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D4907" w14:textId="2DA4AD04" w:rsidR="006971B8" w:rsidRPr="00C2555B"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bookmarkStart w:id="0" w:name="_GoBack"/>
      <w:bookmarkEnd w:id="0"/>
      <w:r w:rsidRPr="00C2555B">
        <w:rPr>
          <w:rFonts w:ascii="Browallia New" w:hAnsi="Browallia New" w:cs="Browallia New"/>
          <w:b/>
          <w:bCs/>
          <w:sz w:val="28"/>
          <w:szCs w:val="28"/>
          <w:cs/>
          <w:lang w:val="en-GB"/>
        </w:rPr>
        <w:t xml:space="preserve">บริษัท </w:t>
      </w:r>
      <w:r w:rsidRPr="00C2555B">
        <w:rPr>
          <w:rFonts w:ascii="Browallia New" w:hAnsi="Browallia New" w:cs="Browallia New"/>
          <w:b/>
          <w:bCs/>
          <w:spacing w:val="-4"/>
          <w:sz w:val="28"/>
          <w:szCs w:val="28"/>
          <w:cs/>
        </w:rPr>
        <w:t>ไมด้า แอสเซ็ท</w:t>
      </w:r>
      <w:r w:rsidRPr="00C2555B">
        <w:rPr>
          <w:rFonts w:ascii="Browallia New" w:hAnsi="Browallia New" w:cs="Browallia New"/>
          <w:b/>
          <w:bCs/>
          <w:spacing w:val="-4"/>
          <w:sz w:val="28"/>
          <w:szCs w:val="28"/>
          <w:lang w:val="en-GB"/>
        </w:rPr>
        <w:t xml:space="preserve"> </w:t>
      </w:r>
      <w:r w:rsidRPr="00C2555B">
        <w:rPr>
          <w:rFonts w:ascii="Browallia New" w:hAnsi="Browallia New" w:cs="Browallia New"/>
          <w:b/>
          <w:bCs/>
          <w:sz w:val="28"/>
          <w:szCs w:val="28"/>
          <w:cs/>
          <w:lang w:val="en-GB"/>
        </w:rPr>
        <w:t xml:space="preserve">จำกัด </w:t>
      </w:r>
      <w:r w:rsidRPr="00C2555B">
        <w:rPr>
          <w:rFonts w:ascii="Browallia New" w:hAnsi="Browallia New" w:cs="Browallia New"/>
          <w:b/>
          <w:bCs/>
          <w:sz w:val="28"/>
          <w:szCs w:val="28"/>
          <w:lang w:val="en-GB"/>
        </w:rPr>
        <w:t>(</w:t>
      </w:r>
      <w:r w:rsidRPr="00C2555B">
        <w:rPr>
          <w:rFonts w:ascii="Browallia New" w:hAnsi="Browallia New" w:cs="Browallia New"/>
          <w:b/>
          <w:bCs/>
          <w:sz w:val="28"/>
          <w:szCs w:val="28"/>
          <w:cs/>
          <w:lang w:val="en-GB"/>
        </w:rPr>
        <w:t>มหาชน</w:t>
      </w:r>
      <w:r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และบริษัทย่อย</w:t>
      </w:r>
    </w:p>
    <w:p w14:paraId="13128B48" w14:textId="0EA234DF" w:rsidR="009742A9" w:rsidRPr="00C2555B"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C2555B">
        <w:rPr>
          <w:rFonts w:ascii="Browallia New" w:hAnsi="Browallia New" w:cs="Browallia New"/>
          <w:b/>
          <w:bCs/>
          <w:sz w:val="28"/>
          <w:szCs w:val="28"/>
          <w:cs/>
        </w:rPr>
        <w:t>หมายเหตุประกอบงบการเงินระหว่างกาลแบบย่อ</w:t>
      </w:r>
    </w:p>
    <w:p w14:paraId="3621ACA4" w14:textId="5603009E" w:rsidR="00964762" w:rsidRPr="007C0D90" w:rsidRDefault="00964762" w:rsidP="0096476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C2555B">
        <w:rPr>
          <w:rFonts w:ascii="Browallia New" w:hAnsi="Browallia New" w:cs="Browallia New"/>
          <w:b/>
          <w:bCs/>
          <w:sz w:val="28"/>
          <w:szCs w:val="28"/>
          <w:cs/>
        </w:rPr>
        <w:t>สำหรับงวดสามเดือ</w:t>
      </w:r>
      <w:r w:rsidR="00B36705">
        <w:rPr>
          <w:rFonts w:ascii="Browallia New" w:hAnsi="Browallia New" w:cs="Browallia New" w:hint="cs"/>
          <w:b/>
          <w:bCs/>
          <w:sz w:val="28"/>
          <w:szCs w:val="28"/>
          <w:cs/>
        </w:rPr>
        <w:t>นและ</w:t>
      </w:r>
      <w:r w:rsidR="00763B07">
        <w:rPr>
          <w:rFonts w:ascii="Browallia New" w:hAnsi="Browallia New" w:cs="Browallia New" w:hint="cs"/>
          <w:b/>
          <w:bCs/>
          <w:sz w:val="28"/>
          <w:szCs w:val="28"/>
          <w:cs/>
        </w:rPr>
        <w:t>เก้า</w:t>
      </w:r>
      <w:r w:rsidR="00B36705">
        <w:rPr>
          <w:rFonts w:ascii="Browallia New" w:hAnsi="Browallia New" w:cs="Browallia New" w:hint="cs"/>
          <w:b/>
          <w:bCs/>
          <w:sz w:val="28"/>
          <w:szCs w:val="28"/>
          <w:cs/>
        </w:rPr>
        <w:t>เดือน</w:t>
      </w:r>
      <w:r w:rsidRPr="00C2555B">
        <w:rPr>
          <w:rFonts w:ascii="Browallia New" w:hAnsi="Browallia New" w:cs="Browallia New"/>
          <w:b/>
          <w:bCs/>
          <w:sz w:val="28"/>
          <w:szCs w:val="28"/>
          <w:cs/>
        </w:rPr>
        <w:t xml:space="preserve">สิ้นสุดวันที่ </w:t>
      </w:r>
      <w:r w:rsidRPr="00C2555B">
        <w:rPr>
          <w:rFonts w:ascii="Browallia New" w:hAnsi="Browallia New" w:cs="Browallia New"/>
          <w:b/>
          <w:bCs/>
          <w:sz w:val="28"/>
          <w:szCs w:val="28"/>
          <w:lang w:val="en-GB" w:eastAsia="en-US"/>
        </w:rPr>
        <w:t>3</w:t>
      </w:r>
      <w:r w:rsidR="00B36705">
        <w:rPr>
          <w:rFonts w:ascii="Browallia New" w:hAnsi="Browallia New" w:cs="Browallia New"/>
          <w:b/>
          <w:bCs/>
          <w:sz w:val="28"/>
          <w:szCs w:val="28"/>
          <w:lang w:eastAsia="en-US"/>
        </w:rPr>
        <w:t>0</w:t>
      </w:r>
      <w:r w:rsidRPr="00C2555B">
        <w:rPr>
          <w:rFonts w:ascii="Browallia New" w:hAnsi="Browallia New" w:cs="Browallia New"/>
          <w:b/>
          <w:bCs/>
          <w:sz w:val="28"/>
          <w:szCs w:val="28"/>
          <w:lang w:val="en-GB" w:eastAsia="en-US"/>
        </w:rPr>
        <w:t xml:space="preserve"> </w:t>
      </w:r>
      <w:r w:rsidR="00763B07">
        <w:rPr>
          <w:rFonts w:ascii="Browallia New" w:hAnsi="Browallia New" w:cs="Browallia New" w:hint="cs"/>
          <w:b/>
          <w:bCs/>
          <w:sz w:val="28"/>
          <w:szCs w:val="28"/>
          <w:cs/>
          <w:lang w:val="en-GB" w:eastAsia="en-US"/>
        </w:rPr>
        <w:t>กันยา</w:t>
      </w:r>
      <w:r w:rsidR="00B36705">
        <w:rPr>
          <w:rFonts w:ascii="Browallia New" w:hAnsi="Browallia New" w:cs="Browallia New" w:hint="cs"/>
          <w:b/>
          <w:bCs/>
          <w:sz w:val="28"/>
          <w:szCs w:val="28"/>
          <w:cs/>
          <w:lang w:val="en-GB" w:eastAsia="en-US"/>
        </w:rPr>
        <w:t>ยน</w:t>
      </w:r>
      <w:r w:rsidRPr="00C2555B">
        <w:rPr>
          <w:rFonts w:ascii="Browallia New" w:hAnsi="Browallia New" w:cs="Browallia New"/>
          <w:b/>
          <w:bCs/>
          <w:sz w:val="28"/>
          <w:szCs w:val="28"/>
          <w:cs/>
          <w:lang w:val="en-GB" w:eastAsia="en-US"/>
        </w:rPr>
        <w:t xml:space="preserve"> </w:t>
      </w:r>
      <w:r w:rsidRPr="00C2555B">
        <w:rPr>
          <w:rFonts w:ascii="Browallia New" w:hAnsi="Browallia New" w:cs="Browallia New"/>
          <w:b/>
          <w:bCs/>
          <w:sz w:val="28"/>
          <w:szCs w:val="28"/>
          <w:lang w:val="en-GB"/>
        </w:rPr>
        <w:t xml:space="preserve">2562 </w:t>
      </w:r>
      <w:r w:rsidRPr="00C2555B">
        <w:rPr>
          <w:rFonts w:ascii="Browallia New" w:hAnsi="Browallia New" w:cs="Browallia New"/>
          <w:b/>
          <w:bCs/>
          <w:sz w:val="28"/>
          <w:szCs w:val="28"/>
        </w:rPr>
        <w:t>(</w:t>
      </w:r>
      <w:r w:rsidRPr="00C2555B">
        <w:rPr>
          <w:rFonts w:ascii="Browallia New" w:hAnsi="Browallia New" w:cs="Browallia New"/>
          <w:b/>
          <w:bCs/>
          <w:sz w:val="28"/>
          <w:szCs w:val="28"/>
          <w:cs/>
        </w:rPr>
        <w:t>ยังไม่ได้ตรวจสอบ แต่สอบทาน</w:t>
      </w:r>
      <w:r w:rsidRPr="007C0D90">
        <w:rPr>
          <w:rFonts w:ascii="Browallia New" w:hAnsi="Browallia New" w:cs="Browallia New"/>
          <w:b/>
          <w:bCs/>
          <w:sz w:val="28"/>
          <w:szCs w:val="28"/>
          <w:cs/>
        </w:rPr>
        <w:t>แล้ว</w:t>
      </w:r>
      <w:r w:rsidRPr="007C0D90">
        <w:rPr>
          <w:rFonts w:ascii="Browallia New" w:hAnsi="Browallia New" w:cs="Browallia New"/>
          <w:b/>
          <w:bCs/>
          <w:sz w:val="28"/>
          <w:szCs w:val="28"/>
        </w:rPr>
        <w:t>)</w:t>
      </w:r>
    </w:p>
    <w:p w14:paraId="2F977531" w14:textId="086D781F" w:rsidR="009742A9" w:rsidRPr="007C0D90"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7C0D90">
        <w:rPr>
          <w:rFonts w:ascii="Browallia New" w:hAnsi="Browallia New" w:cs="Browallia New"/>
          <w:sz w:val="28"/>
          <w:szCs w:val="28"/>
          <w:cs/>
          <w:lang w:val="en-GB"/>
        </w:rPr>
        <w:tab/>
      </w:r>
    </w:p>
    <w:p w14:paraId="6077AB72" w14:textId="77777777" w:rsidR="009742A9" w:rsidRPr="007C0D90" w:rsidRDefault="009742A9" w:rsidP="00DD6BC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7C0D90">
        <w:rPr>
          <w:rFonts w:ascii="Browallia New" w:hAnsi="Browallia New" w:cs="Browallia New"/>
          <w:b/>
          <w:bCs/>
          <w:sz w:val="28"/>
          <w:szCs w:val="28"/>
          <w:cs/>
          <w:lang w:val="en-GB"/>
        </w:rPr>
        <w:t>ลักษณะการดำเนินธุรกิจ</w:t>
      </w:r>
    </w:p>
    <w:p w14:paraId="69F91BAA" w14:textId="77777777" w:rsidR="009742A9" w:rsidRPr="007C0D90"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4C3B94B9" w:rsidR="009742A9" w:rsidRPr="00C2555B" w:rsidRDefault="009742A9" w:rsidP="00C320BC">
      <w:pPr>
        <w:tabs>
          <w:tab w:val="clear" w:pos="227"/>
          <w:tab w:val="clear" w:pos="454"/>
        </w:tabs>
        <w:spacing w:line="240" w:lineRule="auto"/>
        <w:ind w:left="450"/>
        <w:jc w:val="thaiDistribute"/>
        <w:rPr>
          <w:rFonts w:ascii="Browallia New" w:hAnsi="Browallia New" w:cs="Browallia New"/>
          <w:spacing w:val="-2"/>
          <w:sz w:val="28"/>
          <w:szCs w:val="28"/>
          <w:cs/>
        </w:rPr>
      </w:pPr>
      <w:r w:rsidRPr="007C0D90">
        <w:rPr>
          <w:rFonts w:ascii="Browallia New" w:hAnsi="Browallia New" w:cs="Browallia New"/>
          <w:spacing w:val="-2"/>
          <w:sz w:val="28"/>
          <w:szCs w:val="28"/>
          <w:cs/>
        </w:rPr>
        <w:t>บริษัท ไมด้า แอสเซ็ท จำกัด (มหาชน)</w:t>
      </w:r>
      <w:r w:rsidRPr="007C0D90">
        <w:rPr>
          <w:rFonts w:ascii="Browallia New" w:hAnsi="Browallia New" w:cs="Browallia New"/>
          <w:spacing w:val="-2"/>
          <w:sz w:val="28"/>
          <w:szCs w:val="28"/>
        </w:rPr>
        <w:t xml:space="preserve"> </w:t>
      </w:r>
      <w:r w:rsidRPr="007C0D90">
        <w:rPr>
          <w:rFonts w:ascii="Browallia New" w:hAnsi="Browallia New" w:cs="Browallia New"/>
          <w:spacing w:val="-2"/>
          <w:sz w:val="28"/>
          <w:szCs w:val="28"/>
          <w:cs/>
        </w:rPr>
        <w:t>(</w:t>
      </w:r>
      <w:r w:rsidRPr="007C0D90">
        <w:rPr>
          <w:rFonts w:ascii="Browallia New" w:hAnsi="Browallia New" w:cs="Browallia New"/>
          <w:spacing w:val="-2"/>
          <w:sz w:val="28"/>
          <w:szCs w:val="28"/>
        </w:rPr>
        <w:t>“</w:t>
      </w:r>
      <w:r w:rsidRPr="007C0D90">
        <w:rPr>
          <w:rFonts w:ascii="Browallia New" w:hAnsi="Browallia New" w:cs="Browallia New"/>
          <w:spacing w:val="-2"/>
          <w:sz w:val="28"/>
          <w:szCs w:val="28"/>
          <w:cs/>
        </w:rPr>
        <w:t>บริษัท</w:t>
      </w:r>
      <w:r w:rsidRPr="007C0D90">
        <w:rPr>
          <w:rFonts w:ascii="Browallia New" w:hAnsi="Browallia New" w:cs="Browallia New"/>
          <w:spacing w:val="-2"/>
          <w:sz w:val="28"/>
          <w:szCs w:val="28"/>
        </w:rPr>
        <w:t>”</w:t>
      </w:r>
      <w:r w:rsidRPr="007C0D90">
        <w:rPr>
          <w:rFonts w:ascii="Browallia New" w:hAnsi="Browallia New" w:cs="Browallia New"/>
          <w:spacing w:val="-2"/>
          <w:sz w:val="28"/>
          <w:szCs w:val="28"/>
          <w:cs/>
        </w:rPr>
        <w:t xml:space="preserve">) ดำเนินกิจการในประเทศไทยโดยทำธุรกิจหลักในการขายและให้บริการเช่าซื้อเครื่องใช้ไฟฟ้า เครื่องใช้และรถจักรยานยนต์ ธุรกิจโรงแรม และธุรกิจพัฒนาอสังหาริมทรัพย์เพื่อขาย </w:t>
      </w:r>
      <w:r w:rsidR="00046E6A" w:rsidRPr="007C0D90">
        <w:rPr>
          <w:rFonts w:ascii="Browallia New" w:hAnsi="Browallia New" w:cs="Browallia New"/>
          <w:spacing w:val="-2"/>
          <w:sz w:val="28"/>
          <w:szCs w:val="28"/>
          <w:cs/>
        </w:rPr>
        <w:t>ณ วันที่</w:t>
      </w:r>
      <w:r w:rsidR="00046E6A" w:rsidRPr="007C0D90">
        <w:rPr>
          <w:rFonts w:ascii="Browallia New" w:hAnsi="Browallia New" w:cs="Browallia New"/>
          <w:spacing w:val="-2"/>
          <w:sz w:val="28"/>
          <w:szCs w:val="28"/>
        </w:rPr>
        <w:t xml:space="preserve"> 3</w:t>
      </w:r>
      <w:r w:rsidR="00B36705" w:rsidRPr="007C0D90">
        <w:rPr>
          <w:rFonts w:ascii="Browallia New" w:hAnsi="Browallia New" w:cs="Browallia New"/>
          <w:spacing w:val="-2"/>
          <w:sz w:val="28"/>
          <w:szCs w:val="28"/>
        </w:rPr>
        <w:t xml:space="preserve">0 </w:t>
      </w:r>
      <w:r w:rsidR="00763B07" w:rsidRPr="007C0D90">
        <w:rPr>
          <w:rFonts w:ascii="Browallia New" w:hAnsi="Browallia New" w:cs="Browallia New"/>
          <w:spacing w:val="-2"/>
          <w:sz w:val="28"/>
          <w:szCs w:val="28"/>
          <w:cs/>
        </w:rPr>
        <w:t>กันยายน</w:t>
      </w:r>
      <w:r w:rsidR="00046E6A" w:rsidRPr="007C0D90">
        <w:rPr>
          <w:rFonts w:ascii="Browallia New" w:hAnsi="Browallia New" w:cs="Browallia New"/>
          <w:spacing w:val="-2"/>
          <w:sz w:val="28"/>
          <w:szCs w:val="28"/>
          <w:cs/>
        </w:rPr>
        <w:t xml:space="preserve"> </w:t>
      </w:r>
      <w:r w:rsidR="00046E6A" w:rsidRPr="007C0D90">
        <w:rPr>
          <w:rFonts w:ascii="Browallia New" w:hAnsi="Browallia New" w:cs="Browallia New"/>
          <w:spacing w:val="-2"/>
          <w:sz w:val="28"/>
          <w:szCs w:val="28"/>
        </w:rPr>
        <w:t>2562</w:t>
      </w:r>
      <w:r w:rsidR="00046E6A" w:rsidRPr="007C0D90">
        <w:rPr>
          <w:rFonts w:ascii="Browallia New" w:hAnsi="Browallia New" w:cs="Browallia New"/>
          <w:spacing w:val="-2"/>
          <w:sz w:val="28"/>
          <w:szCs w:val="28"/>
          <w:cs/>
        </w:rPr>
        <w:t xml:space="preserve"> </w:t>
      </w:r>
      <w:r w:rsidRPr="007C0D90">
        <w:rPr>
          <w:rFonts w:ascii="Browallia New" w:hAnsi="Browallia New" w:cs="Browallia New"/>
          <w:spacing w:val="-2"/>
          <w:sz w:val="28"/>
          <w:szCs w:val="28"/>
          <w:cs/>
        </w:rPr>
        <w:t xml:space="preserve">บริษัทมีสาขาในกรุงเทพมหานครและต่างจังหวัดรวม </w:t>
      </w:r>
      <w:r w:rsidR="004970EE" w:rsidRPr="00324907">
        <w:rPr>
          <w:rFonts w:ascii="Browallia New" w:hAnsi="Browallia New" w:cs="Browallia New"/>
          <w:spacing w:val="-2"/>
          <w:sz w:val="28"/>
          <w:szCs w:val="28"/>
        </w:rPr>
        <w:t>101</w:t>
      </w:r>
      <w:r w:rsidRPr="007C0D90">
        <w:rPr>
          <w:rFonts w:ascii="Browallia New" w:hAnsi="Browallia New" w:cs="Browallia New"/>
          <w:spacing w:val="-2"/>
          <w:sz w:val="28"/>
          <w:szCs w:val="28"/>
        </w:rPr>
        <w:t xml:space="preserve"> </w:t>
      </w:r>
      <w:r w:rsidRPr="007C0D90">
        <w:rPr>
          <w:rFonts w:ascii="Browallia New" w:hAnsi="Browallia New" w:cs="Browallia New"/>
          <w:spacing w:val="-2"/>
          <w:sz w:val="28"/>
          <w:szCs w:val="28"/>
          <w:cs/>
        </w:rPr>
        <w:t>สาขา</w:t>
      </w:r>
      <w:r w:rsidRPr="00C2555B">
        <w:rPr>
          <w:rFonts w:ascii="Browallia New" w:hAnsi="Browallia New" w:cs="Browallia New"/>
          <w:spacing w:val="-2"/>
          <w:sz w:val="28"/>
          <w:szCs w:val="28"/>
          <w:cs/>
        </w:rPr>
        <w:t xml:space="preserve"> บริษัทมีบริษัทย่อยดำเนินธุรกิจประเภทต่างๆ เช่น </w:t>
      </w:r>
      <w:r w:rsidR="00084B49" w:rsidRPr="00C2555B">
        <w:rPr>
          <w:rFonts w:ascii="Browallia New" w:hAnsi="Browallia New" w:cs="Browallia New"/>
          <w:spacing w:val="-2"/>
          <w:sz w:val="28"/>
          <w:szCs w:val="28"/>
          <w:cs/>
        </w:rPr>
        <w:t>บริการให้สินเชื่อเช่าซื้อ</w:t>
      </w:r>
      <w:r w:rsidRPr="00C2555B">
        <w:rPr>
          <w:rFonts w:ascii="Browallia New" w:hAnsi="Browallia New" w:cs="Browallia New"/>
          <w:spacing w:val="-2"/>
          <w:sz w:val="28"/>
          <w:szCs w:val="28"/>
          <w:cs/>
        </w:rPr>
        <w:t xml:space="preserve">รถยนต์ที่ผ่านการใช้งานแล้ว </w:t>
      </w:r>
      <w:r w:rsidR="00C320BC" w:rsidRPr="00C2555B">
        <w:rPr>
          <w:rFonts w:ascii="Browallia New" w:hAnsi="Browallia New" w:cs="Browallia New"/>
          <w:sz w:val="28"/>
          <w:szCs w:val="28"/>
          <w:cs/>
        </w:rPr>
        <w:t>ธุรกิจพัฒนาอสังหาริมทรัพย์ ธุรกิจบริการและบริหารโรงแรม ธุรกิจให้เช่าสนามกอล์ฟ ธุรกิจตัวแทนขายอสังหาริมทรัพย์ ธุรกิจบริการจัดทำโฆษณาประชาสัมพันธ์และจัดงานกิจกรรม ให้บริการสินเชื่อ การบริหารสินทรัพย์ด้อยคุณภาพ และธุรกิจให้บริการรักษาความปลอดภัย</w:t>
      </w:r>
    </w:p>
    <w:p w14:paraId="6CA1C556" w14:textId="77777777" w:rsidR="009742A9" w:rsidRPr="00C2555B"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51C5F2B" w14:textId="77777777" w:rsidR="009742A9" w:rsidRPr="00C2555B" w:rsidRDefault="009742A9" w:rsidP="00DD6BC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C2555B"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cs/>
          <w:lang w:val="en-GB"/>
        </w:rPr>
      </w:pPr>
    </w:p>
    <w:p w14:paraId="30178B4E" w14:textId="77777777" w:rsidR="009742A9" w:rsidRPr="00C2555B" w:rsidRDefault="009742A9" w:rsidP="00C320B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12480249" w14:textId="77777777" w:rsidR="009742A9" w:rsidRPr="00C2555B" w:rsidRDefault="009742A9" w:rsidP="00C320B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6F8C60EA" w14:textId="77777777" w:rsidR="009742A9" w:rsidRPr="00C2555B" w:rsidRDefault="009742A9" w:rsidP="00C320BC">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2555B">
        <w:rPr>
          <w:rFonts w:ascii="Browallia New" w:hAnsi="Browallia New" w:cs="Browallia New"/>
          <w:sz w:val="28"/>
          <w:szCs w:val="28"/>
          <w:cs/>
        </w:rPr>
        <w:t>เกณฑ์ในการจัดทำงบการเงินระหว่างกาล</w:t>
      </w:r>
    </w:p>
    <w:p w14:paraId="776EEC43" w14:textId="77777777"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E63AD74" w14:textId="37303EE7" w:rsidR="00E90737" w:rsidRPr="00C2555B" w:rsidRDefault="00E907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 xml:space="preserve">งบการเงินระหว่างกาลนี้จัดทำขึ้นตามมาตรฐานการบัญชีฉบับที่ </w:t>
      </w:r>
      <w:r w:rsidRPr="00C2555B">
        <w:rPr>
          <w:rFonts w:ascii="Browallia New" w:hAnsi="Browallia New" w:cs="Browallia New"/>
          <w:spacing w:val="-2"/>
          <w:sz w:val="28"/>
          <w:szCs w:val="28"/>
          <w:lang w:val="en-GB"/>
        </w:rPr>
        <w:t>34</w:t>
      </w:r>
      <w:r w:rsidRPr="00C2555B">
        <w:rPr>
          <w:rFonts w:ascii="Browallia New" w:hAnsi="Browallia New" w:cs="Browallia New"/>
          <w:spacing w:val="-2"/>
          <w:sz w:val="28"/>
          <w:szCs w:val="28"/>
          <w:cs/>
        </w:rPr>
        <w:t xml:space="preserve"> (ปรับปรุง </w:t>
      </w:r>
      <w:r w:rsidRPr="00C2555B">
        <w:rPr>
          <w:rFonts w:ascii="Browallia New" w:hAnsi="Browallia New" w:cs="Browallia New"/>
          <w:spacing w:val="-2"/>
          <w:sz w:val="28"/>
          <w:szCs w:val="28"/>
        </w:rPr>
        <w:t>25</w:t>
      </w:r>
      <w:r w:rsidR="001A233B" w:rsidRPr="00C2555B">
        <w:rPr>
          <w:rFonts w:ascii="Browallia New" w:hAnsi="Browallia New" w:cs="Browallia New"/>
          <w:spacing w:val="-2"/>
          <w:sz w:val="28"/>
          <w:szCs w:val="28"/>
        </w:rPr>
        <w:t>6</w:t>
      </w:r>
      <w:r w:rsidR="00953757" w:rsidRPr="00C2555B">
        <w:rPr>
          <w:rFonts w:ascii="Browallia New" w:hAnsi="Browallia New" w:cs="Browallia New"/>
          <w:spacing w:val="-2"/>
          <w:sz w:val="28"/>
          <w:szCs w:val="28"/>
        </w:rPr>
        <w:t>1</w:t>
      </w:r>
      <w:r w:rsidRPr="00C2555B">
        <w:rPr>
          <w:rFonts w:ascii="Browallia New" w:hAnsi="Browallia New" w:cs="Browallia New"/>
          <w:spacing w:val="-2"/>
          <w:sz w:val="28"/>
          <w:szCs w:val="28"/>
          <w:cs/>
        </w:rPr>
        <w:t xml:space="preserve">) เรื่อง </w:t>
      </w:r>
      <w:r w:rsidR="00B30A0D" w:rsidRPr="00C2555B">
        <w:rPr>
          <w:rFonts w:ascii="Browallia New" w:hAnsi="Browallia New" w:cs="Browallia New"/>
          <w:spacing w:val="-2"/>
          <w:sz w:val="28"/>
          <w:szCs w:val="28"/>
        </w:rPr>
        <w:t>“</w:t>
      </w:r>
      <w:r w:rsidRPr="00C2555B">
        <w:rPr>
          <w:rFonts w:ascii="Browallia New" w:hAnsi="Browallia New" w:cs="Browallia New"/>
          <w:spacing w:val="-2"/>
          <w:sz w:val="28"/>
          <w:szCs w:val="28"/>
          <w:cs/>
        </w:rPr>
        <w:t>การรายงาน</w:t>
      </w:r>
      <w:r w:rsidR="00637B27"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cs/>
        </w:rPr>
        <w:t>ทางการเงินระหว่างกาล</w:t>
      </w:r>
      <w:r w:rsidR="00B30A0D" w:rsidRPr="00C2555B">
        <w:rPr>
          <w:rFonts w:ascii="Browallia New" w:hAnsi="Browallia New" w:cs="Browallia New"/>
          <w:spacing w:val="-2"/>
          <w:sz w:val="28"/>
          <w:szCs w:val="28"/>
        </w:rPr>
        <w:t>”</w:t>
      </w:r>
      <w:r w:rsidRPr="00C2555B">
        <w:rPr>
          <w:rFonts w:ascii="Browallia New" w:hAnsi="Browallia New" w:cs="Browallia New"/>
          <w:spacing w:val="-2"/>
          <w:sz w:val="28"/>
          <w:szCs w:val="28"/>
          <w:cs/>
        </w:rPr>
        <w:t xml:space="preserve"> โดยเลือกเสนองบการเงินระหว่างกาลแบบย่อ อย่างไรก็ตาม ได้มีการขยายการแสดงรายการในงบการเงิน เพิ่มเติมเช่นเดียวกับงบการเงินประจำปี</w:t>
      </w:r>
    </w:p>
    <w:p w14:paraId="1B2A6170" w14:textId="77777777"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3E8BE1C" w14:textId="0248EFEB"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C2555B">
        <w:rPr>
          <w:rFonts w:ascii="Browallia New" w:hAnsi="Browallia New" w:cs="Browallia New"/>
          <w:spacing w:val="-2"/>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00C31BB7"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rPr>
        <w:t>31</w:t>
      </w:r>
      <w:r w:rsidRPr="00C2555B">
        <w:rPr>
          <w:rFonts w:ascii="Browallia New" w:hAnsi="Browallia New" w:cs="Browallia New"/>
          <w:spacing w:val="-2"/>
          <w:sz w:val="28"/>
          <w:szCs w:val="28"/>
          <w:cs/>
        </w:rPr>
        <w:t xml:space="preserve"> ธันวาคม </w:t>
      </w:r>
      <w:r w:rsidR="00344EFA" w:rsidRPr="00C2555B">
        <w:rPr>
          <w:rFonts w:ascii="Browallia New" w:hAnsi="Browallia New" w:cs="Browallia New"/>
          <w:spacing w:val="-2"/>
          <w:sz w:val="28"/>
          <w:szCs w:val="28"/>
        </w:rPr>
        <w:t>2561</w:t>
      </w:r>
    </w:p>
    <w:p w14:paraId="52D20965" w14:textId="77777777"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5EBF3DA2" w14:textId="77777777"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C2555B">
        <w:rPr>
          <w:rFonts w:ascii="Browallia New" w:hAnsi="Browallia New" w:cs="Browallia New"/>
          <w:spacing w:val="-2"/>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69AC56CD" w14:textId="1BEB2815"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76D68AD" w14:textId="7825FFB5" w:rsidR="00857B37" w:rsidRPr="00C2555B"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งบการเงินระหว่างกาลนี้ได้รับอนุมัติจากคณะกรรมการ</w:t>
      </w:r>
      <w:r w:rsidR="00B461C6" w:rsidRPr="00C2555B">
        <w:rPr>
          <w:rFonts w:ascii="Browallia New" w:hAnsi="Browallia New" w:cs="Browallia New"/>
          <w:spacing w:val="-2"/>
          <w:sz w:val="28"/>
          <w:szCs w:val="28"/>
          <w:cs/>
        </w:rPr>
        <w:t>บริษัท</w:t>
      </w:r>
      <w:r w:rsidRPr="00C2555B">
        <w:rPr>
          <w:rFonts w:ascii="Browallia New" w:hAnsi="Browallia New" w:cs="Browallia New"/>
          <w:spacing w:val="-2"/>
          <w:sz w:val="28"/>
          <w:szCs w:val="28"/>
          <w:cs/>
        </w:rPr>
        <w:t xml:space="preserve"> เมื่อวันที่ </w:t>
      </w:r>
      <w:r w:rsidR="004D37CD" w:rsidRPr="00BA2BCE">
        <w:rPr>
          <w:rFonts w:ascii="Browallia New" w:hAnsi="Browallia New" w:cs="Browallia New"/>
          <w:spacing w:val="-2"/>
          <w:sz w:val="28"/>
          <w:szCs w:val="28"/>
        </w:rPr>
        <w:t>14</w:t>
      </w:r>
      <w:r w:rsidR="00763B07" w:rsidRPr="004D37CD">
        <w:rPr>
          <w:rFonts w:ascii="Browallia New" w:hAnsi="Browallia New" w:cs="Browallia New"/>
          <w:spacing w:val="-2"/>
          <w:sz w:val="28"/>
          <w:szCs w:val="28"/>
        </w:rPr>
        <w:t xml:space="preserve"> </w:t>
      </w:r>
      <w:r w:rsidR="004D37CD" w:rsidRPr="00BA2BCE">
        <w:rPr>
          <w:rFonts w:ascii="Browallia New" w:hAnsi="Browallia New" w:cs="Browallia New"/>
          <w:spacing w:val="-2"/>
          <w:sz w:val="28"/>
          <w:szCs w:val="28"/>
          <w:cs/>
        </w:rPr>
        <w:t>พฤศจิกายน</w:t>
      </w:r>
      <w:r w:rsidR="00344EFA" w:rsidRPr="004D37CD">
        <w:rPr>
          <w:rFonts w:ascii="Browallia New" w:hAnsi="Browallia New" w:cs="Browallia New"/>
          <w:spacing w:val="-2"/>
          <w:sz w:val="28"/>
          <w:szCs w:val="28"/>
          <w:cs/>
        </w:rPr>
        <w:t xml:space="preserve"> </w:t>
      </w:r>
      <w:r w:rsidR="00344EFA" w:rsidRPr="004D37CD">
        <w:rPr>
          <w:rFonts w:ascii="Browallia New" w:hAnsi="Browallia New" w:cs="Browallia New"/>
          <w:spacing w:val="-2"/>
          <w:sz w:val="28"/>
          <w:szCs w:val="28"/>
        </w:rPr>
        <w:t>2562</w:t>
      </w:r>
    </w:p>
    <w:p w14:paraId="265B61B2" w14:textId="77777777" w:rsidR="00857B37" w:rsidRPr="00C2555B"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1DE9B4C" w14:textId="77777777" w:rsidR="007325A6" w:rsidRPr="00C2555B" w:rsidRDefault="00F46B25" w:rsidP="00C320BC">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2555B">
        <w:rPr>
          <w:rFonts w:ascii="Browallia New" w:hAnsi="Browallia New" w:cs="Browallia New"/>
          <w:sz w:val="28"/>
          <w:szCs w:val="28"/>
          <w:cs/>
        </w:rPr>
        <w:t>เกณฑ์ในการจัดทำงบการเงินรวม</w:t>
      </w:r>
    </w:p>
    <w:p w14:paraId="13F88B54" w14:textId="77777777" w:rsidR="007325A6" w:rsidRPr="00C2555B" w:rsidRDefault="007325A6" w:rsidP="00C320BC">
      <w:pPr>
        <w:spacing w:line="240" w:lineRule="auto"/>
        <w:ind w:left="720"/>
        <w:jc w:val="thaiDistribute"/>
        <w:rPr>
          <w:rFonts w:ascii="Browallia New" w:hAnsi="Browallia New" w:cs="Browallia New"/>
          <w:spacing w:val="-4"/>
          <w:sz w:val="28"/>
          <w:szCs w:val="28"/>
          <w:lang w:val="en-GB"/>
        </w:rPr>
      </w:pPr>
    </w:p>
    <w:p w14:paraId="44288845" w14:textId="29E06820" w:rsidR="00995C82" w:rsidRPr="00C2555B" w:rsidRDefault="00956183"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8"/>
          <w:szCs w:val="28"/>
        </w:rPr>
      </w:pPr>
      <w:r w:rsidRPr="00C2555B">
        <w:rPr>
          <w:rFonts w:ascii="Browallia New" w:hAnsi="Browallia New" w:cs="Browallia New"/>
          <w:spacing w:val="-4"/>
          <w:sz w:val="28"/>
          <w:szCs w:val="28"/>
          <w:cs/>
        </w:rPr>
        <w:t>รายการบัญชีกับบริษัทย่อยที่มีสาระสำคัญได้ถูกหักออกจากงบการเงินรวมแล้ว</w:t>
      </w:r>
    </w:p>
    <w:p w14:paraId="0885A4AD" w14:textId="77777777" w:rsidR="00E90737" w:rsidRPr="00C2555B" w:rsidRDefault="00E90737" w:rsidP="0093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2"/>
          <w:szCs w:val="22"/>
          <w:lang w:val="en-GB"/>
        </w:rPr>
      </w:pPr>
    </w:p>
    <w:p w14:paraId="5D52974A" w14:textId="5FCA81F8" w:rsidR="00956183" w:rsidRPr="00C2555B" w:rsidRDefault="00956183"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8"/>
          <w:szCs w:val="28"/>
          <w:lang w:val="en-GB"/>
        </w:rPr>
      </w:pPr>
      <w:r w:rsidRPr="00C2555B">
        <w:rPr>
          <w:rFonts w:ascii="Browallia New" w:hAnsi="Browallia New" w:cs="Browallia New"/>
          <w:spacing w:val="-4"/>
          <w:sz w:val="28"/>
          <w:szCs w:val="28"/>
          <w:cs/>
        </w:rPr>
        <w:t>งบการเงินรวมนี้ได้จัดทำขึ้นโดยใช้นโยบายการบัญชีเดียวกันสำหรับรายการบัญชีที่เหมือนกันหรือเหตุการณ์</w:t>
      </w:r>
      <w:r w:rsidR="00C31BB7" w:rsidRPr="00C2555B">
        <w:rPr>
          <w:rFonts w:ascii="Browallia New" w:hAnsi="Browallia New" w:cs="Browallia New"/>
          <w:spacing w:val="-4"/>
          <w:sz w:val="28"/>
          <w:szCs w:val="28"/>
          <w:cs/>
        </w:rPr>
        <w:t xml:space="preserve">                </w:t>
      </w:r>
      <w:r w:rsidRPr="00C2555B">
        <w:rPr>
          <w:rFonts w:ascii="Browallia New" w:hAnsi="Browallia New" w:cs="Browallia New"/>
          <w:spacing w:val="-4"/>
          <w:sz w:val="28"/>
          <w:szCs w:val="28"/>
          <w:cs/>
        </w:rPr>
        <w:t>ทางบัญชีที่คล้ายคลึงกันสำหรับการจัดทำงบการเงินเฉพาะของบริษัท</w:t>
      </w:r>
    </w:p>
    <w:p w14:paraId="24126D32" w14:textId="77777777" w:rsidR="00956183" w:rsidRPr="00C2555B" w:rsidRDefault="00956183" w:rsidP="00C320BC">
      <w:pPr>
        <w:tabs>
          <w:tab w:val="clear" w:pos="227"/>
          <w:tab w:val="clear" w:pos="454"/>
          <w:tab w:val="clear" w:pos="680"/>
          <w:tab w:val="left" w:pos="720"/>
        </w:tabs>
        <w:spacing w:line="240" w:lineRule="auto"/>
        <w:ind w:left="851"/>
        <w:jc w:val="thaiDistribute"/>
        <w:rPr>
          <w:rFonts w:ascii="Browallia New" w:hAnsi="Browallia New" w:cs="Browallia New"/>
          <w:spacing w:val="-4"/>
          <w:sz w:val="22"/>
          <w:szCs w:val="22"/>
        </w:rPr>
      </w:pPr>
    </w:p>
    <w:p w14:paraId="03B0FEB6" w14:textId="06C78708" w:rsidR="0011491F" w:rsidRDefault="0011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C2555B">
        <w:rPr>
          <w:rFonts w:ascii="Browallia New" w:hAnsi="Browallia New" w:cs="Browallia New"/>
          <w:b/>
          <w:bCs/>
          <w:sz w:val="28"/>
          <w:szCs w:val="28"/>
          <w:cs/>
          <w:lang w:val="en-GB"/>
        </w:rPr>
        <w:br w:type="page"/>
      </w:r>
    </w:p>
    <w:p w14:paraId="26F6893B" w14:textId="6C973051" w:rsidR="005351A2" w:rsidRPr="00C2555B" w:rsidRDefault="00956183" w:rsidP="00DD6BC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นโยบายการบัญชีที่สำคัญ</w:t>
      </w:r>
    </w:p>
    <w:p w14:paraId="77A0C852" w14:textId="77777777" w:rsidR="005351A2" w:rsidRPr="00493671" w:rsidRDefault="005351A2" w:rsidP="0007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cs/>
          <w:lang w:val="th-TH"/>
        </w:rPr>
      </w:pPr>
    </w:p>
    <w:p w14:paraId="6AFD2B7D" w14:textId="77777777" w:rsidR="005351A2" w:rsidRPr="00C2555B" w:rsidRDefault="005351A2"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th-TH"/>
        </w:rPr>
      </w:pPr>
      <w:r w:rsidRPr="00C2555B">
        <w:rPr>
          <w:rFonts w:ascii="Browallia New" w:hAnsi="Browallia New" w:cs="Browallia New"/>
          <w:sz w:val="28"/>
          <w:szCs w:val="28"/>
          <w:cs/>
          <w:lang w:eastAsia="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C2555B">
        <w:rPr>
          <w:rFonts w:ascii="Browallia New" w:hAnsi="Browallia New" w:cs="Browallia New"/>
          <w:sz w:val="28"/>
          <w:szCs w:val="28"/>
          <w:lang w:eastAsia="th-TH"/>
        </w:rPr>
        <w:t>31</w:t>
      </w:r>
      <w:r w:rsidRPr="00C2555B">
        <w:rPr>
          <w:rFonts w:ascii="Browallia New" w:hAnsi="Browallia New" w:cs="Browallia New"/>
          <w:sz w:val="28"/>
          <w:szCs w:val="28"/>
          <w:cs/>
          <w:lang w:eastAsia="th-TH"/>
        </w:rPr>
        <w:t xml:space="preserve"> ธันวาคม </w:t>
      </w:r>
      <w:r w:rsidRPr="00C2555B">
        <w:rPr>
          <w:rFonts w:ascii="Browallia New" w:hAnsi="Browallia New" w:cs="Browallia New"/>
          <w:sz w:val="28"/>
          <w:szCs w:val="28"/>
          <w:lang w:eastAsia="th-TH"/>
        </w:rPr>
        <w:t>2561</w:t>
      </w:r>
      <w:r w:rsidRPr="00C2555B">
        <w:rPr>
          <w:rFonts w:ascii="Browallia New" w:hAnsi="Browallia New" w:cs="Browallia New"/>
          <w:sz w:val="28"/>
          <w:szCs w:val="28"/>
          <w:cs/>
          <w:lang w:eastAsia="th-TH"/>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C2555B">
        <w:rPr>
          <w:rFonts w:ascii="Browallia New" w:hAnsi="Browallia New" w:cs="Browallia New"/>
          <w:sz w:val="28"/>
          <w:szCs w:val="28"/>
          <w:lang w:eastAsia="th-TH"/>
        </w:rPr>
        <w:t>1</w:t>
      </w:r>
      <w:r w:rsidRPr="00C2555B">
        <w:rPr>
          <w:rFonts w:ascii="Browallia New" w:hAnsi="Browallia New" w:cs="Browallia New"/>
          <w:sz w:val="28"/>
          <w:szCs w:val="28"/>
          <w:cs/>
          <w:lang w:eastAsia="th-TH"/>
        </w:rPr>
        <w:t xml:space="preserve"> มกราคม </w:t>
      </w:r>
      <w:r w:rsidRPr="00C2555B">
        <w:rPr>
          <w:rFonts w:ascii="Browallia New" w:hAnsi="Browallia New" w:cs="Browallia New"/>
          <w:sz w:val="28"/>
          <w:szCs w:val="28"/>
          <w:lang w:eastAsia="th-TH"/>
        </w:rPr>
        <w:t>2562</w:t>
      </w:r>
    </w:p>
    <w:p w14:paraId="0D7A4C01" w14:textId="77777777" w:rsidR="005351A2" w:rsidRPr="00493671" w:rsidRDefault="005351A2" w:rsidP="005351A2">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sz w:val="28"/>
          <w:szCs w:val="28"/>
        </w:rPr>
      </w:pPr>
    </w:p>
    <w:p w14:paraId="27C283ED" w14:textId="77777777" w:rsidR="005351A2" w:rsidRPr="00C2555B" w:rsidRDefault="005351A2" w:rsidP="000702C8">
      <w:pPr>
        <w:pStyle w:val="CordiaNew"/>
        <w:numPr>
          <w:ilvl w:val="0"/>
          <w:numId w:val="41"/>
        </w:numPr>
        <w:tabs>
          <w:tab w:val="clear" w:pos="4153"/>
          <w:tab w:val="clear" w:pos="8306"/>
          <w:tab w:val="left" w:pos="720"/>
        </w:tabs>
        <w:ind w:left="450" w:firstLine="0"/>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t xml:space="preserve">มาตรฐานการรายงานทางการเงิน ฉบับที่ </w:t>
      </w:r>
      <w:r w:rsidRPr="00C2555B">
        <w:rPr>
          <w:rFonts w:ascii="Browallia New" w:hAnsi="Browallia New" w:cs="Browallia New"/>
          <w:color w:val="auto"/>
          <w:sz w:val="28"/>
          <w:szCs w:val="28"/>
        </w:rPr>
        <w:t>15</w:t>
      </w:r>
      <w:r w:rsidRPr="00C2555B">
        <w:rPr>
          <w:rFonts w:ascii="Browallia New" w:hAnsi="Browallia New" w:cs="Browallia New"/>
          <w:color w:val="auto"/>
          <w:sz w:val="28"/>
          <w:szCs w:val="28"/>
          <w:cs/>
        </w:rPr>
        <w:t xml:space="preserve"> เรื่อง “รายได้จากสัญญาที่ทำกับลูกค้า” </w:t>
      </w:r>
    </w:p>
    <w:p w14:paraId="6C4BF276" w14:textId="77777777" w:rsidR="005351A2" w:rsidRPr="00493671" w:rsidRDefault="005351A2" w:rsidP="005351A2">
      <w:pPr>
        <w:pStyle w:val="CordiaNew"/>
        <w:tabs>
          <w:tab w:val="clear" w:pos="4153"/>
          <w:tab w:val="left" w:pos="426"/>
        </w:tabs>
        <w:ind w:left="720"/>
        <w:jc w:val="thaiDistribute"/>
        <w:rPr>
          <w:rFonts w:ascii="Browallia New" w:hAnsi="Browallia New" w:cs="Browallia New"/>
          <w:color w:val="auto"/>
          <w:sz w:val="28"/>
          <w:szCs w:val="28"/>
        </w:rPr>
      </w:pPr>
    </w:p>
    <w:p w14:paraId="38A19121" w14:textId="77777777" w:rsidR="005351A2" w:rsidRPr="00C2555B" w:rsidRDefault="005351A2" w:rsidP="005351A2">
      <w:pPr>
        <w:pStyle w:val="CordiaNew"/>
        <w:tabs>
          <w:tab w:val="clear" w:pos="4153"/>
          <w:tab w:val="left" w:pos="810"/>
        </w:tabs>
        <w:ind w:left="720"/>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t xml:space="preserve">มาตรฐานการรายงานทางการเงิน ฉบับที่ </w:t>
      </w:r>
      <w:r w:rsidRPr="00C2555B">
        <w:rPr>
          <w:rFonts w:ascii="Browallia New" w:hAnsi="Browallia New" w:cs="Browallia New"/>
          <w:color w:val="auto"/>
          <w:sz w:val="28"/>
          <w:szCs w:val="28"/>
        </w:rPr>
        <w:t>15</w:t>
      </w:r>
      <w:r w:rsidRPr="00C2555B">
        <w:rPr>
          <w:rFonts w:ascii="Browallia New" w:hAnsi="Browallia New" w:cs="Browallia New"/>
          <w:color w:val="auto"/>
          <w:sz w:val="28"/>
          <w:szCs w:val="28"/>
          <w:cs/>
        </w:rPr>
        <w:t xml:space="preserve"> มีผลบังคับใช้สำหรับรอบระยะเวลาบัญชี ที่เริ่มในหรือหลังวันที่ </w:t>
      </w:r>
      <w:r w:rsidRPr="00C2555B">
        <w:rPr>
          <w:rFonts w:ascii="Browallia New" w:hAnsi="Browallia New" w:cs="Browallia New"/>
          <w:color w:val="auto"/>
          <w:sz w:val="28"/>
          <w:szCs w:val="28"/>
        </w:rPr>
        <w:t>1</w:t>
      </w:r>
      <w:r w:rsidRPr="00C2555B">
        <w:rPr>
          <w:rFonts w:ascii="Browallia New" w:hAnsi="Browallia New" w:cs="Browallia New"/>
          <w:color w:val="auto"/>
          <w:sz w:val="28"/>
          <w:szCs w:val="28"/>
          <w:cs/>
        </w:rPr>
        <w:t xml:space="preserve"> มกราคม </w:t>
      </w:r>
      <w:r w:rsidRPr="00C2555B">
        <w:rPr>
          <w:rFonts w:ascii="Browallia New" w:hAnsi="Browallia New" w:cs="Browallia New"/>
          <w:color w:val="auto"/>
          <w:sz w:val="28"/>
          <w:szCs w:val="28"/>
        </w:rPr>
        <w:t>2562</w:t>
      </w:r>
      <w:r w:rsidRPr="00C2555B">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C2555B">
        <w:rPr>
          <w:rFonts w:ascii="Browallia New" w:hAnsi="Browallia New" w:cs="Browallia New"/>
          <w:color w:val="auto"/>
          <w:sz w:val="28"/>
          <w:szCs w:val="28"/>
        </w:rPr>
        <w:t>18</w:t>
      </w:r>
      <w:r w:rsidRPr="00C2555B">
        <w:rPr>
          <w:rFonts w:ascii="Browallia New" w:hAnsi="Browallia New" w:cs="Browallia New"/>
          <w:color w:val="auto"/>
          <w:sz w:val="28"/>
          <w:szCs w:val="28"/>
          <w:cs/>
        </w:rPr>
        <w:t xml:space="preserve"> เรื่อง “รายได้” มาตรฐานการบัญชี ฉบับที่ </w:t>
      </w:r>
      <w:r w:rsidRPr="00C2555B">
        <w:rPr>
          <w:rFonts w:ascii="Browallia New" w:hAnsi="Browallia New" w:cs="Browallia New"/>
          <w:color w:val="auto"/>
          <w:sz w:val="28"/>
          <w:szCs w:val="28"/>
        </w:rPr>
        <w:t>11</w:t>
      </w:r>
      <w:r w:rsidRPr="00C2555B">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บรู้รายได้โดยพิจารณาจากการควบคุม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294966FF" w14:textId="77777777" w:rsidR="005351A2" w:rsidRPr="00493671" w:rsidRDefault="005351A2" w:rsidP="005351A2">
      <w:pPr>
        <w:tabs>
          <w:tab w:val="clear" w:pos="227"/>
          <w:tab w:val="clear" w:pos="454"/>
          <w:tab w:val="left" w:pos="810"/>
          <w:tab w:val="left" w:pos="2160"/>
          <w:tab w:val="right" w:pos="7280"/>
          <w:tab w:val="right" w:pos="8540"/>
        </w:tabs>
        <w:spacing w:line="240" w:lineRule="auto"/>
        <w:ind w:left="360" w:right="-45" w:hanging="360"/>
        <w:jc w:val="thaiDistribute"/>
        <w:rPr>
          <w:rFonts w:ascii="Browallia New" w:hAnsi="Browallia New" w:cs="Browallia New"/>
          <w:b/>
          <w:bCs/>
          <w:sz w:val="28"/>
          <w:szCs w:val="28"/>
        </w:rPr>
      </w:pPr>
    </w:p>
    <w:p w14:paraId="00010D79" w14:textId="77777777" w:rsidR="005351A2" w:rsidRPr="00C2555B" w:rsidRDefault="005351A2" w:rsidP="000702C8">
      <w:pPr>
        <w:pStyle w:val="CordiaNew"/>
        <w:numPr>
          <w:ilvl w:val="0"/>
          <w:numId w:val="41"/>
        </w:numPr>
        <w:tabs>
          <w:tab w:val="clear" w:pos="4153"/>
          <w:tab w:val="clear" w:pos="8306"/>
          <w:tab w:val="left" w:pos="720"/>
        </w:tabs>
        <w:ind w:left="450" w:firstLine="0"/>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t>ประกาศอื่นๆ</w:t>
      </w:r>
    </w:p>
    <w:p w14:paraId="436E7D59" w14:textId="77777777" w:rsidR="005351A2" w:rsidRPr="00493671" w:rsidRDefault="005351A2" w:rsidP="005351A2">
      <w:pPr>
        <w:pStyle w:val="CordiaNew"/>
        <w:tabs>
          <w:tab w:val="clear" w:pos="4153"/>
          <w:tab w:val="left" w:pos="426"/>
        </w:tabs>
        <w:ind w:left="720"/>
        <w:jc w:val="thaiDistribute"/>
        <w:rPr>
          <w:rFonts w:ascii="Browallia New" w:hAnsi="Browallia New" w:cs="Browallia New"/>
          <w:color w:val="auto"/>
          <w:sz w:val="28"/>
          <w:szCs w:val="28"/>
        </w:rPr>
      </w:pPr>
    </w:p>
    <w:p w14:paraId="00CBA77D" w14:textId="3F42A79B" w:rsidR="005351A2" w:rsidRPr="00C2555B" w:rsidRDefault="005351A2" w:rsidP="005351A2">
      <w:pPr>
        <w:pStyle w:val="CordiaNew"/>
        <w:tabs>
          <w:tab w:val="clear" w:pos="4153"/>
          <w:tab w:val="left" w:pos="810"/>
        </w:tabs>
        <w:ind w:left="720"/>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t xml:space="preserve">ประกาศอื่นๆ ที่มีผลตั้งแต่วันที่ </w:t>
      </w:r>
      <w:r w:rsidRPr="00C2555B">
        <w:rPr>
          <w:rFonts w:ascii="Browallia New" w:hAnsi="Browallia New" w:cs="Browallia New"/>
          <w:color w:val="auto"/>
          <w:sz w:val="28"/>
          <w:szCs w:val="28"/>
        </w:rPr>
        <w:t>1</w:t>
      </w:r>
      <w:r w:rsidRPr="00C2555B">
        <w:rPr>
          <w:rFonts w:ascii="Browallia New" w:hAnsi="Browallia New" w:cs="Browallia New"/>
          <w:color w:val="auto"/>
          <w:sz w:val="28"/>
          <w:szCs w:val="28"/>
          <w:cs/>
        </w:rPr>
        <w:t xml:space="preserve"> มกราคม </w:t>
      </w:r>
      <w:r w:rsidRPr="00C2555B">
        <w:rPr>
          <w:rFonts w:ascii="Browallia New" w:hAnsi="Browallia New" w:cs="Browallia New"/>
          <w:color w:val="auto"/>
          <w:sz w:val="28"/>
          <w:szCs w:val="28"/>
        </w:rPr>
        <w:t>2562</w:t>
      </w:r>
      <w:r w:rsidRPr="00C2555B">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 รวมถึงแนวทางการบัญชีสำหรับผู้ใช้มาตรฐาน</w:t>
      </w:r>
      <w:r w:rsidRPr="00C2555B">
        <w:rPr>
          <w:rFonts w:ascii="Browallia New" w:hAnsi="Browallia New" w:cs="Browallia New"/>
          <w:color w:val="auto"/>
          <w:sz w:val="28"/>
          <w:szCs w:val="28"/>
        </w:rPr>
        <w:t xml:space="preserve"> </w:t>
      </w:r>
    </w:p>
    <w:p w14:paraId="1FE513D2" w14:textId="77777777" w:rsidR="005351A2" w:rsidRPr="00493671" w:rsidRDefault="005351A2" w:rsidP="005351A2">
      <w:pPr>
        <w:pStyle w:val="CordiaNew"/>
        <w:tabs>
          <w:tab w:val="clear" w:pos="4153"/>
          <w:tab w:val="left" w:pos="810"/>
        </w:tabs>
        <w:ind w:left="720"/>
        <w:jc w:val="thaiDistribute"/>
        <w:rPr>
          <w:rFonts w:ascii="Browallia New" w:hAnsi="Browallia New" w:cs="Browallia New"/>
          <w:color w:val="auto"/>
          <w:sz w:val="28"/>
          <w:szCs w:val="28"/>
        </w:rPr>
      </w:pPr>
    </w:p>
    <w:p w14:paraId="3236159D" w14:textId="77777777" w:rsidR="005351A2" w:rsidRPr="00C2555B" w:rsidRDefault="005351A2"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th-TH"/>
        </w:rPr>
      </w:pPr>
      <w:r w:rsidRPr="00C2555B">
        <w:rPr>
          <w:rFonts w:ascii="Browallia New" w:hAnsi="Browallia New" w:cs="Browallia New"/>
          <w:sz w:val="28"/>
          <w:szCs w:val="28"/>
          <w:cs/>
          <w:lang w:eastAsia="th-TH"/>
        </w:rPr>
        <w:t>อย่างไรก็ตาม การนำมาตรฐานการรายงานทางการเงินและประกาศอื่นๆ ดังกล่าวมาถือปฏิบัติ ไม่มีผลกระทบที่เป็นสาระสำคัญกับงบการเงินระหว่างกาลของบริษัทและบริษัทย่อย</w:t>
      </w:r>
    </w:p>
    <w:p w14:paraId="5FE80176" w14:textId="77777777" w:rsidR="005351A2" w:rsidRPr="00B36705" w:rsidRDefault="005351A2"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th-TH"/>
        </w:rPr>
      </w:pPr>
    </w:p>
    <w:p w14:paraId="628CF0C2" w14:textId="77777777" w:rsidR="005351A2" w:rsidRPr="00C2555B" w:rsidRDefault="005351A2"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th-TH"/>
        </w:rPr>
      </w:pPr>
      <w:r w:rsidRPr="00C2555B">
        <w:rPr>
          <w:rFonts w:ascii="Browallia New" w:hAnsi="Browallia New" w:cs="Browallia New"/>
          <w:sz w:val="28"/>
          <w:szCs w:val="28"/>
          <w:cs/>
          <w:lang w:eastAsia="th-TH"/>
        </w:rPr>
        <w:t xml:space="preserve">มาตรฐานการรายงานทางการเงินฉบับใหม่ที่ประกาศโดยสภาวิชาชีพบัญชี ซึ่งจะมีผลตั้งแต่วันที่ </w:t>
      </w:r>
      <w:r w:rsidRPr="00C2555B">
        <w:rPr>
          <w:rFonts w:ascii="Browallia New" w:hAnsi="Browallia New" w:cs="Browallia New"/>
          <w:sz w:val="28"/>
          <w:szCs w:val="28"/>
          <w:lang w:eastAsia="th-TH"/>
        </w:rPr>
        <w:t xml:space="preserve">1 </w:t>
      </w:r>
      <w:r w:rsidRPr="00C2555B">
        <w:rPr>
          <w:rFonts w:ascii="Browallia New" w:hAnsi="Browallia New" w:cs="Browallia New"/>
          <w:sz w:val="28"/>
          <w:szCs w:val="28"/>
          <w:cs/>
          <w:lang w:eastAsia="th-TH"/>
        </w:rPr>
        <w:t xml:space="preserve">มกราคม </w:t>
      </w:r>
      <w:r w:rsidRPr="00C2555B">
        <w:rPr>
          <w:rFonts w:ascii="Browallia New" w:hAnsi="Browallia New" w:cs="Browallia New"/>
          <w:sz w:val="28"/>
          <w:szCs w:val="28"/>
          <w:lang w:eastAsia="th-TH"/>
        </w:rPr>
        <w:t>2563</w:t>
      </w:r>
      <w:r w:rsidRPr="00C2555B">
        <w:rPr>
          <w:rFonts w:ascii="Browallia New" w:hAnsi="Browallia New" w:cs="Browallia New"/>
          <w:sz w:val="28"/>
          <w:szCs w:val="28"/>
          <w:cs/>
          <w:lang w:eastAsia="th-TH"/>
        </w:rPr>
        <w:t xml:space="preserve"> ประกอบด้วย </w:t>
      </w:r>
    </w:p>
    <w:p w14:paraId="53FD1F63" w14:textId="77777777" w:rsidR="005351A2" w:rsidRPr="00B36705" w:rsidRDefault="005351A2" w:rsidP="005351A2">
      <w:pPr>
        <w:pStyle w:val="CordiaNew"/>
        <w:tabs>
          <w:tab w:val="clear" w:pos="4153"/>
          <w:tab w:val="left" w:pos="426"/>
        </w:tabs>
        <w:ind w:left="360"/>
        <w:jc w:val="thaiDistribute"/>
        <w:rPr>
          <w:rFonts w:ascii="Browallia New" w:hAnsi="Browallia New" w:cs="Browallia New"/>
          <w:color w:val="auto"/>
          <w:sz w:val="28"/>
          <w:szCs w:val="28"/>
          <w:lang w:val="th-TH"/>
        </w:rPr>
      </w:pPr>
    </w:p>
    <w:p w14:paraId="30A9FBCC" w14:textId="77777777" w:rsidR="005351A2" w:rsidRPr="00C2555B" w:rsidRDefault="005351A2" w:rsidP="000702C8">
      <w:pPr>
        <w:pStyle w:val="CordiaNew"/>
        <w:numPr>
          <w:ilvl w:val="0"/>
          <w:numId w:val="41"/>
        </w:numPr>
        <w:tabs>
          <w:tab w:val="clear" w:pos="4153"/>
          <w:tab w:val="clear" w:pos="8306"/>
          <w:tab w:val="left" w:pos="720"/>
        </w:tabs>
        <w:ind w:left="450" w:firstLine="0"/>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t>มาตรฐาน</w:t>
      </w:r>
      <w:r w:rsidRPr="00C2555B">
        <w:rPr>
          <w:rFonts w:ascii="Browallia New" w:hAnsi="Browallia New" w:cs="Browallia New"/>
          <w:color w:val="auto"/>
          <w:sz w:val="28"/>
          <w:szCs w:val="28"/>
          <w:cs/>
          <w:lang w:val="th-TH"/>
        </w:rPr>
        <w:t xml:space="preserve">การรายงานทางการเงิน ฉบับที่ </w:t>
      </w:r>
      <w:r w:rsidRPr="00C2555B">
        <w:rPr>
          <w:rFonts w:ascii="Browallia New" w:hAnsi="Browallia New" w:cs="Browallia New"/>
          <w:color w:val="auto"/>
          <w:sz w:val="28"/>
          <w:szCs w:val="28"/>
        </w:rPr>
        <w:t xml:space="preserve">16 </w:t>
      </w:r>
      <w:r w:rsidRPr="00C2555B">
        <w:rPr>
          <w:rFonts w:ascii="Browallia New" w:hAnsi="Browallia New" w:cs="Browallia New"/>
          <w:color w:val="auto"/>
          <w:sz w:val="28"/>
          <w:szCs w:val="28"/>
          <w:cs/>
        </w:rPr>
        <w:t xml:space="preserve">เรื่อง </w:t>
      </w:r>
      <w:r w:rsidRPr="00C2555B">
        <w:rPr>
          <w:rFonts w:ascii="Browallia New" w:hAnsi="Browallia New" w:cs="Browallia New"/>
          <w:color w:val="auto"/>
          <w:sz w:val="28"/>
          <w:szCs w:val="28"/>
        </w:rPr>
        <w:t>“</w:t>
      </w:r>
      <w:r w:rsidRPr="00C2555B">
        <w:rPr>
          <w:rFonts w:ascii="Browallia New" w:hAnsi="Browallia New" w:cs="Browallia New"/>
          <w:color w:val="auto"/>
          <w:sz w:val="28"/>
          <w:szCs w:val="28"/>
          <w:cs/>
        </w:rPr>
        <w:t>สัญญาเช่า</w:t>
      </w:r>
      <w:r w:rsidRPr="00C2555B">
        <w:rPr>
          <w:rFonts w:ascii="Browallia New" w:hAnsi="Browallia New" w:cs="Browallia New"/>
          <w:color w:val="auto"/>
          <w:sz w:val="28"/>
          <w:szCs w:val="28"/>
        </w:rPr>
        <w:t>”</w:t>
      </w:r>
    </w:p>
    <w:p w14:paraId="042D8AFE" w14:textId="77777777" w:rsidR="005351A2" w:rsidRPr="00B36705" w:rsidRDefault="005351A2" w:rsidP="005351A2">
      <w:pPr>
        <w:pStyle w:val="CordiaNew"/>
        <w:tabs>
          <w:tab w:val="clear" w:pos="4153"/>
          <w:tab w:val="left" w:pos="426"/>
        </w:tabs>
        <w:ind w:left="360"/>
        <w:jc w:val="thaiDistribute"/>
        <w:rPr>
          <w:rFonts w:ascii="Browallia New" w:hAnsi="Browallia New" w:cs="Browallia New"/>
          <w:color w:val="auto"/>
          <w:sz w:val="28"/>
          <w:szCs w:val="28"/>
        </w:rPr>
      </w:pPr>
    </w:p>
    <w:p w14:paraId="6239E97E" w14:textId="77777777" w:rsidR="005351A2" w:rsidRPr="00C2555B" w:rsidRDefault="005351A2" w:rsidP="005351A2">
      <w:pPr>
        <w:pStyle w:val="CordiaNew"/>
        <w:tabs>
          <w:tab w:val="clear" w:pos="4153"/>
          <w:tab w:val="left" w:pos="720"/>
        </w:tabs>
        <w:ind w:left="720"/>
        <w:jc w:val="thaiDistribute"/>
        <w:rPr>
          <w:rFonts w:ascii="Browallia New" w:hAnsi="Browallia New" w:cs="Browallia New"/>
          <w:color w:val="auto"/>
          <w:sz w:val="28"/>
          <w:szCs w:val="28"/>
          <w:cs/>
        </w:rPr>
      </w:pPr>
      <w:r w:rsidRPr="00C2555B">
        <w:rPr>
          <w:rFonts w:ascii="Browallia New" w:hAnsi="Browallia New" w:cs="Browallia New"/>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67E95F28" w14:textId="77777777" w:rsidR="005351A2" w:rsidRPr="00B36705" w:rsidRDefault="005351A2" w:rsidP="005351A2">
      <w:pPr>
        <w:pStyle w:val="CordiaNew"/>
        <w:tabs>
          <w:tab w:val="clear" w:pos="4153"/>
          <w:tab w:val="left" w:pos="426"/>
        </w:tabs>
        <w:ind w:left="360"/>
        <w:jc w:val="thaiDistribute"/>
        <w:rPr>
          <w:rFonts w:ascii="Browallia New" w:hAnsi="Browallia New" w:cs="Browallia New"/>
          <w:color w:val="auto"/>
          <w:sz w:val="28"/>
          <w:szCs w:val="28"/>
        </w:rPr>
      </w:pPr>
    </w:p>
    <w:p w14:paraId="7EF4627C" w14:textId="6992561C" w:rsidR="005351A2" w:rsidRPr="00C2555B" w:rsidRDefault="005351A2" w:rsidP="000702C8">
      <w:pPr>
        <w:pStyle w:val="CordiaNew"/>
        <w:numPr>
          <w:ilvl w:val="0"/>
          <w:numId w:val="41"/>
        </w:numPr>
        <w:tabs>
          <w:tab w:val="clear" w:pos="4153"/>
          <w:tab w:val="clear" w:pos="8306"/>
          <w:tab w:val="left" w:pos="720"/>
        </w:tabs>
        <w:ind w:hanging="270"/>
        <w:jc w:val="thaiDistribute"/>
        <w:rPr>
          <w:rFonts w:ascii="Browallia New" w:hAnsi="Browallia New" w:cs="Browallia New"/>
          <w:color w:val="auto"/>
          <w:sz w:val="28"/>
          <w:szCs w:val="28"/>
          <w:lang w:val="th-TH"/>
        </w:rPr>
      </w:pPr>
      <w:r w:rsidRPr="00C2555B">
        <w:rPr>
          <w:rFonts w:ascii="Browallia New" w:hAnsi="Browallia New" w:cs="Browallia New"/>
          <w:color w:val="auto"/>
          <w:sz w:val="28"/>
          <w:szCs w:val="28"/>
          <w:cs/>
        </w:rPr>
        <w:t>มาตรฐาน</w:t>
      </w:r>
      <w:r w:rsidRPr="00C2555B">
        <w:rPr>
          <w:rFonts w:ascii="Browallia New" w:hAnsi="Browallia New" w:cs="Browallia New"/>
          <w:color w:val="auto"/>
          <w:sz w:val="28"/>
          <w:szCs w:val="28"/>
          <w:cs/>
          <w:lang w:val="th-TH"/>
        </w:rPr>
        <w:t xml:space="preserve">การรายงานทางการเงิน ฉบับที่ </w:t>
      </w:r>
      <w:r w:rsidR="006865F7" w:rsidRPr="006865F7">
        <w:rPr>
          <w:rFonts w:ascii="Browallia New" w:hAnsi="Browallia New" w:cs="Browallia New"/>
          <w:color w:val="auto"/>
          <w:sz w:val="28"/>
          <w:szCs w:val="28"/>
        </w:rPr>
        <w:t>9</w:t>
      </w:r>
      <w:r w:rsidRPr="00C2555B">
        <w:rPr>
          <w:rFonts w:ascii="Browallia New" w:hAnsi="Browallia New" w:cs="Browallia New"/>
          <w:color w:val="auto"/>
          <w:sz w:val="28"/>
          <w:szCs w:val="28"/>
          <w:cs/>
          <w:lang w:val="th-TH"/>
        </w:rPr>
        <w:t xml:space="preserve"> เรื่อง “เครื่องมือทางการเงิน” มาตรฐานการบัญชี ฉบับที่ </w:t>
      </w:r>
      <w:r w:rsidR="006865F7" w:rsidRPr="006865F7">
        <w:rPr>
          <w:rFonts w:ascii="Browallia New" w:hAnsi="Browallia New" w:cs="Browallia New"/>
          <w:color w:val="auto"/>
          <w:sz w:val="28"/>
          <w:szCs w:val="28"/>
        </w:rPr>
        <w:t>32</w:t>
      </w:r>
      <w:r w:rsidRPr="00C2555B">
        <w:rPr>
          <w:rFonts w:ascii="Browallia New" w:hAnsi="Browallia New" w:cs="Browallia New"/>
          <w:color w:val="auto"/>
          <w:sz w:val="28"/>
          <w:szCs w:val="28"/>
          <w:cs/>
          <w:lang w:val="th-TH"/>
        </w:rPr>
        <w:t xml:space="preserve"> เรื่อง “การแสดงรายการสำหรับเครื่องมือทางการเงิน” มาตรฐานการรายงานทางการเงิน ฉบับที่ </w:t>
      </w:r>
      <w:r w:rsidR="006865F7" w:rsidRPr="006865F7">
        <w:rPr>
          <w:rFonts w:ascii="Browallia New" w:hAnsi="Browallia New" w:cs="Browallia New"/>
          <w:color w:val="auto"/>
          <w:sz w:val="28"/>
          <w:szCs w:val="28"/>
        </w:rPr>
        <w:t>7</w:t>
      </w:r>
      <w:r w:rsidRPr="00C2555B">
        <w:rPr>
          <w:rFonts w:ascii="Browallia New" w:hAnsi="Browallia New" w:cs="Browallia New"/>
          <w:color w:val="auto"/>
          <w:sz w:val="28"/>
          <w:szCs w:val="28"/>
          <w:cs/>
          <w:lang w:val="th-TH"/>
        </w:rPr>
        <w:t xml:space="preserve"> เรื่อง “การเปิดเผยข้อมูลสำหรับเครื่องมือทางการเงิน” การตีความมาตรฐานการรายงานทางการเงิน ฉบับที่ </w:t>
      </w:r>
      <w:r w:rsidR="006865F7" w:rsidRPr="006865F7">
        <w:rPr>
          <w:rFonts w:ascii="Browallia New" w:hAnsi="Browallia New" w:cs="Browallia New"/>
          <w:color w:val="auto"/>
          <w:sz w:val="28"/>
          <w:szCs w:val="28"/>
        </w:rPr>
        <w:t>16</w:t>
      </w:r>
      <w:r w:rsidRPr="00C2555B">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006865F7" w:rsidRPr="006865F7">
        <w:rPr>
          <w:rFonts w:ascii="Browallia New" w:hAnsi="Browallia New" w:cs="Browallia New"/>
          <w:color w:val="auto"/>
          <w:sz w:val="28"/>
          <w:szCs w:val="28"/>
        </w:rPr>
        <w:t>19</w:t>
      </w:r>
      <w:r w:rsidRPr="00C2555B">
        <w:rPr>
          <w:rFonts w:ascii="Browallia New" w:hAnsi="Browallia New" w:cs="Browallia New"/>
          <w:color w:val="auto"/>
          <w:sz w:val="28"/>
          <w:szCs w:val="28"/>
          <w:cs/>
          <w:lang w:val="th-TH"/>
        </w:rPr>
        <w:t xml:space="preserve"> เรื่อง “การชำระหนี้สินทางการเงินด้วยตราสารทุน” </w:t>
      </w:r>
    </w:p>
    <w:p w14:paraId="007330E7" w14:textId="3AD2EC9A" w:rsidR="005351A2" w:rsidRDefault="005351A2" w:rsidP="005351A2">
      <w:pPr>
        <w:pStyle w:val="CordiaNew"/>
        <w:tabs>
          <w:tab w:val="clear" w:pos="4153"/>
          <w:tab w:val="left" w:pos="426"/>
        </w:tabs>
        <w:ind w:left="360"/>
        <w:jc w:val="thaiDistribute"/>
        <w:rPr>
          <w:rFonts w:ascii="Browallia New" w:hAnsi="Browallia New" w:cs="Browallia New"/>
          <w:color w:val="auto"/>
          <w:sz w:val="28"/>
          <w:szCs w:val="28"/>
          <w:lang w:val="th-TH"/>
        </w:rPr>
      </w:pPr>
    </w:p>
    <w:p w14:paraId="48CBB253" w14:textId="77777777" w:rsidR="00681B1D" w:rsidRPr="00493671" w:rsidRDefault="00681B1D" w:rsidP="005351A2">
      <w:pPr>
        <w:pStyle w:val="CordiaNew"/>
        <w:tabs>
          <w:tab w:val="clear" w:pos="4153"/>
          <w:tab w:val="left" w:pos="426"/>
        </w:tabs>
        <w:ind w:left="360"/>
        <w:jc w:val="thaiDistribute"/>
        <w:rPr>
          <w:rFonts w:ascii="Browallia New" w:hAnsi="Browallia New" w:cs="Browallia New"/>
          <w:color w:val="auto"/>
          <w:sz w:val="28"/>
          <w:szCs w:val="28"/>
          <w:cs/>
          <w:lang w:val="th-TH"/>
        </w:rPr>
      </w:pPr>
    </w:p>
    <w:p w14:paraId="5E27B926" w14:textId="498506F3" w:rsidR="005351A2" w:rsidRDefault="005351A2" w:rsidP="00493671">
      <w:pPr>
        <w:pStyle w:val="CordiaNew"/>
        <w:tabs>
          <w:tab w:val="clear" w:pos="4153"/>
          <w:tab w:val="left" w:pos="900"/>
        </w:tabs>
        <w:ind w:left="423" w:firstLine="18"/>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lastRenderedPageBreak/>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0F68683B" w14:textId="77777777" w:rsidR="00681B1D" w:rsidRPr="00493671" w:rsidRDefault="00681B1D" w:rsidP="000702C8">
      <w:pPr>
        <w:pStyle w:val="CordiaNew"/>
        <w:tabs>
          <w:tab w:val="clear" w:pos="4153"/>
          <w:tab w:val="left" w:pos="426"/>
        </w:tabs>
        <w:ind w:left="450"/>
        <w:jc w:val="thaiDistribute"/>
        <w:rPr>
          <w:rFonts w:ascii="Browallia New" w:hAnsi="Browallia New" w:cs="Browallia New"/>
          <w:color w:val="auto"/>
        </w:rPr>
      </w:pPr>
    </w:p>
    <w:p w14:paraId="7DEC81AA" w14:textId="58E30E66" w:rsidR="005351A2" w:rsidRPr="00C2555B" w:rsidRDefault="005351A2" w:rsidP="0007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th-TH"/>
        </w:rPr>
      </w:pPr>
      <w:r w:rsidRPr="00C2555B">
        <w:rPr>
          <w:rFonts w:ascii="Browallia New" w:hAnsi="Browallia New" w:cs="Browallia New"/>
          <w:sz w:val="28"/>
          <w:szCs w:val="28"/>
          <w:cs/>
          <w:lang w:eastAsia="th-TH"/>
        </w:rPr>
        <w:t>บริษัทและบริษัทย่อยจะนำมาตรฐานการรายงานทางการเงินฉบับใหม่นี้มาถือปฏิบัติ เมื่อมีผลบังคับใช้ ปัจจุบัน</w:t>
      </w:r>
      <w:r w:rsidR="00681B1D">
        <w:rPr>
          <w:rFonts w:ascii="Browallia New" w:hAnsi="Browallia New" w:cs="Browallia New" w:hint="cs"/>
          <w:sz w:val="28"/>
          <w:szCs w:val="28"/>
          <w:cs/>
          <w:lang w:eastAsia="th-TH"/>
        </w:rPr>
        <w:t xml:space="preserve">               </w:t>
      </w:r>
      <w:r w:rsidRPr="00C2555B">
        <w:rPr>
          <w:rFonts w:ascii="Browallia New" w:hAnsi="Browallia New" w:cs="Browallia New"/>
          <w:sz w:val="28"/>
          <w:szCs w:val="28"/>
          <w:cs/>
          <w:lang w:eastAsia="th-TH"/>
        </w:rPr>
        <w:t>ฝ่ายบริหารอยู่ระหว่างการประเมินผลกระทบต่องบการเงินในงวดที่เริ่มต้นใช้มาตรฐานเหล่านี้</w:t>
      </w:r>
    </w:p>
    <w:p w14:paraId="08BECC28" w14:textId="62CADB9A" w:rsidR="00546094" w:rsidRPr="00493671" w:rsidRDefault="0054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cs/>
          <w:lang w:val="en-GB"/>
        </w:rPr>
      </w:pPr>
    </w:p>
    <w:p w14:paraId="383105AC" w14:textId="750CD7C6" w:rsidR="00956183" w:rsidRPr="00C2555B" w:rsidRDefault="00956183" w:rsidP="00DD6BC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493671"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rPr>
      </w:pPr>
    </w:p>
    <w:p w14:paraId="3B68ED58" w14:textId="580E4341" w:rsidR="00956183" w:rsidRPr="00C2555B" w:rsidRDefault="00956183" w:rsidP="00C320BC">
      <w:pPr>
        <w:tabs>
          <w:tab w:val="clear" w:pos="680"/>
          <w:tab w:val="left" w:pos="426"/>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C31BB7" w:rsidRPr="00C2555B">
        <w:rPr>
          <w:rFonts w:ascii="Browallia New" w:hAnsi="Browallia New" w:cs="Browallia New"/>
          <w:sz w:val="28"/>
          <w:szCs w:val="28"/>
          <w:cs/>
        </w:rPr>
        <w:t xml:space="preserve">               </w:t>
      </w:r>
      <w:r w:rsidRPr="00C2555B">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493671" w:rsidRDefault="00956183" w:rsidP="00C320BC">
      <w:pPr>
        <w:tabs>
          <w:tab w:val="clear" w:pos="680"/>
          <w:tab w:val="left" w:pos="426"/>
        </w:tabs>
        <w:spacing w:line="240" w:lineRule="auto"/>
        <w:ind w:left="426"/>
        <w:jc w:val="thaiDistribute"/>
        <w:rPr>
          <w:rFonts w:ascii="Browallia New" w:hAnsi="Browallia New" w:cs="Browallia New"/>
          <w:sz w:val="24"/>
          <w:szCs w:val="24"/>
        </w:rPr>
      </w:pPr>
    </w:p>
    <w:p w14:paraId="68CB8E72" w14:textId="3AA30CCA" w:rsidR="00DD29A8" w:rsidRPr="00C2555B" w:rsidRDefault="00956183" w:rsidP="00C320BC">
      <w:pPr>
        <w:tabs>
          <w:tab w:val="clear" w:pos="680"/>
          <w:tab w:val="left" w:pos="426"/>
          <w:tab w:val="left" w:pos="630"/>
        </w:tabs>
        <w:spacing w:line="240" w:lineRule="auto"/>
        <w:ind w:left="426"/>
        <w:jc w:val="thaiDistribute"/>
        <w:rPr>
          <w:rFonts w:ascii="Browallia New" w:hAnsi="Browallia New" w:cs="Browallia New"/>
          <w:sz w:val="28"/>
          <w:szCs w:val="28"/>
          <w:cs/>
        </w:rPr>
      </w:pPr>
      <w:r w:rsidRPr="00C2555B">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ธันวาคม </w:t>
      </w:r>
      <w:r w:rsidR="004F10CA" w:rsidRPr="00C2555B">
        <w:rPr>
          <w:rFonts w:ascii="Browallia New" w:hAnsi="Browallia New" w:cs="Browallia New"/>
          <w:sz w:val="28"/>
          <w:szCs w:val="28"/>
        </w:rPr>
        <w:t>2561</w:t>
      </w:r>
    </w:p>
    <w:p w14:paraId="67BE4F24" w14:textId="352D02AE" w:rsidR="001B14BA" w:rsidRPr="00324907" w:rsidRDefault="001B14BA"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71BE3DD" w14:textId="77777777" w:rsidR="005E66DC" w:rsidRPr="00324907" w:rsidRDefault="005E66DC" w:rsidP="0032490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24907">
        <w:rPr>
          <w:rFonts w:ascii="Browallia New" w:hAnsi="Browallia New" w:cs="Browallia New"/>
          <w:b/>
          <w:bCs/>
          <w:sz w:val="28"/>
          <w:szCs w:val="28"/>
          <w:cs/>
          <w:lang w:val="en-GB"/>
        </w:rPr>
        <w:t>เงินลงทุนในหลักทรัพย์เพื่อค้า</w:t>
      </w:r>
    </w:p>
    <w:p w14:paraId="54014F81" w14:textId="77777777" w:rsidR="005E66DC" w:rsidRPr="00AD0671" w:rsidRDefault="005E66DC" w:rsidP="005E6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tbl>
      <w:tblPr>
        <w:tblW w:w="8937" w:type="dxa"/>
        <w:tblInd w:w="426" w:type="dxa"/>
        <w:tblLayout w:type="fixed"/>
        <w:tblLook w:val="0000" w:firstRow="0" w:lastRow="0" w:firstColumn="0" w:lastColumn="0" w:noHBand="0" w:noVBand="0"/>
      </w:tblPr>
      <w:tblGrid>
        <w:gridCol w:w="2409"/>
        <w:gridCol w:w="810"/>
        <w:gridCol w:w="243"/>
        <w:gridCol w:w="837"/>
        <w:gridCol w:w="236"/>
        <w:gridCol w:w="1000"/>
        <w:gridCol w:w="265"/>
        <w:gridCol w:w="795"/>
        <w:gridCol w:w="236"/>
        <w:gridCol w:w="824"/>
        <w:gridCol w:w="236"/>
        <w:gridCol w:w="1046"/>
      </w:tblGrid>
      <w:tr w:rsidR="005E66DC" w:rsidRPr="001B4041" w14:paraId="409931A8" w14:textId="77777777" w:rsidTr="003447FA">
        <w:tc>
          <w:tcPr>
            <w:tcW w:w="2409" w:type="dxa"/>
            <w:tcBorders>
              <w:top w:val="nil"/>
              <w:left w:val="nil"/>
              <w:bottom w:val="nil"/>
              <w:right w:val="nil"/>
            </w:tcBorders>
            <w:noWrap/>
            <w:vAlign w:val="bottom"/>
          </w:tcPr>
          <w:p w14:paraId="5153E6DF" w14:textId="77777777" w:rsidR="005E66DC" w:rsidRPr="001B4041" w:rsidRDefault="005E66DC" w:rsidP="003447FA">
            <w:pPr>
              <w:spacing w:line="240" w:lineRule="auto"/>
              <w:rPr>
                <w:rFonts w:ascii="Browallia New" w:hAnsi="Browallia New" w:cs="Browallia New"/>
                <w:sz w:val="24"/>
                <w:szCs w:val="24"/>
              </w:rPr>
            </w:pPr>
          </w:p>
        </w:tc>
        <w:tc>
          <w:tcPr>
            <w:tcW w:w="6528" w:type="dxa"/>
            <w:gridSpan w:val="11"/>
            <w:tcBorders>
              <w:top w:val="nil"/>
              <w:left w:val="nil"/>
              <w:right w:val="nil"/>
            </w:tcBorders>
          </w:tcPr>
          <w:p w14:paraId="1ACCDF24" w14:textId="77777777" w:rsidR="005E66DC" w:rsidRPr="001B4041" w:rsidRDefault="005E66DC" w:rsidP="003447FA">
            <w:pPr>
              <w:spacing w:line="240" w:lineRule="auto"/>
              <w:ind w:right="-45"/>
              <w:jc w:val="right"/>
              <w:rPr>
                <w:rFonts w:ascii="Browallia New" w:hAnsi="Browallia New" w:cs="Browallia New"/>
                <w:sz w:val="24"/>
                <w:szCs w:val="24"/>
                <w:cs/>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xml:space="preserve">: </w:t>
            </w:r>
            <w:r w:rsidRPr="001B4041">
              <w:rPr>
                <w:rFonts w:ascii="Browallia New" w:hAnsi="Browallia New" w:cs="Browallia New"/>
                <w:sz w:val="24"/>
                <w:szCs w:val="24"/>
                <w:cs/>
              </w:rPr>
              <w:t>พันบาท)</w:t>
            </w:r>
          </w:p>
        </w:tc>
      </w:tr>
      <w:tr w:rsidR="005E66DC" w:rsidRPr="001B4041" w14:paraId="61AC2130" w14:textId="77777777" w:rsidTr="003447FA">
        <w:tc>
          <w:tcPr>
            <w:tcW w:w="2409" w:type="dxa"/>
            <w:tcBorders>
              <w:top w:val="nil"/>
              <w:left w:val="nil"/>
              <w:bottom w:val="nil"/>
              <w:right w:val="nil"/>
            </w:tcBorders>
            <w:noWrap/>
            <w:vAlign w:val="bottom"/>
          </w:tcPr>
          <w:p w14:paraId="5012E21B" w14:textId="77777777" w:rsidR="005E66DC" w:rsidRPr="001B4041" w:rsidRDefault="005E66DC" w:rsidP="003447FA">
            <w:pPr>
              <w:spacing w:line="240" w:lineRule="auto"/>
              <w:rPr>
                <w:rFonts w:ascii="Browallia New" w:hAnsi="Browallia New" w:cs="Browallia New"/>
                <w:sz w:val="24"/>
                <w:szCs w:val="24"/>
              </w:rPr>
            </w:pPr>
          </w:p>
        </w:tc>
        <w:tc>
          <w:tcPr>
            <w:tcW w:w="6528" w:type="dxa"/>
            <w:gridSpan w:val="11"/>
            <w:tcBorders>
              <w:left w:val="nil"/>
              <w:bottom w:val="single" w:sz="4" w:space="0" w:color="auto"/>
              <w:right w:val="nil"/>
            </w:tcBorders>
          </w:tcPr>
          <w:p w14:paraId="7F790B1C" w14:textId="77777777" w:rsidR="005E66DC" w:rsidRPr="001B4041" w:rsidRDefault="005E66DC" w:rsidP="003447FA">
            <w:pPr>
              <w:spacing w:line="240" w:lineRule="auto"/>
              <w:jc w:val="center"/>
              <w:rPr>
                <w:rFonts w:ascii="Browallia New" w:hAnsi="Browallia New" w:cs="Browallia New"/>
                <w:sz w:val="24"/>
                <w:szCs w:val="24"/>
                <w:cs/>
              </w:rPr>
            </w:pPr>
            <w:r w:rsidRPr="001B4041">
              <w:rPr>
                <w:rFonts w:ascii="Browallia New" w:hAnsi="Browallia New" w:cs="Browallia New"/>
                <w:sz w:val="24"/>
                <w:szCs w:val="24"/>
                <w:cs/>
              </w:rPr>
              <w:t>งบการเงินรวม</w:t>
            </w:r>
          </w:p>
        </w:tc>
      </w:tr>
      <w:tr w:rsidR="00815AFF" w:rsidRPr="001B4041" w14:paraId="1DA08E76" w14:textId="77777777" w:rsidTr="003447FA">
        <w:tc>
          <w:tcPr>
            <w:tcW w:w="2409" w:type="dxa"/>
            <w:tcBorders>
              <w:top w:val="nil"/>
              <w:left w:val="nil"/>
              <w:bottom w:val="nil"/>
              <w:right w:val="nil"/>
            </w:tcBorders>
            <w:vAlign w:val="bottom"/>
          </w:tcPr>
          <w:p w14:paraId="23821D8F" w14:textId="77777777" w:rsidR="00815AFF" w:rsidRPr="001B4041" w:rsidRDefault="00815AFF" w:rsidP="00815AFF">
            <w:pPr>
              <w:spacing w:line="240" w:lineRule="auto"/>
              <w:rPr>
                <w:rFonts w:ascii="Browallia New" w:hAnsi="Browallia New" w:cs="Browallia New"/>
                <w:sz w:val="24"/>
                <w:szCs w:val="24"/>
              </w:rPr>
            </w:pPr>
          </w:p>
        </w:tc>
        <w:tc>
          <w:tcPr>
            <w:tcW w:w="3126" w:type="dxa"/>
            <w:gridSpan w:val="5"/>
            <w:tcBorders>
              <w:top w:val="single" w:sz="4" w:space="0" w:color="auto"/>
              <w:left w:val="nil"/>
              <w:bottom w:val="single" w:sz="4" w:space="0" w:color="auto"/>
              <w:right w:val="nil"/>
            </w:tcBorders>
            <w:vAlign w:val="bottom"/>
          </w:tcPr>
          <w:p w14:paraId="51B4B8BC" w14:textId="0DB3D69D" w:rsidR="00815AFF" w:rsidRPr="0033780B" w:rsidRDefault="00815AFF" w:rsidP="00815AFF">
            <w:pPr>
              <w:tabs>
                <w:tab w:val="clear" w:pos="907"/>
              </w:tabs>
              <w:spacing w:line="240" w:lineRule="auto"/>
              <w:ind w:left="-108" w:right="-108"/>
              <w:jc w:val="center"/>
              <w:rPr>
                <w:rFonts w:ascii="Browallia New" w:hAnsi="Browallia New" w:cs="Browallia New"/>
                <w:sz w:val="24"/>
                <w:szCs w:val="24"/>
              </w:rPr>
            </w:pPr>
            <w:r w:rsidRPr="005461E0">
              <w:rPr>
                <w:rFonts w:ascii="Browallia New" w:hAnsi="Browallia New" w:cs="Browallia New"/>
                <w:sz w:val="24"/>
                <w:szCs w:val="24"/>
              </w:rPr>
              <w:t xml:space="preserve">30 </w:t>
            </w:r>
            <w:r w:rsidRPr="005461E0">
              <w:rPr>
                <w:rFonts w:ascii="Browallia New" w:hAnsi="Browallia New" w:cs="Browallia New"/>
                <w:sz w:val="24"/>
                <w:szCs w:val="24"/>
                <w:cs/>
              </w:rPr>
              <w:t xml:space="preserve">กันยายน </w:t>
            </w:r>
            <w:r w:rsidRPr="005461E0">
              <w:rPr>
                <w:rFonts w:ascii="Browallia New" w:hAnsi="Browallia New" w:cs="Browallia New"/>
                <w:sz w:val="24"/>
                <w:szCs w:val="24"/>
              </w:rPr>
              <w:t>2562</w:t>
            </w:r>
          </w:p>
        </w:tc>
        <w:tc>
          <w:tcPr>
            <w:tcW w:w="265" w:type="dxa"/>
            <w:tcBorders>
              <w:top w:val="single" w:sz="4" w:space="0" w:color="auto"/>
              <w:left w:val="nil"/>
              <w:right w:val="nil"/>
            </w:tcBorders>
            <w:vAlign w:val="bottom"/>
          </w:tcPr>
          <w:p w14:paraId="1D1FF092" w14:textId="0AC897BD" w:rsidR="00815AFF" w:rsidRPr="0033780B" w:rsidRDefault="00815AFF" w:rsidP="00815AFF">
            <w:pPr>
              <w:tabs>
                <w:tab w:val="clear" w:pos="907"/>
              </w:tabs>
              <w:spacing w:line="240" w:lineRule="auto"/>
              <w:ind w:left="-108" w:right="-108"/>
              <w:jc w:val="center"/>
              <w:rPr>
                <w:rFonts w:ascii="Browallia New" w:hAnsi="Browallia New" w:cs="Browallia New"/>
                <w:sz w:val="24"/>
                <w:szCs w:val="24"/>
                <w:cs/>
              </w:rPr>
            </w:pPr>
          </w:p>
        </w:tc>
        <w:tc>
          <w:tcPr>
            <w:tcW w:w="3137" w:type="dxa"/>
            <w:gridSpan w:val="5"/>
            <w:tcBorders>
              <w:top w:val="single" w:sz="4" w:space="0" w:color="auto"/>
              <w:left w:val="nil"/>
              <w:bottom w:val="single" w:sz="4" w:space="0" w:color="auto"/>
              <w:right w:val="nil"/>
            </w:tcBorders>
            <w:vAlign w:val="bottom"/>
          </w:tcPr>
          <w:p w14:paraId="6D5CD692" w14:textId="53D6EF5D" w:rsidR="00815AFF" w:rsidRPr="0033780B" w:rsidRDefault="00815AFF" w:rsidP="00815AFF">
            <w:pPr>
              <w:tabs>
                <w:tab w:val="clear" w:pos="907"/>
              </w:tabs>
              <w:spacing w:line="240" w:lineRule="auto"/>
              <w:ind w:left="-108" w:right="-108"/>
              <w:jc w:val="center"/>
              <w:rPr>
                <w:rFonts w:ascii="Browallia New" w:hAnsi="Browallia New" w:cs="Browallia New"/>
                <w:sz w:val="24"/>
                <w:szCs w:val="24"/>
              </w:rPr>
            </w:pPr>
            <w:r w:rsidRPr="005461E0">
              <w:rPr>
                <w:rFonts w:ascii="Browallia New" w:hAnsi="Browallia New" w:cs="Browallia New"/>
                <w:sz w:val="24"/>
                <w:szCs w:val="24"/>
              </w:rPr>
              <w:t xml:space="preserve">31 </w:t>
            </w:r>
            <w:r w:rsidRPr="005461E0">
              <w:rPr>
                <w:rFonts w:ascii="Browallia New" w:hAnsi="Browallia New" w:cs="Browallia New"/>
                <w:sz w:val="24"/>
                <w:szCs w:val="24"/>
                <w:cs/>
              </w:rPr>
              <w:t xml:space="preserve">ธันวาคม </w:t>
            </w:r>
            <w:r w:rsidRPr="005461E0">
              <w:rPr>
                <w:rFonts w:ascii="Browallia New" w:hAnsi="Browallia New" w:cs="Browallia New"/>
                <w:sz w:val="24"/>
                <w:szCs w:val="24"/>
              </w:rPr>
              <w:t>2561</w:t>
            </w:r>
          </w:p>
        </w:tc>
      </w:tr>
      <w:tr w:rsidR="005E66DC" w:rsidRPr="001B4041" w14:paraId="05A227F8" w14:textId="77777777" w:rsidTr="003447FA">
        <w:tc>
          <w:tcPr>
            <w:tcW w:w="2409" w:type="dxa"/>
            <w:tcBorders>
              <w:top w:val="nil"/>
              <w:left w:val="nil"/>
              <w:bottom w:val="nil"/>
              <w:right w:val="nil"/>
            </w:tcBorders>
            <w:vAlign w:val="bottom"/>
          </w:tcPr>
          <w:p w14:paraId="3385FC3E" w14:textId="77777777" w:rsidR="005E66DC" w:rsidRPr="001B4041" w:rsidRDefault="005E66DC" w:rsidP="003447FA">
            <w:pPr>
              <w:spacing w:line="240" w:lineRule="auto"/>
              <w:rPr>
                <w:rFonts w:ascii="Browallia New" w:hAnsi="Browallia New" w:cs="Browallia New"/>
                <w:sz w:val="24"/>
                <w:szCs w:val="24"/>
              </w:rPr>
            </w:pPr>
          </w:p>
        </w:tc>
        <w:tc>
          <w:tcPr>
            <w:tcW w:w="810" w:type="dxa"/>
            <w:tcBorders>
              <w:top w:val="single" w:sz="4" w:space="0" w:color="auto"/>
              <w:left w:val="nil"/>
              <w:bottom w:val="single" w:sz="4" w:space="0" w:color="auto"/>
              <w:right w:val="nil"/>
            </w:tcBorders>
            <w:vAlign w:val="bottom"/>
          </w:tcPr>
          <w:p w14:paraId="362A92EB"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p>
          <w:p w14:paraId="1A530449"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ราคาทุน</w:t>
            </w:r>
          </w:p>
        </w:tc>
        <w:tc>
          <w:tcPr>
            <w:tcW w:w="243" w:type="dxa"/>
            <w:tcBorders>
              <w:top w:val="single" w:sz="4" w:space="0" w:color="auto"/>
              <w:left w:val="nil"/>
              <w:bottom w:val="nil"/>
              <w:right w:val="nil"/>
            </w:tcBorders>
            <w:vAlign w:val="bottom"/>
          </w:tcPr>
          <w:p w14:paraId="7DD81FDC"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837" w:type="dxa"/>
            <w:tcBorders>
              <w:top w:val="single" w:sz="4" w:space="0" w:color="auto"/>
              <w:left w:val="nil"/>
              <w:bottom w:val="single" w:sz="4" w:space="0" w:color="auto"/>
              <w:right w:val="nil"/>
            </w:tcBorders>
            <w:vAlign w:val="bottom"/>
          </w:tcPr>
          <w:p w14:paraId="674B35BA"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มูลค่า</w:t>
            </w:r>
          </w:p>
          <w:p w14:paraId="4B5915AF" w14:textId="77777777" w:rsidR="005E66DC" w:rsidRPr="001B4041" w:rsidRDefault="005E66DC" w:rsidP="003447FA">
            <w:pPr>
              <w:tabs>
                <w:tab w:val="clear" w:pos="227"/>
                <w:tab w:val="clear" w:pos="454"/>
                <w:tab w:val="clear" w:pos="680"/>
                <w:tab w:val="clear" w:pos="5613"/>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ยุติธรรม</w:t>
            </w:r>
          </w:p>
        </w:tc>
        <w:tc>
          <w:tcPr>
            <w:tcW w:w="236" w:type="dxa"/>
            <w:tcBorders>
              <w:top w:val="single" w:sz="4" w:space="0" w:color="auto"/>
              <w:left w:val="nil"/>
              <w:bottom w:val="nil"/>
              <w:right w:val="nil"/>
            </w:tcBorders>
            <w:vAlign w:val="bottom"/>
          </w:tcPr>
          <w:p w14:paraId="33A1B0BE"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1000" w:type="dxa"/>
            <w:tcBorders>
              <w:top w:val="single" w:sz="4" w:space="0" w:color="auto"/>
              <w:left w:val="nil"/>
              <w:bottom w:val="single" w:sz="4" w:space="0" w:color="auto"/>
              <w:right w:val="nil"/>
            </w:tcBorders>
            <w:vAlign w:val="bottom"/>
          </w:tcPr>
          <w:p w14:paraId="5D063E84" w14:textId="77777777" w:rsidR="005E66DC" w:rsidRPr="001B4041" w:rsidRDefault="005E66DC" w:rsidP="003447FA">
            <w:pPr>
              <w:tabs>
                <w:tab w:val="clear" w:pos="227"/>
                <w:tab w:val="clear" w:pos="454"/>
                <w:tab w:val="clear" w:pos="680"/>
                <w:tab w:val="clear" w:pos="907"/>
                <w:tab w:val="left" w:pos="1027"/>
              </w:tabs>
              <w:spacing w:line="240" w:lineRule="auto"/>
              <w:ind w:left="-249" w:right="-243"/>
              <w:jc w:val="center"/>
              <w:rPr>
                <w:rFonts w:ascii="Browallia New" w:hAnsi="Browallia New" w:cs="Browallia New"/>
                <w:sz w:val="24"/>
                <w:szCs w:val="24"/>
              </w:rPr>
            </w:pPr>
            <w:r w:rsidRPr="001B4041">
              <w:rPr>
                <w:rFonts w:ascii="Browallia New" w:hAnsi="Browallia New" w:cs="Browallia New"/>
                <w:sz w:val="24"/>
                <w:szCs w:val="24"/>
                <w:cs/>
                <w:lang w:val="en-GB"/>
              </w:rPr>
              <w:t>กำไร (ขาดทุน)</w:t>
            </w:r>
          </w:p>
          <w:p w14:paraId="53993175"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ที่ยังไม่เกิดขึ้น</w:t>
            </w:r>
          </w:p>
        </w:tc>
        <w:tc>
          <w:tcPr>
            <w:tcW w:w="265" w:type="dxa"/>
            <w:tcBorders>
              <w:left w:val="nil"/>
              <w:bottom w:val="nil"/>
              <w:right w:val="nil"/>
            </w:tcBorders>
            <w:vAlign w:val="bottom"/>
          </w:tcPr>
          <w:p w14:paraId="370B37BC"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795" w:type="dxa"/>
            <w:tcBorders>
              <w:top w:val="single" w:sz="4" w:space="0" w:color="auto"/>
              <w:left w:val="nil"/>
              <w:bottom w:val="single" w:sz="4" w:space="0" w:color="auto"/>
              <w:right w:val="nil"/>
            </w:tcBorders>
            <w:vAlign w:val="bottom"/>
          </w:tcPr>
          <w:p w14:paraId="44660628"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p>
          <w:p w14:paraId="190704B9"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ราคาทุน</w:t>
            </w:r>
          </w:p>
        </w:tc>
        <w:tc>
          <w:tcPr>
            <w:tcW w:w="236" w:type="dxa"/>
            <w:tcBorders>
              <w:top w:val="nil"/>
              <w:left w:val="nil"/>
              <w:bottom w:val="nil"/>
              <w:right w:val="nil"/>
            </w:tcBorders>
            <w:vAlign w:val="bottom"/>
          </w:tcPr>
          <w:p w14:paraId="3D4CFF07"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824" w:type="dxa"/>
            <w:tcBorders>
              <w:top w:val="nil"/>
              <w:left w:val="nil"/>
              <w:bottom w:val="single" w:sz="4" w:space="0" w:color="auto"/>
              <w:right w:val="nil"/>
            </w:tcBorders>
            <w:vAlign w:val="bottom"/>
          </w:tcPr>
          <w:p w14:paraId="4DE096DE"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มูลค่า</w:t>
            </w:r>
          </w:p>
          <w:p w14:paraId="3C08AEFF"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ยุติธรรม</w:t>
            </w:r>
          </w:p>
        </w:tc>
        <w:tc>
          <w:tcPr>
            <w:tcW w:w="236" w:type="dxa"/>
            <w:tcBorders>
              <w:top w:val="nil"/>
              <w:left w:val="nil"/>
              <w:bottom w:val="nil"/>
              <w:right w:val="nil"/>
            </w:tcBorders>
            <w:vAlign w:val="bottom"/>
          </w:tcPr>
          <w:p w14:paraId="342E3924"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1046" w:type="dxa"/>
            <w:tcBorders>
              <w:top w:val="nil"/>
              <w:left w:val="nil"/>
              <w:bottom w:val="single" w:sz="4" w:space="0" w:color="auto"/>
              <w:right w:val="nil"/>
            </w:tcBorders>
            <w:vAlign w:val="bottom"/>
          </w:tcPr>
          <w:p w14:paraId="6C52DF03" w14:textId="77777777" w:rsidR="005E66DC" w:rsidRPr="001B4041" w:rsidRDefault="005E66DC" w:rsidP="003447FA">
            <w:pPr>
              <w:tabs>
                <w:tab w:val="clear" w:pos="227"/>
                <w:tab w:val="clear" w:pos="454"/>
                <w:tab w:val="clear" w:pos="680"/>
                <w:tab w:val="clear" w:pos="907"/>
                <w:tab w:val="left" w:pos="1027"/>
              </w:tabs>
              <w:spacing w:line="240" w:lineRule="auto"/>
              <w:ind w:left="-249" w:right="-243"/>
              <w:jc w:val="center"/>
              <w:rPr>
                <w:rFonts w:ascii="Browallia New" w:hAnsi="Browallia New" w:cs="Browallia New"/>
                <w:sz w:val="24"/>
                <w:szCs w:val="24"/>
              </w:rPr>
            </w:pPr>
            <w:r w:rsidRPr="001B4041">
              <w:rPr>
                <w:rFonts w:ascii="Browallia New" w:hAnsi="Browallia New" w:cs="Browallia New"/>
                <w:sz w:val="24"/>
                <w:szCs w:val="24"/>
                <w:cs/>
                <w:lang w:val="en-GB"/>
              </w:rPr>
              <w:t>กำไร (ขาดทุน)</w:t>
            </w:r>
          </w:p>
          <w:p w14:paraId="42425420"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ที่ยังไม่เกิดขึ้น</w:t>
            </w:r>
          </w:p>
        </w:tc>
      </w:tr>
      <w:tr w:rsidR="005E66DC" w:rsidRPr="001B4041" w14:paraId="3E670FCF" w14:textId="77777777" w:rsidTr="003447FA">
        <w:tc>
          <w:tcPr>
            <w:tcW w:w="2409" w:type="dxa"/>
            <w:tcBorders>
              <w:top w:val="nil"/>
              <w:left w:val="nil"/>
              <w:bottom w:val="nil"/>
              <w:right w:val="nil"/>
            </w:tcBorders>
          </w:tcPr>
          <w:p w14:paraId="38E40E7D" w14:textId="77777777" w:rsidR="005E66DC" w:rsidRPr="001B4041"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hanging="122"/>
              <w:jc w:val="thaiDistribute"/>
              <w:rPr>
                <w:rFonts w:ascii="Browallia New" w:hAnsi="Browallia New" w:cs="Browallia New"/>
                <w:b/>
                <w:bCs/>
                <w:sz w:val="24"/>
                <w:szCs w:val="24"/>
                <w:cs/>
              </w:rPr>
            </w:pPr>
          </w:p>
        </w:tc>
        <w:tc>
          <w:tcPr>
            <w:tcW w:w="810" w:type="dxa"/>
            <w:tcBorders>
              <w:top w:val="single" w:sz="4" w:space="0" w:color="auto"/>
              <w:left w:val="nil"/>
              <w:right w:val="nil"/>
            </w:tcBorders>
            <w:vAlign w:val="center"/>
          </w:tcPr>
          <w:p w14:paraId="200CB07F" w14:textId="77777777" w:rsidR="005E66DC" w:rsidRPr="001B4041" w:rsidRDefault="005E66DC" w:rsidP="003447FA">
            <w:pPr>
              <w:spacing w:line="240" w:lineRule="auto"/>
              <w:jc w:val="right"/>
              <w:rPr>
                <w:rFonts w:ascii="Browallia New" w:hAnsi="Browallia New" w:cs="Browallia New"/>
                <w:sz w:val="24"/>
                <w:szCs w:val="24"/>
              </w:rPr>
            </w:pPr>
          </w:p>
        </w:tc>
        <w:tc>
          <w:tcPr>
            <w:tcW w:w="243" w:type="dxa"/>
            <w:tcBorders>
              <w:top w:val="nil"/>
              <w:left w:val="nil"/>
              <w:bottom w:val="nil"/>
              <w:right w:val="nil"/>
            </w:tcBorders>
            <w:vAlign w:val="bottom"/>
          </w:tcPr>
          <w:p w14:paraId="21DBBEDF" w14:textId="77777777" w:rsidR="005E66DC" w:rsidRPr="001B4041" w:rsidRDefault="005E66DC" w:rsidP="003447FA">
            <w:pPr>
              <w:spacing w:line="240" w:lineRule="auto"/>
              <w:jc w:val="right"/>
              <w:rPr>
                <w:rFonts w:ascii="Browallia New" w:hAnsi="Browallia New" w:cs="Browallia New"/>
                <w:sz w:val="24"/>
                <w:szCs w:val="24"/>
              </w:rPr>
            </w:pPr>
          </w:p>
        </w:tc>
        <w:tc>
          <w:tcPr>
            <w:tcW w:w="837" w:type="dxa"/>
            <w:tcBorders>
              <w:top w:val="single" w:sz="4" w:space="0" w:color="auto"/>
              <w:left w:val="nil"/>
              <w:right w:val="nil"/>
            </w:tcBorders>
            <w:vAlign w:val="bottom"/>
          </w:tcPr>
          <w:p w14:paraId="06363679" w14:textId="77777777" w:rsidR="005E66DC" w:rsidRPr="001B4041" w:rsidRDefault="005E66DC" w:rsidP="003447FA">
            <w:pPr>
              <w:spacing w:line="240" w:lineRule="auto"/>
              <w:jc w:val="right"/>
              <w:rPr>
                <w:rFonts w:ascii="Browallia New" w:hAnsi="Browallia New" w:cs="Browallia New"/>
                <w:sz w:val="24"/>
                <w:szCs w:val="24"/>
              </w:rPr>
            </w:pPr>
          </w:p>
        </w:tc>
        <w:tc>
          <w:tcPr>
            <w:tcW w:w="236" w:type="dxa"/>
            <w:tcBorders>
              <w:top w:val="single" w:sz="4" w:space="0" w:color="auto"/>
              <w:left w:val="nil"/>
              <w:bottom w:val="nil"/>
              <w:right w:val="nil"/>
            </w:tcBorders>
            <w:vAlign w:val="bottom"/>
          </w:tcPr>
          <w:p w14:paraId="68D4820B" w14:textId="77777777" w:rsidR="005E66DC" w:rsidRPr="001B4041" w:rsidRDefault="005E66DC" w:rsidP="003447FA">
            <w:pPr>
              <w:spacing w:line="240" w:lineRule="auto"/>
              <w:ind w:firstLineChars="100" w:firstLine="240"/>
              <w:jc w:val="right"/>
              <w:rPr>
                <w:rFonts w:ascii="Browallia New" w:hAnsi="Browallia New" w:cs="Browallia New"/>
                <w:sz w:val="24"/>
                <w:szCs w:val="24"/>
              </w:rPr>
            </w:pPr>
          </w:p>
        </w:tc>
        <w:tc>
          <w:tcPr>
            <w:tcW w:w="1000" w:type="dxa"/>
            <w:tcBorders>
              <w:top w:val="single" w:sz="4" w:space="0" w:color="auto"/>
              <w:left w:val="nil"/>
              <w:right w:val="nil"/>
            </w:tcBorders>
            <w:vAlign w:val="center"/>
          </w:tcPr>
          <w:p w14:paraId="3B8DC1C7" w14:textId="77777777" w:rsidR="005E66DC" w:rsidRPr="001B4041" w:rsidRDefault="005E66DC" w:rsidP="003447FA">
            <w:pPr>
              <w:spacing w:line="240" w:lineRule="auto"/>
              <w:jc w:val="right"/>
              <w:rPr>
                <w:rFonts w:ascii="Browallia New" w:hAnsi="Browallia New" w:cs="Browallia New"/>
                <w:sz w:val="24"/>
                <w:szCs w:val="24"/>
              </w:rPr>
            </w:pPr>
          </w:p>
        </w:tc>
        <w:tc>
          <w:tcPr>
            <w:tcW w:w="265" w:type="dxa"/>
            <w:tcBorders>
              <w:left w:val="nil"/>
              <w:bottom w:val="nil"/>
              <w:right w:val="nil"/>
            </w:tcBorders>
            <w:vAlign w:val="bottom"/>
          </w:tcPr>
          <w:p w14:paraId="484FCAB5" w14:textId="77777777" w:rsidR="005E66DC" w:rsidRPr="001B4041" w:rsidRDefault="005E66DC" w:rsidP="003447FA">
            <w:pPr>
              <w:spacing w:line="240" w:lineRule="auto"/>
              <w:jc w:val="right"/>
              <w:rPr>
                <w:rFonts w:ascii="Browallia New" w:hAnsi="Browallia New" w:cs="Browallia New"/>
                <w:sz w:val="24"/>
                <w:szCs w:val="24"/>
              </w:rPr>
            </w:pPr>
          </w:p>
        </w:tc>
        <w:tc>
          <w:tcPr>
            <w:tcW w:w="795" w:type="dxa"/>
            <w:tcBorders>
              <w:top w:val="single" w:sz="4" w:space="0" w:color="auto"/>
              <w:left w:val="nil"/>
              <w:right w:val="nil"/>
            </w:tcBorders>
            <w:vAlign w:val="center"/>
          </w:tcPr>
          <w:p w14:paraId="38204C4F" w14:textId="77777777" w:rsidR="005E66DC" w:rsidRPr="001B4041" w:rsidRDefault="005E66DC" w:rsidP="003447FA">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4A1C4246" w14:textId="77777777" w:rsidR="005E66DC" w:rsidRPr="001B4041" w:rsidRDefault="005E66DC" w:rsidP="003447FA">
            <w:pPr>
              <w:spacing w:line="240" w:lineRule="auto"/>
              <w:jc w:val="right"/>
              <w:rPr>
                <w:rFonts w:ascii="Browallia New" w:hAnsi="Browallia New" w:cs="Browallia New"/>
                <w:sz w:val="24"/>
                <w:szCs w:val="24"/>
              </w:rPr>
            </w:pPr>
          </w:p>
        </w:tc>
        <w:tc>
          <w:tcPr>
            <w:tcW w:w="824" w:type="dxa"/>
            <w:tcBorders>
              <w:top w:val="nil"/>
              <w:left w:val="nil"/>
              <w:right w:val="nil"/>
            </w:tcBorders>
            <w:vAlign w:val="center"/>
          </w:tcPr>
          <w:p w14:paraId="39274D86" w14:textId="77777777" w:rsidR="005E66DC" w:rsidRPr="001B4041" w:rsidRDefault="005E66DC" w:rsidP="003447FA">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33D5DC35" w14:textId="77777777" w:rsidR="005E66DC" w:rsidRPr="001B4041" w:rsidRDefault="005E66DC" w:rsidP="003447FA">
            <w:pPr>
              <w:spacing w:line="240" w:lineRule="auto"/>
              <w:ind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2E6D9E85" w14:textId="77777777" w:rsidR="005E66DC" w:rsidRPr="001B4041" w:rsidRDefault="005E66DC" w:rsidP="003447FA">
            <w:pPr>
              <w:spacing w:line="240" w:lineRule="auto"/>
              <w:jc w:val="right"/>
              <w:rPr>
                <w:rFonts w:ascii="Browallia New" w:hAnsi="Browallia New" w:cs="Browallia New"/>
                <w:sz w:val="24"/>
                <w:szCs w:val="24"/>
              </w:rPr>
            </w:pPr>
          </w:p>
        </w:tc>
      </w:tr>
      <w:tr w:rsidR="005E66DC" w:rsidRPr="001B4041" w14:paraId="10F21506" w14:textId="77777777" w:rsidTr="003447FA">
        <w:tc>
          <w:tcPr>
            <w:tcW w:w="2409" w:type="dxa"/>
            <w:tcBorders>
              <w:top w:val="nil"/>
              <w:left w:val="nil"/>
              <w:bottom w:val="nil"/>
              <w:right w:val="nil"/>
            </w:tcBorders>
          </w:tcPr>
          <w:p w14:paraId="12D65A95" w14:textId="77777777" w:rsidR="005E66DC" w:rsidRPr="001B4041"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thaiDistribute"/>
              <w:rPr>
                <w:rFonts w:ascii="Browallia New" w:hAnsi="Browallia New" w:cs="Browallia New"/>
                <w:b/>
                <w:bCs/>
                <w:sz w:val="24"/>
                <w:szCs w:val="24"/>
                <w:cs/>
              </w:rPr>
            </w:pPr>
            <w:r w:rsidRPr="001B4041">
              <w:rPr>
                <w:rFonts w:ascii="Browallia New" w:hAnsi="Browallia New" w:cs="Browallia New"/>
                <w:b/>
                <w:bCs/>
                <w:sz w:val="24"/>
                <w:szCs w:val="24"/>
                <w:cs/>
              </w:rPr>
              <w:t>เงินลงทุนในหลักทรัพย์เพื่อค้า</w:t>
            </w:r>
          </w:p>
        </w:tc>
        <w:tc>
          <w:tcPr>
            <w:tcW w:w="810" w:type="dxa"/>
            <w:tcBorders>
              <w:top w:val="nil"/>
              <w:left w:val="nil"/>
              <w:right w:val="nil"/>
            </w:tcBorders>
            <w:vAlign w:val="center"/>
          </w:tcPr>
          <w:p w14:paraId="445DCC90" w14:textId="77777777" w:rsidR="005E66DC" w:rsidRPr="001B4041" w:rsidRDefault="005E66DC" w:rsidP="003447FA">
            <w:pPr>
              <w:spacing w:line="240" w:lineRule="auto"/>
              <w:jc w:val="right"/>
              <w:rPr>
                <w:rFonts w:ascii="Browallia New" w:hAnsi="Browallia New" w:cs="Browallia New"/>
                <w:sz w:val="24"/>
                <w:szCs w:val="24"/>
              </w:rPr>
            </w:pPr>
          </w:p>
        </w:tc>
        <w:tc>
          <w:tcPr>
            <w:tcW w:w="243" w:type="dxa"/>
            <w:tcBorders>
              <w:top w:val="nil"/>
              <w:left w:val="nil"/>
              <w:bottom w:val="nil"/>
              <w:right w:val="nil"/>
            </w:tcBorders>
            <w:vAlign w:val="bottom"/>
          </w:tcPr>
          <w:p w14:paraId="5D7D8042" w14:textId="77777777" w:rsidR="005E66DC" w:rsidRPr="001B4041" w:rsidRDefault="005E66DC" w:rsidP="003447FA">
            <w:pPr>
              <w:spacing w:line="240" w:lineRule="auto"/>
              <w:jc w:val="right"/>
              <w:rPr>
                <w:rFonts w:ascii="Browallia New" w:hAnsi="Browallia New" w:cs="Browallia New"/>
                <w:sz w:val="24"/>
                <w:szCs w:val="24"/>
              </w:rPr>
            </w:pPr>
          </w:p>
        </w:tc>
        <w:tc>
          <w:tcPr>
            <w:tcW w:w="837" w:type="dxa"/>
            <w:tcBorders>
              <w:top w:val="nil"/>
              <w:left w:val="nil"/>
              <w:right w:val="nil"/>
            </w:tcBorders>
            <w:vAlign w:val="bottom"/>
          </w:tcPr>
          <w:p w14:paraId="32AE5CE9" w14:textId="77777777" w:rsidR="005E66DC" w:rsidRPr="001B4041" w:rsidRDefault="005E66DC" w:rsidP="003447FA">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bottom"/>
          </w:tcPr>
          <w:p w14:paraId="662F36ED" w14:textId="77777777" w:rsidR="005E66DC" w:rsidRPr="001B4041" w:rsidRDefault="005E66DC" w:rsidP="003447FA">
            <w:pPr>
              <w:spacing w:line="240" w:lineRule="auto"/>
              <w:ind w:firstLineChars="100" w:firstLine="240"/>
              <w:jc w:val="right"/>
              <w:rPr>
                <w:rFonts w:ascii="Browallia New" w:hAnsi="Browallia New" w:cs="Browallia New"/>
                <w:sz w:val="24"/>
                <w:szCs w:val="24"/>
              </w:rPr>
            </w:pPr>
          </w:p>
        </w:tc>
        <w:tc>
          <w:tcPr>
            <w:tcW w:w="1000" w:type="dxa"/>
            <w:tcBorders>
              <w:top w:val="nil"/>
              <w:left w:val="nil"/>
              <w:right w:val="nil"/>
            </w:tcBorders>
            <w:vAlign w:val="center"/>
          </w:tcPr>
          <w:p w14:paraId="3C5B0B99" w14:textId="77777777" w:rsidR="005E66DC" w:rsidRPr="001B4041" w:rsidRDefault="005E66DC" w:rsidP="003447FA">
            <w:pPr>
              <w:spacing w:line="240" w:lineRule="auto"/>
              <w:jc w:val="right"/>
              <w:rPr>
                <w:rFonts w:ascii="Browallia New" w:hAnsi="Browallia New" w:cs="Browallia New"/>
                <w:sz w:val="24"/>
                <w:szCs w:val="24"/>
              </w:rPr>
            </w:pPr>
          </w:p>
        </w:tc>
        <w:tc>
          <w:tcPr>
            <w:tcW w:w="265" w:type="dxa"/>
            <w:tcBorders>
              <w:top w:val="nil"/>
              <w:left w:val="nil"/>
              <w:bottom w:val="nil"/>
              <w:right w:val="nil"/>
            </w:tcBorders>
            <w:vAlign w:val="bottom"/>
          </w:tcPr>
          <w:p w14:paraId="0BD8BCD5" w14:textId="77777777" w:rsidR="005E66DC" w:rsidRPr="001B4041" w:rsidRDefault="005E66DC" w:rsidP="003447FA">
            <w:pPr>
              <w:spacing w:line="240" w:lineRule="auto"/>
              <w:jc w:val="right"/>
              <w:rPr>
                <w:rFonts w:ascii="Browallia New" w:hAnsi="Browallia New" w:cs="Browallia New"/>
                <w:sz w:val="24"/>
                <w:szCs w:val="24"/>
              </w:rPr>
            </w:pPr>
          </w:p>
        </w:tc>
        <w:tc>
          <w:tcPr>
            <w:tcW w:w="795" w:type="dxa"/>
            <w:tcBorders>
              <w:top w:val="nil"/>
              <w:left w:val="nil"/>
              <w:right w:val="nil"/>
            </w:tcBorders>
            <w:vAlign w:val="center"/>
          </w:tcPr>
          <w:p w14:paraId="14D0FF76" w14:textId="77777777" w:rsidR="005E66DC" w:rsidRPr="001B4041" w:rsidRDefault="005E66DC" w:rsidP="003447FA">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30E521AB" w14:textId="77777777" w:rsidR="005E66DC" w:rsidRPr="001B4041" w:rsidRDefault="005E66DC" w:rsidP="003447FA">
            <w:pPr>
              <w:spacing w:line="240" w:lineRule="auto"/>
              <w:jc w:val="right"/>
              <w:rPr>
                <w:rFonts w:ascii="Browallia New" w:hAnsi="Browallia New" w:cs="Browallia New"/>
                <w:sz w:val="24"/>
                <w:szCs w:val="24"/>
              </w:rPr>
            </w:pPr>
          </w:p>
        </w:tc>
        <w:tc>
          <w:tcPr>
            <w:tcW w:w="824" w:type="dxa"/>
            <w:tcBorders>
              <w:top w:val="nil"/>
              <w:left w:val="nil"/>
              <w:right w:val="nil"/>
            </w:tcBorders>
            <w:vAlign w:val="center"/>
          </w:tcPr>
          <w:p w14:paraId="614961C1" w14:textId="77777777" w:rsidR="005E66DC" w:rsidRPr="001B4041" w:rsidRDefault="005E66DC" w:rsidP="003447FA">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573811A3" w14:textId="77777777" w:rsidR="005E66DC" w:rsidRPr="001B4041" w:rsidRDefault="005E66DC" w:rsidP="003447FA">
            <w:pPr>
              <w:spacing w:line="240" w:lineRule="auto"/>
              <w:ind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1D0982F8" w14:textId="77777777" w:rsidR="005E66DC" w:rsidRPr="001B4041" w:rsidRDefault="005E66DC" w:rsidP="003447FA">
            <w:pPr>
              <w:spacing w:line="240" w:lineRule="auto"/>
              <w:jc w:val="right"/>
              <w:rPr>
                <w:rFonts w:ascii="Browallia New" w:hAnsi="Browallia New" w:cs="Browallia New"/>
                <w:sz w:val="24"/>
                <w:szCs w:val="24"/>
              </w:rPr>
            </w:pPr>
          </w:p>
        </w:tc>
      </w:tr>
      <w:tr w:rsidR="005E66DC" w:rsidRPr="001B4041" w14:paraId="3887CCEB" w14:textId="77777777" w:rsidTr="00324907">
        <w:tc>
          <w:tcPr>
            <w:tcW w:w="2409" w:type="dxa"/>
            <w:tcBorders>
              <w:top w:val="nil"/>
              <w:left w:val="nil"/>
              <w:bottom w:val="nil"/>
              <w:right w:val="nil"/>
            </w:tcBorders>
          </w:tcPr>
          <w:p w14:paraId="321D521C" w14:textId="77777777" w:rsidR="005E66DC" w:rsidRPr="001B4041"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38" w:hanging="186"/>
              <w:jc w:val="both"/>
              <w:rPr>
                <w:rFonts w:ascii="Browallia New" w:hAnsi="Browallia New" w:cs="Browallia New"/>
                <w:sz w:val="24"/>
                <w:szCs w:val="24"/>
                <w:cs/>
              </w:rPr>
            </w:pPr>
            <w:r w:rsidRPr="001B4041">
              <w:rPr>
                <w:rFonts w:ascii="Browallia New" w:hAnsi="Browallia New" w:cs="Browallia New"/>
                <w:sz w:val="24"/>
                <w:szCs w:val="24"/>
                <w:cs/>
              </w:rPr>
              <w:t>กองทุนเปิดกรุงศรีตราสาร</w:t>
            </w:r>
            <w:r>
              <w:rPr>
                <w:rFonts w:ascii="Browallia New" w:hAnsi="Browallia New" w:cs="Browallia New"/>
                <w:sz w:val="24"/>
                <w:szCs w:val="24"/>
                <w:cs/>
              </w:rPr>
              <w:t xml:space="preserve">         </w:t>
            </w:r>
            <w:r w:rsidRPr="001B4041">
              <w:rPr>
                <w:rFonts w:ascii="Browallia New" w:hAnsi="Browallia New" w:cs="Browallia New"/>
                <w:sz w:val="24"/>
                <w:szCs w:val="24"/>
                <w:cs/>
              </w:rPr>
              <w:t>เพิ่มทรัพย์</w:t>
            </w:r>
          </w:p>
        </w:tc>
        <w:tc>
          <w:tcPr>
            <w:tcW w:w="810" w:type="dxa"/>
            <w:tcBorders>
              <w:top w:val="nil"/>
              <w:left w:val="nil"/>
              <w:bottom w:val="single" w:sz="4" w:space="0" w:color="auto"/>
              <w:right w:val="nil"/>
            </w:tcBorders>
            <w:vAlign w:val="center"/>
          </w:tcPr>
          <w:p w14:paraId="29E3C83A" w14:textId="77777777" w:rsidR="005E66DC" w:rsidRPr="005B5A42"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p w14:paraId="22851A8F" w14:textId="6DCD0FB0" w:rsidR="005E66DC" w:rsidRPr="005B5A42" w:rsidRDefault="00723630"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324907">
              <w:rPr>
                <w:rFonts w:ascii="Browallia New" w:hAnsi="Browallia New" w:cs="Browallia New"/>
                <w:sz w:val="24"/>
                <w:szCs w:val="24"/>
              </w:rPr>
              <w:t>55</w:t>
            </w:r>
          </w:p>
        </w:tc>
        <w:tc>
          <w:tcPr>
            <w:tcW w:w="243" w:type="dxa"/>
            <w:tcBorders>
              <w:top w:val="nil"/>
              <w:left w:val="nil"/>
              <w:bottom w:val="nil"/>
              <w:right w:val="nil"/>
            </w:tcBorders>
          </w:tcPr>
          <w:p w14:paraId="6758B058" w14:textId="77777777" w:rsidR="005E66DC" w:rsidRPr="005B5A42"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37" w:type="dxa"/>
            <w:tcBorders>
              <w:top w:val="nil"/>
              <w:left w:val="nil"/>
              <w:bottom w:val="single" w:sz="4" w:space="0" w:color="auto"/>
              <w:right w:val="nil"/>
            </w:tcBorders>
            <w:vAlign w:val="center"/>
          </w:tcPr>
          <w:p w14:paraId="50721C59" w14:textId="77777777" w:rsidR="005E66DC" w:rsidRPr="005B5A42"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p w14:paraId="44B67040" w14:textId="6E5495B9" w:rsidR="005E66DC" w:rsidRPr="005B5A42" w:rsidRDefault="00723630"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324907">
              <w:rPr>
                <w:rFonts w:ascii="Browallia New" w:hAnsi="Browallia New" w:cs="Browallia New"/>
                <w:sz w:val="24"/>
                <w:szCs w:val="24"/>
              </w:rPr>
              <w:t>55</w:t>
            </w:r>
          </w:p>
        </w:tc>
        <w:tc>
          <w:tcPr>
            <w:tcW w:w="236" w:type="dxa"/>
            <w:tcBorders>
              <w:top w:val="nil"/>
              <w:left w:val="nil"/>
              <w:bottom w:val="nil"/>
              <w:right w:val="nil"/>
            </w:tcBorders>
          </w:tcPr>
          <w:p w14:paraId="25FD3300" w14:textId="77777777" w:rsidR="005E66DC" w:rsidRPr="005B5A42"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1000" w:type="dxa"/>
            <w:tcBorders>
              <w:top w:val="nil"/>
              <w:left w:val="nil"/>
              <w:bottom w:val="single" w:sz="4" w:space="0" w:color="auto"/>
              <w:right w:val="nil"/>
            </w:tcBorders>
            <w:vAlign w:val="bottom"/>
          </w:tcPr>
          <w:p w14:paraId="7D9A421D" w14:textId="77777777" w:rsidR="005E66DC" w:rsidRPr="005B5A42"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5B5A42">
              <w:rPr>
                <w:rFonts w:ascii="Browallia New" w:hAnsi="Browallia New" w:cs="Browallia New"/>
                <w:sz w:val="24"/>
                <w:szCs w:val="24"/>
              </w:rPr>
              <w:t xml:space="preserve">   </w:t>
            </w:r>
            <w:r w:rsidRPr="005B5A42">
              <w:rPr>
                <w:rFonts w:ascii="Browallia New" w:hAnsi="Browallia New" w:cs="Browallia New"/>
                <w:sz w:val="24"/>
                <w:szCs w:val="24"/>
                <w:cs/>
              </w:rPr>
              <w:t>-</w:t>
            </w:r>
          </w:p>
        </w:tc>
        <w:tc>
          <w:tcPr>
            <w:tcW w:w="265" w:type="dxa"/>
            <w:tcBorders>
              <w:top w:val="nil"/>
              <w:left w:val="nil"/>
              <w:bottom w:val="nil"/>
              <w:right w:val="nil"/>
            </w:tcBorders>
            <w:vAlign w:val="bottom"/>
          </w:tcPr>
          <w:p w14:paraId="21E75ECE" w14:textId="77777777" w:rsidR="005E66DC" w:rsidRPr="001B4041" w:rsidRDefault="005E66DC" w:rsidP="003447FA">
            <w:pPr>
              <w:spacing w:line="240" w:lineRule="auto"/>
              <w:jc w:val="right"/>
              <w:rPr>
                <w:rFonts w:ascii="Browallia New" w:hAnsi="Browallia New" w:cs="Browallia New"/>
                <w:sz w:val="24"/>
                <w:szCs w:val="24"/>
              </w:rPr>
            </w:pPr>
          </w:p>
        </w:tc>
        <w:tc>
          <w:tcPr>
            <w:tcW w:w="795" w:type="dxa"/>
            <w:tcBorders>
              <w:top w:val="nil"/>
              <w:left w:val="nil"/>
              <w:bottom w:val="single" w:sz="4" w:space="0" w:color="auto"/>
              <w:right w:val="nil"/>
            </w:tcBorders>
            <w:vAlign w:val="center"/>
          </w:tcPr>
          <w:p w14:paraId="442CB983" w14:textId="77777777" w:rsidR="005E66DC" w:rsidRPr="00B93DC4"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p w14:paraId="02D5A4AB" w14:textId="77777777" w:rsidR="005E66DC" w:rsidRPr="001B4041"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B93DC4">
              <w:rPr>
                <w:rFonts w:ascii="Browallia New" w:hAnsi="Browallia New" w:cs="Browallia New"/>
                <w:sz w:val="24"/>
                <w:szCs w:val="24"/>
              </w:rPr>
              <w:t>69</w:t>
            </w:r>
          </w:p>
        </w:tc>
        <w:tc>
          <w:tcPr>
            <w:tcW w:w="236" w:type="dxa"/>
            <w:tcBorders>
              <w:top w:val="nil"/>
              <w:left w:val="nil"/>
              <w:bottom w:val="nil"/>
              <w:right w:val="nil"/>
            </w:tcBorders>
          </w:tcPr>
          <w:p w14:paraId="591AF1F0" w14:textId="77777777" w:rsidR="005E66DC" w:rsidRPr="001B4041"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24" w:type="dxa"/>
            <w:tcBorders>
              <w:top w:val="nil"/>
              <w:left w:val="nil"/>
              <w:bottom w:val="single" w:sz="4" w:space="0" w:color="auto"/>
              <w:right w:val="nil"/>
            </w:tcBorders>
            <w:vAlign w:val="center"/>
          </w:tcPr>
          <w:p w14:paraId="79C05868" w14:textId="77777777" w:rsidR="005E66DC" w:rsidRPr="00B93DC4"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p w14:paraId="630C84EA" w14:textId="77777777" w:rsidR="005E66DC" w:rsidRPr="001B4041"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B93DC4">
              <w:rPr>
                <w:rFonts w:ascii="Browallia New" w:hAnsi="Browallia New" w:cs="Browallia New"/>
                <w:sz w:val="24"/>
                <w:szCs w:val="24"/>
              </w:rPr>
              <w:t>69</w:t>
            </w:r>
          </w:p>
        </w:tc>
        <w:tc>
          <w:tcPr>
            <w:tcW w:w="236" w:type="dxa"/>
            <w:tcBorders>
              <w:top w:val="nil"/>
              <w:left w:val="nil"/>
              <w:bottom w:val="nil"/>
              <w:right w:val="nil"/>
            </w:tcBorders>
          </w:tcPr>
          <w:p w14:paraId="7253FE04" w14:textId="77777777" w:rsidR="005E66DC" w:rsidRPr="001B4041"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1046" w:type="dxa"/>
            <w:tcBorders>
              <w:top w:val="nil"/>
              <w:left w:val="nil"/>
              <w:bottom w:val="single" w:sz="4" w:space="0" w:color="auto"/>
              <w:right w:val="nil"/>
            </w:tcBorders>
            <w:vAlign w:val="bottom"/>
          </w:tcPr>
          <w:p w14:paraId="1B44C6B5" w14:textId="77777777" w:rsidR="005E66DC" w:rsidRPr="001B4041"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rPr>
              <w:t xml:space="preserve">   </w:t>
            </w:r>
            <w:r w:rsidRPr="00530BB9">
              <w:rPr>
                <w:rFonts w:ascii="Browallia New" w:hAnsi="Browallia New" w:cs="Browallia New"/>
                <w:sz w:val="24"/>
                <w:szCs w:val="24"/>
                <w:cs/>
              </w:rPr>
              <w:t>-</w:t>
            </w:r>
          </w:p>
        </w:tc>
      </w:tr>
      <w:tr w:rsidR="005E66DC" w:rsidRPr="001B4041" w14:paraId="3A4A75EB" w14:textId="77777777" w:rsidTr="00324907">
        <w:tc>
          <w:tcPr>
            <w:tcW w:w="2409" w:type="dxa"/>
            <w:tcBorders>
              <w:top w:val="nil"/>
              <w:left w:val="nil"/>
              <w:bottom w:val="nil"/>
              <w:right w:val="nil"/>
            </w:tcBorders>
            <w:vAlign w:val="center"/>
          </w:tcPr>
          <w:p w14:paraId="4CCD31EE" w14:textId="77777777" w:rsidR="005E66DC" w:rsidRPr="001B4041" w:rsidRDefault="005E66DC" w:rsidP="003447FA">
            <w:pPr>
              <w:spacing w:line="240" w:lineRule="auto"/>
              <w:ind w:left="317"/>
              <w:rPr>
                <w:rFonts w:ascii="Browallia New" w:hAnsi="Browallia New" w:cs="Browallia New"/>
                <w:sz w:val="24"/>
                <w:szCs w:val="24"/>
                <w:cs/>
                <w:lang w:val="en-GB"/>
              </w:rPr>
            </w:pPr>
            <w:r w:rsidRPr="001B4041">
              <w:rPr>
                <w:rFonts w:ascii="Browallia New" w:hAnsi="Browallia New" w:cs="Browallia New"/>
                <w:sz w:val="24"/>
                <w:szCs w:val="24"/>
                <w:cs/>
              </w:rPr>
              <w:t>รวม</w:t>
            </w:r>
          </w:p>
        </w:tc>
        <w:tc>
          <w:tcPr>
            <w:tcW w:w="810" w:type="dxa"/>
            <w:tcBorders>
              <w:top w:val="single" w:sz="4" w:space="0" w:color="auto"/>
              <w:left w:val="nil"/>
              <w:bottom w:val="single" w:sz="12" w:space="0" w:color="auto"/>
              <w:right w:val="nil"/>
            </w:tcBorders>
            <w:vAlign w:val="center"/>
          </w:tcPr>
          <w:p w14:paraId="77015A23" w14:textId="32982489" w:rsidR="005E66DC" w:rsidRPr="005B5A42" w:rsidRDefault="00723630"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324907">
              <w:rPr>
                <w:rFonts w:ascii="Browallia New" w:hAnsi="Browallia New" w:cs="Browallia New"/>
                <w:sz w:val="24"/>
                <w:szCs w:val="24"/>
              </w:rPr>
              <w:t>55</w:t>
            </w:r>
          </w:p>
        </w:tc>
        <w:tc>
          <w:tcPr>
            <w:tcW w:w="243" w:type="dxa"/>
            <w:tcBorders>
              <w:top w:val="nil"/>
              <w:left w:val="nil"/>
              <w:bottom w:val="nil"/>
              <w:right w:val="nil"/>
            </w:tcBorders>
            <w:vAlign w:val="bottom"/>
          </w:tcPr>
          <w:p w14:paraId="09EBF963" w14:textId="77777777" w:rsidR="005E66DC" w:rsidRPr="005B5A42"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37" w:type="dxa"/>
            <w:tcBorders>
              <w:top w:val="single" w:sz="4" w:space="0" w:color="auto"/>
              <w:left w:val="nil"/>
              <w:bottom w:val="single" w:sz="12" w:space="0" w:color="auto"/>
              <w:right w:val="nil"/>
            </w:tcBorders>
            <w:vAlign w:val="center"/>
          </w:tcPr>
          <w:p w14:paraId="3CCB0A6E" w14:textId="0BA2096B" w:rsidR="005E66DC" w:rsidRPr="005B5A42" w:rsidRDefault="00723630"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324907">
              <w:rPr>
                <w:rFonts w:ascii="Browallia New" w:hAnsi="Browallia New" w:cs="Browallia New"/>
                <w:sz w:val="24"/>
                <w:szCs w:val="24"/>
              </w:rPr>
              <w:t>55</w:t>
            </w:r>
          </w:p>
        </w:tc>
        <w:tc>
          <w:tcPr>
            <w:tcW w:w="236" w:type="dxa"/>
            <w:tcBorders>
              <w:top w:val="nil"/>
              <w:left w:val="nil"/>
              <w:bottom w:val="nil"/>
              <w:right w:val="nil"/>
            </w:tcBorders>
            <w:vAlign w:val="bottom"/>
          </w:tcPr>
          <w:p w14:paraId="545BF208" w14:textId="77777777" w:rsidR="005E66DC" w:rsidRPr="005B5A42" w:rsidRDefault="005E66DC" w:rsidP="003447FA">
            <w:pPr>
              <w:spacing w:line="240" w:lineRule="auto"/>
              <w:ind w:right="-38" w:firstLineChars="100" w:firstLine="240"/>
              <w:jc w:val="right"/>
              <w:rPr>
                <w:rFonts w:ascii="Browallia New" w:hAnsi="Browallia New" w:cs="Browallia New"/>
                <w:sz w:val="24"/>
                <w:szCs w:val="24"/>
              </w:rPr>
            </w:pPr>
          </w:p>
        </w:tc>
        <w:tc>
          <w:tcPr>
            <w:tcW w:w="1000" w:type="dxa"/>
            <w:tcBorders>
              <w:top w:val="single" w:sz="4" w:space="0" w:color="auto"/>
              <w:left w:val="nil"/>
              <w:bottom w:val="single" w:sz="12" w:space="0" w:color="auto"/>
              <w:right w:val="nil"/>
            </w:tcBorders>
            <w:vAlign w:val="bottom"/>
          </w:tcPr>
          <w:p w14:paraId="6660EF1A" w14:textId="77777777" w:rsidR="005E66DC" w:rsidRPr="005B5A42"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5B5A42">
              <w:rPr>
                <w:rFonts w:ascii="Browallia New" w:hAnsi="Browallia New" w:cs="Browallia New"/>
                <w:sz w:val="24"/>
                <w:szCs w:val="24"/>
              </w:rPr>
              <w:t xml:space="preserve">   </w:t>
            </w:r>
            <w:r w:rsidRPr="005B5A42">
              <w:rPr>
                <w:rFonts w:ascii="Browallia New" w:hAnsi="Browallia New" w:cs="Browallia New"/>
                <w:sz w:val="24"/>
                <w:szCs w:val="24"/>
                <w:cs/>
              </w:rPr>
              <w:t>-</w:t>
            </w:r>
          </w:p>
        </w:tc>
        <w:tc>
          <w:tcPr>
            <w:tcW w:w="265" w:type="dxa"/>
            <w:tcBorders>
              <w:top w:val="nil"/>
              <w:left w:val="nil"/>
              <w:bottom w:val="nil"/>
              <w:right w:val="nil"/>
            </w:tcBorders>
            <w:vAlign w:val="bottom"/>
          </w:tcPr>
          <w:p w14:paraId="2FC19C40" w14:textId="77777777" w:rsidR="005E66DC" w:rsidRPr="001B4041" w:rsidRDefault="005E66DC" w:rsidP="003447FA">
            <w:pPr>
              <w:spacing w:line="240" w:lineRule="auto"/>
              <w:jc w:val="right"/>
              <w:rPr>
                <w:rFonts w:ascii="Browallia New" w:hAnsi="Browallia New" w:cs="Browallia New"/>
                <w:sz w:val="24"/>
                <w:szCs w:val="24"/>
              </w:rPr>
            </w:pPr>
          </w:p>
        </w:tc>
        <w:tc>
          <w:tcPr>
            <w:tcW w:w="795" w:type="dxa"/>
            <w:tcBorders>
              <w:top w:val="single" w:sz="4" w:space="0" w:color="auto"/>
              <w:left w:val="nil"/>
              <w:bottom w:val="single" w:sz="12" w:space="0" w:color="auto"/>
              <w:right w:val="nil"/>
            </w:tcBorders>
            <w:vAlign w:val="center"/>
          </w:tcPr>
          <w:p w14:paraId="31941AFE" w14:textId="77777777" w:rsidR="005E66DC" w:rsidRPr="001B4041"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B93DC4">
              <w:rPr>
                <w:rFonts w:ascii="Browallia New" w:hAnsi="Browallia New" w:cs="Browallia New"/>
                <w:sz w:val="24"/>
                <w:szCs w:val="24"/>
              </w:rPr>
              <w:t>69</w:t>
            </w:r>
          </w:p>
        </w:tc>
        <w:tc>
          <w:tcPr>
            <w:tcW w:w="236" w:type="dxa"/>
            <w:tcBorders>
              <w:top w:val="nil"/>
              <w:left w:val="nil"/>
              <w:bottom w:val="nil"/>
              <w:right w:val="nil"/>
            </w:tcBorders>
            <w:vAlign w:val="bottom"/>
          </w:tcPr>
          <w:p w14:paraId="19DC50A7" w14:textId="77777777" w:rsidR="005E66DC" w:rsidRPr="001B4041"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24" w:type="dxa"/>
            <w:tcBorders>
              <w:top w:val="single" w:sz="4" w:space="0" w:color="auto"/>
              <w:left w:val="nil"/>
              <w:bottom w:val="single" w:sz="12" w:space="0" w:color="auto"/>
              <w:right w:val="nil"/>
            </w:tcBorders>
            <w:vAlign w:val="center"/>
          </w:tcPr>
          <w:p w14:paraId="340EC9FF" w14:textId="77777777" w:rsidR="005E66DC" w:rsidRPr="001B4041"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B93DC4">
              <w:rPr>
                <w:rFonts w:ascii="Browallia New" w:hAnsi="Browallia New" w:cs="Browallia New"/>
                <w:sz w:val="24"/>
                <w:szCs w:val="24"/>
              </w:rPr>
              <w:t>69</w:t>
            </w:r>
          </w:p>
        </w:tc>
        <w:tc>
          <w:tcPr>
            <w:tcW w:w="236" w:type="dxa"/>
            <w:tcBorders>
              <w:top w:val="nil"/>
              <w:left w:val="nil"/>
              <w:bottom w:val="nil"/>
              <w:right w:val="nil"/>
            </w:tcBorders>
            <w:vAlign w:val="bottom"/>
          </w:tcPr>
          <w:p w14:paraId="3667FF5F" w14:textId="77777777" w:rsidR="005E66DC" w:rsidRPr="001B4041" w:rsidRDefault="005E66DC" w:rsidP="003447FA">
            <w:pPr>
              <w:spacing w:line="240" w:lineRule="auto"/>
              <w:ind w:right="-38" w:firstLineChars="100" w:firstLine="240"/>
              <w:jc w:val="right"/>
              <w:rPr>
                <w:rFonts w:ascii="Browallia New" w:hAnsi="Browallia New" w:cs="Browallia New"/>
                <w:sz w:val="24"/>
                <w:szCs w:val="24"/>
              </w:rPr>
            </w:pPr>
          </w:p>
        </w:tc>
        <w:tc>
          <w:tcPr>
            <w:tcW w:w="1046" w:type="dxa"/>
            <w:tcBorders>
              <w:top w:val="single" w:sz="4" w:space="0" w:color="auto"/>
              <w:left w:val="nil"/>
              <w:bottom w:val="single" w:sz="12" w:space="0" w:color="auto"/>
              <w:right w:val="nil"/>
            </w:tcBorders>
            <w:vAlign w:val="bottom"/>
          </w:tcPr>
          <w:p w14:paraId="4EBCC125" w14:textId="77777777" w:rsidR="005E66DC" w:rsidRPr="001B4041"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rPr>
              <w:t xml:space="preserve">   </w:t>
            </w:r>
            <w:r w:rsidRPr="00530BB9">
              <w:rPr>
                <w:rFonts w:ascii="Browallia New" w:hAnsi="Browallia New" w:cs="Browallia New"/>
                <w:sz w:val="24"/>
                <w:szCs w:val="24"/>
                <w:cs/>
              </w:rPr>
              <w:t>-</w:t>
            </w:r>
          </w:p>
        </w:tc>
      </w:tr>
    </w:tbl>
    <w:p w14:paraId="559A8B2A" w14:textId="77777777" w:rsidR="005E66DC" w:rsidRDefault="005E66DC" w:rsidP="005E66DC">
      <w:pPr>
        <w:spacing w:line="240" w:lineRule="auto"/>
        <w:rPr>
          <w:rFonts w:ascii="Browallia New" w:hAnsi="Browallia New" w:cs="Browallia New"/>
          <w:sz w:val="26"/>
          <w:szCs w:val="26"/>
        </w:rPr>
      </w:pPr>
    </w:p>
    <w:tbl>
      <w:tblPr>
        <w:tblW w:w="8937" w:type="dxa"/>
        <w:tblInd w:w="426" w:type="dxa"/>
        <w:tblLayout w:type="fixed"/>
        <w:tblLook w:val="0000" w:firstRow="0" w:lastRow="0" w:firstColumn="0" w:lastColumn="0" w:noHBand="0" w:noVBand="0"/>
      </w:tblPr>
      <w:tblGrid>
        <w:gridCol w:w="2454"/>
        <w:gridCol w:w="765"/>
        <w:gridCol w:w="243"/>
        <w:gridCol w:w="837"/>
        <w:gridCol w:w="236"/>
        <w:gridCol w:w="1000"/>
        <w:gridCol w:w="265"/>
        <w:gridCol w:w="795"/>
        <w:gridCol w:w="236"/>
        <w:gridCol w:w="824"/>
        <w:gridCol w:w="236"/>
        <w:gridCol w:w="1046"/>
      </w:tblGrid>
      <w:tr w:rsidR="005E66DC" w:rsidRPr="001B4041" w14:paraId="4951DBBD" w14:textId="77777777" w:rsidTr="003447FA">
        <w:tc>
          <w:tcPr>
            <w:tcW w:w="2454" w:type="dxa"/>
            <w:tcBorders>
              <w:top w:val="nil"/>
              <w:left w:val="nil"/>
              <w:bottom w:val="nil"/>
              <w:right w:val="nil"/>
            </w:tcBorders>
            <w:noWrap/>
            <w:vAlign w:val="bottom"/>
          </w:tcPr>
          <w:p w14:paraId="0D8A7419" w14:textId="77777777" w:rsidR="005E66DC" w:rsidRPr="001B4041" w:rsidRDefault="005E66DC" w:rsidP="003447FA">
            <w:pPr>
              <w:spacing w:line="240" w:lineRule="auto"/>
              <w:rPr>
                <w:rFonts w:ascii="Browallia New" w:hAnsi="Browallia New" w:cs="Browallia New"/>
                <w:sz w:val="24"/>
                <w:szCs w:val="24"/>
              </w:rPr>
            </w:pPr>
          </w:p>
        </w:tc>
        <w:tc>
          <w:tcPr>
            <w:tcW w:w="6483" w:type="dxa"/>
            <w:gridSpan w:val="11"/>
            <w:tcBorders>
              <w:top w:val="nil"/>
              <w:left w:val="nil"/>
              <w:right w:val="nil"/>
            </w:tcBorders>
          </w:tcPr>
          <w:p w14:paraId="1394AA31" w14:textId="77777777" w:rsidR="005E66DC" w:rsidRPr="001B4041" w:rsidRDefault="005E66DC" w:rsidP="003447FA">
            <w:pPr>
              <w:spacing w:line="240" w:lineRule="auto"/>
              <w:ind w:right="-45"/>
              <w:jc w:val="right"/>
              <w:rPr>
                <w:rFonts w:ascii="Browallia New" w:hAnsi="Browallia New" w:cs="Browallia New"/>
                <w:sz w:val="24"/>
                <w:szCs w:val="24"/>
                <w:cs/>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xml:space="preserve">: </w:t>
            </w:r>
            <w:r w:rsidRPr="001B4041">
              <w:rPr>
                <w:rFonts w:ascii="Browallia New" w:hAnsi="Browallia New" w:cs="Browallia New"/>
                <w:sz w:val="24"/>
                <w:szCs w:val="24"/>
                <w:cs/>
              </w:rPr>
              <w:t>พันบาท)</w:t>
            </w:r>
          </w:p>
        </w:tc>
      </w:tr>
      <w:tr w:rsidR="005E66DC" w:rsidRPr="001B4041" w14:paraId="2F332D1F" w14:textId="77777777" w:rsidTr="003447FA">
        <w:tc>
          <w:tcPr>
            <w:tcW w:w="2454" w:type="dxa"/>
            <w:tcBorders>
              <w:top w:val="nil"/>
              <w:left w:val="nil"/>
              <w:bottom w:val="nil"/>
              <w:right w:val="nil"/>
            </w:tcBorders>
            <w:noWrap/>
            <w:vAlign w:val="bottom"/>
          </w:tcPr>
          <w:p w14:paraId="6467B581" w14:textId="77777777" w:rsidR="005E66DC" w:rsidRPr="001B4041" w:rsidRDefault="005E66DC" w:rsidP="003447FA">
            <w:pPr>
              <w:spacing w:line="240" w:lineRule="auto"/>
              <w:rPr>
                <w:rFonts w:ascii="Browallia New" w:hAnsi="Browallia New" w:cs="Browallia New"/>
                <w:sz w:val="24"/>
                <w:szCs w:val="24"/>
              </w:rPr>
            </w:pPr>
          </w:p>
        </w:tc>
        <w:tc>
          <w:tcPr>
            <w:tcW w:w="6483" w:type="dxa"/>
            <w:gridSpan w:val="11"/>
            <w:tcBorders>
              <w:left w:val="nil"/>
              <w:bottom w:val="single" w:sz="4" w:space="0" w:color="auto"/>
              <w:right w:val="nil"/>
            </w:tcBorders>
          </w:tcPr>
          <w:p w14:paraId="79AAF984" w14:textId="77777777" w:rsidR="005E66DC" w:rsidRPr="001B4041" w:rsidRDefault="005E66DC" w:rsidP="003447FA">
            <w:pPr>
              <w:spacing w:line="240" w:lineRule="auto"/>
              <w:jc w:val="center"/>
              <w:rPr>
                <w:rFonts w:ascii="Browallia New" w:hAnsi="Browallia New" w:cs="Browallia New"/>
                <w:sz w:val="24"/>
                <w:szCs w:val="24"/>
                <w:cs/>
              </w:rPr>
            </w:pPr>
            <w:r w:rsidRPr="001B4041">
              <w:rPr>
                <w:rFonts w:ascii="Browallia New" w:hAnsi="Browallia New" w:cs="Browallia New"/>
                <w:sz w:val="26"/>
                <w:szCs w:val="26"/>
                <w:cs/>
              </w:rPr>
              <w:t>งบการเงินเฉพาะของบริษัท</w:t>
            </w:r>
          </w:p>
        </w:tc>
      </w:tr>
      <w:tr w:rsidR="005E66DC" w:rsidRPr="001B4041" w14:paraId="6B0CBC4C" w14:textId="77777777" w:rsidTr="003447FA">
        <w:tc>
          <w:tcPr>
            <w:tcW w:w="2454" w:type="dxa"/>
            <w:tcBorders>
              <w:top w:val="nil"/>
              <w:left w:val="nil"/>
              <w:bottom w:val="nil"/>
              <w:right w:val="nil"/>
            </w:tcBorders>
            <w:vAlign w:val="bottom"/>
          </w:tcPr>
          <w:p w14:paraId="5956D4F4" w14:textId="77777777" w:rsidR="005E66DC" w:rsidRPr="001B4041" w:rsidRDefault="005E66DC" w:rsidP="003447FA">
            <w:pPr>
              <w:spacing w:line="240" w:lineRule="auto"/>
              <w:rPr>
                <w:rFonts w:ascii="Browallia New" w:hAnsi="Browallia New" w:cs="Browallia New"/>
                <w:sz w:val="24"/>
                <w:szCs w:val="24"/>
              </w:rPr>
            </w:pPr>
          </w:p>
        </w:tc>
        <w:tc>
          <w:tcPr>
            <w:tcW w:w="3081" w:type="dxa"/>
            <w:gridSpan w:val="5"/>
            <w:tcBorders>
              <w:top w:val="single" w:sz="4" w:space="0" w:color="auto"/>
              <w:left w:val="nil"/>
              <w:bottom w:val="single" w:sz="4" w:space="0" w:color="auto"/>
              <w:right w:val="nil"/>
            </w:tcBorders>
            <w:vAlign w:val="bottom"/>
          </w:tcPr>
          <w:p w14:paraId="7334748C" w14:textId="74E026BF" w:rsidR="005E66DC" w:rsidRPr="001B4041" w:rsidRDefault="005461E0" w:rsidP="003447FA">
            <w:pPr>
              <w:tabs>
                <w:tab w:val="clear" w:pos="907"/>
              </w:tabs>
              <w:spacing w:line="240" w:lineRule="auto"/>
              <w:ind w:left="-108" w:right="-108"/>
              <w:jc w:val="center"/>
              <w:rPr>
                <w:rFonts w:ascii="Browallia New" w:hAnsi="Browallia New" w:cs="Browallia New"/>
                <w:sz w:val="24"/>
                <w:szCs w:val="24"/>
              </w:rPr>
            </w:pPr>
            <w:r w:rsidRPr="005461E0">
              <w:rPr>
                <w:rFonts w:ascii="Browallia New" w:hAnsi="Browallia New" w:cs="Browallia New"/>
                <w:sz w:val="24"/>
                <w:szCs w:val="24"/>
              </w:rPr>
              <w:t xml:space="preserve">30 </w:t>
            </w:r>
            <w:r w:rsidRPr="005461E0">
              <w:rPr>
                <w:rFonts w:ascii="Browallia New" w:hAnsi="Browallia New" w:cs="Browallia New"/>
                <w:sz w:val="24"/>
                <w:szCs w:val="24"/>
                <w:cs/>
              </w:rPr>
              <w:t xml:space="preserve">กันยายน </w:t>
            </w:r>
            <w:r w:rsidRPr="005461E0">
              <w:rPr>
                <w:rFonts w:ascii="Browallia New" w:hAnsi="Browallia New" w:cs="Browallia New"/>
                <w:sz w:val="24"/>
                <w:szCs w:val="24"/>
              </w:rPr>
              <w:t>2562</w:t>
            </w:r>
          </w:p>
        </w:tc>
        <w:tc>
          <w:tcPr>
            <w:tcW w:w="265" w:type="dxa"/>
            <w:tcBorders>
              <w:top w:val="single" w:sz="4" w:space="0" w:color="auto"/>
              <w:left w:val="nil"/>
              <w:right w:val="nil"/>
            </w:tcBorders>
            <w:vAlign w:val="bottom"/>
          </w:tcPr>
          <w:p w14:paraId="3E680BE1" w14:textId="77777777" w:rsidR="005E66DC" w:rsidRPr="001B4041" w:rsidRDefault="005E66DC" w:rsidP="003447FA">
            <w:pPr>
              <w:tabs>
                <w:tab w:val="clear" w:pos="907"/>
              </w:tabs>
              <w:spacing w:line="240" w:lineRule="auto"/>
              <w:ind w:left="-108" w:right="-108"/>
              <w:jc w:val="center"/>
              <w:rPr>
                <w:rFonts w:ascii="Browallia New" w:hAnsi="Browallia New" w:cs="Browallia New"/>
                <w:sz w:val="24"/>
                <w:szCs w:val="24"/>
                <w:cs/>
              </w:rPr>
            </w:pPr>
          </w:p>
        </w:tc>
        <w:tc>
          <w:tcPr>
            <w:tcW w:w="3137" w:type="dxa"/>
            <w:gridSpan w:val="5"/>
            <w:tcBorders>
              <w:top w:val="single" w:sz="4" w:space="0" w:color="auto"/>
              <w:left w:val="nil"/>
              <w:bottom w:val="single" w:sz="4" w:space="0" w:color="auto"/>
              <w:right w:val="nil"/>
            </w:tcBorders>
            <w:vAlign w:val="bottom"/>
          </w:tcPr>
          <w:p w14:paraId="389C9BAB" w14:textId="0523DAF0" w:rsidR="005E66DC" w:rsidRPr="001B4041" w:rsidRDefault="005461E0" w:rsidP="003447FA">
            <w:pPr>
              <w:tabs>
                <w:tab w:val="clear" w:pos="907"/>
              </w:tabs>
              <w:spacing w:line="240" w:lineRule="auto"/>
              <w:ind w:left="-108" w:right="-108"/>
              <w:jc w:val="center"/>
              <w:rPr>
                <w:rFonts w:ascii="Browallia New" w:hAnsi="Browallia New" w:cs="Browallia New"/>
                <w:sz w:val="24"/>
                <w:szCs w:val="24"/>
              </w:rPr>
            </w:pPr>
            <w:r w:rsidRPr="005461E0">
              <w:rPr>
                <w:rFonts w:ascii="Browallia New" w:hAnsi="Browallia New" w:cs="Browallia New"/>
                <w:sz w:val="24"/>
                <w:szCs w:val="24"/>
              </w:rPr>
              <w:t xml:space="preserve">31 </w:t>
            </w:r>
            <w:r w:rsidRPr="005461E0">
              <w:rPr>
                <w:rFonts w:ascii="Browallia New" w:hAnsi="Browallia New" w:cs="Browallia New"/>
                <w:sz w:val="24"/>
                <w:szCs w:val="24"/>
                <w:cs/>
              </w:rPr>
              <w:t xml:space="preserve">ธันวาคม </w:t>
            </w:r>
            <w:r w:rsidRPr="005461E0">
              <w:rPr>
                <w:rFonts w:ascii="Browallia New" w:hAnsi="Browallia New" w:cs="Browallia New"/>
                <w:sz w:val="24"/>
                <w:szCs w:val="24"/>
              </w:rPr>
              <w:t>2561</w:t>
            </w:r>
          </w:p>
        </w:tc>
      </w:tr>
      <w:tr w:rsidR="005E66DC" w:rsidRPr="001B4041" w14:paraId="3EB7345E" w14:textId="77777777" w:rsidTr="003447FA">
        <w:tc>
          <w:tcPr>
            <w:tcW w:w="2454" w:type="dxa"/>
            <w:tcBorders>
              <w:top w:val="nil"/>
              <w:left w:val="nil"/>
              <w:bottom w:val="nil"/>
              <w:right w:val="nil"/>
            </w:tcBorders>
            <w:vAlign w:val="bottom"/>
          </w:tcPr>
          <w:p w14:paraId="62A08CE5" w14:textId="77777777" w:rsidR="005E66DC" w:rsidRPr="001B4041" w:rsidRDefault="005E66DC" w:rsidP="003447FA">
            <w:pPr>
              <w:spacing w:line="240" w:lineRule="auto"/>
              <w:rPr>
                <w:rFonts w:ascii="Browallia New" w:hAnsi="Browallia New" w:cs="Browallia New"/>
                <w:sz w:val="24"/>
                <w:szCs w:val="24"/>
              </w:rPr>
            </w:pPr>
          </w:p>
        </w:tc>
        <w:tc>
          <w:tcPr>
            <w:tcW w:w="765" w:type="dxa"/>
            <w:tcBorders>
              <w:top w:val="single" w:sz="4" w:space="0" w:color="auto"/>
              <w:left w:val="nil"/>
              <w:bottom w:val="single" w:sz="4" w:space="0" w:color="auto"/>
              <w:right w:val="nil"/>
            </w:tcBorders>
            <w:vAlign w:val="bottom"/>
          </w:tcPr>
          <w:p w14:paraId="444A0C93"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p>
          <w:p w14:paraId="67D14602"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ราคาทุน</w:t>
            </w:r>
          </w:p>
        </w:tc>
        <w:tc>
          <w:tcPr>
            <w:tcW w:w="243" w:type="dxa"/>
            <w:tcBorders>
              <w:top w:val="single" w:sz="4" w:space="0" w:color="auto"/>
              <w:left w:val="nil"/>
              <w:bottom w:val="nil"/>
              <w:right w:val="nil"/>
            </w:tcBorders>
            <w:vAlign w:val="bottom"/>
          </w:tcPr>
          <w:p w14:paraId="62779610"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837" w:type="dxa"/>
            <w:tcBorders>
              <w:top w:val="single" w:sz="4" w:space="0" w:color="auto"/>
              <w:left w:val="nil"/>
              <w:bottom w:val="single" w:sz="4" w:space="0" w:color="auto"/>
              <w:right w:val="nil"/>
            </w:tcBorders>
            <w:vAlign w:val="bottom"/>
          </w:tcPr>
          <w:p w14:paraId="20C4CDC3"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มูลค่า</w:t>
            </w:r>
          </w:p>
          <w:p w14:paraId="39168589" w14:textId="77777777" w:rsidR="005E66DC" w:rsidRPr="001B4041" w:rsidRDefault="005E66DC" w:rsidP="003447FA">
            <w:pPr>
              <w:tabs>
                <w:tab w:val="clear" w:pos="227"/>
                <w:tab w:val="clear" w:pos="454"/>
                <w:tab w:val="clear" w:pos="680"/>
                <w:tab w:val="clear" w:pos="5613"/>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ยุติธรรม</w:t>
            </w:r>
          </w:p>
        </w:tc>
        <w:tc>
          <w:tcPr>
            <w:tcW w:w="236" w:type="dxa"/>
            <w:tcBorders>
              <w:top w:val="single" w:sz="4" w:space="0" w:color="auto"/>
              <w:left w:val="nil"/>
              <w:bottom w:val="nil"/>
              <w:right w:val="nil"/>
            </w:tcBorders>
            <w:vAlign w:val="bottom"/>
          </w:tcPr>
          <w:p w14:paraId="300DAE7D"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1000" w:type="dxa"/>
            <w:tcBorders>
              <w:top w:val="single" w:sz="4" w:space="0" w:color="auto"/>
              <w:left w:val="nil"/>
              <w:bottom w:val="single" w:sz="4" w:space="0" w:color="auto"/>
              <w:right w:val="nil"/>
            </w:tcBorders>
            <w:vAlign w:val="bottom"/>
          </w:tcPr>
          <w:p w14:paraId="17EBC376" w14:textId="77777777" w:rsidR="005E66DC" w:rsidRPr="001B4041" w:rsidRDefault="005E66DC" w:rsidP="003447FA">
            <w:pPr>
              <w:tabs>
                <w:tab w:val="clear" w:pos="227"/>
                <w:tab w:val="clear" w:pos="454"/>
                <w:tab w:val="clear" w:pos="680"/>
                <w:tab w:val="clear" w:pos="907"/>
                <w:tab w:val="left" w:pos="1027"/>
              </w:tabs>
              <w:spacing w:line="240" w:lineRule="auto"/>
              <w:ind w:left="-249" w:right="-243"/>
              <w:jc w:val="center"/>
              <w:rPr>
                <w:rFonts w:ascii="Browallia New" w:hAnsi="Browallia New" w:cs="Browallia New"/>
                <w:sz w:val="24"/>
                <w:szCs w:val="24"/>
              </w:rPr>
            </w:pPr>
            <w:r w:rsidRPr="001B4041">
              <w:rPr>
                <w:rFonts w:ascii="Browallia New" w:hAnsi="Browallia New" w:cs="Browallia New"/>
                <w:sz w:val="24"/>
                <w:szCs w:val="24"/>
                <w:cs/>
                <w:lang w:val="en-GB"/>
              </w:rPr>
              <w:t>กำไร (ขาดทุน)</w:t>
            </w:r>
          </w:p>
          <w:p w14:paraId="4AB6355F"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ที่ยังไม่เกิดขึ้น</w:t>
            </w:r>
          </w:p>
        </w:tc>
        <w:tc>
          <w:tcPr>
            <w:tcW w:w="265" w:type="dxa"/>
            <w:tcBorders>
              <w:left w:val="nil"/>
              <w:bottom w:val="nil"/>
              <w:right w:val="nil"/>
            </w:tcBorders>
            <w:vAlign w:val="bottom"/>
          </w:tcPr>
          <w:p w14:paraId="4B2A5D7F"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795" w:type="dxa"/>
            <w:tcBorders>
              <w:top w:val="single" w:sz="4" w:space="0" w:color="auto"/>
              <w:left w:val="nil"/>
              <w:bottom w:val="single" w:sz="4" w:space="0" w:color="auto"/>
              <w:right w:val="nil"/>
            </w:tcBorders>
            <w:vAlign w:val="bottom"/>
          </w:tcPr>
          <w:p w14:paraId="33519EC3"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p>
          <w:p w14:paraId="5D447F92"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ราคาทุน</w:t>
            </w:r>
          </w:p>
        </w:tc>
        <w:tc>
          <w:tcPr>
            <w:tcW w:w="236" w:type="dxa"/>
            <w:tcBorders>
              <w:top w:val="nil"/>
              <w:left w:val="nil"/>
              <w:bottom w:val="nil"/>
              <w:right w:val="nil"/>
            </w:tcBorders>
            <w:vAlign w:val="bottom"/>
          </w:tcPr>
          <w:p w14:paraId="27DEF0FD"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824" w:type="dxa"/>
            <w:tcBorders>
              <w:top w:val="nil"/>
              <w:left w:val="nil"/>
              <w:bottom w:val="single" w:sz="4" w:space="0" w:color="auto"/>
              <w:right w:val="nil"/>
            </w:tcBorders>
            <w:vAlign w:val="bottom"/>
          </w:tcPr>
          <w:p w14:paraId="2ECFD16F"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มูลค่า</w:t>
            </w:r>
          </w:p>
          <w:p w14:paraId="75A259A6"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ยุติธรรม</w:t>
            </w:r>
          </w:p>
        </w:tc>
        <w:tc>
          <w:tcPr>
            <w:tcW w:w="236" w:type="dxa"/>
            <w:tcBorders>
              <w:top w:val="nil"/>
              <w:left w:val="nil"/>
              <w:bottom w:val="nil"/>
              <w:right w:val="nil"/>
            </w:tcBorders>
            <w:vAlign w:val="bottom"/>
          </w:tcPr>
          <w:p w14:paraId="70563CB3"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1046" w:type="dxa"/>
            <w:tcBorders>
              <w:top w:val="nil"/>
              <w:left w:val="nil"/>
              <w:bottom w:val="single" w:sz="4" w:space="0" w:color="auto"/>
              <w:right w:val="nil"/>
            </w:tcBorders>
            <w:vAlign w:val="bottom"/>
          </w:tcPr>
          <w:p w14:paraId="3763818F" w14:textId="77777777" w:rsidR="005E66DC" w:rsidRPr="001B4041" w:rsidRDefault="005E66DC" w:rsidP="003447FA">
            <w:pPr>
              <w:tabs>
                <w:tab w:val="clear" w:pos="227"/>
                <w:tab w:val="clear" w:pos="454"/>
                <w:tab w:val="clear" w:pos="680"/>
                <w:tab w:val="clear" w:pos="907"/>
                <w:tab w:val="left" w:pos="1027"/>
              </w:tabs>
              <w:spacing w:line="240" w:lineRule="auto"/>
              <w:ind w:left="-249" w:right="-243"/>
              <w:jc w:val="center"/>
              <w:rPr>
                <w:rFonts w:ascii="Browallia New" w:hAnsi="Browallia New" w:cs="Browallia New"/>
                <w:sz w:val="24"/>
                <w:szCs w:val="24"/>
              </w:rPr>
            </w:pPr>
            <w:r w:rsidRPr="001B4041">
              <w:rPr>
                <w:rFonts w:ascii="Browallia New" w:hAnsi="Browallia New" w:cs="Browallia New"/>
                <w:sz w:val="24"/>
                <w:szCs w:val="24"/>
                <w:cs/>
                <w:lang w:val="en-GB"/>
              </w:rPr>
              <w:t>กำไร (ขาดทุน)</w:t>
            </w:r>
          </w:p>
          <w:p w14:paraId="7F6E1F64" w14:textId="77777777" w:rsidR="005E66DC" w:rsidRPr="001B4041" w:rsidRDefault="005E66DC" w:rsidP="003447FA">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ที่ยังไม่เกิดขึ้น</w:t>
            </w:r>
          </w:p>
        </w:tc>
      </w:tr>
      <w:tr w:rsidR="005E66DC" w:rsidRPr="001B4041" w14:paraId="12444774" w14:textId="77777777" w:rsidTr="003447FA">
        <w:tc>
          <w:tcPr>
            <w:tcW w:w="2454" w:type="dxa"/>
            <w:tcBorders>
              <w:top w:val="nil"/>
              <w:left w:val="nil"/>
              <w:bottom w:val="nil"/>
              <w:right w:val="nil"/>
            </w:tcBorders>
          </w:tcPr>
          <w:p w14:paraId="1560C980" w14:textId="77777777" w:rsidR="005E66DC" w:rsidRPr="001B4041"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hanging="122"/>
              <w:jc w:val="thaiDistribute"/>
              <w:rPr>
                <w:rFonts w:ascii="Browallia New" w:hAnsi="Browallia New" w:cs="Browallia New"/>
                <w:b/>
                <w:bCs/>
                <w:sz w:val="24"/>
                <w:szCs w:val="24"/>
                <w:cs/>
              </w:rPr>
            </w:pPr>
          </w:p>
        </w:tc>
        <w:tc>
          <w:tcPr>
            <w:tcW w:w="765" w:type="dxa"/>
            <w:tcBorders>
              <w:top w:val="single" w:sz="4" w:space="0" w:color="auto"/>
              <w:left w:val="nil"/>
              <w:right w:val="nil"/>
            </w:tcBorders>
            <w:vAlign w:val="center"/>
          </w:tcPr>
          <w:p w14:paraId="3D1EF4B0" w14:textId="77777777" w:rsidR="005E66DC" w:rsidRPr="001B4041" w:rsidRDefault="005E66DC" w:rsidP="003447FA">
            <w:pPr>
              <w:spacing w:line="240" w:lineRule="auto"/>
              <w:jc w:val="right"/>
              <w:rPr>
                <w:rFonts w:ascii="Browallia New" w:hAnsi="Browallia New" w:cs="Browallia New"/>
                <w:sz w:val="24"/>
                <w:szCs w:val="24"/>
              </w:rPr>
            </w:pPr>
          </w:p>
        </w:tc>
        <w:tc>
          <w:tcPr>
            <w:tcW w:w="243" w:type="dxa"/>
            <w:tcBorders>
              <w:top w:val="nil"/>
              <w:left w:val="nil"/>
              <w:bottom w:val="nil"/>
              <w:right w:val="nil"/>
            </w:tcBorders>
            <w:vAlign w:val="bottom"/>
          </w:tcPr>
          <w:p w14:paraId="679DDED3" w14:textId="77777777" w:rsidR="005E66DC" w:rsidRPr="001B4041" w:rsidRDefault="005E66DC" w:rsidP="003447FA">
            <w:pPr>
              <w:spacing w:line="240" w:lineRule="auto"/>
              <w:jc w:val="right"/>
              <w:rPr>
                <w:rFonts w:ascii="Browallia New" w:hAnsi="Browallia New" w:cs="Browallia New"/>
                <w:sz w:val="24"/>
                <w:szCs w:val="24"/>
              </w:rPr>
            </w:pPr>
          </w:p>
        </w:tc>
        <w:tc>
          <w:tcPr>
            <w:tcW w:w="837" w:type="dxa"/>
            <w:tcBorders>
              <w:top w:val="single" w:sz="4" w:space="0" w:color="auto"/>
              <w:left w:val="nil"/>
              <w:right w:val="nil"/>
            </w:tcBorders>
            <w:vAlign w:val="bottom"/>
          </w:tcPr>
          <w:p w14:paraId="2E7A2B28" w14:textId="77777777" w:rsidR="005E66DC" w:rsidRPr="001B4041" w:rsidRDefault="005E66DC" w:rsidP="003447FA">
            <w:pPr>
              <w:spacing w:line="240" w:lineRule="auto"/>
              <w:jc w:val="right"/>
              <w:rPr>
                <w:rFonts w:ascii="Browallia New" w:hAnsi="Browallia New" w:cs="Browallia New"/>
                <w:sz w:val="24"/>
                <w:szCs w:val="24"/>
              </w:rPr>
            </w:pPr>
          </w:p>
        </w:tc>
        <w:tc>
          <w:tcPr>
            <w:tcW w:w="236" w:type="dxa"/>
            <w:tcBorders>
              <w:top w:val="single" w:sz="4" w:space="0" w:color="auto"/>
              <w:left w:val="nil"/>
              <w:bottom w:val="nil"/>
              <w:right w:val="nil"/>
            </w:tcBorders>
            <w:vAlign w:val="bottom"/>
          </w:tcPr>
          <w:p w14:paraId="1FD66397" w14:textId="77777777" w:rsidR="005E66DC" w:rsidRPr="001B4041" w:rsidRDefault="005E66DC" w:rsidP="003447FA">
            <w:pPr>
              <w:spacing w:line="240" w:lineRule="auto"/>
              <w:ind w:firstLineChars="100" w:firstLine="240"/>
              <w:jc w:val="right"/>
              <w:rPr>
                <w:rFonts w:ascii="Browallia New" w:hAnsi="Browallia New" w:cs="Browallia New"/>
                <w:sz w:val="24"/>
                <w:szCs w:val="24"/>
              </w:rPr>
            </w:pPr>
          </w:p>
        </w:tc>
        <w:tc>
          <w:tcPr>
            <w:tcW w:w="1000" w:type="dxa"/>
            <w:tcBorders>
              <w:top w:val="single" w:sz="4" w:space="0" w:color="auto"/>
              <w:left w:val="nil"/>
              <w:right w:val="nil"/>
            </w:tcBorders>
            <w:vAlign w:val="center"/>
          </w:tcPr>
          <w:p w14:paraId="7EB76B52" w14:textId="77777777" w:rsidR="005E66DC" w:rsidRPr="001B4041" w:rsidRDefault="005E66DC" w:rsidP="003447FA">
            <w:pPr>
              <w:spacing w:line="240" w:lineRule="auto"/>
              <w:jc w:val="right"/>
              <w:rPr>
                <w:rFonts w:ascii="Browallia New" w:hAnsi="Browallia New" w:cs="Browallia New"/>
                <w:sz w:val="24"/>
                <w:szCs w:val="24"/>
              </w:rPr>
            </w:pPr>
          </w:p>
        </w:tc>
        <w:tc>
          <w:tcPr>
            <w:tcW w:w="265" w:type="dxa"/>
            <w:tcBorders>
              <w:left w:val="nil"/>
              <w:bottom w:val="nil"/>
              <w:right w:val="nil"/>
            </w:tcBorders>
            <w:vAlign w:val="bottom"/>
          </w:tcPr>
          <w:p w14:paraId="5D9D3654" w14:textId="77777777" w:rsidR="005E66DC" w:rsidRPr="001B4041" w:rsidRDefault="005E66DC" w:rsidP="003447FA">
            <w:pPr>
              <w:spacing w:line="240" w:lineRule="auto"/>
              <w:jc w:val="right"/>
              <w:rPr>
                <w:rFonts w:ascii="Browallia New" w:hAnsi="Browallia New" w:cs="Browallia New"/>
                <w:sz w:val="24"/>
                <w:szCs w:val="24"/>
              </w:rPr>
            </w:pPr>
          </w:p>
        </w:tc>
        <w:tc>
          <w:tcPr>
            <w:tcW w:w="795" w:type="dxa"/>
            <w:tcBorders>
              <w:top w:val="single" w:sz="4" w:space="0" w:color="auto"/>
              <w:left w:val="nil"/>
              <w:right w:val="nil"/>
            </w:tcBorders>
            <w:vAlign w:val="center"/>
          </w:tcPr>
          <w:p w14:paraId="733A12FF" w14:textId="77777777" w:rsidR="005E66DC" w:rsidRPr="001B4041" w:rsidRDefault="005E66DC" w:rsidP="003447FA">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15F7C2B7" w14:textId="77777777" w:rsidR="005E66DC" w:rsidRPr="001B4041" w:rsidRDefault="005E66DC" w:rsidP="003447FA">
            <w:pPr>
              <w:spacing w:line="240" w:lineRule="auto"/>
              <w:jc w:val="right"/>
              <w:rPr>
                <w:rFonts w:ascii="Browallia New" w:hAnsi="Browallia New" w:cs="Browallia New"/>
                <w:sz w:val="24"/>
                <w:szCs w:val="24"/>
              </w:rPr>
            </w:pPr>
          </w:p>
        </w:tc>
        <w:tc>
          <w:tcPr>
            <w:tcW w:w="824" w:type="dxa"/>
            <w:tcBorders>
              <w:top w:val="nil"/>
              <w:left w:val="nil"/>
              <w:right w:val="nil"/>
            </w:tcBorders>
            <w:vAlign w:val="center"/>
          </w:tcPr>
          <w:p w14:paraId="5CF5A68B" w14:textId="77777777" w:rsidR="005E66DC" w:rsidRPr="001B4041" w:rsidRDefault="005E66DC" w:rsidP="003447FA">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570307F3" w14:textId="77777777" w:rsidR="005E66DC" w:rsidRPr="001B4041" w:rsidRDefault="005E66DC" w:rsidP="003447FA">
            <w:pPr>
              <w:spacing w:line="240" w:lineRule="auto"/>
              <w:ind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2A54CCDF" w14:textId="77777777" w:rsidR="005E66DC" w:rsidRPr="001B4041" w:rsidRDefault="005E66DC" w:rsidP="003447FA">
            <w:pPr>
              <w:spacing w:line="240" w:lineRule="auto"/>
              <w:jc w:val="right"/>
              <w:rPr>
                <w:rFonts w:ascii="Browallia New" w:hAnsi="Browallia New" w:cs="Browallia New"/>
                <w:sz w:val="24"/>
                <w:szCs w:val="24"/>
              </w:rPr>
            </w:pPr>
          </w:p>
        </w:tc>
      </w:tr>
      <w:tr w:rsidR="005E66DC" w:rsidRPr="001B4041" w14:paraId="1B2EE733" w14:textId="77777777" w:rsidTr="003447FA">
        <w:tc>
          <w:tcPr>
            <w:tcW w:w="2454" w:type="dxa"/>
            <w:tcBorders>
              <w:top w:val="nil"/>
              <w:left w:val="nil"/>
              <w:bottom w:val="nil"/>
              <w:right w:val="nil"/>
            </w:tcBorders>
          </w:tcPr>
          <w:p w14:paraId="6075E8B5" w14:textId="77777777" w:rsidR="005E66DC" w:rsidRPr="001B4041" w:rsidRDefault="005E66DC" w:rsidP="00344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thaiDistribute"/>
              <w:rPr>
                <w:rFonts w:ascii="Browallia New" w:hAnsi="Browallia New" w:cs="Browallia New"/>
                <w:b/>
                <w:bCs/>
                <w:sz w:val="24"/>
                <w:szCs w:val="24"/>
                <w:cs/>
              </w:rPr>
            </w:pPr>
            <w:r w:rsidRPr="001B4041">
              <w:rPr>
                <w:rFonts w:ascii="Browallia New" w:hAnsi="Browallia New" w:cs="Browallia New"/>
                <w:b/>
                <w:bCs/>
                <w:sz w:val="24"/>
                <w:szCs w:val="24"/>
                <w:cs/>
              </w:rPr>
              <w:t>เงินลงทุนในหลักทรัพย์เพื่อค้า</w:t>
            </w:r>
          </w:p>
        </w:tc>
        <w:tc>
          <w:tcPr>
            <w:tcW w:w="765" w:type="dxa"/>
            <w:tcBorders>
              <w:top w:val="nil"/>
              <w:left w:val="nil"/>
              <w:right w:val="nil"/>
            </w:tcBorders>
            <w:vAlign w:val="center"/>
          </w:tcPr>
          <w:p w14:paraId="266D511B" w14:textId="77777777" w:rsidR="005E66DC" w:rsidRPr="00AD5ED9" w:rsidRDefault="005E66DC" w:rsidP="003447FA">
            <w:pPr>
              <w:spacing w:line="240" w:lineRule="auto"/>
              <w:jc w:val="right"/>
              <w:rPr>
                <w:rFonts w:ascii="Browallia New" w:hAnsi="Browallia New" w:cs="Browallia New"/>
                <w:sz w:val="24"/>
                <w:szCs w:val="24"/>
              </w:rPr>
            </w:pPr>
          </w:p>
        </w:tc>
        <w:tc>
          <w:tcPr>
            <w:tcW w:w="243" w:type="dxa"/>
            <w:tcBorders>
              <w:top w:val="nil"/>
              <w:left w:val="nil"/>
              <w:bottom w:val="nil"/>
              <w:right w:val="nil"/>
            </w:tcBorders>
            <w:vAlign w:val="bottom"/>
          </w:tcPr>
          <w:p w14:paraId="4ACD3B1F" w14:textId="77777777" w:rsidR="005E66DC" w:rsidRPr="00AD5ED9" w:rsidRDefault="005E66DC" w:rsidP="003447FA">
            <w:pPr>
              <w:spacing w:line="240" w:lineRule="auto"/>
              <w:jc w:val="right"/>
              <w:rPr>
                <w:rFonts w:ascii="Browallia New" w:hAnsi="Browallia New" w:cs="Browallia New"/>
                <w:sz w:val="24"/>
                <w:szCs w:val="24"/>
              </w:rPr>
            </w:pPr>
          </w:p>
        </w:tc>
        <w:tc>
          <w:tcPr>
            <w:tcW w:w="837" w:type="dxa"/>
            <w:tcBorders>
              <w:top w:val="nil"/>
              <w:left w:val="nil"/>
              <w:right w:val="nil"/>
            </w:tcBorders>
            <w:vAlign w:val="bottom"/>
          </w:tcPr>
          <w:p w14:paraId="3E61E496" w14:textId="77777777" w:rsidR="005E66DC" w:rsidRPr="00AD5ED9" w:rsidRDefault="005E66DC" w:rsidP="003447FA">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bottom"/>
          </w:tcPr>
          <w:p w14:paraId="4C8B1D8B" w14:textId="77777777" w:rsidR="005E66DC" w:rsidRPr="00AD5ED9" w:rsidRDefault="005E66DC" w:rsidP="003447FA">
            <w:pPr>
              <w:spacing w:line="240" w:lineRule="auto"/>
              <w:ind w:firstLineChars="100" w:firstLine="240"/>
              <w:jc w:val="right"/>
              <w:rPr>
                <w:rFonts w:ascii="Browallia New" w:hAnsi="Browallia New" w:cs="Browallia New"/>
                <w:sz w:val="24"/>
                <w:szCs w:val="24"/>
              </w:rPr>
            </w:pPr>
          </w:p>
        </w:tc>
        <w:tc>
          <w:tcPr>
            <w:tcW w:w="1000" w:type="dxa"/>
            <w:tcBorders>
              <w:top w:val="nil"/>
              <w:left w:val="nil"/>
              <w:right w:val="nil"/>
            </w:tcBorders>
            <w:vAlign w:val="center"/>
          </w:tcPr>
          <w:p w14:paraId="0FF9292D" w14:textId="77777777" w:rsidR="005E66DC" w:rsidRPr="00AD5ED9" w:rsidRDefault="005E66DC" w:rsidP="003447FA">
            <w:pPr>
              <w:spacing w:line="240" w:lineRule="auto"/>
              <w:jc w:val="right"/>
              <w:rPr>
                <w:rFonts w:ascii="Browallia New" w:hAnsi="Browallia New" w:cs="Browallia New"/>
                <w:sz w:val="24"/>
                <w:szCs w:val="24"/>
              </w:rPr>
            </w:pPr>
          </w:p>
        </w:tc>
        <w:tc>
          <w:tcPr>
            <w:tcW w:w="265" w:type="dxa"/>
            <w:tcBorders>
              <w:top w:val="nil"/>
              <w:left w:val="nil"/>
              <w:bottom w:val="nil"/>
              <w:right w:val="nil"/>
            </w:tcBorders>
            <w:vAlign w:val="bottom"/>
          </w:tcPr>
          <w:p w14:paraId="64AD685B" w14:textId="77777777" w:rsidR="005E66DC" w:rsidRPr="00AD5ED9" w:rsidRDefault="005E66DC" w:rsidP="003447FA">
            <w:pPr>
              <w:spacing w:line="240" w:lineRule="auto"/>
              <w:jc w:val="right"/>
              <w:rPr>
                <w:rFonts w:ascii="Browallia New" w:hAnsi="Browallia New" w:cs="Browallia New"/>
                <w:sz w:val="24"/>
                <w:szCs w:val="24"/>
              </w:rPr>
            </w:pPr>
          </w:p>
        </w:tc>
        <w:tc>
          <w:tcPr>
            <w:tcW w:w="795" w:type="dxa"/>
            <w:tcBorders>
              <w:top w:val="nil"/>
              <w:left w:val="nil"/>
              <w:right w:val="nil"/>
            </w:tcBorders>
            <w:vAlign w:val="center"/>
          </w:tcPr>
          <w:p w14:paraId="6B89500F" w14:textId="77777777" w:rsidR="005E66DC" w:rsidRPr="00AD5ED9" w:rsidRDefault="005E66DC" w:rsidP="003447FA">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0DD149F6" w14:textId="77777777" w:rsidR="005E66DC" w:rsidRPr="00AD5ED9" w:rsidRDefault="005E66DC" w:rsidP="003447FA">
            <w:pPr>
              <w:spacing w:line="240" w:lineRule="auto"/>
              <w:jc w:val="right"/>
              <w:rPr>
                <w:rFonts w:ascii="Browallia New" w:hAnsi="Browallia New" w:cs="Browallia New"/>
                <w:sz w:val="24"/>
                <w:szCs w:val="24"/>
              </w:rPr>
            </w:pPr>
          </w:p>
        </w:tc>
        <w:tc>
          <w:tcPr>
            <w:tcW w:w="824" w:type="dxa"/>
            <w:tcBorders>
              <w:top w:val="nil"/>
              <w:left w:val="nil"/>
              <w:right w:val="nil"/>
            </w:tcBorders>
            <w:vAlign w:val="center"/>
          </w:tcPr>
          <w:p w14:paraId="310F153F" w14:textId="77777777" w:rsidR="005E66DC" w:rsidRPr="00AD5ED9" w:rsidRDefault="005E66DC" w:rsidP="003447FA">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2AAED22D" w14:textId="77777777" w:rsidR="005E66DC" w:rsidRPr="00AD5ED9" w:rsidRDefault="005E66DC" w:rsidP="003447FA">
            <w:pPr>
              <w:spacing w:line="240" w:lineRule="auto"/>
              <w:ind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0FC1DC58" w14:textId="77777777" w:rsidR="005E66DC" w:rsidRPr="00AD5ED9" w:rsidRDefault="005E66DC" w:rsidP="003447FA">
            <w:pPr>
              <w:spacing w:line="240" w:lineRule="auto"/>
              <w:jc w:val="right"/>
              <w:rPr>
                <w:rFonts w:ascii="Browallia New" w:hAnsi="Browallia New" w:cs="Browallia New"/>
                <w:sz w:val="24"/>
                <w:szCs w:val="24"/>
              </w:rPr>
            </w:pPr>
          </w:p>
        </w:tc>
      </w:tr>
      <w:tr w:rsidR="00C43EDA" w:rsidRPr="001B4041" w14:paraId="1C087031" w14:textId="77777777" w:rsidTr="003447FA">
        <w:tc>
          <w:tcPr>
            <w:tcW w:w="2454" w:type="dxa"/>
            <w:tcBorders>
              <w:top w:val="nil"/>
              <w:left w:val="nil"/>
              <w:bottom w:val="nil"/>
              <w:right w:val="nil"/>
            </w:tcBorders>
          </w:tcPr>
          <w:p w14:paraId="71685116" w14:textId="77777777" w:rsidR="00C43EDA" w:rsidRPr="001B4041" w:rsidRDefault="00C43EDA" w:rsidP="00C4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38" w:hanging="186"/>
              <w:rPr>
                <w:rFonts w:ascii="Browallia New" w:hAnsi="Browallia New" w:cs="Browallia New"/>
                <w:sz w:val="24"/>
                <w:szCs w:val="24"/>
                <w:cs/>
              </w:rPr>
            </w:pPr>
            <w:r w:rsidRPr="001B4041">
              <w:rPr>
                <w:rFonts w:ascii="Browallia New" w:hAnsi="Browallia New" w:cs="Browallia New"/>
                <w:sz w:val="24"/>
                <w:szCs w:val="24"/>
                <w:cs/>
              </w:rPr>
              <w:t>กองทุนเปิดกรุงศรีตราสาร</w:t>
            </w:r>
            <w:r>
              <w:rPr>
                <w:rFonts w:ascii="Browallia New" w:hAnsi="Browallia New" w:cs="Browallia New"/>
                <w:sz w:val="24"/>
                <w:szCs w:val="24"/>
                <w:cs/>
              </w:rPr>
              <w:t xml:space="preserve">            </w:t>
            </w:r>
            <w:r w:rsidRPr="001B4041">
              <w:rPr>
                <w:rFonts w:ascii="Browallia New" w:hAnsi="Browallia New" w:cs="Browallia New"/>
                <w:sz w:val="24"/>
                <w:szCs w:val="24"/>
                <w:cs/>
              </w:rPr>
              <w:t>เพิ่มทรัพย์</w:t>
            </w:r>
          </w:p>
        </w:tc>
        <w:tc>
          <w:tcPr>
            <w:tcW w:w="765" w:type="dxa"/>
            <w:tcBorders>
              <w:top w:val="nil"/>
              <w:left w:val="nil"/>
              <w:bottom w:val="single" w:sz="4" w:space="0" w:color="auto"/>
              <w:right w:val="nil"/>
            </w:tcBorders>
            <w:vAlign w:val="bottom"/>
          </w:tcPr>
          <w:p w14:paraId="49FBB6B9" w14:textId="205271E2" w:rsidR="00C43EDA" w:rsidRPr="00AD5ED9" w:rsidRDefault="00C43EDA"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AD5ED9">
              <w:rPr>
                <w:rFonts w:ascii="Browallia New" w:hAnsi="Browallia New" w:cs="Browallia New"/>
                <w:sz w:val="24"/>
                <w:szCs w:val="24"/>
              </w:rPr>
              <w:t xml:space="preserve">   </w:t>
            </w:r>
            <w:r w:rsidRPr="00AD5ED9">
              <w:rPr>
                <w:rFonts w:ascii="Browallia New" w:hAnsi="Browallia New" w:cs="Browallia New"/>
                <w:sz w:val="24"/>
                <w:szCs w:val="24"/>
                <w:cs/>
              </w:rPr>
              <w:t>-</w:t>
            </w:r>
          </w:p>
        </w:tc>
        <w:tc>
          <w:tcPr>
            <w:tcW w:w="243" w:type="dxa"/>
            <w:tcBorders>
              <w:top w:val="nil"/>
              <w:left w:val="nil"/>
              <w:bottom w:val="nil"/>
              <w:right w:val="nil"/>
            </w:tcBorders>
            <w:vAlign w:val="bottom"/>
          </w:tcPr>
          <w:p w14:paraId="589DA941" w14:textId="77777777" w:rsidR="00C43EDA" w:rsidRPr="00AD5ED9" w:rsidRDefault="00C43EDA" w:rsidP="00C43EDA">
            <w:pPr>
              <w:spacing w:line="240" w:lineRule="auto"/>
              <w:ind w:right="-38"/>
              <w:jc w:val="right"/>
              <w:rPr>
                <w:rFonts w:ascii="Browallia New" w:hAnsi="Browallia New" w:cs="Browallia New"/>
                <w:sz w:val="24"/>
                <w:szCs w:val="24"/>
              </w:rPr>
            </w:pPr>
          </w:p>
        </w:tc>
        <w:tc>
          <w:tcPr>
            <w:tcW w:w="837" w:type="dxa"/>
            <w:tcBorders>
              <w:top w:val="nil"/>
              <w:left w:val="nil"/>
              <w:bottom w:val="single" w:sz="4" w:space="0" w:color="auto"/>
              <w:right w:val="nil"/>
            </w:tcBorders>
            <w:vAlign w:val="bottom"/>
          </w:tcPr>
          <w:p w14:paraId="3372F87B" w14:textId="3ACE4BD3" w:rsidR="00C43EDA" w:rsidRPr="00AD5ED9" w:rsidRDefault="00C43EDA" w:rsidP="00324907">
            <w:pPr>
              <w:spacing w:line="240" w:lineRule="auto"/>
              <w:ind w:right="-38"/>
              <w:jc w:val="center"/>
              <w:rPr>
                <w:rFonts w:ascii="Browallia New" w:hAnsi="Browallia New" w:cs="Browallia New"/>
                <w:sz w:val="24"/>
                <w:szCs w:val="24"/>
              </w:rPr>
            </w:pPr>
            <w:r w:rsidRPr="00AD5ED9">
              <w:rPr>
                <w:rFonts w:ascii="Browallia New" w:hAnsi="Browallia New" w:cs="Browallia New"/>
                <w:sz w:val="24"/>
                <w:szCs w:val="24"/>
              </w:rPr>
              <w:t xml:space="preserve">   </w:t>
            </w:r>
            <w:r w:rsidRPr="00AD5ED9">
              <w:rPr>
                <w:rFonts w:ascii="Browallia New" w:hAnsi="Browallia New" w:cs="Browallia New"/>
                <w:sz w:val="24"/>
                <w:szCs w:val="24"/>
                <w:cs/>
              </w:rPr>
              <w:t>-</w:t>
            </w:r>
          </w:p>
        </w:tc>
        <w:tc>
          <w:tcPr>
            <w:tcW w:w="236" w:type="dxa"/>
            <w:tcBorders>
              <w:top w:val="nil"/>
              <w:left w:val="nil"/>
              <w:bottom w:val="nil"/>
              <w:right w:val="nil"/>
            </w:tcBorders>
            <w:vAlign w:val="bottom"/>
          </w:tcPr>
          <w:p w14:paraId="5CB366AA" w14:textId="77777777" w:rsidR="00C43EDA" w:rsidRPr="00AD5ED9" w:rsidRDefault="00C43EDA" w:rsidP="00C43EDA">
            <w:pPr>
              <w:spacing w:line="240" w:lineRule="auto"/>
              <w:ind w:right="-38" w:firstLineChars="100" w:firstLine="240"/>
              <w:jc w:val="right"/>
              <w:rPr>
                <w:rFonts w:ascii="Browallia New" w:hAnsi="Browallia New" w:cs="Browallia New"/>
                <w:sz w:val="24"/>
                <w:szCs w:val="24"/>
              </w:rPr>
            </w:pPr>
          </w:p>
        </w:tc>
        <w:tc>
          <w:tcPr>
            <w:tcW w:w="1000" w:type="dxa"/>
            <w:tcBorders>
              <w:top w:val="nil"/>
              <w:left w:val="nil"/>
              <w:bottom w:val="single" w:sz="4" w:space="0" w:color="auto"/>
              <w:right w:val="nil"/>
            </w:tcBorders>
            <w:vAlign w:val="bottom"/>
          </w:tcPr>
          <w:p w14:paraId="69767BBF" w14:textId="77777777" w:rsidR="00C43EDA" w:rsidRPr="00AD5ED9" w:rsidRDefault="00C43EDA" w:rsidP="00C43EDA">
            <w:pPr>
              <w:spacing w:line="240" w:lineRule="auto"/>
              <w:ind w:right="-38"/>
              <w:jc w:val="center"/>
              <w:rPr>
                <w:rFonts w:ascii="Browallia New" w:hAnsi="Browallia New" w:cs="Browallia New"/>
                <w:sz w:val="24"/>
                <w:szCs w:val="24"/>
              </w:rPr>
            </w:pPr>
            <w:r w:rsidRPr="00AD5ED9">
              <w:rPr>
                <w:rFonts w:ascii="Browallia New" w:hAnsi="Browallia New" w:cs="Browallia New"/>
                <w:sz w:val="24"/>
                <w:szCs w:val="24"/>
              </w:rPr>
              <w:t xml:space="preserve">   </w:t>
            </w:r>
            <w:r w:rsidRPr="00AD5ED9">
              <w:rPr>
                <w:rFonts w:ascii="Browallia New" w:hAnsi="Browallia New" w:cs="Browallia New"/>
                <w:sz w:val="24"/>
                <w:szCs w:val="24"/>
                <w:cs/>
              </w:rPr>
              <w:t>-</w:t>
            </w:r>
          </w:p>
        </w:tc>
        <w:tc>
          <w:tcPr>
            <w:tcW w:w="265" w:type="dxa"/>
            <w:tcBorders>
              <w:top w:val="nil"/>
              <w:left w:val="nil"/>
              <w:bottom w:val="nil"/>
              <w:right w:val="nil"/>
            </w:tcBorders>
            <w:vAlign w:val="bottom"/>
          </w:tcPr>
          <w:p w14:paraId="01762F20" w14:textId="77777777" w:rsidR="00C43EDA" w:rsidRPr="00AD5ED9" w:rsidRDefault="00C43EDA" w:rsidP="00C43EDA">
            <w:pPr>
              <w:spacing w:line="240" w:lineRule="auto"/>
              <w:jc w:val="right"/>
              <w:rPr>
                <w:rFonts w:ascii="Browallia New" w:hAnsi="Browallia New" w:cs="Browallia New"/>
                <w:sz w:val="24"/>
                <w:szCs w:val="24"/>
              </w:rPr>
            </w:pPr>
          </w:p>
        </w:tc>
        <w:tc>
          <w:tcPr>
            <w:tcW w:w="795" w:type="dxa"/>
            <w:tcBorders>
              <w:top w:val="nil"/>
              <w:left w:val="nil"/>
              <w:bottom w:val="single" w:sz="4" w:space="0" w:color="auto"/>
              <w:right w:val="nil"/>
            </w:tcBorders>
            <w:vAlign w:val="bottom"/>
          </w:tcPr>
          <w:p w14:paraId="2DFA7ED8" w14:textId="77777777" w:rsidR="00C43EDA" w:rsidRPr="00AD5ED9" w:rsidRDefault="00C43EDA" w:rsidP="00C4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AD5ED9">
              <w:rPr>
                <w:rFonts w:ascii="Browallia New" w:hAnsi="Browallia New" w:cs="Browallia New"/>
                <w:sz w:val="24"/>
                <w:szCs w:val="24"/>
              </w:rPr>
              <w:t>14</w:t>
            </w:r>
          </w:p>
        </w:tc>
        <w:tc>
          <w:tcPr>
            <w:tcW w:w="236" w:type="dxa"/>
            <w:tcBorders>
              <w:top w:val="nil"/>
              <w:left w:val="nil"/>
              <w:bottom w:val="nil"/>
              <w:right w:val="nil"/>
            </w:tcBorders>
            <w:vAlign w:val="bottom"/>
          </w:tcPr>
          <w:p w14:paraId="7DE1025A" w14:textId="77777777" w:rsidR="00C43EDA" w:rsidRPr="00AD5ED9" w:rsidRDefault="00C43EDA" w:rsidP="00C43EDA">
            <w:pPr>
              <w:spacing w:line="240" w:lineRule="auto"/>
              <w:ind w:right="-38"/>
              <w:jc w:val="right"/>
              <w:rPr>
                <w:rFonts w:ascii="Browallia New" w:hAnsi="Browallia New" w:cs="Browallia New"/>
                <w:sz w:val="24"/>
                <w:szCs w:val="24"/>
              </w:rPr>
            </w:pPr>
          </w:p>
        </w:tc>
        <w:tc>
          <w:tcPr>
            <w:tcW w:w="824" w:type="dxa"/>
            <w:tcBorders>
              <w:top w:val="nil"/>
              <w:left w:val="nil"/>
              <w:bottom w:val="single" w:sz="4" w:space="0" w:color="auto"/>
              <w:right w:val="nil"/>
            </w:tcBorders>
            <w:vAlign w:val="bottom"/>
          </w:tcPr>
          <w:p w14:paraId="3C2432E4" w14:textId="77777777" w:rsidR="00C43EDA" w:rsidRPr="00AD5ED9" w:rsidRDefault="00C43EDA" w:rsidP="00C43EDA">
            <w:pPr>
              <w:spacing w:line="240" w:lineRule="auto"/>
              <w:ind w:right="-38"/>
              <w:jc w:val="right"/>
              <w:rPr>
                <w:rFonts w:ascii="Browallia New" w:hAnsi="Browallia New" w:cs="Browallia New"/>
                <w:sz w:val="24"/>
                <w:szCs w:val="24"/>
              </w:rPr>
            </w:pPr>
            <w:r w:rsidRPr="00AD5ED9">
              <w:rPr>
                <w:rFonts w:ascii="Browallia New" w:hAnsi="Browallia New" w:cs="Browallia New"/>
                <w:sz w:val="24"/>
                <w:szCs w:val="24"/>
              </w:rPr>
              <w:t>14</w:t>
            </w:r>
          </w:p>
        </w:tc>
        <w:tc>
          <w:tcPr>
            <w:tcW w:w="236" w:type="dxa"/>
            <w:tcBorders>
              <w:top w:val="nil"/>
              <w:left w:val="nil"/>
              <w:bottom w:val="nil"/>
              <w:right w:val="nil"/>
            </w:tcBorders>
            <w:vAlign w:val="bottom"/>
          </w:tcPr>
          <w:p w14:paraId="53C11E2F" w14:textId="77777777" w:rsidR="00C43EDA" w:rsidRPr="00AD5ED9" w:rsidRDefault="00C43EDA" w:rsidP="00C43EDA">
            <w:pPr>
              <w:spacing w:line="240" w:lineRule="auto"/>
              <w:ind w:right="-38" w:firstLineChars="100" w:firstLine="240"/>
              <w:jc w:val="right"/>
              <w:rPr>
                <w:rFonts w:ascii="Browallia New" w:hAnsi="Browallia New" w:cs="Browallia New"/>
                <w:sz w:val="24"/>
                <w:szCs w:val="24"/>
              </w:rPr>
            </w:pPr>
          </w:p>
        </w:tc>
        <w:tc>
          <w:tcPr>
            <w:tcW w:w="1046" w:type="dxa"/>
            <w:tcBorders>
              <w:top w:val="nil"/>
              <w:left w:val="nil"/>
              <w:bottom w:val="single" w:sz="4" w:space="0" w:color="auto"/>
              <w:right w:val="nil"/>
            </w:tcBorders>
            <w:vAlign w:val="bottom"/>
          </w:tcPr>
          <w:p w14:paraId="32AFC43F" w14:textId="77777777" w:rsidR="00C43EDA" w:rsidRPr="00AD5ED9" w:rsidRDefault="00C43EDA" w:rsidP="00C43EDA">
            <w:pPr>
              <w:spacing w:line="240" w:lineRule="auto"/>
              <w:ind w:right="-38"/>
              <w:jc w:val="center"/>
              <w:rPr>
                <w:rFonts w:ascii="Browallia New" w:hAnsi="Browallia New" w:cs="Browallia New"/>
                <w:sz w:val="24"/>
                <w:szCs w:val="24"/>
              </w:rPr>
            </w:pPr>
            <w:r w:rsidRPr="00AD5ED9">
              <w:rPr>
                <w:rFonts w:ascii="Browallia New" w:hAnsi="Browallia New" w:cs="Browallia New"/>
                <w:sz w:val="24"/>
                <w:szCs w:val="24"/>
              </w:rPr>
              <w:t xml:space="preserve">   </w:t>
            </w:r>
            <w:r w:rsidRPr="00AD5ED9">
              <w:rPr>
                <w:rFonts w:ascii="Browallia New" w:hAnsi="Browallia New" w:cs="Browallia New"/>
                <w:sz w:val="24"/>
                <w:szCs w:val="24"/>
                <w:cs/>
              </w:rPr>
              <w:t>-</w:t>
            </w:r>
          </w:p>
        </w:tc>
      </w:tr>
      <w:tr w:rsidR="00C43EDA" w:rsidRPr="001B4041" w14:paraId="533D5FD7" w14:textId="77777777" w:rsidTr="00324907">
        <w:tc>
          <w:tcPr>
            <w:tcW w:w="2454" w:type="dxa"/>
            <w:tcBorders>
              <w:top w:val="nil"/>
              <w:left w:val="nil"/>
              <w:bottom w:val="nil"/>
              <w:right w:val="nil"/>
            </w:tcBorders>
            <w:vAlign w:val="center"/>
          </w:tcPr>
          <w:p w14:paraId="0AC4D056" w14:textId="77777777" w:rsidR="00C43EDA" w:rsidRPr="001B4041" w:rsidRDefault="00C43EDA" w:rsidP="00C43EDA">
            <w:pPr>
              <w:spacing w:line="240" w:lineRule="auto"/>
              <w:ind w:left="317"/>
              <w:rPr>
                <w:rFonts w:ascii="Browallia New" w:hAnsi="Browallia New" w:cs="Browallia New"/>
                <w:sz w:val="24"/>
                <w:szCs w:val="24"/>
                <w:cs/>
                <w:lang w:val="en-GB"/>
              </w:rPr>
            </w:pPr>
            <w:r w:rsidRPr="001B4041">
              <w:rPr>
                <w:rFonts w:ascii="Browallia New" w:hAnsi="Browallia New" w:cs="Browallia New"/>
                <w:sz w:val="24"/>
                <w:szCs w:val="24"/>
                <w:cs/>
              </w:rPr>
              <w:t>รวม</w:t>
            </w:r>
          </w:p>
        </w:tc>
        <w:tc>
          <w:tcPr>
            <w:tcW w:w="765" w:type="dxa"/>
            <w:tcBorders>
              <w:top w:val="single" w:sz="4" w:space="0" w:color="auto"/>
              <w:left w:val="nil"/>
              <w:bottom w:val="single" w:sz="12" w:space="0" w:color="auto"/>
              <w:right w:val="nil"/>
            </w:tcBorders>
            <w:vAlign w:val="bottom"/>
          </w:tcPr>
          <w:p w14:paraId="3B792020" w14:textId="754D7C4F" w:rsidR="00C43EDA" w:rsidRPr="00AD5ED9" w:rsidRDefault="00C43EDA"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AD5ED9">
              <w:rPr>
                <w:rFonts w:ascii="Browallia New" w:hAnsi="Browallia New" w:cs="Browallia New"/>
                <w:sz w:val="24"/>
                <w:szCs w:val="24"/>
              </w:rPr>
              <w:t xml:space="preserve">   </w:t>
            </w:r>
            <w:r w:rsidRPr="00AD5ED9">
              <w:rPr>
                <w:rFonts w:ascii="Browallia New" w:hAnsi="Browallia New" w:cs="Browallia New"/>
                <w:sz w:val="24"/>
                <w:szCs w:val="24"/>
                <w:cs/>
              </w:rPr>
              <w:t>-</w:t>
            </w:r>
          </w:p>
        </w:tc>
        <w:tc>
          <w:tcPr>
            <w:tcW w:w="243" w:type="dxa"/>
            <w:tcBorders>
              <w:top w:val="nil"/>
              <w:left w:val="nil"/>
              <w:bottom w:val="nil"/>
              <w:right w:val="nil"/>
            </w:tcBorders>
            <w:vAlign w:val="bottom"/>
          </w:tcPr>
          <w:p w14:paraId="30D23DE6" w14:textId="77777777" w:rsidR="00C43EDA" w:rsidRPr="00AD5ED9" w:rsidRDefault="00C43EDA" w:rsidP="00C4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37" w:type="dxa"/>
            <w:tcBorders>
              <w:top w:val="single" w:sz="4" w:space="0" w:color="auto"/>
              <w:left w:val="nil"/>
              <w:bottom w:val="single" w:sz="12" w:space="0" w:color="auto"/>
              <w:right w:val="nil"/>
            </w:tcBorders>
            <w:vAlign w:val="bottom"/>
          </w:tcPr>
          <w:p w14:paraId="0C9D64F8" w14:textId="01D3F56F" w:rsidR="00C43EDA" w:rsidRPr="00AD5ED9" w:rsidRDefault="00C43EDA"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AD5ED9">
              <w:rPr>
                <w:rFonts w:ascii="Browallia New" w:hAnsi="Browallia New" w:cs="Browallia New"/>
                <w:sz w:val="24"/>
                <w:szCs w:val="24"/>
              </w:rPr>
              <w:t xml:space="preserve">   </w:t>
            </w:r>
            <w:r w:rsidRPr="00AD5ED9">
              <w:rPr>
                <w:rFonts w:ascii="Browallia New" w:hAnsi="Browallia New" w:cs="Browallia New"/>
                <w:sz w:val="24"/>
                <w:szCs w:val="24"/>
                <w:cs/>
              </w:rPr>
              <w:t>-</w:t>
            </w:r>
          </w:p>
        </w:tc>
        <w:tc>
          <w:tcPr>
            <w:tcW w:w="236" w:type="dxa"/>
            <w:tcBorders>
              <w:top w:val="nil"/>
              <w:left w:val="nil"/>
              <w:bottom w:val="nil"/>
              <w:right w:val="nil"/>
            </w:tcBorders>
            <w:vAlign w:val="bottom"/>
          </w:tcPr>
          <w:p w14:paraId="0D372B5B" w14:textId="77777777" w:rsidR="00C43EDA" w:rsidRPr="00AD5ED9" w:rsidRDefault="00C43EDA" w:rsidP="00C43EDA">
            <w:pPr>
              <w:spacing w:line="240" w:lineRule="auto"/>
              <w:ind w:right="-38" w:firstLineChars="100" w:firstLine="240"/>
              <w:jc w:val="right"/>
              <w:rPr>
                <w:rFonts w:ascii="Browallia New" w:hAnsi="Browallia New" w:cs="Browallia New"/>
                <w:sz w:val="24"/>
                <w:szCs w:val="24"/>
              </w:rPr>
            </w:pPr>
          </w:p>
        </w:tc>
        <w:tc>
          <w:tcPr>
            <w:tcW w:w="1000" w:type="dxa"/>
            <w:tcBorders>
              <w:top w:val="single" w:sz="4" w:space="0" w:color="auto"/>
              <w:left w:val="nil"/>
              <w:bottom w:val="single" w:sz="12" w:space="0" w:color="auto"/>
              <w:right w:val="nil"/>
            </w:tcBorders>
            <w:vAlign w:val="bottom"/>
          </w:tcPr>
          <w:p w14:paraId="1886EA73" w14:textId="77777777" w:rsidR="00C43EDA" w:rsidRPr="00AD5ED9" w:rsidRDefault="00C43EDA" w:rsidP="00C4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AD5ED9">
              <w:rPr>
                <w:rFonts w:ascii="Browallia New" w:hAnsi="Browallia New" w:cs="Browallia New"/>
                <w:sz w:val="24"/>
                <w:szCs w:val="24"/>
              </w:rPr>
              <w:t xml:space="preserve">   </w:t>
            </w:r>
            <w:r w:rsidRPr="00AD5ED9">
              <w:rPr>
                <w:rFonts w:ascii="Browallia New" w:hAnsi="Browallia New" w:cs="Browallia New"/>
                <w:sz w:val="24"/>
                <w:szCs w:val="24"/>
                <w:cs/>
              </w:rPr>
              <w:t>-</w:t>
            </w:r>
          </w:p>
        </w:tc>
        <w:tc>
          <w:tcPr>
            <w:tcW w:w="265" w:type="dxa"/>
            <w:tcBorders>
              <w:top w:val="nil"/>
              <w:left w:val="nil"/>
              <w:bottom w:val="nil"/>
              <w:right w:val="nil"/>
            </w:tcBorders>
            <w:vAlign w:val="bottom"/>
          </w:tcPr>
          <w:p w14:paraId="0ADCED96" w14:textId="77777777" w:rsidR="00C43EDA" w:rsidRPr="00AD5ED9" w:rsidRDefault="00C43EDA" w:rsidP="00C43EDA">
            <w:pPr>
              <w:spacing w:line="240" w:lineRule="auto"/>
              <w:jc w:val="right"/>
              <w:rPr>
                <w:rFonts w:ascii="Browallia New" w:hAnsi="Browallia New" w:cs="Browallia New"/>
                <w:sz w:val="24"/>
                <w:szCs w:val="24"/>
              </w:rPr>
            </w:pPr>
          </w:p>
        </w:tc>
        <w:tc>
          <w:tcPr>
            <w:tcW w:w="795" w:type="dxa"/>
            <w:tcBorders>
              <w:top w:val="single" w:sz="4" w:space="0" w:color="auto"/>
              <w:left w:val="nil"/>
              <w:bottom w:val="single" w:sz="12" w:space="0" w:color="auto"/>
              <w:right w:val="nil"/>
            </w:tcBorders>
            <w:vAlign w:val="center"/>
          </w:tcPr>
          <w:p w14:paraId="5893429F" w14:textId="77777777" w:rsidR="00C43EDA" w:rsidRPr="00AD5ED9" w:rsidRDefault="00C43EDA" w:rsidP="00C4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AD5ED9">
              <w:rPr>
                <w:rFonts w:ascii="Browallia New" w:hAnsi="Browallia New" w:cs="Browallia New"/>
                <w:sz w:val="24"/>
                <w:szCs w:val="24"/>
              </w:rPr>
              <w:t>14</w:t>
            </w:r>
          </w:p>
        </w:tc>
        <w:tc>
          <w:tcPr>
            <w:tcW w:w="236" w:type="dxa"/>
            <w:tcBorders>
              <w:top w:val="nil"/>
              <w:left w:val="nil"/>
              <w:bottom w:val="nil"/>
              <w:right w:val="nil"/>
            </w:tcBorders>
            <w:vAlign w:val="bottom"/>
          </w:tcPr>
          <w:p w14:paraId="246FB145" w14:textId="77777777" w:rsidR="00C43EDA" w:rsidRPr="00AD5ED9" w:rsidRDefault="00C43EDA" w:rsidP="00C4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24" w:type="dxa"/>
            <w:tcBorders>
              <w:top w:val="single" w:sz="4" w:space="0" w:color="auto"/>
              <w:left w:val="nil"/>
              <w:bottom w:val="single" w:sz="12" w:space="0" w:color="auto"/>
              <w:right w:val="nil"/>
            </w:tcBorders>
            <w:vAlign w:val="bottom"/>
          </w:tcPr>
          <w:p w14:paraId="6BF05FEF" w14:textId="77777777" w:rsidR="00C43EDA" w:rsidRPr="00AD5ED9" w:rsidRDefault="00C43EDA" w:rsidP="00C4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AD5ED9">
              <w:rPr>
                <w:rFonts w:ascii="Browallia New" w:hAnsi="Browallia New" w:cs="Browallia New"/>
                <w:sz w:val="24"/>
                <w:szCs w:val="24"/>
              </w:rPr>
              <w:t>14</w:t>
            </w:r>
          </w:p>
        </w:tc>
        <w:tc>
          <w:tcPr>
            <w:tcW w:w="236" w:type="dxa"/>
            <w:tcBorders>
              <w:top w:val="nil"/>
              <w:left w:val="nil"/>
              <w:bottom w:val="nil"/>
              <w:right w:val="nil"/>
            </w:tcBorders>
            <w:vAlign w:val="bottom"/>
          </w:tcPr>
          <w:p w14:paraId="7F9D32AE" w14:textId="77777777" w:rsidR="00C43EDA" w:rsidRPr="00AD5ED9" w:rsidRDefault="00C43EDA" w:rsidP="00C43EDA">
            <w:pPr>
              <w:spacing w:line="240" w:lineRule="auto"/>
              <w:ind w:right="-38" w:firstLineChars="100" w:firstLine="240"/>
              <w:jc w:val="right"/>
              <w:rPr>
                <w:rFonts w:ascii="Browallia New" w:hAnsi="Browallia New" w:cs="Browallia New"/>
                <w:sz w:val="24"/>
                <w:szCs w:val="24"/>
              </w:rPr>
            </w:pPr>
          </w:p>
        </w:tc>
        <w:tc>
          <w:tcPr>
            <w:tcW w:w="1046" w:type="dxa"/>
            <w:tcBorders>
              <w:top w:val="single" w:sz="4" w:space="0" w:color="auto"/>
              <w:left w:val="nil"/>
              <w:bottom w:val="single" w:sz="12" w:space="0" w:color="auto"/>
              <w:right w:val="nil"/>
            </w:tcBorders>
            <w:vAlign w:val="bottom"/>
          </w:tcPr>
          <w:p w14:paraId="4CAE3BEA" w14:textId="77777777" w:rsidR="00C43EDA" w:rsidRPr="00AD5ED9" w:rsidRDefault="00C43EDA" w:rsidP="00C4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AD5ED9">
              <w:rPr>
                <w:rFonts w:ascii="Browallia New" w:hAnsi="Browallia New" w:cs="Browallia New"/>
                <w:sz w:val="24"/>
                <w:szCs w:val="24"/>
              </w:rPr>
              <w:t xml:space="preserve">   </w:t>
            </w:r>
            <w:r w:rsidRPr="00AD5ED9">
              <w:rPr>
                <w:rFonts w:ascii="Browallia New" w:hAnsi="Browallia New" w:cs="Browallia New"/>
                <w:sz w:val="24"/>
                <w:szCs w:val="24"/>
                <w:cs/>
              </w:rPr>
              <w:t>-</w:t>
            </w:r>
          </w:p>
        </w:tc>
      </w:tr>
    </w:tbl>
    <w:p w14:paraId="7492A128" w14:textId="77777777" w:rsidR="005E66DC" w:rsidRDefault="005E66DC" w:rsidP="005E6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6C8C8AF" w14:textId="77777777" w:rsidR="005E66DC" w:rsidRDefault="005E6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83D6482" w14:textId="2803107A" w:rsidR="005E66DC" w:rsidRPr="003412A7" w:rsidRDefault="005E66DC" w:rsidP="005E66DC">
      <w:pPr>
        <w:spacing w:line="240" w:lineRule="auto"/>
        <w:ind w:left="426"/>
        <w:rPr>
          <w:rFonts w:ascii="Browallia New" w:hAnsi="Browallia New" w:cs="Browallia New"/>
          <w:sz w:val="28"/>
          <w:szCs w:val="28"/>
        </w:rPr>
      </w:pPr>
      <w:r w:rsidRPr="003412A7">
        <w:rPr>
          <w:rFonts w:ascii="Browallia New" w:hAnsi="Browallia New" w:cs="Browallia New"/>
          <w:sz w:val="28"/>
          <w:szCs w:val="28"/>
          <w:cs/>
        </w:rPr>
        <w:t>รายการเคลื่อนไหวของเงินลงทุนในหลักทรัพย์เพื่อค้าสำหรั</w:t>
      </w:r>
      <w:r w:rsidR="007238BD">
        <w:rPr>
          <w:rFonts w:ascii="Browallia New" w:hAnsi="Browallia New" w:cs="Browallia New" w:hint="cs"/>
          <w:sz w:val="28"/>
          <w:szCs w:val="28"/>
          <w:cs/>
        </w:rPr>
        <w:t>บ</w:t>
      </w:r>
      <w:r w:rsidR="000E3007">
        <w:rPr>
          <w:rFonts w:ascii="Browallia New" w:hAnsi="Browallia New" w:cs="Browallia New" w:hint="cs"/>
          <w:sz w:val="28"/>
          <w:szCs w:val="28"/>
          <w:cs/>
        </w:rPr>
        <w:t>งวดเก้าเดือน</w:t>
      </w:r>
      <w:r w:rsidRPr="003412A7">
        <w:rPr>
          <w:rFonts w:ascii="Browallia New" w:hAnsi="Browallia New" w:cs="Browallia New"/>
          <w:sz w:val="28"/>
          <w:szCs w:val="28"/>
          <w:cs/>
        </w:rPr>
        <w:t xml:space="preserve">สิ้นสุดวันที่ </w:t>
      </w:r>
      <w:r w:rsidR="00A65741" w:rsidRPr="00A65741">
        <w:rPr>
          <w:rFonts w:ascii="Browallia New" w:hAnsi="Browallia New" w:cs="Browallia New"/>
          <w:sz w:val="28"/>
          <w:szCs w:val="28"/>
        </w:rPr>
        <w:t>30</w:t>
      </w:r>
      <w:r w:rsidR="00A65741" w:rsidRPr="00A65741">
        <w:rPr>
          <w:rFonts w:ascii="Browallia New" w:hAnsi="Browallia New" w:cs="Browallia New"/>
          <w:sz w:val="28"/>
          <w:szCs w:val="28"/>
          <w:cs/>
        </w:rPr>
        <w:t xml:space="preserve"> กันยายน </w:t>
      </w:r>
      <w:r w:rsidR="00A65741" w:rsidRPr="00A65741">
        <w:rPr>
          <w:rFonts w:ascii="Browallia New" w:hAnsi="Browallia New" w:cs="Browallia New"/>
          <w:sz w:val="28"/>
          <w:szCs w:val="28"/>
        </w:rPr>
        <w:t>2562</w:t>
      </w:r>
      <w:r w:rsidR="00A65741">
        <w:rPr>
          <w:rFonts w:ascii="Browallia New" w:hAnsi="Browallia New" w:cs="Browallia New"/>
          <w:sz w:val="28"/>
          <w:szCs w:val="28"/>
        </w:rPr>
        <w:t xml:space="preserve"> </w:t>
      </w:r>
      <w:r w:rsidR="00A65741">
        <w:rPr>
          <w:rFonts w:ascii="Browallia New" w:hAnsi="Browallia New" w:cs="Browallia New" w:hint="cs"/>
          <w:sz w:val="28"/>
          <w:szCs w:val="28"/>
          <w:cs/>
        </w:rPr>
        <w:t xml:space="preserve">และ </w:t>
      </w:r>
      <w:r w:rsidR="00A65741" w:rsidRPr="00A65741">
        <w:rPr>
          <w:rFonts w:ascii="Browallia New" w:hAnsi="Browallia New" w:cs="Browallia New"/>
          <w:sz w:val="28"/>
          <w:szCs w:val="28"/>
        </w:rPr>
        <w:t>2561</w:t>
      </w:r>
      <w:r w:rsidR="00B96052">
        <w:rPr>
          <w:rFonts w:ascii="Browallia New" w:hAnsi="Browallia New" w:cs="Browallia New"/>
          <w:sz w:val="28"/>
          <w:szCs w:val="28"/>
        </w:rPr>
        <w:t xml:space="preserve"> </w:t>
      </w:r>
      <w:r w:rsidRPr="003412A7">
        <w:rPr>
          <w:rFonts w:ascii="Browallia New" w:hAnsi="Browallia New" w:cs="Browallia New"/>
          <w:sz w:val="28"/>
          <w:szCs w:val="28"/>
          <w:cs/>
        </w:rPr>
        <w:t>มีดังต่อไปนี้</w:t>
      </w:r>
    </w:p>
    <w:p w14:paraId="26459523" w14:textId="77777777" w:rsidR="005E66DC" w:rsidRPr="001B4041" w:rsidRDefault="005E66DC" w:rsidP="005E66DC">
      <w:pPr>
        <w:spacing w:line="240" w:lineRule="auto"/>
        <w:rPr>
          <w:rFonts w:ascii="Browallia New" w:hAnsi="Browallia New" w:cs="Browallia New"/>
          <w:sz w:val="26"/>
          <w:szCs w:val="26"/>
          <w:lang w:val="en-GB"/>
        </w:rPr>
      </w:pPr>
    </w:p>
    <w:tbl>
      <w:tblPr>
        <w:tblW w:w="9072" w:type="dxa"/>
        <w:tblInd w:w="426" w:type="dxa"/>
        <w:tblLayout w:type="fixed"/>
        <w:tblLook w:val="0000" w:firstRow="0" w:lastRow="0" w:firstColumn="0" w:lastColumn="0" w:noHBand="0" w:noVBand="0"/>
      </w:tblPr>
      <w:tblGrid>
        <w:gridCol w:w="3543"/>
        <w:gridCol w:w="1276"/>
        <w:gridCol w:w="284"/>
        <w:gridCol w:w="1134"/>
        <w:gridCol w:w="283"/>
        <w:gridCol w:w="1134"/>
        <w:gridCol w:w="284"/>
        <w:gridCol w:w="1134"/>
      </w:tblGrid>
      <w:tr w:rsidR="005E66DC" w:rsidRPr="003412A7" w14:paraId="39567AFF" w14:textId="77777777" w:rsidTr="005F42A6">
        <w:tc>
          <w:tcPr>
            <w:tcW w:w="3543" w:type="dxa"/>
          </w:tcPr>
          <w:p w14:paraId="5677253F" w14:textId="77777777" w:rsidR="005E66DC" w:rsidRPr="003412A7" w:rsidRDefault="005E66DC" w:rsidP="003447FA">
            <w:pPr>
              <w:tabs>
                <w:tab w:val="left" w:pos="540"/>
              </w:tabs>
              <w:spacing w:line="240" w:lineRule="auto"/>
              <w:ind w:right="-108"/>
              <w:rPr>
                <w:rFonts w:ascii="Browallia New" w:hAnsi="Browallia New" w:cs="Browallia New"/>
                <w:sz w:val="28"/>
                <w:szCs w:val="28"/>
              </w:rPr>
            </w:pPr>
          </w:p>
        </w:tc>
        <w:tc>
          <w:tcPr>
            <w:tcW w:w="5529" w:type="dxa"/>
            <w:gridSpan w:val="7"/>
          </w:tcPr>
          <w:p w14:paraId="33DCD14E" w14:textId="77777777" w:rsidR="005E66DC" w:rsidRPr="003412A7" w:rsidRDefault="005E66DC" w:rsidP="003447FA">
            <w:pPr>
              <w:tabs>
                <w:tab w:val="clear" w:pos="907"/>
                <w:tab w:val="left" w:pos="900"/>
              </w:tabs>
              <w:spacing w:line="240" w:lineRule="auto"/>
              <w:ind w:left="-18"/>
              <w:jc w:val="right"/>
              <w:rPr>
                <w:rFonts w:ascii="Browallia New" w:hAnsi="Browallia New" w:cs="Browallia New"/>
                <w:sz w:val="28"/>
                <w:szCs w:val="28"/>
                <w:cs/>
              </w:rPr>
            </w:pPr>
            <w:r w:rsidRPr="003412A7">
              <w:rPr>
                <w:rFonts w:ascii="Browallia New" w:hAnsi="Browallia New" w:cs="Browallia New"/>
                <w:sz w:val="28"/>
                <w:szCs w:val="28"/>
                <w:cs/>
              </w:rPr>
              <w:t xml:space="preserve">(หน่วย </w:t>
            </w:r>
            <w:r w:rsidRPr="003412A7">
              <w:rPr>
                <w:rFonts w:ascii="Browallia New" w:hAnsi="Browallia New" w:cs="Browallia New"/>
                <w:sz w:val="28"/>
                <w:szCs w:val="28"/>
                <w:cs/>
                <w:lang w:val="en-GB"/>
              </w:rPr>
              <w:t>: พันบาท)</w:t>
            </w:r>
          </w:p>
        </w:tc>
      </w:tr>
      <w:tr w:rsidR="005E66DC" w:rsidRPr="003412A7" w14:paraId="4BE589C4" w14:textId="77777777" w:rsidTr="005F42A6">
        <w:tc>
          <w:tcPr>
            <w:tcW w:w="3543" w:type="dxa"/>
          </w:tcPr>
          <w:p w14:paraId="45B9646D" w14:textId="77777777" w:rsidR="005E66DC" w:rsidRPr="003412A7" w:rsidRDefault="005E66DC" w:rsidP="003447FA">
            <w:pPr>
              <w:tabs>
                <w:tab w:val="left" w:pos="540"/>
              </w:tabs>
              <w:spacing w:line="240" w:lineRule="auto"/>
              <w:ind w:right="-108"/>
              <w:rPr>
                <w:rFonts w:ascii="Browallia New" w:hAnsi="Browallia New" w:cs="Browallia New"/>
                <w:sz w:val="28"/>
                <w:szCs w:val="28"/>
              </w:rPr>
            </w:pPr>
          </w:p>
        </w:tc>
        <w:tc>
          <w:tcPr>
            <w:tcW w:w="2694" w:type="dxa"/>
            <w:gridSpan w:val="3"/>
            <w:tcBorders>
              <w:bottom w:val="single" w:sz="4" w:space="0" w:color="auto"/>
            </w:tcBorders>
          </w:tcPr>
          <w:p w14:paraId="744E70A0" w14:textId="77777777" w:rsidR="005E66DC" w:rsidRPr="003412A7" w:rsidRDefault="005E66DC" w:rsidP="003447FA">
            <w:pPr>
              <w:tabs>
                <w:tab w:val="left" w:pos="540"/>
              </w:tabs>
              <w:spacing w:line="240" w:lineRule="auto"/>
              <w:ind w:right="109"/>
              <w:jc w:val="center"/>
              <w:rPr>
                <w:rFonts w:ascii="Browallia New" w:hAnsi="Browallia New" w:cs="Browallia New"/>
                <w:sz w:val="28"/>
                <w:szCs w:val="28"/>
              </w:rPr>
            </w:pPr>
            <w:r w:rsidRPr="003412A7">
              <w:rPr>
                <w:rFonts w:ascii="Browallia New" w:hAnsi="Browallia New" w:cs="Browallia New"/>
                <w:sz w:val="28"/>
                <w:szCs w:val="28"/>
                <w:cs/>
              </w:rPr>
              <w:t>งบการเงินรวม</w:t>
            </w:r>
          </w:p>
        </w:tc>
        <w:tc>
          <w:tcPr>
            <w:tcW w:w="283" w:type="dxa"/>
          </w:tcPr>
          <w:p w14:paraId="0043B1D3" w14:textId="77777777" w:rsidR="005E66DC" w:rsidRPr="003412A7" w:rsidRDefault="005E66DC" w:rsidP="003447FA">
            <w:pPr>
              <w:tabs>
                <w:tab w:val="left" w:pos="540"/>
              </w:tabs>
              <w:spacing w:line="240" w:lineRule="auto"/>
              <w:ind w:right="109"/>
              <w:jc w:val="center"/>
              <w:rPr>
                <w:rFonts w:ascii="Browallia New" w:hAnsi="Browallia New" w:cs="Browallia New"/>
                <w:sz w:val="28"/>
                <w:szCs w:val="28"/>
              </w:rPr>
            </w:pPr>
          </w:p>
        </w:tc>
        <w:tc>
          <w:tcPr>
            <w:tcW w:w="2552" w:type="dxa"/>
            <w:gridSpan w:val="3"/>
            <w:tcBorders>
              <w:bottom w:val="single" w:sz="4" w:space="0" w:color="auto"/>
            </w:tcBorders>
          </w:tcPr>
          <w:p w14:paraId="40099D55" w14:textId="77777777" w:rsidR="005E66DC" w:rsidRPr="003412A7" w:rsidRDefault="005E66DC" w:rsidP="003447FA">
            <w:pPr>
              <w:tabs>
                <w:tab w:val="left" w:pos="540"/>
              </w:tabs>
              <w:spacing w:line="240" w:lineRule="auto"/>
              <w:ind w:right="-108"/>
              <w:jc w:val="center"/>
              <w:rPr>
                <w:rFonts w:ascii="Browallia New" w:hAnsi="Browallia New" w:cs="Browallia New"/>
                <w:sz w:val="28"/>
                <w:szCs w:val="28"/>
              </w:rPr>
            </w:pPr>
            <w:r w:rsidRPr="003412A7">
              <w:rPr>
                <w:rFonts w:ascii="Browallia New" w:hAnsi="Browallia New" w:cs="Browallia New"/>
                <w:sz w:val="28"/>
                <w:szCs w:val="28"/>
                <w:cs/>
              </w:rPr>
              <w:t>งบการเงินเฉพาะของบริษัท</w:t>
            </w:r>
          </w:p>
        </w:tc>
      </w:tr>
      <w:tr w:rsidR="005E66DC" w:rsidRPr="003412A7" w14:paraId="60F829B0" w14:textId="77777777" w:rsidTr="005F42A6">
        <w:tc>
          <w:tcPr>
            <w:tcW w:w="3543" w:type="dxa"/>
          </w:tcPr>
          <w:p w14:paraId="3FE2FBCB" w14:textId="77777777" w:rsidR="005E66DC" w:rsidRPr="003412A7" w:rsidRDefault="005E66DC" w:rsidP="003447FA">
            <w:pPr>
              <w:tabs>
                <w:tab w:val="left" w:pos="540"/>
              </w:tabs>
              <w:spacing w:line="240" w:lineRule="auto"/>
              <w:ind w:right="-108"/>
              <w:rPr>
                <w:rFonts w:ascii="Browallia New" w:hAnsi="Browallia New" w:cs="Browallia New"/>
                <w:sz w:val="28"/>
                <w:szCs w:val="28"/>
              </w:rPr>
            </w:pPr>
          </w:p>
        </w:tc>
        <w:tc>
          <w:tcPr>
            <w:tcW w:w="1276" w:type="dxa"/>
            <w:tcBorders>
              <w:top w:val="single" w:sz="4" w:space="0" w:color="auto"/>
              <w:bottom w:val="single" w:sz="4" w:space="0" w:color="auto"/>
            </w:tcBorders>
            <w:vAlign w:val="bottom"/>
          </w:tcPr>
          <w:p w14:paraId="01E2818D" w14:textId="46E66BBC" w:rsidR="005E66DC" w:rsidRPr="003412A7" w:rsidRDefault="005E66DC" w:rsidP="003447FA">
            <w:pPr>
              <w:tabs>
                <w:tab w:val="clear" w:pos="907"/>
              </w:tabs>
              <w:spacing w:line="240" w:lineRule="auto"/>
              <w:ind w:left="-108" w:right="-108"/>
              <w:jc w:val="center"/>
              <w:rPr>
                <w:rFonts w:ascii="Browallia New" w:hAnsi="Browallia New" w:cs="Browallia New"/>
                <w:sz w:val="28"/>
                <w:szCs w:val="28"/>
                <w:cs/>
              </w:rPr>
            </w:pPr>
            <w:r w:rsidRPr="003412A7">
              <w:rPr>
                <w:rFonts w:ascii="Browallia New" w:hAnsi="Browallia New" w:cs="Browallia New"/>
                <w:sz w:val="28"/>
                <w:szCs w:val="28"/>
              </w:rPr>
              <w:t>256</w:t>
            </w:r>
            <w:r w:rsidR="00B073E3">
              <w:rPr>
                <w:rFonts w:ascii="Browallia New" w:hAnsi="Browallia New" w:cs="Browallia New"/>
                <w:sz w:val="28"/>
                <w:szCs w:val="28"/>
              </w:rPr>
              <w:t>2</w:t>
            </w:r>
          </w:p>
        </w:tc>
        <w:tc>
          <w:tcPr>
            <w:tcW w:w="284" w:type="dxa"/>
            <w:tcBorders>
              <w:top w:val="single" w:sz="4" w:space="0" w:color="auto"/>
            </w:tcBorders>
            <w:vAlign w:val="bottom"/>
          </w:tcPr>
          <w:p w14:paraId="6990B9CA" w14:textId="77777777" w:rsidR="005E66DC" w:rsidRPr="003412A7" w:rsidRDefault="005E66DC" w:rsidP="003447FA">
            <w:pPr>
              <w:tabs>
                <w:tab w:val="clear" w:pos="907"/>
              </w:tabs>
              <w:spacing w:line="240" w:lineRule="auto"/>
              <w:ind w:left="-108" w:right="-108"/>
              <w:jc w:val="center"/>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703463BB" w14:textId="49A162CA" w:rsidR="005E66DC" w:rsidRPr="003412A7" w:rsidRDefault="00B073E3" w:rsidP="003447FA">
            <w:pPr>
              <w:tabs>
                <w:tab w:val="clear" w:pos="907"/>
              </w:tabs>
              <w:spacing w:line="240" w:lineRule="auto"/>
              <w:ind w:left="-108" w:right="-108"/>
              <w:jc w:val="center"/>
              <w:rPr>
                <w:rFonts w:ascii="Browallia New" w:hAnsi="Browallia New" w:cs="Browallia New"/>
                <w:sz w:val="28"/>
                <w:szCs w:val="28"/>
                <w:cs/>
              </w:rPr>
            </w:pPr>
            <w:r w:rsidRPr="003412A7">
              <w:rPr>
                <w:rFonts w:ascii="Browallia New" w:hAnsi="Browallia New" w:cs="Browallia New"/>
                <w:sz w:val="28"/>
                <w:szCs w:val="28"/>
              </w:rPr>
              <w:t>256</w:t>
            </w:r>
            <w:r>
              <w:rPr>
                <w:rFonts w:ascii="Browallia New" w:hAnsi="Browallia New" w:cs="Browallia New"/>
                <w:sz w:val="28"/>
                <w:szCs w:val="28"/>
              </w:rPr>
              <w:t>1</w:t>
            </w:r>
          </w:p>
        </w:tc>
        <w:tc>
          <w:tcPr>
            <w:tcW w:w="283" w:type="dxa"/>
            <w:vAlign w:val="bottom"/>
          </w:tcPr>
          <w:p w14:paraId="24E2FC9D" w14:textId="77777777" w:rsidR="005E66DC" w:rsidRPr="003412A7" w:rsidRDefault="005E66DC" w:rsidP="003447FA">
            <w:pPr>
              <w:tabs>
                <w:tab w:val="clear" w:pos="907"/>
              </w:tabs>
              <w:spacing w:line="240" w:lineRule="auto"/>
              <w:ind w:left="-108" w:right="-108"/>
              <w:jc w:val="center"/>
              <w:rPr>
                <w:rFonts w:ascii="Browallia New" w:hAnsi="Browallia New" w:cs="Browallia New"/>
                <w:sz w:val="28"/>
                <w:szCs w:val="28"/>
                <w:cs/>
              </w:rPr>
            </w:pPr>
          </w:p>
        </w:tc>
        <w:tc>
          <w:tcPr>
            <w:tcW w:w="1134" w:type="dxa"/>
            <w:tcBorders>
              <w:bottom w:val="single" w:sz="4" w:space="0" w:color="auto"/>
            </w:tcBorders>
            <w:vAlign w:val="bottom"/>
          </w:tcPr>
          <w:p w14:paraId="3301DA4B" w14:textId="6803B80A" w:rsidR="005E66DC" w:rsidRPr="003412A7" w:rsidRDefault="005E66DC" w:rsidP="003447FA">
            <w:pPr>
              <w:tabs>
                <w:tab w:val="clear" w:pos="907"/>
              </w:tabs>
              <w:spacing w:line="240" w:lineRule="auto"/>
              <w:ind w:left="-108" w:right="-108"/>
              <w:jc w:val="center"/>
              <w:rPr>
                <w:rFonts w:ascii="Browallia New" w:hAnsi="Browallia New" w:cs="Browallia New"/>
                <w:sz w:val="28"/>
                <w:szCs w:val="28"/>
                <w:cs/>
              </w:rPr>
            </w:pPr>
            <w:r w:rsidRPr="003412A7">
              <w:rPr>
                <w:rFonts w:ascii="Browallia New" w:hAnsi="Browallia New" w:cs="Browallia New"/>
                <w:sz w:val="28"/>
                <w:szCs w:val="28"/>
              </w:rPr>
              <w:t>256</w:t>
            </w:r>
            <w:r w:rsidR="00B073E3">
              <w:rPr>
                <w:rFonts w:ascii="Browallia New" w:hAnsi="Browallia New" w:cs="Browallia New"/>
                <w:sz w:val="28"/>
                <w:szCs w:val="28"/>
              </w:rPr>
              <w:t>2</w:t>
            </w:r>
          </w:p>
        </w:tc>
        <w:tc>
          <w:tcPr>
            <w:tcW w:w="284" w:type="dxa"/>
            <w:vAlign w:val="bottom"/>
          </w:tcPr>
          <w:p w14:paraId="69203F1E" w14:textId="77777777" w:rsidR="005E66DC" w:rsidRPr="003412A7" w:rsidRDefault="005E66DC" w:rsidP="003447FA">
            <w:pPr>
              <w:tabs>
                <w:tab w:val="clear" w:pos="907"/>
              </w:tabs>
              <w:spacing w:line="240" w:lineRule="auto"/>
              <w:ind w:left="-108" w:right="-108"/>
              <w:jc w:val="center"/>
              <w:rPr>
                <w:rFonts w:ascii="Browallia New" w:hAnsi="Browallia New" w:cs="Browallia New"/>
                <w:sz w:val="28"/>
                <w:szCs w:val="28"/>
                <w:cs/>
              </w:rPr>
            </w:pPr>
          </w:p>
        </w:tc>
        <w:tc>
          <w:tcPr>
            <w:tcW w:w="1134" w:type="dxa"/>
            <w:tcBorders>
              <w:bottom w:val="single" w:sz="4" w:space="0" w:color="auto"/>
            </w:tcBorders>
            <w:vAlign w:val="bottom"/>
          </w:tcPr>
          <w:p w14:paraId="152253DE" w14:textId="6AEF98E9" w:rsidR="005E66DC" w:rsidRPr="003412A7" w:rsidRDefault="00B073E3" w:rsidP="003447FA">
            <w:pPr>
              <w:tabs>
                <w:tab w:val="clear" w:pos="907"/>
              </w:tabs>
              <w:spacing w:line="240" w:lineRule="auto"/>
              <w:ind w:left="-108" w:right="-108"/>
              <w:jc w:val="center"/>
              <w:rPr>
                <w:rFonts w:ascii="Browallia New" w:hAnsi="Browallia New" w:cs="Browallia New"/>
                <w:sz w:val="28"/>
                <w:szCs w:val="28"/>
              </w:rPr>
            </w:pPr>
            <w:r w:rsidRPr="003412A7">
              <w:rPr>
                <w:rFonts w:ascii="Browallia New" w:hAnsi="Browallia New" w:cs="Browallia New"/>
                <w:sz w:val="28"/>
                <w:szCs w:val="28"/>
              </w:rPr>
              <w:t>256</w:t>
            </w:r>
            <w:r>
              <w:rPr>
                <w:rFonts w:ascii="Browallia New" w:hAnsi="Browallia New" w:cs="Browallia New"/>
                <w:sz w:val="28"/>
                <w:szCs w:val="28"/>
              </w:rPr>
              <w:t>1</w:t>
            </w:r>
          </w:p>
        </w:tc>
      </w:tr>
      <w:tr w:rsidR="005E66DC" w:rsidRPr="003412A7" w14:paraId="6BA29EA1" w14:textId="77777777" w:rsidTr="005F42A6">
        <w:tc>
          <w:tcPr>
            <w:tcW w:w="3543" w:type="dxa"/>
          </w:tcPr>
          <w:p w14:paraId="2B642E10" w14:textId="77777777" w:rsidR="005E66DC" w:rsidRPr="003412A7" w:rsidRDefault="005E66DC" w:rsidP="003447FA">
            <w:pPr>
              <w:tabs>
                <w:tab w:val="left" w:pos="540"/>
              </w:tabs>
              <w:spacing w:line="240" w:lineRule="auto"/>
              <w:ind w:right="-108"/>
              <w:rPr>
                <w:rFonts w:ascii="Browallia New" w:hAnsi="Browallia New" w:cs="Browallia New"/>
                <w:sz w:val="28"/>
                <w:szCs w:val="28"/>
                <w:lang w:val="en-GB"/>
              </w:rPr>
            </w:pPr>
          </w:p>
        </w:tc>
        <w:tc>
          <w:tcPr>
            <w:tcW w:w="1276" w:type="dxa"/>
            <w:tcBorders>
              <w:top w:val="single" w:sz="4" w:space="0" w:color="auto"/>
            </w:tcBorders>
          </w:tcPr>
          <w:p w14:paraId="3D47EF95" w14:textId="77777777" w:rsidR="005E66DC" w:rsidRPr="003412A7" w:rsidRDefault="005E66DC" w:rsidP="003447FA">
            <w:pPr>
              <w:tabs>
                <w:tab w:val="left" w:pos="540"/>
              </w:tabs>
              <w:spacing w:line="240" w:lineRule="auto"/>
              <w:ind w:right="72"/>
              <w:jc w:val="right"/>
              <w:rPr>
                <w:rFonts w:ascii="Browallia New" w:hAnsi="Browallia New" w:cs="Browallia New"/>
                <w:sz w:val="28"/>
                <w:szCs w:val="28"/>
              </w:rPr>
            </w:pPr>
          </w:p>
        </w:tc>
        <w:tc>
          <w:tcPr>
            <w:tcW w:w="284" w:type="dxa"/>
          </w:tcPr>
          <w:p w14:paraId="0BBF03D2" w14:textId="77777777" w:rsidR="005E66DC" w:rsidRPr="003412A7" w:rsidRDefault="005E66DC" w:rsidP="003447FA">
            <w:pPr>
              <w:tabs>
                <w:tab w:val="left" w:pos="540"/>
              </w:tabs>
              <w:spacing w:line="240" w:lineRule="auto"/>
              <w:ind w:right="72"/>
              <w:rPr>
                <w:rFonts w:ascii="Browallia New" w:hAnsi="Browallia New" w:cs="Browallia New"/>
                <w:b/>
                <w:bCs/>
                <w:sz w:val="28"/>
                <w:szCs w:val="28"/>
                <w:u w:val="single"/>
              </w:rPr>
            </w:pPr>
          </w:p>
        </w:tc>
        <w:tc>
          <w:tcPr>
            <w:tcW w:w="1134" w:type="dxa"/>
            <w:tcBorders>
              <w:top w:val="single" w:sz="4" w:space="0" w:color="auto"/>
            </w:tcBorders>
          </w:tcPr>
          <w:p w14:paraId="3A0236DA" w14:textId="77777777" w:rsidR="005E66DC" w:rsidRPr="003412A7" w:rsidRDefault="005E66DC" w:rsidP="003447FA">
            <w:pPr>
              <w:tabs>
                <w:tab w:val="left" w:pos="540"/>
              </w:tabs>
              <w:spacing w:line="240" w:lineRule="auto"/>
              <w:ind w:right="72"/>
              <w:jc w:val="right"/>
              <w:rPr>
                <w:rFonts w:ascii="Browallia New" w:hAnsi="Browallia New" w:cs="Browallia New"/>
                <w:sz w:val="28"/>
                <w:szCs w:val="28"/>
              </w:rPr>
            </w:pPr>
          </w:p>
        </w:tc>
        <w:tc>
          <w:tcPr>
            <w:tcW w:w="283" w:type="dxa"/>
          </w:tcPr>
          <w:p w14:paraId="01FF1F71" w14:textId="77777777" w:rsidR="005E66DC" w:rsidRPr="003412A7" w:rsidRDefault="005E66DC" w:rsidP="003447FA">
            <w:pPr>
              <w:tabs>
                <w:tab w:val="left" w:pos="540"/>
              </w:tabs>
              <w:spacing w:line="240" w:lineRule="auto"/>
              <w:ind w:right="72"/>
              <w:jc w:val="right"/>
              <w:rPr>
                <w:rFonts w:ascii="Browallia New" w:hAnsi="Browallia New" w:cs="Browallia New"/>
                <w:sz w:val="28"/>
                <w:szCs w:val="28"/>
              </w:rPr>
            </w:pPr>
          </w:p>
        </w:tc>
        <w:tc>
          <w:tcPr>
            <w:tcW w:w="1134" w:type="dxa"/>
            <w:tcBorders>
              <w:top w:val="single" w:sz="4" w:space="0" w:color="auto"/>
            </w:tcBorders>
          </w:tcPr>
          <w:p w14:paraId="3365E826" w14:textId="77777777" w:rsidR="005E66DC" w:rsidRPr="003412A7" w:rsidRDefault="005E66DC" w:rsidP="003447FA">
            <w:pPr>
              <w:tabs>
                <w:tab w:val="left" w:pos="540"/>
              </w:tabs>
              <w:spacing w:line="240" w:lineRule="auto"/>
              <w:jc w:val="right"/>
              <w:rPr>
                <w:rFonts w:ascii="Browallia New" w:hAnsi="Browallia New" w:cs="Browallia New"/>
                <w:sz w:val="28"/>
                <w:szCs w:val="28"/>
              </w:rPr>
            </w:pPr>
          </w:p>
        </w:tc>
        <w:tc>
          <w:tcPr>
            <w:tcW w:w="284" w:type="dxa"/>
          </w:tcPr>
          <w:p w14:paraId="6787D930" w14:textId="77777777" w:rsidR="005E66DC" w:rsidRPr="003412A7" w:rsidRDefault="005E66DC" w:rsidP="003447FA">
            <w:pPr>
              <w:tabs>
                <w:tab w:val="left" w:pos="540"/>
              </w:tabs>
              <w:spacing w:line="240" w:lineRule="auto"/>
              <w:ind w:right="72"/>
              <w:jc w:val="right"/>
              <w:rPr>
                <w:rFonts w:ascii="Browallia New" w:hAnsi="Browallia New" w:cs="Browallia New"/>
                <w:sz w:val="28"/>
                <w:szCs w:val="28"/>
              </w:rPr>
            </w:pPr>
          </w:p>
        </w:tc>
        <w:tc>
          <w:tcPr>
            <w:tcW w:w="1134" w:type="dxa"/>
          </w:tcPr>
          <w:p w14:paraId="61A4000B" w14:textId="77777777" w:rsidR="005E66DC" w:rsidRPr="003412A7" w:rsidRDefault="005E66DC" w:rsidP="003447FA">
            <w:pPr>
              <w:tabs>
                <w:tab w:val="left" w:pos="540"/>
              </w:tabs>
              <w:spacing w:line="240" w:lineRule="auto"/>
              <w:jc w:val="right"/>
              <w:rPr>
                <w:rFonts w:ascii="Browallia New" w:hAnsi="Browallia New" w:cs="Browallia New"/>
                <w:sz w:val="28"/>
                <w:szCs w:val="28"/>
              </w:rPr>
            </w:pPr>
          </w:p>
        </w:tc>
      </w:tr>
      <w:tr w:rsidR="00953751" w:rsidRPr="003412A7" w14:paraId="1A00C47D" w14:textId="77777777" w:rsidTr="005F42A6">
        <w:tc>
          <w:tcPr>
            <w:tcW w:w="3543" w:type="dxa"/>
          </w:tcPr>
          <w:p w14:paraId="58AC7143" w14:textId="189BCEA5" w:rsidR="00953751" w:rsidRPr="003412A7" w:rsidRDefault="00953751" w:rsidP="00953751">
            <w:pPr>
              <w:spacing w:line="240" w:lineRule="auto"/>
              <w:rPr>
                <w:rFonts w:ascii="Browallia New" w:hAnsi="Browallia New" w:cs="Browallia New"/>
                <w:sz w:val="28"/>
                <w:szCs w:val="28"/>
              </w:rPr>
            </w:pPr>
            <w:r>
              <w:rPr>
                <w:rFonts w:ascii="Browallia New" w:hAnsi="Browallia New" w:cs="Browallia New" w:hint="cs"/>
                <w:sz w:val="28"/>
                <w:szCs w:val="28"/>
                <w:cs/>
              </w:rPr>
              <w:t>มูลค่า</w:t>
            </w:r>
            <w:r w:rsidR="00E9253C" w:rsidRPr="003412A7">
              <w:rPr>
                <w:rFonts w:ascii="Browallia New" w:hAnsi="Browallia New" w:cs="Browallia New"/>
                <w:sz w:val="28"/>
                <w:szCs w:val="28"/>
                <w:cs/>
              </w:rPr>
              <w:t>สุทธิ</w:t>
            </w:r>
            <w:r w:rsidRPr="003412A7">
              <w:rPr>
                <w:rFonts w:ascii="Browallia New" w:hAnsi="Browallia New" w:cs="Browallia New"/>
                <w:sz w:val="28"/>
                <w:szCs w:val="28"/>
                <w:cs/>
              </w:rPr>
              <w:t xml:space="preserve">ตามบัญชี ณ วันที่ </w:t>
            </w:r>
            <w:r w:rsidRPr="003412A7">
              <w:rPr>
                <w:rFonts w:ascii="Browallia New" w:hAnsi="Browallia New" w:cs="Browallia New"/>
                <w:sz w:val="28"/>
                <w:szCs w:val="28"/>
              </w:rPr>
              <w:t>1</w:t>
            </w:r>
            <w:r w:rsidRPr="003412A7">
              <w:rPr>
                <w:rFonts w:ascii="Browallia New" w:hAnsi="Browallia New" w:cs="Browallia New"/>
                <w:sz w:val="28"/>
                <w:szCs w:val="28"/>
                <w:cs/>
              </w:rPr>
              <w:t xml:space="preserve"> มกราคม</w:t>
            </w:r>
          </w:p>
        </w:tc>
        <w:tc>
          <w:tcPr>
            <w:tcW w:w="1276" w:type="dxa"/>
            <w:shd w:val="clear" w:color="auto" w:fill="auto"/>
          </w:tcPr>
          <w:p w14:paraId="6A81EB08" w14:textId="77777777" w:rsidR="00953751" w:rsidRPr="003412A7" w:rsidRDefault="00953751" w:rsidP="0095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Pr>
                <w:rFonts w:ascii="Browallia New" w:hAnsi="Browallia New" w:cs="Browallia New"/>
                <w:sz w:val="28"/>
                <w:szCs w:val="28"/>
              </w:rPr>
              <w:t>69</w:t>
            </w:r>
          </w:p>
        </w:tc>
        <w:tc>
          <w:tcPr>
            <w:tcW w:w="284" w:type="dxa"/>
          </w:tcPr>
          <w:p w14:paraId="15228DFE" w14:textId="77777777" w:rsidR="00953751" w:rsidRPr="003412A7" w:rsidRDefault="00953751" w:rsidP="0095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34" w:type="dxa"/>
          </w:tcPr>
          <w:p w14:paraId="69ADF4F4" w14:textId="09A57E4A" w:rsidR="00953751" w:rsidRPr="003412A7" w:rsidRDefault="00953751" w:rsidP="0095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Pr>
                <w:rFonts w:ascii="Browallia New" w:hAnsi="Browallia New" w:cs="Browallia New"/>
                <w:sz w:val="28"/>
                <w:szCs w:val="28"/>
              </w:rPr>
              <w:t>69</w:t>
            </w:r>
          </w:p>
        </w:tc>
        <w:tc>
          <w:tcPr>
            <w:tcW w:w="283" w:type="dxa"/>
          </w:tcPr>
          <w:p w14:paraId="519B30DF" w14:textId="77777777" w:rsidR="00953751" w:rsidRPr="003412A7" w:rsidRDefault="00953751" w:rsidP="0095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34" w:type="dxa"/>
            <w:vAlign w:val="bottom"/>
          </w:tcPr>
          <w:p w14:paraId="49AEBAFF" w14:textId="77777777" w:rsidR="00953751" w:rsidRPr="003412A7" w:rsidRDefault="00953751" w:rsidP="0095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412A7">
              <w:rPr>
                <w:rFonts w:ascii="Browallia New" w:hAnsi="Browallia New" w:cs="Browallia New"/>
                <w:sz w:val="28"/>
                <w:szCs w:val="28"/>
              </w:rPr>
              <w:t>14</w:t>
            </w:r>
          </w:p>
        </w:tc>
        <w:tc>
          <w:tcPr>
            <w:tcW w:w="284" w:type="dxa"/>
          </w:tcPr>
          <w:p w14:paraId="4F489643" w14:textId="77777777" w:rsidR="00953751" w:rsidRPr="003412A7" w:rsidRDefault="00953751" w:rsidP="0095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34" w:type="dxa"/>
            <w:vAlign w:val="bottom"/>
          </w:tcPr>
          <w:p w14:paraId="2EB96913" w14:textId="1E6A614F" w:rsidR="00953751" w:rsidRPr="003412A7" w:rsidRDefault="00953751" w:rsidP="0095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412A7">
              <w:rPr>
                <w:rFonts w:ascii="Browallia New" w:hAnsi="Browallia New" w:cs="Browallia New"/>
                <w:sz w:val="28"/>
                <w:szCs w:val="28"/>
              </w:rPr>
              <w:t>14</w:t>
            </w:r>
          </w:p>
        </w:tc>
      </w:tr>
      <w:tr w:rsidR="00953751" w:rsidRPr="003412A7" w14:paraId="42A23645" w14:textId="77777777" w:rsidTr="005F42A6">
        <w:tc>
          <w:tcPr>
            <w:tcW w:w="3543" w:type="dxa"/>
          </w:tcPr>
          <w:p w14:paraId="2A7EA6EF" w14:textId="77777777" w:rsidR="00953751" w:rsidRPr="003412A7" w:rsidRDefault="00953751" w:rsidP="00953751">
            <w:pPr>
              <w:spacing w:line="240" w:lineRule="auto"/>
              <w:rPr>
                <w:rFonts w:ascii="Browallia New" w:hAnsi="Browallia New" w:cs="Browallia New"/>
                <w:sz w:val="28"/>
                <w:szCs w:val="28"/>
              </w:rPr>
            </w:pPr>
            <w:r w:rsidRPr="003412A7">
              <w:rPr>
                <w:rFonts w:ascii="Browallia New" w:hAnsi="Browallia New" w:cs="Browallia New"/>
                <w:sz w:val="28"/>
                <w:szCs w:val="28"/>
                <w:cs/>
              </w:rPr>
              <w:t>ยอดซื้อหลักทรัพย์เพิ่ม</w:t>
            </w:r>
          </w:p>
        </w:tc>
        <w:tc>
          <w:tcPr>
            <w:tcW w:w="1276" w:type="dxa"/>
            <w:shd w:val="clear" w:color="auto" w:fill="auto"/>
            <w:vAlign w:val="center"/>
          </w:tcPr>
          <w:p w14:paraId="57D6E927" w14:textId="171603CC" w:rsidR="00953751" w:rsidRPr="009173FD" w:rsidRDefault="009173FD"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24907">
              <w:rPr>
                <w:rFonts w:ascii="Browallia New" w:hAnsi="Browallia New" w:cs="Browallia New"/>
                <w:sz w:val="28"/>
                <w:szCs w:val="28"/>
              </w:rPr>
              <w:t>450,000</w:t>
            </w:r>
          </w:p>
        </w:tc>
        <w:tc>
          <w:tcPr>
            <w:tcW w:w="284" w:type="dxa"/>
          </w:tcPr>
          <w:p w14:paraId="6ABB5E33" w14:textId="77777777" w:rsidR="00953751" w:rsidRPr="003412A7" w:rsidRDefault="00953751" w:rsidP="0095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34" w:type="dxa"/>
            <w:vAlign w:val="center"/>
          </w:tcPr>
          <w:p w14:paraId="3119ACFC" w14:textId="7322C63F" w:rsidR="00953751" w:rsidRPr="003412A7" w:rsidRDefault="00953751"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c>
          <w:tcPr>
            <w:tcW w:w="283" w:type="dxa"/>
          </w:tcPr>
          <w:p w14:paraId="410E0CF3" w14:textId="77777777" w:rsidR="00953751" w:rsidRPr="003412A7" w:rsidRDefault="00953751" w:rsidP="0095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34" w:type="dxa"/>
            <w:vAlign w:val="center"/>
          </w:tcPr>
          <w:p w14:paraId="5313921B" w14:textId="514DF5AC" w:rsidR="00953751" w:rsidRPr="009173FD" w:rsidRDefault="009173FD"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Pr>
                <w:rFonts w:ascii="Browallia New" w:hAnsi="Browallia New" w:cs="Browallia New"/>
                <w:sz w:val="28"/>
                <w:szCs w:val="28"/>
              </w:rPr>
              <w:t>450,000</w:t>
            </w:r>
          </w:p>
        </w:tc>
        <w:tc>
          <w:tcPr>
            <w:tcW w:w="284" w:type="dxa"/>
          </w:tcPr>
          <w:p w14:paraId="30D8E8C1" w14:textId="77777777" w:rsidR="00953751" w:rsidRPr="003412A7" w:rsidRDefault="00953751" w:rsidP="0095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34" w:type="dxa"/>
            <w:vAlign w:val="center"/>
          </w:tcPr>
          <w:p w14:paraId="0C6610E1" w14:textId="61079B6D" w:rsidR="00953751" w:rsidRPr="003412A7" w:rsidRDefault="00953751" w:rsidP="0095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r>
      <w:tr w:rsidR="00953751" w:rsidRPr="003412A7" w14:paraId="7F702F3A" w14:textId="77777777" w:rsidTr="005F42A6">
        <w:tc>
          <w:tcPr>
            <w:tcW w:w="3543" w:type="dxa"/>
          </w:tcPr>
          <w:p w14:paraId="6408C730" w14:textId="77777777" w:rsidR="00953751" w:rsidRPr="003412A7" w:rsidRDefault="00953751" w:rsidP="00953751">
            <w:pPr>
              <w:spacing w:line="240" w:lineRule="auto"/>
              <w:rPr>
                <w:rFonts w:ascii="Browallia New" w:hAnsi="Browallia New" w:cs="Browallia New"/>
                <w:sz w:val="28"/>
                <w:szCs w:val="28"/>
              </w:rPr>
            </w:pPr>
            <w:r w:rsidRPr="003412A7">
              <w:rPr>
                <w:rFonts w:ascii="Browallia New" w:hAnsi="Browallia New" w:cs="Browallia New"/>
                <w:sz w:val="28"/>
                <w:szCs w:val="28"/>
                <w:cs/>
              </w:rPr>
              <w:t>ยอดขายหลักทรัพย์</w:t>
            </w:r>
          </w:p>
        </w:tc>
        <w:tc>
          <w:tcPr>
            <w:tcW w:w="1276" w:type="dxa"/>
            <w:shd w:val="clear" w:color="auto" w:fill="auto"/>
            <w:vAlign w:val="center"/>
          </w:tcPr>
          <w:p w14:paraId="3FCE5946" w14:textId="1544E3E5" w:rsidR="00953751" w:rsidRPr="009173FD" w:rsidRDefault="00302D89"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Pr>
                <w:rFonts w:ascii="Browallia New" w:hAnsi="Browallia New" w:cs="Browallia New"/>
                <w:sz w:val="28"/>
                <w:szCs w:val="28"/>
              </w:rPr>
              <w:t>(</w:t>
            </w:r>
            <w:r w:rsidR="009173FD" w:rsidRPr="00324907">
              <w:rPr>
                <w:rFonts w:ascii="Browallia New" w:hAnsi="Browallia New" w:cs="Browallia New"/>
                <w:sz w:val="28"/>
                <w:szCs w:val="28"/>
              </w:rPr>
              <w:t>450,01</w:t>
            </w:r>
            <w:r>
              <w:rPr>
                <w:rFonts w:ascii="Browallia New" w:hAnsi="Browallia New" w:cs="Browallia New"/>
                <w:sz w:val="28"/>
                <w:szCs w:val="28"/>
              </w:rPr>
              <w:t>4)</w:t>
            </w:r>
          </w:p>
        </w:tc>
        <w:tc>
          <w:tcPr>
            <w:tcW w:w="284" w:type="dxa"/>
          </w:tcPr>
          <w:p w14:paraId="6A43AE4A" w14:textId="77777777" w:rsidR="00953751" w:rsidRPr="003412A7" w:rsidRDefault="00953751" w:rsidP="0095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34" w:type="dxa"/>
            <w:vAlign w:val="center"/>
          </w:tcPr>
          <w:p w14:paraId="4182413F" w14:textId="129FC152" w:rsidR="00953751" w:rsidRPr="003412A7" w:rsidRDefault="00953751"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c>
          <w:tcPr>
            <w:tcW w:w="283" w:type="dxa"/>
          </w:tcPr>
          <w:p w14:paraId="3D0DEB19" w14:textId="77777777" w:rsidR="00953751" w:rsidRPr="003412A7" w:rsidRDefault="00953751" w:rsidP="0095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34" w:type="dxa"/>
            <w:vAlign w:val="center"/>
          </w:tcPr>
          <w:p w14:paraId="5A00F66C" w14:textId="0EE77E4B" w:rsidR="00953751" w:rsidRPr="009173FD" w:rsidRDefault="00953751"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9173FD">
              <w:rPr>
                <w:rFonts w:ascii="Browallia New" w:hAnsi="Browallia New" w:cs="Browallia New"/>
                <w:sz w:val="28"/>
                <w:szCs w:val="28"/>
                <w:cs/>
              </w:rPr>
              <w:t xml:space="preserve">  </w:t>
            </w:r>
            <w:r w:rsidR="00302D89">
              <w:rPr>
                <w:rFonts w:ascii="Browallia New" w:hAnsi="Browallia New" w:cs="Browallia New"/>
                <w:sz w:val="28"/>
                <w:szCs w:val="28"/>
              </w:rPr>
              <w:t>(</w:t>
            </w:r>
            <w:r w:rsidR="009173FD">
              <w:rPr>
                <w:rFonts w:ascii="Browallia New" w:hAnsi="Browallia New" w:cs="Browallia New"/>
                <w:sz w:val="28"/>
                <w:szCs w:val="28"/>
              </w:rPr>
              <w:t>450,014</w:t>
            </w:r>
            <w:r w:rsidR="00302D89">
              <w:rPr>
                <w:rFonts w:ascii="Browallia New" w:hAnsi="Browallia New" w:cs="Browallia New"/>
                <w:sz w:val="28"/>
                <w:szCs w:val="28"/>
              </w:rPr>
              <w:t>)</w:t>
            </w:r>
          </w:p>
        </w:tc>
        <w:tc>
          <w:tcPr>
            <w:tcW w:w="284" w:type="dxa"/>
          </w:tcPr>
          <w:p w14:paraId="71FA6CFD" w14:textId="77777777" w:rsidR="00953751" w:rsidRPr="003412A7" w:rsidRDefault="00953751" w:rsidP="0095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34" w:type="dxa"/>
            <w:vAlign w:val="center"/>
          </w:tcPr>
          <w:p w14:paraId="2F342B5C" w14:textId="3C1BA329" w:rsidR="00953751" w:rsidRPr="003412A7" w:rsidRDefault="00953751"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r>
      <w:tr w:rsidR="00302D89" w:rsidRPr="003412A7" w14:paraId="37275372" w14:textId="77777777" w:rsidTr="005F42A6">
        <w:tc>
          <w:tcPr>
            <w:tcW w:w="3543" w:type="dxa"/>
          </w:tcPr>
          <w:p w14:paraId="038D0A18" w14:textId="61E4BC44" w:rsidR="009173FD" w:rsidRPr="003412A7" w:rsidRDefault="009173FD" w:rsidP="009173FD">
            <w:pPr>
              <w:spacing w:line="240" w:lineRule="auto"/>
              <w:rPr>
                <w:rFonts w:ascii="Browallia New" w:hAnsi="Browallia New" w:cs="Browallia New"/>
                <w:sz w:val="28"/>
                <w:szCs w:val="28"/>
              </w:rPr>
            </w:pPr>
            <w:r>
              <w:rPr>
                <w:rFonts w:ascii="Browallia New" w:hAnsi="Browallia New" w:cs="Browallia New" w:hint="cs"/>
                <w:sz w:val="28"/>
                <w:szCs w:val="28"/>
                <w:cs/>
              </w:rPr>
              <w:t>มูลค่า</w:t>
            </w:r>
            <w:r w:rsidR="00E9253C" w:rsidRPr="003412A7">
              <w:rPr>
                <w:rFonts w:ascii="Browallia New" w:hAnsi="Browallia New" w:cs="Browallia New"/>
                <w:sz w:val="28"/>
                <w:szCs w:val="28"/>
                <w:cs/>
              </w:rPr>
              <w:t>สุทธิ</w:t>
            </w:r>
            <w:r w:rsidRPr="003412A7">
              <w:rPr>
                <w:rFonts w:ascii="Browallia New" w:hAnsi="Browallia New" w:cs="Browallia New"/>
                <w:sz w:val="28"/>
                <w:szCs w:val="28"/>
                <w:cs/>
              </w:rPr>
              <w:t xml:space="preserve">ตามบัญชี ณ วันที่ </w:t>
            </w:r>
            <w:r w:rsidRPr="003412A7">
              <w:rPr>
                <w:rFonts w:ascii="Browallia New" w:hAnsi="Browallia New" w:cs="Browallia New"/>
                <w:sz w:val="28"/>
                <w:szCs w:val="28"/>
              </w:rPr>
              <w:t>3</w:t>
            </w:r>
            <w:r>
              <w:rPr>
                <w:rFonts w:ascii="Browallia New" w:hAnsi="Browallia New" w:cs="Browallia New"/>
                <w:sz w:val="28"/>
                <w:szCs w:val="28"/>
              </w:rPr>
              <w:t>0</w:t>
            </w:r>
            <w:r w:rsidRPr="003412A7">
              <w:rPr>
                <w:rFonts w:ascii="Browallia New" w:hAnsi="Browallia New" w:cs="Browallia New"/>
                <w:sz w:val="28"/>
                <w:szCs w:val="28"/>
                <w:cs/>
              </w:rPr>
              <w:t xml:space="preserve"> </w:t>
            </w:r>
            <w:r>
              <w:rPr>
                <w:rFonts w:ascii="Browallia New" w:hAnsi="Browallia New" w:cs="Browallia New" w:hint="cs"/>
                <w:sz w:val="28"/>
                <w:szCs w:val="28"/>
                <w:cs/>
              </w:rPr>
              <w:t>กันยายน</w:t>
            </w:r>
            <w:r w:rsidRPr="003412A7">
              <w:rPr>
                <w:rFonts w:ascii="Browallia New" w:hAnsi="Browallia New" w:cs="Browallia New"/>
                <w:sz w:val="28"/>
                <w:szCs w:val="28"/>
                <w:cs/>
              </w:rPr>
              <w:t xml:space="preserve"> </w:t>
            </w:r>
          </w:p>
        </w:tc>
        <w:tc>
          <w:tcPr>
            <w:tcW w:w="1276" w:type="dxa"/>
            <w:tcBorders>
              <w:top w:val="single" w:sz="4" w:space="0" w:color="auto"/>
              <w:bottom w:val="single" w:sz="12" w:space="0" w:color="auto"/>
            </w:tcBorders>
            <w:shd w:val="clear" w:color="auto" w:fill="auto"/>
            <w:vAlign w:val="center"/>
          </w:tcPr>
          <w:p w14:paraId="54C8DF0F" w14:textId="6CA7CC01" w:rsidR="009173FD" w:rsidRPr="00324907" w:rsidRDefault="009173FD" w:rsidP="0091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highlight w:val="yellow"/>
              </w:rPr>
            </w:pPr>
            <w:r w:rsidRPr="00324907">
              <w:rPr>
                <w:rFonts w:ascii="Browallia New" w:hAnsi="Browallia New" w:cs="Browallia New"/>
                <w:sz w:val="28"/>
                <w:szCs w:val="28"/>
              </w:rPr>
              <w:t>55</w:t>
            </w:r>
          </w:p>
        </w:tc>
        <w:tc>
          <w:tcPr>
            <w:tcW w:w="284" w:type="dxa"/>
          </w:tcPr>
          <w:p w14:paraId="39221FF6" w14:textId="77777777" w:rsidR="009173FD" w:rsidRPr="003412A7" w:rsidRDefault="009173FD" w:rsidP="0091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34" w:type="dxa"/>
            <w:tcBorders>
              <w:top w:val="single" w:sz="4" w:space="0" w:color="auto"/>
              <w:bottom w:val="single" w:sz="12" w:space="0" w:color="auto"/>
            </w:tcBorders>
            <w:vAlign w:val="center"/>
          </w:tcPr>
          <w:p w14:paraId="6D30EE37" w14:textId="5A840521" w:rsidR="009173FD" w:rsidRPr="003412A7" w:rsidRDefault="009173FD" w:rsidP="0091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Pr>
                <w:rFonts w:ascii="Browallia New" w:hAnsi="Browallia New" w:cs="Browallia New"/>
                <w:sz w:val="28"/>
                <w:szCs w:val="28"/>
              </w:rPr>
              <w:t>69</w:t>
            </w:r>
          </w:p>
        </w:tc>
        <w:tc>
          <w:tcPr>
            <w:tcW w:w="283" w:type="dxa"/>
          </w:tcPr>
          <w:p w14:paraId="092FA99F" w14:textId="77777777" w:rsidR="009173FD" w:rsidRPr="003412A7" w:rsidRDefault="009173FD" w:rsidP="0091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34" w:type="dxa"/>
            <w:tcBorders>
              <w:top w:val="single" w:sz="4" w:space="0" w:color="auto"/>
              <w:bottom w:val="single" w:sz="12" w:space="0" w:color="auto"/>
            </w:tcBorders>
            <w:vAlign w:val="center"/>
          </w:tcPr>
          <w:p w14:paraId="048AF323" w14:textId="0B102552" w:rsidR="009173FD" w:rsidRPr="009173FD" w:rsidRDefault="009173FD"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sidRPr="00324907">
              <w:rPr>
                <w:rFonts w:ascii="Browallia New" w:hAnsi="Browallia New" w:cs="Browallia New"/>
                <w:sz w:val="28"/>
                <w:szCs w:val="28"/>
                <w:cs/>
              </w:rPr>
              <w:t xml:space="preserve">     -</w:t>
            </w:r>
          </w:p>
        </w:tc>
        <w:tc>
          <w:tcPr>
            <w:tcW w:w="284" w:type="dxa"/>
          </w:tcPr>
          <w:p w14:paraId="619E25EF" w14:textId="77777777" w:rsidR="009173FD" w:rsidRPr="003412A7" w:rsidRDefault="009173FD" w:rsidP="0091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34" w:type="dxa"/>
            <w:tcBorders>
              <w:top w:val="single" w:sz="4" w:space="0" w:color="auto"/>
              <w:bottom w:val="single" w:sz="12" w:space="0" w:color="auto"/>
            </w:tcBorders>
            <w:vAlign w:val="bottom"/>
          </w:tcPr>
          <w:p w14:paraId="0B221FB7" w14:textId="72C6865B" w:rsidR="009173FD" w:rsidRPr="003412A7" w:rsidRDefault="009173FD" w:rsidP="0091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412A7">
              <w:rPr>
                <w:rFonts w:ascii="Browallia New" w:hAnsi="Browallia New" w:cs="Browallia New"/>
                <w:sz w:val="28"/>
                <w:szCs w:val="28"/>
              </w:rPr>
              <w:t>14</w:t>
            </w:r>
          </w:p>
        </w:tc>
      </w:tr>
    </w:tbl>
    <w:p w14:paraId="290A318E" w14:textId="77777777" w:rsidR="005E66DC" w:rsidRPr="00324907" w:rsidRDefault="005E66DC"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0"/>
          <w:szCs w:val="10"/>
          <w:lang w:val="en-GB"/>
        </w:rPr>
      </w:pPr>
    </w:p>
    <w:p w14:paraId="28FC3AC1" w14:textId="1FC6CF44" w:rsidR="002A7C38" w:rsidRPr="00C2555B" w:rsidRDefault="002A7C3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ลูกหนี้ตามสัญญาเช่าซื้อ</w:t>
      </w:r>
      <w:r w:rsidRPr="00C2555B">
        <w:rPr>
          <w:rFonts w:ascii="Browallia New" w:hAnsi="Browallia New" w:cs="Browallia New"/>
          <w:b/>
          <w:bCs/>
          <w:sz w:val="28"/>
          <w:szCs w:val="28"/>
          <w:lang w:val="en-GB"/>
        </w:rPr>
        <w:t xml:space="preserve"> </w:t>
      </w:r>
      <w:r w:rsidR="00087A0F" w:rsidRPr="00C2555B">
        <w:rPr>
          <w:rFonts w:ascii="Browallia New" w:hAnsi="Browallia New" w:cs="Browallia New"/>
          <w:b/>
          <w:bCs/>
          <w:sz w:val="28"/>
          <w:szCs w:val="28"/>
          <w:lang w:val="en-GB"/>
        </w:rPr>
        <w:t>-</w:t>
      </w:r>
      <w:r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สุทธิ</w:t>
      </w:r>
    </w:p>
    <w:p w14:paraId="6F66BC60" w14:textId="77777777" w:rsidR="002A7C38" w:rsidRPr="00493671"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0"/>
          <w:szCs w:val="10"/>
          <w:lang w:val="en-GB"/>
        </w:rPr>
      </w:pPr>
    </w:p>
    <w:tbl>
      <w:tblPr>
        <w:tblW w:w="9123" w:type="dxa"/>
        <w:tblInd w:w="426" w:type="dxa"/>
        <w:tblLayout w:type="fixed"/>
        <w:tblLook w:val="0000" w:firstRow="0" w:lastRow="0" w:firstColumn="0" w:lastColumn="0" w:noHBand="0" w:noVBand="0"/>
      </w:tblPr>
      <w:tblGrid>
        <w:gridCol w:w="2310"/>
        <w:gridCol w:w="870"/>
        <w:gridCol w:w="850"/>
        <w:gridCol w:w="822"/>
        <w:gridCol w:w="850"/>
        <w:gridCol w:w="793"/>
        <w:gridCol w:w="828"/>
        <w:gridCol w:w="882"/>
        <w:gridCol w:w="918"/>
      </w:tblGrid>
      <w:tr w:rsidR="002A7C38" w:rsidRPr="00C2555B" w14:paraId="0C54887E" w14:textId="77777777" w:rsidTr="00BA2BCE">
        <w:trPr>
          <w:tblHeader/>
        </w:trPr>
        <w:tc>
          <w:tcPr>
            <w:tcW w:w="2310" w:type="dxa"/>
          </w:tcPr>
          <w:p w14:paraId="5355ACE7"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13" w:type="dxa"/>
            <w:gridSpan w:val="8"/>
          </w:tcPr>
          <w:p w14:paraId="18D707D7"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5D85D4F8" w14:textId="77777777" w:rsidTr="00BA2BCE">
        <w:trPr>
          <w:tblHeader/>
        </w:trPr>
        <w:tc>
          <w:tcPr>
            <w:tcW w:w="2310" w:type="dxa"/>
          </w:tcPr>
          <w:p w14:paraId="220504E5"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13" w:type="dxa"/>
            <w:gridSpan w:val="8"/>
            <w:vAlign w:val="bottom"/>
          </w:tcPr>
          <w:p w14:paraId="359984BB"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904F96" w:rsidRPr="00C2555B" w14:paraId="0B07D41F" w14:textId="77777777" w:rsidTr="00BA2BCE">
        <w:trPr>
          <w:tblHeader/>
        </w:trPr>
        <w:tc>
          <w:tcPr>
            <w:tcW w:w="2310" w:type="dxa"/>
          </w:tcPr>
          <w:p w14:paraId="72482288" w14:textId="77777777" w:rsidR="00904F96" w:rsidRPr="00C2555B" w:rsidRDefault="00904F96" w:rsidP="00904F96">
            <w:pPr>
              <w:spacing w:line="240" w:lineRule="auto"/>
              <w:jc w:val="center"/>
              <w:rPr>
                <w:rFonts w:ascii="Browallia New" w:hAnsi="Browallia New" w:cs="Browallia New"/>
                <w:sz w:val="22"/>
                <w:szCs w:val="22"/>
              </w:rPr>
            </w:pPr>
          </w:p>
        </w:tc>
        <w:tc>
          <w:tcPr>
            <w:tcW w:w="1720" w:type="dxa"/>
            <w:gridSpan w:val="2"/>
            <w:vAlign w:val="bottom"/>
          </w:tcPr>
          <w:p w14:paraId="53FD7E14" w14:textId="77777777" w:rsidR="00904F96" w:rsidRPr="00C2555B" w:rsidRDefault="00904F96" w:rsidP="00324907">
            <w:pPr>
              <w:tabs>
                <w:tab w:val="clear" w:pos="680"/>
                <w:tab w:val="clear" w:pos="907"/>
              </w:tabs>
              <w:spacing w:line="240" w:lineRule="auto"/>
              <w:ind w:left="-150"/>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03411C9" w14:textId="3EF4E4E2" w:rsidR="00904F96" w:rsidRPr="00C2555B" w:rsidRDefault="00904F96" w:rsidP="00324907">
            <w:pPr>
              <w:pBdr>
                <w:bottom w:val="single" w:sz="4" w:space="1" w:color="auto"/>
              </w:pBdr>
              <w:tabs>
                <w:tab w:val="clear" w:pos="680"/>
                <w:tab w:val="clear" w:pos="907"/>
              </w:tabs>
              <w:spacing w:line="240" w:lineRule="auto"/>
              <w:ind w:left="-150"/>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72" w:type="dxa"/>
            <w:gridSpan w:val="2"/>
            <w:vAlign w:val="bottom"/>
          </w:tcPr>
          <w:p w14:paraId="289B331F" w14:textId="77777777" w:rsidR="00904F96" w:rsidRPr="00C2555B" w:rsidRDefault="00904F96" w:rsidP="0090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650503B3" w14:textId="77777777" w:rsidR="00904F96" w:rsidRPr="00C2555B" w:rsidRDefault="00904F96" w:rsidP="00904F96">
            <w:pPr>
              <w:tabs>
                <w:tab w:val="clear" w:pos="680"/>
                <w:tab w:val="clear" w:pos="907"/>
              </w:tabs>
              <w:spacing w:line="240" w:lineRule="auto"/>
              <w:ind w:left="-18"/>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0C6BE942" w14:textId="77777777" w:rsidR="00904F96" w:rsidRPr="00C2555B" w:rsidRDefault="00904F96" w:rsidP="00904F9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21" w:type="dxa"/>
            <w:gridSpan w:val="2"/>
            <w:vAlign w:val="bottom"/>
          </w:tcPr>
          <w:p w14:paraId="22E04CCA" w14:textId="77777777" w:rsidR="00904F96" w:rsidRPr="00C2555B" w:rsidRDefault="00904F96" w:rsidP="00904F96">
            <w:pPr>
              <w:pBdr>
                <w:bottom w:val="single" w:sz="4" w:space="1" w:color="auto"/>
              </w:pBdr>
              <w:tabs>
                <w:tab w:val="clear" w:pos="680"/>
                <w:tab w:val="clear" w:pos="907"/>
              </w:tabs>
              <w:spacing w:line="240" w:lineRule="auto"/>
              <w:ind w:left="-66"/>
              <w:jc w:val="center"/>
              <w:rPr>
                <w:rFonts w:ascii="Browallia New" w:hAnsi="Browallia New" w:cs="Browallia New"/>
                <w:sz w:val="22"/>
                <w:szCs w:val="22"/>
                <w:u w:val="single"/>
              </w:rPr>
            </w:pPr>
            <w:r w:rsidRPr="00C2555B">
              <w:rPr>
                <w:rFonts w:ascii="Browallia New" w:hAnsi="Browallia New" w:cs="Browallia New"/>
                <w:sz w:val="22"/>
                <w:szCs w:val="22"/>
                <w:cs/>
                <w:lang w:val="en-GB"/>
              </w:rPr>
              <w:t>ส่วนที่ถึงกำหนดชำระเกินกว่าห้าปี</w:t>
            </w:r>
          </w:p>
        </w:tc>
        <w:tc>
          <w:tcPr>
            <w:tcW w:w="1800" w:type="dxa"/>
            <w:gridSpan w:val="2"/>
            <w:vAlign w:val="bottom"/>
          </w:tcPr>
          <w:p w14:paraId="11EEA39F" w14:textId="77777777" w:rsidR="00904F96" w:rsidRPr="00C2555B" w:rsidRDefault="00904F96" w:rsidP="00904F96">
            <w:pPr>
              <w:pBdr>
                <w:bottom w:val="single" w:sz="4" w:space="1" w:color="auto"/>
              </w:pBdr>
              <w:tabs>
                <w:tab w:val="clear" w:pos="680"/>
                <w:tab w:val="clear" w:pos="907"/>
              </w:tabs>
              <w:spacing w:line="240" w:lineRule="auto"/>
              <w:ind w:left="-30"/>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763B07" w:rsidRPr="00C2555B" w14:paraId="0F6F6D64" w14:textId="77777777" w:rsidTr="00BA2BCE">
        <w:trPr>
          <w:tblHeader/>
        </w:trPr>
        <w:tc>
          <w:tcPr>
            <w:tcW w:w="2310" w:type="dxa"/>
          </w:tcPr>
          <w:p w14:paraId="46615612" w14:textId="77777777" w:rsidR="00763B07" w:rsidRPr="00C2555B" w:rsidRDefault="00763B07" w:rsidP="00763B07">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1F2FBBD8" w14:textId="64CFC8E0" w:rsidR="00763B07" w:rsidRPr="00C2555B" w:rsidRDefault="00763B07" w:rsidP="00763B07">
            <w:pPr>
              <w:pBdr>
                <w:bottom w:val="single" w:sz="4" w:space="1" w:color="auto"/>
              </w:pBdr>
              <w:tabs>
                <w:tab w:val="clear" w:pos="680"/>
                <w:tab w:val="clear" w:pos="907"/>
                <w:tab w:val="left" w:pos="972"/>
              </w:tabs>
              <w:spacing w:line="240" w:lineRule="auto"/>
              <w:ind w:left="-114" w:right="-27"/>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50" w:type="dxa"/>
            <w:vAlign w:val="bottom"/>
          </w:tcPr>
          <w:p w14:paraId="05461601" w14:textId="76F8FBCA"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22" w:type="dxa"/>
            <w:vAlign w:val="bottom"/>
          </w:tcPr>
          <w:p w14:paraId="6CC6D13E" w14:textId="6400F42F" w:rsidR="00763B07" w:rsidRPr="00C2555B" w:rsidRDefault="00763B07" w:rsidP="00763B0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50" w:type="dxa"/>
            <w:vAlign w:val="bottom"/>
          </w:tcPr>
          <w:p w14:paraId="22563029" w14:textId="5AD51506"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793" w:type="dxa"/>
            <w:vAlign w:val="bottom"/>
          </w:tcPr>
          <w:p w14:paraId="5F825974" w14:textId="19481E25" w:rsidR="00763B07" w:rsidRPr="00C2555B" w:rsidRDefault="00763B07" w:rsidP="00763B0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28" w:type="dxa"/>
            <w:vAlign w:val="bottom"/>
          </w:tcPr>
          <w:p w14:paraId="26AE98B3" w14:textId="1DB98156"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82" w:type="dxa"/>
            <w:vAlign w:val="bottom"/>
          </w:tcPr>
          <w:p w14:paraId="1324D18A" w14:textId="17033329" w:rsidR="00763B07" w:rsidRPr="00C2555B" w:rsidRDefault="00763B07" w:rsidP="00763B0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918" w:type="dxa"/>
            <w:vAlign w:val="bottom"/>
          </w:tcPr>
          <w:p w14:paraId="06874BB1" w14:textId="7F336690"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r>
      <w:tr w:rsidR="002A7C38" w:rsidRPr="00C2555B" w14:paraId="31ABE086" w14:textId="77777777" w:rsidTr="00BA2BCE">
        <w:trPr>
          <w:trHeight w:val="243"/>
        </w:trPr>
        <w:tc>
          <w:tcPr>
            <w:tcW w:w="2310" w:type="dxa"/>
          </w:tcPr>
          <w:p w14:paraId="40C44F9F" w14:textId="77777777" w:rsidR="002A7C38" w:rsidRPr="00C2555B" w:rsidRDefault="002A7C38" w:rsidP="00E64F16">
            <w:pPr>
              <w:spacing w:line="240" w:lineRule="auto"/>
              <w:ind w:right="-108"/>
              <w:jc w:val="both"/>
              <w:rPr>
                <w:rFonts w:ascii="Browallia New" w:hAnsi="Browallia New" w:cs="Browallia New"/>
                <w:b/>
                <w:bCs/>
                <w:sz w:val="16"/>
                <w:szCs w:val="16"/>
                <w:cs/>
              </w:rPr>
            </w:pPr>
          </w:p>
        </w:tc>
        <w:tc>
          <w:tcPr>
            <w:tcW w:w="870" w:type="dxa"/>
          </w:tcPr>
          <w:p w14:paraId="462F6CBD" w14:textId="77777777" w:rsidR="002A7C38" w:rsidRPr="00C2555B" w:rsidRDefault="002A7C38" w:rsidP="00E64F16">
            <w:pPr>
              <w:pStyle w:val="InsideAddress"/>
              <w:tabs>
                <w:tab w:val="decimal" w:pos="834"/>
              </w:tabs>
              <w:ind w:left="-114"/>
              <w:rPr>
                <w:rFonts w:ascii="Browallia New" w:hAnsi="Browallia New" w:cs="Browallia New"/>
                <w:sz w:val="16"/>
                <w:szCs w:val="16"/>
              </w:rPr>
            </w:pPr>
          </w:p>
        </w:tc>
        <w:tc>
          <w:tcPr>
            <w:tcW w:w="850" w:type="dxa"/>
          </w:tcPr>
          <w:p w14:paraId="246B70AB" w14:textId="77777777" w:rsidR="002A7C38" w:rsidRPr="00C2555B" w:rsidRDefault="002A7C38" w:rsidP="00E64F16">
            <w:pPr>
              <w:pStyle w:val="InsideAddress"/>
              <w:tabs>
                <w:tab w:val="decimal" w:pos="834"/>
              </w:tabs>
              <w:ind w:left="-114"/>
              <w:rPr>
                <w:rFonts w:ascii="Browallia New" w:hAnsi="Browallia New" w:cs="Browallia New"/>
                <w:sz w:val="16"/>
                <w:szCs w:val="16"/>
              </w:rPr>
            </w:pPr>
          </w:p>
        </w:tc>
        <w:tc>
          <w:tcPr>
            <w:tcW w:w="822" w:type="dxa"/>
          </w:tcPr>
          <w:p w14:paraId="48CE1A13"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25CB2F75"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793" w:type="dxa"/>
          </w:tcPr>
          <w:p w14:paraId="7EE86C33" w14:textId="77777777" w:rsidR="002A7C38" w:rsidRPr="00C2555B" w:rsidRDefault="002A7C38" w:rsidP="00E64F16">
            <w:pPr>
              <w:tabs>
                <w:tab w:val="clear" w:pos="680"/>
                <w:tab w:val="clear" w:pos="907"/>
              </w:tabs>
              <w:spacing w:line="240" w:lineRule="auto"/>
              <w:ind w:left="-114"/>
              <w:rPr>
                <w:rFonts w:ascii="Browallia New" w:hAnsi="Browallia New" w:cs="Browallia New"/>
                <w:sz w:val="16"/>
                <w:szCs w:val="16"/>
              </w:rPr>
            </w:pPr>
          </w:p>
        </w:tc>
        <w:tc>
          <w:tcPr>
            <w:tcW w:w="828" w:type="dxa"/>
          </w:tcPr>
          <w:p w14:paraId="358BD26B" w14:textId="77777777" w:rsidR="002A7C38" w:rsidRPr="00C2555B" w:rsidRDefault="002A7C38" w:rsidP="00E64F16">
            <w:pPr>
              <w:tabs>
                <w:tab w:val="clear" w:pos="680"/>
                <w:tab w:val="clear" w:pos="907"/>
              </w:tabs>
              <w:spacing w:line="240" w:lineRule="auto"/>
              <w:ind w:left="-114"/>
              <w:rPr>
                <w:rFonts w:ascii="Browallia New" w:hAnsi="Browallia New" w:cs="Browallia New"/>
                <w:sz w:val="16"/>
                <w:szCs w:val="16"/>
              </w:rPr>
            </w:pPr>
          </w:p>
        </w:tc>
        <w:tc>
          <w:tcPr>
            <w:tcW w:w="882" w:type="dxa"/>
          </w:tcPr>
          <w:p w14:paraId="5014304E" w14:textId="77777777" w:rsidR="002A7C38" w:rsidRPr="00C2555B" w:rsidRDefault="002A7C38" w:rsidP="00E64F16">
            <w:pPr>
              <w:pStyle w:val="InsideAddress"/>
              <w:tabs>
                <w:tab w:val="decimal" w:pos="792"/>
              </w:tabs>
              <w:ind w:left="-114"/>
              <w:rPr>
                <w:rFonts w:ascii="Browallia New" w:hAnsi="Browallia New" w:cs="Browallia New"/>
                <w:sz w:val="16"/>
                <w:szCs w:val="16"/>
              </w:rPr>
            </w:pPr>
          </w:p>
        </w:tc>
        <w:tc>
          <w:tcPr>
            <w:tcW w:w="918" w:type="dxa"/>
          </w:tcPr>
          <w:p w14:paraId="318E0D95" w14:textId="77777777" w:rsidR="002A7C38" w:rsidRPr="00C2555B" w:rsidRDefault="002A7C38" w:rsidP="00E64F16">
            <w:pPr>
              <w:pStyle w:val="InsideAddress"/>
              <w:ind w:left="-114"/>
              <w:rPr>
                <w:rFonts w:ascii="Browallia New" w:hAnsi="Browallia New" w:cs="Browallia New"/>
                <w:sz w:val="16"/>
                <w:szCs w:val="16"/>
              </w:rPr>
            </w:pPr>
          </w:p>
        </w:tc>
      </w:tr>
      <w:tr w:rsidR="00EA123D" w:rsidRPr="00C2555B" w14:paraId="5F0F34D3" w14:textId="77777777" w:rsidTr="00BA2BCE">
        <w:tc>
          <w:tcPr>
            <w:tcW w:w="2310" w:type="dxa"/>
            <w:vAlign w:val="bottom"/>
          </w:tcPr>
          <w:p w14:paraId="29D154E4" w14:textId="77777777" w:rsidR="00EA123D" w:rsidRPr="00C2555B" w:rsidRDefault="00EA123D" w:rsidP="00EA1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70" w:type="dxa"/>
            <w:shd w:val="clear" w:color="auto" w:fill="auto"/>
            <w:vAlign w:val="bottom"/>
          </w:tcPr>
          <w:p w14:paraId="5EB26AFE" w14:textId="2A0FE523" w:rsidR="00EA123D" w:rsidRPr="00B762DD" w:rsidRDefault="00EA123D" w:rsidP="00EA123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24907">
              <w:rPr>
                <w:rFonts w:ascii="Browallia New" w:hAnsi="Browallia New" w:cs="Browallia New"/>
                <w:sz w:val="22"/>
                <w:szCs w:val="22"/>
                <w:cs/>
              </w:rPr>
              <w:t>2</w:t>
            </w:r>
            <w:r w:rsidRPr="00324907">
              <w:rPr>
                <w:rFonts w:ascii="Browallia New" w:hAnsi="Browallia New" w:cs="DokChampa"/>
                <w:sz w:val="22"/>
                <w:szCs w:val="22"/>
                <w:lang w:bidi="lo-LA"/>
              </w:rPr>
              <w:t>,557,222</w:t>
            </w:r>
          </w:p>
        </w:tc>
        <w:tc>
          <w:tcPr>
            <w:tcW w:w="850" w:type="dxa"/>
            <w:shd w:val="clear" w:color="auto" w:fill="auto"/>
            <w:vAlign w:val="bottom"/>
          </w:tcPr>
          <w:p w14:paraId="7DBF8D01" w14:textId="27BA68AD" w:rsidR="00EA123D" w:rsidRPr="0009009A" w:rsidRDefault="00EA123D" w:rsidP="00EA123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2,602,129</w:t>
            </w:r>
          </w:p>
        </w:tc>
        <w:tc>
          <w:tcPr>
            <w:tcW w:w="822" w:type="dxa"/>
            <w:shd w:val="clear" w:color="auto" w:fill="auto"/>
            <w:vAlign w:val="bottom"/>
          </w:tcPr>
          <w:p w14:paraId="38914D6F" w14:textId="6B22B0C5" w:rsidR="00EA123D" w:rsidRPr="00813CB9" w:rsidRDefault="00EA123D" w:rsidP="00EA123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24907">
              <w:rPr>
                <w:rFonts w:ascii="Browallia New" w:hAnsi="Browallia New" w:cs="Browallia New"/>
                <w:sz w:val="22"/>
                <w:szCs w:val="22"/>
                <w:cs/>
              </w:rPr>
              <w:t>2</w:t>
            </w:r>
            <w:r w:rsidRPr="00324907">
              <w:rPr>
                <w:rFonts w:ascii="Browallia New" w:hAnsi="Browallia New" w:cs="DokChampa"/>
                <w:sz w:val="22"/>
                <w:szCs w:val="22"/>
                <w:lang w:bidi="lo-LA"/>
              </w:rPr>
              <w:t>,506,783</w:t>
            </w:r>
          </w:p>
        </w:tc>
        <w:tc>
          <w:tcPr>
            <w:tcW w:w="850" w:type="dxa"/>
            <w:shd w:val="clear" w:color="auto" w:fill="auto"/>
            <w:vAlign w:val="bottom"/>
          </w:tcPr>
          <w:p w14:paraId="39546EB8" w14:textId="204F2610" w:rsidR="00EA123D" w:rsidRPr="0009009A" w:rsidRDefault="00EA123D" w:rsidP="00EA123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2,698,060</w:t>
            </w:r>
          </w:p>
        </w:tc>
        <w:tc>
          <w:tcPr>
            <w:tcW w:w="793" w:type="dxa"/>
            <w:shd w:val="clear" w:color="auto" w:fill="auto"/>
            <w:vAlign w:val="bottom"/>
          </w:tcPr>
          <w:p w14:paraId="7728690C" w14:textId="61A64546" w:rsidR="00EA123D" w:rsidRPr="00B762DD" w:rsidRDefault="00EA123D" w:rsidP="00EA123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24907">
              <w:rPr>
                <w:rFonts w:ascii="Browallia New" w:hAnsi="Browallia New" w:cs="Browallia New"/>
                <w:sz w:val="22"/>
                <w:szCs w:val="22"/>
              </w:rPr>
              <w:t>240,118</w:t>
            </w:r>
          </w:p>
        </w:tc>
        <w:tc>
          <w:tcPr>
            <w:tcW w:w="828" w:type="dxa"/>
            <w:shd w:val="clear" w:color="auto" w:fill="auto"/>
            <w:vAlign w:val="bottom"/>
          </w:tcPr>
          <w:p w14:paraId="6452FA40" w14:textId="05EA7144" w:rsidR="00EA123D" w:rsidRPr="0009009A" w:rsidRDefault="00EA123D" w:rsidP="00EA123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260,974</w:t>
            </w:r>
          </w:p>
        </w:tc>
        <w:tc>
          <w:tcPr>
            <w:tcW w:w="882" w:type="dxa"/>
            <w:shd w:val="clear" w:color="auto" w:fill="auto"/>
            <w:vAlign w:val="bottom"/>
          </w:tcPr>
          <w:p w14:paraId="5E57640E" w14:textId="6DB0F3BB" w:rsidR="00EA123D" w:rsidRPr="00B762DD" w:rsidRDefault="00EA123D" w:rsidP="00EA123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24907">
              <w:rPr>
                <w:rFonts w:ascii="Browallia New" w:hAnsi="Browallia New" w:cs="Browallia New"/>
                <w:sz w:val="22"/>
                <w:szCs w:val="22"/>
              </w:rPr>
              <w:t>5,304,123</w:t>
            </w:r>
          </w:p>
        </w:tc>
        <w:tc>
          <w:tcPr>
            <w:tcW w:w="918" w:type="dxa"/>
            <w:vAlign w:val="bottom"/>
          </w:tcPr>
          <w:p w14:paraId="59A6621F" w14:textId="10E87B4D" w:rsidR="00EA123D" w:rsidRPr="00C2555B" w:rsidRDefault="00EA123D" w:rsidP="00EA123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5,561,163</w:t>
            </w:r>
          </w:p>
        </w:tc>
      </w:tr>
      <w:tr w:rsidR="00EA123D" w:rsidRPr="00C2555B" w14:paraId="544EFFC4" w14:textId="77777777" w:rsidTr="00BA2BCE">
        <w:tc>
          <w:tcPr>
            <w:tcW w:w="2310" w:type="dxa"/>
            <w:vAlign w:val="bottom"/>
          </w:tcPr>
          <w:p w14:paraId="656A5C44" w14:textId="77777777" w:rsidR="00EA123D" w:rsidRPr="00C2555B" w:rsidRDefault="00EA123D" w:rsidP="00EA1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70" w:type="dxa"/>
            <w:shd w:val="clear" w:color="auto" w:fill="auto"/>
            <w:vAlign w:val="bottom"/>
          </w:tcPr>
          <w:p w14:paraId="3C627FD5" w14:textId="3ED63DF1" w:rsidR="00EA123D" w:rsidRPr="00B762DD" w:rsidRDefault="00EA123D" w:rsidP="00EA123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24907">
              <w:rPr>
                <w:rFonts w:ascii="Browallia New" w:hAnsi="Browallia New" w:cs="Browallia New"/>
                <w:sz w:val="22"/>
                <w:szCs w:val="22"/>
              </w:rPr>
              <w:t>(890,057)</w:t>
            </w:r>
          </w:p>
        </w:tc>
        <w:tc>
          <w:tcPr>
            <w:tcW w:w="850" w:type="dxa"/>
            <w:shd w:val="clear" w:color="auto" w:fill="auto"/>
            <w:vAlign w:val="bottom"/>
          </w:tcPr>
          <w:p w14:paraId="29CEF422" w14:textId="25FF3F67" w:rsidR="00EA123D" w:rsidRPr="0009009A" w:rsidRDefault="00EA123D" w:rsidP="00EA123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09009A">
              <w:rPr>
                <w:rFonts w:ascii="Browallia New" w:hAnsi="Browallia New" w:cs="Browallia New"/>
                <w:sz w:val="22"/>
                <w:szCs w:val="22"/>
              </w:rPr>
              <w:t>(910,112)</w:t>
            </w:r>
          </w:p>
        </w:tc>
        <w:tc>
          <w:tcPr>
            <w:tcW w:w="822" w:type="dxa"/>
            <w:shd w:val="clear" w:color="auto" w:fill="auto"/>
            <w:vAlign w:val="bottom"/>
          </w:tcPr>
          <w:p w14:paraId="03788975" w14:textId="2CE46523" w:rsidR="00EA123D" w:rsidRPr="00813CB9" w:rsidRDefault="00EA123D" w:rsidP="00EA123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24907">
              <w:rPr>
                <w:rFonts w:ascii="Browallia New" w:hAnsi="Browallia New" w:cs="Browallia New"/>
                <w:sz w:val="22"/>
                <w:szCs w:val="22"/>
              </w:rPr>
              <w:t>(477,788)</w:t>
            </w:r>
          </w:p>
        </w:tc>
        <w:tc>
          <w:tcPr>
            <w:tcW w:w="850" w:type="dxa"/>
            <w:shd w:val="clear" w:color="auto" w:fill="auto"/>
            <w:vAlign w:val="bottom"/>
          </w:tcPr>
          <w:p w14:paraId="423DFD75" w14:textId="69FD0CC0" w:rsidR="00EA123D" w:rsidRPr="0009009A" w:rsidRDefault="00EA123D" w:rsidP="00EA123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(525,868)</w:t>
            </w:r>
          </w:p>
        </w:tc>
        <w:tc>
          <w:tcPr>
            <w:tcW w:w="793" w:type="dxa"/>
            <w:shd w:val="clear" w:color="auto" w:fill="auto"/>
            <w:vAlign w:val="bottom"/>
          </w:tcPr>
          <w:p w14:paraId="5F3154EF" w14:textId="42BC75C2" w:rsidR="00EA123D" w:rsidRPr="00B762DD" w:rsidRDefault="00EA123D" w:rsidP="00EA123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24907">
              <w:rPr>
                <w:rFonts w:ascii="Browallia New" w:hAnsi="Browallia New" w:cs="Browallia New"/>
                <w:sz w:val="22"/>
                <w:szCs w:val="22"/>
              </w:rPr>
              <w:t>(67,398)</w:t>
            </w:r>
          </w:p>
        </w:tc>
        <w:tc>
          <w:tcPr>
            <w:tcW w:w="828" w:type="dxa"/>
            <w:shd w:val="clear" w:color="auto" w:fill="auto"/>
            <w:vAlign w:val="bottom"/>
          </w:tcPr>
          <w:p w14:paraId="02943017" w14:textId="24DC7C3A" w:rsidR="00EA123D" w:rsidRPr="0009009A" w:rsidRDefault="00EA123D" w:rsidP="00EA123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(70,910)</w:t>
            </w:r>
          </w:p>
        </w:tc>
        <w:tc>
          <w:tcPr>
            <w:tcW w:w="882" w:type="dxa"/>
            <w:shd w:val="clear" w:color="auto" w:fill="auto"/>
            <w:vAlign w:val="bottom"/>
          </w:tcPr>
          <w:p w14:paraId="0A059EFA" w14:textId="3883445F" w:rsidR="00EA123D" w:rsidRPr="00B762DD" w:rsidRDefault="00EA123D" w:rsidP="00EA123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24907">
              <w:rPr>
                <w:rFonts w:ascii="Browallia New" w:hAnsi="Browallia New" w:cs="Browallia New"/>
                <w:sz w:val="22"/>
                <w:szCs w:val="22"/>
              </w:rPr>
              <w:t>(1,435,243)</w:t>
            </w:r>
          </w:p>
        </w:tc>
        <w:tc>
          <w:tcPr>
            <w:tcW w:w="918" w:type="dxa"/>
            <w:vAlign w:val="bottom"/>
          </w:tcPr>
          <w:p w14:paraId="14B08E47" w14:textId="43F3FA18" w:rsidR="00EA123D" w:rsidRPr="00C2555B" w:rsidRDefault="00EA123D" w:rsidP="00EA123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(1,506,890)</w:t>
            </w:r>
          </w:p>
        </w:tc>
      </w:tr>
      <w:tr w:rsidR="00EA123D" w:rsidRPr="00C2555B" w14:paraId="3C49B0C7" w14:textId="77777777" w:rsidTr="00BA2BCE">
        <w:tc>
          <w:tcPr>
            <w:tcW w:w="2310" w:type="dxa"/>
            <w:vAlign w:val="bottom"/>
          </w:tcPr>
          <w:p w14:paraId="75B6E5D1" w14:textId="77777777" w:rsidR="00EA123D" w:rsidRPr="00C2555B" w:rsidRDefault="00EA123D" w:rsidP="00EA1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70" w:type="dxa"/>
            <w:shd w:val="clear" w:color="auto" w:fill="auto"/>
            <w:vAlign w:val="bottom"/>
          </w:tcPr>
          <w:p w14:paraId="049B82C2" w14:textId="3C13124E" w:rsidR="00EA123D" w:rsidRPr="00B762DD" w:rsidRDefault="00EA123D" w:rsidP="00EA123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24907">
              <w:rPr>
                <w:rFonts w:ascii="Browallia New" w:hAnsi="Browallia New" w:cs="Browallia New"/>
                <w:sz w:val="22"/>
                <w:szCs w:val="22"/>
              </w:rPr>
              <w:t>1,667,165</w:t>
            </w:r>
          </w:p>
        </w:tc>
        <w:tc>
          <w:tcPr>
            <w:tcW w:w="850" w:type="dxa"/>
            <w:shd w:val="clear" w:color="auto" w:fill="auto"/>
            <w:vAlign w:val="bottom"/>
          </w:tcPr>
          <w:p w14:paraId="5CF3FB75" w14:textId="60CA1053" w:rsidR="00EA123D" w:rsidRPr="0009009A" w:rsidRDefault="00EA123D" w:rsidP="00EA123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1,692,017</w:t>
            </w:r>
          </w:p>
        </w:tc>
        <w:tc>
          <w:tcPr>
            <w:tcW w:w="822" w:type="dxa"/>
            <w:shd w:val="clear" w:color="auto" w:fill="auto"/>
            <w:vAlign w:val="bottom"/>
          </w:tcPr>
          <w:p w14:paraId="17028D13" w14:textId="5108B506" w:rsidR="00EA123D" w:rsidRPr="00813CB9" w:rsidRDefault="00EA123D" w:rsidP="00EA123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24907">
              <w:rPr>
                <w:rFonts w:ascii="Browallia New" w:hAnsi="Browallia New" w:cs="Browallia New"/>
                <w:sz w:val="22"/>
                <w:szCs w:val="22"/>
              </w:rPr>
              <w:t>2,028,995</w:t>
            </w:r>
          </w:p>
        </w:tc>
        <w:tc>
          <w:tcPr>
            <w:tcW w:w="850" w:type="dxa"/>
            <w:shd w:val="clear" w:color="auto" w:fill="auto"/>
            <w:vAlign w:val="bottom"/>
          </w:tcPr>
          <w:p w14:paraId="57EAD603" w14:textId="50EE3419" w:rsidR="00EA123D" w:rsidRPr="0009009A" w:rsidRDefault="00EA123D" w:rsidP="00EA123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2,172,192</w:t>
            </w:r>
          </w:p>
        </w:tc>
        <w:tc>
          <w:tcPr>
            <w:tcW w:w="793" w:type="dxa"/>
            <w:shd w:val="clear" w:color="auto" w:fill="auto"/>
            <w:vAlign w:val="bottom"/>
          </w:tcPr>
          <w:p w14:paraId="67210F33" w14:textId="52FE5975" w:rsidR="00EA123D" w:rsidRPr="00B762DD" w:rsidRDefault="00EA123D" w:rsidP="00EA123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24907">
              <w:rPr>
                <w:rFonts w:ascii="Browallia New" w:hAnsi="Browallia New" w:cs="Browallia New"/>
                <w:sz w:val="22"/>
                <w:szCs w:val="22"/>
              </w:rPr>
              <w:t>172,720</w:t>
            </w:r>
          </w:p>
        </w:tc>
        <w:tc>
          <w:tcPr>
            <w:tcW w:w="828" w:type="dxa"/>
            <w:shd w:val="clear" w:color="auto" w:fill="auto"/>
            <w:vAlign w:val="bottom"/>
          </w:tcPr>
          <w:p w14:paraId="7A50F6C2" w14:textId="78454D17" w:rsidR="00EA123D" w:rsidRPr="0009009A" w:rsidRDefault="00EA123D" w:rsidP="00EA123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190,064</w:t>
            </w:r>
          </w:p>
        </w:tc>
        <w:tc>
          <w:tcPr>
            <w:tcW w:w="882" w:type="dxa"/>
            <w:shd w:val="clear" w:color="auto" w:fill="auto"/>
            <w:vAlign w:val="bottom"/>
          </w:tcPr>
          <w:p w14:paraId="0F176B83" w14:textId="1EE2B8AC" w:rsidR="00EA123D" w:rsidRPr="00B762DD" w:rsidRDefault="00EA123D" w:rsidP="00EA123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24907">
              <w:rPr>
                <w:rFonts w:ascii="Browallia New" w:hAnsi="Browallia New" w:cs="Browallia New"/>
                <w:sz w:val="22"/>
                <w:szCs w:val="22"/>
              </w:rPr>
              <w:t>3,868,880</w:t>
            </w:r>
          </w:p>
        </w:tc>
        <w:tc>
          <w:tcPr>
            <w:tcW w:w="918" w:type="dxa"/>
            <w:vAlign w:val="bottom"/>
          </w:tcPr>
          <w:p w14:paraId="10843DF6" w14:textId="4FD110E4" w:rsidR="00EA123D" w:rsidRPr="00C2555B" w:rsidRDefault="00EA123D" w:rsidP="00EA123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4,054,273</w:t>
            </w:r>
          </w:p>
        </w:tc>
      </w:tr>
      <w:tr w:rsidR="00EA123D" w:rsidRPr="00C2555B" w14:paraId="3989E494" w14:textId="77777777" w:rsidTr="00BA2BCE">
        <w:tc>
          <w:tcPr>
            <w:tcW w:w="2310" w:type="dxa"/>
            <w:vAlign w:val="bottom"/>
          </w:tcPr>
          <w:p w14:paraId="720F94C9" w14:textId="77777777" w:rsidR="00EA123D" w:rsidRPr="00C2555B" w:rsidRDefault="00EA123D" w:rsidP="00EA1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ค่าเผื่อหนี้สงสัยจะสูญ</w:t>
            </w:r>
          </w:p>
        </w:tc>
        <w:tc>
          <w:tcPr>
            <w:tcW w:w="870" w:type="dxa"/>
            <w:shd w:val="clear" w:color="auto" w:fill="auto"/>
            <w:vAlign w:val="bottom"/>
          </w:tcPr>
          <w:p w14:paraId="5ACBE2B2" w14:textId="42B20650" w:rsidR="00EA123D" w:rsidRPr="00B762DD" w:rsidRDefault="00EA123D" w:rsidP="00EA123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24907">
              <w:rPr>
                <w:rFonts w:ascii="Browallia New" w:hAnsi="Browallia New" w:cs="Browallia New"/>
                <w:sz w:val="22"/>
                <w:szCs w:val="22"/>
              </w:rPr>
              <w:t>(126,908)</w:t>
            </w:r>
          </w:p>
        </w:tc>
        <w:tc>
          <w:tcPr>
            <w:tcW w:w="850" w:type="dxa"/>
            <w:shd w:val="clear" w:color="auto" w:fill="auto"/>
            <w:vAlign w:val="bottom"/>
          </w:tcPr>
          <w:p w14:paraId="5AC4B448" w14:textId="4ED70C97" w:rsidR="00EA123D" w:rsidRPr="0009009A" w:rsidRDefault="00EA123D" w:rsidP="00EA123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(124,386)</w:t>
            </w:r>
          </w:p>
        </w:tc>
        <w:tc>
          <w:tcPr>
            <w:tcW w:w="822" w:type="dxa"/>
            <w:shd w:val="clear" w:color="auto" w:fill="auto"/>
            <w:vAlign w:val="bottom"/>
          </w:tcPr>
          <w:p w14:paraId="47452465" w14:textId="561581B1" w:rsidR="00EA123D" w:rsidRPr="00813CB9" w:rsidRDefault="00EA123D" w:rsidP="00EA123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24907">
              <w:rPr>
                <w:rFonts w:ascii="Browallia New" w:hAnsi="Browallia New" w:cs="Browallia New"/>
                <w:sz w:val="22"/>
                <w:szCs w:val="22"/>
              </w:rPr>
              <w:t>(60,834)</w:t>
            </w:r>
          </w:p>
        </w:tc>
        <w:tc>
          <w:tcPr>
            <w:tcW w:w="850" w:type="dxa"/>
            <w:shd w:val="clear" w:color="auto" w:fill="auto"/>
            <w:vAlign w:val="bottom"/>
          </w:tcPr>
          <w:p w14:paraId="4292024B" w14:textId="592EC418" w:rsidR="00EA123D" w:rsidRPr="0009009A" w:rsidRDefault="00EA123D" w:rsidP="00EA123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(65,842)</w:t>
            </w:r>
          </w:p>
        </w:tc>
        <w:tc>
          <w:tcPr>
            <w:tcW w:w="793" w:type="dxa"/>
            <w:shd w:val="clear" w:color="auto" w:fill="auto"/>
            <w:vAlign w:val="bottom"/>
          </w:tcPr>
          <w:p w14:paraId="766EDBA6" w14:textId="02BAD05F" w:rsidR="00EA123D" w:rsidRPr="00B762DD" w:rsidRDefault="00EA123D" w:rsidP="00EA123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24907">
              <w:rPr>
                <w:rFonts w:ascii="Browallia New" w:hAnsi="Browallia New" w:cs="Browallia New"/>
                <w:sz w:val="22"/>
                <w:szCs w:val="22"/>
              </w:rPr>
              <w:t>(10,213)</w:t>
            </w:r>
          </w:p>
        </w:tc>
        <w:tc>
          <w:tcPr>
            <w:tcW w:w="828" w:type="dxa"/>
            <w:shd w:val="clear" w:color="auto" w:fill="auto"/>
            <w:vAlign w:val="bottom"/>
          </w:tcPr>
          <w:p w14:paraId="15ED586F" w14:textId="2BF1B0EA" w:rsidR="00EA123D" w:rsidRPr="0009009A" w:rsidRDefault="00EA123D" w:rsidP="00EA123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(9,019)</w:t>
            </w:r>
          </w:p>
        </w:tc>
        <w:tc>
          <w:tcPr>
            <w:tcW w:w="882" w:type="dxa"/>
            <w:shd w:val="clear" w:color="auto" w:fill="auto"/>
            <w:vAlign w:val="bottom"/>
          </w:tcPr>
          <w:p w14:paraId="4D6647CE" w14:textId="7AD34EE3" w:rsidR="00EA123D" w:rsidRPr="00B762DD" w:rsidRDefault="00EA123D" w:rsidP="00EA123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24907">
              <w:rPr>
                <w:rFonts w:ascii="Browallia New" w:hAnsi="Browallia New" w:cs="Browallia New"/>
                <w:sz w:val="22"/>
                <w:szCs w:val="22"/>
              </w:rPr>
              <w:t>(197,955)</w:t>
            </w:r>
          </w:p>
        </w:tc>
        <w:tc>
          <w:tcPr>
            <w:tcW w:w="918" w:type="dxa"/>
            <w:vAlign w:val="bottom"/>
          </w:tcPr>
          <w:p w14:paraId="67DD8D7D" w14:textId="2DADB17F" w:rsidR="00EA123D" w:rsidRPr="00C2555B" w:rsidRDefault="00EA123D" w:rsidP="00EA123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(199,247)</w:t>
            </w:r>
          </w:p>
        </w:tc>
      </w:tr>
      <w:tr w:rsidR="00EA123D" w:rsidRPr="00C2555B" w14:paraId="7F2A120F" w14:textId="77777777" w:rsidTr="00BA2BCE">
        <w:tc>
          <w:tcPr>
            <w:tcW w:w="2310" w:type="dxa"/>
          </w:tcPr>
          <w:p w14:paraId="7A12D861" w14:textId="77777777" w:rsidR="00EA123D" w:rsidRPr="00C2555B" w:rsidRDefault="00EA123D" w:rsidP="00EA123D">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สุทธิ</w:t>
            </w:r>
          </w:p>
        </w:tc>
        <w:tc>
          <w:tcPr>
            <w:tcW w:w="870" w:type="dxa"/>
            <w:shd w:val="clear" w:color="auto" w:fill="auto"/>
            <w:vAlign w:val="bottom"/>
          </w:tcPr>
          <w:p w14:paraId="4004008B" w14:textId="42A90BF2" w:rsidR="00EA123D" w:rsidRPr="00B762DD" w:rsidRDefault="00EA123D" w:rsidP="00EA123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24907">
              <w:rPr>
                <w:rFonts w:ascii="Browallia New" w:hAnsi="Browallia New" w:cs="Browallia New"/>
                <w:sz w:val="22"/>
                <w:szCs w:val="22"/>
              </w:rPr>
              <w:t>1,540,257</w:t>
            </w:r>
          </w:p>
        </w:tc>
        <w:tc>
          <w:tcPr>
            <w:tcW w:w="850" w:type="dxa"/>
            <w:shd w:val="clear" w:color="auto" w:fill="auto"/>
            <w:vAlign w:val="bottom"/>
          </w:tcPr>
          <w:p w14:paraId="74959F59" w14:textId="7DAAF247" w:rsidR="00EA123D" w:rsidRPr="0009009A" w:rsidRDefault="00EA123D" w:rsidP="00EA123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09009A">
              <w:rPr>
                <w:rFonts w:ascii="Browallia New" w:hAnsi="Browallia New" w:cs="Browallia New"/>
                <w:sz w:val="22"/>
                <w:szCs w:val="22"/>
              </w:rPr>
              <w:t>1,567,631</w:t>
            </w:r>
          </w:p>
        </w:tc>
        <w:tc>
          <w:tcPr>
            <w:tcW w:w="822" w:type="dxa"/>
            <w:shd w:val="clear" w:color="auto" w:fill="auto"/>
            <w:vAlign w:val="bottom"/>
          </w:tcPr>
          <w:p w14:paraId="2B0F04C8" w14:textId="121D4D54" w:rsidR="00EA123D" w:rsidRPr="00813CB9" w:rsidRDefault="00EA123D" w:rsidP="00EA123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24907">
              <w:rPr>
                <w:rFonts w:ascii="Browallia New" w:hAnsi="Browallia New" w:cs="Browallia New"/>
                <w:sz w:val="22"/>
                <w:szCs w:val="22"/>
              </w:rPr>
              <w:t>1,968,161</w:t>
            </w:r>
          </w:p>
        </w:tc>
        <w:tc>
          <w:tcPr>
            <w:tcW w:w="850" w:type="dxa"/>
            <w:shd w:val="clear" w:color="auto" w:fill="auto"/>
            <w:vAlign w:val="bottom"/>
          </w:tcPr>
          <w:p w14:paraId="7A373269" w14:textId="62CC0228" w:rsidR="00EA123D" w:rsidRPr="0009009A" w:rsidRDefault="00EA123D" w:rsidP="00EA123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09009A">
              <w:rPr>
                <w:rFonts w:ascii="Browallia New" w:hAnsi="Browallia New" w:cs="Browallia New"/>
                <w:sz w:val="22"/>
                <w:szCs w:val="22"/>
              </w:rPr>
              <w:t>2,106,350</w:t>
            </w:r>
          </w:p>
        </w:tc>
        <w:tc>
          <w:tcPr>
            <w:tcW w:w="793" w:type="dxa"/>
            <w:shd w:val="clear" w:color="auto" w:fill="auto"/>
            <w:vAlign w:val="bottom"/>
          </w:tcPr>
          <w:p w14:paraId="3295EA78" w14:textId="53D89172" w:rsidR="00EA123D" w:rsidRPr="00B762DD" w:rsidRDefault="00EA123D" w:rsidP="00EA123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24907">
              <w:rPr>
                <w:rFonts w:ascii="Browallia New" w:hAnsi="Browallia New" w:cs="Browallia New"/>
                <w:sz w:val="22"/>
                <w:szCs w:val="22"/>
              </w:rPr>
              <w:t>162,507</w:t>
            </w:r>
          </w:p>
        </w:tc>
        <w:tc>
          <w:tcPr>
            <w:tcW w:w="828" w:type="dxa"/>
            <w:shd w:val="clear" w:color="auto" w:fill="auto"/>
            <w:vAlign w:val="bottom"/>
          </w:tcPr>
          <w:p w14:paraId="3C50CF0B" w14:textId="3D8CF429" w:rsidR="00EA123D" w:rsidRPr="0009009A" w:rsidRDefault="00EA123D" w:rsidP="00EA123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09009A">
              <w:rPr>
                <w:rFonts w:ascii="Browallia New" w:hAnsi="Browallia New" w:cs="Browallia New"/>
                <w:sz w:val="22"/>
                <w:szCs w:val="22"/>
              </w:rPr>
              <w:t>181,045</w:t>
            </w:r>
          </w:p>
        </w:tc>
        <w:tc>
          <w:tcPr>
            <w:tcW w:w="882" w:type="dxa"/>
            <w:shd w:val="clear" w:color="auto" w:fill="auto"/>
            <w:vAlign w:val="bottom"/>
          </w:tcPr>
          <w:p w14:paraId="03239D7C" w14:textId="17864158" w:rsidR="00EA123D" w:rsidRPr="00B762DD" w:rsidRDefault="00EA123D" w:rsidP="00EA123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24907">
              <w:rPr>
                <w:rFonts w:ascii="Browallia New" w:hAnsi="Browallia New" w:cs="Browallia New"/>
                <w:sz w:val="22"/>
                <w:szCs w:val="22"/>
              </w:rPr>
              <w:t>3,670,925</w:t>
            </w:r>
          </w:p>
        </w:tc>
        <w:tc>
          <w:tcPr>
            <w:tcW w:w="918" w:type="dxa"/>
            <w:vAlign w:val="bottom"/>
          </w:tcPr>
          <w:p w14:paraId="085D5247" w14:textId="0C3BD687" w:rsidR="00EA123D" w:rsidRPr="00C2555B" w:rsidRDefault="00EA123D" w:rsidP="00EA123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3,855,026</w:t>
            </w:r>
          </w:p>
        </w:tc>
      </w:tr>
    </w:tbl>
    <w:p w14:paraId="0C03B6FD" w14:textId="77777777" w:rsidR="002A7C38" w:rsidRPr="00493671"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tbl>
      <w:tblPr>
        <w:tblW w:w="9143" w:type="dxa"/>
        <w:tblInd w:w="426" w:type="dxa"/>
        <w:tblLayout w:type="fixed"/>
        <w:tblLook w:val="0000" w:firstRow="0" w:lastRow="0" w:firstColumn="0" w:lastColumn="0" w:noHBand="0" w:noVBand="0"/>
      </w:tblPr>
      <w:tblGrid>
        <w:gridCol w:w="2318"/>
        <w:gridCol w:w="848"/>
        <w:gridCol w:w="850"/>
        <w:gridCol w:w="822"/>
        <w:gridCol w:w="850"/>
        <w:gridCol w:w="834"/>
        <w:gridCol w:w="801"/>
        <w:gridCol w:w="900"/>
        <w:gridCol w:w="920"/>
      </w:tblGrid>
      <w:tr w:rsidR="002A7C38" w:rsidRPr="00C2555B" w14:paraId="3DFE836C" w14:textId="77777777" w:rsidTr="00637B27">
        <w:trPr>
          <w:tblHeader/>
        </w:trPr>
        <w:tc>
          <w:tcPr>
            <w:tcW w:w="2318" w:type="dxa"/>
          </w:tcPr>
          <w:p w14:paraId="058FC1AF"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25" w:type="dxa"/>
            <w:gridSpan w:val="8"/>
          </w:tcPr>
          <w:p w14:paraId="77060BC5"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412781B0" w14:textId="77777777" w:rsidTr="00637B27">
        <w:trPr>
          <w:tblHeader/>
        </w:trPr>
        <w:tc>
          <w:tcPr>
            <w:tcW w:w="2318" w:type="dxa"/>
          </w:tcPr>
          <w:p w14:paraId="68048DA4"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25" w:type="dxa"/>
            <w:gridSpan w:val="8"/>
            <w:vAlign w:val="bottom"/>
          </w:tcPr>
          <w:p w14:paraId="11BAAA64"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2A7C38" w:rsidRPr="00C2555B" w14:paraId="38528B20" w14:textId="77777777" w:rsidTr="00A56901">
        <w:trPr>
          <w:tblHeader/>
        </w:trPr>
        <w:tc>
          <w:tcPr>
            <w:tcW w:w="2318" w:type="dxa"/>
          </w:tcPr>
          <w:p w14:paraId="23A72218" w14:textId="77777777" w:rsidR="002A7C38" w:rsidRPr="00C2555B" w:rsidRDefault="002A7C38" w:rsidP="00E64F16">
            <w:pPr>
              <w:spacing w:line="240" w:lineRule="auto"/>
              <w:jc w:val="center"/>
              <w:rPr>
                <w:rFonts w:ascii="Browallia New" w:hAnsi="Browallia New" w:cs="Browallia New"/>
                <w:sz w:val="22"/>
                <w:szCs w:val="22"/>
              </w:rPr>
            </w:pPr>
          </w:p>
        </w:tc>
        <w:tc>
          <w:tcPr>
            <w:tcW w:w="1698" w:type="dxa"/>
            <w:gridSpan w:val="2"/>
            <w:vAlign w:val="bottom"/>
          </w:tcPr>
          <w:p w14:paraId="5DD3AE6F" w14:textId="77777777" w:rsidR="002A7C38" w:rsidRPr="00C2555B"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1CD7CF9D"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72" w:type="dxa"/>
            <w:gridSpan w:val="2"/>
            <w:vAlign w:val="bottom"/>
          </w:tcPr>
          <w:p w14:paraId="1E44741B" w14:textId="77777777" w:rsidR="002A7C38" w:rsidRPr="00C2555B"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32700E2"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4A59A61B"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35" w:type="dxa"/>
            <w:gridSpan w:val="2"/>
            <w:vAlign w:val="bottom"/>
          </w:tcPr>
          <w:p w14:paraId="6C464900"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C2555B">
              <w:rPr>
                <w:rFonts w:ascii="Browallia New" w:hAnsi="Browallia New" w:cs="Browallia New"/>
                <w:sz w:val="22"/>
                <w:szCs w:val="22"/>
                <w:cs/>
                <w:lang w:val="en-GB"/>
              </w:rPr>
              <w:t>ส่วนที่ถึงกำหนดชำระ       เกินกว่าห้าปี</w:t>
            </w:r>
          </w:p>
        </w:tc>
        <w:tc>
          <w:tcPr>
            <w:tcW w:w="1820" w:type="dxa"/>
            <w:gridSpan w:val="2"/>
            <w:vAlign w:val="bottom"/>
          </w:tcPr>
          <w:p w14:paraId="5F6B741E"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763B07" w:rsidRPr="00C2555B" w14:paraId="3E691F0E" w14:textId="77777777" w:rsidTr="00A56901">
        <w:trPr>
          <w:tblHeader/>
        </w:trPr>
        <w:tc>
          <w:tcPr>
            <w:tcW w:w="2318" w:type="dxa"/>
          </w:tcPr>
          <w:p w14:paraId="51B01780" w14:textId="77777777" w:rsidR="00763B07" w:rsidRPr="00C2555B" w:rsidRDefault="00763B07" w:rsidP="00763B07">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6B827146" w14:textId="78B61E1C" w:rsidR="00763B07" w:rsidRPr="00C2555B" w:rsidRDefault="00763B07" w:rsidP="00763B0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50" w:type="dxa"/>
            <w:vAlign w:val="bottom"/>
          </w:tcPr>
          <w:p w14:paraId="06407A3A" w14:textId="0DD1570C"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22" w:type="dxa"/>
            <w:vAlign w:val="bottom"/>
          </w:tcPr>
          <w:p w14:paraId="729DB6D8" w14:textId="1F0CD661" w:rsidR="00763B07" w:rsidRPr="00C2555B" w:rsidRDefault="00763B07" w:rsidP="00763B0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50" w:type="dxa"/>
            <w:vAlign w:val="bottom"/>
          </w:tcPr>
          <w:p w14:paraId="277C6A04" w14:textId="64FCBFE3"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34" w:type="dxa"/>
            <w:vAlign w:val="bottom"/>
          </w:tcPr>
          <w:p w14:paraId="6AFBE482" w14:textId="59B09D3A" w:rsidR="00763B07" w:rsidRPr="00C2555B" w:rsidRDefault="00763B07" w:rsidP="00763B0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01" w:type="dxa"/>
            <w:vAlign w:val="bottom"/>
          </w:tcPr>
          <w:p w14:paraId="5C7A2CE3" w14:textId="5A9C7379"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900" w:type="dxa"/>
            <w:vAlign w:val="bottom"/>
          </w:tcPr>
          <w:p w14:paraId="5618DC67" w14:textId="3B7E2D48" w:rsidR="00763B07" w:rsidRPr="00C2555B" w:rsidRDefault="00763B07" w:rsidP="00763B0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920" w:type="dxa"/>
            <w:vAlign w:val="bottom"/>
          </w:tcPr>
          <w:p w14:paraId="12CC3064" w14:textId="6CD02844"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r>
      <w:tr w:rsidR="002A7C38" w:rsidRPr="00C2555B" w14:paraId="23A6A940" w14:textId="77777777" w:rsidTr="00A56901">
        <w:trPr>
          <w:trHeight w:val="252"/>
        </w:trPr>
        <w:tc>
          <w:tcPr>
            <w:tcW w:w="2318" w:type="dxa"/>
          </w:tcPr>
          <w:p w14:paraId="61D934CD" w14:textId="77777777" w:rsidR="002A7C38" w:rsidRPr="00C2555B" w:rsidRDefault="002A7C38" w:rsidP="00E64F16">
            <w:pPr>
              <w:spacing w:line="240" w:lineRule="auto"/>
              <w:ind w:right="-108"/>
              <w:jc w:val="both"/>
              <w:rPr>
                <w:rFonts w:ascii="Browallia New" w:hAnsi="Browallia New" w:cs="Browallia New"/>
                <w:b/>
                <w:bCs/>
                <w:sz w:val="16"/>
                <w:szCs w:val="16"/>
                <w:cs/>
              </w:rPr>
            </w:pPr>
          </w:p>
        </w:tc>
        <w:tc>
          <w:tcPr>
            <w:tcW w:w="848" w:type="dxa"/>
          </w:tcPr>
          <w:p w14:paraId="64CB78B5" w14:textId="77777777" w:rsidR="002A7C38" w:rsidRPr="00C2555B" w:rsidRDefault="002A7C38" w:rsidP="00E64F16">
            <w:pPr>
              <w:pStyle w:val="InsideAddress"/>
              <w:tabs>
                <w:tab w:val="decimal" w:pos="834"/>
              </w:tabs>
              <w:ind w:left="-114"/>
              <w:rPr>
                <w:rFonts w:ascii="Browallia New" w:hAnsi="Browallia New" w:cs="Browallia New"/>
                <w:sz w:val="16"/>
                <w:szCs w:val="16"/>
              </w:rPr>
            </w:pPr>
          </w:p>
        </w:tc>
        <w:tc>
          <w:tcPr>
            <w:tcW w:w="850" w:type="dxa"/>
          </w:tcPr>
          <w:p w14:paraId="6CE2A898" w14:textId="77777777" w:rsidR="002A7C38" w:rsidRPr="00C2555B" w:rsidRDefault="002A7C38" w:rsidP="00E64F16">
            <w:pPr>
              <w:pStyle w:val="InsideAddress"/>
              <w:tabs>
                <w:tab w:val="decimal" w:pos="834"/>
              </w:tabs>
              <w:ind w:left="-114"/>
              <w:rPr>
                <w:rFonts w:ascii="Browallia New" w:hAnsi="Browallia New" w:cs="Browallia New"/>
                <w:sz w:val="16"/>
                <w:szCs w:val="16"/>
              </w:rPr>
            </w:pPr>
          </w:p>
        </w:tc>
        <w:tc>
          <w:tcPr>
            <w:tcW w:w="822" w:type="dxa"/>
          </w:tcPr>
          <w:p w14:paraId="4E6ABE30"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700F11B9"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34" w:type="dxa"/>
          </w:tcPr>
          <w:p w14:paraId="0D27E1B1" w14:textId="77777777" w:rsidR="002A7C38" w:rsidRPr="00C2555B" w:rsidRDefault="002A7C38" w:rsidP="00E64F16">
            <w:pPr>
              <w:tabs>
                <w:tab w:val="clear" w:pos="680"/>
                <w:tab w:val="clear" w:pos="907"/>
              </w:tabs>
              <w:spacing w:line="240" w:lineRule="auto"/>
              <w:ind w:left="-114"/>
              <w:rPr>
                <w:rFonts w:ascii="Browallia New" w:hAnsi="Browallia New" w:cs="Browallia New"/>
                <w:sz w:val="16"/>
                <w:szCs w:val="16"/>
              </w:rPr>
            </w:pPr>
          </w:p>
        </w:tc>
        <w:tc>
          <w:tcPr>
            <w:tcW w:w="801" w:type="dxa"/>
          </w:tcPr>
          <w:p w14:paraId="4E0A03F7" w14:textId="77777777" w:rsidR="002A7C38" w:rsidRPr="00C2555B" w:rsidRDefault="002A7C38" w:rsidP="00E64F16">
            <w:pPr>
              <w:tabs>
                <w:tab w:val="clear" w:pos="680"/>
                <w:tab w:val="clear" w:pos="907"/>
              </w:tabs>
              <w:spacing w:line="240" w:lineRule="auto"/>
              <w:ind w:left="-114"/>
              <w:rPr>
                <w:rFonts w:ascii="Browallia New" w:hAnsi="Browallia New" w:cs="Browallia New"/>
                <w:sz w:val="16"/>
                <w:szCs w:val="16"/>
              </w:rPr>
            </w:pPr>
          </w:p>
        </w:tc>
        <w:tc>
          <w:tcPr>
            <w:tcW w:w="900" w:type="dxa"/>
          </w:tcPr>
          <w:p w14:paraId="7146EB33" w14:textId="77777777" w:rsidR="002A7C38" w:rsidRPr="00C2555B" w:rsidRDefault="002A7C38" w:rsidP="00E64F16">
            <w:pPr>
              <w:pStyle w:val="InsideAddress"/>
              <w:tabs>
                <w:tab w:val="decimal" w:pos="792"/>
              </w:tabs>
              <w:ind w:left="-114"/>
              <w:rPr>
                <w:rFonts w:ascii="Browallia New" w:hAnsi="Browallia New" w:cs="Browallia New"/>
                <w:sz w:val="16"/>
                <w:szCs w:val="16"/>
              </w:rPr>
            </w:pPr>
          </w:p>
        </w:tc>
        <w:tc>
          <w:tcPr>
            <w:tcW w:w="920" w:type="dxa"/>
          </w:tcPr>
          <w:p w14:paraId="48BA06E0" w14:textId="77777777" w:rsidR="002A7C38" w:rsidRPr="00C2555B" w:rsidRDefault="002A7C38" w:rsidP="00E64F16">
            <w:pPr>
              <w:pStyle w:val="InsideAddress"/>
              <w:ind w:left="-114"/>
              <w:rPr>
                <w:rFonts w:ascii="Browallia New" w:hAnsi="Browallia New" w:cs="Browallia New"/>
                <w:sz w:val="16"/>
                <w:szCs w:val="16"/>
              </w:rPr>
            </w:pPr>
          </w:p>
        </w:tc>
      </w:tr>
      <w:tr w:rsidR="002C3A5D" w:rsidRPr="00C2555B" w14:paraId="2DFBBEB6" w14:textId="77777777" w:rsidTr="007F067C">
        <w:tc>
          <w:tcPr>
            <w:tcW w:w="2318" w:type="dxa"/>
            <w:vAlign w:val="bottom"/>
          </w:tcPr>
          <w:p w14:paraId="4BB7C8FA" w14:textId="77777777" w:rsidR="002C3A5D" w:rsidRPr="00C2555B" w:rsidRDefault="002C3A5D" w:rsidP="002C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48" w:type="dxa"/>
            <w:vAlign w:val="bottom"/>
          </w:tcPr>
          <w:p w14:paraId="64A5F8A8" w14:textId="266B0A8E" w:rsidR="002C3A5D" w:rsidRPr="00505D4D" w:rsidRDefault="002C3A5D" w:rsidP="002C3A5D">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556C31">
              <w:rPr>
                <w:rFonts w:ascii="Browallia New" w:hAnsi="Browallia New" w:cs="DokChampa"/>
                <w:sz w:val="22"/>
                <w:szCs w:val="22"/>
                <w:lang w:bidi="lo-LA"/>
              </w:rPr>
              <w:t>8</w:t>
            </w:r>
            <w:r w:rsidR="00534A6E" w:rsidRPr="00505D4D">
              <w:rPr>
                <w:rFonts w:ascii="Browallia New" w:hAnsi="Browallia New" w:cs="DokChampa"/>
                <w:sz w:val="22"/>
                <w:szCs w:val="22"/>
                <w:lang w:bidi="lo-LA"/>
              </w:rPr>
              <w:t>74</w:t>
            </w:r>
            <w:r w:rsidRPr="00505D4D">
              <w:rPr>
                <w:rFonts w:ascii="Browallia New" w:hAnsi="Browallia New" w:cs="DokChampa"/>
                <w:sz w:val="22"/>
                <w:szCs w:val="22"/>
                <w:lang w:bidi="lo-LA"/>
              </w:rPr>
              <w:t>,41</w:t>
            </w:r>
            <w:r w:rsidR="00730CDF">
              <w:rPr>
                <w:rFonts w:ascii="Browallia New" w:hAnsi="Browallia New" w:cs="DokChampa"/>
                <w:sz w:val="22"/>
                <w:szCs w:val="22"/>
                <w:lang w:bidi="lo-LA"/>
              </w:rPr>
              <w:t>9</w:t>
            </w:r>
          </w:p>
        </w:tc>
        <w:tc>
          <w:tcPr>
            <w:tcW w:w="850" w:type="dxa"/>
            <w:vAlign w:val="bottom"/>
          </w:tcPr>
          <w:p w14:paraId="4E413D11" w14:textId="748801DB" w:rsidR="002C3A5D" w:rsidRPr="00505D4D" w:rsidRDefault="002C3A5D" w:rsidP="002C3A5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05D4D">
              <w:rPr>
                <w:rFonts w:ascii="Browallia New" w:hAnsi="Browallia New" w:cs="DokChampa"/>
                <w:sz w:val="22"/>
                <w:szCs w:val="22"/>
                <w:lang w:bidi="lo-LA"/>
              </w:rPr>
              <w:t>847,659</w:t>
            </w:r>
          </w:p>
        </w:tc>
        <w:tc>
          <w:tcPr>
            <w:tcW w:w="822" w:type="dxa"/>
            <w:vAlign w:val="bottom"/>
          </w:tcPr>
          <w:p w14:paraId="37D08E91" w14:textId="3941A1B8" w:rsidR="002C3A5D" w:rsidRPr="00505D4D" w:rsidRDefault="002C3A5D" w:rsidP="002C3A5D">
            <w:pPr>
              <w:spacing w:line="240" w:lineRule="auto"/>
              <w:ind w:left="-76" w:right="-7"/>
              <w:jc w:val="right"/>
              <w:rPr>
                <w:rFonts w:ascii="Browallia New" w:hAnsi="Browallia New" w:cs="Browallia New"/>
                <w:sz w:val="22"/>
                <w:szCs w:val="22"/>
                <w:cs/>
              </w:rPr>
            </w:pPr>
            <w:r w:rsidRPr="00505D4D">
              <w:rPr>
                <w:rFonts w:ascii="Browallia New" w:hAnsi="Browallia New" w:cs="Browallia New"/>
                <w:sz w:val="22"/>
                <w:szCs w:val="22"/>
              </w:rPr>
              <w:t>250,827</w:t>
            </w:r>
          </w:p>
        </w:tc>
        <w:tc>
          <w:tcPr>
            <w:tcW w:w="850" w:type="dxa"/>
            <w:vAlign w:val="bottom"/>
          </w:tcPr>
          <w:p w14:paraId="56FA1EE6" w14:textId="5BDAF7F1" w:rsidR="002C3A5D" w:rsidRPr="00505D4D" w:rsidRDefault="002C3A5D" w:rsidP="002C3A5D">
            <w:pPr>
              <w:spacing w:line="240" w:lineRule="auto"/>
              <w:ind w:left="-76" w:right="-7"/>
              <w:jc w:val="right"/>
              <w:rPr>
                <w:rFonts w:ascii="Browallia New" w:hAnsi="Browallia New" w:cs="Browallia New"/>
                <w:sz w:val="22"/>
                <w:szCs w:val="22"/>
                <w:cs/>
              </w:rPr>
            </w:pPr>
            <w:r w:rsidRPr="00505D4D">
              <w:rPr>
                <w:rFonts w:ascii="Browallia New" w:hAnsi="Browallia New" w:cs="Browallia New"/>
                <w:sz w:val="22"/>
                <w:szCs w:val="22"/>
              </w:rPr>
              <w:t>278,403</w:t>
            </w:r>
          </w:p>
        </w:tc>
        <w:tc>
          <w:tcPr>
            <w:tcW w:w="834" w:type="dxa"/>
            <w:vAlign w:val="bottom"/>
          </w:tcPr>
          <w:p w14:paraId="54804FAB" w14:textId="0D426EBB" w:rsidR="002C3A5D" w:rsidRPr="00505D4D" w:rsidRDefault="002C3A5D">
            <w:pPr>
              <w:spacing w:line="240" w:lineRule="auto"/>
              <w:ind w:left="-76" w:right="-7"/>
              <w:jc w:val="center"/>
              <w:rPr>
                <w:rFonts w:ascii="Browallia New" w:hAnsi="Browallia New" w:cs="Browallia New"/>
                <w:sz w:val="22"/>
                <w:szCs w:val="22"/>
                <w:cs/>
              </w:rPr>
            </w:pPr>
            <w:r w:rsidRPr="00505D4D">
              <w:rPr>
                <w:rFonts w:ascii="Browallia New" w:hAnsi="Browallia New" w:cs="Browallia New"/>
                <w:sz w:val="22"/>
                <w:szCs w:val="22"/>
              </w:rPr>
              <w:t xml:space="preserve">     -</w:t>
            </w:r>
          </w:p>
        </w:tc>
        <w:tc>
          <w:tcPr>
            <w:tcW w:w="801" w:type="dxa"/>
            <w:vAlign w:val="bottom"/>
          </w:tcPr>
          <w:p w14:paraId="597D4576" w14:textId="17ED34FC" w:rsidR="002C3A5D" w:rsidRPr="00505D4D" w:rsidRDefault="002C3A5D" w:rsidP="002C3A5D">
            <w:pPr>
              <w:spacing w:line="240" w:lineRule="auto"/>
              <w:ind w:left="-76" w:right="-7"/>
              <w:jc w:val="center"/>
              <w:rPr>
                <w:rFonts w:ascii="Browallia New" w:hAnsi="Browallia New" w:cs="Browallia New"/>
                <w:sz w:val="22"/>
                <w:szCs w:val="22"/>
                <w:cs/>
              </w:rPr>
            </w:pPr>
            <w:r w:rsidRPr="00505D4D">
              <w:rPr>
                <w:rFonts w:ascii="Browallia New" w:hAnsi="Browallia New" w:cs="Browallia New"/>
                <w:sz w:val="22"/>
                <w:szCs w:val="22"/>
              </w:rPr>
              <w:t xml:space="preserve">     -</w:t>
            </w:r>
          </w:p>
        </w:tc>
        <w:tc>
          <w:tcPr>
            <w:tcW w:w="900" w:type="dxa"/>
            <w:vAlign w:val="bottom"/>
          </w:tcPr>
          <w:p w14:paraId="35DEA0C0" w14:textId="63A0B179" w:rsidR="002C3A5D" w:rsidRPr="00505D4D" w:rsidRDefault="00156651" w:rsidP="002C3A5D">
            <w:pPr>
              <w:spacing w:line="240" w:lineRule="auto"/>
              <w:ind w:left="-24" w:right="-7"/>
              <w:jc w:val="right"/>
              <w:rPr>
                <w:rFonts w:ascii="Browallia New" w:hAnsi="Browallia New" w:cs="Browallia New"/>
                <w:sz w:val="22"/>
                <w:szCs w:val="22"/>
              </w:rPr>
            </w:pPr>
            <w:r w:rsidRPr="00505D4D">
              <w:rPr>
                <w:rFonts w:ascii="Browallia New" w:hAnsi="Browallia New" w:cs="Browallia New"/>
                <w:sz w:val="22"/>
                <w:szCs w:val="22"/>
              </w:rPr>
              <w:t>1,125,24</w:t>
            </w:r>
            <w:r w:rsidR="00C56B51">
              <w:rPr>
                <w:rFonts w:ascii="Browallia New" w:hAnsi="Browallia New" w:cs="Browallia New"/>
                <w:sz w:val="22"/>
                <w:szCs w:val="22"/>
              </w:rPr>
              <w:t>6</w:t>
            </w:r>
          </w:p>
        </w:tc>
        <w:tc>
          <w:tcPr>
            <w:tcW w:w="920" w:type="dxa"/>
            <w:vAlign w:val="bottom"/>
          </w:tcPr>
          <w:p w14:paraId="38C9BA45" w14:textId="5C16ADFC" w:rsidR="002C3A5D" w:rsidRPr="00476AC2" w:rsidRDefault="002C3A5D" w:rsidP="002C3A5D">
            <w:pPr>
              <w:spacing w:line="240" w:lineRule="auto"/>
              <w:ind w:left="-24" w:right="-7"/>
              <w:jc w:val="right"/>
              <w:rPr>
                <w:rFonts w:ascii="Browallia New" w:hAnsi="Browallia New" w:cs="Browallia New"/>
                <w:sz w:val="22"/>
                <w:szCs w:val="22"/>
              </w:rPr>
            </w:pPr>
            <w:r w:rsidRPr="00476AC2">
              <w:rPr>
                <w:rFonts w:ascii="Browallia New" w:hAnsi="Browallia New" w:cs="Browallia New"/>
                <w:sz w:val="22"/>
                <w:szCs w:val="22"/>
              </w:rPr>
              <w:t xml:space="preserve"> 1,126,062</w:t>
            </w:r>
          </w:p>
        </w:tc>
      </w:tr>
      <w:tr w:rsidR="002C3A5D" w:rsidRPr="00C2555B" w14:paraId="316D071D" w14:textId="77777777" w:rsidTr="007F067C">
        <w:tc>
          <w:tcPr>
            <w:tcW w:w="2318" w:type="dxa"/>
            <w:vAlign w:val="bottom"/>
          </w:tcPr>
          <w:p w14:paraId="2DD01732" w14:textId="77777777" w:rsidR="002C3A5D" w:rsidRPr="00C2555B" w:rsidRDefault="002C3A5D" w:rsidP="002C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48" w:type="dxa"/>
            <w:vAlign w:val="bottom"/>
          </w:tcPr>
          <w:p w14:paraId="2316B328" w14:textId="72EAA3AF" w:rsidR="002C3A5D" w:rsidRPr="00505D4D" w:rsidRDefault="002C3A5D" w:rsidP="002C3A5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505D4D">
              <w:rPr>
                <w:rFonts w:ascii="Browallia New" w:hAnsi="Browallia New" w:cs="DokChampa"/>
                <w:sz w:val="22"/>
                <w:szCs w:val="22"/>
                <w:lang w:bidi="lo-LA"/>
              </w:rPr>
              <w:t>(443,762)</w:t>
            </w:r>
          </w:p>
        </w:tc>
        <w:tc>
          <w:tcPr>
            <w:tcW w:w="850" w:type="dxa"/>
            <w:vAlign w:val="bottom"/>
          </w:tcPr>
          <w:p w14:paraId="38E3BEC7" w14:textId="24D15AE2" w:rsidR="002C3A5D" w:rsidRPr="00505D4D" w:rsidRDefault="002C3A5D" w:rsidP="002C3A5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05D4D">
              <w:rPr>
                <w:rFonts w:ascii="Browallia New" w:hAnsi="Browallia New" w:cs="Browallia New"/>
                <w:sz w:val="22"/>
                <w:szCs w:val="22"/>
              </w:rPr>
              <w:t>(434,373)</w:t>
            </w:r>
          </w:p>
        </w:tc>
        <w:tc>
          <w:tcPr>
            <w:tcW w:w="822" w:type="dxa"/>
            <w:vAlign w:val="bottom"/>
          </w:tcPr>
          <w:p w14:paraId="141AA971" w14:textId="23B5F7F9" w:rsidR="002C3A5D" w:rsidRPr="00505D4D" w:rsidRDefault="002C3A5D" w:rsidP="002C3A5D">
            <w:pPr>
              <w:pBdr>
                <w:bottom w:val="single" w:sz="4" w:space="1" w:color="auto"/>
              </w:pBdr>
              <w:spacing w:line="240" w:lineRule="auto"/>
              <w:ind w:left="-76" w:right="-7"/>
              <w:jc w:val="right"/>
              <w:rPr>
                <w:rFonts w:ascii="Browallia New" w:hAnsi="Browallia New" w:cs="Browallia New"/>
                <w:sz w:val="22"/>
                <w:szCs w:val="22"/>
              </w:rPr>
            </w:pPr>
            <w:r w:rsidRPr="00505D4D">
              <w:rPr>
                <w:rFonts w:ascii="Browallia New" w:hAnsi="Browallia New" w:cs="Browallia New"/>
                <w:sz w:val="22"/>
                <w:szCs w:val="22"/>
              </w:rPr>
              <w:t>(86,944)</w:t>
            </w:r>
          </w:p>
        </w:tc>
        <w:tc>
          <w:tcPr>
            <w:tcW w:w="850" w:type="dxa"/>
            <w:vAlign w:val="bottom"/>
          </w:tcPr>
          <w:p w14:paraId="5DE32306" w14:textId="625DCD03" w:rsidR="002C3A5D" w:rsidRPr="00505D4D" w:rsidRDefault="002C3A5D" w:rsidP="002C3A5D">
            <w:pPr>
              <w:pBdr>
                <w:bottom w:val="single" w:sz="4" w:space="1" w:color="auto"/>
              </w:pBdr>
              <w:spacing w:line="240" w:lineRule="auto"/>
              <w:ind w:left="-23" w:right="-7"/>
              <w:jc w:val="right"/>
              <w:rPr>
                <w:rFonts w:ascii="Browallia New" w:hAnsi="Browallia New" w:cs="Browallia New"/>
                <w:sz w:val="22"/>
                <w:szCs w:val="22"/>
              </w:rPr>
            </w:pPr>
            <w:r w:rsidRPr="00505D4D">
              <w:rPr>
                <w:rFonts w:ascii="Browallia New" w:hAnsi="Browallia New" w:cs="Browallia New"/>
                <w:sz w:val="22"/>
                <w:szCs w:val="22"/>
              </w:rPr>
              <w:t>(95,165)</w:t>
            </w:r>
          </w:p>
        </w:tc>
        <w:tc>
          <w:tcPr>
            <w:tcW w:w="834" w:type="dxa"/>
            <w:vAlign w:val="bottom"/>
          </w:tcPr>
          <w:p w14:paraId="6DC38840" w14:textId="67240A34" w:rsidR="002C3A5D" w:rsidRPr="00505D4D" w:rsidRDefault="00EB6DD2" w:rsidP="00324907">
            <w:pPr>
              <w:pBdr>
                <w:bottom w:val="single" w:sz="4" w:space="1" w:color="auto"/>
              </w:pBdr>
              <w:spacing w:line="240" w:lineRule="auto"/>
              <w:ind w:left="-76" w:right="-7"/>
              <w:jc w:val="center"/>
              <w:rPr>
                <w:rFonts w:ascii="Browallia New" w:hAnsi="Browallia New" w:cs="Browallia New"/>
                <w:sz w:val="22"/>
                <w:szCs w:val="22"/>
              </w:rPr>
            </w:pPr>
            <w:r w:rsidRPr="00505D4D">
              <w:rPr>
                <w:rFonts w:ascii="Browallia New" w:hAnsi="Browallia New" w:cs="Browallia New"/>
                <w:sz w:val="22"/>
                <w:szCs w:val="22"/>
              </w:rPr>
              <w:t xml:space="preserve">     -</w:t>
            </w:r>
          </w:p>
        </w:tc>
        <w:tc>
          <w:tcPr>
            <w:tcW w:w="801" w:type="dxa"/>
            <w:vAlign w:val="bottom"/>
          </w:tcPr>
          <w:p w14:paraId="014EEEBF" w14:textId="422C2EFC" w:rsidR="002C3A5D" w:rsidRPr="00505D4D" w:rsidRDefault="002C3A5D" w:rsidP="002C3A5D">
            <w:pPr>
              <w:pBdr>
                <w:bottom w:val="single" w:sz="4" w:space="1" w:color="auto"/>
              </w:pBdr>
              <w:spacing w:line="240" w:lineRule="auto"/>
              <w:ind w:left="-23" w:right="-7"/>
              <w:jc w:val="center"/>
              <w:rPr>
                <w:rFonts w:ascii="Browallia New" w:hAnsi="Browallia New" w:cs="Browallia New"/>
                <w:sz w:val="22"/>
                <w:szCs w:val="22"/>
              </w:rPr>
            </w:pPr>
            <w:r w:rsidRPr="00505D4D">
              <w:rPr>
                <w:rFonts w:ascii="Browallia New" w:hAnsi="Browallia New" w:cs="Browallia New"/>
                <w:sz w:val="22"/>
                <w:szCs w:val="22"/>
              </w:rPr>
              <w:t xml:space="preserve">    -</w:t>
            </w:r>
          </w:p>
        </w:tc>
        <w:tc>
          <w:tcPr>
            <w:tcW w:w="900" w:type="dxa"/>
            <w:vAlign w:val="bottom"/>
          </w:tcPr>
          <w:p w14:paraId="4C29D3A7" w14:textId="795C8F30" w:rsidR="002C3A5D" w:rsidRPr="00505D4D" w:rsidRDefault="0039515B" w:rsidP="002C3A5D">
            <w:pPr>
              <w:pBdr>
                <w:bottom w:val="single" w:sz="4" w:space="1" w:color="auto"/>
              </w:pBdr>
              <w:spacing w:line="240" w:lineRule="auto"/>
              <w:ind w:left="-24" w:right="-7"/>
              <w:jc w:val="right"/>
              <w:rPr>
                <w:rFonts w:ascii="Browallia New" w:hAnsi="Browallia New" w:cs="Browallia New"/>
                <w:sz w:val="22"/>
                <w:szCs w:val="22"/>
              </w:rPr>
            </w:pPr>
            <w:r w:rsidRPr="00505D4D">
              <w:rPr>
                <w:rFonts w:ascii="Browallia New" w:hAnsi="Browallia New" w:cs="Browallia New"/>
                <w:sz w:val="22"/>
                <w:szCs w:val="22"/>
              </w:rPr>
              <w:t>(530,706)</w:t>
            </w:r>
          </w:p>
        </w:tc>
        <w:tc>
          <w:tcPr>
            <w:tcW w:w="920" w:type="dxa"/>
            <w:vAlign w:val="bottom"/>
          </w:tcPr>
          <w:p w14:paraId="7BA98555" w14:textId="1B86D5F9" w:rsidR="002C3A5D" w:rsidRPr="00476AC2" w:rsidRDefault="002C3A5D" w:rsidP="002C3A5D">
            <w:pPr>
              <w:pBdr>
                <w:bottom w:val="single" w:sz="4" w:space="1" w:color="auto"/>
              </w:pBdr>
              <w:spacing w:line="240" w:lineRule="auto"/>
              <w:ind w:left="-23" w:right="-7"/>
              <w:jc w:val="right"/>
              <w:rPr>
                <w:rFonts w:ascii="Browallia New" w:hAnsi="Browallia New" w:cs="Browallia New"/>
                <w:sz w:val="22"/>
                <w:szCs w:val="22"/>
              </w:rPr>
            </w:pPr>
            <w:r w:rsidRPr="00476AC2">
              <w:rPr>
                <w:rFonts w:ascii="Browallia New" w:hAnsi="Browallia New" w:cs="Browallia New"/>
                <w:sz w:val="22"/>
                <w:szCs w:val="22"/>
              </w:rPr>
              <w:t>(529,538)</w:t>
            </w:r>
          </w:p>
        </w:tc>
      </w:tr>
      <w:tr w:rsidR="002C3A5D" w:rsidRPr="00C2555B" w14:paraId="62E6801B" w14:textId="77777777" w:rsidTr="007F067C">
        <w:tc>
          <w:tcPr>
            <w:tcW w:w="2318" w:type="dxa"/>
            <w:vAlign w:val="bottom"/>
          </w:tcPr>
          <w:p w14:paraId="3EB6B97A" w14:textId="77777777" w:rsidR="002C3A5D" w:rsidRPr="00C2555B" w:rsidRDefault="002C3A5D" w:rsidP="002C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48" w:type="dxa"/>
            <w:vAlign w:val="bottom"/>
          </w:tcPr>
          <w:p w14:paraId="02F66447" w14:textId="7BE33A1F" w:rsidR="002C3A5D" w:rsidRPr="00505D4D" w:rsidRDefault="002C3A5D" w:rsidP="002C3A5D">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cs/>
              </w:rPr>
            </w:pPr>
            <w:r w:rsidRPr="00505D4D">
              <w:rPr>
                <w:rFonts w:ascii="Browallia New" w:hAnsi="Browallia New" w:cs="DokChampa"/>
                <w:sz w:val="22"/>
                <w:szCs w:val="22"/>
              </w:rPr>
              <w:t>430,65</w:t>
            </w:r>
            <w:r w:rsidR="00CF1934" w:rsidRPr="00324907">
              <w:rPr>
                <w:rFonts w:ascii="Browallia New" w:hAnsi="Browallia New" w:cs="DokChampa"/>
                <w:sz w:val="22"/>
                <w:szCs w:val="22"/>
              </w:rPr>
              <w:t>7</w:t>
            </w:r>
          </w:p>
        </w:tc>
        <w:tc>
          <w:tcPr>
            <w:tcW w:w="850" w:type="dxa"/>
            <w:vAlign w:val="bottom"/>
          </w:tcPr>
          <w:p w14:paraId="41719AEF" w14:textId="7BA419BA" w:rsidR="002C3A5D" w:rsidRPr="00505D4D" w:rsidRDefault="002C3A5D" w:rsidP="002C3A5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05D4D">
              <w:rPr>
                <w:rFonts w:ascii="Browallia New" w:hAnsi="Browallia New" w:cs="Browallia New"/>
                <w:sz w:val="22"/>
                <w:szCs w:val="22"/>
              </w:rPr>
              <w:t>413,286</w:t>
            </w:r>
          </w:p>
        </w:tc>
        <w:tc>
          <w:tcPr>
            <w:tcW w:w="822" w:type="dxa"/>
            <w:vAlign w:val="bottom"/>
          </w:tcPr>
          <w:p w14:paraId="3E51A3EF" w14:textId="2F2601C3" w:rsidR="002C3A5D" w:rsidRPr="00505D4D" w:rsidRDefault="002C3A5D" w:rsidP="002C3A5D">
            <w:pPr>
              <w:spacing w:line="240" w:lineRule="auto"/>
              <w:ind w:left="-76" w:right="-7"/>
              <w:jc w:val="right"/>
              <w:rPr>
                <w:rFonts w:ascii="Browallia New" w:hAnsi="Browallia New" w:cs="Browallia New"/>
                <w:sz w:val="22"/>
                <w:szCs w:val="22"/>
              </w:rPr>
            </w:pPr>
            <w:r w:rsidRPr="00505D4D">
              <w:rPr>
                <w:rFonts w:ascii="Browallia New" w:hAnsi="Browallia New" w:cs="Browallia New"/>
                <w:sz w:val="22"/>
                <w:szCs w:val="22"/>
              </w:rPr>
              <w:t>163,883</w:t>
            </w:r>
          </w:p>
        </w:tc>
        <w:tc>
          <w:tcPr>
            <w:tcW w:w="850" w:type="dxa"/>
            <w:vAlign w:val="bottom"/>
          </w:tcPr>
          <w:p w14:paraId="5D0AE1E3" w14:textId="698A1732" w:rsidR="002C3A5D" w:rsidRPr="00505D4D" w:rsidRDefault="002C3A5D" w:rsidP="002C3A5D">
            <w:pPr>
              <w:spacing w:line="240" w:lineRule="auto"/>
              <w:ind w:left="-76" w:right="-7"/>
              <w:jc w:val="right"/>
              <w:rPr>
                <w:rFonts w:ascii="Browallia New" w:hAnsi="Browallia New" w:cs="Browallia New"/>
                <w:sz w:val="22"/>
                <w:szCs w:val="22"/>
              </w:rPr>
            </w:pPr>
            <w:r w:rsidRPr="00505D4D">
              <w:rPr>
                <w:rFonts w:ascii="Browallia New" w:hAnsi="Browallia New" w:cs="Browallia New"/>
                <w:sz w:val="22"/>
                <w:szCs w:val="22"/>
              </w:rPr>
              <w:t>183,238</w:t>
            </w:r>
          </w:p>
        </w:tc>
        <w:tc>
          <w:tcPr>
            <w:tcW w:w="834" w:type="dxa"/>
            <w:vAlign w:val="bottom"/>
          </w:tcPr>
          <w:p w14:paraId="0588A80C" w14:textId="6CA862AD" w:rsidR="002C3A5D" w:rsidRPr="00505D4D" w:rsidRDefault="002C3A5D">
            <w:pPr>
              <w:spacing w:line="240" w:lineRule="auto"/>
              <w:ind w:left="-76" w:right="-7"/>
              <w:jc w:val="center"/>
              <w:rPr>
                <w:rFonts w:ascii="Browallia New" w:hAnsi="Browallia New" w:cs="Browallia New"/>
                <w:sz w:val="22"/>
                <w:szCs w:val="22"/>
                <w:cs/>
              </w:rPr>
            </w:pPr>
            <w:r w:rsidRPr="00505D4D">
              <w:rPr>
                <w:rFonts w:ascii="Browallia New" w:hAnsi="Browallia New" w:cs="Browallia New"/>
                <w:sz w:val="22"/>
                <w:szCs w:val="22"/>
              </w:rPr>
              <w:t xml:space="preserve"> </w:t>
            </w:r>
            <w:r w:rsidR="00EB6DD2" w:rsidRPr="00505D4D">
              <w:rPr>
                <w:rFonts w:ascii="Browallia New" w:hAnsi="Browallia New" w:cs="Browallia New"/>
                <w:sz w:val="22"/>
                <w:szCs w:val="22"/>
              </w:rPr>
              <w:t xml:space="preserve"> </w:t>
            </w:r>
            <w:r w:rsidRPr="00505D4D">
              <w:rPr>
                <w:rFonts w:ascii="Browallia New" w:hAnsi="Browallia New" w:cs="Browallia New"/>
                <w:sz w:val="22"/>
                <w:szCs w:val="22"/>
              </w:rPr>
              <w:t xml:space="preserve">   -</w:t>
            </w:r>
          </w:p>
        </w:tc>
        <w:tc>
          <w:tcPr>
            <w:tcW w:w="801" w:type="dxa"/>
            <w:vAlign w:val="bottom"/>
          </w:tcPr>
          <w:p w14:paraId="66A37B05" w14:textId="6609F637" w:rsidR="002C3A5D" w:rsidRPr="00505D4D" w:rsidRDefault="002C3A5D" w:rsidP="002C3A5D">
            <w:pPr>
              <w:spacing w:line="240" w:lineRule="auto"/>
              <w:ind w:left="-76" w:right="-7"/>
              <w:jc w:val="center"/>
              <w:rPr>
                <w:rFonts w:ascii="Browallia New" w:hAnsi="Browallia New" w:cs="Browallia New"/>
                <w:sz w:val="22"/>
                <w:szCs w:val="22"/>
                <w:cs/>
              </w:rPr>
            </w:pPr>
            <w:r w:rsidRPr="00505D4D">
              <w:rPr>
                <w:rFonts w:ascii="Browallia New" w:hAnsi="Browallia New" w:cs="Browallia New"/>
                <w:sz w:val="22"/>
                <w:szCs w:val="22"/>
              </w:rPr>
              <w:t xml:space="preserve">     -</w:t>
            </w:r>
          </w:p>
        </w:tc>
        <w:tc>
          <w:tcPr>
            <w:tcW w:w="900" w:type="dxa"/>
            <w:vAlign w:val="bottom"/>
          </w:tcPr>
          <w:p w14:paraId="28B36488" w14:textId="3FEF570E" w:rsidR="002C3A5D" w:rsidRPr="00505D4D" w:rsidRDefault="00DB7CFB" w:rsidP="002C3A5D">
            <w:pPr>
              <w:spacing w:line="240" w:lineRule="auto"/>
              <w:ind w:left="-24" w:right="-7"/>
              <w:jc w:val="right"/>
              <w:rPr>
                <w:rFonts w:ascii="Browallia New" w:hAnsi="Browallia New" w:cs="Browallia New"/>
                <w:sz w:val="22"/>
                <w:szCs w:val="22"/>
              </w:rPr>
            </w:pPr>
            <w:r w:rsidRPr="00505D4D">
              <w:rPr>
                <w:rFonts w:ascii="Browallia New" w:hAnsi="Browallia New" w:cs="Browallia New"/>
                <w:sz w:val="22"/>
                <w:szCs w:val="22"/>
              </w:rPr>
              <w:t>594,5</w:t>
            </w:r>
            <w:r w:rsidR="00E3533A" w:rsidRPr="00324907">
              <w:rPr>
                <w:rFonts w:ascii="Browallia New" w:hAnsi="Browallia New" w:cs="Browallia New"/>
                <w:sz w:val="22"/>
                <w:szCs w:val="22"/>
              </w:rPr>
              <w:t>40</w:t>
            </w:r>
          </w:p>
        </w:tc>
        <w:tc>
          <w:tcPr>
            <w:tcW w:w="920" w:type="dxa"/>
            <w:vAlign w:val="bottom"/>
          </w:tcPr>
          <w:p w14:paraId="05247699" w14:textId="4ED64FCC" w:rsidR="002C3A5D" w:rsidRPr="00476AC2" w:rsidRDefault="002C3A5D" w:rsidP="002C3A5D">
            <w:pPr>
              <w:spacing w:line="240" w:lineRule="auto"/>
              <w:ind w:left="-24" w:right="-7"/>
              <w:jc w:val="right"/>
              <w:rPr>
                <w:rFonts w:ascii="Browallia New" w:hAnsi="Browallia New" w:cs="Browallia New"/>
                <w:sz w:val="22"/>
                <w:szCs w:val="22"/>
              </w:rPr>
            </w:pPr>
            <w:r w:rsidRPr="00476AC2">
              <w:rPr>
                <w:rFonts w:ascii="Browallia New" w:hAnsi="Browallia New" w:cs="Browallia New"/>
                <w:sz w:val="22"/>
                <w:szCs w:val="22"/>
              </w:rPr>
              <w:t>596,524</w:t>
            </w:r>
          </w:p>
        </w:tc>
      </w:tr>
      <w:tr w:rsidR="002C3A5D" w:rsidRPr="00C2555B" w14:paraId="4EE5C60E" w14:textId="77777777" w:rsidTr="007F067C">
        <w:tc>
          <w:tcPr>
            <w:tcW w:w="2318" w:type="dxa"/>
            <w:vAlign w:val="bottom"/>
          </w:tcPr>
          <w:p w14:paraId="3FCD7250" w14:textId="77777777" w:rsidR="002C3A5D" w:rsidRPr="00C2555B" w:rsidRDefault="002C3A5D" w:rsidP="002C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ค่าเผื่อหนี้สงสัยจะสูญ</w:t>
            </w:r>
          </w:p>
        </w:tc>
        <w:tc>
          <w:tcPr>
            <w:tcW w:w="848" w:type="dxa"/>
            <w:vAlign w:val="bottom"/>
          </w:tcPr>
          <w:p w14:paraId="47A72D1F" w14:textId="5C8DBE8F" w:rsidR="002C3A5D" w:rsidRPr="00505D4D" w:rsidRDefault="002C3A5D" w:rsidP="002C3A5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505D4D">
              <w:rPr>
                <w:rFonts w:ascii="Browallia New" w:hAnsi="Browallia New" w:cs="DokChampa"/>
                <w:sz w:val="22"/>
                <w:szCs w:val="22"/>
                <w:lang w:bidi="lo-LA"/>
              </w:rPr>
              <w:t>(44,64</w:t>
            </w:r>
            <w:r w:rsidR="00CF1934" w:rsidRPr="00324907">
              <w:rPr>
                <w:rFonts w:ascii="Browallia New" w:hAnsi="Browallia New" w:cs="DokChampa"/>
                <w:sz w:val="22"/>
                <w:szCs w:val="22"/>
                <w:lang w:bidi="lo-LA"/>
              </w:rPr>
              <w:t>5</w:t>
            </w:r>
            <w:r w:rsidRPr="00505D4D">
              <w:rPr>
                <w:rFonts w:ascii="Browallia New" w:hAnsi="Browallia New" w:cs="DokChampa"/>
                <w:sz w:val="22"/>
                <w:szCs w:val="22"/>
                <w:lang w:bidi="lo-LA"/>
              </w:rPr>
              <w:t>)</w:t>
            </w:r>
          </w:p>
        </w:tc>
        <w:tc>
          <w:tcPr>
            <w:tcW w:w="850" w:type="dxa"/>
            <w:vAlign w:val="bottom"/>
          </w:tcPr>
          <w:p w14:paraId="737AD1BB" w14:textId="00A4FEFA" w:rsidR="002C3A5D" w:rsidRPr="00505D4D" w:rsidRDefault="002C3A5D" w:rsidP="002C3A5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05D4D">
              <w:rPr>
                <w:rFonts w:ascii="Browallia New" w:hAnsi="Browallia New" w:cs="Browallia New"/>
                <w:sz w:val="22"/>
                <w:szCs w:val="22"/>
              </w:rPr>
              <w:t>(39,883)</w:t>
            </w:r>
          </w:p>
        </w:tc>
        <w:tc>
          <w:tcPr>
            <w:tcW w:w="822" w:type="dxa"/>
            <w:vAlign w:val="bottom"/>
          </w:tcPr>
          <w:p w14:paraId="49CCDA1C" w14:textId="65DBFBED" w:rsidR="002C3A5D" w:rsidRPr="00505D4D" w:rsidRDefault="002C3A5D" w:rsidP="002C3A5D">
            <w:pPr>
              <w:pBdr>
                <w:bottom w:val="single" w:sz="4" w:space="1" w:color="auto"/>
              </w:pBdr>
              <w:spacing w:line="240" w:lineRule="auto"/>
              <w:ind w:left="-76" w:right="-7"/>
              <w:jc w:val="right"/>
              <w:rPr>
                <w:rFonts w:ascii="Browallia New" w:hAnsi="Browallia New" w:cs="Browallia New"/>
                <w:sz w:val="22"/>
                <w:szCs w:val="22"/>
              </w:rPr>
            </w:pPr>
            <w:r w:rsidRPr="00505D4D">
              <w:rPr>
                <w:rFonts w:ascii="Browallia New" w:hAnsi="Browallia New" w:cs="Browallia New"/>
                <w:sz w:val="22"/>
                <w:szCs w:val="22"/>
              </w:rPr>
              <w:t>(3,620)</w:t>
            </w:r>
          </w:p>
        </w:tc>
        <w:tc>
          <w:tcPr>
            <w:tcW w:w="850" w:type="dxa"/>
            <w:vAlign w:val="bottom"/>
          </w:tcPr>
          <w:p w14:paraId="52D842A8" w14:textId="3F3D05A5" w:rsidR="002C3A5D" w:rsidRPr="00505D4D" w:rsidRDefault="002C3A5D" w:rsidP="002C3A5D">
            <w:pPr>
              <w:pBdr>
                <w:bottom w:val="single" w:sz="4" w:space="1" w:color="auto"/>
              </w:pBdr>
              <w:spacing w:line="240" w:lineRule="auto"/>
              <w:ind w:left="-23" w:right="-7"/>
              <w:jc w:val="right"/>
              <w:rPr>
                <w:rFonts w:ascii="Browallia New" w:hAnsi="Browallia New" w:cs="Browallia New"/>
                <w:sz w:val="22"/>
                <w:szCs w:val="22"/>
              </w:rPr>
            </w:pPr>
            <w:r w:rsidRPr="00505D4D">
              <w:rPr>
                <w:rFonts w:ascii="Browallia New" w:hAnsi="Browallia New" w:cs="Browallia New"/>
                <w:sz w:val="22"/>
                <w:szCs w:val="22"/>
              </w:rPr>
              <w:t>(3,692)</w:t>
            </w:r>
          </w:p>
        </w:tc>
        <w:tc>
          <w:tcPr>
            <w:tcW w:w="834" w:type="dxa"/>
            <w:vAlign w:val="bottom"/>
          </w:tcPr>
          <w:p w14:paraId="4D8202BE" w14:textId="12DE755F" w:rsidR="002C3A5D" w:rsidRPr="00505D4D" w:rsidRDefault="002C3A5D" w:rsidP="00324907">
            <w:pPr>
              <w:pBdr>
                <w:bottom w:val="single" w:sz="4" w:space="1" w:color="auto"/>
              </w:pBdr>
              <w:spacing w:line="240" w:lineRule="auto"/>
              <w:ind w:left="-76" w:right="-7"/>
              <w:jc w:val="center"/>
              <w:rPr>
                <w:rFonts w:ascii="Browallia New" w:hAnsi="Browallia New" w:cs="Browallia New"/>
                <w:sz w:val="22"/>
                <w:szCs w:val="22"/>
              </w:rPr>
            </w:pPr>
            <w:r w:rsidRPr="00505D4D">
              <w:rPr>
                <w:rFonts w:ascii="Browallia New" w:hAnsi="Browallia New" w:cs="Browallia New"/>
                <w:sz w:val="22"/>
                <w:szCs w:val="22"/>
              </w:rPr>
              <w:t xml:space="preserve">   </w:t>
            </w:r>
            <w:r w:rsidR="00EB6DD2" w:rsidRPr="00505D4D">
              <w:rPr>
                <w:rFonts w:ascii="Browallia New" w:hAnsi="Browallia New" w:cs="Browallia New"/>
                <w:sz w:val="22"/>
                <w:szCs w:val="22"/>
              </w:rPr>
              <w:t xml:space="preserve"> </w:t>
            </w:r>
            <w:r w:rsidRPr="00505D4D">
              <w:rPr>
                <w:rFonts w:ascii="Browallia New" w:hAnsi="Browallia New" w:cs="Browallia New"/>
                <w:sz w:val="22"/>
                <w:szCs w:val="22"/>
              </w:rPr>
              <w:t xml:space="preserve"> -</w:t>
            </w:r>
          </w:p>
        </w:tc>
        <w:tc>
          <w:tcPr>
            <w:tcW w:w="801" w:type="dxa"/>
            <w:vAlign w:val="bottom"/>
          </w:tcPr>
          <w:p w14:paraId="0FB01974" w14:textId="6C1E50A5" w:rsidR="002C3A5D" w:rsidRPr="00505D4D" w:rsidRDefault="002C3A5D" w:rsidP="002C3A5D">
            <w:pPr>
              <w:pBdr>
                <w:bottom w:val="single" w:sz="4" w:space="1" w:color="auto"/>
              </w:pBdr>
              <w:spacing w:line="240" w:lineRule="auto"/>
              <w:ind w:left="-23" w:right="-7"/>
              <w:jc w:val="center"/>
              <w:rPr>
                <w:rFonts w:ascii="Browallia New" w:hAnsi="Browallia New" w:cs="Browallia New"/>
                <w:sz w:val="22"/>
                <w:szCs w:val="22"/>
              </w:rPr>
            </w:pPr>
            <w:r w:rsidRPr="00505D4D">
              <w:rPr>
                <w:rFonts w:ascii="Browallia New" w:hAnsi="Browallia New" w:cs="Browallia New"/>
                <w:sz w:val="22"/>
                <w:szCs w:val="22"/>
              </w:rPr>
              <w:t xml:space="preserve">    -</w:t>
            </w:r>
          </w:p>
        </w:tc>
        <w:tc>
          <w:tcPr>
            <w:tcW w:w="900" w:type="dxa"/>
            <w:vAlign w:val="bottom"/>
          </w:tcPr>
          <w:p w14:paraId="71CD363A" w14:textId="75A53ACB" w:rsidR="002C3A5D" w:rsidRPr="00505D4D" w:rsidRDefault="00DB7CFB" w:rsidP="002C3A5D">
            <w:pPr>
              <w:pBdr>
                <w:bottom w:val="single" w:sz="4" w:space="1" w:color="auto"/>
              </w:pBdr>
              <w:spacing w:line="240" w:lineRule="auto"/>
              <w:ind w:left="-24" w:right="-7"/>
              <w:jc w:val="right"/>
              <w:rPr>
                <w:rFonts w:ascii="Browallia New" w:hAnsi="Browallia New" w:cs="Browallia New"/>
                <w:sz w:val="22"/>
                <w:szCs w:val="22"/>
              </w:rPr>
            </w:pPr>
            <w:r w:rsidRPr="00505D4D">
              <w:rPr>
                <w:rFonts w:ascii="Browallia New" w:hAnsi="Browallia New" w:cs="Browallia New"/>
                <w:sz w:val="22"/>
                <w:szCs w:val="22"/>
              </w:rPr>
              <w:t>(48,26</w:t>
            </w:r>
            <w:r w:rsidR="00E3533A" w:rsidRPr="00324907">
              <w:rPr>
                <w:rFonts w:ascii="Browallia New" w:hAnsi="Browallia New" w:cs="Browallia New"/>
                <w:sz w:val="22"/>
                <w:szCs w:val="22"/>
              </w:rPr>
              <w:t>5</w:t>
            </w:r>
            <w:r w:rsidRPr="00505D4D">
              <w:rPr>
                <w:rFonts w:ascii="Browallia New" w:hAnsi="Browallia New" w:cs="Browallia New"/>
                <w:sz w:val="22"/>
                <w:szCs w:val="22"/>
              </w:rPr>
              <w:t>)</w:t>
            </w:r>
          </w:p>
        </w:tc>
        <w:tc>
          <w:tcPr>
            <w:tcW w:w="920" w:type="dxa"/>
            <w:vAlign w:val="bottom"/>
          </w:tcPr>
          <w:p w14:paraId="68A64D06" w14:textId="6EB1E787" w:rsidR="002C3A5D" w:rsidRPr="00476AC2" w:rsidRDefault="002C3A5D" w:rsidP="002C3A5D">
            <w:pPr>
              <w:pBdr>
                <w:bottom w:val="single" w:sz="4" w:space="1" w:color="auto"/>
              </w:pBdr>
              <w:spacing w:line="240" w:lineRule="auto"/>
              <w:ind w:left="-23" w:right="-7"/>
              <w:jc w:val="right"/>
              <w:rPr>
                <w:rFonts w:ascii="Browallia New" w:hAnsi="Browallia New" w:cs="Browallia New"/>
                <w:sz w:val="22"/>
                <w:szCs w:val="22"/>
              </w:rPr>
            </w:pPr>
            <w:r w:rsidRPr="00476AC2">
              <w:rPr>
                <w:rFonts w:ascii="Browallia New" w:hAnsi="Browallia New" w:cs="Browallia New"/>
                <w:sz w:val="22"/>
                <w:szCs w:val="22"/>
              </w:rPr>
              <w:t>(43,575)</w:t>
            </w:r>
          </w:p>
        </w:tc>
      </w:tr>
      <w:tr w:rsidR="002C3A5D" w:rsidRPr="00C2555B" w14:paraId="5083EC44" w14:textId="77777777" w:rsidTr="007F067C">
        <w:tc>
          <w:tcPr>
            <w:tcW w:w="2318" w:type="dxa"/>
          </w:tcPr>
          <w:p w14:paraId="5FEBEFFC" w14:textId="77777777" w:rsidR="002C3A5D" w:rsidRPr="00C2555B" w:rsidRDefault="002C3A5D" w:rsidP="002C3A5D">
            <w:pPr>
              <w:tabs>
                <w:tab w:val="left" w:pos="162"/>
              </w:tabs>
              <w:spacing w:line="240" w:lineRule="auto"/>
              <w:ind w:right="-108"/>
              <w:jc w:val="both"/>
              <w:rPr>
                <w:rFonts w:ascii="Browallia New" w:hAnsi="Browallia New" w:cs="Browallia New"/>
                <w:sz w:val="22"/>
                <w:szCs w:val="22"/>
                <w:lang w:val="en-GB"/>
              </w:rPr>
            </w:pPr>
            <w:r w:rsidRPr="00C2555B">
              <w:rPr>
                <w:rFonts w:ascii="Browallia New" w:hAnsi="Browallia New" w:cs="Browallia New"/>
                <w:sz w:val="22"/>
                <w:szCs w:val="22"/>
                <w:cs/>
              </w:rPr>
              <w:t>สุทธิ</w:t>
            </w:r>
          </w:p>
        </w:tc>
        <w:tc>
          <w:tcPr>
            <w:tcW w:w="848" w:type="dxa"/>
            <w:vAlign w:val="bottom"/>
          </w:tcPr>
          <w:p w14:paraId="79627BC6" w14:textId="57D473F2" w:rsidR="002C3A5D" w:rsidRPr="00505D4D" w:rsidRDefault="002C3A5D" w:rsidP="002C3A5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cs/>
              </w:rPr>
            </w:pPr>
            <w:r w:rsidRPr="00505D4D">
              <w:rPr>
                <w:rFonts w:ascii="Browallia New" w:hAnsi="Browallia New" w:cs="DokChampa"/>
                <w:sz w:val="22"/>
                <w:szCs w:val="22"/>
              </w:rPr>
              <w:t>38</w:t>
            </w:r>
            <w:r w:rsidR="00C766F5" w:rsidRPr="00505D4D">
              <w:rPr>
                <w:rFonts w:ascii="Browallia New" w:hAnsi="Browallia New" w:cs="DokChampa"/>
                <w:sz w:val="22"/>
                <w:szCs w:val="22"/>
              </w:rPr>
              <w:t>6</w:t>
            </w:r>
            <w:r w:rsidRPr="00505D4D">
              <w:rPr>
                <w:rFonts w:ascii="Browallia New" w:hAnsi="Browallia New" w:cs="DokChampa"/>
                <w:sz w:val="22"/>
                <w:szCs w:val="22"/>
              </w:rPr>
              <w:t>,012</w:t>
            </w:r>
          </w:p>
        </w:tc>
        <w:tc>
          <w:tcPr>
            <w:tcW w:w="850" w:type="dxa"/>
            <w:vAlign w:val="bottom"/>
          </w:tcPr>
          <w:p w14:paraId="523343FA" w14:textId="7F6ED8CE" w:rsidR="002C3A5D" w:rsidRPr="00505D4D" w:rsidRDefault="002C3A5D" w:rsidP="002C3A5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505D4D">
              <w:rPr>
                <w:rFonts w:ascii="Browallia New" w:hAnsi="Browallia New" w:cs="Browallia New"/>
                <w:sz w:val="22"/>
                <w:szCs w:val="22"/>
              </w:rPr>
              <w:t>373,403</w:t>
            </w:r>
          </w:p>
        </w:tc>
        <w:tc>
          <w:tcPr>
            <w:tcW w:w="822" w:type="dxa"/>
            <w:vAlign w:val="bottom"/>
          </w:tcPr>
          <w:p w14:paraId="13C3C123" w14:textId="6BCA6A34" w:rsidR="002C3A5D" w:rsidRPr="00505D4D" w:rsidRDefault="002C3A5D" w:rsidP="002C3A5D">
            <w:pPr>
              <w:pBdr>
                <w:bottom w:val="single" w:sz="12" w:space="1" w:color="auto"/>
              </w:pBdr>
              <w:spacing w:line="240" w:lineRule="auto"/>
              <w:ind w:left="-76" w:right="-7"/>
              <w:jc w:val="right"/>
              <w:rPr>
                <w:rFonts w:ascii="Browallia New" w:hAnsi="Browallia New" w:cs="Browallia New"/>
                <w:sz w:val="22"/>
                <w:szCs w:val="22"/>
              </w:rPr>
            </w:pPr>
            <w:r w:rsidRPr="00505D4D">
              <w:rPr>
                <w:rFonts w:ascii="Browallia New" w:hAnsi="Browallia New" w:cs="Browallia New"/>
                <w:sz w:val="22"/>
                <w:szCs w:val="22"/>
              </w:rPr>
              <w:t>160</w:t>
            </w:r>
            <w:r w:rsidR="000E3B85" w:rsidRPr="00505D4D">
              <w:rPr>
                <w:rFonts w:ascii="Browallia New" w:hAnsi="Browallia New" w:cs="Browallia New"/>
                <w:sz w:val="22"/>
                <w:szCs w:val="22"/>
              </w:rPr>
              <w:t>,</w:t>
            </w:r>
            <w:r w:rsidRPr="00505D4D">
              <w:rPr>
                <w:rFonts w:ascii="Browallia New" w:hAnsi="Browallia New" w:cs="Browallia New"/>
                <w:sz w:val="22"/>
                <w:szCs w:val="22"/>
              </w:rPr>
              <w:t>263</w:t>
            </w:r>
          </w:p>
        </w:tc>
        <w:tc>
          <w:tcPr>
            <w:tcW w:w="850" w:type="dxa"/>
            <w:vAlign w:val="bottom"/>
          </w:tcPr>
          <w:p w14:paraId="57D52418" w14:textId="62930FE5" w:rsidR="002C3A5D" w:rsidRPr="00505D4D" w:rsidRDefault="002C3A5D" w:rsidP="002C3A5D">
            <w:pPr>
              <w:pBdr>
                <w:bottom w:val="single" w:sz="12" w:space="1" w:color="auto"/>
              </w:pBdr>
              <w:spacing w:line="240" w:lineRule="auto"/>
              <w:ind w:left="-36" w:right="-7"/>
              <w:jc w:val="right"/>
              <w:rPr>
                <w:rFonts w:ascii="Browallia New" w:hAnsi="Browallia New" w:cs="Browallia New"/>
                <w:sz w:val="22"/>
                <w:szCs w:val="22"/>
                <w:lang w:val="en-GB"/>
              </w:rPr>
            </w:pPr>
            <w:r w:rsidRPr="00505D4D">
              <w:rPr>
                <w:rFonts w:ascii="Browallia New" w:hAnsi="Browallia New" w:cs="Browallia New"/>
                <w:sz w:val="22"/>
                <w:szCs w:val="22"/>
                <w:lang w:val="en-GB"/>
              </w:rPr>
              <w:t>179,546</w:t>
            </w:r>
          </w:p>
        </w:tc>
        <w:tc>
          <w:tcPr>
            <w:tcW w:w="834" w:type="dxa"/>
            <w:vAlign w:val="bottom"/>
          </w:tcPr>
          <w:p w14:paraId="26D69864" w14:textId="7B496DFD" w:rsidR="002C3A5D" w:rsidRPr="00505D4D" w:rsidRDefault="002C3A5D" w:rsidP="00324907">
            <w:pPr>
              <w:pBdr>
                <w:bottom w:val="single" w:sz="12" w:space="1" w:color="auto"/>
              </w:pBdr>
              <w:spacing w:line="240" w:lineRule="auto"/>
              <w:ind w:left="-76" w:right="-7"/>
              <w:jc w:val="center"/>
              <w:rPr>
                <w:rFonts w:ascii="Browallia New" w:hAnsi="Browallia New" w:cs="Browallia New"/>
                <w:sz w:val="22"/>
                <w:szCs w:val="22"/>
              </w:rPr>
            </w:pPr>
            <w:r w:rsidRPr="00505D4D">
              <w:rPr>
                <w:rFonts w:ascii="Browallia New" w:hAnsi="Browallia New" w:cs="Browallia New"/>
                <w:sz w:val="22"/>
                <w:szCs w:val="22"/>
              </w:rPr>
              <w:t xml:space="preserve">   </w:t>
            </w:r>
            <w:r w:rsidR="00EB6DD2" w:rsidRPr="00505D4D">
              <w:rPr>
                <w:rFonts w:ascii="Browallia New" w:hAnsi="Browallia New" w:cs="Browallia New"/>
                <w:sz w:val="22"/>
                <w:szCs w:val="22"/>
              </w:rPr>
              <w:t xml:space="preserve"> </w:t>
            </w:r>
            <w:r w:rsidRPr="00505D4D">
              <w:rPr>
                <w:rFonts w:ascii="Browallia New" w:hAnsi="Browallia New" w:cs="Browallia New"/>
                <w:sz w:val="22"/>
                <w:szCs w:val="22"/>
              </w:rPr>
              <w:t xml:space="preserve"> -</w:t>
            </w:r>
          </w:p>
        </w:tc>
        <w:tc>
          <w:tcPr>
            <w:tcW w:w="801" w:type="dxa"/>
            <w:vAlign w:val="bottom"/>
          </w:tcPr>
          <w:p w14:paraId="11A10ED8" w14:textId="6E7B7193" w:rsidR="002C3A5D" w:rsidRPr="00505D4D" w:rsidRDefault="002C3A5D" w:rsidP="002C3A5D">
            <w:pPr>
              <w:pBdr>
                <w:bottom w:val="single" w:sz="12" w:space="1" w:color="auto"/>
              </w:pBdr>
              <w:spacing w:line="240" w:lineRule="auto"/>
              <w:ind w:left="-24" w:right="-7"/>
              <w:jc w:val="center"/>
              <w:rPr>
                <w:rFonts w:ascii="Browallia New" w:hAnsi="Browallia New" w:cs="Browallia New"/>
                <w:sz w:val="22"/>
                <w:szCs w:val="22"/>
                <w:lang w:val="en-GB"/>
              </w:rPr>
            </w:pPr>
            <w:r w:rsidRPr="00505D4D">
              <w:rPr>
                <w:rFonts w:ascii="Browallia New" w:hAnsi="Browallia New" w:cs="Browallia New"/>
                <w:sz w:val="22"/>
                <w:szCs w:val="22"/>
              </w:rPr>
              <w:t xml:space="preserve">    -</w:t>
            </w:r>
          </w:p>
        </w:tc>
        <w:tc>
          <w:tcPr>
            <w:tcW w:w="900" w:type="dxa"/>
            <w:vAlign w:val="bottom"/>
          </w:tcPr>
          <w:p w14:paraId="6AC33820" w14:textId="334C305A" w:rsidR="002C3A5D" w:rsidRPr="00505D4D" w:rsidRDefault="00DB7CFB" w:rsidP="002C3A5D">
            <w:pPr>
              <w:pBdr>
                <w:bottom w:val="single" w:sz="12" w:space="1" w:color="auto"/>
              </w:pBdr>
              <w:spacing w:line="240" w:lineRule="auto"/>
              <w:ind w:left="-24" w:right="-7"/>
              <w:jc w:val="right"/>
              <w:rPr>
                <w:rFonts w:ascii="Browallia New" w:hAnsi="Browallia New" w:cs="Browallia New"/>
                <w:sz w:val="22"/>
                <w:szCs w:val="22"/>
              </w:rPr>
            </w:pPr>
            <w:r w:rsidRPr="00505D4D">
              <w:rPr>
                <w:rFonts w:ascii="Browallia New" w:hAnsi="Browallia New" w:cs="Browallia New"/>
                <w:sz w:val="22"/>
                <w:szCs w:val="22"/>
              </w:rPr>
              <w:t>546</w:t>
            </w:r>
            <w:r w:rsidR="00992D12" w:rsidRPr="00505D4D">
              <w:rPr>
                <w:rFonts w:ascii="Browallia New" w:hAnsi="Browallia New" w:cs="Browallia New"/>
                <w:sz w:val="22"/>
                <w:szCs w:val="22"/>
              </w:rPr>
              <w:t>,27</w:t>
            </w:r>
            <w:r w:rsidR="002E768F" w:rsidRPr="00324907">
              <w:rPr>
                <w:rFonts w:ascii="Browallia New" w:hAnsi="Browallia New" w:cs="Browallia New"/>
                <w:sz w:val="22"/>
                <w:szCs w:val="22"/>
              </w:rPr>
              <w:t>5</w:t>
            </w:r>
          </w:p>
        </w:tc>
        <w:tc>
          <w:tcPr>
            <w:tcW w:w="920" w:type="dxa"/>
            <w:vAlign w:val="bottom"/>
          </w:tcPr>
          <w:p w14:paraId="5E4D24A6" w14:textId="199489AF" w:rsidR="002C3A5D" w:rsidRPr="00476AC2" w:rsidRDefault="002C3A5D" w:rsidP="002C3A5D">
            <w:pPr>
              <w:pBdr>
                <w:bottom w:val="single" w:sz="12" w:space="1" w:color="auto"/>
              </w:pBdr>
              <w:spacing w:line="240" w:lineRule="auto"/>
              <w:ind w:left="-24" w:right="-7"/>
              <w:jc w:val="right"/>
              <w:rPr>
                <w:rFonts w:ascii="Browallia New" w:hAnsi="Browallia New" w:cs="Browallia New"/>
                <w:sz w:val="22"/>
                <w:szCs w:val="22"/>
              </w:rPr>
            </w:pPr>
            <w:r w:rsidRPr="00476AC2">
              <w:rPr>
                <w:rFonts w:ascii="Browallia New" w:hAnsi="Browallia New" w:cs="Browallia New"/>
                <w:sz w:val="22"/>
                <w:szCs w:val="22"/>
              </w:rPr>
              <w:t>552,949</w:t>
            </w:r>
          </w:p>
        </w:tc>
      </w:tr>
    </w:tbl>
    <w:p w14:paraId="4C24B97F" w14:textId="77777777" w:rsidR="00617343" w:rsidRDefault="00617343"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p>
    <w:p w14:paraId="1C681F5E" w14:textId="77777777" w:rsidR="00916932" w:rsidRDefault="0091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4221BE9" w14:textId="61880953" w:rsidR="002A7C38" w:rsidRPr="00C2555B"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C2555B">
        <w:rPr>
          <w:rFonts w:ascii="Browallia New" w:hAnsi="Browallia New" w:cs="Browallia New"/>
          <w:sz w:val="28"/>
          <w:szCs w:val="28"/>
          <w:cs/>
        </w:rPr>
        <w:t xml:space="preserve">ณ วันที่ </w:t>
      </w:r>
      <w:r w:rsidR="00B36705" w:rsidRPr="00D10583">
        <w:rPr>
          <w:rFonts w:ascii="Browallia New" w:hAnsi="Browallia New" w:cs="Browallia New"/>
          <w:spacing w:val="-2"/>
          <w:sz w:val="28"/>
          <w:szCs w:val="28"/>
        </w:rPr>
        <w:t>3</w:t>
      </w:r>
      <w:r w:rsidR="00B36705">
        <w:rPr>
          <w:rFonts w:ascii="Browallia New" w:hAnsi="Browallia New" w:cs="Browallia New"/>
          <w:spacing w:val="-2"/>
          <w:sz w:val="28"/>
          <w:szCs w:val="28"/>
        </w:rPr>
        <w:t xml:space="preserve">0 </w:t>
      </w:r>
      <w:r w:rsidR="00763B07">
        <w:rPr>
          <w:rFonts w:ascii="Browallia New" w:hAnsi="Browallia New" w:cs="Browallia New" w:hint="cs"/>
          <w:spacing w:val="-2"/>
          <w:sz w:val="28"/>
          <w:szCs w:val="28"/>
          <w:cs/>
        </w:rPr>
        <w:t>กันยายน</w:t>
      </w:r>
      <w:r w:rsidR="00763B07" w:rsidRPr="00C2555B">
        <w:rPr>
          <w:rFonts w:ascii="Browallia New" w:hAnsi="Browallia New" w:cs="Browallia New"/>
          <w:sz w:val="28"/>
          <w:szCs w:val="28"/>
          <w:cs/>
          <w:lang w:val="en-GB"/>
        </w:rPr>
        <w:t xml:space="preserve"> </w:t>
      </w:r>
      <w:r w:rsidR="00CA746A" w:rsidRPr="00C2555B">
        <w:rPr>
          <w:rFonts w:ascii="Browallia New" w:hAnsi="Browallia New" w:cs="Browallia New"/>
          <w:sz w:val="28"/>
          <w:szCs w:val="28"/>
        </w:rPr>
        <w:t>2562</w:t>
      </w:r>
      <w:r w:rsidRPr="00C2555B">
        <w:rPr>
          <w:rFonts w:ascii="Browallia New" w:hAnsi="Browallia New" w:cs="Browallia New"/>
          <w:sz w:val="28"/>
          <w:szCs w:val="28"/>
          <w:cs/>
        </w:rPr>
        <w:t xml:space="preserve"> และ วันที่ </w:t>
      </w:r>
      <w:r w:rsidRPr="00C2555B">
        <w:rPr>
          <w:rFonts w:ascii="Browallia New" w:hAnsi="Browallia New" w:cs="Browallia New"/>
          <w:sz w:val="28"/>
          <w:szCs w:val="28"/>
          <w:lang w:val="en-GB"/>
        </w:rPr>
        <w:t>31</w:t>
      </w:r>
      <w:r w:rsidRPr="00C2555B">
        <w:rPr>
          <w:rFonts w:ascii="Browallia New" w:hAnsi="Browallia New" w:cs="Browallia New"/>
          <w:sz w:val="28"/>
          <w:szCs w:val="28"/>
          <w:cs/>
        </w:rPr>
        <w:t xml:space="preserve"> ธันวาคม </w:t>
      </w:r>
      <w:r w:rsidR="00D4034A" w:rsidRPr="00C2555B">
        <w:rPr>
          <w:rFonts w:ascii="Browallia New" w:hAnsi="Browallia New" w:cs="Browallia New"/>
          <w:sz w:val="28"/>
          <w:szCs w:val="28"/>
          <w:lang w:val="en-GB"/>
        </w:rPr>
        <w:t>256</w:t>
      </w:r>
      <w:r w:rsidR="00CA746A" w:rsidRPr="00C2555B">
        <w:rPr>
          <w:rFonts w:ascii="Browallia New" w:hAnsi="Browallia New" w:cs="Browallia New"/>
          <w:sz w:val="28"/>
          <w:szCs w:val="28"/>
        </w:rPr>
        <w:t>1</w:t>
      </w:r>
      <w:r w:rsidR="00D4034A" w:rsidRPr="00C2555B">
        <w:rPr>
          <w:rFonts w:ascii="Browallia New" w:hAnsi="Browallia New" w:cs="Browallia New"/>
          <w:sz w:val="28"/>
          <w:szCs w:val="28"/>
          <w:cs/>
        </w:rPr>
        <w:t xml:space="preserve"> </w:t>
      </w:r>
      <w:r w:rsidRPr="00C2555B">
        <w:rPr>
          <w:rFonts w:ascii="Browallia New" w:hAnsi="Browallia New" w:cs="Browallia New"/>
          <w:sz w:val="28"/>
          <w:szCs w:val="28"/>
          <w:cs/>
        </w:rPr>
        <w:t>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โดยสรุปตามสัญญาซื้อ มีดังนี้</w:t>
      </w:r>
    </w:p>
    <w:p w14:paraId="3ADAAD7D" w14:textId="77777777" w:rsidR="00916932" w:rsidRPr="00C2555B" w:rsidRDefault="00916932"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p>
    <w:tbl>
      <w:tblPr>
        <w:tblW w:w="9153" w:type="dxa"/>
        <w:tblInd w:w="360" w:type="dxa"/>
        <w:tblLayout w:type="fixed"/>
        <w:tblLook w:val="0000" w:firstRow="0" w:lastRow="0" w:firstColumn="0" w:lastColumn="0" w:noHBand="0" w:noVBand="0"/>
      </w:tblPr>
      <w:tblGrid>
        <w:gridCol w:w="2412"/>
        <w:gridCol w:w="792"/>
        <w:gridCol w:w="873"/>
        <w:gridCol w:w="756"/>
        <w:gridCol w:w="867"/>
        <w:gridCol w:w="6"/>
        <w:gridCol w:w="807"/>
        <w:gridCol w:w="825"/>
        <w:gridCol w:w="6"/>
        <w:gridCol w:w="873"/>
        <w:gridCol w:w="930"/>
        <w:gridCol w:w="6"/>
      </w:tblGrid>
      <w:tr w:rsidR="002A7C38" w:rsidRPr="00C2555B" w14:paraId="061BE3E7" w14:textId="77777777" w:rsidTr="00BA2BCE">
        <w:trPr>
          <w:gridAfter w:val="1"/>
          <w:wAfter w:w="6" w:type="dxa"/>
          <w:tblHeader/>
        </w:trPr>
        <w:tc>
          <w:tcPr>
            <w:tcW w:w="2412" w:type="dxa"/>
          </w:tcPr>
          <w:p w14:paraId="53C6738A"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35" w:type="dxa"/>
            <w:gridSpan w:val="10"/>
          </w:tcPr>
          <w:p w14:paraId="7F4B4826"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204FD272" w14:textId="77777777" w:rsidTr="00BA2BCE">
        <w:trPr>
          <w:gridAfter w:val="1"/>
          <w:wAfter w:w="6" w:type="dxa"/>
          <w:tblHeader/>
        </w:trPr>
        <w:tc>
          <w:tcPr>
            <w:tcW w:w="2412" w:type="dxa"/>
          </w:tcPr>
          <w:p w14:paraId="7702BF66"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35" w:type="dxa"/>
            <w:gridSpan w:val="10"/>
            <w:vAlign w:val="bottom"/>
          </w:tcPr>
          <w:p w14:paraId="3F75ABE2"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2A7C38" w:rsidRPr="00C2555B" w14:paraId="109ACC85" w14:textId="77777777" w:rsidTr="00BA2BCE">
        <w:trPr>
          <w:gridAfter w:val="1"/>
          <w:wAfter w:w="6" w:type="dxa"/>
          <w:tblHeader/>
        </w:trPr>
        <w:tc>
          <w:tcPr>
            <w:tcW w:w="2412" w:type="dxa"/>
          </w:tcPr>
          <w:p w14:paraId="314934FC"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5" w:type="dxa"/>
            <w:gridSpan w:val="2"/>
          </w:tcPr>
          <w:p w14:paraId="60826BA8"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623" w:type="dxa"/>
            <w:gridSpan w:val="2"/>
          </w:tcPr>
          <w:p w14:paraId="0668EA25"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อัตราร้อยละ</w:t>
            </w:r>
          </w:p>
        </w:tc>
        <w:tc>
          <w:tcPr>
            <w:tcW w:w="1638" w:type="dxa"/>
            <w:gridSpan w:val="3"/>
          </w:tcPr>
          <w:p w14:paraId="01EB4651"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809" w:type="dxa"/>
            <w:gridSpan w:val="3"/>
          </w:tcPr>
          <w:p w14:paraId="39F53FBB"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C2555B" w14:paraId="553ABDF0" w14:textId="77777777" w:rsidTr="00BA2BCE">
        <w:trPr>
          <w:gridAfter w:val="1"/>
          <w:wAfter w:w="6" w:type="dxa"/>
          <w:tblHeader/>
        </w:trPr>
        <w:tc>
          <w:tcPr>
            <w:tcW w:w="2412" w:type="dxa"/>
          </w:tcPr>
          <w:p w14:paraId="1DA4BDCB" w14:textId="77777777" w:rsidR="002D1EF0" w:rsidRPr="00C2555B"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5" w:type="dxa"/>
            <w:gridSpan w:val="2"/>
          </w:tcPr>
          <w:p w14:paraId="5411E66B"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ลูกหนี้ตาม</w:t>
            </w:r>
          </w:p>
        </w:tc>
        <w:tc>
          <w:tcPr>
            <w:tcW w:w="1623" w:type="dxa"/>
            <w:gridSpan w:val="2"/>
          </w:tcPr>
          <w:p w14:paraId="4DC17043"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ของค่าเผื่อหนี้</w:t>
            </w:r>
          </w:p>
        </w:tc>
        <w:tc>
          <w:tcPr>
            <w:tcW w:w="1638" w:type="dxa"/>
            <w:gridSpan w:val="3"/>
          </w:tcPr>
          <w:p w14:paraId="10FC8891"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ค่าเผื่อหนี้</w:t>
            </w:r>
          </w:p>
        </w:tc>
        <w:tc>
          <w:tcPr>
            <w:tcW w:w="1809" w:type="dxa"/>
            <w:gridSpan w:val="3"/>
            <w:vMerge w:val="restart"/>
          </w:tcPr>
          <w:p w14:paraId="6DD2DB6F" w14:textId="77A8158E" w:rsidR="002D1EF0" w:rsidRPr="00C2555B" w:rsidRDefault="002D1EF0"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p>
          <w:p w14:paraId="430FEE6E" w14:textId="064FDC34" w:rsidR="002D1EF0" w:rsidRPr="00C2555B" w:rsidRDefault="002D1EF0" w:rsidP="00E64F16">
            <w:pPr>
              <w:pBdr>
                <w:bottom w:val="single" w:sz="4" w:space="1" w:color="auto"/>
              </w:pBdr>
              <w:spacing w:line="240" w:lineRule="auto"/>
              <w:ind w:left="-114"/>
              <w:jc w:val="center"/>
              <w:rPr>
                <w:rFonts w:ascii="Browallia New" w:hAnsi="Browallia New" w:cs="Browallia New"/>
                <w:b/>
                <w:bCs/>
                <w:sz w:val="22"/>
                <w:szCs w:val="22"/>
                <w:cs/>
              </w:rPr>
            </w:pPr>
            <w:r w:rsidRPr="00C2555B">
              <w:rPr>
                <w:rFonts w:ascii="Browallia New" w:hAnsi="Browallia New" w:cs="Browallia New"/>
                <w:sz w:val="22"/>
                <w:szCs w:val="22"/>
                <w:cs/>
              </w:rPr>
              <w:t>สุทธิ</w:t>
            </w:r>
          </w:p>
        </w:tc>
      </w:tr>
      <w:tr w:rsidR="002D1EF0" w:rsidRPr="00C2555B" w14:paraId="0FA9A2B2" w14:textId="77777777" w:rsidTr="00BA2BCE">
        <w:trPr>
          <w:gridAfter w:val="1"/>
          <w:wAfter w:w="6" w:type="dxa"/>
          <w:tblHeader/>
        </w:trPr>
        <w:tc>
          <w:tcPr>
            <w:tcW w:w="2412" w:type="dxa"/>
          </w:tcPr>
          <w:p w14:paraId="49958112" w14:textId="77777777" w:rsidR="002D1EF0" w:rsidRPr="00C2555B" w:rsidRDefault="002D1EF0" w:rsidP="00E64F16">
            <w:pPr>
              <w:spacing w:line="240" w:lineRule="auto"/>
              <w:jc w:val="center"/>
              <w:rPr>
                <w:rFonts w:ascii="Browallia New" w:hAnsi="Browallia New" w:cs="Browallia New"/>
                <w:sz w:val="22"/>
                <w:szCs w:val="22"/>
              </w:rPr>
            </w:pPr>
          </w:p>
        </w:tc>
        <w:tc>
          <w:tcPr>
            <w:tcW w:w="1665" w:type="dxa"/>
            <w:gridSpan w:val="2"/>
            <w:vAlign w:val="bottom"/>
          </w:tcPr>
          <w:p w14:paraId="07856410"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สัญญาเช่าซื้อ</w:t>
            </w:r>
          </w:p>
        </w:tc>
        <w:tc>
          <w:tcPr>
            <w:tcW w:w="1623" w:type="dxa"/>
            <w:gridSpan w:val="2"/>
            <w:vAlign w:val="bottom"/>
          </w:tcPr>
          <w:p w14:paraId="235C6918"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สงสัยจะสูญ</w:t>
            </w:r>
          </w:p>
        </w:tc>
        <w:tc>
          <w:tcPr>
            <w:tcW w:w="1638" w:type="dxa"/>
            <w:gridSpan w:val="3"/>
            <w:vAlign w:val="bottom"/>
          </w:tcPr>
          <w:p w14:paraId="2B3888CC"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C2555B">
              <w:rPr>
                <w:rFonts w:ascii="Browallia New" w:hAnsi="Browallia New" w:cs="Browallia New"/>
                <w:sz w:val="22"/>
                <w:szCs w:val="22"/>
                <w:cs/>
              </w:rPr>
              <w:t>สงสัยจะสูญ</w:t>
            </w:r>
          </w:p>
        </w:tc>
        <w:tc>
          <w:tcPr>
            <w:tcW w:w="1809" w:type="dxa"/>
            <w:gridSpan w:val="3"/>
            <w:vMerge/>
            <w:vAlign w:val="bottom"/>
          </w:tcPr>
          <w:p w14:paraId="32E4D419" w14:textId="01EFF691"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p>
        </w:tc>
      </w:tr>
      <w:tr w:rsidR="00763B07" w:rsidRPr="00C2555B" w14:paraId="09D9CB08" w14:textId="77777777" w:rsidTr="00BA2BCE">
        <w:trPr>
          <w:tblHeader/>
        </w:trPr>
        <w:tc>
          <w:tcPr>
            <w:tcW w:w="2412" w:type="dxa"/>
          </w:tcPr>
          <w:p w14:paraId="79D33172" w14:textId="77777777" w:rsidR="00763B07" w:rsidRPr="00C2555B" w:rsidRDefault="00763B07" w:rsidP="00763B07">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92" w:type="dxa"/>
            <w:vAlign w:val="bottom"/>
          </w:tcPr>
          <w:p w14:paraId="361CD7C1" w14:textId="1036B7FB" w:rsidR="00763B07" w:rsidRPr="00C2555B" w:rsidRDefault="00763B07" w:rsidP="00763B0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73" w:type="dxa"/>
            <w:vAlign w:val="bottom"/>
          </w:tcPr>
          <w:p w14:paraId="0B8DCBFA" w14:textId="3434792B"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756" w:type="dxa"/>
            <w:vAlign w:val="bottom"/>
          </w:tcPr>
          <w:p w14:paraId="59D6E686" w14:textId="29255418" w:rsidR="00763B07" w:rsidRPr="00C2555B" w:rsidRDefault="00763B07" w:rsidP="00763B0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73" w:type="dxa"/>
            <w:gridSpan w:val="2"/>
            <w:vAlign w:val="bottom"/>
          </w:tcPr>
          <w:p w14:paraId="24567F11" w14:textId="02795918"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07" w:type="dxa"/>
            <w:vAlign w:val="bottom"/>
          </w:tcPr>
          <w:p w14:paraId="25558798" w14:textId="0D519BF3" w:rsidR="00763B07" w:rsidRPr="00C2555B" w:rsidRDefault="00763B07" w:rsidP="00763B0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31" w:type="dxa"/>
            <w:gridSpan w:val="2"/>
            <w:vAlign w:val="bottom"/>
          </w:tcPr>
          <w:p w14:paraId="5D3F9295" w14:textId="176A92D2"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73" w:type="dxa"/>
            <w:vAlign w:val="bottom"/>
          </w:tcPr>
          <w:p w14:paraId="6AE73917" w14:textId="5B625F94" w:rsidR="00763B07" w:rsidRPr="00C2555B" w:rsidRDefault="00763B07" w:rsidP="00763B0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936" w:type="dxa"/>
            <w:gridSpan w:val="2"/>
            <w:vAlign w:val="bottom"/>
          </w:tcPr>
          <w:p w14:paraId="1F4B2838" w14:textId="77777777"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p>
          <w:p w14:paraId="438614D3" w14:textId="79D75D64"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2561</w:t>
            </w:r>
          </w:p>
        </w:tc>
      </w:tr>
      <w:tr w:rsidR="00637B27" w:rsidRPr="00C2555B" w14:paraId="11D993A3" w14:textId="77777777" w:rsidTr="00BA2BCE">
        <w:trPr>
          <w:tblHeader/>
        </w:trPr>
        <w:tc>
          <w:tcPr>
            <w:tcW w:w="2412" w:type="dxa"/>
          </w:tcPr>
          <w:p w14:paraId="24370BD5" w14:textId="77777777" w:rsidR="00637B27" w:rsidRPr="00C2555B" w:rsidRDefault="00637B27"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92" w:type="dxa"/>
            <w:vAlign w:val="bottom"/>
          </w:tcPr>
          <w:p w14:paraId="6ECDA75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73" w:type="dxa"/>
            <w:vAlign w:val="bottom"/>
          </w:tcPr>
          <w:p w14:paraId="629ABBCE"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756" w:type="dxa"/>
            <w:vAlign w:val="bottom"/>
          </w:tcPr>
          <w:p w14:paraId="6523B503"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73" w:type="dxa"/>
            <w:gridSpan w:val="2"/>
            <w:vAlign w:val="bottom"/>
          </w:tcPr>
          <w:p w14:paraId="25E41280"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07" w:type="dxa"/>
            <w:vAlign w:val="bottom"/>
          </w:tcPr>
          <w:p w14:paraId="39A68D3F"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31" w:type="dxa"/>
            <w:gridSpan w:val="2"/>
            <w:vAlign w:val="bottom"/>
          </w:tcPr>
          <w:p w14:paraId="45856E1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73" w:type="dxa"/>
            <w:vAlign w:val="bottom"/>
          </w:tcPr>
          <w:p w14:paraId="2ADC8D9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36" w:type="dxa"/>
            <w:gridSpan w:val="2"/>
            <w:vAlign w:val="bottom"/>
          </w:tcPr>
          <w:p w14:paraId="6A31C18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r>
      <w:tr w:rsidR="002A7C38" w:rsidRPr="00C2555B" w14:paraId="5B8DD747" w14:textId="77777777" w:rsidTr="00BA2BCE">
        <w:tc>
          <w:tcPr>
            <w:tcW w:w="2412" w:type="dxa"/>
          </w:tcPr>
          <w:p w14:paraId="034EA65C" w14:textId="77777777" w:rsidR="002A7C38" w:rsidRPr="00C2555B" w:rsidRDefault="002A7C38" w:rsidP="00E64F16">
            <w:pPr>
              <w:spacing w:line="240" w:lineRule="auto"/>
              <w:ind w:right="-108"/>
              <w:jc w:val="both"/>
              <w:rPr>
                <w:rFonts w:ascii="Browallia New" w:hAnsi="Browallia New" w:cs="Browallia New"/>
                <w:b/>
                <w:bCs/>
                <w:sz w:val="22"/>
                <w:szCs w:val="22"/>
              </w:rPr>
            </w:pPr>
            <w:r w:rsidRPr="00C2555B">
              <w:rPr>
                <w:rFonts w:ascii="Browallia New" w:hAnsi="Browallia New" w:cs="Browallia New"/>
                <w:b/>
                <w:bCs/>
                <w:sz w:val="22"/>
                <w:szCs w:val="22"/>
                <w:cs/>
              </w:rPr>
              <w:t>ลูกหนี้ตามสัญญาเช่าซื้อ</w:t>
            </w:r>
          </w:p>
        </w:tc>
        <w:tc>
          <w:tcPr>
            <w:tcW w:w="792" w:type="dxa"/>
          </w:tcPr>
          <w:p w14:paraId="7B50D097"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873" w:type="dxa"/>
          </w:tcPr>
          <w:p w14:paraId="665F2166"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756" w:type="dxa"/>
          </w:tcPr>
          <w:p w14:paraId="6A91303A"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873" w:type="dxa"/>
            <w:gridSpan w:val="2"/>
          </w:tcPr>
          <w:p w14:paraId="5EF409AB"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807" w:type="dxa"/>
          </w:tcPr>
          <w:p w14:paraId="5323D4D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31" w:type="dxa"/>
            <w:gridSpan w:val="2"/>
          </w:tcPr>
          <w:p w14:paraId="20A90F4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73" w:type="dxa"/>
          </w:tcPr>
          <w:p w14:paraId="10BBE219" w14:textId="77777777" w:rsidR="002A7C38" w:rsidRPr="00C2555B" w:rsidRDefault="002A7C38" w:rsidP="00E64F16">
            <w:pPr>
              <w:pStyle w:val="InsideAddress"/>
              <w:tabs>
                <w:tab w:val="decimal" w:pos="792"/>
              </w:tabs>
              <w:ind w:left="-114"/>
              <w:rPr>
                <w:rFonts w:ascii="Browallia New" w:hAnsi="Browallia New" w:cs="Browallia New"/>
                <w:sz w:val="22"/>
                <w:szCs w:val="22"/>
              </w:rPr>
            </w:pPr>
          </w:p>
        </w:tc>
        <w:tc>
          <w:tcPr>
            <w:tcW w:w="936" w:type="dxa"/>
            <w:gridSpan w:val="2"/>
          </w:tcPr>
          <w:p w14:paraId="12DDA19E" w14:textId="77777777" w:rsidR="002A7C38" w:rsidRPr="00C2555B" w:rsidRDefault="002A7C38" w:rsidP="00E64F16">
            <w:pPr>
              <w:pStyle w:val="InsideAddress"/>
              <w:ind w:left="-114"/>
              <w:rPr>
                <w:rFonts w:ascii="Browallia New" w:hAnsi="Browallia New" w:cs="Browallia New"/>
                <w:sz w:val="22"/>
                <w:szCs w:val="22"/>
              </w:rPr>
            </w:pPr>
          </w:p>
        </w:tc>
      </w:tr>
      <w:tr w:rsidR="00BF4A54" w:rsidRPr="00C2555B" w14:paraId="3CECC040" w14:textId="77777777" w:rsidTr="00BA2BCE">
        <w:trPr>
          <w:trHeight w:val="66"/>
        </w:trPr>
        <w:tc>
          <w:tcPr>
            <w:tcW w:w="2412" w:type="dxa"/>
          </w:tcPr>
          <w:p w14:paraId="6B88B76D" w14:textId="77777777" w:rsidR="00BF4A54" w:rsidRPr="00C2555B" w:rsidRDefault="00BF4A54" w:rsidP="00BF4A54">
            <w:pPr>
              <w:spacing w:line="240" w:lineRule="auto"/>
              <w:rPr>
                <w:rFonts w:ascii="Browallia New" w:hAnsi="Browallia New" w:cs="Browallia New"/>
                <w:sz w:val="22"/>
                <w:szCs w:val="22"/>
                <w:cs/>
              </w:rPr>
            </w:pPr>
            <w:r w:rsidRPr="00C2555B">
              <w:rPr>
                <w:rFonts w:ascii="Browallia New" w:hAnsi="Browallia New" w:cs="Browallia New"/>
                <w:sz w:val="22"/>
                <w:szCs w:val="22"/>
                <w:cs/>
              </w:rPr>
              <w:t>บริษัทใหญ่</w:t>
            </w:r>
          </w:p>
        </w:tc>
        <w:tc>
          <w:tcPr>
            <w:tcW w:w="792" w:type="dxa"/>
          </w:tcPr>
          <w:p w14:paraId="76F1BB5E" w14:textId="5FB02B29" w:rsidR="00BF4A54" w:rsidRPr="00AA70D6" w:rsidRDefault="00BF4A54" w:rsidP="00BF4A54">
            <w:pPr>
              <w:tabs>
                <w:tab w:val="clear" w:pos="680"/>
                <w:tab w:val="clear" w:pos="907"/>
              </w:tabs>
              <w:spacing w:line="240" w:lineRule="auto"/>
              <w:ind w:left="-114"/>
              <w:jc w:val="right"/>
              <w:rPr>
                <w:rFonts w:ascii="Browallia New" w:hAnsi="Browallia New" w:cs="Browallia New"/>
                <w:sz w:val="22"/>
                <w:szCs w:val="22"/>
              </w:rPr>
            </w:pPr>
            <w:r w:rsidRPr="00324907">
              <w:rPr>
                <w:rFonts w:ascii="Browallia New" w:hAnsi="Browallia New" w:cs="Browallia New"/>
                <w:sz w:val="22"/>
                <w:szCs w:val="22"/>
              </w:rPr>
              <w:t>594,5</w:t>
            </w:r>
            <w:r w:rsidR="00D65F51" w:rsidRPr="00AA70D6">
              <w:rPr>
                <w:rFonts w:ascii="Browallia New" w:hAnsi="Browallia New" w:cs="Browallia New"/>
                <w:sz w:val="22"/>
                <w:szCs w:val="22"/>
              </w:rPr>
              <w:t>40</w:t>
            </w:r>
          </w:p>
        </w:tc>
        <w:tc>
          <w:tcPr>
            <w:tcW w:w="873" w:type="dxa"/>
          </w:tcPr>
          <w:p w14:paraId="32ADFF35" w14:textId="26E81600" w:rsidR="00BF4A54" w:rsidRPr="0009009A" w:rsidRDefault="00BF4A54" w:rsidP="00BF4A54">
            <w:pP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596,524</w:t>
            </w:r>
          </w:p>
        </w:tc>
        <w:tc>
          <w:tcPr>
            <w:tcW w:w="756" w:type="dxa"/>
            <w:vAlign w:val="bottom"/>
          </w:tcPr>
          <w:p w14:paraId="58246A0C" w14:textId="625D80AA" w:rsidR="00BF4A54" w:rsidRPr="0009009A" w:rsidRDefault="00BF4A54" w:rsidP="00BF4A5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 xml:space="preserve">1 </w:t>
            </w:r>
            <w:r w:rsidRPr="0009009A">
              <w:rPr>
                <w:rFonts w:ascii="Browallia New" w:hAnsi="Browallia New" w:cs="Browallia New"/>
                <w:sz w:val="22"/>
                <w:szCs w:val="22"/>
                <w:cs/>
              </w:rPr>
              <w:t xml:space="preserve">- </w:t>
            </w:r>
            <w:r w:rsidRPr="0009009A">
              <w:rPr>
                <w:rFonts w:ascii="Browallia New" w:hAnsi="Browallia New" w:cs="Browallia New"/>
                <w:sz w:val="22"/>
                <w:szCs w:val="22"/>
              </w:rPr>
              <w:t>100</w:t>
            </w:r>
          </w:p>
        </w:tc>
        <w:tc>
          <w:tcPr>
            <w:tcW w:w="873" w:type="dxa"/>
            <w:gridSpan w:val="2"/>
            <w:vAlign w:val="bottom"/>
          </w:tcPr>
          <w:p w14:paraId="08052761" w14:textId="72B4E253" w:rsidR="00BF4A54" w:rsidRPr="0009009A" w:rsidRDefault="00BF4A54" w:rsidP="00BF4A5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 xml:space="preserve">1 </w:t>
            </w:r>
            <w:r w:rsidRPr="0009009A">
              <w:rPr>
                <w:rFonts w:ascii="Browallia New" w:hAnsi="Browallia New" w:cs="Browallia New"/>
                <w:sz w:val="22"/>
                <w:szCs w:val="22"/>
                <w:cs/>
              </w:rPr>
              <w:t xml:space="preserve">- </w:t>
            </w:r>
            <w:r w:rsidRPr="0009009A">
              <w:rPr>
                <w:rFonts w:ascii="Browallia New" w:hAnsi="Browallia New" w:cs="Browallia New"/>
                <w:sz w:val="22"/>
                <w:szCs w:val="22"/>
              </w:rPr>
              <w:t>100</w:t>
            </w:r>
          </w:p>
        </w:tc>
        <w:tc>
          <w:tcPr>
            <w:tcW w:w="807" w:type="dxa"/>
          </w:tcPr>
          <w:p w14:paraId="48C45F9F" w14:textId="15BDE0A7" w:rsidR="00BF4A54" w:rsidRPr="00813CB9"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324907">
              <w:rPr>
                <w:rFonts w:ascii="Browallia New" w:hAnsi="Browallia New" w:cs="DokChampa"/>
                <w:sz w:val="22"/>
                <w:szCs w:val="22"/>
                <w:lang w:val="en-GB" w:bidi="lo-LA"/>
              </w:rPr>
              <w:t>48,265</w:t>
            </w:r>
          </w:p>
        </w:tc>
        <w:tc>
          <w:tcPr>
            <w:tcW w:w="831" w:type="dxa"/>
            <w:gridSpan w:val="2"/>
          </w:tcPr>
          <w:p w14:paraId="3095371F" w14:textId="1137C182" w:rsidR="00BF4A54" w:rsidRPr="0009009A"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43,575</w:t>
            </w:r>
          </w:p>
        </w:tc>
        <w:tc>
          <w:tcPr>
            <w:tcW w:w="873" w:type="dxa"/>
          </w:tcPr>
          <w:p w14:paraId="67706A5D" w14:textId="3C7DACC1" w:rsidR="00BF4A54" w:rsidRPr="00AA70D6"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324907">
              <w:rPr>
                <w:rFonts w:ascii="Browallia New" w:hAnsi="Browallia New" w:cs="DokChampa"/>
                <w:sz w:val="22"/>
                <w:szCs w:val="22"/>
                <w:lang w:val="en-GB" w:bidi="lo-LA"/>
              </w:rPr>
              <w:t>546,27</w:t>
            </w:r>
            <w:r w:rsidR="00B03E10" w:rsidRPr="00AA70D6">
              <w:rPr>
                <w:rFonts w:ascii="Browallia New" w:hAnsi="Browallia New" w:cs="DokChampa"/>
                <w:sz w:val="22"/>
                <w:szCs w:val="22"/>
                <w:lang w:val="en-GB" w:bidi="lo-LA"/>
              </w:rPr>
              <w:t>5</w:t>
            </w:r>
          </w:p>
        </w:tc>
        <w:tc>
          <w:tcPr>
            <w:tcW w:w="936" w:type="dxa"/>
            <w:gridSpan w:val="2"/>
          </w:tcPr>
          <w:p w14:paraId="5EAD6446" w14:textId="55AA9CF7" w:rsidR="00BF4A54" w:rsidRPr="00C2555B" w:rsidRDefault="00BF4A54" w:rsidP="00BF4A54">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DokChampa"/>
                <w:sz w:val="22"/>
                <w:szCs w:val="22"/>
                <w:lang w:val="en-GB" w:bidi="lo-LA"/>
              </w:rPr>
              <w:t>552,949</w:t>
            </w:r>
          </w:p>
        </w:tc>
      </w:tr>
      <w:tr w:rsidR="00BF4A54" w:rsidRPr="00C2555B" w14:paraId="1B160FA8" w14:textId="77777777" w:rsidTr="00BA2BCE">
        <w:tc>
          <w:tcPr>
            <w:tcW w:w="2412" w:type="dxa"/>
          </w:tcPr>
          <w:p w14:paraId="61982386" w14:textId="77777777" w:rsidR="00BF4A54" w:rsidRPr="00C2555B" w:rsidRDefault="00BF4A54" w:rsidP="00BF4A54">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 xml:space="preserve">บริษัทย่อย </w:t>
            </w:r>
          </w:p>
        </w:tc>
        <w:tc>
          <w:tcPr>
            <w:tcW w:w="792" w:type="dxa"/>
          </w:tcPr>
          <w:p w14:paraId="2497C870" w14:textId="77777777" w:rsidR="00BF4A54" w:rsidRPr="00AA70D6" w:rsidRDefault="00BF4A54" w:rsidP="00BF4A54">
            <w:pPr>
              <w:tabs>
                <w:tab w:val="clear" w:pos="680"/>
                <w:tab w:val="clear" w:pos="907"/>
              </w:tabs>
              <w:spacing w:line="240" w:lineRule="auto"/>
              <w:ind w:left="-114"/>
              <w:jc w:val="right"/>
              <w:rPr>
                <w:rFonts w:ascii="Browallia New" w:hAnsi="Browallia New" w:cs="Browallia New"/>
                <w:sz w:val="22"/>
                <w:szCs w:val="22"/>
              </w:rPr>
            </w:pPr>
          </w:p>
        </w:tc>
        <w:tc>
          <w:tcPr>
            <w:tcW w:w="873" w:type="dxa"/>
            <w:vAlign w:val="bottom"/>
          </w:tcPr>
          <w:p w14:paraId="6DF134B8" w14:textId="77777777" w:rsidR="00BF4A54" w:rsidRPr="0009009A" w:rsidRDefault="00BF4A54" w:rsidP="00BF4A54">
            <w:pPr>
              <w:tabs>
                <w:tab w:val="clear" w:pos="680"/>
                <w:tab w:val="clear" w:pos="907"/>
              </w:tabs>
              <w:spacing w:line="240" w:lineRule="auto"/>
              <w:ind w:left="-114"/>
              <w:jc w:val="right"/>
              <w:rPr>
                <w:rFonts w:ascii="Browallia New" w:hAnsi="Browallia New" w:cs="Browallia New"/>
                <w:sz w:val="22"/>
                <w:szCs w:val="22"/>
              </w:rPr>
            </w:pPr>
          </w:p>
        </w:tc>
        <w:tc>
          <w:tcPr>
            <w:tcW w:w="756" w:type="dxa"/>
          </w:tcPr>
          <w:p w14:paraId="59807459" w14:textId="77777777" w:rsidR="00BF4A54" w:rsidRPr="0009009A" w:rsidRDefault="00BF4A54" w:rsidP="00BF4A54">
            <w:pPr>
              <w:pStyle w:val="InsideAddress"/>
              <w:tabs>
                <w:tab w:val="decimal" w:pos="252"/>
              </w:tabs>
              <w:ind w:left="-114"/>
              <w:jc w:val="right"/>
              <w:rPr>
                <w:rFonts w:ascii="Browallia New" w:hAnsi="Browallia New" w:cs="Browallia New"/>
                <w:sz w:val="22"/>
                <w:szCs w:val="22"/>
              </w:rPr>
            </w:pPr>
          </w:p>
        </w:tc>
        <w:tc>
          <w:tcPr>
            <w:tcW w:w="873" w:type="dxa"/>
            <w:gridSpan w:val="2"/>
          </w:tcPr>
          <w:p w14:paraId="2FFC5DC3" w14:textId="77777777" w:rsidR="00BF4A54" w:rsidRPr="0009009A" w:rsidRDefault="00BF4A54" w:rsidP="00BF4A54">
            <w:pPr>
              <w:pStyle w:val="InsideAddress"/>
              <w:tabs>
                <w:tab w:val="decimal" w:pos="252"/>
              </w:tabs>
              <w:ind w:left="-114"/>
              <w:jc w:val="right"/>
              <w:rPr>
                <w:rFonts w:ascii="Browallia New" w:hAnsi="Browallia New" w:cs="Browallia New"/>
                <w:sz w:val="22"/>
                <w:szCs w:val="22"/>
              </w:rPr>
            </w:pPr>
          </w:p>
        </w:tc>
        <w:tc>
          <w:tcPr>
            <w:tcW w:w="807" w:type="dxa"/>
          </w:tcPr>
          <w:p w14:paraId="7FA5DD19" w14:textId="77777777" w:rsidR="00BF4A54" w:rsidRPr="00813CB9"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p>
        </w:tc>
        <w:tc>
          <w:tcPr>
            <w:tcW w:w="831" w:type="dxa"/>
            <w:gridSpan w:val="2"/>
          </w:tcPr>
          <w:p w14:paraId="1920116E" w14:textId="77777777" w:rsidR="00BF4A54" w:rsidRPr="0009009A"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p>
        </w:tc>
        <w:tc>
          <w:tcPr>
            <w:tcW w:w="873" w:type="dxa"/>
          </w:tcPr>
          <w:p w14:paraId="7E495A7C" w14:textId="77777777" w:rsidR="00BF4A54" w:rsidRPr="00AA70D6"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p>
        </w:tc>
        <w:tc>
          <w:tcPr>
            <w:tcW w:w="936" w:type="dxa"/>
            <w:gridSpan w:val="2"/>
            <w:vAlign w:val="bottom"/>
          </w:tcPr>
          <w:p w14:paraId="5F2149B8" w14:textId="77777777" w:rsidR="00BF4A54" w:rsidRPr="00C2555B" w:rsidRDefault="00BF4A54" w:rsidP="00BF4A54">
            <w:pPr>
              <w:tabs>
                <w:tab w:val="clear" w:pos="680"/>
                <w:tab w:val="clear" w:pos="907"/>
              </w:tabs>
              <w:spacing w:line="240" w:lineRule="auto"/>
              <w:ind w:left="-114"/>
              <w:jc w:val="right"/>
              <w:rPr>
                <w:rFonts w:ascii="Browallia New" w:hAnsi="Browallia New" w:cs="Browallia New"/>
                <w:sz w:val="22"/>
                <w:szCs w:val="22"/>
              </w:rPr>
            </w:pPr>
          </w:p>
        </w:tc>
      </w:tr>
      <w:tr w:rsidR="00BF4A54" w:rsidRPr="00C2555B" w14:paraId="26327AF1" w14:textId="77777777" w:rsidTr="00BA2BCE">
        <w:tc>
          <w:tcPr>
            <w:tcW w:w="2412" w:type="dxa"/>
          </w:tcPr>
          <w:p w14:paraId="38636484" w14:textId="77777777" w:rsidR="00BF4A54" w:rsidRPr="00C2555B" w:rsidRDefault="00BF4A54" w:rsidP="00BF4A54">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ยังไม่ถึงกำหนดชำระ</w:t>
            </w:r>
          </w:p>
        </w:tc>
        <w:tc>
          <w:tcPr>
            <w:tcW w:w="792" w:type="dxa"/>
          </w:tcPr>
          <w:p w14:paraId="5813F68A" w14:textId="3C97AF71" w:rsidR="00BF4A54" w:rsidRPr="00AA70D6" w:rsidRDefault="00BF4A54" w:rsidP="00BF4A54">
            <w:pPr>
              <w:tabs>
                <w:tab w:val="clear" w:pos="680"/>
                <w:tab w:val="clear" w:pos="907"/>
              </w:tabs>
              <w:spacing w:line="240" w:lineRule="auto"/>
              <w:ind w:left="-114"/>
              <w:jc w:val="right"/>
              <w:rPr>
                <w:rFonts w:ascii="Browallia New" w:hAnsi="Browallia New" w:cs="Browallia New"/>
                <w:sz w:val="22"/>
                <w:szCs w:val="22"/>
              </w:rPr>
            </w:pPr>
            <w:r w:rsidRPr="00324907">
              <w:rPr>
                <w:rFonts w:ascii="Browallia New" w:hAnsi="Browallia New" w:cs="Browallia New"/>
                <w:sz w:val="22"/>
                <w:szCs w:val="22"/>
              </w:rPr>
              <w:t>1,940,62</w:t>
            </w:r>
            <w:r w:rsidR="00BD0C6D" w:rsidRPr="00AA70D6">
              <w:rPr>
                <w:rFonts w:ascii="Browallia New" w:hAnsi="Browallia New" w:cs="Browallia New"/>
                <w:sz w:val="22"/>
                <w:szCs w:val="22"/>
              </w:rPr>
              <w:t>6</w:t>
            </w:r>
          </w:p>
        </w:tc>
        <w:tc>
          <w:tcPr>
            <w:tcW w:w="873" w:type="dxa"/>
            <w:vAlign w:val="bottom"/>
          </w:tcPr>
          <w:p w14:paraId="10E5FD21" w14:textId="7F7C1437" w:rsidR="00BF4A54" w:rsidRPr="0009009A" w:rsidRDefault="00BF4A54" w:rsidP="00BF4A54">
            <w:pP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2,046,900</w:t>
            </w:r>
          </w:p>
        </w:tc>
        <w:tc>
          <w:tcPr>
            <w:tcW w:w="756" w:type="dxa"/>
          </w:tcPr>
          <w:p w14:paraId="622C8B2A" w14:textId="7735A76A" w:rsidR="00BF4A54" w:rsidRPr="0009009A" w:rsidRDefault="00BF4A54" w:rsidP="00BF4A5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1</w:t>
            </w:r>
          </w:p>
        </w:tc>
        <w:tc>
          <w:tcPr>
            <w:tcW w:w="873" w:type="dxa"/>
            <w:gridSpan w:val="2"/>
          </w:tcPr>
          <w:p w14:paraId="61E3C297" w14:textId="38B070ED" w:rsidR="00BF4A54" w:rsidRPr="0009009A" w:rsidRDefault="00BF4A54" w:rsidP="00BF4A5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1</w:t>
            </w:r>
          </w:p>
        </w:tc>
        <w:tc>
          <w:tcPr>
            <w:tcW w:w="807" w:type="dxa"/>
          </w:tcPr>
          <w:p w14:paraId="79AD101D" w14:textId="30601C05" w:rsidR="00BF4A54" w:rsidRPr="00813CB9"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324907">
              <w:rPr>
                <w:rFonts w:ascii="Browallia New" w:hAnsi="Browallia New" w:cs="DokChampa"/>
                <w:sz w:val="22"/>
                <w:szCs w:val="22"/>
                <w:lang w:val="en-GB" w:bidi="lo-LA"/>
              </w:rPr>
              <w:t>19,481</w:t>
            </w:r>
          </w:p>
        </w:tc>
        <w:tc>
          <w:tcPr>
            <w:tcW w:w="831" w:type="dxa"/>
            <w:gridSpan w:val="2"/>
          </w:tcPr>
          <w:p w14:paraId="7F503300" w14:textId="5EFDC937" w:rsidR="00BF4A54" w:rsidRPr="0009009A"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20,540</w:t>
            </w:r>
          </w:p>
        </w:tc>
        <w:tc>
          <w:tcPr>
            <w:tcW w:w="873" w:type="dxa"/>
          </w:tcPr>
          <w:p w14:paraId="42C17A9D" w14:textId="01D681AD" w:rsidR="00BF4A54" w:rsidRPr="00AA70D6"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324907">
              <w:rPr>
                <w:rFonts w:ascii="Browallia New" w:hAnsi="Browallia New" w:cs="DokChampa"/>
                <w:sz w:val="22"/>
                <w:szCs w:val="22"/>
                <w:lang w:val="en-GB" w:bidi="lo-LA"/>
              </w:rPr>
              <w:t>1,921,14</w:t>
            </w:r>
            <w:r w:rsidR="00BD0C6D" w:rsidRPr="00AA70D6">
              <w:rPr>
                <w:rFonts w:ascii="Browallia New" w:hAnsi="Browallia New" w:cs="DokChampa"/>
                <w:sz w:val="22"/>
                <w:szCs w:val="22"/>
                <w:lang w:val="en-GB" w:bidi="lo-LA"/>
              </w:rPr>
              <w:t>5</w:t>
            </w:r>
          </w:p>
        </w:tc>
        <w:tc>
          <w:tcPr>
            <w:tcW w:w="936" w:type="dxa"/>
            <w:gridSpan w:val="2"/>
            <w:vAlign w:val="bottom"/>
          </w:tcPr>
          <w:p w14:paraId="1389BD5E" w14:textId="0C7E0F3A" w:rsidR="00BF4A54" w:rsidRPr="00C2555B" w:rsidRDefault="00BF4A54" w:rsidP="00BF4A54">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2,026,360</w:t>
            </w:r>
          </w:p>
        </w:tc>
      </w:tr>
      <w:tr w:rsidR="00BF4A54" w:rsidRPr="00C2555B" w14:paraId="5865C624" w14:textId="77777777" w:rsidTr="00BA2BCE">
        <w:tc>
          <w:tcPr>
            <w:tcW w:w="2412" w:type="dxa"/>
          </w:tcPr>
          <w:p w14:paraId="79A34770" w14:textId="77777777" w:rsidR="00BF4A54" w:rsidRPr="00C2555B" w:rsidRDefault="00BF4A54" w:rsidP="00BF4A54">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ค้างชำระ</w:t>
            </w:r>
          </w:p>
        </w:tc>
        <w:tc>
          <w:tcPr>
            <w:tcW w:w="792" w:type="dxa"/>
          </w:tcPr>
          <w:p w14:paraId="07F8965E" w14:textId="77777777" w:rsidR="00BF4A54" w:rsidRPr="00AA70D6" w:rsidRDefault="00BF4A54" w:rsidP="00BF4A54">
            <w:pPr>
              <w:tabs>
                <w:tab w:val="clear" w:pos="680"/>
                <w:tab w:val="clear" w:pos="907"/>
              </w:tabs>
              <w:spacing w:line="240" w:lineRule="auto"/>
              <w:ind w:left="-114"/>
              <w:jc w:val="right"/>
              <w:rPr>
                <w:rFonts w:ascii="Browallia New" w:hAnsi="Browallia New" w:cs="Browallia New"/>
                <w:sz w:val="22"/>
                <w:szCs w:val="22"/>
              </w:rPr>
            </w:pPr>
          </w:p>
        </w:tc>
        <w:tc>
          <w:tcPr>
            <w:tcW w:w="873" w:type="dxa"/>
          </w:tcPr>
          <w:p w14:paraId="66AD3F3B" w14:textId="77777777" w:rsidR="00BF4A54" w:rsidRPr="0009009A" w:rsidRDefault="00BF4A54" w:rsidP="00BF4A54">
            <w:pPr>
              <w:tabs>
                <w:tab w:val="clear" w:pos="680"/>
                <w:tab w:val="clear" w:pos="907"/>
              </w:tabs>
              <w:spacing w:line="240" w:lineRule="auto"/>
              <w:ind w:left="-114"/>
              <w:jc w:val="right"/>
              <w:rPr>
                <w:rFonts w:ascii="Browallia New" w:hAnsi="Browallia New" w:cs="Browallia New"/>
                <w:sz w:val="22"/>
                <w:szCs w:val="22"/>
              </w:rPr>
            </w:pPr>
          </w:p>
        </w:tc>
        <w:tc>
          <w:tcPr>
            <w:tcW w:w="756" w:type="dxa"/>
          </w:tcPr>
          <w:p w14:paraId="1F5FA549" w14:textId="77777777" w:rsidR="00BF4A54" w:rsidRPr="0009009A" w:rsidRDefault="00BF4A54" w:rsidP="00BF4A54">
            <w:pPr>
              <w:tabs>
                <w:tab w:val="clear" w:pos="680"/>
                <w:tab w:val="clear" w:pos="907"/>
              </w:tabs>
              <w:spacing w:line="240" w:lineRule="auto"/>
              <w:ind w:left="-114"/>
              <w:jc w:val="right"/>
              <w:rPr>
                <w:rFonts w:ascii="Browallia New" w:hAnsi="Browallia New" w:cs="Browallia New"/>
                <w:sz w:val="22"/>
                <w:szCs w:val="22"/>
              </w:rPr>
            </w:pPr>
          </w:p>
        </w:tc>
        <w:tc>
          <w:tcPr>
            <w:tcW w:w="873" w:type="dxa"/>
            <w:gridSpan w:val="2"/>
          </w:tcPr>
          <w:p w14:paraId="335495BF" w14:textId="77777777" w:rsidR="00BF4A54" w:rsidRPr="0009009A" w:rsidRDefault="00BF4A54" w:rsidP="00BF4A54">
            <w:pPr>
              <w:tabs>
                <w:tab w:val="clear" w:pos="680"/>
                <w:tab w:val="clear" w:pos="907"/>
              </w:tabs>
              <w:spacing w:line="240" w:lineRule="auto"/>
              <w:ind w:left="-114"/>
              <w:jc w:val="right"/>
              <w:rPr>
                <w:rFonts w:ascii="Browallia New" w:hAnsi="Browallia New" w:cs="Browallia New"/>
                <w:sz w:val="22"/>
                <w:szCs w:val="22"/>
              </w:rPr>
            </w:pPr>
          </w:p>
        </w:tc>
        <w:tc>
          <w:tcPr>
            <w:tcW w:w="807" w:type="dxa"/>
          </w:tcPr>
          <w:p w14:paraId="4F018B04" w14:textId="77777777" w:rsidR="00BF4A54" w:rsidRPr="00813CB9"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p>
        </w:tc>
        <w:tc>
          <w:tcPr>
            <w:tcW w:w="831" w:type="dxa"/>
            <w:gridSpan w:val="2"/>
          </w:tcPr>
          <w:p w14:paraId="093EEF00" w14:textId="77777777" w:rsidR="00BF4A54" w:rsidRPr="0009009A"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p>
        </w:tc>
        <w:tc>
          <w:tcPr>
            <w:tcW w:w="873" w:type="dxa"/>
          </w:tcPr>
          <w:p w14:paraId="4E637E9C" w14:textId="77777777" w:rsidR="00BF4A54" w:rsidRPr="00AA70D6"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p>
        </w:tc>
        <w:tc>
          <w:tcPr>
            <w:tcW w:w="936" w:type="dxa"/>
            <w:gridSpan w:val="2"/>
            <w:vAlign w:val="bottom"/>
          </w:tcPr>
          <w:p w14:paraId="59FCF592" w14:textId="77777777" w:rsidR="00BF4A54" w:rsidRPr="00C2555B" w:rsidRDefault="00BF4A54" w:rsidP="00BF4A54">
            <w:pPr>
              <w:tabs>
                <w:tab w:val="clear" w:pos="680"/>
                <w:tab w:val="clear" w:pos="907"/>
              </w:tabs>
              <w:spacing w:line="240" w:lineRule="auto"/>
              <w:ind w:left="-114"/>
              <w:jc w:val="right"/>
              <w:rPr>
                <w:rFonts w:ascii="Browallia New" w:hAnsi="Browallia New" w:cs="Browallia New"/>
                <w:sz w:val="22"/>
                <w:szCs w:val="22"/>
              </w:rPr>
            </w:pPr>
          </w:p>
        </w:tc>
      </w:tr>
      <w:tr w:rsidR="00BF4A54" w:rsidRPr="00C2555B" w14:paraId="0D279F66" w14:textId="77777777" w:rsidTr="00BA2BCE">
        <w:tc>
          <w:tcPr>
            <w:tcW w:w="2412" w:type="dxa"/>
            <w:vAlign w:val="bottom"/>
          </w:tcPr>
          <w:p w14:paraId="536F46B1" w14:textId="77777777" w:rsidR="00BF4A54" w:rsidRPr="00C2555B" w:rsidRDefault="00BF4A54" w:rsidP="00BF4A54">
            <w:pPr>
              <w:spacing w:line="240" w:lineRule="auto"/>
              <w:ind w:left="175"/>
              <w:rPr>
                <w:rFonts w:ascii="Browallia New" w:hAnsi="Browallia New" w:cs="Browallia New"/>
                <w:sz w:val="22"/>
                <w:szCs w:val="22"/>
                <w:cs/>
              </w:rPr>
            </w:pPr>
            <w:r w:rsidRPr="00C2555B">
              <w:rPr>
                <w:rFonts w:ascii="Browallia New" w:hAnsi="Browallia New" w:cs="Browallia New"/>
                <w:sz w:val="22"/>
                <w:szCs w:val="22"/>
              </w:rPr>
              <w:t xml:space="preserve">1 - 3  </w:t>
            </w:r>
            <w:r w:rsidRPr="00C2555B">
              <w:rPr>
                <w:rFonts w:ascii="Browallia New" w:hAnsi="Browallia New" w:cs="Browallia New"/>
                <w:sz w:val="22"/>
                <w:szCs w:val="22"/>
                <w:cs/>
              </w:rPr>
              <w:t>เดือน</w:t>
            </w:r>
          </w:p>
        </w:tc>
        <w:tc>
          <w:tcPr>
            <w:tcW w:w="792" w:type="dxa"/>
          </w:tcPr>
          <w:p w14:paraId="6EF7D88D" w14:textId="68689176" w:rsidR="00BF4A54" w:rsidRPr="00AA70D6" w:rsidRDefault="00BF4A54" w:rsidP="00BF4A54">
            <w:pPr>
              <w:tabs>
                <w:tab w:val="clear" w:pos="680"/>
                <w:tab w:val="clear" w:pos="907"/>
              </w:tabs>
              <w:spacing w:line="240" w:lineRule="auto"/>
              <w:ind w:left="-114"/>
              <w:jc w:val="right"/>
              <w:rPr>
                <w:rFonts w:ascii="Browallia New" w:hAnsi="Browallia New" w:cs="Browallia New"/>
                <w:sz w:val="22"/>
                <w:szCs w:val="22"/>
              </w:rPr>
            </w:pPr>
            <w:r w:rsidRPr="00324907">
              <w:rPr>
                <w:rFonts w:ascii="Browallia New" w:hAnsi="Browallia New" w:cs="Browallia New"/>
                <w:sz w:val="22"/>
                <w:szCs w:val="22"/>
              </w:rPr>
              <w:t>1,116,837</w:t>
            </w:r>
          </w:p>
        </w:tc>
        <w:tc>
          <w:tcPr>
            <w:tcW w:w="873" w:type="dxa"/>
            <w:vAlign w:val="bottom"/>
          </w:tcPr>
          <w:p w14:paraId="353B9AC6" w14:textId="2DBAFF54" w:rsidR="00BF4A54" w:rsidRPr="0009009A" w:rsidRDefault="00BF4A54" w:rsidP="00BF4A54">
            <w:pP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1,177,113</w:t>
            </w:r>
          </w:p>
        </w:tc>
        <w:tc>
          <w:tcPr>
            <w:tcW w:w="756" w:type="dxa"/>
          </w:tcPr>
          <w:p w14:paraId="4AAD7A04" w14:textId="35FDC0A3" w:rsidR="00BF4A54" w:rsidRPr="0009009A" w:rsidRDefault="00BF4A54" w:rsidP="00BF4A5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2, 25</w:t>
            </w:r>
          </w:p>
        </w:tc>
        <w:tc>
          <w:tcPr>
            <w:tcW w:w="873" w:type="dxa"/>
            <w:gridSpan w:val="2"/>
          </w:tcPr>
          <w:p w14:paraId="7C2ECE5B" w14:textId="6F283AE7" w:rsidR="00BF4A54" w:rsidRPr="0009009A" w:rsidRDefault="00BF4A54" w:rsidP="00BF4A5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2, 25</w:t>
            </w:r>
          </w:p>
        </w:tc>
        <w:tc>
          <w:tcPr>
            <w:tcW w:w="807" w:type="dxa"/>
          </w:tcPr>
          <w:p w14:paraId="2AAF7045" w14:textId="721FABE1" w:rsidR="00BF4A54" w:rsidRPr="00813CB9"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324907">
              <w:rPr>
                <w:rFonts w:ascii="Browallia New" w:hAnsi="Browallia New" w:cs="DokChampa"/>
                <w:sz w:val="22"/>
                <w:szCs w:val="22"/>
                <w:lang w:val="en-GB" w:bidi="lo-LA"/>
              </w:rPr>
              <w:t>25,007</w:t>
            </w:r>
          </w:p>
        </w:tc>
        <w:tc>
          <w:tcPr>
            <w:tcW w:w="831" w:type="dxa"/>
            <w:gridSpan w:val="2"/>
          </w:tcPr>
          <w:p w14:paraId="2772E09C" w14:textId="1DA330D8" w:rsidR="00BF4A54" w:rsidRPr="0009009A"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24,941</w:t>
            </w:r>
          </w:p>
        </w:tc>
        <w:tc>
          <w:tcPr>
            <w:tcW w:w="873" w:type="dxa"/>
          </w:tcPr>
          <w:p w14:paraId="7D1F7678" w14:textId="0F04E018" w:rsidR="00BF4A54" w:rsidRPr="00AA70D6"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324907">
              <w:rPr>
                <w:rFonts w:ascii="Browallia New" w:hAnsi="Browallia New" w:cs="DokChampa"/>
                <w:sz w:val="22"/>
                <w:szCs w:val="22"/>
                <w:lang w:val="en-GB" w:bidi="lo-LA"/>
              </w:rPr>
              <w:t>1,091,830</w:t>
            </w:r>
          </w:p>
        </w:tc>
        <w:tc>
          <w:tcPr>
            <w:tcW w:w="936" w:type="dxa"/>
            <w:gridSpan w:val="2"/>
            <w:vAlign w:val="bottom"/>
          </w:tcPr>
          <w:p w14:paraId="3B10C378" w14:textId="4F6E4794" w:rsidR="00BF4A54" w:rsidRPr="00C2555B" w:rsidRDefault="00BF4A54" w:rsidP="00BF4A54">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1,152,172</w:t>
            </w:r>
          </w:p>
        </w:tc>
      </w:tr>
      <w:tr w:rsidR="00BF4A54" w:rsidRPr="00C2555B" w14:paraId="79D40939" w14:textId="77777777" w:rsidTr="00BA2BCE">
        <w:tc>
          <w:tcPr>
            <w:tcW w:w="2412" w:type="dxa"/>
            <w:vAlign w:val="bottom"/>
          </w:tcPr>
          <w:p w14:paraId="441AC680" w14:textId="77777777" w:rsidR="00BF4A54" w:rsidRPr="00C2555B" w:rsidRDefault="00BF4A54" w:rsidP="00BF4A54">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4 </w:t>
            </w:r>
            <w:r w:rsidRPr="00C2555B">
              <w:rPr>
                <w:rFonts w:ascii="Browallia New" w:hAnsi="Browallia New" w:cs="Browallia New"/>
                <w:sz w:val="22"/>
                <w:szCs w:val="22"/>
                <w:cs/>
              </w:rPr>
              <w:t>เดือน</w:t>
            </w:r>
          </w:p>
        </w:tc>
        <w:tc>
          <w:tcPr>
            <w:tcW w:w="792" w:type="dxa"/>
          </w:tcPr>
          <w:p w14:paraId="523DEA0D" w14:textId="0EA14E83" w:rsidR="00BF4A54" w:rsidRPr="00AA70D6" w:rsidRDefault="00BF4A54" w:rsidP="00BF4A54">
            <w:pPr>
              <w:tabs>
                <w:tab w:val="clear" w:pos="680"/>
                <w:tab w:val="clear" w:pos="907"/>
              </w:tabs>
              <w:spacing w:line="240" w:lineRule="auto"/>
              <w:ind w:left="-114"/>
              <w:jc w:val="right"/>
              <w:rPr>
                <w:rFonts w:ascii="Browallia New" w:hAnsi="Browallia New" w:cs="Browallia New"/>
                <w:sz w:val="22"/>
                <w:szCs w:val="22"/>
              </w:rPr>
            </w:pPr>
            <w:r w:rsidRPr="00324907">
              <w:rPr>
                <w:rFonts w:ascii="Browallia New" w:hAnsi="Browallia New" w:cs="Browallia New"/>
                <w:sz w:val="22"/>
                <w:szCs w:val="22"/>
              </w:rPr>
              <w:t>66,760</w:t>
            </w:r>
          </w:p>
        </w:tc>
        <w:tc>
          <w:tcPr>
            <w:tcW w:w="873" w:type="dxa"/>
            <w:vAlign w:val="bottom"/>
          </w:tcPr>
          <w:p w14:paraId="2C48CE7D" w14:textId="6E9CEB4D" w:rsidR="00BF4A54" w:rsidRPr="0009009A" w:rsidRDefault="00BF4A54" w:rsidP="00BF4A54">
            <w:pP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76,667</w:t>
            </w:r>
          </w:p>
        </w:tc>
        <w:tc>
          <w:tcPr>
            <w:tcW w:w="756" w:type="dxa"/>
          </w:tcPr>
          <w:p w14:paraId="00265C1E" w14:textId="12969241" w:rsidR="00BF4A54" w:rsidRPr="0009009A" w:rsidRDefault="00BF4A54" w:rsidP="00BF4A5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20, 25</w:t>
            </w:r>
          </w:p>
        </w:tc>
        <w:tc>
          <w:tcPr>
            <w:tcW w:w="873" w:type="dxa"/>
            <w:gridSpan w:val="2"/>
          </w:tcPr>
          <w:p w14:paraId="5AA8A20B" w14:textId="3D476B84" w:rsidR="00BF4A54" w:rsidRPr="0009009A" w:rsidRDefault="00BF4A54" w:rsidP="00BF4A5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20, 25</w:t>
            </w:r>
          </w:p>
        </w:tc>
        <w:tc>
          <w:tcPr>
            <w:tcW w:w="807" w:type="dxa"/>
          </w:tcPr>
          <w:p w14:paraId="125D7437" w14:textId="4411BC31" w:rsidR="00BF4A54" w:rsidRPr="00813CB9"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324907">
              <w:rPr>
                <w:rFonts w:ascii="Browallia New" w:hAnsi="Browallia New" w:cs="DokChampa"/>
                <w:sz w:val="22"/>
                <w:szCs w:val="22"/>
                <w:lang w:val="en-GB" w:bidi="lo-LA"/>
              </w:rPr>
              <w:t>13,352</w:t>
            </w:r>
          </w:p>
        </w:tc>
        <w:tc>
          <w:tcPr>
            <w:tcW w:w="831" w:type="dxa"/>
            <w:gridSpan w:val="2"/>
          </w:tcPr>
          <w:p w14:paraId="26401948" w14:textId="2D093D2A" w:rsidR="00BF4A54" w:rsidRPr="0009009A"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15,334</w:t>
            </w:r>
          </w:p>
        </w:tc>
        <w:tc>
          <w:tcPr>
            <w:tcW w:w="873" w:type="dxa"/>
          </w:tcPr>
          <w:p w14:paraId="04169496" w14:textId="4915A3BA" w:rsidR="00BF4A54" w:rsidRPr="00AA70D6"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324907">
              <w:rPr>
                <w:rFonts w:ascii="Browallia New" w:hAnsi="Browallia New" w:cs="DokChampa"/>
                <w:sz w:val="22"/>
                <w:szCs w:val="22"/>
                <w:lang w:val="en-GB" w:bidi="lo-LA"/>
              </w:rPr>
              <w:t>53,408</w:t>
            </w:r>
          </w:p>
        </w:tc>
        <w:tc>
          <w:tcPr>
            <w:tcW w:w="936" w:type="dxa"/>
            <w:gridSpan w:val="2"/>
            <w:vAlign w:val="bottom"/>
          </w:tcPr>
          <w:p w14:paraId="714EDF29" w14:textId="66FCD7AD" w:rsidR="00BF4A54" w:rsidRPr="00C2555B" w:rsidRDefault="00BF4A54" w:rsidP="00BF4A54">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61,333</w:t>
            </w:r>
          </w:p>
        </w:tc>
      </w:tr>
      <w:tr w:rsidR="00BF4A54" w:rsidRPr="00C2555B" w14:paraId="66B1BF9D" w14:textId="77777777" w:rsidTr="00BA2BCE">
        <w:tc>
          <w:tcPr>
            <w:tcW w:w="2412" w:type="dxa"/>
            <w:vAlign w:val="bottom"/>
          </w:tcPr>
          <w:p w14:paraId="5672CE1C" w14:textId="77777777" w:rsidR="00BF4A54" w:rsidRPr="00C2555B" w:rsidRDefault="00BF4A54" w:rsidP="00BF4A54">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5 - 6 </w:t>
            </w:r>
            <w:r w:rsidRPr="00C2555B">
              <w:rPr>
                <w:rFonts w:ascii="Browallia New" w:hAnsi="Browallia New" w:cs="Browallia New"/>
                <w:sz w:val="22"/>
                <w:szCs w:val="22"/>
                <w:cs/>
              </w:rPr>
              <w:t>เดือน</w:t>
            </w:r>
          </w:p>
        </w:tc>
        <w:tc>
          <w:tcPr>
            <w:tcW w:w="792" w:type="dxa"/>
          </w:tcPr>
          <w:p w14:paraId="0D59F280" w14:textId="5D4DA79E" w:rsidR="00BF4A54" w:rsidRPr="00AA70D6" w:rsidRDefault="00BF4A54" w:rsidP="00BF4A54">
            <w:pPr>
              <w:tabs>
                <w:tab w:val="clear" w:pos="680"/>
                <w:tab w:val="clear" w:pos="907"/>
              </w:tabs>
              <w:spacing w:line="240" w:lineRule="auto"/>
              <w:ind w:left="-114"/>
              <w:jc w:val="right"/>
              <w:rPr>
                <w:rFonts w:ascii="Browallia New" w:hAnsi="Browallia New" w:cs="Browallia New"/>
                <w:sz w:val="22"/>
                <w:szCs w:val="22"/>
              </w:rPr>
            </w:pPr>
            <w:r w:rsidRPr="00324907">
              <w:rPr>
                <w:rFonts w:ascii="Browallia New" w:hAnsi="Browallia New" w:cs="Browallia New"/>
                <w:sz w:val="22"/>
                <w:szCs w:val="22"/>
              </w:rPr>
              <w:t>61,633</w:t>
            </w:r>
          </w:p>
        </w:tc>
        <w:tc>
          <w:tcPr>
            <w:tcW w:w="873" w:type="dxa"/>
            <w:vAlign w:val="bottom"/>
          </w:tcPr>
          <w:p w14:paraId="4EB8C24F" w14:textId="2BA9FA0C" w:rsidR="00BF4A54" w:rsidRPr="0009009A" w:rsidRDefault="00BF4A54" w:rsidP="00BF4A54">
            <w:pP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62,892</w:t>
            </w:r>
          </w:p>
        </w:tc>
        <w:tc>
          <w:tcPr>
            <w:tcW w:w="756" w:type="dxa"/>
          </w:tcPr>
          <w:p w14:paraId="2103382D" w14:textId="3CE83423" w:rsidR="00BF4A54" w:rsidRPr="0009009A" w:rsidRDefault="00BF4A54" w:rsidP="00BF4A5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25</w:t>
            </w:r>
          </w:p>
        </w:tc>
        <w:tc>
          <w:tcPr>
            <w:tcW w:w="873" w:type="dxa"/>
            <w:gridSpan w:val="2"/>
          </w:tcPr>
          <w:p w14:paraId="138EEA45" w14:textId="678AF447" w:rsidR="00BF4A54" w:rsidRPr="0009009A" w:rsidRDefault="00BF4A54" w:rsidP="00BF4A5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25</w:t>
            </w:r>
          </w:p>
        </w:tc>
        <w:tc>
          <w:tcPr>
            <w:tcW w:w="807" w:type="dxa"/>
          </w:tcPr>
          <w:p w14:paraId="6CBE1D53" w14:textId="776D7B8A" w:rsidR="00BF4A54" w:rsidRPr="00813CB9"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324907">
              <w:rPr>
                <w:rFonts w:ascii="Browallia New" w:hAnsi="Browallia New" w:cs="DokChampa"/>
                <w:sz w:val="22"/>
                <w:szCs w:val="22"/>
                <w:lang w:val="en-GB" w:bidi="lo-LA"/>
              </w:rPr>
              <w:t>15,408</w:t>
            </w:r>
          </w:p>
        </w:tc>
        <w:tc>
          <w:tcPr>
            <w:tcW w:w="831" w:type="dxa"/>
            <w:gridSpan w:val="2"/>
          </w:tcPr>
          <w:p w14:paraId="5477E533" w14:textId="759BF248" w:rsidR="00BF4A54" w:rsidRPr="0009009A"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15,723</w:t>
            </w:r>
          </w:p>
        </w:tc>
        <w:tc>
          <w:tcPr>
            <w:tcW w:w="873" w:type="dxa"/>
          </w:tcPr>
          <w:p w14:paraId="16A0ACAC" w14:textId="5E36FA73" w:rsidR="00BF4A54" w:rsidRPr="00AA70D6"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324907">
              <w:rPr>
                <w:rFonts w:ascii="Browallia New" w:hAnsi="Browallia New" w:cs="DokChampa"/>
                <w:sz w:val="22"/>
                <w:szCs w:val="22"/>
                <w:lang w:val="en-GB" w:bidi="lo-LA"/>
              </w:rPr>
              <w:t>46,225</w:t>
            </w:r>
          </w:p>
        </w:tc>
        <w:tc>
          <w:tcPr>
            <w:tcW w:w="936" w:type="dxa"/>
            <w:gridSpan w:val="2"/>
            <w:vAlign w:val="bottom"/>
          </w:tcPr>
          <w:p w14:paraId="2D0CFF7A" w14:textId="0B96679F" w:rsidR="00BF4A54" w:rsidRPr="00C2555B" w:rsidRDefault="00BF4A54" w:rsidP="00BF4A54">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47,169</w:t>
            </w:r>
          </w:p>
        </w:tc>
      </w:tr>
      <w:tr w:rsidR="00BF4A54" w:rsidRPr="00C2555B" w14:paraId="477FA97A" w14:textId="77777777" w:rsidTr="00BA2BCE">
        <w:tc>
          <w:tcPr>
            <w:tcW w:w="2412" w:type="dxa"/>
            <w:vAlign w:val="bottom"/>
          </w:tcPr>
          <w:p w14:paraId="4C10D123" w14:textId="77777777" w:rsidR="00BF4A54" w:rsidRPr="00C2555B" w:rsidRDefault="00BF4A54" w:rsidP="00BF4A54">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7 - 9 </w:t>
            </w:r>
            <w:r w:rsidRPr="00C2555B">
              <w:rPr>
                <w:rFonts w:ascii="Browallia New" w:hAnsi="Browallia New" w:cs="Browallia New"/>
                <w:sz w:val="22"/>
                <w:szCs w:val="22"/>
                <w:cs/>
              </w:rPr>
              <w:t>เดือน</w:t>
            </w:r>
          </w:p>
        </w:tc>
        <w:tc>
          <w:tcPr>
            <w:tcW w:w="792" w:type="dxa"/>
          </w:tcPr>
          <w:p w14:paraId="3C340328" w14:textId="072442CD" w:rsidR="00BF4A54" w:rsidRPr="00AA70D6" w:rsidRDefault="00BF4A54" w:rsidP="00BF4A54">
            <w:pPr>
              <w:tabs>
                <w:tab w:val="clear" w:pos="680"/>
                <w:tab w:val="clear" w:pos="907"/>
              </w:tabs>
              <w:spacing w:line="240" w:lineRule="auto"/>
              <w:ind w:left="-114"/>
              <w:jc w:val="right"/>
              <w:rPr>
                <w:rFonts w:ascii="Browallia New" w:hAnsi="Browallia New" w:cs="Browallia New"/>
                <w:sz w:val="22"/>
                <w:szCs w:val="22"/>
              </w:rPr>
            </w:pPr>
            <w:r w:rsidRPr="00324907">
              <w:rPr>
                <w:rFonts w:ascii="Browallia New" w:hAnsi="Browallia New" w:cs="Browallia New"/>
                <w:sz w:val="22"/>
                <w:szCs w:val="22"/>
              </w:rPr>
              <w:t>32,874</w:t>
            </w:r>
          </w:p>
        </w:tc>
        <w:tc>
          <w:tcPr>
            <w:tcW w:w="873" w:type="dxa"/>
            <w:vAlign w:val="bottom"/>
          </w:tcPr>
          <w:p w14:paraId="3269EE66" w14:textId="5EE30734" w:rsidR="00BF4A54" w:rsidRPr="0009009A" w:rsidRDefault="00BF4A54" w:rsidP="00BF4A54">
            <w:pP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49,560</w:t>
            </w:r>
          </w:p>
        </w:tc>
        <w:tc>
          <w:tcPr>
            <w:tcW w:w="756" w:type="dxa"/>
          </w:tcPr>
          <w:p w14:paraId="24EB82DE" w14:textId="16240AFC" w:rsidR="00BF4A54" w:rsidRPr="0009009A" w:rsidRDefault="00BF4A54" w:rsidP="00BF4A5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50, 75</w:t>
            </w:r>
          </w:p>
        </w:tc>
        <w:tc>
          <w:tcPr>
            <w:tcW w:w="873" w:type="dxa"/>
            <w:gridSpan w:val="2"/>
          </w:tcPr>
          <w:p w14:paraId="7A0840E2" w14:textId="738F1DCF" w:rsidR="00BF4A54" w:rsidRPr="0009009A" w:rsidRDefault="00BF4A54" w:rsidP="00BF4A5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50, 75</w:t>
            </w:r>
          </w:p>
        </w:tc>
        <w:tc>
          <w:tcPr>
            <w:tcW w:w="807" w:type="dxa"/>
          </w:tcPr>
          <w:p w14:paraId="29AE0DD2" w14:textId="3E2951DF" w:rsidR="00BF4A54" w:rsidRPr="00813CB9"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324907">
              <w:rPr>
                <w:rFonts w:ascii="Browallia New" w:hAnsi="Browallia New" w:cs="DokChampa"/>
                <w:sz w:val="22"/>
                <w:szCs w:val="22"/>
                <w:lang w:val="en-GB" w:bidi="lo-LA"/>
              </w:rPr>
              <w:t>22,070</w:t>
            </w:r>
          </w:p>
        </w:tc>
        <w:tc>
          <w:tcPr>
            <w:tcW w:w="831" w:type="dxa"/>
            <w:gridSpan w:val="2"/>
          </w:tcPr>
          <w:p w14:paraId="1555048A" w14:textId="58F71E09" w:rsidR="00BF4A54" w:rsidRPr="0009009A"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34,951</w:t>
            </w:r>
          </w:p>
        </w:tc>
        <w:tc>
          <w:tcPr>
            <w:tcW w:w="873" w:type="dxa"/>
          </w:tcPr>
          <w:p w14:paraId="799BCE0A" w14:textId="7E32EC7C" w:rsidR="00BF4A54" w:rsidRPr="00AA70D6"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324907">
              <w:rPr>
                <w:rFonts w:ascii="Browallia New" w:hAnsi="Browallia New" w:cs="DokChampa"/>
                <w:sz w:val="22"/>
                <w:szCs w:val="22"/>
                <w:lang w:val="en-GB" w:bidi="lo-LA"/>
              </w:rPr>
              <w:t>10,804</w:t>
            </w:r>
          </w:p>
        </w:tc>
        <w:tc>
          <w:tcPr>
            <w:tcW w:w="936" w:type="dxa"/>
            <w:gridSpan w:val="2"/>
            <w:vAlign w:val="bottom"/>
          </w:tcPr>
          <w:p w14:paraId="693C4067" w14:textId="13B70776" w:rsidR="00BF4A54" w:rsidRPr="00C2555B" w:rsidRDefault="00BF4A54" w:rsidP="00BF4A54">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14,609</w:t>
            </w:r>
          </w:p>
        </w:tc>
      </w:tr>
      <w:tr w:rsidR="00BF4A54" w:rsidRPr="00C2555B" w14:paraId="21389155" w14:textId="77777777" w:rsidTr="00BA2BCE">
        <w:tc>
          <w:tcPr>
            <w:tcW w:w="2412" w:type="dxa"/>
            <w:vAlign w:val="bottom"/>
          </w:tcPr>
          <w:p w14:paraId="0795830B" w14:textId="77777777" w:rsidR="00BF4A54" w:rsidRPr="00C2555B" w:rsidRDefault="00BF4A54" w:rsidP="00BF4A54">
            <w:pPr>
              <w:spacing w:line="240" w:lineRule="auto"/>
              <w:ind w:left="175"/>
              <w:rPr>
                <w:rFonts w:ascii="Browallia New" w:hAnsi="Browallia New" w:cs="Browallia New"/>
                <w:sz w:val="22"/>
                <w:szCs w:val="22"/>
                <w:cs/>
              </w:rPr>
            </w:pPr>
            <w:r w:rsidRPr="00C2555B">
              <w:rPr>
                <w:rFonts w:ascii="Browallia New" w:hAnsi="Browallia New" w:cs="Browallia New"/>
                <w:sz w:val="22"/>
                <w:szCs w:val="22"/>
              </w:rPr>
              <w:t>10 - 12</w:t>
            </w:r>
            <w:r w:rsidRPr="00C2555B">
              <w:rPr>
                <w:rFonts w:ascii="Browallia New" w:hAnsi="Browallia New" w:cs="Browallia New"/>
                <w:sz w:val="22"/>
                <w:szCs w:val="22"/>
                <w:cs/>
              </w:rPr>
              <w:t xml:space="preserve"> เดือน</w:t>
            </w:r>
          </w:p>
        </w:tc>
        <w:tc>
          <w:tcPr>
            <w:tcW w:w="792" w:type="dxa"/>
          </w:tcPr>
          <w:p w14:paraId="0DD0E8AF" w14:textId="15236341" w:rsidR="00BF4A54" w:rsidRPr="00AA70D6" w:rsidRDefault="00BF4A54" w:rsidP="00BF4A54">
            <w:pPr>
              <w:tabs>
                <w:tab w:val="clear" w:pos="680"/>
                <w:tab w:val="clear" w:pos="907"/>
              </w:tabs>
              <w:spacing w:line="240" w:lineRule="auto"/>
              <w:ind w:left="-114"/>
              <w:jc w:val="right"/>
              <w:rPr>
                <w:rFonts w:ascii="Browallia New" w:hAnsi="Browallia New" w:cs="Browallia New"/>
                <w:sz w:val="22"/>
                <w:szCs w:val="22"/>
              </w:rPr>
            </w:pPr>
            <w:r w:rsidRPr="00324907">
              <w:rPr>
                <w:rFonts w:ascii="Browallia New" w:hAnsi="Browallia New" w:cs="Browallia New"/>
                <w:sz w:val="22"/>
                <w:szCs w:val="22"/>
              </w:rPr>
              <w:t>18,743</w:t>
            </w:r>
          </w:p>
        </w:tc>
        <w:tc>
          <w:tcPr>
            <w:tcW w:w="873" w:type="dxa"/>
            <w:vAlign w:val="center"/>
          </w:tcPr>
          <w:p w14:paraId="227B3115" w14:textId="4A054C5C" w:rsidR="00BF4A54" w:rsidRPr="0009009A" w:rsidRDefault="00BF4A54" w:rsidP="00BF4A54">
            <w:pP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18,858</w:t>
            </w:r>
          </w:p>
        </w:tc>
        <w:tc>
          <w:tcPr>
            <w:tcW w:w="756" w:type="dxa"/>
          </w:tcPr>
          <w:p w14:paraId="6B16AC3F" w14:textId="5C1A9DC5" w:rsidR="00BF4A54" w:rsidRPr="0009009A" w:rsidRDefault="00BF4A54" w:rsidP="00BF4A5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50, 100</w:t>
            </w:r>
          </w:p>
        </w:tc>
        <w:tc>
          <w:tcPr>
            <w:tcW w:w="873" w:type="dxa"/>
            <w:gridSpan w:val="2"/>
          </w:tcPr>
          <w:p w14:paraId="5FDAE0E0" w14:textId="02A7D17F" w:rsidR="00BF4A54" w:rsidRPr="0009009A" w:rsidRDefault="00BF4A54" w:rsidP="00BF4A5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50, 100</w:t>
            </w:r>
          </w:p>
        </w:tc>
        <w:tc>
          <w:tcPr>
            <w:tcW w:w="807" w:type="dxa"/>
          </w:tcPr>
          <w:p w14:paraId="6AF1D21B" w14:textId="5236B1DA" w:rsidR="00BF4A54" w:rsidRPr="00813CB9"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324907">
              <w:rPr>
                <w:rFonts w:ascii="Browallia New" w:hAnsi="Browallia New" w:cs="DokChampa"/>
                <w:sz w:val="22"/>
                <w:szCs w:val="22"/>
                <w:lang w:val="en-GB" w:bidi="lo-LA"/>
              </w:rPr>
              <w:t>17,505</w:t>
            </w:r>
          </w:p>
        </w:tc>
        <w:tc>
          <w:tcPr>
            <w:tcW w:w="831" w:type="dxa"/>
            <w:gridSpan w:val="2"/>
          </w:tcPr>
          <w:p w14:paraId="5A1642C1" w14:textId="67E41FC2" w:rsidR="00BF4A54" w:rsidRPr="0009009A"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18,424</w:t>
            </w:r>
          </w:p>
        </w:tc>
        <w:tc>
          <w:tcPr>
            <w:tcW w:w="873" w:type="dxa"/>
          </w:tcPr>
          <w:p w14:paraId="230BC426" w14:textId="02A741AB" w:rsidR="00BF4A54" w:rsidRPr="00AA70D6" w:rsidRDefault="00BF4A54" w:rsidP="00BF4A54">
            <w:pPr>
              <w:tabs>
                <w:tab w:val="clear" w:pos="680"/>
                <w:tab w:val="clear" w:pos="907"/>
              </w:tabs>
              <w:spacing w:line="240" w:lineRule="auto"/>
              <w:ind w:left="-114"/>
              <w:jc w:val="right"/>
              <w:rPr>
                <w:rFonts w:ascii="Browallia New" w:hAnsi="Browallia New" w:cs="DokChampa"/>
                <w:sz w:val="22"/>
                <w:szCs w:val="22"/>
                <w:lang w:val="en-GB" w:bidi="lo-LA"/>
              </w:rPr>
            </w:pPr>
            <w:r w:rsidRPr="00324907">
              <w:rPr>
                <w:rFonts w:ascii="Browallia New" w:hAnsi="Browallia New" w:cs="DokChampa"/>
                <w:sz w:val="22"/>
                <w:szCs w:val="22"/>
                <w:lang w:val="en-GB" w:bidi="lo-LA"/>
              </w:rPr>
              <w:t>1,238</w:t>
            </w:r>
          </w:p>
        </w:tc>
        <w:tc>
          <w:tcPr>
            <w:tcW w:w="936" w:type="dxa"/>
            <w:gridSpan w:val="2"/>
          </w:tcPr>
          <w:p w14:paraId="1570BE13" w14:textId="55D5A425" w:rsidR="00BF4A54" w:rsidRPr="00C2555B" w:rsidRDefault="00BF4A54" w:rsidP="00BF4A54">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434</w:t>
            </w:r>
          </w:p>
        </w:tc>
      </w:tr>
      <w:tr w:rsidR="00BF4A54" w:rsidRPr="00C2555B" w14:paraId="281F5D52" w14:textId="77777777" w:rsidTr="005F42A6">
        <w:tc>
          <w:tcPr>
            <w:tcW w:w="2412" w:type="dxa"/>
          </w:tcPr>
          <w:p w14:paraId="122C26B9" w14:textId="77777777" w:rsidR="00BF4A54" w:rsidRPr="00C2555B" w:rsidRDefault="00BF4A54" w:rsidP="00BF4A54">
            <w:pPr>
              <w:tabs>
                <w:tab w:val="clear" w:pos="1644"/>
              </w:tabs>
              <w:spacing w:line="240" w:lineRule="auto"/>
              <w:ind w:left="175" w:right="-99"/>
              <w:rPr>
                <w:rFonts w:ascii="Browallia New" w:hAnsi="Browallia New" w:cs="Browallia New"/>
                <w:sz w:val="22"/>
                <w:szCs w:val="22"/>
                <w:cs/>
              </w:rPr>
            </w:pPr>
            <w:r w:rsidRPr="00C2555B">
              <w:rPr>
                <w:rFonts w:ascii="Browallia New" w:hAnsi="Browallia New" w:cs="Browallia New"/>
                <w:sz w:val="22"/>
                <w:szCs w:val="22"/>
                <w:cs/>
              </w:rPr>
              <w:t>มากกว่า</w:t>
            </w:r>
            <w:r w:rsidRPr="00C2555B">
              <w:rPr>
                <w:rFonts w:ascii="Browallia New" w:hAnsi="Browallia New" w:cs="Browallia New"/>
                <w:sz w:val="22"/>
                <w:szCs w:val="22"/>
              </w:rPr>
              <w:t xml:space="preserve"> 12</w:t>
            </w:r>
            <w:r w:rsidRPr="00C2555B">
              <w:rPr>
                <w:rFonts w:ascii="Browallia New" w:hAnsi="Browallia New" w:cs="Browallia New"/>
                <w:sz w:val="22"/>
                <w:szCs w:val="22"/>
                <w:cs/>
              </w:rPr>
              <w:t xml:space="preserve"> เดือนขึ้นไป</w:t>
            </w:r>
          </w:p>
        </w:tc>
        <w:tc>
          <w:tcPr>
            <w:tcW w:w="792" w:type="dxa"/>
          </w:tcPr>
          <w:p w14:paraId="42D64D91" w14:textId="09A3719C" w:rsidR="00BF4A54" w:rsidRPr="00AA70D6" w:rsidRDefault="00BF4A54" w:rsidP="00BF4A54">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324907">
              <w:rPr>
                <w:rFonts w:ascii="Browallia New" w:hAnsi="Browallia New" w:cs="Browallia New"/>
                <w:sz w:val="22"/>
                <w:szCs w:val="22"/>
              </w:rPr>
              <w:t>36,867</w:t>
            </w:r>
          </w:p>
        </w:tc>
        <w:tc>
          <w:tcPr>
            <w:tcW w:w="873" w:type="dxa"/>
          </w:tcPr>
          <w:p w14:paraId="326A7CA8" w14:textId="6273E2D9" w:rsidR="00BF4A54" w:rsidRPr="0009009A" w:rsidRDefault="00BF4A54" w:rsidP="00BF4A54">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25,759</w:t>
            </w:r>
          </w:p>
        </w:tc>
        <w:tc>
          <w:tcPr>
            <w:tcW w:w="756" w:type="dxa"/>
          </w:tcPr>
          <w:p w14:paraId="3A3D0FB9" w14:textId="6724CC19" w:rsidR="00BF4A54" w:rsidRPr="0009009A" w:rsidRDefault="00BF4A54" w:rsidP="00BF4A5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100</w:t>
            </w:r>
          </w:p>
        </w:tc>
        <w:tc>
          <w:tcPr>
            <w:tcW w:w="873" w:type="dxa"/>
            <w:gridSpan w:val="2"/>
          </w:tcPr>
          <w:p w14:paraId="53910C1D" w14:textId="34853571" w:rsidR="00BF4A54" w:rsidRPr="0009009A" w:rsidRDefault="00BF4A54" w:rsidP="00BF4A5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100</w:t>
            </w:r>
          </w:p>
        </w:tc>
        <w:tc>
          <w:tcPr>
            <w:tcW w:w="807" w:type="dxa"/>
          </w:tcPr>
          <w:p w14:paraId="7E8AA18D" w14:textId="1751C9DF" w:rsidR="00BF4A54" w:rsidRPr="00813CB9" w:rsidRDefault="00BF4A54" w:rsidP="00BF4A54">
            <w:pPr>
              <w:pBdr>
                <w:bottom w:val="single" w:sz="4"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324907">
              <w:rPr>
                <w:rFonts w:ascii="Browallia New" w:hAnsi="Browallia New" w:cs="DokChampa"/>
                <w:sz w:val="22"/>
                <w:szCs w:val="22"/>
                <w:lang w:val="en-GB" w:bidi="lo-LA"/>
              </w:rPr>
              <w:t>36,867</w:t>
            </w:r>
          </w:p>
        </w:tc>
        <w:tc>
          <w:tcPr>
            <w:tcW w:w="831" w:type="dxa"/>
            <w:gridSpan w:val="2"/>
          </w:tcPr>
          <w:p w14:paraId="2764A971" w14:textId="17F34A02" w:rsidR="00BF4A54" w:rsidRPr="0009009A" w:rsidRDefault="00BF4A54" w:rsidP="00BF4A54">
            <w:pPr>
              <w:pBdr>
                <w:bottom w:val="single" w:sz="4"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25,759</w:t>
            </w:r>
          </w:p>
        </w:tc>
        <w:tc>
          <w:tcPr>
            <w:tcW w:w="873" w:type="dxa"/>
            <w:vAlign w:val="bottom"/>
          </w:tcPr>
          <w:p w14:paraId="5BC51A68" w14:textId="0B20661B" w:rsidR="00BF4A54" w:rsidRPr="00AA70D6" w:rsidRDefault="00AA70D6" w:rsidP="00BF4A54">
            <w:pPr>
              <w:pBdr>
                <w:bottom w:val="single" w:sz="4"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sidRPr="00B80216">
              <w:rPr>
                <w:rFonts w:ascii="Browallia New" w:hAnsi="Browallia New" w:cs="Browallia New"/>
                <w:sz w:val="22"/>
                <w:szCs w:val="22"/>
              </w:rPr>
              <w:t>-</w:t>
            </w:r>
          </w:p>
        </w:tc>
        <w:tc>
          <w:tcPr>
            <w:tcW w:w="936" w:type="dxa"/>
            <w:gridSpan w:val="2"/>
            <w:vAlign w:val="bottom"/>
          </w:tcPr>
          <w:p w14:paraId="3392F720" w14:textId="68CE940F" w:rsidR="00BF4A54" w:rsidRPr="00C2555B" w:rsidRDefault="00BF4A54" w:rsidP="00BF4A54">
            <w:pPr>
              <w:pBdr>
                <w:bottom w:val="single" w:sz="4"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sidRPr="00B80216">
              <w:rPr>
                <w:rFonts w:ascii="Browallia New" w:hAnsi="Browallia New" w:cs="Browallia New"/>
                <w:sz w:val="22"/>
                <w:szCs w:val="22"/>
              </w:rPr>
              <w:t>-</w:t>
            </w:r>
          </w:p>
        </w:tc>
      </w:tr>
      <w:tr w:rsidR="00BF4A54" w:rsidRPr="00C2555B" w14:paraId="069A8698" w14:textId="77777777" w:rsidTr="00BA2BCE">
        <w:tc>
          <w:tcPr>
            <w:tcW w:w="2412" w:type="dxa"/>
          </w:tcPr>
          <w:p w14:paraId="564BCC55" w14:textId="77777777" w:rsidR="00BF4A54" w:rsidRPr="00C2555B" w:rsidRDefault="00BF4A54" w:rsidP="00BF4A54">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รวม</w:t>
            </w:r>
          </w:p>
        </w:tc>
        <w:tc>
          <w:tcPr>
            <w:tcW w:w="792" w:type="dxa"/>
          </w:tcPr>
          <w:p w14:paraId="34EAC5E7" w14:textId="5E4A1B9A" w:rsidR="00BF4A54" w:rsidRPr="00AA70D6" w:rsidRDefault="00BF4A54" w:rsidP="00BF4A54">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324907">
              <w:rPr>
                <w:rFonts w:ascii="Browallia New" w:hAnsi="Browallia New" w:cs="Browallia New"/>
                <w:sz w:val="22"/>
                <w:szCs w:val="22"/>
              </w:rPr>
              <w:t>3,868,880</w:t>
            </w:r>
          </w:p>
        </w:tc>
        <w:tc>
          <w:tcPr>
            <w:tcW w:w="873" w:type="dxa"/>
            <w:vAlign w:val="bottom"/>
          </w:tcPr>
          <w:p w14:paraId="2DB6ED69" w14:textId="40980697" w:rsidR="00BF4A54" w:rsidRPr="0009009A" w:rsidRDefault="00BF4A54" w:rsidP="00BF4A54">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4,054,273</w:t>
            </w:r>
          </w:p>
        </w:tc>
        <w:tc>
          <w:tcPr>
            <w:tcW w:w="756" w:type="dxa"/>
          </w:tcPr>
          <w:p w14:paraId="5DBE9B5A" w14:textId="77777777" w:rsidR="00BF4A54" w:rsidRPr="0009009A" w:rsidRDefault="00BF4A54" w:rsidP="00BF4A54">
            <w:pPr>
              <w:pStyle w:val="InsideAddress"/>
              <w:ind w:left="-114"/>
              <w:jc w:val="right"/>
              <w:rPr>
                <w:rFonts w:ascii="Browallia New" w:hAnsi="Browallia New" w:cs="Browallia New"/>
                <w:sz w:val="22"/>
                <w:szCs w:val="22"/>
              </w:rPr>
            </w:pPr>
          </w:p>
        </w:tc>
        <w:tc>
          <w:tcPr>
            <w:tcW w:w="873" w:type="dxa"/>
            <w:gridSpan w:val="2"/>
          </w:tcPr>
          <w:p w14:paraId="745AAD19" w14:textId="77777777" w:rsidR="00BF4A54" w:rsidRPr="0009009A" w:rsidRDefault="00BF4A54" w:rsidP="00BF4A54">
            <w:pPr>
              <w:pStyle w:val="InsideAddress"/>
              <w:ind w:left="-114"/>
              <w:jc w:val="right"/>
              <w:rPr>
                <w:rFonts w:ascii="Browallia New" w:hAnsi="Browallia New" w:cs="Browallia New"/>
                <w:sz w:val="22"/>
                <w:szCs w:val="22"/>
              </w:rPr>
            </w:pPr>
          </w:p>
        </w:tc>
        <w:tc>
          <w:tcPr>
            <w:tcW w:w="807" w:type="dxa"/>
          </w:tcPr>
          <w:p w14:paraId="55AF9D61" w14:textId="37BA230A" w:rsidR="00BF4A54" w:rsidRPr="00813CB9" w:rsidRDefault="00BF4A54" w:rsidP="00BF4A54">
            <w:pPr>
              <w:pBdr>
                <w:bottom w:val="single" w:sz="12"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324907">
              <w:rPr>
                <w:rFonts w:ascii="Browallia New" w:hAnsi="Browallia New" w:cs="DokChampa"/>
                <w:sz w:val="22"/>
                <w:szCs w:val="22"/>
                <w:lang w:val="en-GB" w:bidi="lo-LA"/>
              </w:rPr>
              <w:t>197,955</w:t>
            </w:r>
          </w:p>
        </w:tc>
        <w:tc>
          <w:tcPr>
            <w:tcW w:w="831" w:type="dxa"/>
            <w:gridSpan w:val="2"/>
          </w:tcPr>
          <w:p w14:paraId="4D357179" w14:textId="3FC03D83" w:rsidR="00BF4A54" w:rsidRPr="0009009A" w:rsidRDefault="00BF4A54" w:rsidP="00BF4A54">
            <w:pPr>
              <w:pBdr>
                <w:bottom w:val="single" w:sz="12"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199,247</w:t>
            </w:r>
          </w:p>
        </w:tc>
        <w:tc>
          <w:tcPr>
            <w:tcW w:w="873" w:type="dxa"/>
          </w:tcPr>
          <w:p w14:paraId="164F03A1" w14:textId="37BC6EBD" w:rsidR="00BF4A54" w:rsidRPr="00AA70D6" w:rsidRDefault="00BF4A54" w:rsidP="00BF4A54">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324907">
              <w:rPr>
                <w:rFonts w:ascii="Browallia New" w:hAnsi="Browallia New" w:cs="Browallia New"/>
                <w:sz w:val="22"/>
                <w:szCs w:val="22"/>
              </w:rPr>
              <w:t>3,670,925</w:t>
            </w:r>
          </w:p>
        </w:tc>
        <w:tc>
          <w:tcPr>
            <w:tcW w:w="936" w:type="dxa"/>
            <w:gridSpan w:val="2"/>
            <w:vAlign w:val="bottom"/>
          </w:tcPr>
          <w:p w14:paraId="704AF4B4" w14:textId="5D553D18" w:rsidR="00BF4A54" w:rsidRPr="00C2555B" w:rsidRDefault="00BF4A54" w:rsidP="00BF4A54">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3,855,026</w:t>
            </w:r>
          </w:p>
        </w:tc>
      </w:tr>
    </w:tbl>
    <w:p w14:paraId="712A2997" w14:textId="21529C3A" w:rsidR="0019162E" w:rsidRPr="00493671" w:rsidRDefault="0019162E"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32"/>
          <w:szCs w:val="32"/>
        </w:rPr>
      </w:pPr>
    </w:p>
    <w:tbl>
      <w:tblPr>
        <w:tblW w:w="9129" w:type="dxa"/>
        <w:tblInd w:w="360" w:type="dxa"/>
        <w:tblLayout w:type="fixed"/>
        <w:tblLook w:val="0000" w:firstRow="0" w:lastRow="0" w:firstColumn="0" w:lastColumn="0" w:noHBand="0" w:noVBand="0"/>
      </w:tblPr>
      <w:tblGrid>
        <w:gridCol w:w="2412"/>
        <w:gridCol w:w="810"/>
        <w:gridCol w:w="857"/>
        <w:gridCol w:w="761"/>
        <w:gridCol w:w="882"/>
        <w:gridCol w:w="794"/>
        <w:gridCol w:w="834"/>
        <w:gridCol w:w="903"/>
        <w:gridCol w:w="876"/>
      </w:tblGrid>
      <w:tr w:rsidR="002A7C38" w:rsidRPr="00C2555B" w14:paraId="061A9954" w14:textId="77777777" w:rsidTr="00493671">
        <w:trPr>
          <w:tblHeader/>
        </w:trPr>
        <w:tc>
          <w:tcPr>
            <w:tcW w:w="2412" w:type="dxa"/>
          </w:tcPr>
          <w:p w14:paraId="798A84C8"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17" w:type="dxa"/>
            <w:gridSpan w:val="8"/>
          </w:tcPr>
          <w:p w14:paraId="5214E178"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4C02A26C" w14:textId="77777777" w:rsidTr="00493671">
        <w:trPr>
          <w:tblHeader/>
        </w:trPr>
        <w:tc>
          <w:tcPr>
            <w:tcW w:w="2412" w:type="dxa"/>
          </w:tcPr>
          <w:p w14:paraId="4578F219"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17" w:type="dxa"/>
            <w:gridSpan w:val="8"/>
          </w:tcPr>
          <w:p w14:paraId="4BEC86F7" w14:textId="77777777" w:rsidR="002A7C38" w:rsidRPr="00C2555B" w:rsidRDefault="002A7C38" w:rsidP="00E64F16">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2A7C38" w:rsidRPr="00C2555B" w14:paraId="280C389D" w14:textId="77777777" w:rsidTr="00493671">
        <w:trPr>
          <w:tblHeader/>
        </w:trPr>
        <w:tc>
          <w:tcPr>
            <w:tcW w:w="2412" w:type="dxa"/>
          </w:tcPr>
          <w:p w14:paraId="1C1DEA45"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42B11529"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643" w:type="dxa"/>
            <w:gridSpan w:val="2"/>
          </w:tcPr>
          <w:p w14:paraId="1E85934C"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อัตราร้อยละ</w:t>
            </w:r>
          </w:p>
        </w:tc>
        <w:tc>
          <w:tcPr>
            <w:tcW w:w="1628" w:type="dxa"/>
            <w:gridSpan w:val="2"/>
          </w:tcPr>
          <w:p w14:paraId="05709671"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779" w:type="dxa"/>
            <w:gridSpan w:val="2"/>
          </w:tcPr>
          <w:p w14:paraId="4B4819A2"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C2555B" w14:paraId="31C25C8E" w14:textId="77777777" w:rsidTr="00493671">
        <w:trPr>
          <w:tblHeader/>
        </w:trPr>
        <w:tc>
          <w:tcPr>
            <w:tcW w:w="2412" w:type="dxa"/>
          </w:tcPr>
          <w:p w14:paraId="77E4B3ED" w14:textId="77777777" w:rsidR="002D1EF0" w:rsidRPr="00C2555B"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1BD78396"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ลูกหนี้ตาม</w:t>
            </w:r>
          </w:p>
        </w:tc>
        <w:tc>
          <w:tcPr>
            <w:tcW w:w="1643" w:type="dxa"/>
            <w:gridSpan w:val="2"/>
          </w:tcPr>
          <w:p w14:paraId="35DFC7F7"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ของค่าเผื่อหนี้</w:t>
            </w:r>
          </w:p>
        </w:tc>
        <w:tc>
          <w:tcPr>
            <w:tcW w:w="1628" w:type="dxa"/>
            <w:gridSpan w:val="2"/>
          </w:tcPr>
          <w:p w14:paraId="65072A97"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ค่าเผื่อหนี้</w:t>
            </w:r>
          </w:p>
        </w:tc>
        <w:tc>
          <w:tcPr>
            <w:tcW w:w="1779" w:type="dxa"/>
            <w:gridSpan w:val="2"/>
            <w:vMerge w:val="restart"/>
          </w:tcPr>
          <w:p w14:paraId="463A8FC9" w14:textId="2A15AD18" w:rsidR="002D1EF0" w:rsidRPr="00C2555B" w:rsidRDefault="002D1EF0"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p>
          <w:p w14:paraId="5EF9D738" w14:textId="1C9E305C" w:rsidR="002D1EF0" w:rsidRPr="00C2555B" w:rsidRDefault="002D1EF0" w:rsidP="00E64F16">
            <w:pPr>
              <w:pBdr>
                <w:bottom w:val="single" w:sz="4" w:space="1" w:color="auto"/>
              </w:pBdr>
              <w:spacing w:line="240" w:lineRule="auto"/>
              <w:ind w:left="-114"/>
              <w:jc w:val="center"/>
              <w:rPr>
                <w:rFonts w:ascii="Browallia New" w:hAnsi="Browallia New" w:cs="Browallia New"/>
                <w:b/>
                <w:bCs/>
                <w:sz w:val="22"/>
                <w:szCs w:val="22"/>
                <w:cs/>
              </w:rPr>
            </w:pPr>
            <w:r w:rsidRPr="00C2555B">
              <w:rPr>
                <w:rFonts w:ascii="Browallia New" w:hAnsi="Browallia New" w:cs="Browallia New"/>
                <w:sz w:val="22"/>
                <w:szCs w:val="22"/>
                <w:cs/>
              </w:rPr>
              <w:t>สุทธิ</w:t>
            </w:r>
          </w:p>
        </w:tc>
      </w:tr>
      <w:tr w:rsidR="002D1EF0" w:rsidRPr="00C2555B" w14:paraId="5C54B4C9" w14:textId="77777777" w:rsidTr="00493671">
        <w:trPr>
          <w:tblHeader/>
        </w:trPr>
        <w:tc>
          <w:tcPr>
            <w:tcW w:w="2412" w:type="dxa"/>
          </w:tcPr>
          <w:p w14:paraId="08658BEE" w14:textId="77777777" w:rsidR="002D1EF0" w:rsidRPr="00C2555B" w:rsidRDefault="002D1EF0" w:rsidP="00E64F16">
            <w:pPr>
              <w:spacing w:line="240" w:lineRule="auto"/>
              <w:jc w:val="center"/>
              <w:rPr>
                <w:rFonts w:ascii="Browallia New" w:hAnsi="Browallia New" w:cs="Browallia New"/>
                <w:sz w:val="22"/>
                <w:szCs w:val="22"/>
              </w:rPr>
            </w:pPr>
          </w:p>
        </w:tc>
        <w:tc>
          <w:tcPr>
            <w:tcW w:w="1667" w:type="dxa"/>
            <w:gridSpan w:val="2"/>
            <w:vAlign w:val="bottom"/>
          </w:tcPr>
          <w:p w14:paraId="3AB5E2DB"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สัญญาเช่าซื้อ</w:t>
            </w:r>
          </w:p>
        </w:tc>
        <w:tc>
          <w:tcPr>
            <w:tcW w:w="1643" w:type="dxa"/>
            <w:gridSpan w:val="2"/>
            <w:vAlign w:val="bottom"/>
          </w:tcPr>
          <w:p w14:paraId="6ECCCAA4"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สงสัยจะสูญ</w:t>
            </w:r>
          </w:p>
        </w:tc>
        <w:tc>
          <w:tcPr>
            <w:tcW w:w="1628" w:type="dxa"/>
            <w:gridSpan w:val="2"/>
            <w:vAlign w:val="bottom"/>
          </w:tcPr>
          <w:p w14:paraId="4186E2AD"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C2555B">
              <w:rPr>
                <w:rFonts w:ascii="Browallia New" w:hAnsi="Browallia New" w:cs="Browallia New"/>
                <w:sz w:val="22"/>
                <w:szCs w:val="22"/>
                <w:cs/>
              </w:rPr>
              <w:t>สงสัยจะสูญ</w:t>
            </w:r>
          </w:p>
        </w:tc>
        <w:tc>
          <w:tcPr>
            <w:tcW w:w="1779" w:type="dxa"/>
            <w:gridSpan w:val="2"/>
            <w:vMerge/>
            <w:vAlign w:val="bottom"/>
          </w:tcPr>
          <w:p w14:paraId="6EB2CC4E" w14:textId="732DFC72"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p>
        </w:tc>
      </w:tr>
      <w:tr w:rsidR="00763B07" w:rsidRPr="00C2555B" w14:paraId="7CEDD933" w14:textId="77777777" w:rsidTr="00493671">
        <w:trPr>
          <w:tblHeader/>
        </w:trPr>
        <w:tc>
          <w:tcPr>
            <w:tcW w:w="2412" w:type="dxa"/>
          </w:tcPr>
          <w:p w14:paraId="38A864F4" w14:textId="77777777" w:rsidR="00763B07" w:rsidRPr="00C2555B" w:rsidRDefault="00763B07" w:rsidP="00763B07">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10" w:type="dxa"/>
            <w:vAlign w:val="bottom"/>
          </w:tcPr>
          <w:p w14:paraId="2F35A7A1" w14:textId="1399F897" w:rsidR="00763B07" w:rsidRPr="00C2555B" w:rsidRDefault="00763B07" w:rsidP="00763B0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57" w:type="dxa"/>
            <w:vAlign w:val="bottom"/>
          </w:tcPr>
          <w:p w14:paraId="386C8DCD" w14:textId="1EC655CD"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761" w:type="dxa"/>
            <w:vAlign w:val="bottom"/>
          </w:tcPr>
          <w:p w14:paraId="3788C1CC" w14:textId="30DA8B6F" w:rsidR="00763B07" w:rsidRPr="00C2555B" w:rsidRDefault="00763B07" w:rsidP="00763B0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82" w:type="dxa"/>
            <w:vAlign w:val="bottom"/>
          </w:tcPr>
          <w:p w14:paraId="147F7E29" w14:textId="7F5A542C"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794" w:type="dxa"/>
            <w:vAlign w:val="bottom"/>
          </w:tcPr>
          <w:p w14:paraId="7A17B692" w14:textId="46458CEB" w:rsidR="00763B07" w:rsidRPr="00C2555B" w:rsidRDefault="00763B07" w:rsidP="00763B0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34" w:type="dxa"/>
            <w:vAlign w:val="bottom"/>
          </w:tcPr>
          <w:p w14:paraId="7AC3EA68" w14:textId="3DB93092"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903" w:type="dxa"/>
            <w:vAlign w:val="bottom"/>
          </w:tcPr>
          <w:p w14:paraId="4904A339" w14:textId="3C46079B" w:rsidR="00763B07" w:rsidRPr="00C2555B" w:rsidRDefault="00763B07" w:rsidP="00763B0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76" w:type="dxa"/>
            <w:vAlign w:val="bottom"/>
          </w:tcPr>
          <w:p w14:paraId="51F69CE5" w14:textId="56DB0B45" w:rsidR="00763B07" w:rsidRPr="00C2555B" w:rsidRDefault="00763B07" w:rsidP="00763B07">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r>
      <w:tr w:rsidR="002A7C38" w:rsidRPr="00C2555B" w14:paraId="4B3B1018" w14:textId="77777777" w:rsidTr="00493671">
        <w:trPr>
          <w:trHeight w:val="279"/>
        </w:trPr>
        <w:tc>
          <w:tcPr>
            <w:tcW w:w="2412" w:type="dxa"/>
          </w:tcPr>
          <w:p w14:paraId="4BB27BD4" w14:textId="77777777" w:rsidR="002A7C38" w:rsidRPr="00C2555B" w:rsidRDefault="002A7C38" w:rsidP="00E64F16">
            <w:pPr>
              <w:spacing w:line="240" w:lineRule="auto"/>
              <w:ind w:right="-108"/>
              <w:jc w:val="both"/>
              <w:rPr>
                <w:rFonts w:ascii="Browallia New" w:hAnsi="Browallia New" w:cs="Browallia New"/>
                <w:b/>
                <w:bCs/>
                <w:sz w:val="14"/>
                <w:szCs w:val="14"/>
                <w:cs/>
              </w:rPr>
            </w:pPr>
          </w:p>
        </w:tc>
        <w:tc>
          <w:tcPr>
            <w:tcW w:w="810" w:type="dxa"/>
          </w:tcPr>
          <w:p w14:paraId="19454910" w14:textId="77777777" w:rsidR="002A7C38" w:rsidRPr="00C2555B" w:rsidRDefault="002A7C38" w:rsidP="00E64F16">
            <w:pPr>
              <w:pStyle w:val="InsideAddress"/>
              <w:tabs>
                <w:tab w:val="decimal" w:pos="834"/>
              </w:tabs>
              <w:rPr>
                <w:rFonts w:ascii="Browallia New" w:hAnsi="Browallia New" w:cs="Browallia New"/>
                <w:sz w:val="14"/>
                <w:szCs w:val="14"/>
              </w:rPr>
            </w:pPr>
          </w:p>
        </w:tc>
        <w:tc>
          <w:tcPr>
            <w:tcW w:w="857" w:type="dxa"/>
          </w:tcPr>
          <w:p w14:paraId="1210A483" w14:textId="77777777" w:rsidR="002A7C38" w:rsidRPr="00C2555B" w:rsidRDefault="002A7C38" w:rsidP="00E64F16">
            <w:pPr>
              <w:pStyle w:val="InsideAddress"/>
              <w:tabs>
                <w:tab w:val="decimal" w:pos="834"/>
              </w:tabs>
              <w:rPr>
                <w:rFonts w:ascii="Browallia New" w:hAnsi="Browallia New" w:cs="Browallia New"/>
                <w:sz w:val="14"/>
                <w:szCs w:val="14"/>
              </w:rPr>
            </w:pPr>
          </w:p>
        </w:tc>
        <w:tc>
          <w:tcPr>
            <w:tcW w:w="761" w:type="dxa"/>
          </w:tcPr>
          <w:p w14:paraId="2383E3D3" w14:textId="77777777" w:rsidR="002A7C38" w:rsidRPr="00C2555B" w:rsidRDefault="002A7C38" w:rsidP="00E64F16">
            <w:pPr>
              <w:spacing w:line="240" w:lineRule="auto"/>
              <w:jc w:val="both"/>
              <w:rPr>
                <w:rFonts w:ascii="Browallia New" w:hAnsi="Browallia New" w:cs="Browallia New"/>
                <w:sz w:val="14"/>
                <w:szCs w:val="14"/>
                <w:u w:val="single"/>
              </w:rPr>
            </w:pPr>
          </w:p>
        </w:tc>
        <w:tc>
          <w:tcPr>
            <w:tcW w:w="882" w:type="dxa"/>
          </w:tcPr>
          <w:p w14:paraId="15C7CBE7" w14:textId="77777777" w:rsidR="002A7C38" w:rsidRPr="00C2555B" w:rsidRDefault="002A7C38" w:rsidP="00E64F16">
            <w:pPr>
              <w:spacing w:line="240" w:lineRule="auto"/>
              <w:jc w:val="both"/>
              <w:rPr>
                <w:rFonts w:ascii="Browallia New" w:hAnsi="Browallia New" w:cs="Browallia New"/>
                <w:sz w:val="14"/>
                <w:szCs w:val="14"/>
                <w:u w:val="single"/>
              </w:rPr>
            </w:pPr>
          </w:p>
        </w:tc>
        <w:tc>
          <w:tcPr>
            <w:tcW w:w="794" w:type="dxa"/>
          </w:tcPr>
          <w:p w14:paraId="2CE623E0" w14:textId="77777777" w:rsidR="002A7C38" w:rsidRPr="00C2555B" w:rsidRDefault="002A7C38" w:rsidP="00E64F16">
            <w:pPr>
              <w:spacing w:line="240" w:lineRule="auto"/>
              <w:rPr>
                <w:rFonts w:ascii="Browallia New" w:hAnsi="Browallia New" w:cs="Browallia New"/>
                <w:sz w:val="14"/>
                <w:szCs w:val="14"/>
              </w:rPr>
            </w:pPr>
          </w:p>
        </w:tc>
        <w:tc>
          <w:tcPr>
            <w:tcW w:w="834" w:type="dxa"/>
          </w:tcPr>
          <w:p w14:paraId="13FB22BE" w14:textId="77777777" w:rsidR="002A7C38" w:rsidRPr="00C2555B" w:rsidRDefault="002A7C38" w:rsidP="00E64F16">
            <w:pPr>
              <w:spacing w:line="240" w:lineRule="auto"/>
              <w:rPr>
                <w:rFonts w:ascii="Browallia New" w:hAnsi="Browallia New" w:cs="Browallia New"/>
                <w:sz w:val="14"/>
                <w:szCs w:val="14"/>
              </w:rPr>
            </w:pPr>
          </w:p>
        </w:tc>
        <w:tc>
          <w:tcPr>
            <w:tcW w:w="903" w:type="dxa"/>
          </w:tcPr>
          <w:p w14:paraId="247088C0" w14:textId="77777777" w:rsidR="002A7C38" w:rsidRPr="00C2555B" w:rsidRDefault="002A7C38" w:rsidP="00E64F16">
            <w:pPr>
              <w:pStyle w:val="InsideAddress"/>
              <w:tabs>
                <w:tab w:val="decimal" w:pos="792"/>
              </w:tabs>
              <w:rPr>
                <w:rFonts w:ascii="Browallia New" w:hAnsi="Browallia New" w:cs="Browallia New"/>
                <w:sz w:val="14"/>
                <w:szCs w:val="14"/>
              </w:rPr>
            </w:pPr>
          </w:p>
        </w:tc>
        <w:tc>
          <w:tcPr>
            <w:tcW w:w="876" w:type="dxa"/>
          </w:tcPr>
          <w:p w14:paraId="0C3AEA4C" w14:textId="77777777" w:rsidR="002A7C38" w:rsidRPr="00C2555B" w:rsidRDefault="002A7C38" w:rsidP="00E64F16">
            <w:pPr>
              <w:pStyle w:val="InsideAddress"/>
              <w:tabs>
                <w:tab w:val="decimal" w:pos="792"/>
              </w:tabs>
              <w:rPr>
                <w:rFonts w:ascii="Browallia New" w:hAnsi="Browallia New" w:cs="Browallia New"/>
                <w:sz w:val="14"/>
                <w:szCs w:val="14"/>
              </w:rPr>
            </w:pPr>
          </w:p>
        </w:tc>
      </w:tr>
      <w:tr w:rsidR="00220BDA" w:rsidRPr="00C2555B" w14:paraId="1CF06CDD" w14:textId="77777777" w:rsidTr="00493671">
        <w:tc>
          <w:tcPr>
            <w:tcW w:w="2412" w:type="dxa"/>
          </w:tcPr>
          <w:p w14:paraId="33E5422F" w14:textId="77777777" w:rsidR="00220BDA" w:rsidRPr="00C2555B" w:rsidRDefault="00220BDA" w:rsidP="00220BDA">
            <w:pPr>
              <w:spacing w:line="240" w:lineRule="auto"/>
              <w:ind w:right="-108"/>
              <w:jc w:val="both"/>
              <w:rPr>
                <w:rFonts w:ascii="Browallia New" w:hAnsi="Browallia New" w:cs="Browallia New"/>
                <w:b/>
                <w:bCs/>
                <w:sz w:val="22"/>
                <w:szCs w:val="22"/>
              </w:rPr>
            </w:pPr>
            <w:r w:rsidRPr="00C2555B">
              <w:rPr>
                <w:rFonts w:ascii="Browallia New" w:hAnsi="Browallia New" w:cs="Browallia New"/>
                <w:b/>
                <w:bCs/>
                <w:sz w:val="22"/>
                <w:szCs w:val="22"/>
                <w:cs/>
              </w:rPr>
              <w:t>ลูกหนี้ตามสัญญาเช่าซื้อ</w:t>
            </w:r>
          </w:p>
        </w:tc>
        <w:tc>
          <w:tcPr>
            <w:tcW w:w="810" w:type="dxa"/>
          </w:tcPr>
          <w:p w14:paraId="7D28DA44"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234A50B3"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761" w:type="dxa"/>
          </w:tcPr>
          <w:p w14:paraId="7506AF60"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1C82F99A"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794" w:type="dxa"/>
          </w:tcPr>
          <w:p w14:paraId="67AE4902"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34" w:type="dxa"/>
          </w:tcPr>
          <w:p w14:paraId="2433B72E"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6F07374D"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76" w:type="dxa"/>
          </w:tcPr>
          <w:p w14:paraId="02E16BC7"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r>
      <w:tr w:rsidR="00CD12C2" w:rsidRPr="00C2555B" w14:paraId="5A8D969A" w14:textId="77777777" w:rsidTr="00493671">
        <w:trPr>
          <w:trHeight w:val="57"/>
        </w:trPr>
        <w:tc>
          <w:tcPr>
            <w:tcW w:w="2412" w:type="dxa"/>
          </w:tcPr>
          <w:p w14:paraId="4E8D1D46" w14:textId="77777777" w:rsidR="00CD12C2" w:rsidRPr="00C2555B" w:rsidRDefault="00CD12C2" w:rsidP="00CD12C2">
            <w:pPr>
              <w:spacing w:line="240" w:lineRule="auto"/>
              <w:rPr>
                <w:rFonts w:ascii="Browallia New" w:hAnsi="Browallia New" w:cs="Browallia New"/>
                <w:sz w:val="22"/>
                <w:szCs w:val="22"/>
                <w:cs/>
              </w:rPr>
            </w:pPr>
            <w:r w:rsidRPr="00C2555B">
              <w:rPr>
                <w:rFonts w:ascii="Browallia New" w:hAnsi="Browallia New" w:cs="Browallia New"/>
                <w:sz w:val="22"/>
                <w:szCs w:val="22"/>
                <w:cs/>
              </w:rPr>
              <w:t>ยังไม่ถึงกำหนดชำระ</w:t>
            </w:r>
          </w:p>
        </w:tc>
        <w:tc>
          <w:tcPr>
            <w:tcW w:w="810" w:type="dxa"/>
          </w:tcPr>
          <w:p w14:paraId="16A8DFBF" w14:textId="62049252" w:rsidR="00CD12C2" w:rsidRPr="00505D4D" w:rsidRDefault="00C1438E" w:rsidP="00CD12C2">
            <w:pPr>
              <w:tabs>
                <w:tab w:val="clear" w:pos="680"/>
                <w:tab w:val="clear" w:pos="907"/>
              </w:tabs>
              <w:spacing w:line="240" w:lineRule="auto"/>
              <w:ind w:left="-114"/>
              <w:jc w:val="right"/>
              <w:rPr>
                <w:rFonts w:ascii="Browallia New" w:hAnsi="Browallia New" w:cs="Browallia New"/>
                <w:sz w:val="22"/>
                <w:szCs w:val="22"/>
              </w:rPr>
            </w:pPr>
            <w:r w:rsidRPr="00324907">
              <w:rPr>
                <w:rFonts w:ascii="Browallia New" w:hAnsi="Browallia New" w:cs="Browallia New"/>
                <w:sz w:val="22"/>
                <w:szCs w:val="22"/>
              </w:rPr>
              <w:t>363,856</w:t>
            </w:r>
          </w:p>
        </w:tc>
        <w:tc>
          <w:tcPr>
            <w:tcW w:w="857" w:type="dxa"/>
          </w:tcPr>
          <w:p w14:paraId="679C69A4" w14:textId="02A59FA5"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386,075</w:t>
            </w:r>
          </w:p>
        </w:tc>
        <w:tc>
          <w:tcPr>
            <w:tcW w:w="761" w:type="dxa"/>
          </w:tcPr>
          <w:p w14:paraId="768DAED0" w14:textId="16D165D6"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1</w:t>
            </w:r>
          </w:p>
        </w:tc>
        <w:tc>
          <w:tcPr>
            <w:tcW w:w="882" w:type="dxa"/>
          </w:tcPr>
          <w:p w14:paraId="34785388" w14:textId="02C5F9BD"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1</w:t>
            </w:r>
          </w:p>
        </w:tc>
        <w:tc>
          <w:tcPr>
            <w:tcW w:w="794" w:type="dxa"/>
          </w:tcPr>
          <w:p w14:paraId="07294687" w14:textId="2CC05BFA" w:rsidR="00CD12C2" w:rsidRPr="00505D4D" w:rsidRDefault="009C4916"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3,640</w:t>
            </w:r>
          </w:p>
        </w:tc>
        <w:tc>
          <w:tcPr>
            <w:tcW w:w="834" w:type="dxa"/>
          </w:tcPr>
          <w:p w14:paraId="55834C68" w14:textId="05FF5475"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3,863</w:t>
            </w:r>
          </w:p>
        </w:tc>
        <w:tc>
          <w:tcPr>
            <w:tcW w:w="903" w:type="dxa"/>
          </w:tcPr>
          <w:p w14:paraId="291727CC" w14:textId="65C6FF32" w:rsidR="00CD12C2" w:rsidRPr="00505D4D" w:rsidRDefault="00F3127F"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360,216</w:t>
            </w:r>
          </w:p>
        </w:tc>
        <w:tc>
          <w:tcPr>
            <w:tcW w:w="876" w:type="dxa"/>
          </w:tcPr>
          <w:p w14:paraId="785E73CE" w14:textId="6F92ED75" w:rsidR="00CD12C2" w:rsidRPr="00FD53D5" w:rsidRDefault="00CD12C2" w:rsidP="00CD12C2">
            <w:pPr>
              <w:tabs>
                <w:tab w:val="clear" w:pos="680"/>
                <w:tab w:val="clear" w:pos="907"/>
              </w:tabs>
              <w:spacing w:line="240" w:lineRule="auto"/>
              <w:ind w:left="-114"/>
              <w:jc w:val="right"/>
              <w:rPr>
                <w:rFonts w:ascii="Browallia New" w:hAnsi="Browallia New" w:cs="Browallia New"/>
                <w:sz w:val="22"/>
                <w:szCs w:val="22"/>
                <w:lang w:val="en-GB"/>
              </w:rPr>
            </w:pPr>
            <w:r w:rsidRPr="00FD53D5">
              <w:rPr>
                <w:rFonts w:ascii="Browallia New" w:hAnsi="Browallia New" w:cs="Browallia New"/>
                <w:sz w:val="22"/>
                <w:szCs w:val="22"/>
              </w:rPr>
              <w:t>382,212</w:t>
            </w:r>
          </w:p>
        </w:tc>
      </w:tr>
      <w:tr w:rsidR="00CD12C2" w:rsidRPr="00C2555B" w14:paraId="5072E7AB" w14:textId="77777777" w:rsidTr="00493671">
        <w:tc>
          <w:tcPr>
            <w:tcW w:w="2412" w:type="dxa"/>
            <w:vAlign w:val="bottom"/>
          </w:tcPr>
          <w:p w14:paraId="04D77A06" w14:textId="77777777" w:rsidR="00CD12C2" w:rsidRPr="00C2555B" w:rsidRDefault="00CD12C2" w:rsidP="00CD12C2">
            <w:pPr>
              <w:spacing w:line="240" w:lineRule="auto"/>
              <w:rPr>
                <w:rFonts w:ascii="Browallia New" w:hAnsi="Browallia New" w:cs="Browallia New"/>
                <w:sz w:val="22"/>
                <w:szCs w:val="22"/>
              </w:rPr>
            </w:pPr>
            <w:r w:rsidRPr="00C2555B">
              <w:rPr>
                <w:rFonts w:ascii="Browallia New" w:hAnsi="Browallia New" w:cs="Browallia New"/>
                <w:sz w:val="22"/>
                <w:szCs w:val="22"/>
                <w:cs/>
              </w:rPr>
              <w:t>ค้างชำระ</w:t>
            </w:r>
          </w:p>
        </w:tc>
        <w:tc>
          <w:tcPr>
            <w:tcW w:w="810" w:type="dxa"/>
          </w:tcPr>
          <w:p w14:paraId="5970F71E" w14:textId="52815C62"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5DC529EA" w14:textId="77777777"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p>
        </w:tc>
        <w:tc>
          <w:tcPr>
            <w:tcW w:w="761" w:type="dxa"/>
          </w:tcPr>
          <w:p w14:paraId="6FE5E50D" w14:textId="77777777"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619104E7" w14:textId="77777777"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p>
        </w:tc>
        <w:tc>
          <w:tcPr>
            <w:tcW w:w="794" w:type="dxa"/>
          </w:tcPr>
          <w:p w14:paraId="13760263" w14:textId="3AD0BA76"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p>
        </w:tc>
        <w:tc>
          <w:tcPr>
            <w:tcW w:w="834" w:type="dxa"/>
          </w:tcPr>
          <w:p w14:paraId="31465C18" w14:textId="77777777"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7347CD2C" w14:textId="10A16137"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p>
        </w:tc>
        <w:tc>
          <w:tcPr>
            <w:tcW w:w="876" w:type="dxa"/>
          </w:tcPr>
          <w:p w14:paraId="249703A0" w14:textId="77777777" w:rsidR="00CD12C2" w:rsidRPr="00FD53D5" w:rsidRDefault="00CD12C2" w:rsidP="00CD12C2">
            <w:pPr>
              <w:tabs>
                <w:tab w:val="clear" w:pos="680"/>
                <w:tab w:val="clear" w:pos="907"/>
              </w:tabs>
              <w:spacing w:line="240" w:lineRule="auto"/>
              <w:ind w:left="-114"/>
              <w:jc w:val="right"/>
              <w:rPr>
                <w:rFonts w:ascii="Browallia New" w:hAnsi="Browallia New" w:cs="Browallia New"/>
                <w:sz w:val="22"/>
                <w:szCs w:val="22"/>
              </w:rPr>
            </w:pPr>
          </w:p>
        </w:tc>
      </w:tr>
      <w:tr w:rsidR="00CD12C2" w:rsidRPr="00C2555B" w14:paraId="47A2D2E0" w14:textId="77777777" w:rsidTr="00493671">
        <w:tc>
          <w:tcPr>
            <w:tcW w:w="2412" w:type="dxa"/>
            <w:vAlign w:val="bottom"/>
          </w:tcPr>
          <w:p w14:paraId="632E5D17" w14:textId="77777777" w:rsidR="00CD12C2" w:rsidRPr="00C2555B" w:rsidRDefault="00CD12C2" w:rsidP="00CD12C2">
            <w:pPr>
              <w:spacing w:line="240" w:lineRule="auto"/>
              <w:ind w:left="175"/>
              <w:rPr>
                <w:rFonts w:ascii="Browallia New" w:hAnsi="Browallia New" w:cs="Browallia New"/>
                <w:sz w:val="22"/>
                <w:szCs w:val="22"/>
                <w:cs/>
              </w:rPr>
            </w:pPr>
            <w:r w:rsidRPr="00C2555B">
              <w:rPr>
                <w:rFonts w:ascii="Browallia New" w:hAnsi="Browallia New" w:cs="Browallia New"/>
                <w:sz w:val="22"/>
                <w:szCs w:val="22"/>
              </w:rPr>
              <w:t xml:space="preserve">1 - 2  </w:t>
            </w:r>
            <w:r w:rsidRPr="00C2555B">
              <w:rPr>
                <w:rFonts w:ascii="Browallia New" w:hAnsi="Browallia New" w:cs="Browallia New"/>
                <w:sz w:val="22"/>
                <w:szCs w:val="22"/>
                <w:cs/>
              </w:rPr>
              <w:t>เดือน</w:t>
            </w:r>
          </w:p>
        </w:tc>
        <w:tc>
          <w:tcPr>
            <w:tcW w:w="810" w:type="dxa"/>
          </w:tcPr>
          <w:p w14:paraId="04B6309F" w14:textId="4E29EC71" w:rsidR="00CD12C2" w:rsidRPr="00505D4D" w:rsidRDefault="00C1438E" w:rsidP="00CD12C2">
            <w:pPr>
              <w:tabs>
                <w:tab w:val="clear" w:pos="680"/>
                <w:tab w:val="clear" w:pos="907"/>
              </w:tabs>
              <w:spacing w:line="240" w:lineRule="auto"/>
              <w:ind w:left="-114"/>
              <w:jc w:val="right"/>
              <w:rPr>
                <w:rFonts w:ascii="Browallia New" w:hAnsi="Browallia New" w:cs="Browallia New"/>
                <w:sz w:val="22"/>
                <w:szCs w:val="22"/>
              </w:rPr>
            </w:pPr>
            <w:r w:rsidRPr="00324907">
              <w:rPr>
                <w:rFonts w:ascii="Browallia New" w:hAnsi="Browallia New" w:cs="Browallia New"/>
                <w:sz w:val="22"/>
                <w:szCs w:val="22"/>
              </w:rPr>
              <w:t>118,351</w:t>
            </w:r>
          </w:p>
        </w:tc>
        <w:tc>
          <w:tcPr>
            <w:tcW w:w="857" w:type="dxa"/>
          </w:tcPr>
          <w:p w14:paraId="5C740180" w14:textId="601E389B"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109,036</w:t>
            </w:r>
          </w:p>
        </w:tc>
        <w:tc>
          <w:tcPr>
            <w:tcW w:w="761" w:type="dxa"/>
          </w:tcPr>
          <w:p w14:paraId="696A7F1D" w14:textId="388B60BD"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2</w:t>
            </w:r>
          </w:p>
        </w:tc>
        <w:tc>
          <w:tcPr>
            <w:tcW w:w="882" w:type="dxa"/>
          </w:tcPr>
          <w:p w14:paraId="359B5FCA" w14:textId="62BEADE3"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2</w:t>
            </w:r>
          </w:p>
        </w:tc>
        <w:tc>
          <w:tcPr>
            <w:tcW w:w="794" w:type="dxa"/>
          </w:tcPr>
          <w:p w14:paraId="24B6A393" w14:textId="472B5B34" w:rsidR="00CD12C2" w:rsidRPr="00505D4D" w:rsidRDefault="009C4916"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2,367</w:t>
            </w:r>
          </w:p>
        </w:tc>
        <w:tc>
          <w:tcPr>
            <w:tcW w:w="834" w:type="dxa"/>
          </w:tcPr>
          <w:p w14:paraId="0DADF40E" w14:textId="52AFBAEC"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2,181</w:t>
            </w:r>
          </w:p>
        </w:tc>
        <w:tc>
          <w:tcPr>
            <w:tcW w:w="903" w:type="dxa"/>
          </w:tcPr>
          <w:p w14:paraId="657872A8" w14:textId="0EEFDF1F" w:rsidR="00CD12C2" w:rsidRPr="00505D4D" w:rsidRDefault="00F3127F"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115,984</w:t>
            </w:r>
          </w:p>
        </w:tc>
        <w:tc>
          <w:tcPr>
            <w:tcW w:w="876" w:type="dxa"/>
          </w:tcPr>
          <w:p w14:paraId="58D3925D" w14:textId="119A83E6" w:rsidR="00CD12C2" w:rsidRPr="00FD53D5" w:rsidRDefault="00CD12C2" w:rsidP="00CD12C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106,855</w:t>
            </w:r>
          </w:p>
        </w:tc>
      </w:tr>
      <w:tr w:rsidR="00CD12C2" w:rsidRPr="00C2555B" w14:paraId="11697A17" w14:textId="77777777" w:rsidTr="00493671">
        <w:tc>
          <w:tcPr>
            <w:tcW w:w="2412" w:type="dxa"/>
            <w:vAlign w:val="bottom"/>
          </w:tcPr>
          <w:p w14:paraId="4C80B417" w14:textId="77777777" w:rsidR="00CD12C2" w:rsidRPr="00C2555B" w:rsidRDefault="00CD12C2" w:rsidP="00CD12C2">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3 - 6 </w:t>
            </w:r>
            <w:r w:rsidRPr="00C2555B">
              <w:rPr>
                <w:rFonts w:ascii="Browallia New" w:hAnsi="Browallia New" w:cs="Browallia New"/>
                <w:sz w:val="22"/>
                <w:szCs w:val="22"/>
                <w:cs/>
              </w:rPr>
              <w:t>เดือน</w:t>
            </w:r>
          </w:p>
        </w:tc>
        <w:tc>
          <w:tcPr>
            <w:tcW w:w="810" w:type="dxa"/>
          </w:tcPr>
          <w:p w14:paraId="0089B299" w14:textId="5A30DDB7" w:rsidR="00CD12C2" w:rsidRPr="00505D4D" w:rsidRDefault="00C1438E" w:rsidP="00CD12C2">
            <w:pPr>
              <w:tabs>
                <w:tab w:val="clear" w:pos="680"/>
                <w:tab w:val="clear" w:pos="907"/>
              </w:tabs>
              <w:spacing w:line="240" w:lineRule="auto"/>
              <w:ind w:left="-114"/>
              <w:jc w:val="right"/>
              <w:rPr>
                <w:rFonts w:ascii="Browallia New" w:hAnsi="Browallia New" w:cs="Browallia New"/>
                <w:sz w:val="22"/>
                <w:szCs w:val="22"/>
              </w:rPr>
            </w:pPr>
            <w:r w:rsidRPr="00324907">
              <w:rPr>
                <w:rFonts w:ascii="Browallia New" w:hAnsi="Browallia New" w:cs="Browallia New"/>
                <w:sz w:val="22"/>
                <w:szCs w:val="22"/>
              </w:rPr>
              <w:t>75,408</w:t>
            </w:r>
          </w:p>
        </w:tc>
        <w:tc>
          <w:tcPr>
            <w:tcW w:w="857" w:type="dxa"/>
          </w:tcPr>
          <w:p w14:paraId="3D953BB3" w14:textId="1C94EA59"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69,420</w:t>
            </w:r>
          </w:p>
        </w:tc>
        <w:tc>
          <w:tcPr>
            <w:tcW w:w="761" w:type="dxa"/>
          </w:tcPr>
          <w:p w14:paraId="21200AA3" w14:textId="4AC55663"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25</w:t>
            </w:r>
          </w:p>
        </w:tc>
        <w:tc>
          <w:tcPr>
            <w:tcW w:w="882" w:type="dxa"/>
          </w:tcPr>
          <w:p w14:paraId="6544CE87" w14:textId="4D0BA32D"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25</w:t>
            </w:r>
          </w:p>
        </w:tc>
        <w:tc>
          <w:tcPr>
            <w:tcW w:w="794" w:type="dxa"/>
          </w:tcPr>
          <w:p w14:paraId="1BB3FD8B" w14:textId="17D41EA6" w:rsidR="00CD12C2" w:rsidRPr="00505D4D" w:rsidRDefault="009C4916"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1</w:t>
            </w:r>
            <w:r w:rsidR="00BE3754" w:rsidRPr="00505D4D">
              <w:rPr>
                <w:rFonts w:ascii="Browallia New" w:hAnsi="Browallia New" w:cs="Browallia New"/>
                <w:sz w:val="22"/>
                <w:szCs w:val="22"/>
              </w:rPr>
              <w:t>8,852</w:t>
            </w:r>
          </w:p>
        </w:tc>
        <w:tc>
          <w:tcPr>
            <w:tcW w:w="834" w:type="dxa"/>
          </w:tcPr>
          <w:p w14:paraId="63127192" w14:textId="0B89FE22"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17,355</w:t>
            </w:r>
          </w:p>
        </w:tc>
        <w:tc>
          <w:tcPr>
            <w:tcW w:w="903" w:type="dxa"/>
          </w:tcPr>
          <w:p w14:paraId="559BD118" w14:textId="3CB95248" w:rsidR="00CD12C2" w:rsidRPr="00505D4D" w:rsidRDefault="00F3127F"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56,556</w:t>
            </w:r>
          </w:p>
        </w:tc>
        <w:tc>
          <w:tcPr>
            <w:tcW w:w="876" w:type="dxa"/>
          </w:tcPr>
          <w:p w14:paraId="55B16481" w14:textId="049E5AF8" w:rsidR="00CD12C2" w:rsidRPr="00FD53D5" w:rsidRDefault="00CD12C2" w:rsidP="00CD12C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52,065</w:t>
            </w:r>
          </w:p>
        </w:tc>
      </w:tr>
      <w:tr w:rsidR="00CD12C2" w:rsidRPr="00C2555B" w14:paraId="5962675D" w14:textId="77777777" w:rsidTr="00493671">
        <w:tc>
          <w:tcPr>
            <w:tcW w:w="2412" w:type="dxa"/>
            <w:vAlign w:val="bottom"/>
          </w:tcPr>
          <w:p w14:paraId="167D73F0" w14:textId="77777777" w:rsidR="00CD12C2" w:rsidRPr="00C2555B" w:rsidRDefault="00CD12C2" w:rsidP="00CD12C2">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7 - 12 </w:t>
            </w:r>
            <w:r w:rsidRPr="00C2555B">
              <w:rPr>
                <w:rFonts w:ascii="Browallia New" w:hAnsi="Browallia New" w:cs="Browallia New"/>
                <w:sz w:val="22"/>
                <w:szCs w:val="22"/>
                <w:cs/>
              </w:rPr>
              <w:t>เดือน</w:t>
            </w:r>
          </w:p>
        </w:tc>
        <w:tc>
          <w:tcPr>
            <w:tcW w:w="810" w:type="dxa"/>
          </w:tcPr>
          <w:p w14:paraId="65D57EC6" w14:textId="6E96B455" w:rsidR="00CD12C2" w:rsidRPr="00505D4D" w:rsidRDefault="00C1438E" w:rsidP="00CD12C2">
            <w:pPr>
              <w:tabs>
                <w:tab w:val="clear" w:pos="680"/>
                <w:tab w:val="clear" w:pos="907"/>
              </w:tabs>
              <w:spacing w:line="240" w:lineRule="auto"/>
              <w:ind w:left="-114"/>
              <w:jc w:val="right"/>
              <w:rPr>
                <w:rFonts w:ascii="Browallia New" w:hAnsi="Browallia New" w:cs="Browallia New"/>
                <w:sz w:val="22"/>
                <w:szCs w:val="22"/>
              </w:rPr>
            </w:pPr>
            <w:r w:rsidRPr="00324907">
              <w:rPr>
                <w:rFonts w:ascii="Browallia New" w:hAnsi="Browallia New" w:cs="Browallia New"/>
                <w:sz w:val="22"/>
                <w:szCs w:val="22"/>
              </w:rPr>
              <w:t>27,038</w:t>
            </w:r>
          </w:p>
        </w:tc>
        <w:tc>
          <w:tcPr>
            <w:tcW w:w="857" w:type="dxa"/>
          </w:tcPr>
          <w:p w14:paraId="4A6D61CC" w14:textId="13B1D03F"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23,633</w:t>
            </w:r>
          </w:p>
        </w:tc>
        <w:tc>
          <w:tcPr>
            <w:tcW w:w="761" w:type="dxa"/>
          </w:tcPr>
          <w:p w14:paraId="614DB037" w14:textId="6CE76C20"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50</w:t>
            </w:r>
          </w:p>
        </w:tc>
        <w:tc>
          <w:tcPr>
            <w:tcW w:w="882" w:type="dxa"/>
          </w:tcPr>
          <w:p w14:paraId="7C6E1767" w14:textId="29901B1D"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50</w:t>
            </w:r>
          </w:p>
        </w:tc>
        <w:tc>
          <w:tcPr>
            <w:tcW w:w="794" w:type="dxa"/>
          </w:tcPr>
          <w:p w14:paraId="2684BA10" w14:textId="66DEB6F1" w:rsidR="00CD12C2" w:rsidRPr="00505D4D" w:rsidRDefault="00583F2B"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13,519</w:t>
            </w:r>
          </w:p>
        </w:tc>
        <w:tc>
          <w:tcPr>
            <w:tcW w:w="834" w:type="dxa"/>
          </w:tcPr>
          <w:p w14:paraId="4CE2C42A" w14:textId="255F79A4"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11,816</w:t>
            </w:r>
          </w:p>
        </w:tc>
        <w:tc>
          <w:tcPr>
            <w:tcW w:w="903" w:type="dxa"/>
          </w:tcPr>
          <w:p w14:paraId="328C5C9F" w14:textId="1E65E93B" w:rsidR="00CD12C2" w:rsidRPr="00505D4D" w:rsidRDefault="00F3127F" w:rsidP="00CD12C2">
            <w:pPr>
              <w:tabs>
                <w:tab w:val="clear" w:pos="680"/>
                <w:tab w:val="clear" w:pos="907"/>
              </w:tabs>
              <w:spacing w:line="240" w:lineRule="auto"/>
              <w:ind w:left="-114"/>
              <w:jc w:val="right"/>
              <w:rPr>
                <w:rFonts w:ascii="Browallia New" w:hAnsi="Browallia New" w:cs="Browallia New"/>
                <w:sz w:val="22"/>
                <w:szCs w:val="22"/>
                <w:cs/>
              </w:rPr>
            </w:pPr>
            <w:r w:rsidRPr="00505D4D">
              <w:rPr>
                <w:rFonts w:ascii="Browallia New" w:hAnsi="Browallia New" w:cs="Browallia New"/>
                <w:sz w:val="22"/>
                <w:szCs w:val="22"/>
              </w:rPr>
              <w:t>13</w:t>
            </w:r>
            <w:r w:rsidR="000E20E1" w:rsidRPr="00505D4D">
              <w:rPr>
                <w:rFonts w:ascii="Browallia New" w:hAnsi="Browallia New" w:cs="Browallia New"/>
                <w:sz w:val="22"/>
                <w:szCs w:val="22"/>
              </w:rPr>
              <w:t>,519</w:t>
            </w:r>
          </w:p>
        </w:tc>
        <w:tc>
          <w:tcPr>
            <w:tcW w:w="876" w:type="dxa"/>
          </w:tcPr>
          <w:p w14:paraId="4DC9FFAD" w14:textId="1D18239F" w:rsidR="00CD12C2" w:rsidRPr="00FD53D5" w:rsidRDefault="00CD12C2" w:rsidP="00CD12C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11,817</w:t>
            </w:r>
          </w:p>
        </w:tc>
      </w:tr>
      <w:tr w:rsidR="00CD12C2" w:rsidRPr="00C2555B" w14:paraId="483EA413" w14:textId="77777777" w:rsidTr="00493671">
        <w:tc>
          <w:tcPr>
            <w:tcW w:w="2412" w:type="dxa"/>
            <w:vAlign w:val="bottom"/>
          </w:tcPr>
          <w:p w14:paraId="2F243A9F" w14:textId="77777777" w:rsidR="00CD12C2" w:rsidRPr="00C2555B" w:rsidRDefault="00CD12C2" w:rsidP="00CD12C2">
            <w:pPr>
              <w:spacing w:line="240" w:lineRule="auto"/>
              <w:ind w:left="175" w:right="-89"/>
              <w:rPr>
                <w:rFonts w:ascii="Browallia New" w:hAnsi="Browallia New" w:cs="Browallia New"/>
                <w:sz w:val="22"/>
                <w:szCs w:val="22"/>
              </w:rPr>
            </w:pPr>
            <w:r w:rsidRPr="00C2555B">
              <w:rPr>
                <w:rFonts w:ascii="Browallia New" w:hAnsi="Browallia New" w:cs="Browallia New"/>
                <w:sz w:val="22"/>
                <w:szCs w:val="22"/>
                <w:cs/>
              </w:rPr>
              <w:t xml:space="preserve">มากกว่า </w:t>
            </w:r>
            <w:r w:rsidRPr="00C2555B">
              <w:rPr>
                <w:rFonts w:ascii="Browallia New" w:hAnsi="Browallia New" w:cs="Browallia New"/>
                <w:sz w:val="22"/>
                <w:szCs w:val="22"/>
              </w:rPr>
              <w:t>12</w:t>
            </w:r>
            <w:r w:rsidRPr="00C2555B">
              <w:rPr>
                <w:rFonts w:ascii="Browallia New" w:hAnsi="Browallia New" w:cs="Browallia New"/>
                <w:sz w:val="22"/>
                <w:szCs w:val="22"/>
                <w:cs/>
              </w:rPr>
              <w:t xml:space="preserve"> เดือนขึ้นไป                </w:t>
            </w:r>
          </w:p>
        </w:tc>
        <w:tc>
          <w:tcPr>
            <w:tcW w:w="810" w:type="dxa"/>
          </w:tcPr>
          <w:p w14:paraId="1BE9A574" w14:textId="7DBA0DBD" w:rsidR="00CD12C2" w:rsidRPr="00505D4D" w:rsidRDefault="00C1438E" w:rsidP="00CD12C2">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324907">
              <w:rPr>
                <w:rFonts w:ascii="Browallia New" w:hAnsi="Browallia New" w:cs="Browallia New"/>
                <w:sz w:val="22"/>
                <w:szCs w:val="22"/>
              </w:rPr>
              <w:t>9,887</w:t>
            </w:r>
          </w:p>
        </w:tc>
        <w:tc>
          <w:tcPr>
            <w:tcW w:w="857" w:type="dxa"/>
          </w:tcPr>
          <w:p w14:paraId="6D7D15C0" w14:textId="2AB3B5E2" w:rsidR="00CD12C2" w:rsidRPr="00505D4D" w:rsidRDefault="00CD12C2" w:rsidP="00CD12C2">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8,360</w:t>
            </w:r>
          </w:p>
        </w:tc>
        <w:tc>
          <w:tcPr>
            <w:tcW w:w="761" w:type="dxa"/>
          </w:tcPr>
          <w:p w14:paraId="72B852F2" w14:textId="1762150A"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100</w:t>
            </w:r>
          </w:p>
        </w:tc>
        <w:tc>
          <w:tcPr>
            <w:tcW w:w="882" w:type="dxa"/>
          </w:tcPr>
          <w:p w14:paraId="2452F2D8" w14:textId="2952841F" w:rsidR="00CD12C2" w:rsidRPr="00505D4D" w:rsidRDefault="00CD12C2" w:rsidP="00CD12C2">
            <w:pP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100</w:t>
            </w:r>
          </w:p>
        </w:tc>
        <w:tc>
          <w:tcPr>
            <w:tcW w:w="794" w:type="dxa"/>
          </w:tcPr>
          <w:p w14:paraId="1D3B15B9" w14:textId="3C22BB96" w:rsidR="00CD12C2" w:rsidRPr="00505D4D" w:rsidRDefault="00583F2B" w:rsidP="00CD12C2">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9,</w:t>
            </w:r>
            <w:r w:rsidR="00FC7A52" w:rsidRPr="00505D4D">
              <w:rPr>
                <w:rFonts w:ascii="Browallia New" w:hAnsi="Browallia New" w:cs="Browallia New"/>
                <w:sz w:val="22"/>
                <w:szCs w:val="22"/>
              </w:rPr>
              <w:t>887</w:t>
            </w:r>
          </w:p>
        </w:tc>
        <w:tc>
          <w:tcPr>
            <w:tcW w:w="834" w:type="dxa"/>
          </w:tcPr>
          <w:p w14:paraId="7EBD1818" w14:textId="5F1F652C" w:rsidR="00CD12C2" w:rsidRPr="00505D4D" w:rsidRDefault="00CD12C2" w:rsidP="00CD12C2">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8,360</w:t>
            </w:r>
          </w:p>
        </w:tc>
        <w:tc>
          <w:tcPr>
            <w:tcW w:w="903" w:type="dxa"/>
          </w:tcPr>
          <w:p w14:paraId="37525245" w14:textId="1A56437A" w:rsidR="00CD12C2" w:rsidRPr="00505D4D" w:rsidRDefault="000E20E1" w:rsidP="00CD12C2">
            <w:pPr>
              <w:pBdr>
                <w:bottom w:val="single" w:sz="4" w:space="1" w:color="auto"/>
              </w:pBdr>
              <w:spacing w:line="240" w:lineRule="auto"/>
              <w:ind w:left="-76" w:right="-7"/>
              <w:jc w:val="center"/>
              <w:rPr>
                <w:rFonts w:ascii="Browallia New" w:hAnsi="Browallia New" w:cs="Browallia New"/>
                <w:sz w:val="22"/>
                <w:szCs w:val="22"/>
              </w:rPr>
            </w:pPr>
            <w:r w:rsidRPr="00505D4D">
              <w:rPr>
                <w:rFonts w:ascii="Browallia New" w:hAnsi="Browallia New" w:cs="Browallia New"/>
                <w:sz w:val="22"/>
                <w:szCs w:val="22"/>
                <w:cs/>
              </w:rPr>
              <w:t xml:space="preserve">       -</w:t>
            </w:r>
          </w:p>
        </w:tc>
        <w:tc>
          <w:tcPr>
            <w:tcW w:w="876" w:type="dxa"/>
          </w:tcPr>
          <w:p w14:paraId="6C2AFD27" w14:textId="4155AAB6" w:rsidR="00CD12C2" w:rsidRPr="00FD53D5" w:rsidRDefault="00CD12C2" w:rsidP="00CD12C2">
            <w:pPr>
              <w:pBdr>
                <w:bottom w:val="single" w:sz="4" w:space="1" w:color="auto"/>
              </w:pBdr>
              <w:spacing w:line="240" w:lineRule="auto"/>
              <w:ind w:left="-76" w:right="-7"/>
              <w:jc w:val="center"/>
              <w:rPr>
                <w:rFonts w:ascii="Browallia New" w:hAnsi="Browallia New" w:cs="Browallia New"/>
                <w:sz w:val="22"/>
                <w:szCs w:val="22"/>
              </w:rPr>
            </w:pPr>
            <w:r w:rsidRPr="00FD53D5">
              <w:rPr>
                <w:rFonts w:ascii="Browallia New" w:hAnsi="Browallia New" w:cs="Browallia New"/>
                <w:sz w:val="22"/>
                <w:szCs w:val="22"/>
                <w:cs/>
              </w:rPr>
              <w:t xml:space="preserve">       -</w:t>
            </w:r>
          </w:p>
        </w:tc>
      </w:tr>
      <w:tr w:rsidR="00A05EAD" w:rsidRPr="00C2555B" w14:paraId="7089ADC4" w14:textId="77777777" w:rsidTr="00493671">
        <w:tc>
          <w:tcPr>
            <w:tcW w:w="2412" w:type="dxa"/>
            <w:vAlign w:val="bottom"/>
          </w:tcPr>
          <w:p w14:paraId="26293DC0" w14:textId="77777777" w:rsidR="00A05EAD" w:rsidRPr="00C2555B" w:rsidRDefault="00A05EAD" w:rsidP="00A05EAD">
            <w:pPr>
              <w:spacing w:line="240" w:lineRule="auto"/>
              <w:rPr>
                <w:rFonts w:ascii="Browallia New" w:hAnsi="Browallia New" w:cs="Browallia New"/>
                <w:sz w:val="22"/>
                <w:szCs w:val="22"/>
              </w:rPr>
            </w:pPr>
            <w:r w:rsidRPr="00C2555B">
              <w:rPr>
                <w:rFonts w:ascii="Browallia New" w:hAnsi="Browallia New" w:cs="Browallia New"/>
                <w:sz w:val="22"/>
                <w:szCs w:val="22"/>
                <w:cs/>
              </w:rPr>
              <w:t>รวม</w:t>
            </w:r>
          </w:p>
        </w:tc>
        <w:tc>
          <w:tcPr>
            <w:tcW w:w="810" w:type="dxa"/>
          </w:tcPr>
          <w:p w14:paraId="1732C838" w14:textId="403D5D1F" w:rsidR="00A05EAD" w:rsidRPr="00505D4D" w:rsidRDefault="001203F7"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324907">
              <w:rPr>
                <w:rFonts w:ascii="Browallia New" w:hAnsi="Browallia New" w:cs="Browallia New"/>
                <w:sz w:val="22"/>
                <w:szCs w:val="22"/>
              </w:rPr>
              <w:t>5</w:t>
            </w:r>
            <w:r w:rsidR="00C1438E" w:rsidRPr="00324907">
              <w:rPr>
                <w:rFonts w:ascii="Browallia New" w:hAnsi="Browallia New" w:cs="Browallia New"/>
                <w:sz w:val="22"/>
                <w:szCs w:val="22"/>
              </w:rPr>
              <w:t>94,5</w:t>
            </w:r>
            <w:r w:rsidR="00773297" w:rsidRPr="00324907">
              <w:rPr>
                <w:rFonts w:ascii="Browallia New" w:hAnsi="Browallia New" w:cs="Browallia New"/>
                <w:sz w:val="22"/>
                <w:szCs w:val="22"/>
              </w:rPr>
              <w:t>40</w:t>
            </w:r>
          </w:p>
        </w:tc>
        <w:tc>
          <w:tcPr>
            <w:tcW w:w="857" w:type="dxa"/>
          </w:tcPr>
          <w:p w14:paraId="1237BB2D" w14:textId="10661900" w:rsidR="00A05EAD" w:rsidRPr="00505D4D" w:rsidRDefault="00A05EAD"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596,524</w:t>
            </w:r>
          </w:p>
        </w:tc>
        <w:tc>
          <w:tcPr>
            <w:tcW w:w="761" w:type="dxa"/>
          </w:tcPr>
          <w:p w14:paraId="7F1474FA" w14:textId="77777777" w:rsidR="00A05EAD" w:rsidRPr="00505D4D" w:rsidRDefault="00A05EAD" w:rsidP="00A05EAD">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4ED88D89" w14:textId="77777777" w:rsidR="00A05EAD" w:rsidRPr="00505D4D" w:rsidRDefault="00A05EAD" w:rsidP="00A05EAD">
            <w:pPr>
              <w:tabs>
                <w:tab w:val="clear" w:pos="680"/>
                <w:tab w:val="clear" w:pos="907"/>
              </w:tabs>
              <w:spacing w:line="240" w:lineRule="auto"/>
              <w:ind w:left="-114"/>
              <w:jc w:val="right"/>
              <w:rPr>
                <w:rFonts w:ascii="Browallia New" w:hAnsi="Browallia New" w:cs="Browallia New"/>
                <w:sz w:val="22"/>
                <w:szCs w:val="22"/>
              </w:rPr>
            </w:pPr>
          </w:p>
        </w:tc>
        <w:tc>
          <w:tcPr>
            <w:tcW w:w="794" w:type="dxa"/>
          </w:tcPr>
          <w:p w14:paraId="64BA9E34" w14:textId="204A5397" w:rsidR="00A05EAD" w:rsidRPr="00505D4D" w:rsidRDefault="00FC7A52"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48,265</w:t>
            </w:r>
          </w:p>
        </w:tc>
        <w:tc>
          <w:tcPr>
            <w:tcW w:w="834" w:type="dxa"/>
          </w:tcPr>
          <w:p w14:paraId="66541E22" w14:textId="22AA71AC" w:rsidR="00A05EAD" w:rsidRPr="00505D4D" w:rsidRDefault="00A05EAD"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43,575</w:t>
            </w:r>
          </w:p>
        </w:tc>
        <w:tc>
          <w:tcPr>
            <w:tcW w:w="903" w:type="dxa"/>
          </w:tcPr>
          <w:p w14:paraId="4414F81C" w14:textId="02185A91" w:rsidR="00A05EAD" w:rsidRPr="00505D4D" w:rsidRDefault="000E20E1"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505D4D">
              <w:rPr>
                <w:rFonts w:ascii="Browallia New" w:hAnsi="Browallia New" w:cs="Browallia New"/>
                <w:sz w:val="22"/>
                <w:szCs w:val="22"/>
              </w:rPr>
              <w:t>546,27</w:t>
            </w:r>
            <w:r w:rsidR="00524D17" w:rsidRPr="00324907">
              <w:rPr>
                <w:rFonts w:ascii="Browallia New" w:hAnsi="Browallia New" w:cs="Browallia New"/>
                <w:sz w:val="22"/>
                <w:szCs w:val="22"/>
              </w:rPr>
              <w:t>5</w:t>
            </w:r>
          </w:p>
        </w:tc>
        <w:tc>
          <w:tcPr>
            <w:tcW w:w="876" w:type="dxa"/>
          </w:tcPr>
          <w:p w14:paraId="737F2A61" w14:textId="41EFB9B0" w:rsidR="00A05EAD" w:rsidRPr="00FD53D5" w:rsidRDefault="00A05EAD"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807020">
              <w:rPr>
                <w:rFonts w:ascii="Browallia New" w:hAnsi="Browallia New" w:cs="DokChampa"/>
                <w:sz w:val="22"/>
                <w:szCs w:val="22"/>
                <w:lang w:val="en-GB" w:bidi="lo-LA"/>
              </w:rPr>
              <w:fldChar w:fldCharType="begin"/>
            </w:r>
            <w:r w:rsidRPr="00FD53D5">
              <w:rPr>
                <w:rFonts w:ascii="Browallia New" w:hAnsi="Browallia New" w:cs="DokChampa"/>
                <w:sz w:val="22"/>
                <w:szCs w:val="22"/>
                <w:lang w:val="en-GB" w:bidi="lo-LA"/>
              </w:rPr>
              <w:instrText xml:space="preserve"> =SUM(above) </w:instrText>
            </w:r>
            <w:r w:rsidRPr="00807020">
              <w:rPr>
                <w:rFonts w:ascii="Browallia New" w:hAnsi="Browallia New" w:cs="DokChampa"/>
                <w:sz w:val="22"/>
                <w:szCs w:val="22"/>
                <w:lang w:val="en-GB" w:bidi="lo-LA"/>
              </w:rPr>
              <w:fldChar w:fldCharType="separate"/>
            </w:r>
            <w:r w:rsidRPr="00FD53D5">
              <w:rPr>
                <w:rFonts w:ascii="Browallia New" w:hAnsi="Browallia New" w:cs="DokChampa"/>
                <w:noProof/>
                <w:sz w:val="22"/>
                <w:szCs w:val="22"/>
                <w:lang w:val="en-GB" w:bidi="lo-LA"/>
              </w:rPr>
              <w:t>552,949</w:t>
            </w:r>
            <w:r w:rsidRPr="00807020">
              <w:rPr>
                <w:rFonts w:ascii="Browallia New" w:hAnsi="Browallia New" w:cs="DokChampa"/>
                <w:sz w:val="22"/>
                <w:szCs w:val="22"/>
                <w:lang w:val="en-GB" w:bidi="lo-LA"/>
              </w:rPr>
              <w:fldChar w:fldCharType="end"/>
            </w:r>
          </w:p>
        </w:tc>
      </w:tr>
    </w:tbl>
    <w:p w14:paraId="3F702927" w14:textId="77777777" w:rsidR="005D64DB" w:rsidRPr="00C2555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07B6617B" w14:textId="77777777" w:rsidR="007E716B" w:rsidRPr="00C2555B" w:rsidRDefault="007E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r w:rsidRPr="00C2555B">
        <w:rPr>
          <w:rFonts w:ascii="Browallia New" w:hAnsi="Browallia New" w:cs="Browallia New"/>
          <w:spacing w:val="-2"/>
          <w:sz w:val="28"/>
          <w:szCs w:val="28"/>
          <w:cs/>
        </w:rPr>
        <w:br w:type="page"/>
      </w:r>
    </w:p>
    <w:p w14:paraId="54D8ECFD" w14:textId="2A6978F1" w:rsidR="00953922" w:rsidRPr="00EF58D6" w:rsidRDefault="00953922" w:rsidP="00953922">
      <w:pPr>
        <w:pStyle w:val="a3"/>
        <w:ind w:left="426"/>
        <w:jc w:val="thaiDistribute"/>
        <w:rPr>
          <w:rFonts w:ascii="Browallia New" w:hAnsi="Browallia New" w:cs="Browallia New"/>
          <w:sz w:val="28"/>
          <w:szCs w:val="28"/>
          <w:lang w:val="en-US"/>
        </w:rPr>
      </w:pPr>
      <w:r w:rsidRPr="00493671">
        <w:rPr>
          <w:rFonts w:ascii="Browallia New" w:hAnsi="Browallia New" w:cs="Browallia New"/>
          <w:sz w:val="28"/>
          <w:szCs w:val="28"/>
          <w:cs/>
          <w:lang w:val="en-US"/>
        </w:rPr>
        <w:t xml:space="preserve">เมื่อวันที่ </w:t>
      </w:r>
      <w:r w:rsidR="00C31BB7" w:rsidRPr="00493671">
        <w:rPr>
          <w:rFonts w:ascii="Browallia New" w:hAnsi="Browallia New" w:cs="Browallia New"/>
          <w:sz w:val="28"/>
          <w:szCs w:val="28"/>
          <w:lang w:val="en-US"/>
        </w:rPr>
        <w:t>30</w:t>
      </w:r>
      <w:r w:rsidRPr="00493671">
        <w:rPr>
          <w:rFonts w:ascii="Browallia New" w:hAnsi="Browallia New" w:cs="Browallia New"/>
          <w:sz w:val="28"/>
          <w:szCs w:val="28"/>
          <w:cs/>
        </w:rPr>
        <w:t xml:space="preserve"> </w:t>
      </w:r>
      <w:r w:rsidRPr="00493671">
        <w:rPr>
          <w:rFonts w:ascii="Browallia New" w:hAnsi="Browallia New" w:cs="Browallia New"/>
          <w:sz w:val="28"/>
          <w:szCs w:val="28"/>
          <w:cs/>
          <w:lang w:val="en-US"/>
        </w:rPr>
        <w:t xml:space="preserve">เมษายน </w:t>
      </w:r>
      <w:r w:rsidR="00C31BB7" w:rsidRPr="00493671">
        <w:rPr>
          <w:rFonts w:ascii="Browallia New" w:hAnsi="Browallia New" w:cs="Browallia New"/>
          <w:sz w:val="28"/>
          <w:szCs w:val="28"/>
          <w:lang w:val="en-US"/>
        </w:rPr>
        <w:t>2547</w:t>
      </w:r>
      <w:r w:rsidRPr="00493671">
        <w:rPr>
          <w:rFonts w:ascii="Browallia New" w:hAnsi="Browallia New" w:cs="Browallia New"/>
          <w:sz w:val="28"/>
          <w:szCs w:val="28"/>
          <w:cs/>
        </w:rPr>
        <w:t xml:space="preserve"> </w:t>
      </w:r>
      <w:r w:rsidRPr="00493671">
        <w:rPr>
          <w:rFonts w:ascii="Browallia New" w:hAnsi="Browallia New" w:cs="Browallia New"/>
          <w:sz w:val="28"/>
          <w:szCs w:val="28"/>
          <w:cs/>
          <w:lang w:val="en-US"/>
        </w:rPr>
        <w:t>สภาวิชาชีพบัญชี</w:t>
      </w:r>
      <w:r w:rsidR="00664FB1">
        <w:rPr>
          <w:rFonts w:ascii="Browallia New" w:hAnsi="Browallia New" w:cs="Browallia New" w:hint="cs"/>
          <w:sz w:val="28"/>
          <w:szCs w:val="28"/>
          <w:cs/>
          <w:lang w:val="en-US"/>
        </w:rPr>
        <w:t>แห่งประเทศไทย</w:t>
      </w:r>
      <w:r w:rsidRPr="00493671">
        <w:rPr>
          <w:rFonts w:ascii="Browallia New" w:hAnsi="Browallia New" w:cs="Browallia New"/>
          <w:sz w:val="28"/>
          <w:szCs w:val="28"/>
          <w:cs/>
          <w:lang w:val="en-US"/>
        </w:rPr>
        <w:t xml:space="preserve">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Pr="00493671">
        <w:rPr>
          <w:rFonts w:ascii="Browallia New" w:hAnsi="Browallia New" w:cs="Browallia New"/>
          <w:sz w:val="28"/>
          <w:szCs w:val="28"/>
          <w:lang w:val="en-US"/>
        </w:rPr>
        <w:t xml:space="preserve">Consumer Finance) </w:t>
      </w:r>
      <w:r w:rsidRPr="00493671">
        <w:rPr>
          <w:rFonts w:ascii="Browallia New" w:hAnsi="Browallia New" w:cs="Browallia New"/>
          <w:sz w:val="28"/>
          <w:szCs w:val="28"/>
          <w:cs/>
          <w:lang w:val="en-US"/>
        </w:rPr>
        <w:t xml:space="preserve">โดยให้บันทึกค่าเผื่อหนี้สงสัยจะสูญเต็มจำนวนและหยุดรับรู้รายได้สำหรับลูกหนี้ค้างชำระค่างวดเกินกว่า </w:t>
      </w:r>
      <w:r w:rsidRPr="00493671">
        <w:rPr>
          <w:rFonts w:ascii="Browallia New" w:hAnsi="Browallia New" w:cs="Browallia New"/>
          <w:sz w:val="28"/>
          <w:szCs w:val="28"/>
          <w:lang w:val="en-US"/>
        </w:rPr>
        <w:t>3</w:t>
      </w:r>
      <w:r w:rsidRPr="00493671">
        <w:rPr>
          <w:rFonts w:ascii="Browallia New" w:hAnsi="Browallia New" w:cs="Browallia New"/>
          <w:sz w:val="28"/>
          <w:szCs w:val="28"/>
          <w:cs/>
          <w:lang w:val="en-US"/>
        </w:rPr>
        <w:t xml:space="preserve"> งวด และพิจารณาบันทึกสำรองทั่วไปสำหรับลูกหนี้ที่ไม่ค้างชำระค่างวดหรือค้างชำระค่างวดไม่เกินกว่า </w:t>
      </w:r>
      <w:r w:rsidRPr="00493671">
        <w:rPr>
          <w:rFonts w:ascii="Browallia New" w:hAnsi="Browallia New" w:cs="Browallia New"/>
          <w:sz w:val="28"/>
          <w:szCs w:val="28"/>
          <w:lang w:val="en-US"/>
        </w:rPr>
        <w:t>3</w:t>
      </w:r>
      <w:r w:rsidRPr="00493671">
        <w:rPr>
          <w:rFonts w:ascii="Browallia New" w:hAnsi="Browallia New" w:cs="Browallia New"/>
          <w:sz w:val="28"/>
          <w:szCs w:val="28"/>
          <w:cs/>
          <w:lang w:val="en-US"/>
        </w:rPr>
        <w:t xml:space="preserve"> งวด หากกลุ่มบริษัทต้องปฏิบัติตามแนวทางดังกล่าวโดยไม่พิจารณาถึง</w:t>
      </w:r>
      <w:r w:rsidRPr="00EF58D6">
        <w:rPr>
          <w:rFonts w:ascii="Browallia New" w:hAnsi="Browallia New" w:cs="Browallia New"/>
          <w:sz w:val="28"/>
          <w:szCs w:val="28"/>
          <w:cs/>
          <w:lang w:val="en-US"/>
        </w:rPr>
        <w:t xml:space="preserve">สำรองทั่วไปนั้น กลุ่มบริษัทต้องบันทึกค่าเผื่อหนี้สงสัยจะสูญ </w:t>
      </w:r>
      <w:r w:rsidRPr="00EF58D6">
        <w:rPr>
          <w:rFonts w:ascii="Browallia New" w:hAnsi="Browallia New" w:cs="Browallia New"/>
          <w:spacing w:val="-6"/>
          <w:sz w:val="28"/>
          <w:szCs w:val="28"/>
          <w:cs/>
          <w:lang w:val="en-US"/>
        </w:rPr>
        <w:t xml:space="preserve">ณ วันที่ </w:t>
      </w:r>
      <w:r w:rsidR="001F10C7" w:rsidRPr="00EF58D6">
        <w:rPr>
          <w:rFonts w:ascii="Browallia New" w:hAnsi="Browallia New" w:cs="Browallia New"/>
          <w:spacing w:val="-6"/>
          <w:sz w:val="28"/>
          <w:szCs w:val="28"/>
          <w:lang w:val="en-US"/>
        </w:rPr>
        <w:t>30</w:t>
      </w:r>
      <w:r w:rsidR="00B36705" w:rsidRPr="00EF58D6">
        <w:rPr>
          <w:rFonts w:ascii="Browallia New" w:hAnsi="Browallia New" w:cs="Browallia New"/>
          <w:spacing w:val="-6"/>
          <w:sz w:val="28"/>
          <w:szCs w:val="28"/>
          <w:cs/>
        </w:rPr>
        <w:t xml:space="preserve"> </w:t>
      </w:r>
      <w:r w:rsidR="00763B07" w:rsidRPr="00EF58D6">
        <w:rPr>
          <w:rFonts w:ascii="Browallia New" w:hAnsi="Browallia New" w:cs="Browallia New"/>
          <w:spacing w:val="-6"/>
          <w:sz w:val="28"/>
          <w:szCs w:val="28"/>
          <w:cs/>
        </w:rPr>
        <w:t>กันยายน</w:t>
      </w:r>
      <w:r w:rsidR="00763B07" w:rsidRPr="00EF58D6">
        <w:rPr>
          <w:rFonts w:ascii="Browallia New" w:hAnsi="Browallia New" w:cs="Browallia New"/>
          <w:spacing w:val="-6"/>
          <w:sz w:val="28"/>
          <w:szCs w:val="28"/>
          <w:cs/>
          <w:lang w:val="en-GB"/>
        </w:rPr>
        <w:t xml:space="preserve"> </w:t>
      </w:r>
      <w:r w:rsidR="00CA746A" w:rsidRPr="00EF58D6">
        <w:rPr>
          <w:rFonts w:ascii="Browallia New" w:hAnsi="Browallia New" w:cs="Browallia New"/>
          <w:spacing w:val="-6"/>
          <w:sz w:val="28"/>
          <w:szCs w:val="28"/>
          <w:lang w:val="en-US"/>
        </w:rPr>
        <w:t>2562</w:t>
      </w:r>
      <w:r w:rsidR="00F76001" w:rsidRPr="00EF58D6">
        <w:rPr>
          <w:rFonts w:ascii="Browallia New" w:hAnsi="Browallia New" w:cs="Browallia New"/>
          <w:spacing w:val="-6"/>
          <w:sz w:val="28"/>
          <w:szCs w:val="28"/>
          <w:cs/>
        </w:rPr>
        <w:t xml:space="preserve"> </w:t>
      </w:r>
      <w:r w:rsidRPr="00EF58D6">
        <w:rPr>
          <w:rFonts w:ascii="Browallia New" w:hAnsi="Browallia New" w:cs="Browallia New"/>
          <w:spacing w:val="-6"/>
          <w:sz w:val="28"/>
          <w:szCs w:val="28"/>
          <w:cs/>
          <w:lang w:val="en-US"/>
        </w:rPr>
        <w:t>และ</w:t>
      </w:r>
      <w:r w:rsidR="0030246C" w:rsidRPr="00EF58D6">
        <w:rPr>
          <w:rFonts w:ascii="Browallia New" w:hAnsi="Browallia New" w:cs="Browallia New"/>
          <w:spacing w:val="-6"/>
          <w:sz w:val="28"/>
          <w:szCs w:val="28"/>
          <w:lang w:val="en-US"/>
        </w:rPr>
        <w:t xml:space="preserve"> </w:t>
      </w:r>
      <w:r w:rsidR="006710AD">
        <w:rPr>
          <w:rFonts w:ascii="Browallia New" w:hAnsi="Browallia New" w:cs="Browallia New" w:hint="cs"/>
          <w:spacing w:val="-6"/>
          <w:sz w:val="28"/>
          <w:szCs w:val="28"/>
          <w:cs/>
          <w:lang w:val="en-US"/>
        </w:rPr>
        <w:t xml:space="preserve">วันที่ </w:t>
      </w:r>
      <w:r w:rsidR="0030246C" w:rsidRPr="00EF58D6">
        <w:rPr>
          <w:rFonts w:ascii="Browallia New" w:hAnsi="Browallia New" w:cs="Browallia New"/>
          <w:spacing w:val="-6"/>
          <w:sz w:val="28"/>
          <w:szCs w:val="28"/>
          <w:lang w:val="en-US"/>
        </w:rPr>
        <w:t>31</w:t>
      </w:r>
      <w:r w:rsidR="0030246C" w:rsidRPr="00EF58D6">
        <w:rPr>
          <w:rFonts w:ascii="Browallia New" w:hAnsi="Browallia New" w:cs="Browallia New"/>
          <w:spacing w:val="-6"/>
          <w:sz w:val="28"/>
          <w:szCs w:val="28"/>
          <w:cs/>
          <w:lang w:val="en-US"/>
        </w:rPr>
        <w:t xml:space="preserve"> ธันวาคม</w:t>
      </w:r>
      <w:r w:rsidRPr="00EF58D6">
        <w:rPr>
          <w:rFonts w:ascii="Browallia New" w:hAnsi="Browallia New" w:cs="Browallia New"/>
          <w:spacing w:val="-6"/>
          <w:sz w:val="28"/>
          <w:szCs w:val="28"/>
          <w:cs/>
          <w:lang w:val="en-US"/>
        </w:rPr>
        <w:t xml:space="preserve"> </w:t>
      </w:r>
      <w:r w:rsidR="00F76001" w:rsidRPr="00EF58D6">
        <w:rPr>
          <w:rFonts w:ascii="Browallia New" w:hAnsi="Browallia New" w:cs="Browallia New"/>
          <w:spacing w:val="-6"/>
          <w:sz w:val="28"/>
          <w:szCs w:val="28"/>
          <w:lang w:val="en-US"/>
        </w:rPr>
        <w:t xml:space="preserve">2561 </w:t>
      </w:r>
      <w:r w:rsidRPr="00EF58D6">
        <w:rPr>
          <w:rFonts w:ascii="Browallia New" w:hAnsi="Browallia New" w:cs="Browallia New"/>
          <w:spacing w:val="-6"/>
          <w:sz w:val="28"/>
          <w:szCs w:val="28"/>
          <w:cs/>
          <w:lang w:val="en-US"/>
        </w:rPr>
        <w:t>เพิ่มขึ้นเป็นจำนวนเงิน</w:t>
      </w:r>
      <w:r w:rsidRPr="0088254D">
        <w:rPr>
          <w:rFonts w:ascii="Browallia New" w:hAnsi="Browallia New" w:cs="Browallia New"/>
          <w:spacing w:val="-6"/>
          <w:sz w:val="28"/>
          <w:szCs w:val="28"/>
          <w:cs/>
          <w:lang w:val="en-US"/>
        </w:rPr>
        <w:t xml:space="preserve">ประมาณ </w:t>
      </w:r>
      <w:r w:rsidR="00595E8E" w:rsidRPr="0088254D">
        <w:rPr>
          <w:rFonts w:ascii="Browallia New" w:hAnsi="Browallia New" w:cs="Browallia New"/>
          <w:spacing w:val="-6"/>
          <w:sz w:val="28"/>
          <w:szCs w:val="28"/>
          <w:lang w:val="en-US"/>
        </w:rPr>
        <w:t>101.93</w:t>
      </w:r>
      <w:r w:rsidR="00595E8E" w:rsidRPr="00EF58D6">
        <w:rPr>
          <w:rFonts w:ascii="Browallia New" w:hAnsi="Browallia New" w:cs="Browallia New"/>
          <w:spacing w:val="-6"/>
          <w:sz w:val="28"/>
          <w:szCs w:val="28"/>
          <w:lang w:val="en-US"/>
        </w:rPr>
        <w:t xml:space="preserve"> </w:t>
      </w:r>
      <w:r w:rsidRPr="00EF58D6">
        <w:rPr>
          <w:rFonts w:ascii="Browallia New" w:hAnsi="Browallia New" w:cs="Browallia New"/>
          <w:spacing w:val="-6"/>
          <w:sz w:val="28"/>
          <w:szCs w:val="28"/>
          <w:cs/>
          <w:lang w:val="en-US"/>
        </w:rPr>
        <w:t xml:space="preserve">ล้านบาท และ </w:t>
      </w:r>
      <w:r w:rsidR="00FA3047" w:rsidRPr="00EF58D6">
        <w:rPr>
          <w:rFonts w:ascii="Browallia New" w:hAnsi="Browallia New" w:cs="Browallia New"/>
          <w:spacing w:val="-6"/>
          <w:sz w:val="28"/>
          <w:szCs w:val="28"/>
          <w:lang w:val="en-US"/>
        </w:rPr>
        <w:t>107.92</w:t>
      </w:r>
      <w:r w:rsidR="00B36705" w:rsidRPr="00EF58D6">
        <w:rPr>
          <w:rFonts w:ascii="Browallia New" w:hAnsi="Browallia New" w:cs="Browallia New"/>
          <w:spacing w:val="-6"/>
          <w:sz w:val="28"/>
          <w:szCs w:val="28"/>
          <w:cs/>
          <w:lang w:val="en-US"/>
        </w:rPr>
        <w:t xml:space="preserve"> </w:t>
      </w:r>
      <w:r w:rsidRPr="00EF58D6">
        <w:rPr>
          <w:rFonts w:ascii="Browallia New" w:hAnsi="Browallia New" w:cs="Browallia New"/>
          <w:spacing w:val="-6"/>
          <w:sz w:val="28"/>
          <w:szCs w:val="28"/>
          <w:cs/>
          <w:lang w:val="en-US"/>
        </w:rPr>
        <w:t>ล้านบาท</w:t>
      </w:r>
      <w:r w:rsidRPr="00EF58D6">
        <w:rPr>
          <w:rFonts w:ascii="Browallia New" w:hAnsi="Browallia New" w:cs="Browallia New"/>
          <w:sz w:val="28"/>
          <w:szCs w:val="28"/>
          <w:cs/>
          <w:lang w:val="en-US"/>
        </w:rPr>
        <w:t xml:space="preserve"> ตามลำดับ (งบการเงินเฉพาะของบริษัท </w:t>
      </w:r>
      <w:r w:rsidRPr="00EF58D6">
        <w:rPr>
          <w:rFonts w:ascii="Browallia New" w:hAnsi="Browallia New" w:cs="Browallia New"/>
          <w:sz w:val="28"/>
          <w:szCs w:val="28"/>
          <w:cs/>
        </w:rPr>
        <w:t xml:space="preserve">: </w:t>
      </w:r>
      <w:bookmarkStart w:id="1" w:name="_Hlk8317741"/>
      <w:r w:rsidR="00595E8E" w:rsidRPr="00324907">
        <w:rPr>
          <w:rFonts w:ascii="Browallia New" w:hAnsi="Browallia New" w:cs="Browallia New"/>
          <w:sz w:val="28"/>
          <w:szCs w:val="28"/>
          <w:lang w:val="en-US"/>
        </w:rPr>
        <w:t>34.75</w:t>
      </w:r>
      <w:r w:rsidRPr="00EF58D6">
        <w:rPr>
          <w:rFonts w:ascii="Browallia New" w:hAnsi="Browallia New" w:cs="Browallia New"/>
          <w:sz w:val="28"/>
          <w:szCs w:val="28"/>
          <w:lang w:val="en-US"/>
        </w:rPr>
        <w:t xml:space="preserve"> </w:t>
      </w:r>
      <w:bookmarkEnd w:id="1"/>
      <w:r w:rsidRPr="00EF58D6">
        <w:rPr>
          <w:rFonts w:ascii="Browallia New" w:hAnsi="Browallia New" w:cs="Browallia New"/>
          <w:sz w:val="28"/>
          <w:szCs w:val="28"/>
          <w:cs/>
          <w:lang w:val="en-US"/>
        </w:rPr>
        <w:t>ล้านบาท และ</w:t>
      </w:r>
      <w:r w:rsidR="00FA3047" w:rsidRPr="00EF58D6">
        <w:rPr>
          <w:rFonts w:ascii="Browallia New" w:hAnsi="Browallia New" w:cs="Browallia New"/>
          <w:sz w:val="28"/>
          <w:szCs w:val="28"/>
          <w:lang w:val="en-US"/>
        </w:rPr>
        <w:t xml:space="preserve"> 29.85</w:t>
      </w:r>
      <w:r w:rsidR="003E2CA1" w:rsidRPr="00EF58D6">
        <w:rPr>
          <w:rFonts w:ascii="Browallia New" w:hAnsi="Browallia New" w:cs="Browallia New"/>
          <w:sz w:val="28"/>
          <w:szCs w:val="28"/>
          <w:lang w:val="en-US"/>
        </w:rPr>
        <w:t xml:space="preserve"> </w:t>
      </w:r>
      <w:r w:rsidRPr="00EF58D6">
        <w:rPr>
          <w:rFonts w:ascii="Browallia New" w:hAnsi="Browallia New" w:cs="Browallia New"/>
          <w:sz w:val="28"/>
          <w:szCs w:val="28"/>
          <w:cs/>
          <w:lang w:val="en-US"/>
        </w:rPr>
        <w:t>ล้านบาท ตามลำดับ) และต้องรับรู้รายได้</w:t>
      </w:r>
      <w:r w:rsidR="00821DCD" w:rsidRPr="00EF58D6">
        <w:rPr>
          <w:rFonts w:ascii="Browallia New" w:hAnsi="Browallia New" w:cs="Browallia New"/>
          <w:sz w:val="28"/>
          <w:szCs w:val="28"/>
          <w:cs/>
          <w:lang w:val="en-US"/>
        </w:rPr>
        <w:t>สำหรับงวดสามเดือนและ</w:t>
      </w:r>
      <w:r w:rsidR="00763B07" w:rsidRPr="00EF58D6">
        <w:rPr>
          <w:rFonts w:ascii="Browallia New" w:hAnsi="Browallia New" w:cs="Browallia New"/>
          <w:sz w:val="28"/>
          <w:szCs w:val="28"/>
          <w:cs/>
          <w:lang w:val="en-US"/>
        </w:rPr>
        <w:t>เก้า</w:t>
      </w:r>
      <w:r w:rsidRPr="00EF58D6">
        <w:rPr>
          <w:rFonts w:ascii="Browallia New" w:hAnsi="Browallia New" w:cs="Browallia New"/>
          <w:sz w:val="28"/>
          <w:szCs w:val="28"/>
          <w:cs/>
          <w:lang w:val="en-US"/>
        </w:rPr>
        <w:t>เดือน</w:t>
      </w:r>
      <w:r w:rsidR="00821DCD" w:rsidRPr="00EF58D6">
        <w:rPr>
          <w:rFonts w:ascii="Browallia New" w:hAnsi="Browallia New" w:cs="Browallia New"/>
          <w:sz w:val="28"/>
          <w:szCs w:val="28"/>
          <w:cs/>
          <w:lang w:val="en-US"/>
        </w:rPr>
        <w:t>สิ้นสุด</w:t>
      </w:r>
      <w:r w:rsidR="003E2CA1" w:rsidRPr="00EF58D6">
        <w:rPr>
          <w:rFonts w:ascii="Browallia New" w:hAnsi="Browallia New" w:cs="Browallia New"/>
          <w:sz w:val="28"/>
          <w:szCs w:val="28"/>
          <w:cs/>
          <w:lang w:val="en-US"/>
        </w:rPr>
        <w:t xml:space="preserve">วันที่ </w:t>
      </w:r>
      <w:r w:rsidR="001F10C7" w:rsidRPr="00EF58D6">
        <w:rPr>
          <w:rFonts w:ascii="Browallia New" w:hAnsi="Browallia New" w:cs="Browallia New"/>
          <w:sz w:val="28"/>
          <w:szCs w:val="28"/>
          <w:lang w:val="en-US"/>
        </w:rPr>
        <w:t>30</w:t>
      </w:r>
      <w:r w:rsidR="00B36705" w:rsidRPr="00EF58D6">
        <w:rPr>
          <w:rFonts w:ascii="Browallia New" w:hAnsi="Browallia New" w:cs="Browallia New"/>
          <w:sz w:val="28"/>
          <w:szCs w:val="28"/>
          <w:cs/>
        </w:rPr>
        <w:t xml:space="preserve"> </w:t>
      </w:r>
      <w:r w:rsidR="00763B07" w:rsidRPr="00EF58D6">
        <w:rPr>
          <w:rFonts w:ascii="Browallia New" w:hAnsi="Browallia New" w:cs="Browallia New"/>
          <w:sz w:val="28"/>
          <w:szCs w:val="28"/>
          <w:cs/>
        </w:rPr>
        <w:t>กันยายน</w:t>
      </w:r>
      <w:r w:rsidR="003E2CA1" w:rsidRPr="00EF58D6">
        <w:rPr>
          <w:rFonts w:ascii="Browallia New" w:hAnsi="Browallia New" w:cs="Browallia New"/>
          <w:sz w:val="28"/>
          <w:szCs w:val="28"/>
          <w:cs/>
          <w:lang w:val="en-US"/>
        </w:rPr>
        <w:t xml:space="preserve"> </w:t>
      </w:r>
      <w:r w:rsidR="003E2CA1" w:rsidRPr="00EF58D6">
        <w:rPr>
          <w:rFonts w:ascii="Browallia New" w:hAnsi="Browallia New" w:cs="Browallia New"/>
          <w:sz w:val="28"/>
          <w:szCs w:val="28"/>
          <w:lang w:val="en-US"/>
        </w:rPr>
        <w:t xml:space="preserve">2562 </w:t>
      </w:r>
      <w:r w:rsidRPr="00EF58D6">
        <w:rPr>
          <w:rFonts w:ascii="Browallia New" w:hAnsi="Browallia New" w:cs="Browallia New"/>
          <w:sz w:val="28"/>
          <w:szCs w:val="28"/>
          <w:cs/>
          <w:lang w:val="en-US"/>
        </w:rPr>
        <w:t>ลดลงเป็นจำนวนเงินประมาณ</w:t>
      </w:r>
      <w:r w:rsidR="00897294" w:rsidRPr="00EF58D6">
        <w:rPr>
          <w:rFonts w:ascii="Browallia New" w:hAnsi="Browallia New" w:cs="Browallia New"/>
          <w:sz w:val="28"/>
          <w:szCs w:val="28"/>
          <w:lang w:val="en-US"/>
        </w:rPr>
        <w:t xml:space="preserve"> </w:t>
      </w:r>
      <w:bookmarkStart w:id="2" w:name="_Hlk8317761"/>
      <w:r w:rsidR="00595E8E" w:rsidRPr="00324907">
        <w:rPr>
          <w:rFonts w:ascii="Browallia New" w:hAnsi="Browallia New" w:cs="Browallia New"/>
          <w:sz w:val="28"/>
          <w:szCs w:val="28"/>
          <w:lang w:val="en-US"/>
        </w:rPr>
        <w:t>7.57</w:t>
      </w:r>
      <w:r w:rsidR="00024C44" w:rsidRPr="00EF58D6">
        <w:rPr>
          <w:rFonts w:ascii="Browallia New" w:hAnsi="Browallia New" w:cs="Browallia New"/>
          <w:sz w:val="28"/>
          <w:szCs w:val="28"/>
          <w:lang w:val="en-US"/>
        </w:rPr>
        <w:t xml:space="preserve"> </w:t>
      </w:r>
      <w:bookmarkEnd w:id="2"/>
      <w:r w:rsidRPr="00EF58D6">
        <w:rPr>
          <w:rFonts w:ascii="Browallia New" w:hAnsi="Browallia New" w:cs="Browallia New"/>
          <w:sz w:val="28"/>
          <w:szCs w:val="28"/>
          <w:cs/>
          <w:lang w:val="en-US"/>
        </w:rPr>
        <w:t>ล้านบาท</w:t>
      </w:r>
      <w:r w:rsidR="00C15708" w:rsidRPr="00EF58D6">
        <w:rPr>
          <w:rFonts w:ascii="Browallia New" w:hAnsi="Browallia New" w:cs="Browallia New"/>
          <w:sz w:val="28"/>
          <w:szCs w:val="28"/>
          <w:lang w:val="en-US"/>
        </w:rPr>
        <w:t xml:space="preserve"> </w:t>
      </w:r>
      <w:r w:rsidR="00C15708" w:rsidRPr="00EF58D6">
        <w:rPr>
          <w:rFonts w:ascii="Browallia New" w:hAnsi="Browallia New" w:cs="Browallia New"/>
          <w:sz w:val="28"/>
          <w:szCs w:val="28"/>
          <w:cs/>
          <w:lang w:val="en-US"/>
        </w:rPr>
        <w:t xml:space="preserve">และ </w:t>
      </w:r>
      <w:r w:rsidR="00F11C67">
        <w:rPr>
          <w:rFonts w:ascii="Browallia New" w:hAnsi="Browallia New" w:cs="Browallia New"/>
          <w:sz w:val="28"/>
          <w:szCs w:val="28"/>
          <w:lang w:val="en-US"/>
        </w:rPr>
        <w:t>22.71</w:t>
      </w:r>
      <w:r w:rsidR="003E2CA1" w:rsidRPr="00EF58D6">
        <w:rPr>
          <w:rFonts w:ascii="Browallia New" w:hAnsi="Browallia New" w:cs="Browallia New"/>
          <w:sz w:val="28"/>
          <w:szCs w:val="28"/>
          <w:lang w:val="en-US"/>
        </w:rPr>
        <w:t xml:space="preserve"> </w:t>
      </w:r>
      <w:r w:rsidR="00C15708" w:rsidRPr="00EF58D6">
        <w:rPr>
          <w:rFonts w:ascii="Browallia New" w:hAnsi="Browallia New" w:cs="Browallia New"/>
          <w:sz w:val="28"/>
          <w:szCs w:val="28"/>
          <w:cs/>
          <w:lang w:val="en-US"/>
        </w:rPr>
        <w:t>ล้านบาท ตามลำดับ</w:t>
      </w:r>
      <w:r w:rsidRPr="00EF58D6">
        <w:rPr>
          <w:rFonts w:ascii="Browallia New" w:hAnsi="Browallia New" w:cs="Browallia New"/>
          <w:sz w:val="28"/>
          <w:szCs w:val="28"/>
          <w:cs/>
          <w:lang w:val="en-US"/>
        </w:rPr>
        <w:t xml:space="preserve"> (งบการเงินเฉพาะของบริษัท : </w:t>
      </w:r>
      <w:r w:rsidR="00595E8E" w:rsidRPr="00324907">
        <w:rPr>
          <w:rFonts w:ascii="Browallia New" w:hAnsi="Browallia New" w:cs="Browallia New"/>
          <w:sz w:val="28"/>
          <w:szCs w:val="28"/>
          <w:lang w:val="en-GB"/>
        </w:rPr>
        <w:t>4.8</w:t>
      </w:r>
      <w:r w:rsidR="00FF371A">
        <w:rPr>
          <w:rFonts w:ascii="Browallia New" w:hAnsi="Browallia New" w:cs="Browallia New"/>
          <w:sz w:val="28"/>
          <w:szCs w:val="28"/>
          <w:lang w:val="en-GB"/>
        </w:rPr>
        <w:t>7</w:t>
      </w:r>
      <w:r w:rsidR="00DB45BE" w:rsidRPr="00EF58D6">
        <w:rPr>
          <w:rFonts w:ascii="Browallia New" w:hAnsi="Browallia New" w:cs="Browallia New"/>
          <w:sz w:val="28"/>
          <w:szCs w:val="28"/>
          <w:cs/>
          <w:lang w:val="en-US"/>
        </w:rPr>
        <w:t xml:space="preserve"> </w:t>
      </w:r>
      <w:r w:rsidRPr="00EF58D6">
        <w:rPr>
          <w:rFonts w:ascii="Browallia New" w:hAnsi="Browallia New" w:cs="Browallia New"/>
          <w:sz w:val="28"/>
          <w:szCs w:val="28"/>
          <w:cs/>
          <w:lang w:val="en-US"/>
        </w:rPr>
        <w:t>ล้านบาท</w:t>
      </w:r>
      <w:r w:rsidR="00C15708" w:rsidRPr="00EF58D6">
        <w:rPr>
          <w:rFonts w:ascii="Browallia New" w:hAnsi="Browallia New" w:cs="Browallia New"/>
          <w:sz w:val="28"/>
          <w:szCs w:val="28"/>
          <w:lang w:val="en-US"/>
        </w:rPr>
        <w:t xml:space="preserve"> </w:t>
      </w:r>
      <w:r w:rsidR="00C15708" w:rsidRPr="00EF58D6">
        <w:rPr>
          <w:rFonts w:ascii="Browallia New" w:hAnsi="Browallia New" w:cs="Browallia New"/>
          <w:sz w:val="28"/>
          <w:szCs w:val="28"/>
          <w:cs/>
          <w:lang w:val="en-US"/>
        </w:rPr>
        <w:t xml:space="preserve">และ </w:t>
      </w:r>
      <w:r w:rsidR="006A1492">
        <w:rPr>
          <w:rFonts w:ascii="Browallia New" w:hAnsi="Browallia New" w:cs="Browallia New"/>
          <w:sz w:val="28"/>
          <w:szCs w:val="28"/>
          <w:lang w:val="en-US"/>
        </w:rPr>
        <w:t>14.18</w:t>
      </w:r>
      <w:r w:rsidR="003E2CA1" w:rsidRPr="00EF58D6">
        <w:rPr>
          <w:rFonts w:ascii="Browallia New" w:hAnsi="Browallia New" w:cs="Browallia New"/>
          <w:sz w:val="28"/>
          <w:szCs w:val="28"/>
          <w:lang w:val="en-US"/>
        </w:rPr>
        <w:t xml:space="preserve"> </w:t>
      </w:r>
      <w:r w:rsidR="00C15708" w:rsidRPr="00EF58D6">
        <w:rPr>
          <w:rFonts w:ascii="Browallia New" w:hAnsi="Browallia New" w:cs="Browallia New"/>
          <w:sz w:val="28"/>
          <w:szCs w:val="28"/>
          <w:cs/>
          <w:lang w:val="en-US"/>
        </w:rPr>
        <w:t>ล้านบาท ตามลำดับ</w:t>
      </w:r>
      <w:r w:rsidRPr="00EF58D6">
        <w:rPr>
          <w:rFonts w:ascii="Browallia New" w:hAnsi="Browallia New" w:cs="Browallia New"/>
          <w:sz w:val="28"/>
          <w:szCs w:val="28"/>
          <w:cs/>
          <w:lang w:val="en-US"/>
        </w:rPr>
        <w:t xml:space="preserve">) </w:t>
      </w:r>
    </w:p>
    <w:p w14:paraId="7CEE8B33" w14:textId="77777777" w:rsidR="009F2114" w:rsidRPr="00EF58D6" w:rsidRDefault="009F2114" w:rsidP="00953922">
      <w:pPr>
        <w:pStyle w:val="a3"/>
        <w:ind w:left="426"/>
        <w:jc w:val="thaiDistribute"/>
        <w:rPr>
          <w:rFonts w:ascii="Browallia New" w:hAnsi="Browallia New" w:cs="Browallia New"/>
          <w:sz w:val="28"/>
          <w:szCs w:val="28"/>
          <w:lang w:val="en-US"/>
        </w:rPr>
      </w:pPr>
    </w:p>
    <w:p w14:paraId="2CBAF63D" w14:textId="4EC7F929" w:rsidR="002A7C38" w:rsidRPr="00EF58D6" w:rsidRDefault="002A7C38" w:rsidP="002A7C38">
      <w:pPr>
        <w:pStyle w:val="a3"/>
        <w:tabs>
          <w:tab w:val="clear" w:pos="1080"/>
          <w:tab w:val="left" w:pos="720"/>
        </w:tabs>
        <w:ind w:left="426"/>
        <w:jc w:val="thaiDistribute"/>
        <w:rPr>
          <w:rFonts w:ascii="Browallia New" w:hAnsi="Browallia New" w:cs="Browallia New"/>
          <w:sz w:val="28"/>
          <w:szCs w:val="28"/>
          <w:cs/>
        </w:rPr>
      </w:pPr>
      <w:r w:rsidRPr="00EF58D6">
        <w:rPr>
          <w:rFonts w:ascii="Browallia New" w:hAnsi="Browallia New" w:cs="Browallia New"/>
          <w:sz w:val="28"/>
          <w:szCs w:val="28"/>
          <w:cs/>
        </w:rPr>
        <w:t>อย่างไรก็ตาม แนวปฏิบัติ</w:t>
      </w:r>
      <w:r w:rsidR="00953922" w:rsidRPr="00EF58D6">
        <w:rPr>
          <w:rFonts w:ascii="Browallia New" w:hAnsi="Browallia New" w:cs="Browallia New"/>
          <w:sz w:val="28"/>
          <w:szCs w:val="28"/>
          <w:cs/>
        </w:rPr>
        <w:t>ดังกล่าว</w:t>
      </w:r>
      <w:r w:rsidRPr="00EF58D6">
        <w:rPr>
          <w:rFonts w:ascii="Browallia New" w:hAnsi="Browallia New" w:cs="Browallia New"/>
          <w:sz w:val="28"/>
          <w:szCs w:val="28"/>
          <w:cs/>
        </w:rPr>
        <w:t>ได้ให้ทางเลือกไว้ว่า หากนโยบายการตั้งค่าเผื่อหนี้สงสัญจะสูญไม่เป็นไปตามแนวปฏิบัติดังกล่าว ให้เปิดเผยแนวทางที่</w:t>
      </w:r>
      <w:r w:rsidR="00DE6CC7" w:rsidRPr="00EF58D6">
        <w:rPr>
          <w:rFonts w:ascii="Browallia New" w:hAnsi="Browallia New" w:cs="Browallia New"/>
          <w:sz w:val="28"/>
          <w:szCs w:val="28"/>
          <w:cs/>
        </w:rPr>
        <w:t>กลุ่มบริษัท</w:t>
      </w:r>
      <w:r w:rsidRPr="00EF58D6">
        <w:rPr>
          <w:rFonts w:ascii="Browallia New" w:hAnsi="Browallia New" w:cs="Browallia New"/>
          <w:sz w:val="28"/>
          <w:szCs w:val="28"/>
          <w:cs/>
        </w:rPr>
        <w:t xml:space="preserve">ใช้พร้อมเหตุผลประกอบอย่างชัดเจน มีนโยบายในการหยุดรับรู้รายได้สำหรับลูกหนี้เช่าซื้อที่ค้างชำระค่างวดเกินกว่า </w:t>
      </w:r>
      <w:r w:rsidR="00346A78" w:rsidRPr="00EF58D6">
        <w:rPr>
          <w:rFonts w:ascii="Browallia New" w:hAnsi="Browallia New" w:cs="Browallia New"/>
          <w:sz w:val="28"/>
          <w:szCs w:val="28"/>
          <w:lang w:val="en-US"/>
        </w:rPr>
        <w:t>4</w:t>
      </w:r>
      <w:r w:rsidRPr="00EF58D6">
        <w:rPr>
          <w:rFonts w:ascii="Browallia New" w:hAnsi="Browallia New" w:cs="Browallia New"/>
          <w:sz w:val="28"/>
          <w:szCs w:val="28"/>
          <w:cs/>
        </w:rPr>
        <w:t xml:space="preserve"> งวด กลุ่มบริษัทได้บันทึกค่าเผื่อหนี้สงสัยจะสูญโดยพิจารณาสถานะหนี้ที่ค้างรับ ความสามารถในการชำระหนี้ของลูกหนี้ ประสบการณ์และข้อมูลความเสียหายที่เกิดขึ้นจริงในอดีต </w:t>
      </w:r>
      <w:r w:rsidR="00F94898" w:rsidRPr="00EF58D6">
        <w:rPr>
          <w:rFonts w:ascii="Browallia New" w:hAnsi="Browallia New" w:cs="Browallia New"/>
          <w:sz w:val="28"/>
          <w:szCs w:val="28"/>
          <w:cs/>
        </w:rPr>
        <w:t xml:space="preserve">             </w:t>
      </w:r>
      <w:r w:rsidR="003E2CA1" w:rsidRPr="00EF58D6">
        <w:rPr>
          <w:rFonts w:ascii="Browallia New" w:hAnsi="Browallia New" w:cs="Browallia New"/>
          <w:sz w:val="28"/>
          <w:szCs w:val="28"/>
          <w:cs/>
        </w:rPr>
        <w:t xml:space="preserve">ณ วันที่ </w:t>
      </w:r>
      <w:r w:rsidR="00F01E19">
        <w:rPr>
          <w:rFonts w:ascii="Browallia New" w:hAnsi="Browallia New" w:cs="Browallia New"/>
          <w:sz w:val="28"/>
          <w:szCs w:val="28"/>
          <w:lang w:val="en-US"/>
        </w:rPr>
        <w:t xml:space="preserve">30 </w:t>
      </w:r>
      <w:r w:rsidR="00763B07" w:rsidRPr="00EF58D6">
        <w:rPr>
          <w:rFonts w:ascii="Browallia New" w:hAnsi="Browallia New" w:cs="Browallia New"/>
          <w:sz w:val="28"/>
          <w:szCs w:val="28"/>
          <w:cs/>
        </w:rPr>
        <w:t>กันยายน</w:t>
      </w:r>
      <w:r w:rsidR="003E2CA1" w:rsidRPr="00EF58D6">
        <w:rPr>
          <w:rFonts w:ascii="Browallia New" w:hAnsi="Browallia New" w:cs="Browallia New"/>
          <w:sz w:val="28"/>
          <w:szCs w:val="28"/>
          <w:cs/>
        </w:rPr>
        <w:t xml:space="preserve"> </w:t>
      </w:r>
      <w:r w:rsidR="003E2CA1" w:rsidRPr="00EF58D6">
        <w:rPr>
          <w:rFonts w:ascii="Browallia New" w:hAnsi="Browallia New" w:cs="Browallia New"/>
          <w:sz w:val="28"/>
          <w:szCs w:val="28"/>
          <w:lang w:val="en-US"/>
        </w:rPr>
        <w:t>2562</w:t>
      </w:r>
      <w:r w:rsidR="003E2CA1" w:rsidRPr="00EF58D6">
        <w:rPr>
          <w:rFonts w:ascii="Browallia New" w:hAnsi="Browallia New" w:cs="Browallia New"/>
          <w:sz w:val="28"/>
          <w:szCs w:val="28"/>
          <w:cs/>
        </w:rPr>
        <w:t xml:space="preserve"> </w:t>
      </w:r>
      <w:r w:rsidRPr="00EF58D6">
        <w:rPr>
          <w:rFonts w:ascii="Browallia New" w:hAnsi="Browallia New" w:cs="Browallia New"/>
          <w:sz w:val="28"/>
          <w:szCs w:val="28"/>
          <w:cs/>
        </w:rPr>
        <w:t xml:space="preserve">บริษัทได้ตั้งค่าเผื่อหนี้สงสัยจะสูญของลูกหนี้เช่าซื้อโดยเฉลี่ยในอัตราร้อยละ </w:t>
      </w:r>
      <w:bookmarkStart w:id="3" w:name="_Hlk8317800"/>
      <w:r w:rsidR="00AD0B48">
        <w:rPr>
          <w:rFonts w:ascii="Browallia New" w:hAnsi="Browallia New" w:cs="Browallia New"/>
          <w:sz w:val="28"/>
          <w:szCs w:val="28"/>
          <w:lang w:val="en-US"/>
        </w:rPr>
        <w:t>8.12</w:t>
      </w:r>
      <w:r w:rsidR="00024C44" w:rsidRPr="00EF58D6">
        <w:rPr>
          <w:rFonts w:ascii="Browallia New" w:hAnsi="Browallia New" w:cs="Browallia New"/>
          <w:sz w:val="28"/>
          <w:szCs w:val="28"/>
          <w:cs/>
        </w:rPr>
        <w:t xml:space="preserve"> </w:t>
      </w:r>
      <w:bookmarkEnd w:id="3"/>
      <w:r w:rsidRPr="00EF58D6">
        <w:rPr>
          <w:rFonts w:ascii="Browallia New" w:hAnsi="Browallia New" w:cs="Browallia New"/>
          <w:sz w:val="28"/>
          <w:szCs w:val="28"/>
          <w:cs/>
        </w:rPr>
        <w:t xml:space="preserve">ของยอดคงเหลือของลูกหนี้ดังกล่าวโดยไม่หักหลักประกัน ซึ่งสูงกว่าอัตราร้อยละ </w:t>
      </w:r>
      <w:bookmarkStart w:id="4" w:name="_Hlk8317809"/>
      <w:r w:rsidR="00BD02DB" w:rsidRPr="00EF58D6">
        <w:rPr>
          <w:rFonts w:ascii="Browallia New" w:hAnsi="Browallia New" w:cs="Browallia New"/>
          <w:sz w:val="28"/>
          <w:szCs w:val="28"/>
          <w:lang w:val="en-US"/>
        </w:rPr>
        <w:t>2.60</w:t>
      </w:r>
      <w:r w:rsidR="00024C44" w:rsidRPr="00EF58D6">
        <w:rPr>
          <w:rFonts w:ascii="Browallia New" w:hAnsi="Browallia New" w:cs="Browallia New"/>
          <w:sz w:val="28"/>
          <w:szCs w:val="28"/>
          <w:cs/>
        </w:rPr>
        <w:t xml:space="preserve"> </w:t>
      </w:r>
      <w:bookmarkEnd w:id="4"/>
      <w:r w:rsidRPr="00EF58D6">
        <w:rPr>
          <w:rFonts w:ascii="Browallia New" w:hAnsi="Browallia New" w:cs="Browallia New"/>
          <w:sz w:val="28"/>
          <w:szCs w:val="28"/>
          <w:cs/>
        </w:rPr>
        <w:t>ซึ่งเป็นอัตราเฉลี่ยหนี้สูญที่เกิดขึ้น</w:t>
      </w:r>
      <w:r w:rsidRPr="00EF58D6">
        <w:rPr>
          <w:rFonts w:ascii="Browallia New" w:hAnsi="Browallia New" w:cs="Browallia New"/>
          <w:sz w:val="28"/>
          <w:szCs w:val="28"/>
          <w:cs/>
          <w:lang w:val="en-GB"/>
        </w:rPr>
        <w:t xml:space="preserve">จริงย้อนหลัง </w:t>
      </w:r>
      <w:r w:rsidR="00BC5DC4" w:rsidRPr="00EF58D6">
        <w:rPr>
          <w:rFonts w:ascii="Browallia New" w:hAnsi="Browallia New" w:cs="Browallia New"/>
          <w:sz w:val="28"/>
          <w:szCs w:val="28"/>
          <w:lang w:val="en-US"/>
        </w:rPr>
        <w:t>3</w:t>
      </w:r>
      <w:r w:rsidRPr="00EF58D6">
        <w:rPr>
          <w:rFonts w:ascii="Browallia New" w:hAnsi="Browallia New" w:cs="Browallia New"/>
          <w:sz w:val="28"/>
          <w:szCs w:val="28"/>
          <w:cs/>
          <w:lang w:val="en-GB"/>
        </w:rPr>
        <w:t xml:space="preserve"> ปี (</w:t>
      </w:r>
      <w:r w:rsidR="00024C44" w:rsidRPr="00EF58D6">
        <w:rPr>
          <w:rFonts w:ascii="Browallia New" w:hAnsi="Browallia New" w:cs="Browallia New"/>
          <w:sz w:val="28"/>
          <w:szCs w:val="28"/>
          <w:lang w:val="en-GB"/>
        </w:rPr>
        <w:t>25</w:t>
      </w:r>
      <w:r w:rsidR="00024C44" w:rsidRPr="00EF58D6">
        <w:rPr>
          <w:rFonts w:ascii="Browallia New" w:hAnsi="Browallia New" w:cs="Browallia New"/>
          <w:sz w:val="28"/>
          <w:szCs w:val="28"/>
          <w:lang w:val="en-US"/>
        </w:rPr>
        <w:t>59</w:t>
      </w:r>
      <w:r w:rsidR="00024C44" w:rsidRPr="00EF58D6">
        <w:rPr>
          <w:rFonts w:ascii="Browallia New" w:hAnsi="Browallia New" w:cs="Browallia New"/>
          <w:sz w:val="28"/>
          <w:szCs w:val="28"/>
          <w:cs/>
          <w:lang w:val="en-GB"/>
        </w:rPr>
        <w:t xml:space="preserve"> - </w:t>
      </w:r>
      <w:r w:rsidR="00024C44" w:rsidRPr="00EF58D6">
        <w:rPr>
          <w:rFonts w:ascii="Browallia New" w:hAnsi="Browallia New" w:cs="Browallia New"/>
          <w:sz w:val="28"/>
          <w:szCs w:val="28"/>
          <w:lang w:val="en-GB"/>
        </w:rPr>
        <w:t>2561</w:t>
      </w:r>
      <w:r w:rsidRPr="00EF58D6">
        <w:rPr>
          <w:rFonts w:ascii="Browallia New" w:hAnsi="Browallia New" w:cs="Browallia New"/>
          <w:sz w:val="28"/>
          <w:szCs w:val="28"/>
          <w:cs/>
          <w:lang w:val="en-GB"/>
        </w:rPr>
        <w:t>) ส่วน</w:t>
      </w:r>
      <w:r w:rsidRPr="00EF58D6">
        <w:rPr>
          <w:rFonts w:ascii="Browallia New" w:hAnsi="Browallia New" w:cs="Browallia New"/>
          <w:sz w:val="28"/>
          <w:szCs w:val="28"/>
          <w:cs/>
        </w:rPr>
        <w:t>บริษัทย่อยได้ตั้งค่าเผื่อหนี้สงสัยจะสูญของลูกหนี้ตามสัญญาเช่าซื้อในอัตรา</w:t>
      </w:r>
      <w:r w:rsidR="00F94898" w:rsidRPr="00EF58D6">
        <w:rPr>
          <w:rFonts w:ascii="Browallia New" w:hAnsi="Browallia New" w:cs="Browallia New"/>
          <w:sz w:val="28"/>
          <w:szCs w:val="28"/>
          <w:cs/>
        </w:rPr>
        <w:t xml:space="preserve">   </w:t>
      </w:r>
      <w:r w:rsidRPr="00EF58D6">
        <w:rPr>
          <w:rFonts w:ascii="Browallia New" w:hAnsi="Browallia New" w:cs="Browallia New"/>
          <w:sz w:val="28"/>
          <w:szCs w:val="28"/>
          <w:cs/>
        </w:rPr>
        <w:t xml:space="preserve">ร้อยละ </w:t>
      </w:r>
      <w:bookmarkStart w:id="5" w:name="_Hlk8317862"/>
      <w:r w:rsidR="00921D42" w:rsidRPr="00EF58D6">
        <w:rPr>
          <w:rFonts w:ascii="Browallia New" w:hAnsi="Browallia New" w:cs="Browallia New"/>
          <w:sz w:val="28"/>
          <w:szCs w:val="28"/>
          <w:lang w:val="en-US"/>
        </w:rPr>
        <w:t>6.</w:t>
      </w:r>
      <w:r w:rsidR="001F1467">
        <w:rPr>
          <w:rFonts w:ascii="Browallia New" w:hAnsi="Browallia New" w:cs="Browallia New"/>
          <w:sz w:val="28"/>
          <w:szCs w:val="28"/>
          <w:lang w:val="en-US"/>
        </w:rPr>
        <w:t>35</w:t>
      </w:r>
      <w:r w:rsidR="00F82EB7" w:rsidRPr="00EF58D6">
        <w:rPr>
          <w:rFonts w:ascii="Browallia New" w:hAnsi="Browallia New" w:cs="Browallia New"/>
          <w:sz w:val="28"/>
          <w:szCs w:val="28"/>
          <w:lang w:val="en-US"/>
        </w:rPr>
        <w:t xml:space="preserve"> </w:t>
      </w:r>
      <w:bookmarkEnd w:id="5"/>
      <w:r w:rsidRPr="00EF58D6">
        <w:rPr>
          <w:rFonts w:ascii="Browallia New" w:hAnsi="Browallia New" w:cs="Browallia New"/>
          <w:sz w:val="28"/>
          <w:szCs w:val="28"/>
          <w:cs/>
        </w:rPr>
        <w:t>ของยอดคงเหลือของลูกหนี้ดังกล่าว โดยไม่หักหลักประกันซึ่งสูงกว่าอัตราหนี้สูญที่เกิดขึ้นจริง</w:t>
      </w:r>
      <w:r w:rsidR="006C5146" w:rsidRPr="00EF58D6">
        <w:rPr>
          <w:rFonts w:ascii="Browallia New" w:hAnsi="Browallia New" w:cs="Browallia New"/>
          <w:sz w:val="28"/>
          <w:szCs w:val="28"/>
          <w:cs/>
        </w:rPr>
        <w:t>จากข้อมูลสถิติช่วงสามปีที่ผ่านมา</w:t>
      </w:r>
      <w:r w:rsidRPr="00EF58D6">
        <w:rPr>
          <w:rFonts w:ascii="Browallia New" w:hAnsi="Browallia New" w:cs="Browallia New"/>
          <w:sz w:val="28"/>
          <w:szCs w:val="28"/>
          <w:cs/>
        </w:rPr>
        <w:t xml:space="preserve"> (</w:t>
      </w:r>
      <w:r w:rsidR="00921D42" w:rsidRPr="00EF58D6">
        <w:rPr>
          <w:rFonts w:ascii="Browallia New" w:hAnsi="Browallia New" w:cs="Browallia New"/>
          <w:sz w:val="28"/>
          <w:szCs w:val="28"/>
          <w:lang w:val="en-GB"/>
        </w:rPr>
        <w:t>2559</w:t>
      </w:r>
      <w:r w:rsidR="00921D42" w:rsidRPr="00EF58D6">
        <w:rPr>
          <w:rFonts w:ascii="Browallia New" w:hAnsi="Browallia New" w:cs="Browallia New"/>
          <w:sz w:val="28"/>
          <w:szCs w:val="28"/>
          <w:cs/>
          <w:lang w:val="en-GB"/>
        </w:rPr>
        <w:t xml:space="preserve"> - </w:t>
      </w:r>
      <w:r w:rsidR="00921D42" w:rsidRPr="00EF58D6">
        <w:rPr>
          <w:rFonts w:ascii="Browallia New" w:hAnsi="Browallia New" w:cs="Browallia New"/>
          <w:sz w:val="28"/>
          <w:szCs w:val="28"/>
          <w:lang w:val="en-GB"/>
        </w:rPr>
        <w:t>2561</w:t>
      </w:r>
      <w:r w:rsidRPr="00EF58D6">
        <w:rPr>
          <w:rFonts w:ascii="Browallia New" w:hAnsi="Browallia New" w:cs="Browallia New"/>
          <w:sz w:val="28"/>
          <w:szCs w:val="28"/>
          <w:cs/>
        </w:rPr>
        <w:t>) ของบริษัทย่อย</w:t>
      </w:r>
    </w:p>
    <w:p w14:paraId="1B854021" w14:textId="77777777" w:rsidR="002A7C38" w:rsidRPr="00EF58D6" w:rsidRDefault="002A7C38" w:rsidP="002A7C38">
      <w:pPr>
        <w:pStyle w:val="a3"/>
        <w:tabs>
          <w:tab w:val="clear" w:pos="1080"/>
          <w:tab w:val="left" w:pos="720"/>
        </w:tabs>
        <w:ind w:left="426"/>
        <w:jc w:val="thaiDistribute"/>
        <w:rPr>
          <w:rFonts w:ascii="Browallia New" w:hAnsi="Browallia New" w:cs="Browallia New"/>
          <w:sz w:val="28"/>
          <w:szCs w:val="28"/>
          <w:cs/>
          <w:lang w:val="en-US"/>
        </w:rPr>
      </w:pPr>
    </w:p>
    <w:p w14:paraId="61F9EDC8" w14:textId="5BDC0D43" w:rsidR="002A7C38" w:rsidRPr="00493671" w:rsidRDefault="002A7C38" w:rsidP="00493671">
      <w:pPr>
        <w:pStyle w:val="a3"/>
        <w:ind w:left="426"/>
        <w:jc w:val="thaiDistribute"/>
        <w:rPr>
          <w:rFonts w:ascii="Browallia New" w:hAnsi="Browallia New" w:cs="Browallia New"/>
          <w:spacing w:val="-2"/>
          <w:sz w:val="28"/>
          <w:szCs w:val="28"/>
          <w:cs/>
          <w:lang w:val="en-US"/>
        </w:rPr>
      </w:pPr>
      <w:r w:rsidRPr="00EF58D6">
        <w:rPr>
          <w:rFonts w:ascii="Browallia New" w:hAnsi="Browallia New" w:cs="Browallia New"/>
          <w:spacing w:val="-2"/>
          <w:sz w:val="28"/>
          <w:szCs w:val="28"/>
          <w:cs/>
          <w:lang w:val="en-US"/>
        </w:rPr>
        <w:t xml:space="preserve">ณ วันที่ </w:t>
      </w:r>
      <w:r w:rsidR="00E1070A">
        <w:rPr>
          <w:rFonts w:ascii="Browallia New" w:hAnsi="Browallia New" w:cs="Browallia New"/>
          <w:sz w:val="28"/>
          <w:szCs w:val="28"/>
          <w:lang w:val="en-US"/>
        </w:rPr>
        <w:t>30</w:t>
      </w:r>
      <w:r w:rsidR="00F94898" w:rsidRPr="00EF58D6">
        <w:rPr>
          <w:rFonts w:ascii="Browallia New" w:hAnsi="Browallia New" w:cs="Browallia New"/>
          <w:sz w:val="28"/>
          <w:szCs w:val="28"/>
          <w:cs/>
        </w:rPr>
        <w:t xml:space="preserve"> </w:t>
      </w:r>
      <w:r w:rsidR="00763B07" w:rsidRPr="00EF58D6">
        <w:rPr>
          <w:rFonts w:ascii="Browallia New" w:hAnsi="Browallia New" w:cs="Browallia New"/>
          <w:sz w:val="28"/>
          <w:szCs w:val="28"/>
          <w:cs/>
        </w:rPr>
        <w:t>กันยายน</w:t>
      </w:r>
      <w:r w:rsidR="003E2CA1" w:rsidRPr="00EF58D6">
        <w:rPr>
          <w:rFonts w:ascii="Browallia New" w:hAnsi="Browallia New" w:cs="Browallia New"/>
          <w:spacing w:val="-2"/>
          <w:sz w:val="28"/>
          <w:szCs w:val="28"/>
          <w:cs/>
          <w:lang w:val="en-US"/>
        </w:rPr>
        <w:t xml:space="preserve"> </w:t>
      </w:r>
      <w:r w:rsidR="003E2CA1" w:rsidRPr="00EF58D6">
        <w:rPr>
          <w:rFonts w:ascii="Browallia New" w:hAnsi="Browallia New" w:cs="Browallia New"/>
          <w:spacing w:val="-2"/>
          <w:sz w:val="28"/>
          <w:szCs w:val="28"/>
          <w:lang w:val="en-US"/>
        </w:rPr>
        <w:t>2562</w:t>
      </w:r>
      <w:r w:rsidR="003E2CA1" w:rsidRPr="00EF58D6">
        <w:rPr>
          <w:rFonts w:ascii="Browallia New" w:hAnsi="Browallia New" w:cs="Browallia New"/>
          <w:spacing w:val="-2"/>
          <w:sz w:val="28"/>
          <w:szCs w:val="28"/>
          <w:cs/>
          <w:lang w:val="en-US"/>
        </w:rPr>
        <w:t xml:space="preserve"> </w:t>
      </w:r>
      <w:r w:rsidRPr="00EF58D6">
        <w:rPr>
          <w:rFonts w:ascii="Browallia New" w:hAnsi="Browallia New" w:cs="Browallia New"/>
          <w:spacing w:val="-2"/>
          <w:sz w:val="28"/>
          <w:szCs w:val="28"/>
          <w:cs/>
          <w:lang w:val="en-US"/>
        </w:rPr>
        <w:t xml:space="preserve">และ วันที่ </w:t>
      </w:r>
      <w:r w:rsidRPr="00EF58D6">
        <w:rPr>
          <w:rFonts w:ascii="Browallia New" w:hAnsi="Browallia New" w:cs="Browallia New"/>
          <w:spacing w:val="-2"/>
          <w:sz w:val="28"/>
          <w:szCs w:val="28"/>
          <w:lang w:val="en-US"/>
        </w:rPr>
        <w:t>31</w:t>
      </w:r>
      <w:r w:rsidRPr="00EF58D6">
        <w:rPr>
          <w:rFonts w:ascii="Browallia New" w:hAnsi="Browallia New" w:cs="Browallia New"/>
          <w:spacing w:val="-2"/>
          <w:sz w:val="28"/>
          <w:szCs w:val="28"/>
          <w:cs/>
          <w:lang w:val="en-US"/>
        </w:rPr>
        <w:t xml:space="preserve"> ธันวาคม </w:t>
      </w:r>
      <w:r w:rsidR="003E2CA1" w:rsidRPr="00EF58D6">
        <w:rPr>
          <w:rFonts w:ascii="Browallia New" w:hAnsi="Browallia New" w:cs="Browallia New"/>
          <w:spacing w:val="-2"/>
          <w:sz w:val="28"/>
          <w:szCs w:val="28"/>
          <w:lang w:val="en-US"/>
        </w:rPr>
        <w:t>2561</w:t>
      </w:r>
      <w:r w:rsidR="003E2CA1" w:rsidRPr="00EF58D6">
        <w:rPr>
          <w:rFonts w:ascii="Browallia New" w:hAnsi="Browallia New" w:cs="Browallia New"/>
          <w:spacing w:val="-2"/>
          <w:sz w:val="28"/>
          <w:szCs w:val="28"/>
          <w:cs/>
          <w:lang w:val="en-US"/>
        </w:rPr>
        <w:t xml:space="preserve"> </w:t>
      </w:r>
      <w:r w:rsidRPr="00EF58D6">
        <w:rPr>
          <w:rFonts w:ascii="Browallia New" w:hAnsi="Browallia New" w:cs="Browallia New"/>
          <w:spacing w:val="-2"/>
          <w:sz w:val="28"/>
          <w:szCs w:val="28"/>
          <w:cs/>
          <w:lang w:val="en-US"/>
        </w:rPr>
        <w:t>ยอดคงเหลือของลูกหนี้ตามสัญญาเช่าซื้อที่ค้างชำระ</w:t>
      </w:r>
      <w:r w:rsidR="00E20728" w:rsidRPr="00EF58D6">
        <w:rPr>
          <w:rFonts w:ascii="Browallia New" w:hAnsi="Browallia New" w:cs="Browallia New"/>
          <w:spacing w:val="-2"/>
          <w:sz w:val="28"/>
          <w:szCs w:val="28"/>
          <w:cs/>
          <w:lang w:val="en-US"/>
        </w:rPr>
        <w:t xml:space="preserve">             </w:t>
      </w:r>
      <w:r w:rsidRPr="00EF58D6">
        <w:rPr>
          <w:rFonts w:ascii="Browallia New" w:hAnsi="Browallia New" w:cs="Browallia New"/>
          <w:spacing w:val="-2"/>
          <w:sz w:val="28"/>
          <w:szCs w:val="28"/>
          <w:cs/>
          <w:lang w:val="en-US"/>
        </w:rPr>
        <w:t xml:space="preserve">เกินกว่า </w:t>
      </w:r>
      <w:r w:rsidRPr="00EF58D6">
        <w:rPr>
          <w:rFonts w:ascii="Browallia New" w:hAnsi="Browallia New" w:cs="Browallia New"/>
          <w:spacing w:val="-2"/>
          <w:sz w:val="28"/>
          <w:szCs w:val="28"/>
          <w:lang w:val="en-US"/>
        </w:rPr>
        <w:t>3</w:t>
      </w:r>
      <w:r w:rsidRPr="00EF58D6">
        <w:rPr>
          <w:rFonts w:ascii="Browallia New" w:hAnsi="Browallia New" w:cs="Browallia New"/>
          <w:spacing w:val="-2"/>
          <w:sz w:val="28"/>
          <w:szCs w:val="28"/>
          <w:cs/>
          <w:lang w:val="en-US"/>
        </w:rPr>
        <w:t xml:space="preserve"> งวด ที่บริษัทและบริษัทย่อยยังคงรับรู้รายได้เป็นจำนวนเงินประมาณ </w:t>
      </w:r>
      <w:bookmarkStart w:id="6" w:name="_Hlk8317889"/>
      <w:r w:rsidR="00595E8E" w:rsidRPr="00324907">
        <w:rPr>
          <w:rFonts w:ascii="Browallia New" w:hAnsi="Browallia New" w:cs="Browallia New"/>
          <w:spacing w:val="-2"/>
          <w:sz w:val="28"/>
          <w:szCs w:val="28"/>
          <w:lang w:val="en-US"/>
        </w:rPr>
        <w:t>96.28</w:t>
      </w:r>
      <w:r w:rsidR="00921D42" w:rsidRPr="00EF58D6">
        <w:rPr>
          <w:rFonts w:ascii="Browallia New" w:hAnsi="Browallia New" w:cs="Browallia New"/>
          <w:spacing w:val="-2"/>
          <w:sz w:val="28"/>
          <w:szCs w:val="28"/>
          <w:lang w:val="en-US"/>
        </w:rPr>
        <w:t xml:space="preserve"> </w:t>
      </w:r>
      <w:bookmarkEnd w:id="6"/>
      <w:r w:rsidRPr="00EF58D6">
        <w:rPr>
          <w:rFonts w:ascii="Browallia New" w:hAnsi="Browallia New" w:cs="Browallia New"/>
          <w:spacing w:val="-2"/>
          <w:sz w:val="28"/>
          <w:szCs w:val="28"/>
          <w:cs/>
          <w:lang w:val="en-US"/>
        </w:rPr>
        <w:t xml:space="preserve">ล้านบาท และ </w:t>
      </w:r>
      <w:r w:rsidR="003E2CA1" w:rsidRPr="00EF58D6">
        <w:rPr>
          <w:rFonts w:ascii="Browallia New" w:hAnsi="Browallia New" w:cs="Browallia New"/>
          <w:spacing w:val="-2"/>
          <w:sz w:val="28"/>
          <w:szCs w:val="28"/>
          <w:lang w:val="en-US"/>
        </w:rPr>
        <w:t xml:space="preserve">103.67 </w:t>
      </w:r>
      <w:r w:rsidRPr="00EF58D6">
        <w:rPr>
          <w:rFonts w:ascii="Browallia New" w:hAnsi="Browallia New" w:cs="Browallia New"/>
          <w:spacing w:val="-2"/>
          <w:sz w:val="28"/>
          <w:szCs w:val="28"/>
          <w:cs/>
          <w:lang w:val="en-US"/>
        </w:rPr>
        <w:t>ล้านบาท ตามลำดับ (งบการเงินเฉพาะของบริษัท</w:t>
      </w:r>
      <w:r w:rsidRPr="00EF58D6">
        <w:rPr>
          <w:rFonts w:ascii="Browallia New" w:hAnsi="Browallia New" w:cs="Browallia New"/>
          <w:spacing w:val="-2"/>
          <w:sz w:val="28"/>
          <w:szCs w:val="28"/>
          <w:lang w:val="en-US"/>
        </w:rPr>
        <w:t xml:space="preserve"> </w:t>
      </w:r>
      <w:r w:rsidRPr="00EF58D6">
        <w:rPr>
          <w:rFonts w:ascii="Browallia New" w:hAnsi="Browallia New" w:cs="Browallia New"/>
          <w:spacing w:val="-2"/>
          <w:sz w:val="28"/>
          <w:szCs w:val="28"/>
          <w:cs/>
          <w:lang w:val="en-US"/>
        </w:rPr>
        <w:t>:</w:t>
      </w:r>
      <w:r w:rsidR="007B238D" w:rsidRPr="00EF58D6">
        <w:rPr>
          <w:rFonts w:ascii="Browallia New" w:hAnsi="Browallia New" w:cs="Browallia New"/>
          <w:spacing w:val="-2"/>
          <w:sz w:val="28"/>
          <w:szCs w:val="28"/>
          <w:cs/>
          <w:lang w:val="en-US"/>
        </w:rPr>
        <w:t xml:space="preserve"> </w:t>
      </w:r>
      <w:bookmarkStart w:id="7" w:name="_Hlk8317903"/>
      <w:r w:rsidR="00595E8E" w:rsidRPr="00324907">
        <w:rPr>
          <w:rFonts w:ascii="Browallia New" w:hAnsi="Browallia New" w:cs="Browallia New"/>
          <w:spacing w:val="-2"/>
          <w:sz w:val="28"/>
          <w:szCs w:val="28"/>
          <w:lang w:val="en-US"/>
        </w:rPr>
        <w:t>20.28</w:t>
      </w:r>
      <w:r w:rsidR="00921D42" w:rsidRPr="00EF58D6">
        <w:rPr>
          <w:rFonts w:ascii="Browallia New" w:hAnsi="Browallia New" w:cs="Browallia New"/>
          <w:spacing w:val="-2"/>
          <w:sz w:val="28"/>
          <w:szCs w:val="28"/>
          <w:cs/>
          <w:lang w:val="en-US"/>
        </w:rPr>
        <w:t xml:space="preserve"> </w:t>
      </w:r>
      <w:bookmarkEnd w:id="7"/>
      <w:r w:rsidRPr="00EF58D6">
        <w:rPr>
          <w:rFonts w:ascii="Browallia New" w:hAnsi="Browallia New" w:cs="Browallia New"/>
          <w:spacing w:val="-2"/>
          <w:sz w:val="28"/>
          <w:szCs w:val="28"/>
          <w:cs/>
          <w:lang w:val="en-US"/>
        </w:rPr>
        <w:t xml:space="preserve">ล้านบาท และ </w:t>
      </w:r>
      <w:r w:rsidR="003E2CA1" w:rsidRPr="00EF58D6">
        <w:rPr>
          <w:rFonts w:ascii="Browallia New" w:hAnsi="Browallia New" w:cs="Browallia New"/>
          <w:spacing w:val="-2"/>
          <w:sz w:val="28"/>
          <w:szCs w:val="28"/>
          <w:lang w:val="en-US"/>
        </w:rPr>
        <w:t>18.74</w:t>
      </w:r>
      <w:r w:rsidR="003E2CA1" w:rsidRPr="00EF58D6">
        <w:rPr>
          <w:rFonts w:ascii="Browallia New" w:hAnsi="Browallia New" w:cs="Browallia New"/>
          <w:spacing w:val="-2"/>
          <w:sz w:val="28"/>
          <w:szCs w:val="28"/>
          <w:cs/>
          <w:lang w:val="en-US"/>
        </w:rPr>
        <w:t xml:space="preserve"> </w:t>
      </w:r>
      <w:r w:rsidRPr="00EF58D6">
        <w:rPr>
          <w:rFonts w:ascii="Browallia New" w:hAnsi="Browallia New" w:cs="Browallia New"/>
          <w:spacing w:val="-2"/>
          <w:sz w:val="28"/>
          <w:szCs w:val="28"/>
          <w:cs/>
          <w:lang w:val="en-US"/>
        </w:rPr>
        <w:t>ล้านบาท ตามลำดับ)</w:t>
      </w:r>
      <w:r w:rsidRPr="00493671">
        <w:rPr>
          <w:rFonts w:ascii="Browallia New" w:hAnsi="Browallia New" w:cs="Browallia New"/>
          <w:spacing w:val="-2"/>
          <w:sz w:val="28"/>
          <w:szCs w:val="28"/>
          <w:cs/>
          <w:lang w:val="en-US"/>
        </w:rPr>
        <w:t xml:space="preserve"> </w:t>
      </w:r>
    </w:p>
    <w:p w14:paraId="6A79EAB4" w14:textId="77777777" w:rsidR="009E7722" w:rsidRPr="00C2555B" w:rsidRDefault="009E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42AF2965" w14:textId="1D768758" w:rsidR="000F6D0E" w:rsidRPr="00BA2BCE" w:rsidRDefault="002A7C38" w:rsidP="000F6D0E">
      <w:pPr>
        <w:pStyle w:val="a3"/>
        <w:tabs>
          <w:tab w:val="clear" w:pos="1080"/>
        </w:tabs>
        <w:ind w:left="426"/>
        <w:jc w:val="thaiDistribute"/>
        <w:rPr>
          <w:rFonts w:ascii="Browallia New" w:hAnsi="Browallia New" w:cs="Browallia New"/>
          <w:sz w:val="28"/>
          <w:szCs w:val="28"/>
          <w:cs/>
        </w:rPr>
      </w:pPr>
      <w:r w:rsidRPr="00BA2BCE">
        <w:rPr>
          <w:rFonts w:ascii="Browallia New" w:hAnsi="Browallia New" w:cs="Browallia New"/>
          <w:sz w:val="28"/>
          <w:szCs w:val="28"/>
          <w:cs/>
        </w:rPr>
        <w:t>การเปลี่ยนแปลงของค่าเผื่อหนี้สงสัยจะสูญ - ลูกหนี้ตามสัญญาเช่าซื้อ</w:t>
      </w:r>
      <w:r w:rsidR="000F6D0E" w:rsidRPr="00BA2BCE">
        <w:rPr>
          <w:rFonts w:ascii="Browallia New" w:hAnsi="Browallia New" w:cs="Browallia New"/>
          <w:sz w:val="28"/>
          <w:szCs w:val="28"/>
          <w:cs/>
        </w:rPr>
        <w:t>สำหรับงวด</w:t>
      </w:r>
      <w:r w:rsidR="00763B07" w:rsidRPr="00BA2BCE">
        <w:rPr>
          <w:rFonts w:ascii="Browallia New" w:hAnsi="Browallia New" w:cs="Browallia New"/>
          <w:sz w:val="28"/>
          <w:szCs w:val="28"/>
          <w:cs/>
        </w:rPr>
        <w:t>เก้า</w:t>
      </w:r>
      <w:r w:rsidR="000F6D0E" w:rsidRPr="00BA2BCE">
        <w:rPr>
          <w:rFonts w:ascii="Browallia New" w:hAnsi="Browallia New" w:cs="Browallia New"/>
          <w:sz w:val="28"/>
          <w:szCs w:val="28"/>
          <w:cs/>
        </w:rPr>
        <w:t>เดือนสิ้นสุดวันที่</w:t>
      </w:r>
      <w:r w:rsidR="00D829A7">
        <w:rPr>
          <w:rFonts w:ascii="Browallia New" w:hAnsi="Browallia New" w:cs="Browallia New" w:hint="cs"/>
          <w:sz w:val="28"/>
          <w:szCs w:val="28"/>
          <w:cs/>
        </w:rPr>
        <w:t xml:space="preserve"> </w:t>
      </w:r>
      <w:r w:rsidR="00D829A7" w:rsidRPr="00D10583">
        <w:rPr>
          <w:rFonts w:ascii="Browallia New" w:hAnsi="Browallia New" w:cs="Browallia New"/>
          <w:sz w:val="28"/>
          <w:szCs w:val="28"/>
        </w:rPr>
        <w:t>30</w:t>
      </w:r>
      <w:r w:rsidR="00D829A7">
        <w:rPr>
          <w:rFonts w:ascii="Browallia New" w:hAnsi="Browallia New" w:cs="Browallia New" w:hint="cs"/>
          <w:sz w:val="28"/>
          <w:szCs w:val="28"/>
          <w:cs/>
        </w:rPr>
        <w:t xml:space="preserve"> </w:t>
      </w:r>
      <w:r w:rsidR="00763B07" w:rsidRPr="00763B07">
        <w:rPr>
          <w:rFonts w:ascii="Browallia New" w:hAnsi="Browallia New" w:cs="Browallia New"/>
          <w:sz w:val="28"/>
          <w:szCs w:val="28"/>
          <w:cs/>
        </w:rPr>
        <w:t>กันยายน</w:t>
      </w:r>
      <w:r w:rsidR="000F6D0E" w:rsidRPr="00BA2BCE">
        <w:rPr>
          <w:rFonts w:ascii="Browallia New" w:hAnsi="Browallia New" w:cs="Browallia New"/>
          <w:sz w:val="28"/>
          <w:szCs w:val="28"/>
          <w:cs/>
        </w:rPr>
        <w:t xml:space="preserve"> </w:t>
      </w:r>
      <w:r w:rsidR="000F6D0E" w:rsidRPr="00BA2BCE">
        <w:rPr>
          <w:rFonts w:ascii="Browallia New" w:hAnsi="Browallia New" w:cs="Browallia New"/>
          <w:sz w:val="28"/>
          <w:szCs w:val="28"/>
          <w:lang w:val="en-US"/>
        </w:rPr>
        <w:t xml:space="preserve">2562 </w:t>
      </w:r>
      <w:r w:rsidR="000F6D0E" w:rsidRPr="00BA2BCE">
        <w:rPr>
          <w:rFonts w:ascii="Browallia New" w:hAnsi="Browallia New" w:cs="Browallia New"/>
          <w:sz w:val="28"/>
          <w:szCs w:val="28"/>
          <w:cs/>
        </w:rPr>
        <w:t>มีดังนี้</w:t>
      </w:r>
    </w:p>
    <w:p w14:paraId="7B2C0F08" w14:textId="77777777" w:rsidR="002A7C38" w:rsidRPr="00BA2BCE" w:rsidRDefault="002A7C38" w:rsidP="002A7C38">
      <w:pPr>
        <w:pStyle w:val="a3"/>
        <w:tabs>
          <w:tab w:val="clear" w:pos="1080"/>
        </w:tabs>
        <w:ind w:left="426"/>
        <w:jc w:val="thaiDistribute"/>
        <w:rPr>
          <w:rFonts w:ascii="Browallia New" w:hAnsi="Browallia New" w:cs="Browallia New"/>
          <w:sz w:val="26"/>
          <w:szCs w:val="26"/>
          <w:cs/>
        </w:rPr>
      </w:pPr>
    </w:p>
    <w:tbl>
      <w:tblPr>
        <w:tblW w:w="8930" w:type="dxa"/>
        <w:tblInd w:w="426" w:type="dxa"/>
        <w:tblBorders>
          <w:bottom w:val="single" w:sz="4" w:space="0" w:color="auto"/>
        </w:tblBorders>
        <w:tblLook w:val="00A0" w:firstRow="1" w:lastRow="0" w:firstColumn="1" w:lastColumn="0" w:noHBand="0" w:noVBand="0"/>
      </w:tblPr>
      <w:tblGrid>
        <w:gridCol w:w="4110"/>
        <w:gridCol w:w="247"/>
        <w:gridCol w:w="2021"/>
        <w:gridCol w:w="284"/>
        <w:gridCol w:w="2268"/>
      </w:tblGrid>
      <w:tr w:rsidR="002A7C38" w:rsidRPr="00C2555B" w14:paraId="3EB4083E" w14:textId="77777777" w:rsidTr="00E64F16">
        <w:trPr>
          <w:trHeight w:val="289"/>
        </w:trPr>
        <w:tc>
          <w:tcPr>
            <w:tcW w:w="4110" w:type="dxa"/>
            <w:noWrap/>
            <w:vAlign w:val="bottom"/>
          </w:tcPr>
          <w:p w14:paraId="6449A79B" w14:textId="77777777" w:rsidR="002A7C38" w:rsidRPr="00493671" w:rsidRDefault="002A7C38" w:rsidP="00E64F16">
            <w:pPr>
              <w:spacing w:line="240" w:lineRule="auto"/>
              <w:rPr>
                <w:rFonts w:ascii="Browallia New" w:hAnsi="Browallia New" w:cs="Browallia New"/>
                <w:sz w:val="28"/>
                <w:szCs w:val="28"/>
                <w:cs/>
              </w:rPr>
            </w:pPr>
          </w:p>
        </w:tc>
        <w:tc>
          <w:tcPr>
            <w:tcW w:w="247" w:type="dxa"/>
            <w:tcBorders>
              <w:top w:val="nil"/>
              <w:bottom w:val="nil"/>
              <w:right w:val="nil"/>
            </w:tcBorders>
            <w:vAlign w:val="bottom"/>
          </w:tcPr>
          <w:p w14:paraId="78AFCF54"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4573" w:type="dxa"/>
            <w:gridSpan w:val="3"/>
            <w:tcBorders>
              <w:top w:val="nil"/>
              <w:left w:val="nil"/>
              <w:bottom w:val="nil"/>
            </w:tcBorders>
          </w:tcPr>
          <w:p w14:paraId="0BB1CA8C" w14:textId="77777777" w:rsidR="002A7C38" w:rsidRPr="00C2555B" w:rsidRDefault="002A7C38" w:rsidP="00E64F16">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2A7C38" w:rsidRPr="00C2555B" w14:paraId="309B6FF7" w14:textId="77777777" w:rsidTr="00E64F16">
        <w:trPr>
          <w:trHeight w:val="289"/>
        </w:trPr>
        <w:tc>
          <w:tcPr>
            <w:tcW w:w="4110" w:type="dxa"/>
            <w:noWrap/>
            <w:vAlign w:val="bottom"/>
          </w:tcPr>
          <w:p w14:paraId="1BAD12E2" w14:textId="77777777" w:rsidR="002A7C38" w:rsidRPr="00493671" w:rsidRDefault="002A7C38" w:rsidP="00E64F16">
            <w:pPr>
              <w:spacing w:line="240" w:lineRule="auto"/>
              <w:rPr>
                <w:rFonts w:ascii="Browallia New" w:hAnsi="Browallia New" w:cs="Browallia New"/>
                <w:sz w:val="28"/>
                <w:szCs w:val="28"/>
                <w:cs/>
              </w:rPr>
            </w:pPr>
          </w:p>
        </w:tc>
        <w:tc>
          <w:tcPr>
            <w:tcW w:w="247" w:type="dxa"/>
            <w:tcBorders>
              <w:top w:val="nil"/>
              <w:bottom w:val="nil"/>
              <w:right w:val="nil"/>
            </w:tcBorders>
            <w:vAlign w:val="bottom"/>
          </w:tcPr>
          <w:p w14:paraId="59BA3234"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nil"/>
              <w:left w:val="nil"/>
              <w:bottom w:val="single" w:sz="4" w:space="0" w:color="auto"/>
            </w:tcBorders>
            <w:vAlign w:val="bottom"/>
          </w:tcPr>
          <w:p w14:paraId="5724E761"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Borders>
              <w:top w:val="nil"/>
              <w:left w:val="nil"/>
              <w:bottom w:val="nil"/>
            </w:tcBorders>
          </w:tcPr>
          <w:p w14:paraId="3DCD630F" w14:textId="77777777" w:rsidR="002A7C38" w:rsidRPr="00493671" w:rsidRDefault="002A7C38" w:rsidP="00E64F16">
            <w:pPr>
              <w:tabs>
                <w:tab w:val="clear" w:pos="1644"/>
              </w:tabs>
              <w:spacing w:line="240" w:lineRule="auto"/>
              <w:ind w:left="-72" w:right="-108"/>
              <w:jc w:val="center"/>
              <w:rPr>
                <w:rFonts w:ascii="Browallia New" w:hAnsi="Browallia New" w:cs="Browallia New"/>
                <w:sz w:val="28"/>
                <w:szCs w:val="28"/>
                <w:cs/>
              </w:rPr>
            </w:pPr>
          </w:p>
        </w:tc>
        <w:tc>
          <w:tcPr>
            <w:tcW w:w="2268" w:type="dxa"/>
            <w:tcBorders>
              <w:top w:val="nil"/>
              <w:left w:val="nil"/>
              <w:bottom w:val="single" w:sz="4" w:space="0" w:color="auto"/>
            </w:tcBorders>
          </w:tcPr>
          <w:p w14:paraId="0B5E02BB"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2A7C38" w:rsidRPr="00C2555B" w14:paraId="3C991665" w14:textId="77777777" w:rsidTr="00E64F16">
        <w:trPr>
          <w:trHeight w:val="289"/>
        </w:trPr>
        <w:tc>
          <w:tcPr>
            <w:tcW w:w="4110" w:type="dxa"/>
            <w:noWrap/>
            <w:vAlign w:val="bottom"/>
          </w:tcPr>
          <w:p w14:paraId="56231AC4" w14:textId="77777777" w:rsidR="002A7C38" w:rsidRPr="00493671" w:rsidRDefault="002A7C38" w:rsidP="00E64F16">
            <w:pPr>
              <w:spacing w:line="240" w:lineRule="auto"/>
              <w:rPr>
                <w:rFonts w:ascii="Browallia New" w:hAnsi="Browallia New" w:cs="Browallia New"/>
                <w:sz w:val="28"/>
                <w:szCs w:val="28"/>
                <w:cs/>
              </w:rPr>
            </w:pPr>
          </w:p>
        </w:tc>
        <w:tc>
          <w:tcPr>
            <w:tcW w:w="247" w:type="dxa"/>
            <w:tcBorders>
              <w:top w:val="nil"/>
              <w:bottom w:val="nil"/>
              <w:right w:val="nil"/>
            </w:tcBorders>
            <w:vAlign w:val="bottom"/>
          </w:tcPr>
          <w:p w14:paraId="1BC6A859"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single" w:sz="4" w:space="0" w:color="auto"/>
              <w:left w:val="nil"/>
              <w:bottom w:val="nil"/>
            </w:tcBorders>
            <w:vAlign w:val="bottom"/>
          </w:tcPr>
          <w:p w14:paraId="2F351B53"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23661373" w14:textId="77777777" w:rsidR="002A7C38" w:rsidRPr="00493671" w:rsidRDefault="002A7C38" w:rsidP="00E64F16">
            <w:pPr>
              <w:tabs>
                <w:tab w:val="clear" w:pos="907"/>
                <w:tab w:val="clear" w:pos="1644"/>
                <w:tab w:val="clear" w:pos="1871"/>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tcPr>
          <w:p w14:paraId="1E04E385"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r>
      <w:tr w:rsidR="000F6D0E" w:rsidRPr="00C2555B" w14:paraId="3DCA5F21" w14:textId="77777777" w:rsidTr="00C320BC">
        <w:trPr>
          <w:trHeight w:val="289"/>
        </w:trPr>
        <w:tc>
          <w:tcPr>
            <w:tcW w:w="4110" w:type="dxa"/>
            <w:noWrap/>
            <w:vAlign w:val="bottom"/>
          </w:tcPr>
          <w:p w14:paraId="57FCF98E" w14:textId="0FF23BAB" w:rsidR="000F6D0E" w:rsidRPr="00C2555B" w:rsidRDefault="000F6D0E" w:rsidP="000F6D0E">
            <w:pPr>
              <w:spacing w:line="240" w:lineRule="auto"/>
              <w:rPr>
                <w:rFonts w:ascii="Browallia New" w:hAnsi="Browallia New" w:cs="Browallia New"/>
                <w:sz w:val="28"/>
                <w:szCs w:val="28"/>
                <w:lang w:val="en-GB"/>
              </w:rPr>
            </w:pPr>
            <w:r w:rsidRPr="00C2555B">
              <w:rPr>
                <w:rFonts w:ascii="Browallia New" w:hAnsi="Browallia New" w:cs="Browallia New"/>
                <w:sz w:val="28"/>
                <w:szCs w:val="28"/>
                <w:cs/>
              </w:rPr>
              <w:t xml:space="preserve">ยอดคงเหลือ ณ วันที่ </w:t>
            </w:r>
            <w:r w:rsidRPr="00C2555B">
              <w:rPr>
                <w:rFonts w:ascii="Browallia New" w:hAnsi="Browallia New" w:cs="Browallia New"/>
                <w:sz w:val="28"/>
                <w:szCs w:val="28"/>
              </w:rPr>
              <w:t xml:space="preserve">1 </w:t>
            </w:r>
            <w:r w:rsidRPr="00C2555B">
              <w:rPr>
                <w:rFonts w:ascii="Browallia New" w:hAnsi="Browallia New" w:cs="Browallia New"/>
                <w:sz w:val="28"/>
                <w:szCs w:val="28"/>
                <w:cs/>
              </w:rPr>
              <w:t xml:space="preserve">มกราคม </w:t>
            </w:r>
            <w:r w:rsidRPr="00C2555B">
              <w:rPr>
                <w:rFonts w:ascii="Browallia New" w:hAnsi="Browallia New" w:cs="Browallia New"/>
                <w:sz w:val="28"/>
                <w:szCs w:val="28"/>
              </w:rPr>
              <w:t>2562</w:t>
            </w:r>
          </w:p>
        </w:tc>
        <w:tc>
          <w:tcPr>
            <w:tcW w:w="247" w:type="dxa"/>
            <w:tcBorders>
              <w:top w:val="nil"/>
              <w:bottom w:val="nil"/>
              <w:right w:val="nil"/>
            </w:tcBorders>
            <w:vAlign w:val="bottom"/>
          </w:tcPr>
          <w:p w14:paraId="1EFEA6C3" w14:textId="77777777" w:rsidR="000F6D0E" w:rsidRPr="00493671" w:rsidRDefault="000F6D0E" w:rsidP="000F6D0E">
            <w:pPr>
              <w:tabs>
                <w:tab w:val="clear" w:pos="1644"/>
              </w:tabs>
              <w:spacing w:line="240" w:lineRule="auto"/>
              <w:ind w:right="38"/>
              <w:jc w:val="right"/>
              <w:rPr>
                <w:rFonts w:ascii="Browallia New" w:hAnsi="Browallia New" w:cs="Browallia New"/>
                <w:sz w:val="28"/>
                <w:szCs w:val="28"/>
              </w:rPr>
            </w:pPr>
          </w:p>
        </w:tc>
        <w:tc>
          <w:tcPr>
            <w:tcW w:w="2021" w:type="dxa"/>
            <w:tcBorders>
              <w:top w:val="nil"/>
              <w:left w:val="nil"/>
              <w:bottom w:val="nil"/>
            </w:tcBorders>
            <w:vAlign w:val="bottom"/>
          </w:tcPr>
          <w:p w14:paraId="2A504914" w14:textId="5AE7C66B" w:rsidR="000F6D0E" w:rsidRPr="00B762DD" w:rsidRDefault="000F6D0E"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sidRPr="00B762DD">
              <w:rPr>
                <w:rFonts w:ascii="Browallia New" w:hAnsi="Browallia New" w:cs="Browallia New"/>
                <w:noProof/>
                <w:sz w:val="28"/>
                <w:szCs w:val="28"/>
              </w:rPr>
              <w:fldChar w:fldCharType="begin"/>
            </w:r>
            <w:r w:rsidRPr="00B762DD">
              <w:rPr>
                <w:rFonts w:ascii="Browallia New" w:hAnsi="Browallia New" w:cs="Browallia New"/>
                <w:noProof/>
                <w:sz w:val="28"/>
                <w:szCs w:val="28"/>
              </w:rPr>
              <w:instrText xml:space="preserve"> =SUM(ABOVE) </w:instrText>
            </w:r>
            <w:r w:rsidRPr="00B762DD">
              <w:rPr>
                <w:rFonts w:ascii="Browallia New" w:hAnsi="Browallia New" w:cs="Browallia New"/>
                <w:noProof/>
                <w:sz w:val="28"/>
                <w:szCs w:val="28"/>
              </w:rPr>
              <w:fldChar w:fldCharType="separate"/>
            </w:r>
            <w:r w:rsidRPr="00B762DD">
              <w:rPr>
                <w:rFonts w:ascii="Browallia New" w:hAnsi="Browallia New" w:cs="Browallia New"/>
                <w:noProof/>
                <w:sz w:val="28"/>
                <w:szCs w:val="28"/>
              </w:rPr>
              <w:t>199,247</w:t>
            </w:r>
            <w:r w:rsidRPr="00B762DD">
              <w:rPr>
                <w:rFonts w:ascii="Browallia New" w:hAnsi="Browallia New" w:cs="Browallia New"/>
                <w:noProof/>
                <w:sz w:val="28"/>
                <w:szCs w:val="28"/>
              </w:rPr>
              <w:fldChar w:fldCharType="end"/>
            </w:r>
          </w:p>
        </w:tc>
        <w:tc>
          <w:tcPr>
            <w:tcW w:w="284" w:type="dxa"/>
            <w:tcBorders>
              <w:top w:val="nil"/>
              <w:left w:val="nil"/>
              <w:bottom w:val="nil"/>
            </w:tcBorders>
          </w:tcPr>
          <w:p w14:paraId="65104D9E" w14:textId="77777777" w:rsidR="000F6D0E" w:rsidRPr="00493671" w:rsidRDefault="000F6D0E" w:rsidP="000F6D0E">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nil"/>
            </w:tcBorders>
            <w:vAlign w:val="bottom"/>
          </w:tcPr>
          <w:p w14:paraId="3D7E9FEF" w14:textId="08B3D2A9" w:rsidR="000F6D0E" w:rsidRPr="00C2555B" w:rsidRDefault="000F6D0E"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1C4912">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1C4912">
              <w:rPr>
                <w:rFonts w:ascii="Browallia New" w:hAnsi="Browallia New" w:cs="Browallia New"/>
                <w:sz w:val="28"/>
                <w:szCs w:val="28"/>
              </w:rPr>
              <w:fldChar w:fldCharType="separate"/>
            </w:r>
            <w:r w:rsidRPr="00C2555B">
              <w:rPr>
                <w:rFonts w:ascii="Browallia New" w:hAnsi="Browallia New" w:cs="Browallia New"/>
                <w:noProof/>
                <w:sz w:val="28"/>
                <w:szCs w:val="28"/>
              </w:rPr>
              <w:t>43,575</w:t>
            </w:r>
            <w:r w:rsidRPr="001C4912">
              <w:rPr>
                <w:rFonts w:ascii="Browallia New" w:hAnsi="Browallia New" w:cs="Browallia New"/>
                <w:sz w:val="28"/>
                <w:szCs w:val="28"/>
              </w:rPr>
              <w:fldChar w:fldCharType="end"/>
            </w:r>
          </w:p>
        </w:tc>
      </w:tr>
      <w:tr w:rsidR="00DA1853" w:rsidRPr="00C2555B" w14:paraId="594A3FE2" w14:textId="77777777" w:rsidTr="00493671">
        <w:trPr>
          <w:trHeight w:val="289"/>
        </w:trPr>
        <w:tc>
          <w:tcPr>
            <w:tcW w:w="4110" w:type="dxa"/>
            <w:noWrap/>
            <w:vAlign w:val="bottom"/>
          </w:tcPr>
          <w:p w14:paraId="17B03D86" w14:textId="77777777" w:rsidR="00DA1853" w:rsidRPr="00C2555B" w:rsidRDefault="00DA1853" w:rsidP="00DA1853">
            <w:pPr>
              <w:tabs>
                <w:tab w:val="clear" w:pos="6549"/>
                <w:tab w:val="left" w:pos="6696"/>
              </w:tabs>
              <w:spacing w:line="240" w:lineRule="auto"/>
              <w:rPr>
                <w:rFonts w:ascii="Browallia New" w:hAnsi="Browallia New" w:cs="Browallia New"/>
                <w:sz w:val="28"/>
                <w:szCs w:val="28"/>
              </w:rPr>
            </w:pPr>
            <w:r w:rsidRPr="00C2555B">
              <w:rPr>
                <w:rFonts w:ascii="Browallia New" w:hAnsi="Browallia New" w:cs="Browallia New"/>
                <w:sz w:val="28"/>
                <w:szCs w:val="28"/>
                <w:cs/>
              </w:rPr>
              <w:t>ตั้งค่าเผื่อเพิ่มในระหว่างงวด</w:t>
            </w:r>
          </w:p>
        </w:tc>
        <w:tc>
          <w:tcPr>
            <w:tcW w:w="247" w:type="dxa"/>
            <w:tcBorders>
              <w:bottom w:val="nil"/>
              <w:right w:val="nil"/>
            </w:tcBorders>
            <w:vAlign w:val="bottom"/>
          </w:tcPr>
          <w:p w14:paraId="5F34EA8F" w14:textId="77777777" w:rsidR="00DA1853" w:rsidRPr="00493671" w:rsidRDefault="00DA1853" w:rsidP="00DA1853">
            <w:pPr>
              <w:spacing w:line="240" w:lineRule="auto"/>
              <w:ind w:right="758"/>
              <w:jc w:val="right"/>
              <w:rPr>
                <w:rFonts w:ascii="Browallia New" w:hAnsi="Browallia New" w:cs="Browallia New"/>
                <w:sz w:val="28"/>
                <w:szCs w:val="28"/>
              </w:rPr>
            </w:pPr>
          </w:p>
        </w:tc>
        <w:tc>
          <w:tcPr>
            <w:tcW w:w="2021" w:type="dxa"/>
            <w:tcBorders>
              <w:top w:val="nil"/>
              <w:left w:val="nil"/>
            </w:tcBorders>
          </w:tcPr>
          <w:p w14:paraId="0C176896" w14:textId="23837585" w:rsidR="00DA1853" w:rsidRPr="00324907" w:rsidRDefault="00DA1853"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324907">
              <w:rPr>
                <w:rFonts w:ascii="Browallia New" w:hAnsi="Browallia New" w:cs="Browallia New"/>
                <w:sz w:val="28"/>
                <w:szCs w:val="28"/>
                <w:cs/>
              </w:rPr>
              <w:t>45</w:t>
            </w:r>
            <w:r w:rsidRPr="00324907">
              <w:rPr>
                <w:rFonts w:ascii="Browallia New" w:hAnsi="Browallia New" w:cs="DokChampa"/>
                <w:sz w:val="28"/>
                <w:szCs w:val="28"/>
                <w:lang w:bidi="lo-LA"/>
              </w:rPr>
              <w:t>,235</w:t>
            </w:r>
          </w:p>
        </w:tc>
        <w:tc>
          <w:tcPr>
            <w:tcW w:w="284" w:type="dxa"/>
            <w:tcBorders>
              <w:top w:val="nil"/>
              <w:left w:val="nil"/>
            </w:tcBorders>
          </w:tcPr>
          <w:p w14:paraId="791406E6" w14:textId="77777777" w:rsidR="00DA1853" w:rsidRPr="00C2555B" w:rsidRDefault="00DA1853" w:rsidP="00DA185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vAlign w:val="bottom"/>
          </w:tcPr>
          <w:p w14:paraId="10599F8B" w14:textId="280B3F01" w:rsidR="00DA1853" w:rsidRPr="00657951" w:rsidRDefault="00DA1853"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4,705</w:t>
            </w:r>
          </w:p>
        </w:tc>
      </w:tr>
      <w:tr w:rsidR="00DA1853" w:rsidRPr="00C2555B" w14:paraId="785C93B3" w14:textId="77777777" w:rsidTr="00493671">
        <w:trPr>
          <w:trHeight w:val="289"/>
        </w:trPr>
        <w:tc>
          <w:tcPr>
            <w:tcW w:w="4110" w:type="dxa"/>
            <w:noWrap/>
            <w:vAlign w:val="bottom"/>
          </w:tcPr>
          <w:p w14:paraId="10819746" w14:textId="77777777" w:rsidR="00DA1853" w:rsidRPr="00C2555B" w:rsidRDefault="00DA1853" w:rsidP="00DA1853">
            <w:pPr>
              <w:spacing w:line="240" w:lineRule="auto"/>
              <w:rPr>
                <w:rFonts w:ascii="Browallia New" w:hAnsi="Browallia New" w:cs="Browallia New"/>
                <w:sz w:val="28"/>
                <w:szCs w:val="28"/>
                <w:cs/>
              </w:rPr>
            </w:pPr>
            <w:r w:rsidRPr="00C2555B">
              <w:rPr>
                <w:rFonts w:ascii="Browallia New" w:hAnsi="Browallia New" w:cs="Browallia New"/>
                <w:sz w:val="28"/>
                <w:szCs w:val="28"/>
                <w:cs/>
              </w:rPr>
              <w:t>กลับรายการและตัดบัญชีในระหว่างงวด</w:t>
            </w:r>
          </w:p>
        </w:tc>
        <w:tc>
          <w:tcPr>
            <w:tcW w:w="247" w:type="dxa"/>
            <w:tcBorders>
              <w:bottom w:val="nil"/>
              <w:right w:val="nil"/>
            </w:tcBorders>
            <w:vAlign w:val="bottom"/>
          </w:tcPr>
          <w:p w14:paraId="5695078F" w14:textId="77777777" w:rsidR="00DA1853" w:rsidRPr="00493671" w:rsidRDefault="00DA1853" w:rsidP="00DA1853">
            <w:pPr>
              <w:spacing w:line="240" w:lineRule="auto"/>
              <w:ind w:right="758"/>
              <w:jc w:val="right"/>
              <w:rPr>
                <w:rFonts w:ascii="Browallia New" w:hAnsi="Browallia New" w:cs="Browallia New"/>
                <w:sz w:val="28"/>
                <w:szCs w:val="28"/>
              </w:rPr>
            </w:pPr>
          </w:p>
        </w:tc>
        <w:tc>
          <w:tcPr>
            <w:tcW w:w="2021" w:type="dxa"/>
            <w:tcBorders>
              <w:left w:val="nil"/>
            </w:tcBorders>
          </w:tcPr>
          <w:p w14:paraId="2E4FDC75" w14:textId="0540306F" w:rsidR="00DA1853" w:rsidRPr="00324907" w:rsidRDefault="00DA1853"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324907">
              <w:rPr>
                <w:rFonts w:ascii="Browallia New" w:hAnsi="Browallia New" w:cs="Browallia New"/>
                <w:sz w:val="28"/>
                <w:szCs w:val="28"/>
              </w:rPr>
              <w:t>(46,527)</w:t>
            </w:r>
          </w:p>
        </w:tc>
        <w:tc>
          <w:tcPr>
            <w:tcW w:w="284" w:type="dxa"/>
            <w:tcBorders>
              <w:left w:val="nil"/>
              <w:bottom w:val="nil"/>
            </w:tcBorders>
          </w:tcPr>
          <w:p w14:paraId="48C9305F" w14:textId="77777777" w:rsidR="00DA1853" w:rsidRPr="00C2555B" w:rsidRDefault="00DA1853" w:rsidP="00DA1853">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540"/>
              </w:tabs>
              <w:spacing w:line="240" w:lineRule="auto"/>
              <w:ind w:right="50"/>
              <w:jc w:val="center"/>
              <w:rPr>
                <w:rFonts w:ascii="Browallia New" w:hAnsi="Browallia New" w:cs="Browallia New"/>
                <w:sz w:val="28"/>
                <w:szCs w:val="28"/>
              </w:rPr>
            </w:pPr>
          </w:p>
        </w:tc>
        <w:tc>
          <w:tcPr>
            <w:tcW w:w="2268" w:type="dxa"/>
            <w:tcBorders>
              <w:left w:val="nil"/>
            </w:tcBorders>
            <w:vAlign w:val="bottom"/>
          </w:tcPr>
          <w:p w14:paraId="69518B5E" w14:textId="44418DF0" w:rsidR="00DA1853" w:rsidRPr="00657951" w:rsidRDefault="00DA1853"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(15)</w:t>
            </w:r>
          </w:p>
        </w:tc>
      </w:tr>
      <w:tr w:rsidR="00DA1853" w:rsidRPr="00C2555B" w14:paraId="62303AA3" w14:textId="77777777" w:rsidTr="00493671">
        <w:trPr>
          <w:trHeight w:val="289"/>
        </w:trPr>
        <w:tc>
          <w:tcPr>
            <w:tcW w:w="4110" w:type="dxa"/>
            <w:tcBorders>
              <w:bottom w:val="nil"/>
            </w:tcBorders>
            <w:noWrap/>
            <w:vAlign w:val="bottom"/>
          </w:tcPr>
          <w:p w14:paraId="129B3237" w14:textId="5C34730E" w:rsidR="00DA1853" w:rsidRPr="00C2555B" w:rsidRDefault="00DA1853" w:rsidP="00DA1853">
            <w:pPr>
              <w:spacing w:line="240" w:lineRule="auto"/>
              <w:rPr>
                <w:rFonts w:ascii="Browallia New" w:hAnsi="Browallia New" w:cs="Browallia New"/>
                <w:sz w:val="28"/>
                <w:szCs w:val="28"/>
              </w:rPr>
            </w:pPr>
            <w:r w:rsidRPr="00C2555B">
              <w:rPr>
                <w:rFonts w:ascii="Browallia New" w:hAnsi="Browallia New" w:cs="Browallia New"/>
                <w:sz w:val="28"/>
                <w:szCs w:val="28"/>
                <w:cs/>
              </w:rPr>
              <w:t xml:space="preserve">ยอดคงเหลือ ณ วันที่ </w:t>
            </w:r>
            <w:r w:rsidRPr="00D10583">
              <w:rPr>
                <w:rFonts w:ascii="Browallia New" w:hAnsi="Browallia New" w:cs="Browallia New"/>
                <w:sz w:val="28"/>
                <w:szCs w:val="28"/>
              </w:rPr>
              <w:t xml:space="preserve">30 </w:t>
            </w:r>
            <w:r w:rsidRPr="00763B07">
              <w:rPr>
                <w:rFonts w:ascii="Browallia New" w:hAnsi="Browallia New" w:cs="Browallia New"/>
                <w:sz w:val="28"/>
                <w:szCs w:val="28"/>
                <w:cs/>
              </w:rPr>
              <w:t>กันยายน</w:t>
            </w:r>
            <w:r w:rsidRPr="00C2555B">
              <w:rPr>
                <w:rFonts w:ascii="Browallia New" w:hAnsi="Browallia New" w:cs="Browallia New"/>
                <w:spacing w:val="-4"/>
                <w:sz w:val="28"/>
                <w:szCs w:val="28"/>
                <w:cs/>
              </w:rPr>
              <w:t xml:space="preserve"> </w:t>
            </w:r>
            <w:r w:rsidRPr="00C2555B">
              <w:rPr>
                <w:rFonts w:ascii="Browallia New" w:hAnsi="Browallia New" w:cs="Browallia New"/>
                <w:spacing w:val="-4"/>
                <w:sz w:val="28"/>
                <w:szCs w:val="28"/>
              </w:rPr>
              <w:t>2562</w:t>
            </w:r>
          </w:p>
        </w:tc>
        <w:tc>
          <w:tcPr>
            <w:tcW w:w="247" w:type="dxa"/>
            <w:tcBorders>
              <w:top w:val="nil"/>
              <w:bottom w:val="nil"/>
              <w:right w:val="nil"/>
            </w:tcBorders>
            <w:vAlign w:val="bottom"/>
          </w:tcPr>
          <w:p w14:paraId="66E228F1" w14:textId="77777777" w:rsidR="00DA1853" w:rsidRPr="00493671" w:rsidRDefault="00DA1853" w:rsidP="00DA1853">
            <w:pPr>
              <w:tabs>
                <w:tab w:val="clear" w:pos="1644"/>
              </w:tabs>
              <w:spacing w:line="240" w:lineRule="auto"/>
              <w:ind w:right="38"/>
              <w:jc w:val="right"/>
              <w:rPr>
                <w:rFonts w:ascii="Browallia New" w:hAnsi="Browallia New" w:cs="Browallia New"/>
                <w:sz w:val="28"/>
                <w:szCs w:val="28"/>
                <w:cs/>
              </w:rPr>
            </w:pPr>
          </w:p>
        </w:tc>
        <w:tc>
          <w:tcPr>
            <w:tcW w:w="2021" w:type="dxa"/>
            <w:tcBorders>
              <w:top w:val="single" w:sz="4" w:space="0" w:color="auto"/>
              <w:left w:val="nil"/>
              <w:bottom w:val="single" w:sz="12" w:space="0" w:color="auto"/>
            </w:tcBorders>
          </w:tcPr>
          <w:p w14:paraId="0D4991E7" w14:textId="66EA64CE" w:rsidR="00DA1853" w:rsidRPr="00324907" w:rsidRDefault="00813CB9"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324907">
              <w:rPr>
                <w:rFonts w:ascii="Browallia New" w:hAnsi="Browallia New" w:cs="Browallia New"/>
                <w:sz w:val="28"/>
                <w:szCs w:val="28"/>
              </w:rPr>
              <w:fldChar w:fldCharType="begin"/>
            </w:r>
            <w:r w:rsidRPr="00324907">
              <w:rPr>
                <w:rFonts w:ascii="Browallia New" w:hAnsi="Browallia New" w:cs="Browallia New"/>
                <w:sz w:val="28"/>
                <w:szCs w:val="28"/>
              </w:rPr>
              <w:instrText xml:space="preserve"> =SUM(ABOVE) </w:instrText>
            </w:r>
            <w:r w:rsidRPr="00324907">
              <w:rPr>
                <w:rFonts w:ascii="Browallia New" w:hAnsi="Browallia New" w:cs="Browallia New"/>
                <w:sz w:val="28"/>
                <w:szCs w:val="28"/>
              </w:rPr>
              <w:fldChar w:fldCharType="separate"/>
            </w:r>
            <w:r w:rsidRPr="00324907">
              <w:rPr>
                <w:rFonts w:ascii="Browallia New" w:hAnsi="Browallia New" w:cs="Browallia New"/>
                <w:noProof/>
                <w:sz w:val="28"/>
                <w:szCs w:val="28"/>
              </w:rPr>
              <w:t>197,955</w:t>
            </w:r>
            <w:r w:rsidRPr="00324907">
              <w:rPr>
                <w:rFonts w:ascii="Browallia New" w:hAnsi="Browallia New" w:cs="Browallia New"/>
                <w:sz w:val="28"/>
                <w:szCs w:val="28"/>
              </w:rPr>
              <w:fldChar w:fldCharType="end"/>
            </w:r>
          </w:p>
        </w:tc>
        <w:tc>
          <w:tcPr>
            <w:tcW w:w="284" w:type="dxa"/>
            <w:tcBorders>
              <w:top w:val="nil"/>
              <w:left w:val="nil"/>
              <w:bottom w:val="nil"/>
            </w:tcBorders>
          </w:tcPr>
          <w:p w14:paraId="5A6EF10E" w14:textId="77777777" w:rsidR="00DA1853" w:rsidRPr="00C2555B" w:rsidRDefault="00DA1853" w:rsidP="00DA1853">
            <w:pPr>
              <w:tabs>
                <w:tab w:val="clear" w:pos="907"/>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single" w:sz="12" w:space="0" w:color="auto"/>
            </w:tcBorders>
            <w:vAlign w:val="bottom"/>
          </w:tcPr>
          <w:p w14:paraId="6D229161" w14:textId="2391216E" w:rsidR="00DA1853" w:rsidRPr="00657951" w:rsidRDefault="00DA1853"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48,265</w:t>
            </w:r>
            <w:r>
              <w:rPr>
                <w:rFonts w:ascii="Browallia New" w:hAnsi="Browallia New" w:cs="Browallia New"/>
                <w:sz w:val="28"/>
                <w:szCs w:val="28"/>
              </w:rPr>
              <w:fldChar w:fldCharType="end"/>
            </w:r>
          </w:p>
        </w:tc>
      </w:tr>
    </w:tbl>
    <w:p w14:paraId="6B030217" w14:textId="623FF580" w:rsidR="00996BD0" w:rsidRPr="00C2555B" w:rsidRDefault="0099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60ECBB07" w14:textId="77777777" w:rsidR="007E716B" w:rsidRPr="00C2555B" w:rsidRDefault="007E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C2555B">
        <w:rPr>
          <w:rFonts w:ascii="Browallia New" w:hAnsi="Browallia New" w:cs="Browallia New"/>
          <w:b/>
          <w:bCs/>
          <w:sz w:val="28"/>
          <w:szCs w:val="28"/>
          <w:cs/>
          <w:lang w:val="en-GB"/>
        </w:rPr>
        <w:br w:type="page"/>
      </w:r>
    </w:p>
    <w:p w14:paraId="613C5AF5" w14:textId="4F934C8E" w:rsidR="00EA5F59" w:rsidRPr="00A81CAD" w:rsidRDefault="006971B8" w:rsidP="00EA5F59">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A81CAD">
        <w:rPr>
          <w:rFonts w:ascii="Browallia New" w:hAnsi="Browallia New" w:cs="Browallia New"/>
          <w:b/>
          <w:bCs/>
          <w:sz w:val="28"/>
          <w:szCs w:val="28"/>
          <w:cs/>
          <w:lang w:val="en-GB"/>
        </w:rPr>
        <w:t>รายการบัญชีกับ</w:t>
      </w:r>
      <w:r w:rsidR="00EA5F59" w:rsidRPr="00A81CAD">
        <w:rPr>
          <w:rFonts w:ascii="Browallia New" w:hAnsi="Browallia New" w:cs="Browallia New"/>
          <w:b/>
          <w:bCs/>
          <w:sz w:val="28"/>
          <w:szCs w:val="28"/>
          <w:cs/>
          <w:lang w:val="en-GB"/>
        </w:rPr>
        <w:t>บุคคลและบริษัทที่เกี่ยวข้องกัน</w:t>
      </w:r>
    </w:p>
    <w:p w14:paraId="2BB8B4B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630108C1" w14:textId="16E94779" w:rsidR="00C31BB7" w:rsidRPr="00C2555B" w:rsidRDefault="006971B8" w:rsidP="002718B6">
      <w:pPr>
        <w:pStyle w:val="BodyText2"/>
        <w:tabs>
          <w:tab w:val="clear" w:pos="540"/>
        </w:tabs>
        <w:spacing w:line="240" w:lineRule="auto"/>
        <w:ind w:left="426" w:right="47"/>
        <w:jc w:val="thaiDistribute"/>
        <w:rPr>
          <w:rFonts w:ascii="Browallia New" w:hAnsi="Browallia New" w:cs="Browallia New"/>
          <w:sz w:val="26"/>
          <w:szCs w:val="26"/>
          <w:cs/>
        </w:rPr>
      </w:pPr>
      <w:r w:rsidRPr="00C2555B">
        <w:rPr>
          <w:rFonts w:ascii="Browallia New" w:hAnsi="Browallia New" w:cs="Browallia New"/>
          <w:sz w:val="28"/>
          <w:szCs w:val="28"/>
          <w:cs/>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257ED037" w14:textId="0E679DAA" w:rsidR="009A6A69" w:rsidRPr="00C2555B" w:rsidRDefault="009A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30C0A2BF" w14:textId="125D6F2D" w:rsidR="006971B8" w:rsidRPr="00C2555B" w:rsidRDefault="006971B8" w:rsidP="005918AF">
      <w:pPr>
        <w:tabs>
          <w:tab w:val="clear" w:pos="227"/>
          <w:tab w:val="clear" w:pos="454"/>
          <w:tab w:val="clear" w:pos="680"/>
        </w:tabs>
        <w:spacing w:line="240" w:lineRule="auto"/>
        <w:ind w:left="426" w:right="-45"/>
        <w:jc w:val="thaiDistribute"/>
        <w:rPr>
          <w:rFonts w:ascii="Browallia New" w:hAnsi="Browallia New" w:cs="Browallia New"/>
          <w:sz w:val="28"/>
          <w:szCs w:val="28"/>
        </w:rPr>
      </w:pPr>
      <w:r w:rsidRPr="00C2555B">
        <w:rPr>
          <w:rFonts w:ascii="Browallia New" w:hAnsi="Browallia New" w:cs="Browallia New"/>
          <w:sz w:val="28"/>
          <w:szCs w:val="28"/>
          <w:cs/>
        </w:rPr>
        <w:t>นโยบายการกำหนดราคาสำหรับแต่ละรายการมีดังต่อไปนี้</w:t>
      </w:r>
    </w:p>
    <w:p w14:paraId="69304C08" w14:textId="77777777" w:rsidR="006971B8" w:rsidRPr="00C2555B" w:rsidRDefault="006971B8" w:rsidP="001B4041">
      <w:pPr>
        <w:tabs>
          <w:tab w:val="left" w:pos="540"/>
        </w:tabs>
        <w:spacing w:line="240" w:lineRule="auto"/>
        <w:ind w:right="-45"/>
        <w:jc w:val="thaiDistribute"/>
        <w:rPr>
          <w:rFonts w:ascii="Browallia New" w:hAnsi="Browallia New" w:cs="Browallia New"/>
          <w:sz w:val="28"/>
          <w:szCs w:val="28"/>
        </w:rPr>
      </w:pPr>
    </w:p>
    <w:tbl>
      <w:tblPr>
        <w:tblW w:w="8930" w:type="dxa"/>
        <w:tblInd w:w="426" w:type="dxa"/>
        <w:tblBorders>
          <w:bottom w:val="single" w:sz="4" w:space="0" w:color="auto"/>
        </w:tblBorders>
        <w:tblLook w:val="00A0" w:firstRow="1" w:lastRow="0" w:firstColumn="1" w:lastColumn="0" w:noHBand="0" w:noVBand="0"/>
      </w:tblPr>
      <w:tblGrid>
        <w:gridCol w:w="3685"/>
        <w:gridCol w:w="236"/>
        <w:gridCol w:w="5009"/>
      </w:tblGrid>
      <w:tr w:rsidR="006971B8" w:rsidRPr="00E31362" w14:paraId="6A36B392" w14:textId="77777777" w:rsidTr="0065604F">
        <w:trPr>
          <w:cantSplit/>
          <w:tblHeader/>
        </w:trPr>
        <w:tc>
          <w:tcPr>
            <w:tcW w:w="3685" w:type="dxa"/>
            <w:tcBorders>
              <w:bottom w:val="single" w:sz="4" w:space="0" w:color="auto"/>
            </w:tcBorders>
          </w:tcPr>
          <w:p w14:paraId="7CE1B627"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E31362">
              <w:rPr>
                <w:rFonts w:ascii="Browallia New" w:hAnsi="Browallia New" w:cs="Browallia New"/>
                <w:sz w:val="28"/>
                <w:szCs w:val="28"/>
                <w:cs/>
              </w:rPr>
              <w:t>รายการ</w:t>
            </w:r>
          </w:p>
        </w:tc>
        <w:tc>
          <w:tcPr>
            <w:tcW w:w="236" w:type="dxa"/>
            <w:tcBorders>
              <w:bottom w:val="nil"/>
            </w:tcBorders>
          </w:tcPr>
          <w:p w14:paraId="7A1601E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5009" w:type="dxa"/>
            <w:tcBorders>
              <w:bottom w:val="single" w:sz="4" w:space="0" w:color="auto"/>
            </w:tcBorders>
          </w:tcPr>
          <w:p w14:paraId="3954185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E31362">
              <w:rPr>
                <w:rFonts w:ascii="Browallia New" w:hAnsi="Browallia New" w:cs="Browallia New"/>
                <w:sz w:val="28"/>
                <w:szCs w:val="28"/>
                <w:cs/>
              </w:rPr>
              <w:t>นโยบายการกำหนดราคา</w:t>
            </w:r>
          </w:p>
        </w:tc>
      </w:tr>
      <w:tr w:rsidR="006971B8" w:rsidRPr="00E31362" w14:paraId="7D02F9BB" w14:textId="77777777" w:rsidTr="0065604F">
        <w:trPr>
          <w:cantSplit/>
          <w:trHeight w:val="179"/>
          <w:tblHeader/>
        </w:trPr>
        <w:tc>
          <w:tcPr>
            <w:tcW w:w="3685" w:type="dxa"/>
            <w:tcBorders>
              <w:top w:val="nil"/>
              <w:bottom w:val="nil"/>
            </w:tcBorders>
            <w:vAlign w:val="bottom"/>
          </w:tcPr>
          <w:p w14:paraId="4F93CC71"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416F42C"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5009" w:type="dxa"/>
            <w:tcBorders>
              <w:top w:val="nil"/>
              <w:bottom w:val="nil"/>
            </w:tcBorders>
          </w:tcPr>
          <w:p w14:paraId="2FA2361E"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1362" w14:paraId="34D72469" w14:textId="77777777" w:rsidTr="0065604F">
        <w:trPr>
          <w:cantSplit/>
        </w:trPr>
        <w:tc>
          <w:tcPr>
            <w:tcW w:w="3685" w:type="dxa"/>
            <w:tcBorders>
              <w:top w:val="nil"/>
              <w:bottom w:val="nil"/>
            </w:tcBorders>
            <w:vAlign w:val="bottom"/>
          </w:tcPr>
          <w:p w14:paraId="76337D2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E31362">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5009" w:type="dxa"/>
            <w:tcBorders>
              <w:top w:val="nil"/>
              <w:bottom w:val="nil"/>
            </w:tcBorders>
          </w:tcPr>
          <w:p w14:paraId="55B8FD3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1362" w14:paraId="44E0146B" w14:textId="77777777" w:rsidTr="0065604F">
        <w:trPr>
          <w:cantSplit/>
        </w:trPr>
        <w:tc>
          <w:tcPr>
            <w:tcW w:w="3685" w:type="dxa"/>
            <w:tcBorders>
              <w:top w:val="nil"/>
            </w:tcBorders>
            <w:vAlign w:val="bottom"/>
          </w:tcPr>
          <w:p w14:paraId="3C9CAC88" w14:textId="77777777" w:rsidR="006971B8" w:rsidRPr="00E31362" w:rsidRDefault="006971B8" w:rsidP="001B4041">
            <w:pPr>
              <w:tabs>
                <w:tab w:val="clear" w:pos="227"/>
              </w:tabs>
              <w:spacing w:line="240" w:lineRule="auto"/>
              <w:ind w:left="175"/>
              <w:rPr>
                <w:rFonts w:ascii="Browallia New" w:hAnsi="Browallia New" w:cs="Browallia New"/>
                <w:sz w:val="28"/>
                <w:szCs w:val="28"/>
              </w:rPr>
            </w:pPr>
            <w:r w:rsidRPr="00E31362">
              <w:rPr>
                <w:rFonts w:ascii="Browallia New" w:hAnsi="Browallia New" w:cs="Browallia New"/>
                <w:sz w:val="28"/>
                <w:szCs w:val="28"/>
                <w:cs/>
              </w:rPr>
              <w:t>ดอกเบี้ยรับ</w:t>
            </w:r>
          </w:p>
        </w:tc>
        <w:tc>
          <w:tcPr>
            <w:tcW w:w="236" w:type="dxa"/>
            <w:tcBorders>
              <w:top w:val="nil"/>
            </w:tcBorders>
          </w:tcPr>
          <w:p w14:paraId="6193B5D2"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7AB32003" w14:textId="707DBB6A" w:rsidR="006971B8" w:rsidRPr="00E31362" w:rsidRDefault="006971B8" w:rsidP="001B4041">
            <w:pPr>
              <w:spacing w:line="240" w:lineRule="auto"/>
              <w:ind w:left="175" w:right="-109" w:hanging="175"/>
              <w:rPr>
                <w:rFonts w:ascii="Browallia New" w:hAnsi="Browallia New" w:cs="Browallia New"/>
                <w:sz w:val="28"/>
                <w:szCs w:val="28"/>
              </w:rPr>
            </w:pPr>
            <w:r w:rsidRPr="00E31362">
              <w:rPr>
                <w:rFonts w:ascii="Browallia New" w:hAnsi="Browallia New" w:cs="Browallia New"/>
                <w:sz w:val="28"/>
                <w:szCs w:val="28"/>
                <w:cs/>
              </w:rPr>
              <w:t xml:space="preserve">อัตราร้อยละ </w:t>
            </w:r>
            <w:r w:rsidR="00B273E2" w:rsidRPr="00324907">
              <w:rPr>
                <w:rFonts w:ascii="Browallia New" w:hAnsi="Browallia New" w:cs="Browallia New"/>
                <w:spacing w:val="-2"/>
                <w:sz w:val="28"/>
                <w:szCs w:val="28"/>
                <w:lang w:val="en-GB"/>
              </w:rPr>
              <w:t>5.</w:t>
            </w:r>
            <w:r w:rsidR="002C2AF2" w:rsidRPr="00324907">
              <w:rPr>
                <w:rFonts w:ascii="Browallia New" w:hAnsi="Browallia New" w:cs="Browallia New"/>
                <w:spacing w:val="-2"/>
                <w:sz w:val="28"/>
                <w:szCs w:val="28"/>
                <w:lang w:val="en-GB"/>
              </w:rPr>
              <w:t>50</w:t>
            </w:r>
            <w:r w:rsidR="00605E3F" w:rsidRPr="00324907">
              <w:rPr>
                <w:rFonts w:ascii="Browallia New" w:hAnsi="Browallia New" w:cs="Browallia New"/>
                <w:spacing w:val="-2"/>
                <w:sz w:val="28"/>
                <w:szCs w:val="28"/>
                <w:lang w:val="en-GB"/>
              </w:rPr>
              <w:t xml:space="preserve"> </w:t>
            </w:r>
            <w:r w:rsidR="00900B5A" w:rsidRPr="00324907">
              <w:rPr>
                <w:rFonts w:ascii="Browallia New" w:hAnsi="Browallia New" w:cs="Browallia New"/>
                <w:spacing w:val="-2"/>
                <w:sz w:val="28"/>
                <w:szCs w:val="28"/>
              </w:rPr>
              <w:t>-</w:t>
            </w:r>
            <w:r w:rsidR="00605E3F" w:rsidRPr="00324907">
              <w:rPr>
                <w:rFonts w:ascii="Browallia New" w:hAnsi="Browallia New" w:cs="Browallia New"/>
                <w:spacing w:val="-2"/>
                <w:sz w:val="28"/>
                <w:szCs w:val="28"/>
                <w:lang w:val="en-GB"/>
              </w:rPr>
              <w:t xml:space="preserve"> 12.00</w:t>
            </w:r>
            <w:r w:rsidR="00242A56" w:rsidRPr="00E31362">
              <w:rPr>
                <w:rFonts w:ascii="Browallia New" w:hAnsi="Browallia New" w:cs="Browallia New"/>
                <w:spacing w:val="-2"/>
                <w:sz w:val="28"/>
                <w:szCs w:val="28"/>
                <w:lang w:val="en-GB"/>
              </w:rPr>
              <w:t xml:space="preserve"> </w:t>
            </w:r>
            <w:r w:rsidRPr="00E31362">
              <w:rPr>
                <w:rFonts w:ascii="Browallia New" w:hAnsi="Browallia New" w:cs="Browallia New"/>
                <w:sz w:val="28"/>
                <w:szCs w:val="28"/>
                <w:cs/>
              </w:rPr>
              <w:t>ต่อปี</w:t>
            </w:r>
          </w:p>
        </w:tc>
      </w:tr>
      <w:tr w:rsidR="00AE5651" w:rsidRPr="00E31362" w14:paraId="0B6FB19D" w14:textId="77777777" w:rsidTr="0065604F">
        <w:trPr>
          <w:cantSplit/>
        </w:trPr>
        <w:tc>
          <w:tcPr>
            <w:tcW w:w="3685" w:type="dxa"/>
            <w:tcBorders>
              <w:top w:val="nil"/>
            </w:tcBorders>
            <w:vAlign w:val="bottom"/>
          </w:tcPr>
          <w:p w14:paraId="12E81B22" w14:textId="5E1347FA" w:rsidR="00AE5651" w:rsidRPr="00E31362" w:rsidRDefault="00AE5651" w:rsidP="001B404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E31362" w:rsidRDefault="00AE5651" w:rsidP="001B4041">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6E53444A" w14:textId="405D14E0" w:rsidR="00AE5651" w:rsidRPr="00E31362" w:rsidRDefault="00AE5651" w:rsidP="001B4041">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rPr>
              <w:t>ตามรายงานประชุม</w:t>
            </w:r>
          </w:p>
        </w:tc>
      </w:tr>
      <w:tr w:rsidR="006971B8" w:rsidRPr="00E31362" w14:paraId="03EC7ADF" w14:textId="77777777" w:rsidTr="0065604F">
        <w:trPr>
          <w:cantSplit/>
        </w:trPr>
        <w:tc>
          <w:tcPr>
            <w:tcW w:w="3685" w:type="dxa"/>
            <w:tcBorders>
              <w:bottom w:val="nil"/>
            </w:tcBorders>
            <w:vAlign w:val="bottom"/>
          </w:tcPr>
          <w:p w14:paraId="637C1420" w14:textId="77777777" w:rsidR="006971B8" w:rsidRPr="00E31362" w:rsidRDefault="006971B8" w:rsidP="001B404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ค่าบริการรับ</w:t>
            </w:r>
          </w:p>
        </w:tc>
        <w:tc>
          <w:tcPr>
            <w:tcW w:w="236" w:type="dxa"/>
            <w:tcBorders>
              <w:bottom w:val="nil"/>
            </w:tcBorders>
          </w:tcPr>
          <w:p w14:paraId="2A1D05DD"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3676BAE4" w14:textId="77777777" w:rsidR="006971B8" w:rsidRPr="00E31362" w:rsidRDefault="006971B8" w:rsidP="001B4041">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rPr>
              <w:t>ราคาตามสัญญา</w:t>
            </w:r>
          </w:p>
        </w:tc>
      </w:tr>
      <w:tr w:rsidR="006971B8" w:rsidRPr="00E31362" w14:paraId="1CE1FF69" w14:textId="77777777" w:rsidTr="0065604F">
        <w:trPr>
          <w:cantSplit/>
        </w:trPr>
        <w:tc>
          <w:tcPr>
            <w:tcW w:w="3685" w:type="dxa"/>
            <w:vAlign w:val="bottom"/>
          </w:tcPr>
          <w:p w14:paraId="22327FC6" w14:textId="77777777" w:rsidR="006971B8" w:rsidRPr="00E31362" w:rsidRDefault="006971B8" w:rsidP="001B4041">
            <w:pPr>
              <w:tabs>
                <w:tab w:val="clear" w:pos="227"/>
              </w:tabs>
              <w:spacing w:line="240" w:lineRule="auto"/>
              <w:ind w:left="175"/>
              <w:rPr>
                <w:rFonts w:ascii="Browallia New" w:hAnsi="Browallia New" w:cs="Browallia New"/>
                <w:sz w:val="28"/>
                <w:szCs w:val="28"/>
                <w:lang w:val="en-GB"/>
              </w:rPr>
            </w:pPr>
            <w:r w:rsidRPr="00E31362">
              <w:rPr>
                <w:rFonts w:ascii="Browallia New" w:hAnsi="Browallia New" w:cs="Browallia New"/>
                <w:sz w:val="28"/>
                <w:szCs w:val="28"/>
                <w:cs/>
              </w:rPr>
              <w:t>ต้นทุนทางการเงิน</w:t>
            </w:r>
          </w:p>
        </w:tc>
        <w:tc>
          <w:tcPr>
            <w:tcW w:w="236" w:type="dxa"/>
          </w:tcPr>
          <w:p w14:paraId="065CA2B4"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5009" w:type="dxa"/>
            <w:vAlign w:val="bottom"/>
          </w:tcPr>
          <w:p w14:paraId="2ADA89B7" w14:textId="69F319AF" w:rsidR="006971B8" w:rsidRPr="00E31362" w:rsidRDefault="006971B8" w:rsidP="004D3115">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rPr>
              <w:t xml:space="preserve">อัตราร้อยละ </w:t>
            </w:r>
            <w:r w:rsidR="00FA381A" w:rsidRPr="00324907">
              <w:rPr>
                <w:rFonts w:ascii="Browallia New" w:hAnsi="Browallia New" w:cs="Browallia New"/>
                <w:sz w:val="28"/>
                <w:szCs w:val="28"/>
                <w:lang w:val="en-GB"/>
              </w:rPr>
              <w:t>5.</w:t>
            </w:r>
            <w:r w:rsidR="002C2AF2" w:rsidRPr="00324907">
              <w:rPr>
                <w:rFonts w:ascii="Browallia New" w:hAnsi="Browallia New" w:cs="Browallia New"/>
                <w:sz w:val="28"/>
                <w:szCs w:val="28"/>
                <w:lang w:val="en-GB"/>
              </w:rPr>
              <w:t xml:space="preserve">50 </w:t>
            </w:r>
            <w:r w:rsidR="002C2AF2" w:rsidRPr="00324907">
              <w:rPr>
                <w:rFonts w:ascii="Browallia New" w:hAnsi="Browallia New" w:cs="Browallia New"/>
                <w:spacing w:val="-2"/>
                <w:sz w:val="28"/>
                <w:szCs w:val="28"/>
              </w:rPr>
              <w:t>-</w:t>
            </w:r>
            <w:r w:rsidR="002C2AF2" w:rsidRPr="00324907">
              <w:rPr>
                <w:rFonts w:ascii="Browallia New" w:hAnsi="Browallia New" w:cs="Browallia New"/>
                <w:sz w:val="28"/>
                <w:szCs w:val="28"/>
                <w:lang w:val="en-GB"/>
              </w:rPr>
              <w:t xml:space="preserve"> 5.75</w:t>
            </w:r>
            <w:r w:rsidR="002C2AF2" w:rsidRPr="006E203C">
              <w:rPr>
                <w:rFonts w:ascii="Browallia New" w:hAnsi="Browallia New" w:cs="Browallia New"/>
                <w:sz w:val="28"/>
                <w:szCs w:val="28"/>
                <w:lang w:val="en-GB"/>
              </w:rPr>
              <w:t xml:space="preserve"> </w:t>
            </w:r>
            <w:r w:rsidRPr="006E203C">
              <w:rPr>
                <w:rFonts w:ascii="Browallia New" w:hAnsi="Browallia New" w:cs="Browallia New"/>
                <w:sz w:val="28"/>
                <w:szCs w:val="28"/>
                <w:cs/>
              </w:rPr>
              <w:t>ต่อ</w:t>
            </w:r>
            <w:r w:rsidRPr="00E31362">
              <w:rPr>
                <w:rFonts w:ascii="Browallia New" w:hAnsi="Browallia New" w:cs="Browallia New"/>
                <w:sz w:val="28"/>
                <w:szCs w:val="28"/>
                <w:cs/>
              </w:rPr>
              <w:t>ปี</w:t>
            </w:r>
          </w:p>
        </w:tc>
      </w:tr>
      <w:tr w:rsidR="00AE5651" w:rsidRPr="00E31362" w14:paraId="396BF996" w14:textId="77777777" w:rsidTr="00493671">
        <w:trPr>
          <w:cantSplit/>
        </w:trPr>
        <w:tc>
          <w:tcPr>
            <w:tcW w:w="3685" w:type="dxa"/>
          </w:tcPr>
          <w:p w14:paraId="2EE52A1E" w14:textId="69F36259" w:rsidR="00AE5651" w:rsidRPr="00E31362" w:rsidRDefault="00AE5651" w:rsidP="00AE565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รายได้ค่าเช่า</w:t>
            </w:r>
          </w:p>
        </w:tc>
        <w:tc>
          <w:tcPr>
            <w:tcW w:w="236" w:type="dxa"/>
          </w:tcPr>
          <w:p w14:paraId="288D828A"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5009" w:type="dxa"/>
            <w:vAlign w:val="bottom"/>
          </w:tcPr>
          <w:p w14:paraId="57D5A01A" w14:textId="1CAB1EFB" w:rsidR="00AE5651" w:rsidRPr="00E31362" w:rsidRDefault="00AE5651" w:rsidP="00AE5651">
            <w:pPr>
              <w:spacing w:line="240" w:lineRule="auto"/>
              <w:ind w:left="175" w:right="-109" w:hanging="175"/>
              <w:rPr>
                <w:rFonts w:ascii="Browallia New" w:hAnsi="Browallia New" w:cs="Browallia New"/>
                <w:sz w:val="28"/>
                <w:szCs w:val="28"/>
              </w:rPr>
            </w:pPr>
            <w:r w:rsidRPr="00E31362">
              <w:rPr>
                <w:rFonts w:ascii="Browallia New" w:hAnsi="Browallia New" w:cs="Browallia New"/>
                <w:sz w:val="28"/>
                <w:szCs w:val="28"/>
                <w:cs/>
              </w:rPr>
              <w:t>ราคาตามสัญญา</w:t>
            </w:r>
          </w:p>
        </w:tc>
      </w:tr>
      <w:tr w:rsidR="00AE5651" w:rsidRPr="00E31362" w14:paraId="2133D4B7" w14:textId="77777777" w:rsidTr="00493671">
        <w:trPr>
          <w:cantSplit/>
        </w:trPr>
        <w:tc>
          <w:tcPr>
            <w:tcW w:w="3685" w:type="dxa"/>
          </w:tcPr>
          <w:p w14:paraId="4E12030C" w14:textId="3910F315" w:rsidR="00AE5651" w:rsidRPr="00E31362" w:rsidRDefault="00AE5651" w:rsidP="00AE565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รายได้ขายสินค้า</w:t>
            </w:r>
          </w:p>
        </w:tc>
        <w:tc>
          <w:tcPr>
            <w:tcW w:w="236" w:type="dxa"/>
          </w:tcPr>
          <w:p w14:paraId="240BB93B"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5009" w:type="dxa"/>
            <w:vAlign w:val="bottom"/>
          </w:tcPr>
          <w:p w14:paraId="70CDC60D" w14:textId="3F64FC93" w:rsidR="00AE5651" w:rsidRPr="00E31362" w:rsidRDefault="00AE5651" w:rsidP="00AE5651">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lang w:val="en-GB"/>
              </w:rPr>
              <w:t>ตามราคาที่ตกลงกัน</w:t>
            </w:r>
          </w:p>
        </w:tc>
      </w:tr>
      <w:tr w:rsidR="00AE5651" w:rsidRPr="00E31362" w14:paraId="76893C50" w14:textId="77777777" w:rsidTr="00337425">
        <w:trPr>
          <w:cantSplit/>
        </w:trPr>
        <w:tc>
          <w:tcPr>
            <w:tcW w:w="3685" w:type="dxa"/>
          </w:tcPr>
          <w:p w14:paraId="15E2EA08" w14:textId="0CDC0BF5" w:rsidR="008A690D" w:rsidRPr="00E31362" w:rsidRDefault="00AE5651" w:rsidP="00E31362">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รายได้อื่น</w:t>
            </w:r>
          </w:p>
        </w:tc>
        <w:tc>
          <w:tcPr>
            <w:tcW w:w="236" w:type="dxa"/>
          </w:tcPr>
          <w:p w14:paraId="3D390215"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5009" w:type="dxa"/>
            <w:vAlign w:val="bottom"/>
          </w:tcPr>
          <w:p w14:paraId="4F11BCEA" w14:textId="168C8482" w:rsidR="008A690D" w:rsidRPr="00E31362" w:rsidRDefault="00AE5651" w:rsidP="00E31362">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sz w:val="28"/>
                <w:szCs w:val="28"/>
                <w:cs/>
                <w:lang w:val="en-GB"/>
              </w:rPr>
              <w:t>ตามราคาที่ตกลงกัน</w:t>
            </w:r>
          </w:p>
        </w:tc>
      </w:tr>
      <w:tr w:rsidR="00514FB3" w:rsidRPr="00E31362" w14:paraId="087818AF" w14:textId="77777777" w:rsidTr="00337425">
        <w:trPr>
          <w:cantSplit/>
        </w:trPr>
        <w:tc>
          <w:tcPr>
            <w:tcW w:w="3685" w:type="dxa"/>
          </w:tcPr>
          <w:p w14:paraId="327D9481" w14:textId="47C45A45" w:rsidR="00514FB3" w:rsidRPr="00E31362" w:rsidRDefault="00514FB3" w:rsidP="00514FB3">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hint="cs"/>
                <w:sz w:val="28"/>
                <w:szCs w:val="28"/>
                <w:cs/>
              </w:rPr>
              <w:t>ค่าเช่า</w:t>
            </w:r>
          </w:p>
        </w:tc>
        <w:tc>
          <w:tcPr>
            <w:tcW w:w="236" w:type="dxa"/>
          </w:tcPr>
          <w:p w14:paraId="16B6E60B" w14:textId="77777777" w:rsidR="00514FB3" w:rsidRPr="00E31362" w:rsidRDefault="00514FB3" w:rsidP="00514FB3">
            <w:pPr>
              <w:spacing w:line="240" w:lineRule="auto"/>
              <w:ind w:left="175" w:hanging="175"/>
              <w:rPr>
                <w:rFonts w:ascii="Browallia New" w:hAnsi="Browallia New" w:cs="Browallia New"/>
                <w:sz w:val="28"/>
                <w:szCs w:val="28"/>
                <w:cs/>
              </w:rPr>
            </w:pPr>
          </w:p>
        </w:tc>
        <w:tc>
          <w:tcPr>
            <w:tcW w:w="5009" w:type="dxa"/>
            <w:vAlign w:val="bottom"/>
          </w:tcPr>
          <w:p w14:paraId="01A3EAEC" w14:textId="5062A22D" w:rsidR="00514FB3" w:rsidRPr="00E31362" w:rsidRDefault="00514FB3" w:rsidP="00514FB3">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sz w:val="28"/>
                <w:szCs w:val="28"/>
                <w:cs/>
                <w:lang w:val="en-GB"/>
              </w:rPr>
              <w:t>ตามราคาที่ตกลงกัน</w:t>
            </w:r>
          </w:p>
        </w:tc>
      </w:tr>
      <w:tr w:rsidR="00514FB3" w:rsidRPr="00E31362" w14:paraId="2FAD88F8" w14:textId="77777777" w:rsidTr="00493671">
        <w:trPr>
          <w:cantSplit/>
        </w:trPr>
        <w:tc>
          <w:tcPr>
            <w:tcW w:w="3685" w:type="dxa"/>
          </w:tcPr>
          <w:p w14:paraId="3573EBE0" w14:textId="2BEA9B96" w:rsidR="00514FB3" w:rsidRPr="00E31362" w:rsidRDefault="00514FB3" w:rsidP="00514FB3">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ค่าใช้จ่ายอื่น</w:t>
            </w:r>
          </w:p>
        </w:tc>
        <w:tc>
          <w:tcPr>
            <w:tcW w:w="236" w:type="dxa"/>
          </w:tcPr>
          <w:p w14:paraId="3B2CCFC2" w14:textId="77777777" w:rsidR="00514FB3" w:rsidRPr="00E31362" w:rsidRDefault="00514FB3" w:rsidP="00514FB3">
            <w:pPr>
              <w:spacing w:line="240" w:lineRule="auto"/>
              <w:ind w:left="175" w:hanging="175"/>
              <w:rPr>
                <w:rFonts w:ascii="Browallia New" w:hAnsi="Browallia New" w:cs="Browallia New"/>
                <w:sz w:val="28"/>
                <w:szCs w:val="28"/>
                <w:cs/>
              </w:rPr>
            </w:pPr>
          </w:p>
        </w:tc>
        <w:tc>
          <w:tcPr>
            <w:tcW w:w="5009" w:type="dxa"/>
            <w:vAlign w:val="bottom"/>
          </w:tcPr>
          <w:p w14:paraId="412B2815" w14:textId="65F0858D" w:rsidR="00514FB3" w:rsidRPr="00E31362" w:rsidRDefault="00514FB3" w:rsidP="00514FB3">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lang w:val="en-GB"/>
              </w:rPr>
              <w:t>ตามราคาที่ตกลงกัน</w:t>
            </w:r>
          </w:p>
        </w:tc>
      </w:tr>
      <w:tr w:rsidR="00514FB3" w:rsidRPr="00E31362" w14:paraId="4CC7C70C" w14:textId="77777777" w:rsidTr="00493671">
        <w:trPr>
          <w:cantSplit/>
          <w:trHeight w:val="342"/>
        </w:trPr>
        <w:tc>
          <w:tcPr>
            <w:tcW w:w="3685" w:type="dxa"/>
            <w:tcBorders>
              <w:top w:val="nil"/>
              <w:bottom w:val="nil"/>
            </w:tcBorders>
            <w:vAlign w:val="bottom"/>
          </w:tcPr>
          <w:p w14:paraId="25100F07" w14:textId="77777777" w:rsidR="00514FB3" w:rsidRPr="00E31362" w:rsidRDefault="00514FB3" w:rsidP="0051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41D35A3" w14:textId="77777777" w:rsidR="00514FB3" w:rsidRPr="00E31362" w:rsidRDefault="00514FB3" w:rsidP="0051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5009" w:type="dxa"/>
            <w:tcBorders>
              <w:top w:val="nil"/>
              <w:bottom w:val="nil"/>
            </w:tcBorders>
            <w:vAlign w:val="bottom"/>
          </w:tcPr>
          <w:p w14:paraId="1F9FB3F7" w14:textId="77777777" w:rsidR="00514FB3" w:rsidRPr="00E31362" w:rsidRDefault="00514FB3" w:rsidP="0051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p>
        </w:tc>
      </w:tr>
      <w:tr w:rsidR="00514FB3" w:rsidRPr="00E31362" w14:paraId="14313083" w14:textId="77777777" w:rsidTr="0065604F">
        <w:trPr>
          <w:cantSplit/>
        </w:trPr>
        <w:tc>
          <w:tcPr>
            <w:tcW w:w="8930" w:type="dxa"/>
            <w:gridSpan w:val="3"/>
            <w:tcBorders>
              <w:top w:val="nil"/>
            </w:tcBorders>
            <w:vAlign w:val="bottom"/>
          </w:tcPr>
          <w:p w14:paraId="29895290" w14:textId="2306FC87" w:rsidR="00514FB3" w:rsidRPr="00E31362" w:rsidRDefault="00514FB3" w:rsidP="0051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E31362">
              <w:rPr>
                <w:rFonts w:ascii="Browallia New" w:hAnsi="Browallia New" w:cs="Browallia New"/>
                <w:b/>
                <w:bCs/>
                <w:sz w:val="28"/>
                <w:szCs w:val="28"/>
                <w:cs/>
              </w:rPr>
              <w:t>รายการธุรกิจกับบุคคลและบริษัทที่เกี่ยวข้องกัน</w:t>
            </w:r>
          </w:p>
        </w:tc>
      </w:tr>
      <w:tr w:rsidR="00514FB3" w:rsidRPr="00E31362" w14:paraId="066507E7" w14:textId="77777777" w:rsidTr="0065604F">
        <w:trPr>
          <w:cantSplit/>
        </w:trPr>
        <w:tc>
          <w:tcPr>
            <w:tcW w:w="3685" w:type="dxa"/>
            <w:tcBorders>
              <w:bottom w:val="nil"/>
            </w:tcBorders>
            <w:vAlign w:val="bottom"/>
          </w:tcPr>
          <w:p w14:paraId="3E1ECF08" w14:textId="1262F6EC" w:rsidR="00514FB3" w:rsidRPr="00E31362" w:rsidRDefault="00514FB3" w:rsidP="00514FB3">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ค่าใช้จ่ายอื่น</w:t>
            </w:r>
          </w:p>
        </w:tc>
        <w:tc>
          <w:tcPr>
            <w:tcW w:w="236" w:type="dxa"/>
            <w:tcBorders>
              <w:bottom w:val="nil"/>
            </w:tcBorders>
          </w:tcPr>
          <w:p w14:paraId="3EF93DA6" w14:textId="77777777" w:rsidR="00514FB3" w:rsidRPr="00E31362" w:rsidRDefault="00514FB3" w:rsidP="00514FB3">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7ABED7AD" w14:textId="79A7659E" w:rsidR="00514FB3" w:rsidRPr="00E31362" w:rsidRDefault="00514FB3" w:rsidP="00514FB3">
            <w:pPr>
              <w:spacing w:line="240" w:lineRule="auto"/>
              <w:ind w:left="175" w:right="-109" w:hanging="175"/>
              <w:rPr>
                <w:rFonts w:ascii="Browallia New" w:hAnsi="Browallia New" w:cs="Browallia New"/>
                <w:sz w:val="28"/>
                <w:szCs w:val="28"/>
              </w:rPr>
            </w:pPr>
            <w:r w:rsidRPr="00E31362">
              <w:rPr>
                <w:rFonts w:ascii="Browallia New" w:hAnsi="Browallia New" w:cs="Browallia New"/>
                <w:sz w:val="28"/>
                <w:szCs w:val="28"/>
                <w:cs/>
                <w:lang w:val="en-GB"/>
              </w:rPr>
              <w:t>ตามราคาที่ตกลงกัน</w:t>
            </w:r>
          </w:p>
        </w:tc>
      </w:tr>
      <w:tr w:rsidR="00514FB3" w:rsidRPr="00E31362" w14:paraId="18517B4B" w14:textId="77777777" w:rsidTr="0065604F">
        <w:trPr>
          <w:cantSplit/>
        </w:trPr>
        <w:tc>
          <w:tcPr>
            <w:tcW w:w="3685" w:type="dxa"/>
            <w:tcBorders>
              <w:bottom w:val="nil"/>
            </w:tcBorders>
            <w:vAlign w:val="bottom"/>
          </w:tcPr>
          <w:p w14:paraId="730800F0" w14:textId="0052154F" w:rsidR="00514FB3" w:rsidRPr="00E31362" w:rsidRDefault="00514FB3" w:rsidP="00514FB3">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Borders>
              <w:bottom w:val="nil"/>
            </w:tcBorders>
          </w:tcPr>
          <w:p w14:paraId="1518E20A" w14:textId="77777777" w:rsidR="00514FB3" w:rsidRPr="00E31362" w:rsidRDefault="00514FB3" w:rsidP="0051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5009" w:type="dxa"/>
            <w:tcBorders>
              <w:bottom w:val="nil"/>
            </w:tcBorders>
            <w:vAlign w:val="bottom"/>
          </w:tcPr>
          <w:p w14:paraId="76A44E01" w14:textId="10B43D72" w:rsidR="00514FB3" w:rsidRPr="00E31362" w:rsidRDefault="00514FB3" w:rsidP="0051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cs/>
              </w:rPr>
            </w:pPr>
            <w:r w:rsidRPr="00E31362">
              <w:rPr>
                <w:rFonts w:ascii="Browallia New" w:hAnsi="Browallia New" w:cs="Browallia New"/>
                <w:sz w:val="28"/>
                <w:szCs w:val="28"/>
                <w:cs/>
              </w:rPr>
              <w:t xml:space="preserve">อัตราร้อยละ </w:t>
            </w:r>
            <w:r w:rsidRPr="00324907">
              <w:rPr>
                <w:rFonts w:ascii="Browallia New" w:hAnsi="Browallia New" w:cs="Browallia New"/>
                <w:color w:val="000000" w:themeColor="text1"/>
                <w:sz w:val="28"/>
                <w:szCs w:val="28"/>
              </w:rPr>
              <w:t>8.00</w:t>
            </w:r>
            <w:r w:rsidRPr="00E31362">
              <w:rPr>
                <w:rFonts w:ascii="Browallia New" w:hAnsi="Browallia New" w:cs="Browallia New"/>
                <w:color w:val="000000" w:themeColor="text1"/>
                <w:sz w:val="28"/>
                <w:szCs w:val="28"/>
                <w:cs/>
                <w:lang w:val="en-GB"/>
              </w:rPr>
              <w:t xml:space="preserve"> </w:t>
            </w:r>
            <w:r w:rsidRPr="00E31362">
              <w:rPr>
                <w:rFonts w:ascii="Browallia New" w:hAnsi="Browallia New" w:cs="Browallia New"/>
                <w:sz w:val="28"/>
                <w:szCs w:val="28"/>
                <w:cs/>
              </w:rPr>
              <w:t>ต่อปี</w:t>
            </w:r>
          </w:p>
        </w:tc>
      </w:tr>
      <w:tr w:rsidR="00514FB3" w:rsidRPr="00E31362" w14:paraId="3537BDC7" w14:textId="77777777" w:rsidTr="00CD446E">
        <w:trPr>
          <w:cantSplit/>
          <w:trHeight w:val="360"/>
        </w:trPr>
        <w:tc>
          <w:tcPr>
            <w:tcW w:w="3685" w:type="dxa"/>
            <w:tcBorders>
              <w:bottom w:val="nil"/>
            </w:tcBorders>
            <w:vAlign w:val="bottom"/>
          </w:tcPr>
          <w:p w14:paraId="6CECECBA" w14:textId="77777777" w:rsidR="00514FB3" w:rsidRPr="00E31362" w:rsidRDefault="00514FB3" w:rsidP="0051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lang w:val="en-GB"/>
              </w:rPr>
            </w:pPr>
          </w:p>
        </w:tc>
        <w:tc>
          <w:tcPr>
            <w:tcW w:w="236" w:type="dxa"/>
            <w:tcBorders>
              <w:bottom w:val="nil"/>
            </w:tcBorders>
          </w:tcPr>
          <w:p w14:paraId="5842842B" w14:textId="77777777" w:rsidR="00514FB3" w:rsidRPr="00E31362" w:rsidRDefault="00514FB3" w:rsidP="0051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5009" w:type="dxa"/>
            <w:tcBorders>
              <w:bottom w:val="nil"/>
            </w:tcBorders>
            <w:vAlign w:val="bottom"/>
          </w:tcPr>
          <w:p w14:paraId="0AD55558" w14:textId="77777777" w:rsidR="00514FB3" w:rsidRPr="00E31362" w:rsidRDefault="00514FB3" w:rsidP="0051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cs/>
              </w:rPr>
            </w:pPr>
          </w:p>
        </w:tc>
      </w:tr>
      <w:tr w:rsidR="00514FB3" w:rsidRPr="00E31362" w14:paraId="3F39241D" w14:textId="77777777" w:rsidTr="0065604F">
        <w:trPr>
          <w:cantSplit/>
        </w:trPr>
        <w:tc>
          <w:tcPr>
            <w:tcW w:w="8930" w:type="dxa"/>
            <w:gridSpan w:val="3"/>
            <w:tcBorders>
              <w:bottom w:val="nil"/>
            </w:tcBorders>
            <w:vAlign w:val="bottom"/>
          </w:tcPr>
          <w:p w14:paraId="36784699" w14:textId="77777777" w:rsidR="00514FB3" w:rsidRPr="00E31362" w:rsidRDefault="00514FB3" w:rsidP="00514FB3">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b/>
                <w:bCs/>
                <w:sz w:val="28"/>
                <w:szCs w:val="28"/>
                <w:cs/>
              </w:rPr>
              <w:t>รายการธุรกิจกับกรรมการของบริษัทและบริษัทย่อย</w:t>
            </w:r>
          </w:p>
        </w:tc>
      </w:tr>
      <w:tr w:rsidR="00514FB3" w:rsidRPr="00E31362" w14:paraId="4AE509A2" w14:textId="77777777" w:rsidTr="0065604F">
        <w:trPr>
          <w:cantSplit/>
        </w:trPr>
        <w:tc>
          <w:tcPr>
            <w:tcW w:w="3685" w:type="dxa"/>
            <w:tcBorders>
              <w:top w:val="nil"/>
            </w:tcBorders>
            <w:vAlign w:val="bottom"/>
          </w:tcPr>
          <w:p w14:paraId="0E2B3FC9" w14:textId="77777777" w:rsidR="00514FB3" w:rsidRPr="00E31362" w:rsidRDefault="00514FB3" w:rsidP="00514FB3">
            <w:pPr>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ค่าเช่าอาคาร</w:t>
            </w:r>
          </w:p>
        </w:tc>
        <w:tc>
          <w:tcPr>
            <w:tcW w:w="236" w:type="dxa"/>
            <w:tcBorders>
              <w:top w:val="nil"/>
            </w:tcBorders>
          </w:tcPr>
          <w:p w14:paraId="2C3AADEE" w14:textId="77777777" w:rsidR="00514FB3" w:rsidRPr="00E31362" w:rsidRDefault="00514FB3" w:rsidP="00514FB3">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622F47DE" w14:textId="77777777" w:rsidR="00514FB3" w:rsidRPr="00E31362" w:rsidRDefault="00514FB3" w:rsidP="00514FB3">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rPr>
              <w:t>ราคาตามสัญญา</w:t>
            </w:r>
          </w:p>
        </w:tc>
      </w:tr>
      <w:tr w:rsidR="00514FB3" w:rsidRPr="00E31362" w14:paraId="50252B4E" w14:textId="77777777" w:rsidTr="0065604F">
        <w:trPr>
          <w:cantSplit/>
        </w:trPr>
        <w:tc>
          <w:tcPr>
            <w:tcW w:w="3685" w:type="dxa"/>
            <w:tcBorders>
              <w:bottom w:val="nil"/>
            </w:tcBorders>
            <w:vAlign w:val="bottom"/>
          </w:tcPr>
          <w:p w14:paraId="12140898" w14:textId="77777777" w:rsidR="00514FB3" w:rsidRPr="00E31362" w:rsidRDefault="00514FB3" w:rsidP="00514FB3">
            <w:pPr>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Borders>
              <w:bottom w:val="nil"/>
            </w:tcBorders>
          </w:tcPr>
          <w:p w14:paraId="259A67B7" w14:textId="77777777" w:rsidR="00514FB3" w:rsidRPr="00E31362" w:rsidRDefault="00514FB3" w:rsidP="00514FB3">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2F89AFAC" w14:textId="14BD1F27" w:rsidR="00514FB3" w:rsidRPr="00E31362" w:rsidRDefault="00514FB3" w:rsidP="00514FB3">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rPr>
              <w:t>อัตรา</w:t>
            </w:r>
            <w:r w:rsidRPr="006E38D9">
              <w:rPr>
                <w:rFonts w:ascii="Browallia New" w:hAnsi="Browallia New" w:cs="Browallia New"/>
                <w:sz w:val="28"/>
                <w:szCs w:val="28"/>
                <w:cs/>
              </w:rPr>
              <w:t xml:space="preserve">ร้อยละ </w:t>
            </w:r>
            <w:r w:rsidRPr="00324907">
              <w:rPr>
                <w:rFonts w:ascii="Browallia New" w:hAnsi="Browallia New" w:cs="Browallia New"/>
                <w:sz w:val="28"/>
                <w:szCs w:val="28"/>
                <w:lang w:val="en-GB"/>
              </w:rPr>
              <w:t xml:space="preserve">5.75 </w:t>
            </w:r>
            <w:r w:rsidRPr="00324907">
              <w:rPr>
                <w:rFonts w:ascii="Browallia New" w:hAnsi="Browallia New" w:cs="Browallia New"/>
                <w:spacing w:val="-2"/>
                <w:sz w:val="28"/>
                <w:szCs w:val="28"/>
                <w:lang w:val="en-GB"/>
              </w:rPr>
              <w:t>-</w:t>
            </w:r>
            <w:r w:rsidRPr="00324907">
              <w:rPr>
                <w:rFonts w:ascii="Browallia New" w:hAnsi="Browallia New" w:cs="Browallia New"/>
                <w:sz w:val="28"/>
                <w:szCs w:val="28"/>
                <w:lang w:val="en-GB"/>
              </w:rPr>
              <w:t xml:space="preserve"> </w:t>
            </w:r>
            <w:r w:rsidRPr="00324907">
              <w:rPr>
                <w:rFonts w:ascii="Browallia New" w:hAnsi="Browallia New" w:cs="Browallia New"/>
                <w:sz w:val="28"/>
                <w:szCs w:val="28"/>
              </w:rPr>
              <w:t>8.00</w:t>
            </w:r>
            <w:r w:rsidRPr="006E38D9">
              <w:rPr>
                <w:rFonts w:ascii="Browallia New" w:hAnsi="Browallia New" w:cs="Browallia New"/>
                <w:sz w:val="28"/>
                <w:szCs w:val="28"/>
                <w:cs/>
                <w:lang w:val="en-GB"/>
              </w:rPr>
              <w:t xml:space="preserve"> </w:t>
            </w:r>
            <w:r w:rsidRPr="006E38D9">
              <w:rPr>
                <w:rFonts w:ascii="Browallia New" w:hAnsi="Browallia New" w:cs="Browallia New"/>
                <w:sz w:val="28"/>
                <w:szCs w:val="28"/>
                <w:cs/>
              </w:rPr>
              <w:t>ต่อปี</w:t>
            </w:r>
          </w:p>
        </w:tc>
      </w:tr>
    </w:tbl>
    <w:p w14:paraId="6554AA45" w14:textId="2C8FB2FD" w:rsidR="009E7722" w:rsidRDefault="009E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FD26E20" w14:textId="4C30C18D" w:rsidR="00766911" w:rsidRDefault="0076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FD398E1" w14:textId="3AD11709" w:rsidR="00AA3715" w:rsidRPr="00C2555B" w:rsidRDefault="00AA3715" w:rsidP="00AA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รายการบัญชีกับบุคคลและบริษัทที่เกี่ยวข้องกันที่มีสาระสำคัญ สำหรับงวดสามเดือน</w:t>
      </w:r>
      <w:r w:rsidR="00F94898">
        <w:rPr>
          <w:rFonts w:ascii="Browallia New" w:hAnsi="Browallia New" w:cs="Browallia New" w:hint="cs"/>
          <w:sz w:val="28"/>
          <w:szCs w:val="28"/>
          <w:cs/>
        </w:rPr>
        <w:t>และ</w:t>
      </w:r>
      <w:r w:rsidR="00763B07">
        <w:rPr>
          <w:rFonts w:ascii="Browallia New" w:hAnsi="Browallia New" w:cs="Browallia New" w:hint="cs"/>
          <w:sz w:val="28"/>
          <w:szCs w:val="28"/>
          <w:cs/>
        </w:rPr>
        <w:t>เก้า</w:t>
      </w:r>
      <w:r w:rsidR="00F94898">
        <w:rPr>
          <w:rFonts w:ascii="Browallia New" w:hAnsi="Browallia New" w:cs="Browallia New" w:hint="cs"/>
          <w:sz w:val="28"/>
          <w:szCs w:val="28"/>
          <w:cs/>
        </w:rPr>
        <w:t>เดือน</w:t>
      </w:r>
      <w:r w:rsidRPr="00C2555B">
        <w:rPr>
          <w:rFonts w:ascii="Browallia New" w:hAnsi="Browallia New" w:cs="Browallia New"/>
          <w:sz w:val="28"/>
          <w:szCs w:val="28"/>
          <w:cs/>
        </w:rPr>
        <w:t>สิ้นสุดวันที่</w:t>
      </w:r>
      <w:r w:rsidR="00F94898">
        <w:rPr>
          <w:rFonts w:ascii="Browallia New" w:hAnsi="Browallia New" w:cs="Browallia New" w:hint="cs"/>
          <w:sz w:val="28"/>
          <w:szCs w:val="28"/>
          <w:cs/>
        </w:rPr>
        <w:t xml:space="preserve">          </w:t>
      </w:r>
      <w:r w:rsidRPr="00C2555B">
        <w:rPr>
          <w:rFonts w:ascii="Browallia New" w:hAnsi="Browallia New" w:cs="Browallia New"/>
          <w:sz w:val="28"/>
          <w:szCs w:val="28"/>
          <w:cs/>
        </w:rPr>
        <w:t xml:space="preserve"> </w:t>
      </w:r>
      <w:r w:rsidR="00F94898" w:rsidRPr="00D10583">
        <w:rPr>
          <w:rFonts w:ascii="Browallia New" w:hAnsi="Browallia New" w:cs="Browallia New"/>
          <w:sz w:val="28"/>
          <w:szCs w:val="28"/>
        </w:rPr>
        <w:t xml:space="preserve">30 </w:t>
      </w:r>
      <w:r w:rsidR="00763B07" w:rsidRPr="00763B07">
        <w:rPr>
          <w:rFonts w:ascii="Browallia New" w:hAnsi="Browallia New" w:cs="Browallia New"/>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 xml:space="preserve">2562 </w:t>
      </w:r>
      <w:r w:rsidRPr="00C2555B">
        <w:rPr>
          <w:rFonts w:ascii="Browallia New" w:hAnsi="Browallia New" w:cs="Browallia New"/>
          <w:sz w:val="28"/>
          <w:szCs w:val="28"/>
          <w:cs/>
        </w:rPr>
        <w:t xml:space="preserve">และ </w:t>
      </w:r>
      <w:r w:rsidRPr="00C2555B">
        <w:rPr>
          <w:rFonts w:ascii="Browallia New" w:hAnsi="Browallia New" w:cs="Browallia New"/>
          <w:sz w:val="28"/>
          <w:szCs w:val="28"/>
        </w:rPr>
        <w:t>2561</w:t>
      </w:r>
      <w:r w:rsidRPr="00C2555B">
        <w:rPr>
          <w:rFonts w:ascii="Browallia New" w:hAnsi="Browallia New" w:cs="Browallia New"/>
          <w:sz w:val="28"/>
          <w:szCs w:val="28"/>
          <w:cs/>
        </w:rPr>
        <w:t xml:space="preserve"> มีดังนี้</w:t>
      </w:r>
    </w:p>
    <w:p w14:paraId="54DE29A3" w14:textId="5D2433D5" w:rsidR="00E20728" w:rsidRPr="00C2555B"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E20728" w:rsidRPr="00F94898" w14:paraId="7A297A14" w14:textId="77777777" w:rsidTr="001C3234">
        <w:trPr>
          <w:trHeight w:val="170"/>
          <w:tblHeader/>
        </w:trPr>
        <w:tc>
          <w:tcPr>
            <w:tcW w:w="4074" w:type="dxa"/>
            <w:tcBorders>
              <w:top w:val="nil"/>
              <w:left w:val="nil"/>
              <w:bottom w:val="nil"/>
              <w:right w:val="nil"/>
            </w:tcBorders>
            <w:shd w:val="clear" w:color="auto" w:fill="auto"/>
          </w:tcPr>
          <w:p w14:paraId="76FAB694" w14:textId="77777777" w:rsidR="00E20728" w:rsidRPr="00F94898" w:rsidRDefault="00E20728" w:rsidP="001C3234">
            <w:pPr>
              <w:tabs>
                <w:tab w:val="clear" w:pos="3742"/>
              </w:tabs>
              <w:spacing w:line="240" w:lineRule="auto"/>
              <w:ind w:left="175" w:right="175" w:hanging="175"/>
              <w:jc w:val="center"/>
              <w:rPr>
                <w:rFonts w:ascii="Browallia New" w:hAnsi="Browallia New" w:cs="Browallia New"/>
                <w:sz w:val="28"/>
                <w:szCs w:val="28"/>
              </w:rPr>
            </w:pPr>
            <w:r w:rsidRPr="00F94898">
              <w:rPr>
                <w:rFonts w:ascii="Browallia New" w:hAnsi="Browallia New" w:cs="Browallia New"/>
                <w:b/>
                <w:bCs/>
                <w:sz w:val="28"/>
                <w:szCs w:val="28"/>
              </w:rPr>
              <w:tab/>
            </w:r>
            <w:r w:rsidRPr="00F94898">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0B3B39EA" w14:textId="77777777" w:rsidR="00E20728" w:rsidRPr="00F94898" w:rsidRDefault="00E20728" w:rsidP="001C3234">
            <w:pPr>
              <w:tabs>
                <w:tab w:val="clear" w:pos="907"/>
                <w:tab w:val="clear" w:pos="4678"/>
                <w:tab w:val="left" w:pos="900"/>
              </w:tabs>
              <w:ind w:left="-18"/>
              <w:jc w:val="right"/>
              <w:rPr>
                <w:rFonts w:ascii="Browallia New" w:hAnsi="Browallia New" w:cs="Browallia New"/>
                <w:sz w:val="28"/>
                <w:szCs w:val="28"/>
                <w:cs/>
              </w:rPr>
            </w:pPr>
            <w:r w:rsidRPr="00F94898">
              <w:rPr>
                <w:rFonts w:ascii="Browallia New" w:hAnsi="Browallia New" w:cs="Browallia New"/>
                <w:sz w:val="28"/>
                <w:szCs w:val="28"/>
                <w:cs/>
              </w:rPr>
              <w:t xml:space="preserve">(หน่วย </w:t>
            </w:r>
            <w:r w:rsidRPr="00F94898">
              <w:rPr>
                <w:rFonts w:ascii="Browallia New" w:hAnsi="Browallia New" w:cs="Browallia New"/>
                <w:sz w:val="28"/>
                <w:szCs w:val="28"/>
                <w:cs/>
                <w:lang w:val="en-GB"/>
              </w:rPr>
              <w:t>: ล้านบาท)</w:t>
            </w:r>
          </w:p>
        </w:tc>
      </w:tr>
      <w:tr w:rsidR="00E20728" w:rsidRPr="00F94898" w14:paraId="430B3475" w14:textId="77777777" w:rsidTr="001C3234">
        <w:trPr>
          <w:trHeight w:val="170"/>
          <w:tblHeader/>
        </w:trPr>
        <w:tc>
          <w:tcPr>
            <w:tcW w:w="4074" w:type="dxa"/>
            <w:tcBorders>
              <w:top w:val="nil"/>
              <w:left w:val="nil"/>
              <w:bottom w:val="nil"/>
              <w:right w:val="nil"/>
            </w:tcBorders>
            <w:shd w:val="clear" w:color="auto" w:fill="auto"/>
          </w:tcPr>
          <w:p w14:paraId="243D5AB0" w14:textId="77777777" w:rsidR="00E20728" w:rsidRPr="00F94898"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60CCCA82" w14:textId="77777777" w:rsidR="00E20728" w:rsidRPr="00F94898" w:rsidRDefault="00E20728" w:rsidP="001C3234">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B81BC63" w14:textId="77777777" w:rsidR="00E20728" w:rsidRPr="00F94898" w:rsidRDefault="00E20728" w:rsidP="001C3234">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2B24EFAB" w14:textId="77777777" w:rsidR="00E20728" w:rsidRPr="00F94898" w:rsidRDefault="00E20728" w:rsidP="001C3234">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งบการเงินเฉพาะของบริษัท</w:t>
            </w:r>
          </w:p>
        </w:tc>
      </w:tr>
      <w:tr w:rsidR="00AA3715" w:rsidRPr="00F94898" w14:paraId="39CD7A1A" w14:textId="77777777" w:rsidTr="001C3234">
        <w:trPr>
          <w:trHeight w:val="348"/>
          <w:tblHeader/>
        </w:trPr>
        <w:tc>
          <w:tcPr>
            <w:tcW w:w="4074" w:type="dxa"/>
            <w:tcBorders>
              <w:top w:val="nil"/>
              <w:left w:val="nil"/>
              <w:bottom w:val="nil"/>
              <w:right w:val="nil"/>
            </w:tcBorders>
            <w:shd w:val="clear" w:color="auto" w:fill="auto"/>
          </w:tcPr>
          <w:p w14:paraId="1FE85555" w14:textId="77777777" w:rsidR="00AA3715" w:rsidRPr="00F94898" w:rsidRDefault="00AA3715" w:rsidP="00AA3715">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2F1E55C7" w14:textId="026D905C" w:rsidR="00AA3715" w:rsidRPr="00F94898" w:rsidRDefault="00AA3715" w:rsidP="00AA3715">
            <w:pPr>
              <w:spacing w:line="240" w:lineRule="auto"/>
              <w:ind w:right="-10"/>
              <w:jc w:val="center"/>
              <w:rPr>
                <w:rFonts w:ascii="Browallia New" w:hAnsi="Browallia New" w:cs="Browallia New"/>
                <w:sz w:val="28"/>
                <w:szCs w:val="28"/>
                <w:lang w:val="en-GB"/>
              </w:rPr>
            </w:pPr>
            <w:r w:rsidRPr="00493671">
              <w:rPr>
                <w:rFonts w:ascii="Browallia New" w:hAnsi="Browallia New" w:cs="Browallia New"/>
                <w:sz w:val="28"/>
                <w:szCs w:val="28"/>
                <w:cs/>
              </w:rPr>
              <w:t xml:space="preserve">สำหรับสามเดือนสิ้นสุดวันที่ </w:t>
            </w:r>
            <w:r w:rsidR="00F94898" w:rsidRPr="00D10583">
              <w:rPr>
                <w:rFonts w:ascii="Browallia New" w:hAnsi="Browallia New" w:cs="Browallia New"/>
                <w:sz w:val="28"/>
                <w:szCs w:val="28"/>
              </w:rPr>
              <w:t xml:space="preserve">30 </w:t>
            </w:r>
            <w:r w:rsidR="00763B07" w:rsidRPr="00763B07">
              <w:rPr>
                <w:rFonts w:ascii="Browallia New" w:hAnsi="Browallia New" w:cs="Browallia New"/>
                <w:sz w:val="28"/>
                <w:szCs w:val="28"/>
                <w:cs/>
              </w:rPr>
              <w:t>กันยายน</w:t>
            </w:r>
          </w:p>
        </w:tc>
      </w:tr>
      <w:tr w:rsidR="00AA3715" w:rsidRPr="00F94898" w14:paraId="5B298D86" w14:textId="77777777" w:rsidTr="001C3234">
        <w:trPr>
          <w:trHeight w:val="348"/>
          <w:tblHeader/>
        </w:trPr>
        <w:tc>
          <w:tcPr>
            <w:tcW w:w="4074" w:type="dxa"/>
            <w:tcBorders>
              <w:top w:val="nil"/>
              <w:left w:val="nil"/>
              <w:bottom w:val="nil"/>
              <w:right w:val="nil"/>
            </w:tcBorders>
            <w:shd w:val="clear" w:color="auto" w:fill="auto"/>
          </w:tcPr>
          <w:p w14:paraId="1AD203E0" w14:textId="77777777" w:rsidR="00AA3715" w:rsidRPr="00F94898" w:rsidRDefault="00AA3715" w:rsidP="00AA3715">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05EB6658" w14:textId="7B693022" w:rsidR="00AA3715" w:rsidRPr="00F94898" w:rsidRDefault="00AA3715" w:rsidP="00AA3715">
            <w:pPr>
              <w:spacing w:line="240" w:lineRule="auto"/>
              <w:ind w:right="-10"/>
              <w:jc w:val="center"/>
              <w:rPr>
                <w:rFonts w:ascii="Browallia New" w:hAnsi="Browallia New" w:cs="Browallia New"/>
                <w:sz w:val="28"/>
                <w:szCs w:val="28"/>
              </w:rPr>
            </w:pPr>
            <w:r w:rsidRPr="00F94898">
              <w:rPr>
                <w:rFonts w:ascii="Browallia New" w:hAnsi="Browallia New" w:cs="Browallia New"/>
                <w:sz w:val="28"/>
                <w:szCs w:val="28"/>
              </w:rPr>
              <w:t>2562</w:t>
            </w:r>
          </w:p>
        </w:tc>
        <w:tc>
          <w:tcPr>
            <w:tcW w:w="240" w:type="dxa"/>
            <w:tcBorders>
              <w:top w:val="single" w:sz="4" w:space="0" w:color="auto"/>
              <w:left w:val="nil"/>
              <w:right w:val="nil"/>
            </w:tcBorders>
            <w:shd w:val="clear" w:color="auto" w:fill="auto"/>
          </w:tcPr>
          <w:p w14:paraId="32C1F9C3" w14:textId="77777777" w:rsidR="00AA3715" w:rsidRPr="00F94898" w:rsidRDefault="00AA3715" w:rsidP="00AA3715">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569785BB" w14:textId="0D6893DF" w:rsidR="00AA3715" w:rsidRPr="00F94898" w:rsidRDefault="00AA3715" w:rsidP="00AA3715">
            <w:pPr>
              <w:spacing w:line="240" w:lineRule="auto"/>
              <w:ind w:right="-10"/>
              <w:jc w:val="center"/>
              <w:rPr>
                <w:rFonts w:ascii="Browallia New" w:hAnsi="Browallia New" w:cs="Browallia New"/>
                <w:sz w:val="28"/>
                <w:szCs w:val="28"/>
              </w:rPr>
            </w:pPr>
            <w:r w:rsidRPr="00F94898">
              <w:rPr>
                <w:rFonts w:ascii="Browallia New" w:hAnsi="Browallia New" w:cs="Browallia New"/>
                <w:sz w:val="28"/>
                <w:szCs w:val="28"/>
              </w:rPr>
              <w:t>2561</w:t>
            </w:r>
          </w:p>
        </w:tc>
        <w:tc>
          <w:tcPr>
            <w:tcW w:w="240" w:type="dxa"/>
            <w:tcBorders>
              <w:top w:val="single" w:sz="4" w:space="0" w:color="auto"/>
              <w:left w:val="nil"/>
              <w:bottom w:val="nil"/>
              <w:right w:val="nil"/>
            </w:tcBorders>
            <w:shd w:val="clear" w:color="auto" w:fill="auto"/>
          </w:tcPr>
          <w:p w14:paraId="0DF23340" w14:textId="77777777" w:rsidR="00AA3715" w:rsidRPr="00F94898" w:rsidRDefault="00AA3715" w:rsidP="00AA3715">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1FA4C956" w14:textId="7FFD8DE0" w:rsidR="00AA3715" w:rsidRPr="00F94898" w:rsidRDefault="00AA3715" w:rsidP="00AA3715">
            <w:pPr>
              <w:spacing w:line="240" w:lineRule="auto"/>
              <w:ind w:right="-10"/>
              <w:jc w:val="center"/>
              <w:rPr>
                <w:rFonts w:ascii="Browallia New" w:hAnsi="Browallia New" w:cs="Browallia New"/>
                <w:sz w:val="28"/>
                <w:szCs w:val="28"/>
              </w:rPr>
            </w:pPr>
            <w:r w:rsidRPr="00F94898">
              <w:rPr>
                <w:rFonts w:ascii="Browallia New" w:hAnsi="Browallia New" w:cs="Browallia New"/>
                <w:sz w:val="28"/>
                <w:szCs w:val="28"/>
              </w:rPr>
              <w:t>2562</w:t>
            </w:r>
          </w:p>
        </w:tc>
        <w:tc>
          <w:tcPr>
            <w:tcW w:w="243" w:type="dxa"/>
            <w:tcBorders>
              <w:top w:val="single" w:sz="4" w:space="0" w:color="auto"/>
              <w:left w:val="nil"/>
              <w:bottom w:val="nil"/>
              <w:right w:val="nil"/>
            </w:tcBorders>
            <w:shd w:val="clear" w:color="auto" w:fill="auto"/>
          </w:tcPr>
          <w:p w14:paraId="0FCCACBB" w14:textId="77777777" w:rsidR="00AA3715" w:rsidRPr="00F94898" w:rsidRDefault="00AA3715" w:rsidP="00AA3715">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3A0B3629" w14:textId="3D38CF99" w:rsidR="00AA3715" w:rsidRPr="00F94898" w:rsidRDefault="00AA3715" w:rsidP="00AA3715">
            <w:pPr>
              <w:spacing w:line="240" w:lineRule="auto"/>
              <w:ind w:right="-10"/>
              <w:jc w:val="center"/>
              <w:rPr>
                <w:rFonts w:ascii="Browallia New" w:hAnsi="Browallia New" w:cs="Browallia New"/>
                <w:sz w:val="28"/>
                <w:szCs w:val="28"/>
              </w:rPr>
            </w:pPr>
            <w:r w:rsidRPr="00F94898">
              <w:rPr>
                <w:rFonts w:ascii="Browallia New" w:hAnsi="Browallia New" w:cs="Browallia New"/>
                <w:sz w:val="28"/>
                <w:szCs w:val="28"/>
              </w:rPr>
              <w:t>2561</w:t>
            </w:r>
          </w:p>
        </w:tc>
      </w:tr>
      <w:tr w:rsidR="00E20728" w:rsidRPr="00F94898" w14:paraId="54818970" w14:textId="77777777" w:rsidTr="001C3234">
        <w:trPr>
          <w:trHeight w:val="170"/>
        </w:trPr>
        <w:tc>
          <w:tcPr>
            <w:tcW w:w="4074" w:type="dxa"/>
            <w:tcBorders>
              <w:top w:val="nil"/>
              <w:left w:val="nil"/>
              <w:bottom w:val="nil"/>
              <w:right w:val="nil"/>
            </w:tcBorders>
          </w:tcPr>
          <w:p w14:paraId="1145B9FC" w14:textId="77777777" w:rsidR="00E20728" w:rsidRPr="00F94898" w:rsidRDefault="00E20728" w:rsidP="001C3234">
            <w:pPr>
              <w:tabs>
                <w:tab w:val="clear" w:pos="3742"/>
              </w:tabs>
              <w:spacing w:line="240" w:lineRule="auto"/>
              <w:ind w:left="175" w:right="175" w:hanging="175"/>
              <w:rPr>
                <w:rFonts w:ascii="Browallia New" w:hAnsi="Browallia New" w:cs="Browallia New"/>
                <w:b/>
                <w:bCs/>
                <w:sz w:val="28"/>
                <w:szCs w:val="28"/>
                <w:cs/>
              </w:rPr>
            </w:pPr>
            <w:r w:rsidRPr="00F94898">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3AFCAF65" w14:textId="77777777" w:rsidR="00E20728" w:rsidRPr="00F94898"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AE18E09"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0A12A8AB"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8DD60D8"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2FD90534"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3A9615A"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04087BC9" w14:textId="77777777" w:rsidR="00E20728" w:rsidRPr="00F94898"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C16AEA" w:rsidRPr="00F94898" w14:paraId="143C0BFA" w14:textId="77777777" w:rsidTr="001C3234">
        <w:trPr>
          <w:trHeight w:val="87"/>
        </w:trPr>
        <w:tc>
          <w:tcPr>
            <w:tcW w:w="4074" w:type="dxa"/>
            <w:tcBorders>
              <w:top w:val="nil"/>
              <w:left w:val="nil"/>
              <w:bottom w:val="nil"/>
              <w:right w:val="nil"/>
            </w:tcBorders>
          </w:tcPr>
          <w:p w14:paraId="0882691B" w14:textId="77777777" w:rsidR="00C16AEA" w:rsidRPr="00F94898" w:rsidRDefault="00C16AEA" w:rsidP="00C16AEA">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0E06D501" w14:textId="1EE83595" w:rsidR="00C16AEA" w:rsidRPr="00C961D5" w:rsidRDefault="00C16AEA" w:rsidP="00C16AEA">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40" w:type="dxa"/>
            <w:tcBorders>
              <w:top w:val="nil"/>
              <w:left w:val="nil"/>
              <w:bottom w:val="nil"/>
              <w:right w:val="nil"/>
            </w:tcBorders>
          </w:tcPr>
          <w:p w14:paraId="37263093" w14:textId="77777777" w:rsidR="00C16AEA" w:rsidRPr="00C961D5" w:rsidRDefault="00C16AEA" w:rsidP="00C16AEA">
            <w:pPr>
              <w:spacing w:line="240" w:lineRule="auto"/>
              <w:ind w:left="252"/>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F224D7F" w14:textId="0CA3EE8C" w:rsidR="00C16AEA" w:rsidRPr="00C961D5" w:rsidRDefault="00C16AEA" w:rsidP="00C16AEA">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40" w:type="dxa"/>
            <w:tcBorders>
              <w:top w:val="nil"/>
              <w:left w:val="nil"/>
              <w:bottom w:val="nil"/>
              <w:right w:val="nil"/>
            </w:tcBorders>
          </w:tcPr>
          <w:p w14:paraId="7203CFA9" w14:textId="77777777" w:rsidR="00C16AEA" w:rsidRPr="00C961D5" w:rsidRDefault="00C16AEA" w:rsidP="00C16AEA">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17426E06" w14:textId="46914979" w:rsidR="00C16AEA" w:rsidRPr="00B762DD" w:rsidRDefault="00633D2F" w:rsidP="00C16AEA">
            <w:pPr>
              <w:spacing w:line="240" w:lineRule="auto"/>
              <w:ind w:right="-11"/>
              <w:jc w:val="right"/>
              <w:rPr>
                <w:rFonts w:ascii="Browallia New" w:hAnsi="Browallia New" w:cs="Browallia New"/>
                <w:sz w:val="28"/>
                <w:szCs w:val="28"/>
                <w:lang w:val="en-GB"/>
              </w:rPr>
            </w:pPr>
            <w:r>
              <w:rPr>
                <w:rFonts w:ascii="Browallia New" w:hAnsi="Browallia New" w:cs="Browallia New" w:hint="cs"/>
                <w:sz w:val="28"/>
                <w:szCs w:val="28"/>
                <w:cs/>
                <w:lang w:val="en-GB"/>
              </w:rPr>
              <w:t>23.</w:t>
            </w:r>
            <w:r w:rsidR="00FC5C1F">
              <w:rPr>
                <w:rFonts w:ascii="Browallia New" w:hAnsi="Browallia New" w:cs="Browallia New" w:hint="cs"/>
                <w:sz w:val="28"/>
                <w:szCs w:val="28"/>
                <w:cs/>
                <w:lang w:val="en-GB"/>
              </w:rPr>
              <w:t>82</w:t>
            </w:r>
          </w:p>
        </w:tc>
        <w:tc>
          <w:tcPr>
            <w:tcW w:w="243" w:type="dxa"/>
            <w:tcBorders>
              <w:top w:val="nil"/>
              <w:left w:val="nil"/>
              <w:bottom w:val="nil"/>
              <w:right w:val="nil"/>
            </w:tcBorders>
          </w:tcPr>
          <w:p w14:paraId="6A8397BF" w14:textId="77777777" w:rsidR="00C16AEA" w:rsidRPr="00C961D5" w:rsidRDefault="00C16AEA" w:rsidP="00C16AEA">
            <w:pPr>
              <w:spacing w:line="240" w:lineRule="auto"/>
              <w:ind w:left="252"/>
              <w:jc w:val="right"/>
              <w:rPr>
                <w:rFonts w:ascii="Browallia New" w:hAnsi="Browallia New" w:cs="Browallia New"/>
                <w:sz w:val="28"/>
                <w:szCs w:val="28"/>
              </w:rPr>
            </w:pPr>
          </w:p>
        </w:tc>
        <w:tc>
          <w:tcPr>
            <w:tcW w:w="1033" w:type="dxa"/>
            <w:tcBorders>
              <w:top w:val="nil"/>
              <w:left w:val="nil"/>
              <w:bottom w:val="nil"/>
              <w:right w:val="nil"/>
            </w:tcBorders>
            <w:vAlign w:val="bottom"/>
          </w:tcPr>
          <w:p w14:paraId="556163BC" w14:textId="6BBE4CEC" w:rsidR="00C16AEA" w:rsidRPr="00C961D5" w:rsidRDefault="00C16AEA" w:rsidP="00C16AEA">
            <w:pPr>
              <w:spacing w:line="240" w:lineRule="auto"/>
              <w:ind w:right="-11"/>
              <w:jc w:val="right"/>
              <w:rPr>
                <w:rFonts w:ascii="Browallia New" w:hAnsi="Browallia New" w:cs="Browallia New"/>
                <w:sz w:val="28"/>
                <w:szCs w:val="28"/>
              </w:rPr>
            </w:pPr>
            <w:r w:rsidRPr="007A784B">
              <w:rPr>
                <w:rFonts w:ascii="Browallia New" w:hAnsi="Browallia New" w:cs="Browallia New"/>
                <w:sz w:val="28"/>
                <w:szCs w:val="28"/>
                <w:lang w:val="en-GB"/>
              </w:rPr>
              <w:t>24</w:t>
            </w:r>
            <w:r w:rsidRPr="007A784B">
              <w:rPr>
                <w:rFonts w:ascii="Browallia New" w:hAnsi="Browallia New" w:cs="Browallia New"/>
                <w:sz w:val="28"/>
                <w:szCs w:val="28"/>
                <w:cs/>
                <w:lang w:val="en-GB"/>
              </w:rPr>
              <w:t>.</w:t>
            </w:r>
            <w:r w:rsidRPr="007A784B">
              <w:rPr>
                <w:rFonts w:ascii="Browallia New" w:hAnsi="Browallia New" w:cs="Browallia New"/>
                <w:sz w:val="28"/>
                <w:szCs w:val="28"/>
                <w:lang w:val="en-GB"/>
              </w:rPr>
              <w:t>3</w:t>
            </w:r>
            <w:r w:rsidRPr="007A784B">
              <w:rPr>
                <w:rFonts w:ascii="Browallia New" w:hAnsi="Browallia New" w:cs="Browallia New"/>
                <w:sz w:val="28"/>
                <w:szCs w:val="28"/>
                <w:cs/>
                <w:lang w:val="en-GB"/>
              </w:rPr>
              <w:t>2</w:t>
            </w:r>
          </w:p>
        </w:tc>
      </w:tr>
      <w:tr w:rsidR="00C16AEA" w:rsidRPr="00F94898" w14:paraId="761A9422" w14:textId="77777777" w:rsidTr="001C3234">
        <w:trPr>
          <w:trHeight w:val="321"/>
        </w:trPr>
        <w:tc>
          <w:tcPr>
            <w:tcW w:w="4074" w:type="dxa"/>
            <w:tcBorders>
              <w:top w:val="nil"/>
              <w:left w:val="nil"/>
              <w:bottom w:val="nil"/>
              <w:right w:val="nil"/>
            </w:tcBorders>
          </w:tcPr>
          <w:p w14:paraId="5EA41FC7" w14:textId="77777777" w:rsidR="00C16AEA" w:rsidRPr="00F94898" w:rsidRDefault="00C16AEA" w:rsidP="00C16AEA">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59640AB4" w14:textId="717B5BEF" w:rsidR="00C16AEA" w:rsidRPr="00C961D5" w:rsidRDefault="00C16AEA" w:rsidP="00C16AEA">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40" w:type="dxa"/>
            <w:tcBorders>
              <w:top w:val="nil"/>
              <w:left w:val="nil"/>
              <w:bottom w:val="nil"/>
              <w:right w:val="nil"/>
            </w:tcBorders>
          </w:tcPr>
          <w:p w14:paraId="6DFB8D6E" w14:textId="77777777" w:rsidR="00C16AEA" w:rsidRPr="00C961D5" w:rsidRDefault="00C16AEA" w:rsidP="00C16AEA">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66DA055" w14:textId="7D9B31A2" w:rsidR="00C16AEA" w:rsidRPr="00C961D5" w:rsidRDefault="00C16AEA" w:rsidP="00C16AEA">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40" w:type="dxa"/>
            <w:tcBorders>
              <w:top w:val="nil"/>
              <w:left w:val="nil"/>
              <w:bottom w:val="nil"/>
              <w:right w:val="nil"/>
            </w:tcBorders>
          </w:tcPr>
          <w:p w14:paraId="16ACC1F6" w14:textId="77777777" w:rsidR="00C16AEA" w:rsidRPr="00C961D5" w:rsidRDefault="00C16AEA" w:rsidP="00C16AEA">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C99AF1D" w14:textId="5A0D3D00" w:rsidR="00C16AEA" w:rsidRPr="00B762DD" w:rsidRDefault="00E66B8B" w:rsidP="00C16AEA">
            <w:pPr>
              <w:spacing w:line="240" w:lineRule="auto"/>
              <w:ind w:right="-11"/>
              <w:jc w:val="right"/>
              <w:rPr>
                <w:rFonts w:ascii="Browallia New" w:hAnsi="Browallia New" w:cs="Browallia New"/>
                <w:sz w:val="28"/>
                <w:szCs w:val="28"/>
                <w:lang w:val="en-GB"/>
              </w:rPr>
            </w:pPr>
            <w:r w:rsidRPr="009A16F5">
              <w:rPr>
                <w:rFonts w:ascii="Browallia New" w:hAnsi="Browallia New" w:cs="Browallia New"/>
                <w:sz w:val="28"/>
                <w:szCs w:val="28"/>
                <w:lang w:val="en-GB"/>
              </w:rPr>
              <w:t>24.00</w:t>
            </w:r>
          </w:p>
        </w:tc>
        <w:tc>
          <w:tcPr>
            <w:tcW w:w="243" w:type="dxa"/>
            <w:tcBorders>
              <w:top w:val="nil"/>
              <w:left w:val="nil"/>
              <w:bottom w:val="nil"/>
              <w:right w:val="nil"/>
            </w:tcBorders>
          </w:tcPr>
          <w:p w14:paraId="2EDFE6F2" w14:textId="77777777" w:rsidR="00C16AEA" w:rsidRPr="00C961D5" w:rsidRDefault="00C16AEA" w:rsidP="00C16AEA">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EAB8BAF" w14:textId="4C633815" w:rsidR="00C16AEA" w:rsidRPr="00C961D5" w:rsidRDefault="00C16AEA" w:rsidP="00C16AEA">
            <w:pPr>
              <w:spacing w:line="240" w:lineRule="auto"/>
              <w:ind w:right="-11"/>
              <w:jc w:val="right"/>
              <w:rPr>
                <w:rFonts w:ascii="Browallia New" w:hAnsi="Browallia New" w:cs="Browallia New"/>
                <w:sz w:val="28"/>
                <w:szCs w:val="28"/>
              </w:rPr>
            </w:pPr>
            <w:r w:rsidRPr="007A784B">
              <w:rPr>
                <w:rFonts w:ascii="Browallia New" w:hAnsi="Browallia New" w:cs="Browallia New"/>
                <w:sz w:val="28"/>
                <w:szCs w:val="28"/>
                <w:cs/>
                <w:lang w:val="en-GB"/>
              </w:rPr>
              <w:t>12.60</w:t>
            </w:r>
          </w:p>
        </w:tc>
      </w:tr>
      <w:tr w:rsidR="00C16AEA" w:rsidRPr="00F94898" w14:paraId="6AA9926B" w14:textId="77777777" w:rsidTr="009837DD">
        <w:trPr>
          <w:trHeight w:val="321"/>
        </w:trPr>
        <w:tc>
          <w:tcPr>
            <w:tcW w:w="4074" w:type="dxa"/>
            <w:tcBorders>
              <w:top w:val="nil"/>
              <w:left w:val="nil"/>
              <w:bottom w:val="nil"/>
              <w:right w:val="nil"/>
            </w:tcBorders>
          </w:tcPr>
          <w:p w14:paraId="40E304C7" w14:textId="6E5BA75A" w:rsidR="00C16AEA" w:rsidRPr="00B762DD" w:rsidRDefault="00C16AEA" w:rsidP="00C16AEA">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ค่าบริการรับ</w:t>
            </w:r>
          </w:p>
        </w:tc>
        <w:tc>
          <w:tcPr>
            <w:tcW w:w="1028" w:type="dxa"/>
            <w:tcBorders>
              <w:top w:val="nil"/>
              <w:left w:val="nil"/>
              <w:bottom w:val="nil"/>
              <w:right w:val="nil"/>
            </w:tcBorders>
            <w:vAlign w:val="bottom"/>
          </w:tcPr>
          <w:p w14:paraId="603B13D8" w14:textId="521B875C" w:rsidR="00C16AEA" w:rsidRPr="00B762DD" w:rsidDel="00EE5C2C" w:rsidRDefault="00C16AEA" w:rsidP="00C16AEA">
            <w:pPr>
              <w:spacing w:line="240" w:lineRule="auto"/>
              <w:ind w:right="-10"/>
              <w:jc w:val="center"/>
              <w:rPr>
                <w:rFonts w:ascii="Browallia New" w:hAnsi="Browallia New" w:cs="Browallia New"/>
                <w:sz w:val="28"/>
                <w:szCs w:val="28"/>
                <w:cs/>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55751F3B" w14:textId="77777777" w:rsidR="00C16AEA" w:rsidRPr="00B762DD" w:rsidRDefault="00C16AEA" w:rsidP="00C16AEA">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093C0B81" w14:textId="790CC848" w:rsidR="00C16AEA" w:rsidRPr="00B762DD" w:rsidRDefault="00C16AEA" w:rsidP="00C16AEA">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5F920B02" w14:textId="77777777" w:rsidR="00C16AEA" w:rsidRPr="00B762DD" w:rsidRDefault="00C16AEA" w:rsidP="00C16AEA">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0BD3FF2" w14:textId="343FEC95" w:rsidR="00C16AEA" w:rsidRPr="00B762DD" w:rsidDel="00EE5C2C" w:rsidRDefault="00FC5C1F" w:rsidP="00C16AEA">
            <w:pPr>
              <w:spacing w:line="240" w:lineRule="auto"/>
              <w:ind w:right="-11"/>
              <w:jc w:val="right"/>
              <w:rPr>
                <w:rFonts w:ascii="Browallia New" w:hAnsi="Browallia New" w:cs="Browallia New"/>
                <w:sz w:val="28"/>
                <w:szCs w:val="28"/>
                <w:cs/>
                <w:lang w:val="en-GB"/>
              </w:rPr>
            </w:pPr>
            <w:r>
              <w:rPr>
                <w:rFonts w:ascii="Browallia New" w:hAnsi="Browallia New" w:cs="Browallia New" w:hint="cs"/>
                <w:sz w:val="28"/>
                <w:szCs w:val="28"/>
                <w:cs/>
                <w:lang w:val="en-GB"/>
              </w:rPr>
              <w:t>0.21</w:t>
            </w:r>
          </w:p>
        </w:tc>
        <w:tc>
          <w:tcPr>
            <w:tcW w:w="243" w:type="dxa"/>
            <w:tcBorders>
              <w:top w:val="nil"/>
              <w:left w:val="nil"/>
              <w:bottom w:val="nil"/>
              <w:right w:val="nil"/>
            </w:tcBorders>
          </w:tcPr>
          <w:p w14:paraId="774ACFD2" w14:textId="77777777" w:rsidR="00C16AEA" w:rsidRPr="00B762DD" w:rsidRDefault="00C16AEA" w:rsidP="00C16AEA">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C13B23D" w14:textId="4453DD5B" w:rsidR="00C16AEA" w:rsidRPr="00B762DD" w:rsidDel="00EE5C2C" w:rsidRDefault="00C16AEA" w:rsidP="00C16AEA">
            <w:pPr>
              <w:spacing w:line="240" w:lineRule="auto"/>
              <w:ind w:right="-11"/>
              <w:jc w:val="right"/>
              <w:rPr>
                <w:rFonts w:ascii="Browallia New" w:hAnsi="Browallia New" w:cs="Browallia New"/>
                <w:sz w:val="28"/>
                <w:szCs w:val="28"/>
              </w:rPr>
            </w:pPr>
            <w:r w:rsidRPr="00AE03CA">
              <w:rPr>
                <w:rFonts w:ascii="Browallia New" w:hAnsi="Browallia New" w:cs="Browallia New"/>
                <w:sz w:val="28"/>
                <w:szCs w:val="28"/>
                <w:cs/>
                <w:lang w:val="en-GB"/>
              </w:rPr>
              <w:t>0.</w:t>
            </w:r>
            <w:r w:rsidR="00317881">
              <w:rPr>
                <w:rFonts w:ascii="Browallia New" w:hAnsi="Browallia New" w:cs="Browallia New"/>
                <w:sz w:val="28"/>
                <w:szCs w:val="28"/>
                <w:lang w:val="en-GB"/>
              </w:rPr>
              <w:t>25</w:t>
            </w:r>
          </w:p>
        </w:tc>
      </w:tr>
      <w:tr w:rsidR="00C16AEA" w:rsidRPr="00F94898" w14:paraId="52FB6E64" w14:textId="77777777" w:rsidTr="00493671">
        <w:trPr>
          <w:trHeight w:val="321"/>
        </w:trPr>
        <w:tc>
          <w:tcPr>
            <w:tcW w:w="4074" w:type="dxa"/>
            <w:tcBorders>
              <w:top w:val="nil"/>
              <w:left w:val="nil"/>
              <w:bottom w:val="nil"/>
              <w:right w:val="nil"/>
            </w:tcBorders>
          </w:tcPr>
          <w:p w14:paraId="74B1DB34" w14:textId="77777777" w:rsidR="00C16AEA" w:rsidRPr="00FF4536" w:rsidRDefault="00C16AEA" w:rsidP="00C16AEA">
            <w:pPr>
              <w:tabs>
                <w:tab w:val="clear" w:pos="3742"/>
              </w:tabs>
              <w:spacing w:line="240" w:lineRule="auto"/>
              <w:ind w:left="175" w:right="175"/>
              <w:rPr>
                <w:rFonts w:ascii="Browallia New" w:hAnsi="Browallia New" w:cs="Browallia New"/>
                <w:sz w:val="28"/>
                <w:szCs w:val="28"/>
                <w:cs/>
              </w:rPr>
            </w:pPr>
            <w:r w:rsidRPr="00FF4536">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663347A9" w14:textId="6C53E397" w:rsidR="00C16AEA" w:rsidRPr="00C961D5" w:rsidRDefault="00C16AEA" w:rsidP="00C16AEA">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40" w:type="dxa"/>
            <w:tcBorders>
              <w:top w:val="nil"/>
              <w:left w:val="nil"/>
              <w:bottom w:val="nil"/>
              <w:right w:val="nil"/>
            </w:tcBorders>
          </w:tcPr>
          <w:p w14:paraId="5850FC47" w14:textId="77777777" w:rsidR="00C16AEA" w:rsidRPr="00C961D5" w:rsidRDefault="00C16AEA" w:rsidP="00C16AEA">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5EB207C" w14:textId="3F2A85DA" w:rsidR="00C16AEA" w:rsidRPr="00C961D5" w:rsidRDefault="00C16AEA" w:rsidP="00C16AEA">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cs/>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40" w:type="dxa"/>
            <w:tcBorders>
              <w:top w:val="nil"/>
              <w:left w:val="nil"/>
              <w:bottom w:val="nil"/>
              <w:right w:val="nil"/>
            </w:tcBorders>
          </w:tcPr>
          <w:p w14:paraId="184A1615" w14:textId="77777777" w:rsidR="00C16AEA" w:rsidRPr="00C961D5" w:rsidRDefault="00C16AEA" w:rsidP="00C16AEA">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D3DDFB8" w14:textId="7648F7D9" w:rsidR="00C16AEA" w:rsidRPr="00B762DD" w:rsidRDefault="00E63E04" w:rsidP="00C16AEA">
            <w:pPr>
              <w:spacing w:line="240" w:lineRule="auto"/>
              <w:ind w:right="-11"/>
              <w:jc w:val="right"/>
              <w:rPr>
                <w:rFonts w:ascii="Browallia New" w:hAnsi="Browallia New" w:cs="Browallia New"/>
                <w:sz w:val="28"/>
                <w:szCs w:val="28"/>
                <w:lang w:val="en-GB"/>
              </w:rPr>
            </w:pPr>
            <w:r>
              <w:rPr>
                <w:rFonts w:ascii="Browallia New" w:hAnsi="Browallia New" w:cs="Browallia New" w:hint="cs"/>
                <w:sz w:val="28"/>
                <w:szCs w:val="28"/>
                <w:cs/>
                <w:lang w:val="en-GB"/>
              </w:rPr>
              <w:t>1.23</w:t>
            </w:r>
          </w:p>
        </w:tc>
        <w:tc>
          <w:tcPr>
            <w:tcW w:w="243" w:type="dxa"/>
            <w:tcBorders>
              <w:top w:val="nil"/>
              <w:left w:val="nil"/>
              <w:bottom w:val="nil"/>
              <w:right w:val="nil"/>
            </w:tcBorders>
          </w:tcPr>
          <w:p w14:paraId="79BC899B" w14:textId="77777777" w:rsidR="00C16AEA" w:rsidRPr="00C961D5" w:rsidRDefault="00C16AEA" w:rsidP="00C16AEA">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50F7F193" w14:textId="19B6F0A5" w:rsidR="00C16AEA" w:rsidRPr="00763B07" w:rsidRDefault="00C16AEA" w:rsidP="00C16AEA">
            <w:pPr>
              <w:spacing w:line="240" w:lineRule="auto"/>
              <w:ind w:right="-11"/>
              <w:jc w:val="right"/>
              <w:rPr>
                <w:rFonts w:ascii="Browallia New" w:hAnsi="Browallia New" w:cs="Browallia New"/>
                <w:sz w:val="28"/>
                <w:szCs w:val="28"/>
              </w:rPr>
            </w:pPr>
            <w:r w:rsidRPr="00BA2BCE">
              <w:rPr>
                <w:rFonts w:ascii="Browallia New" w:hAnsi="Browallia New" w:cs="Browallia New"/>
                <w:sz w:val="28"/>
                <w:szCs w:val="28"/>
                <w:cs/>
              </w:rPr>
              <w:t>0.64</w:t>
            </w:r>
          </w:p>
        </w:tc>
      </w:tr>
      <w:tr w:rsidR="00C16AEA" w:rsidRPr="00F94898" w14:paraId="5EB68298" w14:textId="77777777" w:rsidTr="005F42A6">
        <w:trPr>
          <w:trHeight w:val="321"/>
        </w:trPr>
        <w:tc>
          <w:tcPr>
            <w:tcW w:w="4074" w:type="dxa"/>
            <w:tcBorders>
              <w:top w:val="nil"/>
              <w:left w:val="nil"/>
              <w:bottom w:val="nil"/>
              <w:right w:val="nil"/>
            </w:tcBorders>
          </w:tcPr>
          <w:p w14:paraId="47B4C831" w14:textId="37B1DFDF" w:rsidR="00C16AEA" w:rsidRPr="00B762DD" w:rsidRDefault="00C16AEA" w:rsidP="00C16AEA">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รายได้ค่าเช่า</w:t>
            </w:r>
          </w:p>
        </w:tc>
        <w:tc>
          <w:tcPr>
            <w:tcW w:w="1028" w:type="dxa"/>
            <w:tcBorders>
              <w:top w:val="nil"/>
              <w:left w:val="nil"/>
              <w:bottom w:val="nil"/>
              <w:right w:val="nil"/>
            </w:tcBorders>
            <w:vAlign w:val="bottom"/>
          </w:tcPr>
          <w:p w14:paraId="7D70E028" w14:textId="5870641E" w:rsidR="00C16AEA" w:rsidRPr="00B762DD" w:rsidRDefault="00C16AEA" w:rsidP="00C16AEA">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6E544EFF" w14:textId="77777777" w:rsidR="00C16AEA" w:rsidRPr="00B762DD" w:rsidRDefault="00C16AEA" w:rsidP="00C16AEA">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3677F34" w14:textId="189DD848" w:rsidR="00C16AEA" w:rsidRPr="00B762DD" w:rsidRDefault="00C16AEA" w:rsidP="00C16AEA">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2487BD64" w14:textId="77777777" w:rsidR="00C16AEA" w:rsidRPr="00B762DD" w:rsidRDefault="00C16AEA" w:rsidP="00C16AEA">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6797475" w14:textId="14EC5231" w:rsidR="00C16AEA" w:rsidRPr="00B762DD" w:rsidRDefault="00753314" w:rsidP="00C16AEA">
            <w:pPr>
              <w:spacing w:line="240" w:lineRule="auto"/>
              <w:ind w:right="-11"/>
              <w:jc w:val="right"/>
              <w:rPr>
                <w:rFonts w:ascii="Browallia New" w:hAnsi="Browallia New" w:cs="Browallia New"/>
                <w:sz w:val="28"/>
                <w:szCs w:val="28"/>
                <w:lang w:val="en-GB"/>
              </w:rPr>
            </w:pPr>
            <w:r>
              <w:rPr>
                <w:rFonts w:ascii="Browallia New" w:hAnsi="Browallia New" w:cs="Browallia New" w:hint="cs"/>
                <w:sz w:val="28"/>
                <w:szCs w:val="28"/>
                <w:cs/>
                <w:lang w:val="en-GB"/>
              </w:rPr>
              <w:t>0.99</w:t>
            </w:r>
          </w:p>
        </w:tc>
        <w:tc>
          <w:tcPr>
            <w:tcW w:w="243" w:type="dxa"/>
            <w:tcBorders>
              <w:top w:val="nil"/>
              <w:left w:val="nil"/>
              <w:bottom w:val="nil"/>
              <w:right w:val="nil"/>
            </w:tcBorders>
          </w:tcPr>
          <w:p w14:paraId="7C7558C8" w14:textId="77777777" w:rsidR="00C16AEA" w:rsidRPr="00B762DD" w:rsidRDefault="00C16AEA" w:rsidP="00C16AEA">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3CDBFE45" w14:textId="492A0EC6" w:rsidR="00C16AEA" w:rsidRPr="00324907" w:rsidRDefault="00C16AEA" w:rsidP="00324907">
            <w:pPr>
              <w:spacing w:line="240" w:lineRule="auto"/>
              <w:ind w:right="-11"/>
              <w:jc w:val="right"/>
              <w:rPr>
                <w:rFonts w:ascii="Browallia New" w:hAnsi="Browallia New" w:cs="Browallia New"/>
                <w:sz w:val="28"/>
                <w:szCs w:val="28"/>
              </w:rPr>
            </w:pPr>
            <w:r w:rsidRPr="00324907">
              <w:rPr>
                <w:rFonts w:ascii="Browallia New" w:hAnsi="Browallia New" w:cs="Browallia New"/>
                <w:sz w:val="28"/>
                <w:szCs w:val="28"/>
                <w:lang w:val="en-GB"/>
              </w:rPr>
              <w:t xml:space="preserve">    </w:t>
            </w:r>
            <w:r w:rsidR="008640E0">
              <w:rPr>
                <w:rFonts w:ascii="Browallia New" w:hAnsi="Browallia New" w:cs="Browallia New" w:hint="cs"/>
                <w:sz w:val="28"/>
                <w:szCs w:val="28"/>
                <w:cs/>
                <w:lang w:val="en-GB"/>
              </w:rPr>
              <w:t>0.99</w:t>
            </w:r>
          </w:p>
        </w:tc>
      </w:tr>
      <w:tr w:rsidR="00C16AEA" w:rsidRPr="00F94898" w14:paraId="69F924C3" w14:textId="77777777" w:rsidTr="005F42A6">
        <w:trPr>
          <w:trHeight w:val="321"/>
        </w:trPr>
        <w:tc>
          <w:tcPr>
            <w:tcW w:w="4074" w:type="dxa"/>
            <w:tcBorders>
              <w:top w:val="nil"/>
              <w:left w:val="nil"/>
              <w:bottom w:val="nil"/>
              <w:right w:val="nil"/>
            </w:tcBorders>
          </w:tcPr>
          <w:p w14:paraId="6B3DCDF6" w14:textId="7F68A22A" w:rsidR="00C16AEA" w:rsidRPr="00B762DD" w:rsidRDefault="00C16AEA" w:rsidP="00C16AEA">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รายได้ขายสินค้า</w:t>
            </w:r>
          </w:p>
        </w:tc>
        <w:tc>
          <w:tcPr>
            <w:tcW w:w="1028" w:type="dxa"/>
            <w:tcBorders>
              <w:top w:val="nil"/>
              <w:left w:val="nil"/>
              <w:bottom w:val="nil"/>
              <w:right w:val="nil"/>
            </w:tcBorders>
            <w:vAlign w:val="bottom"/>
          </w:tcPr>
          <w:p w14:paraId="3D134C74" w14:textId="1405C755" w:rsidR="00C16AEA" w:rsidRPr="00B762DD" w:rsidDel="00AA3715" w:rsidRDefault="00C16AEA" w:rsidP="00C16AEA">
            <w:pPr>
              <w:spacing w:line="240" w:lineRule="auto"/>
              <w:ind w:right="-10"/>
              <w:jc w:val="center"/>
              <w:rPr>
                <w:rFonts w:ascii="Browallia New" w:hAnsi="Browallia New" w:cs="Browallia New"/>
                <w:sz w:val="28"/>
                <w:szCs w:val="28"/>
                <w:cs/>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2868E22C" w14:textId="77777777" w:rsidR="00C16AEA" w:rsidRPr="00B762DD" w:rsidRDefault="00C16AEA" w:rsidP="00C16AEA">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AB97844" w14:textId="782F4BBC" w:rsidR="00C16AEA" w:rsidRPr="00B762DD" w:rsidRDefault="00C16AEA" w:rsidP="00C16AEA">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1847B115" w14:textId="77777777" w:rsidR="00C16AEA" w:rsidRPr="00B762DD" w:rsidRDefault="00C16AEA" w:rsidP="00C16AEA">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1612715" w14:textId="377C9DA1" w:rsidR="00C16AEA" w:rsidRPr="00B762DD" w:rsidDel="00AA3715" w:rsidRDefault="00E31EAE" w:rsidP="00C16AEA">
            <w:pPr>
              <w:spacing w:line="240" w:lineRule="auto"/>
              <w:ind w:right="-11"/>
              <w:jc w:val="right"/>
              <w:rPr>
                <w:rFonts w:ascii="Browallia New" w:hAnsi="Browallia New" w:cs="Browallia New"/>
                <w:sz w:val="28"/>
                <w:szCs w:val="28"/>
                <w:cs/>
                <w:lang w:val="en-GB"/>
              </w:rPr>
            </w:pPr>
            <w:r>
              <w:rPr>
                <w:rFonts w:ascii="Browallia New" w:hAnsi="Browallia New" w:cs="Browallia New" w:hint="cs"/>
                <w:sz w:val="28"/>
                <w:szCs w:val="28"/>
                <w:cs/>
                <w:lang w:val="en-GB"/>
              </w:rPr>
              <w:t>1.41</w:t>
            </w:r>
          </w:p>
        </w:tc>
        <w:tc>
          <w:tcPr>
            <w:tcW w:w="243" w:type="dxa"/>
            <w:tcBorders>
              <w:top w:val="nil"/>
              <w:left w:val="nil"/>
              <w:bottom w:val="nil"/>
              <w:right w:val="nil"/>
            </w:tcBorders>
          </w:tcPr>
          <w:p w14:paraId="572509CC" w14:textId="77777777" w:rsidR="00C16AEA" w:rsidRPr="00B762DD" w:rsidRDefault="00C16AEA" w:rsidP="00C16AEA">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42F5C7A7" w14:textId="605FBE1A" w:rsidR="00C16AEA" w:rsidRPr="00324907" w:rsidRDefault="008640E0" w:rsidP="00324907">
            <w:pPr>
              <w:spacing w:line="240" w:lineRule="auto"/>
              <w:ind w:right="-11"/>
              <w:jc w:val="right"/>
              <w:rPr>
                <w:rFonts w:ascii="Browallia New" w:hAnsi="Browallia New" w:cs="Browallia New"/>
                <w:sz w:val="28"/>
                <w:szCs w:val="28"/>
              </w:rPr>
            </w:pPr>
            <w:r>
              <w:rPr>
                <w:rFonts w:ascii="Browallia New" w:hAnsi="Browallia New" w:cs="Browallia New" w:hint="cs"/>
                <w:sz w:val="28"/>
                <w:szCs w:val="28"/>
                <w:cs/>
                <w:lang w:val="en-GB"/>
              </w:rPr>
              <w:t>0.9</w:t>
            </w:r>
            <w:r w:rsidR="009B4DB4">
              <w:rPr>
                <w:rFonts w:ascii="Browallia New" w:hAnsi="Browallia New" w:cs="Browallia New"/>
                <w:sz w:val="28"/>
                <w:szCs w:val="28"/>
                <w:lang w:val="en-GB"/>
              </w:rPr>
              <w:t>1</w:t>
            </w:r>
          </w:p>
        </w:tc>
      </w:tr>
      <w:tr w:rsidR="00C16AEA" w:rsidRPr="00F94898" w14:paraId="3321F721" w14:textId="77777777" w:rsidTr="005F42A6">
        <w:trPr>
          <w:trHeight w:val="321"/>
        </w:trPr>
        <w:tc>
          <w:tcPr>
            <w:tcW w:w="4074" w:type="dxa"/>
            <w:tcBorders>
              <w:top w:val="nil"/>
              <w:left w:val="nil"/>
              <w:bottom w:val="nil"/>
              <w:right w:val="nil"/>
            </w:tcBorders>
          </w:tcPr>
          <w:p w14:paraId="3B3C006D" w14:textId="020F09AF" w:rsidR="00C16AEA" w:rsidRPr="00B762DD" w:rsidRDefault="00C16AEA" w:rsidP="00C16AEA">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รายได้อื่น</w:t>
            </w:r>
          </w:p>
        </w:tc>
        <w:tc>
          <w:tcPr>
            <w:tcW w:w="1028" w:type="dxa"/>
            <w:tcBorders>
              <w:top w:val="nil"/>
              <w:left w:val="nil"/>
              <w:bottom w:val="nil"/>
              <w:right w:val="nil"/>
            </w:tcBorders>
            <w:vAlign w:val="bottom"/>
          </w:tcPr>
          <w:p w14:paraId="07E92147" w14:textId="7AB0D172" w:rsidR="00C16AEA" w:rsidRPr="00B762DD" w:rsidDel="00AA3715" w:rsidRDefault="00C16AEA" w:rsidP="00C16AEA">
            <w:pPr>
              <w:spacing w:line="240" w:lineRule="auto"/>
              <w:ind w:right="-10"/>
              <w:jc w:val="center"/>
              <w:rPr>
                <w:rFonts w:ascii="Browallia New" w:hAnsi="Browallia New" w:cs="Browallia New"/>
                <w:sz w:val="28"/>
                <w:szCs w:val="28"/>
                <w:cs/>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15AE65CE" w14:textId="77777777" w:rsidR="00C16AEA" w:rsidRPr="00B762DD" w:rsidRDefault="00C16AEA" w:rsidP="00C16AEA">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E844E79" w14:textId="316613D7" w:rsidR="00C16AEA" w:rsidRPr="00B762DD" w:rsidRDefault="00C16AEA" w:rsidP="00C16AEA">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14C37278" w14:textId="77777777" w:rsidR="00C16AEA" w:rsidRPr="00B762DD" w:rsidRDefault="00C16AEA" w:rsidP="00C16AEA">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90B1866" w14:textId="09758BD2" w:rsidR="00C16AEA" w:rsidRPr="00B762DD" w:rsidDel="00AA3715" w:rsidRDefault="00E31EAE" w:rsidP="00C16AEA">
            <w:pPr>
              <w:spacing w:line="240" w:lineRule="auto"/>
              <w:ind w:right="-11"/>
              <w:jc w:val="right"/>
              <w:rPr>
                <w:rFonts w:ascii="Browallia New" w:hAnsi="Browallia New" w:cs="Browallia New"/>
                <w:sz w:val="28"/>
                <w:szCs w:val="28"/>
                <w:cs/>
                <w:lang w:val="en-GB"/>
              </w:rPr>
            </w:pPr>
            <w:r>
              <w:rPr>
                <w:rFonts w:ascii="Browallia New" w:hAnsi="Browallia New" w:cs="Browallia New" w:hint="cs"/>
                <w:sz w:val="28"/>
                <w:szCs w:val="28"/>
                <w:cs/>
                <w:lang w:val="en-GB"/>
              </w:rPr>
              <w:t>0.24</w:t>
            </w:r>
          </w:p>
        </w:tc>
        <w:tc>
          <w:tcPr>
            <w:tcW w:w="243" w:type="dxa"/>
            <w:tcBorders>
              <w:top w:val="nil"/>
              <w:left w:val="nil"/>
              <w:bottom w:val="nil"/>
              <w:right w:val="nil"/>
            </w:tcBorders>
          </w:tcPr>
          <w:p w14:paraId="29B3BA60" w14:textId="77777777" w:rsidR="00C16AEA" w:rsidRPr="00B762DD" w:rsidRDefault="00C16AEA" w:rsidP="00C16AEA">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6F01CCFD" w14:textId="540CE7AD" w:rsidR="00C16AEA" w:rsidRPr="00324907" w:rsidRDefault="008640E0" w:rsidP="00324907">
            <w:pPr>
              <w:spacing w:line="240" w:lineRule="auto"/>
              <w:ind w:right="-11"/>
              <w:jc w:val="right"/>
              <w:rPr>
                <w:rFonts w:ascii="Browallia New" w:hAnsi="Browallia New" w:cs="Browallia New"/>
                <w:sz w:val="28"/>
                <w:szCs w:val="28"/>
              </w:rPr>
            </w:pPr>
            <w:r>
              <w:rPr>
                <w:rFonts w:ascii="Browallia New" w:hAnsi="Browallia New" w:cs="Browallia New" w:hint="cs"/>
                <w:sz w:val="28"/>
                <w:szCs w:val="28"/>
                <w:cs/>
                <w:lang w:val="en-GB"/>
              </w:rPr>
              <w:t>0.2</w:t>
            </w:r>
            <w:r w:rsidR="009B4DB4">
              <w:rPr>
                <w:rFonts w:ascii="Browallia New" w:hAnsi="Browallia New" w:cs="Browallia New"/>
                <w:sz w:val="28"/>
                <w:szCs w:val="28"/>
                <w:lang w:val="en-GB"/>
              </w:rPr>
              <w:t>6</w:t>
            </w:r>
          </w:p>
        </w:tc>
      </w:tr>
      <w:tr w:rsidR="00C16AEA" w:rsidRPr="00F94898" w14:paraId="218E6854" w14:textId="77777777" w:rsidTr="005F42A6">
        <w:trPr>
          <w:trHeight w:val="321"/>
        </w:trPr>
        <w:tc>
          <w:tcPr>
            <w:tcW w:w="4074" w:type="dxa"/>
            <w:tcBorders>
              <w:top w:val="nil"/>
              <w:left w:val="nil"/>
              <w:bottom w:val="nil"/>
              <w:right w:val="nil"/>
            </w:tcBorders>
          </w:tcPr>
          <w:p w14:paraId="57397E15" w14:textId="51C90811" w:rsidR="00C16AEA" w:rsidRPr="00B762DD" w:rsidRDefault="00C16AEA" w:rsidP="00C16AEA">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ค่าเช่า</w:t>
            </w:r>
          </w:p>
        </w:tc>
        <w:tc>
          <w:tcPr>
            <w:tcW w:w="1028" w:type="dxa"/>
            <w:tcBorders>
              <w:top w:val="nil"/>
              <w:left w:val="nil"/>
              <w:bottom w:val="nil"/>
              <w:right w:val="nil"/>
            </w:tcBorders>
            <w:vAlign w:val="bottom"/>
          </w:tcPr>
          <w:p w14:paraId="53A6C578" w14:textId="55CD3B7D" w:rsidR="00C16AEA" w:rsidRPr="00B762DD" w:rsidRDefault="00C16AEA" w:rsidP="00C16AEA">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3FF25E44" w14:textId="77777777" w:rsidR="00C16AEA" w:rsidRPr="00B762DD" w:rsidRDefault="00C16AEA" w:rsidP="00C16AEA">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0173018" w14:textId="1A6C290D" w:rsidR="00C16AEA" w:rsidRPr="00B762DD" w:rsidRDefault="00C16AEA" w:rsidP="00C16AEA">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249CD6F2" w14:textId="77777777" w:rsidR="00C16AEA" w:rsidRPr="00B762DD" w:rsidRDefault="00C16AEA" w:rsidP="00C16AEA">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2FEECDAB" w14:textId="66AD29AA" w:rsidR="00C16AEA" w:rsidRPr="008A3B14" w:rsidRDefault="001E04E2">
            <w:pPr>
              <w:spacing w:line="240" w:lineRule="auto"/>
              <w:ind w:right="-11"/>
              <w:jc w:val="right"/>
              <w:rPr>
                <w:rFonts w:ascii="Browallia New" w:hAnsi="Browallia New" w:cs="Browallia New"/>
                <w:sz w:val="28"/>
                <w:szCs w:val="28"/>
                <w:lang w:val="en-GB"/>
              </w:rPr>
            </w:pPr>
            <w:r w:rsidRPr="005F42A6">
              <w:rPr>
                <w:rFonts w:ascii="Browallia New" w:hAnsi="Browallia New" w:cs="Browallia New"/>
                <w:sz w:val="28"/>
                <w:szCs w:val="28"/>
                <w:lang w:val="en-GB"/>
              </w:rPr>
              <w:t>2.41</w:t>
            </w:r>
          </w:p>
        </w:tc>
        <w:tc>
          <w:tcPr>
            <w:tcW w:w="243" w:type="dxa"/>
            <w:tcBorders>
              <w:top w:val="nil"/>
              <w:left w:val="nil"/>
              <w:bottom w:val="nil"/>
              <w:right w:val="nil"/>
            </w:tcBorders>
          </w:tcPr>
          <w:p w14:paraId="7754E518" w14:textId="77777777" w:rsidR="00C16AEA" w:rsidRPr="005F42A6" w:rsidRDefault="00C16AEA" w:rsidP="00C16AEA">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EE5D0F8" w14:textId="5E436C57" w:rsidR="00C16AEA" w:rsidRPr="005F42A6" w:rsidRDefault="00C16AEA" w:rsidP="00BA2BCE">
            <w:pPr>
              <w:tabs>
                <w:tab w:val="clear" w:pos="454"/>
                <w:tab w:val="clear" w:pos="680"/>
                <w:tab w:val="left" w:pos="132"/>
              </w:tabs>
              <w:spacing w:line="240" w:lineRule="auto"/>
              <w:ind w:right="-10"/>
              <w:jc w:val="center"/>
              <w:rPr>
                <w:rFonts w:ascii="Browallia New" w:hAnsi="Browallia New" w:cs="Browallia New"/>
                <w:sz w:val="28"/>
                <w:szCs w:val="28"/>
                <w:lang w:val="en-GB"/>
              </w:rPr>
            </w:pPr>
            <w:r w:rsidRPr="008A3B14">
              <w:rPr>
                <w:rFonts w:ascii="Browallia New" w:hAnsi="Browallia New" w:cs="Browallia New"/>
                <w:sz w:val="28"/>
                <w:szCs w:val="28"/>
                <w:lang w:val="en-GB"/>
              </w:rPr>
              <w:t xml:space="preserve">    </w:t>
            </w:r>
            <w:r w:rsidRPr="008A3B14">
              <w:rPr>
                <w:rFonts w:ascii="Browallia New" w:hAnsi="Browallia New" w:cs="Browallia New"/>
                <w:sz w:val="28"/>
                <w:szCs w:val="28"/>
                <w:cs/>
                <w:lang w:val="en-GB"/>
              </w:rPr>
              <w:t>-</w:t>
            </w:r>
          </w:p>
        </w:tc>
      </w:tr>
      <w:tr w:rsidR="00C16AEA" w:rsidRPr="00F94898" w14:paraId="3F694718" w14:textId="77777777" w:rsidTr="005F42A6">
        <w:trPr>
          <w:trHeight w:val="321"/>
        </w:trPr>
        <w:tc>
          <w:tcPr>
            <w:tcW w:w="4074" w:type="dxa"/>
            <w:tcBorders>
              <w:top w:val="nil"/>
              <w:left w:val="nil"/>
              <w:bottom w:val="nil"/>
              <w:right w:val="nil"/>
            </w:tcBorders>
          </w:tcPr>
          <w:p w14:paraId="31C98F5C" w14:textId="5ADB22EA" w:rsidR="00C16AEA" w:rsidRPr="00B762DD" w:rsidRDefault="00C16AEA" w:rsidP="00C16AEA">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1C8D7D76" w14:textId="2AD75396" w:rsidR="00C16AEA" w:rsidRPr="00B762DD" w:rsidDel="00AA3715" w:rsidRDefault="00C16AEA" w:rsidP="00C16AEA">
            <w:pPr>
              <w:spacing w:line="240" w:lineRule="auto"/>
              <w:ind w:right="-10"/>
              <w:jc w:val="center"/>
              <w:rPr>
                <w:rFonts w:ascii="Browallia New" w:hAnsi="Browallia New" w:cs="Browallia New"/>
                <w:sz w:val="28"/>
                <w:szCs w:val="28"/>
                <w:cs/>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7B12E4D1" w14:textId="77777777" w:rsidR="00C16AEA" w:rsidRPr="00B762DD" w:rsidRDefault="00C16AEA" w:rsidP="00C16AEA">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1EE114AC" w14:textId="05CBCD61" w:rsidR="00C16AEA" w:rsidRPr="00B762DD" w:rsidRDefault="00C16AEA" w:rsidP="00C16AEA">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3BE2CFF2" w14:textId="77777777" w:rsidR="00C16AEA" w:rsidRPr="00B762DD" w:rsidRDefault="00C16AEA" w:rsidP="00C16AEA">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7503901" w14:textId="0E20B7D6" w:rsidR="00C16AEA" w:rsidRPr="005F42A6" w:rsidDel="00AA3715" w:rsidRDefault="004031C8" w:rsidP="005F42A6">
            <w:pPr>
              <w:spacing w:line="240" w:lineRule="auto"/>
              <w:ind w:right="-11"/>
              <w:jc w:val="right"/>
              <w:rPr>
                <w:rFonts w:ascii="Browallia New" w:hAnsi="Browallia New" w:cs="Browallia New"/>
                <w:sz w:val="28"/>
                <w:szCs w:val="28"/>
                <w:cs/>
                <w:lang w:val="en-GB"/>
              </w:rPr>
            </w:pPr>
            <w:r w:rsidRPr="005F42A6">
              <w:rPr>
                <w:rFonts w:ascii="Browallia New" w:hAnsi="Browallia New" w:cs="Browallia New"/>
                <w:sz w:val="28"/>
                <w:szCs w:val="28"/>
                <w:cs/>
                <w:lang w:val="en-GB"/>
              </w:rPr>
              <w:t xml:space="preserve">     </w:t>
            </w:r>
            <w:r w:rsidR="00D91CFA">
              <w:rPr>
                <w:rFonts w:ascii="Browallia New" w:hAnsi="Browallia New" w:cs="Browallia New"/>
                <w:sz w:val="28"/>
                <w:szCs w:val="28"/>
                <w:lang w:val="en-GB"/>
              </w:rPr>
              <w:t>0.30</w:t>
            </w:r>
          </w:p>
        </w:tc>
        <w:tc>
          <w:tcPr>
            <w:tcW w:w="243" w:type="dxa"/>
            <w:tcBorders>
              <w:top w:val="nil"/>
              <w:left w:val="nil"/>
              <w:bottom w:val="nil"/>
              <w:right w:val="nil"/>
            </w:tcBorders>
          </w:tcPr>
          <w:p w14:paraId="2BA796C8" w14:textId="77777777" w:rsidR="00C16AEA" w:rsidRPr="005F42A6" w:rsidRDefault="00C16AEA" w:rsidP="00C16AEA">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7505211" w14:textId="658CEB18" w:rsidR="00C16AEA" w:rsidRPr="005F42A6" w:rsidRDefault="00D91CFA" w:rsidP="005F42A6">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0.34</w:t>
            </w:r>
          </w:p>
        </w:tc>
      </w:tr>
      <w:tr w:rsidR="00763B07" w:rsidRPr="00F94898" w14:paraId="5302659D" w14:textId="77777777" w:rsidTr="000025FE">
        <w:trPr>
          <w:trHeight w:val="321"/>
        </w:trPr>
        <w:tc>
          <w:tcPr>
            <w:tcW w:w="4074" w:type="dxa"/>
            <w:tcBorders>
              <w:top w:val="nil"/>
              <w:left w:val="nil"/>
              <w:bottom w:val="nil"/>
              <w:right w:val="nil"/>
            </w:tcBorders>
          </w:tcPr>
          <w:p w14:paraId="02E291A3" w14:textId="77777777" w:rsidR="00763B07" w:rsidRPr="00915DC4" w:rsidRDefault="00763B07" w:rsidP="00763B07">
            <w:pPr>
              <w:tabs>
                <w:tab w:val="clear" w:pos="3742"/>
              </w:tabs>
              <w:spacing w:line="240" w:lineRule="auto"/>
              <w:ind w:left="175" w:right="175"/>
              <w:rPr>
                <w:rFonts w:ascii="Browallia New" w:hAnsi="Browallia New" w:cs="Browallia New"/>
                <w:sz w:val="28"/>
                <w:szCs w:val="28"/>
                <w:highlight w:val="yellow"/>
                <w:cs/>
              </w:rPr>
            </w:pPr>
          </w:p>
        </w:tc>
        <w:tc>
          <w:tcPr>
            <w:tcW w:w="1028" w:type="dxa"/>
            <w:tcBorders>
              <w:top w:val="nil"/>
              <w:left w:val="nil"/>
              <w:bottom w:val="nil"/>
              <w:right w:val="nil"/>
            </w:tcBorders>
            <w:vAlign w:val="bottom"/>
          </w:tcPr>
          <w:p w14:paraId="48F9D017" w14:textId="77777777" w:rsidR="00763B07" w:rsidRPr="00B762DD" w:rsidDel="00AA3715" w:rsidRDefault="00763B07" w:rsidP="00763B07">
            <w:pPr>
              <w:spacing w:line="240" w:lineRule="auto"/>
              <w:ind w:right="-10"/>
              <w:jc w:val="center"/>
              <w:rPr>
                <w:rFonts w:ascii="Browallia New" w:hAnsi="Browallia New" w:cs="Browallia New"/>
                <w:sz w:val="28"/>
                <w:szCs w:val="28"/>
                <w:cs/>
                <w:lang w:val="en-GB"/>
              </w:rPr>
            </w:pPr>
          </w:p>
        </w:tc>
        <w:tc>
          <w:tcPr>
            <w:tcW w:w="240" w:type="dxa"/>
            <w:tcBorders>
              <w:top w:val="nil"/>
              <w:left w:val="nil"/>
              <w:bottom w:val="nil"/>
              <w:right w:val="nil"/>
            </w:tcBorders>
          </w:tcPr>
          <w:p w14:paraId="32B0CCD6" w14:textId="77777777" w:rsidR="00763B07" w:rsidRPr="00B762DD" w:rsidRDefault="00763B07" w:rsidP="00763B0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3AF0D5A" w14:textId="77777777" w:rsidR="00763B07" w:rsidRPr="00B762DD" w:rsidRDefault="00763B07" w:rsidP="00763B0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2DA006D8" w14:textId="77777777" w:rsidR="00763B07" w:rsidRPr="00B762DD" w:rsidRDefault="00763B07" w:rsidP="00763B07">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F335B71" w14:textId="77777777" w:rsidR="00763B07" w:rsidRPr="008A3B14" w:rsidDel="00AA3715" w:rsidRDefault="00763B07" w:rsidP="00763B07">
            <w:pPr>
              <w:tabs>
                <w:tab w:val="clear" w:pos="454"/>
                <w:tab w:val="clear" w:pos="680"/>
                <w:tab w:val="left" w:pos="132"/>
              </w:tabs>
              <w:spacing w:line="240" w:lineRule="auto"/>
              <w:ind w:right="-10"/>
              <w:jc w:val="right"/>
              <w:rPr>
                <w:rFonts w:ascii="Browallia New" w:hAnsi="Browallia New" w:cs="Browallia New"/>
                <w:sz w:val="28"/>
                <w:szCs w:val="28"/>
                <w:cs/>
                <w:lang w:val="en-GB"/>
              </w:rPr>
            </w:pPr>
          </w:p>
        </w:tc>
        <w:tc>
          <w:tcPr>
            <w:tcW w:w="243" w:type="dxa"/>
            <w:tcBorders>
              <w:top w:val="nil"/>
              <w:left w:val="nil"/>
              <w:bottom w:val="nil"/>
              <w:right w:val="nil"/>
            </w:tcBorders>
          </w:tcPr>
          <w:p w14:paraId="2047E920" w14:textId="77777777" w:rsidR="00763B07" w:rsidRPr="008A3B14" w:rsidRDefault="00763B07" w:rsidP="00763B07">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1C739D6" w14:textId="77777777" w:rsidR="00763B07" w:rsidRPr="008A3B14" w:rsidRDefault="00763B07" w:rsidP="00763B07">
            <w:pPr>
              <w:spacing w:line="240" w:lineRule="auto"/>
              <w:ind w:right="-11"/>
              <w:jc w:val="center"/>
              <w:rPr>
                <w:rFonts w:ascii="Browallia New" w:hAnsi="Browallia New" w:cs="Browallia New"/>
                <w:sz w:val="28"/>
                <w:szCs w:val="28"/>
                <w:lang w:val="en-GB"/>
              </w:rPr>
            </w:pPr>
          </w:p>
        </w:tc>
      </w:tr>
      <w:tr w:rsidR="00763B07" w:rsidRPr="00C2555B" w14:paraId="41837200" w14:textId="77777777" w:rsidTr="00FD7EAB">
        <w:trPr>
          <w:trHeight w:val="170"/>
        </w:trPr>
        <w:tc>
          <w:tcPr>
            <w:tcW w:w="5102" w:type="dxa"/>
            <w:gridSpan w:val="2"/>
            <w:tcBorders>
              <w:top w:val="nil"/>
              <w:left w:val="nil"/>
              <w:bottom w:val="nil"/>
              <w:right w:val="nil"/>
            </w:tcBorders>
            <w:vAlign w:val="bottom"/>
          </w:tcPr>
          <w:p w14:paraId="0F0252CF" w14:textId="77777777" w:rsidR="00763B07" w:rsidRPr="00C961D5" w:rsidRDefault="00763B07" w:rsidP="00763B07">
            <w:pPr>
              <w:spacing w:line="240" w:lineRule="auto"/>
              <w:ind w:right="-11"/>
              <w:rPr>
                <w:rFonts w:ascii="Browallia New" w:hAnsi="Browallia New" w:cs="Browallia New"/>
                <w:b/>
                <w:bCs/>
                <w:sz w:val="28"/>
                <w:szCs w:val="28"/>
                <w:cs/>
              </w:rPr>
            </w:pPr>
            <w:r w:rsidRPr="00C961D5">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672F8DC3"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265E6562" w14:textId="77777777" w:rsidR="00763B07" w:rsidRPr="00C961D5" w:rsidRDefault="00763B07" w:rsidP="00763B0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0E641787"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0E74EFD" w14:textId="77777777" w:rsidR="00763B07" w:rsidRPr="008A3B14"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4CE1B8C" w14:textId="77777777" w:rsidR="00763B07" w:rsidRPr="008A3B14"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6203A951" w14:textId="77777777" w:rsidR="00763B07" w:rsidRPr="008A3B14"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r>
      <w:tr w:rsidR="00763B07" w:rsidRPr="00C2555B" w14:paraId="518C74DD" w14:textId="77777777" w:rsidTr="005F42A6">
        <w:trPr>
          <w:trHeight w:val="170"/>
        </w:trPr>
        <w:tc>
          <w:tcPr>
            <w:tcW w:w="4074" w:type="dxa"/>
            <w:tcBorders>
              <w:top w:val="nil"/>
              <w:left w:val="nil"/>
              <w:bottom w:val="nil"/>
              <w:right w:val="nil"/>
            </w:tcBorders>
          </w:tcPr>
          <w:p w14:paraId="4100AB81" w14:textId="77777777" w:rsidR="00763B07" w:rsidRPr="00C2555B" w:rsidRDefault="00763B07" w:rsidP="00763B07">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51C04B14" w14:textId="185BD4CB" w:rsidR="00763B07" w:rsidRPr="005F42A6" w:rsidRDefault="00B16BA9" w:rsidP="00763B07">
            <w:pPr>
              <w:tabs>
                <w:tab w:val="clear" w:pos="1871"/>
                <w:tab w:val="decimal" w:pos="492"/>
                <w:tab w:val="left" w:pos="2020"/>
              </w:tabs>
              <w:spacing w:line="240" w:lineRule="auto"/>
              <w:ind w:right="-10"/>
              <w:jc w:val="right"/>
              <w:rPr>
                <w:rFonts w:ascii="Browallia New" w:hAnsi="Browallia New" w:cs="Browallia New"/>
                <w:sz w:val="28"/>
                <w:szCs w:val="28"/>
              </w:rPr>
            </w:pPr>
            <w:r w:rsidRPr="005F42A6">
              <w:rPr>
                <w:rFonts w:ascii="Browallia New" w:hAnsi="Browallia New" w:cs="Browallia New"/>
                <w:sz w:val="28"/>
                <w:szCs w:val="28"/>
              </w:rPr>
              <w:t>4.40</w:t>
            </w:r>
          </w:p>
        </w:tc>
        <w:tc>
          <w:tcPr>
            <w:tcW w:w="240" w:type="dxa"/>
            <w:tcBorders>
              <w:top w:val="nil"/>
              <w:left w:val="nil"/>
              <w:bottom w:val="nil"/>
              <w:right w:val="nil"/>
            </w:tcBorders>
          </w:tcPr>
          <w:p w14:paraId="590D2896" w14:textId="77777777" w:rsidR="00763B07" w:rsidRPr="006843B2" w:rsidRDefault="00763B07" w:rsidP="00763B0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8DAF907" w14:textId="501C2DFF" w:rsidR="00763B07" w:rsidRPr="006843B2" w:rsidRDefault="00763B07" w:rsidP="00763B07">
            <w:pPr>
              <w:spacing w:line="240" w:lineRule="auto"/>
              <w:ind w:right="-11"/>
              <w:jc w:val="right"/>
              <w:rPr>
                <w:rFonts w:ascii="Browallia New" w:hAnsi="Browallia New" w:cs="Browallia New"/>
                <w:sz w:val="28"/>
                <w:szCs w:val="28"/>
                <w:cs/>
              </w:rPr>
            </w:pPr>
            <w:r w:rsidRPr="006843B2">
              <w:rPr>
                <w:rFonts w:ascii="Browallia New" w:hAnsi="Browallia New" w:cs="Browallia New"/>
                <w:sz w:val="28"/>
                <w:szCs w:val="28"/>
              </w:rPr>
              <w:t>2</w:t>
            </w:r>
            <w:r w:rsidRPr="006843B2">
              <w:rPr>
                <w:rFonts w:ascii="Browallia New" w:hAnsi="Browallia New" w:cs="Browallia New"/>
                <w:sz w:val="28"/>
                <w:szCs w:val="28"/>
                <w:cs/>
              </w:rPr>
              <w:t>.</w:t>
            </w:r>
            <w:r w:rsidRPr="006843B2">
              <w:rPr>
                <w:rFonts w:ascii="Browallia New" w:hAnsi="Browallia New" w:cs="Browallia New"/>
                <w:sz w:val="28"/>
                <w:szCs w:val="28"/>
              </w:rPr>
              <w:t>90</w:t>
            </w:r>
          </w:p>
        </w:tc>
        <w:tc>
          <w:tcPr>
            <w:tcW w:w="240" w:type="dxa"/>
            <w:tcBorders>
              <w:top w:val="nil"/>
              <w:left w:val="nil"/>
              <w:bottom w:val="nil"/>
              <w:right w:val="nil"/>
            </w:tcBorders>
          </w:tcPr>
          <w:p w14:paraId="33906905"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4619B8BC" w14:textId="15FF246C" w:rsidR="00763B07" w:rsidRPr="005F42A6" w:rsidRDefault="006843B2" w:rsidP="005F42A6">
            <w:pPr>
              <w:tabs>
                <w:tab w:val="clear" w:pos="1871"/>
                <w:tab w:val="decimal" w:pos="492"/>
                <w:tab w:val="left" w:pos="2020"/>
              </w:tabs>
              <w:spacing w:line="240" w:lineRule="auto"/>
              <w:ind w:right="-10"/>
              <w:jc w:val="right"/>
              <w:rPr>
                <w:rFonts w:ascii="Browallia New" w:hAnsi="Browallia New" w:cs="Browallia New"/>
                <w:sz w:val="28"/>
                <w:szCs w:val="28"/>
              </w:rPr>
            </w:pPr>
            <w:r>
              <w:rPr>
                <w:rFonts w:ascii="Browallia New" w:hAnsi="Browallia New" w:cs="Browallia New"/>
                <w:sz w:val="28"/>
                <w:szCs w:val="28"/>
              </w:rPr>
              <w:t>4.40</w:t>
            </w:r>
          </w:p>
        </w:tc>
        <w:tc>
          <w:tcPr>
            <w:tcW w:w="243" w:type="dxa"/>
            <w:tcBorders>
              <w:top w:val="nil"/>
              <w:left w:val="nil"/>
              <w:bottom w:val="nil"/>
              <w:right w:val="nil"/>
            </w:tcBorders>
          </w:tcPr>
          <w:p w14:paraId="63D0EEEB" w14:textId="77777777" w:rsidR="00763B07" w:rsidRPr="008A3B14"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616A996A" w14:textId="5AB718B6" w:rsidR="00763B07" w:rsidRPr="008A3B14" w:rsidRDefault="00763B07" w:rsidP="00763B07">
            <w:pPr>
              <w:spacing w:line="240" w:lineRule="auto"/>
              <w:ind w:right="-11"/>
              <w:jc w:val="right"/>
              <w:rPr>
                <w:rFonts w:ascii="Browallia New" w:hAnsi="Browallia New" w:cs="Browallia New"/>
                <w:sz w:val="28"/>
                <w:szCs w:val="28"/>
              </w:rPr>
            </w:pPr>
            <w:r w:rsidRPr="008A3B14">
              <w:rPr>
                <w:rFonts w:ascii="Browallia New" w:hAnsi="Browallia New" w:cs="Browallia New"/>
                <w:bCs/>
                <w:sz w:val="28"/>
                <w:szCs w:val="28"/>
              </w:rPr>
              <w:t>1.92</w:t>
            </w:r>
          </w:p>
        </w:tc>
      </w:tr>
      <w:tr w:rsidR="00763B07" w:rsidRPr="00C2555B" w:rsidDel="00EE5C2C" w14:paraId="077A7E7B" w14:textId="77777777" w:rsidTr="00FD7EAB">
        <w:trPr>
          <w:trHeight w:val="170"/>
        </w:trPr>
        <w:tc>
          <w:tcPr>
            <w:tcW w:w="4074" w:type="dxa"/>
            <w:tcBorders>
              <w:top w:val="nil"/>
              <w:left w:val="nil"/>
              <w:bottom w:val="nil"/>
              <w:right w:val="nil"/>
            </w:tcBorders>
          </w:tcPr>
          <w:p w14:paraId="146C17B5" w14:textId="77777777" w:rsidR="00763B07" w:rsidRPr="00C2555B" w:rsidRDefault="00763B07" w:rsidP="00763B07">
            <w:pPr>
              <w:tabs>
                <w:tab w:val="clear" w:pos="3742"/>
              </w:tabs>
              <w:spacing w:line="240" w:lineRule="auto"/>
              <w:ind w:left="175" w:right="175"/>
              <w:rPr>
                <w:rFonts w:ascii="Browallia New" w:hAnsi="Browallia New" w:cs="Browallia New"/>
                <w:sz w:val="28"/>
                <w:szCs w:val="28"/>
                <w:cs/>
              </w:rPr>
            </w:pPr>
          </w:p>
        </w:tc>
        <w:tc>
          <w:tcPr>
            <w:tcW w:w="1028" w:type="dxa"/>
            <w:tcBorders>
              <w:top w:val="nil"/>
              <w:left w:val="nil"/>
              <w:bottom w:val="nil"/>
              <w:right w:val="nil"/>
            </w:tcBorders>
          </w:tcPr>
          <w:p w14:paraId="11D630EE" w14:textId="77777777" w:rsidR="00763B07" w:rsidRPr="00C961D5" w:rsidDel="00EE5C2C" w:rsidRDefault="00763B07" w:rsidP="00763B07">
            <w:pPr>
              <w:spacing w:line="240" w:lineRule="auto"/>
              <w:ind w:right="-11"/>
              <w:jc w:val="right"/>
              <w:rPr>
                <w:rFonts w:ascii="Browallia New" w:hAnsi="Browallia New" w:cs="Browallia New"/>
                <w:sz w:val="28"/>
                <w:szCs w:val="28"/>
              </w:rPr>
            </w:pPr>
          </w:p>
        </w:tc>
        <w:tc>
          <w:tcPr>
            <w:tcW w:w="240" w:type="dxa"/>
            <w:tcBorders>
              <w:top w:val="nil"/>
              <w:left w:val="nil"/>
              <w:bottom w:val="nil"/>
              <w:right w:val="nil"/>
            </w:tcBorders>
          </w:tcPr>
          <w:p w14:paraId="611FDA73"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1E0C4C44" w14:textId="77777777" w:rsidR="00763B07" w:rsidRPr="00C961D5" w:rsidDel="00EE5C2C" w:rsidRDefault="00763B07" w:rsidP="00763B07">
            <w:pPr>
              <w:spacing w:line="240" w:lineRule="auto"/>
              <w:ind w:right="-11"/>
              <w:jc w:val="right"/>
              <w:rPr>
                <w:rFonts w:ascii="Browallia New" w:hAnsi="Browallia New" w:cs="Browallia New"/>
                <w:sz w:val="28"/>
                <w:szCs w:val="28"/>
              </w:rPr>
            </w:pPr>
          </w:p>
        </w:tc>
        <w:tc>
          <w:tcPr>
            <w:tcW w:w="240" w:type="dxa"/>
            <w:tcBorders>
              <w:top w:val="nil"/>
              <w:left w:val="nil"/>
              <w:bottom w:val="nil"/>
              <w:right w:val="nil"/>
            </w:tcBorders>
          </w:tcPr>
          <w:p w14:paraId="58D6820D"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8481327" w14:textId="77777777" w:rsidR="00763B07" w:rsidRPr="00C961D5" w:rsidDel="00EE5C2C" w:rsidRDefault="00763B07" w:rsidP="00763B07">
            <w:pPr>
              <w:spacing w:line="240" w:lineRule="auto"/>
              <w:ind w:right="-11"/>
              <w:jc w:val="right"/>
              <w:rPr>
                <w:rFonts w:ascii="Browallia New" w:hAnsi="Browallia New" w:cs="Browallia New"/>
                <w:bCs/>
                <w:sz w:val="28"/>
                <w:szCs w:val="28"/>
              </w:rPr>
            </w:pPr>
          </w:p>
        </w:tc>
        <w:tc>
          <w:tcPr>
            <w:tcW w:w="243" w:type="dxa"/>
            <w:tcBorders>
              <w:top w:val="nil"/>
              <w:left w:val="nil"/>
              <w:bottom w:val="nil"/>
              <w:right w:val="nil"/>
            </w:tcBorders>
          </w:tcPr>
          <w:p w14:paraId="40137E42"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46DF8191" w14:textId="77777777" w:rsidR="00763B07" w:rsidRPr="00C961D5" w:rsidDel="00EE5C2C" w:rsidRDefault="00763B07" w:rsidP="00763B07">
            <w:pPr>
              <w:tabs>
                <w:tab w:val="decimal" w:pos="492"/>
              </w:tabs>
              <w:spacing w:line="240" w:lineRule="auto"/>
              <w:ind w:right="-10"/>
              <w:jc w:val="right"/>
              <w:rPr>
                <w:rFonts w:ascii="Browallia New" w:hAnsi="Browallia New" w:cs="Browallia New"/>
                <w:sz w:val="26"/>
                <w:szCs w:val="26"/>
                <w:lang w:val="en-GB"/>
              </w:rPr>
            </w:pPr>
          </w:p>
        </w:tc>
      </w:tr>
      <w:tr w:rsidR="00763B07" w:rsidRPr="00C2555B" w14:paraId="519F8AEB" w14:textId="77777777" w:rsidTr="00FD7EAB">
        <w:trPr>
          <w:trHeight w:val="170"/>
        </w:trPr>
        <w:tc>
          <w:tcPr>
            <w:tcW w:w="5102" w:type="dxa"/>
            <w:gridSpan w:val="2"/>
            <w:tcBorders>
              <w:top w:val="nil"/>
              <w:left w:val="nil"/>
              <w:bottom w:val="nil"/>
              <w:right w:val="nil"/>
            </w:tcBorders>
            <w:vAlign w:val="bottom"/>
          </w:tcPr>
          <w:p w14:paraId="0152F041" w14:textId="77777777" w:rsidR="00763B07" w:rsidRPr="00C961D5" w:rsidRDefault="00763B07" w:rsidP="00763B07">
            <w:pPr>
              <w:tabs>
                <w:tab w:val="clear" w:pos="3742"/>
              </w:tabs>
              <w:spacing w:line="240" w:lineRule="auto"/>
              <w:ind w:left="175" w:right="175" w:hanging="175"/>
              <w:rPr>
                <w:rFonts w:ascii="Browallia New" w:hAnsi="Browallia New" w:cs="Browallia New"/>
                <w:b/>
                <w:bCs/>
                <w:sz w:val="28"/>
                <w:szCs w:val="28"/>
              </w:rPr>
            </w:pPr>
            <w:r w:rsidRPr="00C961D5">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65D7B099"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1E9EC643" w14:textId="77777777" w:rsidR="00763B07" w:rsidRPr="00C961D5" w:rsidRDefault="00763B07" w:rsidP="00763B07">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4C28ADC3"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4F9EFF3C" w14:textId="77777777" w:rsidR="00763B07" w:rsidRPr="00C961D5" w:rsidRDefault="00763B07" w:rsidP="00763B07">
            <w:pPr>
              <w:spacing w:line="240" w:lineRule="auto"/>
              <w:ind w:right="-10"/>
              <w:jc w:val="right"/>
              <w:rPr>
                <w:rFonts w:ascii="Browallia New" w:hAnsi="Browallia New" w:cs="Browallia New"/>
                <w:sz w:val="28"/>
                <w:szCs w:val="28"/>
                <w:lang w:val="en-GB"/>
              </w:rPr>
            </w:pPr>
          </w:p>
        </w:tc>
        <w:tc>
          <w:tcPr>
            <w:tcW w:w="243" w:type="dxa"/>
            <w:tcBorders>
              <w:top w:val="nil"/>
              <w:left w:val="nil"/>
              <w:bottom w:val="nil"/>
              <w:right w:val="nil"/>
            </w:tcBorders>
          </w:tcPr>
          <w:p w14:paraId="21B28222"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583703F4" w14:textId="77777777" w:rsidR="00763B07" w:rsidRPr="00C961D5" w:rsidRDefault="00763B07" w:rsidP="00763B07">
            <w:pPr>
              <w:tabs>
                <w:tab w:val="decimal" w:pos="492"/>
              </w:tabs>
              <w:spacing w:line="240" w:lineRule="auto"/>
              <w:ind w:right="-10"/>
              <w:jc w:val="right"/>
              <w:rPr>
                <w:rFonts w:ascii="Browallia New" w:hAnsi="Browallia New" w:cs="Browallia New"/>
                <w:sz w:val="26"/>
                <w:szCs w:val="26"/>
                <w:lang w:val="en-GB"/>
              </w:rPr>
            </w:pPr>
          </w:p>
        </w:tc>
      </w:tr>
      <w:tr w:rsidR="00763B07" w:rsidRPr="00C2555B" w14:paraId="5A4FA68A" w14:textId="77777777" w:rsidTr="00493671">
        <w:trPr>
          <w:trHeight w:val="170"/>
        </w:trPr>
        <w:tc>
          <w:tcPr>
            <w:tcW w:w="4074" w:type="dxa"/>
            <w:tcBorders>
              <w:top w:val="nil"/>
              <w:left w:val="nil"/>
              <w:bottom w:val="nil"/>
              <w:right w:val="nil"/>
            </w:tcBorders>
            <w:vAlign w:val="bottom"/>
          </w:tcPr>
          <w:p w14:paraId="1E696324" w14:textId="77777777" w:rsidR="00763B07" w:rsidRPr="00C2555B" w:rsidRDefault="00763B07" w:rsidP="00763B07">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ค่าเช่าอาคาร</w:t>
            </w:r>
          </w:p>
        </w:tc>
        <w:tc>
          <w:tcPr>
            <w:tcW w:w="1028" w:type="dxa"/>
            <w:tcBorders>
              <w:top w:val="nil"/>
              <w:left w:val="nil"/>
              <w:bottom w:val="nil"/>
              <w:right w:val="nil"/>
            </w:tcBorders>
            <w:vAlign w:val="bottom"/>
          </w:tcPr>
          <w:p w14:paraId="4C0D13D3" w14:textId="7825114E" w:rsidR="00763B07" w:rsidRPr="005F42A6" w:rsidRDefault="005543E0" w:rsidP="00763B07">
            <w:pPr>
              <w:tabs>
                <w:tab w:val="clear" w:pos="1871"/>
                <w:tab w:val="decimal" w:pos="492"/>
                <w:tab w:val="left" w:pos="2020"/>
              </w:tabs>
              <w:spacing w:line="240" w:lineRule="auto"/>
              <w:ind w:right="-10"/>
              <w:jc w:val="right"/>
              <w:rPr>
                <w:rFonts w:ascii="Browallia New" w:hAnsi="Browallia New" w:cs="Browallia New"/>
                <w:sz w:val="28"/>
                <w:szCs w:val="28"/>
              </w:rPr>
            </w:pPr>
            <w:r w:rsidRPr="005F42A6">
              <w:rPr>
                <w:rFonts w:ascii="Browallia New" w:hAnsi="Browallia New" w:cs="Browallia New"/>
                <w:sz w:val="28"/>
                <w:szCs w:val="28"/>
              </w:rPr>
              <w:t>0.24</w:t>
            </w:r>
          </w:p>
        </w:tc>
        <w:tc>
          <w:tcPr>
            <w:tcW w:w="240" w:type="dxa"/>
            <w:tcBorders>
              <w:top w:val="nil"/>
              <w:left w:val="nil"/>
              <w:bottom w:val="nil"/>
              <w:right w:val="nil"/>
            </w:tcBorders>
          </w:tcPr>
          <w:p w14:paraId="2CBE64E3"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1F312D23" w14:textId="3CF25701" w:rsidR="00763B07" w:rsidRPr="00C961D5" w:rsidRDefault="00763B07" w:rsidP="00763B07">
            <w:pPr>
              <w:tabs>
                <w:tab w:val="clear" w:pos="1871"/>
                <w:tab w:val="decimal" w:pos="492"/>
                <w:tab w:val="left" w:pos="2020"/>
              </w:tabs>
              <w:spacing w:line="240" w:lineRule="auto"/>
              <w:ind w:right="-11"/>
              <w:jc w:val="right"/>
              <w:rPr>
                <w:rFonts w:ascii="Browallia New" w:hAnsi="Browallia New" w:cs="Browallia New"/>
                <w:sz w:val="28"/>
                <w:szCs w:val="28"/>
              </w:rPr>
            </w:pPr>
            <w:r w:rsidRPr="007A784B">
              <w:rPr>
                <w:rFonts w:ascii="Browallia New" w:hAnsi="Browallia New" w:cs="Browallia New"/>
                <w:sz w:val="28"/>
                <w:szCs w:val="28"/>
                <w:cs/>
                <w:lang w:val="en-GB"/>
              </w:rPr>
              <w:t>0.24</w:t>
            </w:r>
          </w:p>
        </w:tc>
        <w:tc>
          <w:tcPr>
            <w:tcW w:w="240" w:type="dxa"/>
            <w:tcBorders>
              <w:top w:val="nil"/>
              <w:left w:val="nil"/>
              <w:bottom w:val="nil"/>
              <w:right w:val="nil"/>
            </w:tcBorders>
          </w:tcPr>
          <w:p w14:paraId="3C9D54EF"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vAlign w:val="bottom"/>
          </w:tcPr>
          <w:p w14:paraId="7AD017A8" w14:textId="1599F955" w:rsidR="00763B07" w:rsidRPr="00C961D5" w:rsidRDefault="00124728" w:rsidP="00763B07">
            <w:pPr>
              <w:tabs>
                <w:tab w:val="clear" w:pos="1871"/>
                <w:tab w:val="decimal" w:pos="492"/>
                <w:tab w:val="left" w:pos="2020"/>
              </w:tabs>
              <w:spacing w:line="240" w:lineRule="auto"/>
              <w:ind w:right="-10"/>
              <w:jc w:val="right"/>
              <w:rPr>
                <w:rFonts w:ascii="Browallia New" w:hAnsi="Browallia New" w:cs="Browallia New"/>
                <w:sz w:val="28"/>
                <w:szCs w:val="28"/>
              </w:rPr>
            </w:pPr>
            <w:r w:rsidRPr="00324907">
              <w:rPr>
                <w:rFonts w:ascii="Browallia New" w:hAnsi="Browallia New" w:cs="Browallia New"/>
                <w:sz w:val="28"/>
                <w:szCs w:val="28"/>
              </w:rPr>
              <w:t>0.24</w:t>
            </w:r>
          </w:p>
        </w:tc>
        <w:tc>
          <w:tcPr>
            <w:tcW w:w="243" w:type="dxa"/>
            <w:tcBorders>
              <w:top w:val="nil"/>
              <w:left w:val="nil"/>
              <w:bottom w:val="nil"/>
              <w:right w:val="nil"/>
            </w:tcBorders>
          </w:tcPr>
          <w:p w14:paraId="1C288923"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5A21B5FE" w14:textId="07358F43" w:rsidR="00763B07" w:rsidRPr="00C961D5" w:rsidRDefault="00763B07" w:rsidP="00763B07">
            <w:pPr>
              <w:tabs>
                <w:tab w:val="clear" w:pos="1871"/>
                <w:tab w:val="decimal" w:pos="492"/>
                <w:tab w:val="left" w:pos="2020"/>
              </w:tabs>
              <w:spacing w:line="240" w:lineRule="auto"/>
              <w:ind w:right="-11"/>
              <w:jc w:val="right"/>
              <w:rPr>
                <w:rFonts w:ascii="Browallia New" w:hAnsi="Browallia New" w:cs="Browallia New"/>
                <w:sz w:val="28"/>
                <w:szCs w:val="28"/>
              </w:rPr>
            </w:pPr>
            <w:r w:rsidRPr="007A784B">
              <w:rPr>
                <w:rFonts w:ascii="Browallia New" w:hAnsi="Browallia New" w:cs="Browallia New"/>
                <w:sz w:val="28"/>
                <w:szCs w:val="28"/>
                <w:cs/>
                <w:lang w:val="en-GB"/>
              </w:rPr>
              <w:t>0.24</w:t>
            </w:r>
          </w:p>
        </w:tc>
      </w:tr>
      <w:tr w:rsidR="00763B07" w:rsidRPr="00C2555B" w14:paraId="3ECB5FC7" w14:textId="77777777" w:rsidTr="00FD7EAB">
        <w:trPr>
          <w:trHeight w:val="170"/>
        </w:trPr>
        <w:tc>
          <w:tcPr>
            <w:tcW w:w="4074" w:type="dxa"/>
            <w:tcBorders>
              <w:top w:val="nil"/>
              <w:left w:val="nil"/>
              <w:bottom w:val="nil"/>
              <w:right w:val="nil"/>
            </w:tcBorders>
          </w:tcPr>
          <w:p w14:paraId="3CB4F119" w14:textId="77777777" w:rsidR="00763B07" w:rsidRPr="00C2555B" w:rsidRDefault="00763B07" w:rsidP="00763B07">
            <w:pPr>
              <w:tabs>
                <w:tab w:val="clear" w:pos="3742"/>
              </w:tabs>
              <w:spacing w:line="240" w:lineRule="auto"/>
              <w:ind w:left="175" w:right="175"/>
              <w:rPr>
                <w:rFonts w:ascii="Browallia New" w:hAnsi="Browallia New" w:cs="Browallia New"/>
                <w:b/>
                <w:bCs/>
                <w:sz w:val="28"/>
                <w:szCs w:val="28"/>
                <w:cs/>
              </w:rPr>
            </w:pPr>
            <w:r w:rsidRPr="00C2555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04921451" w14:textId="4115E7E1" w:rsidR="00763B07" w:rsidRPr="005F42A6" w:rsidRDefault="005543E0" w:rsidP="00763B07">
            <w:pPr>
              <w:spacing w:line="240" w:lineRule="auto"/>
              <w:ind w:right="-11"/>
              <w:jc w:val="right"/>
              <w:rPr>
                <w:rFonts w:ascii="Browallia New" w:hAnsi="Browallia New" w:cs="Browallia New"/>
                <w:sz w:val="28"/>
                <w:szCs w:val="28"/>
                <w:cs/>
              </w:rPr>
            </w:pPr>
            <w:r w:rsidRPr="005F42A6">
              <w:rPr>
                <w:rFonts w:ascii="Browallia New" w:hAnsi="Browallia New" w:cs="Browallia New"/>
                <w:sz w:val="28"/>
                <w:szCs w:val="28"/>
              </w:rPr>
              <w:t>0.</w:t>
            </w:r>
            <w:r w:rsidR="004C5E97">
              <w:rPr>
                <w:rFonts w:ascii="Browallia New" w:hAnsi="Browallia New" w:cs="Browallia New"/>
                <w:sz w:val="28"/>
                <w:szCs w:val="28"/>
              </w:rPr>
              <w:t>73</w:t>
            </w:r>
          </w:p>
        </w:tc>
        <w:tc>
          <w:tcPr>
            <w:tcW w:w="240" w:type="dxa"/>
            <w:tcBorders>
              <w:top w:val="nil"/>
              <w:left w:val="nil"/>
              <w:bottom w:val="nil"/>
              <w:right w:val="nil"/>
            </w:tcBorders>
          </w:tcPr>
          <w:p w14:paraId="73221ECC"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vAlign w:val="bottom"/>
          </w:tcPr>
          <w:p w14:paraId="7F045ADD" w14:textId="4AFDB1F8" w:rsidR="00763B07" w:rsidRPr="00C961D5" w:rsidRDefault="00763B07" w:rsidP="00763B07">
            <w:pPr>
              <w:spacing w:line="240" w:lineRule="auto"/>
              <w:ind w:right="-11"/>
              <w:jc w:val="right"/>
              <w:rPr>
                <w:rFonts w:ascii="Browallia New" w:hAnsi="Browallia New" w:cs="Browallia New"/>
                <w:sz w:val="28"/>
                <w:szCs w:val="28"/>
                <w:cs/>
              </w:rPr>
            </w:pPr>
            <w:r w:rsidRPr="003A5255">
              <w:rPr>
                <w:rFonts w:ascii="Browallia New" w:hAnsi="Browallia New" w:cs="Browallia New"/>
                <w:sz w:val="28"/>
                <w:szCs w:val="28"/>
                <w:cs/>
              </w:rPr>
              <w:t>0.06</w:t>
            </w:r>
          </w:p>
        </w:tc>
        <w:tc>
          <w:tcPr>
            <w:tcW w:w="240" w:type="dxa"/>
            <w:tcBorders>
              <w:top w:val="nil"/>
              <w:left w:val="nil"/>
              <w:bottom w:val="nil"/>
              <w:right w:val="nil"/>
            </w:tcBorders>
          </w:tcPr>
          <w:p w14:paraId="651EB9B5"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6C74478" w14:textId="13DE260E" w:rsidR="00763B07" w:rsidRPr="00C961D5" w:rsidRDefault="004031C8" w:rsidP="00763B07">
            <w:pPr>
              <w:spacing w:line="240" w:lineRule="auto"/>
              <w:ind w:right="-11"/>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243" w:type="dxa"/>
            <w:tcBorders>
              <w:top w:val="nil"/>
              <w:left w:val="nil"/>
              <w:bottom w:val="nil"/>
              <w:right w:val="nil"/>
            </w:tcBorders>
          </w:tcPr>
          <w:p w14:paraId="059AA922"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1957224B" w14:textId="5FD4955A" w:rsidR="00763B07" w:rsidRPr="00C961D5" w:rsidRDefault="00763B07" w:rsidP="00763B07">
            <w:pPr>
              <w:tabs>
                <w:tab w:val="clear" w:pos="1871"/>
                <w:tab w:val="decimal" w:pos="492"/>
                <w:tab w:val="left" w:pos="2020"/>
              </w:tabs>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r>
      <w:tr w:rsidR="00763B07" w:rsidRPr="00C2555B" w14:paraId="720B1827" w14:textId="77777777" w:rsidTr="00FD7EAB">
        <w:trPr>
          <w:trHeight w:val="170"/>
        </w:trPr>
        <w:tc>
          <w:tcPr>
            <w:tcW w:w="4074" w:type="dxa"/>
            <w:tcBorders>
              <w:top w:val="nil"/>
              <w:left w:val="nil"/>
              <w:bottom w:val="nil"/>
              <w:right w:val="nil"/>
            </w:tcBorders>
          </w:tcPr>
          <w:p w14:paraId="1B26288A" w14:textId="77777777" w:rsidR="00763B07" w:rsidRPr="00C2555B" w:rsidRDefault="00763B07" w:rsidP="00763B07">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21EE0868" w14:textId="77777777" w:rsidR="00763B07" w:rsidRPr="00C961D5" w:rsidRDefault="00763B07" w:rsidP="00763B0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3C54231"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0189256D" w14:textId="77777777" w:rsidR="00763B07" w:rsidRPr="00C961D5" w:rsidRDefault="00763B07" w:rsidP="00763B07">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056D6EFD"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52478FB7"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E614079"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13F32625"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r>
      <w:tr w:rsidR="00763B07" w:rsidRPr="00C2555B" w14:paraId="6F98649F" w14:textId="77777777" w:rsidTr="00FD7EAB">
        <w:trPr>
          <w:trHeight w:val="170"/>
        </w:trPr>
        <w:tc>
          <w:tcPr>
            <w:tcW w:w="4074" w:type="dxa"/>
            <w:tcBorders>
              <w:top w:val="nil"/>
              <w:left w:val="nil"/>
              <w:bottom w:val="nil"/>
              <w:right w:val="nil"/>
            </w:tcBorders>
          </w:tcPr>
          <w:p w14:paraId="2EAA91A5" w14:textId="77777777" w:rsidR="00763B07" w:rsidRPr="00C2555B" w:rsidRDefault="00763B07" w:rsidP="00763B07">
            <w:pPr>
              <w:tabs>
                <w:tab w:val="clear" w:pos="3742"/>
              </w:tabs>
              <w:spacing w:line="240" w:lineRule="auto"/>
              <w:ind w:left="175" w:right="175" w:hanging="175"/>
              <w:rPr>
                <w:rFonts w:ascii="Browallia New" w:hAnsi="Browallia New" w:cs="Browallia New"/>
                <w:b/>
                <w:bCs/>
                <w:sz w:val="28"/>
                <w:szCs w:val="28"/>
              </w:rPr>
            </w:pPr>
            <w:r w:rsidRPr="00C2555B">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60A23BFC" w14:textId="77777777" w:rsidR="00763B07" w:rsidRPr="00C961D5" w:rsidRDefault="00763B07" w:rsidP="00763B0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AE4129B"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2AAA98E7" w14:textId="77777777" w:rsidR="00763B07" w:rsidRPr="00C961D5" w:rsidRDefault="00763B07" w:rsidP="00763B07">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6DB8B287"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1A5D25D"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184143A"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3308B1C3"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r>
      <w:tr w:rsidR="00763B07" w:rsidRPr="00C2555B" w14:paraId="069CCB42" w14:textId="77777777" w:rsidTr="00493671">
        <w:trPr>
          <w:trHeight w:val="170"/>
        </w:trPr>
        <w:tc>
          <w:tcPr>
            <w:tcW w:w="4074" w:type="dxa"/>
            <w:tcBorders>
              <w:top w:val="nil"/>
              <w:left w:val="nil"/>
              <w:bottom w:val="nil"/>
              <w:right w:val="nil"/>
            </w:tcBorders>
            <w:shd w:val="clear" w:color="auto" w:fill="auto"/>
          </w:tcPr>
          <w:p w14:paraId="44591F59" w14:textId="77777777" w:rsidR="00763B07" w:rsidRPr="00C2555B" w:rsidRDefault="00763B07" w:rsidP="00763B07">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ผลประโยชน์ปัจจุบันของพนักงาน</w:t>
            </w:r>
          </w:p>
        </w:tc>
        <w:tc>
          <w:tcPr>
            <w:tcW w:w="1028" w:type="dxa"/>
            <w:tcBorders>
              <w:top w:val="nil"/>
              <w:left w:val="nil"/>
              <w:bottom w:val="nil"/>
              <w:right w:val="nil"/>
            </w:tcBorders>
            <w:shd w:val="clear" w:color="auto" w:fill="auto"/>
            <w:vAlign w:val="bottom"/>
          </w:tcPr>
          <w:p w14:paraId="2A146F47" w14:textId="5FB330AB" w:rsidR="00763B07" w:rsidRPr="006E38D9" w:rsidRDefault="002006DF" w:rsidP="00763B07">
            <w:pPr>
              <w:tabs>
                <w:tab w:val="clear" w:pos="1871"/>
                <w:tab w:val="decimal" w:pos="492"/>
                <w:tab w:val="left" w:pos="2020"/>
              </w:tabs>
              <w:spacing w:line="240" w:lineRule="auto"/>
              <w:ind w:right="-10"/>
              <w:jc w:val="right"/>
              <w:rPr>
                <w:rFonts w:ascii="Browallia New" w:hAnsi="Browallia New" w:cs="Browallia New"/>
                <w:sz w:val="28"/>
                <w:szCs w:val="28"/>
              </w:rPr>
            </w:pPr>
            <w:r w:rsidRPr="006E38D9">
              <w:rPr>
                <w:rFonts w:ascii="Browallia New" w:hAnsi="Browallia New" w:cs="Browallia New"/>
                <w:sz w:val="28"/>
                <w:szCs w:val="28"/>
              </w:rPr>
              <w:t>7.55</w:t>
            </w:r>
          </w:p>
        </w:tc>
        <w:tc>
          <w:tcPr>
            <w:tcW w:w="240" w:type="dxa"/>
            <w:tcBorders>
              <w:top w:val="nil"/>
              <w:left w:val="nil"/>
              <w:bottom w:val="nil"/>
              <w:right w:val="nil"/>
            </w:tcBorders>
            <w:shd w:val="clear" w:color="auto" w:fill="auto"/>
          </w:tcPr>
          <w:p w14:paraId="6CFDB761" w14:textId="77777777" w:rsidR="00763B07" w:rsidRPr="00C961D5" w:rsidRDefault="00763B07" w:rsidP="00763B07">
            <w:pPr>
              <w:tabs>
                <w:tab w:val="clear" w:pos="1871"/>
                <w:tab w:val="decimal" w:pos="492"/>
                <w:tab w:val="left" w:pos="2020"/>
              </w:tabs>
              <w:spacing w:line="240" w:lineRule="auto"/>
              <w:ind w:right="175"/>
              <w:rPr>
                <w:rFonts w:ascii="Browallia New" w:hAnsi="Browallia New" w:cs="Browallia New"/>
                <w:sz w:val="28"/>
                <w:szCs w:val="28"/>
                <w:cs/>
              </w:rPr>
            </w:pPr>
          </w:p>
        </w:tc>
        <w:tc>
          <w:tcPr>
            <w:tcW w:w="1036" w:type="dxa"/>
            <w:tcBorders>
              <w:top w:val="nil"/>
              <w:left w:val="nil"/>
              <w:right w:val="nil"/>
            </w:tcBorders>
            <w:shd w:val="clear" w:color="auto" w:fill="auto"/>
          </w:tcPr>
          <w:p w14:paraId="5C70F41B" w14:textId="3BE2B08E"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r w:rsidRPr="0026501E">
              <w:rPr>
                <w:rFonts w:ascii="Browallia New" w:hAnsi="Browallia New" w:cs="Browallia New"/>
                <w:sz w:val="28"/>
                <w:szCs w:val="28"/>
                <w:cs/>
              </w:rPr>
              <w:t>6.89</w:t>
            </w:r>
          </w:p>
        </w:tc>
        <w:tc>
          <w:tcPr>
            <w:tcW w:w="240" w:type="dxa"/>
            <w:tcBorders>
              <w:top w:val="nil"/>
              <w:left w:val="nil"/>
              <w:bottom w:val="nil"/>
              <w:right w:val="nil"/>
            </w:tcBorders>
            <w:shd w:val="clear" w:color="auto" w:fill="auto"/>
          </w:tcPr>
          <w:p w14:paraId="745190FD"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vAlign w:val="bottom"/>
          </w:tcPr>
          <w:p w14:paraId="78342A4D" w14:textId="78EB10B7" w:rsidR="00763B07" w:rsidRPr="00C961D5" w:rsidRDefault="004031C8" w:rsidP="00763B07">
            <w:pPr>
              <w:tabs>
                <w:tab w:val="clear" w:pos="1871"/>
                <w:tab w:val="decimal" w:pos="492"/>
                <w:tab w:val="left" w:pos="2020"/>
              </w:tabs>
              <w:spacing w:line="240" w:lineRule="auto"/>
              <w:ind w:right="-10"/>
              <w:jc w:val="right"/>
              <w:rPr>
                <w:rFonts w:ascii="Browallia New" w:hAnsi="Browallia New" w:cs="Browallia New"/>
                <w:sz w:val="28"/>
                <w:szCs w:val="28"/>
              </w:rPr>
            </w:pPr>
            <w:r>
              <w:rPr>
                <w:rFonts w:ascii="Browallia New" w:hAnsi="Browallia New" w:cs="Browallia New" w:hint="cs"/>
                <w:sz w:val="28"/>
                <w:szCs w:val="28"/>
                <w:cs/>
              </w:rPr>
              <w:t>3.34</w:t>
            </w:r>
          </w:p>
        </w:tc>
        <w:tc>
          <w:tcPr>
            <w:tcW w:w="243" w:type="dxa"/>
            <w:tcBorders>
              <w:top w:val="nil"/>
              <w:left w:val="nil"/>
              <w:bottom w:val="nil"/>
              <w:right w:val="nil"/>
            </w:tcBorders>
            <w:shd w:val="clear" w:color="auto" w:fill="auto"/>
          </w:tcPr>
          <w:p w14:paraId="0447B780"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shd w:val="clear" w:color="auto" w:fill="auto"/>
          </w:tcPr>
          <w:p w14:paraId="4E574FCA" w14:textId="38105760" w:rsidR="00763B07" w:rsidRPr="00C961D5" w:rsidRDefault="00763B07" w:rsidP="00763B07">
            <w:pPr>
              <w:tabs>
                <w:tab w:val="clear" w:pos="1871"/>
                <w:tab w:val="decimal" w:pos="492"/>
                <w:tab w:val="left" w:pos="2020"/>
              </w:tabs>
              <w:spacing w:line="240" w:lineRule="auto"/>
              <w:ind w:right="-11"/>
              <w:jc w:val="right"/>
              <w:rPr>
                <w:rFonts w:ascii="Browallia New" w:hAnsi="Browallia New" w:cs="Browallia New"/>
                <w:sz w:val="28"/>
                <w:szCs w:val="28"/>
              </w:rPr>
            </w:pPr>
            <w:r w:rsidRPr="00E93040">
              <w:rPr>
                <w:rFonts w:ascii="Browallia New" w:hAnsi="Browallia New" w:cs="Browallia New"/>
                <w:sz w:val="28"/>
                <w:szCs w:val="28"/>
                <w:cs/>
                <w:lang w:val="en-GB"/>
              </w:rPr>
              <w:t>3.10</w:t>
            </w:r>
          </w:p>
        </w:tc>
      </w:tr>
      <w:tr w:rsidR="00763B07" w:rsidRPr="00C2555B" w14:paraId="6628DA7F" w14:textId="77777777" w:rsidTr="00807020">
        <w:trPr>
          <w:trHeight w:val="170"/>
        </w:trPr>
        <w:tc>
          <w:tcPr>
            <w:tcW w:w="4074" w:type="dxa"/>
            <w:tcBorders>
              <w:top w:val="nil"/>
              <w:left w:val="nil"/>
              <w:bottom w:val="nil"/>
              <w:right w:val="nil"/>
            </w:tcBorders>
            <w:shd w:val="clear" w:color="auto" w:fill="auto"/>
          </w:tcPr>
          <w:p w14:paraId="482E5268" w14:textId="77777777" w:rsidR="00763B07" w:rsidRPr="00C2555B" w:rsidRDefault="00763B07" w:rsidP="00763B07">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ผลประโยชน์หลังออกจากงาน</w:t>
            </w:r>
          </w:p>
        </w:tc>
        <w:tc>
          <w:tcPr>
            <w:tcW w:w="1028" w:type="dxa"/>
            <w:tcBorders>
              <w:top w:val="nil"/>
              <w:left w:val="nil"/>
              <w:right w:val="nil"/>
            </w:tcBorders>
            <w:shd w:val="clear" w:color="auto" w:fill="auto"/>
            <w:vAlign w:val="bottom"/>
          </w:tcPr>
          <w:p w14:paraId="341C38CC" w14:textId="5AA36A83" w:rsidR="00763B07" w:rsidRPr="006E38D9" w:rsidRDefault="00B85EBB" w:rsidP="00763B07">
            <w:pPr>
              <w:tabs>
                <w:tab w:val="decimal" w:pos="522"/>
              </w:tabs>
              <w:spacing w:line="240" w:lineRule="auto"/>
              <w:ind w:right="-10"/>
              <w:jc w:val="right"/>
              <w:rPr>
                <w:rFonts w:ascii="Browallia New" w:hAnsi="Browallia New" w:cs="Browallia New"/>
                <w:sz w:val="28"/>
                <w:szCs w:val="28"/>
              </w:rPr>
            </w:pPr>
            <w:r w:rsidRPr="006E38D9">
              <w:rPr>
                <w:rFonts w:ascii="Browallia New" w:hAnsi="Browallia New" w:cs="Browallia New"/>
                <w:sz w:val="28"/>
                <w:szCs w:val="28"/>
              </w:rPr>
              <w:t>0.19</w:t>
            </w:r>
          </w:p>
        </w:tc>
        <w:tc>
          <w:tcPr>
            <w:tcW w:w="240" w:type="dxa"/>
            <w:tcBorders>
              <w:top w:val="nil"/>
              <w:left w:val="nil"/>
              <w:right w:val="nil"/>
            </w:tcBorders>
            <w:shd w:val="clear" w:color="auto" w:fill="auto"/>
          </w:tcPr>
          <w:p w14:paraId="39BBBBDB" w14:textId="77777777" w:rsidR="00763B07" w:rsidRPr="00C961D5" w:rsidRDefault="00763B07" w:rsidP="00763B07">
            <w:pPr>
              <w:tabs>
                <w:tab w:val="decimal" w:pos="492"/>
                <w:tab w:val="decimal" w:pos="522"/>
              </w:tabs>
              <w:spacing w:line="240" w:lineRule="auto"/>
              <w:ind w:right="-10"/>
              <w:jc w:val="right"/>
              <w:rPr>
                <w:rFonts w:ascii="Browallia New" w:hAnsi="Browallia New" w:cs="Browallia New"/>
                <w:sz w:val="28"/>
                <w:szCs w:val="28"/>
                <w:cs/>
              </w:rPr>
            </w:pPr>
          </w:p>
        </w:tc>
        <w:tc>
          <w:tcPr>
            <w:tcW w:w="1036" w:type="dxa"/>
            <w:tcBorders>
              <w:top w:val="nil"/>
              <w:left w:val="nil"/>
              <w:right w:val="nil"/>
            </w:tcBorders>
            <w:shd w:val="clear" w:color="auto" w:fill="auto"/>
          </w:tcPr>
          <w:p w14:paraId="7222A0EA" w14:textId="0D3FAB21" w:rsidR="00763B07" w:rsidRPr="00C961D5" w:rsidRDefault="00763B07" w:rsidP="00763B07">
            <w:pPr>
              <w:tabs>
                <w:tab w:val="decimal" w:pos="522"/>
              </w:tabs>
              <w:spacing w:line="240" w:lineRule="auto"/>
              <w:ind w:right="-10"/>
              <w:jc w:val="right"/>
              <w:rPr>
                <w:rFonts w:ascii="Browallia New" w:hAnsi="Browallia New" w:cs="Browallia New"/>
                <w:sz w:val="28"/>
                <w:szCs w:val="28"/>
              </w:rPr>
            </w:pPr>
            <w:r w:rsidRPr="0026501E">
              <w:rPr>
                <w:rFonts w:ascii="Browallia New" w:hAnsi="Browallia New" w:cs="Browallia New"/>
                <w:sz w:val="28"/>
                <w:szCs w:val="28"/>
              </w:rPr>
              <w:t>0.14</w:t>
            </w:r>
          </w:p>
        </w:tc>
        <w:tc>
          <w:tcPr>
            <w:tcW w:w="240" w:type="dxa"/>
            <w:tcBorders>
              <w:top w:val="nil"/>
              <w:left w:val="nil"/>
              <w:right w:val="nil"/>
            </w:tcBorders>
            <w:shd w:val="clear" w:color="auto" w:fill="auto"/>
          </w:tcPr>
          <w:p w14:paraId="3584217A" w14:textId="77777777" w:rsidR="00763B07" w:rsidRPr="00C961D5" w:rsidRDefault="00763B07" w:rsidP="00763B07">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right w:val="nil"/>
            </w:tcBorders>
            <w:shd w:val="clear" w:color="auto" w:fill="auto"/>
            <w:vAlign w:val="bottom"/>
          </w:tcPr>
          <w:p w14:paraId="29051186" w14:textId="2D6B8D6A" w:rsidR="00763B07" w:rsidRPr="00C961D5" w:rsidRDefault="004031C8" w:rsidP="00763B07">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hint="cs"/>
                <w:sz w:val="28"/>
                <w:szCs w:val="28"/>
                <w:cs/>
              </w:rPr>
              <w:t>0.10</w:t>
            </w:r>
          </w:p>
        </w:tc>
        <w:tc>
          <w:tcPr>
            <w:tcW w:w="243" w:type="dxa"/>
            <w:tcBorders>
              <w:top w:val="nil"/>
              <w:left w:val="nil"/>
              <w:right w:val="nil"/>
            </w:tcBorders>
            <w:shd w:val="clear" w:color="auto" w:fill="auto"/>
          </w:tcPr>
          <w:p w14:paraId="427E111B"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shd w:val="clear" w:color="auto" w:fill="auto"/>
          </w:tcPr>
          <w:p w14:paraId="796300F6" w14:textId="7FA381A4" w:rsidR="00763B07" w:rsidRPr="00C961D5" w:rsidRDefault="00763B07" w:rsidP="00763B07">
            <w:pPr>
              <w:spacing w:line="240" w:lineRule="auto"/>
              <w:ind w:right="-11"/>
              <w:jc w:val="right"/>
              <w:rPr>
                <w:rFonts w:ascii="Browallia New" w:hAnsi="Browallia New" w:cs="Browallia New"/>
                <w:sz w:val="28"/>
                <w:szCs w:val="28"/>
              </w:rPr>
            </w:pPr>
            <w:r w:rsidRPr="00E93040">
              <w:rPr>
                <w:rFonts w:ascii="Browallia New" w:hAnsi="Browallia New" w:cs="Browallia New"/>
                <w:sz w:val="28"/>
                <w:szCs w:val="28"/>
                <w:cs/>
              </w:rPr>
              <w:t>0.01</w:t>
            </w:r>
          </w:p>
        </w:tc>
      </w:tr>
      <w:tr w:rsidR="00763B07" w:rsidRPr="00C2555B" w14:paraId="7AED4111" w14:textId="77777777" w:rsidTr="00493671">
        <w:trPr>
          <w:trHeight w:val="170"/>
        </w:trPr>
        <w:tc>
          <w:tcPr>
            <w:tcW w:w="4074" w:type="dxa"/>
            <w:tcBorders>
              <w:top w:val="nil"/>
              <w:left w:val="nil"/>
              <w:bottom w:val="nil"/>
              <w:right w:val="nil"/>
            </w:tcBorders>
            <w:shd w:val="clear" w:color="auto" w:fill="auto"/>
          </w:tcPr>
          <w:p w14:paraId="4853212A" w14:textId="77777777" w:rsidR="00763B07" w:rsidRPr="00C2555B" w:rsidRDefault="00763B07" w:rsidP="00763B07">
            <w:pPr>
              <w:ind w:left="175"/>
              <w:rPr>
                <w:rFonts w:ascii="Browallia New" w:hAnsi="Browallia New" w:cs="Browallia New"/>
                <w:sz w:val="28"/>
                <w:szCs w:val="28"/>
                <w:lang w:val="en-GB"/>
              </w:rPr>
            </w:pPr>
            <w:r w:rsidRPr="00C2555B">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shd w:val="clear" w:color="auto" w:fill="auto"/>
            <w:vAlign w:val="bottom"/>
          </w:tcPr>
          <w:p w14:paraId="382C18BB" w14:textId="19BE4670" w:rsidR="00763B07" w:rsidRPr="006E38D9" w:rsidRDefault="00B85EBB" w:rsidP="00763B07">
            <w:pPr>
              <w:tabs>
                <w:tab w:val="decimal" w:pos="522"/>
              </w:tabs>
              <w:spacing w:line="240" w:lineRule="auto"/>
              <w:ind w:right="-10"/>
              <w:jc w:val="right"/>
              <w:rPr>
                <w:rFonts w:ascii="Browallia New" w:hAnsi="Browallia New" w:cs="Browallia New"/>
                <w:sz w:val="28"/>
                <w:szCs w:val="28"/>
              </w:rPr>
            </w:pPr>
            <w:r w:rsidRPr="006E38D9">
              <w:rPr>
                <w:rFonts w:ascii="Browallia New" w:hAnsi="Browallia New" w:cs="Browallia New"/>
                <w:sz w:val="28"/>
                <w:szCs w:val="28"/>
              </w:rPr>
              <w:t>7.74</w:t>
            </w:r>
          </w:p>
        </w:tc>
        <w:tc>
          <w:tcPr>
            <w:tcW w:w="240" w:type="dxa"/>
            <w:tcBorders>
              <w:top w:val="nil"/>
              <w:left w:val="nil"/>
              <w:bottom w:val="nil"/>
              <w:right w:val="nil"/>
            </w:tcBorders>
            <w:shd w:val="clear" w:color="auto" w:fill="auto"/>
          </w:tcPr>
          <w:p w14:paraId="0EBD9AEC" w14:textId="77777777" w:rsidR="00763B07" w:rsidRPr="00C961D5" w:rsidRDefault="00763B07" w:rsidP="00763B07">
            <w:pPr>
              <w:tabs>
                <w:tab w:val="decimal" w:pos="492"/>
                <w:tab w:val="decimal" w:pos="522"/>
              </w:tabs>
              <w:spacing w:line="240" w:lineRule="auto"/>
              <w:ind w:right="-10"/>
              <w:jc w:val="right"/>
              <w:rPr>
                <w:rFonts w:ascii="Browallia New" w:hAnsi="Browallia New" w:cs="Browallia New"/>
                <w:sz w:val="28"/>
                <w:szCs w:val="28"/>
              </w:rPr>
            </w:pPr>
          </w:p>
        </w:tc>
        <w:tc>
          <w:tcPr>
            <w:tcW w:w="1036" w:type="dxa"/>
            <w:tcBorders>
              <w:top w:val="single" w:sz="4" w:space="0" w:color="auto"/>
              <w:left w:val="nil"/>
              <w:bottom w:val="single" w:sz="12" w:space="0" w:color="auto"/>
              <w:right w:val="nil"/>
            </w:tcBorders>
            <w:shd w:val="clear" w:color="auto" w:fill="auto"/>
          </w:tcPr>
          <w:p w14:paraId="1AED132C" w14:textId="09597DA2" w:rsidR="00763B07" w:rsidRPr="00C961D5" w:rsidRDefault="00763B07" w:rsidP="00763B07">
            <w:pPr>
              <w:spacing w:line="240" w:lineRule="auto"/>
              <w:ind w:right="-11"/>
              <w:jc w:val="right"/>
              <w:rPr>
                <w:rFonts w:ascii="Browallia New" w:hAnsi="Browallia New" w:cs="Browallia New"/>
                <w:sz w:val="28"/>
                <w:szCs w:val="28"/>
              </w:rPr>
            </w:pPr>
            <w:r w:rsidRPr="0026501E">
              <w:rPr>
                <w:rFonts w:ascii="Browallia New" w:hAnsi="Browallia New" w:cs="Browallia New"/>
                <w:sz w:val="28"/>
                <w:szCs w:val="28"/>
              </w:rPr>
              <w:t>7.03</w:t>
            </w:r>
          </w:p>
        </w:tc>
        <w:tc>
          <w:tcPr>
            <w:tcW w:w="240" w:type="dxa"/>
            <w:tcBorders>
              <w:top w:val="nil"/>
              <w:left w:val="nil"/>
              <w:bottom w:val="nil"/>
              <w:right w:val="nil"/>
            </w:tcBorders>
            <w:shd w:val="clear" w:color="auto" w:fill="auto"/>
          </w:tcPr>
          <w:p w14:paraId="140544BF" w14:textId="77777777" w:rsidR="00763B07" w:rsidRPr="00C961D5" w:rsidRDefault="00763B07" w:rsidP="00763B07">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vAlign w:val="bottom"/>
          </w:tcPr>
          <w:p w14:paraId="292B0AFC" w14:textId="3B5F2ED2" w:rsidR="00763B07" w:rsidRPr="00C961D5" w:rsidRDefault="004031C8" w:rsidP="00763B07">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hint="cs"/>
                <w:sz w:val="28"/>
                <w:szCs w:val="28"/>
                <w:cs/>
              </w:rPr>
              <w:t>3.44</w:t>
            </w:r>
          </w:p>
        </w:tc>
        <w:tc>
          <w:tcPr>
            <w:tcW w:w="243" w:type="dxa"/>
            <w:tcBorders>
              <w:top w:val="nil"/>
              <w:left w:val="nil"/>
              <w:bottom w:val="nil"/>
              <w:right w:val="nil"/>
            </w:tcBorders>
            <w:shd w:val="clear" w:color="auto" w:fill="auto"/>
          </w:tcPr>
          <w:p w14:paraId="735136D7"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shd w:val="clear" w:color="auto" w:fill="auto"/>
          </w:tcPr>
          <w:p w14:paraId="0DB1D962" w14:textId="71D4AE2C" w:rsidR="00763B07" w:rsidRPr="00C961D5" w:rsidRDefault="00763B07" w:rsidP="00763B07">
            <w:pPr>
              <w:spacing w:line="240" w:lineRule="auto"/>
              <w:ind w:right="-11"/>
              <w:jc w:val="right"/>
              <w:rPr>
                <w:rFonts w:ascii="Browallia New" w:hAnsi="Browallia New" w:cs="Browallia New"/>
                <w:sz w:val="28"/>
                <w:szCs w:val="28"/>
              </w:rPr>
            </w:pPr>
            <w:r w:rsidRPr="00E93040">
              <w:rPr>
                <w:rFonts w:ascii="Browallia New" w:hAnsi="Browallia New" w:cs="Browallia New"/>
                <w:sz w:val="28"/>
                <w:szCs w:val="28"/>
              </w:rPr>
              <w:t>3</w:t>
            </w:r>
            <w:r w:rsidRPr="00E93040">
              <w:rPr>
                <w:rFonts w:ascii="Browallia New" w:hAnsi="Browallia New" w:cs="Browallia New"/>
                <w:sz w:val="28"/>
                <w:szCs w:val="28"/>
                <w:cs/>
              </w:rPr>
              <w:t>.11</w:t>
            </w:r>
          </w:p>
        </w:tc>
      </w:tr>
    </w:tbl>
    <w:p w14:paraId="7361EE5D" w14:textId="5F766BA0" w:rsidR="00630C56" w:rsidRDefault="00630C56"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5D0BC7CB" w14:textId="27FC9B74"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20E4696A" w14:textId="75ACCACA"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00ECABEF" w14:textId="128CAFBE"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3A3EBD2E" w14:textId="13EC52AF"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6C2CD1F2" w14:textId="0E7F30F8"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40865DE7" w14:textId="7DCD4F84"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48706AAC" w14:textId="1BB91BBB"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2769A735" w14:textId="230212B4"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8961" w:type="dxa"/>
        <w:tblInd w:w="426" w:type="dxa"/>
        <w:tblLayout w:type="fixed"/>
        <w:tblLook w:val="0000" w:firstRow="0" w:lastRow="0" w:firstColumn="0" w:lastColumn="0" w:noHBand="0" w:noVBand="0"/>
      </w:tblPr>
      <w:tblGrid>
        <w:gridCol w:w="4074"/>
        <w:gridCol w:w="1028"/>
        <w:gridCol w:w="236"/>
        <w:gridCol w:w="1040"/>
        <w:gridCol w:w="240"/>
        <w:gridCol w:w="1035"/>
        <w:gridCol w:w="243"/>
        <w:gridCol w:w="1065"/>
      </w:tblGrid>
      <w:tr w:rsidR="00F94898" w:rsidRPr="00E20728" w14:paraId="45C581F4" w14:textId="77777777" w:rsidTr="00493671">
        <w:trPr>
          <w:trHeight w:val="170"/>
          <w:tblHeader/>
        </w:trPr>
        <w:tc>
          <w:tcPr>
            <w:tcW w:w="4074" w:type="dxa"/>
            <w:tcBorders>
              <w:top w:val="nil"/>
              <w:left w:val="nil"/>
              <w:bottom w:val="nil"/>
              <w:right w:val="nil"/>
            </w:tcBorders>
            <w:shd w:val="clear" w:color="auto" w:fill="auto"/>
          </w:tcPr>
          <w:p w14:paraId="4B12CBB9" w14:textId="77777777" w:rsidR="00F94898" w:rsidRPr="00E20728" w:rsidRDefault="00F94898" w:rsidP="00CB1761">
            <w:pPr>
              <w:tabs>
                <w:tab w:val="clear" w:pos="3742"/>
              </w:tabs>
              <w:spacing w:line="240" w:lineRule="auto"/>
              <w:ind w:left="175" w:right="175" w:hanging="175"/>
              <w:jc w:val="center"/>
              <w:rPr>
                <w:rFonts w:ascii="Browallia New" w:hAnsi="Browallia New" w:cs="Browallia New"/>
                <w:sz w:val="28"/>
                <w:szCs w:val="28"/>
              </w:rPr>
            </w:pPr>
            <w:r w:rsidRPr="00E20728">
              <w:rPr>
                <w:rFonts w:ascii="Browallia New" w:hAnsi="Browallia New" w:cs="Browallia New"/>
                <w:b/>
                <w:bCs/>
                <w:sz w:val="28"/>
                <w:szCs w:val="28"/>
              </w:rPr>
              <w:tab/>
            </w:r>
            <w:r w:rsidRPr="00E20728">
              <w:rPr>
                <w:rFonts w:ascii="Browallia New" w:hAnsi="Browallia New" w:cs="Browallia New"/>
                <w:b/>
                <w:bCs/>
                <w:sz w:val="28"/>
                <w:szCs w:val="28"/>
              </w:rPr>
              <w:tab/>
            </w:r>
          </w:p>
        </w:tc>
        <w:tc>
          <w:tcPr>
            <w:tcW w:w="4887" w:type="dxa"/>
            <w:gridSpan w:val="7"/>
            <w:tcBorders>
              <w:top w:val="nil"/>
              <w:left w:val="nil"/>
              <w:right w:val="nil"/>
            </w:tcBorders>
            <w:shd w:val="clear" w:color="auto" w:fill="auto"/>
          </w:tcPr>
          <w:p w14:paraId="2B1E5592" w14:textId="77777777" w:rsidR="00F94898" w:rsidRPr="00E20728" w:rsidRDefault="00F94898" w:rsidP="00CB1761">
            <w:pPr>
              <w:tabs>
                <w:tab w:val="clear" w:pos="907"/>
                <w:tab w:val="clear" w:pos="4678"/>
                <w:tab w:val="left" w:pos="900"/>
              </w:tabs>
              <w:ind w:left="-18"/>
              <w:jc w:val="right"/>
              <w:rPr>
                <w:rFonts w:ascii="Browallia New" w:hAnsi="Browallia New" w:cs="Browallia New"/>
                <w:sz w:val="28"/>
                <w:szCs w:val="28"/>
                <w:cs/>
              </w:rPr>
            </w:pPr>
            <w:r w:rsidRPr="00E20728">
              <w:rPr>
                <w:rFonts w:ascii="Browallia New" w:hAnsi="Browallia New" w:cs="Browallia New"/>
                <w:sz w:val="28"/>
                <w:szCs w:val="28"/>
                <w:cs/>
              </w:rPr>
              <w:t xml:space="preserve">(หน่วย </w:t>
            </w:r>
            <w:r w:rsidRPr="00E20728">
              <w:rPr>
                <w:rFonts w:ascii="Browallia New" w:hAnsi="Browallia New" w:cs="Browallia New"/>
                <w:sz w:val="28"/>
                <w:szCs w:val="28"/>
                <w:cs/>
                <w:lang w:val="en-GB"/>
              </w:rPr>
              <w:t>: ล้านบาท)</w:t>
            </w:r>
          </w:p>
        </w:tc>
      </w:tr>
      <w:tr w:rsidR="00F94898" w:rsidRPr="00E20728" w14:paraId="4D7E12AD" w14:textId="77777777" w:rsidTr="00493671">
        <w:trPr>
          <w:trHeight w:val="170"/>
          <w:tblHeader/>
        </w:trPr>
        <w:tc>
          <w:tcPr>
            <w:tcW w:w="4074" w:type="dxa"/>
            <w:tcBorders>
              <w:top w:val="nil"/>
              <w:left w:val="nil"/>
              <w:bottom w:val="nil"/>
              <w:right w:val="nil"/>
            </w:tcBorders>
            <w:shd w:val="clear" w:color="auto" w:fill="auto"/>
          </w:tcPr>
          <w:p w14:paraId="45174528" w14:textId="77777777" w:rsidR="00F94898" w:rsidRPr="00E20728" w:rsidRDefault="00F94898" w:rsidP="00CB1761">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28C4EF5E" w14:textId="77777777" w:rsidR="00F94898" w:rsidRPr="00E20728" w:rsidRDefault="00F94898" w:rsidP="00CB1761">
            <w:pPr>
              <w:spacing w:line="240" w:lineRule="auto"/>
              <w:ind w:left="-108" w:right="-108"/>
              <w:jc w:val="center"/>
              <w:rPr>
                <w:rFonts w:ascii="Browallia New" w:hAnsi="Browallia New" w:cs="Browallia New"/>
                <w:sz w:val="28"/>
                <w:szCs w:val="28"/>
              </w:rPr>
            </w:pPr>
            <w:r w:rsidRPr="00E2072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61FA8D7" w14:textId="77777777" w:rsidR="00F94898" w:rsidRPr="00E20728" w:rsidRDefault="00F94898" w:rsidP="00CB1761">
            <w:pPr>
              <w:spacing w:line="240" w:lineRule="auto"/>
              <w:ind w:left="-108" w:right="-108"/>
              <w:jc w:val="center"/>
              <w:rPr>
                <w:rFonts w:ascii="Browallia New" w:hAnsi="Browallia New" w:cs="Browallia New"/>
                <w:sz w:val="28"/>
                <w:szCs w:val="28"/>
              </w:rPr>
            </w:pPr>
          </w:p>
        </w:tc>
        <w:tc>
          <w:tcPr>
            <w:tcW w:w="2343" w:type="dxa"/>
            <w:gridSpan w:val="3"/>
            <w:tcBorders>
              <w:left w:val="nil"/>
              <w:bottom w:val="single" w:sz="4" w:space="0" w:color="auto"/>
              <w:right w:val="nil"/>
            </w:tcBorders>
            <w:shd w:val="clear" w:color="auto" w:fill="auto"/>
          </w:tcPr>
          <w:p w14:paraId="279D02B8" w14:textId="77777777" w:rsidR="00F94898" w:rsidRPr="00E20728" w:rsidRDefault="00F94898" w:rsidP="00CB1761">
            <w:pPr>
              <w:spacing w:line="240" w:lineRule="auto"/>
              <w:ind w:left="-108" w:right="-108"/>
              <w:jc w:val="center"/>
              <w:rPr>
                <w:rFonts w:ascii="Browallia New" w:hAnsi="Browallia New" w:cs="Browallia New"/>
                <w:sz w:val="28"/>
                <w:szCs w:val="28"/>
              </w:rPr>
            </w:pPr>
            <w:r w:rsidRPr="00E20728">
              <w:rPr>
                <w:rFonts w:ascii="Browallia New" w:hAnsi="Browallia New" w:cs="Browallia New"/>
                <w:sz w:val="28"/>
                <w:szCs w:val="28"/>
                <w:cs/>
              </w:rPr>
              <w:t>งบการเงินเฉพาะของบริษัท</w:t>
            </w:r>
          </w:p>
        </w:tc>
      </w:tr>
      <w:tr w:rsidR="00F94898" w:rsidRPr="00E20728" w14:paraId="0D820F08" w14:textId="77777777" w:rsidTr="00493671">
        <w:trPr>
          <w:trHeight w:val="348"/>
          <w:tblHeader/>
        </w:trPr>
        <w:tc>
          <w:tcPr>
            <w:tcW w:w="4074" w:type="dxa"/>
            <w:tcBorders>
              <w:top w:val="nil"/>
              <w:left w:val="nil"/>
              <w:bottom w:val="nil"/>
              <w:right w:val="nil"/>
            </w:tcBorders>
            <w:shd w:val="clear" w:color="auto" w:fill="auto"/>
          </w:tcPr>
          <w:p w14:paraId="789F5BC6" w14:textId="77777777" w:rsidR="00F94898" w:rsidRPr="00E20728" w:rsidRDefault="00F94898" w:rsidP="00CB1761">
            <w:pPr>
              <w:tabs>
                <w:tab w:val="clear" w:pos="3742"/>
              </w:tabs>
              <w:spacing w:line="240" w:lineRule="auto"/>
              <w:ind w:left="175" w:right="175" w:hanging="175"/>
              <w:jc w:val="center"/>
              <w:rPr>
                <w:rFonts w:ascii="Browallia New" w:hAnsi="Browallia New" w:cs="Browallia New"/>
                <w:sz w:val="28"/>
                <w:szCs w:val="28"/>
              </w:rPr>
            </w:pPr>
          </w:p>
        </w:tc>
        <w:tc>
          <w:tcPr>
            <w:tcW w:w="4887" w:type="dxa"/>
            <w:gridSpan w:val="7"/>
            <w:tcBorders>
              <w:left w:val="nil"/>
              <w:bottom w:val="single" w:sz="4" w:space="0" w:color="auto"/>
              <w:right w:val="nil"/>
            </w:tcBorders>
            <w:shd w:val="clear" w:color="auto" w:fill="auto"/>
          </w:tcPr>
          <w:p w14:paraId="1490AE79" w14:textId="0D0FFD66" w:rsidR="00F94898" w:rsidRPr="00E20728" w:rsidRDefault="00F94898" w:rsidP="00CB1761">
            <w:pPr>
              <w:spacing w:line="240" w:lineRule="auto"/>
              <w:ind w:right="-10"/>
              <w:jc w:val="center"/>
              <w:rPr>
                <w:rFonts w:ascii="Browallia New" w:hAnsi="Browallia New" w:cs="Browallia New"/>
                <w:sz w:val="28"/>
                <w:szCs w:val="28"/>
                <w:lang w:val="en-GB"/>
              </w:rPr>
            </w:pPr>
            <w:r w:rsidRPr="00E20728">
              <w:rPr>
                <w:rFonts w:ascii="Browallia New" w:hAnsi="Browallia New" w:cs="Browallia New"/>
                <w:sz w:val="28"/>
                <w:szCs w:val="28"/>
                <w:cs/>
              </w:rPr>
              <w:t>สำหรับ</w:t>
            </w:r>
            <w:r w:rsidR="00763B07">
              <w:rPr>
                <w:rFonts w:ascii="Browallia New" w:hAnsi="Browallia New" w:cs="Browallia New" w:hint="cs"/>
                <w:sz w:val="28"/>
                <w:szCs w:val="28"/>
                <w:cs/>
              </w:rPr>
              <w:t>เก้า</w:t>
            </w:r>
            <w:r w:rsidRPr="00E20728">
              <w:rPr>
                <w:rFonts w:ascii="Browallia New" w:hAnsi="Browallia New" w:cs="Browallia New"/>
                <w:sz w:val="28"/>
                <w:szCs w:val="28"/>
                <w:cs/>
              </w:rPr>
              <w:t>เดือน</w:t>
            </w:r>
            <w:r w:rsidRPr="00E20728">
              <w:rPr>
                <w:rFonts w:ascii="Browallia New" w:hAnsi="Browallia New" w:cs="Browallia New" w:hint="cs"/>
                <w:sz w:val="28"/>
                <w:szCs w:val="28"/>
                <w:cs/>
              </w:rPr>
              <w:t>สิ้น</w:t>
            </w:r>
            <w:r w:rsidRPr="00E20728">
              <w:rPr>
                <w:rFonts w:ascii="Browallia New" w:hAnsi="Browallia New" w:cs="Browallia New"/>
                <w:sz w:val="28"/>
                <w:szCs w:val="28"/>
                <w:cs/>
              </w:rPr>
              <w:t xml:space="preserve">สุดวันที่ </w:t>
            </w:r>
            <w:r w:rsidRPr="00E20728">
              <w:rPr>
                <w:rFonts w:ascii="Browallia New" w:hAnsi="Browallia New" w:cs="Browallia New"/>
                <w:sz w:val="28"/>
                <w:szCs w:val="28"/>
              </w:rPr>
              <w:t xml:space="preserve">30 </w:t>
            </w:r>
            <w:r w:rsidR="00763B07" w:rsidRPr="00763B07">
              <w:rPr>
                <w:rFonts w:ascii="Browallia New" w:hAnsi="Browallia New" w:cs="Browallia New"/>
                <w:sz w:val="28"/>
                <w:szCs w:val="28"/>
                <w:cs/>
              </w:rPr>
              <w:t>กันยายน</w:t>
            </w:r>
          </w:p>
        </w:tc>
      </w:tr>
      <w:tr w:rsidR="00F94898" w:rsidRPr="00E20728" w14:paraId="05440011" w14:textId="77777777" w:rsidTr="00493671">
        <w:trPr>
          <w:trHeight w:val="348"/>
          <w:tblHeader/>
        </w:trPr>
        <w:tc>
          <w:tcPr>
            <w:tcW w:w="4074" w:type="dxa"/>
            <w:tcBorders>
              <w:top w:val="nil"/>
              <w:left w:val="nil"/>
              <w:bottom w:val="nil"/>
              <w:right w:val="nil"/>
            </w:tcBorders>
            <w:shd w:val="clear" w:color="auto" w:fill="auto"/>
          </w:tcPr>
          <w:p w14:paraId="51876CCA" w14:textId="77777777" w:rsidR="00F94898" w:rsidRPr="00E20728" w:rsidRDefault="00F94898" w:rsidP="00F94898">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536554C7" w14:textId="13E83AAA" w:rsidR="00F94898" w:rsidRPr="00E20728" w:rsidRDefault="00F94898" w:rsidP="00F94898">
            <w:pPr>
              <w:spacing w:line="240" w:lineRule="auto"/>
              <w:ind w:right="-10"/>
              <w:jc w:val="center"/>
              <w:rPr>
                <w:rFonts w:ascii="Browallia New" w:hAnsi="Browallia New" w:cs="Browallia New"/>
                <w:sz w:val="28"/>
                <w:szCs w:val="28"/>
              </w:rPr>
            </w:pPr>
            <w:r w:rsidRPr="00D10583">
              <w:rPr>
                <w:rFonts w:ascii="Browallia New" w:hAnsi="Browallia New" w:cs="Browallia New" w:hint="cs"/>
                <w:sz w:val="28"/>
                <w:szCs w:val="28"/>
              </w:rPr>
              <w:t>2562</w:t>
            </w:r>
          </w:p>
        </w:tc>
        <w:tc>
          <w:tcPr>
            <w:tcW w:w="236" w:type="dxa"/>
            <w:tcBorders>
              <w:top w:val="single" w:sz="4" w:space="0" w:color="auto"/>
              <w:left w:val="nil"/>
              <w:right w:val="nil"/>
            </w:tcBorders>
            <w:shd w:val="clear" w:color="auto" w:fill="auto"/>
          </w:tcPr>
          <w:p w14:paraId="71723680" w14:textId="77777777" w:rsidR="00F94898" w:rsidRPr="00E20728" w:rsidRDefault="00F94898" w:rsidP="00F94898">
            <w:pPr>
              <w:spacing w:line="240" w:lineRule="auto"/>
              <w:ind w:right="-10"/>
              <w:jc w:val="center"/>
              <w:rPr>
                <w:rFonts w:ascii="Browallia New" w:hAnsi="Browallia New" w:cs="Browallia New"/>
                <w:sz w:val="28"/>
                <w:szCs w:val="28"/>
              </w:rPr>
            </w:pPr>
          </w:p>
        </w:tc>
        <w:tc>
          <w:tcPr>
            <w:tcW w:w="1040" w:type="dxa"/>
            <w:tcBorders>
              <w:top w:val="single" w:sz="4" w:space="0" w:color="auto"/>
              <w:left w:val="nil"/>
              <w:bottom w:val="single" w:sz="4" w:space="0" w:color="auto"/>
              <w:right w:val="nil"/>
            </w:tcBorders>
            <w:shd w:val="clear" w:color="auto" w:fill="auto"/>
          </w:tcPr>
          <w:p w14:paraId="45A1AF08" w14:textId="7EA11D41" w:rsidR="00F94898" w:rsidRPr="00E20728" w:rsidRDefault="00F94898" w:rsidP="00F94898">
            <w:pPr>
              <w:spacing w:line="240" w:lineRule="auto"/>
              <w:ind w:right="-10"/>
              <w:jc w:val="center"/>
              <w:rPr>
                <w:rFonts w:ascii="Browallia New" w:hAnsi="Browallia New" w:cs="Browallia New"/>
                <w:sz w:val="28"/>
                <w:szCs w:val="28"/>
              </w:rPr>
            </w:pPr>
            <w:r w:rsidRPr="00D10583">
              <w:rPr>
                <w:rFonts w:ascii="Browallia New" w:hAnsi="Browallia New" w:cs="Browallia New" w:hint="cs"/>
                <w:sz w:val="28"/>
                <w:szCs w:val="28"/>
              </w:rPr>
              <w:t>2561</w:t>
            </w:r>
          </w:p>
        </w:tc>
        <w:tc>
          <w:tcPr>
            <w:tcW w:w="240" w:type="dxa"/>
            <w:tcBorders>
              <w:top w:val="single" w:sz="4" w:space="0" w:color="auto"/>
              <w:left w:val="nil"/>
              <w:bottom w:val="nil"/>
              <w:right w:val="nil"/>
            </w:tcBorders>
            <w:shd w:val="clear" w:color="auto" w:fill="auto"/>
          </w:tcPr>
          <w:p w14:paraId="66C49A59" w14:textId="77777777" w:rsidR="00F94898" w:rsidRPr="00E20728" w:rsidRDefault="00F94898" w:rsidP="00F94898">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1F623D5F" w14:textId="4980EDBE" w:rsidR="00F94898" w:rsidRPr="00E20728" w:rsidRDefault="00F94898" w:rsidP="00F94898">
            <w:pPr>
              <w:spacing w:line="240" w:lineRule="auto"/>
              <w:ind w:right="-10"/>
              <w:jc w:val="center"/>
              <w:rPr>
                <w:rFonts w:ascii="Browallia New" w:hAnsi="Browallia New" w:cs="Browallia New"/>
                <w:sz w:val="28"/>
                <w:szCs w:val="28"/>
              </w:rPr>
            </w:pPr>
            <w:r w:rsidRPr="00D10583">
              <w:rPr>
                <w:rFonts w:ascii="Browallia New" w:hAnsi="Browallia New" w:cs="Browallia New" w:hint="cs"/>
                <w:sz w:val="28"/>
                <w:szCs w:val="28"/>
              </w:rPr>
              <w:t>2562</w:t>
            </w:r>
          </w:p>
        </w:tc>
        <w:tc>
          <w:tcPr>
            <w:tcW w:w="243" w:type="dxa"/>
            <w:tcBorders>
              <w:top w:val="single" w:sz="4" w:space="0" w:color="auto"/>
              <w:left w:val="nil"/>
              <w:bottom w:val="nil"/>
              <w:right w:val="nil"/>
            </w:tcBorders>
            <w:shd w:val="clear" w:color="auto" w:fill="auto"/>
          </w:tcPr>
          <w:p w14:paraId="16D934B7" w14:textId="77777777" w:rsidR="00F94898" w:rsidRPr="00E20728" w:rsidRDefault="00F94898" w:rsidP="00F94898">
            <w:pPr>
              <w:spacing w:line="240" w:lineRule="auto"/>
              <w:ind w:right="-10"/>
              <w:jc w:val="center"/>
              <w:rPr>
                <w:rFonts w:ascii="Browallia New" w:hAnsi="Browallia New" w:cs="Browallia New"/>
                <w:sz w:val="28"/>
                <w:szCs w:val="28"/>
              </w:rPr>
            </w:pPr>
          </w:p>
        </w:tc>
        <w:tc>
          <w:tcPr>
            <w:tcW w:w="1065" w:type="dxa"/>
            <w:tcBorders>
              <w:top w:val="single" w:sz="4" w:space="0" w:color="auto"/>
              <w:left w:val="nil"/>
              <w:bottom w:val="single" w:sz="4" w:space="0" w:color="auto"/>
              <w:right w:val="nil"/>
            </w:tcBorders>
            <w:shd w:val="clear" w:color="auto" w:fill="auto"/>
          </w:tcPr>
          <w:p w14:paraId="25C803BC" w14:textId="5613B1FD" w:rsidR="00F94898" w:rsidRPr="00E20728" w:rsidRDefault="00F94898" w:rsidP="00F94898">
            <w:pPr>
              <w:spacing w:line="240" w:lineRule="auto"/>
              <w:ind w:right="-10"/>
              <w:jc w:val="center"/>
              <w:rPr>
                <w:rFonts w:ascii="Browallia New" w:hAnsi="Browallia New" w:cs="Browallia New"/>
                <w:sz w:val="28"/>
                <w:szCs w:val="28"/>
              </w:rPr>
            </w:pPr>
            <w:r w:rsidRPr="00D10583">
              <w:rPr>
                <w:rFonts w:ascii="Browallia New" w:hAnsi="Browallia New" w:cs="Browallia New" w:hint="cs"/>
                <w:sz w:val="28"/>
                <w:szCs w:val="28"/>
              </w:rPr>
              <w:t>2561</w:t>
            </w:r>
          </w:p>
        </w:tc>
      </w:tr>
      <w:tr w:rsidR="00F94898" w:rsidRPr="00E20728" w14:paraId="3E4C854F" w14:textId="77777777" w:rsidTr="00493671">
        <w:trPr>
          <w:trHeight w:val="170"/>
        </w:trPr>
        <w:tc>
          <w:tcPr>
            <w:tcW w:w="4074" w:type="dxa"/>
            <w:tcBorders>
              <w:top w:val="nil"/>
              <w:left w:val="nil"/>
              <w:bottom w:val="nil"/>
              <w:right w:val="nil"/>
            </w:tcBorders>
          </w:tcPr>
          <w:p w14:paraId="1CC34B91" w14:textId="77777777" w:rsidR="00F94898" w:rsidRPr="00E20728" w:rsidRDefault="00F94898" w:rsidP="00CB1761">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0B36C6C8" w14:textId="77777777" w:rsidR="00F94898" w:rsidRPr="00E20728" w:rsidRDefault="00F94898" w:rsidP="00CB1761">
            <w:pPr>
              <w:spacing w:line="240" w:lineRule="auto"/>
              <w:ind w:right="-11"/>
              <w:rPr>
                <w:rFonts w:ascii="Browallia New" w:hAnsi="Browallia New" w:cs="Browallia New"/>
                <w:sz w:val="28"/>
                <w:szCs w:val="28"/>
                <w:cs/>
              </w:rPr>
            </w:pPr>
          </w:p>
        </w:tc>
        <w:tc>
          <w:tcPr>
            <w:tcW w:w="236" w:type="dxa"/>
            <w:tcBorders>
              <w:top w:val="nil"/>
              <w:left w:val="nil"/>
              <w:bottom w:val="nil"/>
              <w:right w:val="nil"/>
            </w:tcBorders>
          </w:tcPr>
          <w:p w14:paraId="4F74969C"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1040" w:type="dxa"/>
            <w:tcBorders>
              <w:top w:val="nil"/>
              <w:left w:val="nil"/>
              <w:bottom w:val="nil"/>
              <w:right w:val="nil"/>
            </w:tcBorders>
          </w:tcPr>
          <w:p w14:paraId="46C2C21A"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389D3AB5"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02E214BD"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642481D"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1065" w:type="dxa"/>
            <w:tcBorders>
              <w:top w:val="nil"/>
              <w:left w:val="nil"/>
              <w:bottom w:val="nil"/>
              <w:right w:val="nil"/>
            </w:tcBorders>
            <w:vAlign w:val="bottom"/>
          </w:tcPr>
          <w:p w14:paraId="27D555E2" w14:textId="77777777" w:rsidR="00F94898" w:rsidRPr="00E20728" w:rsidRDefault="00F94898" w:rsidP="00CB1761">
            <w:pPr>
              <w:tabs>
                <w:tab w:val="decimal" w:pos="492"/>
              </w:tabs>
              <w:spacing w:line="240" w:lineRule="auto"/>
              <w:ind w:right="-10"/>
              <w:jc w:val="right"/>
              <w:rPr>
                <w:rFonts w:ascii="Browallia New" w:hAnsi="Browallia New" w:cs="Browallia New"/>
                <w:sz w:val="28"/>
                <w:szCs w:val="28"/>
                <w:lang w:val="en-GB"/>
              </w:rPr>
            </w:pPr>
          </w:p>
        </w:tc>
      </w:tr>
      <w:tr w:rsidR="00F94898" w:rsidRPr="00E20728" w14:paraId="517BD5CB" w14:textId="77777777" w:rsidTr="00493671">
        <w:trPr>
          <w:trHeight w:val="170"/>
        </w:trPr>
        <w:tc>
          <w:tcPr>
            <w:tcW w:w="4074" w:type="dxa"/>
            <w:tcBorders>
              <w:top w:val="nil"/>
              <w:left w:val="nil"/>
              <w:bottom w:val="nil"/>
              <w:right w:val="nil"/>
            </w:tcBorders>
          </w:tcPr>
          <w:p w14:paraId="18A3091C" w14:textId="77777777" w:rsidR="00F94898" w:rsidRPr="00E20728" w:rsidRDefault="00F94898" w:rsidP="00CB1761">
            <w:pPr>
              <w:tabs>
                <w:tab w:val="clear" w:pos="3742"/>
              </w:tabs>
              <w:spacing w:line="240" w:lineRule="auto"/>
              <w:ind w:left="175" w:right="175" w:hanging="175"/>
              <w:rPr>
                <w:rFonts w:ascii="Browallia New" w:hAnsi="Browallia New" w:cs="Browallia New"/>
                <w:b/>
                <w:bCs/>
                <w:sz w:val="28"/>
                <w:szCs w:val="28"/>
                <w:cs/>
              </w:rPr>
            </w:pPr>
            <w:r w:rsidRPr="00E20728">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41A12FBE" w14:textId="77777777" w:rsidR="00F94898" w:rsidRPr="00E20728" w:rsidRDefault="00F94898" w:rsidP="00CB1761">
            <w:pPr>
              <w:spacing w:line="240" w:lineRule="auto"/>
              <w:ind w:right="-11"/>
              <w:rPr>
                <w:rFonts w:ascii="Browallia New" w:hAnsi="Browallia New" w:cs="Browallia New"/>
                <w:sz w:val="28"/>
                <w:szCs w:val="28"/>
                <w:cs/>
              </w:rPr>
            </w:pPr>
          </w:p>
        </w:tc>
        <w:tc>
          <w:tcPr>
            <w:tcW w:w="236" w:type="dxa"/>
            <w:tcBorders>
              <w:top w:val="nil"/>
              <w:left w:val="nil"/>
              <w:bottom w:val="nil"/>
              <w:right w:val="nil"/>
            </w:tcBorders>
          </w:tcPr>
          <w:p w14:paraId="5FB16B2E"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1040" w:type="dxa"/>
            <w:tcBorders>
              <w:top w:val="nil"/>
              <w:left w:val="nil"/>
              <w:bottom w:val="nil"/>
              <w:right w:val="nil"/>
            </w:tcBorders>
          </w:tcPr>
          <w:p w14:paraId="3469B7C7"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56BC0EA1"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078A1F51"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58E01E52"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1065" w:type="dxa"/>
            <w:tcBorders>
              <w:top w:val="nil"/>
              <w:left w:val="nil"/>
              <w:bottom w:val="nil"/>
              <w:right w:val="nil"/>
            </w:tcBorders>
            <w:vAlign w:val="bottom"/>
          </w:tcPr>
          <w:p w14:paraId="28F81CF6" w14:textId="77777777" w:rsidR="00F94898" w:rsidRPr="00E20728" w:rsidRDefault="00F94898" w:rsidP="00CB1761">
            <w:pPr>
              <w:tabs>
                <w:tab w:val="decimal" w:pos="492"/>
              </w:tabs>
              <w:spacing w:line="240" w:lineRule="auto"/>
              <w:ind w:right="-10"/>
              <w:jc w:val="right"/>
              <w:rPr>
                <w:rFonts w:ascii="Browallia New" w:hAnsi="Browallia New" w:cs="Browallia New"/>
                <w:sz w:val="28"/>
                <w:szCs w:val="28"/>
                <w:lang w:val="en-GB"/>
              </w:rPr>
            </w:pPr>
          </w:p>
        </w:tc>
      </w:tr>
      <w:tr w:rsidR="00093DDF" w:rsidRPr="00E20728" w14:paraId="6BDACFEB" w14:textId="77777777" w:rsidTr="00807020">
        <w:trPr>
          <w:trHeight w:val="87"/>
        </w:trPr>
        <w:tc>
          <w:tcPr>
            <w:tcW w:w="4074" w:type="dxa"/>
            <w:tcBorders>
              <w:top w:val="nil"/>
              <w:left w:val="nil"/>
              <w:bottom w:val="nil"/>
              <w:right w:val="nil"/>
            </w:tcBorders>
            <w:vAlign w:val="bottom"/>
          </w:tcPr>
          <w:p w14:paraId="16C5B114" w14:textId="02A7F8C3" w:rsidR="00093DDF" w:rsidRPr="00E20728" w:rsidRDefault="00093DDF" w:rsidP="00093DDF">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3927080F" w14:textId="6F7773A7" w:rsidR="00093DDF" w:rsidRPr="00C961D5" w:rsidRDefault="00093DDF" w:rsidP="00093DDF">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c>
          <w:tcPr>
            <w:tcW w:w="236" w:type="dxa"/>
            <w:tcBorders>
              <w:top w:val="nil"/>
              <w:left w:val="nil"/>
              <w:bottom w:val="nil"/>
              <w:right w:val="nil"/>
            </w:tcBorders>
          </w:tcPr>
          <w:p w14:paraId="296CFF58" w14:textId="77777777" w:rsidR="00093DDF" w:rsidRPr="00C961D5" w:rsidRDefault="00093DDF" w:rsidP="00093DDF">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558C88EB" w14:textId="0F3C8D8B" w:rsidR="00093DDF" w:rsidRPr="00C961D5" w:rsidRDefault="00093DDF" w:rsidP="00093DDF">
            <w:pPr>
              <w:spacing w:line="240" w:lineRule="auto"/>
              <w:ind w:right="-11"/>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0B6D70D2" w14:textId="77777777" w:rsidR="00093DDF" w:rsidRPr="00C961D5" w:rsidRDefault="00093DDF" w:rsidP="00093DDF">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008DECC7" w14:textId="7EFC0A20" w:rsidR="00093DDF" w:rsidRPr="00C961D5" w:rsidRDefault="0034255C" w:rsidP="00093DDF">
            <w:pPr>
              <w:tabs>
                <w:tab w:val="decimal" w:pos="492"/>
              </w:tabs>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71.42</w:t>
            </w:r>
          </w:p>
        </w:tc>
        <w:tc>
          <w:tcPr>
            <w:tcW w:w="243" w:type="dxa"/>
            <w:tcBorders>
              <w:top w:val="nil"/>
              <w:left w:val="nil"/>
              <w:bottom w:val="nil"/>
              <w:right w:val="nil"/>
            </w:tcBorders>
          </w:tcPr>
          <w:p w14:paraId="5FC14284" w14:textId="77777777" w:rsidR="00093DDF" w:rsidRPr="00C961D5" w:rsidRDefault="00093DDF" w:rsidP="00093DDF">
            <w:pPr>
              <w:spacing w:line="240" w:lineRule="auto"/>
              <w:ind w:left="252"/>
              <w:jc w:val="right"/>
              <w:rPr>
                <w:rFonts w:ascii="Browallia New" w:hAnsi="Browallia New" w:cs="Browallia New"/>
                <w:sz w:val="28"/>
                <w:szCs w:val="28"/>
              </w:rPr>
            </w:pPr>
          </w:p>
        </w:tc>
        <w:tc>
          <w:tcPr>
            <w:tcW w:w="1065" w:type="dxa"/>
            <w:tcBorders>
              <w:top w:val="nil"/>
              <w:left w:val="nil"/>
              <w:bottom w:val="nil"/>
              <w:right w:val="nil"/>
            </w:tcBorders>
            <w:vAlign w:val="bottom"/>
          </w:tcPr>
          <w:p w14:paraId="1421B2F3" w14:textId="1ACFC103" w:rsidR="00093DDF" w:rsidRPr="00C961D5" w:rsidRDefault="00093DDF" w:rsidP="00093DDF">
            <w:pPr>
              <w:tabs>
                <w:tab w:val="decimal" w:pos="492"/>
              </w:tabs>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lang w:val="en-GB"/>
              </w:rPr>
              <w:t>67.66</w:t>
            </w:r>
          </w:p>
        </w:tc>
      </w:tr>
      <w:tr w:rsidR="00093DDF" w:rsidRPr="00E20728" w14:paraId="33E0E9E6" w14:textId="77777777" w:rsidTr="00807020">
        <w:trPr>
          <w:trHeight w:val="321"/>
        </w:trPr>
        <w:tc>
          <w:tcPr>
            <w:tcW w:w="4074" w:type="dxa"/>
            <w:tcBorders>
              <w:top w:val="nil"/>
              <w:left w:val="nil"/>
              <w:bottom w:val="nil"/>
              <w:right w:val="nil"/>
            </w:tcBorders>
            <w:vAlign w:val="bottom"/>
          </w:tcPr>
          <w:p w14:paraId="44675AB0" w14:textId="00FF09B7" w:rsidR="00093DDF" w:rsidRPr="00E20728" w:rsidRDefault="00093DDF" w:rsidP="00093DDF">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4C0EF691" w14:textId="50038507" w:rsidR="00093DDF" w:rsidRPr="00C961D5" w:rsidRDefault="00093DDF" w:rsidP="00093DDF">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c>
          <w:tcPr>
            <w:tcW w:w="236" w:type="dxa"/>
            <w:tcBorders>
              <w:top w:val="nil"/>
              <w:left w:val="nil"/>
              <w:bottom w:val="nil"/>
              <w:right w:val="nil"/>
            </w:tcBorders>
          </w:tcPr>
          <w:p w14:paraId="7515F057" w14:textId="77777777" w:rsidR="00093DDF" w:rsidRPr="00C961D5" w:rsidRDefault="00093DDF" w:rsidP="00093DD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65B22760" w14:textId="210EC326" w:rsidR="00093DDF" w:rsidRPr="00C961D5" w:rsidRDefault="00093DDF" w:rsidP="00093DDF">
            <w:pPr>
              <w:spacing w:line="240" w:lineRule="auto"/>
              <w:ind w:right="-11"/>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7E9D6BC2" w14:textId="77777777" w:rsidR="00093DDF" w:rsidRPr="00C961D5" w:rsidRDefault="00093DDF" w:rsidP="00093DDF">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83BE22A" w14:textId="0F986CCF" w:rsidR="00093DDF" w:rsidRPr="00C961D5" w:rsidRDefault="00E66B8B" w:rsidP="00093DDF">
            <w:pPr>
              <w:spacing w:line="240" w:lineRule="auto"/>
              <w:ind w:right="-10"/>
              <w:jc w:val="right"/>
              <w:rPr>
                <w:rFonts w:ascii="Browallia New" w:hAnsi="Browallia New" w:cs="Browallia New"/>
                <w:sz w:val="28"/>
                <w:szCs w:val="28"/>
                <w:lang w:val="en-GB"/>
              </w:rPr>
            </w:pPr>
            <w:r w:rsidRPr="004C76DF">
              <w:rPr>
                <w:rFonts w:ascii="Browallia New" w:hAnsi="Browallia New" w:cs="Browallia New"/>
                <w:sz w:val="28"/>
                <w:szCs w:val="28"/>
                <w:lang w:val="en-GB"/>
              </w:rPr>
              <w:t>48.60</w:t>
            </w:r>
          </w:p>
        </w:tc>
        <w:tc>
          <w:tcPr>
            <w:tcW w:w="243" w:type="dxa"/>
            <w:tcBorders>
              <w:top w:val="nil"/>
              <w:left w:val="nil"/>
              <w:bottom w:val="nil"/>
              <w:right w:val="nil"/>
            </w:tcBorders>
          </w:tcPr>
          <w:p w14:paraId="2C606CA8" w14:textId="77777777" w:rsidR="00093DDF" w:rsidRPr="00C961D5" w:rsidRDefault="00093DDF" w:rsidP="00093DDF">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0A352534" w14:textId="2876C2CC" w:rsidR="00093DDF" w:rsidRPr="00C961D5" w:rsidRDefault="00093DDF" w:rsidP="00093DDF">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lang w:val="en-GB"/>
              </w:rPr>
              <w:t>56.21</w:t>
            </w:r>
          </w:p>
        </w:tc>
      </w:tr>
      <w:tr w:rsidR="00093DDF" w:rsidRPr="00E20728" w14:paraId="43DBEAA9" w14:textId="77777777" w:rsidTr="00807020">
        <w:trPr>
          <w:trHeight w:val="321"/>
        </w:trPr>
        <w:tc>
          <w:tcPr>
            <w:tcW w:w="4074" w:type="dxa"/>
            <w:tcBorders>
              <w:top w:val="nil"/>
              <w:left w:val="nil"/>
              <w:bottom w:val="nil"/>
              <w:right w:val="nil"/>
            </w:tcBorders>
            <w:vAlign w:val="bottom"/>
          </w:tcPr>
          <w:p w14:paraId="7DD05748" w14:textId="25BDF4EA" w:rsidR="00093DDF" w:rsidRPr="00B762DD" w:rsidRDefault="00093DDF" w:rsidP="00093DDF">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ค่าบริการรับ</w:t>
            </w:r>
          </w:p>
        </w:tc>
        <w:tc>
          <w:tcPr>
            <w:tcW w:w="1028" w:type="dxa"/>
            <w:tcBorders>
              <w:top w:val="nil"/>
              <w:left w:val="nil"/>
              <w:bottom w:val="nil"/>
              <w:right w:val="nil"/>
            </w:tcBorders>
            <w:vAlign w:val="bottom"/>
          </w:tcPr>
          <w:p w14:paraId="3CB14F55" w14:textId="1B519876" w:rsidR="00093DDF" w:rsidRPr="00B762DD" w:rsidRDefault="00093DDF" w:rsidP="00093DDF">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cs/>
                <w:lang w:val="en-GB"/>
              </w:rPr>
              <w:t xml:space="preserve">    -</w:t>
            </w:r>
          </w:p>
        </w:tc>
        <w:tc>
          <w:tcPr>
            <w:tcW w:w="236" w:type="dxa"/>
            <w:tcBorders>
              <w:top w:val="nil"/>
              <w:left w:val="nil"/>
              <w:bottom w:val="nil"/>
              <w:right w:val="nil"/>
            </w:tcBorders>
          </w:tcPr>
          <w:p w14:paraId="793D3230" w14:textId="77777777" w:rsidR="00093DDF" w:rsidRPr="00B762DD" w:rsidRDefault="00093DDF" w:rsidP="00093DD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3BBB5220" w14:textId="03A2E436" w:rsidR="00093DDF" w:rsidRPr="00B762DD" w:rsidRDefault="00093DDF" w:rsidP="00093DDF">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1C4A64AD" w14:textId="77777777" w:rsidR="00093DDF" w:rsidRPr="00B762DD" w:rsidRDefault="00093DDF" w:rsidP="00093DDF">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D050C86" w14:textId="3DD00519" w:rsidR="00093DDF" w:rsidRPr="00B762DD" w:rsidRDefault="00F153A7" w:rsidP="00093DD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0.65</w:t>
            </w:r>
          </w:p>
        </w:tc>
        <w:tc>
          <w:tcPr>
            <w:tcW w:w="243" w:type="dxa"/>
            <w:tcBorders>
              <w:top w:val="nil"/>
              <w:left w:val="nil"/>
              <w:bottom w:val="nil"/>
              <w:right w:val="nil"/>
            </w:tcBorders>
          </w:tcPr>
          <w:p w14:paraId="75BE5C0D" w14:textId="77777777" w:rsidR="00093DDF" w:rsidRPr="00B762DD" w:rsidRDefault="00093DDF" w:rsidP="00093DDF">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22DE43CE" w14:textId="006D7709" w:rsidR="00093DDF" w:rsidRPr="00B762DD" w:rsidRDefault="00243E41" w:rsidP="00093DDF">
            <w:pPr>
              <w:spacing w:line="240" w:lineRule="auto"/>
              <w:ind w:right="-10"/>
              <w:jc w:val="right"/>
              <w:rPr>
                <w:rFonts w:ascii="Browallia New" w:hAnsi="Browallia New" w:cs="Browallia New"/>
                <w:sz w:val="28"/>
                <w:szCs w:val="28"/>
                <w:cs/>
                <w:lang w:val="en-GB"/>
              </w:rPr>
            </w:pPr>
            <w:r>
              <w:rPr>
                <w:rFonts w:ascii="Browallia New" w:hAnsi="Browallia New" w:cs="Browallia New"/>
                <w:sz w:val="28"/>
                <w:szCs w:val="28"/>
                <w:lang w:val="en-GB"/>
              </w:rPr>
              <w:t>0.74</w:t>
            </w:r>
          </w:p>
        </w:tc>
      </w:tr>
      <w:tr w:rsidR="00093DDF" w:rsidRPr="00E20728" w14:paraId="41A71D32" w14:textId="77777777" w:rsidTr="00807020">
        <w:trPr>
          <w:trHeight w:val="321"/>
        </w:trPr>
        <w:tc>
          <w:tcPr>
            <w:tcW w:w="4074" w:type="dxa"/>
            <w:tcBorders>
              <w:top w:val="nil"/>
              <w:left w:val="nil"/>
              <w:bottom w:val="nil"/>
              <w:right w:val="nil"/>
            </w:tcBorders>
            <w:vAlign w:val="bottom"/>
          </w:tcPr>
          <w:p w14:paraId="5679E443" w14:textId="53245FCA" w:rsidR="00093DDF" w:rsidRPr="00FF4536" w:rsidRDefault="00093DDF" w:rsidP="00093DDF">
            <w:pPr>
              <w:tabs>
                <w:tab w:val="clear" w:pos="3742"/>
              </w:tabs>
              <w:spacing w:line="240" w:lineRule="auto"/>
              <w:ind w:left="175" w:right="175"/>
              <w:rPr>
                <w:rFonts w:ascii="Browallia New" w:hAnsi="Browallia New" w:cs="Browallia New"/>
                <w:sz w:val="28"/>
                <w:szCs w:val="28"/>
                <w:cs/>
              </w:rPr>
            </w:pPr>
            <w:r w:rsidRPr="00FF4536">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1D36B1AA" w14:textId="080AF69A" w:rsidR="00093DDF" w:rsidRPr="00C961D5" w:rsidRDefault="00093DDF" w:rsidP="00093DDF">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c>
          <w:tcPr>
            <w:tcW w:w="236" w:type="dxa"/>
            <w:tcBorders>
              <w:top w:val="nil"/>
              <w:left w:val="nil"/>
              <w:bottom w:val="nil"/>
              <w:right w:val="nil"/>
            </w:tcBorders>
          </w:tcPr>
          <w:p w14:paraId="564A79A2" w14:textId="77777777" w:rsidR="00093DDF" w:rsidRPr="00C961D5" w:rsidRDefault="00093DDF" w:rsidP="00093DD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02292282" w14:textId="40DC6EAF" w:rsidR="00093DDF" w:rsidRPr="00C961D5" w:rsidRDefault="00093DDF" w:rsidP="00093DDF">
            <w:pPr>
              <w:spacing w:line="240" w:lineRule="auto"/>
              <w:ind w:right="-11"/>
              <w:jc w:val="center"/>
              <w:rPr>
                <w:rFonts w:ascii="Browallia New" w:hAnsi="Browallia New" w:cs="Browallia New"/>
                <w:sz w:val="28"/>
                <w:szCs w:val="28"/>
                <w:cs/>
                <w:lang w:val="en-GB"/>
              </w:rPr>
            </w:pPr>
            <w:r w:rsidRPr="00C961D5">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7F1D82DB" w14:textId="77777777" w:rsidR="00093DDF" w:rsidRPr="00C961D5" w:rsidRDefault="00093DDF" w:rsidP="00093DDF">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A31FD27" w14:textId="10EB2371" w:rsidR="00093DDF" w:rsidRPr="00C961D5" w:rsidRDefault="00F153A7" w:rsidP="00093DD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2.71</w:t>
            </w:r>
          </w:p>
        </w:tc>
        <w:tc>
          <w:tcPr>
            <w:tcW w:w="243" w:type="dxa"/>
            <w:tcBorders>
              <w:top w:val="nil"/>
              <w:left w:val="nil"/>
              <w:bottom w:val="nil"/>
              <w:right w:val="nil"/>
            </w:tcBorders>
          </w:tcPr>
          <w:p w14:paraId="5AC999CF" w14:textId="77777777" w:rsidR="00093DDF" w:rsidRPr="00C961D5" w:rsidRDefault="00093DDF" w:rsidP="00093DDF">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031E6F79" w14:textId="1F2538C2" w:rsidR="00093DDF" w:rsidRPr="00C961D5" w:rsidRDefault="00093DDF" w:rsidP="00093DDF">
            <w:pPr>
              <w:tabs>
                <w:tab w:val="decimal" w:pos="492"/>
              </w:tabs>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cs/>
                <w:lang w:val="en-GB"/>
              </w:rPr>
              <w:t>1.75</w:t>
            </w:r>
          </w:p>
        </w:tc>
      </w:tr>
      <w:tr w:rsidR="00093DDF" w:rsidRPr="00E20728" w14:paraId="7B2A3F3A" w14:textId="77777777" w:rsidTr="00807020">
        <w:trPr>
          <w:trHeight w:val="321"/>
        </w:trPr>
        <w:tc>
          <w:tcPr>
            <w:tcW w:w="4074" w:type="dxa"/>
            <w:tcBorders>
              <w:top w:val="nil"/>
              <w:left w:val="nil"/>
              <w:bottom w:val="nil"/>
              <w:right w:val="nil"/>
            </w:tcBorders>
          </w:tcPr>
          <w:p w14:paraId="1497EE26" w14:textId="126E9EB2" w:rsidR="00093DDF" w:rsidRPr="00B762DD" w:rsidRDefault="00093DDF" w:rsidP="00093DDF">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รายได้ค่าเช่า</w:t>
            </w:r>
          </w:p>
        </w:tc>
        <w:tc>
          <w:tcPr>
            <w:tcW w:w="1028" w:type="dxa"/>
            <w:tcBorders>
              <w:top w:val="nil"/>
              <w:left w:val="nil"/>
              <w:bottom w:val="nil"/>
              <w:right w:val="nil"/>
            </w:tcBorders>
            <w:vAlign w:val="bottom"/>
          </w:tcPr>
          <w:p w14:paraId="2397D19E" w14:textId="65D62CA9" w:rsidR="00093DDF" w:rsidRPr="00B762DD" w:rsidRDefault="00093DDF" w:rsidP="00093DDF">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cs/>
                <w:lang w:val="en-GB"/>
              </w:rPr>
              <w:t xml:space="preserve">    -</w:t>
            </w:r>
          </w:p>
        </w:tc>
        <w:tc>
          <w:tcPr>
            <w:tcW w:w="236" w:type="dxa"/>
            <w:tcBorders>
              <w:top w:val="nil"/>
              <w:left w:val="nil"/>
              <w:bottom w:val="nil"/>
              <w:right w:val="nil"/>
            </w:tcBorders>
          </w:tcPr>
          <w:p w14:paraId="12515B84" w14:textId="77777777" w:rsidR="00093DDF" w:rsidRPr="00B762DD" w:rsidRDefault="00093DDF" w:rsidP="00093DD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56308482" w14:textId="01C4F50C" w:rsidR="00093DDF" w:rsidRPr="00B762DD" w:rsidRDefault="00093DDF" w:rsidP="00093DDF">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1E5859DA" w14:textId="77777777" w:rsidR="00093DDF" w:rsidRPr="00B762DD" w:rsidRDefault="00093DDF" w:rsidP="00093DDF">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E7BC5E1" w14:textId="2DEB8B9B" w:rsidR="00093DDF" w:rsidRPr="00B762DD" w:rsidRDefault="00F153A7" w:rsidP="00093DD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2.97</w:t>
            </w:r>
          </w:p>
        </w:tc>
        <w:tc>
          <w:tcPr>
            <w:tcW w:w="243" w:type="dxa"/>
            <w:tcBorders>
              <w:top w:val="nil"/>
              <w:left w:val="nil"/>
              <w:bottom w:val="nil"/>
              <w:right w:val="nil"/>
            </w:tcBorders>
          </w:tcPr>
          <w:p w14:paraId="2D631FBB" w14:textId="77777777" w:rsidR="00093DDF" w:rsidRPr="00B762DD" w:rsidRDefault="00093DDF" w:rsidP="00093DDF">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4EC51E5A" w14:textId="1C245BD1" w:rsidR="00093DDF" w:rsidRPr="00324907" w:rsidRDefault="00093DDF" w:rsidP="00324907">
            <w:pPr>
              <w:spacing w:line="240" w:lineRule="auto"/>
              <w:ind w:right="-10"/>
              <w:jc w:val="right"/>
              <w:rPr>
                <w:rFonts w:ascii="Browallia New" w:hAnsi="Browallia New" w:cs="Browallia New"/>
                <w:sz w:val="28"/>
                <w:szCs w:val="28"/>
                <w:lang w:val="en-GB"/>
              </w:rPr>
            </w:pPr>
            <w:r w:rsidRPr="00324907">
              <w:rPr>
                <w:rFonts w:ascii="Browallia New" w:hAnsi="Browallia New" w:cs="Browallia New"/>
                <w:sz w:val="28"/>
                <w:szCs w:val="28"/>
                <w:cs/>
                <w:lang w:val="en-GB"/>
              </w:rPr>
              <w:t xml:space="preserve">    </w:t>
            </w:r>
            <w:r w:rsidR="00B566F5">
              <w:rPr>
                <w:rFonts w:ascii="Browallia New" w:hAnsi="Browallia New" w:cs="Browallia New"/>
                <w:sz w:val="28"/>
                <w:szCs w:val="28"/>
                <w:lang w:val="en-GB"/>
              </w:rPr>
              <w:t>3.09</w:t>
            </w:r>
          </w:p>
        </w:tc>
      </w:tr>
      <w:tr w:rsidR="00093DDF" w:rsidRPr="00E20728" w14:paraId="0B0790EA" w14:textId="77777777" w:rsidTr="00807020">
        <w:trPr>
          <w:trHeight w:val="321"/>
        </w:trPr>
        <w:tc>
          <w:tcPr>
            <w:tcW w:w="4074" w:type="dxa"/>
            <w:tcBorders>
              <w:top w:val="nil"/>
              <w:left w:val="nil"/>
              <w:bottom w:val="nil"/>
              <w:right w:val="nil"/>
            </w:tcBorders>
          </w:tcPr>
          <w:p w14:paraId="08601647" w14:textId="38CADDF8" w:rsidR="00093DDF" w:rsidRPr="00B762DD" w:rsidRDefault="00093DDF" w:rsidP="00093DDF">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รายได้ขายสินค้า</w:t>
            </w:r>
          </w:p>
        </w:tc>
        <w:tc>
          <w:tcPr>
            <w:tcW w:w="1028" w:type="dxa"/>
            <w:tcBorders>
              <w:top w:val="nil"/>
              <w:left w:val="nil"/>
              <w:bottom w:val="nil"/>
              <w:right w:val="nil"/>
            </w:tcBorders>
            <w:vAlign w:val="bottom"/>
          </w:tcPr>
          <w:p w14:paraId="69434DA0" w14:textId="1A5A20ED" w:rsidR="00093DDF" w:rsidRPr="00B762DD" w:rsidRDefault="00093DDF" w:rsidP="00093DDF">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cs/>
                <w:lang w:val="en-GB"/>
              </w:rPr>
              <w:t xml:space="preserve">    -</w:t>
            </w:r>
          </w:p>
        </w:tc>
        <w:tc>
          <w:tcPr>
            <w:tcW w:w="236" w:type="dxa"/>
            <w:tcBorders>
              <w:top w:val="nil"/>
              <w:left w:val="nil"/>
              <w:bottom w:val="nil"/>
              <w:right w:val="nil"/>
            </w:tcBorders>
          </w:tcPr>
          <w:p w14:paraId="5605D6EE" w14:textId="77777777" w:rsidR="00093DDF" w:rsidRPr="00B762DD" w:rsidRDefault="00093DDF" w:rsidP="00093DD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39134034" w14:textId="2B3B412A" w:rsidR="00093DDF" w:rsidRPr="00B762DD" w:rsidRDefault="00093DDF" w:rsidP="00093DDF">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3292D944" w14:textId="77777777" w:rsidR="00093DDF" w:rsidRPr="00B762DD" w:rsidRDefault="00093DDF" w:rsidP="00093DDF">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46A5DF64" w14:textId="64FA353E" w:rsidR="00093DDF" w:rsidRPr="00B762DD" w:rsidRDefault="00B566F5" w:rsidP="00093DD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3.38</w:t>
            </w:r>
          </w:p>
        </w:tc>
        <w:tc>
          <w:tcPr>
            <w:tcW w:w="243" w:type="dxa"/>
            <w:tcBorders>
              <w:top w:val="nil"/>
              <w:left w:val="nil"/>
              <w:bottom w:val="nil"/>
              <w:right w:val="nil"/>
            </w:tcBorders>
          </w:tcPr>
          <w:p w14:paraId="6477E96D" w14:textId="77777777" w:rsidR="00093DDF" w:rsidRPr="00B762DD" w:rsidRDefault="00093DDF" w:rsidP="00093DDF">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6742DC3A" w14:textId="39E31A79" w:rsidR="00093DDF" w:rsidRPr="00324907" w:rsidRDefault="00093DDF" w:rsidP="00324907">
            <w:pPr>
              <w:spacing w:line="240" w:lineRule="auto"/>
              <w:ind w:right="-10"/>
              <w:jc w:val="right"/>
              <w:rPr>
                <w:rFonts w:ascii="Browallia New" w:hAnsi="Browallia New" w:cs="Browallia New"/>
                <w:sz w:val="28"/>
                <w:szCs w:val="28"/>
                <w:lang w:val="en-GB"/>
              </w:rPr>
            </w:pPr>
            <w:r w:rsidRPr="00324907">
              <w:rPr>
                <w:rFonts w:ascii="Browallia New" w:hAnsi="Browallia New" w:cs="Browallia New"/>
                <w:sz w:val="28"/>
                <w:szCs w:val="28"/>
                <w:cs/>
                <w:lang w:val="en-GB"/>
              </w:rPr>
              <w:t xml:space="preserve">    </w:t>
            </w:r>
            <w:r w:rsidR="00B566F5">
              <w:rPr>
                <w:rFonts w:ascii="Browallia New" w:hAnsi="Browallia New" w:cs="Browallia New"/>
                <w:sz w:val="28"/>
                <w:szCs w:val="28"/>
                <w:lang w:val="en-GB"/>
              </w:rPr>
              <w:t>2.35</w:t>
            </w:r>
          </w:p>
        </w:tc>
      </w:tr>
      <w:tr w:rsidR="00093DDF" w:rsidRPr="00E20728" w14:paraId="79089ADA" w14:textId="77777777" w:rsidTr="00807020">
        <w:trPr>
          <w:trHeight w:val="321"/>
        </w:trPr>
        <w:tc>
          <w:tcPr>
            <w:tcW w:w="4074" w:type="dxa"/>
            <w:tcBorders>
              <w:top w:val="nil"/>
              <w:left w:val="nil"/>
              <w:bottom w:val="nil"/>
              <w:right w:val="nil"/>
            </w:tcBorders>
          </w:tcPr>
          <w:p w14:paraId="460EE56A" w14:textId="59B24947" w:rsidR="00093DDF" w:rsidRPr="00B762DD" w:rsidRDefault="00093DDF" w:rsidP="00093DDF">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รายได้อื่น</w:t>
            </w:r>
          </w:p>
        </w:tc>
        <w:tc>
          <w:tcPr>
            <w:tcW w:w="1028" w:type="dxa"/>
            <w:tcBorders>
              <w:top w:val="nil"/>
              <w:left w:val="nil"/>
              <w:bottom w:val="nil"/>
              <w:right w:val="nil"/>
            </w:tcBorders>
            <w:vAlign w:val="bottom"/>
          </w:tcPr>
          <w:p w14:paraId="4483E089" w14:textId="7CBE9EF6" w:rsidR="00093DDF" w:rsidRPr="00B762DD" w:rsidRDefault="00093DDF" w:rsidP="00093DDF">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cs/>
                <w:lang w:val="en-GB"/>
              </w:rPr>
              <w:t xml:space="preserve">    -</w:t>
            </w:r>
          </w:p>
        </w:tc>
        <w:tc>
          <w:tcPr>
            <w:tcW w:w="236" w:type="dxa"/>
            <w:tcBorders>
              <w:top w:val="nil"/>
              <w:left w:val="nil"/>
              <w:bottom w:val="nil"/>
              <w:right w:val="nil"/>
            </w:tcBorders>
          </w:tcPr>
          <w:p w14:paraId="1249B71F" w14:textId="77777777" w:rsidR="00093DDF" w:rsidRPr="00B762DD" w:rsidRDefault="00093DDF" w:rsidP="00093DD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3102E173" w14:textId="73FB394F" w:rsidR="00093DDF" w:rsidRPr="00B762DD" w:rsidRDefault="00093DDF" w:rsidP="00093DDF">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568FD3AA" w14:textId="77777777" w:rsidR="00093DDF" w:rsidRPr="00B762DD" w:rsidRDefault="00093DDF" w:rsidP="00093DDF">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6B80742" w14:textId="20593BE9" w:rsidR="00093DDF" w:rsidRPr="00B762DD" w:rsidRDefault="00B566F5" w:rsidP="00093DD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0.70</w:t>
            </w:r>
          </w:p>
        </w:tc>
        <w:tc>
          <w:tcPr>
            <w:tcW w:w="243" w:type="dxa"/>
            <w:tcBorders>
              <w:top w:val="nil"/>
              <w:left w:val="nil"/>
              <w:bottom w:val="nil"/>
              <w:right w:val="nil"/>
            </w:tcBorders>
          </w:tcPr>
          <w:p w14:paraId="3CFB5B66" w14:textId="77777777" w:rsidR="00093DDF" w:rsidRPr="00B762DD" w:rsidRDefault="00093DDF" w:rsidP="00093DDF">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11EE2B87" w14:textId="587B5A9D" w:rsidR="00093DDF" w:rsidRPr="00324907" w:rsidRDefault="00093DDF" w:rsidP="00324907">
            <w:pPr>
              <w:spacing w:line="240" w:lineRule="auto"/>
              <w:ind w:right="-10"/>
              <w:jc w:val="right"/>
              <w:rPr>
                <w:rFonts w:ascii="Browallia New" w:hAnsi="Browallia New" w:cs="Browallia New"/>
                <w:sz w:val="28"/>
                <w:szCs w:val="28"/>
                <w:lang w:val="en-GB"/>
              </w:rPr>
            </w:pPr>
            <w:r w:rsidRPr="00324907">
              <w:rPr>
                <w:rFonts w:ascii="Browallia New" w:hAnsi="Browallia New" w:cs="Browallia New"/>
                <w:sz w:val="28"/>
                <w:szCs w:val="28"/>
                <w:cs/>
                <w:lang w:val="en-GB"/>
              </w:rPr>
              <w:t xml:space="preserve">    </w:t>
            </w:r>
            <w:r w:rsidR="00B566F5">
              <w:rPr>
                <w:rFonts w:ascii="Browallia New" w:hAnsi="Browallia New" w:cs="Browallia New"/>
                <w:sz w:val="28"/>
                <w:szCs w:val="28"/>
                <w:lang w:val="en-GB"/>
              </w:rPr>
              <w:t>0.77</w:t>
            </w:r>
          </w:p>
        </w:tc>
      </w:tr>
      <w:tr w:rsidR="00093DDF" w:rsidRPr="00E20728" w14:paraId="2D594AA9" w14:textId="77777777" w:rsidTr="005F42A6">
        <w:trPr>
          <w:trHeight w:val="321"/>
        </w:trPr>
        <w:tc>
          <w:tcPr>
            <w:tcW w:w="4074" w:type="dxa"/>
            <w:tcBorders>
              <w:top w:val="nil"/>
              <w:left w:val="nil"/>
              <w:bottom w:val="nil"/>
              <w:right w:val="nil"/>
            </w:tcBorders>
          </w:tcPr>
          <w:p w14:paraId="714E1432" w14:textId="10514B5A" w:rsidR="00093DDF" w:rsidRPr="00B762DD" w:rsidRDefault="00093DDF" w:rsidP="00093DDF">
            <w:pPr>
              <w:tabs>
                <w:tab w:val="clear" w:pos="3742"/>
              </w:tabs>
              <w:spacing w:line="240" w:lineRule="auto"/>
              <w:ind w:left="175" w:right="175"/>
              <w:rPr>
                <w:rFonts w:ascii="Browallia New" w:hAnsi="Browallia New" w:cs="Browallia New"/>
                <w:sz w:val="28"/>
                <w:szCs w:val="28"/>
                <w:cs/>
              </w:rPr>
            </w:pPr>
            <w:r w:rsidRPr="00086760">
              <w:rPr>
                <w:rFonts w:ascii="Browallia New" w:hAnsi="Browallia New" w:cs="Browallia New"/>
                <w:sz w:val="28"/>
                <w:szCs w:val="28"/>
                <w:cs/>
              </w:rPr>
              <w:t>ค่าเช่า</w:t>
            </w:r>
          </w:p>
        </w:tc>
        <w:tc>
          <w:tcPr>
            <w:tcW w:w="1028" w:type="dxa"/>
            <w:tcBorders>
              <w:top w:val="nil"/>
              <w:left w:val="nil"/>
              <w:bottom w:val="nil"/>
              <w:right w:val="nil"/>
            </w:tcBorders>
            <w:vAlign w:val="bottom"/>
          </w:tcPr>
          <w:p w14:paraId="5B69C7FC" w14:textId="20233A12" w:rsidR="00093DDF" w:rsidRPr="00B762DD" w:rsidRDefault="00093DDF" w:rsidP="00093DDF">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36" w:type="dxa"/>
            <w:tcBorders>
              <w:top w:val="nil"/>
              <w:left w:val="nil"/>
              <w:bottom w:val="nil"/>
              <w:right w:val="nil"/>
            </w:tcBorders>
          </w:tcPr>
          <w:p w14:paraId="0429F846" w14:textId="77777777" w:rsidR="00093DDF" w:rsidRPr="00B762DD" w:rsidRDefault="00093DDF" w:rsidP="00093DD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59265438" w14:textId="11B4E68F" w:rsidR="00093DDF" w:rsidRPr="00B762DD" w:rsidRDefault="00093DDF" w:rsidP="00093DDF">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2E79CA6D" w14:textId="77777777" w:rsidR="00093DDF" w:rsidRPr="00B762DD" w:rsidRDefault="00093DDF" w:rsidP="00093DDF">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11578886" w14:textId="0F977A0A" w:rsidR="00093DDF" w:rsidRPr="001E04E2" w:rsidRDefault="001E04E2">
            <w:pPr>
              <w:spacing w:line="240" w:lineRule="auto"/>
              <w:ind w:right="-10"/>
              <w:jc w:val="right"/>
              <w:rPr>
                <w:rFonts w:ascii="Browallia New" w:hAnsi="Browallia New" w:cs="Browallia New"/>
                <w:sz w:val="28"/>
                <w:szCs w:val="28"/>
                <w:cs/>
                <w:lang w:val="en-GB"/>
              </w:rPr>
            </w:pPr>
            <w:r w:rsidRPr="005F42A6">
              <w:rPr>
                <w:rFonts w:ascii="Browallia New" w:hAnsi="Browallia New" w:cs="Browallia New"/>
                <w:sz w:val="28"/>
                <w:szCs w:val="28"/>
                <w:lang w:val="en-GB"/>
              </w:rPr>
              <w:t>5.01</w:t>
            </w:r>
          </w:p>
        </w:tc>
        <w:tc>
          <w:tcPr>
            <w:tcW w:w="243" w:type="dxa"/>
            <w:tcBorders>
              <w:top w:val="nil"/>
              <w:left w:val="nil"/>
              <w:bottom w:val="nil"/>
              <w:right w:val="nil"/>
            </w:tcBorders>
          </w:tcPr>
          <w:p w14:paraId="661D36BF" w14:textId="77777777" w:rsidR="00093DDF" w:rsidRPr="00324907" w:rsidRDefault="00093DDF" w:rsidP="00093DDF">
            <w:pPr>
              <w:tabs>
                <w:tab w:val="decimal" w:pos="492"/>
              </w:tabs>
              <w:spacing w:line="240" w:lineRule="auto"/>
              <w:ind w:right="-10"/>
              <w:jc w:val="right"/>
              <w:rPr>
                <w:rFonts w:ascii="Browallia New" w:hAnsi="Browallia New" w:cs="Browallia New"/>
                <w:color w:val="000000" w:themeColor="text1"/>
                <w:sz w:val="28"/>
                <w:szCs w:val="28"/>
                <w:highlight w:val="yellow"/>
              </w:rPr>
            </w:pPr>
          </w:p>
        </w:tc>
        <w:tc>
          <w:tcPr>
            <w:tcW w:w="1065" w:type="dxa"/>
            <w:tcBorders>
              <w:top w:val="nil"/>
              <w:left w:val="nil"/>
              <w:bottom w:val="nil"/>
              <w:right w:val="nil"/>
            </w:tcBorders>
            <w:vAlign w:val="bottom"/>
          </w:tcPr>
          <w:p w14:paraId="09CA34D3" w14:textId="41180B84" w:rsidR="00093DDF" w:rsidRPr="00324907" w:rsidRDefault="00093DDF" w:rsidP="00BA2BCE">
            <w:pPr>
              <w:tabs>
                <w:tab w:val="decimal" w:pos="492"/>
              </w:tabs>
              <w:spacing w:line="240" w:lineRule="auto"/>
              <w:ind w:right="-10"/>
              <w:jc w:val="center"/>
              <w:rPr>
                <w:rFonts w:ascii="Browallia New" w:hAnsi="Browallia New" w:cs="Browallia New"/>
                <w:color w:val="000000" w:themeColor="text1"/>
                <w:sz w:val="28"/>
                <w:szCs w:val="28"/>
                <w:highlight w:val="yellow"/>
                <w:cs/>
                <w:lang w:val="en-GB"/>
              </w:rPr>
            </w:pPr>
            <w:r w:rsidRPr="00324907">
              <w:rPr>
                <w:rFonts w:ascii="Browallia New" w:hAnsi="Browallia New" w:cs="Browallia New"/>
                <w:color w:val="000000" w:themeColor="text1"/>
                <w:sz w:val="28"/>
                <w:szCs w:val="28"/>
                <w:cs/>
                <w:lang w:val="en-GB"/>
              </w:rPr>
              <w:t xml:space="preserve">    -</w:t>
            </w:r>
          </w:p>
        </w:tc>
      </w:tr>
      <w:tr w:rsidR="00093DDF" w:rsidRPr="00E20728" w14:paraId="44C68AF5" w14:textId="77777777" w:rsidTr="005F42A6">
        <w:trPr>
          <w:trHeight w:val="170"/>
        </w:trPr>
        <w:tc>
          <w:tcPr>
            <w:tcW w:w="4074" w:type="dxa"/>
            <w:tcBorders>
              <w:top w:val="nil"/>
              <w:left w:val="nil"/>
              <w:bottom w:val="nil"/>
              <w:right w:val="nil"/>
            </w:tcBorders>
          </w:tcPr>
          <w:p w14:paraId="4317CF66" w14:textId="27B21CC9" w:rsidR="00093DDF" w:rsidRPr="00B762DD" w:rsidRDefault="00093DDF" w:rsidP="00093DDF">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037C4A6F" w14:textId="5DC081DF" w:rsidR="00093DDF" w:rsidRPr="00BA2BCE" w:rsidRDefault="00093DDF" w:rsidP="00BA2BCE">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cs/>
                <w:lang w:val="en-GB"/>
              </w:rPr>
              <w:t xml:space="preserve">    -</w:t>
            </w:r>
          </w:p>
        </w:tc>
        <w:tc>
          <w:tcPr>
            <w:tcW w:w="236" w:type="dxa"/>
            <w:tcBorders>
              <w:top w:val="nil"/>
              <w:left w:val="nil"/>
              <w:bottom w:val="nil"/>
              <w:right w:val="nil"/>
            </w:tcBorders>
          </w:tcPr>
          <w:p w14:paraId="524037A6" w14:textId="77777777" w:rsidR="00093DDF" w:rsidRPr="00B762DD" w:rsidRDefault="00093DDF" w:rsidP="00093DD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04A3C568" w14:textId="3159C52B" w:rsidR="00093DDF" w:rsidRPr="00B762DD" w:rsidRDefault="00093DDF" w:rsidP="00093DDF">
            <w:pPr>
              <w:spacing w:line="240" w:lineRule="auto"/>
              <w:ind w:right="-11"/>
              <w:jc w:val="center"/>
              <w:rPr>
                <w:rFonts w:ascii="Browallia New" w:hAnsi="Browallia New" w:cs="Browallia New"/>
                <w:b/>
                <w:bCs/>
                <w:sz w:val="28"/>
                <w:szCs w:val="28"/>
                <w:cs/>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19D8E20D" w14:textId="77777777" w:rsidR="00093DDF" w:rsidRPr="00B762DD" w:rsidRDefault="00093DDF" w:rsidP="00093DD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3064DA33" w14:textId="76D6052B" w:rsidR="00093DDF" w:rsidRPr="005F42A6" w:rsidRDefault="003777CA" w:rsidP="005F42A6">
            <w:pPr>
              <w:spacing w:line="240" w:lineRule="auto"/>
              <w:ind w:right="-10"/>
              <w:jc w:val="right"/>
              <w:rPr>
                <w:rFonts w:ascii="Browallia New" w:hAnsi="Browallia New" w:cs="Browallia New"/>
                <w:sz w:val="28"/>
                <w:szCs w:val="28"/>
                <w:lang w:val="en-GB"/>
              </w:rPr>
            </w:pPr>
            <w:r w:rsidRPr="005F42A6">
              <w:rPr>
                <w:rFonts w:ascii="Browallia New" w:hAnsi="Browallia New" w:cs="Browallia New"/>
                <w:sz w:val="28"/>
                <w:szCs w:val="28"/>
                <w:lang w:val="en-GB"/>
              </w:rPr>
              <w:t>1.94</w:t>
            </w:r>
          </w:p>
        </w:tc>
        <w:tc>
          <w:tcPr>
            <w:tcW w:w="243" w:type="dxa"/>
            <w:tcBorders>
              <w:top w:val="nil"/>
              <w:left w:val="nil"/>
              <w:bottom w:val="nil"/>
              <w:right w:val="nil"/>
            </w:tcBorders>
          </w:tcPr>
          <w:p w14:paraId="2813A953" w14:textId="77777777" w:rsidR="00093DDF" w:rsidRPr="00324907" w:rsidRDefault="00093DDF" w:rsidP="00093DDF">
            <w:pPr>
              <w:tabs>
                <w:tab w:val="clear" w:pos="1871"/>
                <w:tab w:val="decimal" w:pos="492"/>
                <w:tab w:val="left" w:pos="2020"/>
              </w:tabs>
              <w:spacing w:line="240" w:lineRule="auto"/>
              <w:ind w:right="-10"/>
              <w:jc w:val="right"/>
              <w:rPr>
                <w:rFonts w:ascii="Browallia New" w:hAnsi="Browallia New" w:cs="Browallia New"/>
                <w:color w:val="000000" w:themeColor="text1"/>
                <w:sz w:val="28"/>
                <w:szCs w:val="28"/>
                <w:highlight w:val="yellow"/>
              </w:rPr>
            </w:pPr>
          </w:p>
        </w:tc>
        <w:tc>
          <w:tcPr>
            <w:tcW w:w="1065" w:type="dxa"/>
            <w:tcBorders>
              <w:top w:val="nil"/>
              <w:left w:val="nil"/>
              <w:bottom w:val="nil"/>
              <w:right w:val="nil"/>
            </w:tcBorders>
            <w:vAlign w:val="bottom"/>
          </w:tcPr>
          <w:p w14:paraId="1553A3FB" w14:textId="0B9126FD" w:rsidR="00093DDF" w:rsidRPr="005F42A6" w:rsidRDefault="00572CE5" w:rsidP="005F42A6">
            <w:pPr>
              <w:spacing w:line="240" w:lineRule="auto"/>
              <w:ind w:right="-10"/>
              <w:jc w:val="right"/>
              <w:rPr>
                <w:rFonts w:ascii="Browallia New" w:hAnsi="Browallia New" w:cs="Browallia New"/>
                <w:sz w:val="28"/>
                <w:szCs w:val="28"/>
                <w:lang w:val="en-GB"/>
              </w:rPr>
            </w:pPr>
            <w:r w:rsidRPr="005F42A6">
              <w:rPr>
                <w:rFonts w:ascii="Browallia New" w:hAnsi="Browallia New" w:cs="Browallia New"/>
                <w:sz w:val="28"/>
                <w:szCs w:val="28"/>
                <w:lang w:val="en-GB"/>
              </w:rPr>
              <w:t>0.92</w:t>
            </w:r>
          </w:p>
        </w:tc>
      </w:tr>
      <w:tr w:rsidR="00763B07" w:rsidRPr="00E20728" w14:paraId="5ABABCAE" w14:textId="77777777" w:rsidTr="00493671">
        <w:trPr>
          <w:trHeight w:val="170"/>
        </w:trPr>
        <w:tc>
          <w:tcPr>
            <w:tcW w:w="4074" w:type="dxa"/>
            <w:tcBorders>
              <w:top w:val="nil"/>
              <w:left w:val="nil"/>
              <w:bottom w:val="nil"/>
              <w:right w:val="nil"/>
            </w:tcBorders>
          </w:tcPr>
          <w:p w14:paraId="50239E9D" w14:textId="77777777" w:rsidR="00763B07" w:rsidRPr="00C2555B" w:rsidRDefault="00763B07" w:rsidP="00763B07">
            <w:pPr>
              <w:tabs>
                <w:tab w:val="clear" w:pos="3742"/>
              </w:tabs>
              <w:spacing w:line="240" w:lineRule="auto"/>
              <w:ind w:left="175" w:right="175" w:hanging="175"/>
              <w:rPr>
                <w:rFonts w:ascii="Browallia New" w:hAnsi="Browallia New" w:cs="Browallia New"/>
                <w:sz w:val="26"/>
                <w:szCs w:val="26"/>
                <w:cs/>
              </w:rPr>
            </w:pPr>
          </w:p>
        </w:tc>
        <w:tc>
          <w:tcPr>
            <w:tcW w:w="1028" w:type="dxa"/>
            <w:tcBorders>
              <w:top w:val="nil"/>
              <w:left w:val="nil"/>
              <w:bottom w:val="nil"/>
              <w:right w:val="nil"/>
            </w:tcBorders>
          </w:tcPr>
          <w:p w14:paraId="0188C5FB" w14:textId="77777777" w:rsidR="00763B07" w:rsidRPr="00C961D5" w:rsidRDefault="00763B07" w:rsidP="00763B07">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771FD299"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1ADF1C11" w14:textId="77777777" w:rsidR="00763B07" w:rsidRPr="00C961D5" w:rsidRDefault="00763B07" w:rsidP="00763B0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7C446727"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7363F19"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271F8CB5"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0065C171"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r>
      <w:tr w:rsidR="00763B07" w:rsidRPr="00E20728" w14:paraId="5EA200BE" w14:textId="77777777" w:rsidTr="00493671">
        <w:trPr>
          <w:trHeight w:val="170"/>
        </w:trPr>
        <w:tc>
          <w:tcPr>
            <w:tcW w:w="5102" w:type="dxa"/>
            <w:gridSpan w:val="2"/>
            <w:tcBorders>
              <w:top w:val="nil"/>
              <w:left w:val="nil"/>
              <w:bottom w:val="nil"/>
              <w:right w:val="nil"/>
            </w:tcBorders>
            <w:vAlign w:val="bottom"/>
          </w:tcPr>
          <w:p w14:paraId="0FCDAA61" w14:textId="77777777" w:rsidR="00763B07" w:rsidRPr="00C961D5" w:rsidRDefault="00763B07" w:rsidP="00763B07">
            <w:pPr>
              <w:spacing w:line="240" w:lineRule="auto"/>
              <w:ind w:right="-11"/>
              <w:rPr>
                <w:rFonts w:ascii="Browallia New" w:hAnsi="Browallia New" w:cs="Browallia New"/>
                <w:b/>
                <w:bCs/>
                <w:sz w:val="28"/>
                <w:szCs w:val="28"/>
                <w:cs/>
              </w:rPr>
            </w:pPr>
            <w:r w:rsidRPr="00C961D5">
              <w:rPr>
                <w:rFonts w:ascii="Browallia New" w:hAnsi="Browallia New" w:cs="Browallia New"/>
                <w:b/>
                <w:bCs/>
                <w:sz w:val="28"/>
                <w:szCs w:val="28"/>
                <w:cs/>
              </w:rPr>
              <w:t>รายการธุรกิจกับบุคคลและบริษัทที่เกี่ยวข้องกัน</w:t>
            </w:r>
          </w:p>
        </w:tc>
        <w:tc>
          <w:tcPr>
            <w:tcW w:w="236" w:type="dxa"/>
            <w:tcBorders>
              <w:top w:val="nil"/>
              <w:left w:val="nil"/>
              <w:bottom w:val="nil"/>
              <w:right w:val="nil"/>
            </w:tcBorders>
          </w:tcPr>
          <w:p w14:paraId="600E08C1"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1572B2D3" w14:textId="77777777" w:rsidR="00763B07" w:rsidRPr="00C961D5" w:rsidRDefault="00763B07" w:rsidP="00763B0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6C4312E7"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4392858"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7FCD9EB1"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0E4DEDA1" w14:textId="77777777" w:rsidR="00763B07" w:rsidRPr="00C961D5" w:rsidRDefault="00763B07" w:rsidP="00763B07">
            <w:pPr>
              <w:tabs>
                <w:tab w:val="clear" w:pos="1871"/>
                <w:tab w:val="decimal" w:pos="492"/>
                <w:tab w:val="left" w:pos="2020"/>
              </w:tabs>
              <w:spacing w:line="240" w:lineRule="auto"/>
              <w:ind w:right="-10"/>
              <w:jc w:val="center"/>
              <w:rPr>
                <w:rFonts w:ascii="Browallia New" w:hAnsi="Browallia New" w:cs="Browallia New"/>
                <w:sz w:val="28"/>
                <w:szCs w:val="28"/>
              </w:rPr>
            </w:pPr>
          </w:p>
        </w:tc>
      </w:tr>
      <w:tr w:rsidR="00763B07" w:rsidRPr="00E20728" w14:paraId="663411E7" w14:textId="77777777" w:rsidTr="00493671">
        <w:trPr>
          <w:trHeight w:val="170"/>
        </w:trPr>
        <w:tc>
          <w:tcPr>
            <w:tcW w:w="4074" w:type="dxa"/>
            <w:tcBorders>
              <w:top w:val="nil"/>
              <w:left w:val="nil"/>
              <w:bottom w:val="nil"/>
              <w:right w:val="nil"/>
            </w:tcBorders>
          </w:tcPr>
          <w:p w14:paraId="59FDFDBF" w14:textId="77777777" w:rsidR="00763B07" w:rsidRPr="0065604F" w:rsidRDefault="00763B07" w:rsidP="00763B07">
            <w:pPr>
              <w:tabs>
                <w:tab w:val="clear" w:pos="3742"/>
              </w:tabs>
              <w:spacing w:line="240" w:lineRule="auto"/>
              <w:ind w:left="175" w:right="175"/>
              <w:rPr>
                <w:rFonts w:ascii="Browallia New" w:hAnsi="Browallia New" w:cs="Browallia New"/>
                <w:sz w:val="28"/>
                <w:szCs w:val="28"/>
                <w:cs/>
              </w:rPr>
            </w:pPr>
            <w:r w:rsidRPr="0065604F">
              <w:rPr>
                <w:rFonts w:ascii="Browallia New" w:hAnsi="Browallia New" w:cs="Browallia New" w:hint="cs"/>
                <w:sz w:val="28"/>
                <w:szCs w:val="28"/>
                <w:cs/>
              </w:rPr>
              <w:t>ค่าใช้จ่ายอื่น</w:t>
            </w:r>
          </w:p>
        </w:tc>
        <w:tc>
          <w:tcPr>
            <w:tcW w:w="1028" w:type="dxa"/>
            <w:tcBorders>
              <w:top w:val="nil"/>
              <w:left w:val="nil"/>
              <w:bottom w:val="nil"/>
              <w:right w:val="nil"/>
            </w:tcBorders>
          </w:tcPr>
          <w:p w14:paraId="7FFC73E8" w14:textId="5A5D5C89" w:rsidR="00763B07" w:rsidRPr="00C961D5" w:rsidRDefault="00532201" w:rsidP="00763B07">
            <w:pPr>
              <w:spacing w:line="240" w:lineRule="auto"/>
              <w:ind w:right="-11"/>
              <w:jc w:val="right"/>
              <w:rPr>
                <w:rFonts w:ascii="Browallia New" w:hAnsi="Browallia New" w:cs="Browallia New"/>
                <w:sz w:val="28"/>
                <w:szCs w:val="28"/>
                <w:cs/>
              </w:rPr>
            </w:pPr>
            <w:r>
              <w:rPr>
                <w:rFonts w:ascii="Browallia New" w:hAnsi="Browallia New" w:cs="Browallia New"/>
                <w:sz w:val="28"/>
                <w:szCs w:val="28"/>
              </w:rPr>
              <w:t>0.05</w:t>
            </w:r>
          </w:p>
        </w:tc>
        <w:tc>
          <w:tcPr>
            <w:tcW w:w="236" w:type="dxa"/>
            <w:tcBorders>
              <w:top w:val="nil"/>
              <w:left w:val="nil"/>
              <w:bottom w:val="nil"/>
              <w:right w:val="nil"/>
            </w:tcBorders>
          </w:tcPr>
          <w:p w14:paraId="12F77E39"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3BB21CC3" w14:textId="3C80D849" w:rsidR="00763B07" w:rsidRPr="00C961D5" w:rsidRDefault="00763B07" w:rsidP="00763B07">
            <w:pPr>
              <w:spacing w:line="240" w:lineRule="auto"/>
              <w:ind w:right="-11"/>
              <w:jc w:val="right"/>
              <w:rPr>
                <w:rFonts w:ascii="Browallia New" w:hAnsi="Browallia New" w:cs="Browallia New"/>
                <w:sz w:val="28"/>
                <w:szCs w:val="28"/>
                <w:cs/>
              </w:rPr>
            </w:pPr>
            <w:r w:rsidRPr="001416D7">
              <w:rPr>
                <w:rFonts w:ascii="Browallia New" w:hAnsi="Browallia New" w:cs="Browallia New"/>
                <w:sz w:val="28"/>
                <w:szCs w:val="28"/>
                <w:cs/>
              </w:rPr>
              <w:t>0.07</w:t>
            </w:r>
          </w:p>
        </w:tc>
        <w:tc>
          <w:tcPr>
            <w:tcW w:w="240" w:type="dxa"/>
            <w:tcBorders>
              <w:top w:val="nil"/>
              <w:left w:val="nil"/>
              <w:bottom w:val="nil"/>
              <w:right w:val="nil"/>
            </w:tcBorders>
          </w:tcPr>
          <w:p w14:paraId="3B062654"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5F934E9" w14:textId="104817BD" w:rsidR="00763B07" w:rsidRPr="00C961D5" w:rsidRDefault="00532201" w:rsidP="00763B07">
            <w:pPr>
              <w:spacing w:line="240" w:lineRule="auto"/>
              <w:ind w:right="-11"/>
              <w:jc w:val="center"/>
              <w:rPr>
                <w:rFonts w:ascii="Browallia New" w:hAnsi="Browallia New" w:cs="Browallia New"/>
                <w:sz w:val="28"/>
                <w:szCs w:val="28"/>
                <w:lang w:val="en-GB"/>
              </w:rPr>
            </w:pPr>
            <w:r w:rsidRPr="00B762DD">
              <w:rPr>
                <w:rFonts w:ascii="Browallia New" w:hAnsi="Browallia New" w:cs="Browallia New"/>
                <w:sz w:val="28"/>
                <w:szCs w:val="28"/>
                <w:cs/>
                <w:lang w:val="en-GB"/>
              </w:rPr>
              <w:t xml:space="preserve">    -</w:t>
            </w:r>
          </w:p>
        </w:tc>
        <w:tc>
          <w:tcPr>
            <w:tcW w:w="243" w:type="dxa"/>
            <w:tcBorders>
              <w:top w:val="nil"/>
              <w:left w:val="nil"/>
              <w:bottom w:val="nil"/>
              <w:right w:val="nil"/>
            </w:tcBorders>
          </w:tcPr>
          <w:p w14:paraId="746FCB06"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7FCC9319" w14:textId="40FB3083" w:rsidR="00763B07" w:rsidRPr="00B762DD" w:rsidRDefault="00763B07" w:rsidP="00763B07">
            <w:pPr>
              <w:tabs>
                <w:tab w:val="decimal" w:pos="492"/>
              </w:tabs>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cs/>
                <w:lang w:val="en-GB"/>
              </w:rPr>
              <w:t xml:space="preserve">    -</w:t>
            </w:r>
          </w:p>
        </w:tc>
      </w:tr>
      <w:tr w:rsidR="00763B07" w:rsidRPr="00E20728" w14:paraId="2B7231DB" w14:textId="77777777" w:rsidTr="005F42A6">
        <w:trPr>
          <w:trHeight w:val="170"/>
        </w:trPr>
        <w:tc>
          <w:tcPr>
            <w:tcW w:w="4074" w:type="dxa"/>
            <w:tcBorders>
              <w:top w:val="nil"/>
              <w:left w:val="nil"/>
              <w:bottom w:val="nil"/>
              <w:right w:val="nil"/>
            </w:tcBorders>
          </w:tcPr>
          <w:p w14:paraId="769FB371" w14:textId="77777777" w:rsidR="00763B07" w:rsidRPr="0065604F" w:rsidRDefault="00763B07" w:rsidP="00763B07">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ต้นทุนทางการเงิน</w:t>
            </w:r>
          </w:p>
        </w:tc>
        <w:tc>
          <w:tcPr>
            <w:tcW w:w="1028" w:type="dxa"/>
            <w:tcBorders>
              <w:top w:val="nil"/>
              <w:left w:val="nil"/>
              <w:bottom w:val="nil"/>
              <w:right w:val="nil"/>
            </w:tcBorders>
            <w:vAlign w:val="bottom"/>
          </w:tcPr>
          <w:p w14:paraId="67B3DECC" w14:textId="1907F8AC" w:rsidR="00763B07" w:rsidRPr="00C961D5" w:rsidRDefault="00992E39" w:rsidP="005F42A6">
            <w:pPr>
              <w:spacing w:line="240" w:lineRule="auto"/>
              <w:ind w:right="-11"/>
              <w:jc w:val="right"/>
              <w:rPr>
                <w:rFonts w:ascii="Browallia New" w:hAnsi="Browallia New" w:cs="Browallia New"/>
                <w:sz w:val="28"/>
                <w:szCs w:val="28"/>
                <w:cs/>
              </w:rPr>
            </w:pPr>
            <w:r w:rsidRPr="005F42A6">
              <w:rPr>
                <w:rFonts w:ascii="Browallia New" w:hAnsi="Browallia New" w:cs="Browallia New"/>
                <w:sz w:val="28"/>
                <w:szCs w:val="28"/>
              </w:rPr>
              <w:t>15.38</w:t>
            </w:r>
          </w:p>
        </w:tc>
        <w:tc>
          <w:tcPr>
            <w:tcW w:w="236" w:type="dxa"/>
            <w:tcBorders>
              <w:top w:val="nil"/>
              <w:left w:val="nil"/>
              <w:bottom w:val="nil"/>
              <w:right w:val="nil"/>
            </w:tcBorders>
          </w:tcPr>
          <w:p w14:paraId="7A7735E9"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4A5C2ADF" w14:textId="0E75FC6A"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r w:rsidRPr="001416D7">
              <w:rPr>
                <w:rFonts w:ascii="Browallia New" w:hAnsi="Browallia New" w:cs="Browallia New"/>
                <w:sz w:val="28"/>
                <w:szCs w:val="28"/>
                <w:cs/>
              </w:rPr>
              <w:t>8.23</w:t>
            </w:r>
          </w:p>
        </w:tc>
        <w:tc>
          <w:tcPr>
            <w:tcW w:w="240" w:type="dxa"/>
            <w:tcBorders>
              <w:top w:val="nil"/>
              <w:left w:val="nil"/>
              <w:bottom w:val="nil"/>
              <w:right w:val="nil"/>
            </w:tcBorders>
          </w:tcPr>
          <w:p w14:paraId="4CE59756"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1EEB8E6B" w14:textId="41B4826F" w:rsidR="00763B07" w:rsidRPr="00C961D5" w:rsidRDefault="00532201" w:rsidP="005F42A6">
            <w:pPr>
              <w:spacing w:line="240" w:lineRule="auto"/>
              <w:ind w:right="-11"/>
              <w:jc w:val="right"/>
              <w:rPr>
                <w:rFonts w:ascii="Browallia New" w:hAnsi="Browallia New" w:cs="Browallia New"/>
                <w:sz w:val="28"/>
                <w:szCs w:val="28"/>
              </w:rPr>
            </w:pPr>
            <w:r w:rsidRPr="005F42A6">
              <w:rPr>
                <w:rFonts w:ascii="Browallia New" w:hAnsi="Browallia New" w:cs="Browallia New"/>
                <w:sz w:val="28"/>
                <w:szCs w:val="28"/>
              </w:rPr>
              <w:t xml:space="preserve">   </w:t>
            </w:r>
            <w:r w:rsidR="00992E39" w:rsidRPr="005F42A6">
              <w:rPr>
                <w:rFonts w:ascii="Browallia New" w:hAnsi="Browallia New" w:cs="Browallia New"/>
                <w:sz w:val="28"/>
                <w:szCs w:val="28"/>
              </w:rPr>
              <w:t>15.38</w:t>
            </w:r>
          </w:p>
        </w:tc>
        <w:tc>
          <w:tcPr>
            <w:tcW w:w="243" w:type="dxa"/>
            <w:tcBorders>
              <w:top w:val="nil"/>
              <w:left w:val="nil"/>
              <w:bottom w:val="nil"/>
              <w:right w:val="nil"/>
            </w:tcBorders>
          </w:tcPr>
          <w:p w14:paraId="4DC35FFC"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5B461A77" w14:textId="2CEB8C03" w:rsidR="00763B07" w:rsidRPr="00C961D5" w:rsidRDefault="00763B07" w:rsidP="00763B07">
            <w:pPr>
              <w:tabs>
                <w:tab w:val="decimal" w:pos="492"/>
              </w:tabs>
              <w:spacing w:line="240" w:lineRule="auto"/>
              <w:ind w:right="-10"/>
              <w:jc w:val="right"/>
              <w:rPr>
                <w:rFonts w:ascii="Browallia New" w:hAnsi="Browallia New" w:cs="Browallia New"/>
                <w:sz w:val="28"/>
                <w:szCs w:val="28"/>
              </w:rPr>
            </w:pPr>
            <w:r>
              <w:rPr>
                <w:rFonts w:ascii="Browallia New" w:hAnsi="Browallia New" w:cs="Browallia New"/>
                <w:sz w:val="28"/>
                <w:szCs w:val="28"/>
              </w:rPr>
              <w:t>5</w:t>
            </w:r>
            <w:r w:rsidRPr="00747E45">
              <w:rPr>
                <w:rFonts w:ascii="Browallia New" w:hAnsi="Browallia New" w:cs="Browallia New"/>
                <w:sz w:val="28"/>
                <w:szCs w:val="28"/>
                <w:cs/>
              </w:rPr>
              <w:t>.</w:t>
            </w:r>
            <w:r>
              <w:rPr>
                <w:rFonts w:ascii="Browallia New" w:hAnsi="Browallia New" w:cs="Browallia New"/>
                <w:sz w:val="28"/>
                <w:szCs w:val="28"/>
              </w:rPr>
              <w:t>70</w:t>
            </w:r>
          </w:p>
        </w:tc>
      </w:tr>
      <w:tr w:rsidR="00763B07" w:rsidRPr="00E20728" w14:paraId="441414F5" w14:textId="77777777" w:rsidTr="00493671">
        <w:trPr>
          <w:trHeight w:val="170"/>
        </w:trPr>
        <w:tc>
          <w:tcPr>
            <w:tcW w:w="4074" w:type="dxa"/>
            <w:tcBorders>
              <w:top w:val="nil"/>
              <w:left w:val="nil"/>
              <w:bottom w:val="nil"/>
              <w:right w:val="nil"/>
            </w:tcBorders>
          </w:tcPr>
          <w:p w14:paraId="56EF643E" w14:textId="77777777" w:rsidR="00763B07" w:rsidRDefault="00763B07" w:rsidP="00763B07">
            <w:pPr>
              <w:tabs>
                <w:tab w:val="clear" w:pos="3742"/>
              </w:tabs>
              <w:spacing w:line="240" w:lineRule="auto"/>
              <w:ind w:left="175" w:right="175" w:hanging="175"/>
              <w:rPr>
                <w:rFonts w:ascii="Browallia New" w:hAnsi="Browallia New" w:cs="Browallia New"/>
                <w:sz w:val="28"/>
                <w:szCs w:val="28"/>
                <w:cs/>
              </w:rPr>
            </w:pPr>
          </w:p>
        </w:tc>
        <w:tc>
          <w:tcPr>
            <w:tcW w:w="1028" w:type="dxa"/>
            <w:tcBorders>
              <w:top w:val="nil"/>
              <w:left w:val="nil"/>
              <w:bottom w:val="nil"/>
              <w:right w:val="nil"/>
            </w:tcBorders>
          </w:tcPr>
          <w:p w14:paraId="38E57584" w14:textId="77777777" w:rsidR="00763B07" w:rsidRPr="00C961D5" w:rsidRDefault="00763B07" w:rsidP="00763B07">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55DA1E5F"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2BCBFF0D" w14:textId="77777777" w:rsidR="00763B07" w:rsidRPr="00C961D5" w:rsidRDefault="00763B07" w:rsidP="00763B0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C0455B6"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5D59059A"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B38C0A8"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0B43D376"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r>
      <w:tr w:rsidR="00763B07" w:rsidRPr="00E20728" w14:paraId="4E5E076E" w14:textId="77777777" w:rsidTr="00493671">
        <w:trPr>
          <w:trHeight w:val="170"/>
        </w:trPr>
        <w:tc>
          <w:tcPr>
            <w:tcW w:w="5102" w:type="dxa"/>
            <w:gridSpan w:val="2"/>
            <w:tcBorders>
              <w:top w:val="nil"/>
              <w:left w:val="nil"/>
              <w:bottom w:val="nil"/>
              <w:right w:val="nil"/>
            </w:tcBorders>
          </w:tcPr>
          <w:p w14:paraId="5174D298" w14:textId="77777777" w:rsidR="00763B07" w:rsidRPr="00C961D5" w:rsidRDefault="00763B07" w:rsidP="00763B07">
            <w:pPr>
              <w:spacing w:line="240" w:lineRule="auto"/>
              <w:ind w:right="-11"/>
              <w:rPr>
                <w:rFonts w:ascii="Browallia New" w:hAnsi="Browallia New" w:cs="Browallia New"/>
                <w:sz w:val="28"/>
                <w:szCs w:val="28"/>
                <w:cs/>
              </w:rPr>
            </w:pPr>
            <w:r w:rsidRPr="00C961D5">
              <w:rPr>
                <w:rFonts w:ascii="Browallia New" w:hAnsi="Browallia New" w:cs="Browallia New"/>
                <w:b/>
                <w:bCs/>
                <w:sz w:val="28"/>
                <w:szCs w:val="28"/>
                <w:cs/>
              </w:rPr>
              <w:t>รายการธุรกิจกับกรรมการของบริษัทและบริษัทย่อย</w:t>
            </w:r>
          </w:p>
        </w:tc>
        <w:tc>
          <w:tcPr>
            <w:tcW w:w="236" w:type="dxa"/>
            <w:tcBorders>
              <w:top w:val="nil"/>
              <w:left w:val="nil"/>
              <w:bottom w:val="nil"/>
              <w:right w:val="nil"/>
            </w:tcBorders>
          </w:tcPr>
          <w:p w14:paraId="09BFF806"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249AB9C0" w14:textId="77777777" w:rsidR="00763B07" w:rsidRPr="00C961D5" w:rsidRDefault="00763B07" w:rsidP="00763B07">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5ED4BDBC"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27FBDF9"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9A7C9C8"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54F4CCB4"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r>
      <w:tr w:rsidR="00763B07" w:rsidRPr="00E20728" w14:paraId="15896CF4" w14:textId="77777777" w:rsidTr="00493671">
        <w:trPr>
          <w:trHeight w:val="170"/>
        </w:trPr>
        <w:tc>
          <w:tcPr>
            <w:tcW w:w="4074" w:type="dxa"/>
            <w:tcBorders>
              <w:top w:val="nil"/>
              <w:left w:val="nil"/>
              <w:bottom w:val="nil"/>
              <w:right w:val="nil"/>
            </w:tcBorders>
            <w:vAlign w:val="bottom"/>
          </w:tcPr>
          <w:p w14:paraId="084FF256" w14:textId="77777777" w:rsidR="00763B07" w:rsidRPr="00E20728" w:rsidRDefault="00763B07" w:rsidP="00763B07">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ค่าเช่าอาคาร</w:t>
            </w:r>
          </w:p>
        </w:tc>
        <w:tc>
          <w:tcPr>
            <w:tcW w:w="1028" w:type="dxa"/>
            <w:tcBorders>
              <w:top w:val="nil"/>
              <w:left w:val="nil"/>
              <w:bottom w:val="nil"/>
              <w:right w:val="nil"/>
            </w:tcBorders>
            <w:vAlign w:val="bottom"/>
          </w:tcPr>
          <w:p w14:paraId="7E108BE1" w14:textId="70815CEC" w:rsidR="00763B07" w:rsidRPr="00C961D5" w:rsidRDefault="006E35DC" w:rsidP="00763B07">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0.72</w:t>
            </w:r>
          </w:p>
        </w:tc>
        <w:tc>
          <w:tcPr>
            <w:tcW w:w="236" w:type="dxa"/>
            <w:tcBorders>
              <w:top w:val="nil"/>
              <w:left w:val="nil"/>
              <w:bottom w:val="nil"/>
              <w:right w:val="nil"/>
            </w:tcBorders>
          </w:tcPr>
          <w:p w14:paraId="5BD3313F"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bottom w:val="nil"/>
              <w:right w:val="nil"/>
            </w:tcBorders>
            <w:shd w:val="clear" w:color="auto" w:fill="auto"/>
            <w:vAlign w:val="bottom"/>
          </w:tcPr>
          <w:p w14:paraId="50151720" w14:textId="06A2CF42" w:rsidR="00763B07" w:rsidRPr="00C961D5" w:rsidRDefault="00763B07" w:rsidP="00763B07">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lang w:val="en-GB"/>
              </w:rPr>
              <w:t>0.72</w:t>
            </w:r>
          </w:p>
        </w:tc>
        <w:tc>
          <w:tcPr>
            <w:tcW w:w="240" w:type="dxa"/>
            <w:tcBorders>
              <w:top w:val="nil"/>
              <w:left w:val="nil"/>
              <w:bottom w:val="nil"/>
              <w:right w:val="nil"/>
            </w:tcBorders>
          </w:tcPr>
          <w:p w14:paraId="54250D47"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2C7B30CA" w14:textId="2A8C5584" w:rsidR="00763B07" w:rsidRPr="00B762DD" w:rsidRDefault="006E35DC" w:rsidP="00763B07">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0.72</w:t>
            </w:r>
          </w:p>
        </w:tc>
        <w:tc>
          <w:tcPr>
            <w:tcW w:w="243" w:type="dxa"/>
            <w:tcBorders>
              <w:top w:val="nil"/>
              <w:left w:val="nil"/>
              <w:bottom w:val="nil"/>
              <w:right w:val="nil"/>
            </w:tcBorders>
          </w:tcPr>
          <w:p w14:paraId="0D0B809D"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65" w:type="dxa"/>
            <w:tcBorders>
              <w:top w:val="nil"/>
              <w:left w:val="nil"/>
              <w:bottom w:val="nil"/>
              <w:right w:val="nil"/>
            </w:tcBorders>
            <w:vAlign w:val="bottom"/>
          </w:tcPr>
          <w:p w14:paraId="0D51C89A" w14:textId="27B206D0" w:rsidR="00763B07" w:rsidRPr="00C961D5" w:rsidRDefault="00763B07" w:rsidP="00763B07">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lang w:val="en-GB"/>
              </w:rPr>
              <w:t>0.72</w:t>
            </w:r>
          </w:p>
        </w:tc>
      </w:tr>
      <w:tr w:rsidR="00763B07" w:rsidRPr="00E20728" w14:paraId="13B080BA" w14:textId="77777777" w:rsidTr="005F42A6">
        <w:trPr>
          <w:trHeight w:val="170"/>
        </w:trPr>
        <w:tc>
          <w:tcPr>
            <w:tcW w:w="4074" w:type="dxa"/>
            <w:tcBorders>
              <w:top w:val="nil"/>
              <w:left w:val="nil"/>
              <w:bottom w:val="nil"/>
              <w:right w:val="nil"/>
            </w:tcBorders>
          </w:tcPr>
          <w:p w14:paraId="5425782C" w14:textId="77777777" w:rsidR="00763B07" w:rsidRPr="00E20728" w:rsidRDefault="00763B07" w:rsidP="00763B07">
            <w:pPr>
              <w:tabs>
                <w:tab w:val="clear" w:pos="3742"/>
              </w:tabs>
              <w:spacing w:line="240" w:lineRule="auto"/>
              <w:ind w:left="175" w:right="175"/>
              <w:rPr>
                <w:rFonts w:ascii="Browallia New" w:hAnsi="Browallia New" w:cs="Browallia New"/>
                <w:b/>
                <w:bCs/>
                <w:sz w:val="28"/>
                <w:szCs w:val="28"/>
                <w:cs/>
              </w:rPr>
            </w:pPr>
            <w:r>
              <w:rPr>
                <w:rFonts w:ascii="Browallia New" w:hAnsi="Browallia New" w:cs="Browallia New" w:hint="cs"/>
                <w:sz w:val="28"/>
                <w:szCs w:val="28"/>
                <w:cs/>
              </w:rPr>
              <w:t>ต้นทุนทางการเงิน</w:t>
            </w:r>
          </w:p>
        </w:tc>
        <w:tc>
          <w:tcPr>
            <w:tcW w:w="1028" w:type="dxa"/>
            <w:tcBorders>
              <w:top w:val="nil"/>
              <w:left w:val="nil"/>
              <w:bottom w:val="nil"/>
              <w:right w:val="nil"/>
            </w:tcBorders>
            <w:vAlign w:val="bottom"/>
          </w:tcPr>
          <w:p w14:paraId="3C801E48" w14:textId="2C474D8E" w:rsidR="00763B07" w:rsidRPr="005F42A6" w:rsidRDefault="0097712E" w:rsidP="005F42A6">
            <w:pPr>
              <w:spacing w:line="240" w:lineRule="auto"/>
              <w:ind w:right="-10"/>
              <w:jc w:val="right"/>
              <w:rPr>
                <w:rFonts w:ascii="Browallia New" w:hAnsi="Browallia New" w:cs="Browallia New"/>
                <w:sz w:val="28"/>
                <w:szCs w:val="28"/>
                <w:cs/>
                <w:lang w:val="en-GB"/>
              </w:rPr>
            </w:pPr>
            <w:r>
              <w:rPr>
                <w:rFonts w:ascii="Browallia New" w:hAnsi="Browallia New" w:cs="Browallia New"/>
                <w:sz w:val="28"/>
                <w:szCs w:val="28"/>
                <w:lang w:val="en-GB"/>
              </w:rPr>
              <w:t>2.</w:t>
            </w:r>
            <w:r w:rsidR="00702043">
              <w:rPr>
                <w:rFonts w:ascii="Browallia New" w:hAnsi="Browallia New" w:cs="Browallia New"/>
                <w:sz w:val="28"/>
                <w:szCs w:val="28"/>
                <w:lang w:val="en-GB"/>
              </w:rPr>
              <w:t>1</w:t>
            </w:r>
            <w:r>
              <w:rPr>
                <w:rFonts w:ascii="Browallia New" w:hAnsi="Browallia New" w:cs="Browallia New"/>
                <w:sz w:val="28"/>
                <w:szCs w:val="28"/>
                <w:lang w:val="en-GB"/>
              </w:rPr>
              <w:t>5</w:t>
            </w:r>
          </w:p>
        </w:tc>
        <w:tc>
          <w:tcPr>
            <w:tcW w:w="236" w:type="dxa"/>
            <w:tcBorders>
              <w:top w:val="nil"/>
              <w:left w:val="nil"/>
              <w:bottom w:val="nil"/>
              <w:right w:val="nil"/>
            </w:tcBorders>
          </w:tcPr>
          <w:p w14:paraId="1A167205" w14:textId="77777777" w:rsidR="00763B07" w:rsidRPr="00B762DD" w:rsidRDefault="00763B07" w:rsidP="00763B07">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6A20F6B1" w14:textId="13552764" w:rsidR="00763B07" w:rsidRPr="00C961D5" w:rsidRDefault="00763B07" w:rsidP="00763B07">
            <w:pPr>
              <w:spacing w:line="240" w:lineRule="auto"/>
              <w:ind w:right="-11"/>
              <w:jc w:val="right"/>
              <w:rPr>
                <w:rFonts w:ascii="Browallia New" w:hAnsi="Browallia New" w:cs="Browallia New"/>
                <w:sz w:val="28"/>
                <w:szCs w:val="28"/>
                <w:cs/>
                <w:lang w:val="en-GB"/>
              </w:rPr>
            </w:pPr>
            <w:r w:rsidRPr="001A644D">
              <w:rPr>
                <w:rFonts w:ascii="Browallia New" w:hAnsi="Browallia New" w:cs="Browallia New"/>
                <w:sz w:val="28"/>
                <w:szCs w:val="28"/>
                <w:cs/>
              </w:rPr>
              <w:t>0.17</w:t>
            </w:r>
          </w:p>
        </w:tc>
        <w:tc>
          <w:tcPr>
            <w:tcW w:w="240" w:type="dxa"/>
            <w:tcBorders>
              <w:top w:val="nil"/>
              <w:left w:val="nil"/>
              <w:bottom w:val="nil"/>
              <w:right w:val="nil"/>
            </w:tcBorders>
          </w:tcPr>
          <w:p w14:paraId="0DA4CC14"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635E4B3" w14:textId="1B194764" w:rsidR="00763B07" w:rsidRPr="00C961D5" w:rsidRDefault="006E35DC" w:rsidP="00763B07">
            <w:pPr>
              <w:spacing w:line="240" w:lineRule="auto"/>
              <w:ind w:right="-11"/>
              <w:jc w:val="center"/>
              <w:rPr>
                <w:rFonts w:ascii="Browallia New" w:hAnsi="Browallia New" w:cs="Browallia New"/>
                <w:sz w:val="28"/>
                <w:szCs w:val="28"/>
                <w:lang w:val="en-GB"/>
              </w:rPr>
            </w:pPr>
            <w:r w:rsidRPr="00B762DD">
              <w:rPr>
                <w:rFonts w:ascii="Browallia New" w:hAnsi="Browallia New" w:cs="Browallia New"/>
                <w:sz w:val="28"/>
                <w:szCs w:val="28"/>
                <w:cs/>
                <w:lang w:val="en-GB"/>
              </w:rPr>
              <w:t xml:space="preserve">    -</w:t>
            </w:r>
          </w:p>
        </w:tc>
        <w:tc>
          <w:tcPr>
            <w:tcW w:w="243" w:type="dxa"/>
            <w:tcBorders>
              <w:top w:val="nil"/>
              <w:left w:val="nil"/>
              <w:bottom w:val="nil"/>
              <w:right w:val="nil"/>
            </w:tcBorders>
          </w:tcPr>
          <w:p w14:paraId="5C935ACD"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1C0F5805" w14:textId="34C3E38B" w:rsidR="00763B07" w:rsidRPr="00C961D5" w:rsidRDefault="00763B07" w:rsidP="00763B07">
            <w:pPr>
              <w:spacing w:line="240" w:lineRule="auto"/>
              <w:ind w:right="-11"/>
              <w:jc w:val="center"/>
              <w:rPr>
                <w:rFonts w:ascii="Browallia New" w:hAnsi="Browallia New" w:cs="Browallia New"/>
                <w:sz w:val="28"/>
                <w:szCs w:val="28"/>
                <w:lang w:val="en-GB"/>
              </w:rPr>
            </w:pPr>
            <w:r w:rsidRPr="00B762DD">
              <w:rPr>
                <w:rFonts w:ascii="Browallia New" w:hAnsi="Browallia New" w:cs="Browallia New"/>
                <w:sz w:val="28"/>
                <w:szCs w:val="28"/>
                <w:cs/>
                <w:lang w:val="en-GB"/>
              </w:rPr>
              <w:t xml:space="preserve">    -</w:t>
            </w:r>
          </w:p>
        </w:tc>
      </w:tr>
      <w:tr w:rsidR="00763B07" w:rsidRPr="00E20728" w14:paraId="5D16505D" w14:textId="77777777" w:rsidTr="00493671">
        <w:trPr>
          <w:trHeight w:val="170"/>
        </w:trPr>
        <w:tc>
          <w:tcPr>
            <w:tcW w:w="4074" w:type="dxa"/>
            <w:tcBorders>
              <w:top w:val="nil"/>
              <w:left w:val="nil"/>
              <w:bottom w:val="nil"/>
              <w:right w:val="nil"/>
            </w:tcBorders>
          </w:tcPr>
          <w:p w14:paraId="754708EE" w14:textId="77777777" w:rsidR="00763B07" w:rsidRPr="00E20728" w:rsidRDefault="00763B07" w:rsidP="00763B07">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412E767E" w14:textId="77777777" w:rsidR="00763B07" w:rsidRPr="00C961D5" w:rsidRDefault="00763B07" w:rsidP="00763B07">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2E848622"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2D1A8F55" w14:textId="77777777" w:rsidR="00763B07" w:rsidRPr="00C961D5" w:rsidRDefault="00763B07" w:rsidP="00763B0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6EF98692"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75AC6EF2"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732926EF"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0CC783C2"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r>
      <w:tr w:rsidR="00763B07" w:rsidRPr="00E20728" w14:paraId="5EFC9632" w14:textId="77777777" w:rsidTr="00493671">
        <w:trPr>
          <w:trHeight w:val="170"/>
        </w:trPr>
        <w:tc>
          <w:tcPr>
            <w:tcW w:w="4074" w:type="dxa"/>
            <w:tcBorders>
              <w:top w:val="nil"/>
              <w:left w:val="nil"/>
              <w:bottom w:val="nil"/>
              <w:right w:val="nil"/>
            </w:tcBorders>
          </w:tcPr>
          <w:p w14:paraId="3C15E40A" w14:textId="77777777" w:rsidR="00763B07" w:rsidRPr="00E20728" w:rsidRDefault="00763B07" w:rsidP="00763B07">
            <w:pPr>
              <w:tabs>
                <w:tab w:val="clear" w:pos="3742"/>
              </w:tabs>
              <w:spacing w:line="240" w:lineRule="auto"/>
              <w:ind w:left="175" w:right="175" w:hanging="175"/>
              <w:rPr>
                <w:rFonts w:ascii="Browallia New" w:hAnsi="Browallia New" w:cs="Browallia New"/>
                <w:b/>
                <w:bCs/>
                <w:sz w:val="28"/>
                <w:szCs w:val="28"/>
              </w:rPr>
            </w:pPr>
            <w:r w:rsidRPr="00E20728">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2EDA2ED2" w14:textId="77777777" w:rsidR="00763B07" w:rsidRPr="00C961D5" w:rsidRDefault="00763B07" w:rsidP="00763B07">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03430A4E"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3DEF07E9" w14:textId="77777777" w:rsidR="00763B07" w:rsidRPr="00C961D5" w:rsidRDefault="00763B07" w:rsidP="00763B0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160F4A9E"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3AE5920"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29E16A3"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75D74846"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r>
      <w:tr w:rsidR="00763B07" w:rsidRPr="00E20728" w14:paraId="07CEDAEB" w14:textId="77777777" w:rsidTr="00493671">
        <w:trPr>
          <w:trHeight w:val="170"/>
        </w:trPr>
        <w:tc>
          <w:tcPr>
            <w:tcW w:w="4074" w:type="dxa"/>
            <w:tcBorders>
              <w:top w:val="nil"/>
              <w:left w:val="nil"/>
              <w:bottom w:val="nil"/>
              <w:right w:val="nil"/>
            </w:tcBorders>
            <w:shd w:val="clear" w:color="auto" w:fill="auto"/>
          </w:tcPr>
          <w:p w14:paraId="1B1AE43E" w14:textId="77777777" w:rsidR="00763B07" w:rsidRPr="00E20728" w:rsidRDefault="00763B07" w:rsidP="00763B07">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ผลประโยชน์</w:t>
            </w:r>
            <w:r w:rsidRPr="00E20728">
              <w:rPr>
                <w:rFonts w:ascii="Browallia New" w:hAnsi="Browallia New" w:cs="Browallia New" w:hint="cs"/>
                <w:sz w:val="28"/>
                <w:szCs w:val="28"/>
                <w:cs/>
              </w:rPr>
              <w:t>ปัจจุบัน</w:t>
            </w:r>
            <w:r w:rsidRPr="00E20728">
              <w:rPr>
                <w:rFonts w:ascii="Browallia New" w:hAnsi="Browallia New" w:cs="Browallia New"/>
                <w:sz w:val="28"/>
                <w:szCs w:val="28"/>
                <w:cs/>
              </w:rPr>
              <w:t>ของพนักงาน</w:t>
            </w:r>
          </w:p>
        </w:tc>
        <w:tc>
          <w:tcPr>
            <w:tcW w:w="1028" w:type="dxa"/>
            <w:tcBorders>
              <w:top w:val="nil"/>
              <w:left w:val="nil"/>
              <w:bottom w:val="nil"/>
              <w:right w:val="nil"/>
            </w:tcBorders>
            <w:shd w:val="clear" w:color="auto" w:fill="auto"/>
          </w:tcPr>
          <w:p w14:paraId="71B2DD76" w14:textId="72216DE5" w:rsidR="00763B07" w:rsidRPr="00C961D5" w:rsidRDefault="00BC32EC" w:rsidP="00763B07">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sz w:val="28"/>
                <w:szCs w:val="28"/>
              </w:rPr>
              <w:t>23.74</w:t>
            </w:r>
          </w:p>
        </w:tc>
        <w:tc>
          <w:tcPr>
            <w:tcW w:w="236" w:type="dxa"/>
            <w:tcBorders>
              <w:top w:val="nil"/>
              <w:left w:val="nil"/>
              <w:bottom w:val="nil"/>
              <w:right w:val="nil"/>
            </w:tcBorders>
            <w:shd w:val="clear" w:color="auto" w:fill="auto"/>
          </w:tcPr>
          <w:p w14:paraId="75E6E7E2" w14:textId="77777777" w:rsidR="00763B07" w:rsidRPr="00C961D5" w:rsidRDefault="00763B07" w:rsidP="00763B07">
            <w:pPr>
              <w:tabs>
                <w:tab w:val="decimal" w:pos="492"/>
                <w:tab w:val="decimal" w:pos="522"/>
              </w:tabs>
              <w:spacing w:line="240" w:lineRule="auto"/>
              <w:ind w:right="175"/>
              <w:rPr>
                <w:rFonts w:ascii="Browallia New" w:hAnsi="Browallia New" w:cs="Browallia New"/>
                <w:sz w:val="28"/>
                <w:szCs w:val="28"/>
                <w:cs/>
              </w:rPr>
            </w:pPr>
          </w:p>
        </w:tc>
        <w:tc>
          <w:tcPr>
            <w:tcW w:w="1040" w:type="dxa"/>
            <w:tcBorders>
              <w:top w:val="nil"/>
              <w:left w:val="nil"/>
              <w:right w:val="nil"/>
            </w:tcBorders>
            <w:shd w:val="clear" w:color="auto" w:fill="auto"/>
          </w:tcPr>
          <w:p w14:paraId="365AB839" w14:textId="5EADF000" w:rsidR="00763B07" w:rsidRPr="00C961D5" w:rsidRDefault="00763B07" w:rsidP="00763B07">
            <w:pPr>
              <w:tabs>
                <w:tab w:val="decimal" w:pos="522"/>
              </w:tabs>
              <w:spacing w:line="240" w:lineRule="auto"/>
              <w:ind w:right="-10"/>
              <w:jc w:val="right"/>
              <w:rPr>
                <w:rFonts w:ascii="Browallia New" w:hAnsi="Browallia New" w:cs="Browallia New"/>
                <w:sz w:val="28"/>
                <w:szCs w:val="28"/>
              </w:rPr>
            </w:pPr>
            <w:r w:rsidRPr="00EE6B0A">
              <w:rPr>
                <w:rFonts w:ascii="Browallia New" w:hAnsi="Browallia New" w:cs="Browallia New"/>
                <w:sz w:val="28"/>
                <w:szCs w:val="28"/>
                <w:cs/>
              </w:rPr>
              <w:t>23.17</w:t>
            </w:r>
          </w:p>
        </w:tc>
        <w:tc>
          <w:tcPr>
            <w:tcW w:w="240" w:type="dxa"/>
            <w:tcBorders>
              <w:top w:val="nil"/>
              <w:left w:val="nil"/>
              <w:bottom w:val="nil"/>
              <w:right w:val="nil"/>
            </w:tcBorders>
            <w:shd w:val="clear" w:color="auto" w:fill="auto"/>
          </w:tcPr>
          <w:p w14:paraId="515A2491" w14:textId="77777777" w:rsidR="00763B07" w:rsidRPr="00C961D5" w:rsidRDefault="00763B07" w:rsidP="00763B07">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tcPr>
          <w:p w14:paraId="0A39C1EB" w14:textId="0657D375" w:rsidR="00763B07" w:rsidRPr="00C961D5" w:rsidRDefault="00265F8B" w:rsidP="00763B07">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sz w:val="28"/>
                <w:szCs w:val="28"/>
              </w:rPr>
              <w:t>11.20</w:t>
            </w:r>
          </w:p>
        </w:tc>
        <w:tc>
          <w:tcPr>
            <w:tcW w:w="243" w:type="dxa"/>
            <w:tcBorders>
              <w:top w:val="nil"/>
              <w:left w:val="nil"/>
              <w:bottom w:val="nil"/>
              <w:right w:val="nil"/>
            </w:tcBorders>
            <w:shd w:val="clear" w:color="auto" w:fill="auto"/>
          </w:tcPr>
          <w:p w14:paraId="64D115C8"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65" w:type="dxa"/>
            <w:tcBorders>
              <w:top w:val="nil"/>
              <w:left w:val="nil"/>
              <w:bottom w:val="nil"/>
              <w:right w:val="nil"/>
            </w:tcBorders>
            <w:shd w:val="clear" w:color="auto" w:fill="auto"/>
          </w:tcPr>
          <w:p w14:paraId="443D8973" w14:textId="29EBB677" w:rsidR="00763B07" w:rsidRPr="00C961D5" w:rsidRDefault="00763B07" w:rsidP="00763B07">
            <w:pPr>
              <w:tabs>
                <w:tab w:val="decimal" w:pos="522"/>
              </w:tabs>
              <w:spacing w:line="240" w:lineRule="auto"/>
              <w:ind w:right="-10"/>
              <w:jc w:val="right"/>
              <w:rPr>
                <w:rFonts w:ascii="Browallia New" w:hAnsi="Browallia New" w:cs="Browallia New"/>
                <w:sz w:val="28"/>
                <w:szCs w:val="28"/>
              </w:rPr>
            </w:pPr>
            <w:r w:rsidRPr="007D098A">
              <w:rPr>
                <w:rFonts w:ascii="Browallia New" w:hAnsi="Browallia New" w:cs="Browallia New"/>
                <w:sz w:val="28"/>
                <w:szCs w:val="28"/>
                <w:cs/>
              </w:rPr>
              <w:t>10.38</w:t>
            </w:r>
          </w:p>
        </w:tc>
      </w:tr>
      <w:tr w:rsidR="00763B07" w:rsidRPr="00E20728" w14:paraId="68A615B9" w14:textId="77777777" w:rsidTr="00807020">
        <w:trPr>
          <w:trHeight w:val="170"/>
        </w:trPr>
        <w:tc>
          <w:tcPr>
            <w:tcW w:w="4074" w:type="dxa"/>
            <w:tcBorders>
              <w:top w:val="nil"/>
              <w:left w:val="nil"/>
              <w:bottom w:val="nil"/>
              <w:right w:val="nil"/>
            </w:tcBorders>
            <w:shd w:val="clear" w:color="auto" w:fill="auto"/>
          </w:tcPr>
          <w:p w14:paraId="25B1308E" w14:textId="77777777" w:rsidR="00763B07" w:rsidRPr="00E20728" w:rsidRDefault="00763B07" w:rsidP="00763B07">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ผลประโยชน์หลังออกจากงาน</w:t>
            </w:r>
          </w:p>
        </w:tc>
        <w:tc>
          <w:tcPr>
            <w:tcW w:w="1028" w:type="dxa"/>
            <w:tcBorders>
              <w:top w:val="nil"/>
              <w:left w:val="nil"/>
              <w:right w:val="nil"/>
            </w:tcBorders>
            <w:shd w:val="clear" w:color="auto" w:fill="auto"/>
          </w:tcPr>
          <w:p w14:paraId="19A0807E" w14:textId="5AA2859F" w:rsidR="00763B07" w:rsidRPr="00C961D5" w:rsidRDefault="00BC32EC" w:rsidP="00763B07">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sz w:val="28"/>
                <w:szCs w:val="28"/>
              </w:rPr>
              <w:t>0.59</w:t>
            </w:r>
          </w:p>
        </w:tc>
        <w:tc>
          <w:tcPr>
            <w:tcW w:w="236" w:type="dxa"/>
            <w:tcBorders>
              <w:top w:val="nil"/>
              <w:left w:val="nil"/>
              <w:right w:val="nil"/>
            </w:tcBorders>
            <w:shd w:val="clear" w:color="auto" w:fill="auto"/>
          </w:tcPr>
          <w:p w14:paraId="3D6E317F" w14:textId="77777777" w:rsidR="00763B07" w:rsidRPr="00C961D5" w:rsidRDefault="00763B07" w:rsidP="00763B07">
            <w:pPr>
              <w:tabs>
                <w:tab w:val="decimal" w:pos="492"/>
                <w:tab w:val="decimal" w:pos="522"/>
              </w:tabs>
              <w:spacing w:line="240" w:lineRule="auto"/>
              <w:ind w:right="-10"/>
              <w:jc w:val="right"/>
              <w:rPr>
                <w:rFonts w:ascii="Browallia New" w:hAnsi="Browallia New" w:cs="Browallia New"/>
                <w:sz w:val="28"/>
                <w:szCs w:val="28"/>
                <w:cs/>
              </w:rPr>
            </w:pPr>
          </w:p>
        </w:tc>
        <w:tc>
          <w:tcPr>
            <w:tcW w:w="1040" w:type="dxa"/>
            <w:tcBorders>
              <w:top w:val="nil"/>
              <w:left w:val="nil"/>
              <w:right w:val="nil"/>
            </w:tcBorders>
            <w:shd w:val="clear" w:color="auto" w:fill="auto"/>
          </w:tcPr>
          <w:p w14:paraId="476DB92A" w14:textId="113D0199" w:rsidR="00763B07" w:rsidRPr="00C961D5" w:rsidRDefault="00763B07" w:rsidP="00763B07">
            <w:pPr>
              <w:tabs>
                <w:tab w:val="decimal" w:pos="522"/>
              </w:tabs>
              <w:spacing w:line="240" w:lineRule="auto"/>
              <w:ind w:right="-10"/>
              <w:jc w:val="right"/>
              <w:rPr>
                <w:rFonts w:ascii="Browallia New" w:hAnsi="Browallia New" w:cs="Browallia New"/>
                <w:sz w:val="28"/>
                <w:szCs w:val="28"/>
              </w:rPr>
            </w:pPr>
            <w:r w:rsidRPr="00EE6B0A">
              <w:rPr>
                <w:rFonts w:ascii="Browallia New" w:hAnsi="Browallia New" w:cs="Browallia New"/>
                <w:sz w:val="28"/>
                <w:szCs w:val="28"/>
              </w:rPr>
              <w:t>0.42</w:t>
            </w:r>
          </w:p>
        </w:tc>
        <w:tc>
          <w:tcPr>
            <w:tcW w:w="240" w:type="dxa"/>
            <w:tcBorders>
              <w:top w:val="nil"/>
              <w:left w:val="nil"/>
              <w:right w:val="nil"/>
            </w:tcBorders>
            <w:shd w:val="clear" w:color="auto" w:fill="auto"/>
          </w:tcPr>
          <w:p w14:paraId="57656CE7" w14:textId="77777777" w:rsidR="00763B07" w:rsidRPr="00C961D5" w:rsidRDefault="00763B07" w:rsidP="00763B07">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right w:val="nil"/>
            </w:tcBorders>
            <w:shd w:val="clear" w:color="auto" w:fill="auto"/>
          </w:tcPr>
          <w:p w14:paraId="690FC24A" w14:textId="064B29A8" w:rsidR="00763B07" w:rsidRPr="00C961D5" w:rsidRDefault="00265F8B" w:rsidP="00763B07">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sz w:val="28"/>
                <w:szCs w:val="28"/>
              </w:rPr>
              <w:t>0.30</w:t>
            </w:r>
          </w:p>
        </w:tc>
        <w:tc>
          <w:tcPr>
            <w:tcW w:w="243" w:type="dxa"/>
            <w:tcBorders>
              <w:top w:val="nil"/>
              <w:left w:val="nil"/>
              <w:right w:val="nil"/>
            </w:tcBorders>
            <w:shd w:val="clear" w:color="auto" w:fill="auto"/>
          </w:tcPr>
          <w:p w14:paraId="1C9D9210"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65" w:type="dxa"/>
            <w:tcBorders>
              <w:top w:val="nil"/>
              <w:left w:val="nil"/>
              <w:right w:val="nil"/>
            </w:tcBorders>
            <w:shd w:val="clear" w:color="auto" w:fill="auto"/>
          </w:tcPr>
          <w:p w14:paraId="63F928FB" w14:textId="411E52A9" w:rsidR="00763B07" w:rsidRPr="00C961D5" w:rsidRDefault="00763B07" w:rsidP="00763B07">
            <w:pPr>
              <w:spacing w:line="240" w:lineRule="auto"/>
              <w:ind w:right="-10"/>
              <w:jc w:val="right"/>
              <w:rPr>
                <w:rFonts w:ascii="Browallia New" w:hAnsi="Browallia New" w:cs="Browallia New"/>
                <w:sz w:val="28"/>
                <w:szCs w:val="28"/>
                <w:lang w:val="en-GB"/>
              </w:rPr>
            </w:pPr>
            <w:r w:rsidRPr="007D098A">
              <w:rPr>
                <w:rFonts w:ascii="Browallia New" w:hAnsi="Browallia New" w:cs="Browallia New"/>
                <w:sz w:val="28"/>
                <w:szCs w:val="28"/>
                <w:cs/>
              </w:rPr>
              <w:t>0.03</w:t>
            </w:r>
          </w:p>
        </w:tc>
      </w:tr>
      <w:tr w:rsidR="00763B07" w:rsidRPr="00E20728" w14:paraId="268788EF" w14:textId="77777777" w:rsidTr="00493671">
        <w:trPr>
          <w:trHeight w:val="170"/>
        </w:trPr>
        <w:tc>
          <w:tcPr>
            <w:tcW w:w="4074" w:type="dxa"/>
            <w:tcBorders>
              <w:top w:val="nil"/>
              <w:left w:val="nil"/>
              <w:bottom w:val="nil"/>
              <w:right w:val="nil"/>
            </w:tcBorders>
            <w:shd w:val="clear" w:color="auto" w:fill="auto"/>
          </w:tcPr>
          <w:p w14:paraId="469C53AA" w14:textId="77777777" w:rsidR="00763B07" w:rsidRPr="00E20728" w:rsidRDefault="00763B07" w:rsidP="00763B07">
            <w:pPr>
              <w:ind w:left="175"/>
              <w:rPr>
                <w:rFonts w:ascii="Browallia New" w:hAnsi="Browallia New" w:cs="Browallia New"/>
                <w:sz w:val="28"/>
                <w:szCs w:val="28"/>
                <w:lang w:val="en-GB"/>
              </w:rPr>
            </w:pPr>
            <w:r w:rsidRPr="00E20728">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shd w:val="clear" w:color="auto" w:fill="auto"/>
          </w:tcPr>
          <w:p w14:paraId="76428B74" w14:textId="54F2C396" w:rsidR="00763B07" w:rsidRPr="00C961D5" w:rsidRDefault="00BC32EC" w:rsidP="00763B07">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sz w:val="28"/>
                <w:szCs w:val="28"/>
              </w:rPr>
              <w:t>24.33</w:t>
            </w:r>
          </w:p>
        </w:tc>
        <w:tc>
          <w:tcPr>
            <w:tcW w:w="236" w:type="dxa"/>
            <w:tcBorders>
              <w:top w:val="nil"/>
              <w:left w:val="nil"/>
              <w:bottom w:val="nil"/>
              <w:right w:val="nil"/>
            </w:tcBorders>
            <w:shd w:val="clear" w:color="auto" w:fill="auto"/>
          </w:tcPr>
          <w:p w14:paraId="71ECD427" w14:textId="77777777" w:rsidR="00763B07" w:rsidRPr="00C961D5" w:rsidRDefault="00763B07" w:rsidP="00763B07">
            <w:pPr>
              <w:tabs>
                <w:tab w:val="decimal" w:pos="492"/>
                <w:tab w:val="decimal" w:pos="522"/>
              </w:tabs>
              <w:spacing w:line="240" w:lineRule="auto"/>
              <w:ind w:right="-10"/>
              <w:jc w:val="right"/>
              <w:rPr>
                <w:rFonts w:ascii="Browallia New" w:hAnsi="Browallia New" w:cs="Browallia New"/>
                <w:sz w:val="28"/>
                <w:szCs w:val="28"/>
              </w:rPr>
            </w:pPr>
          </w:p>
        </w:tc>
        <w:tc>
          <w:tcPr>
            <w:tcW w:w="1040" w:type="dxa"/>
            <w:tcBorders>
              <w:top w:val="single" w:sz="4" w:space="0" w:color="auto"/>
              <w:left w:val="nil"/>
              <w:bottom w:val="single" w:sz="12" w:space="0" w:color="auto"/>
              <w:right w:val="nil"/>
            </w:tcBorders>
            <w:shd w:val="clear" w:color="auto" w:fill="auto"/>
          </w:tcPr>
          <w:p w14:paraId="2593D57B" w14:textId="26605371" w:rsidR="00763B07" w:rsidRPr="00C961D5" w:rsidRDefault="00763B07" w:rsidP="00763B07">
            <w:pPr>
              <w:tabs>
                <w:tab w:val="decimal" w:pos="522"/>
              </w:tabs>
              <w:spacing w:line="240" w:lineRule="auto"/>
              <w:ind w:right="-10"/>
              <w:jc w:val="right"/>
              <w:rPr>
                <w:rFonts w:ascii="Browallia New" w:hAnsi="Browallia New" w:cs="Browallia New"/>
                <w:sz w:val="28"/>
                <w:szCs w:val="28"/>
              </w:rPr>
            </w:pPr>
            <w:r w:rsidRPr="00EE6B0A">
              <w:rPr>
                <w:rFonts w:ascii="Browallia New" w:hAnsi="Browallia New" w:cs="Browallia New"/>
                <w:sz w:val="28"/>
                <w:szCs w:val="28"/>
              </w:rPr>
              <w:t>23.59</w:t>
            </w:r>
          </w:p>
        </w:tc>
        <w:tc>
          <w:tcPr>
            <w:tcW w:w="240" w:type="dxa"/>
            <w:tcBorders>
              <w:top w:val="nil"/>
              <w:left w:val="nil"/>
              <w:bottom w:val="nil"/>
              <w:right w:val="nil"/>
            </w:tcBorders>
            <w:shd w:val="clear" w:color="auto" w:fill="auto"/>
          </w:tcPr>
          <w:p w14:paraId="33718628" w14:textId="77777777" w:rsidR="00763B07" w:rsidRPr="00C961D5" w:rsidRDefault="00763B07" w:rsidP="00763B07">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tcPr>
          <w:p w14:paraId="25348865" w14:textId="30917321" w:rsidR="00763B07" w:rsidRPr="00C961D5" w:rsidRDefault="00265F8B" w:rsidP="00763B07">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sz w:val="28"/>
                <w:szCs w:val="28"/>
              </w:rPr>
              <w:t>11.50</w:t>
            </w:r>
          </w:p>
        </w:tc>
        <w:tc>
          <w:tcPr>
            <w:tcW w:w="243" w:type="dxa"/>
            <w:tcBorders>
              <w:top w:val="nil"/>
              <w:left w:val="nil"/>
              <w:bottom w:val="nil"/>
              <w:right w:val="nil"/>
            </w:tcBorders>
            <w:shd w:val="clear" w:color="auto" w:fill="auto"/>
          </w:tcPr>
          <w:p w14:paraId="6B6158B0"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65" w:type="dxa"/>
            <w:tcBorders>
              <w:top w:val="single" w:sz="4" w:space="0" w:color="auto"/>
              <w:left w:val="nil"/>
              <w:bottom w:val="single" w:sz="12" w:space="0" w:color="auto"/>
              <w:right w:val="nil"/>
            </w:tcBorders>
            <w:shd w:val="clear" w:color="auto" w:fill="auto"/>
          </w:tcPr>
          <w:p w14:paraId="10945B84" w14:textId="7D21BC15" w:rsidR="00763B07" w:rsidRPr="00C961D5" w:rsidRDefault="00763B07" w:rsidP="00763B07">
            <w:pPr>
              <w:spacing w:line="240" w:lineRule="auto"/>
              <w:ind w:right="-10"/>
              <w:jc w:val="right"/>
              <w:rPr>
                <w:rFonts w:ascii="Browallia New" w:hAnsi="Browallia New" w:cs="Browallia New"/>
                <w:sz w:val="28"/>
                <w:szCs w:val="28"/>
                <w:lang w:val="en-GB"/>
              </w:rPr>
            </w:pPr>
            <w:r w:rsidRPr="007D098A">
              <w:rPr>
                <w:rFonts w:ascii="Browallia New" w:hAnsi="Browallia New" w:cs="Browallia New"/>
                <w:sz w:val="28"/>
                <w:szCs w:val="28"/>
                <w:cs/>
              </w:rPr>
              <w:t>1</w:t>
            </w:r>
            <w:r w:rsidRPr="007D098A">
              <w:rPr>
                <w:rFonts w:ascii="Browallia New" w:hAnsi="Browallia New" w:cs="Browallia New"/>
                <w:sz w:val="28"/>
                <w:szCs w:val="28"/>
              </w:rPr>
              <w:t>0</w:t>
            </w:r>
            <w:r w:rsidRPr="007D098A">
              <w:rPr>
                <w:rFonts w:ascii="Browallia New" w:hAnsi="Browallia New" w:cs="Browallia New"/>
                <w:sz w:val="28"/>
                <w:szCs w:val="28"/>
                <w:cs/>
              </w:rPr>
              <w:t>.41</w:t>
            </w:r>
          </w:p>
        </w:tc>
      </w:tr>
    </w:tbl>
    <w:p w14:paraId="6AC5C56C" w14:textId="77777777" w:rsidR="00F94898" w:rsidRPr="00807020" w:rsidRDefault="00F9489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41D43197" w14:textId="77777777" w:rsidR="008E5053" w:rsidRDefault="008E5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FDFF368" w14:textId="12397EDF" w:rsidR="00E967F9" w:rsidRPr="00C2555B" w:rsidRDefault="00E967F9"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Pr>
          <w:rFonts w:ascii="Browallia New" w:hAnsi="Browallia New" w:cs="Browallia New"/>
          <w:sz w:val="28"/>
          <w:szCs w:val="28"/>
        </w:rPr>
      </w:pPr>
      <w:r w:rsidRPr="00C2555B">
        <w:rPr>
          <w:rFonts w:ascii="Browallia New" w:hAnsi="Browallia New" w:cs="Browallia New"/>
          <w:sz w:val="28"/>
          <w:szCs w:val="28"/>
          <w:cs/>
        </w:rPr>
        <w:t xml:space="preserve">ยอดคงเหลือกับบุคคลและบริษัทที่เกี่ยวข้องกัน ณ วันที่ </w:t>
      </w:r>
      <w:r w:rsidR="00553CFA" w:rsidRPr="00E20728">
        <w:rPr>
          <w:rFonts w:ascii="Browallia New" w:hAnsi="Browallia New" w:cs="Browallia New"/>
          <w:sz w:val="28"/>
          <w:szCs w:val="28"/>
        </w:rPr>
        <w:t xml:space="preserve">30 </w:t>
      </w:r>
      <w:r w:rsidR="00763B07" w:rsidRPr="00763B07">
        <w:rPr>
          <w:rFonts w:ascii="Browallia New" w:hAnsi="Browallia New" w:cs="Browallia New"/>
          <w:sz w:val="28"/>
          <w:szCs w:val="28"/>
          <w:cs/>
        </w:rPr>
        <w:t>กันยายน</w:t>
      </w:r>
      <w:r w:rsidR="00553CFA">
        <w:rPr>
          <w:rFonts w:ascii="Browallia New" w:hAnsi="Browallia New" w:cs="Browallia New"/>
          <w:sz w:val="28"/>
          <w:szCs w:val="28"/>
        </w:rPr>
        <w:t xml:space="preserve"> 2562</w:t>
      </w:r>
      <w:r w:rsidRPr="00C2555B">
        <w:rPr>
          <w:rFonts w:ascii="Browallia New" w:hAnsi="Browallia New" w:cs="Browallia New"/>
          <w:sz w:val="28"/>
          <w:szCs w:val="28"/>
          <w:cs/>
        </w:rPr>
        <w:t xml:space="preserve"> และ วันที่ </w:t>
      </w:r>
      <w:r w:rsidRPr="00C2555B">
        <w:rPr>
          <w:rFonts w:ascii="Browallia New" w:hAnsi="Browallia New" w:cs="Browallia New"/>
          <w:sz w:val="28"/>
          <w:szCs w:val="28"/>
          <w:lang w:val="en-GB"/>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lang w:val="en-GB"/>
        </w:rPr>
        <w:t>2561</w:t>
      </w:r>
      <w:r w:rsidRPr="00C2555B">
        <w:rPr>
          <w:rFonts w:ascii="Browallia New" w:hAnsi="Browallia New" w:cs="Browallia New"/>
          <w:sz w:val="28"/>
          <w:szCs w:val="28"/>
          <w:cs/>
        </w:rPr>
        <w:t xml:space="preserve"> มีดังนี้</w:t>
      </w:r>
    </w:p>
    <w:p w14:paraId="5762892D" w14:textId="77777777" w:rsidR="00A862B3" w:rsidRPr="00807020"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8979" w:type="dxa"/>
        <w:tblInd w:w="426" w:type="dxa"/>
        <w:tblLayout w:type="fixed"/>
        <w:tblLook w:val="01E0" w:firstRow="1" w:lastRow="1" w:firstColumn="1" w:lastColumn="1" w:noHBand="0" w:noVBand="0"/>
      </w:tblPr>
      <w:tblGrid>
        <w:gridCol w:w="4074"/>
        <w:gridCol w:w="1044"/>
        <w:gridCol w:w="236"/>
        <w:gridCol w:w="1024"/>
        <w:gridCol w:w="236"/>
        <w:gridCol w:w="1069"/>
        <w:gridCol w:w="239"/>
        <w:gridCol w:w="1057"/>
      </w:tblGrid>
      <w:tr w:rsidR="00A862B3" w:rsidRPr="00C2555B" w14:paraId="20A27B86" w14:textId="77777777" w:rsidTr="00493671">
        <w:trPr>
          <w:cantSplit/>
          <w:tblHeader/>
        </w:trPr>
        <w:tc>
          <w:tcPr>
            <w:tcW w:w="4074" w:type="dxa"/>
            <w:shd w:val="clear" w:color="auto" w:fill="auto"/>
          </w:tcPr>
          <w:p w14:paraId="7A355517" w14:textId="77777777" w:rsidR="00A862B3" w:rsidRPr="00C2555B" w:rsidRDefault="00A862B3" w:rsidP="00587142">
            <w:pPr>
              <w:tabs>
                <w:tab w:val="clear" w:pos="454"/>
                <w:tab w:val="clear" w:pos="680"/>
                <w:tab w:val="left" w:pos="0"/>
              </w:tabs>
              <w:spacing w:line="240" w:lineRule="auto"/>
              <w:jc w:val="both"/>
              <w:rPr>
                <w:rFonts w:ascii="Browallia New" w:hAnsi="Browallia New" w:cs="Browallia New"/>
                <w:sz w:val="28"/>
                <w:szCs w:val="28"/>
              </w:rPr>
            </w:pPr>
          </w:p>
        </w:tc>
        <w:tc>
          <w:tcPr>
            <w:tcW w:w="4905" w:type="dxa"/>
            <w:gridSpan w:val="7"/>
            <w:shd w:val="clear" w:color="auto" w:fill="auto"/>
          </w:tcPr>
          <w:p w14:paraId="6B0E5A13" w14:textId="77777777" w:rsidR="00A862B3" w:rsidRPr="00C2555B" w:rsidRDefault="00A862B3" w:rsidP="00587142">
            <w:pPr>
              <w:tabs>
                <w:tab w:val="clear" w:pos="907"/>
                <w:tab w:val="clear" w:pos="4678"/>
                <w:tab w:val="left" w:pos="900"/>
              </w:tabs>
              <w:spacing w:line="240" w:lineRule="auto"/>
              <w:ind w:left="-18"/>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พันบาท)</w:t>
            </w:r>
          </w:p>
        </w:tc>
      </w:tr>
      <w:tr w:rsidR="00A862B3" w:rsidRPr="00C2555B" w14:paraId="0CE30BD5" w14:textId="77777777" w:rsidTr="00493671">
        <w:trPr>
          <w:cantSplit/>
          <w:tblHeader/>
        </w:trPr>
        <w:tc>
          <w:tcPr>
            <w:tcW w:w="4074" w:type="dxa"/>
            <w:shd w:val="clear" w:color="auto" w:fill="auto"/>
          </w:tcPr>
          <w:p w14:paraId="14697775" w14:textId="77777777" w:rsidR="00A862B3" w:rsidRPr="00C2555B" w:rsidRDefault="00A862B3" w:rsidP="00587142">
            <w:pPr>
              <w:tabs>
                <w:tab w:val="clear" w:pos="454"/>
                <w:tab w:val="clear" w:pos="680"/>
                <w:tab w:val="left" w:pos="0"/>
              </w:tabs>
              <w:spacing w:line="240" w:lineRule="auto"/>
              <w:ind w:right="-18"/>
              <w:jc w:val="both"/>
              <w:rPr>
                <w:rFonts w:ascii="Browallia New" w:hAnsi="Browallia New" w:cs="Browallia New"/>
                <w:sz w:val="28"/>
                <w:szCs w:val="28"/>
              </w:rPr>
            </w:pPr>
          </w:p>
        </w:tc>
        <w:tc>
          <w:tcPr>
            <w:tcW w:w="2304" w:type="dxa"/>
            <w:gridSpan w:val="3"/>
            <w:shd w:val="clear" w:color="auto" w:fill="auto"/>
          </w:tcPr>
          <w:p w14:paraId="2D188AB0"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shd w:val="clear" w:color="auto" w:fill="auto"/>
          </w:tcPr>
          <w:p w14:paraId="218D4AD8"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p>
        </w:tc>
        <w:tc>
          <w:tcPr>
            <w:tcW w:w="2365" w:type="dxa"/>
            <w:gridSpan w:val="3"/>
            <w:shd w:val="clear" w:color="auto" w:fill="auto"/>
          </w:tcPr>
          <w:p w14:paraId="447D1031"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763B07" w:rsidRPr="00C2555B" w14:paraId="1AD4E291" w14:textId="77777777" w:rsidTr="00493671">
        <w:trPr>
          <w:cantSplit/>
          <w:tblHeader/>
        </w:trPr>
        <w:tc>
          <w:tcPr>
            <w:tcW w:w="4074" w:type="dxa"/>
            <w:shd w:val="clear" w:color="auto" w:fill="auto"/>
          </w:tcPr>
          <w:p w14:paraId="7D49B0A9" w14:textId="77777777" w:rsidR="00763B07" w:rsidRPr="00F94898" w:rsidRDefault="00763B07" w:rsidP="00E967F9">
            <w:pPr>
              <w:tabs>
                <w:tab w:val="clear" w:pos="454"/>
                <w:tab w:val="clear" w:pos="680"/>
                <w:tab w:val="left" w:pos="0"/>
              </w:tabs>
              <w:spacing w:line="240" w:lineRule="auto"/>
              <w:jc w:val="both"/>
              <w:rPr>
                <w:rFonts w:ascii="Browallia New" w:hAnsi="Browallia New" w:cs="Browallia New"/>
                <w:sz w:val="28"/>
                <w:szCs w:val="28"/>
              </w:rPr>
            </w:pPr>
          </w:p>
        </w:tc>
        <w:tc>
          <w:tcPr>
            <w:tcW w:w="1044" w:type="dxa"/>
            <w:tcBorders>
              <w:top w:val="single" w:sz="4" w:space="0" w:color="auto"/>
              <w:bottom w:val="single" w:sz="4" w:space="0" w:color="auto"/>
            </w:tcBorders>
            <w:shd w:val="clear" w:color="auto" w:fill="auto"/>
            <w:vAlign w:val="bottom"/>
          </w:tcPr>
          <w:p w14:paraId="0F0B2BC6" w14:textId="3FC5A300" w:rsidR="00763B07" w:rsidRPr="00C2555B" w:rsidRDefault="00763B07" w:rsidP="00E967F9">
            <w:pPr>
              <w:tabs>
                <w:tab w:val="clear" w:pos="680"/>
                <w:tab w:val="clear" w:pos="907"/>
              </w:tabs>
              <w:spacing w:line="240" w:lineRule="auto"/>
              <w:ind w:left="-97" w:right="-120"/>
              <w:jc w:val="center"/>
              <w:rPr>
                <w:rFonts w:ascii="Browallia New" w:hAnsi="Browallia New" w:cs="Browallia New"/>
                <w:sz w:val="28"/>
                <w:szCs w:val="28"/>
              </w:rPr>
            </w:pPr>
            <w:r w:rsidRPr="00E20728">
              <w:rPr>
                <w:rFonts w:ascii="Browallia New" w:hAnsi="Browallia New" w:cs="Browallia New"/>
                <w:sz w:val="28"/>
                <w:szCs w:val="28"/>
              </w:rPr>
              <w:t xml:space="preserve">30 </w:t>
            </w:r>
            <w:r w:rsidRPr="00763B07">
              <w:rPr>
                <w:rFonts w:ascii="Browallia New" w:hAnsi="Browallia New" w:cs="Browallia New"/>
                <w:sz w:val="28"/>
                <w:szCs w:val="28"/>
                <w:cs/>
              </w:rPr>
              <w:t>กันยายน</w:t>
            </w:r>
            <w:r w:rsidRPr="00C15708">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236" w:type="dxa"/>
            <w:tcBorders>
              <w:top w:val="single" w:sz="4" w:space="0" w:color="auto"/>
            </w:tcBorders>
            <w:shd w:val="clear" w:color="auto" w:fill="auto"/>
            <w:vAlign w:val="bottom"/>
          </w:tcPr>
          <w:p w14:paraId="3A9AFF75" w14:textId="77777777" w:rsidR="00763B07" w:rsidRPr="00C2555B" w:rsidRDefault="00763B07" w:rsidP="00E967F9">
            <w:pPr>
              <w:tabs>
                <w:tab w:val="clear" w:pos="680"/>
                <w:tab w:val="clear" w:pos="907"/>
              </w:tabs>
              <w:spacing w:line="240" w:lineRule="auto"/>
              <w:ind w:left="-97" w:right="-120"/>
              <w:jc w:val="center"/>
              <w:rPr>
                <w:rFonts w:ascii="Browallia New" w:hAnsi="Browallia New" w:cs="Browallia New"/>
                <w:sz w:val="28"/>
                <w:szCs w:val="28"/>
              </w:rPr>
            </w:pPr>
          </w:p>
        </w:tc>
        <w:tc>
          <w:tcPr>
            <w:tcW w:w="1024" w:type="dxa"/>
            <w:tcBorders>
              <w:top w:val="single" w:sz="4" w:space="0" w:color="auto"/>
              <w:bottom w:val="single" w:sz="4" w:space="0" w:color="auto"/>
            </w:tcBorders>
            <w:shd w:val="clear" w:color="auto" w:fill="auto"/>
            <w:vAlign w:val="bottom"/>
          </w:tcPr>
          <w:p w14:paraId="6746EBA4" w14:textId="49F7FD50" w:rsidR="00763B07" w:rsidRPr="00C2555B" w:rsidRDefault="00763B07" w:rsidP="00E967F9">
            <w:pPr>
              <w:tabs>
                <w:tab w:val="clear" w:pos="680"/>
                <w:tab w:val="clear" w:pos="907"/>
              </w:tabs>
              <w:spacing w:line="240" w:lineRule="auto"/>
              <w:ind w:left="-97" w:right="-12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6" w:type="dxa"/>
            <w:shd w:val="clear" w:color="auto" w:fill="auto"/>
          </w:tcPr>
          <w:p w14:paraId="26CADF00" w14:textId="77777777" w:rsidR="00763B07" w:rsidRPr="00C2555B" w:rsidRDefault="00763B07" w:rsidP="00E967F9">
            <w:pPr>
              <w:spacing w:line="240" w:lineRule="auto"/>
              <w:ind w:right="-10"/>
              <w:jc w:val="center"/>
              <w:rPr>
                <w:rFonts w:ascii="Browallia New" w:hAnsi="Browallia New" w:cs="Browallia New"/>
                <w:sz w:val="28"/>
                <w:szCs w:val="28"/>
              </w:rPr>
            </w:pPr>
          </w:p>
        </w:tc>
        <w:tc>
          <w:tcPr>
            <w:tcW w:w="1069" w:type="dxa"/>
            <w:tcBorders>
              <w:top w:val="single" w:sz="4" w:space="0" w:color="auto"/>
              <w:bottom w:val="single" w:sz="4" w:space="0" w:color="auto"/>
            </w:tcBorders>
            <w:shd w:val="clear" w:color="auto" w:fill="auto"/>
            <w:vAlign w:val="bottom"/>
          </w:tcPr>
          <w:p w14:paraId="4FD9D678" w14:textId="1477F134" w:rsidR="00763B07" w:rsidRPr="00C2555B" w:rsidRDefault="00763B07" w:rsidP="00E967F9">
            <w:pPr>
              <w:tabs>
                <w:tab w:val="clear" w:pos="680"/>
                <w:tab w:val="clear" w:pos="907"/>
              </w:tabs>
              <w:spacing w:line="240" w:lineRule="auto"/>
              <w:ind w:left="-86" w:right="-100"/>
              <w:jc w:val="center"/>
              <w:rPr>
                <w:rFonts w:ascii="Browallia New" w:hAnsi="Browallia New" w:cs="Browallia New"/>
                <w:sz w:val="28"/>
                <w:szCs w:val="28"/>
              </w:rPr>
            </w:pPr>
            <w:r w:rsidRPr="00E20728">
              <w:rPr>
                <w:rFonts w:ascii="Browallia New" w:hAnsi="Browallia New" w:cs="Browallia New"/>
                <w:sz w:val="28"/>
                <w:szCs w:val="28"/>
              </w:rPr>
              <w:t xml:space="preserve">30 </w:t>
            </w:r>
            <w:r w:rsidRPr="00763B07">
              <w:rPr>
                <w:rFonts w:ascii="Browallia New" w:hAnsi="Browallia New" w:cs="Browallia New"/>
                <w:sz w:val="28"/>
                <w:szCs w:val="28"/>
                <w:cs/>
              </w:rPr>
              <w:t>กันยายน</w:t>
            </w:r>
            <w:r w:rsidRPr="00C15708">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239" w:type="dxa"/>
            <w:tcBorders>
              <w:top w:val="single" w:sz="4" w:space="0" w:color="auto"/>
            </w:tcBorders>
            <w:shd w:val="clear" w:color="auto" w:fill="auto"/>
            <w:vAlign w:val="bottom"/>
          </w:tcPr>
          <w:p w14:paraId="7305A0C4" w14:textId="77777777" w:rsidR="00763B07" w:rsidRPr="00C2555B" w:rsidRDefault="00763B07" w:rsidP="00E967F9">
            <w:pPr>
              <w:tabs>
                <w:tab w:val="clear" w:pos="680"/>
                <w:tab w:val="clear" w:pos="907"/>
              </w:tabs>
              <w:spacing w:line="240" w:lineRule="auto"/>
              <w:ind w:left="-86" w:right="-100"/>
              <w:jc w:val="center"/>
              <w:rPr>
                <w:rFonts w:ascii="Browallia New" w:hAnsi="Browallia New" w:cs="Browallia New"/>
                <w:sz w:val="28"/>
                <w:szCs w:val="28"/>
              </w:rPr>
            </w:pPr>
          </w:p>
        </w:tc>
        <w:tc>
          <w:tcPr>
            <w:tcW w:w="1057" w:type="dxa"/>
            <w:tcBorders>
              <w:top w:val="single" w:sz="4" w:space="0" w:color="auto"/>
              <w:bottom w:val="single" w:sz="4" w:space="0" w:color="auto"/>
            </w:tcBorders>
            <w:shd w:val="clear" w:color="auto" w:fill="auto"/>
            <w:vAlign w:val="bottom"/>
          </w:tcPr>
          <w:p w14:paraId="39F583FA" w14:textId="6AFD390C" w:rsidR="00763B07" w:rsidRPr="00C2555B" w:rsidRDefault="00763B07" w:rsidP="00E967F9">
            <w:pPr>
              <w:tabs>
                <w:tab w:val="clear" w:pos="680"/>
                <w:tab w:val="clear" w:pos="907"/>
              </w:tabs>
              <w:spacing w:line="240" w:lineRule="auto"/>
              <w:ind w:left="-86" w:right="-10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2B3998" w:rsidRPr="005B6815" w14:paraId="2DB482D0" w14:textId="77777777" w:rsidTr="00493671">
        <w:trPr>
          <w:cantSplit/>
          <w:tblHeader/>
        </w:trPr>
        <w:tc>
          <w:tcPr>
            <w:tcW w:w="4074" w:type="dxa"/>
            <w:shd w:val="clear" w:color="auto" w:fill="auto"/>
          </w:tcPr>
          <w:p w14:paraId="6F6914FF" w14:textId="61D88792" w:rsidR="00A862B3" w:rsidRPr="00807020" w:rsidRDefault="00A862B3" w:rsidP="00DB3456">
            <w:pPr>
              <w:tabs>
                <w:tab w:val="clear" w:pos="3742"/>
              </w:tabs>
              <w:spacing w:line="240" w:lineRule="auto"/>
              <w:ind w:left="175" w:right="175" w:hanging="175"/>
              <w:rPr>
                <w:rFonts w:ascii="Browallia New" w:hAnsi="Browallia New" w:cs="Browallia New"/>
                <w:b/>
                <w:bCs/>
                <w:cs/>
              </w:rPr>
            </w:pPr>
          </w:p>
        </w:tc>
        <w:tc>
          <w:tcPr>
            <w:tcW w:w="1044" w:type="dxa"/>
            <w:shd w:val="clear" w:color="auto" w:fill="auto"/>
          </w:tcPr>
          <w:p w14:paraId="2D577C30"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6" w:type="dxa"/>
            <w:shd w:val="clear" w:color="auto" w:fill="auto"/>
          </w:tcPr>
          <w:p w14:paraId="10441987"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24" w:type="dxa"/>
            <w:shd w:val="clear" w:color="auto" w:fill="auto"/>
          </w:tcPr>
          <w:p w14:paraId="1F940C96"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6" w:type="dxa"/>
            <w:shd w:val="clear" w:color="auto" w:fill="auto"/>
          </w:tcPr>
          <w:p w14:paraId="0DB3A758"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69" w:type="dxa"/>
            <w:shd w:val="clear" w:color="auto" w:fill="auto"/>
          </w:tcPr>
          <w:p w14:paraId="40278E12"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9" w:type="dxa"/>
            <w:shd w:val="clear" w:color="auto" w:fill="auto"/>
          </w:tcPr>
          <w:p w14:paraId="48821DBB"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57" w:type="dxa"/>
            <w:shd w:val="clear" w:color="auto" w:fill="auto"/>
          </w:tcPr>
          <w:p w14:paraId="42BB7CEE"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r>
      <w:tr w:rsidR="00674C42" w:rsidRPr="00C2555B" w14:paraId="5E9BE736" w14:textId="77777777" w:rsidTr="00493671">
        <w:trPr>
          <w:cantSplit/>
        </w:trPr>
        <w:tc>
          <w:tcPr>
            <w:tcW w:w="5354" w:type="dxa"/>
            <w:gridSpan w:val="3"/>
            <w:shd w:val="clear" w:color="auto" w:fill="auto"/>
          </w:tcPr>
          <w:p w14:paraId="11309C10" w14:textId="7E96C5C3" w:rsidR="00674C42" w:rsidRPr="00C2555B" w:rsidRDefault="00674C42" w:rsidP="00C15708">
            <w:pPr>
              <w:tabs>
                <w:tab w:val="clear" w:pos="227"/>
                <w:tab w:val="clear" w:pos="3742"/>
                <w:tab w:val="left" w:pos="250"/>
              </w:tabs>
              <w:spacing w:line="240" w:lineRule="auto"/>
              <w:ind w:right="175"/>
              <w:rPr>
                <w:rFonts w:ascii="Browallia New" w:hAnsi="Browallia New" w:cs="Browallia New"/>
                <w:b/>
                <w:bCs/>
                <w:sz w:val="28"/>
                <w:szCs w:val="28"/>
              </w:rPr>
            </w:pPr>
            <w:r w:rsidRPr="00C2555B">
              <w:rPr>
                <w:rFonts w:ascii="Browallia New" w:hAnsi="Browallia New" w:cs="Browallia New"/>
                <w:b/>
                <w:bCs/>
                <w:sz w:val="28"/>
                <w:szCs w:val="28"/>
                <w:cs/>
              </w:rPr>
              <w:t>ลูกหนี้การค้าและลูกหนี้อื่น - บุคคลและบริษัทที่เกี่ยวข้อง</w:t>
            </w:r>
          </w:p>
        </w:tc>
        <w:tc>
          <w:tcPr>
            <w:tcW w:w="1024" w:type="dxa"/>
            <w:shd w:val="clear" w:color="auto" w:fill="auto"/>
          </w:tcPr>
          <w:p w14:paraId="10DFDCAB"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77215134"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tcPr>
          <w:p w14:paraId="543523DD"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15ADA563"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tcPr>
          <w:p w14:paraId="41AE811C"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BF29F8" w:rsidRPr="00C2555B" w14:paraId="3B972B09" w14:textId="77777777" w:rsidTr="00493671">
        <w:trPr>
          <w:cantSplit/>
        </w:trPr>
        <w:tc>
          <w:tcPr>
            <w:tcW w:w="4074" w:type="dxa"/>
            <w:shd w:val="clear" w:color="auto" w:fill="auto"/>
          </w:tcPr>
          <w:p w14:paraId="010B42ED" w14:textId="77777777" w:rsidR="00BF29F8" w:rsidRPr="00C2555B" w:rsidRDefault="00BF29F8" w:rsidP="00BF29F8">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28133E03" w14:textId="586D2212" w:rsidR="00BF29F8" w:rsidRPr="000D6836" w:rsidRDefault="00BF29F8" w:rsidP="00BF29F8">
            <w:pPr>
              <w:spacing w:line="240" w:lineRule="auto"/>
              <w:ind w:right="-10"/>
              <w:jc w:val="center"/>
              <w:rPr>
                <w:rFonts w:ascii="Browallia New" w:hAnsi="Browallia New" w:cs="Browallia New"/>
                <w:sz w:val="28"/>
                <w:szCs w:val="28"/>
                <w:lang w:val="en-GB"/>
              </w:rPr>
            </w:pPr>
            <w:r w:rsidRPr="000D6836">
              <w:rPr>
                <w:rFonts w:ascii="Browallia New" w:hAnsi="Browallia New" w:cs="Browallia New"/>
                <w:sz w:val="28"/>
                <w:szCs w:val="28"/>
                <w:lang w:val="en-GB"/>
              </w:rPr>
              <w:t xml:space="preserve">     -</w:t>
            </w:r>
          </w:p>
        </w:tc>
        <w:tc>
          <w:tcPr>
            <w:tcW w:w="236" w:type="dxa"/>
            <w:shd w:val="clear" w:color="auto" w:fill="auto"/>
          </w:tcPr>
          <w:p w14:paraId="053ED09C" w14:textId="77777777" w:rsidR="00BF29F8" w:rsidRPr="00C961D5" w:rsidRDefault="00BF29F8" w:rsidP="00BF29F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vAlign w:val="bottom"/>
          </w:tcPr>
          <w:p w14:paraId="55D5B5A4" w14:textId="604F27E3" w:rsidR="00BF29F8" w:rsidRPr="00C961D5" w:rsidRDefault="00BF29F8" w:rsidP="00BF29F8">
            <w:pPr>
              <w:spacing w:line="240" w:lineRule="auto"/>
              <w:ind w:right="-10"/>
              <w:jc w:val="center"/>
              <w:rPr>
                <w:rFonts w:ascii="Browallia New" w:hAnsi="Browallia New" w:cs="Browallia New"/>
                <w:sz w:val="28"/>
                <w:szCs w:val="28"/>
              </w:rPr>
            </w:pPr>
            <w:r w:rsidRPr="00C961D5">
              <w:rPr>
                <w:rFonts w:ascii="Browallia New" w:hAnsi="Browallia New" w:cs="Browallia New"/>
                <w:sz w:val="28"/>
                <w:szCs w:val="28"/>
                <w:lang w:val="en-GB"/>
              </w:rPr>
              <w:t xml:space="preserve">     -</w:t>
            </w:r>
          </w:p>
        </w:tc>
        <w:tc>
          <w:tcPr>
            <w:tcW w:w="236" w:type="dxa"/>
            <w:shd w:val="clear" w:color="auto" w:fill="auto"/>
          </w:tcPr>
          <w:p w14:paraId="02A64948" w14:textId="77777777" w:rsidR="00BF29F8" w:rsidRPr="00C961D5" w:rsidRDefault="00BF29F8" w:rsidP="00BF29F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tcPr>
          <w:p w14:paraId="40561224" w14:textId="41318CAD" w:rsidR="00BF29F8" w:rsidRPr="00052D62" w:rsidRDefault="00BF29F8" w:rsidP="00BF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324907">
              <w:rPr>
                <w:rFonts w:ascii="Browallia New" w:hAnsi="Browallia New" w:cs="Browallia New"/>
                <w:sz w:val="28"/>
                <w:szCs w:val="28"/>
              </w:rPr>
              <w:t>1,49</w:t>
            </w:r>
            <w:r w:rsidR="00463163" w:rsidRPr="00052D62">
              <w:rPr>
                <w:rFonts w:ascii="Browallia New" w:hAnsi="Browallia New" w:cs="Browallia New"/>
                <w:sz w:val="28"/>
                <w:szCs w:val="28"/>
              </w:rPr>
              <w:t>1</w:t>
            </w:r>
          </w:p>
        </w:tc>
        <w:tc>
          <w:tcPr>
            <w:tcW w:w="239" w:type="dxa"/>
            <w:shd w:val="clear" w:color="auto" w:fill="auto"/>
          </w:tcPr>
          <w:p w14:paraId="4102D7C1" w14:textId="77777777" w:rsidR="00BF29F8" w:rsidRPr="00C961D5" w:rsidRDefault="00BF29F8" w:rsidP="00BF29F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251BEE71" w14:textId="47D6996C" w:rsidR="00BF29F8" w:rsidRPr="00C961D5" w:rsidRDefault="00BF29F8" w:rsidP="00BF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961D5">
              <w:rPr>
                <w:rFonts w:ascii="Browallia New" w:hAnsi="Browallia New" w:cs="Browallia New"/>
                <w:sz w:val="28"/>
                <w:szCs w:val="28"/>
              </w:rPr>
              <w:t>6,126</w:t>
            </w:r>
          </w:p>
        </w:tc>
      </w:tr>
      <w:tr w:rsidR="00BF29F8" w:rsidRPr="00C2555B" w14:paraId="140BB2BE" w14:textId="77777777" w:rsidTr="00B762DD">
        <w:trPr>
          <w:cantSplit/>
        </w:trPr>
        <w:tc>
          <w:tcPr>
            <w:tcW w:w="4074" w:type="dxa"/>
            <w:shd w:val="clear" w:color="auto" w:fill="auto"/>
          </w:tcPr>
          <w:p w14:paraId="3C1ADC8A" w14:textId="6E06D18C" w:rsidR="00BF29F8" w:rsidRPr="00C2555B" w:rsidRDefault="00BF29F8" w:rsidP="00BF29F8">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1044" w:type="dxa"/>
            <w:shd w:val="clear" w:color="auto" w:fill="auto"/>
            <w:vAlign w:val="bottom"/>
          </w:tcPr>
          <w:p w14:paraId="6D8B78D7" w14:textId="6EFCD1DF" w:rsidR="00BF29F8" w:rsidRPr="000D6836" w:rsidRDefault="00BF29F8" w:rsidP="00BF29F8">
            <w:pPr>
              <w:spacing w:line="240" w:lineRule="auto"/>
              <w:ind w:right="-10"/>
              <w:jc w:val="center"/>
              <w:rPr>
                <w:rFonts w:ascii="Browallia New" w:hAnsi="Browallia New" w:cs="Browallia New"/>
                <w:sz w:val="28"/>
                <w:szCs w:val="28"/>
                <w:lang w:val="en-GB"/>
              </w:rPr>
            </w:pPr>
            <w:r w:rsidRPr="000D6836">
              <w:rPr>
                <w:rFonts w:ascii="Browallia New" w:hAnsi="Browallia New" w:cs="Browallia New"/>
                <w:sz w:val="28"/>
                <w:szCs w:val="28"/>
                <w:lang w:val="en-GB"/>
              </w:rPr>
              <w:t xml:space="preserve">     -</w:t>
            </w:r>
          </w:p>
        </w:tc>
        <w:tc>
          <w:tcPr>
            <w:tcW w:w="236" w:type="dxa"/>
            <w:shd w:val="clear" w:color="auto" w:fill="auto"/>
          </w:tcPr>
          <w:p w14:paraId="1AA7C0BA" w14:textId="77777777" w:rsidR="00BF29F8" w:rsidRPr="00C961D5" w:rsidRDefault="00BF29F8" w:rsidP="00BF29F8">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1024" w:type="dxa"/>
            <w:shd w:val="clear" w:color="auto" w:fill="auto"/>
            <w:vAlign w:val="bottom"/>
          </w:tcPr>
          <w:p w14:paraId="30995359" w14:textId="4CE282BA" w:rsidR="00BF29F8" w:rsidRPr="00C961D5" w:rsidRDefault="00BF29F8" w:rsidP="00BF29F8">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051F4485" w14:textId="77777777" w:rsidR="00BF29F8" w:rsidRPr="00C961D5" w:rsidRDefault="00BF29F8" w:rsidP="00BF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shd w:val="clear" w:color="auto" w:fill="auto"/>
            <w:vAlign w:val="bottom"/>
          </w:tcPr>
          <w:p w14:paraId="1B9444DC" w14:textId="24EEA7C9" w:rsidR="00BF29F8" w:rsidRPr="00324907" w:rsidRDefault="00B046F1"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052D62">
              <w:rPr>
                <w:rFonts w:ascii="Browallia New" w:hAnsi="Browallia New" w:cs="Browallia New"/>
                <w:sz w:val="28"/>
                <w:szCs w:val="28"/>
              </w:rPr>
              <w:t>11</w:t>
            </w:r>
          </w:p>
        </w:tc>
        <w:tc>
          <w:tcPr>
            <w:tcW w:w="239" w:type="dxa"/>
            <w:shd w:val="clear" w:color="auto" w:fill="auto"/>
          </w:tcPr>
          <w:p w14:paraId="22227BA6" w14:textId="77777777" w:rsidR="00BF29F8" w:rsidRPr="00C961D5" w:rsidRDefault="00BF29F8" w:rsidP="00BF29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57" w:type="dxa"/>
            <w:shd w:val="clear" w:color="auto" w:fill="auto"/>
          </w:tcPr>
          <w:p w14:paraId="1FEE4CF9" w14:textId="565BCE73" w:rsidR="00BF29F8" w:rsidRPr="00C961D5" w:rsidRDefault="00BF29F8" w:rsidP="00BF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961D5">
              <w:rPr>
                <w:rFonts w:ascii="Browallia New" w:hAnsi="Browallia New" w:cs="Browallia New"/>
                <w:sz w:val="28"/>
                <w:szCs w:val="28"/>
              </w:rPr>
              <w:t>2</w:t>
            </w:r>
          </w:p>
        </w:tc>
      </w:tr>
      <w:tr w:rsidR="00BF29F8" w:rsidRPr="00C2555B" w14:paraId="358EB616" w14:textId="77777777" w:rsidTr="00B762DD">
        <w:trPr>
          <w:cantSplit/>
        </w:trPr>
        <w:tc>
          <w:tcPr>
            <w:tcW w:w="4074" w:type="dxa"/>
            <w:shd w:val="clear" w:color="auto" w:fill="auto"/>
          </w:tcPr>
          <w:p w14:paraId="5BDB1E34" w14:textId="60D8F8AD" w:rsidR="00BF29F8" w:rsidRPr="00C2555B" w:rsidRDefault="00BF29F8" w:rsidP="00BF29F8">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1044" w:type="dxa"/>
            <w:tcBorders>
              <w:bottom w:val="single" w:sz="4" w:space="0" w:color="auto"/>
            </w:tcBorders>
            <w:shd w:val="clear" w:color="auto" w:fill="auto"/>
            <w:vAlign w:val="bottom"/>
          </w:tcPr>
          <w:p w14:paraId="0022A110" w14:textId="0B9BB89A" w:rsidR="00BF29F8" w:rsidRPr="000D6836" w:rsidRDefault="00BF29F8" w:rsidP="00BF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0D6836">
              <w:rPr>
                <w:rFonts w:ascii="Browallia New" w:hAnsi="Browallia New" w:cs="Browallia New"/>
                <w:sz w:val="28"/>
                <w:szCs w:val="28"/>
              </w:rPr>
              <w:t>50</w:t>
            </w:r>
          </w:p>
        </w:tc>
        <w:tc>
          <w:tcPr>
            <w:tcW w:w="236" w:type="dxa"/>
            <w:shd w:val="clear" w:color="auto" w:fill="auto"/>
          </w:tcPr>
          <w:p w14:paraId="4B899311" w14:textId="77777777" w:rsidR="00BF29F8" w:rsidRPr="00C961D5" w:rsidRDefault="00BF29F8" w:rsidP="00BF29F8">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77DBCC1D" w14:textId="356EA625" w:rsidR="00BF29F8" w:rsidRPr="00C961D5" w:rsidRDefault="00BF29F8" w:rsidP="00BF29F8">
            <w:pPr>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lang w:val="en-GB"/>
              </w:rPr>
              <w:t>1,163</w:t>
            </w:r>
          </w:p>
        </w:tc>
        <w:tc>
          <w:tcPr>
            <w:tcW w:w="236" w:type="dxa"/>
            <w:shd w:val="clear" w:color="auto" w:fill="auto"/>
          </w:tcPr>
          <w:p w14:paraId="46327410" w14:textId="77777777" w:rsidR="00BF29F8" w:rsidRPr="00C961D5" w:rsidRDefault="00BF29F8" w:rsidP="00BF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tcBorders>
              <w:bottom w:val="single" w:sz="4" w:space="0" w:color="auto"/>
            </w:tcBorders>
            <w:shd w:val="clear" w:color="auto" w:fill="auto"/>
          </w:tcPr>
          <w:p w14:paraId="189B69A6" w14:textId="72A782D0" w:rsidR="00BF29F8" w:rsidRPr="00052D62" w:rsidRDefault="00BF29F8" w:rsidP="00BF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cs/>
              </w:rPr>
            </w:pPr>
            <w:r w:rsidRPr="00324907">
              <w:rPr>
                <w:rFonts w:ascii="Browallia New" w:hAnsi="Browallia New" w:cs="Browallia New"/>
                <w:sz w:val="28"/>
                <w:szCs w:val="28"/>
              </w:rPr>
              <w:t>50</w:t>
            </w:r>
          </w:p>
        </w:tc>
        <w:tc>
          <w:tcPr>
            <w:tcW w:w="239" w:type="dxa"/>
            <w:shd w:val="clear" w:color="auto" w:fill="auto"/>
          </w:tcPr>
          <w:p w14:paraId="1D30C4FF" w14:textId="77777777" w:rsidR="00BF29F8" w:rsidRPr="00C961D5" w:rsidRDefault="00BF29F8" w:rsidP="00BF29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57" w:type="dxa"/>
            <w:tcBorders>
              <w:bottom w:val="single" w:sz="4" w:space="0" w:color="auto"/>
            </w:tcBorders>
            <w:shd w:val="clear" w:color="auto" w:fill="auto"/>
          </w:tcPr>
          <w:p w14:paraId="73022D3F" w14:textId="2ADC3B33" w:rsidR="00BF29F8" w:rsidRPr="00C961D5" w:rsidRDefault="00BF29F8" w:rsidP="00BF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cs/>
              </w:rPr>
            </w:pPr>
            <w:r w:rsidRPr="00C961D5">
              <w:rPr>
                <w:rFonts w:ascii="Browallia New" w:hAnsi="Browallia New" w:cs="Browallia New"/>
                <w:sz w:val="28"/>
                <w:szCs w:val="28"/>
              </w:rPr>
              <w:t>1,163</w:t>
            </w:r>
          </w:p>
        </w:tc>
      </w:tr>
      <w:tr w:rsidR="00807F0B" w:rsidRPr="00C2555B" w14:paraId="72603AC0" w14:textId="77777777" w:rsidTr="00B762DD">
        <w:trPr>
          <w:cantSplit/>
        </w:trPr>
        <w:tc>
          <w:tcPr>
            <w:tcW w:w="4074" w:type="dxa"/>
            <w:shd w:val="clear" w:color="auto" w:fill="auto"/>
          </w:tcPr>
          <w:p w14:paraId="3EEC288F" w14:textId="77777777" w:rsidR="00807F0B" w:rsidRPr="00C2555B" w:rsidRDefault="00807F0B" w:rsidP="00807F0B">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04DCC321" w14:textId="7923C6EF" w:rsidR="00807F0B" w:rsidRPr="000D6836" w:rsidRDefault="00E84C83" w:rsidP="00B7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0D6836">
              <w:rPr>
                <w:rFonts w:ascii="Browallia New" w:hAnsi="Browallia New" w:cs="Browallia New"/>
                <w:sz w:val="28"/>
                <w:szCs w:val="28"/>
              </w:rPr>
              <w:t>50</w:t>
            </w:r>
          </w:p>
        </w:tc>
        <w:tc>
          <w:tcPr>
            <w:tcW w:w="236" w:type="dxa"/>
            <w:shd w:val="clear" w:color="auto" w:fill="auto"/>
            <w:vAlign w:val="bottom"/>
          </w:tcPr>
          <w:p w14:paraId="24367FEA" w14:textId="77777777" w:rsidR="00807F0B" w:rsidRPr="00C961D5" w:rsidRDefault="00807F0B" w:rsidP="00807F0B">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59D5ECF4" w14:textId="3DBA57D7" w:rsidR="00807F0B" w:rsidRPr="00C961D5" w:rsidRDefault="00807F0B" w:rsidP="00807F0B">
            <w:pPr>
              <w:spacing w:line="240" w:lineRule="auto"/>
              <w:ind w:right="-10"/>
              <w:jc w:val="right"/>
              <w:rPr>
                <w:rFonts w:ascii="Browallia New" w:hAnsi="Browallia New" w:cs="Browallia New"/>
                <w:sz w:val="28"/>
                <w:szCs w:val="28"/>
                <w:lang w:val="en-GB"/>
              </w:rPr>
            </w:pPr>
            <w:r w:rsidRPr="00C961D5">
              <w:rPr>
                <w:rFonts w:ascii="Browallia New" w:hAnsi="Browallia New" w:cs="Browallia New"/>
                <w:sz w:val="28"/>
                <w:szCs w:val="28"/>
                <w:lang w:val="en-GB"/>
              </w:rPr>
              <w:t>1,163</w:t>
            </w:r>
          </w:p>
        </w:tc>
        <w:tc>
          <w:tcPr>
            <w:tcW w:w="236" w:type="dxa"/>
            <w:shd w:val="clear" w:color="auto" w:fill="auto"/>
          </w:tcPr>
          <w:p w14:paraId="7EF02846" w14:textId="77777777" w:rsidR="00807F0B" w:rsidRPr="00C961D5" w:rsidRDefault="00807F0B" w:rsidP="00807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tcBorders>
              <w:top w:val="single" w:sz="4" w:space="0" w:color="auto"/>
              <w:bottom w:val="single" w:sz="12" w:space="0" w:color="auto"/>
            </w:tcBorders>
            <w:shd w:val="clear" w:color="auto" w:fill="auto"/>
          </w:tcPr>
          <w:p w14:paraId="5E460B40" w14:textId="1F5259A1" w:rsidR="00807F0B" w:rsidRPr="00052D62" w:rsidRDefault="00CB2EBD" w:rsidP="008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324907">
              <w:rPr>
                <w:rFonts w:ascii="Browallia New" w:hAnsi="Browallia New" w:cs="Browallia New"/>
                <w:sz w:val="28"/>
                <w:szCs w:val="28"/>
              </w:rPr>
              <w:fldChar w:fldCharType="begin"/>
            </w:r>
            <w:r w:rsidRPr="00324907">
              <w:rPr>
                <w:rFonts w:ascii="Browallia New" w:hAnsi="Browallia New" w:cs="Browallia New"/>
                <w:sz w:val="28"/>
                <w:szCs w:val="28"/>
              </w:rPr>
              <w:instrText xml:space="preserve"> =SUM(ABOVE) </w:instrText>
            </w:r>
            <w:r w:rsidRPr="00324907">
              <w:rPr>
                <w:rFonts w:ascii="Browallia New" w:hAnsi="Browallia New" w:cs="Browallia New"/>
                <w:sz w:val="28"/>
                <w:szCs w:val="28"/>
              </w:rPr>
              <w:fldChar w:fldCharType="separate"/>
            </w:r>
            <w:r w:rsidRPr="00324907">
              <w:rPr>
                <w:rFonts w:ascii="Browallia New" w:hAnsi="Browallia New" w:cs="Browallia New"/>
                <w:noProof/>
                <w:sz w:val="28"/>
                <w:szCs w:val="28"/>
              </w:rPr>
              <w:t>1,552</w:t>
            </w:r>
            <w:r w:rsidRPr="00324907">
              <w:rPr>
                <w:rFonts w:ascii="Browallia New" w:hAnsi="Browallia New" w:cs="Browallia New"/>
                <w:sz w:val="28"/>
                <w:szCs w:val="28"/>
              </w:rPr>
              <w:fldChar w:fldCharType="end"/>
            </w:r>
          </w:p>
        </w:tc>
        <w:tc>
          <w:tcPr>
            <w:tcW w:w="239" w:type="dxa"/>
            <w:shd w:val="clear" w:color="auto" w:fill="auto"/>
          </w:tcPr>
          <w:p w14:paraId="402A7FF9" w14:textId="77777777" w:rsidR="00807F0B" w:rsidRPr="00C961D5" w:rsidRDefault="00807F0B" w:rsidP="00807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397C589C" w14:textId="2D082AC3" w:rsidR="00807F0B" w:rsidRPr="00C961D5" w:rsidRDefault="00807F0B" w:rsidP="008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961D5">
              <w:rPr>
                <w:rFonts w:ascii="Browallia New" w:hAnsi="Browallia New" w:cs="Browallia New"/>
                <w:sz w:val="28"/>
                <w:szCs w:val="28"/>
              </w:rPr>
              <w:t>7,291</w:t>
            </w:r>
          </w:p>
        </w:tc>
      </w:tr>
      <w:tr w:rsidR="00520CE8" w:rsidRPr="00C2555B" w14:paraId="3899CF92" w14:textId="77777777" w:rsidTr="00B762DD">
        <w:trPr>
          <w:cantSplit/>
        </w:trPr>
        <w:tc>
          <w:tcPr>
            <w:tcW w:w="4074" w:type="dxa"/>
            <w:shd w:val="clear" w:color="auto" w:fill="auto"/>
          </w:tcPr>
          <w:p w14:paraId="2006C3C1" w14:textId="77777777" w:rsidR="00520CE8" w:rsidRPr="00C2555B" w:rsidRDefault="00520CE8" w:rsidP="003B59F7">
            <w:pPr>
              <w:tabs>
                <w:tab w:val="clear" w:pos="227"/>
              </w:tabs>
              <w:spacing w:line="240" w:lineRule="auto"/>
              <w:ind w:left="237"/>
              <w:rPr>
                <w:rFonts w:ascii="Browallia New" w:hAnsi="Browallia New" w:cs="Browallia New"/>
                <w:sz w:val="28"/>
                <w:szCs w:val="28"/>
                <w:cs/>
              </w:rPr>
            </w:pPr>
          </w:p>
        </w:tc>
        <w:tc>
          <w:tcPr>
            <w:tcW w:w="1044" w:type="dxa"/>
            <w:tcBorders>
              <w:top w:val="single" w:sz="12" w:space="0" w:color="auto"/>
            </w:tcBorders>
            <w:shd w:val="clear" w:color="auto" w:fill="auto"/>
            <w:vAlign w:val="bottom"/>
          </w:tcPr>
          <w:p w14:paraId="3E908760" w14:textId="77777777" w:rsidR="00520CE8" w:rsidRPr="00C961D5" w:rsidRDefault="00520CE8" w:rsidP="003B59F7">
            <w:pPr>
              <w:spacing w:line="240" w:lineRule="auto"/>
              <w:ind w:right="-10"/>
              <w:jc w:val="right"/>
              <w:rPr>
                <w:rFonts w:ascii="Browallia New" w:hAnsi="Browallia New" w:cs="Browallia New"/>
                <w:sz w:val="28"/>
                <w:szCs w:val="28"/>
                <w:lang w:val="en-GB"/>
              </w:rPr>
            </w:pPr>
          </w:p>
        </w:tc>
        <w:tc>
          <w:tcPr>
            <w:tcW w:w="236" w:type="dxa"/>
            <w:shd w:val="clear" w:color="auto" w:fill="auto"/>
            <w:vAlign w:val="bottom"/>
          </w:tcPr>
          <w:p w14:paraId="49A6338F" w14:textId="77777777" w:rsidR="00520CE8" w:rsidRPr="00C961D5" w:rsidRDefault="00520CE8" w:rsidP="003B59F7">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1024" w:type="dxa"/>
            <w:tcBorders>
              <w:top w:val="single" w:sz="12" w:space="0" w:color="auto"/>
            </w:tcBorders>
            <w:shd w:val="clear" w:color="auto" w:fill="auto"/>
            <w:vAlign w:val="bottom"/>
          </w:tcPr>
          <w:p w14:paraId="0814CBF2" w14:textId="77777777" w:rsidR="00520CE8" w:rsidRPr="00C961D5" w:rsidRDefault="00520CE8" w:rsidP="003B59F7">
            <w:pPr>
              <w:spacing w:line="240" w:lineRule="auto"/>
              <w:ind w:right="-10"/>
              <w:jc w:val="right"/>
              <w:rPr>
                <w:rFonts w:ascii="Browallia New" w:hAnsi="Browallia New" w:cs="Browallia New"/>
                <w:sz w:val="28"/>
                <w:szCs w:val="28"/>
                <w:lang w:val="en-GB"/>
              </w:rPr>
            </w:pPr>
          </w:p>
        </w:tc>
        <w:tc>
          <w:tcPr>
            <w:tcW w:w="236" w:type="dxa"/>
            <w:shd w:val="clear" w:color="auto" w:fill="auto"/>
          </w:tcPr>
          <w:p w14:paraId="20E0B1F9" w14:textId="77777777" w:rsidR="00520CE8" w:rsidRPr="00C961D5" w:rsidRDefault="00520CE8" w:rsidP="003B59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tcBorders>
              <w:top w:val="single" w:sz="12" w:space="0" w:color="auto"/>
            </w:tcBorders>
            <w:shd w:val="clear" w:color="auto" w:fill="auto"/>
          </w:tcPr>
          <w:p w14:paraId="671853A1" w14:textId="77777777" w:rsidR="00520CE8" w:rsidRPr="00C961D5" w:rsidRDefault="00520CE8"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39" w:type="dxa"/>
            <w:shd w:val="clear" w:color="auto" w:fill="auto"/>
          </w:tcPr>
          <w:p w14:paraId="2B4D2DD8" w14:textId="77777777" w:rsidR="00520CE8" w:rsidRPr="00C961D5" w:rsidRDefault="00520CE8" w:rsidP="003B59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57" w:type="dxa"/>
            <w:tcBorders>
              <w:top w:val="single" w:sz="12" w:space="0" w:color="auto"/>
            </w:tcBorders>
            <w:shd w:val="clear" w:color="auto" w:fill="auto"/>
            <w:vAlign w:val="bottom"/>
          </w:tcPr>
          <w:p w14:paraId="4AE46F97" w14:textId="77777777" w:rsidR="00520CE8" w:rsidRPr="00C961D5" w:rsidRDefault="00520CE8"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r>
      <w:tr w:rsidR="003B59F7" w:rsidRPr="00C2555B" w14:paraId="651C8167" w14:textId="77777777" w:rsidTr="00493671">
        <w:tblPrEx>
          <w:tblCellMar>
            <w:left w:w="46" w:type="dxa"/>
            <w:right w:w="46" w:type="dxa"/>
          </w:tblCellMar>
          <w:tblLook w:val="0000" w:firstRow="0" w:lastRow="0" w:firstColumn="0" w:lastColumn="0" w:noHBand="0" w:noVBand="0"/>
        </w:tblPrEx>
        <w:trPr>
          <w:cantSplit/>
        </w:trPr>
        <w:tc>
          <w:tcPr>
            <w:tcW w:w="5118" w:type="dxa"/>
            <w:gridSpan w:val="2"/>
            <w:shd w:val="clear" w:color="auto" w:fill="auto"/>
          </w:tcPr>
          <w:p w14:paraId="46BF4459" w14:textId="48AE58D5" w:rsidR="003B59F7" w:rsidRPr="00C961D5" w:rsidRDefault="003B59F7" w:rsidP="003B59F7">
            <w:pPr>
              <w:tabs>
                <w:tab w:val="clear" w:pos="227"/>
                <w:tab w:val="clear" w:pos="3742"/>
                <w:tab w:val="left" w:pos="250"/>
              </w:tabs>
              <w:spacing w:line="240" w:lineRule="auto"/>
              <w:ind w:left="250" w:right="175" w:hanging="180"/>
              <w:rPr>
                <w:rFonts w:ascii="Browallia New" w:hAnsi="Browallia New" w:cs="Browallia New"/>
                <w:b/>
                <w:bCs/>
                <w:sz w:val="28"/>
                <w:szCs w:val="28"/>
                <w:cs/>
              </w:rPr>
            </w:pPr>
            <w:r w:rsidRPr="00C961D5">
              <w:rPr>
                <w:rFonts w:ascii="Browallia New" w:hAnsi="Browallia New" w:cs="Browallia New"/>
                <w:b/>
                <w:bCs/>
                <w:sz w:val="28"/>
                <w:szCs w:val="28"/>
                <w:cs/>
              </w:rPr>
              <w:t>เงินให้กู้ยืมระยะสั้นแก่บริษัทย่อยและดอกเบี้ยค้างรับ</w:t>
            </w:r>
          </w:p>
        </w:tc>
        <w:tc>
          <w:tcPr>
            <w:tcW w:w="236" w:type="dxa"/>
            <w:shd w:val="clear" w:color="auto" w:fill="auto"/>
          </w:tcPr>
          <w:p w14:paraId="32ADDCD4"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tcPr>
          <w:p w14:paraId="52FD8A54" w14:textId="77777777" w:rsidR="003B59F7" w:rsidRPr="00C961D5"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36" w:type="dxa"/>
            <w:shd w:val="clear" w:color="auto" w:fill="auto"/>
          </w:tcPr>
          <w:p w14:paraId="63B0A622"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tcPr>
          <w:p w14:paraId="0AE25C98"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2906D876"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tcPr>
          <w:p w14:paraId="06AAE4E9"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3B59F7" w:rsidRPr="00C2555B" w14:paraId="0A2183AF"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6A37D7D5" w14:textId="06E81900" w:rsidR="003B59F7" w:rsidRPr="00C2555B" w:rsidRDefault="003B59F7" w:rsidP="003B59F7">
            <w:pPr>
              <w:tabs>
                <w:tab w:val="clear" w:pos="227"/>
              </w:tabs>
              <w:spacing w:line="240" w:lineRule="auto"/>
              <w:ind w:left="175" w:hanging="10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7B5FEC21" w14:textId="7B1CA9F5" w:rsidR="003B59F7" w:rsidRPr="00C961D5"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36" w:type="dxa"/>
            <w:shd w:val="clear" w:color="auto" w:fill="auto"/>
          </w:tcPr>
          <w:p w14:paraId="29F2A174"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tcPr>
          <w:p w14:paraId="5C28B588" w14:textId="77777777" w:rsidR="003B59F7" w:rsidRPr="00C961D5"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36" w:type="dxa"/>
            <w:shd w:val="clear" w:color="auto" w:fill="auto"/>
          </w:tcPr>
          <w:p w14:paraId="20C90CCF"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5BFD11FA" w14:textId="0B38E7FF"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16A7872E"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tcPr>
          <w:p w14:paraId="33F99DA5"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A13BA6" w:rsidRPr="00C2555B" w14:paraId="69F1E5BC"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71F5CCAB" w14:textId="77777777" w:rsidR="00A13BA6" w:rsidRPr="00C2555B" w:rsidRDefault="00A13BA6" w:rsidP="00A13BA6">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เงินให้กู้ยืม</w:t>
            </w:r>
          </w:p>
        </w:tc>
        <w:tc>
          <w:tcPr>
            <w:tcW w:w="1044" w:type="dxa"/>
            <w:shd w:val="clear" w:color="auto" w:fill="auto"/>
            <w:vAlign w:val="bottom"/>
          </w:tcPr>
          <w:p w14:paraId="7DB9BFB1" w14:textId="128A544A" w:rsidR="00A13BA6" w:rsidRPr="00C76930" w:rsidRDefault="00A13BA6" w:rsidP="00A13BA6">
            <w:pPr>
              <w:spacing w:line="240" w:lineRule="auto"/>
              <w:ind w:right="-10"/>
              <w:jc w:val="center"/>
              <w:rPr>
                <w:rFonts w:ascii="Browallia New" w:hAnsi="Browallia New" w:cs="Browallia New"/>
                <w:sz w:val="28"/>
                <w:szCs w:val="28"/>
                <w:lang w:val="en-GB"/>
              </w:rPr>
            </w:pPr>
            <w:r w:rsidRPr="00C76930">
              <w:rPr>
                <w:rFonts w:ascii="Browallia New" w:hAnsi="Browallia New" w:cs="Browallia New"/>
                <w:sz w:val="28"/>
                <w:szCs w:val="28"/>
                <w:lang w:val="en-GB"/>
              </w:rPr>
              <w:t xml:space="preserve">     -</w:t>
            </w:r>
          </w:p>
        </w:tc>
        <w:tc>
          <w:tcPr>
            <w:tcW w:w="236" w:type="dxa"/>
            <w:shd w:val="clear" w:color="auto" w:fill="auto"/>
          </w:tcPr>
          <w:p w14:paraId="59FBE801" w14:textId="77777777" w:rsidR="00A13BA6" w:rsidRPr="00C961D5" w:rsidRDefault="00A13BA6" w:rsidP="00A13BA6">
            <w:pPr>
              <w:spacing w:line="240" w:lineRule="auto"/>
              <w:ind w:left="252"/>
              <w:jc w:val="right"/>
              <w:rPr>
                <w:rFonts w:ascii="Browallia New" w:hAnsi="Browallia New" w:cs="Browallia New"/>
                <w:sz w:val="28"/>
                <w:szCs w:val="28"/>
              </w:rPr>
            </w:pPr>
          </w:p>
        </w:tc>
        <w:tc>
          <w:tcPr>
            <w:tcW w:w="1024" w:type="dxa"/>
            <w:shd w:val="clear" w:color="auto" w:fill="auto"/>
            <w:vAlign w:val="bottom"/>
          </w:tcPr>
          <w:p w14:paraId="30004E33" w14:textId="459920AC" w:rsidR="00A13BA6" w:rsidRPr="00C961D5" w:rsidRDefault="00A13BA6" w:rsidP="00A13BA6">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16C4BA38" w14:textId="77777777" w:rsidR="00A13BA6" w:rsidRPr="00C961D5" w:rsidRDefault="00A13BA6" w:rsidP="00A13BA6">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tcPr>
          <w:p w14:paraId="1428B8F5" w14:textId="37D6E4ED" w:rsidR="00A13BA6" w:rsidRPr="003D7386" w:rsidRDefault="00F04EA6" w:rsidP="00A1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3D7386">
              <w:rPr>
                <w:rFonts w:ascii="Browallia New" w:hAnsi="Browallia New" w:cs="Browallia New"/>
                <w:sz w:val="28"/>
                <w:szCs w:val="28"/>
              </w:rPr>
              <w:t>1,657</w:t>
            </w:r>
            <w:r w:rsidR="00F22023" w:rsidRPr="003D7386">
              <w:rPr>
                <w:rFonts w:ascii="Browallia New" w:hAnsi="Browallia New" w:cs="Browallia New"/>
                <w:sz w:val="28"/>
                <w:szCs w:val="28"/>
              </w:rPr>
              <w:t>,376</w:t>
            </w:r>
          </w:p>
        </w:tc>
        <w:tc>
          <w:tcPr>
            <w:tcW w:w="239" w:type="dxa"/>
            <w:shd w:val="clear" w:color="auto" w:fill="auto"/>
          </w:tcPr>
          <w:p w14:paraId="794C54D5" w14:textId="77777777" w:rsidR="00A13BA6" w:rsidRPr="00C961D5" w:rsidRDefault="00A13BA6" w:rsidP="00A13BA6">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005F7AAD" w14:textId="1A3494AE" w:rsidR="00A13BA6" w:rsidRPr="00C961D5" w:rsidRDefault="00A13BA6" w:rsidP="00A1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961D5">
              <w:rPr>
                <w:rFonts w:ascii="Browallia New" w:hAnsi="Browallia New" w:cs="Browallia New"/>
                <w:sz w:val="28"/>
                <w:szCs w:val="28"/>
              </w:rPr>
              <w:t>1,662,606</w:t>
            </w:r>
          </w:p>
        </w:tc>
      </w:tr>
      <w:tr w:rsidR="00A13BA6" w:rsidRPr="00C2555B" w14:paraId="702B018A"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0007418E" w14:textId="77777777" w:rsidR="00A13BA6" w:rsidRPr="00C2555B" w:rsidRDefault="00A13BA6" w:rsidP="00A13BA6">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ดอกเบี้ยค้างรับ</w:t>
            </w:r>
          </w:p>
        </w:tc>
        <w:tc>
          <w:tcPr>
            <w:tcW w:w="1044" w:type="dxa"/>
            <w:tcBorders>
              <w:bottom w:val="single" w:sz="4" w:space="0" w:color="auto"/>
            </w:tcBorders>
            <w:shd w:val="clear" w:color="auto" w:fill="auto"/>
            <w:vAlign w:val="bottom"/>
          </w:tcPr>
          <w:p w14:paraId="316AA7CC" w14:textId="54133FD6" w:rsidR="00A13BA6" w:rsidRPr="00C76930" w:rsidRDefault="00A13BA6" w:rsidP="00A13BA6">
            <w:pPr>
              <w:spacing w:line="240" w:lineRule="auto"/>
              <w:ind w:right="-10"/>
              <w:jc w:val="center"/>
              <w:rPr>
                <w:rFonts w:ascii="Browallia New" w:hAnsi="Browallia New" w:cs="Browallia New"/>
                <w:sz w:val="28"/>
                <w:szCs w:val="28"/>
                <w:lang w:val="en-GB"/>
              </w:rPr>
            </w:pPr>
            <w:r w:rsidRPr="00C76930">
              <w:rPr>
                <w:rFonts w:ascii="Browallia New" w:hAnsi="Browallia New" w:cs="Browallia New"/>
                <w:sz w:val="28"/>
                <w:szCs w:val="28"/>
                <w:lang w:val="en-GB"/>
              </w:rPr>
              <w:t xml:space="preserve">     -</w:t>
            </w:r>
          </w:p>
        </w:tc>
        <w:tc>
          <w:tcPr>
            <w:tcW w:w="236" w:type="dxa"/>
            <w:shd w:val="clear" w:color="auto" w:fill="auto"/>
          </w:tcPr>
          <w:p w14:paraId="63B41453" w14:textId="77777777" w:rsidR="00A13BA6" w:rsidRPr="00C961D5" w:rsidRDefault="00A13BA6" w:rsidP="00A13BA6">
            <w:pPr>
              <w:spacing w:line="240" w:lineRule="auto"/>
              <w:ind w:left="252"/>
              <w:jc w:val="right"/>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0E7CAC1E" w14:textId="4714724E" w:rsidR="00A13BA6" w:rsidRPr="00C961D5" w:rsidRDefault="00A13BA6" w:rsidP="00A13BA6">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5FE3A6F4" w14:textId="77777777" w:rsidR="00A13BA6" w:rsidRPr="00C961D5" w:rsidRDefault="00A13BA6" w:rsidP="00A13BA6">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tcPr>
          <w:p w14:paraId="3B88D75A" w14:textId="06DCD8D4" w:rsidR="00A13BA6" w:rsidRPr="003D7386" w:rsidRDefault="00F22023" w:rsidP="00A1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3D7386">
              <w:rPr>
                <w:rFonts w:ascii="Browallia New" w:hAnsi="Browallia New" w:cs="Browallia New"/>
                <w:sz w:val="28"/>
                <w:szCs w:val="28"/>
              </w:rPr>
              <w:t>80,639</w:t>
            </w:r>
          </w:p>
        </w:tc>
        <w:tc>
          <w:tcPr>
            <w:tcW w:w="239" w:type="dxa"/>
            <w:shd w:val="clear" w:color="auto" w:fill="auto"/>
          </w:tcPr>
          <w:p w14:paraId="0BBA6314" w14:textId="77777777" w:rsidR="00A13BA6" w:rsidRPr="00C961D5" w:rsidRDefault="00A13BA6" w:rsidP="00A13BA6">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tcBorders>
              <w:bottom w:val="single" w:sz="4" w:space="0" w:color="auto"/>
            </w:tcBorders>
            <w:shd w:val="clear" w:color="auto" w:fill="auto"/>
            <w:vAlign w:val="bottom"/>
          </w:tcPr>
          <w:p w14:paraId="08779F68" w14:textId="0B5DD1F2" w:rsidR="00A13BA6" w:rsidRPr="00C961D5" w:rsidRDefault="00A13BA6" w:rsidP="00A1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C961D5">
              <w:rPr>
                <w:rFonts w:ascii="Browallia New" w:hAnsi="Browallia New" w:cs="Browallia New"/>
                <w:sz w:val="28"/>
                <w:szCs w:val="28"/>
                <w:lang w:val="en-GB"/>
              </w:rPr>
              <w:t>65,068</w:t>
            </w:r>
          </w:p>
        </w:tc>
      </w:tr>
      <w:tr w:rsidR="0062687A" w:rsidRPr="00C2555B" w14:paraId="72086D08"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4D617FA4" w14:textId="27C43DAE" w:rsidR="0062687A" w:rsidRPr="00C2555B" w:rsidRDefault="0062687A" w:rsidP="0062687A">
            <w:pPr>
              <w:tabs>
                <w:tab w:val="clear" w:pos="227"/>
                <w:tab w:val="clear" w:pos="454"/>
                <w:tab w:val="left" w:pos="430"/>
              </w:tabs>
              <w:spacing w:line="240" w:lineRule="auto"/>
              <w:ind w:left="250"/>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306A9956" w14:textId="604EEC48" w:rsidR="0062687A" w:rsidRPr="00C76930" w:rsidRDefault="0062687A" w:rsidP="0062687A">
            <w:pPr>
              <w:spacing w:line="240" w:lineRule="auto"/>
              <w:ind w:right="-10"/>
              <w:jc w:val="center"/>
              <w:rPr>
                <w:rFonts w:ascii="Browallia New" w:hAnsi="Browallia New" w:cs="Browallia New"/>
                <w:sz w:val="28"/>
                <w:szCs w:val="28"/>
                <w:lang w:val="en-GB"/>
              </w:rPr>
            </w:pPr>
            <w:r w:rsidRPr="00C76930">
              <w:rPr>
                <w:rFonts w:ascii="Browallia New" w:hAnsi="Browallia New" w:cs="Browallia New"/>
                <w:sz w:val="28"/>
                <w:szCs w:val="28"/>
                <w:lang w:val="en-GB"/>
              </w:rPr>
              <w:t xml:space="preserve">     -</w:t>
            </w:r>
          </w:p>
        </w:tc>
        <w:tc>
          <w:tcPr>
            <w:tcW w:w="236" w:type="dxa"/>
            <w:shd w:val="clear" w:color="auto" w:fill="auto"/>
          </w:tcPr>
          <w:p w14:paraId="04893B28" w14:textId="77777777" w:rsidR="0062687A" w:rsidRPr="00C961D5" w:rsidRDefault="0062687A" w:rsidP="0062687A">
            <w:pPr>
              <w:spacing w:line="240" w:lineRule="auto"/>
              <w:ind w:left="252"/>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1FAF28E0" w14:textId="0D40ED8E" w:rsidR="0062687A" w:rsidRPr="00C961D5" w:rsidRDefault="0062687A" w:rsidP="0062687A">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1DBFEDD2" w14:textId="77777777" w:rsidR="0062687A" w:rsidRPr="00C961D5" w:rsidRDefault="0062687A" w:rsidP="0062687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tcBorders>
              <w:top w:val="single" w:sz="4" w:space="0" w:color="auto"/>
              <w:bottom w:val="single" w:sz="12" w:space="0" w:color="auto"/>
            </w:tcBorders>
          </w:tcPr>
          <w:p w14:paraId="67135FF6" w14:textId="68BD4A75" w:rsidR="0062687A" w:rsidRPr="003D7386" w:rsidRDefault="00F22023"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367EA1">
              <w:rPr>
                <w:rFonts w:ascii="Browallia New" w:hAnsi="Browallia New" w:cs="Browallia New"/>
                <w:sz w:val="28"/>
                <w:szCs w:val="28"/>
              </w:rPr>
              <w:fldChar w:fldCharType="begin"/>
            </w:r>
            <w:r w:rsidRPr="003D7386">
              <w:rPr>
                <w:rFonts w:ascii="Browallia New" w:hAnsi="Browallia New" w:cs="Browallia New"/>
                <w:sz w:val="28"/>
                <w:szCs w:val="28"/>
              </w:rPr>
              <w:instrText xml:space="preserve"> =SUM(ABOVE) </w:instrText>
            </w:r>
            <w:r w:rsidRPr="00367EA1">
              <w:rPr>
                <w:rFonts w:ascii="Browallia New" w:hAnsi="Browallia New" w:cs="Browallia New"/>
                <w:sz w:val="28"/>
                <w:szCs w:val="28"/>
              </w:rPr>
              <w:fldChar w:fldCharType="separate"/>
            </w:r>
            <w:r w:rsidRPr="003D7386">
              <w:rPr>
                <w:rFonts w:ascii="Browallia New" w:hAnsi="Browallia New" w:cs="Browallia New"/>
                <w:noProof/>
                <w:sz w:val="28"/>
                <w:szCs w:val="28"/>
              </w:rPr>
              <w:t>1,738,015</w:t>
            </w:r>
            <w:r w:rsidRPr="00367EA1">
              <w:rPr>
                <w:rFonts w:ascii="Browallia New" w:hAnsi="Browallia New" w:cs="Browallia New"/>
                <w:sz w:val="28"/>
                <w:szCs w:val="28"/>
              </w:rPr>
              <w:fldChar w:fldCharType="end"/>
            </w:r>
          </w:p>
        </w:tc>
        <w:tc>
          <w:tcPr>
            <w:tcW w:w="239" w:type="dxa"/>
            <w:shd w:val="clear" w:color="auto" w:fill="auto"/>
            <w:vAlign w:val="bottom"/>
          </w:tcPr>
          <w:p w14:paraId="6D5555ED" w14:textId="77777777" w:rsidR="0062687A" w:rsidRPr="00C961D5" w:rsidRDefault="0062687A" w:rsidP="0062687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7DCE6512" w14:textId="6721B22A" w:rsidR="0062687A" w:rsidRPr="00C961D5"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C961D5">
              <w:rPr>
                <w:rFonts w:ascii="Browallia New" w:hAnsi="Browallia New" w:cs="Browallia New"/>
                <w:sz w:val="28"/>
                <w:szCs w:val="28"/>
                <w:lang w:val="en-GB"/>
              </w:rPr>
              <w:t>1,727,674</w:t>
            </w:r>
          </w:p>
        </w:tc>
      </w:tr>
      <w:tr w:rsidR="0062687A" w:rsidRPr="00C2555B" w14:paraId="776BD07D" w14:textId="77777777" w:rsidTr="00493671">
        <w:tblPrEx>
          <w:tblCellMar>
            <w:left w:w="46" w:type="dxa"/>
            <w:right w:w="46" w:type="dxa"/>
          </w:tblCellMar>
          <w:tblLook w:val="0000" w:firstRow="0" w:lastRow="0" w:firstColumn="0" w:lastColumn="0" w:noHBand="0" w:noVBand="0"/>
        </w:tblPrEx>
        <w:trPr>
          <w:cantSplit/>
          <w:trHeight w:val="312"/>
        </w:trPr>
        <w:tc>
          <w:tcPr>
            <w:tcW w:w="4074" w:type="dxa"/>
            <w:shd w:val="clear" w:color="auto" w:fill="auto"/>
          </w:tcPr>
          <w:p w14:paraId="03709739" w14:textId="77777777" w:rsidR="0062687A" w:rsidRPr="00493671" w:rsidRDefault="0062687A" w:rsidP="0062687A">
            <w:pPr>
              <w:tabs>
                <w:tab w:val="clear" w:pos="227"/>
                <w:tab w:val="clear" w:pos="454"/>
                <w:tab w:val="left" w:pos="430"/>
              </w:tabs>
              <w:spacing w:line="240" w:lineRule="auto"/>
              <w:ind w:left="250"/>
              <w:rPr>
                <w:rFonts w:ascii="Browallia New" w:hAnsi="Browallia New" w:cs="Browallia New"/>
                <w:sz w:val="14"/>
                <w:szCs w:val="14"/>
                <w:cs/>
              </w:rPr>
            </w:pPr>
          </w:p>
        </w:tc>
        <w:tc>
          <w:tcPr>
            <w:tcW w:w="1044" w:type="dxa"/>
            <w:tcBorders>
              <w:top w:val="single" w:sz="12" w:space="0" w:color="auto"/>
            </w:tcBorders>
            <w:shd w:val="clear" w:color="auto" w:fill="auto"/>
            <w:vAlign w:val="bottom"/>
          </w:tcPr>
          <w:p w14:paraId="11661417" w14:textId="77777777" w:rsidR="0062687A" w:rsidRPr="00C961D5" w:rsidRDefault="0062687A" w:rsidP="0062687A">
            <w:pPr>
              <w:spacing w:line="240" w:lineRule="auto"/>
              <w:ind w:right="-10"/>
              <w:jc w:val="center"/>
              <w:rPr>
                <w:rFonts w:ascii="Browallia New" w:hAnsi="Browallia New" w:cs="Browallia New"/>
                <w:sz w:val="14"/>
                <w:szCs w:val="14"/>
                <w:lang w:val="en-GB"/>
              </w:rPr>
            </w:pPr>
          </w:p>
        </w:tc>
        <w:tc>
          <w:tcPr>
            <w:tcW w:w="236" w:type="dxa"/>
            <w:shd w:val="clear" w:color="auto" w:fill="auto"/>
          </w:tcPr>
          <w:p w14:paraId="141D7A8B" w14:textId="77777777" w:rsidR="0062687A" w:rsidRPr="00C961D5" w:rsidRDefault="0062687A" w:rsidP="0062687A">
            <w:pPr>
              <w:spacing w:line="240" w:lineRule="auto"/>
              <w:ind w:left="252"/>
              <w:jc w:val="right"/>
              <w:rPr>
                <w:rFonts w:ascii="Browallia New" w:hAnsi="Browallia New" w:cs="Browallia New"/>
                <w:sz w:val="14"/>
                <w:szCs w:val="14"/>
              </w:rPr>
            </w:pPr>
          </w:p>
        </w:tc>
        <w:tc>
          <w:tcPr>
            <w:tcW w:w="1024" w:type="dxa"/>
            <w:tcBorders>
              <w:top w:val="single" w:sz="12" w:space="0" w:color="auto"/>
            </w:tcBorders>
            <w:shd w:val="clear" w:color="auto" w:fill="auto"/>
            <w:vAlign w:val="bottom"/>
          </w:tcPr>
          <w:p w14:paraId="49F2E536" w14:textId="77777777" w:rsidR="0062687A" w:rsidRPr="00C961D5" w:rsidRDefault="0062687A" w:rsidP="0062687A">
            <w:pPr>
              <w:spacing w:line="240" w:lineRule="auto"/>
              <w:ind w:right="-10"/>
              <w:jc w:val="center"/>
              <w:rPr>
                <w:rFonts w:ascii="Browallia New" w:hAnsi="Browallia New" w:cs="Browallia New"/>
                <w:sz w:val="14"/>
                <w:szCs w:val="14"/>
                <w:lang w:val="en-GB"/>
              </w:rPr>
            </w:pPr>
          </w:p>
        </w:tc>
        <w:tc>
          <w:tcPr>
            <w:tcW w:w="236" w:type="dxa"/>
            <w:shd w:val="clear" w:color="auto" w:fill="auto"/>
          </w:tcPr>
          <w:p w14:paraId="065023BC" w14:textId="77777777" w:rsidR="0062687A" w:rsidRPr="00C961D5" w:rsidRDefault="0062687A" w:rsidP="0062687A">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69" w:type="dxa"/>
            <w:tcBorders>
              <w:top w:val="single" w:sz="12" w:space="0" w:color="auto"/>
            </w:tcBorders>
            <w:shd w:val="clear" w:color="auto" w:fill="auto"/>
            <w:vAlign w:val="bottom"/>
          </w:tcPr>
          <w:p w14:paraId="4B7791FA" w14:textId="77777777" w:rsidR="0062687A" w:rsidRPr="00324907"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highlight w:val="yellow"/>
                <w:lang w:val="en-GB"/>
              </w:rPr>
            </w:pPr>
          </w:p>
        </w:tc>
        <w:tc>
          <w:tcPr>
            <w:tcW w:w="239" w:type="dxa"/>
            <w:shd w:val="clear" w:color="auto" w:fill="auto"/>
            <w:vAlign w:val="bottom"/>
          </w:tcPr>
          <w:p w14:paraId="452803E1" w14:textId="77777777" w:rsidR="0062687A" w:rsidRPr="00C961D5" w:rsidRDefault="0062687A" w:rsidP="0062687A">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57" w:type="dxa"/>
            <w:tcBorders>
              <w:top w:val="single" w:sz="12" w:space="0" w:color="auto"/>
            </w:tcBorders>
            <w:shd w:val="clear" w:color="auto" w:fill="auto"/>
            <w:vAlign w:val="bottom"/>
          </w:tcPr>
          <w:p w14:paraId="2B29A355" w14:textId="77777777" w:rsidR="0062687A" w:rsidRPr="00C961D5"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r>
      <w:tr w:rsidR="0062687A" w:rsidRPr="00C2555B" w14:paraId="25F03E79" w14:textId="77777777" w:rsidTr="00493671">
        <w:tblPrEx>
          <w:tblCellMar>
            <w:left w:w="46" w:type="dxa"/>
            <w:right w:w="46" w:type="dxa"/>
          </w:tblCellMar>
          <w:tblLook w:val="0000" w:firstRow="0" w:lastRow="0" w:firstColumn="0" w:lastColumn="0" w:noHBand="0" w:noVBand="0"/>
        </w:tblPrEx>
        <w:trPr>
          <w:cantSplit/>
        </w:trPr>
        <w:tc>
          <w:tcPr>
            <w:tcW w:w="6378" w:type="dxa"/>
            <w:gridSpan w:val="4"/>
            <w:shd w:val="clear" w:color="auto" w:fill="auto"/>
          </w:tcPr>
          <w:p w14:paraId="7417B9A6" w14:textId="2DCD5C1B" w:rsidR="0062687A" w:rsidRPr="00C961D5" w:rsidRDefault="0062687A" w:rsidP="0062687A">
            <w:pPr>
              <w:tabs>
                <w:tab w:val="clear" w:pos="3742"/>
              </w:tabs>
              <w:spacing w:line="240" w:lineRule="auto"/>
              <w:ind w:left="250" w:right="-138" w:hanging="180"/>
              <w:rPr>
                <w:rFonts w:ascii="Browallia New" w:hAnsi="Browallia New" w:cs="Browallia New"/>
                <w:sz w:val="28"/>
                <w:szCs w:val="28"/>
              </w:rPr>
            </w:pPr>
            <w:r w:rsidRPr="00C961D5">
              <w:rPr>
                <w:rFonts w:ascii="Browallia New" w:hAnsi="Browallia New" w:cs="Browallia New"/>
                <w:b/>
                <w:bCs/>
                <w:sz w:val="28"/>
                <w:szCs w:val="28"/>
                <w:cs/>
              </w:rPr>
              <w:t>เจ้าหนี้การค้าและค่าใช้จ่ายค้างจ่าย - บุคคลและบริษัทที่เกี่ยวข้อง</w:t>
            </w:r>
            <w:r w:rsidRPr="00C961D5">
              <w:rPr>
                <w:rFonts w:ascii="Browallia New" w:hAnsi="Browallia New" w:cs="Browallia New"/>
                <w:sz w:val="28"/>
                <w:szCs w:val="28"/>
                <w:cs/>
              </w:rPr>
              <w:t xml:space="preserve"> </w:t>
            </w:r>
          </w:p>
        </w:tc>
        <w:tc>
          <w:tcPr>
            <w:tcW w:w="236" w:type="dxa"/>
            <w:shd w:val="clear" w:color="auto" w:fill="auto"/>
            <w:vAlign w:val="bottom"/>
          </w:tcPr>
          <w:p w14:paraId="4D3A09D1" w14:textId="77777777" w:rsidR="0062687A" w:rsidRPr="00C961D5" w:rsidRDefault="0062687A" w:rsidP="0062687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46978226" w14:textId="77777777" w:rsidR="0062687A" w:rsidRPr="00C961D5"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39" w:type="dxa"/>
            <w:shd w:val="clear" w:color="auto" w:fill="auto"/>
            <w:vAlign w:val="bottom"/>
          </w:tcPr>
          <w:p w14:paraId="3D68C2DF" w14:textId="77777777" w:rsidR="0062687A" w:rsidRPr="00C961D5" w:rsidRDefault="0062687A" w:rsidP="0062687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7708C165" w14:textId="77777777" w:rsidR="0062687A" w:rsidRPr="00C961D5"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62687A" w:rsidRPr="00154BA8" w14:paraId="27AB6CBD"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0C996853" w14:textId="77777777" w:rsidR="0062687A" w:rsidRPr="00C2555B" w:rsidRDefault="0062687A" w:rsidP="0062687A">
            <w:pPr>
              <w:tabs>
                <w:tab w:val="clear" w:pos="227"/>
                <w:tab w:val="left" w:pos="0"/>
              </w:tabs>
              <w:spacing w:line="240" w:lineRule="auto"/>
              <w:ind w:left="237" w:hanging="177"/>
              <w:rPr>
                <w:rFonts w:ascii="Browallia New" w:hAnsi="Browallia New" w:cs="Browallia New"/>
                <w:sz w:val="28"/>
                <w:szCs w:val="28"/>
                <w:lang w:val="en-GB"/>
              </w:rPr>
            </w:pPr>
            <w:r w:rsidRPr="00C2555B">
              <w:rPr>
                <w:rFonts w:ascii="Browallia New" w:hAnsi="Browallia New" w:cs="Browallia New"/>
                <w:sz w:val="28"/>
                <w:szCs w:val="28"/>
                <w:cs/>
              </w:rPr>
              <w:t>บริษัทย่อย</w:t>
            </w:r>
          </w:p>
        </w:tc>
        <w:tc>
          <w:tcPr>
            <w:tcW w:w="1044" w:type="dxa"/>
            <w:shd w:val="clear" w:color="auto" w:fill="auto"/>
            <w:vAlign w:val="bottom"/>
          </w:tcPr>
          <w:p w14:paraId="7443ECC0" w14:textId="6BBE504E" w:rsidR="0062687A" w:rsidRPr="005F42A6" w:rsidRDefault="0062687A" w:rsidP="0062687A">
            <w:pPr>
              <w:spacing w:line="240" w:lineRule="auto"/>
              <w:ind w:right="-10"/>
              <w:jc w:val="center"/>
              <w:rPr>
                <w:rFonts w:ascii="Browallia New" w:hAnsi="Browallia New" w:cs="Browallia New"/>
                <w:sz w:val="28"/>
                <w:szCs w:val="28"/>
                <w:lang w:val="en-GB"/>
              </w:rPr>
            </w:pPr>
            <w:r w:rsidRPr="005F42A6">
              <w:rPr>
                <w:rFonts w:ascii="Browallia New" w:hAnsi="Browallia New" w:cs="Browallia New"/>
                <w:sz w:val="28"/>
                <w:szCs w:val="28"/>
                <w:lang w:val="en-GB"/>
              </w:rPr>
              <w:t xml:space="preserve">      -</w:t>
            </w:r>
          </w:p>
        </w:tc>
        <w:tc>
          <w:tcPr>
            <w:tcW w:w="236" w:type="dxa"/>
            <w:shd w:val="clear" w:color="auto" w:fill="auto"/>
          </w:tcPr>
          <w:p w14:paraId="6CDE6F38" w14:textId="77777777" w:rsidR="0062687A" w:rsidRPr="00154BA8" w:rsidRDefault="0062687A" w:rsidP="0062687A">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2C5D9FB8" w14:textId="46F1BE4E" w:rsidR="0062687A" w:rsidRPr="00154BA8" w:rsidRDefault="0062687A" w:rsidP="0062687A">
            <w:pPr>
              <w:spacing w:line="240" w:lineRule="auto"/>
              <w:ind w:right="-10"/>
              <w:jc w:val="center"/>
              <w:rPr>
                <w:rFonts w:ascii="Browallia New" w:hAnsi="Browallia New" w:cs="Browallia New"/>
                <w:sz w:val="28"/>
                <w:szCs w:val="28"/>
                <w:lang w:val="en-GB"/>
              </w:rPr>
            </w:pPr>
            <w:r w:rsidRPr="00154BA8">
              <w:rPr>
                <w:rFonts w:ascii="Browallia New" w:hAnsi="Browallia New" w:cs="Browallia New"/>
                <w:sz w:val="28"/>
                <w:szCs w:val="28"/>
                <w:lang w:val="en-GB"/>
              </w:rPr>
              <w:t xml:space="preserve">      -</w:t>
            </w:r>
          </w:p>
        </w:tc>
        <w:tc>
          <w:tcPr>
            <w:tcW w:w="236" w:type="dxa"/>
            <w:shd w:val="clear" w:color="auto" w:fill="auto"/>
          </w:tcPr>
          <w:p w14:paraId="1EC530BC" w14:textId="77777777" w:rsidR="0062687A" w:rsidRPr="00154BA8"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0DEB5C70" w14:textId="0280DADA" w:rsidR="0062687A" w:rsidRPr="00154BA8" w:rsidRDefault="008C1C65"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154BA8">
              <w:rPr>
                <w:rFonts w:ascii="Browallia New" w:hAnsi="Browallia New" w:cs="Browallia New"/>
                <w:sz w:val="28"/>
                <w:szCs w:val="28"/>
              </w:rPr>
              <w:t>4,197</w:t>
            </w:r>
          </w:p>
        </w:tc>
        <w:tc>
          <w:tcPr>
            <w:tcW w:w="239" w:type="dxa"/>
            <w:shd w:val="clear" w:color="auto" w:fill="auto"/>
          </w:tcPr>
          <w:p w14:paraId="1945FAC0" w14:textId="77777777" w:rsidR="0062687A" w:rsidRPr="00154BA8"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2CB144DC" w14:textId="60E6D755" w:rsidR="0062687A" w:rsidRPr="00154BA8"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154BA8">
              <w:rPr>
                <w:rFonts w:ascii="Browallia New" w:hAnsi="Browallia New" w:cs="Browallia New"/>
                <w:sz w:val="28"/>
                <w:szCs w:val="28"/>
              </w:rPr>
              <w:t>1,692</w:t>
            </w:r>
          </w:p>
        </w:tc>
      </w:tr>
      <w:tr w:rsidR="0062687A" w:rsidRPr="00154BA8" w14:paraId="5E29651C"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33F81060" w14:textId="7FFC6EA7" w:rsidR="0062687A" w:rsidRPr="00C2555B" w:rsidRDefault="0062687A" w:rsidP="0062687A">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1044" w:type="dxa"/>
            <w:shd w:val="clear" w:color="auto" w:fill="auto"/>
            <w:vAlign w:val="bottom"/>
          </w:tcPr>
          <w:p w14:paraId="4E990D03" w14:textId="4291C0BA" w:rsidR="0062687A" w:rsidRPr="005F42A6" w:rsidRDefault="0062687A" w:rsidP="0062687A">
            <w:pPr>
              <w:spacing w:line="240" w:lineRule="auto"/>
              <w:ind w:right="-10"/>
              <w:jc w:val="center"/>
              <w:rPr>
                <w:rFonts w:ascii="Browallia New" w:hAnsi="Browallia New" w:cs="Browallia New"/>
                <w:sz w:val="28"/>
                <w:szCs w:val="28"/>
                <w:lang w:val="en-GB"/>
              </w:rPr>
            </w:pPr>
            <w:r w:rsidRPr="005F42A6">
              <w:rPr>
                <w:rFonts w:ascii="Browallia New" w:hAnsi="Browallia New" w:cs="Browallia New"/>
                <w:sz w:val="28"/>
                <w:szCs w:val="28"/>
                <w:lang w:val="en-GB"/>
              </w:rPr>
              <w:t xml:space="preserve">      -</w:t>
            </w:r>
          </w:p>
        </w:tc>
        <w:tc>
          <w:tcPr>
            <w:tcW w:w="236" w:type="dxa"/>
            <w:shd w:val="clear" w:color="auto" w:fill="auto"/>
          </w:tcPr>
          <w:p w14:paraId="609519A2" w14:textId="77777777" w:rsidR="0062687A" w:rsidRPr="00154BA8" w:rsidRDefault="0062687A" w:rsidP="0062687A">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53054B1F" w14:textId="4CDFF61E" w:rsidR="0062687A" w:rsidRPr="00154BA8" w:rsidRDefault="0062687A" w:rsidP="0062687A">
            <w:pPr>
              <w:spacing w:line="240" w:lineRule="auto"/>
              <w:ind w:right="-10"/>
              <w:jc w:val="center"/>
              <w:rPr>
                <w:rFonts w:ascii="Browallia New" w:hAnsi="Browallia New" w:cs="Browallia New"/>
                <w:sz w:val="28"/>
                <w:szCs w:val="28"/>
                <w:lang w:val="en-GB"/>
              </w:rPr>
            </w:pPr>
            <w:r w:rsidRPr="00154BA8">
              <w:rPr>
                <w:rFonts w:ascii="Browallia New" w:hAnsi="Browallia New" w:cs="Browallia New"/>
                <w:sz w:val="28"/>
                <w:szCs w:val="28"/>
                <w:lang w:val="en-GB"/>
              </w:rPr>
              <w:t xml:space="preserve">      -</w:t>
            </w:r>
          </w:p>
        </w:tc>
        <w:tc>
          <w:tcPr>
            <w:tcW w:w="236" w:type="dxa"/>
            <w:shd w:val="clear" w:color="auto" w:fill="auto"/>
          </w:tcPr>
          <w:p w14:paraId="0D1FB3FD" w14:textId="77777777" w:rsidR="0062687A" w:rsidRPr="00154BA8"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vAlign w:val="bottom"/>
          </w:tcPr>
          <w:p w14:paraId="1448AE94" w14:textId="66E2EB41" w:rsidR="0062687A" w:rsidRPr="00154BA8" w:rsidRDefault="008C1C65"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154BA8">
              <w:rPr>
                <w:rFonts w:ascii="Browallia New" w:hAnsi="Browallia New" w:cs="Browallia New"/>
                <w:sz w:val="28"/>
                <w:szCs w:val="28"/>
              </w:rPr>
              <w:t>116</w:t>
            </w:r>
          </w:p>
        </w:tc>
        <w:tc>
          <w:tcPr>
            <w:tcW w:w="239" w:type="dxa"/>
            <w:shd w:val="clear" w:color="auto" w:fill="auto"/>
          </w:tcPr>
          <w:p w14:paraId="435E2A0C" w14:textId="77777777" w:rsidR="0062687A" w:rsidRPr="00154BA8"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0E7FF6BD" w14:textId="4A34A8E7" w:rsidR="0062687A" w:rsidRPr="00154BA8"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154BA8">
              <w:rPr>
                <w:rFonts w:ascii="Browallia New" w:hAnsi="Browallia New" w:cs="Browallia New"/>
                <w:sz w:val="28"/>
                <w:szCs w:val="28"/>
              </w:rPr>
              <w:t>115</w:t>
            </w:r>
          </w:p>
        </w:tc>
      </w:tr>
      <w:tr w:rsidR="0062687A" w:rsidRPr="00154BA8" w14:paraId="6BFE0AD1"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643EAC8D" w14:textId="77777777" w:rsidR="0062687A" w:rsidRPr="00C2555B" w:rsidRDefault="0062687A" w:rsidP="0062687A">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1044" w:type="dxa"/>
            <w:shd w:val="clear" w:color="auto" w:fill="auto"/>
            <w:vAlign w:val="bottom"/>
          </w:tcPr>
          <w:p w14:paraId="536E8419" w14:textId="4B327462" w:rsidR="0062687A" w:rsidRPr="005F42A6" w:rsidRDefault="0009700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5F42A6">
              <w:rPr>
                <w:rFonts w:ascii="Browallia New" w:hAnsi="Browallia New" w:cs="Browallia New"/>
                <w:sz w:val="28"/>
                <w:szCs w:val="28"/>
              </w:rPr>
              <w:t>408</w:t>
            </w:r>
          </w:p>
        </w:tc>
        <w:tc>
          <w:tcPr>
            <w:tcW w:w="236" w:type="dxa"/>
            <w:shd w:val="clear" w:color="auto" w:fill="auto"/>
          </w:tcPr>
          <w:p w14:paraId="51CE9BFB" w14:textId="77777777" w:rsidR="0062687A" w:rsidRPr="00154BA8"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24" w:type="dxa"/>
            <w:shd w:val="clear" w:color="auto" w:fill="auto"/>
            <w:vAlign w:val="bottom"/>
          </w:tcPr>
          <w:p w14:paraId="7E42D169" w14:textId="6039EA03" w:rsidR="0062687A" w:rsidRPr="00154BA8"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154BA8">
              <w:rPr>
                <w:rFonts w:ascii="Browallia New" w:hAnsi="Browallia New" w:cs="Browallia New"/>
                <w:sz w:val="28"/>
                <w:szCs w:val="28"/>
              </w:rPr>
              <w:t>484</w:t>
            </w:r>
          </w:p>
        </w:tc>
        <w:tc>
          <w:tcPr>
            <w:tcW w:w="236" w:type="dxa"/>
            <w:shd w:val="clear" w:color="auto" w:fill="auto"/>
          </w:tcPr>
          <w:p w14:paraId="64689231" w14:textId="77777777" w:rsidR="0062687A" w:rsidRPr="00154BA8"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1ABD551E" w14:textId="4B3977AF" w:rsidR="0062687A" w:rsidRPr="00154BA8" w:rsidRDefault="008C1C65"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154BA8">
              <w:rPr>
                <w:rFonts w:ascii="Browallia New" w:hAnsi="Browallia New" w:cs="Browallia New"/>
                <w:sz w:val="28"/>
                <w:szCs w:val="28"/>
              </w:rPr>
              <w:t>384</w:t>
            </w:r>
          </w:p>
        </w:tc>
        <w:tc>
          <w:tcPr>
            <w:tcW w:w="239" w:type="dxa"/>
            <w:shd w:val="clear" w:color="auto" w:fill="auto"/>
          </w:tcPr>
          <w:p w14:paraId="6C772847" w14:textId="77777777" w:rsidR="0062687A" w:rsidRPr="00154BA8"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32511777" w14:textId="5ECB08F0" w:rsidR="0062687A" w:rsidRPr="00154BA8"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154BA8">
              <w:rPr>
                <w:rFonts w:ascii="Browallia New" w:hAnsi="Browallia New" w:cs="Browallia New"/>
                <w:sz w:val="28"/>
                <w:szCs w:val="28"/>
              </w:rPr>
              <w:t>349</w:t>
            </w:r>
          </w:p>
        </w:tc>
      </w:tr>
      <w:tr w:rsidR="0062687A" w:rsidRPr="00154BA8" w14:paraId="0590E134"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44AFA780" w14:textId="483522EE" w:rsidR="0062687A" w:rsidRPr="00C2555B" w:rsidRDefault="0062687A" w:rsidP="0062687A">
            <w:pPr>
              <w:tabs>
                <w:tab w:val="clear" w:pos="227"/>
              </w:tabs>
              <w:spacing w:line="240" w:lineRule="auto"/>
              <w:ind w:left="237"/>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21B9A2DB" w14:textId="42E51913" w:rsidR="0062687A" w:rsidRPr="005F42A6" w:rsidRDefault="00FA030D"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5F42A6">
              <w:rPr>
                <w:rFonts w:ascii="Browallia New" w:hAnsi="Browallia New" w:cs="Browallia New"/>
                <w:sz w:val="28"/>
                <w:szCs w:val="28"/>
              </w:rPr>
              <w:t>408</w:t>
            </w:r>
          </w:p>
        </w:tc>
        <w:tc>
          <w:tcPr>
            <w:tcW w:w="236" w:type="dxa"/>
            <w:shd w:val="clear" w:color="auto" w:fill="auto"/>
            <w:vAlign w:val="bottom"/>
          </w:tcPr>
          <w:p w14:paraId="69A97EBA" w14:textId="77777777" w:rsidR="0062687A" w:rsidRPr="00154BA8"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266F973D" w14:textId="08B609F7" w:rsidR="0062687A" w:rsidRPr="00154BA8"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154BA8">
              <w:rPr>
                <w:rFonts w:ascii="Browallia New" w:hAnsi="Browallia New" w:cs="Browallia New"/>
                <w:sz w:val="28"/>
                <w:szCs w:val="28"/>
              </w:rPr>
              <w:t>484</w:t>
            </w:r>
          </w:p>
        </w:tc>
        <w:tc>
          <w:tcPr>
            <w:tcW w:w="236" w:type="dxa"/>
            <w:shd w:val="clear" w:color="auto" w:fill="auto"/>
            <w:vAlign w:val="bottom"/>
          </w:tcPr>
          <w:p w14:paraId="2209C7B1" w14:textId="77777777" w:rsidR="0062687A" w:rsidRPr="00154BA8"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tcBorders>
              <w:top w:val="single" w:sz="4" w:space="0" w:color="auto"/>
            </w:tcBorders>
            <w:shd w:val="clear" w:color="auto" w:fill="auto"/>
          </w:tcPr>
          <w:p w14:paraId="6C3EA48B" w14:textId="354536E7" w:rsidR="0062687A" w:rsidRPr="00154BA8" w:rsidRDefault="002300F7"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2E3B6A">
              <w:rPr>
                <w:rFonts w:ascii="Browallia New" w:hAnsi="Browallia New" w:cs="Browallia New"/>
                <w:sz w:val="28"/>
                <w:szCs w:val="28"/>
              </w:rPr>
              <w:fldChar w:fldCharType="begin"/>
            </w:r>
            <w:r w:rsidRPr="00154BA8">
              <w:rPr>
                <w:rFonts w:ascii="Browallia New" w:hAnsi="Browallia New" w:cs="Browallia New"/>
                <w:sz w:val="28"/>
                <w:szCs w:val="28"/>
              </w:rPr>
              <w:instrText xml:space="preserve"> =SUM(ABOVE) </w:instrText>
            </w:r>
            <w:r w:rsidRPr="005F42A6">
              <w:rPr>
                <w:rFonts w:ascii="Browallia New" w:hAnsi="Browallia New" w:cs="Browallia New"/>
                <w:sz w:val="28"/>
                <w:szCs w:val="28"/>
              </w:rPr>
              <w:fldChar w:fldCharType="separate"/>
            </w:r>
            <w:r w:rsidRPr="00154BA8">
              <w:rPr>
                <w:rFonts w:ascii="Browallia New" w:hAnsi="Browallia New" w:cs="Browallia New"/>
                <w:noProof/>
                <w:sz w:val="28"/>
                <w:szCs w:val="28"/>
              </w:rPr>
              <w:t>4,697</w:t>
            </w:r>
            <w:r w:rsidRPr="002E3B6A">
              <w:rPr>
                <w:rFonts w:ascii="Browallia New" w:hAnsi="Browallia New" w:cs="Browallia New"/>
                <w:sz w:val="28"/>
                <w:szCs w:val="28"/>
              </w:rPr>
              <w:fldChar w:fldCharType="end"/>
            </w:r>
          </w:p>
        </w:tc>
        <w:tc>
          <w:tcPr>
            <w:tcW w:w="239" w:type="dxa"/>
            <w:shd w:val="clear" w:color="auto" w:fill="auto"/>
            <w:vAlign w:val="bottom"/>
          </w:tcPr>
          <w:p w14:paraId="3A3B6122" w14:textId="77777777" w:rsidR="0062687A" w:rsidRPr="005F42A6"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130A19EA" w14:textId="7C49F6AD" w:rsidR="0062687A" w:rsidRPr="00154BA8"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E3B6A">
              <w:rPr>
                <w:rFonts w:ascii="Browallia New" w:hAnsi="Browallia New" w:cs="Browallia New"/>
                <w:sz w:val="28"/>
                <w:szCs w:val="28"/>
              </w:rPr>
              <w:fldChar w:fldCharType="begin"/>
            </w:r>
            <w:r w:rsidRPr="00154BA8">
              <w:rPr>
                <w:rFonts w:ascii="Browallia New" w:hAnsi="Browallia New" w:cs="Browallia New"/>
                <w:sz w:val="28"/>
                <w:szCs w:val="28"/>
              </w:rPr>
              <w:instrText xml:space="preserve"> =SUM(ABOVE) </w:instrText>
            </w:r>
            <w:r w:rsidRPr="005F42A6">
              <w:rPr>
                <w:rFonts w:ascii="Browallia New" w:hAnsi="Browallia New" w:cs="Browallia New"/>
                <w:sz w:val="28"/>
                <w:szCs w:val="28"/>
              </w:rPr>
              <w:fldChar w:fldCharType="separate"/>
            </w:r>
            <w:r w:rsidRPr="00154BA8">
              <w:rPr>
                <w:rFonts w:ascii="Browallia New" w:hAnsi="Browallia New" w:cs="Browallia New"/>
                <w:noProof/>
                <w:sz w:val="28"/>
                <w:szCs w:val="28"/>
              </w:rPr>
              <w:t>2,156</w:t>
            </w:r>
            <w:r w:rsidRPr="002E3B6A">
              <w:rPr>
                <w:rFonts w:ascii="Browallia New" w:hAnsi="Browallia New" w:cs="Browallia New"/>
                <w:sz w:val="28"/>
                <w:szCs w:val="28"/>
              </w:rPr>
              <w:fldChar w:fldCharType="end"/>
            </w:r>
          </w:p>
        </w:tc>
      </w:tr>
      <w:tr w:rsidR="0062687A" w:rsidRPr="00C2555B" w14:paraId="68DC4D5E" w14:textId="77777777" w:rsidTr="00493671">
        <w:tblPrEx>
          <w:tblCellMar>
            <w:left w:w="46" w:type="dxa"/>
            <w:right w:w="46" w:type="dxa"/>
          </w:tblCellMar>
          <w:tblLook w:val="0000" w:firstRow="0" w:lastRow="0" w:firstColumn="0" w:lastColumn="0" w:noHBand="0" w:noVBand="0"/>
        </w:tblPrEx>
        <w:trPr>
          <w:cantSplit/>
          <w:trHeight w:val="330"/>
        </w:trPr>
        <w:tc>
          <w:tcPr>
            <w:tcW w:w="4074" w:type="dxa"/>
            <w:shd w:val="clear" w:color="auto" w:fill="auto"/>
          </w:tcPr>
          <w:p w14:paraId="221C4E66" w14:textId="77777777" w:rsidR="0062687A" w:rsidRPr="00493671" w:rsidRDefault="0062687A" w:rsidP="0062687A">
            <w:pPr>
              <w:tabs>
                <w:tab w:val="clear" w:pos="227"/>
              </w:tabs>
              <w:spacing w:line="240" w:lineRule="auto"/>
              <w:ind w:left="248" w:hanging="270"/>
              <w:rPr>
                <w:rFonts w:ascii="Browallia New" w:hAnsi="Browallia New" w:cs="Browallia New"/>
                <w:b/>
                <w:bCs/>
                <w:sz w:val="14"/>
                <w:szCs w:val="14"/>
                <w:cs/>
              </w:rPr>
            </w:pPr>
          </w:p>
        </w:tc>
        <w:tc>
          <w:tcPr>
            <w:tcW w:w="1044" w:type="dxa"/>
            <w:tcBorders>
              <w:top w:val="single" w:sz="12" w:space="0" w:color="auto"/>
            </w:tcBorders>
            <w:shd w:val="clear" w:color="auto" w:fill="auto"/>
          </w:tcPr>
          <w:p w14:paraId="32F875F9"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6" w:type="dxa"/>
            <w:shd w:val="clear" w:color="auto" w:fill="auto"/>
          </w:tcPr>
          <w:p w14:paraId="00D29FE9" w14:textId="77777777" w:rsidR="0062687A" w:rsidRPr="00C961D5"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1024" w:type="dxa"/>
            <w:tcBorders>
              <w:top w:val="single" w:sz="12" w:space="0" w:color="auto"/>
            </w:tcBorders>
            <w:shd w:val="clear" w:color="auto" w:fill="auto"/>
          </w:tcPr>
          <w:p w14:paraId="2B4D67F1"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6" w:type="dxa"/>
            <w:shd w:val="clear" w:color="auto" w:fill="auto"/>
          </w:tcPr>
          <w:p w14:paraId="5399482A" w14:textId="77777777" w:rsidR="0062687A" w:rsidRPr="00C961D5"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1069" w:type="dxa"/>
            <w:tcBorders>
              <w:top w:val="single" w:sz="12" w:space="0" w:color="auto"/>
            </w:tcBorders>
            <w:shd w:val="clear" w:color="auto" w:fill="auto"/>
            <w:vAlign w:val="bottom"/>
          </w:tcPr>
          <w:p w14:paraId="3A7260C4" w14:textId="77777777" w:rsidR="0062687A" w:rsidRPr="00C961D5"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9" w:type="dxa"/>
            <w:shd w:val="clear" w:color="auto" w:fill="auto"/>
          </w:tcPr>
          <w:p w14:paraId="50F717C5" w14:textId="77777777" w:rsidR="0062687A" w:rsidRPr="00C961D5"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14"/>
                <w:szCs w:val="14"/>
              </w:rPr>
            </w:pPr>
          </w:p>
        </w:tc>
        <w:tc>
          <w:tcPr>
            <w:tcW w:w="1057" w:type="dxa"/>
            <w:tcBorders>
              <w:top w:val="single" w:sz="12" w:space="0" w:color="auto"/>
            </w:tcBorders>
            <w:shd w:val="clear" w:color="auto" w:fill="auto"/>
            <w:vAlign w:val="bottom"/>
          </w:tcPr>
          <w:p w14:paraId="3257AEDE" w14:textId="77777777" w:rsidR="0062687A" w:rsidRPr="00C961D5"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r>
      <w:tr w:rsidR="0062687A" w:rsidRPr="00C2555B" w14:paraId="32E2C1CC" w14:textId="77777777" w:rsidTr="00493671">
        <w:tblPrEx>
          <w:tblCellMar>
            <w:left w:w="46" w:type="dxa"/>
            <w:right w:w="46" w:type="dxa"/>
          </w:tblCellMar>
          <w:tblLook w:val="0000" w:firstRow="0" w:lastRow="0" w:firstColumn="0" w:lastColumn="0" w:noHBand="0" w:noVBand="0"/>
        </w:tblPrEx>
        <w:trPr>
          <w:cantSplit/>
        </w:trPr>
        <w:tc>
          <w:tcPr>
            <w:tcW w:w="6378" w:type="dxa"/>
            <w:gridSpan w:val="4"/>
            <w:shd w:val="clear" w:color="auto" w:fill="auto"/>
          </w:tcPr>
          <w:p w14:paraId="7DF41A61" w14:textId="5D77E518" w:rsidR="0062687A" w:rsidRPr="00C961D5" w:rsidRDefault="0062687A" w:rsidP="0062687A">
            <w:pPr>
              <w:tabs>
                <w:tab w:val="clear" w:pos="3742"/>
              </w:tabs>
              <w:spacing w:line="240" w:lineRule="auto"/>
              <w:ind w:left="250" w:right="-138" w:hanging="180"/>
              <w:rPr>
                <w:rFonts w:ascii="Browallia New" w:hAnsi="Browallia New" w:cs="Browallia New"/>
                <w:b/>
                <w:bCs/>
                <w:sz w:val="28"/>
                <w:szCs w:val="28"/>
              </w:rPr>
            </w:pPr>
            <w:r w:rsidRPr="00C961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36" w:type="dxa"/>
            <w:shd w:val="clear" w:color="auto" w:fill="auto"/>
          </w:tcPr>
          <w:p w14:paraId="18A4FDC4" w14:textId="77777777" w:rsidR="0062687A" w:rsidRPr="00C961D5" w:rsidRDefault="0062687A" w:rsidP="006268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shd w:val="clear" w:color="auto" w:fill="auto"/>
          </w:tcPr>
          <w:p w14:paraId="0CA80BDE" w14:textId="77777777" w:rsidR="0062687A" w:rsidRPr="00C961D5" w:rsidRDefault="0062687A" w:rsidP="006268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9" w:type="dxa"/>
            <w:shd w:val="clear" w:color="auto" w:fill="auto"/>
          </w:tcPr>
          <w:p w14:paraId="25DBF7F3" w14:textId="77777777" w:rsidR="0062687A" w:rsidRPr="00C961D5" w:rsidRDefault="0062687A" w:rsidP="006268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02C3F6E1" w14:textId="77777777" w:rsidR="0062687A" w:rsidRPr="00C961D5" w:rsidRDefault="0062687A" w:rsidP="006268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62687A" w:rsidRPr="00C2555B" w14:paraId="0D61BAF9"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6B89CC8E" w14:textId="77777777" w:rsidR="0062687A" w:rsidRPr="00C2555B" w:rsidRDefault="0062687A" w:rsidP="0062687A">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20794D63"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689A94B9"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0D485B2C"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2BDE51EB"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0AF98149" w14:textId="0132F3CA"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shd w:val="clear" w:color="auto" w:fill="auto"/>
          </w:tcPr>
          <w:p w14:paraId="20E189FD"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077778CB"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62687A" w:rsidRPr="00C2555B" w14:paraId="5290EF42"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16919B86" w14:textId="77777777" w:rsidR="0062687A" w:rsidRPr="00C2555B" w:rsidRDefault="0062687A" w:rsidP="0062687A">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1044" w:type="dxa"/>
            <w:shd w:val="clear" w:color="auto" w:fill="auto"/>
            <w:vAlign w:val="bottom"/>
          </w:tcPr>
          <w:p w14:paraId="6B08211E" w14:textId="041B33F0" w:rsidR="0062687A" w:rsidRPr="00B762DD" w:rsidRDefault="0062687A" w:rsidP="0062687A">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31EB7A01" w14:textId="77777777" w:rsidR="0062687A" w:rsidRPr="00C961D5" w:rsidRDefault="0062687A" w:rsidP="0062687A">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31B446D0" w14:textId="71C55489" w:rsidR="0062687A" w:rsidRPr="00C961D5" w:rsidRDefault="0062687A" w:rsidP="0062687A">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6C0D7A38" w14:textId="77777777" w:rsidR="0062687A" w:rsidRPr="00C961D5"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vAlign w:val="bottom"/>
          </w:tcPr>
          <w:p w14:paraId="5C169C52" w14:textId="703AA53A" w:rsidR="0062687A" w:rsidRPr="003D7386" w:rsidRDefault="00F22023"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3D7386">
              <w:rPr>
                <w:rFonts w:ascii="Browallia New" w:hAnsi="Browallia New" w:cs="Browallia New"/>
                <w:sz w:val="28"/>
                <w:szCs w:val="28"/>
                <w:lang w:val="en-GB"/>
              </w:rPr>
              <w:t>112,630</w:t>
            </w:r>
          </w:p>
        </w:tc>
        <w:tc>
          <w:tcPr>
            <w:tcW w:w="239" w:type="dxa"/>
            <w:shd w:val="clear" w:color="auto" w:fill="auto"/>
          </w:tcPr>
          <w:p w14:paraId="6A77D7DE" w14:textId="77777777" w:rsidR="0062687A" w:rsidRPr="00C961D5"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vAlign w:val="bottom"/>
          </w:tcPr>
          <w:p w14:paraId="12A156F0" w14:textId="46306369" w:rsidR="0062687A" w:rsidRPr="00C961D5"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961D5">
              <w:rPr>
                <w:rFonts w:ascii="Browallia New" w:hAnsi="Browallia New" w:cs="Browallia New"/>
                <w:sz w:val="28"/>
                <w:szCs w:val="28"/>
                <w:lang w:val="en-GB"/>
              </w:rPr>
              <w:t>22,430</w:t>
            </w:r>
          </w:p>
        </w:tc>
      </w:tr>
      <w:tr w:rsidR="0062687A" w:rsidRPr="00C2555B" w14:paraId="3BF9C9ED"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1D37880D" w14:textId="77777777" w:rsidR="0062687A" w:rsidRPr="00C2555B" w:rsidRDefault="0062687A" w:rsidP="0062687A">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1044" w:type="dxa"/>
            <w:shd w:val="clear" w:color="auto" w:fill="auto"/>
            <w:vAlign w:val="bottom"/>
          </w:tcPr>
          <w:p w14:paraId="766B22BA" w14:textId="0FC47BED" w:rsidR="0062687A" w:rsidRPr="00B762DD" w:rsidRDefault="0062687A" w:rsidP="0062687A">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072028C5" w14:textId="77777777" w:rsidR="0062687A" w:rsidRPr="00C961D5" w:rsidRDefault="0062687A" w:rsidP="0062687A">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77C8AFF5" w14:textId="1F09C508" w:rsidR="0062687A" w:rsidRPr="00C961D5" w:rsidRDefault="0062687A" w:rsidP="0062687A">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69133227" w14:textId="77777777" w:rsidR="0062687A" w:rsidRPr="00C961D5"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vAlign w:val="bottom"/>
          </w:tcPr>
          <w:p w14:paraId="2077EE97" w14:textId="02F3B3A1" w:rsidR="0062687A" w:rsidRPr="003D7386" w:rsidRDefault="00ED0CA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D7386">
              <w:rPr>
                <w:rFonts w:ascii="Browallia New" w:hAnsi="Browallia New" w:cs="Browallia New"/>
                <w:sz w:val="28"/>
                <w:szCs w:val="28"/>
              </w:rPr>
              <w:t>705</w:t>
            </w:r>
          </w:p>
        </w:tc>
        <w:tc>
          <w:tcPr>
            <w:tcW w:w="239" w:type="dxa"/>
            <w:shd w:val="clear" w:color="auto" w:fill="auto"/>
          </w:tcPr>
          <w:p w14:paraId="3408EA54" w14:textId="77777777" w:rsidR="0062687A" w:rsidRPr="00C961D5"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vAlign w:val="bottom"/>
          </w:tcPr>
          <w:p w14:paraId="55125954" w14:textId="3EED0AC6" w:rsidR="0062687A" w:rsidRPr="00C961D5"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961D5">
              <w:rPr>
                <w:rFonts w:ascii="Browallia New" w:hAnsi="Browallia New" w:cs="Browallia New"/>
                <w:sz w:val="28"/>
                <w:szCs w:val="28"/>
              </w:rPr>
              <w:t>105</w:t>
            </w:r>
          </w:p>
        </w:tc>
      </w:tr>
      <w:tr w:rsidR="0062687A" w:rsidRPr="00C2555B" w14:paraId="29A8AA95"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4425C45C" w14:textId="77777777" w:rsidR="0062687A" w:rsidRPr="00C2555B" w:rsidRDefault="0062687A" w:rsidP="0062687A">
            <w:pPr>
              <w:tabs>
                <w:tab w:val="clear" w:pos="227"/>
              </w:tabs>
              <w:spacing w:line="240" w:lineRule="auto"/>
              <w:ind w:left="237" w:hanging="177"/>
              <w:rPr>
                <w:rFonts w:ascii="Browallia New" w:hAnsi="Browallia New" w:cs="Browallia New"/>
                <w:sz w:val="28"/>
                <w:szCs w:val="28"/>
                <w:cs/>
              </w:rPr>
            </w:pPr>
          </w:p>
        </w:tc>
        <w:tc>
          <w:tcPr>
            <w:tcW w:w="1044" w:type="dxa"/>
            <w:shd w:val="clear" w:color="auto" w:fill="auto"/>
          </w:tcPr>
          <w:p w14:paraId="77EAD63F" w14:textId="77777777" w:rsidR="0062687A" w:rsidRPr="00B762DD" w:rsidRDefault="0062687A" w:rsidP="0062687A">
            <w:pPr>
              <w:spacing w:line="240" w:lineRule="auto"/>
              <w:ind w:right="-10"/>
              <w:jc w:val="center"/>
              <w:rPr>
                <w:rFonts w:ascii="Browallia New" w:hAnsi="Browallia New" w:cs="Browallia New"/>
                <w:sz w:val="28"/>
                <w:szCs w:val="28"/>
                <w:lang w:val="en-GB"/>
              </w:rPr>
            </w:pPr>
          </w:p>
        </w:tc>
        <w:tc>
          <w:tcPr>
            <w:tcW w:w="236" w:type="dxa"/>
            <w:shd w:val="clear" w:color="auto" w:fill="auto"/>
          </w:tcPr>
          <w:p w14:paraId="072A28B9"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24" w:type="dxa"/>
            <w:shd w:val="clear" w:color="auto" w:fill="auto"/>
          </w:tcPr>
          <w:p w14:paraId="7769022B"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128517F8"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tcPr>
          <w:p w14:paraId="16F551C0" w14:textId="488E0818" w:rsidR="0062687A" w:rsidRPr="003D7386"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9" w:type="dxa"/>
            <w:shd w:val="clear" w:color="auto" w:fill="auto"/>
          </w:tcPr>
          <w:p w14:paraId="5C4DDF42"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327ABCC5"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62687A" w:rsidRPr="00C2555B" w14:paraId="4803B4CC"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4B3C67BB" w14:textId="00EB2B41" w:rsidR="0062687A" w:rsidRPr="00C2555B" w:rsidRDefault="0062687A" w:rsidP="0062687A">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บุคคลและบริษัทที่เกี่ยวข้อง</w:t>
            </w:r>
          </w:p>
        </w:tc>
        <w:tc>
          <w:tcPr>
            <w:tcW w:w="1044" w:type="dxa"/>
            <w:shd w:val="clear" w:color="auto" w:fill="auto"/>
          </w:tcPr>
          <w:p w14:paraId="676441EE" w14:textId="77777777" w:rsidR="0062687A" w:rsidRPr="00B762DD" w:rsidRDefault="0062687A" w:rsidP="0062687A">
            <w:pPr>
              <w:spacing w:line="240" w:lineRule="auto"/>
              <w:ind w:right="-10"/>
              <w:jc w:val="center"/>
              <w:rPr>
                <w:rFonts w:ascii="Browallia New" w:hAnsi="Browallia New" w:cs="Browallia New"/>
                <w:sz w:val="28"/>
                <w:szCs w:val="28"/>
                <w:lang w:val="en-GB"/>
              </w:rPr>
            </w:pPr>
          </w:p>
        </w:tc>
        <w:tc>
          <w:tcPr>
            <w:tcW w:w="236" w:type="dxa"/>
            <w:shd w:val="clear" w:color="auto" w:fill="auto"/>
          </w:tcPr>
          <w:p w14:paraId="0C422EDE"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24" w:type="dxa"/>
            <w:shd w:val="clear" w:color="auto" w:fill="auto"/>
          </w:tcPr>
          <w:p w14:paraId="620CA13C"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1992698B"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tcPr>
          <w:p w14:paraId="20E7BECF" w14:textId="0BD956E4" w:rsidR="0062687A" w:rsidRPr="003D7386" w:rsidRDefault="0062687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9" w:type="dxa"/>
            <w:shd w:val="clear" w:color="auto" w:fill="auto"/>
          </w:tcPr>
          <w:p w14:paraId="758FBF59"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26ACA35C" w14:textId="77777777"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62687A" w:rsidRPr="00C2555B" w14:paraId="166D51B0"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513BCEAD" w14:textId="77777777" w:rsidR="0062687A" w:rsidRPr="00C2555B" w:rsidRDefault="0062687A" w:rsidP="0062687A">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1044" w:type="dxa"/>
            <w:shd w:val="clear" w:color="auto" w:fill="auto"/>
            <w:vAlign w:val="bottom"/>
          </w:tcPr>
          <w:p w14:paraId="7E749125" w14:textId="3B75CFA6" w:rsidR="0062687A" w:rsidRPr="005F42A6" w:rsidRDefault="00E10054"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F42A6">
              <w:rPr>
                <w:rFonts w:ascii="Browallia New" w:hAnsi="Browallia New" w:cs="Browallia New"/>
                <w:sz w:val="28"/>
                <w:szCs w:val="28"/>
              </w:rPr>
              <w:t>229,250</w:t>
            </w:r>
          </w:p>
        </w:tc>
        <w:tc>
          <w:tcPr>
            <w:tcW w:w="236" w:type="dxa"/>
            <w:shd w:val="clear" w:color="auto" w:fill="auto"/>
          </w:tcPr>
          <w:p w14:paraId="58F13186" w14:textId="77777777" w:rsidR="0062687A" w:rsidRPr="00C961D5"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tcPr>
          <w:p w14:paraId="3805CFE6" w14:textId="238BB35F"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961D5">
              <w:rPr>
                <w:rFonts w:ascii="Browallia New" w:hAnsi="Browallia New" w:cs="Browallia New"/>
                <w:sz w:val="28"/>
                <w:szCs w:val="28"/>
              </w:rPr>
              <w:t>330,250</w:t>
            </w:r>
          </w:p>
        </w:tc>
        <w:tc>
          <w:tcPr>
            <w:tcW w:w="236" w:type="dxa"/>
            <w:shd w:val="clear" w:color="auto" w:fill="auto"/>
          </w:tcPr>
          <w:p w14:paraId="52058BD0" w14:textId="77777777" w:rsidR="0062687A" w:rsidRPr="00C961D5"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vAlign w:val="bottom"/>
          </w:tcPr>
          <w:p w14:paraId="39D17B90" w14:textId="16C1D49A" w:rsidR="0062687A" w:rsidRPr="003D7386" w:rsidRDefault="00ED0CA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3D7386">
              <w:rPr>
                <w:rFonts w:ascii="Browallia New" w:hAnsi="Browallia New" w:cs="Browallia New"/>
                <w:sz w:val="28"/>
                <w:szCs w:val="28"/>
                <w:lang w:val="en-GB"/>
              </w:rPr>
              <w:t>192,250</w:t>
            </w:r>
          </w:p>
        </w:tc>
        <w:tc>
          <w:tcPr>
            <w:tcW w:w="239" w:type="dxa"/>
            <w:shd w:val="clear" w:color="auto" w:fill="auto"/>
          </w:tcPr>
          <w:p w14:paraId="347E045A" w14:textId="77777777" w:rsidR="0062687A" w:rsidRPr="00C961D5"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6179BDA5" w14:textId="0FB5F245"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961D5">
              <w:rPr>
                <w:rFonts w:ascii="Browallia New" w:hAnsi="Browallia New" w:cs="Browallia New"/>
                <w:sz w:val="28"/>
                <w:szCs w:val="28"/>
              </w:rPr>
              <w:t>293,250</w:t>
            </w:r>
          </w:p>
        </w:tc>
      </w:tr>
      <w:tr w:rsidR="0062687A" w:rsidRPr="00C2555B" w14:paraId="4CAF9AF9"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7AE3923E" w14:textId="77777777" w:rsidR="0062687A" w:rsidRPr="00C2555B" w:rsidRDefault="0062687A" w:rsidP="0062687A">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1044" w:type="dxa"/>
            <w:shd w:val="clear" w:color="auto" w:fill="auto"/>
            <w:vAlign w:val="bottom"/>
          </w:tcPr>
          <w:p w14:paraId="076E5567" w14:textId="7D9856C0" w:rsidR="0062687A" w:rsidRPr="005F42A6" w:rsidRDefault="00E10054"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F42A6">
              <w:rPr>
                <w:rFonts w:ascii="Browallia New" w:hAnsi="Browallia New" w:cs="Browallia New"/>
                <w:sz w:val="28"/>
                <w:szCs w:val="28"/>
              </w:rPr>
              <w:t>3,305</w:t>
            </w:r>
          </w:p>
        </w:tc>
        <w:tc>
          <w:tcPr>
            <w:tcW w:w="236" w:type="dxa"/>
            <w:shd w:val="clear" w:color="auto" w:fill="auto"/>
          </w:tcPr>
          <w:p w14:paraId="2ECF1414" w14:textId="77777777" w:rsidR="0062687A" w:rsidRPr="00C961D5"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tcPr>
          <w:p w14:paraId="59421DED" w14:textId="56C97E6C"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961D5">
              <w:rPr>
                <w:rFonts w:ascii="Browallia New" w:hAnsi="Browallia New" w:cs="Browallia New"/>
                <w:sz w:val="28"/>
                <w:szCs w:val="28"/>
              </w:rPr>
              <w:t>9,509</w:t>
            </w:r>
          </w:p>
        </w:tc>
        <w:tc>
          <w:tcPr>
            <w:tcW w:w="236" w:type="dxa"/>
            <w:shd w:val="clear" w:color="auto" w:fill="auto"/>
          </w:tcPr>
          <w:p w14:paraId="5883050F" w14:textId="77777777" w:rsidR="0062687A" w:rsidRPr="00C961D5"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bottom w:val="single" w:sz="4" w:space="0" w:color="auto"/>
            </w:tcBorders>
            <w:vAlign w:val="bottom"/>
          </w:tcPr>
          <w:p w14:paraId="3565E2DF" w14:textId="1A7D3B3F" w:rsidR="0062687A" w:rsidRPr="003D7386" w:rsidRDefault="00ED0CAA"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3D7386">
              <w:rPr>
                <w:rFonts w:ascii="Browallia New" w:hAnsi="Browallia New" w:cs="Browallia New"/>
                <w:sz w:val="28"/>
                <w:szCs w:val="28"/>
                <w:lang w:val="en-GB"/>
              </w:rPr>
              <w:t>2,620</w:t>
            </w:r>
          </w:p>
        </w:tc>
        <w:tc>
          <w:tcPr>
            <w:tcW w:w="239" w:type="dxa"/>
            <w:shd w:val="clear" w:color="auto" w:fill="auto"/>
          </w:tcPr>
          <w:p w14:paraId="20BD575C" w14:textId="77777777" w:rsidR="0062687A" w:rsidRPr="00C961D5"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1ACD2FCD" w14:textId="2E39E5E9"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961D5">
              <w:rPr>
                <w:rFonts w:ascii="Browallia New" w:hAnsi="Browallia New" w:cs="Browallia New"/>
                <w:sz w:val="28"/>
                <w:szCs w:val="28"/>
              </w:rPr>
              <w:t>8,717</w:t>
            </w:r>
          </w:p>
        </w:tc>
      </w:tr>
      <w:tr w:rsidR="0062687A" w:rsidRPr="00C2555B" w14:paraId="493E752C" w14:textId="77777777" w:rsidTr="00807020">
        <w:tblPrEx>
          <w:tblCellMar>
            <w:left w:w="46" w:type="dxa"/>
            <w:right w:w="46" w:type="dxa"/>
          </w:tblCellMar>
          <w:tblLook w:val="0000" w:firstRow="0" w:lastRow="0" w:firstColumn="0" w:lastColumn="0" w:noHBand="0" w:noVBand="0"/>
        </w:tblPrEx>
        <w:tc>
          <w:tcPr>
            <w:tcW w:w="4074" w:type="dxa"/>
            <w:shd w:val="clear" w:color="auto" w:fill="auto"/>
          </w:tcPr>
          <w:p w14:paraId="6426935B" w14:textId="77777777" w:rsidR="0062687A" w:rsidRPr="00C2555B" w:rsidRDefault="0062687A" w:rsidP="0062687A">
            <w:pPr>
              <w:tabs>
                <w:tab w:val="clear" w:pos="227"/>
              </w:tabs>
              <w:spacing w:line="240" w:lineRule="auto"/>
              <w:ind w:left="237" w:hanging="177"/>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36EFEEEA" w14:textId="798EE1AD" w:rsidR="0062687A" w:rsidRPr="005F42A6" w:rsidRDefault="00E10054"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F42A6">
              <w:rPr>
                <w:rFonts w:ascii="Browallia New" w:hAnsi="Browallia New" w:cs="Browallia New"/>
                <w:sz w:val="28"/>
                <w:szCs w:val="28"/>
              </w:rPr>
              <w:fldChar w:fldCharType="begin"/>
            </w:r>
            <w:r w:rsidRPr="005F42A6">
              <w:rPr>
                <w:rFonts w:ascii="Browallia New" w:hAnsi="Browallia New" w:cs="Browallia New"/>
                <w:sz w:val="28"/>
                <w:szCs w:val="28"/>
              </w:rPr>
              <w:instrText xml:space="preserve"> =SUM(ABOVE) </w:instrText>
            </w:r>
            <w:r w:rsidRPr="005F42A6">
              <w:rPr>
                <w:rFonts w:ascii="Browallia New" w:hAnsi="Browallia New" w:cs="Browallia New"/>
                <w:sz w:val="28"/>
                <w:szCs w:val="28"/>
              </w:rPr>
              <w:fldChar w:fldCharType="separate"/>
            </w:r>
            <w:r w:rsidRPr="005F42A6">
              <w:rPr>
                <w:rFonts w:ascii="Browallia New" w:hAnsi="Browallia New" w:cs="Browallia New"/>
                <w:sz w:val="28"/>
                <w:szCs w:val="28"/>
              </w:rPr>
              <w:t>232,555</w:t>
            </w:r>
            <w:r w:rsidRPr="005F42A6">
              <w:rPr>
                <w:rFonts w:ascii="Browallia New" w:hAnsi="Browallia New" w:cs="Browallia New"/>
                <w:sz w:val="28"/>
                <w:szCs w:val="28"/>
              </w:rPr>
              <w:fldChar w:fldCharType="end"/>
            </w:r>
          </w:p>
        </w:tc>
        <w:tc>
          <w:tcPr>
            <w:tcW w:w="236" w:type="dxa"/>
            <w:shd w:val="clear" w:color="auto" w:fill="auto"/>
          </w:tcPr>
          <w:p w14:paraId="2DAD4D38" w14:textId="77777777" w:rsidR="0062687A" w:rsidRPr="00C961D5"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tcPr>
          <w:p w14:paraId="6C781863" w14:textId="179AF6D0"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961D5">
              <w:rPr>
                <w:rFonts w:ascii="Browallia New" w:hAnsi="Browallia New" w:cs="Browallia New"/>
                <w:sz w:val="28"/>
                <w:szCs w:val="28"/>
              </w:rPr>
              <w:t>339,759</w:t>
            </w:r>
            <w:r w:rsidRPr="00B762DD">
              <w:rPr>
                <w:rFonts w:ascii="Browallia New" w:hAnsi="Browallia New" w:cs="Browallia New"/>
                <w:sz w:val="28"/>
                <w:szCs w:val="28"/>
              </w:rPr>
              <w:fldChar w:fldCharType="begin"/>
            </w:r>
            <w:r w:rsidRPr="00C961D5">
              <w:rPr>
                <w:rFonts w:ascii="Browallia New" w:hAnsi="Browallia New" w:cs="Browallia New"/>
                <w:sz w:val="28"/>
                <w:szCs w:val="28"/>
              </w:rPr>
              <w:instrText xml:space="preserve"> sum(above) </w:instrText>
            </w:r>
            <w:r w:rsidRPr="00B762DD">
              <w:rPr>
                <w:rFonts w:ascii="Browallia New" w:hAnsi="Browallia New" w:cs="Browallia New"/>
                <w:sz w:val="28"/>
                <w:szCs w:val="28"/>
              </w:rPr>
              <w:fldChar w:fldCharType="end"/>
            </w:r>
          </w:p>
        </w:tc>
        <w:tc>
          <w:tcPr>
            <w:tcW w:w="236" w:type="dxa"/>
            <w:shd w:val="clear" w:color="auto" w:fill="auto"/>
          </w:tcPr>
          <w:p w14:paraId="564C6CE6" w14:textId="77777777" w:rsidR="0062687A" w:rsidRPr="00C961D5"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top w:val="single" w:sz="4" w:space="0" w:color="auto"/>
              <w:bottom w:val="single" w:sz="12" w:space="0" w:color="auto"/>
            </w:tcBorders>
          </w:tcPr>
          <w:p w14:paraId="4CFA92CA" w14:textId="1CB5F77B" w:rsidR="0062687A" w:rsidRPr="003D7386" w:rsidRDefault="002B185D" w:rsidP="0062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3D7386">
              <w:rPr>
                <w:rFonts w:ascii="Browallia New" w:hAnsi="Browallia New" w:cs="Browallia New"/>
                <w:sz w:val="28"/>
                <w:szCs w:val="28"/>
                <w:lang w:val="en-GB"/>
              </w:rPr>
              <w:t>308,205</w:t>
            </w:r>
          </w:p>
        </w:tc>
        <w:tc>
          <w:tcPr>
            <w:tcW w:w="239" w:type="dxa"/>
            <w:shd w:val="clear" w:color="auto" w:fill="auto"/>
          </w:tcPr>
          <w:p w14:paraId="43DE240D" w14:textId="77777777" w:rsidR="0062687A" w:rsidRPr="00C961D5"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3C19EA4E" w14:textId="7A6F5720" w:rsidR="0062687A" w:rsidRPr="00C961D5"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961D5">
              <w:rPr>
                <w:rFonts w:ascii="Browallia New" w:hAnsi="Browallia New" w:cs="Browallia New"/>
                <w:sz w:val="28"/>
                <w:szCs w:val="28"/>
              </w:rPr>
              <w:t>324,502</w:t>
            </w:r>
          </w:p>
        </w:tc>
      </w:tr>
      <w:tr w:rsidR="0062687A" w:rsidRPr="00C2555B" w14:paraId="6D0B4FDD" w14:textId="77777777" w:rsidTr="00493671">
        <w:tblPrEx>
          <w:tblCellMar>
            <w:left w:w="46" w:type="dxa"/>
            <w:right w:w="46" w:type="dxa"/>
          </w:tblCellMar>
          <w:tblLook w:val="0000" w:firstRow="0" w:lastRow="0" w:firstColumn="0" w:lastColumn="0" w:noHBand="0" w:noVBand="0"/>
        </w:tblPrEx>
        <w:trPr>
          <w:trHeight w:val="321"/>
        </w:trPr>
        <w:tc>
          <w:tcPr>
            <w:tcW w:w="4074" w:type="dxa"/>
            <w:shd w:val="clear" w:color="auto" w:fill="auto"/>
          </w:tcPr>
          <w:p w14:paraId="0572EE57" w14:textId="77777777" w:rsidR="0062687A" w:rsidRPr="00493671" w:rsidRDefault="0062687A" w:rsidP="0062687A">
            <w:pPr>
              <w:tabs>
                <w:tab w:val="clear" w:pos="227"/>
              </w:tabs>
              <w:spacing w:line="240" w:lineRule="auto"/>
              <w:ind w:left="237" w:hanging="177"/>
              <w:rPr>
                <w:rFonts w:ascii="Browallia New" w:hAnsi="Browallia New" w:cs="Browallia New"/>
                <w:sz w:val="12"/>
                <w:szCs w:val="12"/>
                <w:cs/>
              </w:rPr>
            </w:pPr>
          </w:p>
        </w:tc>
        <w:tc>
          <w:tcPr>
            <w:tcW w:w="1044" w:type="dxa"/>
            <w:tcBorders>
              <w:top w:val="single" w:sz="12" w:space="0" w:color="auto"/>
            </w:tcBorders>
            <w:shd w:val="clear" w:color="auto" w:fill="auto"/>
          </w:tcPr>
          <w:p w14:paraId="252E340F" w14:textId="77777777" w:rsidR="0062687A" w:rsidRPr="00493671" w:rsidDel="00917A5F"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6" w:type="dxa"/>
            <w:shd w:val="clear" w:color="auto" w:fill="auto"/>
          </w:tcPr>
          <w:p w14:paraId="788FDC9E" w14:textId="77777777" w:rsidR="0062687A" w:rsidRPr="00493671"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24" w:type="dxa"/>
            <w:tcBorders>
              <w:top w:val="single" w:sz="12" w:space="0" w:color="auto"/>
            </w:tcBorders>
            <w:shd w:val="clear" w:color="auto" w:fill="auto"/>
            <w:vAlign w:val="bottom"/>
          </w:tcPr>
          <w:p w14:paraId="420F89F1" w14:textId="77777777" w:rsidR="0062687A" w:rsidRPr="00493671"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6" w:type="dxa"/>
            <w:shd w:val="clear" w:color="auto" w:fill="auto"/>
          </w:tcPr>
          <w:p w14:paraId="692BB5CB" w14:textId="77777777" w:rsidR="0062687A" w:rsidRPr="00493671"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69" w:type="dxa"/>
            <w:tcBorders>
              <w:top w:val="single" w:sz="12" w:space="0" w:color="auto"/>
            </w:tcBorders>
            <w:shd w:val="clear" w:color="auto" w:fill="auto"/>
            <w:vAlign w:val="bottom"/>
          </w:tcPr>
          <w:p w14:paraId="4CEA2561" w14:textId="77777777" w:rsidR="0062687A" w:rsidRPr="00493671" w:rsidDel="00C179EE"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9" w:type="dxa"/>
            <w:shd w:val="clear" w:color="auto" w:fill="auto"/>
          </w:tcPr>
          <w:p w14:paraId="4DA8E503" w14:textId="77777777" w:rsidR="0062687A" w:rsidRPr="00493671"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57" w:type="dxa"/>
            <w:tcBorders>
              <w:top w:val="single" w:sz="12" w:space="0" w:color="auto"/>
            </w:tcBorders>
            <w:shd w:val="clear" w:color="auto" w:fill="auto"/>
            <w:vAlign w:val="bottom"/>
          </w:tcPr>
          <w:p w14:paraId="636677B5" w14:textId="77777777" w:rsidR="0062687A" w:rsidRPr="00493671"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r>
      <w:tr w:rsidR="0062687A" w:rsidRPr="00C2555B" w14:paraId="17D42AF6" w14:textId="77777777" w:rsidTr="00493671">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33051988" w14:textId="4030F550" w:rsidR="0062687A" w:rsidRPr="00C2555B" w:rsidRDefault="0062687A" w:rsidP="0062687A">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b/>
                <w:bCs/>
                <w:sz w:val="28"/>
                <w:szCs w:val="28"/>
                <w:cs/>
              </w:rPr>
              <w:t>ค่าตอบแทนผู้บริหารสำคัญ</w:t>
            </w:r>
          </w:p>
        </w:tc>
        <w:tc>
          <w:tcPr>
            <w:tcW w:w="1044" w:type="dxa"/>
            <w:shd w:val="clear" w:color="auto" w:fill="auto"/>
          </w:tcPr>
          <w:p w14:paraId="65B152CA" w14:textId="77777777" w:rsidR="0062687A" w:rsidRPr="00C2555B" w:rsidDel="00917A5F"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5EC20E29" w14:textId="77777777" w:rsidR="0062687A" w:rsidRPr="00C2555B"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55A6219F" w14:textId="77777777" w:rsidR="0062687A" w:rsidRPr="00C2555B"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6164ABB9" w14:textId="77777777" w:rsidR="0062687A" w:rsidRPr="00C2555B"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6E1CC5AD" w14:textId="77777777" w:rsidR="0062687A" w:rsidRPr="00C2555B" w:rsidDel="00C179EE"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60D86625" w14:textId="77777777" w:rsidR="0062687A" w:rsidRPr="00C2555B"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68D393A6" w14:textId="77777777" w:rsidR="0062687A" w:rsidRPr="00C2555B"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62687A" w:rsidRPr="00C2555B" w14:paraId="5310DD8F" w14:textId="77777777" w:rsidTr="00493671">
        <w:tblPrEx>
          <w:tblCellMar>
            <w:left w:w="46" w:type="dxa"/>
            <w:right w:w="46" w:type="dxa"/>
          </w:tblCellMar>
          <w:tblLook w:val="0000" w:firstRow="0" w:lastRow="0" w:firstColumn="0" w:lastColumn="0" w:noHBand="0" w:noVBand="0"/>
        </w:tblPrEx>
        <w:tc>
          <w:tcPr>
            <w:tcW w:w="4074" w:type="dxa"/>
            <w:shd w:val="clear" w:color="auto" w:fill="auto"/>
          </w:tcPr>
          <w:p w14:paraId="729C5F61" w14:textId="46770598" w:rsidR="00533813" w:rsidRDefault="002D1580" w:rsidP="00533813">
            <w:pPr>
              <w:tabs>
                <w:tab w:val="clear" w:pos="227"/>
              </w:tabs>
              <w:spacing w:line="240" w:lineRule="auto"/>
              <w:ind w:left="237" w:right="-226" w:hanging="177"/>
              <w:rPr>
                <w:rFonts w:ascii="Browallia New" w:hAnsi="Browallia New" w:cs="Browallia New"/>
                <w:sz w:val="28"/>
                <w:szCs w:val="28"/>
              </w:rPr>
            </w:pPr>
            <w:r>
              <w:rPr>
                <w:rFonts w:ascii="Browallia New" w:hAnsi="Browallia New" w:cs="Browallia New" w:hint="cs"/>
                <w:sz w:val="28"/>
                <w:szCs w:val="28"/>
                <w:cs/>
              </w:rPr>
              <w:t>หนี้สินตามภาระผูกพัน</w:t>
            </w:r>
            <w:r w:rsidR="0062687A" w:rsidRPr="00C2555B">
              <w:rPr>
                <w:rFonts w:ascii="Browallia New" w:hAnsi="Browallia New" w:cs="Browallia New"/>
                <w:sz w:val="28"/>
                <w:szCs w:val="28"/>
                <w:cs/>
              </w:rPr>
              <w:t>ผลประโยชน์</w:t>
            </w:r>
          </w:p>
          <w:p w14:paraId="42699C3D" w14:textId="122D6585" w:rsidR="0062687A" w:rsidRPr="00C2555B" w:rsidRDefault="0062687A" w:rsidP="005F42A6">
            <w:pPr>
              <w:tabs>
                <w:tab w:val="clear" w:pos="227"/>
              </w:tabs>
              <w:spacing w:line="240" w:lineRule="auto"/>
              <w:ind w:left="525" w:right="-226" w:hanging="284"/>
              <w:rPr>
                <w:rFonts w:ascii="Browallia New" w:hAnsi="Browallia New" w:cs="Browallia New"/>
                <w:sz w:val="28"/>
                <w:szCs w:val="28"/>
                <w:cs/>
              </w:rPr>
            </w:pPr>
            <w:r w:rsidRPr="00C2555B">
              <w:rPr>
                <w:rFonts w:ascii="Browallia New" w:hAnsi="Browallia New" w:cs="Browallia New"/>
                <w:sz w:val="28"/>
                <w:szCs w:val="28"/>
                <w:cs/>
              </w:rPr>
              <w:t>หลังออกจากงาน</w:t>
            </w:r>
          </w:p>
        </w:tc>
        <w:tc>
          <w:tcPr>
            <w:tcW w:w="1044" w:type="dxa"/>
            <w:tcBorders>
              <w:bottom w:val="single" w:sz="12" w:space="0" w:color="auto"/>
            </w:tcBorders>
            <w:shd w:val="clear" w:color="auto" w:fill="auto"/>
          </w:tcPr>
          <w:p w14:paraId="0E822609" w14:textId="77777777" w:rsidR="00533813" w:rsidRDefault="00533813"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cyan"/>
              </w:rPr>
            </w:pPr>
          </w:p>
          <w:p w14:paraId="689BA4FA" w14:textId="5F1E7D38" w:rsidR="0062687A" w:rsidRPr="00C961D5" w:rsidDel="00917A5F" w:rsidRDefault="00B13AFF"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7,599</w:t>
            </w:r>
          </w:p>
        </w:tc>
        <w:tc>
          <w:tcPr>
            <w:tcW w:w="236" w:type="dxa"/>
            <w:shd w:val="clear" w:color="auto" w:fill="auto"/>
          </w:tcPr>
          <w:p w14:paraId="3614FC56" w14:textId="77777777" w:rsidR="0062687A" w:rsidRPr="00C2555B"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bottom w:val="single" w:sz="12" w:space="0" w:color="auto"/>
            </w:tcBorders>
            <w:shd w:val="clear" w:color="auto" w:fill="auto"/>
          </w:tcPr>
          <w:p w14:paraId="59B11E67" w14:textId="77777777" w:rsidR="00533813" w:rsidRDefault="00533813"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p w14:paraId="5E215033" w14:textId="31F9DD72" w:rsidR="0062687A" w:rsidRPr="00C2555B"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10,258</w:t>
            </w:r>
          </w:p>
        </w:tc>
        <w:tc>
          <w:tcPr>
            <w:tcW w:w="236" w:type="dxa"/>
            <w:shd w:val="clear" w:color="auto" w:fill="auto"/>
          </w:tcPr>
          <w:p w14:paraId="3F0E9004" w14:textId="77777777" w:rsidR="0062687A" w:rsidRPr="00C2555B"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bottom w:val="single" w:sz="12" w:space="0" w:color="auto"/>
            </w:tcBorders>
            <w:shd w:val="clear" w:color="auto" w:fill="auto"/>
          </w:tcPr>
          <w:p w14:paraId="391C00A2" w14:textId="77777777" w:rsidR="00533813" w:rsidRDefault="00533813"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p w14:paraId="2CB7BAFA" w14:textId="2FB6C7DA" w:rsidR="0062687A" w:rsidRPr="00894D7D" w:rsidDel="00C179EE" w:rsidRDefault="00B74086"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3,262</w:t>
            </w:r>
          </w:p>
        </w:tc>
        <w:tc>
          <w:tcPr>
            <w:tcW w:w="239" w:type="dxa"/>
            <w:shd w:val="clear" w:color="auto" w:fill="auto"/>
          </w:tcPr>
          <w:p w14:paraId="1F8CD447" w14:textId="77777777" w:rsidR="0062687A" w:rsidRPr="00C2555B" w:rsidRDefault="0062687A" w:rsidP="006268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bottom w:val="single" w:sz="12" w:space="0" w:color="auto"/>
            </w:tcBorders>
            <w:shd w:val="clear" w:color="auto" w:fill="auto"/>
          </w:tcPr>
          <w:p w14:paraId="79832475" w14:textId="77777777" w:rsidR="00533813" w:rsidRDefault="00533813"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p w14:paraId="78B857E5" w14:textId="025106EB" w:rsidR="0062687A" w:rsidRPr="00C2555B" w:rsidRDefault="0062687A" w:rsidP="006268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2,880</w:t>
            </w:r>
          </w:p>
        </w:tc>
      </w:tr>
    </w:tbl>
    <w:p w14:paraId="23415758" w14:textId="4B930239" w:rsidR="00101D00" w:rsidRPr="00493671" w:rsidRDefault="0010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4"/>
          <w:szCs w:val="14"/>
        </w:rPr>
      </w:pPr>
    </w:p>
    <w:p w14:paraId="6B3A4BE5" w14:textId="367E86F4" w:rsidR="00F94898" w:rsidRDefault="00F94898"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F0C14BC" w14:textId="65100645" w:rsidR="00520CE8" w:rsidRDefault="005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4915C4E5" w14:textId="3C9013CF" w:rsidR="00894747" w:rsidRDefault="00894747"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รายการเคลื่อนไหวของเงินให้กู้ยืมระยะสั้นแก่บริษัท</w:t>
      </w:r>
      <w:r w:rsidR="00A909EB" w:rsidRPr="00C2555B">
        <w:rPr>
          <w:rFonts w:ascii="Browallia New" w:hAnsi="Browallia New" w:cs="Browallia New"/>
          <w:sz w:val="28"/>
          <w:szCs w:val="28"/>
          <w:cs/>
        </w:rPr>
        <w:t>ย่อย</w:t>
      </w:r>
      <w:r w:rsidRPr="00C2555B">
        <w:rPr>
          <w:rFonts w:ascii="Browallia New" w:hAnsi="Browallia New" w:cs="Browallia New"/>
          <w:sz w:val="28"/>
          <w:szCs w:val="28"/>
          <w:cs/>
        </w:rPr>
        <w:t>และดอกเบี้ยค้าง</w:t>
      </w:r>
      <w:r w:rsidRPr="00C2555B">
        <w:rPr>
          <w:rFonts w:ascii="Browallia New" w:hAnsi="Browallia New" w:cs="Browallia New"/>
          <w:sz w:val="28"/>
          <w:szCs w:val="28"/>
          <w:cs/>
          <w:lang w:val="en-GB"/>
        </w:rPr>
        <w:t>รับ</w:t>
      </w:r>
      <w:r w:rsidRPr="00C2555B">
        <w:rPr>
          <w:rFonts w:ascii="Browallia New" w:hAnsi="Browallia New" w:cs="Browallia New"/>
          <w:sz w:val="28"/>
          <w:szCs w:val="28"/>
          <w:cs/>
        </w:rPr>
        <w:t>ระหว่างงวด</w:t>
      </w:r>
      <w:r w:rsidR="00763B07">
        <w:rPr>
          <w:rFonts w:ascii="Browallia New" w:hAnsi="Browallia New" w:cs="Browallia New" w:hint="cs"/>
          <w:sz w:val="28"/>
          <w:szCs w:val="28"/>
          <w:cs/>
        </w:rPr>
        <w:t>เก้า</w:t>
      </w:r>
      <w:r w:rsidRPr="00C2555B">
        <w:rPr>
          <w:rFonts w:ascii="Browallia New" w:hAnsi="Browallia New" w:cs="Browallia New"/>
          <w:sz w:val="28"/>
          <w:szCs w:val="28"/>
          <w:cs/>
        </w:rPr>
        <w:t>เดือนสิ้นสุดวันที่</w:t>
      </w:r>
      <w:r w:rsidRPr="00C2555B">
        <w:rPr>
          <w:rFonts w:ascii="Browallia New" w:hAnsi="Browallia New" w:cs="Browallia New"/>
          <w:sz w:val="28"/>
          <w:szCs w:val="28"/>
        </w:rPr>
        <w:t xml:space="preserve"> </w:t>
      </w:r>
      <w:r w:rsidR="00F94898">
        <w:rPr>
          <w:rFonts w:ascii="Browallia New" w:hAnsi="Browallia New" w:cs="Browallia New" w:hint="cs"/>
          <w:sz w:val="28"/>
          <w:szCs w:val="28"/>
          <w:cs/>
        </w:rPr>
        <w:t xml:space="preserve">             </w:t>
      </w:r>
      <w:r w:rsidR="00F94898" w:rsidRPr="00E20728">
        <w:rPr>
          <w:rFonts w:ascii="Browallia New" w:hAnsi="Browallia New" w:cs="Browallia New"/>
          <w:sz w:val="28"/>
          <w:szCs w:val="28"/>
        </w:rPr>
        <w:t xml:space="preserve">30 </w:t>
      </w:r>
      <w:r w:rsidR="00763B07" w:rsidRPr="00763B07">
        <w:rPr>
          <w:rFonts w:ascii="Browallia New" w:hAnsi="Browallia New" w:cs="Browallia New"/>
          <w:sz w:val="28"/>
          <w:szCs w:val="28"/>
          <w:cs/>
        </w:rPr>
        <w:t>กันยายน</w:t>
      </w:r>
      <w:r w:rsidRPr="00C2555B">
        <w:rPr>
          <w:rFonts w:ascii="Browallia New" w:hAnsi="Browallia New" w:cs="Browallia New"/>
          <w:sz w:val="28"/>
          <w:szCs w:val="28"/>
          <w:lang w:val="en-GB"/>
        </w:rPr>
        <w:t xml:space="preserve"> 2562 </w:t>
      </w:r>
      <w:r w:rsidRPr="00C2555B">
        <w:rPr>
          <w:rFonts w:ascii="Browallia New" w:hAnsi="Browallia New" w:cs="Browallia New"/>
          <w:sz w:val="28"/>
          <w:szCs w:val="28"/>
          <w:cs/>
        </w:rPr>
        <w:t>มีดังนี้</w:t>
      </w:r>
    </w:p>
    <w:p w14:paraId="2EFD9CD9" w14:textId="3EBD77DB" w:rsidR="00681B1D" w:rsidRPr="00BA2BCE"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0"/>
          <w:szCs w:val="10"/>
        </w:rPr>
      </w:pPr>
    </w:p>
    <w:p w14:paraId="527BF261" w14:textId="77777777" w:rsidR="00A653C0" w:rsidRPr="00493671" w:rsidRDefault="00A653C0" w:rsidP="001B4041">
      <w:pPr>
        <w:spacing w:line="240" w:lineRule="auto"/>
        <w:ind w:left="426"/>
        <w:jc w:val="thaiDistribute"/>
        <w:rPr>
          <w:rFonts w:ascii="Browallia New" w:hAnsi="Browallia New" w:cs="Browallia New"/>
          <w:sz w:val="6"/>
          <w:szCs w:val="6"/>
          <w:cs/>
        </w:rPr>
      </w:pPr>
    </w:p>
    <w:tbl>
      <w:tblPr>
        <w:tblW w:w="8994"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68"/>
        <w:gridCol w:w="6"/>
      </w:tblGrid>
      <w:tr w:rsidR="00CC61E4" w:rsidRPr="00175679" w14:paraId="40EA79B4" w14:textId="77777777" w:rsidTr="00C15708">
        <w:trPr>
          <w:cantSplit/>
        </w:trPr>
        <w:tc>
          <w:tcPr>
            <w:tcW w:w="3677" w:type="dxa"/>
          </w:tcPr>
          <w:p w14:paraId="780E53E5" w14:textId="77777777" w:rsidR="00CC61E4" w:rsidRPr="00175679" w:rsidRDefault="00CC61E4" w:rsidP="00587142">
            <w:pPr>
              <w:spacing w:line="240" w:lineRule="auto"/>
              <w:ind w:right="851"/>
              <w:jc w:val="both"/>
              <w:rPr>
                <w:rFonts w:ascii="Browallia New" w:hAnsi="Browallia New" w:cs="Browallia New"/>
                <w:sz w:val="28"/>
                <w:szCs w:val="28"/>
              </w:rPr>
            </w:pPr>
          </w:p>
        </w:tc>
        <w:tc>
          <w:tcPr>
            <w:tcW w:w="5317" w:type="dxa"/>
            <w:gridSpan w:val="8"/>
          </w:tcPr>
          <w:p w14:paraId="58B55E2B" w14:textId="77777777" w:rsidR="00CC61E4" w:rsidRPr="00175679" w:rsidRDefault="00CC61E4" w:rsidP="00587142">
            <w:pPr>
              <w:tabs>
                <w:tab w:val="clear" w:pos="4678"/>
              </w:tabs>
              <w:spacing w:line="240" w:lineRule="auto"/>
              <w:jc w:val="right"/>
              <w:rPr>
                <w:rFonts w:ascii="Browallia New" w:hAnsi="Browallia New" w:cs="Browallia New"/>
                <w:sz w:val="28"/>
                <w:szCs w:val="28"/>
                <w:cs/>
              </w:rPr>
            </w:pPr>
            <w:r w:rsidRPr="00175679">
              <w:rPr>
                <w:rFonts w:ascii="Browallia New" w:hAnsi="Browallia New" w:cs="Browallia New"/>
                <w:sz w:val="28"/>
                <w:szCs w:val="28"/>
                <w:cs/>
              </w:rPr>
              <w:t xml:space="preserve">(หน่วย </w:t>
            </w:r>
            <w:r w:rsidRPr="00175679">
              <w:rPr>
                <w:rFonts w:ascii="Browallia New" w:hAnsi="Browallia New" w:cs="Browallia New"/>
                <w:sz w:val="28"/>
                <w:szCs w:val="28"/>
                <w:lang w:val="en-GB"/>
              </w:rPr>
              <w:t xml:space="preserve">: </w:t>
            </w:r>
            <w:r w:rsidRPr="00175679">
              <w:rPr>
                <w:rFonts w:ascii="Browallia New" w:hAnsi="Browallia New" w:cs="Browallia New"/>
                <w:sz w:val="28"/>
                <w:szCs w:val="28"/>
                <w:cs/>
              </w:rPr>
              <w:t>พันบาท)</w:t>
            </w:r>
          </w:p>
        </w:tc>
      </w:tr>
      <w:tr w:rsidR="00CC61E4" w:rsidRPr="00175679" w14:paraId="3A721949" w14:textId="77777777" w:rsidTr="00C15708">
        <w:trPr>
          <w:cantSplit/>
        </w:trPr>
        <w:tc>
          <w:tcPr>
            <w:tcW w:w="3677" w:type="dxa"/>
          </w:tcPr>
          <w:p w14:paraId="7E4BBF4F" w14:textId="77777777" w:rsidR="00CC61E4" w:rsidRPr="00175679" w:rsidRDefault="00CC61E4" w:rsidP="00587142">
            <w:pPr>
              <w:spacing w:line="240" w:lineRule="auto"/>
              <w:ind w:right="851"/>
              <w:jc w:val="both"/>
              <w:rPr>
                <w:rFonts w:ascii="Browallia New" w:hAnsi="Browallia New" w:cs="Browallia New"/>
                <w:sz w:val="28"/>
                <w:szCs w:val="28"/>
              </w:rPr>
            </w:pPr>
          </w:p>
        </w:tc>
        <w:tc>
          <w:tcPr>
            <w:tcW w:w="5317" w:type="dxa"/>
            <w:gridSpan w:val="8"/>
            <w:tcBorders>
              <w:bottom w:val="single" w:sz="4" w:space="0" w:color="auto"/>
            </w:tcBorders>
          </w:tcPr>
          <w:p w14:paraId="3AF7407F" w14:textId="77777777" w:rsidR="00CC61E4" w:rsidRPr="00175679" w:rsidRDefault="00CC61E4" w:rsidP="00587142">
            <w:pPr>
              <w:spacing w:line="240" w:lineRule="auto"/>
              <w:ind w:right="-45"/>
              <w:jc w:val="center"/>
              <w:rPr>
                <w:rFonts w:ascii="Browallia New" w:hAnsi="Browallia New" w:cs="Browallia New"/>
                <w:sz w:val="28"/>
                <w:szCs w:val="28"/>
                <w:cs/>
              </w:rPr>
            </w:pPr>
            <w:r w:rsidRPr="00175679">
              <w:rPr>
                <w:rFonts w:ascii="Browallia New" w:hAnsi="Browallia New" w:cs="Browallia New"/>
                <w:sz w:val="28"/>
                <w:szCs w:val="28"/>
                <w:cs/>
              </w:rPr>
              <w:t>งบการเงินเฉพาะของบริษัท</w:t>
            </w:r>
          </w:p>
        </w:tc>
      </w:tr>
      <w:tr w:rsidR="005042BA" w:rsidRPr="00175679" w14:paraId="5E435501" w14:textId="77777777" w:rsidTr="00C15708">
        <w:trPr>
          <w:gridAfter w:val="1"/>
          <w:wAfter w:w="6" w:type="dxa"/>
          <w:cantSplit/>
        </w:trPr>
        <w:tc>
          <w:tcPr>
            <w:tcW w:w="3677" w:type="dxa"/>
          </w:tcPr>
          <w:p w14:paraId="4640D47E" w14:textId="77777777" w:rsidR="005042BA" w:rsidRPr="00175679" w:rsidRDefault="005042BA" w:rsidP="005042BA">
            <w:pPr>
              <w:spacing w:line="240" w:lineRule="auto"/>
              <w:ind w:right="851"/>
              <w:jc w:val="both"/>
              <w:rPr>
                <w:rFonts w:ascii="Browallia New" w:hAnsi="Browallia New" w:cs="Browallia New"/>
                <w:sz w:val="28"/>
                <w:szCs w:val="28"/>
                <w:cs/>
              </w:rPr>
            </w:pPr>
          </w:p>
        </w:tc>
        <w:tc>
          <w:tcPr>
            <w:tcW w:w="1216" w:type="dxa"/>
            <w:tcBorders>
              <w:bottom w:val="single" w:sz="4" w:space="0" w:color="auto"/>
            </w:tcBorders>
          </w:tcPr>
          <w:p w14:paraId="49023864"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rPr>
              <w:t xml:space="preserve">31 </w:t>
            </w:r>
            <w:r w:rsidRPr="00175679">
              <w:rPr>
                <w:rFonts w:ascii="Browallia New" w:hAnsi="Browallia New" w:cs="Browallia New"/>
                <w:sz w:val="28"/>
                <w:szCs w:val="28"/>
                <w:cs/>
              </w:rPr>
              <w:t xml:space="preserve">ธันวาคม </w:t>
            </w:r>
          </w:p>
          <w:p w14:paraId="4024D0D9" w14:textId="7B6FFE63" w:rsidR="005042BA" w:rsidRPr="00175679" w:rsidRDefault="00894747" w:rsidP="005042BA">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rPr>
              <w:t>2561</w:t>
            </w:r>
          </w:p>
        </w:tc>
        <w:tc>
          <w:tcPr>
            <w:tcW w:w="142" w:type="dxa"/>
          </w:tcPr>
          <w:p w14:paraId="5F6CDDF6"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6CCB05EF"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210" w:type="dxa"/>
          </w:tcPr>
          <w:p w14:paraId="0D8EB04E"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1BC03D54"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ลดลง</w:t>
            </w:r>
          </w:p>
        </w:tc>
        <w:tc>
          <w:tcPr>
            <w:tcW w:w="182" w:type="dxa"/>
          </w:tcPr>
          <w:p w14:paraId="61B48193"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68" w:type="dxa"/>
            <w:tcBorders>
              <w:bottom w:val="single" w:sz="4" w:space="0" w:color="auto"/>
            </w:tcBorders>
          </w:tcPr>
          <w:p w14:paraId="64DBC5E2" w14:textId="7E54AF42" w:rsidR="005042BA" w:rsidRPr="00175679" w:rsidRDefault="00F94898"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rPr>
              <w:t xml:space="preserve">30 </w:t>
            </w:r>
            <w:r w:rsidR="00763B07" w:rsidRPr="00763B07">
              <w:rPr>
                <w:rFonts w:ascii="Browallia New" w:hAnsi="Browallia New" w:cs="Browallia New"/>
                <w:sz w:val="28"/>
                <w:szCs w:val="28"/>
                <w:cs/>
              </w:rPr>
              <w:t>กันยายน</w:t>
            </w:r>
            <w:r w:rsidR="00894747" w:rsidRPr="00493671">
              <w:rPr>
                <w:rFonts w:ascii="Browallia New" w:hAnsi="Browallia New" w:cs="Browallia New"/>
                <w:sz w:val="28"/>
                <w:szCs w:val="28"/>
                <w:cs/>
              </w:rPr>
              <w:t xml:space="preserve"> </w:t>
            </w:r>
            <w:r w:rsidR="00894747" w:rsidRPr="00493671">
              <w:rPr>
                <w:rFonts w:ascii="Browallia New" w:hAnsi="Browallia New" w:cs="Browallia New"/>
                <w:sz w:val="28"/>
                <w:szCs w:val="28"/>
              </w:rPr>
              <w:t>2562</w:t>
            </w:r>
          </w:p>
        </w:tc>
      </w:tr>
      <w:tr w:rsidR="00CC61E4" w:rsidRPr="00CB6D5F" w14:paraId="13D4A3A0" w14:textId="77777777" w:rsidTr="00BA2BCE">
        <w:trPr>
          <w:gridAfter w:val="1"/>
          <w:wAfter w:w="6" w:type="dxa"/>
          <w:cantSplit/>
          <w:trHeight w:hRule="exact" w:val="216"/>
        </w:trPr>
        <w:tc>
          <w:tcPr>
            <w:tcW w:w="3677" w:type="dxa"/>
            <w:vAlign w:val="center"/>
          </w:tcPr>
          <w:p w14:paraId="5820E266" w14:textId="3E26ACA7" w:rsidR="00CC61E4" w:rsidRPr="00807020"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16" w:type="dxa"/>
          </w:tcPr>
          <w:p w14:paraId="009A577F" w14:textId="77777777" w:rsidR="00CC61E4" w:rsidRPr="00807020" w:rsidRDefault="00CC61E4" w:rsidP="00587142">
            <w:pPr>
              <w:spacing w:line="240" w:lineRule="auto"/>
              <w:ind w:right="96"/>
              <w:jc w:val="center"/>
              <w:rPr>
                <w:rFonts w:ascii="Browallia New" w:hAnsi="Browallia New" w:cs="Browallia New"/>
                <w:sz w:val="20"/>
                <w:szCs w:val="20"/>
              </w:rPr>
            </w:pPr>
          </w:p>
        </w:tc>
        <w:tc>
          <w:tcPr>
            <w:tcW w:w="142" w:type="dxa"/>
          </w:tcPr>
          <w:p w14:paraId="3C1B60F4" w14:textId="77777777" w:rsidR="00CC61E4" w:rsidRPr="00807020" w:rsidRDefault="00CC61E4" w:rsidP="00587142">
            <w:pPr>
              <w:spacing w:line="240" w:lineRule="auto"/>
              <w:ind w:right="851"/>
              <w:jc w:val="right"/>
              <w:rPr>
                <w:rFonts w:ascii="Browallia New" w:hAnsi="Browallia New" w:cs="Browallia New"/>
                <w:sz w:val="20"/>
                <w:szCs w:val="20"/>
              </w:rPr>
            </w:pPr>
          </w:p>
        </w:tc>
        <w:tc>
          <w:tcPr>
            <w:tcW w:w="1181" w:type="dxa"/>
            <w:vAlign w:val="center"/>
          </w:tcPr>
          <w:p w14:paraId="016344DE" w14:textId="77777777" w:rsidR="00CC61E4" w:rsidRPr="00807020"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807020" w:rsidRDefault="00CC61E4" w:rsidP="00587142">
            <w:pPr>
              <w:spacing w:line="240" w:lineRule="auto"/>
              <w:ind w:right="851"/>
              <w:jc w:val="center"/>
              <w:rPr>
                <w:rFonts w:ascii="Browallia New" w:hAnsi="Browallia New" w:cs="Browallia New"/>
                <w:sz w:val="20"/>
                <w:szCs w:val="20"/>
              </w:rPr>
            </w:pPr>
          </w:p>
        </w:tc>
        <w:tc>
          <w:tcPr>
            <w:tcW w:w="1212" w:type="dxa"/>
            <w:vAlign w:val="center"/>
          </w:tcPr>
          <w:p w14:paraId="66A29CDC" w14:textId="77777777" w:rsidR="00CC61E4" w:rsidRPr="00807020"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807020" w:rsidRDefault="00CC61E4" w:rsidP="00587142">
            <w:pPr>
              <w:spacing w:line="240" w:lineRule="auto"/>
              <w:ind w:right="851"/>
              <w:jc w:val="right"/>
              <w:rPr>
                <w:rFonts w:ascii="Browallia New" w:hAnsi="Browallia New" w:cs="Browallia New"/>
                <w:sz w:val="20"/>
                <w:szCs w:val="20"/>
              </w:rPr>
            </w:pPr>
          </w:p>
        </w:tc>
        <w:tc>
          <w:tcPr>
            <w:tcW w:w="1168" w:type="dxa"/>
            <w:vAlign w:val="center"/>
          </w:tcPr>
          <w:p w14:paraId="53703CAD" w14:textId="77777777" w:rsidR="00CC61E4" w:rsidRPr="00807020" w:rsidRDefault="00CC61E4" w:rsidP="00587142">
            <w:pPr>
              <w:spacing w:line="240" w:lineRule="auto"/>
              <w:ind w:right="96"/>
              <w:jc w:val="center"/>
              <w:rPr>
                <w:rFonts w:ascii="Browallia New" w:hAnsi="Browallia New" w:cs="Browallia New"/>
                <w:sz w:val="20"/>
                <w:szCs w:val="20"/>
              </w:rPr>
            </w:pPr>
          </w:p>
        </w:tc>
      </w:tr>
      <w:tr w:rsidR="00C01E4F" w:rsidRPr="00175679" w14:paraId="724F7CDA" w14:textId="77777777" w:rsidTr="00C15708">
        <w:trPr>
          <w:gridAfter w:val="1"/>
          <w:wAfter w:w="6" w:type="dxa"/>
          <w:cantSplit/>
        </w:trPr>
        <w:tc>
          <w:tcPr>
            <w:tcW w:w="4893" w:type="dxa"/>
            <w:gridSpan w:val="2"/>
            <w:vAlign w:val="center"/>
          </w:tcPr>
          <w:p w14:paraId="3EE67F27" w14:textId="49453FC1" w:rsidR="00C01E4F" w:rsidRPr="00175679" w:rsidRDefault="00A7311D">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เงินให้กู้ยืมระยะสั้น</w:t>
            </w:r>
            <w:r w:rsidR="00A77F28" w:rsidRPr="00175679">
              <w:rPr>
                <w:rFonts w:ascii="Browallia New" w:hAnsi="Browallia New" w:cs="Browallia New"/>
                <w:b/>
                <w:bCs/>
                <w:sz w:val="28"/>
                <w:szCs w:val="28"/>
                <w:cs/>
              </w:rPr>
              <w:t>แก่บริษัทย่อย</w:t>
            </w:r>
            <w:r w:rsidRPr="00175679">
              <w:rPr>
                <w:rFonts w:ascii="Browallia New" w:hAnsi="Browallia New" w:cs="Browallia New"/>
                <w:b/>
                <w:bCs/>
                <w:sz w:val="28"/>
                <w:szCs w:val="28"/>
                <w:cs/>
              </w:rPr>
              <w:t>และดอกเบี้ยค้างรับ</w:t>
            </w:r>
          </w:p>
        </w:tc>
        <w:tc>
          <w:tcPr>
            <w:tcW w:w="142" w:type="dxa"/>
          </w:tcPr>
          <w:p w14:paraId="2BA8D89B" w14:textId="77777777" w:rsidR="00C01E4F" w:rsidRPr="00175679" w:rsidRDefault="00C01E4F" w:rsidP="003D1F85">
            <w:pPr>
              <w:spacing w:line="240" w:lineRule="auto"/>
              <w:ind w:right="851"/>
              <w:jc w:val="right"/>
              <w:rPr>
                <w:rFonts w:ascii="Browallia New" w:hAnsi="Browallia New" w:cs="Browallia New"/>
                <w:sz w:val="28"/>
                <w:szCs w:val="28"/>
              </w:rPr>
            </w:pPr>
          </w:p>
        </w:tc>
        <w:tc>
          <w:tcPr>
            <w:tcW w:w="1181" w:type="dxa"/>
            <w:vAlign w:val="center"/>
          </w:tcPr>
          <w:p w14:paraId="078A7932" w14:textId="77777777" w:rsidR="00C01E4F" w:rsidRPr="00175679"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175679" w:rsidRDefault="00C01E4F" w:rsidP="003D1F85">
            <w:pPr>
              <w:spacing w:line="240" w:lineRule="auto"/>
              <w:ind w:right="851"/>
              <w:jc w:val="center"/>
              <w:rPr>
                <w:rFonts w:ascii="Browallia New" w:hAnsi="Browallia New" w:cs="Browallia New"/>
                <w:sz w:val="28"/>
                <w:szCs w:val="28"/>
              </w:rPr>
            </w:pPr>
          </w:p>
        </w:tc>
        <w:tc>
          <w:tcPr>
            <w:tcW w:w="1212" w:type="dxa"/>
            <w:vAlign w:val="center"/>
          </w:tcPr>
          <w:p w14:paraId="5DD7FE5F" w14:textId="77777777" w:rsidR="00C01E4F" w:rsidRPr="00175679"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175679" w:rsidRDefault="00C01E4F" w:rsidP="003D1F85">
            <w:pPr>
              <w:spacing w:line="240" w:lineRule="auto"/>
              <w:ind w:right="851"/>
              <w:jc w:val="right"/>
              <w:rPr>
                <w:rFonts w:ascii="Browallia New" w:hAnsi="Browallia New" w:cs="Browallia New"/>
                <w:sz w:val="28"/>
                <w:szCs w:val="28"/>
              </w:rPr>
            </w:pPr>
          </w:p>
        </w:tc>
        <w:tc>
          <w:tcPr>
            <w:tcW w:w="1168" w:type="dxa"/>
            <w:vAlign w:val="center"/>
          </w:tcPr>
          <w:p w14:paraId="219F2B5E" w14:textId="77777777" w:rsidR="00C01E4F" w:rsidRPr="00175679" w:rsidRDefault="00C01E4F" w:rsidP="003D1F85">
            <w:pPr>
              <w:spacing w:line="240" w:lineRule="auto"/>
              <w:ind w:right="96"/>
              <w:jc w:val="center"/>
              <w:rPr>
                <w:rFonts w:ascii="Browallia New" w:hAnsi="Browallia New" w:cs="Browallia New"/>
                <w:sz w:val="28"/>
                <w:szCs w:val="28"/>
              </w:rPr>
            </w:pPr>
          </w:p>
        </w:tc>
      </w:tr>
      <w:tr w:rsidR="003D1F85" w:rsidRPr="00175679" w14:paraId="3DA2B7CC" w14:textId="77777777" w:rsidTr="00C15708">
        <w:trPr>
          <w:gridAfter w:val="1"/>
          <w:wAfter w:w="6" w:type="dxa"/>
          <w:cantSplit/>
        </w:trPr>
        <w:tc>
          <w:tcPr>
            <w:tcW w:w="3677" w:type="dxa"/>
          </w:tcPr>
          <w:p w14:paraId="5F95DE61" w14:textId="2974F587" w:rsidR="003D1F85" w:rsidRPr="00175679"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175679">
              <w:rPr>
                <w:rFonts w:ascii="Browallia New" w:hAnsi="Browallia New" w:cs="Browallia New"/>
                <w:sz w:val="28"/>
                <w:szCs w:val="28"/>
                <w:cs/>
              </w:rPr>
              <w:t>บริษัทย่อย</w:t>
            </w:r>
          </w:p>
        </w:tc>
        <w:tc>
          <w:tcPr>
            <w:tcW w:w="1216" w:type="dxa"/>
            <w:vAlign w:val="bottom"/>
          </w:tcPr>
          <w:p w14:paraId="1381245B"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5C5C66DD"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5FE301C7"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7085FE56"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68" w:type="dxa"/>
            <w:vAlign w:val="bottom"/>
          </w:tcPr>
          <w:p w14:paraId="13B26393"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E707D8" w:rsidRPr="00175679" w14:paraId="049E2FCC" w14:textId="77777777" w:rsidTr="00807020">
        <w:trPr>
          <w:gridAfter w:val="1"/>
          <w:wAfter w:w="6" w:type="dxa"/>
          <w:cantSplit/>
        </w:trPr>
        <w:tc>
          <w:tcPr>
            <w:tcW w:w="3677" w:type="dxa"/>
            <w:vAlign w:val="bottom"/>
          </w:tcPr>
          <w:p w14:paraId="5917693F" w14:textId="77777777" w:rsidR="00E707D8" w:rsidRPr="00175679" w:rsidRDefault="00E707D8" w:rsidP="00E707D8">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เงินให้กู้ยืม</w:t>
            </w:r>
          </w:p>
        </w:tc>
        <w:tc>
          <w:tcPr>
            <w:tcW w:w="1216" w:type="dxa"/>
          </w:tcPr>
          <w:p w14:paraId="722D82E8" w14:textId="0FDB74DC" w:rsidR="00E707D8" w:rsidRPr="00175679" w:rsidRDefault="00E707D8" w:rsidP="00E707D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175679">
              <w:rPr>
                <w:rFonts w:ascii="Browallia New" w:hAnsi="Browallia New" w:cs="Browallia New"/>
                <w:sz w:val="28"/>
                <w:szCs w:val="28"/>
                <w:lang w:val="en-GB"/>
              </w:rPr>
              <w:t>1,662,606</w:t>
            </w:r>
          </w:p>
        </w:tc>
        <w:tc>
          <w:tcPr>
            <w:tcW w:w="142" w:type="dxa"/>
            <w:vAlign w:val="bottom"/>
          </w:tcPr>
          <w:p w14:paraId="5703E322" w14:textId="77777777" w:rsidR="00E707D8" w:rsidRPr="00175679" w:rsidRDefault="00E707D8" w:rsidP="00E707D8">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4B2D7C12" w14:textId="50017075" w:rsidR="00E707D8" w:rsidRPr="003D7386" w:rsidRDefault="00536E01"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3D7386">
              <w:rPr>
                <w:rFonts w:ascii="Browallia New" w:hAnsi="Browallia New" w:cs="Browallia New"/>
                <w:sz w:val="28"/>
                <w:szCs w:val="28"/>
                <w:lang w:val="en-GB"/>
              </w:rPr>
              <w:t>1</w:t>
            </w:r>
            <w:r w:rsidR="00F147A4" w:rsidRPr="003D7386">
              <w:rPr>
                <w:rFonts w:ascii="Browallia New" w:hAnsi="Browallia New" w:cs="Browallia New"/>
                <w:sz w:val="28"/>
                <w:szCs w:val="28"/>
                <w:lang w:val="en-GB"/>
              </w:rPr>
              <w:t>53,770</w:t>
            </w:r>
          </w:p>
        </w:tc>
        <w:tc>
          <w:tcPr>
            <w:tcW w:w="210" w:type="dxa"/>
            <w:tcBorders>
              <w:left w:val="nil"/>
              <w:right w:val="nil"/>
            </w:tcBorders>
          </w:tcPr>
          <w:p w14:paraId="2AFDADE2" w14:textId="77777777" w:rsidR="00E707D8" w:rsidRPr="003D7386" w:rsidRDefault="00E707D8" w:rsidP="00E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left w:val="nil"/>
              <w:right w:val="nil"/>
            </w:tcBorders>
          </w:tcPr>
          <w:p w14:paraId="61048DCB" w14:textId="7155CFC0" w:rsidR="00E707D8" w:rsidRPr="003D7386" w:rsidRDefault="00F147A4"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3D7386">
              <w:rPr>
                <w:rFonts w:ascii="Browallia New" w:hAnsi="Browallia New" w:cs="Browallia New"/>
                <w:sz w:val="28"/>
                <w:szCs w:val="28"/>
                <w:lang w:val="en-GB"/>
              </w:rPr>
              <w:t>(159,000)</w:t>
            </w:r>
          </w:p>
        </w:tc>
        <w:tc>
          <w:tcPr>
            <w:tcW w:w="182" w:type="dxa"/>
            <w:tcBorders>
              <w:left w:val="nil"/>
              <w:right w:val="nil"/>
            </w:tcBorders>
          </w:tcPr>
          <w:p w14:paraId="06C084A8" w14:textId="77777777" w:rsidR="00E707D8" w:rsidRPr="003D7386" w:rsidRDefault="00E707D8" w:rsidP="00E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left w:val="nil"/>
              <w:right w:val="nil"/>
            </w:tcBorders>
          </w:tcPr>
          <w:p w14:paraId="22ADE7B1" w14:textId="0517FB12" w:rsidR="00E707D8" w:rsidRPr="003D7386" w:rsidRDefault="002E025B"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3D7386">
              <w:rPr>
                <w:rFonts w:ascii="Browallia New" w:hAnsi="Browallia New" w:cs="Browallia New"/>
                <w:sz w:val="28"/>
                <w:szCs w:val="28"/>
                <w:lang w:val="en-GB"/>
              </w:rPr>
              <w:t>1,657,376</w:t>
            </w:r>
          </w:p>
        </w:tc>
      </w:tr>
      <w:tr w:rsidR="00E707D8" w:rsidRPr="00175679" w14:paraId="59B9C9B8" w14:textId="77777777" w:rsidTr="00807020">
        <w:trPr>
          <w:gridAfter w:val="1"/>
          <w:wAfter w:w="6" w:type="dxa"/>
          <w:cantSplit/>
        </w:trPr>
        <w:tc>
          <w:tcPr>
            <w:tcW w:w="3677" w:type="dxa"/>
            <w:vAlign w:val="bottom"/>
          </w:tcPr>
          <w:p w14:paraId="439C44F4" w14:textId="77777777" w:rsidR="00E707D8" w:rsidRPr="00175679" w:rsidRDefault="00E707D8" w:rsidP="00E707D8">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ดอกเบี้ยค้างรับ</w:t>
            </w:r>
          </w:p>
        </w:tc>
        <w:tc>
          <w:tcPr>
            <w:tcW w:w="1216" w:type="dxa"/>
          </w:tcPr>
          <w:p w14:paraId="5D0E260C" w14:textId="7CA1F364" w:rsidR="00E707D8" w:rsidRPr="00175679" w:rsidRDefault="00E707D8" w:rsidP="00E707D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175679">
              <w:rPr>
                <w:rFonts w:ascii="Browallia New" w:hAnsi="Browallia New" w:cs="Browallia New"/>
                <w:sz w:val="28"/>
                <w:szCs w:val="28"/>
                <w:lang w:val="en-GB"/>
              </w:rPr>
              <w:t>65,068</w:t>
            </w:r>
          </w:p>
        </w:tc>
        <w:tc>
          <w:tcPr>
            <w:tcW w:w="142" w:type="dxa"/>
            <w:vAlign w:val="bottom"/>
          </w:tcPr>
          <w:p w14:paraId="02D6794C" w14:textId="77777777" w:rsidR="00E707D8" w:rsidRPr="00175679" w:rsidRDefault="00E707D8" w:rsidP="00E707D8">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78F81167" w14:textId="7E807C4D" w:rsidR="00E707D8" w:rsidRPr="003D7386" w:rsidRDefault="00F147A4"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3D7386">
              <w:rPr>
                <w:rFonts w:ascii="Browallia New" w:hAnsi="Browallia New" w:cs="Browallia New"/>
                <w:sz w:val="28"/>
                <w:szCs w:val="28"/>
                <w:lang w:val="en-GB"/>
              </w:rPr>
              <w:t>71,419</w:t>
            </w:r>
          </w:p>
        </w:tc>
        <w:tc>
          <w:tcPr>
            <w:tcW w:w="210" w:type="dxa"/>
            <w:tcBorders>
              <w:left w:val="nil"/>
              <w:right w:val="nil"/>
            </w:tcBorders>
          </w:tcPr>
          <w:p w14:paraId="5FC0907C" w14:textId="77777777" w:rsidR="00E707D8" w:rsidRPr="003D7386" w:rsidRDefault="00E707D8" w:rsidP="00E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left w:val="nil"/>
              <w:right w:val="nil"/>
            </w:tcBorders>
          </w:tcPr>
          <w:p w14:paraId="7973BD62" w14:textId="211A774E" w:rsidR="00E707D8" w:rsidRPr="003D7386" w:rsidRDefault="00F147A4"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3D7386">
              <w:rPr>
                <w:rFonts w:ascii="Browallia New" w:hAnsi="Browallia New" w:cs="Browallia New"/>
                <w:sz w:val="28"/>
                <w:szCs w:val="28"/>
                <w:lang w:val="en-GB"/>
              </w:rPr>
              <w:t>(</w:t>
            </w:r>
            <w:r w:rsidR="00033D41" w:rsidRPr="003D7386">
              <w:rPr>
                <w:rFonts w:ascii="Browallia New" w:hAnsi="Browallia New" w:cs="Browallia New"/>
                <w:sz w:val="28"/>
                <w:szCs w:val="28"/>
                <w:lang w:val="en-GB"/>
              </w:rPr>
              <w:t>5</w:t>
            </w:r>
            <w:r w:rsidR="00CD53D5" w:rsidRPr="003D7386">
              <w:rPr>
                <w:rFonts w:ascii="Browallia New" w:hAnsi="Browallia New" w:cs="Browallia New"/>
                <w:sz w:val="28"/>
                <w:szCs w:val="28"/>
                <w:lang w:val="en-GB"/>
              </w:rPr>
              <w:t>5,848</w:t>
            </w:r>
            <w:r w:rsidR="00033D41" w:rsidRPr="003D7386">
              <w:rPr>
                <w:rFonts w:ascii="Browallia New" w:hAnsi="Browallia New" w:cs="Browallia New"/>
                <w:sz w:val="28"/>
                <w:szCs w:val="28"/>
                <w:lang w:val="en-GB"/>
              </w:rPr>
              <w:t>)</w:t>
            </w:r>
          </w:p>
        </w:tc>
        <w:tc>
          <w:tcPr>
            <w:tcW w:w="182" w:type="dxa"/>
            <w:tcBorders>
              <w:left w:val="nil"/>
              <w:right w:val="nil"/>
            </w:tcBorders>
          </w:tcPr>
          <w:p w14:paraId="68355EB9" w14:textId="77777777" w:rsidR="00E707D8" w:rsidRPr="003D7386" w:rsidRDefault="00E707D8" w:rsidP="00E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left w:val="nil"/>
              <w:right w:val="nil"/>
            </w:tcBorders>
          </w:tcPr>
          <w:p w14:paraId="627FBE70" w14:textId="63A31085" w:rsidR="00E707D8" w:rsidRPr="003D7386" w:rsidRDefault="002E025B"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3D7386">
              <w:rPr>
                <w:rFonts w:ascii="Browallia New" w:hAnsi="Browallia New" w:cs="Browallia New"/>
                <w:sz w:val="28"/>
                <w:szCs w:val="28"/>
                <w:lang w:val="en-GB"/>
              </w:rPr>
              <w:t>80,639</w:t>
            </w:r>
          </w:p>
        </w:tc>
      </w:tr>
      <w:tr w:rsidR="00E707D8" w:rsidRPr="00175679" w14:paraId="4ACAE01F" w14:textId="77777777" w:rsidTr="00807020">
        <w:trPr>
          <w:gridAfter w:val="1"/>
          <w:wAfter w:w="6" w:type="dxa"/>
          <w:cantSplit/>
        </w:trPr>
        <w:tc>
          <w:tcPr>
            <w:tcW w:w="3677" w:type="dxa"/>
          </w:tcPr>
          <w:p w14:paraId="7FF2576F" w14:textId="77777777" w:rsidR="00E707D8" w:rsidRPr="00175679" w:rsidRDefault="00E707D8" w:rsidP="00E707D8">
            <w:pPr>
              <w:tabs>
                <w:tab w:val="clear" w:pos="227"/>
              </w:tabs>
              <w:spacing w:line="240" w:lineRule="auto"/>
              <w:ind w:left="237" w:firstLine="13"/>
              <w:rPr>
                <w:rFonts w:ascii="Browallia New" w:hAnsi="Browallia New" w:cs="Browallia New"/>
                <w:sz w:val="28"/>
                <w:szCs w:val="28"/>
              </w:rPr>
            </w:pPr>
            <w:r w:rsidRPr="00175679">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0F1141E0" w14:textId="5A0D089F" w:rsidR="00E707D8" w:rsidRPr="00175679" w:rsidRDefault="00E707D8" w:rsidP="00E707D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175679">
              <w:rPr>
                <w:rFonts w:ascii="Browallia New" w:hAnsi="Browallia New" w:cs="Browallia New"/>
                <w:sz w:val="28"/>
                <w:szCs w:val="28"/>
                <w:lang w:val="en-GB"/>
              </w:rPr>
              <w:t>1,727,674</w:t>
            </w:r>
          </w:p>
        </w:tc>
        <w:tc>
          <w:tcPr>
            <w:tcW w:w="142" w:type="dxa"/>
            <w:vAlign w:val="bottom"/>
          </w:tcPr>
          <w:p w14:paraId="2418EE4A" w14:textId="77777777" w:rsidR="00E707D8" w:rsidRPr="00175679" w:rsidRDefault="00E707D8" w:rsidP="00E707D8">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left w:val="nil"/>
              <w:bottom w:val="single" w:sz="12" w:space="0" w:color="auto"/>
              <w:right w:val="nil"/>
            </w:tcBorders>
          </w:tcPr>
          <w:p w14:paraId="6B7A6466" w14:textId="558A11E8" w:rsidR="00E707D8" w:rsidRPr="003D7386" w:rsidRDefault="00F147A4"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947C70">
              <w:rPr>
                <w:rFonts w:ascii="Browallia New" w:hAnsi="Browallia New" w:cs="Browallia New"/>
                <w:sz w:val="28"/>
                <w:szCs w:val="28"/>
                <w:lang w:val="en-GB"/>
              </w:rPr>
              <w:fldChar w:fldCharType="begin"/>
            </w:r>
            <w:r w:rsidRPr="003D7386">
              <w:rPr>
                <w:rFonts w:ascii="Browallia New" w:hAnsi="Browallia New" w:cs="Browallia New"/>
                <w:sz w:val="28"/>
                <w:szCs w:val="28"/>
                <w:lang w:val="en-GB"/>
              </w:rPr>
              <w:instrText xml:space="preserve"> =SUM(ABOVE) </w:instrText>
            </w:r>
            <w:r w:rsidRPr="00947C70">
              <w:rPr>
                <w:rFonts w:ascii="Browallia New" w:hAnsi="Browallia New" w:cs="Browallia New"/>
                <w:sz w:val="28"/>
                <w:szCs w:val="28"/>
                <w:lang w:val="en-GB"/>
              </w:rPr>
              <w:fldChar w:fldCharType="separate"/>
            </w:r>
            <w:r w:rsidRPr="003D7386">
              <w:rPr>
                <w:rFonts w:ascii="Browallia New" w:hAnsi="Browallia New" w:cs="Browallia New"/>
                <w:noProof/>
                <w:sz w:val="28"/>
                <w:szCs w:val="28"/>
                <w:lang w:val="en-GB"/>
              </w:rPr>
              <w:t>225,189</w:t>
            </w:r>
            <w:r w:rsidRPr="00947C70">
              <w:rPr>
                <w:rFonts w:ascii="Browallia New" w:hAnsi="Browallia New" w:cs="Browallia New"/>
                <w:sz w:val="28"/>
                <w:szCs w:val="28"/>
                <w:lang w:val="en-GB"/>
              </w:rPr>
              <w:fldChar w:fldCharType="end"/>
            </w:r>
          </w:p>
        </w:tc>
        <w:tc>
          <w:tcPr>
            <w:tcW w:w="210" w:type="dxa"/>
            <w:tcBorders>
              <w:left w:val="nil"/>
              <w:right w:val="nil"/>
            </w:tcBorders>
          </w:tcPr>
          <w:p w14:paraId="516A7CE3" w14:textId="77777777" w:rsidR="00E707D8" w:rsidRPr="003D7386" w:rsidRDefault="00E707D8" w:rsidP="00E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top w:val="single" w:sz="4" w:space="0" w:color="auto"/>
              <w:left w:val="nil"/>
              <w:bottom w:val="single" w:sz="12" w:space="0" w:color="auto"/>
              <w:right w:val="nil"/>
            </w:tcBorders>
          </w:tcPr>
          <w:p w14:paraId="7D45F697" w14:textId="76BF021D" w:rsidR="00E707D8" w:rsidRPr="003D7386" w:rsidRDefault="003D7386"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324907">
              <w:rPr>
                <w:rFonts w:ascii="Browallia New" w:hAnsi="Browallia New" w:cs="Browallia New"/>
                <w:sz w:val="28"/>
                <w:szCs w:val="28"/>
                <w:lang w:val="en-GB"/>
              </w:rPr>
              <w:t>(214,848)</w:t>
            </w:r>
          </w:p>
        </w:tc>
        <w:tc>
          <w:tcPr>
            <w:tcW w:w="182" w:type="dxa"/>
            <w:tcBorders>
              <w:left w:val="nil"/>
              <w:right w:val="nil"/>
            </w:tcBorders>
          </w:tcPr>
          <w:p w14:paraId="0011EECD" w14:textId="77777777" w:rsidR="00E707D8" w:rsidRPr="003D7386" w:rsidRDefault="00E707D8" w:rsidP="00E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top w:val="single" w:sz="4" w:space="0" w:color="auto"/>
              <w:left w:val="nil"/>
              <w:bottom w:val="single" w:sz="12" w:space="0" w:color="auto"/>
              <w:right w:val="nil"/>
            </w:tcBorders>
          </w:tcPr>
          <w:p w14:paraId="4B02F056" w14:textId="281B148D" w:rsidR="00E707D8" w:rsidRPr="003D7386" w:rsidRDefault="0062224D"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947C70">
              <w:rPr>
                <w:rFonts w:ascii="Browallia New" w:hAnsi="Browallia New" w:cs="Browallia New"/>
                <w:sz w:val="28"/>
                <w:szCs w:val="28"/>
                <w:lang w:val="en-GB"/>
              </w:rPr>
              <w:fldChar w:fldCharType="begin"/>
            </w:r>
            <w:r w:rsidRPr="003D7386">
              <w:rPr>
                <w:rFonts w:ascii="Browallia New" w:hAnsi="Browallia New" w:cs="Browallia New"/>
                <w:sz w:val="28"/>
                <w:szCs w:val="28"/>
                <w:lang w:val="en-GB"/>
              </w:rPr>
              <w:instrText xml:space="preserve"> =SUM(ABOVE) </w:instrText>
            </w:r>
            <w:r w:rsidRPr="00947C70">
              <w:rPr>
                <w:rFonts w:ascii="Browallia New" w:hAnsi="Browallia New" w:cs="Browallia New"/>
                <w:sz w:val="28"/>
                <w:szCs w:val="28"/>
                <w:lang w:val="en-GB"/>
              </w:rPr>
              <w:fldChar w:fldCharType="separate"/>
            </w:r>
            <w:r w:rsidRPr="003D7386">
              <w:rPr>
                <w:rFonts w:ascii="Browallia New" w:hAnsi="Browallia New" w:cs="Browallia New"/>
                <w:noProof/>
                <w:sz w:val="28"/>
                <w:szCs w:val="28"/>
                <w:lang w:val="en-GB"/>
              </w:rPr>
              <w:t>1,738,015</w:t>
            </w:r>
            <w:r w:rsidRPr="00947C70">
              <w:rPr>
                <w:rFonts w:ascii="Browallia New" w:hAnsi="Browallia New" w:cs="Browallia New"/>
                <w:sz w:val="28"/>
                <w:szCs w:val="28"/>
                <w:lang w:val="en-GB"/>
              </w:rPr>
              <w:fldChar w:fldCharType="end"/>
            </w:r>
          </w:p>
        </w:tc>
      </w:tr>
    </w:tbl>
    <w:p w14:paraId="7956007F" w14:textId="77777777" w:rsidR="00681B1D" w:rsidRPr="00807020"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rPr>
      </w:pPr>
    </w:p>
    <w:p w14:paraId="41C69A21" w14:textId="3793960B" w:rsidR="009E3D5C" w:rsidRPr="00C2555B" w:rsidRDefault="009E3D5C"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รายการเคลื่อนไหวของเงินกู้ยืมระยะสั้นจาก</w:t>
      </w:r>
      <w:r w:rsidRPr="00493671">
        <w:rPr>
          <w:rFonts w:ascii="Browallia New" w:hAnsi="Browallia New" w:cs="Browallia New"/>
          <w:sz w:val="28"/>
          <w:szCs w:val="28"/>
          <w:cs/>
        </w:rPr>
        <w:t>บุคคลและบริษัท</w:t>
      </w:r>
      <w:r w:rsidRPr="00C2555B">
        <w:rPr>
          <w:rFonts w:ascii="Browallia New" w:hAnsi="Browallia New" w:cs="Browallia New"/>
          <w:sz w:val="28"/>
          <w:szCs w:val="28"/>
          <w:cs/>
        </w:rPr>
        <w:t>เกี่ยวข้องและดอกเบี้ยค้าง</w:t>
      </w:r>
      <w:r w:rsidRPr="00493671">
        <w:rPr>
          <w:rFonts w:ascii="Browallia New" w:hAnsi="Browallia New" w:cs="Browallia New"/>
          <w:sz w:val="28"/>
          <w:szCs w:val="28"/>
          <w:cs/>
        </w:rPr>
        <w:t>จ่าย</w:t>
      </w:r>
      <w:r w:rsidRPr="00C2555B">
        <w:rPr>
          <w:rFonts w:ascii="Browallia New" w:hAnsi="Browallia New" w:cs="Browallia New"/>
          <w:sz w:val="28"/>
          <w:szCs w:val="28"/>
          <w:cs/>
        </w:rPr>
        <w:t>ระหว่างงวด</w:t>
      </w:r>
      <w:r w:rsidR="00270076">
        <w:rPr>
          <w:rFonts w:ascii="Browallia New" w:hAnsi="Browallia New" w:cs="Browallia New" w:hint="cs"/>
          <w:sz w:val="28"/>
          <w:szCs w:val="28"/>
          <w:cs/>
        </w:rPr>
        <w:t>เก้า</w:t>
      </w:r>
      <w:r w:rsidRPr="00C2555B">
        <w:rPr>
          <w:rFonts w:ascii="Browallia New" w:hAnsi="Browallia New" w:cs="Browallia New"/>
          <w:sz w:val="28"/>
          <w:szCs w:val="28"/>
          <w:cs/>
        </w:rPr>
        <w:t>เดือนสิ้นสุดวันที่</w:t>
      </w:r>
      <w:r w:rsidRPr="00C2555B">
        <w:rPr>
          <w:rFonts w:ascii="Browallia New" w:hAnsi="Browallia New" w:cs="Browallia New"/>
          <w:sz w:val="28"/>
          <w:szCs w:val="28"/>
        </w:rPr>
        <w:t xml:space="preserve"> </w:t>
      </w:r>
      <w:r w:rsidR="005A0693" w:rsidRPr="00E20728">
        <w:rPr>
          <w:rFonts w:ascii="Browallia New" w:hAnsi="Browallia New" w:cs="Browallia New"/>
          <w:sz w:val="28"/>
          <w:szCs w:val="28"/>
        </w:rPr>
        <w:t xml:space="preserve">30 </w:t>
      </w:r>
      <w:r w:rsidR="00270076" w:rsidRPr="00270076">
        <w:rPr>
          <w:rFonts w:ascii="Browallia New" w:hAnsi="Browallia New" w:cs="Browallia New"/>
          <w:sz w:val="28"/>
          <w:szCs w:val="28"/>
          <w:cs/>
        </w:rPr>
        <w:t>กันยายน</w:t>
      </w:r>
      <w:r w:rsidR="005A0693" w:rsidRPr="00C2555B">
        <w:rPr>
          <w:rFonts w:ascii="Browallia New" w:hAnsi="Browallia New" w:cs="Browallia New"/>
          <w:sz w:val="28"/>
          <w:szCs w:val="28"/>
          <w:lang w:val="en-GB"/>
        </w:rPr>
        <w:t xml:space="preserve"> 2562 </w:t>
      </w:r>
      <w:r w:rsidRPr="00C2555B">
        <w:rPr>
          <w:rFonts w:ascii="Browallia New" w:hAnsi="Browallia New" w:cs="Browallia New"/>
          <w:sz w:val="28"/>
          <w:szCs w:val="28"/>
          <w:cs/>
        </w:rPr>
        <w:t>มีดังนี้</w:t>
      </w:r>
    </w:p>
    <w:p w14:paraId="5812C9E9" w14:textId="77777777" w:rsidR="006971B8" w:rsidRPr="00807020" w:rsidRDefault="006971B8" w:rsidP="001B4041">
      <w:pPr>
        <w:spacing w:line="240" w:lineRule="auto"/>
        <w:ind w:left="426"/>
        <w:jc w:val="thaiDistribute"/>
        <w:rPr>
          <w:rFonts w:ascii="Browallia New" w:hAnsi="Browallia New" w:cs="Browallia New"/>
          <w:lang w:val="en-GB"/>
        </w:rPr>
      </w:pPr>
    </w:p>
    <w:tbl>
      <w:tblPr>
        <w:tblW w:w="9063" w:type="dxa"/>
        <w:tblInd w:w="369" w:type="dxa"/>
        <w:tblLayout w:type="fixed"/>
        <w:tblCellMar>
          <w:left w:w="46" w:type="dxa"/>
          <w:right w:w="46" w:type="dxa"/>
        </w:tblCellMar>
        <w:tblLook w:val="04A0" w:firstRow="1" w:lastRow="0" w:firstColumn="1" w:lastColumn="0" w:noHBand="0" w:noVBand="1"/>
      </w:tblPr>
      <w:tblGrid>
        <w:gridCol w:w="3735"/>
        <w:gridCol w:w="1215"/>
        <w:gridCol w:w="180"/>
        <w:gridCol w:w="1152"/>
        <w:gridCol w:w="180"/>
        <w:gridCol w:w="1171"/>
        <w:gridCol w:w="180"/>
        <w:gridCol w:w="1250"/>
      </w:tblGrid>
      <w:tr w:rsidR="006701DA" w:rsidRPr="00175679" w14:paraId="4A67DB8B" w14:textId="77777777" w:rsidTr="00493671">
        <w:trPr>
          <w:tblHeader/>
        </w:trPr>
        <w:tc>
          <w:tcPr>
            <w:tcW w:w="3735" w:type="dxa"/>
          </w:tcPr>
          <w:p w14:paraId="63D8C3CA" w14:textId="77777777" w:rsidR="006701DA" w:rsidRPr="00175679" w:rsidRDefault="006701DA" w:rsidP="001B4041">
            <w:pPr>
              <w:spacing w:line="240" w:lineRule="auto"/>
              <w:ind w:right="851"/>
              <w:jc w:val="both"/>
              <w:rPr>
                <w:rFonts w:ascii="Browallia New" w:hAnsi="Browallia New" w:cs="Browallia New"/>
                <w:sz w:val="28"/>
                <w:szCs w:val="28"/>
              </w:rPr>
            </w:pPr>
            <w:r w:rsidRPr="00175679">
              <w:rPr>
                <w:rFonts w:ascii="Browallia New" w:hAnsi="Browallia New" w:cs="Browallia New"/>
                <w:sz w:val="28"/>
                <w:szCs w:val="28"/>
                <w:cs/>
              </w:rPr>
              <w:br w:type="page"/>
            </w:r>
          </w:p>
        </w:tc>
        <w:tc>
          <w:tcPr>
            <w:tcW w:w="5328" w:type="dxa"/>
            <w:gridSpan w:val="7"/>
            <w:hideMark/>
          </w:tcPr>
          <w:p w14:paraId="0DDBF58D" w14:textId="77777777" w:rsidR="006701DA" w:rsidRPr="00175679" w:rsidRDefault="006701DA" w:rsidP="001B4041">
            <w:pPr>
              <w:tabs>
                <w:tab w:val="clear" w:pos="4678"/>
              </w:tabs>
              <w:spacing w:line="240" w:lineRule="auto"/>
              <w:jc w:val="right"/>
              <w:rPr>
                <w:rFonts w:ascii="Browallia New" w:hAnsi="Browallia New" w:cs="Browallia New"/>
                <w:sz w:val="28"/>
                <w:szCs w:val="28"/>
              </w:rPr>
            </w:pPr>
            <w:r w:rsidRPr="00175679">
              <w:rPr>
                <w:rFonts w:ascii="Browallia New" w:hAnsi="Browallia New" w:cs="Browallia New"/>
                <w:sz w:val="28"/>
                <w:szCs w:val="28"/>
                <w:cs/>
              </w:rPr>
              <w:t xml:space="preserve">(หน่วย </w:t>
            </w:r>
            <w:r w:rsidRPr="00175679">
              <w:rPr>
                <w:rFonts w:ascii="Browallia New" w:hAnsi="Browallia New" w:cs="Browallia New"/>
                <w:sz w:val="28"/>
                <w:szCs w:val="28"/>
                <w:lang w:val="en-GB"/>
              </w:rPr>
              <w:t xml:space="preserve">: </w:t>
            </w:r>
            <w:r w:rsidRPr="00175679">
              <w:rPr>
                <w:rFonts w:ascii="Browallia New" w:hAnsi="Browallia New" w:cs="Browallia New"/>
                <w:sz w:val="28"/>
                <w:szCs w:val="28"/>
                <w:cs/>
              </w:rPr>
              <w:t>พันบาท)</w:t>
            </w:r>
          </w:p>
        </w:tc>
      </w:tr>
      <w:tr w:rsidR="006701DA" w:rsidRPr="00175679" w14:paraId="70F1AFE9" w14:textId="77777777" w:rsidTr="00493671">
        <w:trPr>
          <w:tblHeader/>
        </w:trPr>
        <w:tc>
          <w:tcPr>
            <w:tcW w:w="3735" w:type="dxa"/>
          </w:tcPr>
          <w:p w14:paraId="0D5E3B9D" w14:textId="77777777" w:rsidR="006701DA" w:rsidRPr="00175679" w:rsidRDefault="006701DA" w:rsidP="001B4041">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7321C0E3" w14:textId="77777777" w:rsidR="006701DA" w:rsidRPr="00175679" w:rsidRDefault="006701DA" w:rsidP="001B4041">
            <w:pPr>
              <w:spacing w:line="240" w:lineRule="auto"/>
              <w:ind w:right="-45"/>
              <w:jc w:val="center"/>
              <w:rPr>
                <w:rFonts w:ascii="Browallia New" w:hAnsi="Browallia New" w:cs="Browallia New"/>
                <w:sz w:val="28"/>
                <w:szCs w:val="28"/>
              </w:rPr>
            </w:pPr>
            <w:r w:rsidRPr="00175679">
              <w:rPr>
                <w:rFonts w:ascii="Browallia New" w:hAnsi="Browallia New" w:cs="Browallia New"/>
                <w:sz w:val="28"/>
                <w:szCs w:val="28"/>
                <w:cs/>
              </w:rPr>
              <w:t>งบการเงินรวม</w:t>
            </w:r>
          </w:p>
        </w:tc>
      </w:tr>
      <w:tr w:rsidR="005042BA" w:rsidRPr="00175679" w14:paraId="69215947" w14:textId="77777777" w:rsidTr="00493671">
        <w:trPr>
          <w:tblHeader/>
        </w:trPr>
        <w:tc>
          <w:tcPr>
            <w:tcW w:w="3735" w:type="dxa"/>
          </w:tcPr>
          <w:p w14:paraId="02F669C5" w14:textId="77777777" w:rsidR="005042BA" w:rsidRPr="00175679" w:rsidRDefault="005042BA" w:rsidP="005042BA">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4D329DE6"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rPr>
              <w:t xml:space="preserve">31 </w:t>
            </w:r>
            <w:r w:rsidRPr="00175679">
              <w:rPr>
                <w:rFonts w:ascii="Browallia New" w:hAnsi="Browallia New" w:cs="Browallia New"/>
                <w:sz w:val="28"/>
                <w:szCs w:val="28"/>
                <w:cs/>
              </w:rPr>
              <w:t xml:space="preserve">ธันวาคม </w:t>
            </w:r>
          </w:p>
          <w:p w14:paraId="4244623D" w14:textId="6EF962E5" w:rsidR="005042BA" w:rsidRPr="00175679" w:rsidRDefault="009E3D5C" w:rsidP="005042BA">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rPr>
              <w:t>2561</w:t>
            </w:r>
          </w:p>
        </w:tc>
        <w:tc>
          <w:tcPr>
            <w:tcW w:w="180" w:type="dxa"/>
          </w:tcPr>
          <w:p w14:paraId="5479966D"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0300880A"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578CC364" w14:textId="466FA11A"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180" w:type="dxa"/>
          </w:tcPr>
          <w:p w14:paraId="4E30AD77"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44DE301D"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3C7B9BC7" w14:textId="1AE8ABAB"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cs/>
              </w:rPr>
              <w:t>ลดลง</w:t>
            </w:r>
          </w:p>
        </w:tc>
        <w:tc>
          <w:tcPr>
            <w:tcW w:w="180" w:type="dxa"/>
          </w:tcPr>
          <w:p w14:paraId="6D13EA32"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250" w:type="dxa"/>
          </w:tcPr>
          <w:p w14:paraId="300C7641" w14:textId="33EFEBC7" w:rsidR="005042BA" w:rsidRPr="00175679" w:rsidRDefault="00175679" w:rsidP="005042BA">
            <w:pPr>
              <w:tabs>
                <w:tab w:val="clear" w:pos="907"/>
              </w:tabs>
              <w:spacing w:line="240" w:lineRule="auto"/>
              <w:ind w:left="-46" w:right="-45"/>
              <w:jc w:val="center"/>
              <w:rPr>
                <w:rFonts w:ascii="Browallia New" w:hAnsi="Browallia New" w:cs="Browallia New"/>
                <w:sz w:val="28"/>
                <w:szCs w:val="28"/>
                <w:lang w:val="en-GB"/>
              </w:rPr>
            </w:pPr>
            <w:r w:rsidRPr="00175679">
              <w:rPr>
                <w:rFonts w:ascii="Browallia New" w:hAnsi="Browallia New" w:cs="Browallia New"/>
                <w:sz w:val="28"/>
                <w:szCs w:val="28"/>
              </w:rPr>
              <w:t xml:space="preserve">30 </w:t>
            </w:r>
            <w:r w:rsidR="00270076" w:rsidRPr="00270076">
              <w:rPr>
                <w:rFonts w:ascii="Browallia New" w:hAnsi="Browallia New" w:cs="Browallia New"/>
                <w:sz w:val="28"/>
                <w:szCs w:val="28"/>
                <w:cs/>
              </w:rPr>
              <w:t>กันยายน</w:t>
            </w:r>
            <w:r w:rsidR="009E3D5C" w:rsidRPr="00493671">
              <w:rPr>
                <w:rFonts w:ascii="Browallia New" w:hAnsi="Browallia New" w:cs="Browallia New"/>
                <w:sz w:val="28"/>
                <w:szCs w:val="28"/>
                <w:cs/>
              </w:rPr>
              <w:t xml:space="preserve"> </w:t>
            </w:r>
            <w:r w:rsidR="009E3D5C" w:rsidRPr="00493671">
              <w:rPr>
                <w:rFonts w:ascii="Browallia New" w:hAnsi="Browallia New" w:cs="Browallia New"/>
                <w:sz w:val="28"/>
                <w:szCs w:val="28"/>
              </w:rPr>
              <w:t>2562</w:t>
            </w:r>
          </w:p>
        </w:tc>
      </w:tr>
      <w:tr w:rsidR="006701DA" w:rsidRPr="00CB6D5F" w14:paraId="2387D20C" w14:textId="77777777" w:rsidTr="00BA2BCE">
        <w:trPr>
          <w:trHeight w:hRule="exact" w:val="216"/>
        </w:trPr>
        <w:tc>
          <w:tcPr>
            <w:tcW w:w="3735" w:type="dxa"/>
            <w:vAlign w:val="bottom"/>
          </w:tcPr>
          <w:p w14:paraId="3F6AE570" w14:textId="3016C745" w:rsidR="006701DA" w:rsidRPr="00807020" w:rsidRDefault="006701DA" w:rsidP="001B4041">
            <w:pPr>
              <w:spacing w:line="240" w:lineRule="auto"/>
              <w:ind w:right="-44"/>
              <w:rPr>
                <w:rFonts w:ascii="Browallia New" w:hAnsi="Browallia New" w:cs="Browallia New"/>
                <w:sz w:val="20"/>
                <w:szCs w:val="20"/>
              </w:rPr>
            </w:pPr>
          </w:p>
        </w:tc>
        <w:tc>
          <w:tcPr>
            <w:tcW w:w="1215" w:type="dxa"/>
            <w:vAlign w:val="center"/>
          </w:tcPr>
          <w:p w14:paraId="02F0E211" w14:textId="77777777" w:rsidR="006701DA" w:rsidRPr="00807020"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152" w:type="dxa"/>
            <w:vAlign w:val="center"/>
          </w:tcPr>
          <w:p w14:paraId="772A8BA8" w14:textId="77777777" w:rsidR="006701DA" w:rsidRPr="00807020" w:rsidRDefault="006701DA" w:rsidP="001B4041">
            <w:pPr>
              <w:spacing w:line="240" w:lineRule="auto"/>
              <w:ind w:right="96"/>
              <w:jc w:val="right"/>
              <w:rPr>
                <w:rFonts w:ascii="Browallia New" w:hAnsi="Browallia New" w:cs="Browallia New"/>
                <w:sz w:val="20"/>
                <w:szCs w:val="20"/>
              </w:rPr>
            </w:pPr>
          </w:p>
        </w:tc>
        <w:tc>
          <w:tcPr>
            <w:tcW w:w="180" w:type="dxa"/>
          </w:tcPr>
          <w:p w14:paraId="363CB394"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171" w:type="dxa"/>
            <w:vAlign w:val="center"/>
          </w:tcPr>
          <w:p w14:paraId="51C1FEDE" w14:textId="77777777" w:rsidR="006701DA" w:rsidRPr="00807020"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250" w:type="dxa"/>
            <w:tcBorders>
              <w:top w:val="single" w:sz="4" w:space="0" w:color="auto"/>
              <w:left w:val="nil"/>
              <w:right w:val="nil"/>
            </w:tcBorders>
            <w:vAlign w:val="center"/>
          </w:tcPr>
          <w:p w14:paraId="42DC9689" w14:textId="77777777" w:rsidR="006701DA" w:rsidRPr="00807020" w:rsidRDefault="006701DA" w:rsidP="001B4041">
            <w:pPr>
              <w:spacing w:line="240" w:lineRule="auto"/>
              <w:ind w:right="74"/>
              <w:jc w:val="right"/>
              <w:rPr>
                <w:rFonts w:ascii="Browallia New" w:hAnsi="Browallia New" w:cs="Browallia New"/>
                <w:sz w:val="20"/>
                <w:szCs w:val="20"/>
              </w:rPr>
            </w:pPr>
          </w:p>
        </w:tc>
      </w:tr>
      <w:tr w:rsidR="00401619" w:rsidRPr="00175679" w14:paraId="57876A66" w14:textId="77777777" w:rsidTr="00493671">
        <w:tc>
          <w:tcPr>
            <w:tcW w:w="6282" w:type="dxa"/>
            <w:gridSpan w:val="4"/>
            <w:vAlign w:val="center"/>
          </w:tcPr>
          <w:p w14:paraId="5DD4D953" w14:textId="56286B83" w:rsidR="00401619" w:rsidRPr="00175679" w:rsidRDefault="00401619">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49A2353F" w14:textId="77777777" w:rsidR="00401619" w:rsidRPr="00175679" w:rsidRDefault="00401619" w:rsidP="006729DE">
            <w:pPr>
              <w:spacing w:line="240" w:lineRule="auto"/>
              <w:ind w:right="851"/>
              <w:jc w:val="right"/>
              <w:rPr>
                <w:rFonts w:ascii="Browallia New" w:hAnsi="Browallia New" w:cs="Browallia New"/>
                <w:sz w:val="28"/>
                <w:szCs w:val="28"/>
              </w:rPr>
            </w:pPr>
          </w:p>
        </w:tc>
        <w:tc>
          <w:tcPr>
            <w:tcW w:w="1171" w:type="dxa"/>
            <w:vAlign w:val="center"/>
          </w:tcPr>
          <w:p w14:paraId="6EE18188" w14:textId="77777777" w:rsidR="00401619" w:rsidRPr="00175679"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175679" w:rsidRDefault="00401619" w:rsidP="006729DE">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357152EF" w14:textId="77777777" w:rsidR="00401619" w:rsidRPr="00175679" w:rsidRDefault="00401619" w:rsidP="006729DE">
            <w:pPr>
              <w:spacing w:line="240" w:lineRule="auto"/>
              <w:ind w:right="74"/>
              <w:jc w:val="right"/>
              <w:rPr>
                <w:rFonts w:ascii="Browallia New" w:hAnsi="Browallia New" w:cs="Browallia New"/>
                <w:sz w:val="28"/>
                <w:szCs w:val="28"/>
              </w:rPr>
            </w:pPr>
          </w:p>
        </w:tc>
      </w:tr>
      <w:tr w:rsidR="006729DE" w:rsidRPr="00175679" w14:paraId="2724460A" w14:textId="77777777" w:rsidTr="00493671">
        <w:tc>
          <w:tcPr>
            <w:tcW w:w="3735" w:type="dxa"/>
            <w:vAlign w:val="bottom"/>
            <w:hideMark/>
          </w:tcPr>
          <w:p w14:paraId="2C91ECC1" w14:textId="77777777" w:rsidR="006729DE" w:rsidRPr="00175679" w:rsidRDefault="006729DE" w:rsidP="006729DE">
            <w:pPr>
              <w:spacing w:line="240" w:lineRule="auto"/>
              <w:ind w:left="70"/>
              <w:rPr>
                <w:rFonts w:ascii="Browallia New" w:hAnsi="Browallia New" w:cs="Browallia New"/>
                <w:sz w:val="28"/>
                <w:szCs w:val="28"/>
              </w:rPr>
            </w:pPr>
            <w:bookmarkStart w:id="8" w:name="_Hlk482144152"/>
            <w:r w:rsidRPr="00175679">
              <w:rPr>
                <w:rFonts w:ascii="Browallia New" w:hAnsi="Browallia New" w:cs="Browallia New"/>
                <w:sz w:val="28"/>
                <w:szCs w:val="28"/>
                <w:cs/>
              </w:rPr>
              <w:t>บุคคลที่เกี่ยวข้อง</w:t>
            </w:r>
          </w:p>
        </w:tc>
        <w:tc>
          <w:tcPr>
            <w:tcW w:w="1215" w:type="dxa"/>
            <w:vAlign w:val="center"/>
          </w:tcPr>
          <w:p w14:paraId="75346C25" w14:textId="77777777" w:rsidR="006729DE" w:rsidRPr="00175679"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152" w:type="dxa"/>
            <w:vAlign w:val="center"/>
          </w:tcPr>
          <w:p w14:paraId="7F015B57" w14:textId="77777777" w:rsidR="006729DE" w:rsidRPr="00175679" w:rsidRDefault="006729DE" w:rsidP="006729DE">
            <w:pPr>
              <w:spacing w:line="240" w:lineRule="auto"/>
              <w:ind w:right="96"/>
              <w:jc w:val="right"/>
              <w:rPr>
                <w:rFonts w:ascii="Browallia New" w:hAnsi="Browallia New" w:cs="Browallia New"/>
                <w:sz w:val="28"/>
                <w:szCs w:val="28"/>
              </w:rPr>
            </w:pPr>
          </w:p>
        </w:tc>
        <w:tc>
          <w:tcPr>
            <w:tcW w:w="180" w:type="dxa"/>
          </w:tcPr>
          <w:p w14:paraId="721A1A4E"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171" w:type="dxa"/>
            <w:vAlign w:val="center"/>
          </w:tcPr>
          <w:p w14:paraId="6E700C5B" w14:textId="77777777" w:rsidR="006729DE" w:rsidRPr="00175679"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250" w:type="dxa"/>
            <w:vAlign w:val="center"/>
          </w:tcPr>
          <w:p w14:paraId="4AEDFD89" w14:textId="77777777" w:rsidR="006729DE" w:rsidRPr="00175679" w:rsidRDefault="006729DE" w:rsidP="006729DE">
            <w:pPr>
              <w:spacing w:line="240" w:lineRule="auto"/>
              <w:ind w:right="74"/>
              <w:jc w:val="right"/>
              <w:rPr>
                <w:rFonts w:ascii="Browallia New" w:hAnsi="Browallia New" w:cs="Browallia New"/>
                <w:sz w:val="28"/>
                <w:szCs w:val="28"/>
              </w:rPr>
            </w:pPr>
          </w:p>
        </w:tc>
      </w:tr>
      <w:tr w:rsidR="001F77E6" w:rsidRPr="00175679" w14:paraId="3EB95896" w14:textId="77777777" w:rsidTr="00493671">
        <w:tc>
          <w:tcPr>
            <w:tcW w:w="3735" w:type="dxa"/>
            <w:vAlign w:val="bottom"/>
            <w:hideMark/>
          </w:tcPr>
          <w:p w14:paraId="359FBC3C" w14:textId="77777777" w:rsidR="001F77E6" w:rsidRPr="00175679" w:rsidRDefault="001F77E6" w:rsidP="001F77E6">
            <w:pPr>
              <w:tabs>
                <w:tab w:val="clear" w:pos="227"/>
              </w:tabs>
              <w:spacing w:line="240" w:lineRule="auto"/>
              <w:ind w:left="237"/>
              <w:rPr>
                <w:rFonts w:ascii="Browallia New" w:hAnsi="Browallia New" w:cs="Browallia New"/>
                <w:sz w:val="28"/>
                <w:szCs w:val="28"/>
                <w:lang w:val="en-GB"/>
              </w:rPr>
            </w:pPr>
            <w:r w:rsidRPr="00175679">
              <w:rPr>
                <w:rFonts w:ascii="Browallia New" w:hAnsi="Browallia New" w:cs="Browallia New"/>
                <w:sz w:val="28"/>
                <w:szCs w:val="28"/>
                <w:cs/>
              </w:rPr>
              <w:t>เงินกู้ยืม</w:t>
            </w:r>
          </w:p>
        </w:tc>
        <w:tc>
          <w:tcPr>
            <w:tcW w:w="1215" w:type="dxa"/>
            <w:shd w:val="clear" w:color="auto" w:fill="auto"/>
          </w:tcPr>
          <w:p w14:paraId="4C051207" w14:textId="69894A97" w:rsidR="001F77E6" w:rsidRPr="00175679" w:rsidRDefault="001F77E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5679">
              <w:rPr>
                <w:rFonts w:ascii="Browallia New" w:hAnsi="Browallia New" w:cs="Browallia New"/>
                <w:sz w:val="28"/>
                <w:szCs w:val="28"/>
              </w:rPr>
              <w:t>330,250</w:t>
            </w:r>
          </w:p>
        </w:tc>
        <w:tc>
          <w:tcPr>
            <w:tcW w:w="180" w:type="dxa"/>
            <w:shd w:val="clear" w:color="auto" w:fill="auto"/>
          </w:tcPr>
          <w:p w14:paraId="79917446" w14:textId="2C523F36" w:rsidR="001F77E6" w:rsidRPr="00175679" w:rsidRDefault="001F77E6" w:rsidP="001F77E6">
            <w:pPr>
              <w:spacing w:line="240" w:lineRule="auto"/>
              <w:ind w:right="851"/>
              <w:jc w:val="right"/>
              <w:rPr>
                <w:rFonts w:ascii="Browallia New" w:hAnsi="Browallia New" w:cs="Browallia New"/>
                <w:sz w:val="28"/>
                <w:szCs w:val="28"/>
              </w:rPr>
            </w:pPr>
          </w:p>
        </w:tc>
        <w:tc>
          <w:tcPr>
            <w:tcW w:w="1152" w:type="dxa"/>
            <w:shd w:val="clear" w:color="auto" w:fill="auto"/>
            <w:vAlign w:val="bottom"/>
          </w:tcPr>
          <w:p w14:paraId="5C26AA8C" w14:textId="535C9606" w:rsidR="001F77E6" w:rsidRPr="007C5759" w:rsidRDefault="001F77E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24907">
              <w:rPr>
                <w:rFonts w:ascii="Browallia New" w:hAnsi="Browallia New" w:cs="Browallia New"/>
                <w:sz w:val="28"/>
                <w:szCs w:val="28"/>
                <w:cs/>
              </w:rPr>
              <w:t>100</w:t>
            </w:r>
            <w:r w:rsidRPr="00324907">
              <w:rPr>
                <w:rFonts w:ascii="Browallia New" w:hAnsi="Browallia New" w:cs="DokChampa"/>
                <w:sz w:val="28"/>
                <w:szCs w:val="28"/>
                <w:lang w:bidi="lo-LA"/>
              </w:rPr>
              <w:t>,000</w:t>
            </w:r>
          </w:p>
        </w:tc>
        <w:tc>
          <w:tcPr>
            <w:tcW w:w="180" w:type="dxa"/>
            <w:shd w:val="clear" w:color="auto" w:fill="auto"/>
          </w:tcPr>
          <w:p w14:paraId="5269A648" w14:textId="6B7ECE12" w:rsidR="001F77E6" w:rsidRPr="007C5759" w:rsidRDefault="001F77E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shd w:val="clear" w:color="auto" w:fill="auto"/>
          </w:tcPr>
          <w:p w14:paraId="3A1D07CD" w14:textId="271509ED" w:rsidR="001F77E6" w:rsidRPr="007C5759" w:rsidRDefault="001F77E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24907">
              <w:rPr>
                <w:rFonts w:ascii="Browallia New" w:hAnsi="Browallia New" w:cs="Browallia New"/>
                <w:sz w:val="28"/>
                <w:szCs w:val="28"/>
              </w:rPr>
              <w:t>(201,000)</w:t>
            </w:r>
          </w:p>
        </w:tc>
        <w:tc>
          <w:tcPr>
            <w:tcW w:w="180" w:type="dxa"/>
            <w:shd w:val="clear" w:color="auto" w:fill="auto"/>
          </w:tcPr>
          <w:p w14:paraId="06C10FAE" w14:textId="6B88B489" w:rsidR="001F77E6" w:rsidRPr="007C5759" w:rsidRDefault="001F77E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shd w:val="clear" w:color="auto" w:fill="auto"/>
          </w:tcPr>
          <w:p w14:paraId="37832F46" w14:textId="2CB663D1" w:rsidR="001F77E6" w:rsidRPr="007C5759" w:rsidRDefault="001F77E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24907">
              <w:rPr>
                <w:rFonts w:ascii="Browallia New" w:hAnsi="Browallia New" w:cs="Browallia New"/>
                <w:sz w:val="28"/>
                <w:szCs w:val="28"/>
              </w:rPr>
              <w:t>229,250</w:t>
            </w:r>
          </w:p>
        </w:tc>
      </w:tr>
      <w:tr w:rsidR="001F77E6" w:rsidRPr="00175679" w14:paraId="78D6B02B" w14:textId="77777777" w:rsidTr="00493671">
        <w:tc>
          <w:tcPr>
            <w:tcW w:w="3735" w:type="dxa"/>
            <w:vAlign w:val="bottom"/>
            <w:hideMark/>
          </w:tcPr>
          <w:p w14:paraId="67884942" w14:textId="77777777" w:rsidR="001F77E6" w:rsidRPr="00175679" w:rsidRDefault="001F77E6" w:rsidP="001F77E6">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tcPr>
          <w:p w14:paraId="726F4FDA" w14:textId="3109EBD6" w:rsidR="001F77E6" w:rsidRPr="00175679" w:rsidRDefault="001F77E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5679">
              <w:rPr>
                <w:rFonts w:ascii="Browallia New" w:hAnsi="Browallia New" w:cs="Browallia New"/>
                <w:sz w:val="28"/>
                <w:szCs w:val="28"/>
              </w:rPr>
              <w:t>9,509</w:t>
            </w:r>
          </w:p>
        </w:tc>
        <w:tc>
          <w:tcPr>
            <w:tcW w:w="180" w:type="dxa"/>
            <w:shd w:val="clear" w:color="auto" w:fill="auto"/>
          </w:tcPr>
          <w:p w14:paraId="33574719" w14:textId="6A4FC684" w:rsidR="001F77E6" w:rsidRPr="00175679" w:rsidRDefault="001F77E6" w:rsidP="001F77E6">
            <w:pPr>
              <w:spacing w:line="240" w:lineRule="auto"/>
              <w:ind w:right="851"/>
              <w:jc w:val="right"/>
              <w:rPr>
                <w:rFonts w:ascii="Browallia New" w:hAnsi="Browallia New" w:cs="Browallia New"/>
                <w:sz w:val="28"/>
                <w:szCs w:val="28"/>
              </w:rPr>
            </w:pPr>
          </w:p>
        </w:tc>
        <w:tc>
          <w:tcPr>
            <w:tcW w:w="1152" w:type="dxa"/>
            <w:tcBorders>
              <w:top w:val="nil"/>
              <w:left w:val="nil"/>
              <w:bottom w:val="single" w:sz="4" w:space="0" w:color="auto"/>
              <w:right w:val="nil"/>
            </w:tcBorders>
            <w:shd w:val="clear" w:color="auto" w:fill="auto"/>
          </w:tcPr>
          <w:p w14:paraId="364F48F3" w14:textId="3B580559" w:rsidR="001F77E6" w:rsidRPr="007C5759" w:rsidRDefault="001F77E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24907">
              <w:rPr>
                <w:rFonts w:ascii="Browallia New" w:hAnsi="Browallia New" w:cs="Browallia New"/>
                <w:sz w:val="28"/>
                <w:szCs w:val="28"/>
              </w:rPr>
              <w:t>17,52</w:t>
            </w:r>
            <w:r w:rsidR="00892161" w:rsidRPr="00324907">
              <w:rPr>
                <w:rFonts w:ascii="Browallia New" w:hAnsi="Browallia New" w:cs="Browallia New"/>
                <w:sz w:val="28"/>
                <w:szCs w:val="28"/>
              </w:rPr>
              <w:t>7</w:t>
            </w:r>
          </w:p>
        </w:tc>
        <w:tc>
          <w:tcPr>
            <w:tcW w:w="180" w:type="dxa"/>
            <w:shd w:val="clear" w:color="auto" w:fill="auto"/>
          </w:tcPr>
          <w:p w14:paraId="1AAE54F7" w14:textId="7AB4842B" w:rsidR="001F77E6" w:rsidRPr="007C5759" w:rsidRDefault="001F77E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nil"/>
              <w:left w:val="nil"/>
              <w:bottom w:val="single" w:sz="4" w:space="0" w:color="auto"/>
              <w:right w:val="nil"/>
            </w:tcBorders>
            <w:shd w:val="clear" w:color="auto" w:fill="auto"/>
          </w:tcPr>
          <w:p w14:paraId="2CFE5489" w14:textId="6D2A90CD" w:rsidR="001F77E6" w:rsidRPr="007C5759" w:rsidRDefault="001F77E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24907">
              <w:rPr>
                <w:rFonts w:ascii="Browallia New" w:hAnsi="Browallia New" w:cs="Browallia New"/>
                <w:sz w:val="28"/>
                <w:szCs w:val="28"/>
              </w:rPr>
              <w:t>(23,731)</w:t>
            </w:r>
          </w:p>
        </w:tc>
        <w:tc>
          <w:tcPr>
            <w:tcW w:w="180" w:type="dxa"/>
            <w:shd w:val="clear" w:color="auto" w:fill="auto"/>
          </w:tcPr>
          <w:p w14:paraId="33FDC637" w14:textId="7682EEAB" w:rsidR="001F77E6" w:rsidRPr="007C5759" w:rsidRDefault="001F77E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nil"/>
              <w:left w:val="nil"/>
              <w:bottom w:val="single" w:sz="4" w:space="0" w:color="auto"/>
              <w:right w:val="nil"/>
            </w:tcBorders>
            <w:shd w:val="clear" w:color="auto" w:fill="auto"/>
          </w:tcPr>
          <w:p w14:paraId="29A9F988" w14:textId="3AD20179" w:rsidR="001F77E6" w:rsidRPr="007C5759" w:rsidRDefault="001F77E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24907">
              <w:rPr>
                <w:rFonts w:ascii="Browallia New" w:hAnsi="Browallia New" w:cs="Browallia New"/>
                <w:sz w:val="28"/>
                <w:szCs w:val="28"/>
              </w:rPr>
              <w:t>3,30</w:t>
            </w:r>
            <w:r w:rsidR="003D5EC7" w:rsidRPr="00324907">
              <w:rPr>
                <w:rFonts w:ascii="Browallia New" w:hAnsi="Browallia New" w:cs="Browallia New"/>
                <w:sz w:val="28"/>
                <w:szCs w:val="28"/>
              </w:rPr>
              <w:t>5</w:t>
            </w:r>
          </w:p>
        </w:tc>
      </w:tr>
      <w:tr w:rsidR="001F77E6" w:rsidRPr="00175679" w14:paraId="0AA2F252" w14:textId="77777777" w:rsidTr="00493671">
        <w:tc>
          <w:tcPr>
            <w:tcW w:w="3735" w:type="dxa"/>
            <w:hideMark/>
          </w:tcPr>
          <w:p w14:paraId="5F3152B0" w14:textId="77777777" w:rsidR="001F77E6" w:rsidRPr="00175679" w:rsidRDefault="001F77E6" w:rsidP="001F77E6">
            <w:pPr>
              <w:tabs>
                <w:tab w:val="clear" w:pos="227"/>
              </w:tabs>
              <w:spacing w:line="240" w:lineRule="auto"/>
              <w:ind w:left="237" w:firstLine="13"/>
              <w:rPr>
                <w:rFonts w:ascii="Browallia New" w:hAnsi="Browallia New" w:cs="Browallia New"/>
                <w:sz w:val="28"/>
                <w:szCs w:val="28"/>
              </w:rPr>
            </w:pPr>
            <w:r w:rsidRPr="00175679">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tcPr>
          <w:p w14:paraId="023E0787" w14:textId="1EAFA4C7" w:rsidR="001F77E6" w:rsidRPr="00175679" w:rsidRDefault="001F77E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5679">
              <w:rPr>
                <w:rFonts w:ascii="Browallia New" w:hAnsi="Browallia New" w:cs="Browallia New"/>
                <w:sz w:val="28"/>
                <w:szCs w:val="28"/>
              </w:rPr>
              <w:t>339,759</w:t>
            </w:r>
          </w:p>
        </w:tc>
        <w:tc>
          <w:tcPr>
            <w:tcW w:w="180" w:type="dxa"/>
            <w:shd w:val="clear" w:color="auto" w:fill="auto"/>
          </w:tcPr>
          <w:p w14:paraId="20B37480" w14:textId="117FB63C" w:rsidR="001F77E6" w:rsidRPr="00175679" w:rsidRDefault="001F77E6" w:rsidP="001F77E6">
            <w:pPr>
              <w:spacing w:line="240" w:lineRule="auto"/>
              <w:ind w:right="851"/>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shd w:val="clear" w:color="auto" w:fill="auto"/>
          </w:tcPr>
          <w:p w14:paraId="1F891DA8" w14:textId="04829BFD" w:rsidR="001F77E6" w:rsidRPr="007C5759" w:rsidRDefault="00BC723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24907">
              <w:rPr>
                <w:rFonts w:ascii="Browallia New" w:hAnsi="Browallia New" w:cs="Browallia New"/>
                <w:sz w:val="28"/>
                <w:szCs w:val="28"/>
              </w:rPr>
              <w:fldChar w:fldCharType="begin"/>
            </w:r>
            <w:r w:rsidRPr="00324907">
              <w:rPr>
                <w:rFonts w:ascii="Browallia New" w:hAnsi="Browallia New" w:cs="Browallia New"/>
                <w:sz w:val="28"/>
                <w:szCs w:val="28"/>
              </w:rPr>
              <w:instrText xml:space="preserve"> =SUM(ABOVE) </w:instrText>
            </w:r>
            <w:r w:rsidRPr="00324907">
              <w:rPr>
                <w:rFonts w:ascii="Browallia New" w:hAnsi="Browallia New" w:cs="Browallia New"/>
                <w:sz w:val="28"/>
                <w:szCs w:val="28"/>
              </w:rPr>
              <w:fldChar w:fldCharType="separate"/>
            </w:r>
            <w:r w:rsidRPr="00324907">
              <w:rPr>
                <w:rFonts w:ascii="Browallia New" w:hAnsi="Browallia New" w:cs="Browallia New"/>
                <w:noProof/>
                <w:sz w:val="28"/>
                <w:szCs w:val="28"/>
              </w:rPr>
              <w:t>117,527</w:t>
            </w:r>
            <w:r w:rsidRPr="00324907">
              <w:rPr>
                <w:rFonts w:ascii="Browallia New" w:hAnsi="Browallia New" w:cs="Browallia New"/>
                <w:sz w:val="28"/>
                <w:szCs w:val="28"/>
              </w:rPr>
              <w:fldChar w:fldCharType="end"/>
            </w:r>
          </w:p>
        </w:tc>
        <w:tc>
          <w:tcPr>
            <w:tcW w:w="180" w:type="dxa"/>
            <w:shd w:val="clear" w:color="auto" w:fill="auto"/>
          </w:tcPr>
          <w:p w14:paraId="6A4387A0" w14:textId="7A3F5ABB" w:rsidR="001F77E6" w:rsidRPr="007C5759" w:rsidRDefault="001F77E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single" w:sz="4" w:space="0" w:color="auto"/>
              <w:left w:val="nil"/>
              <w:bottom w:val="single" w:sz="12" w:space="0" w:color="auto"/>
              <w:right w:val="nil"/>
            </w:tcBorders>
            <w:shd w:val="clear" w:color="auto" w:fill="auto"/>
          </w:tcPr>
          <w:p w14:paraId="3BB6FDE9" w14:textId="2424665E" w:rsidR="001F77E6" w:rsidRPr="007C5759" w:rsidRDefault="00BC723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24907">
              <w:rPr>
                <w:rFonts w:ascii="Browallia New" w:hAnsi="Browallia New" w:cs="Browallia New"/>
                <w:sz w:val="28"/>
                <w:szCs w:val="28"/>
              </w:rPr>
              <w:fldChar w:fldCharType="begin"/>
            </w:r>
            <w:r w:rsidRPr="00324907">
              <w:rPr>
                <w:rFonts w:ascii="Browallia New" w:hAnsi="Browallia New" w:cs="Browallia New"/>
                <w:sz w:val="28"/>
                <w:szCs w:val="28"/>
              </w:rPr>
              <w:instrText xml:space="preserve"> =SUM(ABOVE) </w:instrText>
            </w:r>
            <w:r w:rsidRPr="00324907">
              <w:rPr>
                <w:rFonts w:ascii="Browallia New" w:hAnsi="Browallia New" w:cs="Browallia New"/>
                <w:sz w:val="28"/>
                <w:szCs w:val="28"/>
              </w:rPr>
              <w:fldChar w:fldCharType="separate"/>
            </w:r>
            <w:r w:rsidRPr="00324907">
              <w:rPr>
                <w:rFonts w:ascii="Browallia New" w:hAnsi="Browallia New" w:cs="Browallia New"/>
                <w:noProof/>
                <w:sz w:val="28"/>
                <w:szCs w:val="28"/>
              </w:rPr>
              <w:t>(224,731)</w:t>
            </w:r>
            <w:r w:rsidRPr="00324907">
              <w:rPr>
                <w:rFonts w:ascii="Browallia New" w:hAnsi="Browallia New" w:cs="Browallia New"/>
                <w:sz w:val="28"/>
                <w:szCs w:val="28"/>
              </w:rPr>
              <w:fldChar w:fldCharType="end"/>
            </w:r>
          </w:p>
        </w:tc>
        <w:tc>
          <w:tcPr>
            <w:tcW w:w="180" w:type="dxa"/>
            <w:shd w:val="clear" w:color="auto" w:fill="auto"/>
          </w:tcPr>
          <w:p w14:paraId="7637A5FD" w14:textId="180AFC8D" w:rsidR="001F77E6" w:rsidRPr="007C5759" w:rsidRDefault="001F77E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single" w:sz="4" w:space="0" w:color="auto"/>
              <w:left w:val="nil"/>
              <w:bottom w:val="single" w:sz="12" w:space="0" w:color="auto"/>
              <w:right w:val="nil"/>
            </w:tcBorders>
            <w:shd w:val="clear" w:color="auto" w:fill="auto"/>
          </w:tcPr>
          <w:p w14:paraId="4FE7CCA7" w14:textId="49C58DB5" w:rsidR="001F77E6" w:rsidRPr="007C5759" w:rsidRDefault="00BC7236" w:rsidP="001F77E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24907">
              <w:rPr>
                <w:rFonts w:ascii="Browallia New" w:hAnsi="Browallia New" w:cs="Browallia New"/>
                <w:sz w:val="28"/>
                <w:szCs w:val="28"/>
              </w:rPr>
              <w:fldChar w:fldCharType="begin"/>
            </w:r>
            <w:r w:rsidRPr="00324907">
              <w:rPr>
                <w:rFonts w:ascii="Browallia New" w:hAnsi="Browallia New" w:cs="Browallia New"/>
                <w:sz w:val="28"/>
                <w:szCs w:val="28"/>
              </w:rPr>
              <w:instrText xml:space="preserve"> =SUM(ABOVE) </w:instrText>
            </w:r>
            <w:r w:rsidRPr="00324907">
              <w:rPr>
                <w:rFonts w:ascii="Browallia New" w:hAnsi="Browallia New" w:cs="Browallia New"/>
                <w:sz w:val="28"/>
                <w:szCs w:val="28"/>
              </w:rPr>
              <w:fldChar w:fldCharType="separate"/>
            </w:r>
            <w:r w:rsidRPr="00324907">
              <w:rPr>
                <w:rFonts w:ascii="Browallia New" w:hAnsi="Browallia New" w:cs="Browallia New"/>
                <w:noProof/>
                <w:sz w:val="28"/>
                <w:szCs w:val="28"/>
              </w:rPr>
              <w:t>232,555</w:t>
            </w:r>
            <w:r w:rsidRPr="00324907">
              <w:rPr>
                <w:rFonts w:ascii="Browallia New" w:hAnsi="Browallia New" w:cs="Browallia New"/>
                <w:sz w:val="28"/>
                <w:szCs w:val="28"/>
              </w:rPr>
              <w:fldChar w:fldCharType="end"/>
            </w:r>
          </w:p>
        </w:tc>
      </w:tr>
      <w:bookmarkEnd w:id="8"/>
    </w:tbl>
    <w:p w14:paraId="406429C9" w14:textId="77777777" w:rsidR="00175679" w:rsidRPr="00C2555B" w:rsidRDefault="0017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72" w:type="dxa"/>
        <w:tblInd w:w="360" w:type="dxa"/>
        <w:tblLayout w:type="fixed"/>
        <w:tblCellMar>
          <w:left w:w="46" w:type="dxa"/>
          <w:right w:w="46" w:type="dxa"/>
        </w:tblCellMar>
        <w:tblLook w:val="0000" w:firstRow="0" w:lastRow="0" w:firstColumn="0" w:lastColumn="0" w:noHBand="0" w:noVBand="0"/>
      </w:tblPr>
      <w:tblGrid>
        <w:gridCol w:w="3751"/>
        <w:gridCol w:w="1190"/>
        <w:gridCol w:w="180"/>
        <w:gridCol w:w="1152"/>
        <w:gridCol w:w="180"/>
        <w:gridCol w:w="1177"/>
        <w:gridCol w:w="180"/>
        <w:gridCol w:w="1262"/>
      </w:tblGrid>
      <w:tr w:rsidR="0068660D" w:rsidRPr="00175679" w14:paraId="39712DAE" w14:textId="77777777" w:rsidTr="00493671">
        <w:trPr>
          <w:tblHeader/>
        </w:trPr>
        <w:tc>
          <w:tcPr>
            <w:tcW w:w="3751" w:type="dxa"/>
          </w:tcPr>
          <w:p w14:paraId="5DCE87D0" w14:textId="77777777" w:rsidR="0068660D" w:rsidRPr="00175679" w:rsidRDefault="0068660D" w:rsidP="001B4041">
            <w:pPr>
              <w:tabs>
                <w:tab w:val="clear" w:pos="227"/>
              </w:tabs>
              <w:spacing w:line="240" w:lineRule="auto"/>
              <w:ind w:left="237" w:hanging="177"/>
              <w:rPr>
                <w:rFonts w:ascii="Browallia New" w:hAnsi="Browallia New" w:cs="Browallia New"/>
                <w:sz w:val="28"/>
                <w:szCs w:val="28"/>
                <w:u w:val="single"/>
                <w:cs/>
              </w:rPr>
            </w:pPr>
            <w:r w:rsidRPr="00175679">
              <w:rPr>
                <w:rFonts w:ascii="Browallia New" w:hAnsi="Browallia New" w:cs="Browallia New"/>
                <w:sz w:val="28"/>
                <w:szCs w:val="28"/>
                <w:u w:val="single"/>
              </w:rPr>
              <w:br w:type="page"/>
            </w:r>
          </w:p>
        </w:tc>
        <w:tc>
          <w:tcPr>
            <w:tcW w:w="1190" w:type="dxa"/>
            <w:vAlign w:val="bottom"/>
          </w:tcPr>
          <w:p w14:paraId="573D1E90"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3B7A615"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19" w:type="dxa"/>
            <w:gridSpan w:val="3"/>
            <w:vAlign w:val="bottom"/>
          </w:tcPr>
          <w:p w14:paraId="37E72487"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175679">
              <w:rPr>
                <w:rFonts w:ascii="Browallia New" w:hAnsi="Browallia New" w:cs="Browallia New"/>
                <w:sz w:val="28"/>
                <w:szCs w:val="28"/>
              </w:rPr>
              <w:t>(</w:t>
            </w:r>
            <w:r w:rsidRPr="00175679">
              <w:rPr>
                <w:rFonts w:ascii="Browallia New" w:hAnsi="Browallia New" w:cs="Browallia New"/>
                <w:sz w:val="28"/>
                <w:szCs w:val="28"/>
                <w:cs/>
              </w:rPr>
              <w:t>หน่วย : พันบาท)</w:t>
            </w:r>
          </w:p>
        </w:tc>
      </w:tr>
      <w:tr w:rsidR="009F11B4" w:rsidRPr="00175679" w14:paraId="7AADA4FD" w14:textId="77777777" w:rsidTr="00493671">
        <w:trPr>
          <w:tblHeader/>
        </w:trPr>
        <w:tc>
          <w:tcPr>
            <w:tcW w:w="3751" w:type="dxa"/>
          </w:tcPr>
          <w:p w14:paraId="45F22F7F" w14:textId="77777777" w:rsidR="009F11B4" w:rsidRPr="00175679"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321" w:type="dxa"/>
            <w:gridSpan w:val="7"/>
            <w:tcBorders>
              <w:bottom w:val="single" w:sz="4" w:space="0" w:color="auto"/>
            </w:tcBorders>
          </w:tcPr>
          <w:p w14:paraId="7714F952" w14:textId="77777777" w:rsidR="009F11B4" w:rsidRPr="00175679" w:rsidRDefault="009F11B4" w:rsidP="001B4041">
            <w:pPr>
              <w:tabs>
                <w:tab w:val="left" w:pos="5059"/>
              </w:tabs>
              <w:spacing w:line="240" w:lineRule="auto"/>
              <w:ind w:right="851"/>
              <w:jc w:val="center"/>
              <w:rPr>
                <w:rFonts w:ascii="Browallia New" w:hAnsi="Browallia New" w:cs="Browallia New"/>
                <w:sz w:val="28"/>
                <w:szCs w:val="28"/>
                <w:cs/>
              </w:rPr>
            </w:pPr>
            <w:r w:rsidRPr="00175679">
              <w:rPr>
                <w:rFonts w:ascii="Browallia New" w:hAnsi="Browallia New" w:cs="Browallia New"/>
                <w:sz w:val="28"/>
                <w:szCs w:val="28"/>
                <w:cs/>
              </w:rPr>
              <w:t xml:space="preserve">                 งบการเงินเฉพาะของบริษัท</w:t>
            </w:r>
          </w:p>
        </w:tc>
      </w:tr>
      <w:tr w:rsidR="005042BA" w:rsidRPr="00175679" w14:paraId="6AFBAACF" w14:textId="77777777" w:rsidTr="00493671">
        <w:trPr>
          <w:tblHeader/>
        </w:trPr>
        <w:tc>
          <w:tcPr>
            <w:tcW w:w="3751" w:type="dxa"/>
          </w:tcPr>
          <w:p w14:paraId="729F74D2" w14:textId="77777777" w:rsidR="005042BA" w:rsidRPr="00175679" w:rsidRDefault="005042BA" w:rsidP="005042BA">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058AEF5D" w14:textId="77777777" w:rsidR="009E3D5C" w:rsidRPr="00175679" w:rsidRDefault="009E3D5C" w:rsidP="009E3D5C">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rPr>
              <w:t xml:space="preserve">31 </w:t>
            </w:r>
            <w:r w:rsidRPr="00175679">
              <w:rPr>
                <w:rFonts w:ascii="Browallia New" w:hAnsi="Browallia New" w:cs="Browallia New"/>
                <w:sz w:val="28"/>
                <w:szCs w:val="28"/>
                <w:cs/>
              </w:rPr>
              <w:t xml:space="preserve">ธันวาคม </w:t>
            </w:r>
          </w:p>
          <w:p w14:paraId="6A518051" w14:textId="07F60BF4" w:rsidR="005042BA" w:rsidRPr="00175679" w:rsidRDefault="009E3D5C" w:rsidP="005042BA">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rPr>
              <w:t>2561</w:t>
            </w:r>
          </w:p>
        </w:tc>
        <w:tc>
          <w:tcPr>
            <w:tcW w:w="180" w:type="dxa"/>
          </w:tcPr>
          <w:p w14:paraId="53B49025"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0067E550"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510ACAC9" w14:textId="2CD4D10E"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180" w:type="dxa"/>
          </w:tcPr>
          <w:p w14:paraId="261257B7"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66EF92AA"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28BBC107" w14:textId="0FDA6DEF"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ลดลง</w:t>
            </w:r>
          </w:p>
        </w:tc>
        <w:tc>
          <w:tcPr>
            <w:tcW w:w="180" w:type="dxa"/>
          </w:tcPr>
          <w:p w14:paraId="45E8F033"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tc>
        <w:tc>
          <w:tcPr>
            <w:tcW w:w="1262" w:type="dxa"/>
          </w:tcPr>
          <w:p w14:paraId="1453B962" w14:textId="57FF7EC0" w:rsidR="005042BA" w:rsidRPr="00175679" w:rsidRDefault="00175679" w:rsidP="005042BA">
            <w:pPr>
              <w:tabs>
                <w:tab w:val="clear" w:pos="907"/>
              </w:tabs>
              <w:spacing w:line="240" w:lineRule="auto"/>
              <w:ind w:left="-46" w:right="-45"/>
              <w:jc w:val="center"/>
              <w:rPr>
                <w:rFonts w:ascii="Browallia New" w:hAnsi="Browallia New" w:cs="Browallia New"/>
                <w:sz w:val="28"/>
                <w:szCs w:val="28"/>
                <w:lang w:val="en-GB"/>
              </w:rPr>
            </w:pPr>
            <w:r w:rsidRPr="00175679">
              <w:rPr>
                <w:rFonts w:ascii="Browallia New" w:hAnsi="Browallia New" w:cs="Browallia New"/>
                <w:sz w:val="28"/>
                <w:szCs w:val="28"/>
              </w:rPr>
              <w:t xml:space="preserve">30 </w:t>
            </w:r>
            <w:r w:rsidR="00270076" w:rsidRPr="00270076">
              <w:rPr>
                <w:rFonts w:ascii="Browallia New" w:hAnsi="Browallia New" w:cs="Browallia New"/>
                <w:sz w:val="28"/>
                <w:szCs w:val="28"/>
                <w:cs/>
              </w:rPr>
              <w:t>กันยายน</w:t>
            </w:r>
            <w:r w:rsidR="009E3D5C" w:rsidRPr="00493671">
              <w:rPr>
                <w:rFonts w:ascii="Browallia New" w:hAnsi="Browallia New" w:cs="Browallia New"/>
                <w:sz w:val="28"/>
                <w:szCs w:val="28"/>
                <w:cs/>
              </w:rPr>
              <w:t xml:space="preserve"> </w:t>
            </w:r>
            <w:r w:rsidR="009E3D5C" w:rsidRPr="00493671">
              <w:rPr>
                <w:rFonts w:ascii="Browallia New" w:hAnsi="Browallia New" w:cs="Browallia New"/>
                <w:sz w:val="28"/>
                <w:szCs w:val="28"/>
              </w:rPr>
              <w:t>2562</w:t>
            </w:r>
          </w:p>
        </w:tc>
      </w:tr>
      <w:tr w:rsidR="009F11B4" w:rsidRPr="00175679" w14:paraId="6465FCA9" w14:textId="77777777" w:rsidTr="00493671">
        <w:trPr>
          <w:cantSplit/>
          <w:trHeight w:hRule="exact" w:val="216"/>
        </w:trPr>
        <w:tc>
          <w:tcPr>
            <w:tcW w:w="3751" w:type="dxa"/>
          </w:tcPr>
          <w:p w14:paraId="53D4A89B" w14:textId="5F9772D6" w:rsidR="009F11B4" w:rsidRPr="00175679" w:rsidRDefault="009F11B4" w:rsidP="001B4041">
            <w:pPr>
              <w:tabs>
                <w:tab w:val="clear" w:pos="227"/>
              </w:tabs>
              <w:spacing w:line="240" w:lineRule="auto"/>
              <w:ind w:left="237" w:hanging="177"/>
              <w:rPr>
                <w:rFonts w:ascii="Browallia New" w:hAnsi="Browallia New" w:cs="Browallia New"/>
                <w:b/>
                <w:bCs/>
                <w:sz w:val="28"/>
                <w:szCs w:val="28"/>
                <w:cs/>
              </w:rPr>
            </w:pPr>
          </w:p>
        </w:tc>
        <w:tc>
          <w:tcPr>
            <w:tcW w:w="1190" w:type="dxa"/>
          </w:tcPr>
          <w:p w14:paraId="2055213F" w14:textId="77777777" w:rsidR="009F11B4" w:rsidRPr="00175679" w:rsidRDefault="009F11B4" w:rsidP="001B4041">
            <w:pPr>
              <w:spacing w:line="240" w:lineRule="auto"/>
              <w:ind w:right="96"/>
              <w:jc w:val="center"/>
              <w:rPr>
                <w:rFonts w:ascii="Browallia New" w:hAnsi="Browallia New" w:cs="Browallia New"/>
                <w:sz w:val="28"/>
                <w:szCs w:val="28"/>
              </w:rPr>
            </w:pPr>
          </w:p>
        </w:tc>
        <w:tc>
          <w:tcPr>
            <w:tcW w:w="180" w:type="dxa"/>
          </w:tcPr>
          <w:p w14:paraId="7CE926AE" w14:textId="77777777" w:rsidR="009F11B4" w:rsidRPr="00175679" w:rsidRDefault="009F11B4" w:rsidP="001B4041">
            <w:pPr>
              <w:spacing w:line="240" w:lineRule="auto"/>
              <w:ind w:right="851"/>
              <w:jc w:val="right"/>
              <w:rPr>
                <w:rFonts w:ascii="Browallia New" w:hAnsi="Browallia New" w:cs="Browallia New"/>
                <w:sz w:val="28"/>
                <w:szCs w:val="28"/>
              </w:rPr>
            </w:pPr>
          </w:p>
        </w:tc>
        <w:tc>
          <w:tcPr>
            <w:tcW w:w="1152" w:type="dxa"/>
            <w:vAlign w:val="center"/>
          </w:tcPr>
          <w:p w14:paraId="177DD547" w14:textId="77777777" w:rsidR="009F11B4" w:rsidRPr="00175679" w:rsidRDefault="009F11B4" w:rsidP="001B4041">
            <w:pPr>
              <w:spacing w:line="240" w:lineRule="auto"/>
              <w:ind w:right="96"/>
              <w:jc w:val="right"/>
              <w:rPr>
                <w:rFonts w:ascii="Browallia New" w:hAnsi="Browallia New" w:cs="Browallia New"/>
                <w:sz w:val="28"/>
                <w:szCs w:val="28"/>
              </w:rPr>
            </w:pPr>
          </w:p>
        </w:tc>
        <w:tc>
          <w:tcPr>
            <w:tcW w:w="180" w:type="dxa"/>
          </w:tcPr>
          <w:p w14:paraId="516BC634" w14:textId="77777777" w:rsidR="009F11B4" w:rsidRPr="00175679" w:rsidRDefault="009F11B4" w:rsidP="001B4041">
            <w:pPr>
              <w:spacing w:line="240" w:lineRule="auto"/>
              <w:ind w:right="851"/>
              <w:jc w:val="center"/>
              <w:rPr>
                <w:rFonts w:ascii="Browallia New" w:hAnsi="Browallia New" w:cs="Browallia New"/>
                <w:sz w:val="28"/>
                <w:szCs w:val="28"/>
              </w:rPr>
            </w:pPr>
          </w:p>
        </w:tc>
        <w:tc>
          <w:tcPr>
            <w:tcW w:w="1177" w:type="dxa"/>
            <w:vAlign w:val="center"/>
          </w:tcPr>
          <w:p w14:paraId="2E9FA8AF" w14:textId="77777777" w:rsidR="009F11B4" w:rsidRPr="00175679" w:rsidRDefault="009F11B4" w:rsidP="001B4041">
            <w:pPr>
              <w:spacing w:line="240" w:lineRule="auto"/>
              <w:ind w:right="74"/>
              <w:jc w:val="right"/>
              <w:rPr>
                <w:rFonts w:ascii="Browallia New" w:hAnsi="Browallia New" w:cs="Browallia New"/>
                <w:sz w:val="28"/>
                <w:szCs w:val="28"/>
              </w:rPr>
            </w:pPr>
          </w:p>
        </w:tc>
        <w:tc>
          <w:tcPr>
            <w:tcW w:w="180" w:type="dxa"/>
          </w:tcPr>
          <w:p w14:paraId="3E171BB7" w14:textId="77777777" w:rsidR="009F11B4" w:rsidRPr="00175679" w:rsidRDefault="009F11B4" w:rsidP="001B4041">
            <w:pPr>
              <w:spacing w:line="240" w:lineRule="auto"/>
              <w:ind w:right="851"/>
              <w:jc w:val="center"/>
              <w:rPr>
                <w:rFonts w:ascii="Browallia New" w:hAnsi="Browallia New" w:cs="Browallia New"/>
                <w:sz w:val="28"/>
                <w:szCs w:val="28"/>
              </w:rPr>
            </w:pPr>
          </w:p>
        </w:tc>
        <w:tc>
          <w:tcPr>
            <w:tcW w:w="1262" w:type="dxa"/>
            <w:tcBorders>
              <w:top w:val="single" w:sz="4" w:space="0" w:color="auto"/>
            </w:tcBorders>
            <w:vAlign w:val="center"/>
          </w:tcPr>
          <w:p w14:paraId="178F02AA" w14:textId="77777777" w:rsidR="009F11B4" w:rsidRPr="00175679" w:rsidRDefault="009F11B4" w:rsidP="001B4041">
            <w:pPr>
              <w:spacing w:line="240" w:lineRule="auto"/>
              <w:ind w:right="74"/>
              <w:jc w:val="right"/>
              <w:rPr>
                <w:rFonts w:ascii="Browallia New" w:hAnsi="Browallia New" w:cs="Browallia New"/>
                <w:sz w:val="28"/>
                <w:szCs w:val="28"/>
              </w:rPr>
            </w:pPr>
          </w:p>
        </w:tc>
      </w:tr>
      <w:tr w:rsidR="007F2B9A" w:rsidRPr="00175679" w14:paraId="5D15A63F" w14:textId="77777777" w:rsidTr="00493671">
        <w:trPr>
          <w:cantSplit/>
        </w:trPr>
        <w:tc>
          <w:tcPr>
            <w:tcW w:w="6273" w:type="dxa"/>
            <w:gridSpan w:val="4"/>
            <w:vAlign w:val="center"/>
          </w:tcPr>
          <w:p w14:paraId="166FEF52" w14:textId="2E884963" w:rsidR="007F2B9A" w:rsidRPr="00175679" w:rsidRDefault="007F2B9A">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175679" w:rsidRDefault="007F2B9A" w:rsidP="007F2B9A">
            <w:pPr>
              <w:spacing w:line="240" w:lineRule="auto"/>
              <w:ind w:right="851"/>
              <w:jc w:val="center"/>
              <w:rPr>
                <w:rFonts w:ascii="Browallia New" w:hAnsi="Browallia New" w:cs="Browallia New"/>
                <w:sz w:val="28"/>
                <w:szCs w:val="28"/>
              </w:rPr>
            </w:pPr>
          </w:p>
        </w:tc>
        <w:tc>
          <w:tcPr>
            <w:tcW w:w="1177" w:type="dxa"/>
            <w:vAlign w:val="center"/>
          </w:tcPr>
          <w:p w14:paraId="3BB26B01" w14:textId="77777777" w:rsidR="007F2B9A" w:rsidRPr="00175679"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175679" w:rsidRDefault="007F2B9A" w:rsidP="007F2B9A">
            <w:pPr>
              <w:spacing w:line="240" w:lineRule="auto"/>
              <w:ind w:right="851"/>
              <w:jc w:val="center"/>
              <w:rPr>
                <w:rFonts w:ascii="Browallia New" w:hAnsi="Browallia New" w:cs="Browallia New"/>
                <w:sz w:val="28"/>
                <w:szCs w:val="28"/>
              </w:rPr>
            </w:pPr>
          </w:p>
        </w:tc>
        <w:tc>
          <w:tcPr>
            <w:tcW w:w="1262" w:type="dxa"/>
            <w:vAlign w:val="center"/>
          </w:tcPr>
          <w:p w14:paraId="491C487C" w14:textId="77777777" w:rsidR="007F2B9A" w:rsidRPr="00175679" w:rsidRDefault="007F2B9A" w:rsidP="007F2B9A">
            <w:pPr>
              <w:spacing w:line="240" w:lineRule="auto"/>
              <w:ind w:right="74"/>
              <w:jc w:val="right"/>
              <w:rPr>
                <w:rFonts w:ascii="Browallia New" w:hAnsi="Browallia New" w:cs="Browallia New"/>
                <w:sz w:val="28"/>
                <w:szCs w:val="28"/>
              </w:rPr>
            </w:pPr>
          </w:p>
        </w:tc>
      </w:tr>
      <w:tr w:rsidR="007F2B9A" w:rsidRPr="00175679" w14:paraId="03EF2450" w14:textId="77777777" w:rsidTr="00493671">
        <w:trPr>
          <w:cantSplit/>
        </w:trPr>
        <w:tc>
          <w:tcPr>
            <w:tcW w:w="3751" w:type="dxa"/>
          </w:tcPr>
          <w:p w14:paraId="379AD57B" w14:textId="77777777" w:rsidR="007F2B9A" w:rsidRPr="00175679" w:rsidRDefault="007F2B9A" w:rsidP="007F2B9A">
            <w:pPr>
              <w:tabs>
                <w:tab w:val="clear" w:pos="227"/>
              </w:tabs>
              <w:spacing w:line="240" w:lineRule="auto"/>
              <w:ind w:left="237" w:hanging="177"/>
              <w:rPr>
                <w:rFonts w:ascii="Browallia New" w:hAnsi="Browallia New" w:cs="Browallia New"/>
                <w:sz w:val="28"/>
                <w:szCs w:val="28"/>
                <w:cs/>
              </w:rPr>
            </w:pPr>
            <w:r w:rsidRPr="00175679">
              <w:rPr>
                <w:rFonts w:ascii="Browallia New" w:hAnsi="Browallia New" w:cs="Browallia New"/>
                <w:sz w:val="28"/>
                <w:szCs w:val="28"/>
                <w:cs/>
              </w:rPr>
              <w:t>บริษัทย่อย</w:t>
            </w:r>
          </w:p>
        </w:tc>
        <w:tc>
          <w:tcPr>
            <w:tcW w:w="1190" w:type="dxa"/>
            <w:vAlign w:val="bottom"/>
          </w:tcPr>
          <w:p w14:paraId="49FCB3B6"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24BFD638"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3904E927"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62" w:type="dxa"/>
            <w:vAlign w:val="bottom"/>
          </w:tcPr>
          <w:p w14:paraId="702CDB8A" w14:textId="77777777" w:rsidR="007F2B9A" w:rsidRPr="00175679"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D16ED2" w:rsidRPr="00794974" w14:paraId="2CC67C9F" w14:textId="77777777" w:rsidTr="00807020">
        <w:trPr>
          <w:cantSplit/>
        </w:trPr>
        <w:tc>
          <w:tcPr>
            <w:tcW w:w="3751" w:type="dxa"/>
          </w:tcPr>
          <w:p w14:paraId="309ED94E" w14:textId="77777777" w:rsidR="00D16ED2" w:rsidRPr="00794974" w:rsidRDefault="00D16ED2" w:rsidP="00D16ED2">
            <w:pPr>
              <w:tabs>
                <w:tab w:val="clear" w:pos="227"/>
              </w:tabs>
              <w:spacing w:line="240" w:lineRule="auto"/>
              <w:ind w:left="237"/>
              <w:rPr>
                <w:rFonts w:ascii="Browallia New" w:hAnsi="Browallia New" w:cs="Browallia New"/>
                <w:sz w:val="28"/>
                <w:szCs w:val="28"/>
                <w:lang w:val="en-GB"/>
              </w:rPr>
            </w:pPr>
            <w:r w:rsidRPr="00794974">
              <w:rPr>
                <w:rFonts w:ascii="Browallia New" w:hAnsi="Browallia New" w:cs="Browallia New"/>
                <w:sz w:val="28"/>
                <w:szCs w:val="28"/>
                <w:cs/>
              </w:rPr>
              <w:t>เงินกู้ยืม</w:t>
            </w:r>
          </w:p>
        </w:tc>
        <w:tc>
          <w:tcPr>
            <w:tcW w:w="1190" w:type="dxa"/>
            <w:vAlign w:val="bottom"/>
          </w:tcPr>
          <w:p w14:paraId="590362EC" w14:textId="1062BF02" w:rsidR="00D16ED2" w:rsidRPr="00794974"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4974">
              <w:rPr>
                <w:rFonts w:ascii="Browallia New" w:hAnsi="Browallia New" w:cs="Browallia New"/>
                <w:sz w:val="28"/>
                <w:szCs w:val="28"/>
              </w:rPr>
              <w:t>22,430</w:t>
            </w:r>
          </w:p>
        </w:tc>
        <w:tc>
          <w:tcPr>
            <w:tcW w:w="180" w:type="dxa"/>
          </w:tcPr>
          <w:p w14:paraId="71F6CC8D" w14:textId="77777777" w:rsidR="00D16ED2" w:rsidRPr="00794974"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24122EBE" w14:textId="078CF167" w:rsidR="00D16ED2" w:rsidRPr="00794974" w:rsidRDefault="00E05DCF"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4974">
              <w:rPr>
                <w:rFonts w:ascii="Browallia New" w:hAnsi="Browallia New" w:cs="Browallia New"/>
                <w:sz w:val="28"/>
                <w:szCs w:val="28"/>
              </w:rPr>
              <w:t>128,300</w:t>
            </w:r>
          </w:p>
        </w:tc>
        <w:tc>
          <w:tcPr>
            <w:tcW w:w="180" w:type="dxa"/>
            <w:tcBorders>
              <w:left w:val="nil"/>
              <w:right w:val="nil"/>
            </w:tcBorders>
          </w:tcPr>
          <w:p w14:paraId="6897E9B1" w14:textId="77777777" w:rsidR="00D16ED2" w:rsidRPr="00794974" w:rsidRDefault="00D16ED2" w:rsidP="00D16ED2">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26ED0DC2" w14:textId="57C253B3" w:rsidR="00D16ED2" w:rsidRPr="00794974" w:rsidRDefault="003E65D6"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794974">
              <w:rPr>
                <w:rFonts w:ascii="Browallia New" w:hAnsi="Browallia New" w:cs="Browallia New"/>
                <w:sz w:val="28"/>
                <w:szCs w:val="28"/>
              </w:rPr>
              <w:t>(</w:t>
            </w:r>
            <w:r w:rsidR="00A46633" w:rsidRPr="00794974">
              <w:rPr>
                <w:rFonts w:ascii="Browallia New" w:hAnsi="Browallia New" w:cs="Browallia New"/>
                <w:sz w:val="28"/>
                <w:szCs w:val="28"/>
              </w:rPr>
              <w:t>38,100)</w:t>
            </w:r>
          </w:p>
        </w:tc>
        <w:tc>
          <w:tcPr>
            <w:tcW w:w="180" w:type="dxa"/>
            <w:tcBorders>
              <w:left w:val="nil"/>
              <w:right w:val="nil"/>
            </w:tcBorders>
          </w:tcPr>
          <w:p w14:paraId="6F3598E0" w14:textId="77777777" w:rsidR="00D16ED2" w:rsidRPr="00794974" w:rsidRDefault="00D16ED2" w:rsidP="00D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7636BB90" w14:textId="7391D93B" w:rsidR="00D16ED2" w:rsidRPr="00794974" w:rsidRDefault="00A46633"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4974">
              <w:rPr>
                <w:rFonts w:ascii="Browallia New" w:hAnsi="Browallia New" w:cs="Browallia New"/>
                <w:sz w:val="28"/>
                <w:szCs w:val="28"/>
              </w:rPr>
              <w:t>112,630</w:t>
            </w:r>
          </w:p>
        </w:tc>
      </w:tr>
      <w:tr w:rsidR="00D16ED2" w:rsidRPr="00794974" w14:paraId="4FA0CE7C" w14:textId="77777777" w:rsidTr="00807020">
        <w:trPr>
          <w:cantSplit/>
        </w:trPr>
        <w:tc>
          <w:tcPr>
            <w:tcW w:w="3751" w:type="dxa"/>
            <w:vAlign w:val="bottom"/>
          </w:tcPr>
          <w:p w14:paraId="55A7BC99" w14:textId="77777777" w:rsidR="00D16ED2" w:rsidRPr="00794974" w:rsidRDefault="00D16ED2" w:rsidP="00D16ED2">
            <w:pPr>
              <w:tabs>
                <w:tab w:val="clear" w:pos="227"/>
              </w:tabs>
              <w:spacing w:line="240" w:lineRule="auto"/>
              <w:ind w:left="237"/>
              <w:rPr>
                <w:rFonts w:ascii="Browallia New" w:hAnsi="Browallia New" w:cs="Browallia New"/>
                <w:sz w:val="28"/>
                <w:szCs w:val="28"/>
                <w:cs/>
              </w:rPr>
            </w:pPr>
            <w:r w:rsidRPr="00794974">
              <w:rPr>
                <w:rFonts w:ascii="Browallia New" w:hAnsi="Browallia New" w:cs="Browallia New"/>
                <w:sz w:val="28"/>
                <w:szCs w:val="28"/>
                <w:cs/>
              </w:rPr>
              <w:t>ดอกเบี้ยค้างจ่าย</w:t>
            </w:r>
          </w:p>
        </w:tc>
        <w:tc>
          <w:tcPr>
            <w:tcW w:w="1190" w:type="dxa"/>
            <w:vAlign w:val="bottom"/>
          </w:tcPr>
          <w:p w14:paraId="1EFB1572" w14:textId="06153C0D" w:rsidR="00D16ED2" w:rsidRPr="00794974"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4974">
              <w:rPr>
                <w:rFonts w:ascii="Browallia New" w:hAnsi="Browallia New" w:cs="Browallia New"/>
                <w:sz w:val="28"/>
                <w:szCs w:val="28"/>
              </w:rPr>
              <w:t>105</w:t>
            </w:r>
          </w:p>
        </w:tc>
        <w:tc>
          <w:tcPr>
            <w:tcW w:w="180" w:type="dxa"/>
          </w:tcPr>
          <w:p w14:paraId="2172846B" w14:textId="77777777" w:rsidR="00D16ED2" w:rsidRPr="00794974"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414EB3B8" w14:textId="111CCAA1" w:rsidR="00D16ED2" w:rsidRPr="00794974" w:rsidRDefault="00E05DCF"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4974">
              <w:rPr>
                <w:rFonts w:ascii="Browallia New" w:hAnsi="Browallia New" w:cs="Browallia New"/>
                <w:sz w:val="28"/>
                <w:szCs w:val="28"/>
              </w:rPr>
              <w:t>2,708</w:t>
            </w:r>
          </w:p>
        </w:tc>
        <w:tc>
          <w:tcPr>
            <w:tcW w:w="180" w:type="dxa"/>
            <w:tcBorders>
              <w:left w:val="nil"/>
              <w:right w:val="nil"/>
            </w:tcBorders>
          </w:tcPr>
          <w:p w14:paraId="03517230" w14:textId="77777777" w:rsidR="00D16ED2" w:rsidRPr="00794974" w:rsidRDefault="00D16ED2" w:rsidP="00D16ED2">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669654D5" w14:textId="738653C1" w:rsidR="00D16ED2" w:rsidRPr="00794974" w:rsidRDefault="00A46633"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794974">
              <w:rPr>
                <w:rFonts w:ascii="Browallia New" w:hAnsi="Browallia New" w:cs="Browallia New"/>
                <w:sz w:val="28"/>
                <w:szCs w:val="28"/>
              </w:rPr>
              <w:t>(2,108)</w:t>
            </w:r>
          </w:p>
        </w:tc>
        <w:tc>
          <w:tcPr>
            <w:tcW w:w="180" w:type="dxa"/>
            <w:tcBorders>
              <w:left w:val="nil"/>
              <w:right w:val="nil"/>
            </w:tcBorders>
          </w:tcPr>
          <w:p w14:paraId="30414E77" w14:textId="77777777" w:rsidR="00D16ED2" w:rsidRPr="00794974" w:rsidRDefault="00D16ED2" w:rsidP="00D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546C08F7" w14:textId="58486BA9" w:rsidR="00D16ED2" w:rsidRPr="00794974" w:rsidRDefault="00A46633"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4974">
              <w:rPr>
                <w:rFonts w:ascii="Browallia New" w:hAnsi="Browallia New" w:cs="Browallia New"/>
                <w:sz w:val="28"/>
                <w:szCs w:val="28"/>
              </w:rPr>
              <w:t>705</w:t>
            </w:r>
          </w:p>
        </w:tc>
      </w:tr>
      <w:tr w:rsidR="00D16ED2" w:rsidRPr="00794974" w14:paraId="7F8C8F71" w14:textId="77777777" w:rsidTr="00807020">
        <w:trPr>
          <w:cantSplit/>
          <w:trHeight w:hRule="exact" w:val="251"/>
        </w:trPr>
        <w:tc>
          <w:tcPr>
            <w:tcW w:w="3751" w:type="dxa"/>
            <w:vAlign w:val="bottom"/>
          </w:tcPr>
          <w:p w14:paraId="34B755E6" w14:textId="77777777" w:rsidR="00D16ED2" w:rsidRPr="00794974" w:rsidRDefault="00D16ED2" w:rsidP="00D16ED2">
            <w:pPr>
              <w:spacing w:line="240" w:lineRule="auto"/>
              <w:ind w:left="250" w:right="851" w:hanging="148"/>
              <w:jc w:val="both"/>
              <w:rPr>
                <w:rFonts w:ascii="Browallia New" w:hAnsi="Browallia New" w:cs="Browallia New"/>
                <w:cs/>
              </w:rPr>
            </w:pPr>
          </w:p>
        </w:tc>
        <w:tc>
          <w:tcPr>
            <w:tcW w:w="1190" w:type="dxa"/>
            <w:vAlign w:val="bottom"/>
          </w:tcPr>
          <w:p w14:paraId="7867395C" w14:textId="77777777" w:rsidR="00D16ED2" w:rsidRPr="00794974"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D16ED2" w:rsidRPr="00794974" w:rsidRDefault="00D16ED2" w:rsidP="00D16ED2">
            <w:pPr>
              <w:spacing w:line="240" w:lineRule="auto"/>
              <w:ind w:left="-45" w:right="23"/>
              <w:jc w:val="right"/>
              <w:rPr>
                <w:rFonts w:ascii="Browallia New" w:hAnsi="Browallia New" w:cs="Browallia New"/>
              </w:rPr>
            </w:pPr>
          </w:p>
        </w:tc>
        <w:tc>
          <w:tcPr>
            <w:tcW w:w="1152" w:type="dxa"/>
            <w:tcBorders>
              <w:left w:val="nil"/>
              <w:right w:val="nil"/>
            </w:tcBorders>
            <w:vAlign w:val="bottom"/>
          </w:tcPr>
          <w:p w14:paraId="30FF2715" w14:textId="77777777" w:rsidR="00D16ED2" w:rsidRPr="00794974"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tcBorders>
              <w:left w:val="nil"/>
              <w:right w:val="nil"/>
            </w:tcBorders>
            <w:vAlign w:val="bottom"/>
          </w:tcPr>
          <w:p w14:paraId="478B224D" w14:textId="77777777" w:rsidR="00D16ED2" w:rsidRPr="00794974"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177" w:type="dxa"/>
            <w:tcBorders>
              <w:left w:val="nil"/>
              <w:right w:val="nil"/>
            </w:tcBorders>
            <w:vAlign w:val="bottom"/>
          </w:tcPr>
          <w:p w14:paraId="3FAFBD5D" w14:textId="77777777" w:rsidR="00D16ED2" w:rsidRPr="00794974"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tcBorders>
              <w:left w:val="nil"/>
              <w:right w:val="nil"/>
            </w:tcBorders>
            <w:vAlign w:val="bottom"/>
          </w:tcPr>
          <w:p w14:paraId="54006702" w14:textId="77777777" w:rsidR="00D16ED2" w:rsidRPr="00794974"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262" w:type="dxa"/>
            <w:vAlign w:val="bottom"/>
          </w:tcPr>
          <w:p w14:paraId="2E7CA9D8" w14:textId="77777777" w:rsidR="00D16ED2" w:rsidRPr="00794974"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rPr>
            </w:pPr>
          </w:p>
        </w:tc>
      </w:tr>
      <w:tr w:rsidR="00D16ED2" w:rsidRPr="00794974" w14:paraId="091C7A93" w14:textId="77777777" w:rsidTr="00807020">
        <w:trPr>
          <w:cantSplit/>
        </w:trPr>
        <w:tc>
          <w:tcPr>
            <w:tcW w:w="3751" w:type="dxa"/>
            <w:vAlign w:val="bottom"/>
          </w:tcPr>
          <w:p w14:paraId="1180A7D3" w14:textId="26B71452" w:rsidR="00D16ED2" w:rsidRPr="00794974" w:rsidRDefault="00D16ED2" w:rsidP="00D16ED2">
            <w:pPr>
              <w:spacing w:line="240" w:lineRule="auto"/>
              <w:ind w:left="250" w:right="851" w:hanging="148"/>
              <w:jc w:val="both"/>
              <w:rPr>
                <w:rFonts w:ascii="Browallia New" w:hAnsi="Browallia New" w:cs="Browallia New"/>
                <w:sz w:val="28"/>
                <w:szCs w:val="28"/>
              </w:rPr>
            </w:pPr>
            <w:r w:rsidRPr="00794974">
              <w:rPr>
                <w:rFonts w:ascii="Browallia New" w:hAnsi="Browallia New" w:cs="Browallia New"/>
                <w:sz w:val="28"/>
                <w:szCs w:val="28"/>
                <w:cs/>
              </w:rPr>
              <w:t>บุคคลและบริษัทที่เกี่ยวข้อง</w:t>
            </w:r>
          </w:p>
        </w:tc>
        <w:tc>
          <w:tcPr>
            <w:tcW w:w="1190" w:type="dxa"/>
            <w:vAlign w:val="bottom"/>
          </w:tcPr>
          <w:p w14:paraId="0FB2F1F8" w14:textId="77777777" w:rsidR="00D16ED2" w:rsidRPr="00794974"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5EF95FEE" w14:textId="77777777" w:rsidR="00D16ED2" w:rsidRPr="00794974" w:rsidRDefault="00D16ED2" w:rsidP="00D16ED2">
            <w:pPr>
              <w:spacing w:line="240" w:lineRule="auto"/>
              <w:ind w:left="-45" w:right="23"/>
              <w:jc w:val="right"/>
              <w:rPr>
                <w:rFonts w:ascii="Browallia New" w:hAnsi="Browallia New" w:cs="Browallia New"/>
                <w:sz w:val="28"/>
                <w:szCs w:val="28"/>
              </w:rPr>
            </w:pPr>
          </w:p>
        </w:tc>
        <w:tc>
          <w:tcPr>
            <w:tcW w:w="1152" w:type="dxa"/>
            <w:tcBorders>
              <w:left w:val="nil"/>
              <w:right w:val="nil"/>
            </w:tcBorders>
            <w:vAlign w:val="bottom"/>
          </w:tcPr>
          <w:p w14:paraId="1FE20714" w14:textId="77777777" w:rsidR="00D16ED2" w:rsidRPr="00794974"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3D364708" w14:textId="77777777" w:rsidR="00D16ED2" w:rsidRPr="00794974"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vAlign w:val="bottom"/>
          </w:tcPr>
          <w:p w14:paraId="664FE3A8" w14:textId="77777777" w:rsidR="00D16ED2" w:rsidRPr="00794974"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21DD977F" w14:textId="77777777" w:rsidR="00D16ED2" w:rsidRPr="00794974"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vAlign w:val="bottom"/>
          </w:tcPr>
          <w:p w14:paraId="4D09B974" w14:textId="77777777" w:rsidR="00D16ED2" w:rsidRPr="00794974"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D16ED2" w:rsidRPr="00794974" w14:paraId="72A4243B" w14:textId="77777777" w:rsidTr="00807020">
        <w:trPr>
          <w:cantSplit/>
        </w:trPr>
        <w:tc>
          <w:tcPr>
            <w:tcW w:w="3751" w:type="dxa"/>
          </w:tcPr>
          <w:p w14:paraId="24970E4E" w14:textId="271E8745" w:rsidR="00D16ED2" w:rsidRPr="00794974" w:rsidRDefault="00D16ED2" w:rsidP="00D16ED2">
            <w:pPr>
              <w:spacing w:line="240" w:lineRule="auto"/>
              <w:ind w:left="250" w:right="851"/>
              <w:jc w:val="both"/>
              <w:rPr>
                <w:rFonts w:ascii="Browallia New" w:hAnsi="Browallia New" w:cs="Browallia New"/>
                <w:sz w:val="28"/>
                <w:szCs w:val="28"/>
              </w:rPr>
            </w:pPr>
            <w:r w:rsidRPr="00794974">
              <w:rPr>
                <w:rFonts w:ascii="Browallia New" w:hAnsi="Browallia New" w:cs="Browallia New"/>
                <w:sz w:val="28"/>
                <w:szCs w:val="28"/>
                <w:cs/>
              </w:rPr>
              <w:t>เงินกู้ยืม</w:t>
            </w:r>
          </w:p>
        </w:tc>
        <w:tc>
          <w:tcPr>
            <w:tcW w:w="1190" w:type="dxa"/>
            <w:shd w:val="clear" w:color="auto" w:fill="auto"/>
            <w:vAlign w:val="bottom"/>
          </w:tcPr>
          <w:p w14:paraId="520C82F4" w14:textId="71794D3C" w:rsidR="00D16ED2" w:rsidRPr="00794974"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4974">
              <w:rPr>
                <w:rFonts w:ascii="Browallia New" w:hAnsi="Browallia New" w:cs="Browallia New"/>
                <w:sz w:val="28"/>
                <w:szCs w:val="28"/>
                <w:lang w:val="en-GB"/>
              </w:rPr>
              <w:t>293,250</w:t>
            </w:r>
          </w:p>
        </w:tc>
        <w:tc>
          <w:tcPr>
            <w:tcW w:w="180" w:type="dxa"/>
            <w:shd w:val="clear" w:color="auto" w:fill="auto"/>
            <w:vAlign w:val="bottom"/>
          </w:tcPr>
          <w:p w14:paraId="4508A275" w14:textId="77777777" w:rsidR="00D16ED2" w:rsidRPr="00794974" w:rsidRDefault="00D16ED2" w:rsidP="00D16ED2">
            <w:pPr>
              <w:spacing w:line="240" w:lineRule="auto"/>
              <w:ind w:left="-45" w:right="23"/>
              <w:jc w:val="right"/>
              <w:rPr>
                <w:rFonts w:ascii="Browallia New" w:hAnsi="Browallia New" w:cs="Browallia New"/>
                <w:sz w:val="28"/>
                <w:szCs w:val="28"/>
              </w:rPr>
            </w:pPr>
          </w:p>
        </w:tc>
        <w:tc>
          <w:tcPr>
            <w:tcW w:w="1152" w:type="dxa"/>
            <w:tcBorders>
              <w:left w:val="nil"/>
              <w:right w:val="nil"/>
            </w:tcBorders>
            <w:vAlign w:val="bottom"/>
          </w:tcPr>
          <w:p w14:paraId="774D37D8" w14:textId="1AE96BB3" w:rsidR="00D16ED2" w:rsidRPr="00794974" w:rsidRDefault="00E05DCF"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4974">
              <w:rPr>
                <w:rFonts w:ascii="Browallia New" w:hAnsi="Browallia New" w:cs="Browallia New"/>
                <w:sz w:val="28"/>
                <w:szCs w:val="28"/>
              </w:rPr>
              <w:t>100,000</w:t>
            </w:r>
          </w:p>
        </w:tc>
        <w:tc>
          <w:tcPr>
            <w:tcW w:w="180" w:type="dxa"/>
            <w:tcBorders>
              <w:left w:val="nil"/>
              <w:right w:val="nil"/>
            </w:tcBorders>
          </w:tcPr>
          <w:p w14:paraId="68645566" w14:textId="77777777" w:rsidR="00D16ED2" w:rsidRPr="00794974"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vAlign w:val="bottom"/>
          </w:tcPr>
          <w:p w14:paraId="6C2D14AD" w14:textId="047CCA37" w:rsidR="00D16ED2" w:rsidRPr="00794974" w:rsidRDefault="00A46633"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4974">
              <w:rPr>
                <w:rFonts w:ascii="Browallia New" w:hAnsi="Browallia New" w:cs="Browallia New"/>
                <w:sz w:val="28"/>
                <w:szCs w:val="28"/>
              </w:rPr>
              <w:t>(201,000)</w:t>
            </w:r>
          </w:p>
        </w:tc>
        <w:tc>
          <w:tcPr>
            <w:tcW w:w="180" w:type="dxa"/>
            <w:tcBorders>
              <w:left w:val="nil"/>
              <w:right w:val="nil"/>
            </w:tcBorders>
          </w:tcPr>
          <w:p w14:paraId="187F1CE6" w14:textId="77777777" w:rsidR="00D16ED2" w:rsidRPr="00794974"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5F845455" w14:textId="32126101" w:rsidR="00D16ED2" w:rsidRPr="00794974" w:rsidRDefault="00A46633"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4974">
              <w:rPr>
                <w:rFonts w:ascii="Browallia New" w:hAnsi="Browallia New" w:cs="Browallia New"/>
                <w:sz w:val="28"/>
                <w:szCs w:val="28"/>
              </w:rPr>
              <w:t>192,250</w:t>
            </w:r>
          </w:p>
        </w:tc>
      </w:tr>
      <w:tr w:rsidR="00D16ED2" w:rsidRPr="00794974" w14:paraId="551EBDD2" w14:textId="77777777" w:rsidTr="00807020">
        <w:trPr>
          <w:cantSplit/>
        </w:trPr>
        <w:tc>
          <w:tcPr>
            <w:tcW w:w="3751" w:type="dxa"/>
            <w:vAlign w:val="bottom"/>
          </w:tcPr>
          <w:p w14:paraId="1E0EE618" w14:textId="57F58349" w:rsidR="00D16ED2" w:rsidRPr="00794974" w:rsidRDefault="00D16ED2" w:rsidP="00D16ED2">
            <w:pPr>
              <w:spacing w:line="240" w:lineRule="auto"/>
              <w:ind w:left="250" w:right="851"/>
              <w:jc w:val="both"/>
              <w:rPr>
                <w:rFonts w:ascii="Browallia New" w:hAnsi="Browallia New" w:cs="Browallia New"/>
                <w:sz w:val="28"/>
                <w:szCs w:val="28"/>
              </w:rPr>
            </w:pPr>
            <w:r w:rsidRPr="00794974">
              <w:rPr>
                <w:rFonts w:ascii="Browallia New" w:hAnsi="Browallia New" w:cs="Browallia New"/>
                <w:sz w:val="28"/>
                <w:szCs w:val="28"/>
                <w:cs/>
              </w:rPr>
              <w:t>ดอกเบี้ยค้างจ่าย</w:t>
            </w:r>
          </w:p>
        </w:tc>
        <w:tc>
          <w:tcPr>
            <w:tcW w:w="1190" w:type="dxa"/>
            <w:shd w:val="clear" w:color="auto" w:fill="auto"/>
            <w:vAlign w:val="bottom"/>
          </w:tcPr>
          <w:p w14:paraId="3C9DE788" w14:textId="2CD7E501" w:rsidR="00D16ED2" w:rsidRPr="00794974"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4974">
              <w:rPr>
                <w:rFonts w:ascii="Browallia New" w:hAnsi="Browallia New" w:cs="Browallia New"/>
                <w:sz w:val="28"/>
                <w:szCs w:val="28"/>
                <w:lang w:val="en-GB"/>
              </w:rPr>
              <w:t>8,717</w:t>
            </w:r>
          </w:p>
        </w:tc>
        <w:tc>
          <w:tcPr>
            <w:tcW w:w="180" w:type="dxa"/>
            <w:shd w:val="clear" w:color="auto" w:fill="auto"/>
            <w:vAlign w:val="bottom"/>
          </w:tcPr>
          <w:p w14:paraId="10C82AD2" w14:textId="77777777" w:rsidR="00D16ED2" w:rsidRPr="00794974" w:rsidRDefault="00D16ED2" w:rsidP="00D16ED2">
            <w:pPr>
              <w:spacing w:line="240" w:lineRule="auto"/>
              <w:ind w:left="-45" w:right="23"/>
              <w:jc w:val="right"/>
              <w:rPr>
                <w:rFonts w:ascii="Browallia New" w:hAnsi="Browallia New" w:cs="Browallia New"/>
                <w:sz w:val="28"/>
                <w:szCs w:val="28"/>
              </w:rPr>
            </w:pPr>
          </w:p>
        </w:tc>
        <w:tc>
          <w:tcPr>
            <w:tcW w:w="1152" w:type="dxa"/>
            <w:tcBorders>
              <w:left w:val="nil"/>
              <w:right w:val="nil"/>
            </w:tcBorders>
            <w:vAlign w:val="bottom"/>
          </w:tcPr>
          <w:p w14:paraId="6A1F68AB" w14:textId="745EC3C3" w:rsidR="00D16ED2" w:rsidRPr="00794974" w:rsidRDefault="00E05DCF"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4974">
              <w:rPr>
                <w:rFonts w:ascii="Browallia New" w:hAnsi="Browallia New" w:cs="Browallia New"/>
                <w:sz w:val="28"/>
                <w:szCs w:val="28"/>
              </w:rPr>
              <w:t>15,379</w:t>
            </w:r>
          </w:p>
        </w:tc>
        <w:tc>
          <w:tcPr>
            <w:tcW w:w="180" w:type="dxa"/>
            <w:tcBorders>
              <w:left w:val="nil"/>
              <w:right w:val="nil"/>
            </w:tcBorders>
          </w:tcPr>
          <w:p w14:paraId="51FF52AB" w14:textId="77777777" w:rsidR="00D16ED2" w:rsidRPr="00794974"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vAlign w:val="bottom"/>
          </w:tcPr>
          <w:p w14:paraId="4B134F33" w14:textId="1A372AD7" w:rsidR="00D16ED2" w:rsidRPr="00794974" w:rsidRDefault="00A46633"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4974">
              <w:rPr>
                <w:rFonts w:ascii="Browallia New" w:hAnsi="Browallia New" w:cs="Browallia New"/>
                <w:sz w:val="28"/>
                <w:szCs w:val="28"/>
              </w:rPr>
              <w:t>(21,476)</w:t>
            </w:r>
          </w:p>
        </w:tc>
        <w:tc>
          <w:tcPr>
            <w:tcW w:w="180" w:type="dxa"/>
            <w:tcBorders>
              <w:left w:val="nil"/>
              <w:right w:val="nil"/>
            </w:tcBorders>
          </w:tcPr>
          <w:p w14:paraId="3ED232A4" w14:textId="77777777" w:rsidR="00D16ED2" w:rsidRPr="00794974"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20ED92A0" w14:textId="2D5DF26B" w:rsidR="00D16ED2" w:rsidRPr="00794974" w:rsidRDefault="00A46633"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794974">
              <w:rPr>
                <w:rFonts w:ascii="Browallia New" w:hAnsi="Browallia New" w:cs="Browallia New"/>
                <w:sz w:val="28"/>
                <w:szCs w:val="28"/>
              </w:rPr>
              <w:t>2,620</w:t>
            </w:r>
          </w:p>
        </w:tc>
      </w:tr>
      <w:tr w:rsidR="00D16ED2" w:rsidRPr="00175679" w14:paraId="7C859633" w14:textId="77777777" w:rsidTr="00807020">
        <w:trPr>
          <w:cantSplit/>
        </w:trPr>
        <w:tc>
          <w:tcPr>
            <w:tcW w:w="3751" w:type="dxa"/>
          </w:tcPr>
          <w:p w14:paraId="1764F5E3" w14:textId="0D9CA567" w:rsidR="00D16ED2" w:rsidRPr="00794974" w:rsidRDefault="00D16ED2" w:rsidP="00D16ED2">
            <w:pPr>
              <w:spacing w:line="240" w:lineRule="auto"/>
              <w:ind w:right="851" w:firstLine="102"/>
              <w:jc w:val="both"/>
              <w:rPr>
                <w:rFonts w:ascii="Browallia New" w:hAnsi="Browallia New" w:cs="Browallia New"/>
                <w:sz w:val="28"/>
                <w:szCs w:val="28"/>
              </w:rPr>
            </w:pPr>
            <w:r w:rsidRPr="00794974">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vAlign w:val="bottom"/>
          </w:tcPr>
          <w:p w14:paraId="1739BBB7" w14:textId="754827FA" w:rsidR="00D16ED2" w:rsidRPr="00794974"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67EA1">
              <w:rPr>
                <w:rFonts w:ascii="Browallia New" w:hAnsi="Browallia New" w:cs="Browallia New"/>
                <w:sz w:val="28"/>
                <w:szCs w:val="28"/>
              </w:rPr>
              <w:fldChar w:fldCharType="begin"/>
            </w:r>
            <w:r w:rsidRPr="00794974">
              <w:rPr>
                <w:rFonts w:ascii="Browallia New" w:hAnsi="Browallia New" w:cs="Browallia New"/>
                <w:sz w:val="28"/>
                <w:szCs w:val="28"/>
              </w:rPr>
              <w:instrText xml:space="preserve"> =SUM(ABOVE) </w:instrText>
            </w:r>
            <w:r w:rsidRPr="00367EA1">
              <w:rPr>
                <w:rFonts w:ascii="Browallia New" w:hAnsi="Browallia New" w:cs="Browallia New"/>
                <w:sz w:val="28"/>
                <w:szCs w:val="28"/>
              </w:rPr>
              <w:fldChar w:fldCharType="separate"/>
            </w:r>
            <w:r w:rsidRPr="00794974">
              <w:rPr>
                <w:rFonts w:ascii="Browallia New" w:hAnsi="Browallia New" w:cs="Browallia New"/>
                <w:noProof/>
                <w:sz w:val="28"/>
                <w:szCs w:val="28"/>
              </w:rPr>
              <w:t>324,502</w:t>
            </w:r>
            <w:r w:rsidRPr="00367EA1">
              <w:rPr>
                <w:rFonts w:ascii="Browallia New" w:hAnsi="Browallia New" w:cs="Browallia New"/>
                <w:sz w:val="28"/>
                <w:szCs w:val="28"/>
              </w:rPr>
              <w:fldChar w:fldCharType="end"/>
            </w:r>
          </w:p>
        </w:tc>
        <w:tc>
          <w:tcPr>
            <w:tcW w:w="180" w:type="dxa"/>
            <w:shd w:val="clear" w:color="auto" w:fill="auto"/>
            <w:vAlign w:val="bottom"/>
          </w:tcPr>
          <w:p w14:paraId="1CE32271" w14:textId="77777777" w:rsidR="00D16ED2" w:rsidRPr="00794974" w:rsidRDefault="00D16ED2" w:rsidP="00D16ED2">
            <w:pPr>
              <w:spacing w:line="240" w:lineRule="auto"/>
              <w:ind w:left="-45" w:right="23"/>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tcPr>
          <w:p w14:paraId="50ACFD0D" w14:textId="71AB4758" w:rsidR="00D16ED2" w:rsidRPr="00794974" w:rsidRDefault="004379D1">
            <w:pPr>
              <w:tabs>
                <w:tab w:val="clear" w:pos="227"/>
                <w:tab w:val="clear" w:pos="454"/>
                <w:tab w:val="clear" w:pos="680"/>
                <w:tab w:val="left" w:pos="720"/>
              </w:tabs>
              <w:spacing w:line="240" w:lineRule="auto"/>
              <w:ind w:left="-45" w:right="23"/>
              <w:jc w:val="right"/>
              <w:rPr>
                <w:rFonts w:ascii="Browallia New" w:hAnsi="Browallia New" w:cs="Browallia New"/>
                <w:noProof/>
                <w:sz w:val="28"/>
                <w:szCs w:val="28"/>
              </w:rPr>
            </w:pPr>
            <w:r w:rsidRPr="00794974">
              <w:rPr>
                <w:rFonts w:ascii="Browallia New" w:hAnsi="Browallia New" w:cs="Browallia New"/>
                <w:noProof/>
                <w:sz w:val="28"/>
                <w:szCs w:val="28"/>
              </w:rPr>
              <w:t>24</w:t>
            </w:r>
            <w:r w:rsidR="00812966" w:rsidRPr="00794974">
              <w:rPr>
                <w:rFonts w:ascii="Browallia New" w:hAnsi="Browallia New" w:cs="Browallia New"/>
                <w:noProof/>
                <w:sz w:val="28"/>
                <w:szCs w:val="28"/>
              </w:rPr>
              <w:t>6,387</w:t>
            </w:r>
          </w:p>
        </w:tc>
        <w:tc>
          <w:tcPr>
            <w:tcW w:w="180" w:type="dxa"/>
            <w:tcBorders>
              <w:left w:val="nil"/>
              <w:right w:val="nil"/>
            </w:tcBorders>
          </w:tcPr>
          <w:p w14:paraId="1774B7D0" w14:textId="77777777" w:rsidR="00D16ED2" w:rsidRPr="00794974"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top w:val="single" w:sz="4" w:space="0" w:color="auto"/>
              <w:left w:val="nil"/>
              <w:bottom w:val="single" w:sz="12" w:space="0" w:color="auto"/>
              <w:right w:val="nil"/>
            </w:tcBorders>
          </w:tcPr>
          <w:p w14:paraId="73BC631A" w14:textId="09654BCF" w:rsidR="00D16ED2" w:rsidRPr="00794974" w:rsidRDefault="00B54AEC"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4974">
              <w:rPr>
                <w:rFonts w:ascii="Browallia New" w:hAnsi="Browallia New" w:cs="Browallia New"/>
                <w:sz w:val="28"/>
                <w:szCs w:val="28"/>
              </w:rPr>
              <w:t>(262,684)</w:t>
            </w:r>
            <w:r w:rsidR="004379D1" w:rsidRPr="00324907">
              <w:rPr>
                <w:rFonts w:ascii="Browallia New" w:hAnsi="Browallia New" w:cs="Browallia New"/>
                <w:sz w:val="28"/>
                <w:szCs w:val="28"/>
              </w:rPr>
              <w:fldChar w:fldCharType="begin"/>
            </w:r>
            <w:r w:rsidR="004379D1" w:rsidRPr="00794974">
              <w:rPr>
                <w:rFonts w:ascii="Browallia New" w:hAnsi="Browallia New" w:cs="Browallia New"/>
                <w:sz w:val="28"/>
                <w:szCs w:val="28"/>
              </w:rPr>
              <w:instrText xml:space="preserve"> =SUM(LEFT) </w:instrText>
            </w:r>
            <w:r w:rsidR="004379D1" w:rsidRPr="00324907">
              <w:rPr>
                <w:rFonts w:ascii="Browallia New" w:hAnsi="Browallia New" w:cs="Browallia New"/>
                <w:sz w:val="28"/>
                <w:szCs w:val="28"/>
              </w:rPr>
              <w:fldChar w:fldCharType="end"/>
            </w:r>
          </w:p>
        </w:tc>
        <w:tc>
          <w:tcPr>
            <w:tcW w:w="180" w:type="dxa"/>
            <w:tcBorders>
              <w:left w:val="nil"/>
              <w:right w:val="nil"/>
            </w:tcBorders>
          </w:tcPr>
          <w:p w14:paraId="1D32D3A9" w14:textId="77777777" w:rsidR="00D16ED2" w:rsidRPr="00794974"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Borders>
              <w:top w:val="single" w:sz="4" w:space="0" w:color="auto"/>
              <w:bottom w:val="single" w:sz="12" w:space="0" w:color="auto"/>
            </w:tcBorders>
          </w:tcPr>
          <w:p w14:paraId="41EEAD92" w14:textId="012CBCD7" w:rsidR="00D16ED2" w:rsidRPr="00794974" w:rsidRDefault="00B54AEC"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794974">
              <w:rPr>
                <w:rFonts w:ascii="Browallia New" w:hAnsi="Browallia New" w:cs="Browallia New"/>
                <w:sz w:val="28"/>
                <w:szCs w:val="28"/>
              </w:rPr>
              <w:t>3</w:t>
            </w:r>
            <w:r w:rsidR="007A747F" w:rsidRPr="00794974">
              <w:rPr>
                <w:rFonts w:ascii="Browallia New" w:hAnsi="Browallia New" w:cs="Browallia New"/>
                <w:sz w:val="28"/>
                <w:szCs w:val="28"/>
              </w:rPr>
              <w:t>08,205</w:t>
            </w:r>
          </w:p>
        </w:tc>
      </w:tr>
    </w:tbl>
    <w:p w14:paraId="7C70523F" w14:textId="77777777" w:rsidR="00270076" w:rsidRDefault="00270076" w:rsidP="00BA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2716CF8" w14:textId="01B44965" w:rsidR="00175679" w:rsidRPr="00C2555B" w:rsidRDefault="00175679" w:rsidP="00981725">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ลูกหนี้การค้าและลูกหนี้อื่น</w:t>
      </w:r>
      <w:r w:rsidRPr="00C2555B">
        <w:rPr>
          <w:rFonts w:ascii="Browallia New" w:hAnsi="Browallia New" w:cs="Browallia New"/>
          <w:b/>
          <w:bCs/>
          <w:sz w:val="28"/>
          <w:szCs w:val="28"/>
          <w:lang w:val="en-GB"/>
        </w:rPr>
        <w:t xml:space="preserve"> </w:t>
      </w:r>
      <w:r w:rsidR="001D5114">
        <w:rPr>
          <w:rFonts w:ascii="Browallia New" w:hAnsi="Browallia New" w:cs="Browallia New"/>
          <w:b/>
          <w:bCs/>
          <w:sz w:val="28"/>
          <w:szCs w:val="28"/>
          <w:lang w:val="en-GB"/>
        </w:rPr>
        <w:t>-</w:t>
      </w:r>
      <w:r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สุทธิ</w:t>
      </w:r>
    </w:p>
    <w:p w14:paraId="5CEAB5D1" w14:textId="77777777" w:rsidR="00340C41" w:rsidRPr="00BA2BCE"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0"/>
          <w:szCs w:val="10"/>
          <w:lang w:val="en-GB"/>
        </w:rPr>
      </w:pPr>
    </w:p>
    <w:tbl>
      <w:tblPr>
        <w:tblW w:w="9087" w:type="dxa"/>
        <w:tblInd w:w="426" w:type="dxa"/>
        <w:tblLayout w:type="fixed"/>
        <w:tblLook w:val="0000" w:firstRow="0" w:lastRow="0" w:firstColumn="0" w:lastColumn="0" w:noHBand="0" w:noVBand="0"/>
      </w:tblPr>
      <w:tblGrid>
        <w:gridCol w:w="3651"/>
        <w:gridCol w:w="1204"/>
        <w:gridCol w:w="236"/>
        <w:gridCol w:w="1150"/>
        <w:gridCol w:w="236"/>
        <w:gridCol w:w="1170"/>
        <w:gridCol w:w="236"/>
        <w:gridCol w:w="1204"/>
      </w:tblGrid>
      <w:tr w:rsidR="00231321" w:rsidRPr="00C2555B" w14:paraId="74E70DA9" w14:textId="77777777" w:rsidTr="009837DD">
        <w:trPr>
          <w:tblHeader/>
        </w:trPr>
        <w:tc>
          <w:tcPr>
            <w:tcW w:w="3651" w:type="dxa"/>
          </w:tcPr>
          <w:p w14:paraId="6A87AB83" w14:textId="77777777" w:rsidR="00231321" w:rsidRPr="00C2555B"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C2555B"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C2555B"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C2555B" w:rsidRDefault="00231321" w:rsidP="009837DD">
            <w:pPr>
              <w:spacing w:line="240" w:lineRule="auto"/>
              <w:ind w:right="-10"/>
              <w:jc w:val="right"/>
              <w:rPr>
                <w:rFonts w:ascii="Browallia New" w:hAnsi="Browallia New" w:cs="Browallia New"/>
                <w:sz w:val="28"/>
                <w:szCs w:val="28"/>
              </w:rPr>
            </w:pPr>
            <w:r w:rsidRPr="00C2555B">
              <w:rPr>
                <w:rFonts w:ascii="Browallia New" w:hAnsi="Browallia New" w:cs="Browallia New"/>
                <w:sz w:val="27"/>
                <w:szCs w:val="27"/>
                <w:cs/>
              </w:rPr>
              <w:t xml:space="preserve">(หน่วย </w:t>
            </w:r>
            <w:r w:rsidRPr="00C2555B">
              <w:rPr>
                <w:rFonts w:ascii="Browallia New" w:hAnsi="Browallia New" w:cs="Browallia New"/>
                <w:sz w:val="27"/>
                <w:szCs w:val="27"/>
                <w:lang w:val="en-GB"/>
              </w:rPr>
              <w:t xml:space="preserve">: </w:t>
            </w:r>
            <w:r w:rsidRPr="00C2555B">
              <w:rPr>
                <w:rFonts w:ascii="Browallia New" w:hAnsi="Browallia New" w:cs="Browallia New"/>
                <w:sz w:val="27"/>
                <w:szCs w:val="27"/>
                <w:cs/>
              </w:rPr>
              <w:t>พันบาท)</w:t>
            </w:r>
          </w:p>
        </w:tc>
      </w:tr>
      <w:tr w:rsidR="007D351A" w:rsidRPr="00C2555B" w14:paraId="3A38E75B" w14:textId="77777777" w:rsidTr="009837DD">
        <w:trPr>
          <w:tblHeader/>
        </w:trPr>
        <w:tc>
          <w:tcPr>
            <w:tcW w:w="3651" w:type="dxa"/>
          </w:tcPr>
          <w:p w14:paraId="64455328" w14:textId="77777777" w:rsidR="007D351A" w:rsidRPr="00C2555B"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1FDB694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งบการเงินรวม</w:t>
            </w:r>
          </w:p>
        </w:tc>
        <w:tc>
          <w:tcPr>
            <w:tcW w:w="236" w:type="dxa"/>
          </w:tcPr>
          <w:p w14:paraId="28088A69" w14:textId="77777777" w:rsidR="007D351A" w:rsidRPr="00C2555B"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70870CF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งบการเงินเฉพาะของบริษัท</w:t>
            </w:r>
          </w:p>
        </w:tc>
      </w:tr>
      <w:tr w:rsidR="00270076" w:rsidRPr="00C2555B" w14:paraId="6BF138F6" w14:textId="77777777" w:rsidTr="00493671">
        <w:trPr>
          <w:tblHeader/>
        </w:trPr>
        <w:tc>
          <w:tcPr>
            <w:tcW w:w="3651" w:type="dxa"/>
          </w:tcPr>
          <w:p w14:paraId="332CD3DD" w14:textId="77777777" w:rsidR="00270076" w:rsidRPr="00C2555B" w:rsidRDefault="00270076" w:rsidP="00270076">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tcPr>
          <w:p w14:paraId="59C89F59" w14:textId="29212A45" w:rsidR="00270076" w:rsidRPr="00C2555B" w:rsidRDefault="00270076" w:rsidP="00270076">
            <w:pPr>
              <w:spacing w:line="240" w:lineRule="auto"/>
              <w:ind w:right="-10"/>
              <w:jc w:val="center"/>
              <w:rPr>
                <w:rFonts w:ascii="Browallia New" w:hAnsi="Browallia New" w:cs="Browallia New"/>
                <w:sz w:val="28"/>
                <w:szCs w:val="28"/>
              </w:rPr>
            </w:pPr>
            <w:r w:rsidRPr="00175679">
              <w:rPr>
                <w:rFonts w:ascii="Browallia New" w:hAnsi="Browallia New" w:cs="Browallia New"/>
                <w:sz w:val="28"/>
                <w:szCs w:val="28"/>
              </w:rPr>
              <w:t xml:space="preserve">30 </w:t>
            </w:r>
            <w:r w:rsidRPr="00270076">
              <w:rPr>
                <w:rFonts w:ascii="Browallia New" w:hAnsi="Browallia New" w:cs="Browallia New"/>
                <w:sz w:val="28"/>
                <w:szCs w:val="28"/>
                <w:cs/>
              </w:rPr>
              <w:t>กันยายน</w:t>
            </w:r>
            <w:r w:rsidRPr="00D10583">
              <w:rPr>
                <w:rFonts w:ascii="Browallia New" w:hAnsi="Browallia New" w:cs="Browallia New"/>
                <w:sz w:val="28"/>
                <w:szCs w:val="28"/>
                <w:cs/>
              </w:rPr>
              <w:t xml:space="preserve"> </w:t>
            </w:r>
            <w:r w:rsidRPr="00D10583">
              <w:rPr>
                <w:rFonts w:ascii="Browallia New" w:hAnsi="Browallia New" w:cs="Browallia New"/>
                <w:sz w:val="28"/>
                <w:szCs w:val="28"/>
              </w:rPr>
              <w:t>2562</w:t>
            </w:r>
          </w:p>
        </w:tc>
        <w:tc>
          <w:tcPr>
            <w:tcW w:w="236" w:type="dxa"/>
            <w:tcBorders>
              <w:top w:val="single" w:sz="4" w:space="0" w:color="auto"/>
            </w:tcBorders>
            <w:vAlign w:val="bottom"/>
          </w:tcPr>
          <w:p w14:paraId="0095FFEA" w14:textId="77777777" w:rsidR="00270076" w:rsidRPr="00C2555B" w:rsidRDefault="00270076" w:rsidP="00270076">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231FF07A" w:rsidR="00270076" w:rsidRPr="00C2555B" w:rsidRDefault="00270076" w:rsidP="00270076">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6" w:type="dxa"/>
          </w:tcPr>
          <w:p w14:paraId="04AE47D7" w14:textId="77777777" w:rsidR="00270076" w:rsidRPr="00C2555B" w:rsidRDefault="00270076" w:rsidP="00270076">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D06A96F" w14:textId="135EE6F7" w:rsidR="00270076" w:rsidRPr="00C2555B" w:rsidRDefault="00270076" w:rsidP="00270076">
            <w:pPr>
              <w:spacing w:line="240" w:lineRule="auto"/>
              <w:ind w:right="-10"/>
              <w:jc w:val="center"/>
              <w:rPr>
                <w:rFonts w:ascii="Browallia New" w:hAnsi="Browallia New" w:cs="Browallia New"/>
                <w:sz w:val="28"/>
                <w:szCs w:val="28"/>
              </w:rPr>
            </w:pPr>
            <w:r w:rsidRPr="00175679">
              <w:rPr>
                <w:rFonts w:ascii="Browallia New" w:hAnsi="Browallia New" w:cs="Browallia New"/>
                <w:sz w:val="28"/>
                <w:szCs w:val="28"/>
              </w:rPr>
              <w:t xml:space="preserve">30 </w:t>
            </w:r>
            <w:r w:rsidRPr="00270076">
              <w:rPr>
                <w:rFonts w:ascii="Browallia New" w:hAnsi="Browallia New" w:cs="Browallia New"/>
                <w:sz w:val="28"/>
                <w:szCs w:val="28"/>
                <w:cs/>
              </w:rPr>
              <w:t>กันยายน</w:t>
            </w:r>
            <w:r w:rsidRPr="00D10583">
              <w:rPr>
                <w:rFonts w:ascii="Browallia New" w:hAnsi="Browallia New" w:cs="Browallia New"/>
                <w:sz w:val="28"/>
                <w:szCs w:val="28"/>
                <w:cs/>
              </w:rPr>
              <w:t xml:space="preserve"> </w:t>
            </w:r>
            <w:r w:rsidRPr="00D10583">
              <w:rPr>
                <w:rFonts w:ascii="Browallia New" w:hAnsi="Browallia New" w:cs="Browallia New"/>
                <w:sz w:val="28"/>
                <w:szCs w:val="28"/>
              </w:rPr>
              <w:t>2562</w:t>
            </w:r>
          </w:p>
        </w:tc>
        <w:tc>
          <w:tcPr>
            <w:tcW w:w="236" w:type="dxa"/>
            <w:tcBorders>
              <w:top w:val="single" w:sz="4" w:space="0" w:color="auto"/>
            </w:tcBorders>
            <w:vAlign w:val="bottom"/>
          </w:tcPr>
          <w:p w14:paraId="739ECA7F" w14:textId="77777777" w:rsidR="00270076" w:rsidRPr="00C2555B" w:rsidRDefault="00270076" w:rsidP="00270076">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494AC7C0" w:rsidR="00270076" w:rsidRPr="00C2555B" w:rsidRDefault="00270076" w:rsidP="00270076">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7D351A" w:rsidRPr="00C2555B" w14:paraId="06956D5A" w14:textId="77777777" w:rsidTr="00CD446E">
        <w:trPr>
          <w:trHeight w:hRule="exact" w:val="288"/>
        </w:trPr>
        <w:tc>
          <w:tcPr>
            <w:tcW w:w="3651" w:type="dxa"/>
          </w:tcPr>
          <w:p w14:paraId="5F03FB49" w14:textId="77777777" w:rsidR="007D351A" w:rsidRPr="00C2555B"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E9598E" w:rsidRPr="00936CC1" w14:paraId="2CC9D253" w14:textId="77777777" w:rsidTr="008078E7">
        <w:trPr>
          <w:trHeight w:val="323"/>
        </w:trPr>
        <w:tc>
          <w:tcPr>
            <w:tcW w:w="3651" w:type="dxa"/>
          </w:tcPr>
          <w:p w14:paraId="2D90D191" w14:textId="581FA7A4" w:rsidR="00E9598E" w:rsidRPr="00936CC1" w:rsidRDefault="00E9598E" w:rsidP="00E9598E">
            <w:pPr>
              <w:pStyle w:val="a"/>
              <w:tabs>
                <w:tab w:val="clear" w:pos="1080"/>
                <w:tab w:val="left" w:pos="540"/>
              </w:tabs>
              <w:rPr>
                <w:rFonts w:ascii="Browallia New" w:hAnsi="Browallia New" w:cs="Browallia New"/>
                <w:sz w:val="28"/>
                <w:szCs w:val="28"/>
                <w:cs/>
                <w:lang w:val="en-US"/>
              </w:rPr>
            </w:pPr>
            <w:r w:rsidRPr="00936CC1">
              <w:rPr>
                <w:rFonts w:ascii="Browallia New" w:hAnsi="Browallia New" w:cs="Browallia New"/>
                <w:sz w:val="28"/>
                <w:szCs w:val="28"/>
                <w:cs/>
                <w:lang w:val="en-GB"/>
              </w:rPr>
              <w:t xml:space="preserve">ลูกหนี้การค้า </w:t>
            </w:r>
            <w:r w:rsidRPr="00936CC1">
              <w:rPr>
                <w:rFonts w:ascii="Browallia New" w:hAnsi="Browallia New" w:cs="Browallia New"/>
                <w:sz w:val="28"/>
                <w:szCs w:val="28"/>
                <w:lang w:val="en-US"/>
              </w:rPr>
              <w:t xml:space="preserve">- </w:t>
            </w:r>
            <w:r w:rsidRPr="00936CC1">
              <w:rPr>
                <w:rFonts w:ascii="Browallia New" w:hAnsi="Browallia New" w:cs="Browallia New"/>
                <w:sz w:val="28"/>
                <w:szCs w:val="28"/>
                <w:cs/>
                <w:lang w:val="en-US"/>
              </w:rPr>
              <w:t>ลูกค้าทั่วไป</w:t>
            </w:r>
          </w:p>
        </w:tc>
        <w:tc>
          <w:tcPr>
            <w:tcW w:w="1204" w:type="dxa"/>
            <w:shd w:val="clear" w:color="auto" w:fill="auto"/>
          </w:tcPr>
          <w:p w14:paraId="27C4602C" w14:textId="7758B39D" w:rsidR="00E9598E" w:rsidRPr="00447A8C" w:rsidRDefault="00E9598E" w:rsidP="00E9598E">
            <w:pPr>
              <w:pStyle w:val="acctfourfigures"/>
              <w:tabs>
                <w:tab w:val="clear" w:pos="765"/>
              </w:tabs>
              <w:spacing w:line="240" w:lineRule="auto"/>
              <w:ind w:left="-117"/>
              <w:jc w:val="right"/>
              <w:rPr>
                <w:rFonts w:ascii="Browallia New" w:hAnsi="Browallia New" w:cs="Browallia New"/>
                <w:sz w:val="28"/>
                <w:szCs w:val="28"/>
                <w:lang w:val="en-US"/>
              </w:rPr>
            </w:pPr>
            <w:r w:rsidRPr="00324907">
              <w:rPr>
                <w:rFonts w:ascii="Browallia New" w:hAnsi="Browallia New" w:cs="Browallia New"/>
                <w:sz w:val="28"/>
                <w:szCs w:val="28"/>
                <w:lang w:val="en-US"/>
              </w:rPr>
              <w:t>19,061</w:t>
            </w:r>
          </w:p>
        </w:tc>
        <w:tc>
          <w:tcPr>
            <w:tcW w:w="236" w:type="dxa"/>
          </w:tcPr>
          <w:p w14:paraId="33AA502D" w14:textId="77777777" w:rsidR="00E9598E" w:rsidRPr="00936CC1" w:rsidRDefault="00E9598E" w:rsidP="00E95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tcPr>
          <w:p w14:paraId="27D2A02C" w14:textId="4F1DB106" w:rsidR="00E9598E" w:rsidRPr="00936CC1" w:rsidRDefault="00E9598E" w:rsidP="00E9598E">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bidi="th-TH"/>
              </w:rPr>
              <w:t>25,584</w:t>
            </w:r>
          </w:p>
        </w:tc>
        <w:tc>
          <w:tcPr>
            <w:tcW w:w="236" w:type="dxa"/>
          </w:tcPr>
          <w:p w14:paraId="565778F2" w14:textId="77777777" w:rsidR="00E9598E" w:rsidRPr="00936CC1" w:rsidRDefault="00E9598E" w:rsidP="00E95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tcPr>
          <w:p w14:paraId="74C7C842" w14:textId="458C8BA7" w:rsidR="00E9598E" w:rsidRPr="00936CC1" w:rsidRDefault="00E9598E" w:rsidP="00E9598E">
            <w:pPr>
              <w:pStyle w:val="acctfourfigures"/>
              <w:tabs>
                <w:tab w:val="clear" w:pos="765"/>
              </w:tabs>
              <w:spacing w:line="240" w:lineRule="auto"/>
              <w:ind w:left="-117"/>
              <w:jc w:val="right"/>
              <w:rPr>
                <w:rFonts w:ascii="Browallia New" w:hAnsi="Browallia New" w:cs="Browallia New"/>
                <w:sz w:val="28"/>
                <w:szCs w:val="28"/>
                <w:lang w:val="en-US"/>
              </w:rPr>
            </w:pPr>
            <w:r w:rsidRPr="00324907">
              <w:rPr>
                <w:rFonts w:ascii="Browallia New" w:hAnsi="Browallia New" w:cs="Browallia New"/>
                <w:sz w:val="28"/>
                <w:szCs w:val="28"/>
                <w:lang w:val="en-US"/>
              </w:rPr>
              <w:t>2,230</w:t>
            </w:r>
          </w:p>
        </w:tc>
        <w:tc>
          <w:tcPr>
            <w:tcW w:w="236" w:type="dxa"/>
          </w:tcPr>
          <w:p w14:paraId="2F5A7ED8" w14:textId="77777777" w:rsidR="00E9598E" w:rsidRPr="00936CC1" w:rsidRDefault="00E9598E" w:rsidP="00E95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tcPr>
          <w:p w14:paraId="3DC0E97A" w14:textId="12D12742" w:rsidR="00E9598E" w:rsidRPr="00936CC1" w:rsidRDefault="00E9598E" w:rsidP="00E9598E">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bidi="th-TH"/>
              </w:rPr>
              <w:t>3,437</w:t>
            </w:r>
          </w:p>
        </w:tc>
      </w:tr>
      <w:tr w:rsidR="00E9598E" w:rsidRPr="00936CC1" w14:paraId="24E2C251" w14:textId="77777777" w:rsidTr="00807020">
        <w:trPr>
          <w:trHeight w:val="186"/>
        </w:trPr>
        <w:tc>
          <w:tcPr>
            <w:tcW w:w="3651" w:type="dxa"/>
          </w:tcPr>
          <w:p w14:paraId="55968E4C" w14:textId="77777777" w:rsidR="00E9598E" w:rsidRPr="00936CC1" w:rsidRDefault="00E9598E" w:rsidP="00E95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ค่าเผื่อหนี้สงสัยจะสูญ</w:t>
            </w:r>
          </w:p>
        </w:tc>
        <w:tc>
          <w:tcPr>
            <w:tcW w:w="1204" w:type="dxa"/>
            <w:tcBorders>
              <w:bottom w:val="single" w:sz="4" w:space="0" w:color="auto"/>
            </w:tcBorders>
            <w:shd w:val="clear" w:color="auto" w:fill="auto"/>
          </w:tcPr>
          <w:p w14:paraId="0BDDD2C7" w14:textId="20EF839A" w:rsidR="00E9598E" w:rsidRPr="00447A8C" w:rsidRDefault="00E9598E" w:rsidP="00E9598E">
            <w:pPr>
              <w:pStyle w:val="acctfourfigures"/>
              <w:tabs>
                <w:tab w:val="clear" w:pos="765"/>
              </w:tabs>
              <w:spacing w:line="240" w:lineRule="auto"/>
              <w:ind w:left="-117"/>
              <w:jc w:val="right"/>
              <w:rPr>
                <w:rFonts w:ascii="Browallia New" w:hAnsi="Browallia New" w:cs="Browallia New"/>
                <w:sz w:val="28"/>
                <w:szCs w:val="28"/>
                <w:lang w:val="en-US"/>
              </w:rPr>
            </w:pPr>
            <w:r w:rsidRPr="00324907">
              <w:rPr>
                <w:rFonts w:ascii="Browallia New" w:hAnsi="Browallia New" w:cs="Browallia New"/>
                <w:sz w:val="28"/>
                <w:szCs w:val="28"/>
                <w:lang w:val="en-US"/>
              </w:rPr>
              <w:t>(957)</w:t>
            </w:r>
          </w:p>
        </w:tc>
        <w:tc>
          <w:tcPr>
            <w:tcW w:w="236" w:type="dxa"/>
          </w:tcPr>
          <w:p w14:paraId="57EBD59D" w14:textId="77777777" w:rsidR="00E9598E" w:rsidRPr="00936CC1" w:rsidRDefault="00E9598E" w:rsidP="00E95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vAlign w:val="center"/>
          </w:tcPr>
          <w:p w14:paraId="0D6EC027" w14:textId="2B36172B" w:rsidR="00E9598E" w:rsidRPr="00936CC1" w:rsidRDefault="00E9598E" w:rsidP="00E9598E">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rPr>
              <w:t>(2,777)</w:t>
            </w:r>
          </w:p>
        </w:tc>
        <w:tc>
          <w:tcPr>
            <w:tcW w:w="236" w:type="dxa"/>
          </w:tcPr>
          <w:p w14:paraId="6CCE6305" w14:textId="77777777" w:rsidR="00E9598E" w:rsidRPr="00936CC1" w:rsidRDefault="00E9598E" w:rsidP="00E95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center"/>
          </w:tcPr>
          <w:p w14:paraId="44B9A243" w14:textId="2F3F40A2" w:rsidR="00E9598E" w:rsidRPr="00936CC1" w:rsidRDefault="00E9598E" w:rsidP="00E9598E">
            <w:pPr>
              <w:pStyle w:val="acctfourfigures"/>
              <w:tabs>
                <w:tab w:val="clear" w:pos="765"/>
              </w:tabs>
              <w:spacing w:line="240" w:lineRule="auto"/>
              <w:ind w:left="-117"/>
              <w:jc w:val="center"/>
              <w:rPr>
                <w:rFonts w:ascii="Browallia New" w:hAnsi="Browallia New" w:cs="Browallia New"/>
                <w:sz w:val="28"/>
                <w:szCs w:val="28"/>
              </w:rPr>
            </w:pPr>
            <w:r w:rsidRPr="00936CC1">
              <w:rPr>
                <w:rFonts w:ascii="Browallia New" w:hAnsi="Browallia New" w:cs="Browallia New"/>
                <w:sz w:val="28"/>
                <w:szCs w:val="28"/>
              </w:rPr>
              <w:t xml:space="preserve">         -</w:t>
            </w:r>
          </w:p>
        </w:tc>
        <w:tc>
          <w:tcPr>
            <w:tcW w:w="236" w:type="dxa"/>
          </w:tcPr>
          <w:p w14:paraId="2092D077" w14:textId="77777777" w:rsidR="00E9598E" w:rsidRPr="00936CC1" w:rsidRDefault="00E9598E" w:rsidP="00E95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center"/>
          </w:tcPr>
          <w:p w14:paraId="3B541CD4" w14:textId="6A763A30" w:rsidR="00E9598E" w:rsidRPr="00936CC1" w:rsidRDefault="00E9598E" w:rsidP="00E9598E">
            <w:pPr>
              <w:pStyle w:val="acctfourfigures"/>
              <w:tabs>
                <w:tab w:val="clear" w:pos="765"/>
              </w:tabs>
              <w:spacing w:line="240" w:lineRule="auto"/>
              <w:ind w:left="-117"/>
              <w:jc w:val="center"/>
              <w:rPr>
                <w:rFonts w:ascii="Browallia New" w:hAnsi="Browallia New" w:cs="Browallia New"/>
                <w:sz w:val="28"/>
                <w:szCs w:val="28"/>
              </w:rPr>
            </w:pPr>
            <w:r w:rsidRPr="00936CC1">
              <w:rPr>
                <w:rFonts w:ascii="Browallia New" w:hAnsi="Browallia New" w:cs="Browallia New"/>
                <w:sz w:val="28"/>
                <w:szCs w:val="28"/>
              </w:rPr>
              <w:t xml:space="preserve">         -</w:t>
            </w:r>
          </w:p>
        </w:tc>
      </w:tr>
      <w:tr w:rsidR="00E9598E" w:rsidRPr="00936CC1" w14:paraId="00155B7E" w14:textId="77777777" w:rsidTr="008078E7">
        <w:tc>
          <w:tcPr>
            <w:tcW w:w="3651" w:type="dxa"/>
          </w:tcPr>
          <w:p w14:paraId="2A4553FA" w14:textId="77777777" w:rsidR="00E9598E" w:rsidRPr="00936CC1" w:rsidRDefault="00E9598E" w:rsidP="00E95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1F985E46" w:rsidR="00E9598E" w:rsidRPr="00447A8C" w:rsidRDefault="00E9598E" w:rsidP="00E9598E">
            <w:pPr>
              <w:pStyle w:val="acctfourfigures"/>
              <w:tabs>
                <w:tab w:val="clear" w:pos="765"/>
              </w:tabs>
              <w:spacing w:line="240" w:lineRule="auto"/>
              <w:ind w:left="-117"/>
              <w:jc w:val="right"/>
              <w:rPr>
                <w:rFonts w:ascii="Browallia New" w:hAnsi="Browallia New" w:cs="Browallia New"/>
                <w:sz w:val="28"/>
                <w:szCs w:val="28"/>
                <w:cs/>
                <w:lang w:val="en-US" w:bidi="th-TH"/>
              </w:rPr>
            </w:pPr>
            <w:r w:rsidRPr="00324907">
              <w:rPr>
                <w:rFonts w:ascii="Browallia New" w:hAnsi="Browallia New" w:cs="Browallia New"/>
                <w:sz w:val="28"/>
                <w:szCs w:val="28"/>
                <w:lang w:val="en-US" w:bidi="th-TH"/>
              </w:rPr>
              <w:t>18,104</w:t>
            </w:r>
          </w:p>
        </w:tc>
        <w:tc>
          <w:tcPr>
            <w:tcW w:w="236" w:type="dxa"/>
          </w:tcPr>
          <w:p w14:paraId="3B9B92C3" w14:textId="77777777" w:rsidR="00E9598E" w:rsidRPr="00936CC1" w:rsidRDefault="00E9598E" w:rsidP="00E95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tcPr>
          <w:p w14:paraId="5A5A206D" w14:textId="41F9D232" w:rsidR="00E9598E" w:rsidRPr="00936CC1" w:rsidRDefault="00E9598E" w:rsidP="00E9598E">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rPr>
              <w:t>22,807</w:t>
            </w:r>
          </w:p>
        </w:tc>
        <w:tc>
          <w:tcPr>
            <w:tcW w:w="236" w:type="dxa"/>
          </w:tcPr>
          <w:p w14:paraId="4E9ACA6A" w14:textId="77777777" w:rsidR="00E9598E" w:rsidRPr="00936CC1" w:rsidRDefault="00E9598E" w:rsidP="00E95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28B93FCF" w:rsidR="00E9598E" w:rsidRPr="00936CC1" w:rsidRDefault="00E9598E" w:rsidP="00E9598E">
            <w:pPr>
              <w:pStyle w:val="acctfourfigures"/>
              <w:tabs>
                <w:tab w:val="clear" w:pos="765"/>
              </w:tabs>
              <w:spacing w:line="240" w:lineRule="auto"/>
              <w:ind w:left="-117"/>
              <w:jc w:val="right"/>
              <w:rPr>
                <w:rFonts w:ascii="Browallia New" w:hAnsi="Browallia New" w:cs="Browallia New"/>
                <w:sz w:val="28"/>
                <w:szCs w:val="28"/>
                <w:lang w:val="en-US"/>
              </w:rPr>
            </w:pPr>
            <w:r w:rsidRPr="00324907">
              <w:rPr>
                <w:rFonts w:ascii="Browallia New" w:hAnsi="Browallia New" w:cs="Browallia New"/>
                <w:sz w:val="28"/>
                <w:szCs w:val="28"/>
                <w:lang w:val="en-US"/>
              </w:rPr>
              <w:t>2,230</w:t>
            </w:r>
          </w:p>
        </w:tc>
        <w:tc>
          <w:tcPr>
            <w:tcW w:w="236" w:type="dxa"/>
          </w:tcPr>
          <w:p w14:paraId="70A96522" w14:textId="77777777" w:rsidR="00E9598E" w:rsidRPr="00936CC1" w:rsidRDefault="00E9598E" w:rsidP="00E95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tcPr>
          <w:p w14:paraId="2D99CB34" w14:textId="61B0D209" w:rsidR="00E9598E" w:rsidRPr="00936CC1" w:rsidRDefault="00E9598E" w:rsidP="00E9598E">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bidi="th-TH"/>
              </w:rPr>
              <w:t>3,437</w:t>
            </w:r>
          </w:p>
        </w:tc>
      </w:tr>
      <w:tr w:rsidR="009D60E2" w:rsidRPr="00936CC1" w14:paraId="3C5ECECD" w14:textId="77777777" w:rsidTr="00CD446E">
        <w:trPr>
          <w:trHeight w:hRule="exact" w:val="334"/>
        </w:trPr>
        <w:tc>
          <w:tcPr>
            <w:tcW w:w="3651" w:type="dxa"/>
          </w:tcPr>
          <w:p w14:paraId="4E639CD5" w14:textId="496DC03B" w:rsidR="009D60E2" w:rsidRPr="00936CC1" w:rsidRDefault="009D60E2" w:rsidP="009D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tcPr>
          <w:p w14:paraId="5E8469BA" w14:textId="77777777" w:rsidR="009D60E2" w:rsidRPr="00447A8C" w:rsidRDefault="009D60E2" w:rsidP="009D60E2">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18D8DD96" w14:textId="77777777" w:rsidR="009D60E2" w:rsidRPr="00936CC1" w:rsidRDefault="009D60E2" w:rsidP="009D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u w:val="single"/>
              </w:rPr>
            </w:pPr>
          </w:p>
        </w:tc>
        <w:tc>
          <w:tcPr>
            <w:tcW w:w="1150" w:type="dxa"/>
            <w:tcBorders>
              <w:top w:val="single" w:sz="4" w:space="0" w:color="auto"/>
            </w:tcBorders>
          </w:tcPr>
          <w:p w14:paraId="52B9953D" w14:textId="77777777" w:rsidR="009D60E2" w:rsidRPr="00936CC1" w:rsidRDefault="009D60E2" w:rsidP="009D60E2">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349F2585" w14:textId="77777777" w:rsidR="009D60E2" w:rsidRPr="00936CC1" w:rsidRDefault="009D60E2" w:rsidP="009D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70" w:type="dxa"/>
            <w:tcBorders>
              <w:top w:val="single" w:sz="4" w:space="0" w:color="auto"/>
            </w:tcBorders>
          </w:tcPr>
          <w:p w14:paraId="586F296B" w14:textId="77777777" w:rsidR="009D60E2" w:rsidRPr="00936CC1" w:rsidRDefault="009D60E2" w:rsidP="009D60E2">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3B94E05D" w14:textId="77777777" w:rsidR="009D60E2" w:rsidRPr="00936CC1" w:rsidRDefault="009D60E2" w:rsidP="009D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Borders>
              <w:top w:val="single" w:sz="4" w:space="0" w:color="auto"/>
            </w:tcBorders>
          </w:tcPr>
          <w:p w14:paraId="5970183D" w14:textId="77777777" w:rsidR="009D60E2" w:rsidRPr="00936CC1" w:rsidRDefault="009D60E2" w:rsidP="009D60E2">
            <w:pPr>
              <w:pStyle w:val="acctfourfigures"/>
              <w:tabs>
                <w:tab w:val="clear" w:pos="765"/>
              </w:tabs>
              <w:spacing w:line="240" w:lineRule="auto"/>
              <w:ind w:left="-117"/>
              <w:jc w:val="right"/>
              <w:rPr>
                <w:rFonts w:ascii="Browallia New" w:hAnsi="Browallia New" w:cs="Browallia New"/>
                <w:sz w:val="18"/>
                <w:szCs w:val="18"/>
                <w:lang w:val="en-US"/>
              </w:rPr>
            </w:pPr>
          </w:p>
        </w:tc>
      </w:tr>
      <w:tr w:rsidR="009D60E2" w:rsidRPr="00936CC1" w14:paraId="139E940A" w14:textId="77777777" w:rsidTr="008078E7">
        <w:tc>
          <w:tcPr>
            <w:tcW w:w="3651" w:type="dxa"/>
          </w:tcPr>
          <w:p w14:paraId="1C3064DE" w14:textId="0DDA35B9" w:rsidR="009D60E2" w:rsidRPr="00936CC1" w:rsidRDefault="009D60E2" w:rsidP="009D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ลูกหนี้อื่น - ลูกค้าทั่วไป</w:t>
            </w:r>
          </w:p>
        </w:tc>
        <w:tc>
          <w:tcPr>
            <w:tcW w:w="1204" w:type="dxa"/>
          </w:tcPr>
          <w:p w14:paraId="079A5CB0" w14:textId="77777777" w:rsidR="009D60E2" w:rsidRPr="00447A8C" w:rsidRDefault="009D60E2" w:rsidP="009D60E2">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47E27CB7" w14:textId="77777777" w:rsidR="009D60E2" w:rsidRPr="00936CC1" w:rsidRDefault="009D60E2" w:rsidP="009D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Pr>
          <w:p w14:paraId="56D75BD6" w14:textId="77777777" w:rsidR="009D60E2" w:rsidRPr="00936CC1" w:rsidRDefault="009D60E2" w:rsidP="009D60E2">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1EEAF50A" w14:textId="77777777" w:rsidR="009D60E2" w:rsidRPr="00936CC1" w:rsidRDefault="009D60E2" w:rsidP="009D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Pr>
          <w:p w14:paraId="36C7415F" w14:textId="77777777" w:rsidR="009D60E2" w:rsidRPr="00936CC1" w:rsidRDefault="009D60E2" w:rsidP="009D60E2">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1523B0F5" w14:textId="77777777" w:rsidR="009D60E2" w:rsidRPr="00936CC1" w:rsidRDefault="009D60E2" w:rsidP="009D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5485982" w14:textId="77777777" w:rsidR="009D60E2" w:rsidRPr="00936CC1" w:rsidRDefault="009D60E2" w:rsidP="009D60E2">
            <w:pPr>
              <w:pStyle w:val="acctfourfigures"/>
              <w:tabs>
                <w:tab w:val="clear" w:pos="765"/>
              </w:tabs>
              <w:spacing w:line="240" w:lineRule="auto"/>
              <w:ind w:left="-117"/>
              <w:jc w:val="right"/>
              <w:rPr>
                <w:rFonts w:ascii="Browallia New" w:hAnsi="Browallia New" w:cs="Browallia New"/>
                <w:sz w:val="28"/>
                <w:szCs w:val="28"/>
                <w:lang w:val="en-US"/>
              </w:rPr>
            </w:pPr>
          </w:p>
        </w:tc>
      </w:tr>
      <w:tr w:rsidR="00CE73A6" w:rsidRPr="00936CC1" w14:paraId="7E6C2904" w14:textId="77777777" w:rsidTr="00493671">
        <w:tc>
          <w:tcPr>
            <w:tcW w:w="3651" w:type="dxa"/>
          </w:tcPr>
          <w:p w14:paraId="45A205DF" w14:textId="22727AF6"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936CC1">
              <w:rPr>
                <w:rFonts w:ascii="Browallia New" w:hAnsi="Browallia New" w:cs="Browallia New"/>
                <w:sz w:val="28"/>
                <w:szCs w:val="28"/>
                <w:cs/>
              </w:rPr>
              <w:t>ค่าเบี้ยปรับค้างรับ</w:t>
            </w:r>
          </w:p>
        </w:tc>
        <w:tc>
          <w:tcPr>
            <w:tcW w:w="1204" w:type="dxa"/>
          </w:tcPr>
          <w:p w14:paraId="73C8055D" w14:textId="3E6C2B49" w:rsidR="00CE73A6" w:rsidRPr="00447A8C" w:rsidRDefault="00CE73A6" w:rsidP="00CE73A6">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49,675</w:t>
            </w:r>
          </w:p>
        </w:tc>
        <w:tc>
          <w:tcPr>
            <w:tcW w:w="236" w:type="dxa"/>
          </w:tcPr>
          <w:p w14:paraId="5B82BA51"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Pr>
          <w:p w14:paraId="4132A73E" w14:textId="77992D9E" w:rsidR="00CE73A6" w:rsidRPr="00936CC1" w:rsidRDefault="00CE73A6" w:rsidP="00CE73A6">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bidi="th-TH"/>
              </w:rPr>
              <w:t>47,045</w:t>
            </w:r>
          </w:p>
        </w:tc>
        <w:tc>
          <w:tcPr>
            <w:tcW w:w="236" w:type="dxa"/>
          </w:tcPr>
          <w:p w14:paraId="4F46CBFD"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center"/>
          </w:tcPr>
          <w:p w14:paraId="6A0C9A46" w14:textId="0264B979" w:rsidR="00CE73A6" w:rsidRPr="00936CC1" w:rsidRDefault="00CE73A6" w:rsidP="00CE73A6">
            <w:pPr>
              <w:pStyle w:val="acctfourfigures"/>
              <w:tabs>
                <w:tab w:val="clear" w:pos="765"/>
              </w:tabs>
              <w:spacing w:line="240" w:lineRule="auto"/>
              <w:ind w:left="-117"/>
              <w:jc w:val="center"/>
              <w:rPr>
                <w:rFonts w:ascii="Browallia New" w:hAnsi="Browallia New" w:cs="Browallia New"/>
                <w:sz w:val="28"/>
                <w:szCs w:val="28"/>
              </w:rPr>
            </w:pPr>
            <w:r w:rsidRPr="00936CC1">
              <w:rPr>
                <w:rFonts w:ascii="Browallia New" w:hAnsi="Browallia New" w:cs="Browallia New"/>
                <w:sz w:val="28"/>
                <w:szCs w:val="28"/>
              </w:rPr>
              <w:t xml:space="preserve">         -</w:t>
            </w:r>
          </w:p>
        </w:tc>
        <w:tc>
          <w:tcPr>
            <w:tcW w:w="236" w:type="dxa"/>
          </w:tcPr>
          <w:p w14:paraId="008768D1"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center"/>
          </w:tcPr>
          <w:p w14:paraId="65CCD74A" w14:textId="1E08F27F" w:rsidR="00CE73A6" w:rsidRPr="00936CC1" w:rsidRDefault="00CE73A6" w:rsidP="00CE73A6">
            <w:pPr>
              <w:pStyle w:val="acctfourfigures"/>
              <w:tabs>
                <w:tab w:val="clear" w:pos="765"/>
              </w:tabs>
              <w:spacing w:line="240" w:lineRule="auto"/>
              <w:ind w:left="-117"/>
              <w:jc w:val="center"/>
              <w:rPr>
                <w:rFonts w:ascii="Browallia New" w:hAnsi="Browallia New" w:cs="Browallia New"/>
                <w:sz w:val="28"/>
                <w:szCs w:val="28"/>
                <w:lang w:val="en-US"/>
              </w:rPr>
            </w:pPr>
            <w:r w:rsidRPr="00936CC1">
              <w:rPr>
                <w:rFonts w:ascii="Browallia New" w:hAnsi="Browallia New" w:cs="Browallia New"/>
                <w:sz w:val="28"/>
                <w:szCs w:val="28"/>
              </w:rPr>
              <w:t xml:space="preserve">         -</w:t>
            </w:r>
          </w:p>
        </w:tc>
      </w:tr>
      <w:tr w:rsidR="00CE73A6" w:rsidRPr="00936CC1" w14:paraId="30F0627C" w14:textId="77777777" w:rsidTr="00807020">
        <w:tc>
          <w:tcPr>
            <w:tcW w:w="3651" w:type="dxa"/>
            <w:vAlign w:val="bottom"/>
          </w:tcPr>
          <w:p w14:paraId="4E3D4A2D" w14:textId="1CE3E59E"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936CC1">
              <w:rPr>
                <w:rFonts w:ascii="Browallia New" w:hAnsi="Browallia New" w:cs="Browallia New"/>
                <w:sz w:val="28"/>
                <w:szCs w:val="28"/>
                <w:cs/>
              </w:rPr>
              <w:t>ค่าเบี้ยประกันภัยจ่ายแทนลูกค้า</w:t>
            </w:r>
          </w:p>
        </w:tc>
        <w:tc>
          <w:tcPr>
            <w:tcW w:w="1204" w:type="dxa"/>
          </w:tcPr>
          <w:p w14:paraId="20537684" w14:textId="56C5616A" w:rsidR="00CE73A6" w:rsidRPr="00447A8C" w:rsidRDefault="00CE73A6" w:rsidP="00CE73A6">
            <w:pPr>
              <w:pStyle w:val="acctfourfigures"/>
              <w:tabs>
                <w:tab w:val="clear" w:pos="765"/>
              </w:tabs>
              <w:spacing w:line="240" w:lineRule="auto"/>
              <w:ind w:left="-117"/>
              <w:jc w:val="right"/>
              <w:rPr>
                <w:rFonts w:ascii="Browallia New" w:hAnsi="Browallia New" w:cs="Browallia New"/>
                <w:sz w:val="28"/>
                <w:szCs w:val="28"/>
                <w:rtl/>
                <w:cs/>
                <w:lang w:val="en-US"/>
              </w:rPr>
            </w:pPr>
            <w:r w:rsidRPr="00324907">
              <w:rPr>
                <w:rFonts w:ascii="Browallia New" w:hAnsi="Browallia New" w:cs="Browallia New"/>
                <w:sz w:val="28"/>
                <w:szCs w:val="28"/>
                <w:lang w:val="en-US"/>
              </w:rPr>
              <w:t>907</w:t>
            </w:r>
          </w:p>
        </w:tc>
        <w:tc>
          <w:tcPr>
            <w:tcW w:w="236" w:type="dxa"/>
          </w:tcPr>
          <w:p w14:paraId="3CF67B72"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56EAA7EB" w14:textId="3AD73087" w:rsidR="00CE73A6" w:rsidRPr="00936CC1" w:rsidRDefault="00CE73A6" w:rsidP="00CE73A6">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bidi="th-TH"/>
              </w:rPr>
              <w:t>1,617</w:t>
            </w:r>
          </w:p>
        </w:tc>
        <w:tc>
          <w:tcPr>
            <w:tcW w:w="236" w:type="dxa"/>
          </w:tcPr>
          <w:p w14:paraId="0338C49B"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center"/>
          </w:tcPr>
          <w:p w14:paraId="33DB26CE" w14:textId="4C82428B" w:rsidR="00CE73A6" w:rsidRPr="00936CC1" w:rsidRDefault="00CE73A6" w:rsidP="00CE73A6">
            <w:pPr>
              <w:pStyle w:val="acctfourfigures"/>
              <w:tabs>
                <w:tab w:val="clear" w:pos="765"/>
              </w:tabs>
              <w:spacing w:line="240" w:lineRule="auto"/>
              <w:ind w:left="-117"/>
              <w:jc w:val="center"/>
              <w:rPr>
                <w:rFonts w:ascii="Browallia New" w:hAnsi="Browallia New" w:cs="Browallia New"/>
                <w:sz w:val="28"/>
                <w:szCs w:val="28"/>
              </w:rPr>
            </w:pPr>
            <w:r w:rsidRPr="00936CC1">
              <w:rPr>
                <w:rFonts w:ascii="Browallia New" w:hAnsi="Browallia New" w:cs="Browallia New"/>
                <w:sz w:val="28"/>
                <w:szCs w:val="28"/>
              </w:rPr>
              <w:t xml:space="preserve">         -</w:t>
            </w:r>
          </w:p>
        </w:tc>
        <w:tc>
          <w:tcPr>
            <w:tcW w:w="236" w:type="dxa"/>
          </w:tcPr>
          <w:p w14:paraId="796C8507"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center"/>
          </w:tcPr>
          <w:p w14:paraId="5338465E" w14:textId="14A78AC5" w:rsidR="00CE73A6" w:rsidRPr="00936CC1" w:rsidRDefault="00CE73A6" w:rsidP="00CE73A6">
            <w:pPr>
              <w:pStyle w:val="acctfourfigures"/>
              <w:tabs>
                <w:tab w:val="clear" w:pos="765"/>
              </w:tabs>
              <w:spacing w:line="240" w:lineRule="auto"/>
              <w:ind w:left="-117"/>
              <w:jc w:val="center"/>
              <w:rPr>
                <w:rFonts w:ascii="Browallia New" w:hAnsi="Browallia New" w:cs="Browallia New"/>
                <w:sz w:val="28"/>
                <w:szCs w:val="28"/>
                <w:lang w:val="en-US"/>
              </w:rPr>
            </w:pPr>
            <w:r w:rsidRPr="00936CC1">
              <w:rPr>
                <w:rFonts w:ascii="Browallia New" w:hAnsi="Browallia New" w:cs="Browallia New"/>
                <w:sz w:val="28"/>
                <w:szCs w:val="28"/>
              </w:rPr>
              <w:t xml:space="preserve">         -</w:t>
            </w:r>
          </w:p>
        </w:tc>
      </w:tr>
      <w:tr w:rsidR="00CE73A6" w:rsidRPr="00936CC1" w14:paraId="0BE96731" w14:textId="77777777" w:rsidTr="008078E7">
        <w:tc>
          <w:tcPr>
            <w:tcW w:w="3651" w:type="dxa"/>
          </w:tcPr>
          <w:p w14:paraId="4877C0BA" w14:textId="62EA496F"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936CC1">
              <w:rPr>
                <w:rFonts w:ascii="Browallia New" w:hAnsi="Browallia New" w:cs="Browallia New"/>
                <w:sz w:val="28"/>
                <w:szCs w:val="28"/>
                <w:cs/>
              </w:rPr>
              <w:t>อื่นๆ</w:t>
            </w:r>
          </w:p>
        </w:tc>
        <w:tc>
          <w:tcPr>
            <w:tcW w:w="1204" w:type="dxa"/>
            <w:tcBorders>
              <w:bottom w:val="single" w:sz="4" w:space="0" w:color="auto"/>
            </w:tcBorders>
          </w:tcPr>
          <w:p w14:paraId="35297118" w14:textId="4948CD8A" w:rsidR="00CE73A6" w:rsidRPr="00447A8C" w:rsidRDefault="00CE73A6" w:rsidP="00CE73A6">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70,</w:t>
            </w:r>
            <w:r w:rsidR="000C4CE6" w:rsidRPr="00447A8C">
              <w:rPr>
                <w:rFonts w:ascii="Browallia New" w:hAnsi="Browallia New" w:cs="Browallia New"/>
                <w:sz w:val="28"/>
                <w:szCs w:val="28"/>
                <w:lang w:val="en-US" w:bidi="th-TH"/>
              </w:rPr>
              <w:t>100</w:t>
            </w:r>
          </w:p>
        </w:tc>
        <w:tc>
          <w:tcPr>
            <w:tcW w:w="236" w:type="dxa"/>
          </w:tcPr>
          <w:p w14:paraId="11E47CA4"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tcPr>
          <w:p w14:paraId="058E47AB" w14:textId="5FA88F42" w:rsidR="00CE73A6" w:rsidRPr="00936CC1" w:rsidRDefault="00CE73A6" w:rsidP="00CE73A6">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bidi="th-TH"/>
              </w:rPr>
              <w:t>56,380</w:t>
            </w:r>
          </w:p>
        </w:tc>
        <w:tc>
          <w:tcPr>
            <w:tcW w:w="236" w:type="dxa"/>
          </w:tcPr>
          <w:p w14:paraId="3E60256A"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tcPr>
          <w:p w14:paraId="0988397D" w14:textId="6CBE1B71" w:rsidR="00CE73A6" w:rsidRPr="00936CC1" w:rsidRDefault="00CE73A6" w:rsidP="00CE73A6">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324907">
              <w:rPr>
                <w:rFonts w:ascii="Browallia New" w:hAnsi="Browallia New" w:cs="Browallia New"/>
                <w:noProof/>
                <w:sz w:val="28"/>
                <w:szCs w:val="28"/>
                <w:lang w:val="en-US" w:bidi="th-TH"/>
              </w:rPr>
              <w:t>11,330</w:t>
            </w:r>
          </w:p>
        </w:tc>
        <w:tc>
          <w:tcPr>
            <w:tcW w:w="236" w:type="dxa"/>
          </w:tcPr>
          <w:p w14:paraId="4A122C0E"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tcPr>
          <w:p w14:paraId="3630DF0B" w14:textId="112B8ACF" w:rsidR="00CE73A6" w:rsidRPr="00936CC1" w:rsidRDefault="00CE73A6" w:rsidP="00CE73A6">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bidi="th-TH"/>
              </w:rPr>
              <w:t>9</w:t>
            </w:r>
            <w:r w:rsidRPr="00936CC1">
              <w:rPr>
                <w:rFonts w:ascii="Browallia New" w:hAnsi="Browallia New" w:cs="Browallia New"/>
                <w:sz w:val="28"/>
                <w:szCs w:val="28"/>
                <w:lang w:bidi="th-TH"/>
              </w:rPr>
              <w:t>,732</w:t>
            </w:r>
          </w:p>
        </w:tc>
      </w:tr>
      <w:tr w:rsidR="00CE73A6" w:rsidRPr="00936CC1" w14:paraId="2318CEA6" w14:textId="77777777" w:rsidTr="008078E7">
        <w:tc>
          <w:tcPr>
            <w:tcW w:w="3651" w:type="dxa"/>
          </w:tcPr>
          <w:p w14:paraId="14286D23"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รวม</w:t>
            </w:r>
          </w:p>
        </w:tc>
        <w:tc>
          <w:tcPr>
            <w:tcW w:w="1204" w:type="dxa"/>
            <w:tcBorders>
              <w:top w:val="single" w:sz="4" w:space="0" w:color="auto"/>
            </w:tcBorders>
          </w:tcPr>
          <w:p w14:paraId="6DEFA33D" w14:textId="2BE68DE6" w:rsidR="00CE73A6" w:rsidRPr="00447A8C" w:rsidRDefault="00CE73A6" w:rsidP="00CE73A6">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120,68</w:t>
            </w:r>
            <w:r w:rsidR="000C4CE6" w:rsidRPr="00447A8C">
              <w:rPr>
                <w:rFonts w:ascii="Browallia New" w:hAnsi="Browallia New" w:cs="Browallia New"/>
                <w:sz w:val="28"/>
                <w:szCs w:val="28"/>
                <w:lang w:val="en-US" w:bidi="th-TH"/>
              </w:rPr>
              <w:t>2</w:t>
            </w:r>
          </w:p>
        </w:tc>
        <w:tc>
          <w:tcPr>
            <w:tcW w:w="236" w:type="dxa"/>
          </w:tcPr>
          <w:p w14:paraId="1D565EF6"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tcPr>
          <w:p w14:paraId="1585CA54" w14:textId="0B984579" w:rsidR="00CE73A6" w:rsidRPr="00936CC1" w:rsidRDefault="00CE73A6" w:rsidP="00CE73A6">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bidi="th-TH"/>
              </w:rPr>
              <w:t>105,042</w:t>
            </w:r>
          </w:p>
        </w:tc>
        <w:tc>
          <w:tcPr>
            <w:tcW w:w="236" w:type="dxa"/>
          </w:tcPr>
          <w:p w14:paraId="48AFAC84"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167A200B" w14:textId="542FB2DD" w:rsidR="00CE73A6" w:rsidRPr="00936CC1" w:rsidRDefault="00CE73A6" w:rsidP="00CE73A6">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324907">
              <w:rPr>
                <w:rFonts w:ascii="Browallia New" w:hAnsi="Browallia New" w:cs="Browallia New"/>
                <w:noProof/>
                <w:sz w:val="28"/>
                <w:szCs w:val="28"/>
                <w:lang w:val="en-US" w:bidi="th-TH"/>
              </w:rPr>
              <w:t>11,330</w:t>
            </w:r>
          </w:p>
        </w:tc>
        <w:tc>
          <w:tcPr>
            <w:tcW w:w="236" w:type="dxa"/>
          </w:tcPr>
          <w:p w14:paraId="662C0289"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tcPr>
          <w:p w14:paraId="416A38FB" w14:textId="0BACE822" w:rsidR="00CE73A6" w:rsidRPr="00936CC1" w:rsidRDefault="00CE73A6" w:rsidP="00CE73A6">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bidi="th-TH"/>
              </w:rPr>
              <w:t>9,732</w:t>
            </w:r>
          </w:p>
        </w:tc>
      </w:tr>
      <w:tr w:rsidR="00CE73A6" w:rsidRPr="00936CC1" w14:paraId="540228A2" w14:textId="77777777" w:rsidTr="00807020">
        <w:tc>
          <w:tcPr>
            <w:tcW w:w="3651" w:type="dxa"/>
          </w:tcPr>
          <w:p w14:paraId="1C96D138" w14:textId="51FF7654"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ค่าเผื่อหนี้สงสัยจะสูญ</w:t>
            </w:r>
          </w:p>
        </w:tc>
        <w:tc>
          <w:tcPr>
            <w:tcW w:w="1204" w:type="dxa"/>
            <w:tcBorders>
              <w:bottom w:val="single" w:sz="4" w:space="0" w:color="auto"/>
            </w:tcBorders>
          </w:tcPr>
          <w:p w14:paraId="60E505CB" w14:textId="0B92F4FB" w:rsidR="00CE73A6" w:rsidRPr="00447A8C" w:rsidRDefault="00CE73A6" w:rsidP="00CE73A6">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(21,362)</w:t>
            </w:r>
          </w:p>
        </w:tc>
        <w:tc>
          <w:tcPr>
            <w:tcW w:w="236" w:type="dxa"/>
          </w:tcPr>
          <w:p w14:paraId="4D1C1C47"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tcPr>
          <w:p w14:paraId="4A75C056" w14:textId="2782CA76" w:rsidR="00CE73A6" w:rsidRPr="00936CC1" w:rsidRDefault="00CE73A6" w:rsidP="00CE73A6">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bidi="th-TH"/>
              </w:rPr>
              <w:t>(19,812)</w:t>
            </w:r>
          </w:p>
        </w:tc>
        <w:tc>
          <w:tcPr>
            <w:tcW w:w="236" w:type="dxa"/>
          </w:tcPr>
          <w:p w14:paraId="22607657"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center"/>
          </w:tcPr>
          <w:p w14:paraId="69A8ABF0" w14:textId="1C8E9C2C" w:rsidR="00CE73A6" w:rsidRPr="00936CC1" w:rsidRDefault="00CE73A6" w:rsidP="00CE73A6">
            <w:pPr>
              <w:pStyle w:val="acctfourfigures"/>
              <w:tabs>
                <w:tab w:val="clear" w:pos="765"/>
              </w:tabs>
              <w:spacing w:line="240" w:lineRule="auto"/>
              <w:ind w:left="-117"/>
              <w:jc w:val="center"/>
              <w:rPr>
                <w:rFonts w:ascii="Browallia New" w:hAnsi="Browallia New" w:cs="Browallia New"/>
                <w:sz w:val="28"/>
                <w:szCs w:val="28"/>
              </w:rPr>
            </w:pPr>
            <w:r w:rsidRPr="00936CC1">
              <w:rPr>
                <w:rFonts w:ascii="Browallia New" w:hAnsi="Browallia New" w:cs="Browallia New"/>
                <w:sz w:val="28"/>
                <w:szCs w:val="28"/>
              </w:rPr>
              <w:t xml:space="preserve">         -</w:t>
            </w:r>
          </w:p>
        </w:tc>
        <w:tc>
          <w:tcPr>
            <w:tcW w:w="236" w:type="dxa"/>
          </w:tcPr>
          <w:p w14:paraId="06D90935"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center"/>
          </w:tcPr>
          <w:p w14:paraId="4F42E2C3" w14:textId="06A8F021" w:rsidR="00CE73A6" w:rsidRPr="00936CC1" w:rsidRDefault="00CE73A6" w:rsidP="00CE73A6">
            <w:pPr>
              <w:pStyle w:val="acctfourfigures"/>
              <w:tabs>
                <w:tab w:val="clear" w:pos="765"/>
              </w:tabs>
              <w:spacing w:line="240" w:lineRule="auto"/>
              <w:ind w:left="-117"/>
              <w:jc w:val="center"/>
              <w:rPr>
                <w:rFonts w:ascii="Browallia New" w:hAnsi="Browallia New" w:cs="Browallia New"/>
                <w:sz w:val="28"/>
                <w:szCs w:val="28"/>
                <w:lang w:val="en-US"/>
              </w:rPr>
            </w:pPr>
            <w:r w:rsidRPr="00936CC1">
              <w:rPr>
                <w:rFonts w:ascii="Browallia New" w:hAnsi="Browallia New" w:cs="Browallia New"/>
                <w:sz w:val="28"/>
                <w:szCs w:val="28"/>
              </w:rPr>
              <w:t xml:space="preserve">         -</w:t>
            </w:r>
          </w:p>
        </w:tc>
      </w:tr>
      <w:tr w:rsidR="00CE73A6" w:rsidRPr="00936CC1" w14:paraId="108B3A24" w14:textId="77777777" w:rsidTr="008078E7">
        <w:tc>
          <w:tcPr>
            <w:tcW w:w="3651" w:type="dxa"/>
          </w:tcPr>
          <w:p w14:paraId="6139C22F" w14:textId="506B66A1"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สุทธิ</w:t>
            </w:r>
          </w:p>
        </w:tc>
        <w:tc>
          <w:tcPr>
            <w:tcW w:w="1204" w:type="dxa"/>
            <w:tcBorders>
              <w:top w:val="single" w:sz="4" w:space="0" w:color="auto"/>
              <w:bottom w:val="single" w:sz="12" w:space="0" w:color="auto"/>
            </w:tcBorders>
          </w:tcPr>
          <w:p w14:paraId="7FDB6C79" w14:textId="34F59217" w:rsidR="00CE73A6" w:rsidRPr="00447A8C" w:rsidRDefault="00CE73A6" w:rsidP="00CE73A6">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99,3</w:t>
            </w:r>
            <w:r w:rsidR="005E5E8B" w:rsidRPr="00447A8C">
              <w:rPr>
                <w:rFonts w:ascii="Browallia New" w:hAnsi="Browallia New" w:cs="Browallia New"/>
                <w:sz w:val="28"/>
                <w:szCs w:val="28"/>
                <w:lang w:val="en-US" w:bidi="th-TH"/>
              </w:rPr>
              <w:t>20</w:t>
            </w:r>
          </w:p>
        </w:tc>
        <w:tc>
          <w:tcPr>
            <w:tcW w:w="236" w:type="dxa"/>
          </w:tcPr>
          <w:p w14:paraId="1FDD5FA9"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bottom w:val="single" w:sz="12" w:space="0" w:color="auto"/>
            </w:tcBorders>
          </w:tcPr>
          <w:p w14:paraId="0AAB9A0F" w14:textId="1ADC13CB" w:rsidR="00CE73A6" w:rsidRPr="00936CC1" w:rsidRDefault="00CE73A6" w:rsidP="00CE73A6">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bidi="th-TH"/>
              </w:rPr>
              <w:t>85,230</w:t>
            </w:r>
          </w:p>
        </w:tc>
        <w:tc>
          <w:tcPr>
            <w:tcW w:w="236" w:type="dxa"/>
          </w:tcPr>
          <w:p w14:paraId="7441E5BF"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12" w:space="0" w:color="auto"/>
            </w:tcBorders>
          </w:tcPr>
          <w:p w14:paraId="1F17C859" w14:textId="6C79EB65" w:rsidR="00CE73A6" w:rsidRPr="00936CC1" w:rsidRDefault="00CE73A6" w:rsidP="00CE73A6">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324907">
              <w:rPr>
                <w:rFonts w:ascii="Browallia New" w:hAnsi="Browallia New" w:cs="Browallia New"/>
                <w:noProof/>
                <w:sz w:val="28"/>
                <w:szCs w:val="28"/>
                <w:lang w:val="en-US" w:bidi="th-TH"/>
              </w:rPr>
              <w:t>11,330</w:t>
            </w:r>
          </w:p>
        </w:tc>
        <w:tc>
          <w:tcPr>
            <w:tcW w:w="236" w:type="dxa"/>
          </w:tcPr>
          <w:p w14:paraId="6E6DD0D3" w14:textId="77777777" w:rsidR="00CE73A6" w:rsidRPr="00936CC1" w:rsidRDefault="00CE73A6" w:rsidP="00CE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12" w:space="0" w:color="auto"/>
            </w:tcBorders>
          </w:tcPr>
          <w:p w14:paraId="05F12E56" w14:textId="1E53C892" w:rsidR="00CE73A6" w:rsidRPr="00936CC1" w:rsidRDefault="00CE73A6" w:rsidP="00CE73A6">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bidi="th-TH"/>
              </w:rPr>
              <w:t>9,732</w:t>
            </w:r>
          </w:p>
        </w:tc>
      </w:tr>
      <w:tr w:rsidR="009D60E2" w:rsidRPr="00936CC1" w14:paraId="589DFC3A" w14:textId="77777777" w:rsidTr="00CD446E">
        <w:trPr>
          <w:trHeight w:hRule="exact" w:val="327"/>
        </w:trPr>
        <w:tc>
          <w:tcPr>
            <w:tcW w:w="3651" w:type="dxa"/>
          </w:tcPr>
          <w:p w14:paraId="09BC8B80" w14:textId="77777777" w:rsidR="009D60E2" w:rsidRPr="00936CC1" w:rsidRDefault="009D60E2" w:rsidP="009D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12" w:space="0" w:color="auto"/>
            </w:tcBorders>
          </w:tcPr>
          <w:p w14:paraId="21407522" w14:textId="77777777" w:rsidR="009D60E2" w:rsidRPr="00447A8C" w:rsidRDefault="009D60E2" w:rsidP="009D60E2">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tcPr>
          <w:p w14:paraId="40DA65B4" w14:textId="77777777" w:rsidR="009D60E2" w:rsidRPr="00936CC1" w:rsidRDefault="009D60E2" w:rsidP="009D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bidi="ar-SA"/>
              </w:rPr>
            </w:pPr>
          </w:p>
        </w:tc>
        <w:tc>
          <w:tcPr>
            <w:tcW w:w="1150" w:type="dxa"/>
            <w:tcBorders>
              <w:top w:val="single" w:sz="12" w:space="0" w:color="auto"/>
            </w:tcBorders>
          </w:tcPr>
          <w:p w14:paraId="157C87C1" w14:textId="77777777" w:rsidR="009D60E2" w:rsidRPr="00936CC1" w:rsidRDefault="009D60E2" w:rsidP="009D60E2">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6570B706" w14:textId="77777777" w:rsidR="009D60E2" w:rsidRPr="00936CC1" w:rsidRDefault="009D60E2" w:rsidP="009D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bidi="ar-SA"/>
              </w:rPr>
            </w:pPr>
          </w:p>
        </w:tc>
        <w:tc>
          <w:tcPr>
            <w:tcW w:w="1170" w:type="dxa"/>
            <w:tcBorders>
              <w:top w:val="single" w:sz="12" w:space="0" w:color="auto"/>
            </w:tcBorders>
          </w:tcPr>
          <w:p w14:paraId="302A5F0F" w14:textId="4CA3EF7C" w:rsidR="009D60E2" w:rsidRPr="00936CC1" w:rsidRDefault="009D60E2" w:rsidP="009D60E2">
            <w:pPr>
              <w:pStyle w:val="acctfourfigures"/>
              <w:tabs>
                <w:tab w:val="clear" w:pos="765"/>
              </w:tabs>
              <w:spacing w:line="240" w:lineRule="auto"/>
              <w:ind w:left="-117"/>
              <w:jc w:val="right"/>
              <w:rPr>
                <w:rFonts w:ascii="Browallia New" w:hAnsi="Browallia New" w:cs="Browallia New"/>
                <w:noProof/>
                <w:sz w:val="18"/>
                <w:szCs w:val="18"/>
                <w:lang w:val="en-US" w:bidi="th-TH"/>
              </w:rPr>
            </w:pPr>
          </w:p>
        </w:tc>
        <w:tc>
          <w:tcPr>
            <w:tcW w:w="236" w:type="dxa"/>
          </w:tcPr>
          <w:p w14:paraId="648DA248" w14:textId="77777777" w:rsidR="009D60E2" w:rsidRPr="00936CC1" w:rsidRDefault="009D60E2" w:rsidP="009D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Borders>
              <w:top w:val="single" w:sz="12" w:space="0" w:color="auto"/>
            </w:tcBorders>
          </w:tcPr>
          <w:p w14:paraId="28978A36" w14:textId="77777777" w:rsidR="009D60E2" w:rsidRPr="00936CC1" w:rsidRDefault="009D60E2" w:rsidP="009D60E2">
            <w:pPr>
              <w:pStyle w:val="acctfourfigures"/>
              <w:tabs>
                <w:tab w:val="clear" w:pos="765"/>
              </w:tabs>
              <w:spacing w:line="240" w:lineRule="auto"/>
              <w:ind w:left="-117"/>
              <w:jc w:val="right"/>
              <w:rPr>
                <w:rFonts w:ascii="Browallia New" w:hAnsi="Browallia New" w:cs="Browallia New"/>
                <w:sz w:val="18"/>
                <w:szCs w:val="18"/>
                <w:lang w:val="en-US"/>
              </w:rPr>
            </w:pPr>
          </w:p>
        </w:tc>
      </w:tr>
      <w:tr w:rsidR="009D60E2" w:rsidRPr="00936CC1" w14:paraId="5D78B180" w14:textId="77777777" w:rsidTr="008078E7">
        <w:tc>
          <w:tcPr>
            <w:tcW w:w="3651" w:type="dxa"/>
          </w:tcPr>
          <w:p w14:paraId="3FE22944" w14:textId="47717170" w:rsidR="009D60E2" w:rsidRPr="00936CC1" w:rsidRDefault="009D60E2" w:rsidP="009D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tcPr>
          <w:p w14:paraId="6255FAA1" w14:textId="775B1CFA" w:rsidR="009D60E2" w:rsidRPr="00447A8C" w:rsidRDefault="002E1950" w:rsidP="009D60E2">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117,42</w:t>
            </w:r>
            <w:r w:rsidR="00704610" w:rsidRPr="00447A8C">
              <w:rPr>
                <w:rFonts w:ascii="Browallia New" w:hAnsi="Browallia New" w:cs="Browallia New"/>
                <w:sz w:val="28"/>
                <w:szCs w:val="28"/>
                <w:lang w:val="en-US" w:bidi="th-TH"/>
              </w:rPr>
              <w:t>4</w:t>
            </w:r>
          </w:p>
        </w:tc>
        <w:tc>
          <w:tcPr>
            <w:tcW w:w="236" w:type="dxa"/>
          </w:tcPr>
          <w:p w14:paraId="177CE608" w14:textId="77777777" w:rsidR="009D60E2" w:rsidRPr="00936CC1" w:rsidRDefault="009D60E2" w:rsidP="009D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tcPr>
          <w:p w14:paraId="2D9177D5" w14:textId="7DE1458C" w:rsidR="009D60E2" w:rsidRPr="00936CC1" w:rsidRDefault="009D60E2" w:rsidP="009D60E2">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rPr>
              <w:t>108,037</w:t>
            </w:r>
          </w:p>
        </w:tc>
        <w:tc>
          <w:tcPr>
            <w:tcW w:w="236" w:type="dxa"/>
          </w:tcPr>
          <w:p w14:paraId="40AEDF53" w14:textId="77777777" w:rsidR="009D60E2" w:rsidRPr="00936CC1" w:rsidRDefault="009D60E2" w:rsidP="009D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tcPr>
          <w:p w14:paraId="0FBA4ECB" w14:textId="1C4885F1" w:rsidR="009D60E2" w:rsidRPr="00936CC1" w:rsidRDefault="009D60E2" w:rsidP="009D60E2">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324907">
              <w:rPr>
                <w:rFonts w:ascii="Browallia New" w:hAnsi="Browallia New" w:cs="Browallia New"/>
                <w:noProof/>
                <w:sz w:val="28"/>
                <w:szCs w:val="28"/>
                <w:lang w:val="en-US" w:bidi="th-TH"/>
              </w:rPr>
              <w:t>13,560</w:t>
            </w:r>
          </w:p>
        </w:tc>
        <w:tc>
          <w:tcPr>
            <w:tcW w:w="236" w:type="dxa"/>
          </w:tcPr>
          <w:p w14:paraId="796D7AD7" w14:textId="77777777" w:rsidR="009D60E2" w:rsidRPr="00936CC1" w:rsidRDefault="009D60E2" w:rsidP="009D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tcPr>
          <w:p w14:paraId="780E73AD" w14:textId="24793C8B" w:rsidR="009D60E2" w:rsidRPr="00936CC1" w:rsidRDefault="009D60E2" w:rsidP="009D60E2">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rPr>
              <w:t>13,169</w:t>
            </w:r>
          </w:p>
        </w:tc>
      </w:tr>
    </w:tbl>
    <w:p w14:paraId="7BFE648C" w14:textId="77777777" w:rsidR="00FA3E3E" w:rsidRPr="00936CC1" w:rsidRDefault="00FA3E3E"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C4A5D92" w14:textId="07286A32" w:rsidR="001A1745" w:rsidRPr="00936CC1" w:rsidRDefault="001A1745"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r w:rsidRPr="00936CC1">
        <w:rPr>
          <w:rFonts w:ascii="Browallia New" w:hAnsi="Browallia New" w:cs="Browallia New"/>
          <w:sz w:val="28"/>
          <w:szCs w:val="28"/>
          <w:cs/>
        </w:rPr>
        <w:t xml:space="preserve">ยอดคงเหลือของลูกหนี้การค้า ณ วันที่ </w:t>
      </w:r>
      <w:r w:rsidR="00571497" w:rsidRPr="00936CC1">
        <w:rPr>
          <w:rFonts w:ascii="Browallia New" w:hAnsi="Browallia New" w:cs="Browallia New"/>
          <w:sz w:val="28"/>
          <w:szCs w:val="28"/>
        </w:rPr>
        <w:t xml:space="preserve">30 </w:t>
      </w:r>
      <w:r w:rsidR="00270076" w:rsidRPr="00936CC1">
        <w:rPr>
          <w:rFonts w:ascii="Browallia New" w:hAnsi="Browallia New" w:cs="Browallia New"/>
          <w:sz w:val="28"/>
          <w:szCs w:val="28"/>
          <w:cs/>
        </w:rPr>
        <w:t>กันยายน</w:t>
      </w:r>
      <w:r w:rsidRPr="00936CC1">
        <w:rPr>
          <w:rFonts w:ascii="Browallia New" w:hAnsi="Browallia New" w:cs="Browallia New"/>
          <w:sz w:val="28"/>
          <w:szCs w:val="28"/>
          <w:cs/>
        </w:rPr>
        <w:t xml:space="preserve"> </w:t>
      </w:r>
      <w:r w:rsidRPr="00936CC1">
        <w:rPr>
          <w:rFonts w:ascii="Browallia New" w:hAnsi="Browallia New" w:cs="Browallia New"/>
          <w:sz w:val="28"/>
          <w:szCs w:val="28"/>
          <w:lang w:val="en-GB"/>
        </w:rPr>
        <w:t>256</w:t>
      </w:r>
      <w:r w:rsidR="00CA746A" w:rsidRPr="00936CC1">
        <w:rPr>
          <w:rFonts w:ascii="Browallia New" w:hAnsi="Browallia New" w:cs="Browallia New"/>
          <w:sz w:val="28"/>
          <w:szCs w:val="28"/>
        </w:rPr>
        <w:t>2</w:t>
      </w:r>
      <w:r w:rsidRPr="00936CC1">
        <w:rPr>
          <w:rFonts w:ascii="Browallia New" w:hAnsi="Browallia New" w:cs="Browallia New"/>
          <w:sz w:val="28"/>
          <w:szCs w:val="28"/>
          <w:cs/>
        </w:rPr>
        <w:t xml:space="preserve"> และ วันที่ </w:t>
      </w:r>
      <w:r w:rsidRPr="00936CC1">
        <w:rPr>
          <w:rFonts w:ascii="Browallia New" w:hAnsi="Browallia New" w:cs="Browallia New"/>
          <w:sz w:val="28"/>
          <w:szCs w:val="28"/>
          <w:lang w:val="en-GB"/>
        </w:rPr>
        <w:t>31</w:t>
      </w:r>
      <w:r w:rsidRPr="00936CC1">
        <w:rPr>
          <w:rFonts w:ascii="Browallia New" w:hAnsi="Browallia New" w:cs="Browallia New"/>
          <w:sz w:val="28"/>
          <w:szCs w:val="28"/>
          <w:cs/>
        </w:rPr>
        <w:t xml:space="preserve"> ธันวาคม </w:t>
      </w:r>
      <w:r w:rsidRPr="00936CC1">
        <w:rPr>
          <w:rFonts w:ascii="Browallia New" w:hAnsi="Browallia New" w:cs="Browallia New"/>
          <w:sz w:val="28"/>
          <w:szCs w:val="28"/>
          <w:lang w:val="en-GB"/>
        </w:rPr>
        <w:t>256</w:t>
      </w:r>
      <w:r w:rsidR="00CA746A" w:rsidRPr="00936CC1">
        <w:rPr>
          <w:rFonts w:ascii="Browallia New" w:hAnsi="Browallia New" w:cs="Browallia New"/>
          <w:sz w:val="28"/>
          <w:szCs w:val="28"/>
        </w:rPr>
        <w:t>1</w:t>
      </w:r>
      <w:r w:rsidRPr="00936CC1">
        <w:rPr>
          <w:rFonts w:ascii="Browallia New" w:hAnsi="Browallia New" w:cs="Browallia New"/>
          <w:sz w:val="28"/>
          <w:szCs w:val="28"/>
          <w:cs/>
        </w:rPr>
        <w:t xml:space="preserve"> จัดจำแนกตามอายุหนี้ได้ดังนี้</w:t>
      </w:r>
    </w:p>
    <w:p w14:paraId="770DAAD9"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16"/>
          <w:szCs w:val="16"/>
        </w:rPr>
      </w:pPr>
    </w:p>
    <w:tbl>
      <w:tblPr>
        <w:tblW w:w="9078" w:type="dxa"/>
        <w:tblInd w:w="426" w:type="dxa"/>
        <w:tblLayout w:type="fixed"/>
        <w:tblLook w:val="0000" w:firstRow="0" w:lastRow="0" w:firstColumn="0" w:lastColumn="0" w:noHBand="0" w:noVBand="0"/>
      </w:tblPr>
      <w:tblGrid>
        <w:gridCol w:w="3669"/>
        <w:gridCol w:w="1197"/>
        <w:gridCol w:w="236"/>
        <w:gridCol w:w="1159"/>
        <w:gridCol w:w="236"/>
        <w:gridCol w:w="1141"/>
        <w:gridCol w:w="236"/>
        <w:gridCol w:w="1204"/>
      </w:tblGrid>
      <w:tr w:rsidR="006971B8" w:rsidRPr="00936CC1" w14:paraId="3552AAEA" w14:textId="77777777" w:rsidTr="00AF3824">
        <w:trPr>
          <w:tblHeader/>
        </w:trPr>
        <w:tc>
          <w:tcPr>
            <w:tcW w:w="3669" w:type="dxa"/>
          </w:tcPr>
          <w:p w14:paraId="62603DF7"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9" w:type="dxa"/>
            <w:gridSpan w:val="7"/>
          </w:tcPr>
          <w:p w14:paraId="213625BE" w14:textId="77777777" w:rsidR="006971B8" w:rsidRPr="00936CC1" w:rsidRDefault="006971B8" w:rsidP="001B4041">
            <w:pPr>
              <w:spacing w:line="240" w:lineRule="auto"/>
              <w:ind w:right="-45"/>
              <w:jc w:val="right"/>
              <w:rPr>
                <w:rFonts w:ascii="Browallia New" w:hAnsi="Browallia New" w:cs="Browallia New"/>
                <w:sz w:val="28"/>
                <w:szCs w:val="28"/>
                <w:cs/>
              </w:rPr>
            </w:pPr>
            <w:r w:rsidRPr="00936CC1">
              <w:rPr>
                <w:rFonts w:ascii="Browallia New" w:hAnsi="Browallia New" w:cs="Browallia New"/>
                <w:sz w:val="28"/>
                <w:szCs w:val="28"/>
                <w:cs/>
              </w:rPr>
              <w:t xml:space="preserve">(หน่วย </w:t>
            </w:r>
            <w:r w:rsidRPr="00936CC1">
              <w:rPr>
                <w:rFonts w:ascii="Browallia New" w:hAnsi="Browallia New" w:cs="Browallia New"/>
                <w:sz w:val="28"/>
                <w:szCs w:val="28"/>
                <w:lang w:val="en-GB"/>
              </w:rPr>
              <w:t xml:space="preserve">: </w:t>
            </w:r>
            <w:r w:rsidRPr="00936CC1">
              <w:rPr>
                <w:rFonts w:ascii="Browallia New" w:hAnsi="Browallia New" w:cs="Browallia New"/>
                <w:sz w:val="28"/>
                <w:szCs w:val="28"/>
                <w:cs/>
              </w:rPr>
              <w:t>พันบาท)</w:t>
            </w:r>
          </w:p>
        </w:tc>
      </w:tr>
      <w:tr w:rsidR="006971B8" w:rsidRPr="00936CC1" w14:paraId="13028CC3" w14:textId="77777777" w:rsidTr="00AF3824">
        <w:trPr>
          <w:tblHeader/>
        </w:trPr>
        <w:tc>
          <w:tcPr>
            <w:tcW w:w="3669" w:type="dxa"/>
          </w:tcPr>
          <w:p w14:paraId="3F73920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936CC1">
              <w:rPr>
                <w:rFonts w:ascii="Browallia New" w:hAnsi="Browallia New" w:cs="Browallia New"/>
                <w:sz w:val="28"/>
                <w:szCs w:val="28"/>
                <w:cs/>
              </w:rPr>
              <w:t>งบการเงินรวม</w:t>
            </w:r>
          </w:p>
        </w:tc>
        <w:tc>
          <w:tcPr>
            <w:tcW w:w="236" w:type="dxa"/>
          </w:tcPr>
          <w:p w14:paraId="0AB2636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1" w:type="dxa"/>
            <w:gridSpan w:val="3"/>
            <w:tcBorders>
              <w:bottom w:val="single" w:sz="4" w:space="0" w:color="auto"/>
            </w:tcBorders>
          </w:tcPr>
          <w:p w14:paraId="789BFB3F"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936CC1">
              <w:rPr>
                <w:rFonts w:ascii="Browallia New" w:hAnsi="Browallia New" w:cs="Browallia New"/>
                <w:sz w:val="28"/>
                <w:szCs w:val="28"/>
                <w:cs/>
              </w:rPr>
              <w:t>งบการเงินเฉพาะของบริษัท</w:t>
            </w:r>
          </w:p>
        </w:tc>
      </w:tr>
      <w:tr w:rsidR="00270076" w:rsidRPr="00936CC1" w14:paraId="53F03DF4" w14:textId="77777777" w:rsidTr="00BA2BCE">
        <w:trPr>
          <w:tblHeader/>
        </w:trPr>
        <w:tc>
          <w:tcPr>
            <w:tcW w:w="3669" w:type="dxa"/>
          </w:tcPr>
          <w:p w14:paraId="63DEC577" w14:textId="77777777" w:rsidR="00270076" w:rsidRPr="00936CC1" w:rsidRDefault="00270076" w:rsidP="00270076">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tcPr>
          <w:p w14:paraId="744A6202" w14:textId="639A69FC" w:rsidR="00270076" w:rsidRPr="00936CC1" w:rsidRDefault="00270076" w:rsidP="00270076">
            <w:pPr>
              <w:tabs>
                <w:tab w:val="clear" w:pos="680"/>
                <w:tab w:val="clear" w:pos="907"/>
              </w:tabs>
              <w:spacing w:line="240" w:lineRule="auto"/>
              <w:ind w:left="-109" w:right="-111"/>
              <w:jc w:val="center"/>
              <w:rPr>
                <w:rFonts w:ascii="Browallia New" w:hAnsi="Browallia New" w:cs="Browallia New"/>
                <w:sz w:val="28"/>
                <w:szCs w:val="28"/>
              </w:rPr>
            </w:pPr>
            <w:r w:rsidRPr="00936CC1">
              <w:rPr>
                <w:rFonts w:ascii="Browallia New" w:hAnsi="Browallia New" w:cs="Browallia New"/>
                <w:sz w:val="28"/>
                <w:szCs w:val="28"/>
              </w:rPr>
              <w:t xml:space="preserve">30 </w:t>
            </w:r>
            <w:r w:rsidRPr="00936CC1">
              <w:rPr>
                <w:rFonts w:ascii="Browallia New" w:hAnsi="Browallia New" w:cs="Browallia New"/>
                <w:sz w:val="28"/>
                <w:szCs w:val="28"/>
                <w:cs/>
              </w:rPr>
              <w:t xml:space="preserve">กันยายน </w:t>
            </w:r>
            <w:r w:rsidRPr="00936CC1">
              <w:rPr>
                <w:rFonts w:ascii="Browallia New" w:hAnsi="Browallia New" w:cs="Browallia New"/>
                <w:sz w:val="28"/>
                <w:szCs w:val="28"/>
              </w:rPr>
              <w:t>2562</w:t>
            </w:r>
          </w:p>
        </w:tc>
        <w:tc>
          <w:tcPr>
            <w:tcW w:w="236" w:type="dxa"/>
            <w:tcBorders>
              <w:top w:val="single" w:sz="4" w:space="0" w:color="auto"/>
            </w:tcBorders>
            <w:vAlign w:val="bottom"/>
          </w:tcPr>
          <w:p w14:paraId="649EE9A0" w14:textId="77777777" w:rsidR="00270076" w:rsidRPr="00936CC1" w:rsidRDefault="00270076" w:rsidP="00270076">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245676CC" w:rsidR="00270076" w:rsidRPr="00324907" w:rsidRDefault="00270076" w:rsidP="00270076">
            <w:pPr>
              <w:tabs>
                <w:tab w:val="clear" w:pos="680"/>
                <w:tab w:val="clear" w:pos="907"/>
              </w:tabs>
              <w:spacing w:line="240" w:lineRule="auto"/>
              <w:ind w:left="-109" w:right="-111"/>
              <w:jc w:val="center"/>
              <w:rPr>
                <w:rFonts w:ascii="Browallia New" w:hAnsi="Browallia New" w:cs="Browallia New"/>
                <w:sz w:val="28"/>
                <w:szCs w:val="28"/>
                <w:highlight w:val="magenta"/>
              </w:rPr>
            </w:pPr>
            <w:r w:rsidRPr="00751F02">
              <w:rPr>
                <w:rFonts w:ascii="Browallia New" w:eastAsia="SimSun" w:hAnsi="Browallia New" w:cs="Browallia New"/>
                <w:sz w:val="28"/>
                <w:szCs w:val="28"/>
                <w:lang w:val="en-GB"/>
              </w:rPr>
              <w:t xml:space="preserve">31 </w:t>
            </w:r>
            <w:r w:rsidRPr="00751F02">
              <w:rPr>
                <w:rFonts w:ascii="Browallia New" w:eastAsia="SimSun" w:hAnsi="Browallia New" w:cs="Browallia New"/>
                <w:sz w:val="28"/>
                <w:szCs w:val="28"/>
                <w:cs/>
                <w:lang w:val="en-GB"/>
              </w:rPr>
              <w:t xml:space="preserve">ธันวาคม </w:t>
            </w:r>
            <w:r w:rsidRPr="00751F02">
              <w:rPr>
                <w:rFonts w:ascii="Browallia New" w:hAnsi="Browallia New" w:cs="Browallia New"/>
                <w:sz w:val="28"/>
                <w:szCs w:val="28"/>
              </w:rPr>
              <w:t>2561</w:t>
            </w:r>
          </w:p>
        </w:tc>
        <w:tc>
          <w:tcPr>
            <w:tcW w:w="236" w:type="dxa"/>
          </w:tcPr>
          <w:p w14:paraId="1A9157AE" w14:textId="77777777" w:rsidR="00270076" w:rsidRPr="00936CC1" w:rsidRDefault="00270076" w:rsidP="00270076">
            <w:pPr>
              <w:tabs>
                <w:tab w:val="clear" w:pos="680"/>
                <w:tab w:val="clear" w:pos="907"/>
              </w:tabs>
              <w:spacing w:line="240" w:lineRule="auto"/>
              <w:ind w:left="-109" w:right="-111"/>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54DD5F70" w14:textId="19476A2C" w:rsidR="00270076" w:rsidRPr="00936CC1" w:rsidRDefault="00270076" w:rsidP="00270076">
            <w:pPr>
              <w:tabs>
                <w:tab w:val="clear" w:pos="680"/>
                <w:tab w:val="clear" w:pos="907"/>
              </w:tabs>
              <w:spacing w:line="240" w:lineRule="auto"/>
              <w:ind w:left="-109" w:right="-111"/>
              <w:jc w:val="center"/>
              <w:rPr>
                <w:rFonts w:ascii="Browallia New" w:hAnsi="Browallia New" w:cs="Browallia New"/>
                <w:sz w:val="28"/>
                <w:szCs w:val="28"/>
              </w:rPr>
            </w:pPr>
            <w:r w:rsidRPr="00936CC1">
              <w:rPr>
                <w:rFonts w:ascii="Browallia New" w:hAnsi="Browallia New" w:cs="Browallia New"/>
                <w:sz w:val="28"/>
                <w:szCs w:val="28"/>
              </w:rPr>
              <w:t xml:space="preserve">30 </w:t>
            </w:r>
            <w:r w:rsidRPr="00936CC1">
              <w:rPr>
                <w:rFonts w:ascii="Browallia New" w:hAnsi="Browallia New" w:cs="Browallia New"/>
                <w:sz w:val="28"/>
                <w:szCs w:val="28"/>
                <w:cs/>
              </w:rPr>
              <w:t xml:space="preserve">กันยายน </w:t>
            </w:r>
            <w:r w:rsidRPr="00936CC1">
              <w:rPr>
                <w:rFonts w:ascii="Browallia New" w:hAnsi="Browallia New" w:cs="Browallia New"/>
                <w:sz w:val="28"/>
                <w:szCs w:val="28"/>
              </w:rPr>
              <w:t>2562</w:t>
            </w:r>
          </w:p>
        </w:tc>
        <w:tc>
          <w:tcPr>
            <w:tcW w:w="236" w:type="dxa"/>
            <w:tcBorders>
              <w:top w:val="single" w:sz="4" w:space="0" w:color="auto"/>
            </w:tcBorders>
            <w:vAlign w:val="bottom"/>
          </w:tcPr>
          <w:p w14:paraId="4BA3327D" w14:textId="77777777" w:rsidR="00270076" w:rsidRPr="00936CC1" w:rsidRDefault="00270076" w:rsidP="00270076">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28B8C76E" w:rsidR="00270076" w:rsidRPr="00936CC1" w:rsidRDefault="00270076" w:rsidP="00270076">
            <w:pPr>
              <w:tabs>
                <w:tab w:val="clear" w:pos="680"/>
                <w:tab w:val="clear" w:pos="907"/>
              </w:tabs>
              <w:spacing w:line="240" w:lineRule="auto"/>
              <w:ind w:left="-109" w:right="-111"/>
              <w:jc w:val="center"/>
              <w:rPr>
                <w:rFonts w:ascii="Browallia New" w:hAnsi="Browallia New" w:cs="Browallia New"/>
                <w:sz w:val="28"/>
                <w:szCs w:val="28"/>
              </w:rPr>
            </w:pPr>
            <w:r w:rsidRPr="00936CC1">
              <w:rPr>
                <w:rFonts w:ascii="Browallia New" w:eastAsia="SimSun" w:hAnsi="Browallia New" w:cs="Browallia New"/>
                <w:sz w:val="28"/>
                <w:szCs w:val="28"/>
                <w:lang w:val="en-GB"/>
              </w:rPr>
              <w:t xml:space="preserve">31 </w:t>
            </w:r>
            <w:r w:rsidRPr="00936CC1">
              <w:rPr>
                <w:rFonts w:ascii="Browallia New" w:eastAsia="SimSun" w:hAnsi="Browallia New" w:cs="Browallia New"/>
                <w:sz w:val="28"/>
                <w:szCs w:val="28"/>
                <w:cs/>
                <w:lang w:val="en-GB"/>
              </w:rPr>
              <w:t xml:space="preserve">ธันวาคม </w:t>
            </w:r>
            <w:r w:rsidRPr="00936CC1">
              <w:rPr>
                <w:rFonts w:ascii="Browallia New" w:hAnsi="Browallia New" w:cs="Browallia New"/>
                <w:sz w:val="28"/>
                <w:szCs w:val="28"/>
              </w:rPr>
              <w:t>2561</w:t>
            </w:r>
          </w:p>
        </w:tc>
      </w:tr>
      <w:tr w:rsidR="006971B8" w:rsidRPr="00936CC1" w14:paraId="7E8B530E" w14:textId="77777777" w:rsidTr="00AF3824">
        <w:tc>
          <w:tcPr>
            <w:tcW w:w="3669" w:type="dxa"/>
          </w:tcPr>
          <w:p w14:paraId="4285A251" w14:textId="23CFA1BC"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sidRPr="00936CC1">
              <w:rPr>
                <w:rFonts w:ascii="Browallia New" w:hAnsi="Browallia New" w:cs="Browallia New"/>
                <w:sz w:val="28"/>
                <w:szCs w:val="28"/>
                <w:u w:val="single"/>
                <w:cs/>
                <w:lang w:val="en-GB"/>
              </w:rPr>
              <w:t>ลูกหนี้การค้า</w:t>
            </w:r>
            <w:r w:rsidR="0044795E" w:rsidRPr="00936CC1">
              <w:rPr>
                <w:rFonts w:ascii="Browallia New" w:hAnsi="Browallia New" w:cs="Browallia New"/>
                <w:sz w:val="28"/>
                <w:szCs w:val="28"/>
                <w:u w:val="single"/>
                <w:cs/>
                <w:lang w:val="en-GB"/>
              </w:rPr>
              <w:t xml:space="preserve"> - ลูกค้าทั่วไป</w:t>
            </w:r>
          </w:p>
        </w:tc>
        <w:tc>
          <w:tcPr>
            <w:tcW w:w="1197" w:type="dxa"/>
          </w:tcPr>
          <w:p w14:paraId="1BB0CDC0"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68D20DCC"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5D683D2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2FEC62E"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0305915B"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7A5FDD9"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0608114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6F2925" w:rsidRPr="00936CC1" w14:paraId="59351283" w14:textId="77777777" w:rsidTr="00C320BC">
        <w:tc>
          <w:tcPr>
            <w:tcW w:w="3669" w:type="dxa"/>
          </w:tcPr>
          <w:p w14:paraId="5317F0DE" w14:textId="474F980C"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ยังไม่ถึงกำหนดชำระ</w:t>
            </w:r>
          </w:p>
        </w:tc>
        <w:tc>
          <w:tcPr>
            <w:tcW w:w="1197" w:type="dxa"/>
          </w:tcPr>
          <w:p w14:paraId="588066FD" w14:textId="41E6C7FB" w:rsidR="006F2925" w:rsidRPr="00324907" w:rsidRDefault="006F2925" w:rsidP="006F2925">
            <w:pPr>
              <w:pStyle w:val="acctfourfigures"/>
              <w:tabs>
                <w:tab w:val="clear" w:pos="765"/>
              </w:tabs>
              <w:spacing w:line="240" w:lineRule="auto"/>
              <w:ind w:left="-117"/>
              <w:jc w:val="right"/>
              <w:rPr>
                <w:rFonts w:ascii="Browallia New" w:hAnsi="Browallia New" w:cs="Browallia New"/>
                <w:sz w:val="28"/>
                <w:szCs w:val="28"/>
                <w:lang w:val="en-US"/>
              </w:rPr>
            </w:pPr>
            <w:r w:rsidRPr="00324907">
              <w:rPr>
                <w:rFonts w:ascii="Browallia New" w:hAnsi="Browallia New" w:cs="Browallia New"/>
                <w:sz w:val="28"/>
                <w:szCs w:val="28"/>
                <w:lang w:val="en-US"/>
              </w:rPr>
              <w:t>10,570</w:t>
            </w:r>
          </w:p>
        </w:tc>
        <w:tc>
          <w:tcPr>
            <w:tcW w:w="236" w:type="dxa"/>
          </w:tcPr>
          <w:p w14:paraId="50FBD8CB"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2893E223" w:rsidR="006F2925" w:rsidRPr="00936CC1" w:rsidRDefault="006F2925" w:rsidP="006F2925">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rPr>
              <w:t>11,918</w:t>
            </w:r>
          </w:p>
        </w:tc>
        <w:tc>
          <w:tcPr>
            <w:tcW w:w="236" w:type="dxa"/>
          </w:tcPr>
          <w:p w14:paraId="1181DE59"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3E3BC769" w14:textId="62EC55A5" w:rsidR="006F2925" w:rsidRPr="00936CC1" w:rsidRDefault="007F34AE" w:rsidP="006F2925">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2</w:t>
            </w:r>
            <w:r w:rsidR="006F2925" w:rsidRPr="00324907">
              <w:rPr>
                <w:rFonts w:ascii="Browallia New" w:hAnsi="Browallia New" w:cs="Browallia New"/>
                <w:sz w:val="28"/>
                <w:szCs w:val="28"/>
                <w:lang w:val="en-US"/>
              </w:rPr>
              <w:t>,</w:t>
            </w:r>
            <w:r w:rsidR="00FC1D0E">
              <w:rPr>
                <w:rFonts w:ascii="Browallia New" w:hAnsi="Browallia New" w:cs="Browallia New"/>
                <w:sz w:val="28"/>
                <w:szCs w:val="28"/>
                <w:lang w:val="en-US"/>
              </w:rPr>
              <w:t>017</w:t>
            </w:r>
          </w:p>
        </w:tc>
        <w:tc>
          <w:tcPr>
            <w:tcW w:w="236" w:type="dxa"/>
          </w:tcPr>
          <w:p w14:paraId="165DE123"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4455D022" w:rsidR="006F2925" w:rsidRPr="00936CC1" w:rsidRDefault="006F2925" w:rsidP="006F2925">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rPr>
              <w:t>1,796</w:t>
            </w:r>
          </w:p>
        </w:tc>
      </w:tr>
      <w:tr w:rsidR="006F2925" w:rsidRPr="00936CC1" w14:paraId="48A8D2D5" w14:textId="77777777" w:rsidTr="00AF3824">
        <w:tc>
          <w:tcPr>
            <w:tcW w:w="3669" w:type="dxa"/>
          </w:tcPr>
          <w:p w14:paraId="41FE49AC"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51F02">
              <w:rPr>
                <w:rFonts w:ascii="Browallia New" w:hAnsi="Browallia New" w:cs="Browallia New"/>
                <w:sz w:val="28"/>
                <w:szCs w:val="28"/>
                <w:cs/>
              </w:rPr>
              <w:t>เกินกำหนดชำระเป็นเวลา</w:t>
            </w:r>
            <w:r w:rsidRPr="00751F02">
              <w:rPr>
                <w:rFonts w:ascii="Browallia New" w:hAnsi="Browallia New" w:cs="Browallia New"/>
                <w:sz w:val="28"/>
                <w:szCs w:val="28"/>
              </w:rPr>
              <w:t>:</w:t>
            </w:r>
          </w:p>
        </w:tc>
        <w:tc>
          <w:tcPr>
            <w:tcW w:w="1197" w:type="dxa"/>
          </w:tcPr>
          <w:p w14:paraId="535D3069" w14:textId="64E44CED" w:rsidR="006F2925" w:rsidRPr="00324907" w:rsidRDefault="006F2925" w:rsidP="006F2925">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39171FAF"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1A40AF13" w14:textId="77777777" w:rsidR="006F2925" w:rsidRPr="00936CC1" w:rsidRDefault="006F2925" w:rsidP="006F2925">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3E892500"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6F2925" w:rsidRPr="00936CC1" w14:paraId="1CDECD5F" w14:textId="77777777" w:rsidTr="00306C7E">
        <w:tc>
          <w:tcPr>
            <w:tcW w:w="3669" w:type="dxa"/>
          </w:tcPr>
          <w:p w14:paraId="0FAD1FB5" w14:textId="0D22896C"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936CC1">
              <w:rPr>
                <w:rFonts w:ascii="Browallia New" w:hAnsi="Browallia New" w:cs="Browallia New"/>
                <w:sz w:val="28"/>
                <w:szCs w:val="28"/>
                <w:cs/>
              </w:rPr>
              <w:t xml:space="preserve">น้อยกว่าหรือเท่ากับ </w:t>
            </w:r>
            <w:r w:rsidRPr="00936CC1">
              <w:rPr>
                <w:rFonts w:ascii="Browallia New" w:hAnsi="Browallia New" w:cs="Browallia New"/>
                <w:sz w:val="28"/>
                <w:szCs w:val="28"/>
              </w:rPr>
              <w:t xml:space="preserve">3 </w:t>
            </w:r>
            <w:r w:rsidRPr="00936CC1">
              <w:rPr>
                <w:rFonts w:ascii="Browallia New" w:hAnsi="Browallia New" w:cs="Browallia New"/>
                <w:sz w:val="28"/>
                <w:szCs w:val="28"/>
                <w:cs/>
              </w:rPr>
              <w:t>เดือน</w:t>
            </w:r>
          </w:p>
        </w:tc>
        <w:tc>
          <w:tcPr>
            <w:tcW w:w="1197" w:type="dxa"/>
          </w:tcPr>
          <w:p w14:paraId="7FA60C8F" w14:textId="4D92B4D6" w:rsidR="006F2925" w:rsidRPr="00646A30" w:rsidRDefault="006F2925" w:rsidP="006F2925">
            <w:pPr>
              <w:pStyle w:val="acctfourfigures"/>
              <w:tabs>
                <w:tab w:val="clear" w:pos="765"/>
              </w:tabs>
              <w:spacing w:line="240" w:lineRule="auto"/>
              <w:ind w:left="-117"/>
              <w:jc w:val="right"/>
              <w:rPr>
                <w:rFonts w:ascii="Browallia New" w:hAnsi="Browallia New" w:cs="Browallia New"/>
                <w:sz w:val="28"/>
                <w:szCs w:val="28"/>
                <w:lang w:val="en-US"/>
              </w:rPr>
            </w:pPr>
            <w:r w:rsidRPr="00324907">
              <w:rPr>
                <w:rFonts w:ascii="Browallia New" w:hAnsi="Browallia New" w:cs="Browallia New"/>
                <w:sz w:val="28"/>
                <w:szCs w:val="28"/>
                <w:lang w:val="en-US"/>
              </w:rPr>
              <w:t>7,175</w:t>
            </w:r>
          </w:p>
        </w:tc>
        <w:tc>
          <w:tcPr>
            <w:tcW w:w="236" w:type="dxa"/>
          </w:tcPr>
          <w:p w14:paraId="203CD7CA"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7597C995" w:rsidR="006F2925" w:rsidRPr="00936CC1" w:rsidRDefault="006F2925" w:rsidP="006F2925">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rPr>
              <w:t>9,356</w:t>
            </w:r>
          </w:p>
        </w:tc>
        <w:tc>
          <w:tcPr>
            <w:tcW w:w="236" w:type="dxa"/>
          </w:tcPr>
          <w:p w14:paraId="02F93878"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2DF81528" w14:textId="0727E68A" w:rsidR="006F2925" w:rsidRPr="00936CC1" w:rsidRDefault="006F2925" w:rsidP="006F2925">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rPr>
              <w:t xml:space="preserve">         </w:t>
            </w:r>
            <w:r w:rsidR="00FC1D0E">
              <w:rPr>
                <w:rFonts w:ascii="Browallia New" w:hAnsi="Browallia New" w:cs="Browallia New"/>
                <w:sz w:val="28"/>
                <w:szCs w:val="28"/>
              </w:rPr>
              <w:t>160</w:t>
            </w:r>
          </w:p>
        </w:tc>
        <w:tc>
          <w:tcPr>
            <w:tcW w:w="236" w:type="dxa"/>
          </w:tcPr>
          <w:p w14:paraId="215076E7"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100FE298" w:rsidR="006F2925" w:rsidRPr="00936CC1" w:rsidRDefault="006F2925" w:rsidP="006F2925">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rPr>
              <w:t>1,641</w:t>
            </w:r>
          </w:p>
        </w:tc>
      </w:tr>
      <w:tr w:rsidR="006F2925" w:rsidRPr="00936CC1" w14:paraId="099A7C80" w14:textId="77777777" w:rsidTr="005F42A6">
        <w:tc>
          <w:tcPr>
            <w:tcW w:w="3669" w:type="dxa"/>
          </w:tcPr>
          <w:p w14:paraId="2A797833"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ระหว่าง </w:t>
            </w:r>
            <w:r w:rsidRPr="00936CC1">
              <w:rPr>
                <w:rFonts w:ascii="Browallia New" w:hAnsi="Browallia New" w:cs="Browallia New"/>
                <w:sz w:val="28"/>
                <w:szCs w:val="28"/>
              </w:rPr>
              <w:t xml:space="preserve">3 </w:t>
            </w:r>
            <w:r w:rsidRPr="00936CC1">
              <w:rPr>
                <w:rFonts w:ascii="Browallia New" w:hAnsi="Browallia New" w:cs="Browallia New"/>
                <w:sz w:val="28"/>
                <w:szCs w:val="28"/>
                <w:cs/>
              </w:rPr>
              <w:t xml:space="preserve">เดือนถึง </w:t>
            </w:r>
            <w:r w:rsidRPr="00936CC1">
              <w:rPr>
                <w:rFonts w:ascii="Browallia New" w:hAnsi="Browallia New" w:cs="Browallia New"/>
                <w:sz w:val="28"/>
                <w:szCs w:val="28"/>
              </w:rPr>
              <w:t xml:space="preserve">6 </w:t>
            </w:r>
            <w:r w:rsidRPr="00936CC1">
              <w:rPr>
                <w:rFonts w:ascii="Browallia New" w:hAnsi="Browallia New" w:cs="Browallia New"/>
                <w:sz w:val="28"/>
                <w:szCs w:val="28"/>
                <w:cs/>
              </w:rPr>
              <w:t>เดือน</w:t>
            </w:r>
          </w:p>
        </w:tc>
        <w:tc>
          <w:tcPr>
            <w:tcW w:w="1197" w:type="dxa"/>
            <w:vAlign w:val="bottom"/>
          </w:tcPr>
          <w:p w14:paraId="11050955" w14:textId="1030489E" w:rsidR="006F2925" w:rsidRPr="00324907" w:rsidRDefault="006F2925" w:rsidP="00324907">
            <w:pPr>
              <w:pStyle w:val="acctfourfigures"/>
              <w:tabs>
                <w:tab w:val="clear" w:pos="765"/>
              </w:tabs>
              <w:spacing w:line="240" w:lineRule="auto"/>
              <w:ind w:left="-117"/>
              <w:jc w:val="center"/>
              <w:rPr>
                <w:rFonts w:ascii="Browallia New" w:hAnsi="Browallia New" w:cs="Browallia New"/>
                <w:sz w:val="28"/>
                <w:szCs w:val="28"/>
              </w:rPr>
            </w:pPr>
            <w:r w:rsidRPr="00324907">
              <w:rPr>
                <w:rFonts w:ascii="Browallia New" w:hAnsi="Browallia New" w:cs="Browallia New"/>
                <w:sz w:val="28"/>
                <w:szCs w:val="28"/>
              </w:rPr>
              <w:t xml:space="preserve">         </w:t>
            </w:r>
            <w:r w:rsidR="00210E5B" w:rsidRPr="00646A30">
              <w:rPr>
                <w:rFonts w:ascii="Browallia New" w:hAnsi="Browallia New" w:cs="Browallia New"/>
                <w:sz w:val="28"/>
                <w:szCs w:val="28"/>
              </w:rPr>
              <w:t xml:space="preserve"> </w:t>
            </w:r>
            <w:r w:rsidRPr="00324907">
              <w:rPr>
                <w:rFonts w:ascii="Browallia New" w:hAnsi="Browallia New" w:cs="Browallia New"/>
                <w:sz w:val="28"/>
                <w:szCs w:val="28"/>
              </w:rPr>
              <w:t>-</w:t>
            </w:r>
          </w:p>
        </w:tc>
        <w:tc>
          <w:tcPr>
            <w:tcW w:w="236" w:type="dxa"/>
          </w:tcPr>
          <w:p w14:paraId="0943BC54"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31424DC6" w:rsidR="006F2925" w:rsidRPr="00936CC1" w:rsidRDefault="006F2925" w:rsidP="006F2925">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rPr>
              <w:t>635</w:t>
            </w:r>
          </w:p>
        </w:tc>
        <w:tc>
          <w:tcPr>
            <w:tcW w:w="236" w:type="dxa"/>
          </w:tcPr>
          <w:p w14:paraId="3E5B9828"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5AE9013C" w14:textId="546F7CBF" w:rsidR="006F2925" w:rsidRPr="00947C70" w:rsidRDefault="006F2925" w:rsidP="00324907">
            <w:pPr>
              <w:pStyle w:val="acctfourfigures"/>
              <w:tabs>
                <w:tab w:val="clear" w:pos="765"/>
              </w:tabs>
              <w:spacing w:line="240" w:lineRule="auto"/>
              <w:ind w:left="-117"/>
              <w:jc w:val="center"/>
              <w:rPr>
                <w:rFonts w:ascii="Browallia New" w:hAnsi="Browallia New" w:cs="Browallia New"/>
                <w:sz w:val="28"/>
                <w:szCs w:val="28"/>
              </w:rPr>
            </w:pPr>
            <w:r w:rsidRPr="001F3E32">
              <w:rPr>
                <w:rFonts w:ascii="Browallia New" w:hAnsi="Browallia New" w:cs="Browallia New"/>
                <w:sz w:val="28"/>
                <w:szCs w:val="28"/>
                <w:cs/>
              </w:rPr>
              <w:t xml:space="preserve">   </w:t>
            </w:r>
            <w:r w:rsidRPr="00367EA1">
              <w:rPr>
                <w:rFonts w:ascii="Browallia New" w:hAnsi="Browallia New" w:cs="Browallia New"/>
                <w:sz w:val="28"/>
                <w:szCs w:val="28"/>
              </w:rPr>
              <w:t xml:space="preserve">  </w:t>
            </w:r>
            <w:r w:rsidRPr="00367EA1">
              <w:rPr>
                <w:rFonts w:ascii="Browallia New" w:hAnsi="Browallia New" w:cs="Browallia New"/>
                <w:sz w:val="28"/>
                <w:szCs w:val="28"/>
                <w:cs/>
              </w:rPr>
              <w:t xml:space="preserve">    -</w:t>
            </w:r>
          </w:p>
        </w:tc>
        <w:tc>
          <w:tcPr>
            <w:tcW w:w="236" w:type="dxa"/>
          </w:tcPr>
          <w:p w14:paraId="37E1384F"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3F27B6BE" w:rsidR="006F2925" w:rsidRPr="00936CC1" w:rsidRDefault="006F2925" w:rsidP="006F2925">
            <w:pPr>
              <w:spacing w:line="240" w:lineRule="auto"/>
              <w:ind w:right="-10"/>
              <w:jc w:val="center"/>
              <w:rPr>
                <w:rFonts w:ascii="Browallia New" w:hAnsi="Browallia New" w:cs="Browallia New"/>
                <w:sz w:val="28"/>
                <w:szCs w:val="28"/>
                <w:lang w:val="en-GB"/>
              </w:rPr>
            </w:pPr>
            <w:r w:rsidRPr="00936CC1">
              <w:rPr>
                <w:rFonts w:ascii="Browallia New" w:hAnsi="Browallia New" w:cs="Browallia New"/>
                <w:sz w:val="28"/>
                <w:szCs w:val="28"/>
                <w:lang w:val="en-GB"/>
              </w:rPr>
              <w:t xml:space="preserve"> </w:t>
            </w:r>
            <w:r w:rsidRPr="00936CC1">
              <w:rPr>
                <w:rFonts w:ascii="Browallia New" w:hAnsi="Browallia New" w:cs="Browallia New"/>
                <w:sz w:val="28"/>
                <w:szCs w:val="28"/>
                <w:cs/>
                <w:lang w:val="en-GB"/>
              </w:rPr>
              <w:t xml:space="preserve"> </w:t>
            </w:r>
            <w:r w:rsidRPr="00936CC1">
              <w:rPr>
                <w:rFonts w:ascii="Browallia New" w:hAnsi="Browallia New" w:cs="Browallia New"/>
                <w:sz w:val="28"/>
                <w:szCs w:val="28"/>
                <w:lang w:val="en-GB"/>
              </w:rPr>
              <w:t xml:space="preserve"> </w:t>
            </w:r>
            <w:r w:rsidRPr="00936CC1">
              <w:rPr>
                <w:rFonts w:ascii="Browallia New" w:hAnsi="Browallia New" w:cs="Browallia New"/>
                <w:sz w:val="28"/>
                <w:szCs w:val="28"/>
                <w:cs/>
                <w:lang w:val="en-GB"/>
              </w:rPr>
              <w:t xml:space="preserve">    -</w:t>
            </w:r>
          </w:p>
        </w:tc>
      </w:tr>
      <w:tr w:rsidR="006F2925" w:rsidRPr="00936CC1" w14:paraId="0100177C" w14:textId="77777777" w:rsidTr="00AF3824">
        <w:tc>
          <w:tcPr>
            <w:tcW w:w="3669" w:type="dxa"/>
          </w:tcPr>
          <w:p w14:paraId="06A6F4B9"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ระหว่าง </w:t>
            </w:r>
            <w:r w:rsidRPr="00936CC1">
              <w:rPr>
                <w:rFonts w:ascii="Browallia New" w:hAnsi="Browallia New" w:cs="Browallia New"/>
                <w:sz w:val="28"/>
                <w:szCs w:val="28"/>
              </w:rPr>
              <w:t xml:space="preserve">6 </w:t>
            </w:r>
            <w:r w:rsidRPr="00936CC1">
              <w:rPr>
                <w:rFonts w:ascii="Browallia New" w:hAnsi="Browallia New" w:cs="Browallia New"/>
                <w:sz w:val="28"/>
                <w:szCs w:val="28"/>
                <w:cs/>
              </w:rPr>
              <w:t xml:space="preserve">เดือนถึง </w:t>
            </w:r>
            <w:r w:rsidRPr="00936CC1">
              <w:rPr>
                <w:rFonts w:ascii="Browallia New" w:hAnsi="Browallia New" w:cs="Browallia New"/>
                <w:sz w:val="28"/>
                <w:szCs w:val="28"/>
              </w:rPr>
              <w:t xml:space="preserve">12 </w:t>
            </w:r>
            <w:r w:rsidRPr="00936CC1">
              <w:rPr>
                <w:rFonts w:ascii="Browallia New" w:hAnsi="Browallia New" w:cs="Browallia New"/>
                <w:sz w:val="28"/>
                <w:szCs w:val="28"/>
                <w:cs/>
              </w:rPr>
              <w:t>เดือน</w:t>
            </w:r>
          </w:p>
        </w:tc>
        <w:tc>
          <w:tcPr>
            <w:tcW w:w="1197" w:type="dxa"/>
          </w:tcPr>
          <w:p w14:paraId="4E0715DA" w14:textId="275E84D4" w:rsidR="006F2925" w:rsidRPr="00646A30" w:rsidRDefault="006F2925" w:rsidP="006F2925">
            <w:pPr>
              <w:pStyle w:val="acctfourfigures"/>
              <w:tabs>
                <w:tab w:val="clear" w:pos="765"/>
              </w:tabs>
              <w:spacing w:line="240" w:lineRule="auto"/>
              <w:ind w:left="-117"/>
              <w:jc w:val="right"/>
              <w:rPr>
                <w:rFonts w:ascii="Browallia New" w:hAnsi="Browallia New" w:cs="Browallia New"/>
                <w:sz w:val="28"/>
                <w:szCs w:val="28"/>
                <w:lang w:val="en-US"/>
              </w:rPr>
            </w:pPr>
            <w:r w:rsidRPr="00324907">
              <w:rPr>
                <w:rFonts w:ascii="Browallia New" w:hAnsi="Browallia New" w:cs="Browallia New"/>
                <w:sz w:val="28"/>
                <w:szCs w:val="28"/>
                <w:lang w:val="en-US"/>
              </w:rPr>
              <w:t>204</w:t>
            </w:r>
          </w:p>
        </w:tc>
        <w:tc>
          <w:tcPr>
            <w:tcW w:w="236" w:type="dxa"/>
          </w:tcPr>
          <w:p w14:paraId="00DE3254"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7CFBE3EA" w:rsidR="006F2925" w:rsidRPr="00936CC1" w:rsidRDefault="006F2925" w:rsidP="006F2925">
            <w:pPr>
              <w:spacing w:line="240" w:lineRule="auto"/>
              <w:ind w:right="-10"/>
              <w:jc w:val="right"/>
              <w:rPr>
                <w:rFonts w:ascii="Browallia New" w:hAnsi="Browallia New" w:cs="Browallia New"/>
                <w:sz w:val="28"/>
                <w:szCs w:val="28"/>
                <w:lang w:val="en-GB"/>
              </w:rPr>
            </w:pPr>
            <w:r w:rsidRPr="00936CC1">
              <w:rPr>
                <w:rFonts w:ascii="Browallia New" w:hAnsi="Browallia New" w:cs="Browallia New"/>
                <w:sz w:val="28"/>
                <w:szCs w:val="28"/>
              </w:rPr>
              <w:t>198</w:t>
            </w:r>
          </w:p>
        </w:tc>
        <w:tc>
          <w:tcPr>
            <w:tcW w:w="236" w:type="dxa"/>
          </w:tcPr>
          <w:p w14:paraId="3927E503"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4A896E7E" w14:textId="419D7C5A" w:rsidR="006F2925" w:rsidRPr="00936CC1" w:rsidRDefault="006F2925" w:rsidP="00324907">
            <w:pPr>
              <w:pStyle w:val="acctfourfigures"/>
              <w:tabs>
                <w:tab w:val="clear" w:pos="765"/>
              </w:tabs>
              <w:spacing w:line="240" w:lineRule="auto"/>
              <w:ind w:left="-117"/>
              <w:jc w:val="right"/>
              <w:rPr>
                <w:rFonts w:ascii="Browallia New" w:hAnsi="Browallia New" w:cs="Browallia New"/>
                <w:sz w:val="28"/>
                <w:szCs w:val="28"/>
              </w:rPr>
            </w:pPr>
            <w:r w:rsidRPr="001F3E32">
              <w:rPr>
                <w:rFonts w:ascii="Browallia New" w:hAnsi="Browallia New" w:cs="Browallia New"/>
                <w:sz w:val="28"/>
                <w:szCs w:val="28"/>
                <w:cs/>
              </w:rPr>
              <w:t xml:space="preserve">   </w:t>
            </w:r>
            <w:r w:rsidRPr="00367EA1">
              <w:rPr>
                <w:rFonts w:ascii="Browallia New" w:hAnsi="Browallia New" w:cs="Browallia New"/>
                <w:sz w:val="28"/>
                <w:szCs w:val="28"/>
              </w:rPr>
              <w:t xml:space="preserve">  </w:t>
            </w:r>
            <w:r w:rsidRPr="00367EA1">
              <w:rPr>
                <w:rFonts w:ascii="Browallia New" w:hAnsi="Browallia New" w:cs="Browallia New"/>
                <w:sz w:val="28"/>
                <w:szCs w:val="28"/>
                <w:cs/>
              </w:rPr>
              <w:t xml:space="preserve">   </w:t>
            </w:r>
            <w:r>
              <w:rPr>
                <w:rFonts w:ascii="Browallia New" w:hAnsi="Browallia New" w:cs="Browallia New"/>
                <w:sz w:val="28"/>
                <w:szCs w:val="28"/>
                <w:lang w:val="en-US" w:bidi="th-TH"/>
              </w:rPr>
              <w:t>53</w:t>
            </w:r>
            <w:r w:rsidRPr="00367EA1">
              <w:rPr>
                <w:rFonts w:ascii="Browallia New" w:hAnsi="Browallia New" w:cs="Browallia New"/>
                <w:sz w:val="28"/>
                <w:szCs w:val="28"/>
                <w:cs/>
              </w:rPr>
              <w:t xml:space="preserve"> </w:t>
            </w:r>
          </w:p>
        </w:tc>
        <w:tc>
          <w:tcPr>
            <w:tcW w:w="236" w:type="dxa"/>
          </w:tcPr>
          <w:p w14:paraId="1560BFC7" w14:textId="77777777" w:rsidR="006F2925" w:rsidRPr="00936CC1" w:rsidRDefault="006F2925" w:rsidP="006F2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10C3B5F2" w:rsidR="006F2925" w:rsidRPr="00936CC1" w:rsidRDefault="006F2925" w:rsidP="006F2925">
            <w:pPr>
              <w:spacing w:line="240" w:lineRule="auto"/>
              <w:ind w:right="-10"/>
              <w:jc w:val="center"/>
              <w:rPr>
                <w:rFonts w:ascii="Browallia New" w:hAnsi="Browallia New" w:cs="Browallia New"/>
                <w:sz w:val="28"/>
                <w:szCs w:val="28"/>
                <w:lang w:val="en-GB"/>
              </w:rPr>
            </w:pPr>
            <w:r w:rsidRPr="00936CC1">
              <w:rPr>
                <w:rFonts w:ascii="Browallia New" w:hAnsi="Browallia New" w:cs="Browallia New"/>
                <w:sz w:val="28"/>
                <w:szCs w:val="28"/>
                <w:lang w:val="en-GB"/>
              </w:rPr>
              <w:t xml:space="preserve">  </w:t>
            </w:r>
            <w:r w:rsidRPr="00936CC1">
              <w:rPr>
                <w:rFonts w:ascii="Browallia New" w:hAnsi="Browallia New" w:cs="Browallia New"/>
                <w:sz w:val="28"/>
                <w:szCs w:val="28"/>
                <w:cs/>
                <w:lang w:val="en-GB"/>
              </w:rPr>
              <w:t xml:space="preserve">     -</w:t>
            </w:r>
          </w:p>
        </w:tc>
      </w:tr>
      <w:tr w:rsidR="008C1217" w:rsidRPr="00936CC1" w14:paraId="5FC336CA" w14:textId="77777777" w:rsidTr="00AF3824">
        <w:tc>
          <w:tcPr>
            <w:tcW w:w="3669" w:type="dxa"/>
          </w:tcPr>
          <w:p w14:paraId="7B9191FC" w14:textId="77777777" w:rsidR="008C1217" w:rsidRPr="00936CC1" w:rsidRDefault="008C1217" w:rsidP="008C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มากกว่า </w:t>
            </w:r>
            <w:r w:rsidRPr="00936CC1">
              <w:rPr>
                <w:rFonts w:ascii="Browallia New" w:hAnsi="Browallia New" w:cs="Browallia New"/>
                <w:sz w:val="28"/>
                <w:szCs w:val="28"/>
              </w:rPr>
              <w:t xml:space="preserve">12 </w:t>
            </w:r>
            <w:r w:rsidRPr="00936CC1">
              <w:rPr>
                <w:rFonts w:ascii="Browallia New" w:hAnsi="Browallia New" w:cs="Browallia New"/>
                <w:sz w:val="28"/>
                <w:szCs w:val="28"/>
                <w:cs/>
              </w:rPr>
              <w:t>เดือนขึ้นไป</w:t>
            </w:r>
          </w:p>
        </w:tc>
        <w:tc>
          <w:tcPr>
            <w:tcW w:w="1197" w:type="dxa"/>
            <w:tcBorders>
              <w:bottom w:val="single" w:sz="4" w:space="0" w:color="auto"/>
            </w:tcBorders>
          </w:tcPr>
          <w:p w14:paraId="1A9A7B9E" w14:textId="7D0FFDF4" w:rsidR="008C1217" w:rsidRPr="00646A30" w:rsidRDefault="008C1217" w:rsidP="008C1217">
            <w:pPr>
              <w:pStyle w:val="acctfourfigures"/>
              <w:tabs>
                <w:tab w:val="clear" w:pos="765"/>
              </w:tabs>
              <w:spacing w:line="240" w:lineRule="auto"/>
              <w:ind w:left="-117"/>
              <w:jc w:val="right"/>
              <w:rPr>
                <w:rFonts w:ascii="Browallia New" w:hAnsi="Browallia New" w:cs="Browallia New"/>
                <w:sz w:val="28"/>
                <w:szCs w:val="28"/>
                <w:lang w:val="en-US"/>
              </w:rPr>
            </w:pPr>
            <w:r w:rsidRPr="00324907">
              <w:rPr>
                <w:rFonts w:ascii="Browallia New" w:hAnsi="Browallia New" w:cs="Browallia New"/>
                <w:sz w:val="28"/>
                <w:szCs w:val="28"/>
                <w:lang w:val="en-US"/>
              </w:rPr>
              <w:t>1,112</w:t>
            </w:r>
          </w:p>
        </w:tc>
        <w:tc>
          <w:tcPr>
            <w:tcW w:w="236" w:type="dxa"/>
          </w:tcPr>
          <w:p w14:paraId="33852036" w14:textId="77777777" w:rsidR="008C1217" w:rsidRPr="00936CC1" w:rsidRDefault="008C1217" w:rsidP="008C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0BFE9F2F" w:rsidR="008C1217" w:rsidRPr="00936CC1" w:rsidRDefault="008C1217" w:rsidP="008C1217">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rPr>
              <w:t>3,477</w:t>
            </w:r>
          </w:p>
        </w:tc>
        <w:tc>
          <w:tcPr>
            <w:tcW w:w="236" w:type="dxa"/>
          </w:tcPr>
          <w:p w14:paraId="261C8FEA" w14:textId="77777777" w:rsidR="008C1217" w:rsidRPr="00936CC1" w:rsidRDefault="008C1217" w:rsidP="008C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30C9D72E" w14:textId="774BB537" w:rsidR="008C1217" w:rsidRPr="00947C70" w:rsidRDefault="008C1217" w:rsidP="00324907">
            <w:pPr>
              <w:pStyle w:val="acctfourfigures"/>
              <w:tabs>
                <w:tab w:val="clear" w:pos="765"/>
              </w:tabs>
              <w:spacing w:line="240" w:lineRule="auto"/>
              <w:ind w:left="-117"/>
              <w:jc w:val="center"/>
              <w:rPr>
                <w:rFonts w:ascii="Browallia New" w:hAnsi="Browallia New" w:cs="Browallia New"/>
                <w:sz w:val="28"/>
                <w:szCs w:val="28"/>
              </w:rPr>
            </w:pPr>
            <w:r w:rsidRPr="001F3E32">
              <w:rPr>
                <w:rFonts w:ascii="Browallia New" w:hAnsi="Browallia New" w:cs="Browallia New"/>
                <w:sz w:val="28"/>
                <w:szCs w:val="28"/>
                <w:cs/>
              </w:rPr>
              <w:t xml:space="preserve">   </w:t>
            </w:r>
            <w:r w:rsidRPr="00367EA1">
              <w:rPr>
                <w:rFonts w:ascii="Browallia New" w:hAnsi="Browallia New" w:cs="Browallia New"/>
                <w:sz w:val="28"/>
                <w:szCs w:val="28"/>
              </w:rPr>
              <w:t xml:space="preserve">  </w:t>
            </w:r>
            <w:r w:rsidRPr="00367EA1">
              <w:rPr>
                <w:rFonts w:ascii="Browallia New" w:hAnsi="Browallia New" w:cs="Browallia New"/>
                <w:sz w:val="28"/>
                <w:szCs w:val="28"/>
                <w:cs/>
              </w:rPr>
              <w:t xml:space="preserve">    -</w:t>
            </w:r>
          </w:p>
        </w:tc>
        <w:tc>
          <w:tcPr>
            <w:tcW w:w="236" w:type="dxa"/>
          </w:tcPr>
          <w:p w14:paraId="4A50CB03" w14:textId="77777777" w:rsidR="008C1217" w:rsidRPr="00936CC1" w:rsidRDefault="008C1217" w:rsidP="008C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581DF819" w:rsidR="008C1217" w:rsidRPr="00936CC1" w:rsidRDefault="008C1217" w:rsidP="008C1217">
            <w:pPr>
              <w:spacing w:line="240" w:lineRule="auto"/>
              <w:ind w:right="-10"/>
              <w:jc w:val="center"/>
              <w:rPr>
                <w:rFonts w:ascii="Browallia New" w:hAnsi="Browallia New" w:cs="Browallia New"/>
                <w:sz w:val="28"/>
                <w:szCs w:val="28"/>
                <w:lang w:val="en-GB"/>
              </w:rPr>
            </w:pPr>
            <w:r w:rsidRPr="00936CC1">
              <w:rPr>
                <w:rFonts w:ascii="Browallia New" w:hAnsi="Browallia New" w:cs="Browallia New"/>
                <w:sz w:val="28"/>
                <w:szCs w:val="28"/>
                <w:lang w:val="en-GB"/>
              </w:rPr>
              <w:t xml:space="preserve">  </w:t>
            </w:r>
            <w:r w:rsidRPr="00936CC1">
              <w:rPr>
                <w:rFonts w:ascii="Browallia New" w:hAnsi="Browallia New" w:cs="Browallia New"/>
                <w:sz w:val="28"/>
                <w:szCs w:val="28"/>
                <w:cs/>
                <w:lang w:val="en-GB"/>
              </w:rPr>
              <w:t xml:space="preserve">     -</w:t>
            </w:r>
          </w:p>
        </w:tc>
      </w:tr>
      <w:tr w:rsidR="008C1217" w:rsidRPr="00936CC1" w14:paraId="41D8CC2E" w14:textId="77777777" w:rsidTr="00AF3824">
        <w:tc>
          <w:tcPr>
            <w:tcW w:w="3669" w:type="dxa"/>
          </w:tcPr>
          <w:p w14:paraId="5F19DC04" w14:textId="77777777" w:rsidR="008C1217" w:rsidRPr="00936CC1" w:rsidRDefault="008C1217" w:rsidP="008C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รวม</w:t>
            </w:r>
          </w:p>
        </w:tc>
        <w:tc>
          <w:tcPr>
            <w:tcW w:w="1197" w:type="dxa"/>
            <w:tcBorders>
              <w:top w:val="single" w:sz="4" w:space="0" w:color="auto"/>
            </w:tcBorders>
          </w:tcPr>
          <w:p w14:paraId="7E1A7039" w14:textId="4D597952" w:rsidR="008C1217" w:rsidRPr="00646A30" w:rsidRDefault="007B7ACE" w:rsidP="008C1217">
            <w:pPr>
              <w:pStyle w:val="acctfourfigures"/>
              <w:tabs>
                <w:tab w:val="clear" w:pos="765"/>
              </w:tabs>
              <w:spacing w:line="240" w:lineRule="auto"/>
              <w:ind w:left="-117"/>
              <w:jc w:val="right"/>
              <w:rPr>
                <w:rFonts w:ascii="Browallia New" w:hAnsi="Browallia New" w:cs="Browallia New"/>
                <w:sz w:val="28"/>
                <w:szCs w:val="28"/>
                <w:lang w:val="en-US"/>
              </w:rPr>
            </w:pPr>
            <w:r w:rsidRPr="00324907">
              <w:rPr>
                <w:rFonts w:ascii="Browallia New" w:hAnsi="Browallia New" w:cs="Browallia New"/>
                <w:sz w:val="28"/>
                <w:szCs w:val="28"/>
                <w:lang w:val="en-US"/>
              </w:rPr>
              <w:fldChar w:fldCharType="begin"/>
            </w:r>
            <w:r w:rsidRPr="00324907">
              <w:rPr>
                <w:rFonts w:ascii="Browallia New" w:hAnsi="Browallia New" w:cs="Browallia New"/>
                <w:sz w:val="28"/>
                <w:szCs w:val="28"/>
                <w:lang w:val="en-US"/>
              </w:rPr>
              <w:instrText xml:space="preserve"> =SUM(ABOVE) </w:instrText>
            </w:r>
            <w:r w:rsidRPr="00324907">
              <w:rPr>
                <w:rFonts w:ascii="Browallia New" w:hAnsi="Browallia New" w:cs="Browallia New"/>
                <w:sz w:val="28"/>
                <w:szCs w:val="28"/>
                <w:lang w:val="en-US"/>
              </w:rPr>
              <w:fldChar w:fldCharType="separate"/>
            </w:r>
            <w:r w:rsidRPr="00324907">
              <w:rPr>
                <w:rFonts w:ascii="Browallia New" w:hAnsi="Browallia New" w:cs="Browallia New"/>
                <w:noProof/>
                <w:sz w:val="28"/>
                <w:szCs w:val="28"/>
                <w:lang w:val="en-US"/>
              </w:rPr>
              <w:t>19,061</w:t>
            </w:r>
            <w:r w:rsidRPr="00324907">
              <w:rPr>
                <w:rFonts w:ascii="Browallia New" w:hAnsi="Browallia New" w:cs="Browallia New"/>
                <w:sz w:val="28"/>
                <w:szCs w:val="28"/>
                <w:lang w:val="en-US"/>
              </w:rPr>
              <w:fldChar w:fldCharType="end"/>
            </w:r>
          </w:p>
        </w:tc>
        <w:tc>
          <w:tcPr>
            <w:tcW w:w="236" w:type="dxa"/>
          </w:tcPr>
          <w:p w14:paraId="575034B0" w14:textId="77777777" w:rsidR="008C1217" w:rsidRPr="00936CC1" w:rsidRDefault="008C1217" w:rsidP="008C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4D7BC6E9" w:rsidR="008C1217" w:rsidRPr="00936CC1" w:rsidRDefault="008C1217" w:rsidP="008C1217">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rPr>
              <w:t>25,584</w:t>
            </w:r>
          </w:p>
        </w:tc>
        <w:tc>
          <w:tcPr>
            <w:tcW w:w="236" w:type="dxa"/>
          </w:tcPr>
          <w:p w14:paraId="5F537DE3" w14:textId="77777777" w:rsidR="008C1217" w:rsidRPr="00936CC1" w:rsidRDefault="008C1217" w:rsidP="008C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tcBorders>
          </w:tcPr>
          <w:p w14:paraId="21116953" w14:textId="3A5E946B" w:rsidR="008C1217" w:rsidRPr="00936CC1" w:rsidRDefault="008C1217" w:rsidP="008C1217">
            <w:pPr>
              <w:pStyle w:val="acctfourfigures"/>
              <w:tabs>
                <w:tab w:val="clear" w:pos="765"/>
              </w:tabs>
              <w:spacing w:line="240" w:lineRule="auto"/>
              <w:ind w:left="-117"/>
              <w:jc w:val="right"/>
              <w:rPr>
                <w:rFonts w:ascii="Browallia New" w:hAnsi="Browallia New" w:cs="Browallia New"/>
                <w:sz w:val="28"/>
                <w:szCs w:val="28"/>
                <w:lang w:val="en-US"/>
              </w:rPr>
            </w:pPr>
            <w:r w:rsidRPr="00324907">
              <w:rPr>
                <w:rFonts w:ascii="Browallia New" w:hAnsi="Browallia New" w:cs="Browallia New"/>
                <w:sz w:val="28"/>
                <w:szCs w:val="28"/>
                <w:lang w:val="en-US"/>
              </w:rPr>
              <w:t>2,230</w:t>
            </w:r>
          </w:p>
        </w:tc>
        <w:tc>
          <w:tcPr>
            <w:tcW w:w="236" w:type="dxa"/>
          </w:tcPr>
          <w:p w14:paraId="3402524B" w14:textId="77777777" w:rsidR="008C1217" w:rsidRPr="00936CC1" w:rsidRDefault="008C1217" w:rsidP="008C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tcPr>
          <w:p w14:paraId="581BE97A" w14:textId="063B5636" w:rsidR="008C1217" w:rsidRPr="00936CC1" w:rsidRDefault="008C1217" w:rsidP="008C1217">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rPr>
              <w:t>3,437</w:t>
            </w:r>
          </w:p>
        </w:tc>
      </w:tr>
      <w:tr w:rsidR="008C1217" w:rsidRPr="00936CC1" w14:paraId="09831E4A" w14:textId="77777777" w:rsidTr="00855FCE">
        <w:tc>
          <w:tcPr>
            <w:tcW w:w="3669" w:type="dxa"/>
          </w:tcPr>
          <w:p w14:paraId="351DD8E7" w14:textId="77777777" w:rsidR="008C1217" w:rsidRPr="00936CC1" w:rsidRDefault="008C1217" w:rsidP="008C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ค่าเผื่อหนี้สงสัยจะสูญ</w:t>
            </w:r>
          </w:p>
        </w:tc>
        <w:tc>
          <w:tcPr>
            <w:tcW w:w="1197" w:type="dxa"/>
            <w:tcBorders>
              <w:bottom w:val="single" w:sz="4" w:space="0" w:color="auto"/>
            </w:tcBorders>
            <w:vAlign w:val="bottom"/>
          </w:tcPr>
          <w:p w14:paraId="5516E7BD" w14:textId="3CF00D04" w:rsidR="008C1217" w:rsidRPr="00646A30" w:rsidRDefault="008C1217" w:rsidP="008C1217">
            <w:pPr>
              <w:pStyle w:val="acctfourfigures"/>
              <w:tabs>
                <w:tab w:val="clear" w:pos="765"/>
              </w:tabs>
              <w:spacing w:line="240" w:lineRule="auto"/>
              <w:ind w:left="-117"/>
              <w:jc w:val="right"/>
              <w:rPr>
                <w:rFonts w:ascii="Browallia New" w:hAnsi="Browallia New" w:cs="Browallia New"/>
                <w:sz w:val="28"/>
                <w:szCs w:val="28"/>
                <w:lang w:val="en-US"/>
              </w:rPr>
            </w:pPr>
            <w:r w:rsidRPr="00324907">
              <w:rPr>
                <w:rFonts w:ascii="Browallia New" w:hAnsi="Browallia New" w:cs="Browallia New"/>
                <w:sz w:val="28"/>
                <w:szCs w:val="28"/>
                <w:lang w:val="en-US"/>
              </w:rPr>
              <w:t>(</w:t>
            </w:r>
            <w:r w:rsidR="007B7ACE" w:rsidRPr="00324907">
              <w:rPr>
                <w:rFonts w:ascii="Browallia New" w:hAnsi="Browallia New" w:cs="Browallia New"/>
                <w:sz w:val="28"/>
                <w:szCs w:val="28"/>
                <w:lang w:val="en-US"/>
              </w:rPr>
              <w:t>957</w:t>
            </w:r>
            <w:r w:rsidRPr="00324907">
              <w:rPr>
                <w:rFonts w:ascii="Browallia New" w:hAnsi="Browallia New" w:cs="Browallia New"/>
                <w:sz w:val="28"/>
                <w:szCs w:val="28"/>
                <w:lang w:val="en-US"/>
              </w:rPr>
              <w:t>)</w:t>
            </w:r>
          </w:p>
        </w:tc>
        <w:tc>
          <w:tcPr>
            <w:tcW w:w="236" w:type="dxa"/>
          </w:tcPr>
          <w:p w14:paraId="6AC524FC" w14:textId="77777777" w:rsidR="008C1217" w:rsidRPr="00936CC1" w:rsidRDefault="008C1217" w:rsidP="008C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07F56EB0" w:rsidR="008C1217" w:rsidRPr="00936CC1" w:rsidRDefault="008C1217" w:rsidP="008C1217">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rPr>
              <w:t>(2,777)</w:t>
            </w:r>
          </w:p>
        </w:tc>
        <w:tc>
          <w:tcPr>
            <w:tcW w:w="236" w:type="dxa"/>
          </w:tcPr>
          <w:p w14:paraId="3EEFF4D8" w14:textId="77777777" w:rsidR="008C1217" w:rsidRPr="00936CC1" w:rsidRDefault="008C1217" w:rsidP="008C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1690D558" w14:textId="3364DBFF" w:rsidR="008C1217" w:rsidRPr="00947C70" w:rsidRDefault="008C1217" w:rsidP="00324907">
            <w:pPr>
              <w:pStyle w:val="acctfourfigures"/>
              <w:tabs>
                <w:tab w:val="clear" w:pos="765"/>
              </w:tabs>
              <w:spacing w:line="240" w:lineRule="auto"/>
              <w:ind w:left="-117"/>
              <w:jc w:val="center"/>
              <w:rPr>
                <w:rFonts w:ascii="Browallia New" w:hAnsi="Browallia New" w:cs="Browallia New"/>
                <w:sz w:val="28"/>
                <w:szCs w:val="28"/>
              </w:rPr>
            </w:pPr>
            <w:r w:rsidRPr="001F3E32">
              <w:rPr>
                <w:rFonts w:ascii="Browallia New" w:hAnsi="Browallia New" w:cs="Browallia New"/>
                <w:sz w:val="28"/>
                <w:szCs w:val="28"/>
                <w:cs/>
              </w:rPr>
              <w:t xml:space="preserve">   </w:t>
            </w:r>
            <w:r w:rsidRPr="00367EA1">
              <w:rPr>
                <w:rFonts w:ascii="Browallia New" w:hAnsi="Browallia New" w:cs="Browallia New"/>
                <w:sz w:val="28"/>
                <w:szCs w:val="28"/>
              </w:rPr>
              <w:t xml:space="preserve">  </w:t>
            </w:r>
            <w:r w:rsidRPr="00367EA1">
              <w:rPr>
                <w:rFonts w:ascii="Browallia New" w:hAnsi="Browallia New" w:cs="Browallia New"/>
                <w:sz w:val="28"/>
                <w:szCs w:val="28"/>
                <w:cs/>
              </w:rPr>
              <w:t xml:space="preserve">    -</w:t>
            </w:r>
          </w:p>
        </w:tc>
        <w:tc>
          <w:tcPr>
            <w:tcW w:w="236" w:type="dxa"/>
          </w:tcPr>
          <w:p w14:paraId="4D554066" w14:textId="77777777" w:rsidR="008C1217" w:rsidRPr="00936CC1" w:rsidRDefault="008C1217" w:rsidP="008C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63589376" w:rsidR="008C1217" w:rsidRPr="00936CC1" w:rsidRDefault="008C1217" w:rsidP="008C1217">
            <w:pPr>
              <w:spacing w:line="240" w:lineRule="auto"/>
              <w:ind w:right="-10"/>
              <w:jc w:val="center"/>
              <w:rPr>
                <w:rFonts w:ascii="Browallia New" w:hAnsi="Browallia New" w:cs="Browallia New"/>
                <w:sz w:val="28"/>
                <w:szCs w:val="28"/>
                <w:lang w:val="en-GB"/>
              </w:rPr>
            </w:pPr>
            <w:r w:rsidRPr="00936CC1">
              <w:rPr>
                <w:rFonts w:ascii="Browallia New" w:hAnsi="Browallia New" w:cs="Browallia New"/>
                <w:sz w:val="28"/>
                <w:szCs w:val="28"/>
                <w:cs/>
                <w:lang w:val="en-GB"/>
              </w:rPr>
              <w:t xml:space="preserve">  </w:t>
            </w:r>
            <w:r w:rsidRPr="00936CC1">
              <w:rPr>
                <w:rFonts w:ascii="Browallia New" w:hAnsi="Browallia New" w:cs="Browallia New"/>
                <w:sz w:val="28"/>
                <w:szCs w:val="28"/>
                <w:lang w:val="en-GB"/>
              </w:rPr>
              <w:t xml:space="preserve">  </w:t>
            </w:r>
            <w:r w:rsidRPr="00936CC1">
              <w:rPr>
                <w:rFonts w:ascii="Browallia New" w:hAnsi="Browallia New" w:cs="Browallia New"/>
                <w:sz w:val="28"/>
                <w:szCs w:val="28"/>
                <w:cs/>
                <w:lang w:val="en-GB"/>
              </w:rPr>
              <w:t xml:space="preserve">   -</w:t>
            </w:r>
          </w:p>
        </w:tc>
      </w:tr>
      <w:tr w:rsidR="008C1217" w:rsidRPr="00936CC1" w14:paraId="1FC0C6D8" w14:textId="77777777" w:rsidTr="00AF3824">
        <w:tc>
          <w:tcPr>
            <w:tcW w:w="3669" w:type="dxa"/>
          </w:tcPr>
          <w:p w14:paraId="062DB6E2" w14:textId="77777777" w:rsidR="008C1217" w:rsidRPr="00936CC1" w:rsidRDefault="008C1217" w:rsidP="008C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cs/>
              </w:rPr>
              <w:t>สุทธิ</w:t>
            </w:r>
          </w:p>
        </w:tc>
        <w:tc>
          <w:tcPr>
            <w:tcW w:w="1197" w:type="dxa"/>
            <w:tcBorders>
              <w:top w:val="single" w:sz="4" w:space="0" w:color="auto"/>
              <w:bottom w:val="single" w:sz="12" w:space="0" w:color="auto"/>
            </w:tcBorders>
          </w:tcPr>
          <w:p w14:paraId="22CD9FD8" w14:textId="603018BC" w:rsidR="008C1217" w:rsidRPr="00646A30" w:rsidRDefault="008C1217" w:rsidP="008C1217">
            <w:pPr>
              <w:pStyle w:val="acctfourfigures"/>
              <w:tabs>
                <w:tab w:val="clear" w:pos="765"/>
              </w:tabs>
              <w:spacing w:line="240" w:lineRule="auto"/>
              <w:ind w:left="-117"/>
              <w:jc w:val="right"/>
              <w:rPr>
                <w:rFonts w:ascii="Browallia New" w:hAnsi="Browallia New" w:cs="Browallia New"/>
                <w:sz w:val="28"/>
                <w:szCs w:val="28"/>
                <w:lang w:val="en-US"/>
              </w:rPr>
            </w:pPr>
            <w:r w:rsidRPr="00324907">
              <w:rPr>
                <w:rFonts w:ascii="Browallia New" w:hAnsi="Browallia New" w:cs="Browallia New"/>
                <w:sz w:val="28"/>
                <w:szCs w:val="28"/>
                <w:lang w:val="en-US"/>
              </w:rPr>
              <w:t>18,10</w:t>
            </w:r>
            <w:r w:rsidR="00597637" w:rsidRPr="00324907">
              <w:rPr>
                <w:rFonts w:ascii="Browallia New" w:hAnsi="Browallia New" w:cs="Browallia New"/>
                <w:sz w:val="28"/>
                <w:szCs w:val="28"/>
                <w:lang w:val="en-US"/>
              </w:rPr>
              <w:t>4</w:t>
            </w:r>
          </w:p>
        </w:tc>
        <w:tc>
          <w:tcPr>
            <w:tcW w:w="236" w:type="dxa"/>
          </w:tcPr>
          <w:p w14:paraId="4579ED99" w14:textId="77777777" w:rsidR="008C1217" w:rsidRPr="00936CC1" w:rsidRDefault="008C1217" w:rsidP="008C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7BA9B437" w:rsidR="008C1217" w:rsidRPr="00936CC1" w:rsidRDefault="008C1217" w:rsidP="008C1217">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rPr>
              <w:t>22,807</w:t>
            </w:r>
          </w:p>
        </w:tc>
        <w:tc>
          <w:tcPr>
            <w:tcW w:w="236" w:type="dxa"/>
          </w:tcPr>
          <w:p w14:paraId="27BF7EE9" w14:textId="77777777" w:rsidR="008C1217" w:rsidRPr="00936CC1" w:rsidRDefault="008C1217" w:rsidP="008C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bottom w:val="single" w:sz="12" w:space="0" w:color="auto"/>
            </w:tcBorders>
          </w:tcPr>
          <w:p w14:paraId="7874872F" w14:textId="4E378E23" w:rsidR="008C1217" w:rsidRPr="00936CC1" w:rsidRDefault="008C1217" w:rsidP="008C1217">
            <w:pPr>
              <w:pStyle w:val="acctfourfigures"/>
              <w:tabs>
                <w:tab w:val="clear" w:pos="765"/>
              </w:tabs>
              <w:spacing w:line="240" w:lineRule="auto"/>
              <w:ind w:left="-117"/>
              <w:jc w:val="right"/>
              <w:rPr>
                <w:rFonts w:ascii="Browallia New" w:hAnsi="Browallia New" w:cs="Browallia New"/>
                <w:sz w:val="28"/>
                <w:szCs w:val="28"/>
                <w:lang w:val="en-US"/>
              </w:rPr>
            </w:pPr>
            <w:r w:rsidRPr="00324907">
              <w:rPr>
                <w:rFonts w:ascii="Browallia New" w:hAnsi="Browallia New" w:cs="Browallia New"/>
                <w:sz w:val="28"/>
                <w:szCs w:val="28"/>
                <w:lang w:val="en-US"/>
              </w:rPr>
              <w:t>2,230</w:t>
            </w:r>
          </w:p>
        </w:tc>
        <w:tc>
          <w:tcPr>
            <w:tcW w:w="236" w:type="dxa"/>
          </w:tcPr>
          <w:p w14:paraId="29730E69" w14:textId="77777777" w:rsidR="008C1217" w:rsidRPr="00936CC1" w:rsidRDefault="008C1217" w:rsidP="008C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4783726C" w:rsidR="008C1217" w:rsidRPr="00936CC1" w:rsidRDefault="008C1217" w:rsidP="008C1217">
            <w:pPr>
              <w:pStyle w:val="acctfourfigures"/>
              <w:tabs>
                <w:tab w:val="clear" w:pos="765"/>
              </w:tabs>
              <w:spacing w:line="240" w:lineRule="auto"/>
              <w:ind w:left="-117"/>
              <w:jc w:val="right"/>
              <w:rPr>
                <w:rFonts w:ascii="Browallia New" w:hAnsi="Browallia New" w:cs="Browallia New"/>
                <w:sz w:val="28"/>
                <w:szCs w:val="28"/>
                <w:lang w:val="en-US"/>
              </w:rPr>
            </w:pPr>
            <w:r w:rsidRPr="00936CC1">
              <w:rPr>
                <w:rFonts w:ascii="Browallia New" w:hAnsi="Browallia New" w:cs="Browallia New"/>
                <w:sz w:val="28"/>
                <w:szCs w:val="28"/>
                <w:lang w:val="en-US"/>
              </w:rPr>
              <w:t>3,437</w:t>
            </w:r>
          </w:p>
        </w:tc>
      </w:tr>
      <w:tr w:rsidR="006E0789" w:rsidRPr="00936CC1" w14:paraId="46D6B268" w14:textId="77777777" w:rsidTr="00AF3824">
        <w:tc>
          <w:tcPr>
            <w:tcW w:w="3669" w:type="dxa"/>
          </w:tcPr>
          <w:p w14:paraId="4199117A" w14:textId="77777777" w:rsidR="006E0789" w:rsidRPr="00936CC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97" w:type="dxa"/>
          </w:tcPr>
          <w:p w14:paraId="28405A53" w14:textId="77777777" w:rsidR="006E0789" w:rsidRPr="00324907"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yellow"/>
              </w:rPr>
            </w:pPr>
          </w:p>
        </w:tc>
        <w:tc>
          <w:tcPr>
            <w:tcW w:w="236" w:type="dxa"/>
          </w:tcPr>
          <w:p w14:paraId="47D5F64C" w14:textId="77777777" w:rsidR="006E0789" w:rsidRPr="00936CC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Pr>
          <w:p w14:paraId="76569AC5" w14:textId="77777777" w:rsidR="006E0789" w:rsidRPr="00936CC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737C7D9C" w14:textId="77777777" w:rsidR="006E0789" w:rsidRPr="00936CC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09EBC83B" w14:textId="77777777" w:rsidR="006E0789" w:rsidRPr="00936CC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356D2AF8" w14:textId="77777777" w:rsidR="006E0789" w:rsidRPr="00936CC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38163407" w14:textId="77777777" w:rsidR="006E0789" w:rsidRPr="00936CC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6E0789" w:rsidRPr="00681B1D" w14:paraId="481FBE66" w14:textId="77777777" w:rsidTr="00CD446E">
        <w:tc>
          <w:tcPr>
            <w:tcW w:w="3669" w:type="dxa"/>
          </w:tcPr>
          <w:p w14:paraId="35870CA9" w14:textId="2ADB9F7A" w:rsidR="006E0789" w:rsidRPr="0049367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936CC1">
              <w:rPr>
                <w:rFonts w:ascii="Browallia New" w:hAnsi="Browallia New" w:cs="Browallia New"/>
                <w:sz w:val="28"/>
                <w:szCs w:val="28"/>
                <w:u w:val="single"/>
                <w:cs/>
              </w:rPr>
              <w:t>ลูกหนี้การค้า</w:t>
            </w:r>
            <w:r w:rsidRPr="00936CC1">
              <w:rPr>
                <w:rFonts w:ascii="Browallia New" w:hAnsi="Browallia New" w:cs="Browallia New"/>
                <w:sz w:val="28"/>
                <w:szCs w:val="28"/>
                <w:u w:val="single"/>
                <w:lang w:val="en-GB"/>
              </w:rPr>
              <w:t xml:space="preserve"> - </w:t>
            </w:r>
            <w:r w:rsidRPr="00936CC1">
              <w:rPr>
                <w:rFonts w:ascii="Browallia New" w:hAnsi="Browallia New" w:cs="Browallia New"/>
                <w:sz w:val="28"/>
                <w:szCs w:val="28"/>
                <w:u w:val="single"/>
                <w:cs/>
              </w:rPr>
              <w:t>บริษัทที่เกี่ยวข้อง</w:t>
            </w:r>
          </w:p>
        </w:tc>
        <w:tc>
          <w:tcPr>
            <w:tcW w:w="1197" w:type="dxa"/>
          </w:tcPr>
          <w:p w14:paraId="18FD70CF" w14:textId="77777777" w:rsidR="006E0789" w:rsidRPr="00324907"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yellow"/>
              </w:rPr>
            </w:pPr>
          </w:p>
        </w:tc>
        <w:tc>
          <w:tcPr>
            <w:tcW w:w="236" w:type="dxa"/>
          </w:tcPr>
          <w:p w14:paraId="4DDD7EA1" w14:textId="77777777" w:rsidR="006E0789" w:rsidRPr="0049367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Pr>
          <w:p w14:paraId="454FC0A1" w14:textId="77777777" w:rsidR="006E0789" w:rsidRPr="0049367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1F9DA7AC" w14:textId="77777777" w:rsidR="006E0789" w:rsidRPr="0049367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7E363A63" w14:textId="77777777" w:rsidR="006E0789" w:rsidRPr="0049367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16ADE0E" w14:textId="77777777" w:rsidR="006E0789" w:rsidRPr="0049367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7BD57CC0" w14:textId="77777777" w:rsidR="006E0789" w:rsidRPr="0049367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6E0789" w:rsidRPr="00681B1D" w14:paraId="58BB091E" w14:textId="77777777" w:rsidTr="00CD446E">
        <w:tc>
          <w:tcPr>
            <w:tcW w:w="3669" w:type="dxa"/>
          </w:tcPr>
          <w:p w14:paraId="6C4345C6" w14:textId="2FA40692" w:rsidR="006E0789" w:rsidRPr="0049367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493671">
              <w:rPr>
                <w:rFonts w:ascii="Browallia New" w:hAnsi="Browallia New" w:cs="Browallia New"/>
                <w:sz w:val="28"/>
                <w:szCs w:val="28"/>
                <w:cs/>
              </w:rPr>
              <w:t>ยังไม่ถึงกำหนดชำระ</w:t>
            </w:r>
          </w:p>
        </w:tc>
        <w:tc>
          <w:tcPr>
            <w:tcW w:w="1197" w:type="dxa"/>
            <w:tcBorders>
              <w:bottom w:val="single" w:sz="12" w:space="0" w:color="auto"/>
            </w:tcBorders>
          </w:tcPr>
          <w:p w14:paraId="6BD8B0C4" w14:textId="3031CCAC" w:rsidR="006E0789" w:rsidRPr="00324907" w:rsidRDefault="00322841"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yellow"/>
                <w:lang w:val="en-GB"/>
              </w:rPr>
            </w:pPr>
            <w:r w:rsidRPr="00324907">
              <w:rPr>
                <w:rFonts w:ascii="Browallia New" w:hAnsi="Browallia New" w:cs="Browallia New"/>
                <w:sz w:val="28"/>
                <w:szCs w:val="28"/>
                <w:lang w:val="en-GB"/>
              </w:rPr>
              <w:t>50</w:t>
            </w:r>
          </w:p>
        </w:tc>
        <w:tc>
          <w:tcPr>
            <w:tcW w:w="236" w:type="dxa"/>
          </w:tcPr>
          <w:p w14:paraId="73024882" w14:textId="77777777" w:rsidR="006E0789" w:rsidRPr="0049367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Borders>
              <w:bottom w:val="single" w:sz="12" w:space="0" w:color="auto"/>
            </w:tcBorders>
            <w:vAlign w:val="bottom"/>
          </w:tcPr>
          <w:p w14:paraId="39A4A66D" w14:textId="67058AD1" w:rsidR="006E0789" w:rsidRPr="0049367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681B1D">
              <w:rPr>
                <w:rFonts w:ascii="Browallia New" w:hAnsi="Browallia New" w:cs="Browallia New"/>
                <w:sz w:val="28"/>
                <w:szCs w:val="28"/>
              </w:rPr>
              <w:t>1,163</w:t>
            </w:r>
          </w:p>
        </w:tc>
        <w:tc>
          <w:tcPr>
            <w:tcW w:w="236" w:type="dxa"/>
          </w:tcPr>
          <w:p w14:paraId="7C917F88" w14:textId="77777777" w:rsidR="006E0789" w:rsidRPr="0049367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bottom w:val="single" w:sz="12" w:space="0" w:color="auto"/>
            </w:tcBorders>
            <w:vAlign w:val="bottom"/>
          </w:tcPr>
          <w:p w14:paraId="74D67FBC" w14:textId="6DE5E56A" w:rsidR="006E0789" w:rsidRPr="00B762DD" w:rsidRDefault="007E2F0B"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1,552</w:t>
            </w:r>
          </w:p>
        </w:tc>
        <w:tc>
          <w:tcPr>
            <w:tcW w:w="236" w:type="dxa"/>
          </w:tcPr>
          <w:p w14:paraId="63EF4EE6" w14:textId="77777777" w:rsidR="006E0789" w:rsidRPr="0049367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6EB2B447" w14:textId="3C22B3CD" w:rsidR="006E0789" w:rsidRPr="00493671" w:rsidRDefault="006E0789" w:rsidP="006E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681B1D">
              <w:rPr>
                <w:rFonts w:ascii="Browallia New" w:hAnsi="Browallia New" w:cs="Browallia New"/>
                <w:sz w:val="28"/>
                <w:szCs w:val="28"/>
                <w:lang w:val="en-GB"/>
              </w:rPr>
              <w:t>7,291</w:t>
            </w:r>
          </w:p>
        </w:tc>
      </w:tr>
    </w:tbl>
    <w:p w14:paraId="2D433822" w14:textId="06CD4EB1"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0D5083B7" w14:textId="64D9CBC9"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126BC2BA" w14:textId="4B1A11D7"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4BD8E9D0" w14:textId="5B8EA11C"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77C2B614" w14:textId="77777777" w:rsidR="00270076" w:rsidRDefault="00681B1D" w:rsidP="00BA2BCE">
      <w:pPr>
        <w:pStyle w:val="ListParagraph"/>
        <w:tabs>
          <w:tab w:val="clear" w:pos="454"/>
          <w:tab w:val="clear" w:pos="680"/>
          <w:tab w:val="left" w:pos="432"/>
          <w:tab w:val="left" w:pos="549"/>
        </w:tabs>
        <w:ind w:left="2203"/>
        <w:rPr>
          <w:rFonts w:ascii="Browallia New" w:hAnsi="Browallia New" w:cs="Browallia New"/>
          <w:b/>
          <w:bCs/>
          <w:sz w:val="28"/>
          <w:szCs w:val="28"/>
          <w:lang w:val="en-GB"/>
        </w:rPr>
      </w:pPr>
      <w:r w:rsidRPr="00493671">
        <w:rPr>
          <w:rFonts w:ascii="Browallia New" w:hAnsi="Browallia New" w:cs="Browallia New"/>
          <w:b/>
          <w:bCs/>
          <w:sz w:val="28"/>
          <w:szCs w:val="28"/>
          <w:cs/>
          <w:lang w:val="en-GB"/>
        </w:rPr>
        <w:t xml:space="preserve">    </w:t>
      </w:r>
    </w:p>
    <w:p w14:paraId="2E0A953A" w14:textId="2ABB8AA5" w:rsidR="006971B8" w:rsidRPr="00493671" w:rsidRDefault="006971B8" w:rsidP="00BA2BCE">
      <w:pPr>
        <w:pStyle w:val="ListParagraph"/>
        <w:numPr>
          <w:ilvl w:val="0"/>
          <w:numId w:val="16"/>
        </w:numPr>
        <w:tabs>
          <w:tab w:val="clear" w:pos="227"/>
          <w:tab w:val="clear" w:pos="454"/>
          <w:tab w:val="clear" w:pos="680"/>
          <w:tab w:val="left" w:pos="432"/>
          <w:tab w:val="left" w:pos="549"/>
        </w:tabs>
        <w:ind w:hanging="2212"/>
        <w:rPr>
          <w:rFonts w:ascii="Browallia New" w:hAnsi="Browallia New" w:cs="Browallia New"/>
          <w:b/>
          <w:bCs/>
          <w:sz w:val="28"/>
          <w:szCs w:val="28"/>
          <w:lang w:val="en-GB"/>
        </w:rPr>
      </w:pPr>
      <w:r w:rsidRPr="00493671">
        <w:rPr>
          <w:rFonts w:ascii="Browallia New" w:hAnsi="Browallia New" w:cs="Browallia New"/>
          <w:b/>
          <w:bCs/>
          <w:sz w:val="28"/>
          <w:szCs w:val="28"/>
          <w:cs/>
          <w:lang w:val="en-GB"/>
        </w:rPr>
        <w:t xml:space="preserve">เงินให้กู้ยืมและดอกเบี้ยค้างรับ </w:t>
      </w:r>
      <w:r w:rsidRPr="00493671">
        <w:rPr>
          <w:rFonts w:ascii="Browallia New" w:hAnsi="Browallia New" w:cs="Browallia New"/>
          <w:b/>
          <w:bCs/>
          <w:sz w:val="28"/>
          <w:szCs w:val="28"/>
          <w:lang w:val="en-GB"/>
        </w:rPr>
        <w:t xml:space="preserve">- </w:t>
      </w:r>
      <w:r w:rsidRPr="00493671">
        <w:rPr>
          <w:rFonts w:ascii="Browallia New" w:hAnsi="Browallia New" w:cs="Browallia New"/>
          <w:b/>
          <w:bCs/>
          <w:sz w:val="28"/>
          <w:szCs w:val="28"/>
          <w:cs/>
          <w:lang w:val="en-GB"/>
        </w:rPr>
        <w:t>บุคคลและบริษัทอื่น</w:t>
      </w:r>
    </w:p>
    <w:p w14:paraId="670BA457" w14:textId="77777777" w:rsidR="006971B8" w:rsidRPr="0080702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lang w:val="en-GB"/>
        </w:rPr>
      </w:pPr>
    </w:p>
    <w:p w14:paraId="44AC8861" w14:textId="13E84BDE" w:rsidR="006971B8" w:rsidRPr="00C2555B" w:rsidRDefault="006C5146" w:rsidP="00AF3824">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851" w:hanging="419"/>
        <w:jc w:val="both"/>
        <w:outlineLvl w:val="0"/>
        <w:rPr>
          <w:rFonts w:ascii="Browallia New" w:hAnsi="Browallia New" w:cs="Browallia New"/>
          <w:sz w:val="28"/>
          <w:szCs w:val="28"/>
        </w:rPr>
      </w:pPr>
      <w:r w:rsidRPr="00C2555B">
        <w:rPr>
          <w:rFonts w:ascii="Browallia New" w:hAnsi="Browallia New" w:cs="Browallia New"/>
          <w:sz w:val="28"/>
          <w:szCs w:val="28"/>
          <w:cs/>
        </w:rPr>
        <w:t>เงินให้กู้ยืม</w:t>
      </w:r>
      <w:r w:rsidR="006971B8" w:rsidRPr="00C2555B">
        <w:rPr>
          <w:rFonts w:ascii="Browallia New" w:hAnsi="Browallia New" w:cs="Browallia New"/>
          <w:sz w:val="28"/>
          <w:szCs w:val="28"/>
          <w:cs/>
        </w:rPr>
        <w:t>ระยะสั้น</w:t>
      </w:r>
    </w:p>
    <w:p w14:paraId="29F8C4DC" w14:textId="77777777" w:rsidR="00A653C0" w:rsidRPr="00807020" w:rsidRDefault="00A653C0" w:rsidP="00A6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both"/>
        <w:outlineLvl w:val="0"/>
        <w:rPr>
          <w:rFonts w:ascii="Browallia New" w:hAnsi="Browallia New" w:cs="Browallia New"/>
          <w:sz w:val="20"/>
          <w:szCs w:val="20"/>
        </w:rPr>
      </w:pPr>
    </w:p>
    <w:tbl>
      <w:tblPr>
        <w:tblW w:w="8608" w:type="dxa"/>
        <w:tblInd w:w="851" w:type="dxa"/>
        <w:tblLayout w:type="fixed"/>
        <w:tblLook w:val="0000" w:firstRow="0" w:lastRow="0" w:firstColumn="0" w:lastColumn="0" w:noHBand="0" w:noVBand="0"/>
      </w:tblPr>
      <w:tblGrid>
        <w:gridCol w:w="3244"/>
        <w:gridCol w:w="1170"/>
        <w:gridCol w:w="239"/>
        <w:gridCol w:w="1147"/>
        <w:gridCol w:w="236"/>
        <w:gridCol w:w="1141"/>
        <w:gridCol w:w="248"/>
        <w:gridCol w:w="1183"/>
      </w:tblGrid>
      <w:tr w:rsidR="006971B8" w:rsidRPr="00C2555B" w14:paraId="466ED229" w14:textId="77777777" w:rsidTr="00AF3824">
        <w:tc>
          <w:tcPr>
            <w:tcW w:w="3244" w:type="dxa"/>
          </w:tcPr>
          <w:p w14:paraId="47A4FAAC"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64" w:type="dxa"/>
            <w:gridSpan w:val="7"/>
          </w:tcPr>
          <w:p w14:paraId="1F316EA7" w14:textId="77777777" w:rsidR="006971B8" w:rsidRPr="00C2555B" w:rsidRDefault="006971B8"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5EB0DADB" w14:textId="77777777" w:rsidTr="00AF3824">
        <w:tc>
          <w:tcPr>
            <w:tcW w:w="3244" w:type="dxa"/>
          </w:tcPr>
          <w:p w14:paraId="24815267"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1042F54A"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73C8D06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72" w:type="dxa"/>
            <w:gridSpan w:val="3"/>
            <w:tcBorders>
              <w:bottom w:val="single" w:sz="4" w:space="0" w:color="auto"/>
            </w:tcBorders>
          </w:tcPr>
          <w:p w14:paraId="79EEF16D"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270076" w:rsidRPr="00C2555B" w14:paraId="3B51B4EB" w14:textId="77777777" w:rsidTr="00BA2BCE">
        <w:tc>
          <w:tcPr>
            <w:tcW w:w="3244" w:type="dxa"/>
          </w:tcPr>
          <w:p w14:paraId="41C8F1EE" w14:textId="77777777" w:rsidR="00270076" w:rsidRPr="00C2555B" w:rsidRDefault="00270076" w:rsidP="0027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tcPr>
          <w:p w14:paraId="54F6004A" w14:textId="35F61D7D" w:rsidR="00270076" w:rsidRPr="00C2555B" w:rsidRDefault="00270076" w:rsidP="00270076">
            <w:pPr>
              <w:tabs>
                <w:tab w:val="clear" w:pos="907"/>
              </w:tabs>
              <w:spacing w:line="240" w:lineRule="auto"/>
              <w:ind w:left="-108" w:right="-108"/>
              <w:jc w:val="center"/>
              <w:rPr>
                <w:rFonts w:ascii="Browallia New" w:hAnsi="Browallia New" w:cs="Browallia New"/>
                <w:sz w:val="28"/>
                <w:szCs w:val="28"/>
                <w:lang w:val="en-GB"/>
              </w:rPr>
            </w:pPr>
            <w:r w:rsidRPr="00175679">
              <w:rPr>
                <w:rFonts w:ascii="Browallia New" w:hAnsi="Browallia New" w:cs="Browallia New"/>
                <w:sz w:val="28"/>
                <w:szCs w:val="28"/>
              </w:rPr>
              <w:t xml:space="preserve">30 </w:t>
            </w:r>
            <w:r w:rsidRPr="00270076">
              <w:rPr>
                <w:rFonts w:ascii="Browallia New" w:hAnsi="Browallia New" w:cs="Browallia New"/>
                <w:sz w:val="28"/>
                <w:szCs w:val="28"/>
                <w:cs/>
              </w:rPr>
              <w:t>กันยายน</w:t>
            </w:r>
            <w:r w:rsidRPr="00D10583">
              <w:rPr>
                <w:rFonts w:ascii="Browallia New" w:hAnsi="Browallia New" w:cs="Browallia New"/>
                <w:sz w:val="28"/>
                <w:szCs w:val="28"/>
                <w:cs/>
              </w:rPr>
              <w:t xml:space="preserve"> </w:t>
            </w:r>
            <w:r w:rsidRPr="00D10583">
              <w:rPr>
                <w:rFonts w:ascii="Browallia New" w:hAnsi="Browallia New" w:cs="Browallia New"/>
                <w:sz w:val="28"/>
                <w:szCs w:val="28"/>
              </w:rPr>
              <w:t>2562</w:t>
            </w:r>
          </w:p>
        </w:tc>
        <w:tc>
          <w:tcPr>
            <w:tcW w:w="239" w:type="dxa"/>
            <w:tcBorders>
              <w:top w:val="single" w:sz="4" w:space="0" w:color="auto"/>
            </w:tcBorders>
            <w:vAlign w:val="bottom"/>
          </w:tcPr>
          <w:p w14:paraId="7C760600" w14:textId="77777777" w:rsidR="00270076" w:rsidRPr="00C2555B" w:rsidRDefault="00270076" w:rsidP="00270076">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56D11626" w14:textId="428E80A0" w:rsidR="00270076" w:rsidRPr="00C2555B" w:rsidRDefault="00270076" w:rsidP="00270076">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6" w:type="dxa"/>
          </w:tcPr>
          <w:p w14:paraId="2E4B9C3A" w14:textId="77777777" w:rsidR="00270076" w:rsidRPr="00C2555B" w:rsidRDefault="00270076" w:rsidP="00270076">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25B5308B" w14:textId="76D9476B" w:rsidR="00270076" w:rsidRPr="00C2555B" w:rsidRDefault="00270076" w:rsidP="00270076">
            <w:pPr>
              <w:tabs>
                <w:tab w:val="clear" w:pos="907"/>
              </w:tabs>
              <w:spacing w:line="240" w:lineRule="auto"/>
              <w:ind w:left="-108" w:right="-108"/>
              <w:jc w:val="center"/>
              <w:rPr>
                <w:rFonts w:ascii="Browallia New" w:hAnsi="Browallia New" w:cs="Browallia New"/>
                <w:sz w:val="28"/>
                <w:szCs w:val="28"/>
                <w:lang w:val="en-GB"/>
              </w:rPr>
            </w:pPr>
            <w:r w:rsidRPr="00175679">
              <w:rPr>
                <w:rFonts w:ascii="Browallia New" w:hAnsi="Browallia New" w:cs="Browallia New"/>
                <w:sz w:val="28"/>
                <w:szCs w:val="28"/>
              </w:rPr>
              <w:t xml:space="preserve">30 </w:t>
            </w:r>
            <w:r w:rsidRPr="00270076">
              <w:rPr>
                <w:rFonts w:ascii="Browallia New" w:hAnsi="Browallia New" w:cs="Browallia New"/>
                <w:sz w:val="28"/>
                <w:szCs w:val="28"/>
                <w:cs/>
              </w:rPr>
              <w:t>กันยายน</w:t>
            </w:r>
            <w:r w:rsidRPr="00D10583">
              <w:rPr>
                <w:rFonts w:ascii="Browallia New" w:hAnsi="Browallia New" w:cs="Browallia New"/>
                <w:sz w:val="28"/>
                <w:szCs w:val="28"/>
                <w:cs/>
              </w:rPr>
              <w:t xml:space="preserve"> </w:t>
            </w:r>
            <w:r w:rsidRPr="00D10583">
              <w:rPr>
                <w:rFonts w:ascii="Browallia New" w:hAnsi="Browallia New" w:cs="Browallia New"/>
                <w:sz w:val="28"/>
                <w:szCs w:val="28"/>
              </w:rPr>
              <w:t>2562</w:t>
            </w:r>
          </w:p>
        </w:tc>
        <w:tc>
          <w:tcPr>
            <w:tcW w:w="248" w:type="dxa"/>
            <w:tcBorders>
              <w:top w:val="single" w:sz="4" w:space="0" w:color="auto"/>
            </w:tcBorders>
            <w:vAlign w:val="bottom"/>
          </w:tcPr>
          <w:p w14:paraId="3314054F" w14:textId="77777777" w:rsidR="00270076" w:rsidRPr="00C2555B" w:rsidRDefault="00270076" w:rsidP="00270076">
            <w:pPr>
              <w:tabs>
                <w:tab w:val="clear" w:pos="907"/>
              </w:tabs>
              <w:spacing w:line="240" w:lineRule="auto"/>
              <w:ind w:left="-108" w:right="-108"/>
              <w:jc w:val="center"/>
              <w:rPr>
                <w:rFonts w:ascii="Browallia New" w:hAnsi="Browallia New" w:cs="Browallia New"/>
                <w:sz w:val="28"/>
                <w:szCs w:val="28"/>
                <w:cs/>
              </w:rPr>
            </w:pPr>
          </w:p>
        </w:tc>
        <w:tc>
          <w:tcPr>
            <w:tcW w:w="1183" w:type="dxa"/>
            <w:tcBorders>
              <w:top w:val="single" w:sz="4" w:space="0" w:color="auto"/>
              <w:bottom w:val="single" w:sz="4" w:space="0" w:color="auto"/>
            </w:tcBorders>
            <w:vAlign w:val="bottom"/>
          </w:tcPr>
          <w:p w14:paraId="221C861C" w14:textId="744FFD69" w:rsidR="00270076" w:rsidRPr="00C2555B" w:rsidRDefault="00270076" w:rsidP="00270076">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6971B8" w:rsidRPr="00C2555B" w14:paraId="5717772E" w14:textId="77777777" w:rsidTr="00493671">
        <w:trPr>
          <w:trHeight w:hRule="exact" w:val="325"/>
        </w:trPr>
        <w:tc>
          <w:tcPr>
            <w:tcW w:w="3244" w:type="dxa"/>
            <w:vAlign w:val="center"/>
          </w:tcPr>
          <w:p w14:paraId="48965F8E"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70" w:type="dxa"/>
            <w:tcBorders>
              <w:top w:val="single" w:sz="4" w:space="0" w:color="auto"/>
            </w:tcBorders>
          </w:tcPr>
          <w:p w14:paraId="4BDCAFAA"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9" w:type="dxa"/>
          </w:tcPr>
          <w:p w14:paraId="6C4BE7DE"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7" w:type="dxa"/>
            <w:tcBorders>
              <w:top w:val="single" w:sz="4" w:space="0" w:color="auto"/>
            </w:tcBorders>
          </w:tcPr>
          <w:p w14:paraId="370B2B0E"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6" w:type="dxa"/>
          </w:tcPr>
          <w:p w14:paraId="427F983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41" w:type="dxa"/>
            <w:tcBorders>
              <w:top w:val="single" w:sz="4" w:space="0" w:color="auto"/>
            </w:tcBorders>
          </w:tcPr>
          <w:p w14:paraId="33FF77E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48" w:type="dxa"/>
          </w:tcPr>
          <w:p w14:paraId="6AA7D7C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3" w:type="dxa"/>
            <w:tcBorders>
              <w:top w:val="single" w:sz="4" w:space="0" w:color="auto"/>
            </w:tcBorders>
          </w:tcPr>
          <w:p w14:paraId="440D8E4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340CCD" w:rsidRPr="00C2555B" w14:paraId="2B425A32" w14:textId="77777777" w:rsidTr="00AF3824">
        <w:tc>
          <w:tcPr>
            <w:tcW w:w="3244" w:type="dxa"/>
          </w:tcPr>
          <w:p w14:paraId="3A440D8E" w14:textId="77777777" w:rsidR="00340CCD" w:rsidRPr="00C2555B" w:rsidRDefault="00340CCD" w:rsidP="0034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เงินให้กู้ยืมระยะสั้น</w:t>
            </w:r>
          </w:p>
        </w:tc>
        <w:tc>
          <w:tcPr>
            <w:tcW w:w="1170" w:type="dxa"/>
          </w:tcPr>
          <w:p w14:paraId="5FC8E55D" w14:textId="47E3FDB4" w:rsidR="00340CCD" w:rsidRPr="00586EFE"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324907">
              <w:rPr>
                <w:rFonts w:ascii="Browallia New" w:hAnsi="Browallia New" w:cs="Browallia New"/>
                <w:sz w:val="28"/>
                <w:szCs w:val="28"/>
              </w:rPr>
              <w:t>30,000</w:t>
            </w:r>
          </w:p>
        </w:tc>
        <w:tc>
          <w:tcPr>
            <w:tcW w:w="239" w:type="dxa"/>
          </w:tcPr>
          <w:p w14:paraId="39140663" w14:textId="77777777" w:rsidR="00340CCD" w:rsidRPr="00163558" w:rsidRDefault="00340CCD" w:rsidP="00340CCD">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Pr>
          <w:p w14:paraId="5045E97E" w14:textId="5BBB7C7F" w:rsidR="00340CCD" w:rsidRPr="00163558"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63558">
              <w:rPr>
                <w:rFonts w:ascii="Browallia New" w:hAnsi="Browallia New" w:cs="Browallia New"/>
                <w:sz w:val="28"/>
                <w:szCs w:val="28"/>
              </w:rPr>
              <w:t>30,000</w:t>
            </w:r>
          </w:p>
        </w:tc>
        <w:tc>
          <w:tcPr>
            <w:tcW w:w="236" w:type="dxa"/>
          </w:tcPr>
          <w:p w14:paraId="251B6556" w14:textId="77777777" w:rsidR="00340CCD" w:rsidRPr="00163558"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270B5090" w14:textId="505D144A" w:rsidR="00340CCD" w:rsidRPr="003A6F7F"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A6F7F">
              <w:rPr>
                <w:rFonts w:ascii="Browallia New" w:hAnsi="Browallia New" w:cs="Browallia New"/>
                <w:sz w:val="28"/>
                <w:szCs w:val="28"/>
              </w:rPr>
              <w:t>30,000</w:t>
            </w:r>
          </w:p>
        </w:tc>
        <w:tc>
          <w:tcPr>
            <w:tcW w:w="248" w:type="dxa"/>
          </w:tcPr>
          <w:p w14:paraId="781E6041" w14:textId="77777777" w:rsidR="00340CCD" w:rsidRPr="00C2555B"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405F8371" w14:textId="254988DE" w:rsidR="00340CCD" w:rsidRPr="00C2555B"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30,000</w:t>
            </w:r>
          </w:p>
        </w:tc>
      </w:tr>
      <w:tr w:rsidR="00340CCD" w:rsidRPr="00C2555B" w14:paraId="659A7347" w14:textId="77777777" w:rsidTr="00AF3824">
        <w:tc>
          <w:tcPr>
            <w:tcW w:w="3244" w:type="dxa"/>
          </w:tcPr>
          <w:p w14:paraId="2B8B0955" w14:textId="77777777" w:rsidR="00340CCD" w:rsidRPr="00C2555B" w:rsidRDefault="00340CCD" w:rsidP="0034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0" w:type="dxa"/>
          </w:tcPr>
          <w:p w14:paraId="0FF1BB34" w14:textId="1088C8BF" w:rsidR="00340CCD" w:rsidRPr="00586EFE"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24907">
              <w:rPr>
                <w:rFonts w:ascii="Browallia New" w:hAnsi="Browallia New" w:cs="Browallia New"/>
                <w:sz w:val="28"/>
                <w:szCs w:val="28"/>
              </w:rPr>
              <w:t>3,700</w:t>
            </w:r>
          </w:p>
        </w:tc>
        <w:tc>
          <w:tcPr>
            <w:tcW w:w="239" w:type="dxa"/>
          </w:tcPr>
          <w:p w14:paraId="47A76BA5" w14:textId="77777777" w:rsidR="00340CCD" w:rsidRPr="00163558" w:rsidRDefault="00340CCD" w:rsidP="00340CCD">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147" w:type="dxa"/>
          </w:tcPr>
          <w:p w14:paraId="7CD963CB" w14:textId="565C55ED" w:rsidR="00340CCD" w:rsidRPr="00163558"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63558">
              <w:rPr>
                <w:rFonts w:ascii="Browallia New" w:hAnsi="Browallia New" w:cs="Browallia New"/>
                <w:sz w:val="28"/>
                <w:szCs w:val="28"/>
              </w:rPr>
              <w:t>900</w:t>
            </w:r>
          </w:p>
        </w:tc>
        <w:tc>
          <w:tcPr>
            <w:tcW w:w="236" w:type="dxa"/>
          </w:tcPr>
          <w:p w14:paraId="3AD64E32" w14:textId="77777777" w:rsidR="00340CCD" w:rsidRPr="00163558"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4A8299EC" w14:textId="334ED5EF" w:rsidR="00340CCD" w:rsidRPr="003A6F7F"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A6F7F">
              <w:rPr>
                <w:rFonts w:ascii="Browallia New" w:hAnsi="Browallia New" w:cs="Browallia New"/>
                <w:sz w:val="28"/>
                <w:szCs w:val="28"/>
              </w:rPr>
              <w:t>3,700</w:t>
            </w:r>
          </w:p>
        </w:tc>
        <w:tc>
          <w:tcPr>
            <w:tcW w:w="248" w:type="dxa"/>
          </w:tcPr>
          <w:p w14:paraId="0F57D0B3" w14:textId="77777777" w:rsidR="00340CCD" w:rsidRPr="00C2555B"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36EE0DF6" w14:textId="0D09F7C9" w:rsidR="00340CCD" w:rsidRPr="00C2555B"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900</w:t>
            </w:r>
          </w:p>
        </w:tc>
      </w:tr>
      <w:tr w:rsidR="00340CCD" w:rsidRPr="00C2555B" w14:paraId="05CC8519" w14:textId="77777777" w:rsidTr="00AF3824">
        <w:tc>
          <w:tcPr>
            <w:tcW w:w="3244" w:type="dxa"/>
          </w:tcPr>
          <w:p w14:paraId="71454D9F" w14:textId="77777777" w:rsidR="00340CCD" w:rsidRPr="00C2555B" w:rsidRDefault="00340CCD" w:rsidP="0034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C2555B">
              <w:rPr>
                <w:rFonts w:ascii="Browallia New" w:hAnsi="Browallia New" w:cs="Browallia New"/>
                <w:sz w:val="28"/>
                <w:szCs w:val="28"/>
                <w:cs/>
              </w:rPr>
              <w:t>รวม</w:t>
            </w:r>
          </w:p>
        </w:tc>
        <w:tc>
          <w:tcPr>
            <w:tcW w:w="1170" w:type="dxa"/>
            <w:tcBorders>
              <w:top w:val="single" w:sz="4" w:space="0" w:color="auto"/>
              <w:bottom w:val="single" w:sz="12" w:space="0" w:color="auto"/>
            </w:tcBorders>
          </w:tcPr>
          <w:p w14:paraId="0ABFBD02" w14:textId="6A89FF81" w:rsidR="00340CCD" w:rsidRPr="00586EFE"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24907">
              <w:rPr>
                <w:rFonts w:ascii="Browallia New" w:hAnsi="Browallia New" w:cs="Browallia New"/>
                <w:sz w:val="28"/>
                <w:szCs w:val="28"/>
              </w:rPr>
              <w:t>33,700</w:t>
            </w:r>
          </w:p>
        </w:tc>
        <w:tc>
          <w:tcPr>
            <w:tcW w:w="239" w:type="dxa"/>
          </w:tcPr>
          <w:p w14:paraId="78C2AD18" w14:textId="77777777" w:rsidR="00340CCD" w:rsidRPr="00163558" w:rsidRDefault="00340CCD" w:rsidP="00340CCD">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Borders>
              <w:top w:val="single" w:sz="4" w:space="0" w:color="auto"/>
              <w:bottom w:val="single" w:sz="12" w:space="0" w:color="auto"/>
            </w:tcBorders>
          </w:tcPr>
          <w:p w14:paraId="5F777AD6" w14:textId="3855584C" w:rsidR="00340CCD" w:rsidRPr="00163558"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63558">
              <w:rPr>
                <w:rFonts w:ascii="Browallia New" w:hAnsi="Browallia New" w:cs="Browallia New"/>
                <w:sz w:val="28"/>
                <w:szCs w:val="28"/>
              </w:rPr>
              <w:t>30,900</w:t>
            </w:r>
          </w:p>
        </w:tc>
        <w:tc>
          <w:tcPr>
            <w:tcW w:w="236" w:type="dxa"/>
          </w:tcPr>
          <w:p w14:paraId="05B04D2C" w14:textId="77777777" w:rsidR="00340CCD" w:rsidRPr="00163558"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578D33E6" w14:textId="01888982" w:rsidR="00340CCD" w:rsidRPr="003A6F7F"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A6F7F">
              <w:rPr>
                <w:rFonts w:ascii="Browallia New" w:hAnsi="Browallia New" w:cs="Browallia New"/>
                <w:sz w:val="28"/>
                <w:szCs w:val="28"/>
              </w:rPr>
              <w:t>33,700</w:t>
            </w:r>
          </w:p>
        </w:tc>
        <w:tc>
          <w:tcPr>
            <w:tcW w:w="248" w:type="dxa"/>
          </w:tcPr>
          <w:p w14:paraId="5F0CF11E" w14:textId="77777777" w:rsidR="00340CCD" w:rsidRPr="00C2555B"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0E8B01B0" w14:textId="7374CB65" w:rsidR="00340CCD" w:rsidRPr="00C2555B" w:rsidRDefault="00340CCD" w:rsidP="00340C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30,900</w:t>
            </w:r>
          </w:p>
        </w:tc>
      </w:tr>
    </w:tbl>
    <w:p w14:paraId="5D7C8CF6" w14:textId="2ED69C2C" w:rsidR="00081A56" w:rsidRDefault="00081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F102BC0" w14:textId="7EAD6805" w:rsidR="00BF5E58" w:rsidRPr="00BF06A4" w:rsidRDefault="00A4095F" w:rsidP="00324907">
      <w:pPr>
        <w:pStyle w:val="ListParagraph"/>
        <w:numPr>
          <w:ilvl w:val="1"/>
          <w:numId w:val="45"/>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both"/>
        <w:outlineLvl w:val="0"/>
        <w:rPr>
          <w:rFonts w:ascii="Browallia New" w:hAnsi="Browallia New" w:cs="Browallia New"/>
          <w:sz w:val="28"/>
          <w:szCs w:val="28"/>
        </w:rPr>
      </w:pPr>
      <w:r w:rsidRPr="00813CB9">
        <w:rPr>
          <w:rFonts w:ascii="Browallia New" w:hAnsi="Browallia New" w:cs="Browallia New"/>
          <w:sz w:val="28"/>
          <w:szCs w:val="28"/>
          <w:cs/>
        </w:rPr>
        <w:t>เงินให้กู้ยืม</w:t>
      </w:r>
      <w:r w:rsidR="00BF5E58" w:rsidRPr="00BF06A4">
        <w:rPr>
          <w:rFonts w:ascii="Browallia New" w:hAnsi="Browallia New" w:cs="Browallia New"/>
          <w:sz w:val="28"/>
          <w:szCs w:val="28"/>
          <w:cs/>
        </w:rPr>
        <w:t>ระยะ</w:t>
      </w:r>
      <w:r w:rsidR="00AB3705" w:rsidRPr="00BF06A4">
        <w:rPr>
          <w:rFonts w:ascii="Browallia New" w:hAnsi="Browallia New" w:cs="Browallia New"/>
          <w:sz w:val="28"/>
          <w:szCs w:val="28"/>
          <w:cs/>
        </w:rPr>
        <w:t>ยาว</w:t>
      </w:r>
    </w:p>
    <w:p w14:paraId="6107E29C" w14:textId="77777777" w:rsidR="007858BA" w:rsidRPr="00807020" w:rsidRDefault="007858BA"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jc w:val="both"/>
        <w:outlineLvl w:val="0"/>
        <w:rPr>
          <w:rFonts w:ascii="Browallia New" w:hAnsi="Browallia New" w:cs="Browallia New"/>
          <w:sz w:val="14"/>
          <w:szCs w:val="14"/>
        </w:rPr>
      </w:pPr>
    </w:p>
    <w:tbl>
      <w:tblPr>
        <w:tblW w:w="8649" w:type="dxa"/>
        <w:tblInd w:w="819" w:type="dxa"/>
        <w:tblLayout w:type="fixed"/>
        <w:tblLook w:val="0000" w:firstRow="0" w:lastRow="0" w:firstColumn="0" w:lastColumn="0" w:noHBand="0" w:noVBand="0"/>
      </w:tblPr>
      <w:tblGrid>
        <w:gridCol w:w="3294"/>
        <w:gridCol w:w="1179"/>
        <w:gridCol w:w="236"/>
        <w:gridCol w:w="1141"/>
        <w:gridCol w:w="239"/>
        <w:gridCol w:w="1156"/>
        <w:gridCol w:w="236"/>
        <w:gridCol w:w="1168"/>
      </w:tblGrid>
      <w:tr w:rsidR="006971B8" w:rsidRPr="00C2555B" w14:paraId="64EEB5FB" w14:textId="77777777" w:rsidTr="00493671">
        <w:tc>
          <w:tcPr>
            <w:tcW w:w="3294" w:type="dxa"/>
          </w:tcPr>
          <w:p w14:paraId="068D5A82"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55" w:type="dxa"/>
            <w:gridSpan w:val="7"/>
          </w:tcPr>
          <w:p w14:paraId="77D5ECEA" w14:textId="77777777" w:rsidR="006971B8" w:rsidRPr="00C2555B" w:rsidRDefault="006971B8"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38A38173" w14:textId="77777777" w:rsidTr="00493671">
        <w:tc>
          <w:tcPr>
            <w:tcW w:w="3294" w:type="dxa"/>
          </w:tcPr>
          <w:p w14:paraId="34C84A7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02DD300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9" w:type="dxa"/>
          </w:tcPr>
          <w:p w14:paraId="7A88B8AF"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0" w:type="dxa"/>
            <w:gridSpan w:val="3"/>
            <w:tcBorders>
              <w:bottom w:val="single" w:sz="4" w:space="0" w:color="auto"/>
            </w:tcBorders>
          </w:tcPr>
          <w:p w14:paraId="6A221599"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270076" w:rsidRPr="00C2555B" w14:paraId="7965F859" w14:textId="77777777" w:rsidTr="00BA2BCE">
        <w:tc>
          <w:tcPr>
            <w:tcW w:w="3294" w:type="dxa"/>
          </w:tcPr>
          <w:p w14:paraId="73A9DDB5" w14:textId="77777777" w:rsidR="00270076" w:rsidRPr="00C2555B" w:rsidRDefault="00270076" w:rsidP="0027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top w:val="single" w:sz="4" w:space="0" w:color="auto"/>
              <w:bottom w:val="single" w:sz="4" w:space="0" w:color="auto"/>
            </w:tcBorders>
          </w:tcPr>
          <w:p w14:paraId="56AB6D27" w14:textId="19A01AD1" w:rsidR="00270076" w:rsidRPr="00C2555B" w:rsidRDefault="00270076" w:rsidP="00270076">
            <w:pPr>
              <w:tabs>
                <w:tab w:val="clear" w:pos="907"/>
              </w:tabs>
              <w:spacing w:line="240" w:lineRule="auto"/>
              <w:ind w:left="-108" w:right="-108"/>
              <w:jc w:val="center"/>
              <w:rPr>
                <w:rFonts w:ascii="Browallia New" w:hAnsi="Browallia New" w:cs="Browallia New"/>
                <w:sz w:val="28"/>
                <w:szCs w:val="28"/>
                <w:lang w:val="en-GB"/>
              </w:rPr>
            </w:pPr>
            <w:r w:rsidRPr="00175679">
              <w:rPr>
                <w:rFonts w:ascii="Browallia New" w:hAnsi="Browallia New" w:cs="Browallia New"/>
                <w:sz w:val="28"/>
                <w:szCs w:val="28"/>
              </w:rPr>
              <w:t xml:space="preserve">30 </w:t>
            </w:r>
            <w:r w:rsidRPr="00270076">
              <w:rPr>
                <w:rFonts w:ascii="Browallia New" w:hAnsi="Browallia New" w:cs="Browallia New"/>
                <w:sz w:val="28"/>
                <w:szCs w:val="28"/>
                <w:cs/>
              </w:rPr>
              <w:t>กันยายน</w:t>
            </w:r>
            <w:r w:rsidRPr="00D10583">
              <w:rPr>
                <w:rFonts w:ascii="Browallia New" w:hAnsi="Browallia New" w:cs="Browallia New"/>
                <w:sz w:val="28"/>
                <w:szCs w:val="28"/>
                <w:cs/>
              </w:rPr>
              <w:t xml:space="preserve"> </w:t>
            </w:r>
            <w:r w:rsidRPr="00D10583">
              <w:rPr>
                <w:rFonts w:ascii="Browallia New" w:hAnsi="Browallia New" w:cs="Browallia New"/>
                <w:sz w:val="28"/>
                <w:szCs w:val="28"/>
              </w:rPr>
              <w:t>2562</w:t>
            </w:r>
          </w:p>
        </w:tc>
        <w:tc>
          <w:tcPr>
            <w:tcW w:w="236" w:type="dxa"/>
            <w:tcBorders>
              <w:top w:val="single" w:sz="4" w:space="0" w:color="auto"/>
            </w:tcBorders>
            <w:vAlign w:val="bottom"/>
          </w:tcPr>
          <w:p w14:paraId="09874983" w14:textId="77777777" w:rsidR="00270076" w:rsidRPr="00C2555B" w:rsidRDefault="00270076" w:rsidP="00270076">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261BDFFD" w14:textId="26BA6EA1" w:rsidR="00270076" w:rsidRPr="00C2555B" w:rsidRDefault="00270076" w:rsidP="00270076">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9" w:type="dxa"/>
          </w:tcPr>
          <w:p w14:paraId="166CA5A2" w14:textId="77777777" w:rsidR="00270076" w:rsidRPr="00C2555B" w:rsidRDefault="00270076" w:rsidP="00270076">
            <w:pPr>
              <w:spacing w:line="240" w:lineRule="auto"/>
              <w:ind w:right="-10"/>
              <w:jc w:val="center"/>
              <w:rPr>
                <w:rFonts w:ascii="Browallia New" w:hAnsi="Browallia New" w:cs="Browallia New"/>
                <w:sz w:val="28"/>
                <w:szCs w:val="28"/>
              </w:rPr>
            </w:pPr>
          </w:p>
        </w:tc>
        <w:tc>
          <w:tcPr>
            <w:tcW w:w="1156" w:type="dxa"/>
            <w:tcBorders>
              <w:top w:val="single" w:sz="4" w:space="0" w:color="auto"/>
              <w:bottom w:val="single" w:sz="4" w:space="0" w:color="auto"/>
            </w:tcBorders>
          </w:tcPr>
          <w:p w14:paraId="611AFE95" w14:textId="05C44E55" w:rsidR="00270076" w:rsidRPr="00C2555B" w:rsidRDefault="00270076" w:rsidP="00270076">
            <w:pPr>
              <w:tabs>
                <w:tab w:val="clear" w:pos="907"/>
              </w:tabs>
              <w:spacing w:line="240" w:lineRule="auto"/>
              <w:ind w:left="-108" w:right="-108"/>
              <w:jc w:val="center"/>
              <w:rPr>
                <w:rFonts w:ascii="Browallia New" w:hAnsi="Browallia New" w:cs="Browallia New"/>
                <w:sz w:val="28"/>
                <w:szCs w:val="28"/>
                <w:lang w:val="en-GB"/>
              </w:rPr>
            </w:pPr>
            <w:r w:rsidRPr="00175679">
              <w:rPr>
                <w:rFonts w:ascii="Browallia New" w:hAnsi="Browallia New" w:cs="Browallia New"/>
                <w:sz w:val="28"/>
                <w:szCs w:val="28"/>
              </w:rPr>
              <w:t xml:space="preserve">30 </w:t>
            </w:r>
            <w:r w:rsidRPr="00270076">
              <w:rPr>
                <w:rFonts w:ascii="Browallia New" w:hAnsi="Browallia New" w:cs="Browallia New"/>
                <w:sz w:val="28"/>
                <w:szCs w:val="28"/>
                <w:cs/>
              </w:rPr>
              <w:t>กันยายน</w:t>
            </w:r>
            <w:r w:rsidRPr="00D10583">
              <w:rPr>
                <w:rFonts w:ascii="Browallia New" w:hAnsi="Browallia New" w:cs="Browallia New"/>
                <w:sz w:val="28"/>
                <w:szCs w:val="28"/>
                <w:cs/>
              </w:rPr>
              <w:t xml:space="preserve"> </w:t>
            </w:r>
            <w:r w:rsidRPr="00D10583">
              <w:rPr>
                <w:rFonts w:ascii="Browallia New" w:hAnsi="Browallia New" w:cs="Browallia New"/>
                <w:sz w:val="28"/>
                <w:szCs w:val="28"/>
              </w:rPr>
              <w:t>2562</w:t>
            </w:r>
          </w:p>
        </w:tc>
        <w:tc>
          <w:tcPr>
            <w:tcW w:w="236" w:type="dxa"/>
            <w:tcBorders>
              <w:top w:val="single" w:sz="4" w:space="0" w:color="auto"/>
            </w:tcBorders>
            <w:vAlign w:val="bottom"/>
          </w:tcPr>
          <w:p w14:paraId="63A585F3" w14:textId="77777777" w:rsidR="00270076" w:rsidRPr="00C2555B" w:rsidRDefault="00270076" w:rsidP="00270076">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6010A3BA" w14:textId="18807F58" w:rsidR="00270076" w:rsidRPr="00C2555B" w:rsidRDefault="00270076" w:rsidP="00270076">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6971B8" w:rsidRPr="00C2555B" w14:paraId="69B54026" w14:textId="77777777" w:rsidTr="00493671">
        <w:trPr>
          <w:trHeight w:val="305"/>
        </w:trPr>
        <w:tc>
          <w:tcPr>
            <w:tcW w:w="3294" w:type="dxa"/>
            <w:vAlign w:val="center"/>
          </w:tcPr>
          <w:p w14:paraId="57F5701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79" w:type="dxa"/>
            <w:tcBorders>
              <w:top w:val="single" w:sz="4" w:space="0" w:color="auto"/>
            </w:tcBorders>
          </w:tcPr>
          <w:p w14:paraId="7DDAACB9" w14:textId="77777777" w:rsidR="006971B8" w:rsidRPr="00C2555B" w:rsidRDefault="006971B8" w:rsidP="001B4041">
            <w:pPr>
              <w:pStyle w:val="acctfourfigures"/>
              <w:tabs>
                <w:tab w:val="clear" w:pos="765"/>
                <w:tab w:val="decimal" w:pos="777"/>
              </w:tabs>
              <w:spacing w:line="240" w:lineRule="auto"/>
              <w:ind w:left="-117" w:right="-117"/>
              <w:rPr>
                <w:rFonts w:ascii="Browallia New" w:hAnsi="Browallia New" w:cs="Browallia New"/>
                <w:sz w:val="16"/>
                <w:szCs w:val="16"/>
                <w:lang w:val="en-US" w:bidi="th-TH"/>
              </w:rPr>
            </w:pPr>
          </w:p>
        </w:tc>
        <w:tc>
          <w:tcPr>
            <w:tcW w:w="236" w:type="dxa"/>
          </w:tcPr>
          <w:p w14:paraId="49212B2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1" w:type="dxa"/>
            <w:tcBorders>
              <w:top w:val="single" w:sz="4" w:space="0" w:color="auto"/>
            </w:tcBorders>
          </w:tcPr>
          <w:p w14:paraId="188100B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16"/>
                <w:szCs w:val="16"/>
                <w:lang w:val="en-GB"/>
              </w:rPr>
            </w:pPr>
          </w:p>
        </w:tc>
        <w:tc>
          <w:tcPr>
            <w:tcW w:w="239" w:type="dxa"/>
          </w:tcPr>
          <w:p w14:paraId="2804160A"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56" w:type="dxa"/>
            <w:tcBorders>
              <w:top w:val="single" w:sz="4" w:space="0" w:color="auto"/>
            </w:tcBorders>
          </w:tcPr>
          <w:p w14:paraId="3FCE36A7"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65138746"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68" w:type="dxa"/>
            <w:tcBorders>
              <w:top w:val="single" w:sz="4" w:space="0" w:color="auto"/>
            </w:tcBorders>
          </w:tcPr>
          <w:p w14:paraId="393963C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6B3AB4" w:rsidRPr="00C2555B" w14:paraId="0CBB5C77" w14:textId="77777777" w:rsidTr="00807020">
        <w:tc>
          <w:tcPr>
            <w:tcW w:w="3294" w:type="dxa"/>
            <w:vAlign w:val="bottom"/>
          </w:tcPr>
          <w:p w14:paraId="696AEBDC" w14:textId="77777777" w:rsidR="006B3AB4" w:rsidRPr="00C2555B" w:rsidRDefault="006B3AB4" w:rsidP="006B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เงินให้กู้ยืมระยะยาว</w:t>
            </w:r>
          </w:p>
        </w:tc>
        <w:tc>
          <w:tcPr>
            <w:tcW w:w="1179" w:type="dxa"/>
            <w:shd w:val="clear" w:color="auto" w:fill="auto"/>
          </w:tcPr>
          <w:p w14:paraId="45E75301" w14:textId="46DB0C6A" w:rsidR="006B3AB4" w:rsidRPr="00DC12C5"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324907">
              <w:rPr>
                <w:rFonts w:ascii="Browallia New" w:hAnsi="Browallia New" w:cs="Browallia New"/>
                <w:sz w:val="28"/>
                <w:szCs w:val="28"/>
              </w:rPr>
              <w:t>369,822</w:t>
            </w:r>
          </w:p>
        </w:tc>
        <w:tc>
          <w:tcPr>
            <w:tcW w:w="236" w:type="dxa"/>
            <w:shd w:val="clear" w:color="auto" w:fill="auto"/>
            <w:vAlign w:val="bottom"/>
          </w:tcPr>
          <w:p w14:paraId="56681F69" w14:textId="77777777" w:rsidR="006B3AB4" w:rsidRPr="00C2555B" w:rsidRDefault="006B3AB4" w:rsidP="006B3AB4">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7389D502" w14:textId="38D4ADF5" w:rsidR="006B3AB4" w:rsidRPr="00C2555B"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C2555B">
              <w:rPr>
                <w:rFonts w:ascii="Browallia New" w:hAnsi="Browallia New" w:cs="Browallia New"/>
                <w:sz w:val="28"/>
                <w:szCs w:val="28"/>
              </w:rPr>
              <w:t>358,227</w:t>
            </w:r>
          </w:p>
        </w:tc>
        <w:tc>
          <w:tcPr>
            <w:tcW w:w="239" w:type="dxa"/>
            <w:shd w:val="clear" w:color="auto" w:fill="auto"/>
            <w:vAlign w:val="bottom"/>
          </w:tcPr>
          <w:p w14:paraId="09BDB414" w14:textId="77777777" w:rsidR="006B3AB4" w:rsidRPr="00C2555B" w:rsidRDefault="006B3AB4" w:rsidP="006B3AB4">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4DB20A9A" w14:textId="2418782D" w:rsidR="006B3AB4" w:rsidRPr="00C97B49"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97B49">
              <w:rPr>
                <w:rFonts w:ascii="Browallia New" w:hAnsi="Browallia New" w:cs="Browallia New"/>
                <w:sz w:val="28"/>
                <w:szCs w:val="28"/>
              </w:rPr>
              <w:t>102,79</w:t>
            </w:r>
            <w:r w:rsidRPr="00324907">
              <w:rPr>
                <w:rFonts w:ascii="Browallia New" w:hAnsi="Browallia New" w:cs="Browallia New"/>
                <w:sz w:val="28"/>
                <w:szCs w:val="28"/>
              </w:rPr>
              <w:t>2</w:t>
            </w:r>
          </w:p>
        </w:tc>
        <w:tc>
          <w:tcPr>
            <w:tcW w:w="236" w:type="dxa"/>
          </w:tcPr>
          <w:p w14:paraId="424D9DA5" w14:textId="77777777" w:rsidR="006B3AB4" w:rsidRPr="00C2555B" w:rsidRDefault="006B3AB4" w:rsidP="006B3A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6A5ABC4" w14:textId="0E6887F4" w:rsidR="006B3AB4" w:rsidRPr="00C2555B"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102,792</w:t>
            </w:r>
          </w:p>
        </w:tc>
      </w:tr>
      <w:tr w:rsidR="006B3AB4" w:rsidRPr="00C2555B" w14:paraId="42D35AD7" w14:textId="77777777" w:rsidTr="00493671">
        <w:tc>
          <w:tcPr>
            <w:tcW w:w="3294" w:type="dxa"/>
            <w:shd w:val="clear" w:color="auto" w:fill="auto"/>
            <w:vAlign w:val="bottom"/>
          </w:tcPr>
          <w:p w14:paraId="0EA4E1AE" w14:textId="0FCFD2BE" w:rsidR="006B3AB4" w:rsidRPr="00493671" w:rsidRDefault="006B3AB4" w:rsidP="006B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9" w:type="dxa"/>
            <w:shd w:val="clear" w:color="auto" w:fill="auto"/>
          </w:tcPr>
          <w:p w14:paraId="6672760C" w14:textId="5C780816" w:rsidR="006B3AB4" w:rsidRPr="00DC12C5"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324907">
              <w:rPr>
                <w:rFonts w:ascii="Browallia New" w:hAnsi="Browallia New" w:cs="Browallia New"/>
                <w:sz w:val="28"/>
                <w:szCs w:val="28"/>
              </w:rPr>
              <w:t>28,110</w:t>
            </w:r>
          </w:p>
        </w:tc>
        <w:tc>
          <w:tcPr>
            <w:tcW w:w="236" w:type="dxa"/>
            <w:shd w:val="clear" w:color="auto" w:fill="auto"/>
            <w:vAlign w:val="bottom"/>
          </w:tcPr>
          <w:p w14:paraId="5027A025" w14:textId="77777777" w:rsidR="006B3AB4" w:rsidRPr="00C2555B" w:rsidRDefault="006B3AB4" w:rsidP="006B3AB4">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1B3799F7" w14:textId="00FA0181" w:rsidR="006B3AB4" w:rsidRPr="00C2555B"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27,245</w:t>
            </w:r>
          </w:p>
        </w:tc>
        <w:tc>
          <w:tcPr>
            <w:tcW w:w="239" w:type="dxa"/>
            <w:shd w:val="clear" w:color="auto" w:fill="auto"/>
            <w:vAlign w:val="bottom"/>
          </w:tcPr>
          <w:p w14:paraId="3F1A4922" w14:textId="77777777" w:rsidR="006B3AB4" w:rsidRPr="00C2555B"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56" w:type="dxa"/>
            <w:shd w:val="clear" w:color="auto" w:fill="auto"/>
            <w:vAlign w:val="bottom"/>
          </w:tcPr>
          <w:p w14:paraId="6E74843A" w14:textId="49337947" w:rsidR="006B3AB4" w:rsidRPr="00C97B49"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97B49">
              <w:rPr>
                <w:rFonts w:ascii="Browallia New" w:hAnsi="Browallia New" w:cs="Browallia New"/>
                <w:sz w:val="28"/>
                <w:szCs w:val="28"/>
              </w:rPr>
              <w:t>25,582</w:t>
            </w:r>
          </w:p>
        </w:tc>
        <w:tc>
          <w:tcPr>
            <w:tcW w:w="236" w:type="dxa"/>
            <w:shd w:val="clear" w:color="auto" w:fill="auto"/>
          </w:tcPr>
          <w:p w14:paraId="07018DF9" w14:textId="77777777" w:rsidR="006B3AB4" w:rsidRPr="00C2555B"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68" w:type="dxa"/>
            <w:shd w:val="clear" w:color="auto" w:fill="auto"/>
            <w:vAlign w:val="center"/>
          </w:tcPr>
          <w:p w14:paraId="61B04852" w14:textId="4EAB7998" w:rsidR="006B3AB4" w:rsidRPr="00C2555B"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25,164</w:t>
            </w:r>
          </w:p>
        </w:tc>
      </w:tr>
      <w:tr w:rsidR="006B3AB4" w:rsidRPr="00C2555B" w14:paraId="360EA57E" w14:textId="77777777" w:rsidTr="00493671">
        <w:tc>
          <w:tcPr>
            <w:tcW w:w="3294" w:type="dxa"/>
            <w:vAlign w:val="bottom"/>
          </w:tcPr>
          <w:p w14:paraId="7B4D9E88" w14:textId="77777777" w:rsidR="006B3AB4" w:rsidRPr="00C2555B" w:rsidRDefault="006B3AB4" w:rsidP="006B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รวม</w:t>
            </w:r>
          </w:p>
        </w:tc>
        <w:tc>
          <w:tcPr>
            <w:tcW w:w="1179" w:type="dxa"/>
            <w:tcBorders>
              <w:top w:val="single" w:sz="4" w:space="0" w:color="auto"/>
            </w:tcBorders>
            <w:shd w:val="clear" w:color="auto" w:fill="auto"/>
          </w:tcPr>
          <w:p w14:paraId="6BC7BE9D" w14:textId="03DB1C12" w:rsidR="006B3AB4" w:rsidRPr="00DC12C5"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324907">
              <w:rPr>
                <w:rFonts w:ascii="Browallia New" w:hAnsi="Browallia New" w:cs="Browallia New"/>
                <w:sz w:val="28"/>
                <w:szCs w:val="28"/>
              </w:rPr>
              <w:t>397,932</w:t>
            </w:r>
          </w:p>
        </w:tc>
        <w:tc>
          <w:tcPr>
            <w:tcW w:w="236" w:type="dxa"/>
            <w:shd w:val="clear" w:color="auto" w:fill="auto"/>
            <w:vAlign w:val="bottom"/>
          </w:tcPr>
          <w:p w14:paraId="68E88CF0" w14:textId="77777777" w:rsidR="006B3AB4" w:rsidRPr="00C2555B" w:rsidRDefault="006B3AB4" w:rsidP="006B3AB4">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tcPr>
          <w:p w14:paraId="3C73AF6D" w14:textId="790507B4" w:rsidR="006B3AB4" w:rsidRPr="00C2555B"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C2555B">
              <w:rPr>
                <w:rFonts w:ascii="Browallia New" w:hAnsi="Browallia New" w:cs="Browallia New"/>
                <w:sz w:val="28"/>
                <w:szCs w:val="28"/>
              </w:rPr>
              <w:t>385,472</w:t>
            </w:r>
          </w:p>
        </w:tc>
        <w:tc>
          <w:tcPr>
            <w:tcW w:w="239" w:type="dxa"/>
            <w:shd w:val="clear" w:color="auto" w:fill="auto"/>
            <w:vAlign w:val="bottom"/>
          </w:tcPr>
          <w:p w14:paraId="3D1DB314" w14:textId="77777777" w:rsidR="006B3AB4" w:rsidRPr="00C2555B" w:rsidRDefault="006B3AB4" w:rsidP="006B3AB4">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bottom"/>
          </w:tcPr>
          <w:p w14:paraId="376BCEDF" w14:textId="4634F9C7" w:rsidR="006B3AB4" w:rsidRPr="00C97B49"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97B49">
              <w:rPr>
                <w:rFonts w:ascii="Browallia New" w:hAnsi="Browallia New" w:cs="Browallia New"/>
                <w:sz w:val="28"/>
                <w:szCs w:val="28"/>
              </w:rPr>
              <w:t>128,37</w:t>
            </w:r>
            <w:r w:rsidRPr="00324907">
              <w:rPr>
                <w:rFonts w:ascii="Browallia New" w:hAnsi="Browallia New" w:cs="Browallia New"/>
                <w:sz w:val="28"/>
                <w:szCs w:val="28"/>
              </w:rPr>
              <w:t>4</w:t>
            </w:r>
          </w:p>
        </w:tc>
        <w:tc>
          <w:tcPr>
            <w:tcW w:w="236" w:type="dxa"/>
          </w:tcPr>
          <w:p w14:paraId="3DEC1B3A" w14:textId="77777777" w:rsidR="006B3AB4" w:rsidRPr="00C2555B" w:rsidRDefault="006B3AB4" w:rsidP="006B3A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25DD4E39" w14:textId="3C5E0146" w:rsidR="006B3AB4" w:rsidRPr="00C2555B"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127,956</w:t>
            </w:r>
          </w:p>
        </w:tc>
      </w:tr>
      <w:tr w:rsidR="006B3AB4" w:rsidRPr="00C2555B" w14:paraId="0ED31973" w14:textId="77777777" w:rsidTr="00493671">
        <w:tc>
          <w:tcPr>
            <w:tcW w:w="3294" w:type="dxa"/>
            <w:vAlign w:val="bottom"/>
          </w:tcPr>
          <w:p w14:paraId="6AEFA2DF" w14:textId="77777777" w:rsidR="006B3AB4" w:rsidRPr="00C2555B" w:rsidRDefault="006B3AB4" w:rsidP="006B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rPr>
              <w:t xml:space="preserve"> </w:t>
            </w:r>
            <w:r w:rsidRPr="00C2555B">
              <w:rPr>
                <w:rFonts w:ascii="Browallia New" w:hAnsi="Browallia New" w:cs="Browallia New"/>
                <w:sz w:val="28"/>
                <w:szCs w:val="28"/>
                <w:cs/>
              </w:rPr>
              <w:t>ค่าเผื่อหนี้สงสัยจะสูญ</w:t>
            </w:r>
          </w:p>
        </w:tc>
        <w:tc>
          <w:tcPr>
            <w:tcW w:w="1179" w:type="dxa"/>
            <w:shd w:val="clear" w:color="auto" w:fill="auto"/>
          </w:tcPr>
          <w:p w14:paraId="06482586" w14:textId="07D09D7C" w:rsidR="006B3AB4" w:rsidRPr="00DC12C5"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24907">
              <w:rPr>
                <w:rFonts w:ascii="Browallia New" w:hAnsi="Browallia New" w:cs="Browallia New"/>
                <w:sz w:val="28"/>
                <w:szCs w:val="28"/>
              </w:rPr>
              <w:t>(120,868)</w:t>
            </w:r>
          </w:p>
        </w:tc>
        <w:tc>
          <w:tcPr>
            <w:tcW w:w="236" w:type="dxa"/>
            <w:shd w:val="clear" w:color="auto" w:fill="auto"/>
            <w:vAlign w:val="bottom"/>
          </w:tcPr>
          <w:p w14:paraId="18D4375C" w14:textId="77777777" w:rsidR="006B3AB4" w:rsidRPr="00C2555B" w:rsidRDefault="006B3AB4" w:rsidP="006B3AB4">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205C884F" w14:textId="7C5488AE" w:rsidR="006B3AB4" w:rsidRPr="00C2555B"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(118,483)</w:t>
            </w:r>
          </w:p>
        </w:tc>
        <w:tc>
          <w:tcPr>
            <w:tcW w:w="239" w:type="dxa"/>
            <w:shd w:val="clear" w:color="auto" w:fill="auto"/>
            <w:vAlign w:val="bottom"/>
          </w:tcPr>
          <w:p w14:paraId="18E607E8" w14:textId="77777777" w:rsidR="006B3AB4" w:rsidRPr="00C2555B" w:rsidRDefault="006B3AB4" w:rsidP="006B3AB4">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bottom"/>
          </w:tcPr>
          <w:p w14:paraId="4BCA1484" w14:textId="5224FFE9" w:rsidR="006B3AB4" w:rsidRPr="00C97B49"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97B49">
              <w:rPr>
                <w:rFonts w:ascii="Browallia New" w:hAnsi="Browallia New" w:cs="Browallia New"/>
                <w:sz w:val="28"/>
                <w:szCs w:val="28"/>
              </w:rPr>
              <w:t>(115,89</w:t>
            </w:r>
            <w:r w:rsidRPr="00324907">
              <w:rPr>
                <w:rFonts w:ascii="Browallia New" w:hAnsi="Browallia New" w:cs="Browallia New"/>
                <w:sz w:val="28"/>
                <w:szCs w:val="28"/>
              </w:rPr>
              <w:t>5</w:t>
            </w:r>
            <w:r w:rsidRPr="00C97B49">
              <w:rPr>
                <w:rFonts w:ascii="Browallia New" w:hAnsi="Browallia New" w:cs="Browallia New"/>
                <w:sz w:val="28"/>
                <w:szCs w:val="28"/>
              </w:rPr>
              <w:t>)</w:t>
            </w:r>
          </w:p>
        </w:tc>
        <w:tc>
          <w:tcPr>
            <w:tcW w:w="236" w:type="dxa"/>
            <w:vAlign w:val="center"/>
          </w:tcPr>
          <w:p w14:paraId="2281DF80" w14:textId="77777777" w:rsidR="006B3AB4" w:rsidRPr="00C2555B" w:rsidRDefault="006B3AB4" w:rsidP="006B3A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6B67F947" w14:textId="42AE116D" w:rsidR="006B3AB4" w:rsidRPr="00C2555B"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cs/>
              </w:rPr>
              <w:t>(</w:t>
            </w:r>
            <w:r w:rsidRPr="00C2555B">
              <w:rPr>
                <w:rFonts w:ascii="Browallia New" w:hAnsi="Browallia New" w:cs="Browallia New"/>
                <w:sz w:val="28"/>
                <w:szCs w:val="28"/>
              </w:rPr>
              <w:t>115,895</w:t>
            </w:r>
            <w:r w:rsidRPr="00C2555B">
              <w:rPr>
                <w:rFonts w:ascii="Browallia New" w:hAnsi="Browallia New" w:cs="Browallia New"/>
                <w:sz w:val="28"/>
                <w:szCs w:val="28"/>
                <w:cs/>
              </w:rPr>
              <w:t>)</w:t>
            </w:r>
          </w:p>
        </w:tc>
      </w:tr>
      <w:tr w:rsidR="006B3AB4" w:rsidRPr="00C2555B" w14:paraId="4AC481B5" w14:textId="77777777" w:rsidTr="00493671">
        <w:tc>
          <w:tcPr>
            <w:tcW w:w="3294" w:type="dxa"/>
            <w:vAlign w:val="bottom"/>
          </w:tcPr>
          <w:p w14:paraId="5383FF9B" w14:textId="77777777" w:rsidR="006B3AB4" w:rsidRPr="00C2555B" w:rsidRDefault="006B3AB4" w:rsidP="006B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tcBorders>
            <w:shd w:val="clear" w:color="auto" w:fill="auto"/>
          </w:tcPr>
          <w:p w14:paraId="09F1CB4F" w14:textId="69364156" w:rsidR="006B3AB4" w:rsidRPr="00DC12C5"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24907">
              <w:rPr>
                <w:rFonts w:ascii="Browallia New" w:hAnsi="Browallia New" w:cs="Browallia New"/>
                <w:sz w:val="28"/>
                <w:szCs w:val="28"/>
              </w:rPr>
              <w:t>277,064</w:t>
            </w:r>
          </w:p>
        </w:tc>
        <w:tc>
          <w:tcPr>
            <w:tcW w:w="236" w:type="dxa"/>
            <w:shd w:val="clear" w:color="auto" w:fill="auto"/>
            <w:vAlign w:val="bottom"/>
          </w:tcPr>
          <w:p w14:paraId="1C113BB1" w14:textId="77777777" w:rsidR="006B3AB4" w:rsidRPr="00C2555B" w:rsidRDefault="006B3AB4" w:rsidP="006B3AB4">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vAlign w:val="center"/>
          </w:tcPr>
          <w:p w14:paraId="5C2BAC4C" w14:textId="244C18F7" w:rsidR="006B3AB4" w:rsidRPr="00C2555B"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266,989</w:t>
            </w:r>
          </w:p>
        </w:tc>
        <w:tc>
          <w:tcPr>
            <w:tcW w:w="239" w:type="dxa"/>
            <w:shd w:val="clear" w:color="auto" w:fill="auto"/>
            <w:vAlign w:val="bottom"/>
          </w:tcPr>
          <w:p w14:paraId="127DC5E4" w14:textId="77777777" w:rsidR="006B3AB4" w:rsidRPr="00C2555B" w:rsidRDefault="006B3AB4" w:rsidP="006B3AB4">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bottom"/>
          </w:tcPr>
          <w:p w14:paraId="7E1D6CFA" w14:textId="1A808AB9" w:rsidR="006B3AB4" w:rsidRPr="00C97B49"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97B49">
              <w:rPr>
                <w:rFonts w:ascii="Browallia New" w:hAnsi="Browallia New" w:cs="Browallia New"/>
                <w:sz w:val="28"/>
                <w:szCs w:val="28"/>
              </w:rPr>
              <w:t>12,479</w:t>
            </w:r>
          </w:p>
        </w:tc>
        <w:tc>
          <w:tcPr>
            <w:tcW w:w="236" w:type="dxa"/>
            <w:vAlign w:val="center"/>
          </w:tcPr>
          <w:p w14:paraId="49EAB904" w14:textId="77777777" w:rsidR="006B3AB4" w:rsidRPr="00C2555B" w:rsidRDefault="006B3AB4" w:rsidP="006B3A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bottom"/>
          </w:tcPr>
          <w:p w14:paraId="4CC8B494" w14:textId="5E4FCB3E" w:rsidR="006B3AB4" w:rsidRPr="00C2555B"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12,061</w:t>
            </w:r>
          </w:p>
        </w:tc>
      </w:tr>
      <w:tr w:rsidR="006B3AB4" w:rsidRPr="00C2555B" w14:paraId="3606F8C3" w14:textId="77777777" w:rsidTr="00493671">
        <w:tc>
          <w:tcPr>
            <w:tcW w:w="3294" w:type="dxa"/>
            <w:vAlign w:val="bottom"/>
          </w:tcPr>
          <w:p w14:paraId="6FB0E4D4" w14:textId="77777777" w:rsidR="006B3AB4" w:rsidRPr="00C2555B" w:rsidRDefault="006B3AB4" w:rsidP="006B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ส่วนที่ถึงกำหนดชำระภายในหนึ่งปี</w:t>
            </w:r>
          </w:p>
        </w:tc>
        <w:tc>
          <w:tcPr>
            <w:tcW w:w="1179" w:type="dxa"/>
            <w:shd w:val="clear" w:color="auto" w:fill="auto"/>
          </w:tcPr>
          <w:p w14:paraId="70477E51" w14:textId="61756F49" w:rsidR="006B3AB4" w:rsidRPr="00DC12C5"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24907">
              <w:rPr>
                <w:rFonts w:ascii="Browallia New" w:hAnsi="Browallia New" w:cs="Browallia New"/>
                <w:sz w:val="28"/>
                <w:szCs w:val="28"/>
              </w:rPr>
              <w:t>(215,446)</w:t>
            </w:r>
          </w:p>
        </w:tc>
        <w:tc>
          <w:tcPr>
            <w:tcW w:w="236" w:type="dxa"/>
            <w:shd w:val="clear" w:color="auto" w:fill="auto"/>
            <w:vAlign w:val="bottom"/>
          </w:tcPr>
          <w:p w14:paraId="01C5D973" w14:textId="77777777" w:rsidR="006B3AB4" w:rsidRPr="00C2555B" w:rsidRDefault="006B3AB4" w:rsidP="006B3AB4">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1E33B32C" w14:textId="0EFCAC15" w:rsidR="006B3AB4" w:rsidRPr="00C2555B"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(208,678)</w:t>
            </w:r>
          </w:p>
        </w:tc>
        <w:tc>
          <w:tcPr>
            <w:tcW w:w="239" w:type="dxa"/>
            <w:shd w:val="clear" w:color="auto" w:fill="auto"/>
            <w:vAlign w:val="bottom"/>
          </w:tcPr>
          <w:p w14:paraId="406D60C6" w14:textId="77777777" w:rsidR="006B3AB4" w:rsidRPr="00C2555B" w:rsidRDefault="006B3AB4" w:rsidP="006B3AB4">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3F2668D7" w14:textId="25788C8E" w:rsidR="006B3AB4" w:rsidRPr="00C97B49" w:rsidRDefault="006B3AB4" w:rsidP="006B3AB4">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C97B49">
              <w:rPr>
                <w:rFonts w:ascii="Browallia New" w:hAnsi="Browallia New" w:cs="Browallia New"/>
                <w:sz w:val="28"/>
                <w:szCs w:val="28"/>
                <w:cs/>
              </w:rPr>
              <w:t xml:space="preserve">  </w:t>
            </w:r>
            <w:r w:rsidRPr="00C97B49">
              <w:rPr>
                <w:rFonts w:ascii="Browallia New" w:hAnsi="Browallia New" w:cs="Browallia New"/>
                <w:sz w:val="28"/>
                <w:szCs w:val="28"/>
              </w:rPr>
              <w:t xml:space="preserve">  </w:t>
            </w:r>
            <w:r w:rsidRPr="00C97B49">
              <w:rPr>
                <w:rFonts w:ascii="Browallia New" w:hAnsi="Browallia New" w:cs="Browallia New"/>
                <w:sz w:val="28"/>
                <w:szCs w:val="28"/>
                <w:cs/>
              </w:rPr>
              <w:t xml:space="preserve">     -</w:t>
            </w:r>
          </w:p>
        </w:tc>
        <w:tc>
          <w:tcPr>
            <w:tcW w:w="236" w:type="dxa"/>
            <w:vAlign w:val="center"/>
          </w:tcPr>
          <w:p w14:paraId="3F90E2F0" w14:textId="77777777" w:rsidR="006B3AB4" w:rsidRPr="00C2555B" w:rsidRDefault="006B3AB4" w:rsidP="006B3A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45EDB11" w14:textId="380C5125" w:rsidR="006B3AB4" w:rsidRPr="00C2555B" w:rsidRDefault="006B3AB4" w:rsidP="006B3AB4">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C2555B">
              <w:rPr>
                <w:rFonts w:ascii="Browallia New" w:hAnsi="Browallia New" w:cs="Browallia New"/>
                <w:sz w:val="28"/>
                <w:szCs w:val="28"/>
                <w:cs/>
              </w:rPr>
              <w:t xml:space="preserve">  </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     -</w:t>
            </w:r>
          </w:p>
        </w:tc>
      </w:tr>
      <w:tr w:rsidR="006B3AB4" w:rsidRPr="00C2555B" w14:paraId="60184766" w14:textId="77777777" w:rsidTr="00493671">
        <w:tc>
          <w:tcPr>
            <w:tcW w:w="3294" w:type="dxa"/>
            <w:vAlign w:val="bottom"/>
          </w:tcPr>
          <w:p w14:paraId="448225A9" w14:textId="77777777" w:rsidR="006B3AB4" w:rsidRPr="00C2555B" w:rsidRDefault="006B3AB4" w:rsidP="006B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tcPr>
          <w:p w14:paraId="4FEB8F8C" w14:textId="713B24B3" w:rsidR="006B3AB4" w:rsidRPr="00DC12C5"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324907">
              <w:rPr>
                <w:rFonts w:ascii="Browallia New" w:hAnsi="Browallia New" w:cs="Browallia New"/>
                <w:sz w:val="28"/>
                <w:szCs w:val="28"/>
              </w:rPr>
              <w:t>61,618</w:t>
            </w:r>
          </w:p>
        </w:tc>
        <w:tc>
          <w:tcPr>
            <w:tcW w:w="236" w:type="dxa"/>
            <w:shd w:val="clear" w:color="auto" w:fill="auto"/>
            <w:vAlign w:val="bottom"/>
          </w:tcPr>
          <w:p w14:paraId="1AEECED2" w14:textId="77777777" w:rsidR="006B3AB4" w:rsidRPr="00C2555B" w:rsidRDefault="006B3AB4" w:rsidP="006B3AB4">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bottom w:val="single" w:sz="12" w:space="0" w:color="auto"/>
            </w:tcBorders>
            <w:shd w:val="clear" w:color="auto" w:fill="auto"/>
            <w:vAlign w:val="center"/>
          </w:tcPr>
          <w:p w14:paraId="5681036A" w14:textId="27F1AA94" w:rsidR="006B3AB4" w:rsidRPr="00C2555B"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C4912">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1C4912">
              <w:rPr>
                <w:rFonts w:ascii="Browallia New" w:hAnsi="Browallia New" w:cs="Browallia New"/>
                <w:sz w:val="28"/>
                <w:szCs w:val="28"/>
              </w:rPr>
              <w:fldChar w:fldCharType="separate"/>
            </w:r>
            <w:r w:rsidRPr="00C2555B">
              <w:rPr>
                <w:rFonts w:ascii="Browallia New" w:hAnsi="Browallia New" w:cs="Browallia New"/>
                <w:noProof/>
                <w:sz w:val="28"/>
                <w:szCs w:val="28"/>
              </w:rPr>
              <w:t>58,311</w:t>
            </w:r>
            <w:r w:rsidRPr="001C4912">
              <w:rPr>
                <w:rFonts w:ascii="Browallia New" w:hAnsi="Browallia New" w:cs="Browallia New"/>
                <w:sz w:val="28"/>
                <w:szCs w:val="28"/>
              </w:rPr>
              <w:fldChar w:fldCharType="end"/>
            </w:r>
          </w:p>
        </w:tc>
        <w:tc>
          <w:tcPr>
            <w:tcW w:w="239" w:type="dxa"/>
            <w:shd w:val="clear" w:color="auto" w:fill="auto"/>
            <w:vAlign w:val="bottom"/>
          </w:tcPr>
          <w:p w14:paraId="2E6CCB08" w14:textId="77777777" w:rsidR="006B3AB4" w:rsidRPr="00C2555B" w:rsidRDefault="006B3AB4" w:rsidP="006B3AB4">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bottom w:val="single" w:sz="12" w:space="0" w:color="auto"/>
            </w:tcBorders>
            <w:shd w:val="clear" w:color="auto" w:fill="auto"/>
            <w:vAlign w:val="bottom"/>
          </w:tcPr>
          <w:p w14:paraId="1EB5BD5D" w14:textId="6F5DF688" w:rsidR="006B3AB4" w:rsidRPr="00C97B49"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97B49">
              <w:rPr>
                <w:rFonts w:ascii="Browallia New" w:hAnsi="Browallia New" w:cs="Browallia New"/>
                <w:sz w:val="28"/>
                <w:szCs w:val="28"/>
              </w:rPr>
              <w:t>12,479</w:t>
            </w:r>
          </w:p>
        </w:tc>
        <w:tc>
          <w:tcPr>
            <w:tcW w:w="236" w:type="dxa"/>
            <w:vAlign w:val="bottom"/>
          </w:tcPr>
          <w:p w14:paraId="3D2E48E4" w14:textId="77777777" w:rsidR="006B3AB4" w:rsidRPr="00C2555B" w:rsidRDefault="006B3AB4" w:rsidP="006B3A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33AF1DD5" w14:textId="6B0D2BE1" w:rsidR="006B3AB4" w:rsidRPr="00C2555B" w:rsidRDefault="006B3AB4" w:rsidP="006B3AB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12,061</w:t>
            </w:r>
          </w:p>
        </w:tc>
      </w:tr>
    </w:tbl>
    <w:p w14:paraId="4662CBAB" w14:textId="77777777" w:rsidR="001466AC" w:rsidRPr="00807020" w:rsidRDefault="001466AC" w:rsidP="00981C39">
      <w:pPr>
        <w:spacing w:line="240" w:lineRule="auto"/>
        <w:ind w:left="900"/>
        <w:rPr>
          <w:rFonts w:ascii="Browallia New" w:hAnsi="Browallia New" w:cs="Browallia New"/>
          <w:spacing w:val="-2"/>
          <w:sz w:val="20"/>
          <w:szCs w:val="20"/>
          <w:lang w:val="en-GB"/>
        </w:rPr>
      </w:pPr>
    </w:p>
    <w:p w14:paraId="0D93A27B" w14:textId="1D85AC63" w:rsidR="0012502A" w:rsidRPr="00C2555B" w:rsidRDefault="0090445D" w:rsidP="00493671">
      <w:pPr>
        <w:tabs>
          <w:tab w:val="clear" w:pos="227"/>
          <w:tab w:val="clear" w:pos="454"/>
          <w:tab w:val="clear" w:pos="680"/>
          <w:tab w:val="clear" w:pos="907"/>
          <w:tab w:val="left" w:pos="709"/>
          <w:tab w:val="left" w:pos="1170"/>
        </w:tabs>
        <w:spacing w:line="240" w:lineRule="auto"/>
        <w:ind w:left="891"/>
        <w:jc w:val="thaiDistribute"/>
        <w:outlineLvl w:val="0"/>
        <w:rPr>
          <w:rFonts w:ascii="Browallia New" w:hAnsi="Browallia New" w:cs="Browallia New"/>
          <w:spacing w:val="-2"/>
          <w:sz w:val="28"/>
          <w:szCs w:val="28"/>
          <w:lang w:val="en-GB"/>
        </w:rPr>
      </w:pPr>
      <w:r w:rsidRPr="00C2555B">
        <w:rPr>
          <w:rFonts w:ascii="Browallia New" w:hAnsi="Browallia New" w:cs="Browallia New"/>
          <w:spacing w:val="-2"/>
          <w:sz w:val="28"/>
          <w:szCs w:val="28"/>
          <w:cs/>
        </w:rPr>
        <w:t>บริษัท ไมด้า ลิสซิ่ง จำกัด</w:t>
      </w:r>
      <w:r w:rsidR="0054523A"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cs/>
        </w:rPr>
        <w:t>(มหาชน) (</w:t>
      </w:r>
      <w:r w:rsidR="00F84A59" w:rsidRPr="00C2555B">
        <w:rPr>
          <w:rFonts w:ascii="Browallia New" w:hAnsi="Browallia New" w:cs="Browallia New"/>
          <w:spacing w:val="-2"/>
          <w:sz w:val="28"/>
          <w:szCs w:val="28"/>
          <w:cs/>
        </w:rPr>
        <w:t>บริษัทย่อย</w:t>
      </w:r>
      <w:r w:rsidRPr="00C2555B">
        <w:rPr>
          <w:rFonts w:ascii="Browallia New" w:hAnsi="Browallia New" w:cs="Browallia New"/>
          <w:spacing w:val="-2"/>
          <w:sz w:val="28"/>
          <w:szCs w:val="28"/>
          <w:cs/>
        </w:rPr>
        <w:t xml:space="preserve">) </w:t>
      </w:r>
      <w:r w:rsidR="00F84A59" w:rsidRPr="00C2555B">
        <w:rPr>
          <w:rFonts w:ascii="Browallia New" w:hAnsi="Browallia New" w:cs="Browallia New"/>
          <w:spacing w:val="-2"/>
          <w:sz w:val="28"/>
          <w:szCs w:val="28"/>
          <w:cs/>
        </w:rPr>
        <w:t>มีเงินให้กู้ยืมระยะยาวในอัตราดอกเบี้ย</w:t>
      </w:r>
      <w:r w:rsidR="00C31BB7" w:rsidRPr="00C2555B">
        <w:rPr>
          <w:rFonts w:ascii="Browallia New" w:hAnsi="Browallia New" w:cs="Browallia New"/>
          <w:spacing w:val="-2"/>
          <w:sz w:val="28"/>
          <w:szCs w:val="28"/>
        </w:rPr>
        <w:t xml:space="preserve"> </w:t>
      </w:r>
      <w:r w:rsidR="00F84A59" w:rsidRPr="00C2555B">
        <w:rPr>
          <w:rFonts w:ascii="Browallia New" w:hAnsi="Browallia New" w:cs="Browallia New"/>
          <w:spacing w:val="-2"/>
          <w:sz w:val="28"/>
          <w:szCs w:val="28"/>
          <w:cs/>
        </w:rPr>
        <w:t xml:space="preserve">ร้อยละ </w:t>
      </w:r>
      <w:r w:rsidR="00F84A59" w:rsidRPr="00C2555B">
        <w:rPr>
          <w:rFonts w:ascii="Browallia New" w:hAnsi="Browallia New" w:cs="Browallia New"/>
          <w:spacing w:val="-2"/>
          <w:sz w:val="28"/>
          <w:szCs w:val="28"/>
        </w:rPr>
        <w:t>12</w:t>
      </w:r>
      <w:r w:rsidR="00F84A59" w:rsidRPr="00C2555B">
        <w:rPr>
          <w:rFonts w:ascii="Browallia New" w:hAnsi="Browallia New" w:cs="Browallia New"/>
          <w:spacing w:val="-2"/>
          <w:sz w:val="28"/>
          <w:szCs w:val="28"/>
          <w:cs/>
        </w:rPr>
        <w:t xml:space="preserve"> </w:t>
      </w:r>
      <w:r w:rsidR="00087A0F" w:rsidRPr="00C2555B">
        <w:rPr>
          <w:rFonts w:ascii="Browallia New" w:hAnsi="Browallia New" w:cs="Browallia New"/>
          <w:spacing w:val="-2"/>
          <w:sz w:val="28"/>
          <w:szCs w:val="28"/>
        </w:rPr>
        <w:t>-</w:t>
      </w:r>
      <w:r w:rsidR="00F84A59" w:rsidRPr="00C2555B">
        <w:rPr>
          <w:rFonts w:ascii="Browallia New" w:hAnsi="Browallia New" w:cs="Browallia New"/>
          <w:spacing w:val="-2"/>
          <w:sz w:val="28"/>
          <w:szCs w:val="28"/>
          <w:cs/>
        </w:rPr>
        <w:t xml:space="preserve"> </w:t>
      </w:r>
      <w:r w:rsidR="00F84A59" w:rsidRPr="00C2555B">
        <w:rPr>
          <w:rFonts w:ascii="Browallia New" w:hAnsi="Browallia New" w:cs="Browallia New"/>
          <w:spacing w:val="-2"/>
          <w:sz w:val="28"/>
          <w:szCs w:val="28"/>
        </w:rPr>
        <w:t>24</w:t>
      </w:r>
      <w:r w:rsidR="00F84A59" w:rsidRPr="00C2555B">
        <w:rPr>
          <w:rFonts w:ascii="Browallia New" w:hAnsi="Browallia New" w:cs="Browallia New"/>
          <w:spacing w:val="-2"/>
          <w:sz w:val="28"/>
          <w:szCs w:val="28"/>
          <w:cs/>
        </w:rPr>
        <w:t xml:space="preserve"> ต่อปี และมียอดคงเหลือที่มีหลักประกันเงินกู้ยืม </w:t>
      </w:r>
      <w:r w:rsidR="0012502A" w:rsidRPr="00C2555B">
        <w:rPr>
          <w:rFonts w:ascii="Browallia New" w:hAnsi="Browallia New" w:cs="Browallia New"/>
          <w:spacing w:val="-2"/>
          <w:sz w:val="28"/>
          <w:szCs w:val="28"/>
          <w:cs/>
        </w:rPr>
        <w:t xml:space="preserve">ณ วันที่ </w:t>
      </w:r>
      <w:r w:rsidR="00A426BD" w:rsidRPr="00175679">
        <w:rPr>
          <w:rFonts w:ascii="Browallia New" w:hAnsi="Browallia New" w:cs="Browallia New"/>
          <w:sz w:val="28"/>
          <w:szCs w:val="28"/>
        </w:rPr>
        <w:t xml:space="preserve">30 </w:t>
      </w:r>
      <w:r w:rsidR="00270076" w:rsidRPr="00270076">
        <w:rPr>
          <w:rFonts w:ascii="Browallia New" w:hAnsi="Browallia New" w:cs="Browallia New"/>
          <w:sz w:val="28"/>
          <w:szCs w:val="28"/>
          <w:cs/>
        </w:rPr>
        <w:t>กันยายน</w:t>
      </w:r>
      <w:r w:rsidR="0012502A" w:rsidRPr="00C2555B">
        <w:rPr>
          <w:rFonts w:ascii="Browallia New" w:hAnsi="Browallia New" w:cs="Browallia New"/>
          <w:sz w:val="28"/>
          <w:szCs w:val="28"/>
          <w:cs/>
        </w:rPr>
        <w:t xml:space="preserve"> </w:t>
      </w:r>
      <w:r w:rsidR="0012502A"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0012502A" w:rsidRPr="00C2555B">
        <w:rPr>
          <w:rFonts w:ascii="Browallia New" w:hAnsi="Browallia New" w:cs="Browallia New"/>
          <w:sz w:val="28"/>
          <w:szCs w:val="28"/>
          <w:cs/>
        </w:rPr>
        <w:t xml:space="preserve"> และ</w:t>
      </w:r>
      <w:r w:rsidR="00736F6E" w:rsidRPr="00C2555B">
        <w:rPr>
          <w:rFonts w:ascii="Browallia New" w:hAnsi="Browallia New" w:cs="Browallia New"/>
          <w:sz w:val="28"/>
          <w:szCs w:val="28"/>
        </w:rPr>
        <w:t xml:space="preserve"> </w:t>
      </w:r>
      <w:r w:rsidR="0012502A" w:rsidRPr="00C2555B">
        <w:rPr>
          <w:rFonts w:ascii="Browallia New" w:hAnsi="Browallia New" w:cs="Browallia New"/>
          <w:sz w:val="28"/>
          <w:szCs w:val="28"/>
          <w:cs/>
        </w:rPr>
        <w:t xml:space="preserve">วันที่ </w:t>
      </w:r>
      <w:r w:rsidR="0012502A" w:rsidRPr="00C2555B">
        <w:rPr>
          <w:rFonts w:ascii="Browallia New" w:hAnsi="Browallia New" w:cs="Browallia New"/>
          <w:sz w:val="28"/>
          <w:szCs w:val="28"/>
          <w:lang w:val="en-GB"/>
        </w:rPr>
        <w:t>31</w:t>
      </w:r>
      <w:r w:rsidR="0012502A" w:rsidRPr="00C2555B">
        <w:rPr>
          <w:rFonts w:ascii="Browallia New" w:hAnsi="Browallia New" w:cs="Browallia New"/>
          <w:sz w:val="28"/>
          <w:szCs w:val="28"/>
          <w:cs/>
        </w:rPr>
        <w:t xml:space="preserve"> ธันวาคม </w:t>
      </w:r>
      <w:r w:rsidR="0012502A" w:rsidRPr="00C2555B">
        <w:rPr>
          <w:rFonts w:ascii="Browallia New" w:hAnsi="Browallia New" w:cs="Browallia New"/>
          <w:sz w:val="28"/>
          <w:szCs w:val="28"/>
          <w:lang w:val="en-GB"/>
        </w:rPr>
        <w:t>2561</w:t>
      </w:r>
      <w:r w:rsidR="0012502A" w:rsidRPr="00C2555B">
        <w:rPr>
          <w:rFonts w:ascii="Browallia New" w:hAnsi="Browallia New" w:cs="Browallia New"/>
          <w:sz w:val="28"/>
          <w:szCs w:val="28"/>
          <w:cs/>
        </w:rPr>
        <w:t xml:space="preserve"> </w:t>
      </w:r>
      <w:r w:rsidR="0012502A" w:rsidRPr="00C2555B">
        <w:rPr>
          <w:rFonts w:ascii="Browallia New" w:hAnsi="Browallia New" w:cs="Browallia New"/>
          <w:spacing w:val="-2"/>
          <w:sz w:val="28"/>
          <w:szCs w:val="28"/>
          <w:cs/>
        </w:rPr>
        <w:t>ดังนี้</w:t>
      </w:r>
    </w:p>
    <w:p w14:paraId="1C75257B" w14:textId="77777777" w:rsidR="00F84A59" w:rsidRPr="00807020" w:rsidRDefault="00F84A59"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cs/>
          <w:lang w:val="en-GB"/>
        </w:rPr>
      </w:pPr>
    </w:p>
    <w:tbl>
      <w:tblPr>
        <w:tblW w:w="8550" w:type="dxa"/>
        <w:tblInd w:w="900" w:type="dxa"/>
        <w:tblLook w:val="01E0" w:firstRow="1" w:lastRow="1" w:firstColumn="1" w:lastColumn="1" w:noHBand="0" w:noVBand="0"/>
      </w:tblPr>
      <w:tblGrid>
        <w:gridCol w:w="410"/>
        <w:gridCol w:w="1195"/>
        <w:gridCol w:w="1271"/>
        <w:gridCol w:w="5674"/>
      </w:tblGrid>
      <w:tr w:rsidR="00F84A59" w:rsidRPr="00E3725C" w14:paraId="60B9650A" w14:textId="77777777" w:rsidTr="000702C8">
        <w:tc>
          <w:tcPr>
            <w:tcW w:w="410" w:type="dxa"/>
          </w:tcPr>
          <w:p w14:paraId="552B99AD" w14:textId="77777777" w:rsidR="00F84A59" w:rsidRPr="00807020" w:rsidRDefault="00F84A59" w:rsidP="00415863">
            <w:pPr>
              <w:tabs>
                <w:tab w:val="left" w:pos="1680"/>
              </w:tabs>
              <w:ind w:left="-108" w:right="-22"/>
              <w:jc w:val="thaiDistribute"/>
              <w:rPr>
                <w:rFonts w:ascii="Browallia New" w:hAnsi="Browallia New" w:cs="Browallia New"/>
                <w:sz w:val="24"/>
                <w:szCs w:val="24"/>
              </w:rPr>
            </w:pPr>
          </w:p>
        </w:tc>
        <w:tc>
          <w:tcPr>
            <w:tcW w:w="2466" w:type="dxa"/>
            <w:gridSpan w:val="2"/>
          </w:tcPr>
          <w:p w14:paraId="04B37252" w14:textId="77777777" w:rsidR="00F84A59" w:rsidRPr="00807020" w:rsidRDefault="00F84A59" w:rsidP="00415863">
            <w:pPr>
              <w:tabs>
                <w:tab w:val="left" w:pos="1680"/>
              </w:tabs>
              <w:ind w:right="-22"/>
              <w:jc w:val="right"/>
              <w:rPr>
                <w:rFonts w:ascii="Browallia New" w:hAnsi="Browallia New" w:cs="Browallia New"/>
                <w:sz w:val="24"/>
                <w:szCs w:val="24"/>
                <w:cs/>
              </w:rPr>
            </w:pPr>
            <w:r w:rsidRPr="00807020">
              <w:rPr>
                <w:rFonts w:ascii="Browallia New" w:hAnsi="Browallia New" w:cs="Browallia New"/>
                <w:sz w:val="24"/>
                <w:szCs w:val="24"/>
                <w:cs/>
              </w:rPr>
              <w:t>(หน่วย : ล้านบาท)</w:t>
            </w:r>
          </w:p>
        </w:tc>
        <w:tc>
          <w:tcPr>
            <w:tcW w:w="5674" w:type="dxa"/>
            <w:vAlign w:val="center"/>
          </w:tcPr>
          <w:p w14:paraId="7335598D" w14:textId="77777777" w:rsidR="00F84A59" w:rsidRPr="00807020" w:rsidRDefault="00F84A59" w:rsidP="00415863">
            <w:pPr>
              <w:tabs>
                <w:tab w:val="left" w:pos="1680"/>
              </w:tabs>
              <w:ind w:left="-108" w:right="-22"/>
              <w:jc w:val="center"/>
              <w:rPr>
                <w:rFonts w:ascii="Browallia New" w:hAnsi="Browallia New" w:cs="Browallia New"/>
                <w:sz w:val="24"/>
                <w:szCs w:val="24"/>
                <w:cs/>
              </w:rPr>
            </w:pPr>
          </w:p>
        </w:tc>
      </w:tr>
      <w:tr w:rsidR="00F84A59" w:rsidRPr="00E3725C" w14:paraId="740CFB47" w14:textId="77777777" w:rsidTr="000702C8">
        <w:tc>
          <w:tcPr>
            <w:tcW w:w="410" w:type="dxa"/>
          </w:tcPr>
          <w:p w14:paraId="43662359" w14:textId="77777777" w:rsidR="00F84A59" w:rsidRPr="00807020" w:rsidRDefault="00F84A59" w:rsidP="00415863">
            <w:pPr>
              <w:tabs>
                <w:tab w:val="left" w:pos="1680"/>
              </w:tabs>
              <w:ind w:left="-108" w:right="-22"/>
              <w:jc w:val="thaiDistribute"/>
              <w:rPr>
                <w:rFonts w:ascii="Browallia New" w:hAnsi="Browallia New" w:cs="Browallia New"/>
                <w:sz w:val="24"/>
                <w:szCs w:val="24"/>
              </w:rPr>
            </w:pPr>
          </w:p>
        </w:tc>
        <w:tc>
          <w:tcPr>
            <w:tcW w:w="2466" w:type="dxa"/>
            <w:gridSpan w:val="2"/>
          </w:tcPr>
          <w:p w14:paraId="4066EAB1" w14:textId="77777777" w:rsidR="00F84A59" w:rsidRPr="00807020"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807020">
              <w:rPr>
                <w:rFonts w:ascii="Browallia New" w:hAnsi="Browallia New" w:cs="Browallia New"/>
                <w:sz w:val="24"/>
                <w:szCs w:val="24"/>
                <w:cs/>
              </w:rPr>
              <w:t xml:space="preserve">เงินต้น </w:t>
            </w:r>
          </w:p>
        </w:tc>
        <w:tc>
          <w:tcPr>
            <w:tcW w:w="5674" w:type="dxa"/>
            <w:vAlign w:val="center"/>
          </w:tcPr>
          <w:p w14:paraId="47466E94" w14:textId="77777777" w:rsidR="00F84A59" w:rsidRPr="00807020" w:rsidRDefault="00F84A59" w:rsidP="00415863">
            <w:pPr>
              <w:tabs>
                <w:tab w:val="left" w:pos="1680"/>
              </w:tabs>
              <w:ind w:left="-108" w:right="-22"/>
              <w:jc w:val="center"/>
              <w:rPr>
                <w:rFonts w:ascii="Browallia New" w:hAnsi="Browallia New" w:cs="Browallia New"/>
                <w:sz w:val="24"/>
                <w:szCs w:val="24"/>
                <w:cs/>
              </w:rPr>
            </w:pPr>
          </w:p>
        </w:tc>
      </w:tr>
      <w:tr w:rsidR="00F84A59" w:rsidRPr="00E3725C" w14:paraId="42A50CD8" w14:textId="77777777" w:rsidTr="000702C8">
        <w:tc>
          <w:tcPr>
            <w:tcW w:w="410" w:type="dxa"/>
          </w:tcPr>
          <w:p w14:paraId="3110D8FE" w14:textId="77777777" w:rsidR="00F84A59" w:rsidRPr="00807020" w:rsidRDefault="00F84A59" w:rsidP="00415863">
            <w:pPr>
              <w:tabs>
                <w:tab w:val="left" w:pos="1680"/>
              </w:tabs>
              <w:ind w:left="-108" w:right="-22"/>
              <w:jc w:val="thaiDistribute"/>
              <w:rPr>
                <w:rFonts w:ascii="Browallia New" w:hAnsi="Browallia New" w:cs="Browallia New"/>
                <w:sz w:val="24"/>
                <w:szCs w:val="24"/>
              </w:rPr>
            </w:pPr>
          </w:p>
        </w:tc>
        <w:tc>
          <w:tcPr>
            <w:tcW w:w="2466" w:type="dxa"/>
            <w:gridSpan w:val="2"/>
          </w:tcPr>
          <w:p w14:paraId="6E614809" w14:textId="77777777" w:rsidR="00F84A59" w:rsidRPr="00807020" w:rsidRDefault="00F84A59" w:rsidP="00415863">
            <w:pPr>
              <w:pBdr>
                <w:bottom w:val="single" w:sz="4" w:space="1" w:color="auto"/>
              </w:pBdr>
              <w:ind w:left="-15"/>
              <w:jc w:val="center"/>
              <w:rPr>
                <w:rFonts w:ascii="Browallia New" w:hAnsi="Browallia New" w:cs="Browallia New"/>
                <w:sz w:val="24"/>
                <w:szCs w:val="24"/>
              </w:rPr>
            </w:pPr>
            <w:r w:rsidRPr="00807020">
              <w:rPr>
                <w:rFonts w:ascii="Browallia New" w:hAnsi="Browallia New" w:cs="Browallia New"/>
                <w:sz w:val="24"/>
                <w:szCs w:val="24"/>
                <w:cs/>
              </w:rPr>
              <w:t>งบการเงินรวม</w:t>
            </w:r>
          </w:p>
        </w:tc>
        <w:tc>
          <w:tcPr>
            <w:tcW w:w="5674" w:type="dxa"/>
          </w:tcPr>
          <w:p w14:paraId="25157137" w14:textId="77777777" w:rsidR="00F84A59" w:rsidRPr="00807020" w:rsidRDefault="00F84A59" w:rsidP="00415863">
            <w:pPr>
              <w:tabs>
                <w:tab w:val="left" w:pos="1680"/>
              </w:tabs>
              <w:ind w:left="-15"/>
              <w:jc w:val="center"/>
              <w:rPr>
                <w:rFonts w:ascii="Browallia New" w:hAnsi="Browallia New" w:cs="Browallia New"/>
                <w:sz w:val="24"/>
                <w:szCs w:val="24"/>
              </w:rPr>
            </w:pPr>
          </w:p>
        </w:tc>
      </w:tr>
      <w:tr w:rsidR="007C1D6B" w:rsidRPr="00E3725C" w14:paraId="3031A15C" w14:textId="77777777" w:rsidTr="000702C8">
        <w:tc>
          <w:tcPr>
            <w:tcW w:w="410" w:type="dxa"/>
          </w:tcPr>
          <w:p w14:paraId="50EA8758" w14:textId="77777777" w:rsidR="007C1D6B" w:rsidRPr="00807020" w:rsidRDefault="007C1D6B" w:rsidP="007C1D6B">
            <w:pPr>
              <w:tabs>
                <w:tab w:val="left" w:pos="1680"/>
              </w:tabs>
              <w:ind w:left="-108" w:right="-22"/>
              <w:jc w:val="thaiDistribute"/>
              <w:rPr>
                <w:rFonts w:ascii="Browallia New" w:hAnsi="Browallia New" w:cs="Browallia New"/>
                <w:sz w:val="24"/>
                <w:szCs w:val="24"/>
              </w:rPr>
            </w:pPr>
          </w:p>
        </w:tc>
        <w:tc>
          <w:tcPr>
            <w:tcW w:w="1195" w:type="dxa"/>
          </w:tcPr>
          <w:p w14:paraId="505722BE" w14:textId="2C331900" w:rsidR="007C1D6B" w:rsidRPr="00807020" w:rsidRDefault="00A426BD" w:rsidP="007C1D6B">
            <w:pPr>
              <w:pBdr>
                <w:bottom w:val="single" w:sz="4" w:space="1" w:color="auto"/>
              </w:pBdr>
              <w:ind w:left="-15"/>
              <w:jc w:val="center"/>
              <w:rPr>
                <w:rFonts w:ascii="Browallia New" w:hAnsi="Browallia New" w:cs="Browallia New"/>
                <w:sz w:val="24"/>
                <w:szCs w:val="24"/>
              </w:rPr>
            </w:pPr>
            <w:r w:rsidRPr="00807020">
              <w:rPr>
                <w:rFonts w:ascii="Browallia New" w:hAnsi="Browallia New" w:cs="Browallia New"/>
                <w:sz w:val="24"/>
                <w:szCs w:val="24"/>
              </w:rPr>
              <w:t xml:space="preserve">30 </w:t>
            </w:r>
            <w:r w:rsidR="00270076" w:rsidRPr="00270076">
              <w:rPr>
                <w:rFonts w:ascii="Browallia New" w:hAnsi="Browallia New" w:cs="Browallia New"/>
                <w:sz w:val="24"/>
                <w:szCs w:val="24"/>
                <w:cs/>
              </w:rPr>
              <w:t>กันยายน</w:t>
            </w:r>
            <w:r w:rsidR="0012502A" w:rsidRPr="00807020">
              <w:rPr>
                <w:rFonts w:ascii="Browallia New" w:hAnsi="Browallia New" w:cs="Browallia New"/>
                <w:sz w:val="24"/>
                <w:szCs w:val="24"/>
                <w:cs/>
              </w:rPr>
              <w:t xml:space="preserve"> </w:t>
            </w:r>
            <w:r w:rsidR="00CA746A" w:rsidRPr="00807020">
              <w:rPr>
                <w:rFonts w:ascii="Browallia New" w:hAnsi="Browallia New" w:cs="Browallia New"/>
                <w:sz w:val="24"/>
                <w:szCs w:val="24"/>
              </w:rPr>
              <w:t>2562</w:t>
            </w:r>
          </w:p>
        </w:tc>
        <w:tc>
          <w:tcPr>
            <w:tcW w:w="1271" w:type="dxa"/>
            <w:vAlign w:val="bottom"/>
          </w:tcPr>
          <w:p w14:paraId="39DCC2D1" w14:textId="1D122785" w:rsidR="007C1D6B" w:rsidRPr="00807020" w:rsidRDefault="007C1D6B" w:rsidP="007C1D6B">
            <w:pPr>
              <w:pBdr>
                <w:bottom w:val="single" w:sz="4" w:space="1" w:color="auto"/>
              </w:pBdr>
              <w:ind w:left="-15"/>
              <w:jc w:val="center"/>
              <w:rPr>
                <w:rFonts w:ascii="Browallia New" w:hAnsi="Browallia New" w:cs="Browallia New"/>
                <w:sz w:val="24"/>
                <w:szCs w:val="24"/>
              </w:rPr>
            </w:pPr>
            <w:r w:rsidRPr="00807020">
              <w:rPr>
                <w:rFonts w:ascii="Browallia New" w:eastAsia="SimSun" w:hAnsi="Browallia New" w:cs="Browallia New"/>
                <w:sz w:val="24"/>
                <w:szCs w:val="24"/>
                <w:lang w:val="en-GB"/>
              </w:rPr>
              <w:t xml:space="preserve">31 </w:t>
            </w:r>
            <w:r w:rsidRPr="00807020">
              <w:rPr>
                <w:rFonts w:ascii="Browallia New" w:eastAsia="SimSun" w:hAnsi="Browallia New" w:cs="Browallia New"/>
                <w:sz w:val="24"/>
                <w:szCs w:val="24"/>
                <w:cs/>
                <w:lang w:val="en-GB"/>
              </w:rPr>
              <w:t xml:space="preserve">ธันวาคม </w:t>
            </w:r>
            <w:r w:rsidR="00CA746A" w:rsidRPr="00807020">
              <w:rPr>
                <w:rFonts w:ascii="Browallia New" w:hAnsi="Browallia New" w:cs="Browallia New"/>
                <w:sz w:val="24"/>
                <w:szCs w:val="24"/>
              </w:rPr>
              <w:t>2561</w:t>
            </w:r>
          </w:p>
        </w:tc>
        <w:tc>
          <w:tcPr>
            <w:tcW w:w="5674" w:type="dxa"/>
            <w:vAlign w:val="bottom"/>
          </w:tcPr>
          <w:p w14:paraId="652AA610" w14:textId="77777777" w:rsidR="007C1D6B" w:rsidRPr="00807020" w:rsidRDefault="007C1D6B" w:rsidP="007C1D6B">
            <w:pPr>
              <w:pBdr>
                <w:bottom w:val="single" w:sz="4" w:space="1" w:color="auto"/>
              </w:pBdr>
              <w:tabs>
                <w:tab w:val="left" w:pos="1680"/>
              </w:tabs>
              <w:ind w:left="-15"/>
              <w:jc w:val="center"/>
              <w:rPr>
                <w:rFonts w:ascii="Browallia New" w:hAnsi="Browallia New" w:cs="Browallia New"/>
                <w:sz w:val="24"/>
                <w:szCs w:val="24"/>
                <w:cs/>
              </w:rPr>
            </w:pPr>
            <w:r w:rsidRPr="00807020">
              <w:rPr>
                <w:rFonts w:ascii="Browallia New" w:hAnsi="Browallia New" w:cs="Browallia New"/>
                <w:sz w:val="24"/>
                <w:szCs w:val="24"/>
                <w:cs/>
              </w:rPr>
              <w:t>หลักประกัน</w:t>
            </w:r>
          </w:p>
        </w:tc>
      </w:tr>
      <w:tr w:rsidR="007C1D6B" w:rsidRPr="00E3725C" w14:paraId="6ED658F2" w14:textId="77777777" w:rsidTr="000702C8">
        <w:tc>
          <w:tcPr>
            <w:tcW w:w="410" w:type="dxa"/>
          </w:tcPr>
          <w:p w14:paraId="7B080F53" w14:textId="77777777" w:rsidR="007C1D6B" w:rsidRPr="00807020" w:rsidRDefault="007C1D6B" w:rsidP="007C1D6B">
            <w:pPr>
              <w:tabs>
                <w:tab w:val="left" w:pos="1680"/>
              </w:tabs>
              <w:ind w:left="-108" w:right="-22"/>
              <w:jc w:val="center"/>
              <w:rPr>
                <w:rFonts w:ascii="Browallia New" w:hAnsi="Browallia New" w:cs="Browallia New"/>
                <w:sz w:val="24"/>
                <w:szCs w:val="24"/>
                <w:cs/>
              </w:rPr>
            </w:pPr>
          </w:p>
        </w:tc>
        <w:tc>
          <w:tcPr>
            <w:tcW w:w="1195" w:type="dxa"/>
          </w:tcPr>
          <w:p w14:paraId="7F40D93C" w14:textId="77777777" w:rsidR="007C1D6B" w:rsidRPr="00807020" w:rsidRDefault="007C1D6B" w:rsidP="007C1D6B">
            <w:pPr>
              <w:ind w:left="-108" w:right="-22"/>
              <w:jc w:val="center"/>
              <w:rPr>
                <w:rFonts w:ascii="Browallia New" w:hAnsi="Browallia New" w:cs="Browallia New"/>
                <w:sz w:val="24"/>
                <w:szCs w:val="24"/>
              </w:rPr>
            </w:pPr>
          </w:p>
        </w:tc>
        <w:tc>
          <w:tcPr>
            <w:tcW w:w="1271" w:type="dxa"/>
          </w:tcPr>
          <w:p w14:paraId="75DADD30" w14:textId="77777777" w:rsidR="007C1D6B" w:rsidRPr="00807020" w:rsidRDefault="007C1D6B" w:rsidP="007C1D6B">
            <w:pPr>
              <w:ind w:left="-108" w:right="-22"/>
              <w:jc w:val="center"/>
              <w:rPr>
                <w:rFonts w:ascii="Browallia New" w:hAnsi="Browallia New" w:cs="Browallia New"/>
                <w:sz w:val="24"/>
                <w:szCs w:val="24"/>
              </w:rPr>
            </w:pPr>
          </w:p>
        </w:tc>
        <w:tc>
          <w:tcPr>
            <w:tcW w:w="5674" w:type="dxa"/>
          </w:tcPr>
          <w:p w14:paraId="68646728" w14:textId="77777777" w:rsidR="007C1D6B" w:rsidRPr="00807020" w:rsidRDefault="007C1D6B" w:rsidP="007C1D6B">
            <w:pPr>
              <w:tabs>
                <w:tab w:val="left" w:pos="1680"/>
              </w:tabs>
              <w:ind w:left="-108" w:right="-22"/>
              <w:jc w:val="thaiDistribute"/>
              <w:rPr>
                <w:rFonts w:ascii="Browallia New" w:hAnsi="Browallia New" w:cs="Browallia New"/>
                <w:sz w:val="24"/>
                <w:szCs w:val="24"/>
                <w:cs/>
              </w:rPr>
            </w:pPr>
          </w:p>
        </w:tc>
      </w:tr>
      <w:tr w:rsidR="00DD300B" w:rsidRPr="00E3725C" w14:paraId="3667FD6A" w14:textId="77777777" w:rsidTr="000702C8">
        <w:tc>
          <w:tcPr>
            <w:tcW w:w="410" w:type="dxa"/>
          </w:tcPr>
          <w:p w14:paraId="301F3FF0" w14:textId="77777777" w:rsidR="00DD300B" w:rsidRPr="00807020" w:rsidRDefault="00DD300B" w:rsidP="00DD300B">
            <w:pPr>
              <w:tabs>
                <w:tab w:val="left" w:pos="1680"/>
              </w:tabs>
              <w:ind w:left="-108" w:right="-22"/>
              <w:jc w:val="center"/>
              <w:rPr>
                <w:rFonts w:ascii="Browallia New" w:hAnsi="Browallia New" w:cs="Browallia New"/>
                <w:sz w:val="24"/>
                <w:szCs w:val="24"/>
              </w:rPr>
            </w:pPr>
            <w:r w:rsidRPr="00807020">
              <w:rPr>
                <w:rFonts w:ascii="Browallia New" w:hAnsi="Browallia New" w:cs="Browallia New"/>
                <w:sz w:val="24"/>
                <w:szCs w:val="24"/>
              </w:rPr>
              <w:t>1</w:t>
            </w:r>
            <w:r w:rsidRPr="00807020">
              <w:rPr>
                <w:rFonts w:ascii="Browallia New" w:hAnsi="Browallia New" w:cs="Browallia New"/>
                <w:sz w:val="24"/>
                <w:szCs w:val="24"/>
                <w:cs/>
              </w:rPr>
              <w:t>)</w:t>
            </w:r>
          </w:p>
        </w:tc>
        <w:tc>
          <w:tcPr>
            <w:tcW w:w="1195" w:type="dxa"/>
          </w:tcPr>
          <w:p w14:paraId="39E4B620" w14:textId="7556B1DB" w:rsidR="00DD300B" w:rsidRPr="00807020" w:rsidRDefault="001D31AE" w:rsidP="00DD300B">
            <w:pPr>
              <w:ind w:left="-108" w:right="-22"/>
              <w:jc w:val="right"/>
              <w:rPr>
                <w:rFonts w:ascii="Browallia New" w:hAnsi="Browallia New" w:cs="Browallia New"/>
                <w:sz w:val="24"/>
                <w:szCs w:val="24"/>
              </w:rPr>
            </w:pPr>
            <w:r>
              <w:rPr>
                <w:rFonts w:ascii="Browallia New" w:hAnsi="Browallia New" w:cs="Browallia New"/>
                <w:sz w:val="24"/>
                <w:szCs w:val="24"/>
              </w:rPr>
              <w:t>140.84</w:t>
            </w:r>
          </w:p>
        </w:tc>
        <w:tc>
          <w:tcPr>
            <w:tcW w:w="1271" w:type="dxa"/>
          </w:tcPr>
          <w:p w14:paraId="162BBE99" w14:textId="552D1547" w:rsidR="00DD300B" w:rsidRPr="00807020" w:rsidRDefault="00DD300B" w:rsidP="00DD300B">
            <w:pPr>
              <w:ind w:left="-108" w:right="-22"/>
              <w:jc w:val="right"/>
              <w:rPr>
                <w:rFonts w:ascii="Browallia New" w:hAnsi="Browallia New" w:cs="Browallia New"/>
                <w:sz w:val="24"/>
                <w:szCs w:val="24"/>
              </w:rPr>
            </w:pPr>
            <w:r w:rsidRPr="00807020">
              <w:rPr>
                <w:rFonts w:ascii="Browallia New" w:hAnsi="Browallia New" w:cs="Browallia New"/>
                <w:sz w:val="24"/>
                <w:szCs w:val="24"/>
              </w:rPr>
              <w:t>141</w:t>
            </w:r>
            <w:r w:rsidRPr="00807020">
              <w:rPr>
                <w:rFonts w:ascii="Browallia New" w:hAnsi="Browallia New" w:cs="Browallia New"/>
                <w:sz w:val="24"/>
                <w:szCs w:val="24"/>
                <w:cs/>
              </w:rPr>
              <w:t>.</w:t>
            </w:r>
            <w:r w:rsidRPr="00807020">
              <w:rPr>
                <w:rFonts w:ascii="Browallia New" w:hAnsi="Browallia New" w:cs="Browallia New"/>
                <w:sz w:val="24"/>
                <w:szCs w:val="24"/>
              </w:rPr>
              <w:t>50</w:t>
            </w:r>
          </w:p>
        </w:tc>
        <w:tc>
          <w:tcPr>
            <w:tcW w:w="5674" w:type="dxa"/>
          </w:tcPr>
          <w:p w14:paraId="273BA64F" w14:textId="768B5052" w:rsidR="00DD300B" w:rsidRPr="00807020" w:rsidRDefault="00DD300B" w:rsidP="00DD300B">
            <w:pPr>
              <w:tabs>
                <w:tab w:val="left" w:pos="1680"/>
              </w:tabs>
              <w:ind w:left="271" w:right="-22" w:hanging="284"/>
              <w:rPr>
                <w:rFonts w:ascii="Browallia New" w:hAnsi="Browallia New" w:cs="Browallia New"/>
                <w:sz w:val="24"/>
                <w:szCs w:val="24"/>
                <w:cs/>
              </w:rPr>
            </w:pPr>
            <w:r w:rsidRPr="00807020">
              <w:rPr>
                <w:rFonts w:ascii="Browallia New" w:hAnsi="Browallia New" w:cs="Browallia New"/>
                <w:sz w:val="24"/>
                <w:szCs w:val="24"/>
                <w:cs/>
              </w:rPr>
              <w:t>โอนลอยสมุดทะเบียนรถยนต์ หุ้นสามัญของบริษัทในประเทศแห่งหนึ่งและโฉนดที่ดินไว้เป็นประกันต่อบริษัท</w:t>
            </w:r>
          </w:p>
        </w:tc>
      </w:tr>
      <w:tr w:rsidR="00DD300B" w:rsidRPr="00E3725C" w14:paraId="6860E709" w14:textId="77777777" w:rsidTr="000702C8">
        <w:trPr>
          <w:trHeight w:val="311"/>
        </w:trPr>
        <w:tc>
          <w:tcPr>
            <w:tcW w:w="410" w:type="dxa"/>
          </w:tcPr>
          <w:p w14:paraId="4E71A7BE" w14:textId="77777777" w:rsidR="00DD300B" w:rsidRPr="00807020" w:rsidRDefault="00DD300B" w:rsidP="00DD300B">
            <w:pPr>
              <w:tabs>
                <w:tab w:val="left" w:pos="1680"/>
              </w:tabs>
              <w:ind w:left="-108" w:right="-22"/>
              <w:jc w:val="center"/>
              <w:rPr>
                <w:rFonts w:ascii="Browallia New" w:hAnsi="Browallia New" w:cs="Browallia New"/>
                <w:sz w:val="24"/>
                <w:szCs w:val="24"/>
              </w:rPr>
            </w:pPr>
            <w:r w:rsidRPr="00807020">
              <w:rPr>
                <w:rFonts w:ascii="Browallia New" w:hAnsi="Browallia New" w:cs="Browallia New"/>
                <w:sz w:val="24"/>
                <w:szCs w:val="24"/>
              </w:rPr>
              <w:t>2</w:t>
            </w:r>
            <w:r w:rsidRPr="00807020">
              <w:rPr>
                <w:rFonts w:ascii="Browallia New" w:hAnsi="Browallia New" w:cs="Browallia New"/>
                <w:sz w:val="24"/>
                <w:szCs w:val="24"/>
                <w:cs/>
              </w:rPr>
              <w:t>)</w:t>
            </w:r>
          </w:p>
        </w:tc>
        <w:tc>
          <w:tcPr>
            <w:tcW w:w="1195" w:type="dxa"/>
          </w:tcPr>
          <w:p w14:paraId="793D14DD" w14:textId="0418CBB6" w:rsidR="00DD300B" w:rsidRPr="00807020" w:rsidRDefault="001D31AE" w:rsidP="00DD300B">
            <w:pPr>
              <w:ind w:left="-108" w:right="-22"/>
              <w:jc w:val="right"/>
              <w:rPr>
                <w:rFonts w:ascii="Browallia New" w:hAnsi="Browallia New" w:cs="Browallia New"/>
                <w:sz w:val="24"/>
                <w:szCs w:val="24"/>
                <w:cs/>
              </w:rPr>
            </w:pPr>
            <w:r>
              <w:rPr>
                <w:rFonts w:ascii="Browallia New" w:hAnsi="Browallia New" w:cs="Browallia New"/>
                <w:sz w:val="24"/>
                <w:szCs w:val="24"/>
              </w:rPr>
              <w:t>44.02</w:t>
            </w:r>
          </w:p>
        </w:tc>
        <w:tc>
          <w:tcPr>
            <w:tcW w:w="1271" w:type="dxa"/>
          </w:tcPr>
          <w:p w14:paraId="37565141" w14:textId="46CDF43C" w:rsidR="00DD300B" w:rsidRPr="00807020" w:rsidRDefault="00DD300B" w:rsidP="00DD300B">
            <w:pPr>
              <w:ind w:left="-108" w:right="-22"/>
              <w:jc w:val="right"/>
              <w:rPr>
                <w:rFonts w:ascii="Browallia New" w:hAnsi="Browallia New" w:cs="Browallia New"/>
                <w:sz w:val="24"/>
                <w:szCs w:val="24"/>
              </w:rPr>
            </w:pPr>
            <w:r w:rsidRPr="00807020">
              <w:rPr>
                <w:rFonts w:ascii="Browallia New" w:hAnsi="Browallia New" w:cs="Browallia New"/>
                <w:sz w:val="24"/>
                <w:szCs w:val="24"/>
              </w:rPr>
              <w:t>38.11</w:t>
            </w:r>
          </w:p>
        </w:tc>
        <w:tc>
          <w:tcPr>
            <w:tcW w:w="5674" w:type="dxa"/>
          </w:tcPr>
          <w:p w14:paraId="057804E8" w14:textId="77777777" w:rsidR="00DD300B" w:rsidRPr="00807020" w:rsidRDefault="00DD300B" w:rsidP="00DD300B">
            <w:pPr>
              <w:ind w:left="271" w:hanging="284"/>
              <w:rPr>
                <w:rFonts w:ascii="Browallia New" w:hAnsi="Browallia New" w:cs="Browallia New"/>
                <w:sz w:val="24"/>
                <w:szCs w:val="24"/>
              </w:rPr>
            </w:pPr>
            <w:r w:rsidRPr="00807020">
              <w:rPr>
                <w:rFonts w:ascii="Browallia New" w:hAnsi="Browallia New" w:cs="Browallia New"/>
                <w:sz w:val="24"/>
                <w:szCs w:val="24"/>
                <w:cs/>
              </w:rPr>
              <w:t>ค้ำประกันโดยบุคคล</w:t>
            </w:r>
          </w:p>
        </w:tc>
      </w:tr>
      <w:tr w:rsidR="00DD300B" w:rsidRPr="00E3725C" w14:paraId="5AEA3880" w14:textId="77777777" w:rsidTr="00807020">
        <w:tc>
          <w:tcPr>
            <w:tcW w:w="410" w:type="dxa"/>
          </w:tcPr>
          <w:p w14:paraId="688C2B4B" w14:textId="5C988D07" w:rsidR="00DD300B" w:rsidRPr="00807020" w:rsidRDefault="00DD300B" w:rsidP="00DD300B">
            <w:pPr>
              <w:tabs>
                <w:tab w:val="left" w:pos="1680"/>
              </w:tabs>
              <w:ind w:left="-108" w:right="-22"/>
              <w:jc w:val="center"/>
              <w:rPr>
                <w:rFonts w:ascii="Browallia New" w:hAnsi="Browallia New" w:cs="Browallia New"/>
                <w:sz w:val="24"/>
                <w:szCs w:val="24"/>
              </w:rPr>
            </w:pPr>
            <w:r w:rsidRPr="00807020">
              <w:rPr>
                <w:rFonts w:ascii="Browallia New" w:hAnsi="Browallia New" w:cs="Browallia New"/>
                <w:sz w:val="24"/>
                <w:szCs w:val="24"/>
              </w:rPr>
              <w:t>3</w:t>
            </w:r>
            <w:r w:rsidRPr="00807020">
              <w:rPr>
                <w:rFonts w:ascii="Browallia New" w:hAnsi="Browallia New" w:cs="Browallia New"/>
                <w:sz w:val="24"/>
                <w:szCs w:val="24"/>
                <w:cs/>
              </w:rPr>
              <w:t>)</w:t>
            </w:r>
          </w:p>
        </w:tc>
        <w:tc>
          <w:tcPr>
            <w:tcW w:w="1195" w:type="dxa"/>
          </w:tcPr>
          <w:p w14:paraId="6465D315" w14:textId="6FDDABEC" w:rsidR="00DD300B" w:rsidRPr="00807020" w:rsidRDefault="0019140E" w:rsidP="00DD300B">
            <w:pPr>
              <w:ind w:left="-108" w:right="-22"/>
              <w:jc w:val="right"/>
              <w:rPr>
                <w:rFonts w:ascii="Browallia New" w:hAnsi="Browallia New" w:cs="Browallia New"/>
                <w:sz w:val="24"/>
                <w:szCs w:val="24"/>
              </w:rPr>
            </w:pPr>
            <w:r>
              <w:rPr>
                <w:rFonts w:ascii="Browallia New" w:hAnsi="Browallia New" w:cs="Browallia New"/>
                <w:sz w:val="24"/>
                <w:szCs w:val="24"/>
              </w:rPr>
              <w:t>2.59</w:t>
            </w:r>
          </w:p>
        </w:tc>
        <w:tc>
          <w:tcPr>
            <w:tcW w:w="1271" w:type="dxa"/>
          </w:tcPr>
          <w:p w14:paraId="315FA99E" w14:textId="600AD711" w:rsidR="00DD300B" w:rsidRPr="00807020" w:rsidRDefault="00DD300B" w:rsidP="00DD300B">
            <w:pPr>
              <w:ind w:left="-108" w:right="-22"/>
              <w:jc w:val="right"/>
              <w:rPr>
                <w:rFonts w:ascii="Browallia New" w:hAnsi="Browallia New" w:cs="Browallia New"/>
                <w:sz w:val="24"/>
                <w:szCs w:val="24"/>
              </w:rPr>
            </w:pPr>
            <w:r w:rsidRPr="00807020">
              <w:rPr>
                <w:rFonts w:ascii="Browallia New" w:hAnsi="Browallia New" w:cs="Browallia New"/>
                <w:sz w:val="24"/>
                <w:szCs w:val="24"/>
              </w:rPr>
              <w:t>2</w:t>
            </w:r>
            <w:r w:rsidRPr="00807020">
              <w:rPr>
                <w:rFonts w:ascii="Browallia New" w:hAnsi="Browallia New" w:cs="Browallia New"/>
                <w:sz w:val="24"/>
                <w:szCs w:val="24"/>
                <w:cs/>
              </w:rPr>
              <w:t>.</w:t>
            </w:r>
            <w:r w:rsidRPr="00807020">
              <w:rPr>
                <w:rFonts w:ascii="Browallia New" w:hAnsi="Browallia New" w:cs="Browallia New"/>
                <w:sz w:val="24"/>
                <w:szCs w:val="24"/>
              </w:rPr>
              <w:t>59</w:t>
            </w:r>
          </w:p>
        </w:tc>
        <w:tc>
          <w:tcPr>
            <w:tcW w:w="5674" w:type="dxa"/>
          </w:tcPr>
          <w:p w14:paraId="3DFAD5D6" w14:textId="6531D1D7" w:rsidR="00DD300B" w:rsidRPr="00807020" w:rsidRDefault="00DD300B" w:rsidP="00DD300B">
            <w:pPr>
              <w:ind w:left="271" w:hanging="284"/>
              <w:rPr>
                <w:rFonts w:ascii="Browallia New" w:hAnsi="Browallia New" w:cs="Browallia New"/>
                <w:sz w:val="24"/>
                <w:szCs w:val="24"/>
                <w:cs/>
              </w:rPr>
            </w:pPr>
            <w:r w:rsidRPr="00807020">
              <w:rPr>
                <w:rFonts w:ascii="Browallia New" w:hAnsi="Browallia New" w:cs="Browallia New"/>
                <w:sz w:val="24"/>
                <w:szCs w:val="24"/>
                <w:cs/>
              </w:rPr>
              <w:t xml:space="preserve">โอนสิทธิการเช่าพื้นที่อาคาร </w:t>
            </w:r>
            <w:r w:rsidRPr="00807020">
              <w:rPr>
                <w:rFonts w:ascii="Browallia New" w:hAnsi="Browallia New" w:cs="Browallia New"/>
                <w:sz w:val="24"/>
                <w:szCs w:val="24"/>
              </w:rPr>
              <w:t>3</w:t>
            </w:r>
            <w:r w:rsidRPr="00807020">
              <w:rPr>
                <w:rFonts w:ascii="Browallia New" w:hAnsi="Browallia New" w:cs="Browallia New"/>
                <w:sz w:val="24"/>
                <w:szCs w:val="24"/>
                <w:cs/>
              </w:rPr>
              <w:t xml:space="preserve"> ชั้น</w:t>
            </w:r>
          </w:p>
        </w:tc>
      </w:tr>
      <w:tr w:rsidR="00DD300B" w:rsidRPr="00E3725C" w14:paraId="5DE45C38" w14:textId="77777777" w:rsidTr="00807020">
        <w:tc>
          <w:tcPr>
            <w:tcW w:w="410" w:type="dxa"/>
          </w:tcPr>
          <w:p w14:paraId="46C5800B" w14:textId="5F3C9A21" w:rsidR="00DD300B" w:rsidRPr="00807020" w:rsidRDefault="00DD300B" w:rsidP="00DD300B">
            <w:pPr>
              <w:tabs>
                <w:tab w:val="left" w:pos="1680"/>
              </w:tabs>
              <w:ind w:left="-108" w:right="-22"/>
              <w:jc w:val="center"/>
              <w:rPr>
                <w:rFonts w:ascii="Browallia New" w:hAnsi="Browallia New" w:cs="Browallia New"/>
                <w:sz w:val="24"/>
                <w:szCs w:val="24"/>
              </w:rPr>
            </w:pPr>
            <w:r w:rsidRPr="00807020">
              <w:rPr>
                <w:rFonts w:ascii="Browallia New" w:hAnsi="Browallia New" w:cs="Browallia New"/>
                <w:sz w:val="24"/>
                <w:szCs w:val="24"/>
              </w:rPr>
              <w:t>4)</w:t>
            </w:r>
          </w:p>
        </w:tc>
        <w:tc>
          <w:tcPr>
            <w:tcW w:w="1195" w:type="dxa"/>
          </w:tcPr>
          <w:p w14:paraId="21CDEE9B" w14:textId="75BE672D" w:rsidR="00DD300B" w:rsidRPr="00807020" w:rsidDel="0012502A" w:rsidRDefault="0019140E" w:rsidP="00DD300B">
            <w:pPr>
              <w:ind w:left="-108" w:right="-22"/>
              <w:jc w:val="right"/>
              <w:rPr>
                <w:rFonts w:ascii="Browallia New" w:hAnsi="Browallia New" w:cs="Browallia New"/>
                <w:sz w:val="24"/>
                <w:szCs w:val="24"/>
              </w:rPr>
            </w:pPr>
            <w:r>
              <w:rPr>
                <w:rFonts w:ascii="Browallia New" w:hAnsi="Browallia New" w:cs="Browallia New"/>
                <w:sz w:val="24"/>
                <w:szCs w:val="24"/>
              </w:rPr>
              <w:t>23.31</w:t>
            </w:r>
          </w:p>
        </w:tc>
        <w:tc>
          <w:tcPr>
            <w:tcW w:w="1271" w:type="dxa"/>
          </w:tcPr>
          <w:p w14:paraId="74476428" w14:textId="0C5C05D4" w:rsidR="00DD300B" w:rsidRPr="00807020" w:rsidRDefault="00DD300B" w:rsidP="00DD300B">
            <w:pPr>
              <w:ind w:left="-108" w:right="-22"/>
              <w:jc w:val="right"/>
              <w:rPr>
                <w:rFonts w:ascii="Browallia New" w:hAnsi="Browallia New" w:cs="Browallia New"/>
                <w:sz w:val="24"/>
                <w:szCs w:val="24"/>
                <w:cs/>
              </w:rPr>
            </w:pPr>
            <w:r w:rsidRPr="00807020">
              <w:rPr>
                <w:rFonts w:ascii="Browallia New" w:hAnsi="Browallia New" w:cs="Browallia New"/>
                <w:sz w:val="24"/>
                <w:szCs w:val="24"/>
              </w:rPr>
              <w:t>19.84</w:t>
            </w:r>
          </w:p>
        </w:tc>
        <w:tc>
          <w:tcPr>
            <w:tcW w:w="5674" w:type="dxa"/>
          </w:tcPr>
          <w:p w14:paraId="71DA470B" w14:textId="5771FA69" w:rsidR="00DD300B" w:rsidRPr="00807020" w:rsidRDefault="00DD300B" w:rsidP="00DD300B">
            <w:pPr>
              <w:ind w:left="271" w:hanging="284"/>
              <w:rPr>
                <w:rFonts w:ascii="Browallia New" w:hAnsi="Browallia New" w:cs="Browallia New"/>
                <w:sz w:val="24"/>
                <w:szCs w:val="24"/>
                <w:cs/>
              </w:rPr>
            </w:pPr>
            <w:r w:rsidRPr="00807020">
              <w:rPr>
                <w:rFonts w:ascii="Browallia New" w:hAnsi="Browallia New" w:cs="Browallia New"/>
                <w:sz w:val="24"/>
                <w:szCs w:val="24"/>
                <w:cs/>
              </w:rPr>
              <w:t>ค้ำประกันโดยสินเชื่อแฟคตอริ่ง</w:t>
            </w:r>
          </w:p>
        </w:tc>
      </w:tr>
      <w:tr w:rsidR="00DD300B" w:rsidRPr="00E3725C" w14:paraId="2B927377" w14:textId="77777777" w:rsidTr="00807020">
        <w:tc>
          <w:tcPr>
            <w:tcW w:w="410" w:type="dxa"/>
          </w:tcPr>
          <w:p w14:paraId="476BDEC9" w14:textId="32F1E04C" w:rsidR="00DD300B" w:rsidRPr="00807020" w:rsidRDefault="00DD300B" w:rsidP="00DD300B">
            <w:pPr>
              <w:tabs>
                <w:tab w:val="left" w:pos="1680"/>
              </w:tabs>
              <w:ind w:left="-108" w:right="-22"/>
              <w:jc w:val="center"/>
              <w:rPr>
                <w:rFonts w:ascii="Browallia New" w:hAnsi="Browallia New" w:cs="Browallia New"/>
                <w:sz w:val="24"/>
                <w:szCs w:val="24"/>
              </w:rPr>
            </w:pPr>
            <w:r w:rsidRPr="00807020">
              <w:rPr>
                <w:rFonts w:ascii="Browallia New" w:hAnsi="Browallia New" w:cs="Browallia New"/>
                <w:sz w:val="24"/>
                <w:szCs w:val="24"/>
              </w:rPr>
              <w:t>5)</w:t>
            </w:r>
          </w:p>
        </w:tc>
        <w:tc>
          <w:tcPr>
            <w:tcW w:w="1195" w:type="dxa"/>
          </w:tcPr>
          <w:p w14:paraId="104E9DF6" w14:textId="6C84394E" w:rsidR="00DD300B" w:rsidRPr="00807020" w:rsidDel="0012502A" w:rsidRDefault="0019140E" w:rsidP="00DD300B">
            <w:pPr>
              <w:ind w:left="-108" w:right="-22"/>
              <w:jc w:val="right"/>
              <w:rPr>
                <w:rFonts w:ascii="Browallia New" w:hAnsi="Browallia New" w:cs="Browallia New"/>
                <w:sz w:val="24"/>
                <w:szCs w:val="24"/>
              </w:rPr>
            </w:pPr>
            <w:r>
              <w:rPr>
                <w:rFonts w:ascii="Browallia New" w:hAnsi="Browallia New" w:cs="Browallia New"/>
                <w:sz w:val="24"/>
                <w:szCs w:val="24"/>
              </w:rPr>
              <w:t>36.21</w:t>
            </w:r>
          </w:p>
        </w:tc>
        <w:tc>
          <w:tcPr>
            <w:tcW w:w="1271" w:type="dxa"/>
          </w:tcPr>
          <w:p w14:paraId="330EB126" w14:textId="41584D9D" w:rsidR="00DD300B" w:rsidRPr="00807020" w:rsidRDefault="00DD300B" w:rsidP="00DD300B">
            <w:pPr>
              <w:ind w:left="-108" w:right="-22"/>
              <w:jc w:val="right"/>
              <w:rPr>
                <w:rFonts w:ascii="Browallia New" w:hAnsi="Browallia New" w:cs="Browallia New"/>
                <w:sz w:val="24"/>
                <w:szCs w:val="24"/>
                <w:cs/>
              </w:rPr>
            </w:pPr>
            <w:r w:rsidRPr="00807020">
              <w:rPr>
                <w:rFonts w:ascii="Browallia New" w:hAnsi="Browallia New" w:cs="Browallia New"/>
                <w:sz w:val="24"/>
                <w:szCs w:val="24"/>
              </w:rPr>
              <w:t>35.00</w:t>
            </w:r>
          </w:p>
        </w:tc>
        <w:tc>
          <w:tcPr>
            <w:tcW w:w="5674" w:type="dxa"/>
          </w:tcPr>
          <w:p w14:paraId="55AEBCEB" w14:textId="4AA068BC" w:rsidR="00DD300B" w:rsidRPr="00807020" w:rsidRDefault="00DD300B" w:rsidP="00DD300B">
            <w:pPr>
              <w:ind w:left="271" w:hanging="284"/>
              <w:rPr>
                <w:rFonts w:ascii="Browallia New" w:hAnsi="Browallia New" w:cs="Browallia New"/>
                <w:sz w:val="24"/>
                <w:szCs w:val="24"/>
                <w:cs/>
              </w:rPr>
            </w:pPr>
            <w:r w:rsidRPr="00807020">
              <w:rPr>
                <w:rFonts w:ascii="Browallia New" w:hAnsi="Browallia New" w:cs="Browallia New"/>
                <w:sz w:val="24"/>
                <w:szCs w:val="24"/>
                <w:cs/>
              </w:rPr>
              <w:t>เช็คลงวันที่ล่วงหน้า</w:t>
            </w:r>
          </w:p>
        </w:tc>
      </w:tr>
      <w:tr w:rsidR="00C3233A" w:rsidRPr="00E3725C" w14:paraId="7D184D9C" w14:textId="77777777" w:rsidTr="00807020">
        <w:tc>
          <w:tcPr>
            <w:tcW w:w="410" w:type="dxa"/>
          </w:tcPr>
          <w:p w14:paraId="29703161" w14:textId="7A141239" w:rsidR="00C3233A" w:rsidRPr="00807020" w:rsidRDefault="00C3233A" w:rsidP="00DD300B">
            <w:pPr>
              <w:tabs>
                <w:tab w:val="left" w:pos="1680"/>
              </w:tabs>
              <w:ind w:left="-108" w:right="-22"/>
              <w:jc w:val="center"/>
              <w:rPr>
                <w:rFonts w:ascii="Browallia New" w:hAnsi="Browallia New" w:cs="Browallia New"/>
                <w:sz w:val="24"/>
                <w:szCs w:val="24"/>
              </w:rPr>
            </w:pPr>
            <w:r>
              <w:rPr>
                <w:rFonts w:ascii="Browallia New" w:hAnsi="Browallia New" w:cs="Browallia New"/>
                <w:sz w:val="24"/>
                <w:szCs w:val="24"/>
              </w:rPr>
              <w:t>6)</w:t>
            </w:r>
          </w:p>
        </w:tc>
        <w:tc>
          <w:tcPr>
            <w:tcW w:w="1195" w:type="dxa"/>
          </w:tcPr>
          <w:p w14:paraId="50231900" w14:textId="51D177C0" w:rsidR="00C3233A" w:rsidRPr="00F74B2C" w:rsidDel="0012502A" w:rsidRDefault="0019140E" w:rsidP="00DD300B">
            <w:pPr>
              <w:ind w:left="-108" w:right="-22"/>
              <w:jc w:val="right"/>
              <w:rPr>
                <w:rFonts w:ascii="Browallia New" w:hAnsi="Browallia New" w:cs="Browallia New"/>
                <w:sz w:val="24"/>
                <w:szCs w:val="24"/>
              </w:rPr>
            </w:pPr>
            <w:r w:rsidRPr="00F74B2C">
              <w:rPr>
                <w:rFonts w:ascii="Browallia New" w:hAnsi="Browallia New" w:cs="Browallia New"/>
                <w:sz w:val="24"/>
                <w:szCs w:val="24"/>
              </w:rPr>
              <w:t>7.25</w:t>
            </w:r>
          </w:p>
        </w:tc>
        <w:tc>
          <w:tcPr>
            <w:tcW w:w="1271" w:type="dxa"/>
          </w:tcPr>
          <w:p w14:paraId="6D82E8C4" w14:textId="2DD23029" w:rsidR="00C3233A" w:rsidRPr="00F74B2C" w:rsidRDefault="00C3233A" w:rsidP="00DD300B">
            <w:pPr>
              <w:ind w:left="-108" w:right="-22"/>
              <w:jc w:val="right"/>
              <w:rPr>
                <w:rFonts w:ascii="Browallia New" w:hAnsi="Browallia New" w:cs="Browallia New"/>
                <w:sz w:val="24"/>
                <w:szCs w:val="24"/>
              </w:rPr>
            </w:pPr>
            <w:r w:rsidRPr="00F74B2C">
              <w:rPr>
                <w:rFonts w:ascii="Browallia New" w:hAnsi="Browallia New" w:cs="Browallia New"/>
                <w:sz w:val="24"/>
                <w:szCs w:val="24"/>
              </w:rPr>
              <w:t>5</w:t>
            </w:r>
            <w:r w:rsidR="001D31AE" w:rsidRPr="00F74B2C">
              <w:rPr>
                <w:rFonts w:ascii="Browallia New" w:hAnsi="Browallia New" w:cs="Browallia New"/>
                <w:sz w:val="24"/>
                <w:szCs w:val="24"/>
              </w:rPr>
              <w:t>.00</w:t>
            </w:r>
          </w:p>
        </w:tc>
        <w:tc>
          <w:tcPr>
            <w:tcW w:w="5674" w:type="dxa"/>
          </w:tcPr>
          <w:p w14:paraId="5228AA40" w14:textId="02BBEC26" w:rsidR="00C3233A" w:rsidRPr="00324907" w:rsidRDefault="006B0167" w:rsidP="00DD300B">
            <w:pPr>
              <w:ind w:left="271" w:hanging="284"/>
              <w:rPr>
                <w:rFonts w:ascii="Browallia New" w:hAnsi="Browallia New" w:cs="Browallia New"/>
                <w:sz w:val="24"/>
                <w:szCs w:val="24"/>
                <w:highlight w:val="yellow"/>
                <w:cs/>
              </w:rPr>
            </w:pPr>
            <w:r w:rsidRPr="00B22C20">
              <w:rPr>
                <w:rFonts w:ascii="Browallia New" w:hAnsi="Browallia New" w:cs="Browallia New"/>
                <w:sz w:val="24"/>
                <w:szCs w:val="24"/>
                <w:cs/>
              </w:rPr>
              <w:t>ค้ำประกันร่วม</w:t>
            </w:r>
          </w:p>
        </w:tc>
      </w:tr>
    </w:tbl>
    <w:p w14:paraId="2C78F0B8" w14:textId="3BE35EAA" w:rsidR="006971B8" w:rsidRPr="00C2555B" w:rsidRDefault="006971B8" w:rsidP="00493671">
      <w:pPr>
        <w:pStyle w:val="ListParagraph"/>
        <w:numPr>
          <w:ilvl w:val="0"/>
          <w:numId w:val="16"/>
        </w:numPr>
        <w:tabs>
          <w:tab w:val="clear" w:pos="227"/>
        </w:tabs>
        <w:ind w:hanging="2203"/>
        <w:rPr>
          <w:rFonts w:ascii="Browallia New" w:hAnsi="Browallia New" w:cs="Browallia New"/>
          <w:b/>
          <w:bCs/>
          <w:sz w:val="28"/>
          <w:szCs w:val="28"/>
          <w:lang w:val="en-GB"/>
        </w:rPr>
      </w:pPr>
      <w:r w:rsidRPr="00C2555B">
        <w:rPr>
          <w:rFonts w:ascii="Browallia New" w:hAnsi="Browallia New" w:cs="Browallia New"/>
          <w:b/>
          <w:bCs/>
          <w:sz w:val="28"/>
          <w:szCs w:val="28"/>
          <w:cs/>
          <w:lang w:val="en-GB"/>
        </w:rPr>
        <w:t>สินค้าคงเหลือ</w:t>
      </w:r>
      <w:r w:rsidR="001F163C" w:rsidRPr="00C2555B">
        <w:rPr>
          <w:rFonts w:ascii="Browallia New" w:hAnsi="Browallia New" w:cs="Browallia New"/>
          <w:b/>
          <w:bCs/>
          <w:sz w:val="28"/>
          <w:szCs w:val="28"/>
          <w:lang w:val="en-GB"/>
        </w:rPr>
        <w:t xml:space="preserve"> </w:t>
      </w:r>
      <w:r w:rsidR="00087A0F" w:rsidRPr="00C2555B">
        <w:rPr>
          <w:rFonts w:ascii="Browallia New" w:hAnsi="Browallia New" w:cs="Browallia New"/>
          <w:b/>
          <w:bCs/>
          <w:sz w:val="28"/>
          <w:szCs w:val="28"/>
          <w:lang w:val="en-GB"/>
        </w:rPr>
        <w:t>-</w:t>
      </w:r>
      <w:r w:rsidR="001F163C" w:rsidRPr="00C2555B">
        <w:rPr>
          <w:rFonts w:ascii="Browallia New" w:hAnsi="Browallia New" w:cs="Browallia New"/>
          <w:b/>
          <w:bCs/>
          <w:sz w:val="28"/>
          <w:szCs w:val="28"/>
          <w:lang w:val="en-GB"/>
        </w:rPr>
        <w:t xml:space="preserve"> </w:t>
      </w:r>
      <w:r w:rsidR="001F163C" w:rsidRPr="00C2555B">
        <w:rPr>
          <w:rFonts w:ascii="Browallia New" w:hAnsi="Browallia New" w:cs="Browallia New"/>
          <w:b/>
          <w:bCs/>
          <w:sz w:val="28"/>
          <w:szCs w:val="28"/>
          <w:cs/>
          <w:lang w:val="en-GB"/>
        </w:rPr>
        <w:t>สุทธิ</w:t>
      </w:r>
    </w:p>
    <w:p w14:paraId="36B794E4" w14:textId="77777777" w:rsidR="006971B8" w:rsidRPr="00BA2BC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16"/>
          <w:szCs w:val="16"/>
          <w:lang w:val="en-GB"/>
        </w:rPr>
      </w:pPr>
    </w:p>
    <w:tbl>
      <w:tblPr>
        <w:tblW w:w="8954" w:type="dxa"/>
        <w:tblInd w:w="426" w:type="dxa"/>
        <w:tblLayout w:type="fixed"/>
        <w:tblLook w:val="0000" w:firstRow="0" w:lastRow="0" w:firstColumn="0" w:lastColumn="0" w:noHBand="0" w:noVBand="0"/>
      </w:tblPr>
      <w:tblGrid>
        <w:gridCol w:w="3597"/>
        <w:gridCol w:w="1161"/>
        <w:gridCol w:w="236"/>
        <w:gridCol w:w="1132"/>
        <w:gridCol w:w="238"/>
        <w:gridCol w:w="1139"/>
        <w:gridCol w:w="236"/>
        <w:gridCol w:w="1215"/>
      </w:tblGrid>
      <w:tr w:rsidR="006971B8" w:rsidRPr="00C2555B" w14:paraId="5B686DEE" w14:textId="77777777" w:rsidTr="00AF3824">
        <w:trPr>
          <w:tblHeader/>
        </w:trPr>
        <w:tc>
          <w:tcPr>
            <w:tcW w:w="3597" w:type="dxa"/>
          </w:tcPr>
          <w:p w14:paraId="3BD7C4B2"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57" w:type="dxa"/>
            <w:gridSpan w:val="7"/>
          </w:tcPr>
          <w:p w14:paraId="5FA1C0A5" w14:textId="77777777" w:rsidR="006971B8" w:rsidRPr="00C2555B" w:rsidRDefault="006971B8"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07D19B83" w14:textId="77777777" w:rsidTr="00AF3824">
        <w:trPr>
          <w:tblHeader/>
        </w:trPr>
        <w:tc>
          <w:tcPr>
            <w:tcW w:w="3597" w:type="dxa"/>
          </w:tcPr>
          <w:p w14:paraId="504E2431"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29" w:type="dxa"/>
            <w:gridSpan w:val="3"/>
            <w:tcBorders>
              <w:bottom w:val="single" w:sz="4" w:space="0" w:color="auto"/>
            </w:tcBorders>
          </w:tcPr>
          <w:p w14:paraId="60CF58BF"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8" w:type="dxa"/>
          </w:tcPr>
          <w:p w14:paraId="0D8C7546"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0" w:type="dxa"/>
            <w:gridSpan w:val="3"/>
            <w:tcBorders>
              <w:bottom w:val="single" w:sz="4" w:space="0" w:color="auto"/>
            </w:tcBorders>
          </w:tcPr>
          <w:p w14:paraId="607BC8C2"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270076" w:rsidRPr="00C2555B" w14:paraId="416F0D00" w14:textId="77777777" w:rsidTr="00BA2BCE">
        <w:trPr>
          <w:tblHeader/>
        </w:trPr>
        <w:tc>
          <w:tcPr>
            <w:tcW w:w="3597" w:type="dxa"/>
          </w:tcPr>
          <w:p w14:paraId="0F47ACB0" w14:textId="77777777" w:rsidR="00270076" w:rsidRPr="00C2555B" w:rsidRDefault="00270076" w:rsidP="0027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61" w:type="dxa"/>
            <w:tcBorders>
              <w:top w:val="single" w:sz="4" w:space="0" w:color="auto"/>
              <w:bottom w:val="single" w:sz="4" w:space="0" w:color="auto"/>
            </w:tcBorders>
          </w:tcPr>
          <w:p w14:paraId="4BB882FA" w14:textId="08884708" w:rsidR="00270076" w:rsidRPr="00C2555B" w:rsidRDefault="00270076" w:rsidP="00270076">
            <w:pPr>
              <w:tabs>
                <w:tab w:val="clear" w:pos="907"/>
              </w:tabs>
              <w:spacing w:line="240" w:lineRule="auto"/>
              <w:ind w:left="-108" w:right="-108"/>
              <w:jc w:val="center"/>
              <w:rPr>
                <w:rFonts w:ascii="Browallia New" w:hAnsi="Browallia New" w:cs="Browallia New"/>
                <w:sz w:val="28"/>
                <w:szCs w:val="28"/>
                <w:lang w:val="en-GB"/>
              </w:rPr>
            </w:pPr>
            <w:r w:rsidRPr="00175679">
              <w:rPr>
                <w:rFonts w:ascii="Browallia New" w:hAnsi="Browallia New" w:cs="Browallia New"/>
                <w:sz w:val="28"/>
                <w:szCs w:val="28"/>
              </w:rPr>
              <w:t xml:space="preserve">30 </w:t>
            </w:r>
            <w:r w:rsidRPr="00270076">
              <w:rPr>
                <w:rFonts w:ascii="Browallia New" w:hAnsi="Browallia New" w:cs="Browallia New"/>
                <w:sz w:val="28"/>
                <w:szCs w:val="28"/>
                <w:cs/>
              </w:rPr>
              <w:t>กันยายน</w:t>
            </w:r>
            <w:r w:rsidRPr="00D10583">
              <w:rPr>
                <w:rFonts w:ascii="Browallia New" w:hAnsi="Browallia New" w:cs="Browallia New"/>
                <w:sz w:val="28"/>
                <w:szCs w:val="28"/>
                <w:cs/>
              </w:rPr>
              <w:t xml:space="preserve"> </w:t>
            </w:r>
            <w:r w:rsidRPr="00D10583">
              <w:rPr>
                <w:rFonts w:ascii="Browallia New" w:hAnsi="Browallia New" w:cs="Browallia New"/>
                <w:sz w:val="28"/>
                <w:szCs w:val="28"/>
              </w:rPr>
              <w:t>2562</w:t>
            </w:r>
          </w:p>
        </w:tc>
        <w:tc>
          <w:tcPr>
            <w:tcW w:w="236" w:type="dxa"/>
            <w:tcBorders>
              <w:top w:val="single" w:sz="4" w:space="0" w:color="auto"/>
            </w:tcBorders>
            <w:vAlign w:val="bottom"/>
          </w:tcPr>
          <w:p w14:paraId="00857CA7" w14:textId="77777777" w:rsidR="00270076" w:rsidRPr="00C2555B" w:rsidRDefault="00270076" w:rsidP="00270076">
            <w:pPr>
              <w:tabs>
                <w:tab w:val="clear" w:pos="907"/>
              </w:tabs>
              <w:spacing w:line="240" w:lineRule="auto"/>
              <w:ind w:left="-108" w:right="-108"/>
              <w:jc w:val="center"/>
              <w:rPr>
                <w:rFonts w:ascii="Browallia New" w:hAnsi="Browallia New" w:cs="Browallia New"/>
                <w:sz w:val="28"/>
                <w:szCs w:val="28"/>
                <w:cs/>
              </w:rPr>
            </w:pPr>
          </w:p>
        </w:tc>
        <w:tc>
          <w:tcPr>
            <w:tcW w:w="1132" w:type="dxa"/>
            <w:tcBorders>
              <w:top w:val="single" w:sz="4" w:space="0" w:color="auto"/>
              <w:bottom w:val="single" w:sz="4" w:space="0" w:color="auto"/>
            </w:tcBorders>
            <w:vAlign w:val="bottom"/>
          </w:tcPr>
          <w:p w14:paraId="1C0BBF41" w14:textId="36484033" w:rsidR="00270076" w:rsidRPr="00C2555B" w:rsidRDefault="00270076" w:rsidP="00270076">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8" w:type="dxa"/>
          </w:tcPr>
          <w:p w14:paraId="09B4D704" w14:textId="77777777" w:rsidR="00270076" w:rsidRPr="00C2555B" w:rsidRDefault="00270076" w:rsidP="00270076">
            <w:pPr>
              <w:spacing w:line="240" w:lineRule="auto"/>
              <w:ind w:right="-10"/>
              <w:jc w:val="center"/>
              <w:rPr>
                <w:rFonts w:ascii="Browallia New" w:hAnsi="Browallia New" w:cs="Browallia New"/>
                <w:sz w:val="28"/>
                <w:szCs w:val="28"/>
              </w:rPr>
            </w:pPr>
          </w:p>
        </w:tc>
        <w:tc>
          <w:tcPr>
            <w:tcW w:w="1139" w:type="dxa"/>
            <w:tcBorders>
              <w:bottom w:val="single" w:sz="4" w:space="0" w:color="auto"/>
            </w:tcBorders>
          </w:tcPr>
          <w:p w14:paraId="79A96E7B" w14:textId="06FEACEA" w:rsidR="00270076" w:rsidRPr="00C2555B" w:rsidRDefault="00270076" w:rsidP="00270076">
            <w:pPr>
              <w:tabs>
                <w:tab w:val="clear" w:pos="907"/>
              </w:tabs>
              <w:spacing w:line="240" w:lineRule="auto"/>
              <w:ind w:left="-108" w:right="-108"/>
              <w:jc w:val="center"/>
              <w:rPr>
                <w:rFonts w:ascii="Browallia New" w:hAnsi="Browallia New" w:cs="Browallia New"/>
                <w:sz w:val="28"/>
                <w:szCs w:val="28"/>
                <w:lang w:val="en-GB"/>
              </w:rPr>
            </w:pPr>
            <w:r w:rsidRPr="00175679">
              <w:rPr>
                <w:rFonts w:ascii="Browallia New" w:hAnsi="Browallia New" w:cs="Browallia New"/>
                <w:sz w:val="28"/>
                <w:szCs w:val="28"/>
              </w:rPr>
              <w:t xml:space="preserve">30 </w:t>
            </w:r>
            <w:r w:rsidRPr="00270076">
              <w:rPr>
                <w:rFonts w:ascii="Browallia New" w:hAnsi="Browallia New" w:cs="Browallia New"/>
                <w:sz w:val="28"/>
                <w:szCs w:val="28"/>
                <w:cs/>
              </w:rPr>
              <w:t>กันยายน</w:t>
            </w:r>
            <w:r w:rsidRPr="00D10583">
              <w:rPr>
                <w:rFonts w:ascii="Browallia New" w:hAnsi="Browallia New" w:cs="Browallia New"/>
                <w:sz w:val="28"/>
                <w:szCs w:val="28"/>
                <w:cs/>
              </w:rPr>
              <w:t xml:space="preserve"> </w:t>
            </w:r>
            <w:r w:rsidRPr="00D10583">
              <w:rPr>
                <w:rFonts w:ascii="Browallia New" w:hAnsi="Browallia New" w:cs="Browallia New"/>
                <w:sz w:val="28"/>
                <w:szCs w:val="28"/>
              </w:rPr>
              <w:t>2562</w:t>
            </w:r>
          </w:p>
        </w:tc>
        <w:tc>
          <w:tcPr>
            <w:tcW w:w="236" w:type="dxa"/>
            <w:vAlign w:val="bottom"/>
          </w:tcPr>
          <w:p w14:paraId="74006BD0" w14:textId="77777777" w:rsidR="00270076" w:rsidRPr="00C2555B" w:rsidRDefault="00270076" w:rsidP="00270076">
            <w:pPr>
              <w:tabs>
                <w:tab w:val="clear" w:pos="907"/>
              </w:tabs>
              <w:spacing w:line="240" w:lineRule="auto"/>
              <w:ind w:left="-108" w:right="-108"/>
              <w:jc w:val="center"/>
              <w:rPr>
                <w:rFonts w:ascii="Browallia New" w:hAnsi="Browallia New" w:cs="Browallia New"/>
                <w:sz w:val="28"/>
                <w:szCs w:val="28"/>
                <w:cs/>
              </w:rPr>
            </w:pPr>
          </w:p>
        </w:tc>
        <w:tc>
          <w:tcPr>
            <w:tcW w:w="1215" w:type="dxa"/>
            <w:tcBorders>
              <w:bottom w:val="single" w:sz="4" w:space="0" w:color="auto"/>
            </w:tcBorders>
            <w:vAlign w:val="bottom"/>
          </w:tcPr>
          <w:p w14:paraId="4F350E36" w14:textId="485D4D62" w:rsidR="00270076" w:rsidRPr="00C2555B" w:rsidRDefault="00270076" w:rsidP="00270076">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6971B8" w:rsidRPr="00C2555B" w14:paraId="68B64339" w14:textId="77777777" w:rsidTr="00AF3824">
        <w:trPr>
          <w:trHeight w:val="305"/>
        </w:trPr>
        <w:tc>
          <w:tcPr>
            <w:tcW w:w="3597" w:type="dxa"/>
          </w:tcPr>
          <w:p w14:paraId="5C529B9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4"/>
                <w:szCs w:val="14"/>
              </w:rPr>
            </w:pPr>
          </w:p>
        </w:tc>
        <w:tc>
          <w:tcPr>
            <w:tcW w:w="1161" w:type="dxa"/>
            <w:tcBorders>
              <w:top w:val="single" w:sz="4" w:space="0" w:color="auto"/>
            </w:tcBorders>
          </w:tcPr>
          <w:p w14:paraId="682864A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236" w:type="dxa"/>
          </w:tcPr>
          <w:p w14:paraId="70A9F7E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4"/>
                <w:szCs w:val="14"/>
                <w:u w:val="single"/>
              </w:rPr>
            </w:pPr>
          </w:p>
        </w:tc>
        <w:tc>
          <w:tcPr>
            <w:tcW w:w="1132" w:type="dxa"/>
            <w:tcBorders>
              <w:top w:val="single" w:sz="4" w:space="0" w:color="auto"/>
            </w:tcBorders>
          </w:tcPr>
          <w:p w14:paraId="4397B986"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238" w:type="dxa"/>
          </w:tcPr>
          <w:p w14:paraId="2EB51F79"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1139" w:type="dxa"/>
            <w:tcBorders>
              <w:top w:val="single" w:sz="4" w:space="0" w:color="auto"/>
            </w:tcBorders>
          </w:tcPr>
          <w:p w14:paraId="75853DF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4"/>
                <w:szCs w:val="14"/>
              </w:rPr>
            </w:pPr>
          </w:p>
        </w:tc>
        <w:tc>
          <w:tcPr>
            <w:tcW w:w="236" w:type="dxa"/>
          </w:tcPr>
          <w:p w14:paraId="13A74B3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1215" w:type="dxa"/>
          </w:tcPr>
          <w:p w14:paraId="13FCEA54"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4"/>
                <w:szCs w:val="14"/>
              </w:rPr>
            </w:pPr>
          </w:p>
        </w:tc>
      </w:tr>
      <w:tr w:rsidR="004B655E" w:rsidRPr="00C2555B" w14:paraId="7935CC13" w14:textId="77777777" w:rsidTr="00AF3824">
        <w:tc>
          <w:tcPr>
            <w:tcW w:w="3597" w:type="dxa"/>
            <w:vAlign w:val="center"/>
          </w:tcPr>
          <w:p w14:paraId="333DD014"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9" w:name="_Hlk81128674"/>
            <w:r w:rsidRPr="00C2555B">
              <w:rPr>
                <w:rFonts w:ascii="Browallia New" w:hAnsi="Browallia New" w:cs="Browallia New"/>
                <w:sz w:val="28"/>
                <w:szCs w:val="28"/>
                <w:cs/>
              </w:rPr>
              <w:t>อุปกรณ์และเครื่องใช้ไฟฟ้า</w:t>
            </w:r>
          </w:p>
        </w:tc>
        <w:tc>
          <w:tcPr>
            <w:tcW w:w="1161" w:type="dxa"/>
            <w:shd w:val="clear" w:color="auto" w:fill="auto"/>
          </w:tcPr>
          <w:p w14:paraId="65645818" w14:textId="3874305D" w:rsidR="004B655E" w:rsidRPr="00AC39D1"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84,480</w:t>
            </w:r>
          </w:p>
        </w:tc>
        <w:tc>
          <w:tcPr>
            <w:tcW w:w="236" w:type="dxa"/>
            <w:shd w:val="clear" w:color="auto" w:fill="auto"/>
          </w:tcPr>
          <w:p w14:paraId="55947FD6" w14:textId="77777777" w:rsidR="004B655E" w:rsidRPr="00493671"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shd w:val="clear" w:color="auto" w:fill="auto"/>
          </w:tcPr>
          <w:p w14:paraId="3CF91CE5" w14:textId="265BB232" w:rsidR="004B655E" w:rsidRPr="00C2555B"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493671">
              <w:rPr>
                <w:rFonts w:ascii="Browallia New" w:hAnsi="Browallia New" w:cs="Browallia New"/>
                <w:sz w:val="28"/>
                <w:szCs w:val="28"/>
                <w:lang w:val="en-US" w:bidi="th-TH"/>
              </w:rPr>
              <w:t>60,063</w:t>
            </w:r>
          </w:p>
        </w:tc>
        <w:tc>
          <w:tcPr>
            <w:tcW w:w="238" w:type="dxa"/>
            <w:shd w:val="clear" w:color="auto" w:fill="auto"/>
          </w:tcPr>
          <w:p w14:paraId="3BD6431A"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shd w:val="clear" w:color="auto" w:fill="auto"/>
          </w:tcPr>
          <w:p w14:paraId="25D901FB" w14:textId="2228D2EA" w:rsidR="004B655E" w:rsidRPr="0062104A"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84,480</w:t>
            </w:r>
          </w:p>
        </w:tc>
        <w:tc>
          <w:tcPr>
            <w:tcW w:w="236" w:type="dxa"/>
          </w:tcPr>
          <w:p w14:paraId="112DC33E"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Pr>
          <w:p w14:paraId="23A7D8D3" w14:textId="622DAA8D" w:rsidR="004B655E" w:rsidRPr="00C2555B" w:rsidRDefault="004B655E" w:rsidP="004B655E">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60,063</w:t>
            </w:r>
          </w:p>
        </w:tc>
      </w:tr>
      <w:bookmarkEnd w:id="9"/>
      <w:tr w:rsidR="004B655E" w:rsidRPr="00C2555B" w14:paraId="3D1E8B6C" w14:textId="77777777" w:rsidTr="00AF3824">
        <w:tc>
          <w:tcPr>
            <w:tcW w:w="3597" w:type="dxa"/>
            <w:vAlign w:val="center"/>
          </w:tcPr>
          <w:p w14:paraId="385F8F88"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C2555B">
              <w:rPr>
                <w:rFonts w:ascii="Browallia New" w:hAnsi="Browallia New" w:cs="Browallia New"/>
                <w:sz w:val="28"/>
                <w:szCs w:val="28"/>
                <w:cs/>
              </w:rPr>
              <w:t>วัสดุก่อสร้าง</w:t>
            </w:r>
          </w:p>
        </w:tc>
        <w:tc>
          <w:tcPr>
            <w:tcW w:w="1161" w:type="dxa"/>
            <w:shd w:val="clear" w:color="auto" w:fill="auto"/>
          </w:tcPr>
          <w:p w14:paraId="45122F5F" w14:textId="5C7038F3" w:rsidR="004B655E" w:rsidRPr="00AC39D1"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12,770</w:t>
            </w:r>
          </w:p>
        </w:tc>
        <w:tc>
          <w:tcPr>
            <w:tcW w:w="236" w:type="dxa"/>
            <w:shd w:val="clear" w:color="auto" w:fill="auto"/>
          </w:tcPr>
          <w:p w14:paraId="65B0169E" w14:textId="77777777" w:rsidR="004B655E" w:rsidRPr="00493671"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shd w:val="clear" w:color="auto" w:fill="auto"/>
          </w:tcPr>
          <w:p w14:paraId="2F6093B3" w14:textId="2CE50CFB" w:rsidR="004B655E" w:rsidRPr="00C2555B"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493671">
              <w:rPr>
                <w:rFonts w:ascii="Browallia New" w:hAnsi="Browallia New" w:cs="Browallia New"/>
                <w:sz w:val="28"/>
                <w:szCs w:val="28"/>
                <w:lang w:val="en-US" w:bidi="th-TH"/>
              </w:rPr>
              <w:t>14,891</w:t>
            </w:r>
          </w:p>
        </w:tc>
        <w:tc>
          <w:tcPr>
            <w:tcW w:w="238" w:type="dxa"/>
            <w:shd w:val="clear" w:color="auto" w:fill="auto"/>
          </w:tcPr>
          <w:p w14:paraId="270F0DE0"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shd w:val="clear" w:color="auto" w:fill="auto"/>
          </w:tcPr>
          <w:p w14:paraId="079407AC" w14:textId="39267480" w:rsidR="004B655E" w:rsidRPr="0062104A"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43</w:t>
            </w:r>
          </w:p>
        </w:tc>
        <w:tc>
          <w:tcPr>
            <w:tcW w:w="236" w:type="dxa"/>
          </w:tcPr>
          <w:p w14:paraId="54F6F4ED"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Pr>
          <w:p w14:paraId="211EFEB8" w14:textId="5052D810" w:rsidR="004B655E" w:rsidRPr="00C2555B" w:rsidRDefault="004B655E" w:rsidP="004B655E">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43</w:t>
            </w:r>
          </w:p>
        </w:tc>
      </w:tr>
      <w:tr w:rsidR="004B655E" w:rsidRPr="00C2555B" w14:paraId="7AB379DB" w14:textId="77777777" w:rsidTr="00AF3824">
        <w:tc>
          <w:tcPr>
            <w:tcW w:w="3597" w:type="dxa"/>
            <w:vAlign w:val="center"/>
          </w:tcPr>
          <w:p w14:paraId="57D77903"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2555B">
              <w:rPr>
                <w:rFonts w:ascii="Browallia New" w:hAnsi="Browallia New" w:cs="Browallia New"/>
                <w:sz w:val="28"/>
                <w:szCs w:val="28"/>
                <w:cs/>
              </w:rPr>
              <w:t>วัสดุตกแต่งและอุปกรณ์</w:t>
            </w:r>
          </w:p>
        </w:tc>
        <w:tc>
          <w:tcPr>
            <w:tcW w:w="1161" w:type="dxa"/>
            <w:shd w:val="clear" w:color="auto" w:fill="auto"/>
          </w:tcPr>
          <w:p w14:paraId="004A4C93" w14:textId="5845A1F6" w:rsidR="004B655E" w:rsidRPr="00AC39D1"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69,846</w:t>
            </w:r>
          </w:p>
        </w:tc>
        <w:tc>
          <w:tcPr>
            <w:tcW w:w="236" w:type="dxa"/>
            <w:shd w:val="clear" w:color="auto" w:fill="auto"/>
          </w:tcPr>
          <w:p w14:paraId="3D6846C5" w14:textId="77777777" w:rsidR="004B655E" w:rsidRPr="00493671"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shd w:val="clear" w:color="auto" w:fill="auto"/>
          </w:tcPr>
          <w:p w14:paraId="646FC337" w14:textId="7AAA9AE6" w:rsidR="004B655E" w:rsidRPr="00C2555B"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493671">
              <w:rPr>
                <w:rFonts w:ascii="Browallia New" w:hAnsi="Browallia New" w:cs="Browallia New"/>
                <w:sz w:val="28"/>
                <w:szCs w:val="28"/>
                <w:lang w:val="en-US" w:bidi="th-TH"/>
              </w:rPr>
              <w:t>67,121</w:t>
            </w:r>
          </w:p>
        </w:tc>
        <w:tc>
          <w:tcPr>
            <w:tcW w:w="238" w:type="dxa"/>
            <w:shd w:val="clear" w:color="auto" w:fill="auto"/>
          </w:tcPr>
          <w:p w14:paraId="2EA1006E"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39" w:type="dxa"/>
            <w:shd w:val="clear" w:color="auto" w:fill="auto"/>
          </w:tcPr>
          <w:p w14:paraId="719A4191" w14:textId="0357D316" w:rsidR="004B655E" w:rsidRPr="0062104A"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17,920</w:t>
            </w:r>
          </w:p>
        </w:tc>
        <w:tc>
          <w:tcPr>
            <w:tcW w:w="236" w:type="dxa"/>
          </w:tcPr>
          <w:p w14:paraId="45D24E10"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15" w:type="dxa"/>
          </w:tcPr>
          <w:p w14:paraId="3009955A" w14:textId="1D6A4C47" w:rsidR="004B655E" w:rsidRPr="00C2555B" w:rsidRDefault="004B655E" w:rsidP="004B655E">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18,713</w:t>
            </w:r>
          </w:p>
        </w:tc>
      </w:tr>
      <w:tr w:rsidR="004B655E" w:rsidRPr="00C2555B" w14:paraId="14097A3C" w14:textId="77777777" w:rsidTr="00BA2BCE">
        <w:tc>
          <w:tcPr>
            <w:tcW w:w="3597" w:type="dxa"/>
            <w:vAlign w:val="center"/>
          </w:tcPr>
          <w:p w14:paraId="5256B06E"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2555B">
              <w:rPr>
                <w:rFonts w:ascii="Browallia New" w:hAnsi="Browallia New" w:cs="Browallia New"/>
                <w:sz w:val="28"/>
                <w:szCs w:val="28"/>
                <w:cs/>
              </w:rPr>
              <w:t>อื่นๆ</w:t>
            </w:r>
          </w:p>
        </w:tc>
        <w:tc>
          <w:tcPr>
            <w:tcW w:w="1161" w:type="dxa"/>
            <w:tcBorders>
              <w:top w:val="nil"/>
              <w:left w:val="nil"/>
              <w:bottom w:val="nil"/>
              <w:right w:val="nil"/>
            </w:tcBorders>
            <w:shd w:val="clear" w:color="auto" w:fill="auto"/>
          </w:tcPr>
          <w:p w14:paraId="62BB5F20" w14:textId="3102ADFF" w:rsidR="004B655E" w:rsidRPr="00AC39D1"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20,06</w:t>
            </w:r>
            <w:r w:rsidR="004F1ED3" w:rsidRPr="00AC39D1">
              <w:rPr>
                <w:rFonts w:ascii="Browallia New" w:hAnsi="Browallia New" w:cs="Browallia New"/>
                <w:sz w:val="28"/>
                <w:szCs w:val="28"/>
                <w:lang w:val="en-US" w:bidi="th-TH"/>
              </w:rPr>
              <w:t>7</w:t>
            </w:r>
          </w:p>
        </w:tc>
        <w:tc>
          <w:tcPr>
            <w:tcW w:w="236" w:type="dxa"/>
            <w:tcBorders>
              <w:top w:val="nil"/>
              <w:left w:val="nil"/>
              <w:bottom w:val="nil"/>
              <w:right w:val="nil"/>
            </w:tcBorders>
            <w:shd w:val="clear" w:color="auto" w:fill="auto"/>
            <w:vAlign w:val="center"/>
          </w:tcPr>
          <w:p w14:paraId="493D2F6F"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nil"/>
              <w:left w:val="nil"/>
              <w:bottom w:val="nil"/>
              <w:right w:val="nil"/>
            </w:tcBorders>
            <w:shd w:val="clear" w:color="auto" w:fill="auto"/>
            <w:vAlign w:val="center"/>
          </w:tcPr>
          <w:p w14:paraId="4B5182E0" w14:textId="46474EE8" w:rsidR="004B655E" w:rsidRPr="00C2555B"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493671">
              <w:rPr>
                <w:rFonts w:ascii="Browallia New" w:hAnsi="Browallia New" w:cs="Browallia New"/>
                <w:sz w:val="28"/>
                <w:szCs w:val="28"/>
                <w:lang w:val="en-US" w:bidi="th-TH"/>
              </w:rPr>
              <w:t>25,423</w:t>
            </w:r>
          </w:p>
        </w:tc>
        <w:tc>
          <w:tcPr>
            <w:tcW w:w="238" w:type="dxa"/>
            <w:tcBorders>
              <w:top w:val="nil"/>
              <w:left w:val="nil"/>
              <w:bottom w:val="nil"/>
              <w:right w:val="nil"/>
            </w:tcBorders>
            <w:shd w:val="clear" w:color="auto" w:fill="auto"/>
            <w:vAlign w:val="center"/>
          </w:tcPr>
          <w:p w14:paraId="1116A524"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top w:val="nil"/>
              <w:left w:val="nil"/>
              <w:bottom w:val="nil"/>
              <w:right w:val="nil"/>
            </w:tcBorders>
            <w:shd w:val="clear" w:color="auto" w:fill="auto"/>
            <w:vAlign w:val="center"/>
          </w:tcPr>
          <w:p w14:paraId="2CCA20C8" w14:textId="73EAA263" w:rsidR="004B655E" w:rsidRPr="0062104A"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11,392</w:t>
            </w:r>
          </w:p>
        </w:tc>
        <w:tc>
          <w:tcPr>
            <w:tcW w:w="236" w:type="dxa"/>
            <w:tcBorders>
              <w:top w:val="nil"/>
              <w:left w:val="nil"/>
              <w:bottom w:val="nil"/>
              <w:right w:val="nil"/>
            </w:tcBorders>
            <w:shd w:val="clear" w:color="auto" w:fill="auto"/>
            <w:vAlign w:val="center"/>
          </w:tcPr>
          <w:p w14:paraId="6158762A"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top w:val="nil"/>
              <w:left w:val="nil"/>
              <w:bottom w:val="nil"/>
              <w:right w:val="nil"/>
            </w:tcBorders>
            <w:shd w:val="clear" w:color="auto" w:fill="auto"/>
            <w:vAlign w:val="center"/>
          </w:tcPr>
          <w:p w14:paraId="19BA1D79" w14:textId="4E85A9AE" w:rsidR="004B655E" w:rsidRPr="00C2555B"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493671">
              <w:rPr>
                <w:rFonts w:ascii="Browallia New" w:hAnsi="Browallia New" w:cs="Browallia New"/>
                <w:sz w:val="28"/>
                <w:szCs w:val="28"/>
                <w:lang w:val="en-US" w:bidi="th-TH"/>
              </w:rPr>
              <w:t>9,676</w:t>
            </w:r>
          </w:p>
        </w:tc>
      </w:tr>
      <w:tr w:rsidR="004B655E" w:rsidRPr="00C2555B" w14:paraId="5FB7F028" w14:textId="77777777" w:rsidTr="00AF3824">
        <w:tc>
          <w:tcPr>
            <w:tcW w:w="3597" w:type="dxa"/>
          </w:tcPr>
          <w:p w14:paraId="4AA30A04"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2555B">
              <w:rPr>
                <w:rFonts w:ascii="Browallia New" w:hAnsi="Browallia New" w:cs="Browallia New"/>
                <w:sz w:val="28"/>
                <w:szCs w:val="28"/>
                <w:cs/>
              </w:rPr>
              <w:t>รวม</w:t>
            </w:r>
          </w:p>
        </w:tc>
        <w:tc>
          <w:tcPr>
            <w:tcW w:w="1161" w:type="dxa"/>
            <w:tcBorders>
              <w:top w:val="single" w:sz="4" w:space="0" w:color="auto"/>
            </w:tcBorders>
            <w:shd w:val="clear" w:color="auto" w:fill="auto"/>
          </w:tcPr>
          <w:p w14:paraId="6BC41A76" w14:textId="58DB1D7B" w:rsidR="004B655E" w:rsidRPr="00AC39D1" w:rsidRDefault="00DD1F19"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fldChar w:fldCharType="begin"/>
            </w:r>
            <w:r w:rsidRPr="00324907">
              <w:rPr>
                <w:rFonts w:ascii="Browallia New" w:hAnsi="Browallia New" w:cs="Browallia New"/>
                <w:sz w:val="28"/>
                <w:szCs w:val="28"/>
                <w:lang w:val="en-US" w:bidi="th-TH"/>
              </w:rPr>
              <w:instrText xml:space="preserve"> =SUM(ABOVE) </w:instrText>
            </w:r>
            <w:r w:rsidRPr="00324907">
              <w:rPr>
                <w:rFonts w:ascii="Browallia New" w:hAnsi="Browallia New" w:cs="Browallia New"/>
                <w:sz w:val="28"/>
                <w:szCs w:val="28"/>
                <w:lang w:val="en-US" w:bidi="th-TH"/>
              </w:rPr>
              <w:fldChar w:fldCharType="separate"/>
            </w:r>
            <w:r w:rsidRPr="00324907">
              <w:rPr>
                <w:rFonts w:ascii="Browallia New" w:hAnsi="Browallia New" w:cs="Browallia New"/>
                <w:sz w:val="28"/>
                <w:szCs w:val="28"/>
                <w:lang w:val="en-US" w:bidi="th-TH"/>
              </w:rPr>
              <w:t>187,163</w:t>
            </w:r>
            <w:r w:rsidRPr="00324907">
              <w:rPr>
                <w:rFonts w:ascii="Browallia New" w:hAnsi="Browallia New" w:cs="Browallia New"/>
                <w:sz w:val="28"/>
                <w:szCs w:val="28"/>
                <w:lang w:val="en-US" w:bidi="th-TH"/>
              </w:rPr>
              <w:fldChar w:fldCharType="end"/>
            </w:r>
          </w:p>
        </w:tc>
        <w:tc>
          <w:tcPr>
            <w:tcW w:w="236" w:type="dxa"/>
            <w:shd w:val="clear" w:color="auto" w:fill="auto"/>
          </w:tcPr>
          <w:p w14:paraId="5D3806FE"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single" w:sz="4" w:space="0" w:color="auto"/>
            </w:tcBorders>
            <w:shd w:val="clear" w:color="auto" w:fill="auto"/>
          </w:tcPr>
          <w:p w14:paraId="49712E4A" w14:textId="2C707EE0" w:rsidR="004B655E" w:rsidRPr="00C2555B"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493671">
              <w:rPr>
                <w:rFonts w:ascii="Browallia New" w:hAnsi="Browallia New" w:cs="Browallia New"/>
                <w:sz w:val="28"/>
                <w:szCs w:val="28"/>
                <w:lang w:val="en-US" w:bidi="th-TH"/>
              </w:rPr>
              <w:t>167,498</w:t>
            </w:r>
          </w:p>
        </w:tc>
        <w:tc>
          <w:tcPr>
            <w:tcW w:w="238" w:type="dxa"/>
            <w:shd w:val="clear" w:color="auto" w:fill="auto"/>
          </w:tcPr>
          <w:p w14:paraId="1609BBEE"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top w:val="single" w:sz="4" w:space="0" w:color="auto"/>
            </w:tcBorders>
            <w:shd w:val="clear" w:color="auto" w:fill="auto"/>
          </w:tcPr>
          <w:p w14:paraId="0E7B5448" w14:textId="3173AB9C" w:rsidR="004B655E" w:rsidRPr="0062104A"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113,835</w:t>
            </w:r>
          </w:p>
        </w:tc>
        <w:tc>
          <w:tcPr>
            <w:tcW w:w="236" w:type="dxa"/>
          </w:tcPr>
          <w:p w14:paraId="2C5D1830"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top w:val="single" w:sz="4" w:space="0" w:color="auto"/>
            </w:tcBorders>
          </w:tcPr>
          <w:p w14:paraId="0A75AE9A" w14:textId="7354AE74" w:rsidR="004B655E" w:rsidRPr="00C2555B" w:rsidRDefault="004B655E" w:rsidP="004B655E">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88,495</w:t>
            </w:r>
          </w:p>
        </w:tc>
      </w:tr>
      <w:tr w:rsidR="004B655E" w:rsidRPr="00C2555B" w14:paraId="5F18D243" w14:textId="77777777" w:rsidTr="00493671">
        <w:tc>
          <w:tcPr>
            <w:tcW w:w="3597" w:type="dxa"/>
          </w:tcPr>
          <w:p w14:paraId="2E8520CC"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ค่าเผื่อสินค้าล้าสมัยและลดมูลค่า</w:t>
            </w:r>
          </w:p>
        </w:tc>
        <w:tc>
          <w:tcPr>
            <w:tcW w:w="1161" w:type="dxa"/>
            <w:tcBorders>
              <w:bottom w:val="single" w:sz="4" w:space="0" w:color="auto"/>
            </w:tcBorders>
            <w:shd w:val="clear" w:color="auto" w:fill="auto"/>
          </w:tcPr>
          <w:p w14:paraId="44480C06" w14:textId="077B2802" w:rsidR="004B655E" w:rsidRPr="00AC39D1"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(5,540)</w:t>
            </w:r>
          </w:p>
        </w:tc>
        <w:tc>
          <w:tcPr>
            <w:tcW w:w="236" w:type="dxa"/>
            <w:shd w:val="clear" w:color="auto" w:fill="auto"/>
          </w:tcPr>
          <w:p w14:paraId="1B021AD3"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bottom w:val="single" w:sz="4" w:space="0" w:color="auto"/>
            </w:tcBorders>
            <w:shd w:val="clear" w:color="auto" w:fill="auto"/>
          </w:tcPr>
          <w:p w14:paraId="3ACBBF8F" w14:textId="632E2076" w:rsidR="004B655E" w:rsidRPr="00C2555B" w:rsidRDefault="004B655E" w:rsidP="004B655E">
            <w:pPr>
              <w:pStyle w:val="acctfourfigures"/>
              <w:tabs>
                <w:tab w:val="clear" w:pos="765"/>
              </w:tabs>
              <w:spacing w:line="240" w:lineRule="auto"/>
              <w:jc w:val="right"/>
              <w:rPr>
                <w:rFonts w:ascii="Browallia New" w:hAnsi="Browallia New" w:cs="Browallia New"/>
                <w:sz w:val="28"/>
                <w:szCs w:val="28"/>
                <w:lang w:val="en-US" w:bidi="th-TH"/>
              </w:rPr>
            </w:pPr>
            <w:r w:rsidRPr="00493671">
              <w:rPr>
                <w:rFonts w:ascii="Browallia New" w:hAnsi="Browallia New" w:cs="Browallia New"/>
                <w:sz w:val="28"/>
                <w:szCs w:val="28"/>
                <w:lang w:val="en-US" w:bidi="th-TH"/>
              </w:rPr>
              <w:t>(3,780)</w:t>
            </w:r>
          </w:p>
        </w:tc>
        <w:tc>
          <w:tcPr>
            <w:tcW w:w="238" w:type="dxa"/>
            <w:shd w:val="clear" w:color="auto" w:fill="auto"/>
          </w:tcPr>
          <w:p w14:paraId="35809F8D"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bottom w:val="single" w:sz="4" w:space="0" w:color="auto"/>
            </w:tcBorders>
            <w:shd w:val="clear" w:color="auto" w:fill="auto"/>
          </w:tcPr>
          <w:p w14:paraId="2275AC75" w14:textId="24483926" w:rsidR="004B655E" w:rsidRPr="0062104A" w:rsidRDefault="004B655E" w:rsidP="004B655E">
            <w:pPr>
              <w:pStyle w:val="acctfourfigures"/>
              <w:tabs>
                <w:tab w:val="clear" w:pos="765"/>
              </w:tabs>
              <w:spacing w:line="240" w:lineRule="auto"/>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(5,475)</w:t>
            </w:r>
          </w:p>
        </w:tc>
        <w:tc>
          <w:tcPr>
            <w:tcW w:w="236" w:type="dxa"/>
          </w:tcPr>
          <w:p w14:paraId="1765BBE1"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bottom w:val="single" w:sz="4" w:space="0" w:color="auto"/>
            </w:tcBorders>
            <w:vAlign w:val="center"/>
          </w:tcPr>
          <w:p w14:paraId="34E56322" w14:textId="514C041C" w:rsidR="004B655E" w:rsidRPr="00C2555B" w:rsidRDefault="004B655E" w:rsidP="004B655E">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(3,715)</w:t>
            </w:r>
          </w:p>
        </w:tc>
      </w:tr>
      <w:tr w:rsidR="004B655E" w:rsidRPr="00C2555B" w14:paraId="5DDDE020" w14:textId="77777777" w:rsidTr="00AF3824">
        <w:tc>
          <w:tcPr>
            <w:tcW w:w="3597" w:type="dxa"/>
          </w:tcPr>
          <w:p w14:paraId="5647360C"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2555B">
              <w:rPr>
                <w:rFonts w:ascii="Browallia New" w:hAnsi="Browallia New" w:cs="Browallia New"/>
                <w:sz w:val="28"/>
                <w:szCs w:val="28"/>
                <w:cs/>
              </w:rPr>
              <w:t>สุทธิ</w:t>
            </w:r>
          </w:p>
        </w:tc>
        <w:tc>
          <w:tcPr>
            <w:tcW w:w="1161" w:type="dxa"/>
            <w:tcBorders>
              <w:top w:val="single" w:sz="4" w:space="0" w:color="auto"/>
              <w:bottom w:val="single" w:sz="12" w:space="0" w:color="auto"/>
            </w:tcBorders>
            <w:shd w:val="clear" w:color="auto" w:fill="auto"/>
          </w:tcPr>
          <w:p w14:paraId="04F13ECF" w14:textId="60188547" w:rsidR="004B655E" w:rsidRPr="00AC39D1"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181,62</w:t>
            </w:r>
            <w:r w:rsidR="004F1ED3" w:rsidRPr="00AC39D1">
              <w:rPr>
                <w:rFonts w:ascii="Browallia New" w:hAnsi="Browallia New" w:cs="Browallia New"/>
                <w:sz w:val="28"/>
                <w:szCs w:val="28"/>
                <w:lang w:val="en-US" w:bidi="th-TH"/>
              </w:rPr>
              <w:t>3</w:t>
            </w:r>
          </w:p>
        </w:tc>
        <w:tc>
          <w:tcPr>
            <w:tcW w:w="236" w:type="dxa"/>
            <w:shd w:val="clear" w:color="auto" w:fill="auto"/>
          </w:tcPr>
          <w:p w14:paraId="36033383"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single" w:sz="4" w:space="0" w:color="auto"/>
              <w:bottom w:val="single" w:sz="12" w:space="0" w:color="auto"/>
            </w:tcBorders>
            <w:shd w:val="clear" w:color="auto" w:fill="auto"/>
          </w:tcPr>
          <w:p w14:paraId="33DBF7CA" w14:textId="7796A6D6" w:rsidR="004B655E" w:rsidRPr="00C2555B"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493671">
              <w:rPr>
                <w:rFonts w:ascii="Browallia New" w:hAnsi="Browallia New" w:cs="Browallia New"/>
                <w:sz w:val="28"/>
                <w:szCs w:val="28"/>
                <w:lang w:val="en-US" w:bidi="th-TH"/>
              </w:rPr>
              <w:t>163,718</w:t>
            </w:r>
          </w:p>
        </w:tc>
        <w:tc>
          <w:tcPr>
            <w:tcW w:w="238" w:type="dxa"/>
            <w:shd w:val="clear" w:color="auto" w:fill="auto"/>
          </w:tcPr>
          <w:p w14:paraId="18BDDA00"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top w:val="single" w:sz="4" w:space="0" w:color="auto"/>
              <w:bottom w:val="single" w:sz="12" w:space="0" w:color="auto"/>
            </w:tcBorders>
            <w:shd w:val="clear" w:color="auto" w:fill="auto"/>
          </w:tcPr>
          <w:p w14:paraId="4660EEC4" w14:textId="0365789F" w:rsidR="004B655E" w:rsidRPr="0062104A" w:rsidRDefault="004B655E" w:rsidP="004B655E">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108,360</w:t>
            </w:r>
          </w:p>
        </w:tc>
        <w:tc>
          <w:tcPr>
            <w:tcW w:w="236" w:type="dxa"/>
          </w:tcPr>
          <w:p w14:paraId="0FB4BAF6" w14:textId="77777777" w:rsidR="004B655E" w:rsidRPr="00C2555B" w:rsidRDefault="004B655E" w:rsidP="004B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top w:val="single" w:sz="4" w:space="0" w:color="auto"/>
              <w:bottom w:val="single" w:sz="12" w:space="0" w:color="auto"/>
            </w:tcBorders>
          </w:tcPr>
          <w:p w14:paraId="2375161B" w14:textId="50CBF254" w:rsidR="004B655E" w:rsidRPr="00C2555B" w:rsidRDefault="004B655E" w:rsidP="004B655E">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84,780</w:t>
            </w:r>
          </w:p>
        </w:tc>
      </w:tr>
    </w:tbl>
    <w:p w14:paraId="28513223" w14:textId="77777777" w:rsidR="00C1732D" w:rsidRPr="00C2555B" w:rsidRDefault="00C1732D"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4A3656F5" w14:textId="77777777" w:rsidR="00EE1C09" w:rsidRPr="00C2555B" w:rsidRDefault="00EE1C09" w:rsidP="00EE1C09">
      <w:pPr>
        <w:tabs>
          <w:tab w:val="left" w:pos="7655"/>
          <w:tab w:val="left" w:pos="7797"/>
          <w:tab w:val="left" w:pos="7938"/>
        </w:tabs>
        <w:ind w:left="426"/>
        <w:jc w:val="thaiDistribute"/>
        <w:rPr>
          <w:rFonts w:ascii="Browallia New" w:hAnsi="Browallia New" w:cs="Browallia New"/>
          <w:sz w:val="28"/>
          <w:szCs w:val="28"/>
        </w:rPr>
      </w:pPr>
      <w:r w:rsidRPr="00C2555B">
        <w:rPr>
          <w:rFonts w:ascii="Browallia New" w:hAnsi="Browallia New" w:cs="Browallia New"/>
          <w:sz w:val="28"/>
          <w:szCs w:val="28"/>
          <w:cs/>
        </w:rPr>
        <w:t>ในระหว่างงวด บริษัทมีรายการเคลื่อนไหวของค่าเผื่อสินค้าล้าสมัยและการลดมูลค่าสินค้าคงเหลือ ดังต่อไปนี้</w:t>
      </w:r>
    </w:p>
    <w:p w14:paraId="3D39C7D0" w14:textId="77777777" w:rsidR="001D582B" w:rsidRPr="00BA2BCE" w:rsidRDefault="001D582B" w:rsidP="00757649">
      <w:pPr>
        <w:tabs>
          <w:tab w:val="left" w:pos="7655"/>
          <w:tab w:val="left" w:pos="7797"/>
          <w:tab w:val="left" w:pos="7938"/>
        </w:tabs>
        <w:jc w:val="thaiDistribute"/>
        <w:rPr>
          <w:rFonts w:ascii="Browallia New" w:hAnsi="Browallia New" w:cs="Browallia New"/>
          <w:sz w:val="16"/>
          <w:szCs w:val="16"/>
        </w:rPr>
      </w:pPr>
    </w:p>
    <w:tbl>
      <w:tblPr>
        <w:tblW w:w="8930"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8"/>
      </w:tblGrid>
      <w:tr w:rsidR="00EE1C09" w:rsidRPr="00C2555B" w14:paraId="7853DC34" w14:textId="77777777" w:rsidTr="00CD446E">
        <w:trPr>
          <w:cantSplit/>
        </w:trPr>
        <w:tc>
          <w:tcPr>
            <w:tcW w:w="4110" w:type="dxa"/>
          </w:tcPr>
          <w:p w14:paraId="63DE4454"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60F036EF"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4655" w:type="dxa"/>
            <w:gridSpan w:val="3"/>
          </w:tcPr>
          <w:p w14:paraId="7A7868A8" w14:textId="77777777" w:rsidR="00EE1C09" w:rsidRPr="00C2555B" w:rsidRDefault="00EE1C09" w:rsidP="007B55FF">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EE1C09" w:rsidRPr="00C2555B" w14:paraId="156721CB" w14:textId="77777777" w:rsidTr="00AC54EE">
        <w:trPr>
          <w:cantSplit/>
        </w:trPr>
        <w:tc>
          <w:tcPr>
            <w:tcW w:w="4110" w:type="dxa"/>
          </w:tcPr>
          <w:p w14:paraId="4433BBBD"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0FB61D73"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58948BCF" w14:textId="1CCAEB06" w:rsidR="00EE1C09" w:rsidRPr="00C2555B" w:rsidRDefault="00AC54EE"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Pr>
          <w:p w14:paraId="55C46588"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268" w:type="dxa"/>
            <w:vAlign w:val="center"/>
          </w:tcPr>
          <w:p w14:paraId="6A77EA5F" w14:textId="4CD9A32A" w:rsidR="00EE1C09" w:rsidRPr="00C2555B" w:rsidRDefault="00EE1C09"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EE1C09" w:rsidRPr="00C2555B" w14:paraId="7287BB92" w14:textId="77777777" w:rsidTr="00AC54EE">
        <w:trPr>
          <w:cantSplit/>
          <w:trHeight w:val="80"/>
        </w:trPr>
        <w:tc>
          <w:tcPr>
            <w:tcW w:w="4110" w:type="dxa"/>
          </w:tcPr>
          <w:p w14:paraId="71C70B7E" w14:textId="77777777" w:rsidR="00EE1C09" w:rsidRPr="00C2555B" w:rsidRDefault="00EE1C09" w:rsidP="007B55FF">
            <w:pPr>
              <w:jc w:val="thaiDistribute"/>
              <w:rPr>
                <w:rFonts w:ascii="Browallia New" w:hAnsi="Browallia New" w:cs="Browallia New"/>
                <w:sz w:val="28"/>
                <w:szCs w:val="28"/>
                <w:cs/>
              </w:rPr>
            </w:pPr>
          </w:p>
        </w:tc>
        <w:tc>
          <w:tcPr>
            <w:tcW w:w="165" w:type="dxa"/>
          </w:tcPr>
          <w:p w14:paraId="7C10CBFE"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tcBorders>
          </w:tcPr>
          <w:p w14:paraId="2B6ECCC8" w14:textId="77777777" w:rsidR="00EE1C09" w:rsidRPr="00C2555B"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54B2D1B9" w14:textId="77777777" w:rsidR="00EE1C09" w:rsidRPr="00C2555B" w:rsidRDefault="00EE1C09" w:rsidP="007B55FF">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tcBorders>
          </w:tcPr>
          <w:p w14:paraId="6B248178" w14:textId="77777777" w:rsidR="00EE1C09" w:rsidRPr="00C2555B"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r>
      <w:tr w:rsidR="00AC54EE" w:rsidRPr="00C2555B" w14:paraId="0D989844" w14:textId="77777777" w:rsidTr="00CD446E">
        <w:trPr>
          <w:cantSplit/>
          <w:trHeight w:val="80"/>
        </w:trPr>
        <w:tc>
          <w:tcPr>
            <w:tcW w:w="4110" w:type="dxa"/>
          </w:tcPr>
          <w:p w14:paraId="7B3E6F51" w14:textId="54556D41" w:rsidR="00AC54EE" w:rsidRPr="00C2555B" w:rsidRDefault="00AC54EE" w:rsidP="00AC54EE">
            <w:pPr>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ยอดคงเหลือ ณ วันที่ </w:t>
            </w:r>
            <w:r w:rsidRPr="00C2555B">
              <w:rPr>
                <w:rFonts w:ascii="Browallia New" w:hAnsi="Browallia New" w:cs="Browallia New"/>
                <w:sz w:val="28"/>
                <w:szCs w:val="28"/>
                <w:lang w:val="en-GB"/>
              </w:rPr>
              <w:t>1</w:t>
            </w:r>
            <w:r w:rsidRPr="00C2555B">
              <w:rPr>
                <w:rFonts w:ascii="Browallia New" w:hAnsi="Browallia New" w:cs="Browallia New"/>
                <w:sz w:val="28"/>
                <w:szCs w:val="28"/>
                <w:cs/>
                <w:lang w:val="en-GB"/>
              </w:rPr>
              <w:t xml:space="preserve"> มกราคม </w:t>
            </w:r>
            <w:r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p>
        </w:tc>
        <w:tc>
          <w:tcPr>
            <w:tcW w:w="165" w:type="dxa"/>
          </w:tcPr>
          <w:p w14:paraId="254181F2" w14:textId="77777777" w:rsidR="00AC54EE" w:rsidRPr="00C2555B" w:rsidRDefault="00AC54EE" w:rsidP="00AC54EE">
            <w:pPr>
              <w:tabs>
                <w:tab w:val="left" w:pos="3390"/>
              </w:tabs>
              <w:spacing w:line="240" w:lineRule="auto"/>
              <w:ind w:left="426"/>
              <w:jc w:val="thaiDistribute"/>
              <w:rPr>
                <w:rFonts w:ascii="Browallia New" w:hAnsi="Browallia New" w:cs="Browallia New"/>
                <w:sz w:val="28"/>
                <w:szCs w:val="28"/>
                <w:cs/>
              </w:rPr>
            </w:pPr>
          </w:p>
        </w:tc>
        <w:tc>
          <w:tcPr>
            <w:tcW w:w="2103" w:type="dxa"/>
          </w:tcPr>
          <w:p w14:paraId="5D22DCC8" w14:textId="6E4370B3" w:rsidR="00AC54EE" w:rsidRPr="007E5DB2" w:rsidRDefault="00AC54EE" w:rsidP="00AC54EE">
            <w:pPr>
              <w:pStyle w:val="acctfourfigures"/>
              <w:tabs>
                <w:tab w:val="clear" w:pos="765"/>
              </w:tabs>
              <w:spacing w:line="240" w:lineRule="auto"/>
              <w:ind w:left="-117" w:right="72"/>
              <w:jc w:val="right"/>
              <w:rPr>
                <w:rFonts w:ascii="Browallia New" w:hAnsi="Browallia New" w:cs="Browallia New"/>
                <w:sz w:val="28"/>
                <w:szCs w:val="28"/>
                <w:lang w:val="en-US"/>
              </w:rPr>
            </w:pPr>
            <w:r w:rsidRPr="007E5DB2">
              <w:rPr>
                <w:rFonts w:ascii="Browallia New" w:hAnsi="Browallia New" w:cs="Browallia New"/>
                <w:sz w:val="28"/>
                <w:szCs w:val="28"/>
                <w:lang w:val="en-US"/>
              </w:rPr>
              <w:t>3,780</w:t>
            </w:r>
          </w:p>
        </w:tc>
        <w:tc>
          <w:tcPr>
            <w:tcW w:w="284" w:type="dxa"/>
          </w:tcPr>
          <w:p w14:paraId="1D7CC385" w14:textId="77777777" w:rsidR="00AC54EE" w:rsidRPr="00C2555B" w:rsidRDefault="00AC54EE" w:rsidP="00AC54EE">
            <w:pPr>
              <w:tabs>
                <w:tab w:val="left" w:pos="3390"/>
              </w:tabs>
              <w:spacing w:line="240" w:lineRule="auto"/>
              <w:ind w:left="426"/>
              <w:jc w:val="right"/>
              <w:rPr>
                <w:rFonts w:ascii="Browallia New" w:hAnsi="Browallia New" w:cs="Browallia New"/>
                <w:sz w:val="28"/>
                <w:szCs w:val="28"/>
                <w:cs/>
              </w:rPr>
            </w:pPr>
          </w:p>
        </w:tc>
        <w:tc>
          <w:tcPr>
            <w:tcW w:w="2268" w:type="dxa"/>
          </w:tcPr>
          <w:p w14:paraId="56657725" w14:textId="6C4D3F23" w:rsidR="00AC54EE" w:rsidRPr="0062104A" w:rsidRDefault="00AC54EE" w:rsidP="00AC54EE">
            <w:pPr>
              <w:pStyle w:val="acctfourfigures"/>
              <w:tabs>
                <w:tab w:val="clear" w:pos="765"/>
              </w:tabs>
              <w:spacing w:line="240" w:lineRule="auto"/>
              <w:ind w:left="-117" w:right="72"/>
              <w:jc w:val="right"/>
              <w:rPr>
                <w:rFonts w:ascii="Browallia New" w:hAnsi="Browallia New" w:cs="Browallia New"/>
                <w:sz w:val="28"/>
                <w:szCs w:val="28"/>
                <w:lang w:val="en-US"/>
              </w:rPr>
            </w:pPr>
            <w:r w:rsidRPr="0062104A">
              <w:rPr>
                <w:rFonts w:ascii="Browallia New" w:hAnsi="Browallia New" w:cs="Browallia New"/>
                <w:sz w:val="28"/>
                <w:szCs w:val="28"/>
                <w:lang w:val="en-US" w:bidi="th-TH"/>
              </w:rPr>
              <w:t>3,715</w:t>
            </w:r>
          </w:p>
        </w:tc>
      </w:tr>
      <w:tr w:rsidR="00B502B6" w:rsidRPr="00C2555B" w14:paraId="35B0DEC0" w14:textId="77777777" w:rsidTr="00CD446E">
        <w:trPr>
          <w:cantSplit/>
        </w:trPr>
        <w:tc>
          <w:tcPr>
            <w:tcW w:w="4110" w:type="dxa"/>
          </w:tcPr>
          <w:p w14:paraId="321629AB" w14:textId="4CA4B2F0" w:rsidR="00B502B6" w:rsidRPr="00C2555B" w:rsidRDefault="00B502B6" w:rsidP="00B502B6">
            <w:pPr>
              <w:jc w:val="thaiDistribute"/>
              <w:rPr>
                <w:rFonts w:ascii="Browallia New" w:hAnsi="Browallia New" w:cs="Browallia New"/>
                <w:sz w:val="28"/>
                <w:szCs w:val="28"/>
                <w:cs/>
                <w:lang w:val="en-GB"/>
              </w:rPr>
            </w:pPr>
            <w:r w:rsidRPr="00C2555B">
              <w:rPr>
                <w:rFonts w:ascii="Browallia New" w:hAnsi="Browallia New" w:cs="Browallia New"/>
                <w:sz w:val="28"/>
                <w:szCs w:val="28"/>
                <w:u w:val="single"/>
                <w:cs/>
              </w:rPr>
              <w:t>บวก</w:t>
            </w:r>
            <w:r w:rsidRPr="00C2555B">
              <w:rPr>
                <w:rFonts w:ascii="Browallia New" w:hAnsi="Browallia New" w:cs="Browallia New"/>
                <w:sz w:val="28"/>
                <w:szCs w:val="28"/>
                <w:cs/>
              </w:rPr>
              <w:t xml:space="preserve"> ตั้งค่าเผื่อเพิ่มขึ้นจากสินค้าล้าสมัยและลดมูลค่า</w:t>
            </w:r>
          </w:p>
        </w:tc>
        <w:tc>
          <w:tcPr>
            <w:tcW w:w="165" w:type="dxa"/>
          </w:tcPr>
          <w:p w14:paraId="17494B1B" w14:textId="77777777" w:rsidR="00B502B6" w:rsidRPr="00C2555B" w:rsidRDefault="00B502B6" w:rsidP="00B502B6">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71D3174F" w14:textId="7AC9FC92" w:rsidR="00B502B6" w:rsidRPr="007E5DB2" w:rsidRDefault="00B502B6" w:rsidP="00B502B6">
            <w:pPr>
              <w:pStyle w:val="acctfourfigures"/>
              <w:tabs>
                <w:tab w:val="clear" w:pos="765"/>
              </w:tabs>
              <w:spacing w:line="240" w:lineRule="auto"/>
              <w:ind w:left="-117" w:right="72"/>
              <w:jc w:val="right"/>
              <w:rPr>
                <w:rFonts w:ascii="Browallia New" w:hAnsi="Browallia New" w:cs="Browallia New"/>
                <w:sz w:val="28"/>
                <w:szCs w:val="28"/>
                <w:lang w:val="en-US"/>
              </w:rPr>
            </w:pPr>
            <w:r w:rsidRPr="00324907">
              <w:rPr>
                <w:rFonts w:ascii="Browallia New" w:hAnsi="Browallia New" w:cs="Browallia New"/>
                <w:sz w:val="28"/>
                <w:szCs w:val="28"/>
                <w:lang w:val="en-US"/>
              </w:rPr>
              <w:t>1,760</w:t>
            </w:r>
          </w:p>
        </w:tc>
        <w:tc>
          <w:tcPr>
            <w:tcW w:w="284" w:type="dxa"/>
          </w:tcPr>
          <w:p w14:paraId="4A321CFF" w14:textId="77777777" w:rsidR="00B502B6" w:rsidRPr="00C2555B" w:rsidRDefault="00B502B6" w:rsidP="00B502B6">
            <w:pPr>
              <w:tabs>
                <w:tab w:val="left" w:pos="3390"/>
              </w:tabs>
              <w:spacing w:line="240" w:lineRule="auto"/>
              <w:ind w:left="426"/>
              <w:rPr>
                <w:rFonts w:ascii="Browallia New" w:hAnsi="Browallia New" w:cs="Browallia New"/>
                <w:sz w:val="28"/>
                <w:szCs w:val="28"/>
                <w:cs/>
              </w:rPr>
            </w:pPr>
          </w:p>
        </w:tc>
        <w:tc>
          <w:tcPr>
            <w:tcW w:w="2268" w:type="dxa"/>
            <w:vAlign w:val="center"/>
          </w:tcPr>
          <w:p w14:paraId="7F8F40AB" w14:textId="3365E65C" w:rsidR="00B502B6" w:rsidRPr="0062104A" w:rsidRDefault="00B502B6" w:rsidP="00B502B6">
            <w:pPr>
              <w:pStyle w:val="acctfourfigures"/>
              <w:tabs>
                <w:tab w:val="clear" w:pos="765"/>
              </w:tabs>
              <w:spacing w:line="240" w:lineRule="auto"/>
              <w:ind w:left="-117" w:right="72"/>
              <w:jc w:val="right"/>
              <w:rPr>
                <w:rFonts w:ascii="Browallia New" w:hAnsi="Browallia New" w:cs="Browallia New"/>
                <w:sz w:val="28"/>
                <w:szCs w:val="28"/>
                <w:lang w:val="en-US" w:bidi="th-TH"/>
              </w:rPr>
            </w:pPr>
            <w:r w:rsidRPr="0062104A">
              <w:rPr>
                <w:rFonts w:ascii="Browallia New" w:hAnsi="Browallia New" w:cs="Browallia New"/>
                <w:sz w:val="28"/>
                <w:szCs w:val="28"/>
                <w:lang w:val="en-US" w:bidi="th-TH"/>
              </w:rPr>
              <w:t>1,760</w:t>
            </w:r>
          </w:p>
        </w:tc>
      </w:tr>
      <w:tr w:rsidR="00B502B6" w:rsidRPr="00C2555B" w14:paraId="4B86D75E" w14:textId="77777777" w:rsidTr="00AC54EE">
        <w:trPr>
          <w:cantSplit/>
        </w:trPr>
        <w:tc>
          <w:tcPr>
            <w:tcW w:w="4110" w:type="dxa"/>
          </w:tcPr>
          <w:p w14:paraId="190C8224" w14:textId="11CD86F8" w:rsidR="00B502B6" w:rsidRPr="00C2555B" w:rsidRDefault="00B502B6" w:rsidP="00B502B6">
            <w:pPr>
              <w:jc w:val="thaiDistribute"/>
              <w:rPr>
                <w:rFonts w:ascii="Browallia New" w:hAnsi="Browallia New" w:cs="Browallia New"/>
                <w:sz w:val="28"/>
                <w:szCs w:val="28"/>
                <w:cs/>
                <w:lang w:val="en-GB"/>
              </w:rPr>
            </w:pPr>
            <w:r w:rsidRPr="00C2555B">
              <w:rPr>
                <w:rFonts w:ascii="Browallia New" w:hAnsi="Browallia New" w:cs="Browallia New"/>
                <w:sz w:val="28"/>
                <w:szCs w:val="28"/>
                <w:cs/>
              </w:rPr>
              <w:t xml:space="preserve">ยอดคงเหลือ ณ วันที่ </w:t>
            </w:r>
            <w:r w:rsidRPr="00D10583">
              <w:rPr>
                <w:rFonts w:ascii="Browallia New" w:hAnsi="Browallia New" w:cs="Browallia New"/>
                <w:sz w:val="28"/>
                <w:szCs w:val="28"/>
              </w:rPr>
              <w:t xml:space="preserve">30 </w:t>
            </w:r>
            <w:r w:rsidRPr="00270076">
              <w:rPr>
                <w:rFonts w:ascii="Browallia New" w:hAnsi="Browallia New" w:cs="Browallia New"/>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165" w:type="dxa"/>
          </w:tcPr>
          <w:p w14:paraId="0FE960B8" w14:textId="77777777" w:rsidR="00B502B6" w:rsidRPr="00C2555B" w:rsidRDefault="00B502B6" w:rsidP="00B502B6">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07302AD2" w14:textId="6906EDFF" w:rsidR="00B502B6" w:rsidRPr="007E5DB2" w:rsidRDefault="00533EC2" w:rsidP="00B502B6">
            <w:pPr>
              <w:pStyle w:val="acctfourfigures"/>
              <w:tabs>
                <w:tab w:val="clear" w:pos="765"/>
              </w:tabs>
              <w:spacing w:line="240" w:lineRule="auto"/>
              <w:ind w:left="-117" w:right="72"/>
              <w:jc w:val="right"/>
              <w:rPr>
                <w:rFonts w:ascii="Browallia New" w:hAnsi="Browallia New" w:cs="Browallia New"/>
                <w:sz w:val="28"/>
                <w:szCs w:val="28"/>
                <w:cs/>
                <w:lang w:bidi="th-TH"/>
              </w:rPr>
            </w:pPr>
            <w:r w:rsidRPr="00324907">
              <w:rPr>
                <w:rFonts w:ascii="Browallia New" w:hAnsi="Browallia New" w:cs="Browallia New"/>
                <w:sz w:val="28"/>
                <w:szCs w:val="28"/>
                <w:lang w:bidi="th-TH"/>
              </w:rPr>
              <w:fldChar w:fldCharType="begin"/>
            </w:r>
            <w:r w:rsidRPr="00324907">
              <w:rPr>
                <w:rFonts w:ascii="Browallia New" w:hAnsi="Browallia New" w:cs="Browallia New"/>
                <w:sz w:val="28"/>
                <w:szCs w:val="28"/>
                <w:lang w:bidi="th-TH"/>
              </w:rPr>
              <w:instrText xml:space="preserve"> =SUM(ABOVE) </w:instrText>
            </w:r>
            <w:r w:rsidRPr="00324907">
              <w:rPr>
                <w:rFonts w:ascii="Browallia New" w:hAnsi="Browallia New" w:cs="Browallia New"/>
                <w:sz w:val="28"/>
                <w:szCs w:val="28"/>
                <w:lang w:bidi="th-TH"/>
              </w:rPr>
              <w:fldChar w:fldCharType="separate"/>
            </w:r>
            <w:r w:rsidRPr="00324907">
              <w:rPr>
                <w:rFonts w:ascii="Browallia New" w:hAnsi="Browallia New" w:cs="Browallia New"/>
                <w:sz w:val="28"/>
                <w:szCs w:val="28"/>
                <w:lang w:bidi="th-TH"/>
              </w:rPr>
              <w:t>5,540</w:t>
            </w:r>
            <w:r w:rsidRPr="00324907">
              <w:rPr>
                <w:rFonts w:ascii="Browallia New" w:hAnsi="Browallia New" w:cs="Browallia New"/>
                <w:sz w:val="28"/>
                <w:szCs w:val="28"/>
                <w:lang w:bidi="th-TH"/>
              </w:rPr>
              <w:fldChar w:fldCharType="end"/>
            </w:r>
          </w:p>
        </w:tc>
        <w:tc>
          <w:tcPr>
            <w:tcW w:w="284" w:type="dxa"/>
          </w:tcPr>
          <w:p w14:paraId="5DE761B3" w14:textId="77777777" w:rsidR="00B502B6" w:rsidRPr="00C2555B" w:rsidRDefault="00B502B6" w:rsidP="00B502B6">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bottom w:val="single" w:sz="12" w:space="0" w:color="auto"/>
            </w:tcBorders>
          </w:tcPr>
          <w:p w14:paraId="109BFEB3" w14:textId="049D7E67" w:rsidR="00B502B6" w:rsidRPr="0062104A" w:rsidRDefault="00B502B6" w:rsidP="00B502B6">
            <w:pPr>
              <w:pStyle w:val="acctfourfigures"/>
              <w:tabs>
                <w:tab w:val="clear" w:pos="765"/>
              </w:tabs>
              <w:spacing w:line="240" w:lineRule="auto"/>
              <w:ind w:left="-117" w:right="72"/>
              <w:jc w:val="right"/>
              <w:rPr>
                <w:rFonts w:ascii="Browallia New" w:hAnsi="Browallia New" w:cs="Browallia New"/>
                <w:sz w:val="28"/>
                <w:szCs w:val="28"/>
                <w:cs/>
                <w:lang w:val="en-US" w:bidi="th-TH"/>
              </w:rPr>
            </w:pPr>
            <w:r w:rsidRPr="0062104A">
              <w:rPr>
                <w:rFonts w:ascii="Browallia New" w:hAnsi="Browallia New" w:cs="Browallia New"/>
                <w:sz w:val="28"/>
                <w:szCs w:val="28"/>
                <w:lang w:val="en-US" w:bidi="th-TH"/>
              </w:rPr>
              <w:t>5,475</w:t>
            </w:r>
          </w:p>
        </w:tc>
      </w:tr>
    </w:tbl>
    <w:p w14:paraId="2E686066" w14:textId="1AD5A0D5" w:rsidR="00AF3824" w:rsidRPr="00BA2BCE" w:rsidRDefault="00AF3824"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3E178843" w14:textId="51F79615" w:rsidR="006971B8" w:rsidRPr="00C2555B" w:rsidRDefault="006971B8" w:rsidP="00EE1C09">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ต้นทุนการพัฒนาอสังหาริมทรัพย์</w:t>
      </w:r>
    </w:p>
    <w:p w14:paraId="27D35313" w14:textId="77777777" w:rsidR="006971B8" w:rsidRPr="00BA2BC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16"/>
          <w:szCs w:val="16"/>
          <w:lang w:val="en-GB"/>
        </w:rPr>
      </w:pPr>
    </w:p>
    <w:tbl>
      <w:tblPr>
        <w:tblW w:w="9020" w:type="dxa"/>
        <w:tblInd w:w="360" w:type="dxa"/>
        <w:tblLayout w:type="fixed"/>
        <w:tblLook w:val="0000" w:firstRow="0" w:lastRow="0" w:firstColumn="0" w:lastColumn="0" w:noHBand="0" w:noVBand="0"/>
      </w:tblPr>
      <w:tblGrid>
        <w:gridCol w:w="3663"/>
        <w:gridCol w:w="1134"/>
        <w:gridCol w:w="238"/>
        <w:gridCol w:w="1180"/>
        <w:gridCol w:w="236"/>
        <w:gridCol w:w="1151"/>
        <w:gridCol w:w="236"/>
        <w:gridCol w:w="1172"/>
        <w:gridCol w:w="10"/>
      </w:tblGrid>
      <w:tr w:rsidR="006971B8" w:rsidRPr="0036772A" w14:paraId="52287B3A" w14:textId="77777777" w:rsidTr="00493671">
        <w:trPr>
          <w:gridAfter w:val="1"/>
          <w:wAfter w:w="10" w:type="dxa"/>
          <w:cantSplit/>
          <w:tblHeader/>
        </w:trPr>
        <w:tc>
          <w:tcPr>
            <w:tcW w:w="3663" w:type="dxa"/>
            <w:tcBorders>
              <w:top w:val="nil"/>
              <w:left w:val="nil"/>
              <w:bottom w:val="nil"/>
              <w:right w:val="nil"/>
            </w:tcBorders>
          </w:tcPr>
          <w:p w14:paraId="7126C67B" w14:textId="77777777" w:rsidR="006971B8" w:rsidRPr="00BA2BCE" w:rsidRDefault="006971B8" w:rsidP="001B4041">
            <w:pPr>
              <w:spacing w:line="240" w:lineRule="auto"/>
              <w:jc w:val="both"/>
              <w:rPr>
                <w:rFonts w:ascii="Browallia New" w:hAnsi="Browallia New" w:cs="Browallia New"/>
                <w:sz w:val="24"/>
                <w:szCs w:val="24"/>
              </w:rPr>
            </w:pPr>
          </w:p>
        </w:tc>
        <w:tc>
          <w:tcPr>
            <w:tcW w:w="5347" w:type="dxa"/>
            <w:gridSpan w:val="7"/>
            <w:tcBorders>
              <w:top w:val="nil"/>
              <w:left w:val="nil"/>
              <w:right w:val="nil"/>
            </w:tcBorders>
          </w:tcPr>
          <w:p w14:paraId="779960EE" w14:textId="77777777" w:rsidR="006971B8" w:rsidRPr="00BA2BCE" w:rsidRDefault="006971B8" w:rsidP="001B4041">
            <w:pPr>
              <w:spacing w:line="240" w:lineRule="auto"/>
              <w:ind w:right="-45"/>
              <w:jc w:val="right"/>
              <w:rPr>
                <w:rFonts w:ascii="Browallia New" w:hAnsi="Browallia New" w:cs="Browallia New"/>
                <w:sz w:val="24"/>
                <w:szCs w:val="24"/>
                <w:cs/>
              </w:rPr>
            </w:pPr>
            <w:r w:rsidRPr="00BA2BCE">
              <w:rPr>
                <w:rFonts w:ascii="Browallia New" w:hAnsi="Browallia New" w:cs="Browallia New"/>
                <w:sz w:val="24"/>
                <w:szCs w:val="24"/>
                <w:cs/>
              </w:rPr>
              <w:t xml:space="preserve">(หน่วย </w:t>
            </w:r>
            <w:r w:rsidRPr="00BA2BCE">
              <w:rPr>
                <w:rFonts w:ascii="Browallia New" w:hAnsi="Browallia New" w:cs="Browallia New"/>
                <w:sz w:val="24"/>
                <w:szCs w:val="24"/>
                <w:lang w:val="en-GB"/>
              </w:rPr>
              <w:t xml:space="preserve">: </w:t>
            </w:r>
            <w:r w:rsidRPr="00BA2BCE">
              <w:rPr>
                <w:rFonts w:ascii="Browallia New" w:hAnsi="Browallia New" w:cs="Browallia New"/>
                <w:sz w:val="24"/>
                <w:szCs w:val="24"/>
                <w:cs/>
              </w:rPr>
              <w:t>พันบาท)</w:t>
            </w:r>
          </w:p>
        </w:tc>
      </w:tr>
      <w:tr w:rsidR="008B0AD4" w:rsidRPr="0036772A" w14:paraId="609C2D07" w14:textId="77777777" w:rsidTr="00493671">
        <w:trPr>
          <w:cantSplit/>
          <w:trHeight w:val="257"/>
          <w:tblHeader/>
        </w:trPr>
        <w:tc>
          <w:tcPr>
            <w:tcW w:w="3663" w:type="dxa"/>
            <w:tcBorders>
              <w:top w:val="nil"/>
              <w:left w:val="nil"/>
              <w:bottom w:val="nil"/>
              <w:right w:val="nil"/>
            </w:tcBorders>
          </w:tcPr>
          <w:p w14:paraId="760C4825" w14:textId="77777777" w:rsidR="008B0AD4" w:rsidRPr="00BA2BCE" w:rsidRDefault="008B0AD4" w:rsidP="008B0AD4">
            <w:pPr>
              <w:spacing w:line="240" w:lineRule="auto"/>
              <w:ind w:left="702" w:hanging="702"/>
              <w:jc w:val="both"/>
              <w:rPr>
                <w:rFonts w:ascii="Browallia New" w:hAnsi="Browallia New" w:cs="Browallia New"/>
                <w:sz w:val="24"/>
                <w:szCs w:val="24"/>
              </w:rPr>
            </w:pPr>
          </w:p>
        </w:tc>
        <w:tc>
          <w:tcPr>
            <w:tcW w:w="2552" w:type="dxa"/>
            <w:gridSpan w:val="3"/>
            <w:tcBorders>
              <w:left w:val="nil"/>
              <w:bottom w:val="single" w:sz="4" w:space="0" w:color="auto"/>
              <w:right w:val="nil"/>
            </w:tcBorders>
          </w:tcPr>
          <w:p w14:paraId="503898BE" w14:textId="77777777" w:rsidR="008B0AD4" w:rsidRPr="00BA2BCE" w:rsidRDefault="008B0AD4" w:rsidP="008B0AD4">
            <w:pPr>
              <w:spacing w:line="240" w:lineRule="auto"/>
              <w:jc w:val="center"/>
              <w:rPr>
                <w:rFonts w:ascii="Browallia New" w:hAnsi="Browallia New" w:cs="Browallia New"/>
                <w:sz w:val="24"/>
                <w:szCs w:val="24"/>
              </w:rPr>
            </w:pPr>
            <w:r w:rsidRPr="00BA2BCE">
              <w:rPr>
                <w:rFonts w:ascii="Browallia New" w:hAnsi="Browallia New" w:cs="Browallia New"/>
                <w:sz w:val="24"/>
                <w:szCs w:val="24"/>
                <w:cs/>
              </w:rPr>
              <w:t>งบการเงินรวม</w:t>
            </w:r>
          </w:p>
        </w:tc>
        <w:tc>
          <w:tcPr>
            <w:tcW w:w="236" w:type="dxa"/>
            <w:tcBorders>
              <w:left w:val="nil"/>
              <w:right w:val="nil"/>
            </w:tcBorders>
          </w:tcPr>
          <w:p w14:paraId="2648A10B" w14:textId="77777777" w:rsidR="008B0AD4" w:rsidRPr="00BA2BCE" w:rsidRDefault="008B0AD4" w:rsidP="008B0AD4">
            <w:pPr>
              <w:spacing w:line="240" w:lineRule="auto"/>
              <w:jc w:val="center"/>
              <w:rPr>
                <w:rFonts w:ascii="Browallia New" w:hAnsi="Browallia New" w:cs="Browallia New"/>
                <w:sz w:val="24"/>
                <w:szCs w:val="24"/>
                <w:cs/>
              </w:rPr>
            </w:pPr>
          </w:p>
        </w:tc>
        <w:tc>
          <w:tcPr>
            <w:tcW w:w="2569" w:type="dxa"/>
            <w:gridSpan w:val="4"/>
            <w:tcBorders>
              <w:left w:val="nil"/>
              <w:bottom w:val="single" w:sz="4" w:space="0" w:color="auto"/>
              <w:right w:val="nil"/>
            </w:tcBorders>
            <w:vAlign w:val="bottom"/>
          </w:tcPr>
          <w:p w14:paraId="4B56EBAD" w14:textId="24DC15D0" w:rsidR="008B0AD4" w:rsidRPr="00BA2BCE" w:rsidRDefault="008B0AD4" w:rsidP="008B0AD4">
            <w:pPr>
              <w:spacing w:line="240" w:lineRule="auto"/>
              <w:jc w:val="center"/>
              <w:rPr>
                <w:rFonts w:ascii="Browallia New" w:hAnsi="Browallia New" w:cs="Browallia New"/>
                <w:sz w:val="24"/>
                <w:szCs w:val="24"/>
                <w:cs/>
              </w:rPr>
            </w:pPr>
            <w:r w:rsidRPr="00BA2BCE">
              <w:rPr>
                <w:rFonts w:ascii="Browallia New" w:hAnsi="Browallia New" w:cs="Browallia New"/>
                <w:sz w:val="24"/>
                <w:szCs w:val="24"/>
                <w:cs/>
              </w:rPr>
              <w:t>งบการเงินเฉพาะของบริษัท</w:t>
            </w:r>
          </w:p>
        </w:tc>
      </w:tr>
      <w:tr w:rsidR="008B0AD4" w:rsidRPr="0036772A" w14:paraId="4BBACBF7" w14:textId="77777777" w:rsidTr="00493671">
        <w:trPr>
          <w:tblHeader/>
        </w:trPr>
        <w:tc>
          <w:tcPr>
            <w:tcW w:w="3663" w:type="dxa"/>
            <w:tcBorders>
              <w:top w:val="nil"/>
              <w:left w:val="nil"/>
              <w:bottom w:val="nil"/>
              <w:right w:val="nil"/>
            </w:tcBorders>
          </w:tcPr>
          <w:p w14:paraId="627855EF" w14:textId="77777777" w:rsidR="008B0AD4" w:rsidRPr="00BA2BCE" w:rsidRDefault="008B0AD4" w:rsidP="008B0AD4">
            <w:pPr>
              <w:spacing w:line="240" w:lineRule="auto"/>
              <w:jc w:val="center"/>
              <w:rPr>
                <w:rFonts w:ascii="Browallia New" w:hAnsi="Browallia New" w:cs="Browallia New"/>
                <w:sz w:val="24"/>
                <w:szCs w:val="24"/>
              </w:rPr>
            </w:pPr>
          </w:p>
        </w:tc>
        <w:tc>
          <w:tcPr>
            <w:tcW w:w="1134" w:type="dxa"/>
            <w:tcBorders>
              <w:top w:val="single" w:sz="4" w:space="0" w:color="auto"/>
              <w:left w:val="nil"/>
              <w:bottom w:val="single" w:sz="4" w:space="0" w:color="auto"/>
              <w:right w:val="nil"/>
            </w:tcBorders>
            <w:vAlign w:val="bottom"/>
          </w:tcPr>
          <w:p w14:paraId="3D859D59" w14:textId="62D72349" w:rsidR="008B0AD4" w:rsidRPr="00BA2BCE" w:rsidRDefault="001C3AE2" w:rsidP="008B0AD4">
            <w:pPr>
              <w:tabs>
                <w:tab w:val="clear" w:pos="907"/>
              </w:tabs>
              <w:spacing w:line="240" w:lineRule="auto"/>
              <w:ind w:left="-108" w:right="-108"/>
              <w:jc w:val="center"/>
              <w:rPr>
                <w:rFonts w:ascii="Browallia New" w:hAnsi="Browallia New" w:cs="Browallia New"/>
                <w:sz w:val="24"/>
                <w:szCs w:val="24"/>
                <w:lang w:val="en-GB"/>
              </w:rPr>
            </w:pPr>
            <w:r w:rsidRPr="00BA2BCE">
              <w:rPr>
                <w:rFonts w:ascii="Browallia New" w:hAnsi="Browallia New" w:cs="Browallia New"/>
                <w:sz w:val="24"/>
                <w:szCs w:val="24"/>
              </w:rPr>
              <w:t xml:space="preserve">30 </w:t>
            </w:r>
            <w:r w:rsidR="00270076" w:rsidRPr="00270076">
              <w:rPr>
                <w:rFonts w:ascii="Browallia New" w:hAnsi="Browallia New" w:cs="Browallia New"/>
                <w:sz w:val="24"/>
                <w:szCs w:val="24"/>
                <w:cs/>
              </w:rPr>
              <w:t>กันยายน</w:t>
            </w:r>
            <w:r w:rsidR="008B0AD4" w:rsidRPr="00BA2BCE">
              <w:rPr>
                <w:rFonts w:ascii="Browallia New" w:hAnsi="Browallia New" w:cs="Browallia New"/>
                <w:sz w:val="24"/>
                <w:szCs w:val="24"/>
                <w:cs/>
              </w:rPr>
              <w:t xml:space="preserve"> </w:t>
            </w:r>
            <w:r w:rsidR="008B0AD4" w:rsidRPr="00BA2BCE">
              <w:rPr>
                <w:rFonts w:ascii="Browallia New" w:hAnsi="Browallia New" w:cs="Browallia New"/>
                <w:sz w:val="24"/>
                <w:szCs w:val="24"/>
              </w:rPr>
              <w:t>2562</w:t>
            </w:r>
          </w:p>
        </w:tc>
        <w:tc>
          <w:tcPr>
            <w:tcW w:w="238" w:type="dxa"/>
            <w:tcBorders>
              <w:top w:val="nil"/>
              <w:left w:val="nil"/>
              <w:right w:val="nil"/>
            </w:tcBorders>
            <w:vAlign w:val="bottom"/>
          </w:tcPr>
          <w:p w14:paraId="49F22BE9" w14:textId="77777777" w:rsidR="008B0AD4" w:rsidRPr="00BA2BCE" w:rsidRDefault="008B0AD4" w:rsidP="008B0AD4">
            <w:pPr>
              <w:tabs>
                <w:tab w:val="clear" w:pos="907"/>
              </w:tabs>
              <w:spacing w:line="240" w:lineRule="auto"/>
              <w:ind w:left="-108" w:right="-108"/>
              <w:jc w:val="center"/>
              <w:rPr>
                <w:rFonts w:ascii="Browallia New" w:hAnsi="Browallia New" w:cs="Browallia New"/>
                <w:sz w:val="24"/>
                <w:szCs w:val="24"/>
                <w:cs/>
              </w:rPr>
            </w:pPr>
          </w:p>
        </w:tc>
        <w:tc>
          <w:tcPr>
            <w:tcW w:w="1180" w:type="dxa"/>
            <w:tcBorders>
              <w:top w:val="single" w:sz="4" w:space="0" w:color="auto"/>
              <w:left w:val="nil"/>
              <w:bottom w:val="single" w:sz="4" w:space="0" w:color="auto"/>
              <w:right w:val="nil"/>
            </w:tcBorders>
            <w:vAlign w:val="bottom"/>
          </w:tcPr>
          <w:p w14:paraId="6A8B558B" w14:textId="29354078" w:rsidR="008B0AD4" w:rsidRPr="00BA2BCE" w:rsidRDefault="008B0AD4" w:rsidP="008B0AD4">
            <w:pPr>
              <w:tabs>
                <w:tab w:val="clear" w:pos="907"/>
              </w:tabs>
              <w:spacing w:line="240" w:lineRule="auto"/>
              <w:ind w:left="-108" w:right="-108"/>
              <w:jc w:val="center"/>
              <w:rPr>
                <w:rFonts w:ascii="Browallia New" w:hAnsi="Browallia New" w:cs="Browallia New"/>
                <w:sz w:val="24"/>
                <w:szCs w:val="24"/>
                <w:lang w:val="en-GB"/>
              </w:rPr>
            </w:pPr>
            <w:r w:rsidRPr="00BA2BCE">
              <w:rPr>
                <w:rFonts w:ascii="Browallia New" w:eastAsia="SimSun" w:hAnsi="Browallia New" w:cs="Browallia New"/>
                <w:sz w:val="24"/>
                <w:szCs w:val="24"/>
                <w:lang w:val="en-GB"/>
              </w:rPr>
              <w:t xml:space="preserve">31 </w:t>
            </w:r>
            <w:r w:rsidRPr="00BA2BCE">
              <w:rPr>
                <w:rFonts w:ascii="Browallia New" w:eastAsia="SimSun" w:hAnsi="Browallia New" w:cs="Browallia New"/>
                <w:sz w:val="24"/>
                <w:szCs w:val="24"/>
                <w:cs/>
                <w:lang w:val="en-GB"/>
              </w:rPr>
              <w:t xml:space="preserve">ธันวาคม </w:t>
            </w:r>
            <w:r w:rsidRPr="00BA2BCE">
              <w:rPr>
                <w:rFonts w:ascii="Browallia New" w:hAnsi="Browallia New" w:cs="Browallia New"/>
                <w:sz w:val="24"/>
                <w:szCs w:val="24"/>
              </w:rPr>
              <w:t>2561</w:t>
            </w:r>
          </w:p>
        </w:tc>
        <w:tc>
          <w:tcPr>
            <w:tcW w:w="236" w:type="dxa"/>
            <w:tcBorders>
              <w:top w:val="nil"/>
              <w:left w:val="nil"/>
              <w:right w:val="nil"/>
            </w:tcBorders>
          </w:tcPr>
          <w:p w14:paraId="7E5DB5C5" w14:textId="77777777" w:rsidR="008B0AD4" w:rsidRPr="00BA2BCE" w:rsidRDefault="008B0AD4" w:rsidP="008B0AD4">
            <w:pPr>
              <w:spacing w:line="240" w:lineRule="auto"/>
              <w:ind w:right="-10"/>
              <w:jc w:val="center"/>
              <w:rPr>
                <w:rFonts w:ascii="Browallia New" w:hAnsi="Browallia New" w:cs="Browallia New"/>
                <w:sz w:val="24"/>
                <w:szCs w:val="24"/>
              </w:rPr>
            </w:pPr>
          </w:p>
        </w:tc>
        <w:tc>
          <w:tcPr>
            <w:tcW w:w="1151" w:type="dxa"/>
            <w:tcBorders>
              <w:top w:val="single" w:sz="4" w:space="0" w:color="auto"/>
              <w:left w:val="nil"/>
              <w:bottom w:val="single" w:sz="4" w:space="0" w:color="auto"/>
              <w:right w:val="nil"/>
            </w:tcBorders>
            <w:vAlign w:val="bottom"/>
          </w:tcPr>
          <w:p w14:paraId="6C134591" w14:textId="7271A060" w:rsidR="008B0AD4" w:rsidRPr="00BA2BCE" w:rsidRDefault="001C3AE2" w:rsidP="008B0AD4">
            <w:pPr>
              <w:tabs>
                <w:tab w:val="clear" w:pos="907"/>
              </w:tabs>
              <w:spacing w:line="240" w:lineRule="auto"/>
              <w:ind w:left="-108" w:right="-108"/>
              <w:jc w:val="center"/>
              <w:rPr>
                <w:rFonts w:ascii="Browallia New" w:hAnsi="Browallia New" w:cs="Browallia New"/>
                <w:sz w:val="24"/>
                <w:szCs w:val="24"/>
                <w:lang w:val="en-GB"/>
              </w:rPr>
            </w:pPr>
            <w:r w:rsidRPr="00BA2BCE">
              <w:rPr>
                <w:rFonts w:ascii="Browallia New" w:hAnsi="Browallia New" w:cs="Browallia New"/>
                <w:sz w:val="24"/>
                <w:szCs w:val="24"/>
              </w:rPr>
              <w:t xml:space="preserve">30 </w:t>
            </w:r>
            <w:r w:rsidR="00270076" w:rsidRPr="00270076">
              <w:rPr>
                <w:rFonts w:ascii="Browallia New" w:hAnsi="Browallia New" w:cs="Browallia New"/>
                <w:sz w:val="24"/>
                <w:szCs w:val="24"/>
                <w:cs/>
              </w:rPr>
              <w:t>กันยายน</w:t>
            </w:r>
            <w:r w:rsidR="008B0AD4" w:rsidRPr="00BA2BCE">
              <w:rPr>
                <w:rFonts w:ascii="Browallia New" w:hAnsi="Browallia New" w:cs="Browallia New"/>
                <w:sz w:val="24"/>
                <w:szCs w:val="24"/>
                <w:cs/>
              </w:rPr>
              <w:t xml:space="preserve"> </w:t>
            </w:r>
            <w:r w:rsidR="008B0AD4" w:rsidRPr="00BA2BCE">
              <w:rPr>
                <w:rFonts w:ascii="Browallia New" w:hAnsi="Browallia New" w:cs="Browallia New"/>
                <w:sz w:val="24"/>
                <w:szCs w:val="24"/>
              </w:rPr>
              <w:t>2562</w:t>
            </w:r>
          </w:p>
        </w:tc>
        <w:tc>
          <w:tcPr>
            <w:tcW w:w="236" w:type="dxa"/>
            <w:tcBorders>
              <w:top w:val="nil"/>
              <w:left w:val="nil"/>
              <w:bottom w:val="nil"/>
              <w:right w:val="nil"/>
            </w:tcBorders>
            <w:vAlign w:val="bottom"/>
          </w:tcPr>
          <w:p w14:paraId="3A60C762" w14:textId="77777777" w:rsidR="008B0AD4" w:rsidRPr="00BA2BCE" w:rsidRDefault="008B0AD4" w:rsidP="008B0AD4">
            <w:pPr>
              <w:tabs>
                <w:tab w:val="clear" w:pos="907"/>
              </w:tabs>
              <w:spacing w:line="240" w:lineRule="auto"/>
              <w:ind w:left="-108" w:right="-108"/>
              <w:jc w:val="center"/>
              <w:rPr>
                <w:rFonts w:ascii="Browallia New" w:hAnsi="Browallia New" w:cs="Browallia New"/>
                <w:sz w:val="24"/>
                <w:szCs w:val="24"/>
                <w:cs/>
              </w:rPr>
            </w:pPr>
          </w:p>
        </w:tc>
        <w:tc>
          <w:tcPr>
            <w:tcW w:w="1182" w:type="dxa"/>
            <w:gridSpan w:val="2"/>
            <w:tcBorders>
              <w:top w:val="nil"/>
              <w:left w:val="nil"/>
              <w:bottom w:val="single" w:sz="4" w:space="0" w:color="auto"/>
              <w:right w:val="nil"/>
            </w:tcBorders>
            <w:vAlign w:val="bottom"/>
          </w:tcPr>
          <w:p w14:paraId="2DCDD03F" w14:textId="44A0142F" w:rsidR="008B0AD4" w:rsidRPr="00BA2BCE" w:rsidRDefault="008B0AD4" w:rsidP="008B0AD4">
            <w:pPr>
              <w:tabs>
                <w:tab w:val="clear" w:pos="907"/>
              </w:tabs>
              <w:spacing w:line="240" w:lineRule="auto"/>
              <w:ind w:left="-108" w:right="-108"/>
              <w:jc w:val="center"/>
              <w:rPr>
                <w:rFonts w:ascii="Browallia New" w:hAnsi="Browallia New" w:cs="Browallia New"/>
                <w:sz w:val="24"/>
                <w:szCs w:val="24"/>
                <w:lang w:val="en-GB"/>
              </w:rPr>
            </w:pPr>
            <w:r w:rsidRPr="00BA2BCE">
              <w:rPr>
                <w:rFonts w:ascii="Browallia New" w:eastAsia="SimSun" w:hAnsi="Browallia New" w:cs="Browallia New"/>
                <w:sz w:val="24"/>
                <w:szCs w:val="24"/>
                <w:lang w:val="en-GB"/>
              </w:rPr>
              <w:t xml:space="preserve">31 </w:t>
            </w:r>
            <w:r w:rsidRPr="00BA2BCE">
              <w:rPr>
                <w:rFonts w:ascii="Browallia New" w:eastAsia="SimSun" w:hAnsi="Browallia New" w:cs="Browallia New"/>
                <w:sz w:val="24"/>
                <w:szCs w:val="24"/>
                <w:cs/>
                <w:lang w:val="en-GB"/>
              </w:rPr>
              <w:t xml:space="preserve">ธันวาคม </w:t>
            </w:r>
            <w:r w:rsidRPr="00BA2BCE">
              <w:rPr>
                <w:rFonts w:ascii="Browallia New" w:hAnsi="Browallia New" w:cs="Browallia New"/>
                <w:sz w:val="24"/>
                <w:szCs w:val="24"/>
              </w:rPr>
              <w:t>2561</w:t>
            </w:r>
          </w:p>
        </w:tc>
      </w:tr>
      <w:tr w:rsidR="008B0AD4" w:rsidRPr="0036772A" w14:paraId="5D9337D7" w14:textId="77777777" w:rsidTr="00493671">
        <w:tc>
          <w:tcPr>
            <w:tcW w:w="3663" w:type="dxa"/>
            <w:tcBorders>
              <w:top w:val="nil"/>
              <w:left w:val="nil"/>
              <w:bottom w:val="nil"/>
              <w:right w:val="nil"/>
            </w:tcBorders>
            <w:vAlign w:val="center"/>
          </w:tcPr>
          <w:p w14:paraId="582F9CB8" w14:textId="77777777" w:rsidR="008B0AD4" w:rsidRPr="00BA2BCE" w:rsidRDefault="008B0AD4" w:rsidP="008B0AD4">
            <w:pPr>
              <w:spacing w:line="240" w:lineRule="auto"/>
              <w:rPr>
                <w:rFonts w:ascii="Browallia New" w:hAnsi="Browallia New" w:cs="Browallia New"/>
                <w:sz w:val="24"/>
                <w:szCs w:val="24"/>
                <w:cs/>
              </w:rPr>
            </w:pPr>
            <w:r w:rsidRPr="00BA2BCE">
              <w:rPr>
                <w:rFonts w:ascii="Browallia New" w:hAnsi="Browallia New" w:cs="Browallia New"/>
                <w:sz w:val="24"/>
                <w:szCs w:val="24"/>
                <w:cs/>
              </w:rPr>
              <w:t>ที่ดินและสิ่งปลูกสร้างที่พัฒนาแล้ว</w:t>
            </w:r>
          </w:p>
        </w:tc>
        <w:tc>
          <w:tcPr>
            <w:tcW w:w="1134" w:type="dxa"/>
            <w:tcBorders>
              <w:top w:val="single" w:sz="4" w:space="0" w:color="auto"/>
              <w:left w:val="nil"/>
              <w:right w:val="nil"/>
            </w:tcBorders>
          </w:tcPr>
          <w:p w14:paraId="359C1E74" w14:textId="77777777" w:rsidR="008B0AD4" w:rsidRPr="00BA2BCE" w:rsidRDefault="008B0AD4" w:rsidP="008B0AD4">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8" w:type="dxa"/>
            <w:tcBorders>
              <w:left w:val="nil"/>
              <w:right w:val="nil"/>
            </w:tcBorders>
          </w:tcPr>
          <w:p w14:paraId="4149194A" w14:textId="77777777" w:rsidR="008B0AD4" w:rsidRPr="00BA2BCE" w:rsidRDefault="008B0AD4" w:rsidP="008B0AD4">
            <w:pPr>
              <w:spacing w:line="240" w:lineRule="auto"/>
              <w:rPr>
                <w:rFonts w:ascii="Browallia New" w:hAnsi="Browallia New" w:cs="Browallia New"/>
                <w:sz w:val="24"/>
                <w:szCs w:val="24"/>
              </w:rPr>
            </w:pPr>
          </w:p>
        </w:tc>
        <w:tc>
          <w:tcPr>
            <w:tcW w:w="1180" w:type="dxa"/>
            <w:tcBorders>
              <w:top w:val="single" w:sz="4" w:space="0" w:color="auto"/>
              <w:left w:val="nil"/>
              <w:right w:val="nil"/>
            </w:tcBorders>
          </w:tcPr>
          <w:p w14:paraId="2C5BFADC" w14:textId="77777777" w:rsidR="008B0AD4" w:rsidRPr="00BA2BCE" w:rsidRDefault="008B0AD4" w:rsidP="008B0AD4">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5FB38EA1" w14:textId="77777777" w:rsidR="008B0AD4" w:rsidRPr="00BA2BCE" w:rsidRDefault="008B0AD4" w:rsidP="008B0AD4">
            <w:pPr>
              <w:spacing w:line="240" w:lineRule="auto"/>
              <w:jc w:val="right"/>
              <w:rPr>
                <w:rFonts w:ascii="Browallia New" w:hAnsi="Browallia New" w:cs="Browallia New"/>
                <w:sz w:val="24"/>
                <w:szCs w:val="24"/>
              </w:rPr>
            </w:pPr>
          </w:p>
        </w:tc>
        <w:tc>
          <w:tcPr>
            <w:tcW w:w="1151" w:type="dxa"/>
            <w:tcBorders>
              <w:top w:val="single" w:sz="4" w:space="0" w:color="auto"/>
              <w:left w:val="nil"/>
              <w:right w:val="nil"/>
            </w:tcBorders>
            <w:vAlign w:val="center"/>
          </w:tcPr>
          <w:p w14:paraId="0673A5FC" w14:textId="77777777" w:rsidR="008B0AD4" w:rsidRPr="00BA2BCE" w:rsidRDefault="008B0AD4" w:rsidP="008B0AD4">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c>
          <w:tcPr>
            <w:tcW w:w="236" w:type="dxa"/>
            <w:tcBorders>
              <w:top w:val="nil"/>
              <w:left w:val="nil"/>
              <w:bottom w:val="nil"/>
              <w:right w:val="nil"/>
            </w:tcBorders>
            <w:vAlign w:val="center"/>
          </w:tcPr>
          <w:p w14:paraId="1DB372D1" w14:textId="77777777" w:rsidR="008B0AD4" w:rsidRPr="00BA2BCE" w:rsidRDefault="008B0AD4" w:rsidP="008B0AD4">
            <w:pPr>
              <w:spacing w:line="240" w:lineRule="auto"/>
              <w:jc w:val="right"/>
              <w:rPr>
                <w:rFonts w:ascii="Browallia New" w:hAnsi="Browallia New" w:cs="Browallia New"/>
                <w:sz w:val="24"/>
                <w:szCs w:val="24"/>
              </w:rPr>
            </w:pPr>
          </w:p>
        </w:tc>
        <w:tc>
          <w:tcPr>
            <w:tcW w:w="1182" w:type="dxa"/>
            <w:gridSpan w:val="2"/>
            <w:tcBorders>
              <w:top w:val="nil"/>
              <w:left w:val="nil"/>
              <w:bottom w:val="nil"/>
              <w:right w:val="nil"/>
            </w:tcBorders>
            <w:vAlign w:val="center"/>
          </w:tcPr>
          <w:p w14:paraId="08486D3B" w14:textId="77777777" w:rsidR="008B0AD4" w:rsidRPr="00BA2BCE" w:rsidRDefault="008B0AD4" w:rsidP="008B0AD4">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r>
      <w:tr w:rsidR="007C7AC0" w:rsidRPr="0036772A" w14:paraId="02E44565" w14:textId="77777777" w:rsidTr="00493671">
        <w:tc>
          <w:tcPr>
            <w:tcW w:w="3663" w:type="dxa"/>
            <w:tcBorders>
              <w:top w:val="nil"/>
              <w:left w:val="nil"/>
              <w:bottom w:val="nil"/>
              <w:right w:val="nil"/>
            </w:tcBorders>
          </w:tcPr>
          <w:p w14:paraId="50D558F6" w14:textId="77777777" w:rsidR="007C7AC0" w:rsidRPr="00BA2BCE" w:rsidRDefault="007C7AC0" w:rsidP="007C7AC0">
            <w:pPr>
              <w:spacing w:line="240" w:lineRule="auto"/>
              <w:ind w:left="162" w:hanging="162"/>
              <w:jc w:val="thaiDistribute"/>
              <w:rPr>
                <w:rFonts w:ascii="Browallia New" w:hAnsi="Browallia New" w:cs="Browallia New"/>
                <w:sz w:val="24"/>
                <w:szCs w:val="24"/>
                <w:lang w:val="en-GB"/>
              </w:rPr>
            </w:pPr>
            <w:r w:rsidRPr="00BA2BCE">
              <w:rPr>
                <w:rFonts w:ascii="Browallia New" w:hAnsi="Browallia New" w:cs="Browallia New"/>
                <w:sz w:val="24"/>
                <w:szCs w:val="24"/>
                <w:cs/>
              </w:rPr>
              <w:t xml:space="preserve">     ห้องชุดเพื่อขาย</w:t>
            </w:r>
          </w:p>
        </w:tc>
        <w:tc>
          <w:tcPr>
            <w:tcW w:w="1134" w:type="dxa"/>
            <w:tcBorders>
              <w:left w:val="nil"/>
              <w:bottom w:val="single" w:sz="4" w:space="0" w:color="auto"/>
              <w:right w:val="nil"/>
            </w:tcBorders>
          </w:tcPr>
          <w:p w14:paraId="23C2A338" w14:textId="17F03216" w:rsidR="007C7AC0" w:rsidRPr="00435866"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324907">
              <w:rPr>
                <w:rFonts w:ascii="Browallia New" w:hAnsi="Browallia New" w:cs="Browallia New"/>
                <w:sz w:val="24"/>
                <w:szCs w:val="24"/>
                <w:cs/>
              </w:rPr>
              <w:t>7</w:t>
            </w:r>
            <w:r w:rsidRPr="00324907">
              <w:rPr>
                <w:rFonts w:ascii="Browallia New" w:hAnsi="Browallia New" w:cs="DokChampa"/>
                <w:sz w:val="24"/>
                <w:szCs w:val="24"/>
                <w:lang w:bidi="lo-LA"/>
              </w:rPr>
              <w:t>,291</w:t>
            </w:r>
          </w:p>
        </w:tc>
        <w:tc>
          <w:tcPr>
            <w:tcW w:w="238" w:type="dxa"/>
            <w:tcBorders>
              <w:left w:val="nil"/>
              <w:right w:val="nil"/>
            </w:tcBorders>
          </w:tcPr>
          <w:p w14:paraId="7CFC6A9D"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80" w:type="dxa"/>
            <w:tcBorders>
              <w:left w:val="nil"/>
              <w:bottom w:val="single" w:sz="4" w:space="0" w:color="auto"/>
              <w:right w:val="nil"/>
            </w:tcBorders>
          </w:tcPr>
          <w:p w14:paraId="7A930FFA" w14:textId="2344B33F"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17,165</w:t>
            </w:r>
          </w:p>
        </w:tc>
        <w:tc>
          <w:tcPr>
            <w:tcW w:w="236" w:type="dxa"/>
            <w:tcBorders>
              <w:left w:val="nil"/>
              <w:right w:val="nil"/>
            </w:tcBorders>
            <w:vAlign w:val="center"/>
          </w:tcPr>
          <w:p w14:paraId="76D8EF44"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51" w:type="dxa"/>
            <w:tcBorders>
              <w:left w:val="nil"/>
              <w:bottom w:val="single" w:sz="4" w:space="0" w:color="auto"/>
              <w:right w:val="nil"/>
            </w:tcBorders>
            <w:vAlign w:val="center"/>
          </w:tcPr>
          <w:p w14:paraId="7B5FF0DF" w14:textId="080F46AB" w:rsidR="007C7AC0" w:rsidRPr="00BA2BCE" w:rsidRDefault="007C7AC0" w:rsidP="007C7AC0">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BA2BCE">
              <w:rPr>
                <w:rFonts w:ascii="Browallia New" w:hAnsi="Browallia New" w:cs="Browallia New"/>
                <w:sz w:val="24"/>
                <w:szCs w:val="24"/>
                <w:cs/>
              </w:rPr>
              <w:t xml:space="preserve">        -</w:t>
            </w:r>
          </w:p>
        </w:tc>
        <w:tc>
          <w:tcPr>
            <w:tcW w:w="236" w:type="dxa"/>
            <w:tcBorders>
              <w:top w:val="nil"/>
              <w:left w:val="nil"/>
              <w:bottom w:val="nil"/>
              <w:right w:val="nil"/>
            </w:tcBorders>
            <w:vAlign w:val="center"/>
          </w:tcPr>
          <w:p w14:paraId="2AA88DE1"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82" w:type="dxa"/>
            <w:gridSpan w:val="2"/>
            <w:tcBorders>
              <w:top w:val="nil"/>
              <w:left w:val="nil"/>
              <w:bottom w:val="single" w:sz="4" w:space="0" w:color="auto"/>
              <w:right w:val="nil"/>
            </w:tcBorders>
            <w:vAlign w:val="center"/>
          </w:tcPr>
          <w:p w14:paraId="1F57B5C0" w14:textId="769AEEAA" w:rsidR="007C7AC0" w:rsidRPr="00BA2BCE" w:rsidRDefault="007C7AC0" w:rsidP="007C7AC0">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BA2BCE">
              <w:rPr>
                <w:rFonts w:ascii="Browallia New" w:hAnsi="Browallia New" w:cs="Browallia New"/>
                <w:sz w:val="24"/>
                <w:szCs w:val="24"/>
                <w:cs/>
              </w:rPr>
              <w:t xml:space="preserve">        -</w:t>
            </w:r>
          </w:p>
        </w:tc>
      </w:tr>
      <w:tr w:rsidR="007C7AC0" w:rsidRPr="0036772A" w14:paraId="50E37A67" w14:textId="77777777" w:rsidTr="00493671">
        <w:tc>
          <w:tcPr>
            <w:tcW w:w="3663" w:type="dxa"/>
            <w:tcBorders>
              <w:top w:val="nil"/>
              <w:left w:val="nil"/>
              <w:bottom w:val="nil"/>
              <w:right w:val="nil"/>
            </w:tcBorders>
            <w:vAlign w:val="center"/>
          </w:tcPr>
          <w:p w14:paraId="2519AA43" w14:textId="2A3D8AE8" w:rsidR="007C7AC0" w:rsidRPr="00BA2BCE" w:rsidRDefault="007C7AC0" w:rsidP="007C7AC0">
            <w:pPr>
              <w:spacing w:line="240" w:lineRule="auto"/>
              <w:rPr>
                <w:rFonts w:ascii="Browallia New" w:hAnsi="Browallia New" w:cs="Browallia New"/>
                <w:sz w:val="24"/>
                <w:szCs w:val="24"/>
                <w:cs/>
              </w:rPr>
            </w:pPr>
          </w:p>
        </w:tc>
        <w:tc>
          <w:tcPr>
            <w:tcW w:w="1134" w:type="dxa"/>
            <w:tcBorders>
              <w:left w:val="nil"/>
              <w:right w:val="nil"/>
            </w:tcBorders>
          </w:tcPr>
          <w:p w14:paraId="64A5965E" w14:textId="77777777" w:rsidR="007C7AC0" w:rsidRPr="00435866"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8" w:type="dxa"/>
            <w:tcBorders>
              <w:left w:val="nil"/>
              <w:right w:val="nil"/>
            </w:tcBorders>
          </w:tcPr>
          <w:p w14:paraId="3F867FAC"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80" w:type="dxa"/>
            <w:tcBorders>
              <w:left w:val="nil"/>
              <w:right w:val="nil"/>
            </w:tcBorders>
          </w:tcPr>
          <w:p w14:paraId="25DCB610" w14:textId="16069E8E"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1F414FB8"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51" w:type="dxa"/>
            <w:tcBorders>
              <w:left w:val="nil"/>
              <w:right w:val="nil"/>
            </w:tcBorders>
          </w:tcPr>
          <w:p w14:paraId="279BF965" w14:textId="77777777" w:rsidR="007C7AC0" w:rsidRPr="00BA2BCE" w:rsidRDefault="007C7AC0" w:rsidP="007C7AC0">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c>
          <w:tcPr>
            <w:tcW w:w="236" w:type="dxa"/>
            <w:tcBorders>
              <w:left w:val="nil"/>
              <w:right w:val="nil"/>
            </w:tcBorders>
            <w:vAlign w:val="center"/>
          </w:tcPr>
          <w:p w14:paraId="25BB7055"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82" w:type="dxa"/>
            <w:gridSpan w:val="2"/>
            <w:tcBorders>
              <w:left w:val="nil"/>
              <w:right w:val="nil"/>
            </w:tcBorders>
            <w:vAlign w:val="center"/>
          </w:tcPr>
          <w:p w14:paraId="22D14226" w14:textId="16FD70E0" w:rsidR="007C7AC0" w:rsidRPr="00BA2BCE" w:rsidRDefault="007C7AC0" w:rsidP="007C7AC0">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r>
      <w:tr w:rsidR="007C7AC0" w:rsidRPr="0036772A" w14:paraId="789DBF01" w14:textId="77777777" w:rsidTr="00493671">
        <w:tc>
          <w:tcPr>
            <w:tcW w:w="3663" w:type="dxa"/>
            <w:tcBorders>
              <w:top w:val="nil"/>
              <w:left w:val="nil"/>
              <w:bottom w:val="nil"/>
              <w:right w:val="nil"/>
            </w:tcBorders>
            <w:vAlign w:val="center"/>
          </w:tcPr>
          <w:p w14:paraId="41DBB003" w14:textId="77777777" w:rsidR="007C7AC0" w:rsidRPr="00BA2BCE" w:rsidRDefault="007C7AC0" w:rsidP="007C7AC0">
            <w:pPr>
              <w:spacing w:line="240" w:lineRule="auto"/>
              <w:rPr>
                <w:rFonts w:ascii="Browallia New" w:hAnsi="Browallia New" w:cs="Browallia New"/>
                <w:sz w:val="24"/>
                <w:szCs w:val="24"/>
                <w:cs/>
              </w:rPr>
            </w:pPr>
            <w:r w:rsidRPr="00BA2BCE">
              <w:rPr>
                <w:rFonts w:ascii="Browallia New" w:hAnsi="Browallia New" w:cs="Browallia New"/>
                <w:sz w:val="24"/>
                <w:szCs w:val="24"/>
                <w:cs/>
              </w:rPr>
              <w:t>ที่ดินและสิ่งปลูกสร้างที่อยู่ระหว่างพัฒนา</w:t>
            </w:r>
          </w:p>
        </w:tc>
        <w:tc>
          <w:tcPr>
            <w:tcW w:w="1134" w:type="dxa"/>
            <w:tcBorders>
              <w:left w:val="nil"/>
              <w:bottom w:val="nil"/>
              <w:right w:val="nil"/>
            </w:tcBorders>
          </w:tcPr>
          <w:p w14:paraId="23FC40D4" w14:textId="77777777" w:rsidR="007C7AC0" w:rsidRPr="00435866"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8" w:type="dxa"/>
            <w:tcBorders>
              <w:left w:val="nil"/>
              <w:bottom w:val="nil"/>
              <w:right w:val="nil"/>
            </w:tcBorders>
          </w:tcPr>
          <w:p w14:paraId="1F4FC169"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80" w:type="dxa"/>
            <w:tcBorders>
              <w:left w:val="nil"/>
              <w:bottom w:val="nil"/>
              <w:right w:val="nil"/>
            </w:tcBorders>
          </w:tcPr>
          <w:p w14:paraId="51BB9C0E" w14:textId="77777777"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bottom w:val="nil"/>
              <w:right w:val="nil"/>
            </w:tcBorders>
            <w:vAlign w:val="center"/>
          </w:tcPr>
          <w:p w14:paraId="255EA6CB"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3B318E31" w14:textId="77777777" w:rsidR="007C7AC0" w:rsidRPr="00BA2BCE" w:rsidRDefault="007C7AC0" w:rsidP="007C7AC0">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c>
          <w:tcPr>
            <w:tcW w:w="236" w:type="dxa"/>
            <w:tcBorders>
              <w:left w:val="nil"/>
              <w:bottom w:val="nil"/>
              <w:right w:val="nil"/>
            </w:tcBorders>
            <w:vAlign w:val="center"/>
          </w:tcPr>
          <w:p w14:paraId="7728BC79"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82" w:type="dxa"/>
            <w:gridSpan w:val="2"/>
            <w:tcBorders>
              <w:left w:val="nil"/>
              <w:bottom w:val="nil"/>
              <w:right w:val="nil"/>
            </w:tcBorders>
            <w:vAlign w:val="center"/>
          </w:tcPr>
          <w:p w14:paraId="70D36384" w14:textId="77777777"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r>
      <w:tr w:rsidR="001352EC" w:rsidRPr="0036772A" w14:paraId="4357CEDE" w14:textId="77777777" w:rsidTr="00493671">
        <w:tc>
          <w:tcPr>
            <w:tcW w:w="3663" w:type="dxa"/>
            <w:tcBorders>
              <w:top w:val="nil"/>
              <w:left w:val="nil"/>
              <w:bottom w:val="nil"/>
              <w:right w:val="nil"/>
            </w:tcBorders>
            <w:vAlign w:val="center"/>
          </w:tcPr>
          <w:p w14:paraId="56B57389" w14:textId="77777777" w:rsidR="001352EC" w:rsidRPr="00BA2BCE" w:rsidRDefault="001352EC" w:rsidP="001352EC">
            <w:pPr>
              <w:spacing w:line="240" w:lineRule="auto"/>
              <w:rPr>
                <w:rFonts w:ascii="Browallia New" w:hAnsi="Browallia New" w:cs="Browallia New"/>
                <w:sz w:val="24"/>
                <w:szCs w:val="24"/>
                <w:cs/>
              </w:rPr>
            </w:pPr>
            <w:r w:rsidRPr="00BA2BCE">
              <w:rPr>
                <w:rFonts w:ascii="Browallia New" w:hAnsi="Browallia New" w:cs="Browallia New"/>
                <w:sz w:val="24"/>
                <w:szCs w:val="24"/>
                <w:cs/>
              </w:rPr>
              <w:t xml:space="preserve">     ที่ดิน</w:t>
            </w:r>
          </w:p>
        </w:tc>
        <w:tc>
          <w:tcPr>
            <w:tcW w:w="1134" w:type="dxa"/>
            <w:tcBorders>
              <w:left w:val="nil"/>
              <w:bottom w:val="nil"/>
              <w:right w:val="nil"/>
            </w:tcBorders>
          </w:tcPr>
          <w:p w14:paraId="0A1E3773" w14:textId="1574A63F" w:rsidR="001352EC" w:rsidRPr="00435866"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324907">
              <w:rPr>
                <w:rFonts w:ascii="Browallia New" w:hAnsi="Browallia New" w:cs="Browallia New"/>
                <w:sz w:val="24"/>
                <w:szCs w:val="24"/>
              </w:rPr>
              <w:t>623,645</w:t>
            </w:r>
          </w:p>
        </w:tc>
        <w:tc>
          <w:tcPr>
            <w:tcW w:w="238" w:type="dxa"/>
            <w:tcBorders>
              <w:left w:val="nil"/>
              <w:bottom w:val="nil"/>
              <w:right w:val="nil"/>
            </w:tcBorders>
          </w:tcPr>
          <w:p w14:paraId="4441E0BD"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80" w:type="dxa"/>
            <w:tcBorders>
              <w:left w:val="nil"/>
              <w:bottom w:val="nil"/>
              <w:right w:val="nil"/>
            </w:tcBorders>
          </w:tcPr>
          <w:p w14:paraId="2E5781B6" w14:textId="3DDEEBC2" w:rsidR="001352EC" w:rsidRPr="00BA2BCE"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600,700</w:t>
            </w:r>
          </w:p>
        </w:tc>
        <w:tc>
          <w:tcPr>
            <w:tcW w:w="236" w:type="dxa"/>
            <w:tcBorders>
              <w:left w:val="nil"/>
              <w:bottom w:val="nil"/>
              <w:right w:val="nil"/>
            </w:tcBorders>
            <w:vAlign w:val="center"/>
          </w:tcPr>
          <w:p w14:paraId="6E17EECB"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2730CD1F" w14:textId="277FACF8" w:rsidR="001352EC" w:rsidRPr="00C97B49"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C97B49">
              <w:rPr>
                <w:rFonts w:ascii="Browallia New" w:hAnsi="Browallia New" w:cs="Browallia New"/>
                <w:sz w:val="24"/>
                <w:szCs w:val="24"/>
              </w:rPr>
              <w:t>1,835</w:t>
            </w:r>
          </w:p>
        </w:tc>
        <w:tc>
          <w:tcPr>
            <w:tcW w:w="236" w:type="dxa"/>
            <w:tcBorders>
              <w:top w:val="nil"/>
              <w:left w:val="nil"/>
              <w:bottom w:val="nil"/>
              <w:right w:val="nil"/>
            </w:tcBorders>
            <w:vAlign w:val="center"/>
          </w:tcPr>
          <w:p w14:paraId="1639DCFB"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82" w:type="dxa"/>
            <w:gridSpan w:val="2"/>
            <w:tcBorders>
              <w:top w:val="nil"/>
              <w:left w:val="nil"/>
              <w:bottom w:val="nil"/>
              <w:right w:val="nil"/>
            </w:tcBorders>
            <w:vAlign w:val="center"/>
          </w:tcPr>
          <w:p w14:paraId="44DF3DEF" w14:textId="2F41733E" w:rsidR="001352EC" w:rsidRPr="00BA2BCE"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6,782</w:t>
            </w:r>
          </w:p>
        </w:tc>
      </w:tr>
      <w:tr w:rsidR="001352EC" w:rsidRPr="0036772A" w14:paraId="2EF97CB1" w14:textId="77777777" w:rsidTr="00493671">
        <w:tc>
          <w:tcPr>
            <w:tcW w:w="3663" w:type="dxa"/>
            <w:tcBorders>
              <w:top w:val="nil"/>
              <w:left w:val="nil"/>
              <w:bottom w:val="nil"/>
              <w:right w:val="nil"/>
            </w:tcBorders>
            <w:vAlign w:val="center"/>
          </w:tcPr>
          <w:p w14:paraId="1AA7FAB6" w14:textId="77777777" w:rsidR="001352EC" w:rsidRPr="00BA2BCE" w:rsidRDefault="001352EC" w:rsidP="001352EC">
            <w:pPr>
              <w:spacing w:line="240" w:lineRule="auto"/>
              <w:rPr>
                <w:rFonts w:ascii="Browallia New" w:hAnsi="Browallia New" w:cs="Browallia New"/>
                <w:sz w:val="24"/>
                <w:szCs w:val="24"/>
                <w:cs/>
              </w:rPr>
            </w:pPr>
            <w:r w:rsidRPr="00BA2BCE">
              <w:rPr>
                <w:rFonts w:ascii="Browallia New" w:hAnsi="Browallia New" w:cs="Browallia New"/>
                <w:sz w:val="24"/>
                <w:szCs w:val="24"/>
                <w:cs/>
              </w:rPr>
              <w:t xml:space="preserve">     ค่าปรับปรุงที่ดิน</w:t>
            </w:r>
          </w:p>
        </w:tc>
        <w:tc>
          <w:tcPr>
            <w:tcW w:w="1134" w:type="dxa"/>
            <w:tcBorders>
              <w:left w:val="nil"/>
              <w:bottom w:val="nil"/>
              <w:right w:val="nil"/>
            </w:tcBorders>
          </w:tcPr>
          <w:p w14:paraId="3949C659" w14:textId="371A859F" w:rsidR="001352EC" w:rsidRPr="00435866"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324907">
              <w:rPr>
                <w:rFonts w:ascii="Browallia New" w:hAnsi="Browallia New" w:cs="Browallia New"/>
                <w:sz w:val="24"/>
                <w:szCs w:val="24"/>
              </w:rPr>
              <w:t>85,507</w:t>
            </w:r>
          </w:p>
        </w:tc>
        <w:tc>
          <w:tcPr>
            <w:tcW w:w="238" w:type="dxa"/>
            <w:tcBorders>
              <w:left w:val="nil"/>
              <w:bottom w:val="nil"/>
              <w:right w:val="nil"/>
            </w:tcBorders>
          </w:tcPr>
          <w:p w14:paraId="5E4B20F1"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80" w:type="dxa"/>
            <w:tcBorders>
              <w:left w:val="nil"/>
              <w:bottom w:val="nil"/>
              <w:right w:val="nil"/>
            </w:tcBorders>
          </w:tcPr>
          <w:p w14:paraId="033BAAE0" w14:textId="7458057F" w:rsidR="001352EC" w:rsidRPr="00BA2BCE"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90,103</w:t>
            </w:r>
          </w:p>
        </w:tc>
        <w:tc>
          <w:tcPr>
            <w:tcW w:w="236" w:type="dxa"/>
            <w:tcBorders>
              <w:left w:val="nil"/>
              <w:bottom w:val="nil"/>
              <w:right w:val="nil"/>
            </w:tcBorders>
            <w:vAlign w:val="center"/>
          </w:tcPr>
          <w:p w14:paraId="23170761"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4582C9F7" w14:textId="7F3D0A7A" w:rsidR="001352EC" w:rsidRPr="00C97B49"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C97B49">
              <w:rPr>
                <w:rFonts w:ascii="Browallia New" w:hAnsi="Browallia New" w:cs="Browallia New"/>
                <w:sz w:val="24"/>
                <w:szCs w:val="24"/>
              </w:rPr>
              <w:t>696</w:t>
            </w:r>
          </w:p>
        </w:tc>
        <w:tc>
          <w:tcPr>
            <w:tcW w:w="236" w:type="dxa"/>
            <w:tcBorders>
              <w:top w:val="nil"/>
              <w:left w:val="nil"/>
              <w:bottom w:val="nil"/>
              <w:right w:val="nil"/>
            </w:tcBorders>
            <w:vAlign w:val="center"/>
          </w:tcPr>
          <w:p w14:paraId="458ADC47"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82" w:type="dxa"/>
            <w:gridSpan w:val="2"/>
            <w:tcBorders>
              <w:top w:val="nil"/>
              <w:left w:val="nil"/>
              <w:bottom w:val="nil"/>
              <w:right w:val="nil"/>
            </w:tcBorders>
            <w:vAlign w:val="center"/>
          </w:tcPr>
          <w:p w14:paraId="7B315792" w14:textId="7DFD5B11" w:rsidR="001352EC" w:rsidRPr="00BA2BCE"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2,572</w:t>
            </w:r>
          </w:p>
        </w:tc>
      </w:tr>
      <w:tr w:rsidR="001352EC" w:rsidRPr="0036772A" w14:paraId="0136E86F" w14:textId="77777777" w:rsidTr="00493671">
        <w:tc>
          <w:tcPr>
            <w:tcW w:w="3663" w:type="dxa"/>
            <w:tcBorders>
              <w:top w:val="nil"/>
              <w:left w:val="nil"/>
              <w:bottom w:val="nil"/>
              <w:right w:val="nil"/>
            </w:tcBorders>
            <w:vAlign w:val="center"/>
          </w:tcPr>
          <w:p w14:paraId="3431677F" w14:textId="77777777" w:rsidR="001352EC" w:rsidRPr="00BA2BCE" w:rsidRDefault="001352EC" w:rsidP="001352EC">
            <w:pPr>
              <w:spacing w:line="240" w:lineRule="auto"/>
              <w:rPr>
                <w:rFonts w:ascii="Browallia New" w:hAnsi="Browallia New" w:cs="Browallia New"/>
                <w:sz w:val="24"/>
                <w:szCs w:val="24"/>
                <w:cs/>
              </w:rPr>
            </w:pPr>
            <w:r w:rsidRPr="00BA2BCE">
              <w:rPr>
                <w:rFonts w:ascii="Browallia New" w:hAnsi="Browallia New" w:cs="Browallia New"/>
                <w:sz w:val="24"/>
                <w:szCs w:val="24"/>
                <w:cs/>
              </w:rPr>
              <w:t xml:space="preserve">     ค่าก่อสร้าง</w:t>
            </w:r>
          </w:p>
        </w:tc>
        <w:tc>
          <w:tcPr>
            <w:tcW w:w="1134" w:type="dxa"/>
            <w:tcBorders>
              <w:left w:val="nil"/>
              <w:bottom w:val="nil"/>
              <w:right w:val="nil"/>
            </w:tcBorders>
          </w:tcPr>
          <w:p w14:paraId="665C3AC4" w14:textId="0F84EA39" w:rsidR="001352EC" w:rsidRPr="00435866"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324907">
              <w:rPr>
                <w:rFonts w:ascii="Browallia New" w:hAnsi="Browallia New" w:cs="Browallia New"/>
                <w:sz w:val="24"/>
                <w:szCs w:val="24"/>
              </w:rPr>
              <w:t>506,463</w:t>
            </w:r>
          </w:p>
        </w:tc>
        <w:tc>
          <w:tcPr>
            <w:tcW w:w="238" w:type="dxa"/>
            <w:tcBorders>
              <w:left w:val="nil"/>
              <w:bottom w:val="nil"/>
              <w:right w:val="nil"/>
            </w:tcBorders>
          </w:tcPr>
          <w:p w14:paraId="7B4763EA"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80" w:type="dxa"/>
            <w:tcBorders>
              <w:left w:val="nil"/>
              <w:bottom w:val="nil"/>
              <w:right w:val="nil"/>
            </w:tcBorders>
          </w:tcPr>
          <w:p w14:paraId="7CD10BBA" w14:textId="19BEDFEB" w:rsidR="001352EC" w:rsidRPr="00BA2BCE"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575,742</w:t>
            </w:r>
          </w:p>
        </w:tc>
        <w:tc>
          <w:tcPr>
            <w:tcW w:w="236" w:type="dxa"/>
            <w:tcBorders>
              <w:left w:val="nil"/>
              <w:bottom w:val="nil"/>
              <w:right w:val="nil"/>
            </w:tcBorders>
            <w:vAlign w:val="center"/>
          </w:tcPr>
          <w:p w14:paraId="7ABBEB5B"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16410DF4" w14:textId="1630010D" w:rsidR="001352EC" w:rsidRPr="00C97B49"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C97B49">
              <w:rPr>
                <w:rFonts w:ascii="Browallia New" w:hAnsi="Browallia New" w:cs="Browallia New"/>
                <w:sz w:val="24"/>
                <w:szCs w:val="24"/>
              </w:rPr>
              <w:t>10,126</w:t>
            </w:r>
          </w:p>
        </w:tc>
        <w:tc>
          <w:tcPr>
            <w:tcW w:w="236" w:type="dxa"/>
            <w:tcBorders>
              <w:top w:val="nil"/>
              <w:left w:val="nil"/>
              <w:bottom w:val="nil"/>
              <w:right w:val="nil"/>
            </w:tcBorders>
            <w:vAlign w:val="center"/>
          </w:tcPr>
          <w:p w14:paraId="58C101E9"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82" w:type="dxa"/>
            <w:gridSpan w:val="2"/>
            <w:tcBorders>
              <w:top w:val="nil"/>
              <w:left w:val="nil"/>
              <w:bottom w:val="nil"/>
              <w:right w:val="nil"/>
            </w:tcBorders>
            <w:vAlign w:val="center"/>
          </w:tcPr>
          <w:p w14:paraId="7F73314A" w14:textId="1DBCCDE2" w:rsidR="001352EC" w:rsidRPr="00BA2BCE"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34,665</w:t>
            </w:r>
          </w:p>
        </w:tc>
      </w:tr>
      <w:tr w:rsidR="001352EC" w:rsidRPr="0036772A" w14:paraId="33E6D879" w14:textId="77777777" w:rsidTr="00493671">
        <w:tc>
          <w:tcPr>
            <w:tcW w:w="3663" w:type="dxa"/>
            <w:tcBorders>
              <w:top w:val="nil"/>
              <w:left w:val="nil"/>
              <w:bottom w:val="nil"/>
              <w:right w:val="nil"/>
            </w:tcBorders>
            <w:vAlign w:val="center"/>
          </w:tcPr>
          <w:p w14:paraId="327FAA3D" w14:textId="77777777" w:rsidR="001352EC" w:rsidRPr="00BA2BCE" w:rsidRDefault="001352EC" w:rsidP="001352EC">
            <w:pPr>
              <w:spacing w:line="240" w:lineRule="auto"/>
              <w:rPr>
                <w:rFonts w:ascii="Browallia New" w:hAnsi="Browallia New" w:cs="Browallia New"/>
                <w:sz w:val="24"/>
                <w:szCs w:val="24"/>
                <w:cs/>
              </w:rPr>
            </w:pPr>
            <w:r w:rsidRPr="00BA2BCE">
              <w:rPr>
                <w:rFonts w:ascii="Browallia New" w:hAnsi="Browallia New" w:cs="Browallia New"/>
                <w:sz w:val="24"/>
                <w:szCs w:val="24"/>
                <w:cs/>
              </w:rPr>
              <w:t xml:space="preserve">     ค่าสาธารณูปโภค</w:t>
            </w:r>
          </w:p>
        </w:tc>
        <w:tc>
          <w:tcPr>
            <w:tcW w:w="1134" w:type="dxa"/>
            <w:tcBorders>
              <w:left w:val="nil"/>
              <w:bottom w:val="nil"/>
              <w:right w:val="nil"/>
            </w:tcBorders>
          </w:tcPr>
          <w:p w14:paraId="66B2BDAD" w14:textId="791A4ECA" w:rsidR="001352EC" w:rsidRPr="00435866"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324907">
              <w:rPr>
                <w:rFonts w:ascii="Browallia New" w:hAnsi="Browallia New" w:cs="Browallia New"/>
                <w:sz w:val="24"/>
                <w:szCs w:val="24"/>
              </w:rPr>
              <w:t>203,274</w:t>
            </w:r>
          </w:p>
        </w:tc>
        <w:tc>
          <w:tcPr>
            <w:tcW w:w="238" w:type="dxa"/>
            <w:tcBorders>
              <w:left w:val="nil"/>
              <w:bottom w:val="nil"/>
              <w:right w:val="nil"/>
            </w:tcBorders>
          </w:tcPr>
          <w:p w14:paraId="7223812E"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80" w:type="dxa"/>
            <w:tcBorders>
              <w:left w:val="nil"/>
              <w:bottom w:val="nil"/>
              <w:right w:val="nil"/>
            </w:tcBorders>
          </w:tcPr>
          <w:p w14:paraId="571FB673" w14:textId="147FDD90" w:rsidR="001352EC" w:rsidRPr="00BA2BCE"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193,000</w:t>
            </w:r>
          </w:p>
        </w:tc>
        <w:tc>
          <w:tcPr>
            <w:tcW w:w="236" w:type="dxa"/>
            <w:tcBorders>
              <w:left w:val="nil"/>
              <w:bottom w:val="nil"/>
              <w:right w:val="nil"/>
            </w:tcBorders>
            <w:vAlign w:val="center"/>
          </w:tcPr>
          <w:p w14:paraId="76A7339D"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07740613" w14:textId="03A3A6A2" w:rsidR="001352EC" w:rsidRPr="00324907"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highlight w:val="yellow"/>
              </w:rPr>
            </w:pPr>
            <w:r w:rsidRPr="00324907">
              <w:rPr>
                <w:rFonts w:ascii="Browallia New" w:hAnsi="Browallia New" w:cs="Browallia New"/>
                <w:sz w:val="24"/>
                <w:szCs w:val="24"/>
              </w:rPr>
              <w:t>3,191</w:t>
            </w:r>
          </w:p>
        </w:tc>
        <w:tc>
          <w:tcPr>
            <w:tcW w:w="236" w:type="dxa"/>
            <w:tcBorders>
              <w:top w:val="nil"/>
              <w:left w:val="nil"/>
              <w:bottom w:val="nil"/>
              <w:right w:val="nil"/>
            </w:tcBorders>
            <w:vAlign w:val="center"/>
          </w:tcPr>
          <w:p w14:paraId="0919BA15"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82" w:type="dxa"/>
            <w:gridSpan w:val="2"/>
            <w:tcBorders>
              <w:top w:val="nil"/>
              <w:left w:val="nil"/>
              <w:bottom w:val="nil"/>
              <w:right w:val="nil"/>
            </w:tcBorders>
            <w:vAlign w:val="center"/>
          </w:tcPr>
          <w:p w14:paraId="3B046D6E" w14:textId="6D5D7692" w:rsidR="001352EC" w:rsidRPr="00BA2BCE"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11,957</w:t>
            </w:r>
          </w:p>
        </w:tc>
      </w:tr>
      <w:tr w:rsidR="001352EC" w:rsidRPr="0036772A" w14:paraId="675DA119" w14:textId="77777777" w:rsidTr="00493671">
        <w:tc>
          <w:tcPr>
            <w:tcW w:w="3663" w:type="dxa"/>
            <w:tcBorders>
              <w:top w:val="nil"/>
              <w:left w:val="nil"/>
              <w:bottom w:val="nil"/>
              <w:right w:val="nil"/>
            </w:tcBorders>
            <w:vAlign w:val="center"/>
          </w:tcPr>
          <w:p w14:paraId="3A0B66AF" w14:textId="1EA8C2BC" w:rsidR="001352EC" w:rsidRPr="00BA2BCE" w:rsidRDefault="001352EC" w:rsidP="001352EC">
            <w:pPr>
              <w:spacing w:line="240" w:lineRule="auto"/>
              <w:rPr>
                <w:rFonts w:ascii="Browallia New" w:hAnsi="Browallia New" w:cs="Browallia New"/>
                <w:sz w:val="24"/>
                <w:szCs w:val="24"/>
              </w:rPr>
            </w:pPr>
            <w:r w:rsidRPr="00BA2BCE">
              <w:rPr>
                <w:rFonts w:ascii="Browallia New" w:hAnsi="Browallia New" w:cs="Browallia New"/>
                <w:sz w:val="24"/>
                <w:szCs w:val="24"/>
                <w:cs/>
              </w:rPr>
              <w:t xml:space="preserve">     ต้นทุนทางการเงิน</w:t>
            </w:r>
          </w:p>
        </w:tc>
        <w:tc>
          <w:tcPr>
            <w:tcW w:w="1134" w:type="dxa"/>
            <w:tcBorders>
              <w:top w:val="nil"/>
              <w:left w:val="nil"/>
              <w:right w:val="nil"/>
            </w:tcBorders>
          </w:tcPr>
          <w:p w14:paraId="626F2169" w14:textId="014DA388" w:rsidR="001352EC" w:rsidRPr="00435866"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324907">
              <w:rPr>
                <w:rFonts w:ascii="Browallia New" w:hAnsi="Browallia New" w:cs="Browallia New"/>
                <w:sz w:val="24"/>
                <w:szCs w:val="24"/>
              </w:rPr>
              <w:t>40,828</w:t>
            </w:r>
          </w:p>
        </w:tc>
        <w:tc>
          <w:tcPr>
            <w:tcW w:w="238" w:type="dxa"/>
            <w:tcBorders>
              <w:top w:val="nil"/>
              <w:left w:val="nil"/>
              <w:right w:val="nil"/>
            </w:tcBorders>
          </w:tcPr>
          <w:p w14:paraId="5C61B12E"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80" w:type="dxa"/>
            <w:tcBorders>
              <w:top w:val="nil"/>
              <w:left w:val="nil"/>
              <w:right w:val="nil"/>
            </w:tcBorders>
          </w:tcPr>
          <w:p w14:paraId="2AD70B1A" w14:textId="0BF5474B" w:rsidR="001352EC" w:rsidRPr="00BA2BCE"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32,192</w:t>
            </w:r>
          </w:p>
        </w:tc>
        <w:tc>
          <w:tcPr>
            <w:tcW w:w="236" w:type="dxa"/>
            <w:tcBorders>
              <w:top w:val="nil"/>
              <w:left w:val="nil"/>
              <w:right w:val="nil"/>
            </w:tcBorders>
            <w:vAlign w:val="center"/>
          </w:tcPr>
          <w:p w14:paraId="16D1B2AC"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51" w:type="dxa"/>
            <w:tcBorders>
              <w:top w:val="nil"/>
              <w:left w:val="nil"/>
              <w:right w:val="nil"/>
            </w:tcBorders>
            <w:vAlign w:val="center"/>
          </w:tcPr>
          <w:p w14:paraId="05C03C3E" w14:textId="11B4DE9F" w:rsidR="001352EC" w:rsidRPr="00324907"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highlight w:val="yellow"/>
              </w:rPr>
            </w:pPr>
            <w:r w:rsidRPr="00C97B49">
              <w:rPr>
                <w:rFonts w:ascii="Browallia New" w:hAnsi="Browallia New" w:cs="Browallia New"/>
                <w:sz w:val="24"/>
                <w:szCs w:val="24"/>
              </w:rPr>
              <w:t>45</w:t>
            </w:r>
          </w:p>
        </w:tc>
        <w:tc>
          <w:tcPr>
            <w:tcW w:w="236" w:type="dxa"/>
            <w:tcBorders>
              <w:top w:val="nil"/>
              <w:left w:val="nil"/>
              <w:right w:val="nil"/>
            </w:tcBorders>
            <w:vAlign w:val="center"/>
          </w:tcPr>
          <w:p w14:paraId="3AD3BC23"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82" w:type="dxa"/>
            <w:gridSpan w:val="2"/>
            <w:tcBorders>
              <w:top w:val="nil"/>
              <w:left w:val="nil"/>
              <w:right w:val="nil"/>
            </w:tcBorders>
            <w:vAlign w:val="center"/>
          </w:tcPr>
          <w:p w14:paraId="67E56B98" w14:textId="71806521" w:rsidR="001352EC" w:rsidRPr="00BA2BCE"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175</w:t>
            </w:r>
          </w:p>
        </w:tc>
      </w:tr>
      <w:tr w:rsidR="001352EC" w:rsidRPr="0036772A" w14:paraId="56A351EF" w14:textId="77777777" w:rsidTr="00493671">
        <w:tc>
          <w:tcPr>
            <w:tcW w:w="3663" w:type="dxa"/>
            <w:tcBorders>
              <w:top w:val="nil"/>
              <w:left w:val="nil"/>
              <w:bottom w:val="nil"/>
              <w:right w:val="nil"/>
            </w:tcBorders>
            <w:vAlign w:val="center"/>
          </w:tcPr>
          <w:p w14:paraId="0DFA3817" w14:textId="77777777" w:rsidR="001352EC" w:rsidRPr="00BA2BCE" w:rsidRDefault="001352EC" w:rsidP="001352EC">
            <w:pPr>
              <w:spacing w:line="240" w:lineRule="auto"/>
              <w:rPr>
                <w:rFonts w:ascii="Browallia New" w:hAnsi="Browallia New" w:cs="Browallia New"/>
                <w:sz w:val="24"/>
                <w:szCs w:val="24"/>
                <w:cs/>
              </w:rPr>
            </w:pPr>
            <w:r w:rsidRPr="00BA2BCE">
              <w:rPr>
                <w:rFonts w:ascii="Browallia New" w:hAnsi="Browallia New" w:cs="Browallia New"/>
                <w:sz w:val="24"/>
                <w:szCs w:val="24"/>
                <w:cs/>
              </w:rPr>
              <w:t xml:space="preserve">     ต้นทุนอื่นๆ</w:t>
            </w:r>
          </w:p>
        </w:tc>
        <w:tc>
          <w:tcPr>
            <w:tcW w:w="1134" w:type="dxa"/>
            <w:tcBorders>
              <w:left w:val="nil"/>
              <w:bottom w:val="single" w:sz="4" w:space="0" w:color="auto"/>
              <w:right w:val="nil"/>
            </w:tcBorders>
          </w:tcPr>
          <w:p w14:paraId="5346956F" w14:textId="0530BC61" w:rsidR="001352EC" w:rsidRPr="00435866"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324907">
              <w:rPr>
                <w:rFonts w:ascii="Browallia New" w:hAnsi="Browallia New" w:cs="Browallia New"/>
                <w:sz w:val="24"/>
                <w:szCs w:val="24"/>
              </w:rPr>
              <w:t>43,8</w:t>
            </w:r>
            <w:r w:rsidR="00211CE2" w:rsidRPr="00435866">
              <w:rPr>
                <w:rFonts w:ascii="Browallia New" w:hAnsi="Browallia New" w:cs="Browallia New"/>
                <w:sz w:val="24"/>
                <w:szCs w:val="24"/>
              </w:rPr>
              <w:t>40</w:t>
            </w:r>
          </w:p>
        </w:tc>
        <w:tc>
          <w:tcPr>
            <w:tcW w:w="238" w:type="dxa"/>
            <w:tcBorders>
              <w:left w:val="nil"/>
              <w:right w:val="nil"/>
            </w:tcBorders>
          </w:tcPr>
          <w:p w14:paraId="55DF9D50"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80" w:type="dxa"/>
            <w:tcBorders>
              <w:left w:val="nil"/>
              <w:bottom w:val="single" w:sz="4" w:space="0" w:color="auto"/>
              <w:right w:val="nil"/>
            </w:tcBorders>
          </w:tcPr>
          <w:p w14:paraId="7EA2E5AB" w14:textId="5A112CB9" w:rsidR="001352EC" w:rsidRPr="00BA2BCE"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17,650</w:t>
            </w:r>
          </w:p>
        </w:tc>
        <w:tc>
          <w:tcPr>
            <w:tcW w:w="236" w:type="dxa"/>
            <w:tcBorders>
              <w:left w:val="nil"/>
              <w:right w:val="nil"/>
            </w:tcBorders>
            <w:vAlign w:val="center"/>
          </w:tcPr>
          <w:p w14:paraId="4A51C8A2"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51" w:type="dxa"/>
            <w:tcBorders>
              <w:left w:val="nil"/>
              <w:bottom w:val="single" w:sz="4" w:space="0" w:color="auto"/>
              <w:right w:val="nil"/>
            </w:tcBorders>
            <w:vAlign w:val="center"/>
          </w:tcPr>
          <w:p w14:paraId="3E8ABDE7" w14:textId="55FA1DB1" w:rsidR="001352EC" w:rsidRPr="00324907"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highlight w:val="yellow"/>
              </w:rPr>
            </w:pPr>
            <w:r w:rsidRPr="00324907">
              <w:rPr>
                <w:rFonts w:ascii="Browallia New" w:hAnsi="Browallia New" w:cs="Browallia New"/>
                <w:sz w:val="24"/>
                <w:szCs w:val="24"/>
              </w:rPr>
              <w:t>3</w:t>
            </w:r>
            <w:r>
              <w:rPr>
                <w:rFonts w:ascii="Browallia New" w:hAnsi="Browallia New" w:cs="Browallia New"/>
                <w:sz w:val="24"/>
                <w:szCs w:val="24"/>
              </w:rPr>
              <w:t>9</w:t>
            </w:r>
          </w:p>
        </w:tc>
        <w:tc>
          <w:tcPr>
            <w:tcW w:w="236" w:type="dxa"/>
            <w:tcBorders>
              <w:left w:val="nil"/>
              <w:right w:val="nil"/>
            </w:tcBorders>
            <w:vAlign w:val="center"/>
          </w:tcPr>
          <w:p w14:paraId="6BA41298"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82" w:type="dxa"/>
            <w:gridSpan w:val="2"/>
            <w:tcBorders>
              <w:left w:val="nil"/>
              <w:bottom w:val="single" w:sz="4" w:space="0" w:color="auto"/>
              <w:right w:val="nil"/>
            </w:tcBorders>
            <w:vAlign w:val="center"/>
          </w:tcPr>
          <w:p w14:paraId="106A3C98" w14:textId="377BB232" w:rsidR="001352EC" w:rsidRPr="00BA2BCE"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135</w:t>
            </w:r>
          </w:p>
        </w:tc>
      </w:tr>
      <w:tr w:rsidR="001352EC" w:rsidRPr="0036772A" w14:paraId="21C718A5" w14:textId="77777777" w:rsidTr="00493671">
        <w:tc>
          <w:tcPr>
            <w:tcW w:w="3663" w:type="dxa"/>
            <w:tcBorders>
              <w:top w:val="nil"/>
              <w:left w:val="nil"/>
              <w:bottom w:val="nil"/>
              <w:right w:val="nil"/>
            </w:tcBorders>
            <w:vAlign w:val="center"/>
          </w:tcPr>
          <w:p w14:paraId="528B18F0" w14:textId="77777777" w:rsidR="001352EC" w:rsidRPr="00BA2BCE" w:rsidRDefault="001352EC" w:rsidP="001352EC">
            <w:pPr>
              <w:spacing w:line="240" w:lineRule="auto"/>
              <w:rPr>
                <w:rFonts w:ascii="Browallia New" w:hAnsi="Browallia New" w:cs="Browallia New"/>
                <w:sz w:val="24"/>
                <w:szCs w:val="24"/>
              </w:rPr>
            </w:pPr>
            <w:r w:rsidRPr="00BA2BCE">
              <w:rPr>
                <w:rFonts w:ascii="Browallia New" w:hAnsi="Browallia New" w:cs="Browallia New"/>
                <w:sz w:val="24"/>
                <w:szCs w:val="24"/>
                <w:cs/>
              </w:rPr>
              <w:t xml:space="preserve">     รวม</w:t>
            </w:r>
          </w:p>
        </w:tc>
        <w:tc>
          <w:tcPr>
            <w:tcW w:w="1134" w:type="dxa"/>
            <w:tcBorders>
              <w:top w:val="single" w:sz="4" w:space="0" w:color="auto"/>
              <w:left w:val="nil"/>
              <w:bottom w:val="single" w:sz="4" w:space="0" w:color="auto"/>
              <w:right w:val="nil"/>
            </w:tcBorders>
          </w:tcPr>
          <w:p w14:paraId="3D48843B" w14:textId="7815F7BF" w:rsidR="001352EC" w:rsidRPr="00435866" w:rsidRDefault="00EC54A0"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324907">
              <w:rPr>
                <w:rFonts w:ascii="Browallia New" w:hAnsi="Browallia New" w:cs="Browallia New"/>
                <w:sz w:val="24"/>
                <w:szCs w:val="24"/>
              </w:rPr>
              <w:fldChar w:fldCharType="begin"/>
            </w:r>
            <w:r w:rsidRPr="00324907">
              <w:rPr>
                <w:rFonts w:ascii="Browallia New" w:hAnsi="Browallia New" w:cs="Browallia New"/>
                <w:sz w:val="24"/>
                <w:szCs w:val="24"/>
              </w:rPr>
              <w:instrText xml:space="preserve"> =SUM(ABOVE) </w:instrText>
            </w:r>
            <w:r w:rsidRPr="00324907">
              <w:rPr>
                <w:rFonts w:ascii="Browallia New" w:hAnsi="Browallia New" w:cs="Browallia New"/>
                <w:sz w:val="24"/>
                <w:szCs w:val="24"/>
              </w:rPr>
              <w:fldChar w:fldCharType="separate"/>
            </w:r>
            <w:r w:rsidRPr="00324907">
              <w:rPr>
                <w:rFonts w:ascii="Browallia New" w:hAnsi="Browallia New" w:cs="Browallia New"/>
                <w:noProof/>
                <w:sz w:val="24"/>
                <w:szCs w:val="24"/>
              </w:rPr>
              <w:t>1,503,557</w:t>
            </w:r>
            <w:r w:rsidRPr="00324907">
              <w:rPr>
                <w:rFonts w:ascii="Browallia New" w:hAnsi="Browallia New" w:cs="Browallia New"/>
                <w:sz w:val="24"/>
                <w:szCs w:val="24"/>
              </w:rPr>
              <w:fldChar w:fldCharType="end"/>
            </w:r>
          </w:p>
        </w:tc>
        <w:tc>
          <w:tcPr>
            <w:tcW w:w="238" w:type="dxa"/>
            <w:tcBorders>
              <w:left w:val="nil"/>
              <w:right w:val="nil"/>
            </w:tcBorders>
          </w:tcPr>
          <w:p w14:paraId="2205AB7E"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80" w:type="dxa"/>
            <w:tcBorders>
              <w:top w:val="single" w:sz="4" w:space="0" w:color="auto"/>
              <w:left w:val="nil"/>
              <w:bottom w:val="single" w:sz="4" w:space="0" w:color="auto"/>
              <w:right w:val="nil"/>
            </w:tcBorders>
          </w:tcPr>
          <w:p w14:paraId="4E90D55E" w14:textId="26C79503" w:rsidR="001352EC" w:rsidRPr="00BA2BCE"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1,509,387</w:t>
            </w:r>
          </w:p>
        </w:tc>
        <w:tc>
          <w:tcPr>
            <w:tcW w:w="236" w:type="dxa"/>
            <w:tcBorders>
              <w:left w:val="nil"/>
              <w:right w:val="nil"/>
            </w:tcBorders>
            <w:vAlign w:val="center"/>
          </w:tcPr>
          <w:p w14:paraId="255653C3"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51" w:type="dxa"/>
            <w:tcBorders>
              <w:top w:val="single" w:sz="4" w:space="0" w:color="auto"/>
              <w:left w:val="nil"/>
              <w:bottom w:val="single" w:sz="4" w:space="0" w:color="auto"/>
              <w:right w:val="nil"/>
            </w:tcBorders>
            <w:vAlign w:val="center"/>
          </w:tcPr>
          <w:p w14:paraId="7BD826CB" w14:textId="1D7DCF56" w:rsidR="001352EC" w:rsidRPr="009A0792"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367EA1">
              <w:rPr>
                <w:rFonts w:ascii="Browallia New" w:hAnsi="Browallia New" w:cs="Browallia New"/>
                <w:sz w:val="24"/>
                <w:szCs w:val="24"/>
              </w:rPr>
              <w:fldChar w:fldCharType="begin"/>
            </w:r>
            <w:r w:rsidRPr="009A0792">
              <w:rPr>
                <w:rFonts w:ascii="Browallia New" w:hAnsi="Browallia New" w:cs="Browallia New"/>
                <w:sz w:val="24"/>
                <w:szCs w:val="24"/>
              </w:rPr>
              <w:instrText xml:space="preserve"> =SUM(ABOVE) </w:instrText>
            </w:r>
            <w:r w:rsidRPr="00367EA1">
              <w:rPr>
                <w:rFonts w:ascii="Browallia New" w:hAnsi="Browallia New" w:cs="Browallia New"/>
                <w:sz w:val="24"/>
                <w:szCs w:val="24"/>
              </w:rPr>
              <w:fldChar w:fldCharType="separate"/>
            </w:r>
            <w:r w:rsidRPr="009A0792">
              <w:rPr>
                <w:rFonts w:ascii="Browallia New" w:hAnsi="Browallia New" w:cs="Browallia New"/>
                <w:noProof/>
                <w:sz w:val="24"/>
                <w:szCs w:val="24"/>
              </w:rPr>
              <w:t>15,93</w:t>
            </w:r>
            <w:r w:rsidRPr="00367EA1">
              <w:rPr>
                <w:rFonts w:ascii="Browallia New" w:hAnsi="Browallia New" w:cs="Browallia New"/>
                <w:sz w:val="24"/>
                <w:szCs w:val="24"/>
              </w:rPr>
              <w:fldChar w:fldCharType="end"/>
            </w:r>
            <w:r>
              <w:rPr>
                <w:rFonts w:ascii="Browallia New" w:hAnsi="Browallia New" w:cs="Browallia New"/>
                <w:sz w:val="24"/>
                <w:szCs w:val="24"/>
              </w:rPr>
              <w:t>2</w:t>
            </w:r>
          </w:p>
        </w:tc>
        <w:tc>
          <w:tcPr>
            <w:tcW w:w="236" w:type="dxa"/>
            <w:tcBorders>
              <w:left w:val="nil"/>
              <w:right w:val="nil"/>
            </w:tcBorders>
            <w:vAlign w:val="center"/>
          </w:tcPr>
          <w:p w14:paraId="2E553A79" w14:textId="77777777" w:rsidR="001352EC" w:rsidRPr="00BA2BCE" w:rsidRDefault="001352EC" w:rsidP="001352EC">
            <w:pPr>
              <w:spacing w:line="240" w:lineRule="auto"/>
              <w:ind w:right="26"/>
              <w:jc w:val="right"/>
              <w:rPr>
                <w:rFonts w:ascii="Browallia New" w:hAnsi="Browallia New" w:cs="Browallia New"/>
                <w:sz w:val="24"/>
                <w:szCs w:val="24"/>
              </w:rPr>
            </w:pPr>
          </w:p>
        </w:tc>
        <w:tc>
          <w:tcPr>
            <w:tcW w:w="1182" w:type="dxa"/>
            <w:gridSpan w:val="2"/>
            <w:tcBorders>
              <w:top w:val="single" w:sz="4" w:space="0" w:color="auto"/>
              <w:left w:val="nil"/>
              <w:bottom w:val="single" w:sz="4" w:space="0" w:color="auto"/>
              <w:right w:val="nil"/>
            </w:tcBorders>
            <w:vAlign w:val="center"/>
          </w:tcPr>
          <w:p w14:paraId="16B11032" w14:textId="1BC0FF08" w:rsidR="001352EC" w:rsidRPr="00BA2BCE" w:rsidRDefault="001352EC" w:rsidP="001352EC">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56,286</w:t>
            </w:r>
          </w:p>
        </w:tc>
      </w:tr>
      <w:tr w:rsidR="007C7AC0" w:rsidRPr="0036772A" w14:paraId="75ECD1FA" w14:textId="77777777" w:rsidTr="005F42A6">
        <w:tc>
          <w:tcPr>
            <w:tcW w:w="3663" w:type="dxa"/>
            <w:tcBorders>
              <w:top w:val="nil"/>
              <w:left w:val="nil"/>
              <w:bottom w:val="nil"/>
              <w:right w:val="nil"/>
            </w:tcBorders>
            <w:vAlign w:val="center"/>
          </w:tcPr>
          <w:p w14:paraId="6E093A8B" w14:textId="77777777" w:rsidR="007C7AC0" w:rsidRPr="00BA2BCE" w:rsidRDefault="007C7AC0" w:rsidP="007C7AC0">
            <w:pPr>
              <w:spacing w:line="240" w:lineRule="auto"/>
              <w:rPr>
                <w:rFonts w:ascii="Browallia New" w:hAnsi="Browallia New" w:cs="Browallia New"/>
                <w:sz w:val="24"/>
                <w:szCs w:val="24"/>
                <w:cs/>
              </w:rPr>
            </w:pPr>
          </w:p>
        </w:tc>
        <w:tc>
          <w:tcPr>
            <w:tcW w:w="1134" w:type="dxa"/>
            <w:tcBorders>
              <w:top w:val="single" w:sz="4" w:space="0" w:color="auto"/>
              <w:left w:val="nil"/>
              <w:right w:val="nil"/>
            </w:tcBorders>
          </w:tcPr>
          <w:p w14:paraId="7317E712" w14:textId="77777777" w:rsidR="007C7AC0" w:rsidRPr="00435866"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8" w:type="dxa"/>
            <w:tcBorders>
              <w:left w:val="nil"/>
              <w:right w:val="nil"/>
            </w:tcBorders>
          </w:tcPr>
          <w:p w14:paraId="7708920D"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80" w:type="dxa"/>
            <w:tcBorders>
              <w:top w:val="single" w:sz="4" w:space="0" w:color="auto"/>
              <w:left w:val="nil"/>
              <w:right w:val="nil"/>
            </w:tcBorders>
          </w:tcPr>
          <w:p w14:paraId="1ED7E7F3" w14:textId="77777777"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5BEA060E"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51" w:type="dxa"/>
            <w:tcBorders>
              <w:top w:val="single" w:sz="4" w:space="0" w:color="auto"/>
              <w:left w:val="nil"/>
              <w:right w:val="nil"/>
            </w:tcBorders>
            <w:vAlign w:val="center"/>
          </w:tcPr>
          <w:p w14:paraId="3BF72A71" w14:textId="77777777" w:rsidR="007C7AC0" w:rsidRPr="009A0792"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14240559"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82" w:type="dxa"/>
            <w:gridSpan w:val="2"/>
            <w:tcBorders>
              <w:top w:val="single" w:sz="4" w:space="0" w:color="auto"/>
              <w:left w:val="nil"/>
              <w:right w:val="nil"/>
            </w:tcBorders>
            <w:vAlign w:val="center"/>
          </w:tcPr>
          <w:p w14:paraId="44EDE812" w14:textId="77777777"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r>
      <w:tr w:rsidR="007C7AC0" w:rsidRPr="0036772A" w14:paraId="7D6C6AAB" w14:textId="77777777" w:rsidTr="005F42A6">
        <w:tc>
          <w:tcPr>
            <w:tcW w:w="3663" w:type="dxa"/>
            <w:tcBorders>
              <w:top w:val="nil"/>
              <w:left w:val="nil"/>
              <w:bottom w:val="nil"/>
              <w:right w:val="nil"/>
            </w:tcBorders>
            <w:vAlign w:val="center"/>
          </w:tcPr>
          <w:p w14:paraId="1940630D" w14:textId="77777777" w:rsidR="007C7AC0" w:rsidRPr="00BA2BCE" w:rsidRDefault="007C7AC0" w:rsidP="007C7AC0">
            <w:pPr>
              <w:spacing w:line="240" w:lineRule="auto"/>
              <w:rPr>
                <w:rFonts w:ascii="Browallia New" w:hAnsi="Browallia New" w:cs="Browallia New"/>
                <w:sz w:val="24"/>
                <w:szCs w:val="24"/>
                <w:cs/>
              </w:rPr>
            </w:pPr>
            <w:r w:rsidRPr="00BA2BCE">
              <w:rPr>
                <w:rFonts w:ascii="Browallia New" w:hAnsi="Browallia New" w:cs="Browallia New"/>
                <w:sz w:val="24"/>
                <w:szCs w:val="24"/>
                <w:cs/>
              </w:rPr>
              <w:t>รวม</w:t>
            </w:r>
          </w:p>
        </w:tc>
        <w:tc>
          <w:tcPr>
            <w:tcW w:w="1134" w:type="dxa"/>
            <w:tcBorders>
              <w:left w:val="nil"/>
              <w:bottom w:val="single" w:sz="12" w:space="0" w:color="auto"/>
              <w:right w:val="nil"/>
            </w:tcBorders>
          </w:tcPr>
          <w:p w14:paraId="5624ADAE" w14:textId="309233B9" w:rsidR="007C7AC0" w:rsidRPr="00435866" w:rsidRDefault="00A00E0E"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324907">
              <w:rPr>
                <w:rFonts w:ascii="Browallia New" w:hAnsi="Browallia New" w:cs="Browallia New"/>
                <w:sz w:val="24"/>
                <w:szCs w:val="24"/>
              </w:rPr>
              <w:t>1,510,84</w:t>
            </w:r>
            <w:r w:rsidR="00A9298B" w:rsidRPr="00435866">
              <w:rPr>
                <w:rFonts w:ascii="Browallia New" w:hAnsi="Browallia New" w:cs="Browallia New"/>
                <w:sz w:val="24"/>
                <w:szCs w:val="24"/>
              </w:rPr>
              <w:t>8</w:t>
            </w:r>
          </w:p>
        </w:tc>
        <w:tc>
          <w:tcPr>
            <w:tcW w:w="238" w:type="dxa"/>
            <w:tcBorders>
              <w:left w:val="nil"/>
              <w:right w:val="nil"/>
            </w:tcBorders>
          </w:tcPr>
          <w:p w14:paraId="5827E2BF"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80" w:type="dxa"/>
            <w:tcBorders>
              <w:left w:val="nil"/>
              <w:bottom w:val="single" w:sz="12" w:space="0" w:color="auto"/>
              <w:right w:val="nil"/>
            </w:tcBorders>
          </w:tcPr>
          <w:p w14:paraId="0D32A0DE" w14:textId="070BC6CB"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1,526,552</w:t>
            </w:r>
          </w:p>
        </w:tc>
        <w:tc>
          <w:tcPr>
            <w:tcW w:w="236" w:type="dxa"/>
            <w:tcBorders>
              <w:left w:val="nil"/>
              <w:right w:val="nil"/>
            </w:tcBorders>
            <w:vAlign w:val="center"/>
          </w:tcPr>
          <w:p w14:paraId="6A521234"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51" w:type="dxa"/>
            <w:tcBorders>
              <w:left w:val="nil"/>
              <w:bottom w:val="single" w:sz="12" w:space="0" w:color="auto"/>
              <w:right w:val="nil"/>
            </w:tcBorders>
            <w:vAlign w:val="center"/>
          </w:tcPr>
          <w:p w14:paraId="69913F83" w14:textId="3E3ABC83" w:rsidR="007C7AC0" w:rsidRPr="009A0792"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9A0792">
              <w:rPr>
                <w:rFonts w:ascii="Browallia New" w:hAnsi="Browallia New" w:cs="Browallia New"/>
                <w:sz w:val="24"/>
                <w:szCs w:val="24"/>
              </w:rPr>
              <w:t>15,93</w:t>
            </w:r>
            <w:r>
              <w:rPr>
                <w:rFonts w:ascii="Browallia New" w:hAnsi="Browallia New" w:cs="Browallia New"/>
                <w:sz w:val="24"/>
                <w:szCs w:val="24"/>
              </w:rPr>
              <w:t>2</w:t>
            </w:r>
          </w:p>
        </w:tc>
        <w:tc>
          <w:tcPr>
            <w:tcW w:w="236" w:type="dxa"/>
            <w:tcBorders>
              <w:left w:val="nil"/>
              <w:right w:val="nil"/>
            </w:tcBorders>
            <w:vAlign w:val="center"/>
          </w:tcPr>
          <w:p w14:paraId="043E70A4"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82" w:type="dxa"/>
            <w:gridSpan w:val="2"/>
            <w:tcBorders>
              <w:left w:val="nil"/>
              <w:bottom w:val="single" w:sz="12" w:space="0" w:color="auto"/>
              <w:right w:val="nil"/>
            </w:tcBorders>
            <w:vAlign w:val="center"/>
          </w:tcPr>
          <w:p w14:paraId="6A73F434" w14:textId="200B883B"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56,286</w:t>
            </w:r>
          </w:p>
        </w:tc>
      </w:tr>
      <w:tr w:rsidR="007C7AC0" w:rsidRPr="0036772A" w14:paraId="4C1737A3" w14:textId="77777777" w:rsidTr="005F42A6">
        <w:trPr>
          <w:trHeight w:val="318"/>
        </w:trPr>
        <w:tc>
          <w:tcPr>
            <w:tcW w:w="3663" w:type="dxa"/>
            <w:tcBorders>
              <w:top w:val="nil"/>
              <w:left w:val="nil"/>
              <w:bottom w:val="nil"/>
              <w:right w:val="nil"/>
            </w:tcBorders>
          </w:tcPr>
          <w:p w14:paraId="43452505" w14:textId="77777777" w:rsidR="007C7AC0" w:rsidRPr="00BA2BCE" w:rsidRDefault="007C7AC0" w:rsidP="007C7AC0">
            <w:pPr>
              <w:tabs>
                <w:tab w:val="clear" w:pos="2580"/>
              </w:tabs>
              <w:spacing w:line="240" w:lineRule="auto"/>
              <w:ind w:right="-43"/>
              <w:rPr>
                <w:rFonts w:ascii="Browallia New" w:hAnsi="Browallia New" w:cs="Browallia New"/>
                <w:sz w:val="24"/>
                <w:szCs w:val="24"/>
                <w:cs/>
              </w:rPr>
            </w:pPr>
          </w:p>
        </w:tc>
        <w:tc>
          <w:tcPr>
            <w:tcW w:w="1134" w:type="dxa"/>
            <w:tcBorders>
              <w:top w:val="single" w:sz="12" w:space="0" w:color="auto"/>
              <w:left w:val="nil"/>
              <w:right w:val="nil"/>
            </w:tcBorders>
          </w:tcPr>
          <w:p w14:paraId="4EAA173E" w14:textId="77777777"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8" w:type="dxa"/>
            <w:tcBorders>
              <w:left w:val="nil"/>
              <w:right w:val="nil"/>
            </w:tcBorders>
          </w:tcPr>
          <w:p w14:paraId="6E4A8AF9"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80" w:type="dxa"/>
            <w:tcBorders>
              <w:top w:val="single" w:sz="12" w:space="0" w:color="auto"/>
              <w:left w:val="nil"/>
              <w:right w:val="nil"/>
            </w:tcBorders>
          </w:tcPr>
          <w:p w14:paraId="3CC27069" w14:textId="77777777"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0A5F5306"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51" w:type="dxa"/>
            <w:tcBorders>
              <w:top w:val="single" w:sz="12" w:space="0" w:color="auto"/>
              <w:left w:val="nil"/>
              <w:right w:val="nil"/>
            </w:tcBorders>
            <w:vAlign w:val="bottom"/>
          </w:tcPr>
          <w:p w14:paraId="0600CFB8" w14:textId="77777777"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682D84B5"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82" w:type="dxa"/>
            <w:gridSpan w:val="2"/>
            <w:tcBorders>
              <w:top w:val="single" w:sz="12" w:space="0" w:color="auto"/>
              <w:left w:val="nil"/>
              <w:right w:val="nil"/>
            </w:tcBorders>
            <w:vAlign w:val="bottom"/>
          </w:tcPr>
          <w:p w14:paraId="3548FCCE" w14:textId="77777777"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r>
      <w:tr w:rsidR="007C7AC0" w:rsidRPr="0036772A" w14:paraId="3A34F57F" w14:textId="77777777" w:rsidTr="00B150FF">
        <w:trPr>
          <w:trHeight w:val="318"/>
        </w:trPr>
        <w:tc>
          <w:tcPr>
            <w:tcW w:w="3663" w:type="dxa"/>
            <w:tcBorders>
              <w:top w:val="nil"/>
              <w:left w:val="nil"/>
              <w:bottom w:val="nil"/>
              <w:right w:val="nil"/>
            </w:tcBorders>
          </w:tcPr>
          <w:p w14:paraId="6880F2F9" w14:textId="77777777" w:rsidR="007C7AC0" w:rsidRPr="0036772A" w:rsidRDefault="007C7AC0" w:rsidP="007C7AC0">
            <w:pPr>
              <w:tabs>
                <w:tab w:val="clear" w:pos="2580"/>
              </w:tabs>
              <w:spacing w:line="240" w:lineRule="auto"/>
              <w:ind w:right="-43"/>
              <w:rPr>
                <w:rFonts w:ascii="Browallia New" w:hAnsi="Browallia New" w:cs="Browallia New"/>
                <w:sz w:val="24"/>
                <w:szCs w:val="24"/>
                <w:cs/>
              </w:rPr>
            </w:pPr>
          </w:p>
        </w:tc>
        <w:tc>
          <w:tcPr>
            <w:tcW w:w="1134" w:type="dxa"/>
            <w:tcBorders>
              <w:top w:val="single" w:sz="4" w:space="0" w:color="auto"/>
              <w:left w:val="nil"/>
              <w:right w:val="nil"/>
            </w:tcBorders>
          </w:tcPr>
          <w:p w14:paraId="35F62DC6" w14:textId="77777777" w:rsidR="007C7AC0" w:rsidRPr="0036772A"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8" w:type="dxa"/>
            <w:tcBorders>
              <w:left w:val="nil"/>
              <w:right w:val="nil"/>
            </w:tcBorders>
          </w:tcPr>
          <w:p w14:paraId="4046CD50" w14:textId="77777777" w:rsidR="007C7AC0" w:rsidRPr="0036772A" w:rsidRDefault="007C7AC0" w:rsidP="007C7AC0">
            <w:pPr>
              <w:spacing w:line="240" w:lineRule="auto"/>
              <w:ind w:right="26"/>
              <w:jc w:val="right"/>
              <w:rPr>
                <w:rFonts w:ascii="Browallia New" w:hAnsi="Browallia New" w:cs="Browallia New"/>
                <w:sz w:val="24"/>
                <w:szCs w:val="24"/>
              </w:rPr>
            </w:pPr>
          </w:p>
        </w:tc>
        <w:tc>
          <w:tcPr>
            <w:tcW w:w="1180" w:type="dxa"/>
            <w:tcBorders>
              <w:top w:val="single" w:sz="4" w:space="0" w:color="auto"/>
              <w:left w:val="nil"/>
              <w:right w:val="nil"/>
            </w:tcBorders>
          </w:tcPr>
          <w:p w14:paraId="773F3B5E" w14:textId="77777777" w:rsidR="007C7AC0" w:rsidRPr="0036772A"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4FD58606" w14:textId="77777777" w:rsidR="007C7AC0" w:rsidRPr="0036772A" w:rsidRDefault="007C7AC0" w:rsidP="007C7AC0">
            <w:pPr>
              <w:spacing w:line="240" w:lineRule="auto"/>
              <w:ind w:right="26"/>
              <w:jc w:val="right"/>
              <w:rPr>
                <w:rFonts w:ascii="Browallia New" w:hAnsi="Browallia New" w:cs="Browallia New"/>
                <w:sz w:val="24"/>
                <w:szCs w:val="24"/>
              </w:rPr>
            </w:pPr>
          </w:p>
        </w:tc>
        <w:tc>
          <w:tcPr>
            <w:tcW w:w="1151" w:type="dxa"/>
            <w:tcBorders>
              <w:top w:val="single" w:sz="4" w:space="0" w:color="auto"/>
              <w:left w:val="nil"/>
              <w:right w:val="nil"/>
            </w:tcBorders>
            <w:vAlign w:val="bottom"/>
          </w:tcPr>
          <w:p w14:paraId="4D837E34" w14:textId="77777777" w:rsidR="007C7AC0" w:rsidRPr="0036772A"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488D6B8E" w14:textId="77777777" w:rsidR="007C7AC0" w:rsidRPr="0036772A" w:rsidRDefault="007C7AC0" w:rsidP="007C7AC0">
            <w:pPr>
              <w:spacing w:line="240" w:lineRule="auto"/>
              <w:ind w:right="26"/>
              <w:jc w:val="right"/>
              <w:rPr>
                <w:rFonts w:ascii="Browallia New" w:hAnsi="Browallia New" w:cs="Browallia New"/>
                <w:sz w:val="24"/>
                <w:szCs w:val="24"/>
              </w:rPr>
            </w:pPr>
          </w:p>
        </w:tc>
        <w:tc>
          <w:tcPr>
            <w:tcW w:w="1182" w:type="dxa"/>
            <w:gridSpan w:val="2"/>
            <w:tcBorders>
              <w:top w:val="single" w:sz="4" w:space="0" w:color="auto"/>
              <w:left w:val="nil"/>
              <w:right w:val="nil"/>
            </w:tcBorders>
            <w:vAlign w:val="bottom"/>
          </w:tcPr>
          <w:p w14:paraId="7463F82E" w14:textId="77777777" w:rsidR="007C7AC0" w:rsidRPr="0036772A"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r>
      <w:tr w:rsidR="007C7AC0" w:rsidRPr="0036772A" w14:paraId="5878F79C" w14:textId="77777777" w:rsidTr="00493671">
        <w:trPr>
          <w:trHeight w:val="318"/>
        </w:trPr>
        <w:tc>
          <w:tcPr>
            <w:tcW w:w="3663" w:type="dxa"/>
            <w:tcBorders>
              <w:top w:val="nil"/>
              <w:left w:val="nil"/>
              <w:bottom w:val="nil"/>
              <w:right w:val="nil"/>
            </w:tcBorders>
          </w:tcPr>
          <w:p w14:paraId="31BE4906" w14:textId="6F8A44A5" w:rsidR="007C7AC0" w:rsidRPr="00BA2BCE" w:rsidRDefault="007C7AC0" w:rsidP="007C7AC0">
            <w:pPr>
              <w:tabs>
                <w:tab w:val="clear" w:pos="2580"/>
              </w:tabs>
              <w:spacing w:line="240" w:lineRule="auto"/>
              <w:ind w:right="-43"/>
              <w:rPr>
                <w:rFonts w:ascii="Browallia New" w:hAnsi="Browallia New" w:cs="Browallia New"/>
                <w:sz w:val="24"/>
                <w:szCs w:val="24"/>
              </w:rPr>
            </w:pPr>
            <w:r w:rsidRPr="00BA2BCE">
              <w:rPr>
                <w:rFonts w:ascii="Browallia New" w:hAnsi="Browallia New" w:cs="Browallia New"/>
                <w:sz w:val="24"/>
                <w:szCs w:val="24"/>
                <w:cs/>
              </w:rPr>
              <w:t>ต้นทุนทางการเงินที่รวมเป็นส่วนหนึ่งของ</w:t>
            </w:r>
          </w:p>
        </w:tc>
        <w:tc>
          <w:tcPr>
            <w:tcW w:w="1134" w:type="dxa"/>
            <w:tcBorders>
              <w:left w:val="nil"/>
              <w:right w:val="nil"/>
            </w:tcBorders>
          </w:tcPr>
          <w:p w14:paraId="6C0438BA" w14:textId="77777777"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8" w:type="dxa"/>
            <w:tcBorders>
              <w:left w:val="nil"/>
              <w:right w:val="nil"/>
            </w:tcBorders>
          </w:tcPr>
          <w:p w14:paraId="790137B2"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80" w:type="dxa"/>
            <w:tcBorders>
              <w:left w:val="nil"/>
              <w:right w:val="nil"/>
            </w:tcBorders>
          </w:tcPr>
          <w:p w14:paraId="3EC298E2" w14:textId="77777777"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4A6FDB43"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51" w:type="dxa"/>
            <w:tcBorders>
              <w:left w:val="nil"/>
              <w:right w:val="nil"/>
            </w:tcBorders>
          </w:tcPr>
          <w:p w14:paraId="403B65EB" w14:textId="77777777"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41C1B446"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82" w:type="dxa"/>
            <w:gridSpan w:val="2"/>
            <w:tcBorders>
              <w:left w:val="nil"/>
              <w:right w:val="nil"/>
            </w:tcBorders>
          </w:tcPr>
          <w:p w14:paraId="3F2DBB58" w14:textId="77777777"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r>
      <w:tr w:rsidR="007C7AC0" w:rsidRPr="0036772A" w14:paraId="5A52F224" w14:textId="77777777" w:rsidTr="00493671">
        <w:tc>
          <w:tcPr>
            <w:tcW w:w="3663" w:type="dxa"/>
            <w:tcBorders>
              <w:top w:val="nil"/>
              <w:left w:val="nil"/>
              <w:bottom w:val="nil"/>
              <w:right w:val="nil"/>
            </w:tcBorders>
          </w:tcPr>
          <w:p w14:paraId="33BFF0F1" w14:textId="6957BC28" w:rsidR="007C7AC0" w:rsidRPr="00BA2BCE" w:rsidRDefault="007C7AC0" w:rsidP="007C7AC0">
            <w:pPr>
              <w:tabs>
                <w:tab w:val="clear" w:pos="2580"/>
              </w:tabs>
              <w:spacing w:line="240" w:lineRule="auto"/>
              <w:ind w:right="-43"/>
              <w:rPr>
                <w:rFonts w:ascii="Browallia New" w:hAnsi="Browallia New" w:cs="Browallia New"/>
                <w:sz w:val="24"/>
                <w:szCs w:val="24"/>
                <w:cs/>
              </w:rPr>
            </w:pPr>
            <w:r w:rsidRPr="00BA2BCE">
              <w:rPr>
                <w:rFonts w:ascii="Browallia New" w:hAnsi="Browallia New" w:cs="Browallia New"/>
                <w:sz w:val="24"/>
                <w:szCs w:val="24"/>
                <w:cs/>
              </w:rPr>
              <w:t xml:space="preserve">    ต้นทุนการพัฒนาอสังหาริมทรัพย์</w:t>
            </w:r>
          </w:p>
        </w:tc>
        <w:tc>
          <w:tcPr>
            <w:tcW w:w="1134" w:type="dxa"/>
            <w:tcBorders>
              <w:left w:val="nil"/>
              <w:bottom w:val="single" w:sz="12" w:space="0" w:color="auto"/>
              <w:right w:val="nil"/>
            </w:tcBorders>
            <w:shd w:val="clear" w:color="auto" w:fill="auto"/>
          </w:tcPr>
          <w:p w14:paraId="658B1C26" w14:textId="660DB561" w:rsidR="007C7AC0" w:rsidRPr="00BA2BCE" w:rsidRDefault="00B524BC"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cs/>
              </w:rPr>
            </w:pPr>
            <w:r w:rsidRPr="00324907">
              <w:rPr>
                <w:rFonts w:ascii="Browallia New" w:hAnsi="Browallia New" w:cs="Browallia New"/>
                <w:sz w:val="24"/>
                <w:szCs w:val="24"/>
              </w:rPr>
              <w:t>11,475</w:t>
            </w:r>
          </w:p>
        </w:tc>
        <w:tc>
          <w:tcPr>
            <w:tcW w:w="238" w:type="dxa"/>
            <w:tcBorders>
              <w:left w:val="nil"/>
              <w:right w:val="nil"/>
            </w:tcBorders>
          </w:tcPr>
          <w:p w14:paraId="24C3CC67"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80" w:type="dxa"/>
            <w:tcBorders>
              <w:left w:val="nil"/>
              <w:bottom w:val="single" w:sz="12" w:space="0" w:color="auto"/>
              <w:right w:val="nil"/>
            </w:tcBorders>
          </w:tcPr>
          <w:p w14:paraId="068542CB" w14:textId="1A7123BD"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8,753</w:t>
            </w:r>
          </w:p>
        </w:tc>
        <w:tc>
          <w:tcPr>
            <w:tcW w:w="236" w:type="dxa"/>
            <w:tcBorders>
              <w:left w:val="nil"/>
              <w:right w:val="nil"/>
            </w:tcBorders>
            <w:vAlign w:val="center"/>
          </w:tcPr>
          <w:p w14:paraId="41602223"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51" w:type="dxa"/>
            <w:tcBorders>
              <w:left w:val="nil"/>
              <w:bottom w:val="single" w:sz="12" w:space="0" w:color="auto"/>
              <w:right w:val="nil"/>
            </w:tcBorders>
            <w:vAlign w:val="center"/>
          </w:tcPr>
          <w:p w14:paraId="200A81FE" w14:textId="121DCF5D" w:rsidR="007C7AC0" w:rsidRPr="00BA2BCE" w:rsidRDefault="008A58CC" w:rsidP="005F42A6">
            <w:pPr>
              <w:tabs>
                <w:tab w:val="clear" w:pos="227"/>
                <w:tab w:val="clear" w:pos="454"/>
                <w:tab w:val="clear" w:pos="680"/>
                <w:tab w:val="clear" w:pos="907"/>
              </w:tabs>
              <w:spacing w:line="240" w:lineRule="auto"/>
              <w:ind w:right="-374"/>
              <w:jc w:val="center"/>
              <w:rPr>
                <w:rFonts w:ascii="Browallia New" w:hAnsi="Browallia New" w:cs="Browallia New"/>
                <w:sz w:val="24"/>
                <w:szCs w:val="24"/>
              </w:rPr>
            </w:pPr>
            <w:r>
              <w:rPr>
                <w:rFonts w:ascii="Browallia New" w:hAnsi="Browallia New" w:cs="Browallia New"/>
                <w:sz w:val="24"/>
                <w:szCs w:val="24"/>
              </w:rPr>
              <w:t>-</w:t>
            </w:r>
          </w:p>
        </w:tc>
        <w:tc>
          <w:tcPr>
            <w:tcW w:w="236" w:type="dxa"/>
            <w:tcBorders>
              <w:left w:val="nil"/>
              <w:right w:val="nil"/>
            </w:tcBorders>
            <w:vAlign w:val="center"/>
          </w:tcPr>
          <w:p w14:paraId="4E29A89E" w14:textId="77777777" w:rsidR="007C7AC0" w:rsidRPr="00BA2BCE" w:rsidRDefault="007C7AC0" w:rsidP="007C7AC0">
            <w:pPr>
              <w:spacing w:line="240" w:lineRule="auto"/>
              <w:ind w:right="26"/>
              <w:jc w:val="right"/>
              <w:rPr>
                <w:rFonts w:ascii="Browallia New" w:hAnsi="Browallia New" w:cs="Browallia New"/>
                <w:sz w:val="24"/>
                <w:szCs w:val="24"/>
              </w:rPr>
            </w:pPr>
          </w:p>
        </w:tc>
        <w:tc>
          <w:tcPr>
            <w:tcW w:w="1182" w:type="dxa"/>
            <w:gridSpan w:val="2"/>
            <w:tcBorders>
              <w:left w:val="nil"/>
              <w:bottom w:val="single" w:sz="12" w:space="0" w:color="auto"/>
              <w:right w:val="nil"/>
            </w:tcBorders>
            <w:vAlign w:val="center"/>
          </w:tcPr>
          <w:p w14:paraId="2F3689D8" w14:textId="79969635" w:rsidR="007C7AC0" w:rsidRPr="00BA2BCE" w:rsidRDefault="007C7AC0" w:rsidP="007C7AC0">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BA2BCE">
              <w:rPr>
                <w:rFonts w:ascii="Browallia New" w:hAnsi="Browallia New" w:cs="Browallia New"/>
                <w:sz w:val="24"/>
                <w:szCs w:val="24"/>
              </w:rPr>
              <w:t>175</w:t>
            </w:r>
          </w:p>
        </w:tc>
      </w:tr>
    </w:tbl>
    <w:p w14:paraId="3B2044A4"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742"/>
        <w:jc w:val="both"/>
        <w:outlineLvl w:val="0"/>
        <w:rPr>
          <w:rFonts w:ascii="Browallia New" w:hAnsi="Browallia New" w:cs="Browallia New"/>
          <w:b/>
          <w:bCs/>
          <w:sz w:val="28"/>
          <w:szCs w:val="28"/>
        </w:rPr>
      </w:pPr>
    </w:p>
    <w:p w14:paraId="1FC28B37" w14:textId="704DE669" w:rsidR="006971B8" w:rsidRPr="00C2555B" w:rsidRDefault="00557C97" w:rsidP="001B4041">
      <w:pPr>
        <w:spacing w:line="240" w:lineRule="auto"/>
        <w:ind w:left="426"/>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ณ วันที่ </w:t>
      </w:r>
      <w:r w:rsidR="001C3AE2" w:rsidRPr="00D10583">
        <w:rPr>
          <w:rFonts w:ascii="Browallia New" w:hAnsi="Browallia New" w:cs="Browallia New"/>
          <w:sz w:val="28"/>
          <w:szCs w:val="28"/>
        </w:rPr>
        <w:t xml:space="preserve">30 </w:t>
      </w:r>
      <w:r w:rsidR="00270076" w:rsidRPr="00270076">
        <w:rPr>
          <w:rFonts w:ascii="Browallia New" w:hAnsi="Browallia New" w:cs="Browallia New"/>
          <w:sz w:val="28"/>
          <w:szCs w:val="28"/>
          <w:cs/>
        </w:rPr>
        <w:t>กันยายน</w:t>
      </w:r>
      <w:r w:rsidR="00B10428" w:rsidRPr="00C2555B">
        <w:rPr>
          <w:rFonts w:ascii="Browallia New" w:hAnsi="Browallia New" w:cs="Browallia New"/>
          <w:sz w:val="28"/>
          <w:szCs w:val="28"/>
          <w:cs/>
        </w:rPr>
        <w:t xml:space="preserve"> </w:t>
      </w:r>
      <w:r w:rsidR="00B10428"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00B10428" w:rsidRPr="00C2555B">
        <w:rPr>
          <w:rFonts w:ascii="Browallia New" w:hAnsi="Browallia New" w:cs="Browallia New"/>
          <w:sz w:val="28"/>
          <w:szCs w:val="28"/>
          <w:cs/>
        </w:rPr>
        <w:t xml:space="preserve"> </w:t>
      </w:r>
      <w:r w:rsidRPr="00C2555B">
        <w:rPr>
          <w:rFonts w:ascii="Browallia New" w:hAnsi="Browallia New" w:cs="Browallia New"/>
          <w:sz w:val="28"/>
          <w:szCs w:val="28"/>
          <w:cs/>
        </w:rPr>
        <w:t xml:space="preserve">และ วันที่ </w:t>
      </w:r>
      <w:r w:rsidRPr="00C2555B">
        <w:rPr>
          <w:rFonts w:ascii="Browallia New" w:hAnsi="Browallia New" w:cs="Browallia New"/>
          <w:sz w:val="28"/>
          <w:szCs w:val="28"/>
          <w:lang w:val="en-GB"/>
        </w:rPr>
        <w:t>31</w:t>
      </w:r>
      <w:r w:rsidRPr="00C2555B">
        <w:rPr>
          <w:rFonts w:ascii="Browallia New" w:hAnsi="Browallia New" w:cs="Browallia New"/>
          <w:sz w:val="28"/>
          <w:szCs w:val="28"/>
          <w:cs/>
        </w:rPr>
        <w:t xml:space="preserve"> ธันวาคม </w:t>
      </w:r>
      <w:r w:rsidR="00B10428" w:rsidRPr="00C2555B">
        <w:rPr>
          <w:rFonts w:ascii="Browallia New" w:hAnsi="Browallia New" w:cs="Browallia New"/>
          <w:sz w:val="28"/>
          <w:szCs w:val="28"/>
          <w:lang w:val="en-GB"/>
        </w:rPr>
        <w:t>256</w:t>
      </w:r>
      <w:r w:rsidR="00CA746A" w:rsidRPr="00C2555B">
        <w:rPr>
          <w:rFonts w:ascii="Browallia New" w:hAnsi="Browallia New" w:cs="Browallia New"/>
          <w:sz w:val="28"/>
          <w:szCs w:val="28"/>
        </w:rPr>
        <w:t>1</w:t>
      </w:r>
      <w:r w:rsidR="00B10428" w:rsidRPr="00C2555B">
        <w:rPr>
          <w:rFonts w:ascii="Browallia New" w:hAnsi="Browallia New" w:cs="Browallia New"/>
          <w:sz w:val="28"/>
          <w:szCs w:val="28"/>
          <w:cs/>
        </w:rPr>
        <w:t xml:space="preserve"> </w:t>
      </w:r>
      <w:r w:rsidR="006971B8" w:rsidRPr="00C2555B">
        <w:rPr>
          <w:rFonts w:ascii="Browallia New" w:hAnsi="Browallia New" w:cs="Browallia New"/>
          <w:sz w:val="28"/>
          <w:szCs w:val="28"/>
          <w:cs/>
        </w:rPr>
        <w:t>ที่ดินพร้อมสิ่งปลูกสร้างของโครงการอสังหาริมทรัพย์</w:t>
      </w:r>
      <w:r w:rsidR="00D602E3" w:rsidRPr="00C2555B">
        <w:rPr>
          <w:rFonts w:ascii="Browallia New" w:hAnsi="Browallia New" w:cs="Browallia New"/>
          <w:sz w:val="28"/>
          <w:szCs w:val="28"/>
          <w:cs/>
        </w:rPr>
        <w:t>ขอ</w:t>
      </w:r>
      <w:r w:rsidR="00293974" w:rsidRPr="00C2555B">
        <w:rPr>
          <w:rFonts w:ascii="Browallia New" w:hAnsi="Browallia New" w:cs="Browallia New"/>
          <w:sz w:val="28"/>
          <w:szCs w:val="28"/>
          <w:cs/>
        </w:rPr>
        <w:t>งกลุ่ม</w:t>
      </w:r>
      <w:r w:rsidR="00D602E3" w:rsidRPr="00C2555B">
        <w:rPr>
          <w:rFonts w:ascii="Browallia New" w:hAnsi="Browallia New" w:cs="Browallia New"/>
          <w:sz w:val="28"/>
          <w:szCs w:val="28"/>
          <w:cs/>
        </w:rPr>
        <w:t>บริษัท</w:t>
      </w:r>
      <w:r w:rsidR="006971B8" w:rsidRPr="00C2555B">
        <w:rPr>
          <w:rFonts w:ascii="Browallia New" w:hAnsi="Browallia New" w:cs="Browallia New"/>
          <w:sz w:val="28"/>
          <w:szCs w:val="28"/>
          <w:cs/>
        </w:rPr>
        <w:t xml:space="preserve">ซึ่งมีมูลค่าสุทธิตามบัญชี </w:t>
      </w:r>
      <w:r w:rsidR="006971B8" w:rsidRPr="007874B7">
        <w:rPr>
          <w:rFonts w:ascii="Browallia New" w:hAnsi="Browallia New" w:cs="Browallia New"/>
          <w:sz w:val="28"/>
          <w:szCs w:val="28"/>
          <w:cs/>
        </w:rPr>
        <w:t xml:space="preserve">จำนวน </w:t>
      </w:r>
      <w:r w:rsidR="00B524BC" w:rsidRPr="00324907">
        <w:rPr>
          <w:rFonts w:ascii="Browallia New" w:hAnsi="Browallia New" w:cs="Browallia New"/>
          <w:sz w:val="28"/>
          <w:szCs w:val="28"/>
        </w:rPr>
        <w:t>796.33</w:t>
      </w:r>
      <w:r w:rsidR="00010A3E" w:rsidRPr="007874B7">
        <w:rPr>
          <w:rFonts w:ascii="Browallia New" w:hAnsi="Browallia New" w:cs="Browallia New"/>
          <w:sz w:val="28"/>
          <w:szCs w:val="28"/>
          <w:cs/>
        </w:rPr>
        <w:t xml:space="preserve"> </w:t>
      </w:r>
      <w:r w:rsidR="006971B8" w:rsidRPr="007874B7">
        <w:rPr>
          <w:rFonts w:ascii="Browallia New" w:hAnsi="Browallia New" w:cs="Browallia New"/>
          <w:sz w:val="28"/>
          <w:szCs w:val="28"/>
          <w:cs/>
        </w:rPr>
        <w:t>ล้าน</w:t>
      </w:r>
      <w:r w:rsidR="006971B8" w:rsidRPr="00C2555B">
        <w:rPr>
          <w:rFonts w:ascii="Browallia New" w:hAnsi="Browallia New" w:cs="Browallia New"/>
          <w:sz w:val="28"/>
          <w:szCs w:val="28"/>
          <w:cs/>
        </w:rPr>
        <w:t xml:space="preserve">บาท และ </w:t>
      </w:r>
      <w:bookmarkStart w:id="10" w:name="_Hlk2092946"/>
      <w:r w:rsidR="00B10428" w:rsidRPr="00C2555B">
        <w:rPr>
          <w:rFonts w:ascii="Browallia New" w:hAnsi="Browallia New" w:cs="Browallia New"/>
          <w:sz w:val="28"/>
          <w:szCs w:val="28"/>
          <w:lang w:val="en-GB"/>
        </w:rPr>
        <w:t>652.98</w:t>
      </w:r>
      <w:bookmarkEnd w:id="10"/>
      <w:r w:rsidR="00B10428" w:rsidRPr="00C2555B">
        <w:rPr>
          <w:rFonts w:ascii="Browallia New" w:hAnsi="Browallia New" w:cs="Browallia New"/>
          <w:sz w:val="28"/>
          <w:szCs w:val="28"/>
          <w:cs/>
          <w:lang w:val="en-GB"/>
        </w:rPr>
        <w:t xml:space="preserve"> </w:t>
      </w:r>
      <w:r w:rsidR="006971B8" w:rsidRPr="00C2555B">
        <w:rPr>
          <w:rFonts w:ascii="Browallia New" w:hAnsi="Browallia New" w:cs="Browallia New"/>
          <w:sz w:val="28"/>
          <w:szCs w:val="28"/>
          <w:cs/>
        </w:rPr>
        <w:t>ล้านบาท ตามลำดับ ติดภาระจำนองเป็นหลักประกันการก</w:t>
      </w:r>
      <w:r w:rsidR="00EE1C09" w:rsidRPr="00C2555B">
        <w:rPr>
          <w:rFonts w:ascii="Browallia New" w:hAnsi="Browallia New" w:cs="Browallia New"/>
          <w:sz w:val="28"/>
          <w:szCs w:val="28"/>
          <w:cs/>
        </w:rPr>
        <w:t>ู้เงินไว้กับธนาคารตามที่กล่าวใน</w:t>
      </w:r>
      <w:r w:rsidR="006971B8" w:rsidRPr="00C2555B">
        <w:rPr>
          <w:rFonts w:ascii="Browallia New" w:hAnsi="Browallia New" w:cs="Browallia New"/>
          <w:sz w:val="28"/>
          <w:szCs w:val="28"/>
          <w:cs/>
        </w:rPr>
        <w:t>หมายเหตุ</w:t>
      </w:r>
      <w:r w:rsidR="000F6829" w:rsidRPr="00C2555B">
        <w:rPr>
          <w:rFonts w:ascii="Browallia New" w:hAnsi="Browallia New" w:cs="Browallia New"/>
          <w:sz w:val="28"/>
          <w:szCs w:val="28"/>
          <w:cs/>
        </w:rPr>
        <w:t>ประกอบงบการเงิน</w:t>
      </w:r>
      <w:r w:rsidR="008910F7" w:rsidRPr="00C2555B">
        <w:rPr>
          <w:rFonts w:ascii="Browallia New" w:hAnsi="Browallia New" w:cs="Browallia New"/>
          <w:sz w:val="28"/>
          <w:szCs w:val="28"/>
          <w:cs/>
        </w:rPr>
        <w:t>ข้อ</w:t>
      </w:r>
      <w:r w:rsidR="006971B8" w:rsidRPr="00C2555B">
        <w:rPr>
          <w:rFonts w:ascii="Browallia New" w:hAnsi="Browallia New" w:cs="Browallia New"/>
          <w:sz w:val="28"/>
          <w:szCs w:val="28"/>
          <w:cs/>
        </w:rPr>
        <w:t xml:space="preserve"> </w:t>
      </w:r>
      <w:r w:rsidR="00193D4F" w:rsidRPr="00493671">
        <w:rPr>
          <w:rFonts w:ascii="Browallia New" w:hAnsi="Browallia New" w:cs="Browallia New"/>
          <w:sz w:val="28"/>
          <w:szCs w:val="28"/>
          <w:lang w:val="en-GB"/>
        </w:rPr>
        <w:t>2</w:t>
      </w:r>
      <w:r w:rsidR="00155A8F">
        <w:rPr>
          <w:rFonts w:ascii="Browallia New" w:hAnsi="Browallia New" w:cs="Browallia New"/>
          <w:sz w:val="28"/>
          <w:szCs w:val="28"/>
          <w:lang w:val="en-GB"/>
        </w:rPr>
        <w:t>5</w:t>
      </w:r>
      <w:r w:rsidR="00E0133B" w:rsidRPr="00493671">
        <w:rPr>
          <w:rFonts w:ascii="Browallia New" w:hAnsi="Browallia New" w:cs="Browallia New"/>
          <w:sz w:val="28"/>
          <w:szCs w:val="28"/>
          <w:lang w:val="en-GB"/>
        </w:rPr>
        <w:t>.4</w:t>
      </w:r>
    </w:p>
    <w:p w14:paraId="0CA9941B" w14:textId="60A3799E"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2D56277F" w14:textId="7B62FFE0" w:rsidR="006971B8" w:rsidRPr="00C2555B" w:rsidRDefault="006971B8"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เงินลงทุนในบริษัทย่อย</w:t>
      </w:r>
      <w:r w:rsidR="00C27B8B" w:rsidRPr="00C2555B">
        <w:rPr>
          <w:rFonts w:ascii="Browallia New" w:hAnsi="Browallia New" w:cs="Browallia New"/>
          <w:b/>
          <w:bCs/>
          <w:sz w:val="28"/>
          <w:szCs w:val="28"/>
          <w:lang w:val="en-GB"/>
        </w:rPr>
        <w:t xml:space="preserve"> - </w:t>
      </w:r>
      <w:r w:rsidR="00C27B8B" w:rsidRPr="00C2555B">
        <w:rPr>
          <w:rFonts w:ascii="Browallia New" w:hAnsi="Browallia New" w:cs="Browallia New"/>
          <w:b/>
          <w:bCs/>
          <w:sz w:val="28"/>
          <w:szCs w:val="28"/>
          <w:cs/>
          <w:lang w:val="en-GB"/>
        </w:rPr>
        <w:t>สุทธิ</w:t>
      </w:r>
    </w:p>
    <w:p w14:paraId="33ED5E63" w14:textId="480DDE62" w:rsidR="00527B4D" w:rsidRPr="00493671"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8"/>
          <w:szCs w:val="28"/>
          <w:lang w:val="en-GB"/>
        </w:rPr>
      </w:pPr>
    </w:p>
    <w:tbl>
      <w:tblPr>
        <w:tblW w:w="9255" w:type="dxa"/>
        <w:tblInd w:w="426" w:type="dxa"/>
        <w:tblLayout w:type="fixed"/>
        <w:tblLook w:val="0000" w:firstRow="0" w:lastRow="0" w:firstColumn="0" w:lastColumn="0" w:noHBand="0" w:noVBand="0"/>
      </w:tblPr>
      <w:tblGrid>
        <w:gridCol w:w="3231"/>
        <w:gridCol w:w="708"/>
        <w:gridCol w:w="707"/>
        <w:gridCol w:w="746"/>
        <w:gridCol w:w="708"/>
        <w:gridCol w:w="10"/>
        <w:gridCol w:w="845"/>
        <w:gridCol w:w="871"/>
        <w:gridCol w:w="708"/>
        <w:gridCol w:w="707"/>
        <w:gridCol w:w="14"/>
      </w:tblGrid>
      <w:tr w:rsidR="002B7CAC" w:rsidRPr="00C2555B" w14:paraId="2E47304F" w14:textId="77777777" w:rsidTr="00493671">
        <w:trPr>
          <w:tblHeader/>
        </w:trPr>
        <w:tc>
          <w:tcPr>
            <w:tcW w:w="3231" w:type="dxa"/>
          </w:tcPr>
          <w:p w14:paraId="54828A60" w14:textId="77777777" w:rsidR="002B7CAC" w:rsidRPr="00C2555B" w:rsidRDefault="002B7CAC" w:rsidP="002B7CAC">
            <w:pPr>
              <w:spacing w:line="240" w:lineRule="auto"/>
              <w:ind w:left="175" w:hanging="175"/>
              <w:rPr>
                <w:rFonts w:ascii="Browallia New" w:hAnsi="Browallia New" w:cs="Browallia New"/>
                <w:sz w:val="22"/>
                <w:szCs w:val="22"/>
              </w:rPr>
            </w:pPr>
          </w:p>
        </w:tc>
        <w:tc>
          <w:tcPr>
            <w:tcW w:w="6024" w:type="dxa"/>
            <w:gridSpan w:val="10"/>
          </w:tcPr>
          <w:p w14:paraId="2F0357AC" w14:textId="77777777" w:rsidR="002B7CAC" w:rsidRPr="00C2555B" w:rsidRDefault="002B7CAC" w:rsidP="002B7CAC">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cs/>
              </w:rPr>
              <w:t>พันบาท)</w:t>
            </w:r>
          </w:p>
        </w:tc>
      </w:tr>
      <w:tr w:rsidR="002B7CAC" w:rsidRPr="00C2555B" w14:paraId="48812E90" w14:textId="77777777" w:rsidTr="00493671">
        <w:trPr>
          <w:tblHeader/>
        </w:trPr>
        <w:tc>
          <w:tcPr>
            <w:tcW w:w="3231" w:type="dxa"/>
          </w:tcPr>
          <w:p w14:paraId="7C1523D5" w14:textId="77777777" w:rsidR="002B7CAC" w:rsidRPr="00C2555B" w:rsidRDefault="002B7CAC" w:rsidP="002B7CAC">
            <w:pPr>
              <w:spacing w:line="240" w:lineRule="auto"/>
              <w:ind w:left="175" w:hanging="175"/>
              <w:rPr>
                <w:rFonts w:ascii="Browallia New" w:hAnsi="Browallia New" w:cs="Browallia New"/>
                <w:sz w:val="22"/>
                <w:szCs w:val="22"/>
              </w:rPr>
            </w:pPr>
          </w:p>
        </w:tc>
        <w:tc>
          <w:tcPr>
            <w:tcW w:w="6024" w:type="dxa"/>
            <w:gridSpan w:val="10"/>
          </w:tcPr>
          <w:p w14:paraId="520C9A1D" w14:textId="77777777" w:rsidR="002B7CAC" w:rsidRPr="00C2555B" w:rsidRDefault="002B7CAC" w:rsidP="002B7CAC">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2B7CAC" w:rsidRPr="00C2555B" w14:paraId="76E3AAA0" w14:textId="77777777" w:rsidTr="00493671">
        <w:trPr>
          <w:tblHeader/>
        </w:trPr>
        <w:tc>
          <w:tcPr>
            <w:tcW w:w="3231" w:type="dxa"/>
          </w:tcPr>
          <w:p w14:paraId="1EE436F6" w14:textId="77777777" w:rsidR="002B7CAC" w:rsidRPr="00C2555B" w:rsidRDefault="002B7CAC" w:rsidP="002B7CAC">
            <w:pPr>
              <w:spacing w:line="240" w:lineRule="auto"/>
              <w:ind w:left="175" w:hanging="175"/>
              <w:rPr>
                <w:rFonts w:ascii="Browallia New" w:hAnsi="Browallia New" w:cs="Browallia New"/>
                <w:sz w:val="22"/>
                <w:szCs w:val="22"/>
                <w:u w:val="single"/>
              </w:rPr>
            </w:pPr>
          </w:p>
        </w:tc>
        <w:tc>
          <w:tcPr>
            <w:tcW w:w="1415" w:type="dxa"/>
            <w:gridSpan w:val="2"/>
            <w:vAlign w:val="bottom"/>
          </w:tcPr>
          <w:p w14:paraId="341D3D61" w14:textId="77777777" w:rsidR="002B7CAC" w:rsidRPr="00C2555B" w:rsidRDefault="002B7CAC" w:rsidP="002B7CAC">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ทุนเรียกชำระแล้ว</w:t>
            </w:r>
          </w:p>
        </w:tc>
        <w:tc>
          <w:tcPr>
            <w:tcW w:w="1464" w:type="dxa"/>
            <w:gridSpan w:val="3"/>
            <w:vAlign w:val="bottom"/>
          </w:tcPr>
          <w:p w14:paraId="60C88D0D" w14:textId="77777777" w:rsidR="002B7CAC" w:rsidRPr="00C2555B" w:rsidRDefault="002B7CAC" w:rsidP="002B7CAC">
            <w:pPr>
              <w:pBdr>
                <w:bottom w:val="single" w:sz="4" w:space="1" w:color="auto"/>
              </w:pBdr>
              <w:tabs>
                <w:tab w:val="clear" w:pos="1871"/>
                <w:tab w:val="left" w:pos="2094"/>
              </w:tabs>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สัดส่วนเงินลงทุน (ร้อยละ)</w:t>
            </w:r>
          </w:p>
        </w:tc>
        <w:tc>
          <w:tcPr>
            <w:tcW w:w="1716" w:type="dxa"/>
            <w:gridSpan w:val="2"/>
            <w:vAlign w:val="bottom"/>
          </w:tcPr>
          <w:p w14:paraId="08D80B43" w14:textId="77777777" w:rsidR="002B7CAC" w:rsidRPr="00C2555B" w:rsidRDefault="002B7CAC" w:rsidP="002B7CAC">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ราคาทุน</w:t>
            </w:r>
          </w:p>
        </w:tc>
        <w:tc>
          <w:tcPr>
            <w:tcW w:w="1429" w:type="dxa"/>
            <w:gridSpan w:val="3"/>
            <w:vAlign w:val="bottom"/>
          </w:tcPr>
          <w:p w14:paraId="6334AD27" w14:textId="704A2955" w:rsidR="002B7CAC" w:rsidRPr="00C2555B" w:rsidRDefault="002B7CAC" w:rsidP="002B7CAC">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เงินปันผล</w:t>
            </w:r>
            <w:r w:rsidR="009A3303" w:rsidRPr="00C2555B">
              <w:rPr>
                <w:rFonts w:ascii="Browallia New" w:hAnsi="Browallia New" w:cs="Browallia New"/>
                <w:sz w:val="22"/>
                <w:szCs w:val="22"/>
                <w:cs/>
              </w:rPr>
              <w:t>รับ</w:t>
            </w:r>
          </w:p>
        </w:tc>
      </w:tr>
      <w:tr w:rsidR="00270076" w:rsidRPr="00C2555B" w14:paraId="32BEED40" w14:textId="77777777" w:rsidTr="00493671">
        <w:trPr>
          <w:gridAfter w:val="1"/>
          <w:wAfter w:w="14" w:type="dxa"/>
          <w:tblHeader/>
        </w:trPr>
        <w:tc>
          <w:tcPr>
            <w:tcW w:w="3231" w:type="dxa"/>
            <w:vAlign w:val="bottom"/>
          </w:tcPr>
          <w:p w14:paraId="1715A6D3" w14:textId="77777777" w:rsidR="00270076" w:rsidRPr="00C2555B" w:rsidRDefault="00270076" w:rsidP="00270076">
            <w:pPr>
              <w:pBdr>
                <w:bottom w:val="single" w:sz="4" w:space="1" w:color="auto"/>
              </w:pBdr>
              <w:spacing w:line="240" w:lineRule="auto"/>
              <w:ind w:left="175" w:hanging="175"/>
              <w:jc w:val="center"/>
              <w:rPr>
                <w:rFonts w:ascii="Browallia New" w:hAnsi="Browallia New" w:cs="Browallia New"/>
                <w:sz w:val="22"/>
                <w:szCs w:val="22"/>
                <w:cs/>
              </w:rPr>
            </w:pPr>
            <w:r w:rsidRPr="00C2555B">
              <w:rPr>
                <w:rFonts w:ascii="Browallia New" w:hAnsi="Browallia New" w:cs="Browallia New"/>
                <w:sz w:val="22"/>
                <w:szCs w:val="22"/>
                <w:cs/>
              </w:rPr>
              <w:t>ชื่อบริษัท</w:t>
            </w:r>
          </w:p>
        </w:tc>
        <w:tc>
          <w:tcPr>
            <w:tcW w:w="708" w:type="dxa"/>
            <w:vAlign w:val="bottom"/>
          </w:tcPr>
          <w:p w14:paraId="526C3B5E" w14:textId="2930A3BD"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cs/>
                <w:lang w:val="en-GB"/>
              </w:rPr>
            </w:pPr>
            <w:r w:rsidRPr="00C2555B">
              <w:rPr>
                <w:rFonts w:ascii="Browallia New" w:hAnsi="Browallia New" w:cs="Browallia New"/>
                <w:sz w:val="22"/>
                <w:szCs w:val="22"/>
                <w:lang w:val="en-GB"/>
              </w:rPr>
              <w:t>3</w:t>
            </w:r>
            <w:r>
              <w:rPr>
                <w:rFonts w:ascii="Browallia New" w:hAnsi="Browallia New" w:cs="Browallia New"/>
                <w:sz w:val="22"/>
                <w:szCs w:val="22"/>
                <w:lang w:val="en-GB"/>
              </w:rPr>
              <w:t xml:space="preserve">0 </w:t>
            </w:r>
            <w:r>
              <w:rPr>
                <w:rFonts w:ascii="Browallia New" w:hAnsi="Browallia New" w:cs="Browallia New" w:hint="cs"/>
                <w:sz w:val="22"/>
                <w:szCs w:val="22"/>
                <w:cs/>
                <w:lang w:val="en-GB"/>
              </w:rPr>
              <w:t>ก.ย.</w:t>
            </w:r>
          </w:p>
          <w:p w14:paraId="34ADB94E" w14:textId="1DEA6D13"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707" w:type="dxa"/>
            <w:vAlign w:val="bottom"/>
          </w:tcPr>
          <w:p w14:paraId="7B0CEA80" w14:textId="066A6A9E"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07AAB836" w14:textId="243F4750"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Pr="00C2555B">
              <w:rPr>
                <w:rFonts w:ascii="Browallia New" w:hAnsi="Browallia New" w:cs="Browallia New"/>
                <w:sz w:val="22"/>
                <w:szCs w:val="22"/>
              </w:rPr>
              <w:t>1</w:t>
            </w:r>
          </w:p>
        </w:tc>
        <w:tc>
          <w:tcPr>
            <w:tcW w:w="746" w:type="dxa"/>
            <w:vAlign w:val="bottom"/>
          </w:tcPr>
          <w:p w14:paraId="48BFDBC2" w14:textId="77777777"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cs/>
                <w:lang w:val="en-GB"/>
              </w:rPr>
            </w:pPr>
            <w:r w:rsidRPr="00C2555B">
              <w:rPr>
                <w:rFonts w:ascii="Browallia New" w:hAnsi="Browallia New" w:cs="Browallia New"/>
                <w:sz w:val="22"/>
                <w:szCs w:val="22"/>
                <w:lang w:val="en-GB"/>
              </w:rPr>
              <w:t>3</w:t>
            </w:r>
            <w:r>
              <w:rPr>
                <w:rFonts w:ascii="Browallia New" w:hAnsi="Browallia New" w:cs="Browallia New"/>
                <w:sz w:val="22"/>
                <w:szCs w:val="22"/>
                <w:lang w:val="en-GB"/>
              </w:rPr>
              <w:t xml:space="preserve">0 </w:t>
            </w:r>
            <w:r>
              <w:rPr>
                <w:rFonts w:ascii="Browallia New" w:hAnsi="Browallia New" w:cs="Browallia New" w:hint="cs"/>
                <w:sz w:val="22"/>
                <w:szCs w:val="22"/>
                <w:cs/>
                <w:lang w:val="en-GB"/>
              </w:rPr>
              <w:t>ก.ย.</w:t>
            </w:r>
          </w:p>
          <w:p w14:paraId="3B699F0C" w14:textId="6A5CA930"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708" w:type="dxa"/>
            <w:vAlign w:val="bottom"/>
          </w:tcPr>
          <w:p w14:paraId="41D02920" w14:textId="77777777"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5E07685F" w14:textId="197228CC"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Pr="00C2555B">
              <w:rPr>
                <w:rFonts w:ascii="Browallia New" w:hAnsi="Browallia New" w:cs="Browallia New"/>
                <w:sz w:val="22"/>
                <w:szCs w:val="22"/>
              </w:rPr>
              <w:t>1</w:t>
            </w:r>
          </w:p>
        </w:tc>
        <w:tc>
          <w:tcPr>
            <w:tcW w:w="855" w:type="dxa"/>
            <w:gridSpan w:val="2"/>
            <w:vAlign w:val="bottom"/>
          </w:tcPr>
          <w:p w14:paraId="299BEA0F" w14:textId="77777777"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cs/>
                <w:lang w:val="en-GB"/>
              </w:rPr>
            </w:pPr>
            <w:r w:rsidRPr="00C2555B">
              <w:rPr>
                <w:rFonts w:ascii="Browallia New" w:hAnsi="Browallia New" w:cs="Browallia New"/>
                <w:sz w:val="22"/>
                <w:szCs w:val="22"/>
                <w:lang w:val="en-GB"/>
              </w:rPr>
              <w:t>3</w:t>
            </w:r>
            <w:r>
              <w:rPr>
                <w:rFonts w:ascii="Browallia New" w:hAnsi="Browallia New" w:cs="Browallia New"/>
                <w:sz w:val="22"/>
                <w:szCs w:val="22"/>
                <w:lang w:val="en-GB"/>
              </w:rPr>
              <w:t xml:space="preserve">0 </w:t>
            </w:r>
            <w:r>
              <w:rPr>
                <w:rFonts w:ascii="Browallia New" w:hAnsi="Browallia New" w:cs="Browallia New" w:hint="cs"/>
                <w:sz w:val="22"/>
                <w:szCs w:val="22"/>
                <w:cs/>
                <w:lang w:val="en-GB"/>
              </w:rPr>
              <w:t>ก.ย.</w:t>
            </w:r>
          </w:p>
          <w:p w14:paraId="5D3BFC9F" w14:textId="0B290C8F"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871" w:type="dxa"/>
            <w:vAlign w:val="bottom"/>
          </w:tcPr>
          <w:p w14:paraId="5A08CEC9" w14:textId="77777777"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6157401E" w14:textId="50CB3F94"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Pr="00C2555B">
              <w:rPr>
                <w:rFonts w:ascii="Browallia New" w:hAnsi="Browallia New" w:cs="Browallia New"/>
                <w:sz w:val="22"/>
                <w:szCs w:val="22"/>
              </w:rPr>
              <w:t>1</w:t>
            </w:r>
          </w:p>
        </w:tc>
        <w:tc>
          <w:tcPr>
            <w:tcW w:w="708" w:type="dxa"/>
            <w:vAlign w:val="bottom"/>
          </w:tcPr>
          <w:p w14:paraId="5B6A28F7" w14:textId="77777777"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cs/>
                <w:lang w:val="en-GB"/>
              </w:rPr>
            </w:pPr>
            <w:r w:rsidRPr="00C2555B">
              <w:rPr>
                <w:rFonts w:ascii="Browallia New" w:hAnsi="Browallia New" w:cs="Browallia New"/>
                <w:sz w:val="22"/>
                <w:szCs w:val="22"/>
                <w:lang w:val="en-GB"/>
              </w:rPr>
              <w:t>3</w:t>
            </w:r>
            <w:r>
              <w:rPr>
                <w:rFonts w:ascii="Browallia New" w:hAnsi="Browallia New" w:cs="Browallia New"/>
                <w:sz w:val="22"/>
                <w:szCs w:val="22"/>
                <w:lang w:val="en-GB"/>
              </w:rPr>
              <w:t xml:space="preserve">0 </w:t>
            </w:r>
            <w:r>
              <w:rPr>
                <w:rFonts w:ascii="Browallia New" w:hAnsi="Browallia New" w:cs="Browallia New" w:hint="cs"/>
                <w:sz w:val="22"/>
                <w:szCs w:val="22"/>
                <w:cs/>
                <w:lang w:val="en-GB"/>
              </w:rPr>
              <w:t>ก.ย.</w:t>
            </w:r>
          </w:p>
          <w:p w14:paraId="6B43AF5D" w14:textId="05AA9F27"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707" w:type="dxa"/>
            <w:vAlign w:val="bottom"/>
          </w:tcPr>
          <w:p w14:paraId="4C704033" w14:textId="77777777"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1EAB7547" w14:textId="78E5D2E5"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Pr="00C2555B">
              <w:rPr>
                <w:rFonts w:ascii="Browallia New" w:hAnsi="Browallia New" w:cs="Browallia New"/>
                <w:sz w:val="22"/>
                <w:szCs w:val="22"/>
              </w:rPr>
              <w:t>1</w:t>
            </w:r>
          </w:p>
        </w:tc>
      </w:tr>
      <w:tr w:rsidR="002B7CAC" w:rsidRPr="00C2555B" w14:paraId="7054D7DB" w14:textId="77777777" w:rsidTr="00493671">
        <w:trPr>
          <w:gridAfter w:val="1"/>
          <w:wAfter w:w="14" w:type="dxa"/>
          <w:tblHeader/>
        </w:trPr>
        <w:tc>
          <w:tcPr>
            <w:tcW w:w="3231" w:type="dxa"/>
            <w:vAlign w:val="bottom"/>
          </w:tcPr>
          <w:p w14:paraId="61A07C86" w14:textId="77777777" w:rsidR="002B7CAC" w:rsidRPr="00C2555B"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u w:val="single"/>
              </w:rPr>
            </w:pPr>
          </w:p>
        </w:tc>
        <w:tc>
          <w:tcPr>
            <w:tcW w:w="708" w:type="dxa"/>
            <w:vAlign w:val="bottom"/>
          </w:tcPr>
          <w:p w14:paraId="64D61D6F" w14:textId="77777777" w:rsidR="002B7CAC" w:rsidRPr="00C2555B"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2"/>
                <w:szCs w:val="22"/>
              </w:rPr>
            </w:pPr>
          </w:p>
        </w:tc>
        <w:tc>
          <w:tcPr>
            <w:tcW w:w="707" w:type="dxa"/>
            <w:vAlign w:val="bottom"/>
          </w:tcPr>
          <w:p w14:paraId="053415BA" w14:textId="77777777" w:rsidR="002B7CAC" w:rsidRPr="00C2555B"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2"/>
                <w:szCs w:val="22"/>
              </w:rPr>
            </w:pPr>
          </w:p>
        </w:tc>
        <w:tc>
          <w:tcPr>
            <w:tcW w:w="746" w:type="dxa"/>
            <w:vAlign w:val="bottom"/>
          </w:tcPr>
          <w:p w14:paraId="3A323159" w14:textId="77777777" w:rsidR="002B7CAC" w:rsidRPr="00C2555B" w:rsidRDefault="002B7CAC" w:rsidP="002B7CAC">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2"/>
                <w:szCs w:val="22"/>
              </w:rPr>
            </w:pPr>
          </w:p>
        </w:tc>
        <w:tc>
          <w:tcPr>
            <w:tcW w:w="708" w:type="dxa"/>
            <w:vAlign w:val="bottom"/>
          </w:tcPr>
          <w:p w14:paraId="329C06B0" w14:textId="77777777" w:rsidR="002B7CAC" w:rsidRPr="00C2555B" w:rsidRDefault="002B7CAC" w:rsidP="002B7CAC">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2"/>
                <w:szCs w:val="22"/>
              </w:rPr>
            </w:pPr>
          </w:p>
        </w:tc>
        <w:tc>
          <w:tcPr>
            <w:tcW w:w="855" w:type="dxa"/>
            <w:gridSpan w:val="2"/>
            <w:vAlign w:val="bottom"/>
          </w:tcPr>
          <w:p w14:paraId="26B9623C" w14:textId="77777777" w:rsidR="002B7CAC" w:rsidRPr="00C2555B"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871" w:type="dxa"/>
            <w:vAlign w:val="bottom"/>
          </w:tcPr>
          <w:p w14:paraId="30FA5889" w14:textId="77777777" w:rsidR="002B7CAC" w:rsidRPr="00C2555B"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708" w:type="dxa"/>
          </w:tcPr>
          <w:p w14:paraId="0F235737" w14:textId="77777777" w:rsidR="002B7CAC" w:rsidRPr="00C2555B"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707" w:type="dxa"/>
          </w:tcPr>
          <w:p w14:paraId="59D58B7B" w14:textId="77777777" w:rsidR="002B7CAC" w:rsidRPr="00C2555B"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r>
      <w:tr w:rsidR="00692AF1" w:rsidRPr="00C2555B" w14:paraId="6EFB7F0A" w14:textId="77777777" w:rsidTr="00493671">
        <w:trPr>
          <w:gridAfter w:val="1"/>
          <w:wAfter w:w="14" w:type="dxa"/>
        </w:trPr>
        <w:tc>
          <w:tcPr>
            <w:tcW w:w="3231" w:type="dxa"/>
            <w:vAlign w:val="bottom"/>
          </w:tcPr>
          <w:p w14:paraId="01E9D52A" w14:textId="77777777" w:rsidR="00692AF1" w:rsidRPr="00C2555B" w:rsidRDefault="00692AF1" w:rsidP="00692AF1">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2"/>
                <w:szCs w:val="22"/>
                <w:u w:val="single"/>
                <w:lang w:val="en-GB"/>
              </w:rPr>
            </w:pPr>
            <w:r w:rsidRPr="00C2555B">
              <w:rPr>
                <w:rFonts w:ascii="Browallia New" w:hAnsi="Browallia New" w:cs="Browallia New"/>
                <w:sz w:val="22"/>
                <w:szCs w:val="22"/>
                <w:cs/>
              </w:rPr>
              <w:t>บริษัท ไมด้า ลิสซิ่ง จำกัด (มหาชน)</w:t>
            </w:r>
          </w:p>
        </w:tc>
        <w:tc>
          <w:tcPr>
            <w:tcW w:w="708" w:type="dxa"/>
            <w:vAlign w:val="bottom"/>
          </w:tcPr>
          <w:p w14:paraId="02A34F41" w14:textId="7DA853CF"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532,398</w:t>
            </w:r>
          </w:p>
        </w:tc>
        <w:tc>
          <w:tcPr>
            <w:tcW w:w="707" w:type="dxa"/>
            <w:vAlign w:val="bottom"/>
          </w:tcPr>
          <w:p w14:paraId="4E241D6C" w14:textId="481EBFD1"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532,398</w:t>
            </w:r>
          </w:p>
        </w:tc>
        <w:tc>
          <w:tcPr>
            <w:tcW w:w="746" w:type="dxa"/>
            <w:vAlign w:val="bottom"/>
          </w:tcPr>
          <w:p w14:paraId="5A899A89" w14:textId="3DA438B1"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46.98</w:t>
            </w:r>
          </w:p>
        </w:tc>
        <w:tc>
          <w:tcPr>
            <w:tcW w:w="708" w:type="dxa"/>
            <w:vAlign w:val="bottom"/>
          </w:tcPr>
          <w:p w14:paraId="6BFA57F4" w14:textId="54782642"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46.98</w:t>
            </w:r>
          </w:p>
        </w:tc>
        <w:tc>
          <w:tcPr>
            <w:tcW w:w="855" w:type="dxa"/>
            <w:gridSpan w:val="2"/>
            <w:vAlign w:val="bottom"/>
          </w:tcPr>
          <w:p w14:paraId="7E0D11D7" w14:textId="601FA7F4"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281,864</w:t>
            </w:r>
          </w:p>
        </w:tc>
        <w:tc>
          <w:tcPr>
            <w:tcW w:w="871" w:type="dxa"/>
            <w:vAlign w:val="bottom"/>
          </w:tcPr>
          <w:p w14:paraId="56725C04" w14:textId="32F4C1B2"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281,864</w:t>
            </w:r>
          </w:p>
        </w:tc>
        <w:tc>
          <w:tcPr>
            <w:tcW w:w="708" w:type="dxa"/>
            <w:vAlign w:val="bottom"/>
          </w:tcPr>
          <w:p w14:paraId="7C40E97B" w14:textId="397B2AAF" w:rsidR="00692AF1" w:rsidRPr="00C2555B"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614A0054" w14:textId="05A4701B"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25,011</w:t>
            </w:r>
          </w:p>
        </w:tc>
      </w:tr>
      <w:tr w:rsidR="00692AF1" w:rsidRPr="00C2555B" w14:paraId="610985BD" w14:textId="77777777" w:rsidTr="00493671">
        <w:trPr>
          <w:gridAfter w:val="1"/>
          <w:wAfter w:w="14" w:type="dxa"/>
        </w:trPr>
        <w:tc>
          <w:tcPr>
            <w:tcW w:w="3231" w:type="dxa"/>
            <w:vAlign w:val="center"/>
          </w:tcPr>
          <w:p w14:paraId="41458B62" w14:textId="77777777" w:rsidR="00692AF1" w:rsidRPr="00C2555B" w:rsidRDefault="00692AF1" w:rsidP="00692AF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C2555B">
              <w:rPr>
                <w:rFonts w:ascii="Browallia New" w:hAnsi="Browallia New" w:cs="Browallia New"/>
                <w:sz w:val="22"/>
                <w:szCs w:val="22"/>
                <w:cs/>
              </w:rPr>
              <w:t>บริษัท ไมด้า พร็อพเพอร์ตี้ จำกัด</w:t>
            </w:r>
          </w:p>
        </w:tc>
        <w:tc>
          <w:tcPr>
            <w:tcW w:w="708" w:type="dxa"/>
            <w:vAlign w:val="bottom"/>
          </w:tcPr>
          <w:p w14:paraId="2401060B" w14:textId="45215CC2"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500,000</w:t>
            </w:r>
          </w:p>
        </w:tc>
        <w:tc>
          <w:tcPr>
            <w:tcW w:w="707" w:type="dxa"/>
            <w:vAlign w:val="bottom"/>
          </w:tcPr>
          <w:p w14:paraId="5651ACDC" w14:textId="3F3B2F37"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500,000</w:t>
            </w:r>
          </w:p>
        </w:tc>
        <w:tc>
          <w:tcPr>
            <w:tcW w:w="746" w:type="dxa"/>
            <w:vAlign w:val="bottom"/>
          </w:tcPr>
          <w:p w14:paraId="16615E19" w14:textId="2BF04882"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8" w:type="dxa"/>
            <w:vAlign w:val="bottom"/>
          </w:tcPr>
          <w:p w14:paraId="3063A752" w14:textId="218321C7"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5" w:type="dxa"/>
            <w:gridSpan w:val="2"/>
            <w:vAlign w:val="bottom"/>
          </w:tcPr>
          <w:p w14:paraId="7A16BE24" w14:textId="3C1A6863"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513,733</w:t>
            </w:r>
          </w:p>
        </w:tc>
        <w:tc>
          <w:tcPr>
            <w:tcW w:w="871" w:type="dxa"/>
            <w:vAlign w:val="bottom"/>
          </w:tcPr>
          <w:p w14:paraId="5589649C" w14:textId="0C5B3B50"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513,733</w:t>
            </w:r>
          </w:p>
        </w:tc>
        <w:tc>
          <w:tcPr>
            <w:tcW w:w="708" w:type="dxa"/>
            <w:vAlign w:val="bottom"/>
          </w:tcPr>
          <w:p w14:paraId="12E5A67E" w14:textId="5C236A8A" w:rsidR="00692AF1" w:rsidRPr="00C2555B"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0F30DFE1" w14:textId="27826265" w:rsidR="00692AF1" w:rsidRPr="00C2555B"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2AF1" w:rsidRPr="00C2555B" w14:paraId="73C2E052" w14:textId="77777777" w:rsidTr="00493671">
        <w:trPr>
          <w:gridAfter w:val="1"/>
          <w:wAfter w:w="14" w:type="dxa"/>
        </w:trPr>
        <w:tc>
          <w:tcPr>
            <w:tcW w:w="3231" w:type="dxa"/>
            <w:vAlign w:val="center"/>
          </w:tcPr>
          <w:p w14:paraId="455C9D0B" w14:textId="77777777" w:rsidR="00692AF1" w:rsidRPr="00C2555B" w:rsidRDefault="00692AF1" w:rsidP="00692AF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C2555B">
              <w:rPr>
                <w:rFonts w:ascii="Browallia New" w:hAnsi="Browallia New" w:cs="Browallia New"/>
                <w:sz w:val="22"/>
                <w:szCs w:val="22"/>
                <w:cs/>
              </w:rPr>
              <w:t>บริษัท ท็อป เอลลิเม็นทส จำกัด</w:t>
            </w:r>
          </w:p>
        </w:tc>
        <w:tc>
          <w:tcPr>
            <w:tcW w:w="708" w:type="dxa"/>
            <w:vAlign w:val="bottom"/>
          </w:tcPr>
          <w:p w14:paraId="0D0192BB" w14:textId="07237CF9"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150</w:t>
            </w:r>
            <w:r w:rsidRPr="00C2555B">
              <w:rPr>
                <w:rFonts w:ascii="Browallia New" w:hAnsi="Browallia New" w:cs="DokChampa"/>
                <w:sz w:val="22"/>
                <w:szCs w:val="22"/>
                <w:lang w:bidi="lo-LA"/>
              </w:rPr>
              <w:t>,000</w:t>
            </w:r>
          </w:p>
        </w:tc>
        <w:tc>
          <w:tcPr>
            <w:tcW w:w="707" w:type="dxa"/>
            <w:vAlign w:val="bottom"/>
          </w:tcPr>
          <w:p w14:paraId="1066BA59" w14:textId="4C00E833"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150</w:t>
            </w:r>
            <w:r w:rsidRPr="00C2555B">
              <w:rPr>
                <w:rFonts w:ascii="Browallia New" w:hAnsi="Browallia New" w:cs="DokChampa"/>
                <w:sz w:val="22"/>
                <w:szCs w:val="22"/>
                <w:lang w:bidi="lo-LA"/>
              </w:rPr>
              <w:t>,000</w:t>
            </w:r>
          </w:p>
        </w:tc>
        <w:tc>
          <w:tcPr>
            <w:tcW w:w="746" w:type="dxa"/>
            <w:vAlign w:val="bottom"/>
          </w:tcPr>
          <w:p w14:paraId="50079477" w14:textId="777E0EBB"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8" w:type="dxa"/>
            <w:vAlign w:val="bottom"/>
          </w:tcPr>
          <w:p w14:paraId="4DD7728B" w14:textId="6F121534"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5" w:type="dxa"/>
            <w:gridSpan w:val="2"/>
            <w:vAlign w:val="bottom"/>
          </w:tcPr>
          <w:p w14:paraId="5D522C1D" w14:textId="3A081791"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149,988</w:t>
            </w:r>
          </w:p>
        </w:tc>
        <w:tc>
          <w:tcPr>
            <w:tcW w:w="871" w:type="dxa"/>
            <w:vAlign w:val="bottom"/>
          </w:tcPr>
          <w:p w14:paraId="34734AC6" w14:textId="40F24C5C"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149,988</w:t>
            </w:r>
          </w:p>
        </w:tc>
        <w:tc>
          <w:tcPr>
            <w:tcW w:w="708" w:type="dxa"/>
            <w:vAlign w:val="bottom"/>
          </w:tcPr>
          <w:p w14:paraId="46085988" w14:textId="637CE46C" w:rsidR="00692AF1" w:rsidRPr="00C2555B"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495F9ACF" w14:textId="1D2D932D" w:rsidR="00692AF1" w:rsidRPr="00C2555B"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2AF1" w:rsidRPr="00C2555B" w14:paraId="6721D8C0" w14:textId="77777777" w:rsidTr="00493671">
        <w:trPr>
          <w:gridAfter w:val="1"/>
          <w:wAfter w:w="14" w:type="dxa"/>
        </w:trPr>
        <w:tc>
          <w:tcPr>
            <w:tcW w:w="3231" w:type="dxa"/>
            <w:vAlign w:val="center"/>
          </w:tcPr>
          <w:p w14:paraId="1624A3ED" w14:textId="77777777" w:rsidR="00692AF1" w:rsidRPr="00C2555B" w:rsidRDefault="00692AF1" w:rsidP="00692AF1">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lang w:val="en-GB"/>
              </w:rPr>
            </w:pPr>
            <w:r w:rsidRPr="00C2555B">
              <w:rPr>
                <w:rFonts w:ascii="Browallia New" w:hAnsi="Browallia New" w:cs="Browallia New"/>
                <w:sz w:val="22"/>
                <w:szCs w:val="22"/>
                <w:cs/>
              </w:rPr>
              <w:t>บริษัท ไมด้า แอด จำกัด</w:t>
            </w:r>
          </w:p>
        </w:tc>
        <w:tc>
          <w:tcPr>
            <w:tcW w:w="708" w:type="dxa"/>
            <w:vAlign w:val="bottom"/>
          </w:tcPr>
          <w:p w14:paraId="16B17193" w14:textId="4953FFC4"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175,000</w:t>
            </w:r>
          </w:p>
        </w:tc>
        <w:tc>
          <w:tcPr>
            <w:tcW w:w="707" w:type="dxa"/>
            <w:vAlign w:val="bottom"/>
          </w:tcPr>
          <w:p w14:paraId="305EC9E7" w14:textId="37571678"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175,000</w:t>
            </w:r>
          </w:p>
        </w:tc>
        <w:tc>
          <w:tcPr>
            <w:tcW w:w="746" w:type="dxa"/>
            <w:vAlign w:val="bottom"/>
          </w:tcPr>
          <w:p w14:paraId="3F7470EB" w14:textId="3687D7B2"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8" w:type="dxa"/>
            <w:vAlign w:val="bottom"/>
          </w:tcPr>
          <w:p w14:paraId="711CC494" w14:textId="467EF115"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5" w:type="dxa"/>
            <w:gridSpan w:val="2"/>
            <w:vAlign w:val="bottom"/>
          </w:tcPr>
          <w:p w14:paraId="77AE6077" w14:textId="146AAB2C"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175,000</w:t>
            </w:r>
          </w:p>
        </w:tc>
        <w:tc>
          <w:tcPr>
            <w:tcW w:w="871" w:type="dxa"/>
            <w:vAlign w:val="bottom"/>
          </w:tcPr>
          <w:p w14:paraId="77B7BB6D" w14:textId="2F2A373C"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175,000</w:t>
            </w:r>
          </w:p>
        </w:tc>
        <w:tc>
          <w:tcPr>
            <w:tcW w:w="708" w:type="dxa"/>
            <w:vAlign w:val="bottom"/>
          </w:tcPr>
          <w:p w14:paraId="5E9E2AB9" w14:textId="5B3572DA" w:rsidR="00692AF1" w:rsidRPr="00C2555B"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74D9EB39" w14:textId="7668F1AA" w:rsidR="00692AF1" w:rsidRPr="00C2555B"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2AF1" w:rsidRPr="00C2555B" w14:paraId="70FBCAD6" w14:textId="77777777" w:rsidTr="00493671">
        <w:trPr>
          <w:gridAfter w:val="1"/>
          <w:wAfter w:w="14" w:type="dxa"/>
        </w:trPr>
        <w:tc>
          <w:tcPr>
            <w:tcW w:w="3231" w:type="dxa"/>
            <w:vAlign w:val="center"/>
          </w:tcPr>
          <w:p w14:paraId="18851F16" w14:textId="77777777" w:rsidR="00692AF1" w:rsidRPr="00C2555B" w:rsidRDefault="00692AF1" w:rsidP="00692AF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C2555B">
              <w:rPr>
                <w:rFonts w:ascii="Browallia New" w:hAnsi="Browallia New" w:cs="Browallia New"/>
                <w:sz w:val="22"/>
                <w:szCs w:val="22"/>
                <w:cs/>
              </w:rPr>
              <w:t>บริษัท ไมด้า โฮเทล แอนด์ รีสอร์ท จำกัด</w:t>
            </w:r>
          </w:p>
        </w:tc>
        <w:tc>
          <w:tcPr>
            <w:tcW w:w="708" w:type="dxa"/>
            <w:vAlign w:val="bottom"/>
          </w:tcPr>
          <w:p w14:paraId="46064098" w14:textId="2C83F40E"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300,000</w:t>
            </w:r>
          </w:p>
        </w:tc>
        <w:tc>
          <w:tcPr>
            <w:tcW w:w="707" w:type="dxa"/>
            <w:vAlign w:val="bottom"/>
          </w:tcPr>
          <w:p w14:paraId="78E8EA7F" w14:textId="638C7350"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300,000</w:t>
            </w:r>
          </w:p>
        </w:tc>
        <w:tc>
          <w:tcPr>
            <w:tcW w:w="746" w:type="dxa"/>
            <w:vAlign w:val="bottom"/>
          </w:tcPr>
          <w:p w14:paraId="1A78FDD4" w14:textId="5D369546"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8" w:type="dxa"/>
            <w:vAlign w:val="bottom"/>
          </w:tcPr>
          <w:p w14:paraId="2EAE72E0" w14:textId="481F7F66"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5" w:type="dxa"/>
            <w:gridSpan w:val="2"/>
            <w:vAlign w:val="bottom"/>
          </w:tcPr>
          <w:p w14:paraId="7579D270" w14:textId="1209969E"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296,899</w:t>
            </w:r>
          </w:p>
        </w:tc>
        <w:tc>
          <w:tcPr>
            <w:tcW w:w="871" w:type="dxa"/>
            <w:vAlign w:val="bottom"/>
          </w:tcPr>
          <w:p w14:paraId="5D8B1570" w14:textId="42B7E1F6" w:rsidR="00692AF1" w:rsidRPr="00C2555B" w:rsidRDefault="00692AF1" w:rsidP="00692AF1">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296,899</w:t>
            </w:r>
          </w:p>
        </w:tc>
        <w:tc>
          <w:tcPr>
            <w:tcW w:w="708" w:type="dxa"/>
            <w:vAlign w:val="bottom"/>
          </w:tcPr>
          <w:p w14:paraId="3BC2422E" w14:textId="14E3EC5D" w:rsidR="00692AF1" w:rsidRPr="00C2555B"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2671A60B" w14:textId="49B3A969" w:rsidR="00692AF1" w:rsidRPr="00C2555B"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2AF1" w:rsidRPr="00C2555B" w14:paraId="725C627C" w14:textId="77777777" w:rsidTr="00493671">
        <w:trPr>
          <w:gridAfter w:val="1"/>
          <w:wAfter w:w="14" w:type="dxa"/>
        </w:trPr>
        <w:tc>
          <w:tcPr>
            <w:tcW w:w="3231" w:type="dxa"/>
          </w:tcPr>
          <w:p w14:paraId="52ADE51C" w14:textId="77777777" w:rsidR="00692AF1" w:rsidRPr="00C2555B" w:rsidRDefault="00692AF1" w:rsidP="00692AF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บริษัท เดอะ รีทรีท หัวหิน จำกัด</w:t>
            </w:r>
          </w:p>
        </w:tc>
        <w:tc>
          <w:tcPr>
            <w:tcW w:w="708" w:type="dxa"/>
            <w:vAlign w:val="bottom"/>
          </w:tcPr>
          <w:p w14:paraId="743B4F5E" w14:textId="06EF71C6"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850,000</w:t>
            </w:r>
          </w:p>
        </w:tc>
        <w:tc>
          <w:tcPr>
            <w:tcW w:w="707" w:type="dxa"/>
            <w:vAlign w:val="bottom"/>
          </w:tcPr>
          <w:p w14:paraId="2260AE14" w14:textId="0BFCC50B"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850,000</w:t>
            </w:r>
          </w:p>
        </w:tc>
        <w:tc>
          <w:tcPr>
            <w:tcW w:w="746" w:type="dxa"/>
            <w:vAlign w:val="bottom"/>
          </w:tcPr>
          <w:p w14:paraId="72030284" w14:textId="2AEC5F12"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99.99</w:t>
            </w:r>
          </w:p>
        </w:tc>
        <w:tc>
          <w:tcPr>
            <w:tcW w:w="708" w:type="dxa"/>
            <w:vAlign w:val="bottom"/>
          </w:tcPr>
          <w:p w14:paraId="78846634" w14:textId="7EEDED9A"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99.99</w:t>
            </w:r>
          </w:p>
        </w:tc>
        <w:tc>
          <w:tcPr>
            <w:tcW w:w="855" w:type="dxa"/>
            <w:gridSpan w:val="2"/>
            <w:vAlign w:val="bottom"/>
          </w:tcPr>
          <w:p w14:paraId="0A51DA98" w14:textId="4907FA79"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860,337</w:t>
            </w:r>
          </w:p>
        </w:tc>
        <w:tc>
          <w:tcPr>
            <w:tcW w:w="871" w:type="dxa"/>
            <w:vAlign w:val="bottom"/>
          </w:tcPr>
          <w:p w14:paraId="013BBCE2" w14:textId="7313BD66"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860,337</w:t>
            </w:r>
          </w:p>
        </w:tc>
        <w:tc>
          <w:tcPr>
            <w:tcW w:w="708" w:type="dxa"/>
            <w:vAlign w:val="bottom"/>
          </w:tcPr>
          <w:p w14:paraId="6BC9DE66" w14:textId="5220D1FE" w:rsidR="00692AF1" w:rsidRPr="00C2555B"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3A65E704" w14:textId="5C591E51" w:rsidR="00692AF1" w:rsidRPr="00C2555B"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2AF1" w:rsidRPr="00C2555B" w14:paraId="4F846C8A" w14:textId="77777777" w:rsidTr="00493671">
        <w:trPr>
          <w:gridAfter w:val="1"/>
          <w:wAfter w:w="14" w:type="dxa"/>
        </w:trPr>
        <w:tc>
          <w:tcPr>
            <w:tcW w:w="3231" w:type="dxa"/>
          </w:tcPr>
          <w:p w14:paraId="5D3B2DAD" w14:textId="77777777" w:rsidR="00692AF1" w:rsidRPr="00C2555B" w:rsidRDefault="00692AF1" w:rsidP="00692AF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บริษัท ไมด้า (ลาว) เช่าสินเชื่อ จำกัด</w:t>
            </w:r>
          </w:p>
        </w:tc>
        <w:tc>
          <w:tcPr>
            <w:tcW w:w="708" w:type="dxa"/>
            <w:vAlign w:val="bottom"/>
          </w:tcPr>
          <w:p w14:paraId="42541ECA" w14:textId="3020E7ED"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53</w:t>
            </w:r>
            <w:r w:rsidRPr="00C2555B">
              <w:rPr>
                <w:rFonts w:ascii="Browallia New" w:hAnsi="Browallia New" w:cs="DokChampa"/>
                <w:sz w:val="22"/>
                <w:szCs w:val="22"/>
                <w:lang w:bidi="lo-LA"/>
              </w:rPr>
              <w:t>,678</w:t>
            </w:r>
          </w:p>
        </w:tc>
        <w:tc>
          <w:tcPr>
            <w:tcW w:w="707" w:type="dxa"/>
            <w:vAlign w:val="bottom"/>
          </w:tcPr>
          <w:p w14:paraId="302DF62A" w14:textId="09335E57"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53</w:t>
            </w:r>
            <w:r w:rsidRPr="00C2555B">
              <w:rPr>
                <w:rFonts w:ascii="Browallia New" w:hAnsi="Browallia New" w:cs="DokChampa"/>
                <w:sz w:val="22"/>
                <w:szCs w:val="22"/>
                <w:lang w:bidi="lo-LA"/>
              </w:rPr>
              <w:t>,678</w:t>
            </w:r>
          </w:p>
        </w:tc>
        <w:tc>
          <w:tcPr>
            <w:tcW w:w="746" w:type="dxa"/>
            <w:vAlign w:val="bottom"/>
          </w:tcPr>
          <w:p w14:paraId="6E49675F" w14:textId="796E2BF0"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60.00</w:t>
            </w:r>
          </w:p>
        </w:tc>
        <w:tc>
          <w:tcPr>
            <w:tcW w:w="708" w:type="dxa"/>
            <w:vAlign w:val="bottom"/>
          </w:tcPr>
          <w:p w14:paraId="110F979C" w14:textId="07C746EC"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60.00</w:t>
            </w:r>
          </w:p>
        </w:tc>
        <w:tc>
          <w:tcPr>
            <w:tcW w:w="855" w:type="dxa"/>
            <w:gridSpan w:val="2"/>
            <w:vAlign w:val="bottom"/>
          </w:tcPr>
          <w:p w14:paraId="1E37E4F6" w14:textId="129882E9" w:rsidR="00692AF1" w:rsidRPr="00FF05B8"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FF05B8">
              <w:rPr>
                <w:rFonts w:ascii="Browallia New" w:hAnsi="Browallia New" w:cs="Browallia New"/>
                <w:sz w:val="22"/>
                <w:szCs w:val="22"/>
              </w:rPr>
              <w:t>32,207</w:t>
            </w:r>
          </w:p>
        </w:tc>
        <w:tc>
          <w:tcPr>
            <w:tcW w:w="871" w:type="dxa"/>
            <w:vAlign w:val="bottom"/>
          </w:tcPr>
          <w:p w14:paraId="61576810" w14:textId="12F8837F" w:rsidR="00692AF1" w:rsidRPr="00FF05B8"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FF05B8">
              <w:rPr>
                <w:rFonts w:ascii="Browallia New" w:hAnsi="Browallia New" w:cs="Browallia New"/>
                <w:sz w:val="22"/>
                <w:szCs w:val="22"/>
              </w:rPr>
              <w:t>32,207</w:t>
            </w:r>
          </w:p>
        </w:tc>
        <w:tc>
          <w:tcPr>
            <w:tcW w:w="708" w:type="dxa"/>
            <w:vAlign w:val="bottom"/>
          </w:tcPr>
          <w:p w14:paraId="71401E94" w14:textId="778D3DE8" w:rsidR="00692AF1" w:rsidRPr="00FF05B8" w:rsidRDefault="00FD6C18"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324907">
              <w:rPr>
                <w:rFonts w:ascii="Browallia New" w:hAnsi="Browallia New" w:cs="Browallia New"/>
                <w:sz w:val="22"/>
                <w:szCs w:val="22"/>
              </w:rPr>
              <w:t>48</w:t>
            </w:r>
            <w:r w:rsidR="00692AF1" w:rsidRPr="00324907">
              <w:rPr>
                <w:rFonts w:ascii="Browallia New" w:hAnsi="Browallia New" w:cs="Browallia New"/>
                <w:sz w:val="22"/>
                <w:szCs w:val="22"/>
              </w:rPr>
              <w:t>,</w:t>
            </w:r>
            <w:r w:rsidR="00D03479" w:rsidRPr="00324907">
              <w:rPr>
                <w:rFonts w:ascii="Browallia New" w:hAnsi="Browallia New" w:cs="Browallia New"/>
                <w:sz w:val="22"/>
                <w:szCs w:val="22"/>
              </w:rPr>
              <w:t>6</w:t>
            </w:r>
            <w:r w:rsidR="00692AF1" w:rsidRPr="00324907">
              <w:rPr>
                <w:rFonts w:ascii="Browallia New" w:hAnsi="Browallia New" w:cs="Browallia New"/>
                <w:sz w:val="22"/>
                <w:szCs w:val="22"/>
              </w:rPr>
              <w:t>00</w:t>
            </w:r>
          </w:p>
        </w:tc>
        <w:tc>
          <w:tcPr>
            <w:tcW w:w="707" w:type="dxa"/>
            <w:vAlign w:val="bottom"/>
          </w:tcPr>
          <w:p w14:paraId="43E1FBC4" w14:textId="604E912C"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47,100</w:t>
            </w:r>
          </w:p>
        </w:tc>
      </w:tr>
      <w:tr w:rsidR="00692AF1" w:rsidRPr="00C2555B" w14:paraId="0986F375" w14:textId="77777777" w:rsidTr="00493671">
        <w:trPr>
          <w:gridAfter w:val="1"/>
          <w:wAfter w:w="14" w:type="dxa"/>
        </w:trPr>
        <w:tc>
          <w:tcPr>
            <w:tcW w:w="3231" w:type="dxa"/>
          </w:tcPr>
          <w:p w14:paraId="2644B7E9" w14:textId="77777777" w:rsidR="00692AF1" w:rsidRPr="00C2555B" w:rsidRDefault="00692AF1" w:rsidP="00692AF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บริษัท ไมด้า ดิเวลลอปเม้นท์ จำกัด</w:t>
            </w:r>
          </w:p>
        </w:tc>
        <w:tc>
          <w:tcPr>
            <w:tcW w:w="708" w:type="dxa"/>
            <w:vAlign w:val="bottom"/>
          </w:tcPr>
          <w:p w14:paraId="35502DF4" w14:textId="3FC5C9B0"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210,000</w:t>
            </w:r>
          </w:p>
        </w:tc>
        <w:tc>
          <w:tcPr>
            <w:tcW w:w="707" w:type="dxa"/>
            <w:vAlign w:val="bottom"/>
          </w:tcPr>
          <w:p w14:paraId="5FFFA7FB" w14:textId="22888D46"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210,000</w:t>
            </w:r>
          </w:p>
        </w:tc>
        <w:tc>
          <w:tcPr>
            <w:tcW w:w="746" w:type="dxa"/>
            <w:vAlign w:val="bottom"/>
          </w:tcPr>
          <w:p w14:paraId="6DDC26D1" w14:textId="21D740E0"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80.00</w:t>
            </w:r>
          </w:p>
        </w:tc>
        <w:tc>
          <w:tcPr>
            <w:tcW w:w="708" w:type="dxa"/>
            <w:vAlign w:val="bottom"/>
          </w:tcPr>
          <w:p w14:paraId="31CA0993" w14:textId="04D57D8A"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80.00</w:t>
            </w:r>
          </w:p>
        </w:tc>
        <w:tc>
          <w:tcPr>
            <w:tcW w:w="855" w:type="dxa"/>
            <w:gridSpan w:val="2"/>
            <w:vAlign w:val="bottom"/>
          </w:tcPr>
          <w:p w14:paraId="2EDE2ABD" w14:textId="59E0A658" w:rsidR="00692AF1" w:rsidRPr="00FF05B8"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FF05B8">
              <w:rPr>
                <w:rFonts w:ascii="Browallia New" w:hAnsi="Browallia New" w:cs="Browallia New"/>
                <w:sz w:val="22"/>
                <w:szCs w:val="22"/>
              </w:rPr>
              <w:t>168,000</w:t>
            </w:r>
          </w:p>
        </w:tc>
        <w:tc>
          <w:tcPr>
            <w:tcW w:w="871" w:type="dxa"/>
            <w:vAlign w:val="bottom"/>
          </w:tcPr>
          <w:p w14:paraId="1C1A6270" w14:textId="18CBBABD" w:rsidR="00692AF1" w:rsidRPr="00FF05B8"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FF05B8">
              <w:rPr>
                <w:rFonts w:ascii="Browallia New" w:hAnsi="Browallia New" w:cs="Browallia New"/>
                <w:sz w:val="22"/>
                <w:szCs w:val="22"/>
              </w:rPr>
              <w:t>168,000</w:t>
            </w:r>
          </w:p>
        </w:tc>
        <w:tc>
          <w:tcPr>
            <w:tcW w:w="708" w:type="dxa"/>
            <w:vAlign w:val="bottom"/>
          </w:tcPr>
          <w:p w14:paraId="3B3F2AFE" w14:textId="1A5A5710" w:rsidR="00692AF1" w:rsidRPr="00FF05B8"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FF05B8">
              <w:rPr>
                <w:rFonts w:ascii="Browallia New" w:hAnsi="Browallia New" w:cs="Browallia New"/>
                <w:sz w:val="22"/>
                <w:szCs w:val="22"/>
                <w:cs/>
              </w:rPr>
              <w:t xml:space="preserve">    -</w:t>
            </w:r>
          </w:p>
        </w:tc>
        <w:tc>
          <w:tcPr>
            <w:tcW w:w="707" w:type="dxa"/>
            <w:vAlign w:val="bottom"/>
          </w:tcPr>
          <w:p w14:paraId="016136FB" w14:textId="517AD6E7" w:rsidR="00692AF1" w:rsidRPr="00C2555B"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2AF1" w:rsidRPr="00C2555B" w14:paraId="6B0AEE95" w14:textId="77777777" w:rsidTr="00493671">
        <w:trPr>
          <w:gridAfter w:val="1"/>
          <w:wAfter w:w="14" w:type="dxa"/>
        </w:trPr>
        <w:tc>
          <w:tcPr>
            <w:tcW w:w="3231" w:type="dxa"/>
          </w:tcPr>
          <w:p w14:paraId="193692CB" w14:textId="77777777" w:rsidR="00692AF1" w:rsidRPr="00C2555B" w:rsidRDefault="00692AF1" w:rsidP="00692AF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บริษัท แมกซ์ โฮเทล จำกัด</w:t>
            </w:r>
          </w:p>
        </w:tc>
        <w:tc>
          <w:tcPr>
            <w:tcW w:w="708" w:type="dxa"/>
            <w:vAlign w:val="bottom"/>
          </w:tcPr>
          <w:p w14:paraId="5DAA3911" w14:textId="16CAB32B"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145,000</w:t>
            </w:r>
          </w:p>
        </w:tc>
        <w:tc>
          <w:tcPr>
            <w:tcW w:w="707" w:type="dxa"/>
            <w:vAlign w:val="bottom"/>
          </w:tcPr>
          <w:p w14:paraId="665C3606" w14:textId="7750C8B8"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145,000</w:t>
            </w:r>
          </w:p>
        </w:tc>
        <w:tc>
          <w:tcPr>
            <w:tcW w:w="746" w:type="dxa"/>
            <w:vAlign w:val="bottom"/>
          </w:tcPr>
          <w:p w14:paraId="7A917B76" w14:textId="79482E7E"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8" w:type="dxa"/>
            <w:vAlign w:val="bottom"/>
          </w:tcPr>
          <w:p w14:paraId="3A3A64AA" w14:textId="2D08EDBD"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5" w:type="dxa"/>
            <w:gridSpan w:val="2"/>
            <w:vAlign w:val="bottom"/>
          </w:tcPr>
          <w:p w14:paraId="6D349EE7" w14:textId="612C889D" w:rsidR="00692AF1" w:rsidRPr="00FF05B8"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FF05B8">
              <w:rPr>
                <w:rFonts w:ascii="Browallia New" w:hAnsi="Browallia New" w:cs="Browallia New"/>
                <w:sz w:val="22"/>
                <w:szCs w:val="22"/>
                <w:lang w:val="en-GB"/>
              </w:rPr>
              <w:t>145,000</w:t>
            </w:r>
          </w:p>
        </w:tc>
        <w:tc>
          <w:tcPr>
            <w:tcW w:w="871" w:type="dxa"/>
            <w:vAlign w:val="bottom"/>
          </w:tcPr>
          <w:p w14:paraId="16C0F942" w14:textId="5B8C91B0" w:rsidR="00692AF1" w:rsidRPr="00FF05B8"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lang w:val="en-GB"/>
              </w:rPr>
            </w:pPr>
            <w:r w:rsidRPr="00FF05B8">
              <w:rPr>
                <w:rFonts w:ascii="Browallia New" w:hAnsi="Browallia New" w:cs="Browallia New"/>
                <w:sz w:val="22"/>
                <w:szCs w:val="22"/>
                <w:lang w:val="en-GB"/>
              </w:rPr>
              <w:t>145,000</w:t>
            </w:r>
          </w:p>
        </w:tc>
        <w:tc>
          <w:tcPr>
            <w:tcW w:w="708" w:type="dxa"/>
            <w:vAlign w:val="bottom"/>
          </w:tcPr>
          <w:p w14:paraId="04271DD7" w14:textId="0481DE28" w:rsidR="00692AF1" w:rsidRPr="00FF05B8"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FF05B8">
              <w:rPr>
                <w:rFonts w:ascii="Browallia New" w:hAnsi="Browallia New" w:cs="Browallia New"/>
                <w:sz w:val="22"/>
                <w:szCs w:val="22"/>
                <w:cs/>
              </w:rPr>
              <w:t xml:space="preserve">    -</w:t>
            </w:r>
          </w:p>
        </w:tc>
        <w:tc>
          <w:tcPr>
            <w:tcW w:w="707" w:type="dxa"/>
            <w:vAlign w:val="bottom"/>
          </w:tcPr>
          <w:p w14:paraId="6BB071CE" w14:textId="23FE40E2" w:rsidR="00692AF1" w:rsidRPr="00C2555B"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2AF1" w:rsidRPr="00C2555B" w14:paraId="5F261D6B" w14:textId="77777777" w:rsidTr="00493671">
        <w:trPr>
          <w:gridAfter w:val="1"/>
          <w:wAfter w:w="14" w:type="dxa"/>
        </w:trPr>
        <w:tc>
          <w:tcPr>
            <w:tcW w:w="3231" w:type="dxa"/>
          </w:tcPr>
          <w:p w14:paraId="1D6FC8FC" w14:textId="77777777" w:rsidR="00692AF1" w:rsidRPr="00C2555B" w:rsidRDefault="00692AF1" w:rsidP="00692AF1">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C2555B">
              <w:rPr>
                <w:rFonts w:ascii="Browallia New" w:hAnsi="Browallia New" w:cs="Browallia New"/>
                <w:sz w:val="22"/>
                <w:szCs w:val="22"/>
                <w:cs/>
              </w:rPr>
              <w:t>บริษัท ไมด้า เอเจนซี่ แอนด์ ดิเวลลอปเม้นท์ จำกัด</w:t>
            </w:r>
          </w:p>
        </w:tc>
        <w:tc>
          <w:tcPr>
            <w:tcW w:w="708" w:type="dxa"/>
            <w:vAlign w:val="bottom"/>
          </w:tcPr>
          <w:p w14:paraId="647E32F4" w14:textId="05346652"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2,000</w:t>
            </w:r>
          </w:p>
        </w:tc>
        <w:tc>
          <w:tcPr>
            <w:tcW w:w="707" w:type="dxa"/>
            <w:vAlign w:val="bottom"/>
          </w:tcPr>
          <w:p w14:paraId="58759873" w14:textId="3DD69A76"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2,000</w:t>
            </w:r>
          </w:p>
        </w:tc>
        <w:tc>
          <w:tcPr>
            <w:tcW w:w="746" w:type="dxa"/>
            <w:vAlign w:val="bottom"/>
          </w:tcPr>
          <w:p w14:paraId="32665D81" w14:textId="46461DB2"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70.00</w:t>
            </w:r>
          </w:p>
        </w:tc>
        <w:tc>
          <w:tcPr>
            <w:tcW w:w="708" w:type="dxa"/>
            <w:vAlign w:val="bottom"/>
          </w:tcPr>
          <w:p w14:paraId="1C1DDCA8" w14:textId="4905D5DA"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70.00</w:t>
            </w:r>
          </w:p>
        </w:tc>
        <w:tc>
          <w:tcPr>
            <w:tcW w:w="855" w:type="dxa"/>
            <w:gridSpan w:val="2"/>
            <w:vAlign w:val="bottom"/>
          </w:tcPr>
          <w:p w14:paraId="40A6D4C0" w14:textId="0AEE2190" w:rsidR="00692AF1" w:rsidRPr="00FF05B8"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FF05B8">
              <w:rPr>
                <w:rFonts w:ascii="Browallia New" w:hAnsi="Browallia New" w:cs="Browallia New"/>
                <w:sz w:val="22"/>
                <w:szCs w:val="22"/>
              </w:rPr>
              <w:t>1,400</w:t>
            </w:r>
          </w:p>
        </w:tc>
        <w:tc>
          <w:tcPr>
            <w:tcW w:w="871" w:type="dxa"/>
            <w:vAlign w:val="bottom"/>
          </w:tcPr>
          <w:p w14:paraId="5B3C9AAC" w14:textId="4E49D4FD" w:rsidR="00692AF1" w:rsidRPr="00FF05B8"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FF05B8">
              <w:rPr>
                <w:rFonts w:ascii="Browallia New" w:hAnsi="Browallia New" w:cs="Browallia New"/>
                <w:sz w:val="22"/>
                <w:szCs w:val="22"/>
              </w:rPr>
              <w:t>1,400</w:t>
            </w:r>
          </w:p>
        </w:tc>
        <w:tc>
          <w:tcPr>
            <w:tcW w:w="708" w:type="dxa"/>
            <w:vAlign w:val="bottom"/>
          </w:tcPr>
          <w:p w14:paraId="3F0698EB" w14:textId="6C8A5A5D" w:rsidR="00692AF1" w:rsidRPr="00FF05B8"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FF05B8">
              <w:rPr>
                <w:rFonts w:ascii="Browallia New" w:hAnsi="Browallia New" w:cs="Browallia New"/>
                <w:sz w:val="22"/>
                <w:szCs w:val="22"/>
                <w:cs/>
              </w:rPr>
              <w:t xml:space="preserve">    -</w:t>
            </w:r>
          </w:p>
        </w:tc>
        <w:tc>
          <w:tcPr>
            <w:tcW w:w="707" w:type="dxa"/>
            <w:vAlign w:val="bottom"/>
          </w:tcPr>
          <w:p w14:paraId="7B254071" w14:textId="4FFF3AD4" w:rsidR="00692AF1" w:rsidRPr="00C2555B"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2AF1" w:rsidRPr="00C2555B" w14:paraId="59DE6C96" w14:textId="77777777" w:rsidTr="00493671">
        <w:trPr>
          <w:gridAfter w:val="1"/>
          <w:wAfter w:w="14" w:type="dxa"/>
        </w:trPr>
        <w:tc>
          <w:tcPr>
            <w:tcW w:w="3231" w:type="dxa"/>
          </w:tcPr>
          <w:p w14:paraId="54438124" w14:textId="77777777" w:rsidR="00692AF1" w:rsidRPr="00C2555B" w:rsidRDefault="00692AF1" w:rsidP="00692AF1">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C2555B">
              <w:rPr>
                <w:rFonts w:ascii="Browallia New" w:hAnsi="Browallia New" w:cs="Browallia New"/>
                <w:sz w:val="22"/>
                <w:szCs w:val="22"/>
                <w:cs/>
              </w:rPr>
              <w:t>บริษัท เอ็มดี อะดรีนาลีน (ประเทศไทย) จำกัด</w:t>
            </w:r>
          </w:p>
        </w:tc>
        <w:tc>
          <w:tcPr>
            <w:tcW w:w="708" w:type="dxa"/>
            <w:vAlign w:val="bottom"/>
          </w:tcPr>
          <w:p w14:paraId="3CBE11CD" w14:textId="12B9A5D0"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10,000</w:t>
            </w:r>
          </w:p>
        </w:tc>
        <w:tc>
          <w:tcPr>
            <w:tcW w:w="707" w:type="dxa"/>
            <w:vAlign w:val="bottom"/>
          </w:tcPr>
          <w:p w14:paraId="62BDC980" w14:textId="1DDC89EC"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10,000</w:t>
            </w:r>
          </w:p>
        </w:tc>
        <w:tc>
          <w:tcPr>
            <w:tcW w:w="746" w:type="dxa"/>
            <w:vAlign w:val="bottom"/>
          </w:tcPr>
          <w:p w14:paraId="25E82026" w14:textId="771AD222"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99.99</w:t>
            </w:r>
          </w:p>
        </w:tc>
        <w:tc>
          <w:tcPr>
            <w:tcW w:w="708" w:type="dxa"/>
            <w:vAlign w:val="bottom"/>
          </w:tcPr>
          <w:p w14:paraId="552613D1" w14:textId="0BFD5505"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99.99</w:t>
            </w:r>
          </w:p>
        </w:tc>
        <w:tc>
          <w:tcPr>
            <w:tcW w:w="855" w:type="dxa"/>
            <w:gridSpan w:val="2"/>
            <w:vAlign w:val="bottom"/>
          </w:tcPr>
          <w:p w14:paraId="30D313BD" w14:textId="5AFC5DAF" w:rsidR="00692AF1" w:rsidRPr="00FF05B8"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FF05B8">
              <w:rPr>
                <w:rFonts w:ascii="Browallia New" w:hAnsi="Browallia New" w:cs="Browallia New"/>
                <w:sz w:val="22"/>
                <w:szCs w:val="22"/>
              </w:rPr>
              <w:t>10,000</w:t>
            </w:r>
          </w:p>
        </w:tc>
        <w:tc>
          <w:tcPr>
            <w:tcW w:w="871" w:type="dxa"/>
            <w:vAlign w:val="bottom"/>
          </w:tcPr>
          <w:p w14:paraId="2CA91932" w14:textId="48FAE6D5" w:rsidR="00692AF1" w:rsidRPr="00FF05B8"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FF05B8">
              <w:rPr>
                <w:rFonts w:ascii="Browallia New" w:hAnsi="Browallia New" w:cs="Browallia New"/>
                <w:sz w:val="22"/>
                <w:szCs w:val="22"/>
              </w:rPr>
              <w:t>10,000</w:t>
            </w:r>
          </w:p>
        </w:tc>
        <w:tc>
          <w:tcPr>
            <w:tcW w:w="708" w:type="dxa"/>
            <w:vAlign w:val="bottom"/>
          </w:tcPr>
          <w:p w14:paraId="6E385D57" w14:textId="1EA2DBD1" w:rsidR="00692AF1" w:rsidRPr="00FF05B8"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FF05B8">
              <w:rPr>
                <w:rFonts w:ascii="Browallia New" w:hAnsi="Browallia New" w:cs="Browallia New"/>
                <w:sz w:val="22"/>
                <w:szCs w:val="22"/>
                <w:cs/>
              </w:rPr>
              <w:t xml:space="preserve">    -</w:t>
            </w:r>
          </w:p>
        </w:tc>
        <w:tc>
          <w:tcPr>
            <w:tcW w:w="707" w:type="dxa"/>
            <w:vAlign w:val="bottom"/>
          </w:tcPr>
          <w:p w14:paraId="0361CC11" w14:textId="4DBDD2D9" w:rsidR="00692AF1" w:rsidRPr="00C2555B"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2AF1" w:rsidRPr="00C2555B" w14:paraId="32978F9D" w14:textId="77777777" w:rsidTr="00493671">
        <w:trPr>
          <w:gridAfter w:val="1"/>
          <w:wAfter w:w="14" w:type="dxa"/>
        </w:trPr>
        <w:tc>
          <w:tcPr>
            <w:tcW w:w="3231" w:type="dxa"/>
            <w:vAlign w:val="center"/>
          </w:tcPr>
          <w:p w14:paraId="45A206C1" w14:textId="7A9A5D64" w:rsidR="00692AF1" w:rsidRPr="00C2555B" w:rsidRDefault="00692AF1" w:rsidP="00692AF1">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C2555B">
              <w:rPr>
                <w:rFonts w:ascii="Browallia New" w:hAnsi="Browallia New" w:cs="Browallia New"/>
                <w:sz w:val="22"/>
                <w:szCs w:val="22"/>
                <w:cs/>
              </w:rPr>
              <w:t>บริษัท บริหารสินทรัพย์ กรุงเทพจรัญ จำกัด</w:t>
            </w:r>
          </w:p>
        </w:tc>
        <w:tc>
          <w:tcPr>
            <w:tcW w:w="708" w:type="dxa"/>
            <w:vAlign w:val="bottom"/>
          </w:tcPr>
          <w:p w14:paraId="73E9FA18" w14:textId="68D7A136"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25,000</w:t>
            </w:r>
          </w:p>
        </w:tc>
        <w:tc>
          <w:tcPr>
            <w:tcW w:w="707" w:type="dxa"/>
            <w:vAlign w:val="bottom"/>
          </w:tcPr>
          <w:p w14:paraId="722C5EB4" w14:textId="10BB3667"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25,000</w:t>
            </w:r>
          </w:p>
        </w:tc>
        <w:tc>
          <w:tcPr>
            <w:tcW w:w="746" w:type="dxa"/>
            <w:vAlign w:val="bottom"/>
          </w:tcPr>
          <w:p w14:paraId="2B3A267D" w14:textId="33508EFA"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99.99</w:t>
            </w:r>
          </w:p>
        </w:tc>
        <w:tc>
          <w:tcPr>
            <w:tcW w:w="708" w:type="dxa"/>
            <w:vAlign w:val="bottom"/>
          </w:tcPr>
          <w:p w14:paraId="70E35011" w14:textId="243F7855"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5" w:type="dxa"/>
            <w:gridSpan w:val="2"/>
            <w:vAlign w:val="bottom"/>
          </w:tcPr>
          <w:p w14:paraId="5B838107" w14:textId="3489D80D" w:rsidR="00692AF1" w:rsidRPr="00FF05B8"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FF05B8">
              <w:rPr>
                <w:rFonts w:ascii="Browallia New" w:hAnsi="Browallia New" w:cs="Browallia New"/>
                <w:sz w:val="22"/>
                <w:szCs w:val="22"/>
              </w:rPr>
              <w:t>25,000</w:t>
            </w:r>
          </w:p>
        </w:tc>
        <w:tc>
          <w:tcPr>
            <w:tcW w:w="871" w:type="dxa"/>
            <w:vAlign w:val="bottom"/>
          </w:tcPr>
          <w:p w14:paraId="5EF9D643" w14:textId="17E8E8BF" w:rsidR="00692AF1" w:rsidRPr="00FF05B8"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FF05B8">
              <w:rPr>
                <w:rFonts w:ascii="Browallia New" w:hAnsi="Browallia New" w:cs="Browallia New"/>
                <w:sz w:val="22"/>
                <w:szCs w:val="22"/>
              </w:rPr>
              <w:t>25,000</w:t>
            </w:r>
          </w:p>
        </w:tc>
        <w:tc>
          <w:tcPr>
            <w:tcW w:w="708" w:type="dxa"/>
            <w:vAlign w:val="bottom"/>
          </w:tcPr>
          <w:p w14:paraId="319DB7AF" w14:textId="27322C49" w:rsidR="00692AF1" w:rsidRPr="00FF05B8"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FF05B8">
              <w:rPr>
                <w:rFonts w:ascii="Browallia New" w:hAnsi="Browallia New" w:cs="Browallia New"/>
                <w:sz w:val="22"/>
                <w:szCs w:val="22"/>
                <w:cs/>
              </w:rPr>
              <w:t xml:space="preserve">    -</w:t>
            </w:r>
          </w:p>
        </w:tc>
        <w:tc>
          <w:tcPr>
            <w:tcW w:w="707" w:type="dxa"/>
            <w:vAlign w:val="bottom"/>
          </w:tcPr>
          <w:p w14:paraId="0A9C8B45" w14:textId="3F8D95B7" w:rsidR="00692AF1" w:rsidRPr="00C2555B" w:rsidRDefault="00692AF1" w:rsidP="00692AF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cs/>
              </w:rPr>
            </w:pPr>
            <w:r w:rsidRPr="00C2555B">
              <w:rPr>
                <w:rFonts w:ascii="Browallia New" w:hAnsi="Browallia New" w:cs="Browallia New"/>
                <w:sz w:val="22"/>
                <w:szCs w:val="22"/>
                <w:cs/>
              </w:rPr>
              <w:t xml:space="preserve">    -</w:t>
            </w:r>
          </w:p>
        </w:tc>
      </w:tr>
      <w:tr w:rsidR="00692AF1" w:rsidRPr="00C2555B" w14:paraId="22E5B4D1" w14:textId="77777777" w:rsidTr="00493671">
        <w:trPr>
          <w:gridAfter w:val="1"/>
          <w:wAfter w:w="14" w:type="dxa"/>
        </w:trPr>
        <w:tc>
          <w:tcPr>
            <w:tcW w:w="3231" w:type="dxa"/>
            <w:vAlign w:val="center"/>
          </w:tcPr>
          <w:p w14:paraId="44F88A1D" w14:textId="0EC8604C" w:rsidR="00692AF1" w:rsidRPr="00C2555B" w:rsidRDefault="00692AF1" w:rsidP="00692AF1">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rPr>
            </w:pPr>
            <w:r w:rsidRPr="00C2555B">
              <w:rPr>
                <w:rFonts w:ascii="Browallia New" w:hAnsi="Browallia New" w:cs="Browallia New"/>
                <w:sz w:val="22"/>
                <w:szCs w:val="22"/>
                <w:cs/>
              </w:rPr>
              <w:t>บริษัท ไมด้า ฮอสพิทาลิตี้ กรุ๊ป จำกัด</w:t>
            </w:r>
          </w:p>
        </w:tc>
        <w:tc>
          <w:tcPr>
            <w:tcW w:w="708" w:type="dxa"/>
            <w:vAlign w:val="bottom"/>
          </w:tcPr>
          <w:p w14:paraId="0DD7494A" w14:textId="4AD9C3E3"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2,000</w:t>
            </w:r>
          </w:p>
        </w:tc>
        <w:tc>
          <w:tcPr>
            <w:tcW w:w="707" w:type="dxa"/>
            <w:vAlign w:val="bottom"/>
          </w:tcPr>
          <w:p w14:paraId="17234BB1" w14:textId="12215F99"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2,000</w:t>
            </w:r>
          </w:p>
        </w:tc>
        <w:tc>
          <w:tcPr>
            <w:tcW w:w="746" w:type="dxa"/>
            <w:vAlign w:val="bottom"/>
          </w:tcPr>
          <w:p w14:paraId="401B746E" w14:textId="1F3CAD5D"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8" w:type="dxa"/>
            <w:vAlign w:val="bottom"/>
          </w:tcPr>
          <w:p w14:paraId="784E8376" w14:textId="62D87ECA"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5" w:type="dxa"/>
            <w:gridSpan w:val="2"/>
            <w:vAlign w:val="bottom"/>
          </w:tcPr>
          <w:p w14:paraId="77164E75" w14:textId="75D390B7" w:rsidR="00692AF1" w:rsidRPr="00FF05B8" w:rsidRDefault="00692AF1" w:rsidP="00692AF1">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FF05B8">
              <w:rPr>
                <w:rFonts w:ascii="Browallia New" w:hAnsi="Browallia New" w:cs="Browallia New"/>
                <w:sz w:val="22"/>
                <w:szCs w:val="22"/>
              </w:rPr>
              <w:t>1,292</w:t>
            </w:r>
          </w:p>
        </w:tc>
        <w:tc>
          <w:tcPr>
            <w:tcW w:w="871" w:type="dxa"/>
            <w:vAlign w:val="bottom"/>
          </w:tcPr>
          <w:p w14:paraId="2DCCE3CE" w14:textId="6334DE80" w:rsidR="00692AF1" w:rsidRPr="00FF05B8" w:rsidRDefault="00692AF1" w:rsidP="00692AF1">
            <w:pPr>
              <w:pBdr>
                <w:bottom w:val="single" w:sz="4" w:space="1" w:color="auto"/>
              </w:pBdr>
              <w:spacing w:line="240" w:lineRule="auto"/>
              <w:jc w:val="right"/>
              <w:rPr>
                <w:rFonts w:ascii="Browallia New" w:hAnsi="Browallia New" w:cs="Browallia New"/>
                <w:sz w:val="22"/>
                <w:szCs w:val="22"/>
              </w:rPr>
            </w:pPr>
            <w:r w:rsidRPr="00FF05B8">
              <w:rPr>
                <w:rFonts w:ascii="Browallia New" w:hAnsi="Browallia New" w:cs="Browallia New"/>
                <w:sz w:val="22"/>
                <w:szCs w:val="22"/>
              </w:rPr>
              <w:t>1,292</w:t>
            </w:r>
          </w:p>
        </w:tc>
        <w:tc>
          <w:tcPr>
            <w:tcW w:w="708" w:type="dxa"/>
            <w:vAlign w:val="bottom"/>
          </w:tcPr>
          <w:p w14:paraId="284C0EB5" w14:textId="5063A4B4" w:rsidR="00692AF1" w:rsidRPr="00FF05B8" w:rsidRDefault="00692AF1" w:rsidP="00692AF1">
            <w:pPr>
              <w:pBdr>
                <w:bottom w:val="single" w:sz="4" w:space="1" w:color="auto"/>
              </w:pBdr>
              <w:spacing w:line="240" w:lineRule="auto"/>
              <w:jc w:val="center"/>
              <w:rPr>
                <w:rFonts w:ascii="Browallia New" w:hAnsi="Browallia New" w:cs="Browallia New"/>
                <w:sz w:val="22"/>
                <w:szCs w:val="22"/>
              </w:rPr>
            </w:pPr>
            <w:r w:rsidRPr="00FF05B8">
              <w:rPr>
                <w:rFonts w:ascii="Browallia New" w:hAnsi="Browallia New" w:cs="Browallia New"/>
                <w:sz w:val="22"/>
                <w:szCs w:val="22"/>
                <w:cs/>
              </w:rPr>
              <w:t xml:space="preserve">  -</w:t>
            </w:r>
          </w:p>
        </w:tc>
        <w:tc>
          <w:tcPr>
            <w:tcW w:w="707" w:type="dxa"/>
            <w:vAlign w:val="bottom"/>
          </w:tcPr>
          <w:p w14:paraId="08DD0A6D" w14:textId="4232435F" w:rsidR="00692AF1" w:rsidRPr="00C2555B" w:rsidRDefault="00692AF1" w:rsidP="00692AF1">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2AF1" w:rsidRPr="00C2555B" w14:paraId="3E94B16E" w14:textId="77777777" w:rsidTr="00493671">
        <w:trPr>
          <w:gridAfter w:val="1"/>
          <w:wAfter w:w="14" w:type="dxa"/>
          <w:trHeight w:val="297"/>
        </w:trPr>
        <w:tc>
          <w:tcPr>
            <w:tcW w:w="3231" w:type="dxa"/>
            <w:vAlign w:val="center"/>
          </w:tcPr>
          <w:p w14:paraId="615678C3" w14:textId="77777777" w:rsidR="00692AF1" w:rsidRPr="00C2555B" w:rsidRDefault="00692AF1" w:rsidP="00692AF1">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C2555B">
              <w:rPr>
                <w:rFonts w:ascii="Browallia New" w:hAnsi="Browallia New" w:cs="Browallia New"/>
                <w:sz w:val="22"/>
                <w:szCs w:val="22"/>
                <w:cs/>
              </w:rPr>
              <w:t>รวม</w:t>
            </w:r>
          </w:p>
        </w:tc>
        <w:tc>
          <w:tcPr>
            <w:tcW w:w="708" w:type="dxa"/>
            <w:vAlign w:val="bottom"/>
          </w:tcPr>
          <w:p w14:paraId="4D63AB94" w14:textId="77777777"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c>
          <w:tcPr>
            <w:tcW w:w="707" w:type="dxa"/>
            <w:vAlign w:val="bottom"/>
          </w:tcPr>
          <w:p w14:paraId="03BA2556" w14:textId="77777777"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c>
          <w:tcPr>
            <w:tcW w:w="746" w:type="dxa"/>
            <w:vAlign w:val="bottom"/>
          </w:tcPr>
          <w:p w14:paraId="1736FC2F" w14:textId="77777777"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708" w:type="dxa"/>
            <w:vAlign w:val="bottom"/>
          </w:tcPr>
          <w:p w14:paraId="3375436F" w14:textId="77777777"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5" w:type="dxa"/>
            <w:gridSpan w:val="2"/>
          </w:tcPr>
          <w:p w14:paraId="34A8C12E" w14:textId="19B280B5" w:rsidR="00692AF1" w:rsidRPr="00FF05B8" w:rsidRDefault="00D03479" w:rsidP="00692AF1">
            <w:pPr>
              <w:spacing w:line="240" w:lineRule="auto"/>
              <w:ind w:left="-240"/>
              <w:jc w:val="right"/>
              <w:rPr>
                <w:rFonts w:ascii="Browallia New" w:hAnsi="Browallia New" w:cs="Browallia New"/>
                <w:sz w:val="22"/>
                <w:szCs w:val="22"/>
              </w:rPr>
            </w:pPr>
            <w:r w:rsidRPr="00FF05B8">
              <w:rPr>
                <w:rFonts w:ascii="Browallia New" w:hAnsi="Browallia New" w:cs="Browallia New"/>
                <w:sz w:val="22"/>
                <w:szCs w:val="22"/>
              </w:rPr>
              <w:t>2,660,720</w:t>
            </w:r>
          </w:p>
        </w:tc>
        <w:tc>
          <w:tcPr>
            <w:tcW w:w="871" w:type="dxa"/>
          </w:tcPr>
          <w:p w14:paraId="4907E2F8" w14:textId="6014823F" w:rsidR="00692AF1" w:rsidRPr="00FF05B8" w:rsidRDefault="00692AF1" w:rsidP="00692AF1">
            <w:pPr>
              <w:spacing w:line="240" w:lineRule="auto"/>
              <w:ind w:left="-100"/>
              <w:jc w:val="right"/>
              <w:rPr>
                <w:rFonts w:ascii="Browallia New" w:hAnsi="Browallia New" w:cs="Browallia New"/>
                <w:sz w:val="22"/>
                <w:szCs w:val="22"/>
              </w:rPr>
            </w:pPr>
            <w:r w:rsidRPr="00FF05B8">
              <w:rPr>
                <w:rFonts w:ascii="Browallia New" w:hAnsi="Browallia New" w:cs="Browallia New"/>
                <w:sz w:val="22"/>
                <w:szCs w:val="22"/>
              </w:rPr>
              <w:t>2,660,720</w:t>
            </w:r>
          </w:p>
        </w:tc>
        <w:tc>
          <w:tcPr>
            <w:tcW w:w="708" w:type="dxa"/>
            <w:vAlign w:val="bottom"/>
          </w:tcPr>
          <w:p w14:paraId="4E9B1517" w14:textId="5145E40F" w:rsidR="00692AF1" w:rsidRPr="00FF05B8" w:rsidRDefault="00FD6C18" w:rsidP="00692AF1">
            <w:pPr>
              <w:pBdr>
                <w:bottom w:val="single" w:sz="12" w:space="1" w:color="auto"/>
              </w:pBdr>
              <w:spacing w:line="240" w:lineRule="auto"/>
              <w:jc w:val="right"/>
              <w:rPr>
                <w:rFonts w:ascii="Browallia New" w:hAnsi="Browallia New" w:cs="Browallia New"/>
                <w:sz w:val="22"/>
                <w:szCs w:val="22"/>
              </w:rPr>
            </w:pPr>
            <w:r w:rsidRPr="00FF05B8">
              <w:rPr>
                <w:rFonts w:ascii="Browallia New" w:hAnsi="Browallia New" w:cs="Browallia New"/>
                <w:sz w:val="22"/>
                <w:szCs w:val="22"/>
              </w:rPr>
              <w:t>48,600</w:t>
            </w:r>
          </w:p>
        </w:tc>
        <w:tc>
          <w:tcPr>
            <w:tcW w:w="707" w:type="dxa"/>
            <w:vAlign w:val="bottom"/>
          </w:tcPr>
          <w:p w14:paraId="2E84FAC2" w14:textId="55348F84" w:rsidR="00692AF1" w:rsidRPr="00C2555B" w:rsidRDefault="00692AF1" w:rsidP="00692AF1">
            <w:pPr>
              <w:pBdr>
                <w:bottom w:val="single" w:sz="12" w:space="1" w:color="auto"/>
              </w:pBdr>
              <w:spacing w:line="240" w:lineRule="auto"/>
              <w:jc w:val="right"/>
              <w:rPr>
                <w:rFonts w:ascii="Browallia New" w:hAnsi="Browallia New" w:cs="Browallia New"/>
                <w:sz w:val="22"/>
                <w:szCs w:val="22"/>
              </w:rPr>
            </w:pPr>
            <w:r w:rsidRPr="00C2555B">
              <w:rPr>
                <w:rFonts w:ascii="Browallia New" w:hAnsi="Browallia New" w:cs="Browallia New"/>
                <w:sz w:val="22"/>
                <w:szCs w:val="22"/>
              </w:rPr>
              <w:t>72,111</w:t>
            </w:r>
          </w:p>
        </w:tc>
      </w:tr>
      <w:tr w:rsidR="00692AF1" w:rsidRPr="00C2555B" w14:paraId="15D69A48" w14:textId="77777777" w:rsidTr="00493671">
        <w:trPr>
          <w:gridAfter w:val="1"/>
          <w:wAfter w:w="14" w:type="dxa"/>
        </w:trPr>
        <w:tc>
          <w:tcPr>
            <w:tcW w:w="5392" w:type="dxa"/>
            <w:gridSpan w:val="4"/>
            <w:vAlign w:val="center"/>
          </w:tcPr>
          <w:p w14:paraId="69679157" w14:textId="5C72928B" w:rsidR="00692AF1" w:rsidRPr="00C2555B" w:rsidRDefault="00692AF1" w:rsidP="00692AF1">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ค่าเผื่อการด้อยค่าเงินลงทุน</w:t>
            </w:r>
          </w:p>
        </w:tc>
        <w:tc>
          <w:tcPr>
            <w:tcW w:w="708" w:type="dxa"/>
            <w:vAlign w:val="bottom"/>
          </w:tcPr>
          <w:p w14:paraId="453FA247" w14:textId="77777777"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5" w:type="dxa"/>
            <w:gridSpan w:val="2"/>
            <w:vAlign w:val="center"/>
          </w:tcPr>
          <w:p w14:paraId="3541584F" w14:textId="008CDF8D" w:rsidR="00692AF1" w:rsidRPr="00FF05B8" w:rsidRDefault="00D03479" w:rsidP="00692AF1">
            <w:pPr>
              <w:pBdr>
                <w:bottom w:val="single" w:sz="4" w:space="1" w:color="auto"/>
              </w:pBdr>
              <w:spacing w:line="240" w:lineRule="auto"/>
              <w:jc w:val="right"/>
              <w:rPr>
                <w:rFonts w:ascii="Browallia New" w:hAnsi="Browallia New" w:cs="Browallia New"/>
                <w:sz w:val="22"/>
                <w:szCs w:val="22"/>
              </w:rPr>
            </w:pPr>
            <w:r w:rsidRPr="00FF05B8">
              <w:rPr>
                <w:rFonts w:ascii="Browallia New" w:hAnsi="Browallia New" w:cs="Browallia New"/>
                <w:sz w:val="22"/>
                <w:szCs w:val="22"/>
              </w:rPr>
              <w:t>(</w:t>
            </w:r>
            <w:r w:rsidR="00FD6C18" w:rsidRPr="00FF05B8">
              <w:rPr>
                <w:rFonts w:ascii="Browallia New" w:hAnsi="Browallia New" w:cs="Browallia New"/>
                <w:sz w:val="22"/>
                <w:szCs w:val="22"/>
              </w:rPr>
              <w:t>72</w:t>
            </w:r>
            <w:r w:rsidRPr="00FF05B8">
              <w:rPr>
                <w:rFonts w:ascii="Browallia New" w:hAnsi="Browallia New" w:cs="Browallia New"/>
                <w:sz w:val="22"/>
                <w:szCs w:val="22"/>
              </w:rPr>
              <w:t>,400)</w:t>
            </w:r>
          </w:p>
        </w:tc>
        <w:tc>
          <w:tcPr>
            <w:tcW w:w="871" w:type="dxa"/>
            <w:vAlign w:val="center"/>
          </w:tcPr>
          <w:p w14:paraId="26E5925C" w14:textId="73C4385B" w:rsidR="00692AF1" w:rsidRPr="00FF05B8" w:rsidRDefault="00692AF1" w:rsidP="00692AF1">
            <w:pPr>
              <w:pBdr>
                <w:bottom w:val="single" w:sz="4" w:space="1" w:color="auto"/>
              </w:pBdr>
              <w:spacing w:line="240" w:lineRule="auto"/>
              <w:jc w:val="right"/>
              <w:rPr>
                <w:rFonts w:ascii="Browallia New" w:hAnsi="Browallia New" w:cs="Browallia New"/>
                <w:i/>
                <w:iCs/>
                <w:sz w:val="22"/>
                <w:szCs w:val="22"/>
              </w:rPr>
            </w:pPr>
            <w:r w:rsidRPr="00FF05B8">
              <w:rPr>
                <w:rFonts w:ascii="Browallia New" w:hAnsi="Browallia New" w:cs="Browallia New"/>
                <w:sz w:val="22"/>
                <w:szCs w:val="22"/>
              </w:rPr>
              <w:t>(67,400)</w:t>
            </w:r>
          </w:p>
        </w:tc>
        <w:tc>
          <w:tcPr>
            <w:tcW w:w="708" w:type="dxa"/>
            <w:vAlign w:val="bottom"/>
          </w:tcPr>
          <w:p w14:paraId="502CAE16" w14:textId="77777777" w:rsidR="00692AF1" w:rsidRPr="00FF05B8" w:rsidRDefault="00692AF1" w:rsidP="00692AF1">
            <w:pPr>
              <w:spacing w:line="240" w:lineRule="auto"/>
              <w:jc w:val="right"/>
              <w:rPr>
                <w:rFonts w:ascii="Browallia New" w:hAnsi="Browallia New" w:cs="Browallia New"/>
                <w:sz w:val="22"/>
                <w:szCs w:val="22"/>
              </w:rPr>
            </w:pPr>
          </w:p>
        </w:tc>
        <w:tc>
          <w:tcPr>
            <w:tcW w:w="707" w:type="dxa"/>
            <w:vAlign w:val="center"/>
          </w:tcPr>
          <w:p w14:paraId="5D1F5396" w14:textId="6F3322B2" w:rsidR="00692AF1" w:rsidRPr="00C2555B" w:rsidRDefault="00692AF1" w:rsidP="00692A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r>
      <w:tr w:rsidR="00692AF1" w:rsidRPr="00C2555B" w14:paraId="0729D264" w14:textId="77777777" w:rsidTr="00493671">
        <w:trPr>
          <w:gridAfter w:val="1"/>
          <w:wAfter w:w="14" w:type="dxa"/>
        </w:trPr>
        <w:tc>
          <w:tcPr>
            <w:tcW w:w="3231" w:type="dxa"/>
            <w:vAlign w:val="center"/>
          </w:tcPr>
          <w:p w14:paraId="64E96823" w14:textId="77777777" w:rsidR="00692AF1" w:rsidRPr="00C2555B" w:rsidRDefault="00692AF1" w:rsidP="00692AF1">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2"/>
                <w:szCs w:val="22"/>
                <w:cs/>
                <w:lang w:val="en-GB"/>
              </w:rPr>
            </w:pPr>
            <w:r w:rsidRPr="00C2555B">
              <w:rPr>
                <w:rFonts w:ascii="Browallia New" w:hAnsi="Browallia New" w:cs="Browallia New"/>
                <w:sz w:val="22"/>
                <w:szCs w:val="22"/>
                <w:cs/>
              </w:rPr>
              <w:t xml:space="preserve">เงินลงทุนในบริษัทย่อย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สุทธิ</w:t>
            </w:r>
          </w:p>
        </w:tc>
        <w:tc>
          <w:tcPr>
            <w:tcW w:w="708" w:type="dxa"/>
            <w:vAlign w:val="bottom"/>
          </w:tcPr>
          <w:p w14:paraId="694CF874" w14:textId="77777777" w:rsidR="00692AF1" w:rsidRPr="00C2555B" w:rsidRDefault="00692AF1" w:rsidP="00692AF1">
            <w:pPr>
              <w:tabs>
                <w:tab w:val="clear" w:pos="227"/>
                <w:tab w:val="clear" w:pos="454"/>
                <w:tab w:val="clear" w:pos="680"/>
                <w:tab w:val="clear" w:pos="907"/>
              </w:tabs>
              <w:spacing w:line="240" w:lineRule="auto"/>
              <w:ind w:left="-108" w:right="-10"/>
              <w:jc w:val="right"/>
              <w:rPr>
                <w:rFonts w:ascii="Browallia New" w:hAnsi="Browallia New" w:cs="Browallia New"/>
                <w:sz w:val="22"/>
                <w:szCs w:val="22"/>
              </w:rPr>
            </w:pPr>
          </w:p>
        </w:tc>
        <w:tc>
          <w:tcPr>
            <w:tcW w:w="707" w:type="dxa"/>
            <w:vAlign w:val="bottom"/>
          </w:tcPr>
          <w:p w14:paraId="48E47001" w14:textId="77777777" w:rsidR="00692AF1" w:rsidRPr="00C2555B" w:rsidRDefault="00692AF1" w:rsidP="00692AF1">
            <w:pPr>
              <w:tabs>
                <w:tab w:val="clear" w:pos="227"/>
                <w:tab w:val="clear" w:pos="454"/>
                <w:tab w:val="clear" w:pos="680"/>
                <w:tab w:val="clear" w:pos="907"/>
              </w:tabs>
              <w:spacing w:line="240" w:lineRule="auto"/>
              <w:ind w:left="-108" w:right="-10"/>
              <w:jc w:val="right"/>
              <w:rPr>
                <w:rFonts w:ascii="Browallia New" w:hAnsi="Browallia New" w:cs="Browallia New"/>
                <w:sz w:val="22"/>
                <w:szCs w:val="22"/>
              </w:rPr>
            </w:pPr>
          </w:p>
        </w:tc>
        <w:tc>
          <w:tcPr>
            <w:tcW w:w="746" w:type="dxa"/>
            <w:vAlign w:val="center"/>
          </w:tcPr>
          <w:p w14:paraId="7EA9A57C" w14:textId="35B1EC32"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708" w:type="dxa"/>
            <w:vAlign w:val="bottom"/>
          </w:tcPr>
          <w:p w14:paraId="4D3E7F0E" w14:textId="77777777" w:rsidR="00692AF1" w:rsidRPr="00C2555B" w:rsidRDefault="00692AF1" w:rsidP="00692A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5" w:type="dxa"/>
            <w:gridSpan w:val="2"/>
            <w:vAlign w:val="center"/>
          </w:tcPr>
          <w:p w14:paraId="719D2369" w14:textId="3768D7D9" w:rsidR="00692AF1" w:rsidRPr="00FF05B8" w:rsidRDefault="00D03479" w:rsidP="00692AF1">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i/>
                <w:iCs/>
                <w:sz w:val="22"/>
                <w:szCs w:val="22"/>
              </w:rPr>
            </w:pPr>
            <w:r w:rsidRPr="00FF05B8">
              <w:rPr>
                <w:rFonts w:ascii="Browallia New" w:hAnsi="Browallia New" w:cs="Browallia New"/>
                <w:sz w:val="22"/>
                <w:szCs w:val="22"/>
              </w:rPr>
              <w:t>2,5</w:t>
            </w:r>
            <w:r w:rsidR="00FD6C18" w:rsidRPr="00FF05B8">
              <w:rPr>
                <w:rFonts w:ascii="Browallia New" w:hAnsi="Browallia New" w:cs="Browallia New"/>
                <w:sz w:val="22"/>
                <w:szCs w:val="22"/>
              </w:rPr>
              <w:t>88</w:t>
            </w:r>
            <w:r w:rsidRPr="00FF05B8">
              <w:rPr>
                <w:rFonts w:ascii="Browallia New" w:hAnsi="Browallia New" w:cs="Browallia New"/>
                <w:sz w:val="22"/>
                <w:szCs w:val="22"/>
              </w:rPr>
              <w:t>,320</w:t>
            </w:r>
          </w:p>
        </w:tc>
        <w:tc>
          <w:tcPr>
            <w:tcW w:w="871" w:type="dxa"/>
            <w:vAlign w:val="center"/>
          </w:tcPr>
          <w:p w14:paraId="34645F7E" w14:textId="70F3DB61" w:rsidR="00692AF1" w:rsidRPr="00FF05B8" w:rsidRDefault="00692AF1" w:rsidP="00692AF1">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r w:rsidRPr="00FF05B8">
              <w:rPr>
                <w:rFonts w:ascii="Browallia New" w:hAnsi="Browallia New" w:cs="Browallia New"/>
                <w:sz w:val="22"/>
                <w:szCs w:val="22"/>
              </w:rPr>
              <w:t>2,593,320</w:t>
            </w:r>
          </w:p>
        </w:tc>
        <w:tc>
          <w:tcPr>
            <w:tcW w:w="708" w:type="dxa"/>
            <w:vAlign w:val="bottom"/>
          </w:tcPr>
          <w:p w14:paraId="09B0316E" w14:textId="77777777" w:rsidR="00692AF1" w:rsidRPr="00FF05B8" w:rsidRDefault="00692AF1" w:rsidP="00692AF1">
            <w:pP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p>
        </w:tc>
        <w:tc>
          <w:tcPr>
            <w:tcW w:w="707" w:type="dxa"/>
            <w:vAlign w:val="bottom"/>
          </w:tcPr>
          <w:p w14:paraId="4764F578" w14:textId="77777777" w:rsidR="00692AF1" w:rsidRPr="00C2555B" w:rsidRDefault="00692AF1" w:rsidP="00692AF1">
            <w:pP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p>
        </w:tc>
      </w:tr>
    </w:tbl>
    <w:p w14:paraId="0FC76C9B" w14:textId="678E613C" w:rsidR="009362AF" w:rsidRPr="00C2555B" w:rsidRDefault="0093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488D5C7" w14:textId="77777777" w:rsidR="00E50CE0" w:rsidRDefault="00E5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096B93D9" w14:textId="19A1F035" w:rsidR="00ED4EEB" w:rsidRPr="00C2555B" w:rsidRDefault="00ED4EEB" w:rsidP="00C320BC">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เงินลงทุนระยะยาวอื่น</w:t>
      </w:r>
    </w:p>
    <w:p w14:paraId="7F13B27C" w14:textId="77777777" w:rsidR="00ED4EEB" w:rsidRPr="00493671" w:rsidRDefault="00ED4EEB" w:rsidP="00ED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tbl>
      <w:tblPr>
        <w:tblW w:w="9326" w:type="dxa"/>
        <w:tblInd w:w="369" w:type="dxa"/>
        <w:tblLayout w:type="fixed"/>
        <w:tblLook w:val="0000" w:firstRow="0" w:lastRow="0" w:firstColumn="0" w:lastColumn="0" w:noHBand="0" w:noVBand="0"/>
      </w:tblPr>
      <w:tblGrid>
        <w:gridCol w:w="2878"/>
        <w:gridCol w:w="1079"/>
        <w:gridCol w:w="867"/>
        <w:gridCol w:w="792"/>
        <w:gridCol w:w="850"/>
        <w:gridCol w:w="876"/>
        <w:gridCol w:w="992"/>
        <w:gridCol w:w="992"/>
      </w:tblGrid>
      <w:tr w:rsidR="00293974" w:rsidRPr="00C2555B" w14:paraId="2F11FDAC" w14:textId="77777777" w:rsidTr="00493671">
        <w:trPr>
          <w:tblHeader/>
        </w:trPr>
        <w:tc>
          <w:tcPr>
            <w:tcW w:w="2878" w:type="dxa"/>
            <w:vAlign w:val="bottom"/>
          </w:tcPr>
          <w:p w14:paraId="31B34A44" w14:textId="77777777" w:rsidR="00293974" w:rsidRPr="00C2555B" w:rsidRDefault="00293974" w:rsidP="00ED4EEB">
            <w:pPr>
              <w:spacing w:line="240" w:lineRule="auto"/>
              <w:jc w:val="center"/>
              <w:rPr>
                <w:rFonts w:ascii="Browallia New" w:hAnsi="Browallia New" w:cs="Browallia New"/>
                <w:sz w:val="22"/>
                <w:szCs w:val="22"/>
              </w:rPr>
            </w:pPr>
          </w:p>
        </w:tc>
        <w:tc>
          <w:tcPr>
            <w:tcW w:w="1079" w:type="dxa"/>
            <w:vAlign w:val="bottom"/>
          </w:tcPr>
          <w:p w14:paraId="4634D910" w14:textId="77777777" w:rsidR="00293974" w:rsidRPr="00C2555B" w:rsidRDefault="00293974" w:rsidP="00ED4EEB">
            <w:pPr>
              <w:spacing w:line="240" w:lineRule="auto"/>
              <w:jc w:val="center"/>
              <w:rPr>
                <w:rFonts w:ascii="Browallia New" w:hAnsi="Browallia New" w:cs="Browallia New"/>
                <w:sz w:val="22"/>
                <w:szCs w:val="22"/>
              </w:rPr>
            </w:pPr>
          </w:p>
        </w:tc>
        <w:tc>
          <w:tcPr>
            <w:tcW w:w="867" w:type="dxa"/>
            <w:vAlign w:val="bottom"/>
          </w:tcPr>
          <w:p w14:paraId="747803CA" w14:textId="77777777" w:rsidR="00293974" w:rsidRPr="00C2555B" w:rsidRDefault="00293974" w:rsidP="00ED4EEB">
            <w:pPr>
              <w:spacing w:line="240" w:lineRule="auto"/>
              <w:jc w:val="center"/>
              <w:rPr>
                <w:rFonts w:ascii="Browallia New" w:hAnsi="Browallia New" w:cs="Browallia New"/>
                <w:sz w:val="22"/>
                <w:szCs w:val="22"/>
                <w:cs/>
              </w:rPr>
            </w:pPr>
          </w:p>
        </w:tc>
        <w:tc>
          <w:tcPr>
            <w:tcW w:w="792" w:type="dxa"/>
          </w:tcPr>
          <w:p w14:paraId="4F2A7E98" w14:textId="77777777" w:rsidR="00293974" w:rsidRPr="00C2555B" w:rsidRDefault="00293974" w:rsidP="00ED4EEB">
            <w:pPr>
              <w:spacing w:line="240" w:lineRule="auto"/>
              <w:jc w:val="right"/>
              <w:rPr>
                <w:rFonts w:ascii="Browallia New" w:hAnsi="Browallia New" w:cs="Browallia New"/>
                <w:sz w:val="22"/>
                <w:szCs w:val="22"/>
                <w:cs/>
              </w:rPr>
            </w:pPr>
          </w:p>
        </w:tc>
        <w:tc>
          <w:tcPr>
            <w:tcW w:w="3710" w:type="dxa"/>
            <w:gridSpan w:val="4"/>
            <w:vAlign w:val="bottom"/>
          </w:tcPr>
          <w:p w14:paraId="3B365970" w14:textId="5F18A2CD" w:rsidR="00293974" w:rsidRPr="00C2555B" w:rsidRDefault="00293974" w:rsidP="00ED4EEB">
            <w:pPr>
              <w:spacing w:line="240" w:lineRule="auto"/>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136DC6" w:rsidRPr="00C2555B" w14:paraId="5848AF50" w14:textId="77777777" w:rsidTr="00493671">
        <w:trPr>
          <w:tblHeader/>
        </w:trPr>
        <w:tc>
          <w:tcPr>
            <w:tcW w:w="2878" w:type="dxa"/>
            <w:vMerge w:val="restart"/>
            <w:vAlign w:val="bottom"/>
          </w:tcPr>
          <w:p w14:paraId="603D7D1C" w14:textId="77777777" w:rsidR="00136DC6" w:rsidRPr="00C2555B" w:rsidRDefault="00136DC6" w:rsidP="00136DC6">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บริษัท</w:t>
            </w:r>
          </w:p>
        </w:tc>
        <w:tc>
          <w:tcPr>
            <w:tcW w:w="1079" w:type="dxa"/>
            <w:vMerge w:val="restart"/>
            <w:vAlign w:val="bottom"/>
          </w:tcPr>
          <w:p w14:paraId="31F57BE8" w14:textId="77777777" w:rsidR="00136DC6" w:rsidRPr="00C2555B" w:rsidRDefault="00136DC6" w:rsidP="00136DC6">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ลักษณะธุรกิจ</w:t>
            </w:r>
          </w:p>
        </w:tc>
        <w:tc>
          <w:tcPr>
            <w:tcW w:w="867" w:type="dxa"/>
            <w:vMerge w:val="restart"/>
            <w:vAlign w:val="bottom"/>
          </w:tcPr>
          <w:p w14:paraId="319F39DD" w14:textId="77777777" w:rsidR="00136DC6" w:rsidRPr="00C2555B" w:rsidRDefault="00136DC6" w:rsidP="00136DC6">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จัดตั้งขึ้นในประเทศ</w:t>
            </w:r>
          </w:p>
        </w:tc>
        <w:tc>
          <w:tcPr>
            <w:tcW w:w="792" w:type="dxa"/>
            <w:vMerge w:val="restart"/>
            <w:vAlign w:val="bottom"/>
          </w:tcPr>
          <w:p w14:paraId="56D8320B" w14:textId="436EFE66" w:rsidR="00136DC6" w:rsidRPr="00C2555B" w:rsidRDefault="00136DC6" w:rsidP="009837DD">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สัดส่วนเงินลงทุน (ร้อยละ)</w:t>
            </w:r>
          </w:p>
        </w:tc>
        <w:tc>
          <w:tcPr>
            <w:tcW w:w="3710" w:type="dxa"/>
            <w:gridSpan w:val="4"/>
            <w:vAlign w:val="bottom"/>
          </w:tcPr>
          <w:p w14:paraId="447BB12C" w14:textId="4C2D7F71" w:rsidR="00136DC6" w:rsidRPr="00C2555B" w:rsidRDefault="00136DC6" w:rsidP="00136DC6">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มูลค่า</w:t>
            </w:r>
            <w:r w:rsidR="00A45ED8" w:rsidRPr="00C2555B">
              <w:rPr>
                <w:rFonts w:ascii="Browallia New" w:hAnsi="Browallia New" w:cs="Browallia New"/>
                <w:sz w:val="22"/>
                <w:szCs w:val="22"/>
                <w:cs/>
              </w:rPr>
              <w:t>สุทธิ</w:t>
            </w:r>
            <w:r w:rsidRPr="00C2555B">
              <w:rPr>
                <w:rFonts w:ascii="Browallia New" w:hAnsi="Browallia New" w:cs="Browallia New"/>
                <w:sz w:val="22"/>
                <w:szCs w:val="22"/>
                <w:cs/>
              </w:rPr>
              <w:t>ตามบัญชี</w:t>
            </w:r>
          </w:p>
        </w:tc>
      </w:tr>
      <w:tr w:rsidR="00136DC6" w:rsidRPr="00C2555B" w14:paraId="2E695B49" w14:textId="77777777" w:rsidTr="00493671">
        <w:trPr>
          <w:tblHeader/>
        </w:trPr>
        <w:tc>
          <w:tcPr>
            <w:tcW w:w="2878" w:type="dxa"/>
            <w:vMerge/>
            <w:vAlign w:val="bottom"/>
          </w:tcPr>
          <w:p w14:paraId="777A7117" w14:textId="77777777" w:rsidR="00136DC6" w:rsidRPr="00C2555B" w:rsidRDefault="00136DC6" w:rsidP="00ED4EEB">
            <w:pPr>
              <w:spacing w:line="240" w:lineRule="auto"/>
              <w:jc w:val="center"/>
              <w:rPr>
                <w:rFonts w:ascii="Browallia New" w:hAnsi="Browallia New" w:cs="Browallia New"/>
                <w:sz w:val="22"/>
                <w:szCs w:val="22"/>
              </w:rPr>
            </w:pPr>
          </w:p>
        </w:tc>
        <w:tc>
          <w:tcPr>
            <w:tcW w:w="1079" w:type="dxa"/>
            <w:vMerge/>
            <w:vAlign w:val="bottom"/>
          </w:tcPr>
          <w:p w14:paraId="2F51882D" w14:textId="77777777" w:rsidR="00136DC6" w:rsidRPr="00C2555B" w:rsidRDefault="00136DC6" w:rsidP="00ED4EEB">
            <w:pPr>
              <w:spacing w:line="240" w:lineRule="auto"/>
              <w:jc w:val="center"/>
              <w:rPr>
                <w:rFonts w:ascii="Browallia New" w:hAnsi="Browallia New" w:cs="Browallia New"/>
                <w:sz w:val="22"/>
                <w:szCs w:val="22"/>
              </w:rPr>
            </w:pPr>
          </w:p>
        </w:tc>
        <w:tc>
          <w:tcPr>
            <w:tcW w:w="867" w:type="dxa"/>
            <w:vMerge/>
            <w:vAlign w:val="bottom"/>
          </w:tcPr>
          <w:p w14:paraId="65E1F3E5" w14:textId="77777777" w:rsidR="00136DC6" w:rsidRPr="00C2555B" w:rsidRDefault="00136DC6"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792" w:type="dxa"/>
            <w:vMerge/>
          </w:tcPr>
          <w:p w14:paraId="13776969" w14:textId="77777777" w:rsidR="00136DC6" w:rsidRPr="00C2555B" w:rsidRDefault="00136DC6" w:rsidP="00ED4EEB">
            <w:pPr>
              <w:pBdr>
                <w:bottom w:val="single" w:sz="4" w:space="1" w:color="auto"/>
              </w:pBdr>
              <w:spacing w:line="240" w:lineRule="auto"/>
              <w:jc w:val="center"/>
              <w:rPr>
                <w:rFonts w:ascii="Browallia New" w:hAnsi="Browallia New" w:cs="Browallia New"/>
                <w:sz w:val="22"/>
                <w:szCs w:val="22"/>
                <w:cs/>
              </w:rPr>
            </w:pPr>
          </w:p>
        </w:tc>
        <w:tc>
          <w:tcPr>
            <w:tcW w:w="1726" w:type="dxa"/>
            <w:gridSpan w:val="2"/>
            <w:vAlign w:val="bottom"/>
          </w:tcPr>
          <w:p w14:paraId="28569852" w14:textId="72C89134" w:rsidR="00136DC6" w:rsidRPr="00C2555B" w:rsidRDefault="00136DC6" w:rsidP="00ED4EEB">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งบการเงินรวม</w:t>
            </w:r>
          </w:p>
        </w:tc>
        <w:tc>
          <w:tcPr>
            <w:tcW w:w="1984" w:type="dxa"/>
            <w:gridSpan w:val="2"/>
            <w:vAlign w:val="bottom"/>
          </w:tcPr>
          <w:p w14:paraId="1D1E4C7F" w14:textId="77777777" w:rsidR="00136DC6" w:rsidRPr="00C2555B" w:rsidRDefault="00136DC6" w:rsidP="00ED4EEB">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งบการเงินเฉพาะของบริษัท</w:t>
            </w:r>
          </w:p>
        </w:tc>
      </w:tr>
      <w:tr w:rsidR="00270076" w:rsidRPr="00C2555B" w14:paraId="229A1213" w14:textId="77777777" w:rsidTr="00493671">
        <w:trPr>
          <w:tblHeader/>
        </w:trPr>
        <w:tc>
          <w:tcPr>
            <w:tcW w:w="2878" w:type="dxa"/>
            <w:vMerge/>
            <w:vAlign w:val="bottom"/>
          </w:tcPr>
          <w:p w14:paraId="1ADFCD5F" w14:textId="77777777" w:rsidR="00270076" w:rsidRPr="00C2555B" w:rsidRDefault="00270076" w:rsidP="00270076">
            <w:pPr>
              <w:spacing w:line="240" w:lineRule="auto"/>
              <w:jc w:val="center"/>
              <w:rPr>
                <w:rFonts w:ascii="Browallia New" w:hAnsi="Browallia New" w:cs="Browallia New"/>
                <w:sz w:val="22"/>
                <w:szCs w:val="22"/>
              </w:rPr>
            </w:pPr>
          </w:p>
        </w:tc>
        <w:tc>
          <w:tcPr>
            <w:tcW w:w="1079" w:type="dxa"/>
            <w:vMerge/>
            <w:vAlign w:val="bottom"/>
          </w:tcPr>
          <w:p w14:paraId="16D684CA" w14:textId="77777777" w:rsidR="00270076" w:rsidRPr="00C2555B" w:rsidRDefault="00270076" w:rsidP="00270076">
            <w:pPr>
              <w:spacing w:line="240" w:lineRule="auto"/>
              <w:jc w:val="center"/>
              <w:rPr>
                <w:rFonts w:ascii="Browallia New" w:hAnsi="Browallia New" w:cs="Browallia New"/>
                <w:sz w:val="22"/>
                <w:szCs w:val="22"/>
              </w:rPr>
            </w:pPr>
          </w:p>
        </w:tc>
        <w:tc>
          <w:tcPr>
            <w:tcW w:w="867" w:type="dxa"/>
            <w:vMerge/>
            <w:vAlign w:val="bottom"/>
          </w:tcPr>
          <w:p w14:paraId="3EB0F39A" w14:textId="77777777" w:rsidR="00270076" w:rsidRPr="00C2555B" w:rsidRDefault="00270076" w:rsidP="0027007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792" w:type="dxa"/>
            <w:vMerge/>
          </w:tcPr>
          <w:p w14:paraId="55566E3F" w14:textId="77777777"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p>
        </w:tc>
        <w:tc>
          <w:tcPr>
            <w:tcW w:w="850" w:type="dxa"/>
            <w:vAlign w:val="bottom"/>
          </w:tcPr>
          <w:p w14:paraId="795DB934" w14:textId="77777777"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cs/>
                <w:lang w:val="en-GB"/>
              </w:rPr>
            </w:pPr>
            <w:r w:rsidRPr="00C2555B">
              <w:rPr>
                <w:rFonts w:ascii="Browallia New" w:hAnsi="Browallia New" w:cs="Browallia New"/>
                <w:sz w:val="22"/>
                <w:szCs w:val="22"/>
                <w:lang w:val="en-GB"/>
              </w:rPr>
              <w:t>3</w:t>
            </w:r>
            <w:r>
              <w:rPr>
                <w:rFonts w:ascii="Browallia New" w:hAnsi="Browallia New" w:cs="Browallia New"/>
                <w:sz w:val="22"/>
                <w:szCs w:val="22"/>
                <w:lang w:val="en-GB"/>
              </w:rPr>
              <w:t xml:space="preserve">0 </w:t>
            </w:r>
            <w:r>
              <w:rPr>
                <w:rFonts w:ascii="Browallia New" w:hAnsi="Browallia New" w:cs="Browallia New" w:hint="cs"/>
                <w:sz w:val="22"/>
                <w:szCs w:val="22"/>
                <w:cs/>
                <w:lang w:val="en-GB"/>
              </w:rPr>
              <w:t>ก.ย.</w:t>
            </w:r>
          </w:p>
          <w:p w14:paraId="257E39F5" w14:textId="0521558D"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876" w:type="dxa"/>
            <w:vAlign w:val="bottom"/>
          </w:tcPr>
          <w:p w14:paraId="5AE15C9F" w14:textId="77777777"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76822BC4" w14:textId="573159E8"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Pr="00C2555B">
              <w:rPr>
                <w:rFonts w:ascii="Browallia New" w:hAnsi="Browallia New" w:cs="Browallia New"/>
                <w:sz w:val="22"/>
                <w:szCs w:val="22"/>
              </w:rPr>
              <w:t>1</w:t>
            </w:r>
          </w:p>
        </w:tc>
        <w:tc>
          <w:tcPr>
            <w:tcW w:w="992" w:type="dxa"/>
            <w:vAlign w:val="bottom"/>
          </w:tcPr>
          <w:p w14:paraId="0D663EC2" w14:textId="77777777"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cs/>
                <w:lang w:val="en-GB"/>
              </w:rPr>
            </w:pPr>
            <w:r w:rsidRPr="00C2555B">
              <w:rPr>
                <w:rFonts w:ascii="Browallia New" w:hAnsi="Browallia New" w:cs="Browallia New"/>
                <w:sz w:val="22"/>
                <w:szCs w:val="22"/>
                <w:lang w:val="en-GB"/>
              </w:rPr>
              <w:t>3</w:t>
            </w:r>
            <w:r>
              <w:rPr>
                <w:rFonts w:ascii="Browallia New" w:hAnsi="Browallia New" w:cs="Browallia New"/>
                <w:sz w:val="22"/>
                <w:szCs w:val="22"/>
                <w:lang w:val="en-GB"/>
              </w:rPr>
              <w:t xml:space="preserve">0 </w:t>
            </w:r>
            <w:r>
              <w:rPr>
                <w:rFonts w:ascii="Browallia New" w:hAnsi="Browallia New" w:cs="Browallia New" w:hint="cs"/>
                <w:sz w:val="22"/>
                <w:szCs w:val="22"/>
                <w:cs/>
                <w:lang w:val="en-GB"/>
              </w:rPr>
              <w:t>ก.ย.</w:t>
            </w:r>
          </w:p>
          <w:p w14:paraId="7AD5EE25" w14:textId="4A2D7A93"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992" w:type="dxa"/>
            <w:vAlign w:val="bottom"/>
          </w:tcPr>
          <w:p w14:paraId="76629728" w14:textId="77777777"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7C1DE9AA" w14:textId="66480246" w:rsidR="00270076" w:rsidRPr="00C2555B" w:rsidRDefault="00270076" w:rsidP="0027007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Pr="00C2555B">
              <w:rPr>
                <w:rFonts w:ascii="Browallia New" w:hAnsi="Browallia New" w:cs="Browallia New"/>
                <w:sz w:val="22"/>
                <w:szCs w:val="22"/>
              </w:rPr>
              <w:t>1</w:t>
            </w:r>
          </w:p>
        </w:tc>
      </w:tr>
      <w:tr w:rsidR="00293974" w:rsidRPr="00C2555B" w14:paraId="3548D4A6" w14:textId="77777777" w:rsidTr="00493671">
        <w:tc>
          <w:tcPr>
            <w:tcW w:w="2878" w:type="dxa"/>
            <w:vAlign w:val="bottom"/>
          </w:tcPr>
          <w:p w14:paraId="0BB42B5D" w14:textId="77777777" w:rsidR="00293974" w:rsidRPr="00C2555B" w:rsidRDefault="00293974"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1079" w:type="dxa"/>
            <w:vAlign w:val="bottom"/>
          </w:tcPr>
          <w:p w14:paraId="19F034B4" w14:textId="77777777" w:rsidR="00293974" w:rsidRPr="00C2555B" w:rsidRDefault="00293974" w:rsidP="00ED4EEB">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867" w:type="dxa"/>
            <w:vAlign w:val="bottom"/>
          </w:tcPr>
          <w:p w14:paraId="2F228D6C" w14:textId="77777777" w:rsidR="00293974" w:rsidRPr="00C2555B" w:rsidRDefault="00293974" w:rsidP="00ED4EEB">
            <w:pPr>
              <w:spacing w:line="240" w:lineRule="auto"/>
              <w:jc w:val="center"/>
              <w:rPr>
                <w:rFonts w:ascii="Browallia New" w:hAnsi="Browallia New" w:cs="Browallia New"/>
                <w:sz w:val="16"/>
                <w:szCs w:val="16"/>
                <w:cs/>
              </w:rPr>
            </w:pPr>
          </w:p>
        </w:tc>
        <w:tc>
          <w:tcPr>
            <w:tcW w:w="792" w:type="dxa"/>
          </w:tcPr>
          <w:p w14:paraId="4C6CFF4E" w14:textId="77777777" w:rsidR="00293974" w:rsidRPr="00C2555B" w:rsidRDefault="00293974" w:rsidP="00ED4EEB">
            <w:pPr>
              <w:spacing w:line="240" w:lineRule="auto"/>
              <w:ind w:left="-223" w:right="45"/>
              <w:jc w:val="right"/>
              <w:rPr>
                <w:rFonts w:ascii="Browallia New" w:hAnsi="Browallia New" w:cs="Browallia New"/>
                <w:sz w:val="16"/>
                <w:szCs w:val="16"/>
                <w:cs/>
              </w:rPr>
            </w:pPr>
          </w:p>
        </w:tc>
        <w:tc>
          <w:tcPr>
            <w:tcW w:w="850" w:type="dxa"/>
          </w:tcPr>
          <w:p w14:paraId="5B982C45" w14:textId="3B2D1AE1" w:rsidR="00293974" w:rsidRPr="00C2555B" w:rsidRDefault="00293974" w:rsidP="00ED4EEB">
            <w:pPr>
              <w:spacing w:line="240" w:lineRule="auto"/>
              <w:ind w:left="-223" w:right="45"/>
              <w:jc w:val="right"/>
              <w:rPr>
                <w:rFonts w:ascii="Browallia New" w:hAnsi="Browallia New" w:cs="Browallia New"/>
                <w:sz w:val="16"/>
                <w:szCs w:val="16"/>
                <w:cs/>
              </w:rPr>
            </w:pPr>
          </w:p>
        </w:tc>
        <w:tc>
          <w:tcPr>
            <w:tcW w:w="876" w:type="dxa"/>
          </w:tcPr>
          <w:p w14:paraId="77E72A34" w14:textId="77777777" w:rsidR="00293974" w:rsidRPr="00C2555B" w:rsidRDefault="00293974" w:rsidP="00ED4EEB">
            <w:pPr>
              <w:spacing w:line="240" w:lineRule="auto"/>
              <w:ind w:left="-223" w:right="45"/>
              <w:jc w:val="right"/>
              <w:rPr>
                <w:rFonts w:ascii="Browallia New" w:hAnsi="Browallia New" w:cs="Browallia New"/>
                <w:sz w:val="16"/>
                <w:szCs w:val="16"/>
                <w:cs/>
              </w:rPr>
            </w:pPr>
          </w:p>
        </w:tc>
        <w:tc>
          <w:tcPr>
            <w:tcW w:w="992" w:type="dxa"/>
          </w:tcPr>
          <w:p w14:paraId="7A4B169B" w14:textId="77777777" w:rsidR="00293974" w:rsidRPr="00C2555B" w:rsidRDefault="00293974" w:rsidP="00ED4EEB">
            <w:pPr>
              <w:spacing w:line="240" w:lineRule="auto"/>
              <w:ind w:left="-223" w:right="45"/>
              <w:jc w:val="right"/>
              <w:rPr>
                <w:rFonts w:ascii="Browallia New" w:hAnsi="Browallia New" w:cs="Browallia New"/>
                <w:sz w:val="16"/>
                <w:szCs w:val="16"/>
              </w:rPr>
            </w:pPr>
          </w:p>
        </w:tc>
        <w:tc>
          <w:tcPr>
            <w:tcW w:w="992" w:type="dxa"/>
          </w:tcPr>
          <w:p w14:paraId="2DAF331E" w14:textId="77777777" w:rsidR="00293974" w:rsidRPr="00C2555B" w:rsidRDefault="00293974" w:rsidP="00ED4EEB">
            <w:pPr>
              <w:spacing w:line="240" w:lineRule="auto"/>
              <w:ind w:left="-223" w:right="45"/>
              <w:jc w:val="right"/>
              <w:rPr>
                <w:rFonts w:ascii="Browallia New" w:hAnsi="Browallia New" w:cs="Browallia New"/>
                <w:sz w:val="16"/>
                <w:szCs w:val="16"/>
              </w:rPr>
            </w:pPr>
          </w:p>
        </w:tc>
      </w:tr>
      <w:tr w:rsidR="000220FF" w:rsidRPr="00C2555B" w14:paraId="465A4FE9" w14:textId="77777777" w:rsidTr="00493671">
        <w:tc>
          <w:tcPr>
            <w:tcW w:w="2878" w:type="dxa"/>
            <w:vAlign w:val="bottom"/>
          </w:tcPr>
          <w:p w14:paraId="25A81462" w14:textId="77777777" w:rsidR="000220FF" w:rsidRPr="00C2555B" w:rsidRDefault="000220FF" w:rsidP="000220F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C2555B">
              <w:rPr>
                <w:rFonts w:ascii="Browallia New" w:hAnsi="Browallia New" w:cs="Browallia New"/>
                <w:sz w:val="22"/>
                <w:szCs w:val="22"/>
                <w:cs/>
                <w:lang w:val="en-GB"/>
              </w:rPr>
              <w:t>บริษัท ออร่าดรีม จำกัด</w:t>
            </w:r>
          </w:p>
        </w:tc>
        <w:tc>
          <w:tcPr>
            <w:tcW w:w="1079" w:type="dxa"/>
            <w:vAlign w:val="bottom"/>
          </w:tcPr>
          <w:p w14:paraId="3C22AD4C" w14:textId="77777777" w:rsidR="000220FF" w:rsidRPr="00C2555B" w:rsidRDefault="000220FF" w:rsidP="000220F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ธุรกิจโรงแรม</w:t>
            </w:r>
          </w:p>
        </w:tc>
        <w:tc>
          <w:tcPr>
            <w:tcW w:w="867" w:type="dxa"/>
            <w:vAlign w:val="bottom"/>
          </w:tcPr>
          <w:p w14:paraId="195F1135" w14:textId="77777777" w:rsidR="000220FF" w:rsidRPr="00C2555B" w:rsidRDefault="000220FF" w:rsidP="000220FF">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ไทย</w:t>
            </w:r>
          </w:p>
        </w:tc>
        <w:tc>
          <w:tcPr>
            <w:tcW w:w="792" w:type="dxa"/>
            <w:vAlign w:val="bottom"/>
          </w:tcPr>
          <w:p w14:paraId="3763BA07" w14:textId="40E7566D" w:rsidR="000220FF" w:rsidRPr="00C2555B" w:rsidDel="00EA378D" w:rsidRDefault="000220FF" w:rsidP="000220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w:t>
            </w:r>
            <w:r w:rsidRPr="00C2555B">
              <w:rPr>
                <w:rFonts w:ascii="Browallia New" w:hAnsi="Browallia New" w:cs="Browallia New"/>
                <w:sz w:val="22"/>
                <w:szCs w:val="22"/>
                <w:cs/>
              </w:rPr>
              <w:t>.</w:t>
            </w:r>
            <w:r w:rsidRPr="00C2555B">
              <w:rPr>
                <w:rFonts w:ascii="Browallia New" w:hAnsi="Browallia New" w:cs="Browallia New"/>
                <w:sz w:val="22"/>
                <w:szCs w:val="22"/>
              </w:rPr>
              <w:t>00</w:t>
            </w:r>
          </w:p>
        </w:tc>
        <w:tc>
          <w:tcPr>
            <w:tcW w:w="850" w:type="dxa"/>
          </w:tcPr>
          <w:p w14:paraId="6F23D480" w14:textId="4DC443F3" w:rsidR="000220FF" w:rsidRPr="00807020" w:rsidRDefault="000220FF" w:rsidP="000220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A669BC">
              <w:rPr>
                <w:rFonts w:ascii="Browallia New" w:hAnsi="Browallia New" w:cs="Browallia New"/>
                <w:sz w:val="22"/>
                <w:szCs w:val="22"/>
              </w:rPr>
              <w:t>45,000</w:t>
            </w:r>
          </w:p>
        </w:tc>
        <w:tc>
          <w:tcPr>
            <w:tcW w:w="876" w:type="dxa"/>
          </w:tcPr>
          <w:p w14:paraId="4C9C1FD2" w14:textId="7EFA39A5" w:rsidR="000220FF" w:rsidRPr="00A669BC" w:rsidRDefault="000220FF" w:rsidP="000220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A669BC">
              <w:rPr>
                <w:rFonts w:ascii="Browallia New" w:hAnsi="Browallia New" w:cs="Browallia New"/>
                <w:sz w:val="22"/>
                <w:szCs w:val="22"/>
              </w:rPr>
              <w:t>45,000</w:t>
            </w:r>
          </w:p>
        </w:tc>
        <w:tc>
          <w:tcPr>
            <w:tcW w:w="992" w:type="dxa"/>
          </w:tcPr>
          <w:p w14:paraId="1C7D95BB" w14:textId="7D6FA65A" w:rsidR="000220FF" w:rsidRPr="00807020" w:rsidRDefault="000220FF" w:rsidP="000220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45,000</w:t>
            </w:r>
          </w:p>
        </w:tc>
        <w:tc>
          <w:tcPr>
            <w:tcW w:w="992" w:type="dxa"/>
          </w:tcPr>
          <w:p w14:paraId="18E5E3A1" w14:textId="08645F61" w:rsidR="000220FF" w:rsidRPr="00C2555B" w:rsidRDefault="000220FF" w:rsidP="000220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45,000</w:t>
            </w:r>
          </w:p>
        </w:tc>
      </w:tr>
      <w:tr w:rsidR="000220FF" w:rsidRPr="00C2555B" w14:paraId="2D748F5D" w14:textId="77777777" w:rsidTr="00493671">
        <w:tc>
          <w:tcPr>
            <w:tcW w:w="2878" w:type="dxa"/>
            <w:vAlign w:val="bottom"/>
          </w:tcPr>
          <w:p w14:paraId="11B86EDF" w14:textId="77777777" w:rsidR="000220FF" w:rsidRPr="00C2555B" w:rsidRDefault="000220FF" w:rsidP="000220FF">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59" w:right="-96" w:hanging="459"/>
              <w:rPr>
                <w:rFonts w:ascii="Browallia New" w:hAnsi="Browallia New" w:cs="Browallia New"/>
                <w:sz w:val="22"/>
                <w:szCs w:val="22"/>
                <w:cs/>
                <w:lang w:val="en-GB"/>
              </w:rPr>
            </w:pPr>
            <w:r w:rsidRPr="00C2555B">
              <w:rPr>
                <w:rFonts w:ascii="Browallia New" w:hAnsi="Browallia New" w:cs="Browallia New"/>
                <w:sz w:val="22"/>
                <w:szCs w:val="22"/>
                <w:cs/>
                <w:lang w:val="en-GB"/>
              </w:rPr>
              <w:t>บริษัท อินเตอร์เอ็กเพิร์ท คอนสตรัคชั่น จำกัด</w:t>
            </w:r>
          </w:p>
        </w:tc>
        <w:tc>
          <w:tcPr>
            <w:tcW w:w="1079" w:type="dxa"/>
            <w:vAlign w:val="bottom"/>
          </w:tcPr>
          <w:p w14:paraId="6B821097" w14:textId="77777777" w:rsidR="000220FF" w:rsidRPr="00C2555B" w:rsidRDefault="000220FF" w:rsidP="000220F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ก่อสร้าง</w:t>
            </w:r>
          </w:p>
        </w:tc>
        <w:tc>
          <w:tcPr>
            <w:tcW w:w="867" w:type="dxa"/>
            <w:vAlign w:val="bottom"/>
          </w:tcPr>
          <w:p w14:paraId="77C357CE" w14:textId="77777777" w:rsidR="000220FF" w:rsidRPr="00C2555B" w:rsidRDefault="000220FF" w:rsidP="000220FF">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ไทย</w:t>
            </w:r>
          </w:p>
        </w:tc>
        <w:tc>
          <w:tcPr>
            <w:tcW w:w="792" w:type="dxa"/>
            <w:vAlign w:val="bottom"/>
          </w:tcPr>
          <w:p w14:paraId="508DE64A" w14:textId="410581F4" w:rsidR="000220FF" w:rsidRPr="00C2555B" w:rsidDel="00EA378D" w:rsidRDefault="00FE0EB3" w:rsidP="000220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8.55</w:t>
            </w:r>
          </w:p>
        </w:tc>
        <w:tc>
          <w:tcPr>
            <w:tcW w:w="850" w:type="dxa"/>
            <w:vAlign w:val="bottom"/>
          </w:tcPr>
          <w:p w14:paraId="1C0C69DB" w14:textId="3F4DCC2C" w:rsidR="000220FF" w:rsidRPr="00807020" w:rsidRDefault="000220FF" w:rsidP="000220FF">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A669BC">
              <w:rPr>
                <w:rFonts w:ascii="Browallia New" w:hAnsi="Browallia New" w:cs="Browallia New"/>
                <w:sz w:val="22"/>
                <w:szCs w:val="22"/>
                <w:lang w:val="en-GB"/>
              </w:rPr>
              <w:t>11,577</w:t>
            </w:r>
          </w:p>
        </w:tc>
        <w:tc>
          <w:tcPr>
            <w:tcW w:w="876" w:type="dxa"/>
            <w:vAlign w:val="bottom"/>
          </w:tcPr>
          <w:p w14:paraId="2345BF51" w14:textId="12147394" w:rsidR="000220FF" w:rsidRPr="00A669BC" w:rsidRDefault="000220FF" w:rsidP="000220FF">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A669BC">
              <w:rPr>
                <w:rFonts w:ascii="Browallia New" w:hAnsi="Browallia New" w:cs="Browallia New"/>
                <w:sz w:val="22"/>
                <w:szCs w:val="22"/>
                <w:lang w:val="en-GB"/>
              </w:rPr>
              <w:t>11,577</w:t>
            </w:r>
          </w:p>
        </w:tc>
        <w:tc>
          <w:tcPr>
            <w:tcW w:w="992" w:type="dxa"/>
            <w:vAlign w:val="bottom"/>
          </w:tcPr>
          <w:p w14:paraId="45C94836" w14:textId="269E8908" w:rsidR="000220FF" w:rsidRPr="00807020" w:rsidRDefault="000220FF" w:rsidP="000220FF">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493671">
              <w:rPr>
                <w:rFonts w:ascii="Browallia New" w:hAnsi="Browallia New" w:cs="Browallia New"/>
                <w:sz w:val="22"/>
                <w:szCs w:val="22"/>
                <w:lang w:val="en-GB"/>
              </w:rPr>
              <w:t>11,577</w:t>
            </w:r>
          </w:p>
        </w:tc>
        <w:tc>
          <w:tcPr>
            <w:tcW w:w="992" w:type="dxa"/>
            <w:vAlign w:val="bottom"/>
          </w:tcPr>
          <w:p w14:paraId="55E42BE3" w14:textId="3A70D777" w:rsidR="000220FF" w:rsidRPr="00493671" w:rsidRDefault="000220FF" w:rsidP="000220FF">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493671">
              <w:rPr>
                <w:rFonts w:ascii="Browallia New" w:hAnsi="Browallia New" w:cs="Browallia New"/>
                <w:sz w:val="22"/>
                <w:szCs w:val="22"/>
                <w:lang w:val="en-GB"/>
              </w:rPr>
              <w:t>11,577</w:t>
            </w:r>
          </w:p>
        </w:tc>
      </w:tr>
      <w:tr w:rsidR="00D970E5" w:rsidRPr="00C2555B" w14:paraId="3EAF8755" w14:textId="77777777" w:rsidTr="00493671">
        <w:tc>
          <w:tcPr>
            <w:tcW w:w="2878" w:type="dxa"/>
            <w:vAlign w:val="bottom"/>
          </w:tcPr>
          <w:p w14:paraId="6BACABD7" w14:textId="77777777" w:rsidR="00D970E5" w:rsidRPr="00C2555B" w:rsidRDefault="00D970E5" w:rsidP="00D970E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C2555B">
              <w:rPr>
                <w:rFonts w:ascii="Browallia New" w:hAnsi="Browallia New" w:cs="Browallia New"/>
                <w:sz w:val="22"/>
                <w:szCs w:val="22"/>
                <w:cs/>
              </w:rPr>
              <w:t>รวม</w:t>
            </w:r>
          </w:p>
        </w:tc>
        <w:tc>
          <w:tcPr>
            <w:tcW w:w="1079" w:type="dxa"/>
            <w:vAlign w:val="bottom"/>
          </w:tcPr>
          <w:p w14:paraId="5A4934C4" w14:textId="77777777" w:rsidR="00D970E5" w:rsidRPr="00C2555B" w:rsidRDefault="00D970E5" w:rsidP="00D970E5">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867" w:type="dxa"/>
            <w:vAlign w:val="bottom"/>
          </w:tcPr>
          <w:p w14:paraId="457A1F24" w14:textId="77777777" w:rsidR="00D970E5" w:rsidRPr="00C2555B" w:rsidRDefault="00D970E5" w:rsidP="00D970E5">
            <w:pPr>
              <w:spacing w:line="240" w:lineRule="auto"/>
              <w:ind w:left="175" w:hanging="175"/>
              <w:jc w:val="center"/>
              <w:rPr>
                <w:rFonts w:ascii="Browallia New" w:hAnsi="Browallia New" w:cs="Browallia New"/>
                <w:sz w:val="22"/>
                <w:szCs w:val="22"/>
                <w:cs/>
              </w:rPr>
            </w:pPr>
          </w:p>
        </w:tc>
        <w:tc>
          <w:tcPr>
            <w:tcW w:w="792" w:type="dxa"/>
          </w:tcPr>
          <w:p w14:paraId="3C66454A" w14:textId="77777777" w:rsidR="00D970E5" w:rsidRPr="00C2555B" w:rsidDel="00EA378D" w:rsidRDefault="00D970E5" w:rsidP="00D970E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tcPr>
          <w:p w14:paraId="79097D0B" w14:textId="2AFBB19A" w:rsidR="00D970E5" w:rsidRPr="00807020" w:rsidRDefault="000220FF" w:rsidP="00493671">
            <w:pPr>
              <w:pBdr>
                <w:bottom w:val="single" w:sz="12"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A669BC">
              <w:rPr>
                <w:rFonts w:ascii="Browallia New" w:hAnsi="Browallia New" w:cs="Browallia New"/>
                <w:sz w:val="22"/>
                <w:szCs w:val="22"/>
                <w:lang w:val="en-GB"/>
              </w:rPr>
              <w:t>56,577</w:t>
            </w:r>
          </w:p>
        </w:tc>
        <w:tc>
          <w:tcPr>
            <w:tcW w:w="876" w:type="dxa"/>
          </w:tcPr>
          <w:p w14:paraId="7C0F0E72" w14:textId="1D7A469A" w:rsidR="00D970E5" w:rsidRPr="00A669BC" w:rsidRDefault="00D970E5" w:rsidP="00493671">
            <w:pPr>
              <w:pBdr>
                <w:bottom w:val="single" w:sz="12"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A669BC">
              <w:rPr>
                <w:rFonts w:ascii="Browallia New" w:hAnsi="Browallia New" w:cs="Browallia New"/>
                <w:sz w:val="22"/>
                <w:szCs w:val="22"/>
                <w:lang w:val="en-GB"/>
              </w:rPr>
              <w:t>56,577</w:t>
            </w:r>
          </w:p>
        </w:tc>
        <w:tc>
          <w:tcPr>
            <w:tcW w:w="992" w:type="dxa"/>
          </w:tcPr>
          <w:p w14:paraId="68AA2A91" w14:textId="14D9358B" w:rsidR="00D970E5" w:rsidRPr="00807020" w:rsidRDefault="000220FF" w:rsidP="00493671">
            <w:pPr>
              <w:pStyle w:val="Header"/>
              <w:pBdr>
                <w:bottom w:val="single" w:sz="12" w:space="1" w:color="auto"/>
              </w:pBdr>
              <w:tabs>
                <w:tab w:val="clear" w:pos="227"/>
                <w:tab w:val="clear" w:pos="454"/>
                <w:tab w:val="clear" w:pos="680"/>
                <w:tab w:val="clear" w:pos="907"/>
                <w:tab w:val="clear" w:pos="4536"/>
                <w:tab w:val="clear" w:pos="9072"/>
              </w:tabs>
              <w:spacing w:line="240" w:lineRule="auto"/>
              <w:jc w:val="right"/>
              <w:rPr>
                <w:rFonts w:ascii="Browallia New" w:hAnsi="Browallia New" w:cs="Browallia New"/>
                <w:sz w:val="22"/>
                <w:szCs w:val="22"/>
                <w:lang w:val="en-GB"/>
              </w:rPr>
            </w:pPr>
            <w:r w:rsidRPr="00A669BC">
              <w:rPr>
                <w:rFonts w:ascii="Browallia New" w:hAnsi="Browallia New" w:cs="Browallia New"/>
                <w:sz w:val="22"/>
                <w:szCs w:val="22"/>
                <w:lang w:val="en-GB"/>
              </w:rPr>
              <w:t>56,577</w:t>
            </w:r>
          </w:p>
        </w:tc>
        <w:tc>
          <w:tcPr>
            <w:tcW w:w="992" w:type="dxa"/>
          </w:tcPr>
          <w:p w14:paraId="632FDFF4" w14:textId="3E89FF5D" w:rsidR="00D970E5" w:rsidRPr="00493671" w:rsidRDefault="00D970E5" w:rsidP="00493671">
            <w:pPr>
              <w:pStyle w:val="Header"/>
              <w:pBdr>
                <w:bottom w:val="single" w:sz="12" w:space="1" w:color="auto"/>
              </w:pBdr>
              <w:tabs>
                <w:tab w:val="clear" w:pos="227"/>
                <w:tab w:val="clear" w:pos="454"/>
                <w:tab w:val="clear" w:pos="680"/>
                <w:tab w:val="clear" w:pos="907"/>
                <w:tab w:val="clear" w:pos="4536"/>
                <w:tab w:val="clear" w:pos="9072"/>
              </w:tabs>
              <w:spacing w:line="240" w:lineRule="auto"/>
              <w:jc w:val="right"/>
              <w:rPr>
                <w:rFonts w:ascii="Browallia New" w:hAnsi="Browallia New" w:cs="Browallia New"/>
                <w:sz w:val="22"/>
                <w:szCs w:val="22"/>
                <w:lang w:val="en-GB"/>
              </w:rPr>
            </w:pPr>
            <w:r w:rsidRPr="00493671">
              <w:rPr>
                <w:rFonts w:ascii="Browallia New" w:hAnsi="Browallia New" w:cs="Browallia New"/>
                <w:sz w:val="22"/>
                <w:szCs w:val="22"/>
                <w:lang w:val="en-GB"/>
              </w:rPr>
              <w:t>56,577</w:t>
            </w:r>
          </w:p>
        </w:tc>
      </w:tr>
    </w:tbl>
    <w:p w14:paraId="4CD30778" w14:textId="05472674" w:rsidR="00996481" w:rsidRPr="00C2555B" w:rsidRDefault="00996481" w:rsidP="0036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7AC40893" w14:textId="7B864C05" w:rsidR="006971B8" w:rsidRPr="00C2555B" w:rsidRDefault="006971B8" w:rsidP="006B5648">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lang w:val="en-GB"/>
        </w:rPr>
      </w:pPr>
      <w:r w:rsidRPr="00C2555B">
        <w:rPr>
          <w:rFonts w:ascii="Browallia New" w:hAnsi="Browallia New" w:cs="Browallia New"/>
          <w:b/>
          <w:bCs/>
          <w:sz w:val="28"/>
          <w:szCs w:val="28"/>
          <w:cs/>
          <w:lang w:val="en-GB"/>
        </w:rPr>
        <w:t>ที่ดิน อาคาร</w:t>
      </w:r>
      <w:r w:rsidR="008D7DD1"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 xml:space="preserve">และอุปกรณ์ </w:t>
      </w:r>
      <w:r w:rsidR="00CC1E3A" w:rsidRPr="00C2555B">
        <w:rPr>
          <w:rFonts w:ascii="Browallia New" w:hAnsi="Browallia New" w:cs="Browallia New"/>
          <w:b/>
          <w:bCs/>
          <w:sz w:val="28"/>
          <w:szCs w:val="28"/>
          <w:lang w:val="en-GB"/>
        </w:rPr>
        <w:t xml:space="preserve">- </w:t>
      </w:r>
      <w:r w:rsidR="00CC1E3A" w:rsidRPr="00C2555B">
        <w:rPr>
          <w:rFonts w:ascii="Browallia New" w:hAnsi="Browallia New" w:cs="Browallia New"/>
          <w:b/>
          <w:bCs/>
          <w:sz w:val="28"/>
          <w:szCs w:val="28"/>
          <w:cs/>
          <w:lang w:val="en-GB"/>
        </w:rPr>
        <w:t>สุทธิ</w:t>
      </w:r>
    </w:p>
    <w:p w14:paraId="509EB191" w14:textId="3AF09D8C" w:rsidR="00EA0032" w:rsidRPr="00C2555B"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p w14:paraId="49592F42" w14:textId="6D257B68" w:rsidR="00E349FC" w:rsidRPr="00C2555B" w:rsidRDefault="00E349FC" w:rsidP="00E349FC">
      <w:pPr>
        <w:tabs>
          <w:tab w:val="left" w:pos="3390"/>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รายการเคลื่อนไหวของที่ดิน อาคาร และอุปกรณ์สำหรับงวด</w:t>
      </w:r>
      <w:r w:rsidR="00270076">
        <w:rPr>
          <w:rFonts w:ascii="Browallia New" w:hAnsi="Browallia New" w:cs="Browallia New" w:hint="cs"/>
          <w:sz w:val="28"/>
          <w:szCs w:val="28"/>
          <w:cs/>
        </w:rPr>
        <w:t>เก้า</w:t>
      </w:r>
      <w:r w:rsidRPr="00C2555B">
        <w:rPr>
          <w:rFonts w:ascii="Browallia New" w:hAnsi="Browallia New" w:cs="Browallia New"/>
          <w:sz w:val="28"/>
          <w:szCs w:val="28"/>
          <w:cs/>
        </w:rPr>
        <w:t xml:space="preserve">เดือนสิ้นสุดวันที่ </w:t>
      </w:r>
      <w:r w:rsidR="001C3AE2" w:rsidRPr="00D10583">
        <w:rPr>
          <w:rFonts w:ascii="Browallia New" w:hAnsi="Browallia New" w:cs="Browallia New"/>
          <w:sz w:val="28"/>
          <w:szCs w:val="28"/>
        </w:rPr>
        <w:t xml:space="preserve">30 </w:t>
      </w:r>
      <w:r w:rsidR="00270076" w:rsidRPr="00270076">
        <w:rPr>
          <w:rFonts w:ascii="Browallia New" w:hAnsi="Browallia New" w:cs="Browallia New"/>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มีดังนี้</w:t>
      </w:r>
    </w:p>
    <w:p w14:paraId="270CA29B" w14:textId="77777777" w:rsidR="00325A5C" w:rsidRPr="00C2555B" w:rsidRDefault="00325A5C" w:rsidP="00325A5C">
      <w:pPr>
        <w:tabs>
          <w:tab w:val="left" w:pos="3390"/>
        </w:tabs>
        <w:spacing w:line="240" w:lineRule="auto"/>
        <w:ind w:left="426"/>
        <w:jc w:val="thaiDistribute"/>
        <w:rPr>
          <w:rFonts w:ascii="Browallia New" w:hAnsi="Browallia New" w:cs="Browallia New"/>
          <w:sz w:val="24"/>
          <w:szCs w:val="24"/>
          <w:lang w:val="en-GB"/>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75"/>
        <w:gridCol w:w="212"/>
        <w:gridCol w:w="2267"/>
      </w:tblGrid>
      <w:tr w:rsidR="00325A5C" w:rsidRPr="00C2555B" w14:paraId="374CEB73" w14:textId="77777777" w:rsidTr="00C320BC">
        <w:trPr>
          <w:cantSplit/>
        </w:trPr>
        <w:tc>
          <w:tcPr>
            <w:tcW w:w="4110" w:type="dxa"/>
          </w:tcPr>
          <w:p w14:paraId="2AC6EB9A"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C493DE0"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10D7866E" w14:textId="77777777" w:rsidR="00325A5C" w:rsidRPr="00C2555B" w:rsidRDefault="00325A5C"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325A5C" w:rsidRPr="00C2555B" w14:paraId="27DE6F1C" w14:textId="77777777" w:rsidTr="00C320BC">
        <w:trPr>
          <w:cantSplit/>
        </w:trPr>
        <w:tc>
          <w:tcPr>
            <w:tcW w:w="4110" w:type="dxa"/>
          </w:tcPr>
          <w:p w14:paraId="1CF16B2E"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A9735D"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3BBA4B5" w14:textId="77777777" w:rsidR="00325A5C" w:rsidRPr="00C2555B" w:rsidRDefault="00325A5C"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12" w:type="dxa"/>
          </w:tcPr>
          <w:p w14:paraId="70AA7936"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C2555B" w:rsidRDefault="00325A5C"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325A5C" w:rsidRPr="00C2555B" w14:paraId="66136851" w14:textId="77777777" w:rsidTr="00493671">
        <w:trPr>
          <w:cantSplit/>
          <w:trHeight w:hRule="exact" w:val="325"/>
        </w:trPr>
        <w:tc>
          <w:tcPr>
            <w:tcW w:w="4110" w:type="dxa"/>
          </w:tcPr>
          <w:p w14:paraId="1B594829"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4B320F35"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tcBorders>
          </w:tcPr>
          <w:p w14:paraId="5A7E3493"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2" w:type="dxa"/>
          </w:tcPr>
          <w:p w14:paraId="36B3E0D1"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2DC47D9B"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r>
      <w:tr w:rsidR="00DF2569" w:rsidRPr="00C2555B" w14:paraId="1D9E7605" w14:textId="77777777" w:rsidTr="3F9C846B">
        <w:trPr>
          <w:cantSplit/>
          <w:trHeight w:val="80"/>
        </w:trPr>
        <w:tc>
          <w:tcPr>
            <w:tcW w:w="4110" w:type="dxa"/>
          </w:tcPr>
          <w:p w14:paraId="1195D06F" w14:textId="51FC27D6" w:rsidR="00DF2569" w:rsidRPr="00C2555B" w:rsidRDefault="007B7D8A" w:rsidP="00E42FF9">
            <w:pPr>
              <w:tabs>
                <w:tab w:val="left" w:pos="3390"/>
              </w:tabs>
              <w:spacing w:line="240" w:lineRule="auto"/>
              <w:jc w:val="thaiDistribute"/>
              <w:rPr>
                <w:rFonts w:ascii="Browallia New" w:hAnsi="Browallia New" w:cs="Browallia New"/>
                <w:sz w:val="28"/>
                <w:szCs w:val="28"/>
                <w:lang w:val="en-GB"/>
              </w:rPr>
            </w:pPr>
            <w:r w:rsidRPr="00C2555B">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DF2569" w:rsidRPr="00C2555B">
              <w:rPr>
                <w:rFonts w:ascii="Browallia New" w:hAnsi="Browallia New" w:cs="Browallia New"/>
                <w:sz w:val="28"/>
                <w:szCs w:val="28"/>
                <w:cs/>
              </w:rPr>
              <w:t>ตามบัญชี</w:t>
            </w:r>
            <w:r w:rsidR="00DF2569" w:rsidRPr="00C2555B">
              <w:rPr>
                <w:rFonts w:ascii="Browallia New" w:hAnsi="Browallia New" w:cs="Browallia New"/>
                <w:sz w:val="28"/>
                <w:szCs w:val="28"/>
                <w:lang w:val="en-GB"/>
              </w:rPr>
              <w:t xml:space="preserve"> </w:t>
            </w:r>
            <w:r w:rsidR="00DF2569" w:rsidRPr="00C2555B">
              <w:rPr>
                <w:rFonts w:ascii="Browallia New" w:hAnsi="Browallia New" w:cs="Browallia New"/>
                <w:sz w:val="28"/>
                <w:szCs w:val="28"/>
                <w:cs/>
                <w:lang w:val="en-GB"/>
              </w:rPr>
              <w:t xml:space="preserve">ณ วันที่ </w:t>
            </w:r>
            <w:r w:rsidR="00DF2569" w:rsidRPr="00C2555B">
              <w:rPr>
                <w:rFonts w:ascii="Browallia New" w:hAnsi="Browallia New" w:cs="Browallia New"/>
                <w:sz w:val="28"/>
                <w:szCs w:val="28"/>
                <w:lang w:val="en-GB"/>
              </w:rPr>
              <w:t>1</w:t>
            </w:r>
            <w:r w:rsidR="00DF2569" w:rsidRPr="00C2555B">
              <w:rPr>
                <w:rFonts w:ascii="Browallia New" w:hAnsi="Browallia New" w:cs="Browallia New"/>
                <w:sz w:val="28"/>
                <w:szCs w:val="28"/>
                <w:cs/>
                <w:lang w:val="en-GB"/>
              </w:rPr>
              <w:t xml:space="preserve"> มกราคม </w:t>
            </w:r>
            <w:r w:rsidR="00CA746A" w:rsidRPr="00C2555B">
              <w:rPr>
                <w:rFonts w:ascii="Browallia New" w:hAnsi="Browallia New" w:cs="Browallia New"/>
                <w:sz w:val="28"/>
                <w:szCs w:val="28"/>
              </w:rPr>
              <w:t>2562</w:t>
            </w:r>
          </w:p>
        </w:tc>
        <w:tc>
          <w:tcPr>
            <w:tcW w:w="165" w:type="dxa"/>
          </w:tcPr>
          <w:p w14:paraId="3B69E01B" w14:textId="77777777" w:rsidR="00DF2569" w:rsidRPr="00C2555B"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67C744F9" w14:textId="0896B6B8" w:rsidR="00DF2569" w:rsidRPr="00F37397" w:rsidRDefault="00E349FC"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37397">
              <w:rPr>
                <w:rFonts w:ascii="Browallia New" w:hAnsi="Browallia New" w:cs="Browallia New"/>
                <w:sz w:val="28"/>
                <w:szCs w:val="28"/>
                <w:lang w:val="en-GB"/>
              </w:rPr>
              <w:t>3,183,34</w:t>
            </w:r>
            <w:r w:rsidR="00191993">
              <w:rPr>
                <w:rFonts w:ascii="Browallia New" w:hAnsi="Browallia New" w:cs="Browallia New"/>
                <w:sz w:val="28"/>
                <w:szCs w:val="28"/>
              </w:rPr>
              <w:t>7</w:t>
            </w:r>
          </w:p>
        </w:tc>
        <w:tc>
          <w:tcPr>
            <w:tcW w:w="212" w:type="dxa"/>
          </w:tcPr>
          <w:p w14:paraId="62ADE423" w14:textId="77777777" w:rsidR="00DF2569" w:rsidRPr="00C2555B"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594408B7" w:rsidR="00DF2569" w:rsidRPr="00324907" w:rsidRDefault="00E349FC" w:rsidP="00C320BC">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lang w:val="en-GB"/>
              </w:rPr>
            </w:pPr>
            <w:r w:rsidRPr="007F1BD1">
              <w:rPr>
                <w:rFonts w:ascii="Browallia New" w:hAnsi="Browallia New" w:cs="Browallia New"/>
                <w:sz w:val="28"/>
                <w:szCs w:val="28"/>
                <w:lang w:val="en-GB"/>
              </w:rPr>
              <w:t>899,466</w:t>
            </w:r>
          </w:p>
        </w:tc>
      </w:tr>
      <w:tr w:rsidR="006B4C4C" w:rsidRPr="00C961D5" w14:paraId="19ADB674" w14:textId="77777777" w:rsidTr="00C320BC">
        <w:trPr>
          <w:cantSplit/>
          <w:trHeight w:val="80"/>
        </w:trPr>
        <w:tc>
          <w:tcPr>
            <w:tcW w:w="4110" w:type="dxa"/>
          </w:tcPr>
          <w:p w14:paraId="632262E6" w14:textId="77777777" w:rsidR="006B4C4C" w:rsidRPr="00C961D5" w:rsidRDefault="006B4C4C" w:rsidP="006B4C4C">
            <w:pPr>
              <w:tabs>
                <w:tab w:val="left" w:pos="3390"/>
              </w:tabs>
              <w:spacing w:line="240" w:lineRule="auto"/>
              <w:jc w:val="thaiDistribute"/>
              <w:rPr>
                <w:rFonts w:ascii="Browallia New" w:hAnsi="Browallia New" w:cs="Browallia New"/>
                <w:sz w:val="28"/>
                <w:szCs w:val="28"/>
                <w:cs/>
                <w:lang w:val="en-GB"/>
              </w:rPr>
            </w:pPr>
            <w:r w:rsidRPr="00C961D5">
              <w:rPr>
                <w:rFonts w:ascii="Browallia New" w:hAnsi="Browallia New" w:cs="Browallia New"/>
                <w:sz w:val="28"/>
                <w:szCs w:val="28"/>
                <w:cs/>
              </w:rPr>
              <w:t>ซื้อ</w:t>
            </w:r>
            <w:r w:rsidRPr="00C961D5">
              <w:rPr>
                <w:rFonts w:ascii="Browallia New" w:hAnsi="Browallia New" w:cs="Browallia New"/>
                <w:sz w:val="28"/>
                <w:szCs w:val="28"/>
                <w:cs/>
                <w:lang w:val="en-GB"/>
              </w:rPr>
              <w:t>ระหว่างงวด</w:t>
            </w:r>
          </w:p>
        </w:tc>
        <w:tc>
          <w:tcPr>
            <w:tcW w:w="165" w:type="dxa"/>
          </w:tcPr>
          <w:p w14:paraId="3938FD87" w14:textId="77777777" w:rsidR="006B4C4C" w:rsidRPr="00C961D5"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Pr>
          <w:p w14:paraId="5A62F411" w14:textId="18EC64D9" w:rsidR="006B4C4C" w:rsidRPr="00F37397" w:rsidRDefault="00A0024F"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24907">
              <w:rPr>
                <w:rFonts w:ascii="Browallia New" w:hAnsi="Browallia New" w:cs="Browallia New"/>
                <w:sz w:val="28"/>
                <w:szCs w:val="28"/>
              </w:rPr>
              <w:t>165</w:t>
            </w:r>
            <w:r w:rsidR="00BD75DE" w:rsidRPr="00324907">
              <w:rPr>
                <w:rFonts w:ascii="Browallia New" w:hAnsi="Browallia New" w:cs="Browallia New"/>
                <w:sz w:val="28"/>
                <w:szCs w:val="28"/>
              </w:rPr>
              <w:t>,82</w:t>
            </w:r>
            <w:r w:rsidR="00191993">
              <w:rPr>
                <w:rFonts w:ascii="Browallia New" w:hAnsi="Browallia New" w:cs="Browallia New"/>
                <w:sz w:val="28"/>
                <w:szCs w:val="28"/>
              </w:rPr>
              <w:t>4</w:t>
            </w:r>
          </w:p>
        </w:tc>
        <w:tc>
          <w:tcPr>
            <w:tcW w:w="212" w:type="dxa"/>
            <w:vAlign w:val="bottom"/>
          </w:tcPr>
          <w:p w14:paraId="213A09B8" w14:textId="77777777"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4A938DA4" w14:textId="5B40C457" w:rsidR="006B4C4C" w:rsidRPr="00396F8C" w:rsidRDefault="00A94EE1"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24907">
              <w:rPr>
                <w:rFonts w:ascii="Browallia New" w:hAnsi="Browallia New" w:cs="Browallia New"/>
                <w:sz w:val="28"/>
                <w:szCs w:val="28"/>
              </w:rPr>
              <w:t>94</w:t>
            </w:r>
            <w:r w:rsidR="00A23817" w:rsidRPr="00396F8C">
              <w:rPr>
                <w:rFonts w:ascii="Browallia New" w:hAnsi="Browallia New" w:cs="Browallia New"/>
                <w:sz w:val="28"/>
                <w:szCs w:val="28"/>
              </w:rPr>
              <w:t>,</w:t>
            </w:r>
            <w:r w:rsidRPr="00324907">
              <w:rPr>
                <w:rFonts w:ascii="Browallia New" w:hAnsi="Browallia New" w:cs="Browallia New"/>
                <w:sz w:val="28"/>
                <w:szCs w:val="28"/>
              </w:rPr>
              <w:t>131</w:t>
            </w:r>
          </w:p>
        </w:tc>
      </w:tr>
      <w:tr w:rsidR="006B4C4C" w:rsidRPr="00C961D5" w14:paraId="49F34093" w14:textId="77777777" w:rsidTr="007F067C">
        <w:trPr>
          <w:cantSplit/>
          <w:trHeight w:val="80"/>
        </w:trPr>
        <w:tc>
          <w:tcPr>
            <w:tcW w:w="4110" w:type="dxa"/>
            <w:vAlign w:val="bottom"/>
          </w:tcPr>
          <w:p w14:paraId="01372F95" w14:textId="77777777" w:rsidR="006B4C4C" w:rsidRPr="00C961D5" w:rsidRDefault="006B4C4C" w:rsidP="006B4C4C">
            <w:pPr>
              <w:tabs>
                <w:tab w:val="left" w:pos="3390"/>
              </w:tabs>
              <w:spacing w:line="240" w:lineRule="auto"/>
              <w:rPr>
                <w:rFonts w:ascii="Browallia New" w:hAnsi="Browallia New" w:cs="Browallia New"/>
                <w:sz w:val="28"/>
                <w:szCs w:val="28"/>
              </w:rPr>
            </w:pPr>
            <w:r w:rsidRPr="00C961D5">
              <w:rPr>
                <w:rFonts w:ascii="Browallia New" w:hAnsi="Browallia New" w:cs="Browallia New"/>
                <w:sz w:val="28"/>
                <w:szCs w:val="28"/>
                <w:cs/>
              </w:rPr>
              <w:t xml:space="preserve">จำหน่ายระหว่างงวด </w:t>
            </w:r>
          </w:p>
        </w:tc>
        <w:tc>
          <w:tcPr>
            <w:tcW w:w="165" w:type="dxa"/>
          </w:tcPr>
          <w:p w14:paraId="3D292971" w14:textId="77777777" w:rsidR="006B4C4C" w:rsidRPr="00C961D5"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Pr>
          <w:p w14:paraId="6F27A45F" w14:textId="6CA2650F" w:rsidR="006B4C4C" w:rsidRPr="00F37397" w:rsidRDefault="00BD75DE"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24907">
              <w:rPr>
                <w:rFonts w:ascii="Browallia New" w:hAnsi="Browallia New" w:cs="Browallia New"/>
                <w:sz w:val="28"/>
                <w:szCs w:val="28"/>
              </w:rPr>
              <w:t>(</w:t>
            </w:r>
            <w:r w:rsidR="00EF4155" w:rsidRPr="00324907">
              <w:rPr>
                <w:rFonts w:ascii="Browallia New" w:hAnsi="Browallia New" w:cs="Browallia New"/>
                <w:sz w:val="28"/>
                <w:szCs w:val="28"/>
              </w:rPr>
              <w:t>600)</w:t>
            </w:r>
          </w:p>
        </w:tc>
        <w:tc>
          <w:tcPr>
            <w:tcW w:w="212" w:type="dxa"/>
            <w:vAlign w:val="bottom"/>
          </w:tcPr>
          <w:p w14:paraId="5ED9D163" w14:textId="77777777"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6542ACFD" w14:textId="342CDE59" w:rsidR="006B4C4C" w:rsidRPr="00396F8C" w:rsidRDefault="00A23817" w:rsidP="00B762DD">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96F8C">
              <w:rPr>
                <w:rFonts w:ascii="Browallia New" w:hAnsi="Browallia New" w:cs="Browallia New"/>
                <w:sz w:val="28"/>
                <w:szCs w:val="28"/>
              </w:rPr>
              <w:t>(</w:t>
            </w:r>
            <w:r w:rsidR="00FB5040" w:rsidRPr="00324907">
              <w:rPr>
                <w:rFonts w:ascii="Browallia New" w:hAnsi="Browallia New" w:cs="Browallia New"/>
                <w:sz w:val="28"/>
                <w:szCs w:val="28"/>
              </w:rPr>
              <w:t>28</w:t>
            </w:r>
            <w:r w:rsidRPr="00396F8C">
              <w:rPr>
                <w:rFonts w:ascii="Browallia New" w:hAnsi="Browallia New" w:cs="Browallia New"/>
                <w:sz w:val="28"/>
                <w:szCs w:val="28"/>
              </w:rPr>
              <w:t>)</w:t>
            </w:r>
          </w:p>
        </w:tc>
      </w:tr>
      <w:tr w:rsidR="006B4C4C" w:rsidRPr="00C961D5" w14:paraId="63C1F117" w14:textId="77777777" w:rsidTr="00C320BC">
        <w:trPr>
          <w:cantSplit/>
        </w:trPr>
        <w:tc>
          <w:tcPr>
            <w:tcW w:w="4110" w:type="dxa"/>
          </w:tcPr>
          <w:p w14:paraId="56FAA243" w14:textId="77777777" w:rsidR="006B4C4C" w:rsidRPr="00C961D5" w:rsidRDefault="006B4C4C" w:rsidP="006B4C4C">
            <w:pPr>
              <w:pStyle w:val="acctfourfigures"/>
              <w:tabs>
                <w:tab w:val="clear" w:pos="765"/>
              </w:tabs>
              <w:spacing w:line="240" w:lineRule="auto"/>
              <w:rPr>
                <w:rFonts w:ascii="Browallia New" w:hAnsi="Browallia New" w:cs="Browallia New"/>
                <w:sz w:val="28"/>
                <w:szCs w:val="28"/>
              </w:rPr>
            </w:pPr>
            <w:r w:rsidRPr="00C961D5">
              <w:rPr>
                <w:rFonts w:ascii="Browallia New" w:hAnsi="Browallia New" w:cs="Browallia New"/>
                <w:sz w:val="28"/>
                <w:szCs w:val="28"/>
                <w:cs/>
                <w:lang w:bidi="th-TH"/>
              </w:rPr>
              <w:t>ค่าเสื่อมราคาสำหรับงวด</w:t>
            </w:r>
          </w:p>
        </w:tc>
        <w:tc>
          <w:tcPr>
            <w:tcW w:w="165" w:type="dxa"/>
          </w:tcPr>
          <w:p w14:paraId="682FD927" w14:textId="77777777" w:rsidR="006B4C4C" w:rsidRPr="00C961D5"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EAA8DD4" w14:textId="652BB3B2" w:rsidR="006B4C4C" w:rsidRPr="00F37397" w:rsidRDefault="00EF4155"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24907">
              <w:rPr>
                <w:rFonts w:ascii="Browallia New" w:hAnsi="Browallia New" w:cs="Browallia New"/>
                <w:sz w:val="28"/>
                <w:szCs w:val="28"/>
              </w:rPr>
              <w:t>(89,621)</w:t>
            </w:r>
          </w:p>
        </w:tc>
        <w:tc>
          <w:tcPr>
            <w:tcW w:w="212" w:type="dxa"/>
            <w:vAlign w:val="bottom"/>
          </w:tcPr>
          <w:p w14:paraId="400FBDA1" w14:textId="77777777"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vAlign w:val="bottom"/>
          </w:tcPr>
          <w:p w14:paraId="36EAAB7F" w14:textId="3FE58E8E" w:rsidR="006B4C4C" w:rsidRPr="00396F8C" w:rsidRDefault="00A23817"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96F8C">
              <w:rPr>
                <w:rFonts w:ascii="Browallia New" w:hAnsi="Browallia New" w:cs="Browallia New"/>
                <w:sz w:val="28"/>
                <w:szCs w:val="28"/>
              </w:rPr>
              <w:t>(2</w:t>
            </w:r>
            <w:r w:rsidR="00F701DD" w:rsidRPr="00324907">
              <w:rPr>
                <w:rFonts w:ascii="Browallia New" w:hAnsi="Browallia New" w:cs="Browallia New"/>
                <w:sz w:val="28"/>
                <w:szCs w:val="28"/>
              </w:rPr>
              <w:t>8</w:t>
            </w:r>
            <w:r w:rsidRPr="00396F8C">
              <w:rPr>
                <w:rFonts w:ascii="Browallia New" w:hAnsi="Browallia New" w:cs="Browallia New"/>
                <w:sz w:val="28"/>
                <w:szCs w:val="28"/>
              </w:rPr>
              <w:t>,</w:t>
            </w:r>
            <w:r w:rsidR="00F701DD" w:rsidRPr="00324907">
              <w:rPr>
                <w:rFonts w:ascii="Browallia New" w:hAnsi="Browallia New" w:cs="Browallia New"/>
                <w:sz w:val="28"/>
                <w:szCs w:val="28"/>
              </w:rPr>
              <w:t>3</w:t>
            </w:r>
            <w:r w:rsidRPr="00396F8C">
              <w:rPr>
                <w:rFonts w:ascii="Browallia New" w:hAnsi="Browallia New" w:cs="Browallia New"/>
                <w:sz w:val="28"/>
                <w:szCs w:val="28"/>
              </w:rPr>
              <w:t>9</w:t>
            </w:r>
            <w:r w:rsidR="0031609F">
              <w:rPr>
                <w:rFonts w:ascii="Browallia New" w:hAnsi="Browallia New" w:cs="Browallia New"/>
                <w:sz w:val="28"/>
                <w:szCs w:val="28"/>
              </w:rPr>
              <w:t>8</w:t>
            </w:r>
            <w:r w:rsidRPr="00396F8C">
              <w:rPr>
                <w:rFonts w:ascii="Browallia New" w:hAnsi="Browallia New" w:cs="Browallia New"/>
                <w:sz w:val="28"/>
                <w:szCs w:val="28"/>
              </w:rPr>
              <w:t>)</w:t>
            </w:r>
          </w:p>
        </w:tc>
      </w:tr>
      <w:tr w:rsidR="006B4C4C" w:rsidRPr="00C961D5" w14:paraId="57431FEA" w14:textId="77777777" w:rsidTr="00C320BC">
        <w:trPr>
          <w:cantSplit/>
        </w:trPr>
        <w:tc>
          <w:tcPr>
            <w:tcW w:w="4110" w:type="dxa"/>
          </w:tcPr>
          <w:p w14:paraId="224AE3E9" w14:textId="0BCFFA9D" w:rsidR="006B4C4C" w:rsidRPr="00C961D5" w:rsidRDefault="006B4C4C" w:rsidP="006B4C4C">
            <w:pPr>
              <w:tabs>
                <w:tab w:val="left" w:pos="3390"/>
              </w:tabs>
              <w:spacing w:line="240" w:lineRule="auto"/>
              <w:jc w:val="thaiDistribute"/>
              <w:rPr>
                <w:rFonts w:ascii="Browallia New" w:hAnsi="Browallia New" w:cs="Browallia New"/>
                <w:sz w:val="28"/>
                <w:szCs w:val="28"/>
                <w:cs/>
                <w:lang w:val="en-GB"/>
              </w:rPr>
            </w:pPr>
            <w:r w:rsidRPr="00C961D5">
              <w:rPr>
                <w:rFonts w:ascii="Browallia New" w:hAnsi="Browallia New" w:cs="Browallia New"/>
                <w:sz w:val="28"/>
                <w:szCs w:val="28"/>
                <w:cs/>
              </w:rPr>
              <w:t>มูลค่า</w:t>
            </w:r>
            <w:r w:rsidR="0068631D">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Pr="00C961D5">
              <w:rPr>
                <w:rFonts w:ascii="Browallia New" w:hAnsi="Browallia New" w:cs="Browallia New"/>
                <w:sz w:val="28"/>
                <w:szCs w:val="28"/>
              </w:rPr>
              <w:t xml:space="preserve">30 </w:t>
            </w:r>
            <w:r w:rsidR="00270076" w:rsidRPr="00270076">
              <w:rPr>
                <w:rFonts w:ascii="Browallia New" w:hAnsi="Browallia New" w:cs="Browallia New"/>
                <w:sz w:val="28"/>
                <w:szCs w:val="28"/>
                <w:cs/>
              </w:rPr>
              <w:t>กันยายน</w:t>
            </w:r>
            <w:r w:rsidRPr="00C961D5">
              <w:rPr>
                <w:rFonts w:ascii="Browallia New" w:hAnsi="Browallia New" w:cs="Browallia New"/>
                <w:sz w:val="28"/>
                <w:szCs w:val="28"/>
                <w:cs/>
              </w:rPr>
              <w:t xml:space="preserve"> </w:t>
            </w:r>
            <w:r w:rsidRPr="00C961D5">
              <w:rPr>
                <w:rFonts w:ascii="Browallia New" w:hAnsi="Browallia New" w:cs="Browallia New"/>
                <w:sz w:val="28"/>
                <w:szCs w:val="28"/>
              </w:rPr>
              <w:t>2562</w:t>
            </w:r>
          </w:p>
        </w:tc>
        <w:tc>
          <w:tcPr>
            <w:tcW w:w="165" w:type="dxa"/>
          </w:tcPr>
          <w:p w14:paraId="2E163258" w14:textId="77777777" w:rsidR="006B4C4C" w:rsidRPr="00C961D5"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24962580" w14:textId="649AC07D" w:rsidR="006B4C4C" w:rsidRPr="00F37397" w:rsidRDefault="00F37397"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324907">
              <w:rPr>
                <w:rFonts w:ascii="Browallia New" w:hAnsi="Browallia New" w:cs="Browallia New"/>
                <w:sz w:val="28"/>
                <w:szCs w:val="28"/>
              </w:rPr>
              <w:fldChar w:fldCharType="begin"/>
            </w:r>
            <w:r w:rsidRPr="00324907">
              <w:rPr>
                <w:rFonts w:ascii="Browallia New" w:hAnsi="Browallia New" w:cs="Browallia New"/>
                <w:sz w:val="28"/>
                <w:szCs w:val="28"/>
              </w:rPr>
              <w:instrText xml:space="preserve"> =SUM(ABOVE) </w:instrText>
            </w:r>
            <w:r w:rsidRPr="00324907">
              <w:rPr>
                <w:rFonts w:ascii="Browallia New" w:hAnsi="Browallia New" w:cs="Browallia New"/>
                <w:sz w:val="28"/>
                <w:szCs w:val="28"/>
              </w:rPr>
              <w:fldChar w:fldCharType="separate"/>
            </w:r>
            <w:r w:rsidRPr="00324907">
              <w:rPr>
                <w:rFonts w:ascii="Browallia New" w:hAnsi="Browallia New" w:cs="Browallia New"/>
                <w:noProof/>
                <w:sz w:val="28"/>
                <w:szCs w:val="28"/>
              </w:rPr>
              <w:t>3,258,950</w:t>
            </w:r>
            <w:r w:rsidRPr="00324907">
              <w:rPr>
                <w:rFonts w:ascii="Browallia New" w:hAnsi="Browallia New" w:cs="Browallia New"/>
                <w:sz w:val="28"/>
                <w:szCs w:val="28"/>
              </w:rPr>
              <w:fldChar w:fldCharType="end"/>
            </w:r>
          </w:p>
        </w:tc>
        <w:tc>
          <w:tcPr>
            <w:tcW w:w="212" w:type="dxa"/>
            <w:vAlign w:val="bottom"/>
          </w:tcPr>
          <w:p w14:paraId="2F295693" w14:textId="77777777"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vAlign w:val="bottom"/>
          </w:tcPr>
          <w:p w14:paraId="5FEB0C48" w14:textId="2755173A" w:rsidR="006B4C4C" w:rsidRPr="00396F8C" w:rsidRDefault="00965E6D"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965,171</w:t>
            </w:r>
            <w:r>
              <w:rPr>
                <w:rFonts w:ascii="Browallia New" w:hAnsi="Browallia New" w:cs="Browallia New"/>
                <w:sz w:val="28"/>
                <w:szCs w:val="28"/>
              </w:rPr>
              <w:fldChar w:fldCharType="end"/>
            </w:r>
          </w:p>
        </w:tc>
      </w:tr>
    </w:tbl>
    <w:p w14:paraId="789240C7" w14:textId="579D2836" w:rsidR="006008DB" w:rsidRPr="00C961D5" w:rsidRDefault="0060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rPr>
      </w:pPr>
    </w:p>
    <w:p w14:paraId="53DA0C30" w14:textId="7F24A38A" w:rsidR="009F5FE4" w:rsidRPr="00C2555B"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C961D5">
        <w:rPr>
          <w:rFonts w:ascii="Browallia New" w:hAnsi="Browallia New" w:cs="Browallia New"/>
          <w:spacing w:val="-4"/>
          <w:sz w:val="28"/>
          <w:szCs w:val="28"/>
          <w:cs/>
        </w:rPr>
        <w:t xml:space="preserve">ณ วันที่ </w:t>
      </w:r>
      <w:r w:rsidR="001C3AE2" w:rsidRPr="00C961D5">
        <w:rPr>
          <w:rFonts w:ascii="Browallia New" w:hAnsi="Browallia New" w:cs="Browallia New"/>
          <w:sz w:val="28"/>
          <w:szCs w:val="28"/>
        </w:rPr>
        <w:t xml:space="preserve">30 </w:t>
      </w:r>
      <w:r w:rsidR="00270076" w:rsidRPr="00270076">
        <w:rPr>
          <w:rFonts w:ascii="Browallia New" w:hAnsi="Browallia New" w:cs="Browallia New"/>
          <w:sz w:val="28"/>
          <w:szCs w:val="28"/>
          <w:cs/>
        </w:rPr>
        <w:t>กันยายน</w:t>
      </w:r>
      <w:r w:rsidR="00E349FC" w:rsidRPr="00C961D5">
        <w:rPr>
          <w:rFonts w:ascii="Browallia New" w:hAnsi="Browallia New" w:cs="Browallia New"/>
          <w:sz w:val="28"/>
          <w:szCs w:val="28"/>
          <w:cs/>
        </w:rPr>
        <w:t xml:space="preserve"> </w:t>
      </w:r>
      <w:r w:rsidR="00CA746A" w:rsidRPr="00C961D5">
        <w:rPr>
          <w:rFonts w:ascii="Browallia New" w:hAnsi="Browallia New" w:cs="Browallia New"/>
          <w:sz w:val="28"/>
          <w:szCs w:val="28"/>
        </w:rPr>
        <w:t>2562</w:t>
      </w:r>
      <w:r w:rsidRPr="00C961D5">
        <w:rPr>
          <w:rFonts w:ascii="Browallia New" w:hAnsi="Browallia New" w:cs="Browallia New"/>
          <w:spacing w:val="-4"/>
          <w:sz w:val="28"/>
          <w:szCs w:val="28"/>
          <w:cs/>
        </w:rPr>
        <w:t xml:space="preserve"> และ วันที่ </w:t>
      </w:r>
      <w:r w:rsidRPr="00C961D5">
        <w:rPr>
          <w:rFonts w:ascii="Browallia New" w:hAnsi="Browallia New" w:cs="Browallia New"/>
          <w:spacing w:val="-4"/>
          <w:sz w:val="28"/>
          <w:szCs w:val="28"/>
        </w:rPr>
        <w:t>31</w:t>
      </w:r>
      <w:r w:rsidRPr="00C961D5">
        <w:rPr>
          <w:rFonts w:ascii="Browallia New" w:hAnsi="Browallia New" w:cs="Browallia New"/>
          <w:spacing w:val="-4"/>
          <w:sz w:val="28"/>
          <w:szCs w:val="28"/>
          <w:cs/>
        </w:rPr>
        <w:t xml:space="preserve"> ธันวาคม </w:t>
      </w:r>
      <w:r w:rsidR="00CA746A" w:rsidRPr="00C961D5">
        <w:rPr>
          <w:rFonts w:ascii="Browallia New" w:hAnsi="Browallia New" w:cs="Browallia New"/>
          <w:spacing w:val="-4"/>
          <w:sz w:val="28"/>
          <w:szCs w:val="28"/>
        </w:rPr>
        <w:t>2561</w:t>
      </w:r>
      <w:r w:rsidR="00E349FC" w:rsidRPr="00C961D5">
        <w:rPr>
          <w:rFonts w:ascii="Browallia New" w:hAnsi="Browallia New" w:cs="Browallia New"/>
          <w:spacing w:val="-4"/>
          <w:sz w:val="28"/>
          <w:szCs w:val="28"/>
          <w:cs/>
        </w:rPr>
        <w:t xml:space="preserve"> </w:t>
      </w:r>
      <w:r w:rsidRPr="00C961D5">
        <w:rPr>
          <w:rFonts w:ascii="Browallia New" w:hAnsi="Browallia New" w:cs="Browallia New"/>
          <w:spacing w:val="-4"/>
          <w:sz w:val="28"/>
          <w:szCs w:val="28"/>
          <w:cs/>
        </w:rPr>
        <w:t>ที่ดินพร้อมสิ่งปลูกสร้างซึ่งมีมูลค่าสุทธิตามบัญชี จำนวน</w:t>
      </w:r>
      <w:r w:rsidRPr="00C961D5">
        <w:rPr>
          <w:rFonts w:ascii="Browallia New" w:hAnsi="Browallia New" w:cs="Browallia New"/>
          <w:spacing w:val="-4"/>
          <w:sz w:val="28"/>
          <w:szCs w:val="28"/>
        </w:rPr>
        <w:t xml:space="preserve"> </w:t>
      </w:r>
      <w:r w:rsidR="001B3A79" w:rsidRPr="00225602">
        <w:rPr>
          <w:rFonts w:ascii="Browallia New" w:hAnsi="Browallia New" w:cs="Browallia New"/>
          <w:spacing w:val="-4"/>
          <w:sz w:val="28"/>
          <w:szCs w:val="28"/>
        </w:rPr>
        <w:t>1,769.00</w:t>
      </w:r>
      <w:r w:rsidR="001B3A79" w:rsidRPr="00C961D5">
        <w:rPr>
          <w:rFonts w:ascii="Browallia New" w:hAnsi="Browallia New" w:cs="Browallia New"/>
          <w:spacing w:val="-4"/>
          <w:sz w:val="28"/>
          <w:szCs w:val="28"/>
          <w:cs/>
        </w:rPr>
        <w:t xml:space="preserve"> </w:t>
      </w:r>
      <w:r w:rsidRPr="00C961D5">
        <w:rPr>
          <w:rFonts w:ascii="Browallia New" w:hAnsi="Browallia New" w:cs="Browallia New"/>
          <w:spacing w:val="-4"/>
          <w:sz w:val="28"/>
          <w:szCs w:val="28"/>
          <w:cs/>
        </w:rPr>
        <w:t>ล้านบาท</w:t>
      </w:r>
      <w:r w:rsidRPr="00C961D5">
        <w:rPr>
          <w:rFonts w:ascii="Browallia New" w:hAnsi="Browallia New" w:cs="Browallia New"/>
          <w:sz w:val="28"/>
          <w:szCs w:val="28"/>
        </w:rPr>
        <w:t xml:space="preserve"> </w:t>
      </w:r>
      <w:r w:rsidRPr="00C961D5">
        <w:rPr>
          <w:rFonts w:ascii="Browallia New" w:hAnsi="Browallia New" w:cs="Browallia New"/>
          <w:sz w:val="28"/>
          <w:szCs w:val="28"/>
          <w:cs/>
        </w:rPr>
        <w:t>และ</w:t>
      </w:r>
      <w:r w:rsidRPr="00C961D5">
        <w:rPr>
          <w:rFonts w:ascii="Browallia New" w:hAnsi="Browallia New" w:cs="Browallia New"/>
          <w:sz w:val="28"/>
          <w:szCs w:val="28"/>
        </w:rPr>
        <w:t xml:space="preserve"> </w:t>
      </w:r>
      <w:r w:rsidR="00E349FC" w:rsidRPr="00C961D5">
        <w:rPr>
          <w:rFonts w:ascii="Browallia New" w:hAnsi="Browallia New" w:cs="Browallia New"/>
          <w:spacing w:val="-4"/>
          <w:sz w:val="28"/>
          <w:szCs w:val="28"/>
        </w:rPr>
        <w:t>1,653</w:t>
      </w:r>
      <w:r w:rsidR="006E61D4" w:rsidRPr="00C961D5">
        <w:rPr>
          <w:rFonts w:ascii="Browallia New" w:hAnsi="Browallia New" w:cs="Browallia New"/>
          <w:spacing w:val="-4"/>
          <w:sz w:val="28"/>
          <w:szCs w:val="28"/>
        </w:rPr>
        <w:t>.00</w:t>
      </w:r>
      <w:r w:rsidR="00E349FC" w:rsidRPr="00C961D5">
        <w:rPr>
          <w:rFonts w:ascii="Browallia New" w:hAnsi="Browallia New" w:cs="Browallia New"/>
          <w:spacing w:val="-4"/>
          <w:sz w:val="28"/>
          <w:szCs w:val="28"/>
          <w:cs/>
        </w:rPr>
        <w:t xml:space="preserve"> </w:t>
      </w:r>
      <w:r w:rsidRPr="00C961D5">
        <w:rPr>
          <w:rFonts w:ascii="Browallia New" w:hAnsi="Browallia New" w:cs="Browallia New"/>
          <w:sz w:val="28"/>
          <w:szCs w:val="28"/>
          <w:cs/>
        </w:rPr>
        <w:t>ล้านบาท</w:t>
      </w:r>
      <w:r w:rsidRPr="00C961D5">
        <w:rPr>
          <w:rFonts w:ascii="Browallia New" w:hAnsi="Browallia New" w:cs="Browallia New"/>
          <w:sz w:val="28"/>
          <w:szCs w:val="28"/>
        </w:rPr>
        <w:t xml:space="preserve"> </w:t>
      </w:r>
      <w:r w:rsidRPr="00C961D5">
        <w:rPr>
          <w:rFonts w:ascii="Browallia New" w:hAnsi="Browallia New" w:cs="Browallia New"/>
          <w:sz w:val="28"/>
          <w:szCs w:val="28"/>
          <w:cs/>
        </w:rPr>
        <w:t>ตามลำดับ (งบการเงินเฉพาะ</w:t>
      </w:r>
      <w:r w:rsidRPr="00C2555B">
        <w:rPr>
          <w:rFonts w:ascii="Browallia New" w:hAnsi="Browallia New" w:cs="Browallia New"/>
          <w:sz w:val="28"/>
          <w:szCs w:val="28"/>
          <w:cs/>
        </w:rPr>
        <w:t xml:space="preserve">ของบริษัท </w:t>
      </w:r>
      <w:r w:rsidRPr="00C2555B">
        <w:rPr>
          <w:rFonts w:ascii="Browallia New" w:hAnsi="Browallia New" w:cs="Browallia New"/>
          <w:sz w:val="28"/>
          <w:szCs w:val="28"/>
        </w:rPr>
        <w:t xml:space="preserve">: </w:t>
      </w:r>
      <w:r w:rsidRPr="000C365A">
        <w:rPr>
          <w:rFonts w:ascii="Browallia New" w:hAnsi="Browallia New" w:cs="Browallia New"/>
          <w:sz w:val="28"/>
          <w:szCs w:val="28"/>
          <w:cs/>
        </w:rPr>
        <w:t xml:space="preserve">จำนวน </w:t>
      </w:r>
      <w:r w:rsidR="0082681D" w:rsidRPr="00324907">
        <w:rPr>
          <w:rFonts w:ascii="Browallia New" w:hAnsi="Browallia New" w:cs="Browallia New"/>
          <w:sz w:val="28"/>
          <w:szCs w:val="28"/>
        </w:rPr>
        <w:t>451.30</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 xml:space="preserve">ล้านบาท และ </w:t>
      </w:r>
      <w:r w:rsidRPr="00C2555B">
        <w:rPr>
          <w:rFonts w:ascii="Browallia New" w:hAnsi="Browallia New" w:cs="Browallia New"/>
          <w:sz w:val="28"/>
          <w:szCs w:val="28"/>
        </w:rPr>
        <w:t xml:space="preserve"> </w:t>
      </w:r>
      <w:r w:rsidR="00E349FC" w:rsidRPr="00C2555B">
        <w:rPr>
          <w:rFonts w:ascii="Browallia New" w:hAnsi="Browallia New" w:cs="Browallia New"/>
          <w:sz w:val="28"/>
          <w:szCs w:val="28"/>
        </w:rPr>
        <w:t>258.16</w:t>
      </w:r>
      <w:r w:rsidR="00E349FC" w:rsidRPr="00C2555B">
        <w:rPr>
          <w:rFonts w:ascii="Browallia New" w:hAnsi="Browallia New" w:cs="Browallia New"/>
          <w:sz w:val="28"/>
          <w:szCs w:val="28"/>
          <w:cs/>
        </w:rPr>
        <w:t xml:space="preserve"> </w:t>
      </w:r>
      <w:r w:rsidRPr="00C2555B">
        <w:rPr>
          <w:rFonts w:ascii="Browallia New" w:hAnsi="Browallia New" w:cs="Browallia New"/>
          <w:sz w:val="28"/>
          <w:szCs w:val="28"/>
          <w:cs/>
        </w:rPr>
        <w:t>ล้านบาท ตามลำดับ) ติดภาระค้ำประกันวงเงินสินเชื่อที่ได้รับจากสถาบันการเงินและหนังสือค้ำประกันที่ออกโดยธนาคาร</w:t>
      </w:r>
    </w:p>
    <w:p w14:paraId="56B10C89" w14:textId="3613016D" w:rsidR="009461E5" w:rsidRPr="00C2555B" w:rsidRDefault="009461E5"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p>
    <w:p w14:paraId="11B18D45" w14:textId="29C9F0C5" w:rsidR="00EF7385" w:rsidRPr="00C2555B" w:rsidRDefault="00EF7385"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lang w:val="en-GB"/>
        </w:rPr>
      </w:pPr>
      <w:r w:rsidRPr="00C2555B">
        <w:rPr>
          <w:rFonts w:ascii="Browallia New" w:hAnsi="Browallia New" w:cs="Browallia New"/>
          <w:b/>
          <w:bCs/>
          <w:sz w:val="28"/>
          <w:szCs w:val="28"/>
          <w:cs/>
          <w:lang w:val="en-GB"/>
        </w:rPr>
        <w:t>สินทรัพย์ไม่มีตัวตน</w:t>
      </w:r>
      <w:r w:rsidR="00582C5B" w:rsidRPr="00C2555B">
        <w:rPr>
          <w:rFonts w:ascii="Browallia New" w:hAnsi="Browallia New" w:cs="Browallia New"/>
          <w:b/>
          <w:bCs/>
          <w:sz w:val="28"/>
          <w:szCs w:val="28"/>
          <w:lang w:val="en-GB"/>
        </w:rPr>
        <w:t xml:space="preserve"> </w:t>
      </w:r>
      <w:r w:rsidR="00087A0F" w:rsidRPr="00C2555B">
        <w:rPr>
          <w:rFonts w:ascii="Browallia New" w:hAnsi="Browallia New" w:cs="Browallia New"/>
          <w:b/>
          <w:bCs/>
          <w:sz w:val="28"/>
          <w:szCs w:val="28"/>
          <w:lang w:val="en-GB"/>
        </w:rPr>
        <w:t>-</w:t>
      </w:r>
      <w:r w:rsidR="00582C5B" w:rsidRPr="00C2555B">
        <w:rPr>
          <w:rFonts w:ascii="Browallia New" w:hAnsi="Browallia New" w:cs="Browallia New"/>
          <w:b/>
          <w:bCs/>
          <w:sz w:val="28"/>
          <w:szCs w:val="28"/>
          <w:lang w:val="en-GB"/>
        </w:rPr>
        <w:t xml:space="preserve"> </w:t>
      </w:r>
      <w:r w:rsidR="00582C5B" w:rsidRPr="00C2555B">
        <w:rPr>
          <w:rFonts w:ascii="Browallia New" w:hAnsi="Browallia New" w:cs="Browallia New"/>
          <w:b/>
          <w:bCs/>
          <w:sz w:val="28"/>
          <w:szCs w:val="28"/>
          <w:cs/>
          <w:lang w:val="en-GB"/>
        </w:rPr>
        <w:t>สุทธิ</w:t>
      </w:r>
    </w:p>
    <w:p w14:paraId="638559A5" w14:textId="77777777" w:rsidR="00A27434" w:rsidRPr="00493671" w:rsidRDefault="00A27434" w:rsidP="001B4041">
      <w:pPr>
        <w:tabs>
          <w:tab w:val="left" w:pos="3390"/>
        </w:tabs>
        <w:spacing w:line="240" w:lineRule="auto"/>
        <w:jc w:val="thaiDistribute"/>
        <w:rPr>
          <w:rFonts w:ascii="Browallia New" w:hAnsi="Browallia New" w:cs="Browallia New"/>
          <w:sz w:val="28"/>
          <w:szCs w:val="28"/>
        </w:rPr>
      </w:pPr>
    </w:p>
    <w:p w14:paraId="49E89128" w14:textId="66A52369" w:rsidR="00D72400" w:rsidRPr="00C2555B" w:rsidRDefault="00D72400" w:rsidP="00D72400">
      <w:pPr>
        <w:tabs>
          <w:tab w:val="clear" w:pos="454"/>
          <w:tab w:val="left" w:pos="3390"/>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รายการเคลื่อนไหวของสินทรัพย์ไม่มีตัวตนสำหรับงวด</w:t>
      </w:r>
      <w:r w:rsidR="00270076">
        <w:rPr>
          <w:rFonts w:ascii="Browallia New" w:hAnsi="Browallia New" w:cs="Browallia New" w:hint="cs"/>
          <w:sz w:val="28"/>
          <w:szCs w:val="28"/>
          <w:cs/>
        </w:rPr>
        <w:t>เก้า</w:t>
      </w:r>
      <w:r w:rsidRPr="00C2555B">
        <w:rPr>
          <w:rFonts w:ascii="Browallia New" w:hAnsi="Browallia New" w:cs="Browallia New"/>
          <w:sz w:val="28"/>
          <w:szCs w:val="28"/>
          <w:cs/>
        </w:rPr>
        <w:t xml:space="preserve">เดือนสิ้นสุดวันที่ </w:t>
      </w:r>
      <w:r w:rsidR="001C3AE2" w:rsidRPr="00D10583">
        <w:rPr>
          <w:rFonts w:ascii="Browallia New" w:hAnsi="Browallia New" w:cs="Browallia New"/>
          <w:sz w:val="28"/>
          <w:szCs w:val="28"/>
        </w:rPr>
        <w:t xml:space="preserve">30 </w:t>
      </w:r>
      <w:r w:rsidR="00270076" w:rsidRPr="00270076">
        <w:rPr>
          <w:rFonts w:ascii="Browallia New" w:hAnsi="Browallia New" w:cs="Browallia New"/>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มีดังนี้</w:t>
      </w:r>
    </w:p>
    <w:p w14:paraId="2AE8E89A" w14:textId="21E5D347" w:rsidR="00510A2B" w:rsidRPr="00C2555B" w:rsidRDefault="00510A2B" w:rsidP="00046D12">
      <w:pPr>
        <w:tabs>
          <w:tab w:val="left" w:pos="3390"/>
        </w:tabs>
        <w:spacing w:line="240" w:lineRule="auto"/>
        <w:ind w:left="450"/>
        <w:jc w:val="thaiDistribute"/>
        <w:rPr>
          <w:rFonts w:ascii="Browallia New" w:hAnsi="Browallia New" w:cs="Browallia New"/>
          <w:sz w:val="28"/>
          <w:szCs w:val="28"/>
        </w:rPr>
      </w:pPr>
    </w:p>
    <w:tbl>
      <w:tblPr>
        <w:tblW w:w="8930"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8"/>
      </w:tblGrid>
      <w:tr w:rsidR="00B03B57" w:rsidRPr="00C2555B" w14:paraId="79969069" w14:textId="77777777" w:rsidTr="00981725">
        <w:trPr>
          <w:cantSplit/>
        </w:trPr>
        <w:tc>
          <w:tcPr>
            <w:tcW w:w="4110" w:type="dxa"/>
          </w:tcPr>
          <w:p w14:paraId="09963851" w14:textId="77777777" w:rsidR="00B03B57" w:rsidRPr="00C2555B" w:rsidRDefault="00B03B57"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62FB4408" w14:textId="77777777" w:rsidR="00B03B57" w:rsidRPr="00C2555B" w:rsidRDefault="00B03B57" w:rsidP="00204A5D">
            <w:pPr>
              <w:tabs>
                <w:tab w:val="left" w:pos="3390"/>
              </w:tabs>
              <w:spacing w:line="240" w:lineRule="auto"/>
              <w:ind w:left="426"/>
              <w:jc w:val="thaiDistribute"/>
              <w:rPr>
                <w:rFonts w:ascii="Browallia New" w:hAnsi="Browallia New" w:cs="Browallia New"/>
                <w:sz w:val="28"/>
                <w:szCs w:val="28"/>
                <w:cs/>
              </w:rPr>
            </w:pPr>
          </w:p>
        </w:tc>
        <w:tc>
          <w:tcPr>
            <w:tcW w:w="4655" w:type="dxa"/>
            <w:gridSpan w:val="3"/>
            <w:vAlign w:val="bottom"/>
          </w:tcPr>
          <w:p w14:paraId="5C6DC11E" w14:textId="77777777" w:rsidR="00B03B57" w:rsidRPr="00C2555B" w:rsidRDefault="00B03B57"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F05D30" w:rsidRPr="00C2555B" w14:paraId="487BFD6D" w14:textId="77777777" w:rsidTr="00981725">
        <w:trPr>
          <w:cantSplit/>
        </w:trPr>
        <w:tc>
          <w:tcPr>
            <w:tcW w:w="4110" w:type="dxa"/>
          </w:tcPr>
          <w:p w14:paraId="202EF74B"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165" w:type="dxa"/>
          </w:tcPr>
          <w:p w14:paraId="44D1C87F"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3F057838" w14:textId="25C6633A" w:rsidR="00F05D30" w:rsidRPr="00C2555B" w:rsidRDefault="00F05D30" w:rsidP="00F05D30">
            <w:pPr>
              <w:spacing w:line="240" w:lineRule="auto"/>
              <w:jc w:val="center"/>
              <w:rPr>
                <w:rFonts w:ascii="Browallia New" w:hAnsi="Browallia New" w:cs="Browallia New"/>
                <w:sz w:val="28"/>
                <w:szCs w:val="28"/>
                <w:cs/>
              </w:rPr>
            </w:pPr>
          </w:p>
        </w:tc>
        <w:tc>
          <w:tcPr>
            <w:tcW w:w="284" w:type="dxa"/>
          </w:tcPr>
          <w:p w14:paraId="4FE1CC24"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268" w:type="dxa"/>
            <w:tcBorders>
              <w:bottom w:val="single" w:sz="4" w:space="0" w:color="auto"/>
            </w:tcBorders>
            <w:vAlign w:val="center"/>
          </w:tcPr>
          <w:p w14:paraId="24616C14" w14:textId="23E89ED9" w:rsidR="00F05D30" w:rsidRPr="00C2555B" w:rsidRDefault="00F05D30" w:rsidP="00F05D30">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r>
      <w:tr w:rsidR="00F05D30" w:rsidRPr="00C2555B" w14:paraId="21F34F5F" w14:textId="77777777" w:rsidTr="001C3234">
        <w:trPr>
          <w:cantSplit/>
          <w:trHeight w:hRule="exact" w:val="307"/>
        </w:trPr>
        <w:tc>
          <w:tcPr>
            <w:tcW w:w="4110" w:type="dxa"/>
          </w:tcPr>
          <w:p w14:paraId="57B62759"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165" w:type="dxa"/>
          </w:tcPr>
          <w:p w14:paraId="021058A1"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tcPr>
          <w:p w14:paraId="4824BD0E"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84" w:type="dxa"/>
          </w:tcPr>
          <w:p w14:paraId="44758E24"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268" w:type="dxa"/>
            <w:tcBorders>
              <w:top w:val="single" w:sz="4" w:space="0" w:color="auto"/>
            </w:tcBorders>
          </w:tcPr>
          <w:p w14:paraId="6CDAD391"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r>
      <w:tr w:rsidR="00F05D30" w:rsidRPr="00C2555B" w14:paraId="20FE0112" w14:textId="77777777" w:rsidTr="00981725">
        <w:trPr>
          <w:cantSplit/>
          <w:trHeight w:val="80"/>
        </w:trPr>
        <w:tc>
          <w:tcPr>
            <w:tcW w:w="4110" w:type="dxa"/>
          </w:tcPr>
          <w:p w14:paraId="0E38C65B" w14:textId="684C52FA" w:rsidR="00F05D30" w:rsidRPr="00493671" w:rsidRDefault="007A2AB1" w:rsidP="00207CDE">
            <w:pPr>
              <w:tabs>
                <w:tab w:val="left" w:pos="3390"/>
              </w:tabs>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F05D30" w:rsidRPr="00C2555B">
              <w:rPr>
                <w:rFonts w:ascii="Browallia New" w:hAnsi="Browallia New" w:cs="Browallia New"/>
                <w:sz w:val="28"/>
                <w:szCs w:val="28"/>
                <w:cs/>
              </w:rPr>
              <w:t>ตามบัญชี</w:t>
            </w:r>
            <w:r w:rsidR="00F05D30" w:rsidRPr="00493671">
              <w:rPr>
                <w:rFonts w:ascii="Browallia New" w:hAnsi="Browallia New" w:cs="Browallia New"/>
                <w:sz w:val="28"/>
                <w:szCs w:val="28"/>
              </w:rPr>
              <w:t xml:space="preserve"> </w:t>
            </w:r>
            <w:r w:rsidR="00F05D30" w:rsidRPr="00493671">
              <w:rPr>
                <w:rFonts w:ascii="Browallia New" w:hAnsi="Browallia New" w:cs="Browallia New"/>
                <w:sz w:val="28"/>
                <w:szCs w:val="28"/>
                <w:cs/>
              </w:rPr>
              <w:t xml:space="preserve">ณ วันที่ </w:t>
            </w:r>
            <w:r w:rsidR="00F05D30" w:rsidRPr="00493671">
              <w:rPr>
                <w:rFonts w:ascii="Browallia New" w:hAnsi="Browallia New" w:cs="Browallia New"/>
                <w:sz w:val="28"/>
                <w:szCs w:val="28"/>
              </w:rPr>
              <w:t>1</w:t>
            </w:r>
            <w:r w:rsidR="00F05D30" w:rsidRPr="00493671">
              <w:rPr>
                <w:rFonts w:ascii="Browallia New" w:hAnsi="Browallia New" w:cs="Browallia New"/>
                <w:sz w:val="28"/>
                <w:szCs w:val="28"/>
                <w:cs/>
              </w:rPr>
              <w:t xml:space="preserve"> มกราคม </w:t>
            </w:r>
            <w:r w:rsidR="00D72400" w:rsidRPr="00493671">
              <w:rPr>
                <w:rFonts w:ascii="Browallia New" w:hAnsi="Browallia New" w:cs="Browallia New"/>
                <w:sz w:val="28"/>
                <w:szCs w:val="28"/>
              </w:rPr>
              <w:t>256</w:t>
            </w:r>
            <w:r w:rsidR="00CA746A" w:rsidRPr="00C2555B">
              <w:rPr>
                <w:rFonts w:ascii="Browallia New" w:hAnsi="Browallia New" w:cs="Browallia New"/>
                <w:sz w:val="28"/>
                <w:szCs w:val="28"/>
              </w:rPr>
              <w:t>2</w:t>
            </w:r>
          </w:p>
        </w:tc>
        <w:tc>
          <w:tcPr>
            <w:tcW w:w="165" w:type="dxa"/>
          </w:tcPr>
          <w:p w14:paraId="331E588B"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tcPr>
          <w:p w14:paraId="2E378AEA" w14:textId="46D95EEB" w:rsidR="00F05D30" w:rsidRPr="00C2555B" w:rsidRDefault="00F05D30" w:rsidP="00F05D30">
            <w:pPr>
              <w:pStyle w:val="acctfourfigures"/>
              <w:tabs>
                <w:tab w:val="clear" w:pos="765"/>
              </w:tabs>
              <w:spacing w:line="240" w:lineRule="auto"/>
              <w:ind w:left="-117"/>
              <w:jc w:val="right"/>
              <w:rPr>
                <w:rFonts w:ascii="Browallia New" w:hAnsi="Browallia New" w:cs="Browallia New"/>
                <w:sz w:val="28"/>
                <w:szCs w:val="28"/>
              </w:rPr>
            </w:pPr>
          </w:p>
        </w:tc>
        <w:tc>
          <w:tcPr>
            <w:tcW w:w="284" w:type="dxa"/>
          </w:tcPr>
          <w:p w14:paraId="23D8F240" w14:textId="77777777" w:rsidR="00F05D30" w:rsidRPr="00C2555B" w:rsidRDefault="00F05D30" w:rsidP="00F05D30">
            <w:pPr>
              <w:tabs>
                <w:tab w:val="left" w:pos="3390"/>
              </w:tabs>
              <w:spacing w:line="240" w:lineRule="auto"/>
              <w:ind w:left="426"/>
              <w:jc w:val="right"/>
              <w:rPr>
                <w:rFonts w:ascii="Browallia New" w:hAnsi="Browallia New" w:cs="Browallia New"/>
                <w:sz w:val="28"/>
                <w:szCs w:val="28"/>
                <w:cs/>
                <w:lang w:val="en-GB"/>
              </w:rPr>
            </w:pPr>
          </w:p>
        </w:tc>
        <w:tc>
          <w:tcPr>
            <w:tcW w:w="2268" w:type="dxa"/>
          </w:tcPr>
          <w:p w14:paraId="54D2406A" w14:textId="7EDD66C1" w:rsidR="00F05D30" w:rsidRPr="00C2555B" w:rsidRDefault="00D72400" w:rsidP="00C320B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lang w:val="en-GB"/>
              </w:rPr>
              <w:t>18,069</w:t>
            </w:r>
          </w:p>
        </w:tc>
      </w:tr>
      <w:tr w:rsidR="002A5681" w:rsidRPr="00C2555B" w14:paraId="35342FEA" w14:textId="77777777" w:rsidTr="00493671">
        <w:trPr>
          <w:cantSplit/>
          <w:trHeight w:val="80"/>
        </w:trPr>
        <w:tc>
          <w:tcPr>
            <w:tcW w:w="4110" w:type="dxa"/>
          </w:tcPr>
          <w:p w14:paraId="2DFA37DE" w14:textId="77777777" w:rsidR="002A5681" w:rsidRPr="00C2555B" w:rsidRDefault="002A5681" w:rsidP="00207CDE">
            <w:pPr>
              <w:tabs>
                <w:tab w:val="left" w:pos="3390"/>
              </w:tabs>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ค่าตัดจำหน่ายสำหรับงวด</w:t>
            </w:r>
          </w:p>
        </w:tc>
        <w:tc>
          <w:tcPr>
            <w:tcW w:w="165" w:type="dxa"/>
          </w:tcPr>
          <w:p w14:paraId="733E1A89" w14:textId="77777777" w:rsidR="002A5681" w:rsidRPr="00C2555B" w:rsidRDefault="002A5681" w:rsidP="002A5681">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308CE046" w14:textId="20BF7E76" w:rsidR="002A5681" w:rsidRPr="00C2555B" w:rsidRDefault="002A5681" w:rsidP="002A5681">
            <w:pPr>
              <w:pStyle w:val="acctfourfigures"/>
              <w:tabs>
                <w:tab w:val="clear" w:pos="765"/>
              </w:tabs>
              <w:spacing w:line="240" w:lineRule="auto"/>
              <w:ind w:left="-117"/>
              <w:jc w:val="right"/>
              <w:rPr>
                <w:rFonts w:ascii="Browallia New" w:hAnsi="Browallia New" w:cs="Browallia New"/>
                <w:sz w:val="28"/>
                <w:szCs w:val="28"/>
              </w:rPr>
            </w:pPr>
          </w:p>
        </w:tc>
        <w:tc>
          <w:tcPr>
            <w:tcW w:w="284" w:type="dxa"/>
            <w:vAlign w:val="bottom"/>
          </w:tcPr>
          <w:p w14:paraId="2784A37D" w14:textId="77777777" w:rsidR="002A5681" w:rsidRPr="00C2555B" w:rsidRDefault="002A5681" w:rsidP="002A5681">
            <w:pPr>
              <w:tabs>
                <w:tab w:val="left" w:pos="3390"/>
              </w:tabs>
              <w:spacing w:line="240" w:lineRule="auto"/>
              <w:ind w:left="426"/>
              <w:jc w:val="right"/>
              <w:rPr>
                <w:rFonts w:ascii="Browallia New" w:hAnsi="Browallia New" w:cs="Browallia New"/>
                <w:sz w:val="28"/>
                <w:szCs w:val="28"/>
                <w:cs/>
                <w:lang w:val="en-GB"/>
              </w:rPr>
            </w:pPr>
          </w:p>
        </w:tc>
        <w:tc>
          <w:tcPr>
            <w:tcW w:w="2268" w:type="dxa"/>
            <w:vAlign w:val="bottom"/>
          </w:tcPr>
          <w:p w14:paraId="2680C5E2" w14:textId="25A663C9" w:rsidR="002A5681" w:rsidRPr="00324907" w:rsidRDefault="00C37570">
            <w:pPr>
              <w:tabs>
                <w:tab w:val="clear" w:pos="227"/>
                <w:tab w:val="clear" w:pos="454"/>
                <w:tab w:val="clear" w:pos="680"/>
                <w:tab w:val="left" w:pos="720"/>
              </w:tabs>
              <w:spacing w:line="240" w:lineRule="auto"/>
              <w:ind w:right="40"/>
              <w:jc w:val="right"/>
              <w:rPr>
                <w:rFonts w:ascii="Browallia New" w:hAnsi="Browallia New" w:cs="Browallia New"/>
                <w:sz w:val="28"/>
                <w:szCs w:val="28"/>
                <w:highlight w:val="cyan"/>
              </w:rPr>
            </w:pPr>
            <w:r>
              <w:rPr>
                <w:rFonts w:ascii="Browallia New" w:hAnsi="Browallia New" w:cs="Browallia New"/>
                <w:sz w:val="28"/>
                <w:szCs w:val="28"/>
              </w:rPr>
              <w:t>(1,72</w:t>
            </w:r>
            <w:r w:rsidR="00194788">
              <w:rPr>
                <w:rFonts w:ascii="Browallia New" w:hAnsi="Browallia New" w:cs="Browallia New"/>
                <w:sz w:val="28"/>
                <w:szCs w:val="28"/>
              </w:rPr>
              <w:t>4</w:t>
            </w:r>
            <w:r>
              <w:rPr>
                <w:rFonts w:ascii="Browallia New" w:hAnsi="Browallia New" w:cs="Browallia New"/>
                <w:sz w:val="28"/>
                <w:szCs w:val="28"/>
              </w:rPr>
              <w:t>)</w:t>
            </w:r>
          </w:p>
        </w:tc>
      </w:tr>
      <w:tr w:rsidR="002A5681" w:rsidRPr="00C2555B" w14:paraId="11E117FA" w14:textId="77777777" w:rsidTr="00493671">
        <w:trPr>
          <w:cantSplit/>
        </w:trPr>
        <w:tc>
          <w:tcPr>
            <w:tcW w:w="4110" w:type="dxa"/>
          </w:tcPr>
          <w:p w14:paraId="2E1F026B" w14:textId="5E7FEF21" w:rsidR="002A5681" w:rsidRPr="00C2555B" w:rsidRDefault="002A5681" w:rsidP="00493671">
            <w:pPr>
              <w:tabs>
                <w:tab w:val="left" w:pos="3390"/>
              </w:tabs>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มูลค่า</w:t>
            </w:r>
            <w:r w:rsidR="0068631D">
              <w:rPr>
                <w:rFonts w:ascii="Browallia New" w:hAnsi="Browallia New" w:cs="Browallia New" w:hint="cs"/>
                <w:sz w:val="28"/>
                <w:szCs w:val="28"/>
                <w:cs/>
              </w:rPr>
              <w:t>สุทธิ</w:t>
            </w:r>
            <w:r w:rsidRPr="00C2555B">
              <w:rPr>
                <w:rFonts w:ascii="Browallia New" w:hAnsi="Browallia New" w:cs="Browallia New"/>
                <w:sz w:val="28"/>
                <w:szCs w:val="28"/>
                <w:cs/>
              </w:rPr>
              <w:t xml:space="preserve">ตามบัญชี </w:t>
            </w:r>
            <w:r w:rsidR="001D4869" w:rsidRPr="00493671">
              <w:rPr>
                <w:rFonts w:ascii="Browallia New" w:hAnsi="Browallia New" w:cs="Browallia New"/>
                <w:sz w:val="28"/>
                <w:szCs w:val="28"/>
                <w:cs/>
              </w:rPr>
              <w:t xml:space="preserve">ณ </w:t>
            </w:r>
            <w:r w:rsidRPr="00C2555B">
              <w:rPr>
                <w:rFonts w:ascii="Browallia New" w:hAnsi="Browallia New" w:cs="Browallia New"/>
                <w:sz w:val="28"/>
                <w:szCs w:val="28"/>
                <w:cs/>
              </w:rPr>
              <w:t xml:space="preserve">วันที่ </w:t>
            </w:r>
            <w:r w:rsidR="001C3AE2" w:rsidRPr="00D10583">
              <w:rPr>
                <w:rFonts w:ascii="Browallia New" w:hAnsi="Browallia New" w:cs="Browallia New"/>
                <w:sz w:val="28"/>
                <w:szCs w:val="28"/>
              </w:rPr>
              <w:t xml:space="preserve">30 </w:t>
            </w:r>
            <w:r w:rsidR="00270076" w:rsidRPr="00270076">
              <w:rPr>
                <w:rFonts w:ascii="Browallia New" w:hAnsi="Browallia New" w:cs="Browallia New"/>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165" w:type="dxa"/>
          </w:tcPr>
          <w:p w14:paraId="76AC979D" w14:textId="77777777" w:rsidR="002A5681" w:rsidRPr="00C2555B" w:rsidRDefault="002A5681" w:rsidP="002A5681">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6414C95" w14:textId="6D633B99" w:rsidR="002A5681" w:rsidRPr="00C2555B" w:rsidRDefault="002A5681" w:rsidP="002A5681">
            <w:pPr>
              <w:pStyle w:val="acctfourfigures"/>
              <w:tabs>
                <w:tab w:val="clear" w:pos="765"/>
              </w:tabs>
              <w:spacing w:line="240" w:lineRule="auto"/>
              <w:ind w:left="-117"/>
              <w:jc w:val="right"/>
              <w:rPr>
                <w:rFonts w:ascii="Browallia New" w:hAnsi="Browallia New" w:cs="Browallia New"/>
                <w:sz w:val="28"/>
                <w:szCs w:val="28"/>
              </w:rPr>
            </w:pPr>
          </w:p>
        </w:tc>
        <w:tc>
          <w:tcPr>
            <w:tcW w:w="284" w:type="dxa"/>
            <w:vAlign w:val="bottom"/>
          </w:tcPr>
          <w:p w14:paraId="2223D55C" w14:textId="77777777" w:rsidR="002A5681" w:rsidRPr="00C2555B" w:rsidRDefault="002A5681" w:rsidP="002A5681">
            <w:pPr>
              <w:tabs>
                <w:tab w:val="left" w:pos="3390"/>
              </w:tabs>
              <w:spacing w:line="240" w:lineRule="auto"/>
              <w:ind w:left="426"/>
              <w:jc w:val="right"/>
              <w:rPr>
                <w:rFonts w:ascii="Browallia New" w:hAnsi="Browallia New" w:cs="Browallia New"/>
                <w:sz w:val="28"/>
                <w:szCs w:val="28"/>
                <w:cs/>
                <w:lang w:val="en-GB"/>
              </w:rPr>
            </w:pPr>
          </w:p>
        </w:tc>
        <w:tc>
          <w:tcPr>
            <w:tcW w:w="2268" w:type="dxa"/>
            <w:tcBorders>
              <w:top w:val="single" w:sz="4" w:space="0" w:color="auto"/>
              <w:bottom w:val="single" w:sz="12" w:space="0" w:color="auto"/>
            </w:tcBorders>
            <w:vAlign w:val="bottom"/>
          </w:tcPr>
          <w:p w14:paraId="53BCED1B" w14:textId="1AC0F384" w:rsidR="002A5681" w:rsidRPr="00C37570" w:rsidRDefault="00E00D06" w:rsidP="00493671">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16,345</w:t>
            </w:r>
            <w:r>
              <w:rPr>
                <w:rFonts w:ascii="Browallia New" w:hAnsi="Browallia New" w:cs="Browallia New"/>
                <w:sz w:val="28"/>
                <w:szCs w:val="28"/>
              </w:rPr>
              <w:fldChar w:fldCharType="end"/>
            </w:r>
          </w:p>
        </w:tc>
      </w:tr>
    </w:tbl>
    <w:p w14:paraId="4FFE66DC" w14:textId="77777777" w:rsidR="003C31E9" w:rsidRPr="00C2555B" w:rsidRDefault="003C31E9" w:rsidP="00757649">
      <w:pPr>
        <w:tabs>
          <w:tab w:val="left" w:pos="3390"/>
        </w:tabs>
        <w:spacing w:line="240" w:lineRule="auto"/>
        <w:jc w:val="thaiDistribute"/>
        <w:rPr>
          <w:rFonts w:ascii="Browallia New" w:hAnsi="Browallia New" w:cs="Browallia New"/>
          <w:sz w:val="28"/>
          <w:szCs w:val="28"/>
          <w:lang w:val="en-GB"/>
        </w:rPr>
      </w:pPr>
    </w:p>
    <w:p w14:paraId="6CA85A9D" w14:textId="77777777" w:rsidR="007B5504" w:rsidRDefault="007B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5210FF20" w14:textId="31C4F99A" w:rsidR="000B458E" w:rsidRPr="00C2555B" w:rsidRDefault="000064DA"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lang w:val="en-GB"/>
        </w:rPr>
      </w:pPr>
      <w:r w:rsidRPr="00C2555B">
        <w:rPr>
          <w:rFonts w:ascii="Browallia New" w:hAnsi="Browallia New" w:cs="Browallia New"/>
          <w:b/>
          <w:bCs/>
          <w:sz w:val="28"/>
          <w:szCs w:val="28"/>
          <w:cs/>
          <w:lang w:val="en-GB"/>
        </w:rPr>
        <w:t>อสังหาริมทรัพย์เพื่อการลงทุน</w:t>
      </w:r>
    </w:p>
    <w:p w14:paraId="32231748" w14:textId="49204A6B" w:rsidR="00A87DD9" w:rsidRPr="00C2555B" w:rsidRDefault="00A87DD9" w:rsidP="00A8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7"/>
      </w:tblGrid>
      <w:tr w:rsidR="007B2C13" w:rsidRPr="00C2555B" w14:paraId="64BBE627" w14:textId="77777777" w:rsidTr="007B2C13">
        <w:trPr>
          <w:cantSplit/>
        </w:trPr>
        <w:tc>
          <w:tcPr>
            <w:tcW w:w="4110" w:type="dxa"/>
          </w:tcPr>
          <w:p w14:paraId="1A9C2A13"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43BDD5B2" w14:textId="77777777" w:rsidR="007B2C13" w:rsidRPr="00C2555B" w:rsidRDefault="007B2C13"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7B2C13" w:rsidRPr="00C2555B" w14:paraId="18D4F111" w14:textId="77777777" w:rsidTr="007B2C13">
        <w:trPr>
          <w:cantSplit/>
        </w:trPr>
        <w:tc>
          <w:tcPr>
            <w:tcW w:w="4110" w:type="dxa"/>
          </w:tcPr>
          <w:p w14:paraId="177953DE"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3AAAE578"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Pr>
          <w:p w14:paraId="4932115F"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20D14F1E"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7B2C13" w:rsidRPr="00C2555B" w14:paraId="3E8086DE" w14:textId="77777777" w:rsidTr="001C3234">
        <w:trPr>
          <w:cantSplit/>
          <w:trHeight w:hRule="exact" w:val="289"/>
        </w:trPr>
        <w:tc>
          <w:tcPr>
            <w:tcW w:w="4110" w:type="dxa"/>
          </w:tcPr>
          <w:p w14:paraId="3C30D15F"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37DD0C31"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tcBorders>
          </w:tcPr>
          <w:p w14:paraId="3629961C"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84" w:type="dxa"/>
          </w:tcPr>
          <w:p w14:paraId="74706FA2"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1877944A"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r>
      <w:tr w:rsidR="00CA7E1D" w:rsidRPr="00C2555B" w14:paraId="6BBC9FC8" w14:textId="77777777" w:rsidTr="007B2C13">
        <w:trPr>
          <w:cantSplit/>
          <w:trHeight w:val="171"/>
        </w:trPr>
        <w:tc>
          <w:tcPr>
            <w:tcW w:w="4110" w:type="dxa"/>
          </w:tcPr>
          <w:p w14:paraId="63C2BE06" w14:textId="63C532D1" w:rsidR="00CA7E1D" w:rsidRPr="00C961D5" w:rsidRDefault="00923D05" w:rsidP="00207CDE">
            <w:pPr>
              <w:tabs>
                <w:tab w:val="left" w:pos="3390"/>
              </w:tabs>
              <w:spacing w:line="240" w:lineRule="auto"/>
              <w:jc w:val="thaiDistribute"/>
              <w:rPr>
                <w:rFonts w:ascii="Browallia New" w:hAnsi="Browallia New" w:cs="Browallia New"/>
                <w:sz w:val="28"/>
                <w:szCs w:val="28"/>
              </w:rPr>
            </w:pPr>
            <w:r w:rsidRPr="00C961D5">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CA7E1D" w:rsidRPr="00C961D5">
              <w:rPr>
                <w:rFonts w:ascii="Browallia New" w:hAnsi="Browallia New" w:cs="Browallia New"/>
                <w:sz w:val="28"/>
                <w:szCs w:val="28"/>
                <w:cs/>
              </w:rPr>
              <w:t>ตามบัญชี</w:t>
            </w:r>
            <w:r w:rsidR="00CA7E1D" w:rsidRPr="00C961D5">
              <w:rPr>
                <w:rFonts w:ascii="Browallia New" w:hAnsi="Browallia New" w:cs="Browallia New"/>
                <w:sz w:val="28"/>
                <w:szCs w:val="28"/>
              </w:rPr>
              <w:t xml:space="preserve"> </w:t>
            </w:r>
            <w:r w:rsidR="00CA7E1D" w:rsidRPr="00C961D5">
              <w:rPr>
                <w:rFonts w:ascii="Browallia New" w:hAnsi="Browallia New" w:cs="Browallia New"/>
                <w:sz w:val="28"/>
                <w:szCs w:val="28"/>
                <w:cs/>
              </w:rPr>
              <w:t xml:space="preserve">ณ วันที่ </w:t>
            </w:r>
            <w:r w:rsidR="00690737" w:rsidRPr="00C961D5">
              <w:rPr>
                <w:rFonts w:ascii="Browallia New" w:hAnsi="Browallia New" w:cs="Browallia New"/>
                <w:sz w:val="28"/>
                <w:szCs w:val="28"/>
              </w:rPr>
              <w:t>1</w:t>
            </w:r>
            <w:r w:rsidR="00690737" w:rsidRPr="00C961D5">
              <w:rPr>
                <w:rFonts w:ascii="Browallia New" w:hAnsi="Browallia New" w:cs="Browallia New"/>
                <w:sz w:val="28"/>
                <w:szCs w:val="28"/>
                <w:cs/>
              </w:rPr>
              <w:t xml:space="preserve"> มกราคม </w:t>
            </w:r>
            <w:r w:rsidR="00690737" w:rsidRPr="00C961D5">
              <w:rPr>
                <w:rFonts w:ascii="Browallia New" w:hAnsi="Browallia New" w:cs="Browallia New"/>
                <w:sz w:val="28"/>
                <w:szCs w:val="28"/>
              </w:rPr>
              <w:t>256</w:t>
            </w:r>
            <w:r w:rsidR="00CA746A" w:rsidRPr="00C961D5">
              <w:rPr>
                <w:rFonts w:ascii="Browallia New" w:hAnsi="Browallia New" w:cs="Browallia New"/>
                <w:sz w:val="28"/>
                <w:szCs w:val="28"/>
              </w:rPr>
              <w:t>2</w:t>
            </w:r>
          </w:p>
        </w:tc>
        <w:tc>
          <w:tcPr>
            <w:tcW w:w="165" w:type="dxa"/>
          </w:tcPr>
          <w:p w14:paraId="4100E20B" w14:textId="77777777" w:rsidR="00CA7E1D" w:rsidRPr="00C961D5"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9EC8F1E" w14:textId="1DEEB61E" w:rsidR="00CA7E1D" w:rsidRPr="00B762DD" w:rsidRDefault="00690737" w:rsidP="00B762DD">
            <w:pPr>
              <w:pStyle w:val="acctfourfigures"/>
              <w:tabs>
                <w:tab w:val="clear" w:pos="765"/>
              </w:tabs>
              <w:spacing w:line="240" w:lineRule="auto"/>
              <w:ind w:left="-117"/>
              <w:jc w:val="right"/>
              <w:rPr>
                <w:rFonts w:ascii="Browallia New" w:hAnsi="Browallia New" w:cs="Browallia New"/>
                <w:sz w:val="28"/>
                <w:szCs w:val="28"/>
              </w:rPr>
            </w:pPr>
            <w:r w:rsidRPr="00B762DD">
              <w:rPr>
                <w:rFonts w:ascii="Browallia New" w:hAnsi="Browallia New" w:cs="Browallia New"/>
                <w:sz w:val="28"/>
                <w:szCs w:val="28"/>
              </w:rPr>
              <w:t>933,395</w:t>
            </w:r>
          </w:p>
        </w:tc>
        <w:tc>
          <w:tcPr>
            <w:tcW w:w="284" w:type="dxa"/>
            <w:vAlign w:val="bottom"/>
          </w:tcPr>
          <w:p w14:paraId="633B6AE8" w14:textId="77777777" w:rsidR="00CA7E1D" w:rsidRPr="00C2555B" w:rsidRDefault="00CA7E1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79812D87" w14:textId="69CD5218" w:rsidR="00CA7E1D" w:rsidRPr="00FF05B8" w:rsidRDefault="00690737" w:rsidP="00B762DD">
            <w:pPr>
              <w:pStyle w:val="acctfourfigures"/>
              <w:tabs>
                <w:tab w:val="clear" w:pos="765"/>
              </w:tabs>
              <w:spacing w:line="240" w:lineRule="auto"/>
              <w:ind w:left="-117"/>
              <w:jc w:val="right"/>
              <w:rPr>
                <w:rFonts w:ascii="Browallia New" w:hAnsi="Browallia New" w:cs="Browallia New"/>
                <w:sz w:val="28"/>
                <w:szCs w:val="28"/>
              </w:rPr>
            </w:pPr>
            <w:r w:rsidRPr="00FF05B8">
              <w:rPr>
                <w:rFonts w:ascii="Browallia New" w:hAnsi="Browallia New" w:cs="Browallia New"/>
                <w:sz w:val="28"/>
                <w:szCs w:val="28"/>
              </w:rPr>
              <w:t>259,209</w:t>
            </w:r>
          </w:p>
        </w:tc>
      </w:tr>
      <w:tr w:rsidR="00685858" w:rsidRPr="00C2555B" w14:paraId="606E332C" w14:textId="77777777" w:rsidTr="009A51D1">
        <w:trPr>
          <w:cantSplit/>
          <w:trHeight w:val="80"/>
        </w:trPr>
        <w:tc>
          <w:tcPr>
            <w:tcW w:w="4110" w:type="dxa"/>
          </w:tcPr>
          <w:p w14:paraId="060BAA46" w14:textId="77777777" w:rsidR="00685858" w:rsidRPr="00C961D5" w:rsidRDefault="00685858" w:rsidP="00685858">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ค่าเสื่อมราคาสำหรับงวด</w:t>
            </w:r>
          </w:p>
        </w:tc>
        <w:tc>
          <w:tcPr>
            <w:tcW w:w="165" w:type="dxa"/>
          </w:tcPr>
          <w:p w14:paraId="088FF528" w14:textId="77777777" w:rsidR="00685858" w:rsidRPr="00C961D5" w:rsidRDefault="00685858" w:rsidP="00685858">
            <w:pPr>
              <w:tabs>
                <w:tab w:val="left" w:pos="3390"/>
              </w:tabs>
              <w:spacing w:line="240" w:lineRule="auto"/>
              <w:ind w:left="426"/>
              <w:jc w:val="thaiDistribute"/>
              <w:rPr>
                <w:rFonts w:ascii="Browallia New" w:hAnsi="Browallia New" w:cs="Browallia New"/>
                <w:sz w:val="28"/>
                <w:szCs w:val="28"/>
                <w:cs/>
              </w:rPr>
            </w:pPr>
          </w:p>
        </w:tc>
        <w:tc>
          <w:tcPr>
            <w:tcW w:w="2103" w:type="dxa"/>
          </w:tcPr>
          <w:p w14:paraId="15BCBC14" w14:textId="01E33CC1" w:rsidR="00685858" w:rsidRPr="00D0402B" w:rsidRDefault="00685858" w:rsidP="00685858">
            <w:pPr>
              <w:pStyle w:val="acctfourfigures"/>
              <w:tabs>
                <w:tab w:val="clear" w:pos="765"/>
              </w:tabs>
              <w:spacing w:line="240" w:lineRule="auto"/>
              <w:ind w:left="-117"/>
              <w:jc w:val="right"/>
              <w:rPr>
                <w:rFonts w:ascii="Browallia New" w:hAnsi="Browallia New" w:cs="Browallia New"/>
                <w:sz w:val="28"/>
                <w:szCs w:val="28"/>
              </w:rPr>
            </w:pPr>
            <w:r w:rsidRPr="00324907">
              <w:rPr>
                <w:rFonts w:ascii="Browallia New" w:hAnsi="Browallia New" w:cs="Browallia New"/>
                <w:sz w:val="28"/>
                <w:szCs w:val="28"/>
                <w:lang w:val="en-US"/>
              </w:rPr>
              <w:t>(5,541)</w:t>
            </w:r>
          </w:p>
        </w:tc>
        <w:tc>
          <w:tcPr>
            <w:tcW w:w="284" w:type="dxa"/>
            <w:vAlign w:val="bottom"/>
          </w:tcPr>
          <w:p w14:paraId="0487F5C1" w14:textId="77777777" w:rsidR="00685858" w:rsidRPr="00C2555B" w:rsidRDefault="00685858" w:rsidP="00685858">
            <w:pPr>
              <w:tabs>
                <w:tab w:val="left" w:pos="3390"/>
              </w:tabs>
              <w:spacing w:line="240" w:lineRule="auto"/>
              <w:ind w:left="426"/>
              <w:jc w:val="right"/>
              <w:rPr>
                <w:rFonts w:ascii="Browallia New" w:hAnsi="Browallia New" w:cs="Browallia New"/>
                <w:sz w:val="28"/>
                <w:szCs w:val="28"/>
                <w:cs/>
              </w:rPr>
            </w:pPr>
          </w:p>
        </w:tc>
        <w:tc>
          <w:tcPr>
            <w:tcW w:w="2267" w:type="dxa"/>
          </w:tcPr>
          <w:p w14:paraId="6EEBA036" w14:textId="459971C1" w:rsidR="00685858" w:rsidRPr="00324907" w:rsidRDefault="00685858" w:rsidP="00685858">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324907">
              <w:rPr>
                <w:rFonts w:ascii="Browallia New" w:hAnsi="Browallia New" w:cs="Browallia New"/>
                <w:sz w:val="28"/>
                <w:szCs w:val="28"/>
                <w:cs/>
              </w:rPr>
              <w:t xml:space="preserve">        </w:t>
            </w:r>
            <w:r w:rsidRPr="00324907">
              <w:rPr>
                <w:rFonts w:ascii="Browallia New" w:hAnsi="Browallia New" w:cs="Browallia New"/>
                <w:sz w:val="28"/>
                <w:szCs w:val="28"/>
              </w:rPr>
              <w:t xml:space="preserve">                   </w:t>
            </w:r>
            <w:r w:rsidRPr="00324907">
              <w:rPr>
                <w:rFonts w:ascii="Browallia New" w:hAnsi="Browallia New" w:cs="Browallia New"/>
                <w:sz w:val="28"/>
                <w:szCs w:val="28"/>
                <w:cs/>
              </w:rPr>
              <w:t>-</w:t>
            </w:r>
          </w:p>
        </w:tc>
      </w:tr>
      <w:tr w:rsidR="00685858" w:rsidRPr="00C2555B" w14:paraId="01391C4C" w14:textId="77777777" w:rsidTr="00807020">
        <w:trPr>
          <w:cantSplit/>
          <w:trHeight w:val="80"/>
        </w:trPr>
        <w:tc>
          <w:tcPr>
            <w:tcW w:w="4110" w:type="dxa"/>
          </w:tcPr>
          <w:p w14:paraId="267C56AC" w14:textId="13056D69" w:rsidR="00685858" w:rsidRPr="00C961D5" w:rsidRDefault="00685858" w:rsidP="00685858">
            <w:pPr>
              <w:tabs>
                <w:tab w:val="left" w:pos="3390"/>
              </w:tabs>
              <w:spacing w:line="240" w:lineRule="auto"/>
              <w:jc w:val="thaiDistribute"/>
              <w:rPr>
                <w:rFonts w:ascii="Browallia New" w:hAnsi="Browallia New" w:cs="Browallia New"/>
                <w:sz w:val="28"/>
                <w:szCs w:val="28"/>
                <w:cs/>
              </w:rPr>
            </w:pPr>
            <w:r w:rsidRPr="00B762DD">
              <w:rPr>
                <w:rFonts w:ascii="Browallia New" w:hAnsi="Browallia New" w:cs="Browallia New"/>
                <w:sz w:val="28"/>
                <w:szCs w:val="28"/>
                <w:cs/>
              </w:rPr>
              <w:t>โอนไปเป็นต้นทุนการพัฒนาอสังหาริมทรัพย์</w:t>
            </w:r>
          </w:p>
        </w:tc>
        <w:tc>
          <w:tcPr>
            <w:tcW w:w="165" w:type="dxa"/>
          </w:tcPr>
          <w:p w14:paraId="0B15CF44" w14:textId="77777777" w:rsidR="00685858" w:rsidRPr="00C961D5" w:rsidRDefault="00685858" w:rsidP="00685858">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EBD21D1" w14:textId="059E6BAB" w:rsidR="00685858" w:rsidRPr="00D0402B" w:rsidRDefault="00685858" w:rsidP="00685858">
            <w:pPr>
              <w:pStyle w:val="acctfourfigures"/>
              <w:tabs>
                <w:tab w:val="clear" w:pos="765"/>
              </w:tabs>
              <w:spacing w:line="240" w:lineRule="auto"/>
              <w:ind w:left="-117"/>
              <w:jc w:val="right"/>
              <w:rPr>
                <w:rFonts w:ascii="Browallia New" w:hAnsi="Browallia New" w:cs="Browallia New"/>
                <w:sz w:val="28"/>
                <w:szCs w:val="28"/>
              </w:rPr>
            </w:pPr>
            <w:r w:rsidRPr="00324907">
              <w:rPr>
                <w:rFonts w:ascii="Browallia New" w:hAnsi="Browallia New" w:cs="Browallia New"/>
                <w:sz w:val="28"/>
                <w:szCs w:val="28"/>
              </w:rPr>
              <w:t>(41,106)</w:t>
            </w:r>
          </w:p>
        </w:tc>
        <w:tc>
          <w:tcPr>
            <w:tcW w:w="284" w:type="dxa"/>
            <w:vAlign w:val="bottom"/>
          </w:tcPr>
          <w:p w14:paraId="18C73F05" w14:textId="77777777" w:rsidR="00685858" w:rsidRPr="00C2555B" w:rsidRDefault="00685858" w:rsidP="00685858">
            <w:pPr>
              <w:tabs>
                <w:tab w:val="left" w:pos="3390"/>
              </w:tabs>
              <w:spacing w:line="240" w:lineRule="auto"/>
              <w:ind w:left="426"/>
              <w:jc w:val="right"/>
              <w:rPr>
                <w:rFonts w:ascii="Browallia New" w:hAnsi="Browallia New" w:cs="Browallia New"/>
                <w:sz w:val="28"/>
                <w:szCs w:val="28"/>
                <w:cs/>
              </w:rPr>
            </w:pPr>
          </w:p>
        </w:tc>
        <w:tc>
          <w:tcPr>
            <w:tcW w:w="2267" w:type="dxa"/>
          </w:tcPr>
          <w:p w14:paraId="2EC97277" w14:textId="2F34BD4A" w:rsidR="00685858" w:rsidRPr="00324907" w:rsidRDefault="00685858" w:rsidP="00685858">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324907">
              <w:rPr>
                <w:rFonts w:ascii="Browallia New" w:hAnsi="Browallia New" w:cs="Browallia New"/>
                <w:sz w:val="28"/>
                <w:szCs w:val="28"/>
                <w:cs/>
              </w:rPr>
              <w:t xml:space="preserve">        </w:t>
            </w:r>
            <w:r w:rsidRPr="00324907">
              <w:rPr>
                <w:rFonts w:ascii="Browallia New" w:hAnsi="Browallia New" w:cs="Browallia New"/>
                <w:sz w:val="28"/>
                <w:szCs w:val="28"/>
              </w:rPr>
              <w:t xml:space="preserve">                   </w:t>
            </w:r>
            <w:r w:rsidRPr="00324907">
              <w:rPr>
                <w:rFonts w:ascii="Browallia New" w:hAnsi="Browallia New" w:cs="Browallia New"/>
                <w:sz w:val="28"/>
                <w:szCs w:val="28"/>
                <w:cs/>
              </w:rPr>
              <w:t>-</w:t>
            </w:r>
          </w:p>
        </w:tc>
      </w:tr>
      <w:tr w:rsidR="00685858" w:rsidRPr="00C2555B" w14:paraId="63B13EF9" w14:textId="77777777" w:rsidTr="007B2C13">
        <w:trPr>
          <w:cantSplit/>
        </w:trPr>
        <w:tc>
          <w:tcPr>
            <w:tcW w:w="4110" w:type="dxa"/>
          </w:tcPr>
          <w:p w14:paraId="7EAE0D0D" w14:textId="02554C6D" w:rsidR="00685858" w:rsidRPr="00C961D5" w:rsidRDefault="00685858" w:rsidP="00685858">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มูลค่า</w:t>
            </w:r>
            <w:r>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Pr="00C961D5">
              <w:rPr>
                <w:rFonts w:ascii="Browallia New" w:hAnsi="Browallia New" w:cs="Browallia New"/>
                <w:sz w:val="28"/>
                <w:szCs w:val="28"/>
              </w:rPr>
              <w:t xml:space="preserve">30 </w:t>
            </w:r>
            <w:r w:rsidRPr="00270076">
              <w:rPr>
                <w:rFonts w:ascii="Browallia New" w:hAnsi="Browallia New" w:cs="Browallia New"/>
                <w:sz w:val="28"/>
                <w:szCs w:val="28"/>
                <w:cs/>
              </w:rPr>
              <w:t>กันยายน</w:t>
            </w:r>
            <w:r w:rsidRPr="00C961D5">
              <w:rPr>
                <w:rFonts w:ascii="Browallia New" w:hAnsi="Browallia New" w:cs="Browallia New"/>
                <w:sz w:val="28"/>
                <w:szCs w:val="28"/>
                <w:cs/>
              </w:rPr>
              <w:t xml:space="preserve"> </w:t>
            </w:r>
            <w:r w:rsidRPr="00C961D5">
              <w:rPr>
                <w:rFonts w:ascii="Browallia New" w:hAnsi="Browallia New" w:cs="Browallia New"/>
                <w:sz w:val="28"/>
                <w:szCs w:val="28"/>
              </w:rPr>
              <w:t>2562</w:t>
            </w:r>
          </w:p>
        </w:tc>
        <w:tc>
          <w:tcPr>
            <w:tcW w:w="165" w:type="dxa"/>
          </w:tcPr>
          <w:p w14:paraId="7637A567" w14:textId="77777777" w:rsidR="00685858" w:rsidRPr="00C961D5" w:rsidRDefault="00685858" w:rsidP="00685858">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4FD16005" w14:textId="29953167" w:rsidR="00685858" w:rsidRPr="00D0402B" w:rsidRDefault="00685858" w:rsidP="00685858">
            <w:pPr>
              <w:pStyle w:val="acctfourfigures"/>
              <w:tabs>
                <w:tab w:val="clear" w:pos="765"/>
              </w:tabs>
              <w:spacing w:line="240" w:lineRule="auto"/>
              <w:ind w:left="-117"/>
              <w:jc w:val="right"/>
              <w:rPr>
                <w:rFonts w:ascii="Browallia New" w:hAnsi="Browallia New" w:cs="Browallia New"/>
                <w:sz w:val="28"/>
                <w:szCs w:val="28"/>
              </w:rPr>
            </w:pPr>
            <w:r w:rsidRPr="00324907">
              <w:rPr>
                <w:rFonts w:ascii="Browallia New" w:hAnsi="Browallia New" w:cs="Browallia New"/>
                <w:sz w:val="28"/>
                <w:szCs w:val="28"/>
              </w:rPr>
              <w:t>886,748</w:t>
            </w:r>
          </w:p>
        </w:tc>
        <w:tc>
          <w:tcPr>
            <w:tcW w:w="284" w:type="dxa"/>
            <w:vAlign w:val="bottom"/>
          </w:tcPr>
          <w:p w14:paraId="2E5D868B" w14:textId="77777777" w:rsidR="00685858" w:rsidRPr="00C2555B" w:rsidRDefault="00685858" w:rsidP="00685858">
            <w:pPr>
              <w:tabs>
                <w:tab w:val="left" w:pos="3390"/>
              </w:tabs>
              <w:spacing w:line="240" w:lineRule="auto"/>
              <w:ind w:left="426"/>
              <w:jc w:val="right"/>
              <w:rPr>
                <w:rFonts w:ascii="Browallia New" w:hAnsi="Browallia New" w:cs="Browallia New"/>
                <w:sz w:val="28"/>
                <w:szCs w:val="28"/>
                <w:cs/>
              </w:rPr>
            </w:pPr>
          </w:p>
        </w:tc>
        <w:tc>
          <w:tcPr>
            <w:tcW w:w="2267" w:type="dxa"/>
            <w:tcBorders>
              <w:top w:val="single" w:sz="4" w:space="0" w:color="auto"/>
              <w:bottom w:val="single" w:sz="12" w:space="0" w:color="auto"/>
            </w:tcBorders>
            <w:vAlign w:val="bottom"/>
          </w:tcPr>
          <w:p w14:paraId="54FF5D75" w14:textId="0E07B9F2" w:rsidR="00685858" w:rsidRPr="00FF05B8" w:rsidRDefault="00685858" w:rsidP="00685858">
            <w:pPr>
              <w:pStyle w:val="acctfourfigures"/>
              <w:tabs>
                <w:tab w:val="clear" w:pos="765"/>
              </w:tabs>
              <w:spacing w:line="240" w:lineRule="auto"/>
              <w:ind w:left="-117"/>
              <w:jc w:val="right"/>
              <w:rPr>
                <w:rFonts w:ascii="Browallia New" w:hAnsi="Browallia New" w:cs="Browallia New"/>
                <w:sz w:val="28"/>
                <w:szCs w:val="28"/>
              </w:rPr>
            </w:pPr>
            <w:r w:rsidRPr="00FF05B8">
              <w:rPr>
                <w:rFonts w:ascii="Browallia New" w:hAnsi="Browallia New" w:cs="Browallia New"/>
                <w:sz w:val="28"/>
                <w:szCs w:val="28"/>
              </w:rPr>
              <w:t>259,209</w:t>
            </w:r>
          </w:p>
        </w:tc>
      </w:tr>
    </w:tbl>
    <w:p w14:paraId="4524617B" w14:textId="56E2EB5C" w:rsidR="003E39B4" w:rsidRPr="00C2555B" w:rsidRDefault="003E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7137110B" w14:textId="77777777" w:rsidR="00FE2955" w:rsidRPr="00493671" w:rsidRDefault="00FE2955"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493671">
        <w:rPr>
          <w:rFonts w:ascii="Browallia New" w:hAnsi="Browallia New" w:cs="Browallia New"/>
          <w:b/>
          <w:bCs/>
          <w:sz w:val="28"/>
          <w:szCs w:val="28"/>
          <w:cs/>
          <w:lang w:val="en-GB"/>
        </w:rPr>
        <w:t>เงินลงทุนในลูกหนี้</w:t>
      </w:r>
    </w:p>
    <w:p w14:paraId="6895C76F" w14:textId="77777777" w:rsidR="00FE2955" w:rsidRPr="00493671"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color w:val="FF0000"/>
          <w:sz w:val="28"/>
          <w:szCs w:val="28"/>
          <w:u w:val="single"/>
        </w:rPr>
      </w:pPr>
    </w:p>
    <w:tbl>
      <w:tblPr>
        <w:tblW w:w="8898" w:type="dxa"/>
        <w:tblInd w:w="426" w:type="dxa"/>
        <w:tblLayout w:type="fixed"/>
        <w:tblLook w:val="0000" w:firstRow="0" w:lastRow="0" w:firstColumn="0" w:lastColumn="0" w:noHBand="0" w:noVBand="0"/>
      </w:tblPr>
      <w:tblGrid>
        <w:gridCol w:w="2931"/>
        <w:gridCol w:w="1269"/>
        <w:gridCol w:w="245"/>
        <w:gridCol w:w="1285"/>
        <w:gridCol w:w="245"/>
        <w:gridCol w:w="1314"/>
        <w:gridCol w:w="248"/>
        <w:gridCol w:w="1361"/>
      </w:tblGrid>
      <w:tr w:rsidR="00FE2955" w:rsidRPr="00C2555B" w14:paraId="3BE2D78B" w14:textId="77777777" w:rsidTr="00493671">
        <w:trPr>
          <w:tblHeader/>
        </w:trPr>
        <w:tc>
          <w:tcPr>
            <w:tcW w:w="2931" w:type="dxa"/>
          </w:tcPr>
          <w:p w14:paraId="5510D1A7"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967" w:type="dxa"/>
            <w:gridSpan w:val="7"/>
          </w:tcPr>
          <w:p w14:paraId="0147D5D4" w14:textId="77777777" w:rsidR="00FE2955" w:rsidRPr="00C2555B" w:rsidRDefault="00FE2955" w:rsidP="00BE5E18">
            <w:pPr>
              <w:tabs>
                <w:tab w:val="clear" w:pos="907"/>
                <w:tab w:val="left" w:pos="900"/>
              </w:tabs>
              <w:spacing w:line="240" w:lineRule="auto"/>
              <w:ind w:right="-45"/>
              <w:jc w:val="right"/>
              <w:rPr>
                <w:rFonts w:ascii="Browallia New" w:hAnsi="Browallia New" w:cs="Browallia New"/>
                <w:sz w:val="28"/>
                <w:szCs w:val="28"/>
              </w:rPr>
            </w:pPr>
            <w:r w:rsidRPr="00C2555B">
              <w:rPr>
                <w:rFonts w:ascii="Browallia New" w:hAnsi="Browallia New" w:cs="Browallia New"/>
                <w:sz w:val="28"/>
                <w:szCs w:val="28"/>
                <w:cs/>
              </w:rPr>
              <w:t>(หน่วย : พันบาท)</w:t>
            </w:r>
          </w:p>
        </w:tc>
      </w:tr>
      <w:tr w:rsidR="00FE2955" w:rsidRPr="00C2555B" w14:paraId="12579201" w14:textId="77777777" w:rsidTr="00493671">
        <w:trPr>
          <w:tblHeader/>
        </w:trPr>
        <w:tc>
          <w:tcPr>
            <w:tcW w:w="2931" w:type="dxa"/>
          </w:tcPr>
          <w:p w14:paraId="0873CBD0"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967" w:type="dxa"/>
            <w:gridSpan w:val="7"/>
            <w:tcBorders>
              <w:bottom w:val="single" w:sz="4" w:space="0" w:color="auto"/>
            </w:tcBorders>
          </w:tcPr>
          <w:p w14:paraId="5D5EA11C" w14:textId="77777777" w:rsidR="00FE2955" w:rsidRPr="00C2555B" w:rsidRDefault="00FE2955" w:rsidP="00BE5E18">
            <w:pPr>
              <w:tabs>
                <w:tab w:val="clear" w:pos="907"/>
                <w:tab w:val="left" w:pos="900"/>
              </w:tabs>
              <w:spacing w:line="240" w:lineRule="auto"/>
              <w:ind w:right="-45"/>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r>
      <w:tr w:rsidR="00FE2955" w:rsidRPr="00C2555B" w14:paraId="73FD5D8D" w14:textId="77777777" w:rsidTr="00493671">
        <w:tblPrEx>
          <w:tblLook w:val="01E0" w:firstRow="1" w:lastRow="1" w:firstColumn="1" w:lastColumn="1" w:noHBand="0" w:noVBand="0"/>
        </w:tblPrEx>
        <w:tc>
          <w:tcPr>
            <w:tcW w:w="2931" w:type="dxa"/>
          </w:tcPr>
          <w:p w14:paraId="4488FA3E"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799" w:type="dxa"/>
            <w:gridSpan w:val="3"/>
            <w:tcBorders>
              <w:bottom w:val="single" w:sz="4" w:space="0" w:color="auto"/>
            </w:tcBorders>
          </w:tcPr>
          <w:p w14:paraId="55F4FA1C" w14:textId="59753FA5" w:rsidR="00FE2955" w:rsidRPr="00C2555B" w:rsidRDefault="001C3AE2" w:rsidP="00BE5E18">
            <w:pPr>
              <w:ind w:left="-108" w:right="-108"/>
              <w:jc w:val="center"/>
              <w:rPr>
                <w:rFonts w:ascii="Browallia New" w:hAnsi="Browallia New" w:cs="Browallia New"/>
                <w:sz w:val="28"/>
                <w:szCs w:val="28"/>
              </w:rPr>
            </w:pPr>
            <w:r w:rsidRPr="00D10583">
              <w:rPr>
                <w:rFonts w:ascii="Browallia New" w:hAnsi="Browallia New" w:cs="Browallia New"/>
                <w:sz w:val="28"/>
                <w:szCs w:val="28"/>
              </w:rPr>
              <w:t xml:space="preserve">30 </w:t>
            </w:r>
            <w:r w:rsidR="00270076" w:rsidRPr="00270076">
              <w:rPr>
                <w:rFonts w:ascii="Browallia New" w:hAnsi="Browallia New" w:cs="Browallia New"/>
                <w:sz w:val="28"/>
                <w:szCs w:val="28"/>
                <w:cs/>
              </w:rPr>
              <w:t>กันยายน</w:t>
            </w:r>
            <w:r w:rsidR="00FE2955" w:rsidRPr="00C2555B">
              <w:rPr>
                <w:rFonts w:ascii="Browallia New" w:hAnsi="Browallia New" w:cs="Browallia New"/>
                <w:sz w:val="28"/>
                <w:szCs w:val="28"/>
                <w:cs/>
              </w:rPr>
              <w:t xml:space="preserve"> </w:t>
            </w:r>
            <w:r w:rsidR="00FE2955" w:rsidRPr="00C2555B">
              <w:rPr>
                <w:rFonts w:ascii="Browallia New" w:hAnsi="Browallia New" w:cs="Browallia New"/>
                <w:sz w:val="28"/>
                <w:szCs w:val="28"/>
              </w:rPr>
              <w:t>2562</w:t>
            </w:r>
          </w:p>
        </w:tc>
        <w:tc>
          <w:tcPr>
            <w:tcW w:w="245" w:type="dxa"/>
          </w:tcPr>
          <w:p w14:paraId="322BD8FE" w14:textId="77777777" w:rsidR="00FE2955" w:rsidRPr="00C2555B" w:rsidRDefault="00FE2955" w:rsidP="00BE5E18">
            <w:pPr>
              <w:jc w:val="center"/>
              <w:rPr>
                <w:rFonts w:ascii="Browallia New" w:hAnsi="Browallia New" w:cs="Browallia New"/>
                <w:sz w:val="28"/>
                <w:szCs w:val="28"/>
              </w:rPr>
            </w:pPr>
          </w:p>
        </w:tc>
        <w:tc>
          <w:tcPr>
            <w:tcW w:w="2923" w:type="dxa"/>
            <w:gridSpan w:val="3"/>
            <w:tcBorders>
              <w:bottom w:val="single" w:sz="4" w:space="0" w:color="auto"/>
            </w:tcBorders>
          </w:tcPr>
          <w:p w14:paraId="5730536D" w14:textId="77777777" w:rsidR="00FE2955" w:rsidRPr="00C2555B" w:rsidRDefault="00FE2955" w:rsidP="00BE5E18">
            <w:pPr>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2561</w:t>
            </w:r>
          </w:p>
        </w:tc>
      </w:tr>
      <w:tr w:rsidR="00FE2955" w:rsidRPr="00C2555B" w14:paraId="50949773" w14:textId="77777777" w:rsidTr="00493671">
        <w:tblPrEx>
          <w:tblLook w:val="01E0" w:firstRow="1" w:lastRow="1" w:firstColumn="1" w:lastColumn="1" w:noHBand="0" w:noVBand="0"/>
        </w:tblPrEx>
        <w:tc>
          <w:tcPr>
            <w:tcW w:w="2931" w:type="dxa"/>
          </w:tcPr>
          <w:p w14:paraId="59FAEC1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269" w:type="dxa"/>
            <w:tcBorders>
              <w:top w:val="single" w:sz="4" w:space="0" w:color="auto"/>
              <w:bottom w:val="single" w:sz="4" w:space="0" w:color="auto"/>
            </w:tcBorders>
            <w:vAlign w:val="bottom"/>
          </w:tcPr>
          <w:p w14:paraId="0A3F6681" w14:textId="77777777" w:rsidR="00FE2955" w:rsidRPr="00C2555B" w:rsidRDefault="00FE2955" w:rsidP="00493671">
            <w:pPr>
              <w:tabs>
                <w:tab w:val="clear" w:pos="907"/>
                <w:tab w:val="left" w:pos="360"/>
                <w:tab w:val="left" w:pos="900"/>
              </w:tabs>
              <w:ind w:left="-106" w:right="-99"/>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45" w:type="dxa"/>
            <w:tcBorders>
              <w:top w:val="single" w:sz="4" w:space="0" w:color="auto"/>
            </w:tcBorders>
          </w:tcPr>
          <w:p w14:paraId="3D4C0EEC"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285" w:type="dxa"/>
            <w:tcBorders>
              <w:top w:val="single" w:sz="4" w:space="0" w:color="auto"/>
              <w:bottom w:val="single" w:sz="4" w:space="0" w:color="auto"/>
            </w:tcBorders>
            <w:vAlign w:val="bottom"/>
          </w:tcPr>
          <w:p w14:paraId="29E54615"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r w:rsidRPr="00C2555B">
              <w:rPr>
                <w:rFonts w:ascii="Browallia New" w:hAnsi="Browallia New" w:cs="Browallia New"/>
                <w:sz w:val="28"/>
                <w:szCs w:val="28"/>
                <w:cs/>
              </w:rPr>
              <w:t>จำนวนเงิน</w:t>
            </w:r>
          </w:p>
        </w:tc>
        <w:tc>
          <w:tcPr>
            <w:tcW w:w="245" w:type="dxa"/>
          </w:tcPr>
          <w:p w14:paraId="5BBE5F01" w14:textId="77777777" w:rsidR="00FE2955" w:rsidRPr="00C2555B" w:rsidRDefault="00FE2955" w:rsidP="00BE5E18">
            <w:pPr>
              <w:tabs>
                <w:tab w:val="clear" w:pos="907"/>
                <w:tab w:val="left" w:pos="360"/>
                <w:tab w:val="left" w:pos="900"/>
              </w:tabs>
              <w:ind w:right="-118"/>
              <w:jc w:val="thaiDistribute"/>
              <w:rPr>
                <w:rFonts w:ascii="Browallia New" w:hAnsi="Browallia New" w:cs="Browallia New"/>
                <w:sz w:val="28"/>
                <w:szCs w:val="28"/>
              </w:rPr>
            </w:pPr>
          </w:p>
        </w:tc>
        <w:tc>
          <w:tcPr>
            <w:tcW w:w="1314" w:type="dxa"/>
            <w:tcBorders>
              <w:top w:val="single" w:sz="4" w:space="0" w:color="auto"/>
              <w:bottom w:val="single" w:sz="4" w:space="0" w:color="auto"/>
            </w:tcBorders>
            <w:vAlign w:val="bottom"/>
          </w:tcPr>
          <w:p w14:paraId="314F9F3A" w14:textId="77777777" w:rsidR="00FE2955" w:rsidRPr="00C2555B" w:rsidRDefault="00FE2955" w:rsidP="00BE5E18">
            <w:pPr>
              <w:tabs>
                <w:tab w:val="clear" w:pos="907"/>
                <w:tab w:val="left" w:pos="360"/>
                <w:tab w:val="left" w:pos="900"/>
              </w:tabs>
              <w:ind w:left="-106" w:right="-118"/>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48" w:type="dxa"/>
            <w:tcBorders>
              <w:top w:val="single" w:sz="4" w:space="0" w:color="auto"/>
            </w:tcBorders>
          </w:tcPr>
          <w:p w14:paraId="569C4332"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361" w:type="dxa"/>
            <w:tcBorders>
              <w:top w:val="single" w:sz="4" w:space="0" w:color="auto"/>
              <w:bottom w:val="single" w:sz="4" w:space="0" w:color="auto"/>
            </w:tcBorders>
            <w:vAlign w:val="bottom"/>
          </w:tcPr>
          <w:p w14:paraId="43CAA7CF"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r w:rsidRPr="00C2555B">
              <w:rPr>
                <w:rFonts w:ascii="Browallia New" w:hAnsi="Browallia New" w:cs="Browallia New"/>
                <w:sz w:val="28"/>
                <w:szCs w:val="28"/>
                <w:cs/>
              </w:rPr>
              <w:t>จำนวนเงิน</w:t>
            </w:r>
          </w:p>
        </w:tc>
      </w:tr>
      <w:tr w:rsidR="00FE2955" w:rsidRPr="00C2555B" w14:paraId="542C155B" w14:textId="77777777" w:rsidTr="00493671">
        <w:tblPrEx>
          <w:tblLook w:val="01E0" w:firstRow="1" w:lastRow="1" w:firstColumn="1" w:lastColumn="1" w:noHBand="0" w:noVBand="0"/>
        </w:tblPrEx>
        <w:tc>
          <w:tcPr>
            <w:tcW w:w="2931" w:type="dxa"/>
          </w:tcPr>
          <w:p w14:paraId="6F82FC27"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269" w:type="dxa"/>
            <w:tcBorders>
              <w:top w:val="single" w:sz="4" w:space="0" w:color="auto"/>
            </w:tcBorders>
          </w:tcPr>
          <w:p w14:paraId="0F105B2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45" w:type="dxa"/>
          </w:tcPr>
          <w:p w14:paraId="0185D21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285" w:type="dxa"/>
            <w:tcBorders>
              <w:top w:val="single" w:sz="4" w:space="0" w:color="auto"/>
            </w:tcBorders>
          </w:tcPr>
          <w:p w14:paraId="05D99DEA"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45" w:type="dxa"/>
          </w:tcPr>
          <w:p w14:paraId="088BE085"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314" w:type="dxa"/>
            <w:tcBorders>
              <w:top w:val="single" w:sz="4" w:space="0" w:color="auto"/>
            </w:tcBorders>
          </w:tcPr>
          <w:p w14:paraId="79310A5D"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48" w:type="dxa"/>
          </w:tcPr>
          <w:p w14:paraId="69678D9F"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361" w:type="dxa"/>
          </w:tcPr>
          <w:p w14:paraId="44B0F82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r>
      <w:tr w:rsidR="00117387" w:rsidRPr="00C2555B" w14:paraId="43115889" w14:textId="77777777" w:rsidTr="00493671">
        <w:tblPrEx>
          <w:tblLook w:val="01E0" w:firstRow="1" w:lastRow="1" w:firstColumn="1" w:lastColumn="1" w:noHBand="0" w:noVBand="0"/>
        </w:tblPrEx>
        <w:trPr>
          <w:trHeight w:val="340"/>
        </w:trPr>
        <w:tc>
          <w:tcPr>
            <w:tcW w:w="2931" w:type="dxa"/>
          </w:tcPr>
          <w:p w14:paraId="3A3C1834" w14:textId="77777777" w:rsidR="00117387" w:rsidRPr="00C2555B" w:rsidRDefault="00117387" w:rsidP="00117387">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ลูกหนี้เช่าซื้อ</w:t>
            </w:r>
          </w:p>
        </w:tc>
        <w:tc>
          <w:tcPr>
            <w:tcW w:w="1269" w:type="dxa"/>
          </w:tcPr>
          <w:p w14:paraId="2E795C0F" w14:textId="79CC3863" w:rsidR="00117387" w:rsidRPr="00C2555B" w:rsidRDefault="00357320" w:rsidP="00117387">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370</w:t>
            </w:r>
          </w:p>
        </w:tc>
        <w:tc>
          <w:tcPr>
            <w:tcW w:w="245" w:type="dxa"/>
          </w:tcPr>
          <w:p w14:paraId="00CD64C6"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285" w:type="dxa"/>
          </w:tcPr>
          <w:p w14:paraId="629FB1AE" w14:textId="3B42EC61" w:rsidR="00117387" w:rsidRPr="00C2555B" w:rsidRDefault="00357320" w:rsidP="00117387">
            <w:pPr>
              <w:tabs>
                <w:tab w:val="clear" w:pos="907"/>
                <w:tab w:val="left" w:pos="360"/>
                <w:tab w:val="left" w:pos="900"/>
              </w:tabs>
              <w:jc w:val="right"/>
              <w:rPr>
                <w:rFonts w:ascii="Browallia New" w:hAnsi="Browallia New" w:cs="Browallia New"/>
                <w:sz w:val="28"/>
                <w:szCs w:val="28"/>
              </w:rPr>
            </w:pPr>
            <w:r w:rsidRPr="00D164AF">
              <w:rPr>
                <w:rFonts w:ascii="Browallia New" w:hAnsi="Browallia New" w:cs="Browallia New"/>
                <w:sz w:val="28"/>
                <w:szCs w:val="28"/>
              </w:rPr>
              <w:t>7,065</w:t>
            </w:r>
          </w:p>
        </w:tc>
        <w:tc>
          <w:tcPr>
            <w:tcW w:w="245" w:type="dxa"/>
          </w:tcPr>
          <w:p w14:paraId="2370516E"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314" w:type="dxa"/>
          </w:tcPr>
          <w:p w14:paraId="26F0B983"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389</w:t>
            </w:r>
          </w:p>
        </w:tc>
        <w:tc>
          <w:tcPr>
            <w:tcW w:w="248" w:type="dxa"/>
          </w:tcPr>
          <w:p w14:paraId="7C09942D"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361" w:type="dxa"/>
          </w:tcPr>
          <w:p w14:paraId="16868E64"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13,600</w:t>
            </w:r>
          </w:p>
        </w:tc>
      </w:tr>
      <w:tr w:rsidR="00117387" w:rsidRPr="00C2555B" w14:paraId="6BFF691D" w14:textId="77777777" w:rsidTr="00493671">
        <w:tblPrEx>
          <w:tblLook w:val="01E0" w:firstRow="1" w:lastRow="1" w:firstColumn="1" w:lastColumn="1" w:noHBand="0" w:noVBand="0"/>
        </w:tblPrEx>
        <w:trPr>
          <w:trHeight w:val="340"/>
        </w:trPr>
        <w:tc>
          <w:tcPr>
            <w:tcW w:w="2931" w:type="dxa"/>
          </w:tcPr>
          <w:p w14:paraId="0B7E612E" w14:textId="77777777" w:rsidR="00117387" w:rsidRPr="00C2555B" w:rsidRDefault="00117387" w:rsidP="00117387">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ลูกหนี้ที่มีหลักประกัน</w:t>
            </w:r>
          </w:p>
        </w:tc>
        <w:tc>
          <w:tcPr>
            <w:tcW w:w="1269" w:type="dxa"/>
            <w:tcBorders>
              <w:bottom w:val="single" w:sz="4" w:space="0" w:color="auto"/>
            </w:tcBorders>
          </w:tcPr>
          <w:p w14:paraId="0A62DA49" w14:textId="2A9C1525" w:rsidR="00117387" w:rsidRPr="00C2555B" w:rsidRDefault="00357320" w:rsidP="00117387">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245" w:type="dxa"/>
          </w:tcPr>
          <w:p w14:paraId="0D5CDB52"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285" w:type="dxa"/>
            <w:tcBorders>
              <w:bottom w:val="single" w:sz="4" w:space="0" w:color="auto"/>
            </w:tcBorders>
          </w:tcPr>
          <w:p w14:paraId="3E568020" w14:textId="4324BEF9" w:rsidR="00117387" w:rsidRPr="00C2555B" w:rsidRDefault="00357320" w:rsidP="00117387">
            <w:pPr>
              <w:tabs>
                <w:tab w:val="clear" w:pos="907"/>
                <w:tab w:val="left" w:pos="360"/>
                <w:tab w:val="left" w:pos="900"/>
              </w:tabs>
              <w:jc w:val="right"/>
              <w:rPr>
                <w:rFonts w:ascii="Browallia New" w:hAnsi="Browallia New" w:cs="Browallia New"/>
                <w:sz w:val="28"/>
                <w:szCs w:val="28"/>
              </w:rPr>
            </w:pPr>
            <w:r w:rsidRPr="00D164AF">
              <w:rPr>
                <w:rFonts w:ascii="Browallia New" w:hAnsi="Browallia New" w:cs="Browallia New"/>
                <w:sz w:val="28"/>
                <w:szCs w:val="28"/>
              </w:rPr>
              <w:t>114,796</w:t>
            </w:r>
          </w:p>
        </w:tc>
        <w:tc>
          <w:tcPr>
            <w:tcW w:w="245" w:type="dxa"/>
          </w:tcPr>
          <w:p w14:paraId="177E3354"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314" w:type="dxa"/>
            <w:tcBorders>
              <w:bottom w:val="single" w:sz="4" w:space="0" w:color="auto"/>
            </w:tcBorders>
          </w:tcPr>
          <w:p w14:paraId="5F83DFFA"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1</w:t>
            </w:r>
          </w:p>
        </w:tc>
        <w:tc>
          <w:tcPr>
            <w:tcW w:w="248" w:type="dxa"/>
          </w:tcPr>
          <w:p w14:paraId="61345814"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361" w:type="dxa"/>
            <w:tcBorders>
              <w:bottom w:val="single" w:sz="4" w:space="0" w:color="auto"/>
            </w:tcBorders>
          </w:tcPr>
          <w:p w14:paraId="3023E470"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180,000</w:t>
            </w:r>
          </w:p>
        </w:tc>
      </w:tr>
      <w:tr w:rsidR="00117387" w:rsidRPr="00C2555B" w14:paraId="5CA8106B" w14:textId="77777777" w:rsidTr="00493671">
        <w:tblPrEx>
          <w:tblLook w:val="01E0" w:firstRow="1" w:lastRow="1" w:firstColumn="1" w:lastColumn="1" w:noHBand="0" w:noVBand="0"/>
        </w:tblPrEx>
        <w:trPr>
          <w:trHeight w:val="340"/>
        </w:trPr>
        <w:tc>
          <w:tcPr>
            <w:tcW w:w="2931" w:type="dxa"/>
          </w:tcPr>
          <w:p w14:paraId="407061DD" w14:textId="77777777" w:rsidR="00117387" w:rsidRPr="00C2555B" w:rsidRDefault="00117387" w:rsidP="00117387">
            <w:pPr>
              <w:tabs>
                <w:tab w:val="clear" w:pos="907"/>
                <w:tab w:val="left" w:pos="360"/>
                <w:tab w:val="left" w:pos="900"/>
              </w:tabs>
              <w:rPr>
                <w:rFonts w:ascii="Browallia New" w:hAnsi="Browallia New" w:cs="Browallia New"/>
                <w:sz w:val="28"/>
                <w:szCs w:val="28"/>
              </w:rPr>
            </w:pPr>
            <w:r w:rsidRPr="00C2555B">
              <w:rPr>
                <w:rFonts w:ascii="Browallia New" w:hAnsi="Browallia New" w:cs="Browallia New"/>
                <w:sz w:val="28"/>
                <w:szCs w:val="28"/>
                <w:cs/>
              </w:rPr>
              <w:t>รวม</w:t>
            </w:r>
          </w:p>
        </w:tc>
        <w:tc>
          <w:tcPr>
            <w:tcW w:w="1269" w:type="dxa"/>
            <w:tcBorders>
              <w:top w:val="single" w:sz="4" w:space="0" w:color="auto"/>
              <w:bottom w:val="single" w:sz="12" w:space="0" w:color="auto"/>
            </w:tcBorders>
          </w:tcPr>
          <w:p w14:paraId="32673D84" w14:textId="6172809B" w:rsidR="00117387" w:rsidRPr="00C2555B" w:rsidRDefault="00357320" w:rsidP="00117387">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371</w:t>
            </w:r>
          </w:p>
        </w:tc>
        <w:tc>
          <w:tcPr>
            <w:tcW w:w="245" w:type="dxa"/>
          </w:tcPr>
          <w:p w14:paraId="3DAFCFD0"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285" w:type="dxa"/>
            <w:tcBorders>
              <w:top w:val="single" w:sz="4" w:space="0" w:color="auto"/>
            </w:tcBorders>
          </w:tcPr>
          <w:p w14:paraId="1CC436C1" w14:textId="751DC0AD" w:rsidR="00117387" w:rsidRPr="00C2555B" w:rsidRDefault="00691A81" w:rsidP="00117387">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121,861</w:t>
            </w:r>
            <w:r>
              <w:rPr>
                <w:rFonts w:ascii="Browallia New" w:hAnsi="Browallia New" w:cs="Browallia New"/>
                <w:sz w:val="28"/>
                <w:szCs w:val="28"/>
              </w:rPr>
              <w:fldChar w:fldCharType="end"/>
            </w:r>
          </w:p>
        </w:tc>
        <w:tc>
          <w:tcPr>
            <w:tcW w:w="245" w:type="dxa"/>
          </w:tcPr>
          <w:p w14:paraId="2E755BF0"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314" w:type="dxa"/>
            <w:tcBorders>
              <w:top w:val="single" w:sz="4" w:space="0" w:color="auto"/>
              <w:bottom w:val="single" w:sz="12" w:space="0" w:color="auto"/>
            </w:tcBorders>
          </w:tcPr>
          <w:p w14:paraId="6754C726"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390</w:t>
            </w:r>
          </w:p>
        </w:tc>
        <w:tc>
          <w:tcPr>
            <w:tcW w:w="248" w:type="dxa"/>
          </w:tcPr>
          <w:p w14:paraId="3A68E927"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361" w:type="dxa"/>
            <w:tcBorders>
              <w:top w:val="single" w:sz="4" w:space="0" w:color="auto"/>
            </w:tcBorders>
          </w:tcPr>
          <w:p w14:paraId="65C549AB"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r w:rsidRPr="00493671">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493671">
              <w:rPr>
                <w:rFonts w:ascii="Browallia New" w:hAnsi="Browallia New" w:cs="Browallia New"/>
                <w:sz w:val="28"/>
                <w:szCs w:val="28"/>
              </w:rPr>
              <w:fldChar w:fldCharType="separate"/>
            </w:r>
            <w:r w:rsidRPr="00C2555B">
              <w:rPr>
                <w:rFonts w:ascii="Browallia New" w:hAnsi="Browallia New" w:cs="Browallia New"/>
                <w:noProof/>
                <w:sz w:val="28"/>
                <w:szCs w:val="28"/>
              </w:rPr>
              <w:t>193,600</w:t>
            </w:r>
            <w:r w:rsidRPr="00493671">
              <w:rPr>
                <w:rFonts w:ascii="Browallia New" w:hAnsi="Browallia New" w:cs="Browallia New"/>
                <w:sz w:val="28"/>
                <w:szCs w:val="28"/>
              </w:rPr>
              <w:fldChar w:fldCharType="end"/>
            </w:r>
          </w:p>
        </w:tc>
      </w:tr>
      <w:tr w:rsidR="00FF05B8" w:rsidRPr="00C2555B" w14:paraId="1E282EF7" w14:textId="77777777" w:rsidTr="00493671">
        <w:tblPrEx>
          <w:tblLook w:val="01E0" w:firstRow="1" w:lastRow="1" w:firstColumn="1" w:lastColumn="1" w:noHBand="0" w:noVBand="0"/>
        </w:tblPrEx>
        <w:trPr>
          <w:trHeight w:val="340"/>
        </w:trPr>
        <w:tc>
          <w:tcPr>
            <w:tcW w:w="2931" w:type="dxa"/>
          </w:tcPr>
          <w:p w14:paraId="368AB6E8" w14:textId="77777777" w:rsidR="00FF05B8" w:rsidRPr="00C2555B" w:rsidRDefault="00FF05B8" w:rsidP="00FF05B8">
            <w:pPr>
              <w:tabs>
                <w:tab w:val="clear" w:pos="907"/>
                <w:tab w:val="left" w:pos="360"/>
                <w:tab w:val="left" w:pos="900"/>
              </w:tabs>
              <w:ind w:left="450" w:hanging="450"/>
              <w:rPr>
                <w:rFonts w:ascii="Browallia New" w:hAnsi="Browallia New" w:cs="Browallia New"/>
                <w:sz w:val="28"/>
                <w:szCs w:val="28"/>
              </w:rPr>
            </w:pPr>
            <w:r w:rsidRPr="00C2555B">
              <w:rPr>
                <w:rFonts w:ascii="Browallia New" w:hAnsi="Browallia New" w:cs="Browallia New"/>
                <w:sz w:val="28"/>
                <w:szCs w:val="28"/>
                <w:u w:val="single"/>
                <w:cs/>
              </w:rPr>
              <w:t>หัก</w:t>
            </w:r>
            <w:r w:rsidRPr="00C2555B">
              <w:rPr>
                <w:rFonts w:ascii="Browallia New" w:hAnsi="Browallia New" w:cs="Browallia New"/>
                <w:sz w:val="28"/>
                <w:szCs w:val="28"/>
              </w:rPr>
              <w:t xml:space="preserve"> </w:t>
            </w:r>
            <w:r w:rsidRPr="00C2555B">
              <w:rPr>
                <w:rFonts w:ascii="Browallia New" w:hAnsi="Browallia New" w:cs="Browallia New"/>
                <w:sz w:val="28"/>
                <w:szCs w:val="28"/>
                <w:cs/>
              </w:rPr>
              <w:t>ค่าเผื่อการลดมูลค่า</w:t>
            </w:r>
          </w:p>
          <w:p w14:paraId="0297BA8D" w14:textId="77777777" w:rsidR="00FF05B8" w:rsidRPr="00C2555B" w:rsidRDefault="00FF05B8" w:rsidP="00FF05B8">
            <w:pPr>
              <w:tabs>
                <w:tab w:val="clear" w:pos="907"/>
                <w:tab w:val="left" w:pos="360"/>
                <w:tab w:val="left" w:pos="900"/>
              </w:tabs>
              <w:ind w:left="450"/>
              <w:rPr>
                <w:rFonts w:ascii="Browallia New" w:hAnsi="Browallia New" w:cs="Browallia New"/>
                <w:sz w:val="28"/>
                <w:szCs w:val="28"/>
                <w:cs/>
              </w:rPr>
            </w:pPr>
            <w:r w:rsidRPr="00C2555B">
              <w:rPr>
                <w:rFonts w:ascii="Browallia New" w:hAnsi="Browallia New" w:cs="Browallia New"/>
                <w:sz w:val="28"/>
                <w:szCs w:val="28"/>
                <w:cs/>
              </w:rPr>
              <w:t>เงินลงทุนในลูกหนี้</w:t>
            </w:r>
          </w:p>
        </w:tc>
        <w:tc>
          <w:tcPr>
            <w:tcW w:w="1269" w:type="dxa"/>
            <w:tcBorders>
              <w:top w:val="single" w:sz="4" w:space="0" w:color="auto"/>
            </w:tcBorders>
          </w:tcPr>
          <w:p w14:paraId="11DC65A7" w14:textId="77777777" w:rsidR="00FF05B8" w:rsidRPr="00C2555B" w:rsidRDefault="00FF05B8" w:rsidP="00FF05B8">
            <w:pPr>
              <w:tabs>
                <w:tab w:val="clear" w:pos="907"/>
                <w:tab w:val="left" w:pos="360"/>
                <w:tab w:val="left" w:pos="900"/>
              </w:tabs>
              <w:jc w:val="right"/>
              <w:rPr>
                <w:rFonts w:ascii="Browallia New" w:hAnsi="Browallia New" w:cs="Browallia New"/>
                <w:sz w:val="28"/>
                <w:szCs w:val="28"/>
                <w:cs/>
              </w:rPr>
            </w:pPr>
          </w:p>
        </w:tc>
        <w:tc>
          <w:tcPr>
            <w:tcW w:w="245" w:type="dxa"/>
          </w:tcPr>
          <w:p w14:paraId="4F347483" w14:textId="77777777" w:rsidR="00FF05B8" w:rsidRPr="00C2555B" w:rsidRDefault="00FF05B8" w:rsidP="00FF05B8">
            <w:pPr>
              <w:tabs>
                <w:tab w:val="clear" w:pos="907"/>
                <w:tab w:val="left" w:pos="360"/>
                <w:tab w:val="left" w:pos="900"/>
              </w:tabs>
              <w:jc w:val="right"/>
              <w:rPr>
                <w:rFonts w:ascii="Browallia New" w:hAnsi="Browallia New" w:cs="Browallia New"/>
                <w:sz w:val="28"/>
                <w:szCs w:val="28"/>
              </w:rPr>
            </w:pPr>
          </w:p>
        </w:tc>
        <w:tc>
          <w:tcPr>
            <w:tcW w:w="1285" w:type="dxa"/>
            <w:tcBorders>
              <w:bottom w:val="single" w:sz="4" w:space="0" w:color="auto"/>
            </w:tcBorders>
          </w:tcPr>
          <w:p w14:paraId="6B68CF35" w14:textId="6A12ABD8" w:rsidR="00FF05B8" w:rsidRPr="00324907" w:rsidRDefault="00FF05B8" w:rsidP="00FF0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p w14:paraId="3E862A8E" w14:textId="2EE207D6" w:rsidR="00FF05B8" w:rsidRPr="00C2555B" w:rsidRDefault="00FF05B8" w:rsidP="00FF0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324907">
              <w:rPr>
                <w:rFonts w:ascii="Browallia New" w:hAnsi="Browallia New" w:cs="DokChampa"/>
                <w:sz w:val="28"/>
                <w:szCs w:val="28"/>
                <w:lang w:bidi="lo-LA"/>
              </w:rPr>
              <w:t>(3,171)</w:t>
            </w:r>
          </w:p>
        </w:tc>
        <w:tc>
          <w:tcPr>
            <w:tcW w:w="245" w:type="dxa"/>
          </w:tcPr>
          <w:p w14:paraId="3C1B611A" w14:textId="77777777" w:rsidR="00FF05B8" w:rsidRPr="00C2555B" w:rsidRDefault="00FF05B8" w:rsidP="00FF05B8">
            <w:pPr>
              <w:tabs>
                <w:tab w:val="clear" w:pos="907"/>
                <w:tab w:val="left" w:pos="360"/>
                <w:tab w:val="left" w:pos="900"/>
              </w:tabs>
              <w:jc w:val="right"/>
              <w:rPr>
                <w:rFonts w:ascii="Browallia New" w:hAnsi="Browallia New" w:cs="Browallia New"/>
                <w:sz w:val="28"/>
                <w:szCs w:val="28"/>
              </w:rPr>
            </w:pPr>
          </w:p>
        </w:tc>
        <w:tc>
          <w:tcPr>
            <w:tcW w:w="1314" w:type="dxa"/>
            <w:tcBorders>
              <w:top w:val="single" w:sz="12" w:space="0" w:color="auto"/>
            </w:tcBorders>
          </w:tcPr>
          <w:p w14:paraId="01690248" w14:textId="77777777" w:rsidR="00FF05B8" w:rsidRPr="00C2555B" w:rsidRDefault="00FF05B8" w:rsidP="00FF05B8">
            <w:pPr>
              <w:tabs>
                <w:tab w:val="clear" w:pos="907"/>
                <w:tab w:val="left" w:pos="360"/>
                <w:tab w:val="left" w:pos="900"/>
              </w:tabs>
              <w:jc w:val="right"/>
              <w:rPr>
                <w:rFonts w:ascii="Browallia New" w:hAnsi="Browallia New" w:cs="Browallia New"/>
                <w:sz w:val="28"/>
                <w:szCs w:val="28"/>
              </w:rPr>
            </w:pPr>
          </w:p>
        </w:tc>
        <w:tc>
          <w:tcPr>
            <w:tcW w:w="248" w:type="dxa"/>
          </w:tcPr>
          <w:p w14:paraId="348943D9" w14:textId="77777777" w:rsidR="00FF05B8" w:rsidRPr="00C2555B" w:rsidRDefault="00FF05B8" w:rsidP="00FF05B8">
            <w:pPr>
              <w:tabs>
                <w:tab w:val="clear" w:pos="907"/>
                <w:tab w:val="left" w:pos="360"/>
                <w:tab w:val="left" w:pos="900"/>
              </w:tabs>
              <w:jc w:val="right"/>
              <w:rPr>
                <w:rFonts w:ascii="Browallia New" w:hAnsi="Browallia New" w:cs="Browallia New"/>
                <w:sz w:val="28"/>
                <w:szCs w:val="28"/>
              </w:rPr>
            </w:pPr>
          </w:p>
        </w:tc>
        <w:tc>
          <w:tcPr>
            <w:tcW w:w="1361" w:type="dxa"/>
            <w:tcBorders>
              <w:bottom w:val="single" w:sz="4" w:space="0" w:color="auto"/>
            </w:tcBorders>
          </w:tcPr>
          <w:p w14:paraId="10FC9E73" w14:textId="77777777" w:rsidR="00FF05B8" w:rsidRPr="00C2555B" w:rsidRDefault="00FF05B8" w:rsidP="00FF05B8">
            <w:pPr>
              <w:tabs>
                <w:tab w:val="clear" w:pos="907"/>
                <w:tab w:val="left" w:pos="360"/>
                <w:tab w:val="left" w:pos="900"/>
              </w:tabs>
              <w:jc w:val="right"/>
              <w:rPr>
                <w:rFonts w:ascii="Browallia New" w:hAnsi="Browallia New" w:cs="Browallia New"/>
                <w:sz w:val="28"/>
                <w:szCs w:val="28"/>
              </w:rPr>
            </w:pPr>
          </w:p>
          <w:p w14:paraId="46574CC0" w14:textId="77777777" w:rsidR="00FF05B8" w:rsidRPr="00C2555B" w:rsidRDefault="00FF05B8" w:rsidP="00FF05B8">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(7,847)</w:t>
            </w:r>
          </w:p>
        </w:tc>
      </w:tr>
      <w:tr w:rsidR="00FF05B8" w:rsidRPr="00C2555B" w14:paraId="5CE47232" w14:textId="77777777" w:rsidTr="00493671">
        <w:tblPrEx>
          <w:tblLook w:val="01E0" w:firstRow="1" w:lastRow="1" w:firstColumn="1" w:lastColumn="1" w:noHBand="0" w:noVBand="0"/>
        </w:tblPrEx>
        <w:trPr>
          <w:trHeight w:val="206"/>
        </w:trPr>
        <w:tc>
          <w:tcPr>
            <w:tcW w:w="2931" w:type="dxa"/>
          </w:tcPr>
          <w:p w14:paraId="069E875C" w14:textId="77777777" w:rsidR="00FF05B8" w:rsidRPr="00C2555B" w:rsidRDefault="00FF05B8" w:rsidP="00FF05B8">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สุทธิ</w:t>
            </w:r>
          </w:p>
        </w:tc>
        <w:tc>
          <w:tcPr>
            <w:tcW w:w="1269" w:type="dxa"/>
          </w:tcPr>
          <w:p w14:paraId="0ABB8ECB" w14:textId="77777777" w:rsidR="00FF05B8" w:rsidRPr="00C2555B" w:rsidRDefault="00FF05B8" w:rsidP="00FF05B8">
            <w:pPr>
              <w:tabs>
                <w:tab w:val="clear" w:pos="907"/>
                <w:tab w:val="left" w:pos="360"/>
                <w:tab w:val="left" w:pos="900"/>
              </w:tabs>
              <w:jc w:val="right"/>
              <w:rPr>
                <w:rFonts w:ascii="Browallia New" w:hAnsi="Browallia New" w:cs="Browallia New"/>
                <w:sz w:val="28"/>
                <w:szCs w:val="28"/>
                <w:cs/>
              </w:rPr>
            </w:pPr>
          </w:p>
        </w:tc>
        <w:tc>
          <w:tcPr>
            <w:tcW w:w="245" w:type="dxa"/>
          </w:tcPr>
          <w:p w14:paraId="5861C854" w14:textId="77777777" w:rsidR="00FF05B8" w:rsidRPr="00C2555B" w:rsidRDefault="00FF05B8" w:rsidP="00FF05B8">
            <w:pPr>
              <w:tabs>
                <w:tab w:val="clear" w:pos="907"/>
                <w:tab w:val="left" w:pos="360"/>
                <w:tab w:val="left" w:pos="900"/>
              </w:tabs>
              <w:jc w:val="right"/>
              <w:rPr>
                <w:rFonts w:ascii="Browallia New" w:hAnsi="Browallia New" w:cs="Browallia New"/>
                <w:sz w:val="28"/>
                <w:szCs w:val="28"/>
              </w:rPr>
            </w:pPr>
          </w:p>
        </w:tc>
        <w:tc>
          <w:tcPr>
            <w:tcW w:w="1285" w:type="dxa"/>
            <w:tcBorders>
              <w:top w:val="single" w:sz="4" w:space="0" w:color="auto"/>
              <w:bottom w:val="single" w:sz="12" w:space="0" w:color="auto"/>
            </w:tcBorders>
          </w:tcPr>
          <w:p w14:paraId="3A4F1C67" w14:textId="117EB4CD" w:rsidR="00FF05B8" w:rsidRPr="00C2555B" w:rsidRDefault="00FF05B8" w:rsidP="00FF05B8">
            <w:pPr>
              <w:tabs>
                <w:tab w:val="clear" w:pos="907"/>
                <w:tab w:val="left" w:pos="360"/>
                <w:tab w:val="left" w:pos="900"/>
              </w:tabs>
              <w:jc w:val="right"/>
              <w:rPr>
                <w:rFonts w:ascii="Browallia New" w:hAnsi="Browallia New" w:cs="Browallia New"/>
                <w:sz w:val="28"/>
                <w:szCs w:val="28"/>
                <w:cs/>
              </w:rPr>
            </w:pPr>
            <w:r w:rsidRPr="00324907">
              <w:rPr>
                <w:rFonts w:ascii="Browallia New" w:hAnsi="Browallia New" w:cs="Browallia New"/>
                <w:sz w:val="28"/>
                <w:szCs w:val="28"/>
              </w:rPr>
              <w:t>118,6</w:t>
            </w:r>
            <w:r w:rsidR="00B2267B" w:rsidRPr="00287A19">
              <w:rPr>
                <w:rFonts w:ascii="Browallia New" w:hAnsi="Browallia New" w:cs="Browallia New"/>
                <w:sz w:val="28"/>
                <w:szCs w:val="28"/>
              </w:rPr>
              <w:t>90</w:t>
            </w:r>
          </w:p>
        </w:tc>
        <w:tc>
          <w:tcPr>
            <w:tcW w:w="245" w:type="dxa"/>
          </w:tcPr>
          <w:p w14:paraId="080165C0" w14:textId="77777777" w:rsidR="00FF05B8" w:rsidRPr="00C2555B" w:rsidRDefault="00FF05B8" w:rsidP="00FF05B8">
            <w:pPr>
              <w:tabs>
                <w:tab w:val="clear" w:pos="907"/>
                <w:tab w:val="left" w:pos="360"/>
                <w:tab w:val="left" w:pos="900"/>
              </w:tabs>
              <w:jc w:val="right"/>
              <w:rPr>
                <w:rFonts w:ascii="Browallia New" w:hAnsi="Browallia New" w:cs="Browallia New"/>
                <w:sz w:val="28"/>
                <w:szCs w:val="28"/>
              </w:rPr>
            </w:pPr>
          </w:p>
        </w:tc>
        <w:tc>
          <w:tcPr>
            <w:tcW w:w="1314" w:type="dxa"/>
          </w:tcPr>
          <w:p w14:paraId="38A9316B" w14:textId="77777777" w:rsidR="00FF05B8" w:rsidRPr="00C2555B" w:rsidRDefault="00FF05B8" w:rsidP="00FF05B8">
            <w:pPr>
              <w:tabs>
                <w:tab w:val="clear" w:pos="907"/>
                <w:tab w:val="left" w:pos="360"/>
                <w:tab w:val="left" w:pos="900"/>
              </w:tabs>
              <w:jc w:val="right"/>
              <w:rPr>
                <w:rFonts w:ascii="Browallia New" w:hAnsi="Browallia New" w:cs="Browallia New"/>
                <w:sz w:val="28"/>
                <w:szCs w:val="28"/>
              </w:rPr>
            </w:pPr>
          </w:p>
        </w:tc>
        <w:tc>
          <w:tcPr>
            <w:tcW w:w="248" w:type="dxa"/>
          </w:tcPr>
          <w:p w14:paraId="4DD9B854" w14:textId="77777777" w:rsidR="00FF05B8" w:rsidRPr="00C2555B" w:rsidRDefault="00FF05B8" w:rsidP="00FF05B8">
            <w:pPr>
              <w:tabs>
                <w:tab w:val="clear" w:pos="907"/>
                <w:tab w:val="left" w:pos="360"/>
                <w:tab w:val="left" w:pos="900"/>
              </w:tabs>
              <w:jc w:val="right"/>
              <w:rPr>
                <w:rFonts w:ascii="Browallia New" w:hAnsi="Browallia New" w:cs="Browallia New"/>
                <w:sz w:val="28"/>
                <w:szCs w:val="28"/>
              </w:rPr>
            </w:pPr>
          </w:p>
        </w:tc>
        <w:tc>
          <w:tcPr>
            <w:tcW w:w="1361" w:type="dxa"/>
            <w:tcBorders>
              <w:top w:val="single" w:sz="4" w:space="0" w:color="auto"/>
              <w:bottom w:val="single" w:sz="12" w:space="0" w:color="auto"/>
            </w:tcBorders>
          </w:tcPr>
          <w:p w14:paraId="34813BEB" w14:textId="77777777" w:rsidR="00FF05B8" w:rsidRPr="00C2555B" w:rsidRDefault="00FF05B8" w:rsidP="00FF05B8">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185,753</w:t>
            </w:r>
          </w:p>
        </w:tc>
      </w:tr>
    </w:tbl>
    <w:p w14:paraId="42FDE179" w14:textId="77777777" w:rsidR="00FE2955" w:rsidRPr="00493671" w:rsidRDefault="00FE2955" w:rsidP="00FE2955">
      <w:pPr>
        <w:jc w:val="thaiDistribute"/>
        <w:rPr>
          <w:rFonts w:ascii="Browallia New" w:hAnsi="Browallia New" w:cs="Browallia New"/>
          <w:spacing w:val="-2"/>
          <w:sz w:val="28"/>
          <w:szCs w:val="28"/>
        </w:rPr>
      </w:pPr>
    </w:p>
    <w:p w14:paraId="52BEBD9B" w14:textId="0D5C54AD" w:rsidR="00117387" w:rsidRDefault="00FE2955" w:rsidP="00117387">
      <w:pPr>
        <w:ind w:left="450"/>
        <w:jc w:val="thaiDistribute"/>
        <w:rPr>
          <w:rFonts w:ascii="Browallia New" w:hAnsi="Browallia New" w:cs="Browallia New"/>
          <w:spacing w:val="-2"/>
          <w:sz w:val="28"/>
          <w:szCs w:val="28"/>
        </w:rPr>
      </w:pPr>
      <w:r w:rsidRPr="00324907">
        <w:rPr>
          <w:rFonts w:ascii="Browallia New" w:hAnsi="Browallia New" w:cs="Browallia New"/>
          <w:sz w:val="28"/>
          <w:szCs w:val="28"/>
          <w:cs/>
        </w:rPr>
        <w:t>บริษัทย่อยทางอ้อม</w:t>
      </w:r>
      <w:r w:rsidR="00995AF8" w:rsidRPr="00324907">
        <w:rPr>
          <w:rFonts w:ascii="Browallia New" w:hAnsi="Browallia New" w:cs="Browallia New"/>
          <w:spacing w:val="-2"/>
          <w:sz w:val="28"/>
          <w:szCs w:val="28"/>
          <w:cs/>
        </w:rPr>
        <w:t xml:space="preserve">ได้รับโอนสิทธิเรียกร้องในลูกหนี้จำนวนเงินรวม </w:t>
      </w:r>
      <w:r w:rsidR="00995AF8" w:rsidRPr="00324907">
        <w:rPr>
          <w:rFonts w:ascii="Browallia New" w:hAnsi="Browallia New" w:cs="Browallia New"/>
          <w:spacing w:val="-2"/>
          <w:sz w:val="28"/>
          <w:szCs w:val="28"/>
        </w:rPr>
        <w:t xml:space="preserve">180 </w:t>
      </w:r>
      <w:r w:rsidR="00995AF8" w:rsidRPr="00324907">
        <w:rPr>
          <w:rFonts w:ascii="Browallia New" w:hAnsi="Browallia New" w:cs="Browallia New"/>
          <w:spacing w:val="-2"/>
          <w:sz w:val="28"/>
          <w:szCs w:val="28"/>
          <w:cs/>
        </w:rPr>
        <w:t xml:space="preserve">ล้านบาท ซึ่งมีที่ดินว่างเปล่าจำนวน </w:t>
      </w:r>
      <w:r w:rsidR="00995AF8" w:rsidRPr="00324907">
        <w:rPr>
          <w:rFonts w:ascii="Browallia New" w:hAnsi="Browallia New" w:cs="Browallia New"/>
          <w:spacing w:val="-2"/>
          <w:sz w:val="28"/>
          <w:szCs w:val="28"/>
        </w:rPr>
        <w:t xml:space="preserve">3 </w:t>
      </w:r>
      <w:r w:rsidR="00995AF8" w:rsidRPr="00324907">
        <w:rPr>
          <w:rFonts w:ascii="Browallia New" w:hAnsi="Browallia New" w:cs="Browallia New"/>
          <w:spacing w:val="-2"/>
          <w:sz w:val="28"/>
          <w:szCs w:val="28"/>
          <w:cs/>
        </w:rPr>
        <w:t xml:space="preserve">แปลง เป็นหลักทรัพย์ค้ำประกัน ในระหว่างปี </w:t>
      </w:r>
      <w:r w:rsidR="00995AF8" w:rsidRPr="00324907">
        <w:rPr>
          <w:rFonts w:ascii="Browallia New" w:hAnsi="Browallia New" w:cs="Browallia New"/>
          <w:spacing w:val="-2"/>
          <w:sz w:val="28"/>
          <w:szCs w:val="28"/>
        </w:rPr>
        <w:t xml:space="preserve">2561 </w:t>
      </w:r>
      <w:r w:rsidR="00995AF8" w:rsidRPr="00324907">
        <w:rPr>
          <w:rFonts w:ascii="Browallia New" w:hAnsi="Browallia New" w:cs="Browallia New"/>
          <w:spacing w:val="-2"/>
          <w:sz w:val="28"/>
          <w:szCs w:val="28"/>
          <w:cs/>
        </w:rPr>
        <w:t>บริษัท</w:t>
      </w:r>
      <w:r w:rsidR="00995AF8" w:rsidRPr="00324907">
        <w:rPr>
          <w:rFonts w:ascii="Browallia New" w:hAnsi="Browallia New" w:cs="Browallia New"/>
          <w:sz w:val="28"/>
          <w:szCs w:val="28"/>
          <w:cs/>
        </w:rPr>
        <w:t>ย่อยทางอ้อม</w:t>
      </w:r>
      <w:r w:rsidR="00995AF8" w:rsidRPr="00324907">
        <w:rPr>
          <w:rFonts w:ascii="Browallia New" w:hAnsi="Browallia New" w:cs="Browallia New"/>
          <w:spacing w:val="-2"/>
          <w:sz w:val="28"/>
          <w:szCs w:val="28"/>
          <w:cs/>
        </w:rPr>
        <w:t>ได้ว่าจ้างผู้ประเมินราคาอิสระให้ตีราคาที่ดินด้วยวิธีเปรียบเทียบราคาตลาด (</w:t>
      </w:r>
      <w:r w:rsidR="00995AF8" w:rsidRPr="00324907">
        <w:rPr>
          <w:rFonts w:ascii="Browallia New" w:hAnsi="Browallia New" w:cs="Browallia New"/>
          <w:spacing w:val="-2"/>
          <w:sz w:val="28"/>
          <w:szCs w:val="28"/>
        </w:rPr>
        <w:t xml:space="preserve">Market Approach) </w:t>
      </w:r>
      <w:r w:rsidR="00705BAB">
        <w:rPr>
          <w:rFonts w:ascii="Browallia New" w:hAnsi="Browallia New" w:cs="Browallia New" w:hint="cs"/>
          <w:spacing w:val="-2"/>
          <w:sz w:val="28"/>
          <w:szCs w:val="28"/>
          <w:cs/>
        </w:rPr>
        <w:t>โดย</w:t>
      </w:r>
      <w:r w:rsidR="006C46CA">
        <w:rPr>
          <w:rFonts w:ascii="Browallia New" w:hAnsi="Browallia New" w:cs="Browallia New" w:hint="cs"/>
          <w:spacing w:val="-2"/>
          <w:sz w:val="28"/>
          <w:szCs w:val="28"/>
          <w:cs/>
        </w:rPr>
        <w:t>คิดเป็น</w:t>
      </w:r>
      <w:r w:rsidR="00995AF8" w:rsidRPr="00324907">
        <w:rPr>
          <w:rFonts w:ascii="Browallia New" w:hAnsi="Browallia New" w:cs="Browallia New"/>
          <w:spacing w:val="-2"/>
          <w:sz w:val="28"/>
          <w:szCs w:val="28"/>
          <w:cs/>
        </w:rPr>
        <w:t xml:space="preserve">มูลค่า </w:t>
      </w:r>
      <w:r w:rsidR="00995AF8" w:rsidRPr="00324907">
        <w:rPr>
          <w:rFonts w:ascii="Browallia New" w:hAnsi="Browallia New" w:cs="Browallia New"/>
          <w:spacing w:val="-2"/>
          <w:sz w:val="28"/>
          <w:szCs w:val="28"/>
        </w:rPr>
        <w:t xml:space="preserve">338.60 </w:t>
      </w:r>
      <w:r w:rsidR="00995AF8" w:rsidRPr="00324907">
        <w:rPr>
          <w:rFonts w:ascii="Browallia New" w:hAnsi="Browallia New" w:cs="Browallia New"/>
          <w:spacing w:val="-2"/>
          <w:sz w:val="28"/>
          <w:szCs w:val="28"/>
          <w:cs/>
        </w:rPr>
        <w:t>ล้านบาท ในระหว่างงวด</w:t>
      </w:r>
      <w:r w:rsidR="00270076" w:rsidRPr="00324907">
        <w:rPr>
          <w:rFonts w:ascii="Browallia New" w:hAnsi="Browallia New" w:cs="Browallia New"/>
          <w:spacing w:val="-2"/>
          <w:sz w:val="28"/>
          <w:szCs w:val="28"/>
          <w:cs/>
        </w:rPr>
        <w:t>เก้า</w:t>
      </w:r>
      <w:r w:rsidR="00995AF8" w:rsidRPr="00324907">
        <w:rPr>
          <w:rFonts w:ascii="Browallia New" w:hAnsi="Browallia New" w:cs="Browallia New"/>
          <w:spacing w:val="-2"/>
          <w:sz w:val="28"/>
          <w:szCs w:val="28"/>
          <w:cs/>
        </w:rPr>
        <w:t xml:space="preserve">เดือนสิ้นสุดวันที่ </w:t>
      </w:r>
      <w:r w:rsidR="00995AF8" w:rsidRPr="00324907">
        <w:rPr>
          <w:rFonts w:ascii="Browallia New" w:hAnsi="Browallia New" w:cs="Browallia New"/>
          <w:spacing w:val="-2"/>
          <w:sz w:val="28"/>
          <w:szCs w:val="28"/>
        </w:rPr>
        <w:t xml:space="preserve">30 </w:t>
      </w:r>
      <w:r w:rsidR="00270076" w:rsidRPr="00324907">
        <w:rPr>
          <w:rFonts w:ascii="Browallia New" w:hAnsi="Browallia New" w:cs="Browallia New"/>
          <w:spacing w:val="-2"/>
          <w:sz w:val="28"/>
          <w:szCs w:val="28"/>
          <w:cs/>
        </w:rPr>
        <w:t>กันยายน</w:t>
      </w:r>
      <w:r w:rsidR="00995AF8" w:rsidRPr="00324907">
        <w:rPr>
          <w:rFonts w:ascii="Browallia New" w:hAnsi="Browallia New" w:cs="Browallia New"/>
          <w:spacing w:val="-2"/>
          <w:sz w:val="28"/>
          <w:szCs w:val="28"/>
          <w:cs/>
        </w:rPr>
        <w:t xml:space="preserve"> </w:t>
      </w:r>
      <w:r w:rsidR="00995AF8" w:rsidRPr="00324907">
        <w:rPr>
          <w:rFonts w:ascii="Browallia New" w:hAnsi="Browallia New" w:cs="Browallia New"/>
          <w:spacing w:val="-2"/>
          <w:sz w:val="28"/>
          <w:szCs w:val="28"/>
        </w:rPr>
        <w:t xml:space="preserve">2562 </w:t>
      </w:r>
      <w:r w:rsidR="00995AF8" w:rsidRPr="00324907">
        <w:rPr>
          <w:rFonts w:ascii="Browallia New" w:hAnsi="Browallia New" w:cs="Browallia New"/>
          <w:spacing w:val="-2"/>
          <w:sz w:val="28"/>
          <w:szCs w:val="28"/>
          <w:cs/>
        </w:rPr>
        <w:t>บริษัทย่อย</w:t>
      </w:r>
      <w:r w:rsidR="00995AF8" w:rsidRPr="00324907">
        <w:rPr>
          <w:rFonts w:ascii="Browallia New" w:hAnsi="Browallia New" w:cs="Browallia New"/>
          <w:sz w:val="28"/>
          <w:szCs w:val="28"/>
          <w:cs/>
        </w:rPr>
        <w:t>ทางอ้อม</w:t>
      </w:r>
      <w:r w:rsidR="00995AF8" w:rsidRPr="00324907">
        <w:rPr>
          <w:rFonts w:ascii="Browallia New" w:hAnsi="Browallia New" w:cs="Browallia New"/>
          <w:spacing w:val="-2"/>
          <w:sz w:val="28"/>
          <w:szCs w:val="28"/>
          <w:cs/>
        </w:rPr>
        <w:t xml:space="preserve">ได้รับชำระเงินบางส่วนจากลูกหนี้ดังกล่าว จำนวน </w:t>
      </w:r>
      <w:r w:rsidR="00995AF8" w:rsidRPr="00324907">
        <w:rPr>
          <w:rFonts w:ascii="Browallia New" w:hAnsi="Browallia New" w:cs="Browallia New"/>
          <w:spacing w:val="-2"/>
          <w:sz w:val="28"/>
          <w:szCs w:val="28"/>
        </w:rPr>
        <w:t xml:space="preserve">65.20 </w:t>
      </w:r>
      <w:r w:rsidR="00995AF8" w:rsidRPr="00324907">
        <w:rPr>
          <w:rFonts w:ascii="Browallia New" w:hAnsi="Browallia New" w:cs="Browallia New"/>
          <w:spacing w:val="-2"/>
          <w:sz w:val="28"/>
          <w:szCs w:val="28"/>
          <w:cs/>
        </w:rPr>
        <w:t xml:space="preserve">ล้านบาท และได้ยื่นฟ้องบังคับจำนองโฉนดที่ดินดังกล่าวต่อศาลแพ่ง ในวงเงินจำนองค้ำประกัน </w:t>
      </w:r>
      <w:r w:rsidR="00995AF8" w:rsidRPr="00324907">
        <w:rPr>
          <w:rFonts w:ascii="Browallia New" w:hAnsi="Browallia New" w:cs="Browallia New"/>
          <w:spacing w:val="-2"/>
          <w:sz w:val="28"/>
          <w:szCs w:val="28"/>
        </w:rPr>
        <w:t xml:space="preserve">120 </w:t>
      </w:r>
      <w:r w:rsidR="00995AF8" w:rsidRPr="00324907">
        <w:rPr>
          <w:rFonts w:ascii="Browallia New" w:hAnsi="Browallia New" w:cs="Browallia New"/>
          <w:spacing w:val="-2"/>
          <w:sz w:val="28"/>
          <w:szCs w:val="28"/>
          <w:cs/>
        </w:rPr>
        <w:t xml:space="preserve">ล้านบาท พร้อมดอกเบี้ยในอัตราร้อยละ </w:t>
      </w:r>
      <w:r w:rsidR="00995AF8" w:rsidRPr="00324907">
        <w:rPr>
          <w:rFonts w:ascii="Browallia New" w:hAnsi="Browallia New" w:cs="Browallia New"/>
          <w:spacing w:val="-2"/>
          <w:sz w:val="28"/>
          <w:szCs w:val="28"/>
        </w:rPr>
        <w:t xml:space="preserve">19 </w:t>
      </w:r>
      <w:r w:rsidR="00995AF8" w:rsidRPr="00324907">
        <w:rPr>
          <w:rFonts w:ascii="Browallia New" w:hAnsi="Browallia New" w:cs="Browallia New"/>
          <w:spacing w:val="-2"/>
          <w:sz w:val="28"/>
          <w:szCs w:val="28"/>
          <w:cs/>
        </w:rPr>
        <w:t xml:space="preserve">ต่อปี เป็นเวลา </w:t>
      </w:r>
      <w:r w:rsidR="00995AF8" w:rsidRPr="00324907">
        <w:rPr>
          <w:rFonts w:ascii="Browallia New" w:hAnsi="Browallia New" w:cs="Browallia New"/>
          <w:spacing w:val="-2"/>
          <w:sz w:val="28"/>
          <w:szCs w:val="28"/>
        </w:rPr>
        <w:t xml:space="preserve">5 </w:t>
      </w:r>
      <w:r w:rsidR="00995AF8" w:rsidRPr="00324907">
        <w:rPr>
          <w:rFonts w:ascii="Browallia New" w:hAnsi="Browallia New" w:cs="Browallia New"/>
          <w:spacing w:val="-2"/>
          <w:sz w:val="28"/>
          <w:szCs w:val="28"/>
          <w:cs/>
        </w:rPr>
        <w:t xml:space="preserve">ปี หรือคิดเป็นดอกเบี้ย </w:t>
      </w:r>
      <w:r w:rsidR="00995AF8" w:rsidRPr="00324907">
        <w:rPr>
          <w:rFonts w:ascii="Browallia New" w:hAnsi="Browallia New" w:cs="Browallia New"/>
          <w:spacing w:val="-2"/>
          <w:sz w:val="28"/>
          <w:szCs w:val="28"/>
        </w:rPr>
        <w:t xml:space="preserve">114 </w:t>
      </w:r>
      <w:r w:rsidR="00995AF8" w:rsidRPr="00324907">
        <w:rPr>
          <w:rFonts w:ascii="Browallia New" w:hAnsi="Browallia New" w:cs="Browallia New"/>
          <w:spacing w:val="-2"/>
          <w:sz w:val="28"/>
          <w:szCs w:val="28"/>
          <w:cs/>
        </w:rPr>
        <w:t xml:space="preserve">ล้านบาท รวมเป็นเงินฟ้องบังคับจำนอง </w:t>
      </w:r>
      <w:r w:rsidR="00995AF8" w:rsidRPr="00324907">
        <w:rPr>
          <w:rFonts w:ascii="Browallia New" w:hAnsi="Browallia New" w:cs="Browallia New"/>
          <w:spacing w:val="-2"/>
          <w:sz w:val="28"/>
          <w:szCs w:val="28"/>
        </w:rPr>
        <w:t xml:space="preserve">234 </w:t>
      </w:r>
      <w:r w:rsidR="00995AF8" w:rsidRPr="00324907">
        <w:rPr>
          <w:rFonts w:ascii="Browallia New" w:hAnsi="Browallia New" w:cs="Browallia New"/>
          <w:spacing w:val="-2"/>
          <w:sz w:val="28"/>
          <w:szCs w:val="28"/>
          <w:cs/>
        </w:rPr>
        <w:t>ล้านบาท ปัจจุบันคดีอยู่ระหว่างการพิจารณาของศาลชั้นต้น อย่างไรก็ตาม บริษัทย่อย</w:t>
      </w:r>
      <w:r w:rsidR="00995AF8" w:rsidRPr="00324907">
        <w:rPr>
          <w:rFonts w:ascii="Browallia New" w:hAnsi="Browallia New" w:cs="Browallia New"/>
          <w:sz w:val="28"/>
          <w:szCs w:val="28"/>
          <w:cs/>
        </w:rPr>
        <w:t>ทางอ้อม</w:t>
      </w:r>
      <w:r w:rsidR="00995AF8" w:rsidRPr="00324907">
        <w:rPr>
          <w:rFonts w:ascii="Browallia New" w:hAnsi="Browallia New" w:cs="Browallia New"/>
          <w:spacing w:val="-2"/>
          <w:sz w:val="28"/>
          <w:szCs w:val="28"/>
          <w:cs/>
        </w:rPr>
        <w:t>เชื่อว่ามูลค่าทรัพย์สินที่ค้ำประกันสูงกว่าเงินให้สินเชื่อ จึงไม่ได้ตั้งค่าเผื่อขาดทุนจากการด้อยค่า</w:t>
      </w:r>
    </w:p>
    <w:p w14:paraId="40B962C8" w14:textId="567E0E11" w:rsidR="00FE2955" w:rsidRPr="00546A61" w:rsidRDefault="00FE2955"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cs/>
        </w:rPr>
      </w:pPr>
    </w:p>
    <w:p w14:paraId="10BC5B3A" w14:textId="77777777" w:rsidR="00F57B29" w:rsidRDefault="00F5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092838C" w14:textId="4C22E9CF" w:rsidR="008C139A" w:rsidRPr="001216F9" w:rsidRDefault="008C139A" w:rsidP="008C139A">
      <w:pPr>
        <w:ind w:firstLine="450"/>
        <w:jc w:val="thaiDistribute"/>
        <w:rPr>
          <w:rFonts w:ascii="Browallia New" w:hAnsi="Browallia New" w:cs="Browallia New"/>
          <w:sz w:val="28"/>
          <w:szCs w:val="28"/>
        </w:rPr>
      </w:pPr>
      <w:r w:rsidRPr="001216F9">
        <w:rPr>
          <w:rFonts w:ascii="Browallia New" w:hAnsi="Browallia New" w:cs="Browallia New"/>
          <w:sz w:val="28"/>
          <w:szCs w:val="28"/>
          <w:cs/>
        </w:rPr>
        <w:t>รายการเคลื่อนไหวของเงินลงทุนในลูกหนี้</w:t>
      </w:r>
      <w:r w:rsidRPr="001216F9">
        <w:rPr>
          <w:rFonts w:ascii="Browallia New" w:hAnsi="Browallia New" w:cs="Browallia New" w:hint="cs"/>
          <w:sz w:val="28"/>
          <w:szCs w:val="28"/>
          <w:cs/>
        </w:rPr>
        <w:t>สำหรับ</w:t>
      </w:r>
      <w:r>
        <w:rPr>
          <w:rFonts w:ascii="Browallia New" w:hAnsi="Browallia New" w:cs="Browallia New" w:hint="cs"/>
          <w:sz w:val="28"/>
          <w:szCs w:val="28"/>
          <w:cs/>
        </w:rPr>
        <w:t>งวด</w:t>
      </w:r>
      <w:r w:rsidR="00270076">
        <w:rPr>
          <w:rFonts w:ascii="Browallia New" w:hAnsi="Browallia New" w:cs="Browallia New" w:hint="cs"/>
          <w:sz w:val="28"/>
          <w:szCs w:val="28"/>
          <w:cs/>
        </w:rPr>
        <w:t>เก้า</w:t>
      </w:r>
      <w:r>
        <w:rPr>
          <w:rFonts w:ascii="Browallia New" w:hAnsi="Browallia New" w:cs="Browallia New" w:hint="cs"/>
          <w:sz w:val="28"/>
          <w:szCs w:val="28"/>
          <w:cs/>
        </w:rPr>
        <w:t xml:space="preserve">เดือนสิ้นสุดวันที่ </w:t>
      </w:r>
      <w:r w:rsidRPr="00954155">
        <w:rPr>
          <w:rFonts w:ascii="Browallia New" w:hAnsi="Browallia New" w:cs="Browallia New"/>
          <w:sz w:val="28"/>
          <w:szCs w:val="28"/>
        </w:rPr>
        <w:t xml:space="preserve">30 </w:t>
      </w:r>
      <w:r w:rsidR="00270076" w:rsidRPr="00270076">
        <w:rPr>
          <w:rFonts w:ascii="Browallia New" w:hAnsi="Browallia New" w:cs="Browallia New"/>
          <w:sz w:val="28"/>
          <w:szCs w:val="28"/>
          <w:cs/>
        </w:rPr>
        <w:t>กันยายน</w:t>
      </w:r>
      <w:r>
        <w:rPr>
          <w:rFonts w:ascii="Browallia New" w:hAnsi="Browallia New" w:cs="Browallia New" w:hint="cs"/>
          <w:sz w:val="28"/>
          <w:szCs w:val="28"/>
          <w:cs/>
        </w:rPr>
        <w:t xml:space="preserve"> </w:t>
      </w:r>
      <w:r>
        <w:rPr>
          <w:rFonts w:ascii="Browallia New" w:hAnsi="Browallia New" w:cs="Browallia New"/>
          <w:sz w:val="28"/>
          <w:szCs w:val="28"/>
        </w:rPr>
        <w:t>256</w:t>
      </w:r>
      <w:r w:rsidRPr="004D12CD">
        <w:rPr>
          <w:rFonts w:ascii="Browallia New" w:hAnsi="Browallia New" w:cs="Browallia New" w:hint="cs"/>
          <w:sz w:val="28"/>
          <w:szCs w:val="28"/>
        </w:rPr>
        <w:t>2</w:t>
      </w:r>
      <w:r>
        <w:rPr>
          <w:rFonts w:ascii="Browallia New" w:hAnsi="Browallia New" w:cs="Browallia New"/>
          <w:sz w:val="28"/>
          <w:szCs w:val="28"/>
          <w:cs/>
        </w:rPr>
        <w:t xml:space="preserve"> </w:t>
      </w:r>
      <w:r w:rsidRPr="00E65E6D">
        <w:rPr>
          <w:rFonts w:ascii="Browallia New" w:hAnsi="Browallia New" w:cs="Browallia New"/>
          <w:sz w:val="28"/>
          <w:szCs w:val="28"/>
          <w:cs/>
        </w:rPr>
        <w:t>ดังนี้</w:t>
      </w:r>
    </w:p>
    <w:p w14:paraId="223510A3" w14:textId="77777777" w:rsidR="00FE2955" w:rsidRPr="00493671" w:rsidRDefault="00FE2955" w:rsidP="00FE2955">
      <w:pPr>
        <w:ind w:firstLine="450"/>
        <w:jc w:val="thaiDistribute"/>
        <w:rPr>
          <w:rFonts w:ascii="Browallia New" w:hAnsi="Browallia New" w:cs="Browallia New"/>
          <w:spacing w:val="-2"/>
          <w:sz w:val="28"/>
          <w:szCs w:val="28"/>
        </w:rPr>
      </w:pPr>
    </w:p>
    <w:tbl>
      <w:tblPr>
        <w:tblW w:w="9024" w:type="dxa"/>
        <w:tblInd w:w="426" w:type="dxa"/>
        <w:tblLook w:val="01E0" w:firstRow="1" w:lastRow="1" w:firstColumn="1" w:lastColumn="1" w:noHBand="0" w:noVBand="0"/>
      </w:tblPr>
      <w:tblGrid>
        <w:gridCol w:w="4254"/>
        <w:gridCol w:w="2340"/>
        <w:gridCol w:w="236"/>
        <w:gridCol w:w="2194"/>
      </w:tblGrid>
      <w:tr w:rsidR="00FE2955" w:rsidRPr="00C2555B" w14:paraId="6DB7B6B2" w14:textId="77777777" w:rsidTr="00BE5E18">
        <w:tc>
          <w:tcPr>
            <w:tcW w:w="4254" w:type="dxa"/>
          </w:tcPr>
          <w:p w14:paraId="68CC0B37" w14:textId="77777777" w:rsidR="00FE2955" w:rsidRPr="00C2555B" w:rsidRDefault="00FE2955" w:rsidP="00BE5E18">
            <w:pPr>
              <w:jc w:val="thaiDistribute"/>
              <w:rPr>
                <w:rFonts w:ascii="Browallia New" w:hAnsi="Browallia New" w:cs="Browallia New"/>
                <w:spacing w:val="-2"/>
                <w:sz w:val="28"/>
                <w:szCs w:val="28"/>
              </w:rPr>
            </w:pPr>
          </w:p>
        </w:tc>
        <w:tc>
          <w:tcPr>
            <w:tcW w:w="2340" w:type="dxa"/>
          </w:tcPr>
          <w:p w14:paraId="76D71A30" w14:textId="77777777" w:rsidR="00FE2955" w:rsidRPr="00C2555B" w:rsidRDefault="00FE2955" w:rsidP="00BE5E18">
            <w:pPr>
              <w:jc w:val="thaiDistribute"/>
              <w:rPr>
                <w:rFonts w:ascii="Browallia New" w:hAnsi="Browallia New" w:cs="Browallia New"/>
                <w:spacing w:val="-2"/>
                <w:sz w:val="28"/>
                <w:szCs w:val="28"/>
              </w:rPr>
            </w:pPr>
          </w:p>
        </w:tc>
        <w:tc>
          <w:tcPr>
            <w:tcW w:w="236" w:type="dxa"/>
          </w:tcPr>
          <w:p w14:paraId="3514A224" w14:textId="77777777" w:rsidR="00FE2955" w:rsidRPr="00C2555B" w:rsidRDefault="00FE2955" w:rsidP="00BE5E18">
            <w:pPr>
              <w:jc w:val="thaiDistribute"/>
              <w:rPr>
                <w:rFonts w:ascii="Browallia New" w:hAnsi="Browallia New" w:cs="Browallia New"/>
                <w:spacing w:val="-2"/>
                <w:sz w:val="28"/>
                <w:szCs w:val="28"/>
              </w:rPr>
            </w:pPr>
          </w:p>
        </w:tc>
        <w:tc>
          <w:tcPr>
            <w:tcW w:w="2194" w:type="dxa"/>
            <w:hideMark/>
          </w:tcPr>
          <w:p w14:paraId="739D1EE9" w14:textId="77777777" w:rsidR="00FE2955" w:rsidRPr="00C2555B" w:rsidRDefault="00FE2955" w:rsidP="00BE5E18">
            <w:pPr>
              <w:tabs>
                <w:tab w:val="clear" w:pos="1871"/>
              </w:tabs>
              <w:ind w:right="-18" w:hanging="97"/>
              <w:jc w:val="right"/>
              <w:rPr>
                <w:rFonts w:ascii="Browallia New" w:hAnsi="Browallia New" w:cs="Browallia New"/>
                <w:spacing w:val="-2"/>
                <w:sz w:val="28"/>
                <w:szCs w:val="28"/>
              </w:rPr>
            </w:pPr>
            <w:r w:rsidRPr="00C2555B">
              <w:rPr>
                <w:rFonts w:ascii="Browallia New" w:hAnsi="Browallia New" w:cs="Browallia New"/>
                <w:spacing w:val="-2"/>
                <w:sz w:val="28"/>
                <w:szCs w:val="28"/>
              </w:rPr>
              <w:t>(</w:t>
            </w:r>
            <w:r w:rsidRPr="00C2555B">
              <w:rPr>
                <w:rFonts w:ascii="Browallia New" w:hAnsi="Browallia New" w:cs="Browallia New"/>
                <w:spacing w:val="-2"/>
                <w:sz w:val="28"/>
                <w:szCs w:val="28"/>
                <w:cs/>
              </w:rPr>
              <w:t>หน่วย : พันบาท)</w:t>
            </w:r>
          </w:p>
        </w:tc>
      </w:tr>
      <w:tr w:rsidR="00FE2955" w:rsidRPr="00C2555B" w14:paraId="578A727E" w14:textId="77777777" w:rsidTr="00BE5E18">
        <w:tc>
          <w:tcPr>
            <w:tcW w:w="4254" w:type="dxa"/>
          </w:tcPr>
          <w:p w14:paraId="3BE8B3CA"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nil"/>
              <w:left w:val="nil"/>
              <w:bottom w:val="single" w:sz="4" w:space="0" w:color="auto"/>
              <w:right w:val="nil"/>
            </w:tcBorders>
          </w:tcPr>
          <w:p w14:paraId="6946203A" w14:textId="77777777" w:rsidR="00FE2955" w:rsidRPr="00C2555B" w:rsidRDefault="00FE2955" w:rsidP="00BE5E18">
            <w:pPr>
              <w:tabs>
                <w:tab w:val="left" w:pos="3090"/>
                <w:tab w:val="left" w:pos="4860"/>
              </w:tabs>
              <w:jc w:val="center"/>
              <w:rPr>
                <w:rFonts w:ascii="Browallia New" w:hAnsi="Browallia New" w:cs="Browallia New"/>
                <w:spacing w:val="-2"/>
                <w:sz w:val="28"/>
                <w:szCs w:val="28"/>
              </w:rPr>
            </w:pPr>
            <w:r w:rsidRPr="00C2555B">
              <w:rPr>
                <w:rFonts w:ascii="Browallia New" w:hAnsi="Browallia New" w:cs="Browallia New"/>
                <w:spacing w:val="-2"/>
                <w:sz w:val="28"/>
                <w:szCs w:val="28"/>
                <w:cs/>
              </w:rPr>
              <w:t>งบการเงินรวม</w:t>
            </w:r>
          </w:p>
        </w:tc>
        <w:tc>
          <w:tcPr>
            <w:tcW w:w="236" w:type="dxa"/>
          </w:tcPr>
          <w:p w14:paraId="424F34BA" w14:textId="77777777" w:rsidR="00FE2955" w:rsidRPr="00C2555B" w:rsidRDefault="00FE2955" w:rsidP="00BE5E18">
            <w:pPr>
              <w:jc w:val="thaiDistribute"/>
              <w:rPr>
                <w:rFonts w:ascii="Browallia New" w:hAnsi="Browallia New" w:cs="Browallia New"/>
                <w:spacing w:val="-2"/>
                <w:sz w:val="28"/>
                <w:szCs w:val="28"/>
              </w:rPr>
            </w:pPr>
          </w:p>
        </w:tc>
        <w:tc>
          <w:tcPr>
            <w:tcW w:w="2194" w:type="dxa"/>
            <w:tcBorders>
              <w:top w:val="nil"/>
              <w:left w:val="nil"/>
              <w:bottom w:val="single" w:sz="4" w:space="0" w:color="auto"/>
              <w:right w:val="nil"/>
            </w:tcBorders>
            <w:hideMark/>
          </w:tcPr>
          <w:p w14:paraId="73A68D5F" w14:textId="77777777" w:rsidR="00FE2955" w:rsidRPr="00C2555B" w:rsidRDefault="00FE2955" w:rsidP="00BE5E18">
            <w:pPr>
              <w:tabs>
                <w:tab w:val="clear" w:pos="1644"/>
                <w:tab w:val="clear" w:pos="1871"/>
                <w:tab w:val="left" w:pos="3090"/>
                <w:tab w:val="left" w:pos="4860"/>
              </w:tabs>
              <w:ind w:left="-222" w:right="-162" w:firstLine="54"/>
              <w:jc w:val="center"/>
              <w:rPr>
                <w:rFonts w:ascii="Browallia New" w:hAnsi="Browallia New" w:cs="Browallia New"/>
                <w:spacing w:val="-2"/>
                <w:sz w:val="28"/>
                <w:szCs w:val="28"/>
              </w:rPr>
            </w:pPr>
            <w:r w:rsidRPr="00C2555B">
              <w:rPr>
                <w:rFonts w:ascii="Browallia New" w:hAnsi="Browallia New" w:cs="Browallia New"/>
                <w:sz w:val="28"/>
                <w:szCs w:val="28"/>
                <w:cs/>
              </w:rPr>
              <w:t>งบการเงินเฉพาะของบริษัท</w:t>
            </w:r>
          </w:p>
        </w:tc>
      </w:tr>
      <w:tr w:rsidR="00FE2955" w:rsidRPr="00C2555B" w14:paraId="43BEEA3A" w14:textId="77777777" w:rsidTr="00BE5E18">
        <w:trPr>
          <w:trHeight w:val="95"/>
        </w:trPr>
        <w:tc>
          <w:tcPr>
            <w:tcW w:w="4254" w:type="dxa"/>
          </w:tcPr>
          <w:p w14:paraId="755724B6"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single" w:sz="4" w:space="0" w:color="auto"/>
              <w:left w:val="nil"/>
              <w:bottom w:val="nil"/>
              <w:right w:val="nil"/>
            </w:tcBorders>
          </w:tcPr>
          <w:p w14:paraId="2B284B43" w14:textId="77777777" w:rsidR="00FE2955" w:rsidRPr="00C2555B" w:rsidRDefault="00FE2955" w:rsidP="00BE5E18">
            <w:pPr>
              <w:jc w:val="thaiDistribute"/>
              <w:rPr>
                <w:rFonts w:ascii="Browallia New" w:hAnsi="Browallia New" w:cs="Browallia New"/>
                <w:spacing w:val="-2"/>
                <w:sz w:val="28"/>
                <w:szCs w:val="28"/>
              </w:rPr>
            </w:pPr>
          </w:p>
        </w:tc>
        <w:tc>
          <w:tcPr>
            <w:tcW w:w="236" w:type="dxa"/>
          </w:tcPr>
          <w:p w14:paraId="43DC079B" w14:textId="77777777" w:rsidR="00FE2955" w:rsidRPr="00C2555B" w:rsidRDefault="00FE2955" w:rsidP="00BE5E18">
            <w:pPr>
              <w:jc w:val="thaiDistribute"/>
              <w:rPr>
                <w:rFonts w:ascii="Browallia New" w:hAnsi="Browallia New" w:cs="Browallia New"/>
                <w:spacing w:val="-2"/>
                <w:sz w:val="28"/>
                <w:szCs w:val="28"/>
              </w:rPr>
            </w:pPr>
          </w:p>
        </w:tc>
        <w:tc>
          <w:tcPr>
            <w:tcW w:w="2194" w:type="dxa"/>
            <w:tcBorders>
              <w:top w:val="single" w:sz="4" w:space="0" w:color="auto"/>
              <w:left w:val="nil"/>
              <w:bottom w:val="nil"/>
              <w:right w:val="nil"/>
            </w:tcBorders>
          </w:tcPr>
          <w:p w14:paraId="6B1C9CF9" w14:textId="77777777" w:rsidR="00FE2955" w:rsidRPr="00C2555B" w:rsidRDefault="00FE2955" w:rsidP="00BE5E18">
            <w:pPr>
              <w:jc w:val="thaiDistribute"/>
              <w:rPr>
                <w:rFonts w:ascii="Browallia New" w:hAnsi="Browallia New" w:cs="Browallia New"/>
                <w:spacing w:val="-2"/>
                <w:sz w:val="28"/>
                <w:szCs w:val="28"/>
              </w:rPr>
            </w:pPr>
          </w:p>
        </w:tc>
      </w:tr>
      <w:tr w:rsidR="00E86700" w:rsidRPr="00C2555B" w14:paraId="6EF285D8" w14:textId="77777777" w:rsidTr="00BA2BCE">
        <w:tc>
          <w:tcPr>
            <w:tcW w:w="4254" w:type="dxa"/>
            <w:hideMark/>
          </w:tcPr>
          <w:p w14:paraId="0E2C90F5" w14:textId="77777777" w:rsidR="00E86700" w:rsidRPr="00C2555B" w:rsidRDefault="00E86700" w:rsidP="00E86700">
            <w:pPr>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 xml:space="preserve">ยอดคงเหลือ ณ วันที่ </w:t>
            </w:r>
            <w:r w:rsidRPr="00C2555B">
              <w:rPr>
                <w:rFonts w:ascii="Browallia New" w:hAnsi="Browallia New" w:cs="Browallia New"/>
                <w:spacing w:val="-2"/>
                <w:sz w:val="28"/>
                <w:szCs w:val="28"/>
              </w:rPr>
              <w:t xml:space="preserve">1 </w:t>
            </w:r>
            <w:r w:rsidRPr="00C2555B">
              <w:rPr>
                <w:rFonts w:ascii="Browallia New" w:hAnsi="Browallia New" w:cs="Browallia New"/>
                <w:spacing w:val="-2"/>
                <w:sz w:val="28"/>
                <w:szCs w:val="28"/>
                <w:cs/>
              </w:rPr>
              <w:t xml:space="preserve">มกราคม </w:t>
            </w:r>
            <w:r w:rsidRPr="00C2555B">
              <w:rPr>
                <w:rFonts w:ascii="Browallia New" w:hAnsi="Browallia New" w:cs="Browallia New"/>
                <w:spacing w:val="-2"/>
                <w:sz w:val="28"/>
                <w:szCs w:val="28"/>
              </w:rPr>
              <w:t>2562</w:t>
            </w:r>
          </w:p>
        </w:tc>
        <w:tc>
          <w:tcPr>
            <w:tcW w:w="2340" w:type="dxa"/>
          </w:tcPr>
          <w:p w14:paraId="5EC1D155" w14:textId="2FCFCE7E" w:rsidR="00E86700" w:rsidRPr="00C2555B" w:rsidRDefault="00E86700" w:rsidP="00E86700">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880CA7">
              <w:rPr>
                <w:rFonts w:ascii="Browallia New" w:hAnsi="Browallia New" w:cs="Browallia New"/>
                <w:sz w:val="28"/>
                <w:szCs w:val="28"/>
              </w:rPr>
              <w:t>193,600</w:t>
            </w:r>
          </w:p>
        </w:tc>
        <w:tc>
          <w:tcPr>
            <w:tcW w:w="236" w:type="dxa"/>
          </w:tcPr>
          <w:p w14:paraId="4C888AE9" w14:textId="77777777" w:rsidR="00E86700" w:rsidRPr="00C2555B" w:rsidRDefault="00E86700" w:rsidP="00E86700">
            <w:pPr>
              <w:tabs>
                <w:tab w:val="left" w:pos="360"/>
              </w:tabs>
              <w:jc w:val="thaiDistribute"/>
              <w:rPr>
                <w:rFonts w:ascii="Browallia New" w:hAnsi="Browallia New" w:cs="Browallia New"/>
                <w:sz w:val="28"/>
                <w:szCs w:val="28"/>
              </w:rPr>
            </w:pPr>
          </w:p>
        </w:tc>
        <w:tc>
          <w:tcPr>
            <w:tcW w:w="2194" w:type="dxa"/>
          </w:tcPr>
          <w:p w14:paraId="2D45EF1A" w14:textId="531C20AA" w:rsidR="00E86700" w:rsidRPr="00C2555B" w:rsidRDefault="00E86700" w:rsidP="00E86700">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2555B">
              <w:rPr>
                <w:rFonts w:ascii="Browallia New" w:hAnsi="Browallia New" w:cs="Browallia New"/>
                <w:sz w:val="28"/>
                <w:szCs w:val="28"/>
              </w:rPr>
              <w:t xml:space="preserve"> </w:t>
            </w:r>
            <w:r>
              <w:rPr>
                <w:rFonts w:ascii="Browallia New" w:hAnsi="Browallia New" w:cs="Browallia New"/>
                <w:sz w:val="28"/>
                <w:szCs w:val="28"/>
              </w:rPr>
              <w:t xml:space="preserve">  </w:t>
            </w:r>
            <w:r w:rsidRPr="00C2555B">
              <w:rPr>
                <w:rFonts w:ascii="Browallia New" w:hAnsi="Browallia New" w:cs="Browallia New"/>
                <w:sz w:val="28"/>
                <w:szCs w:val="28"/>
              </w:rPr>
              <w:t xml:space="preserve">              </w:t>
            </w:r>
            <w:r w:rsidRPr="00C2555B">
              <w:rPr>
                <w:rFonts w:ascii="Browallia New" w:hAnsi="Browallia New" w:cs="Browallia New"/>
                <w:sz w:val="28"/>
                <w:szCs w:val="28"/>
                <w:cs/>
              </w:rPr>
              <w:t>-</w:t>
            </w:r>
          </w:p>
        </w:tc>
      </w:tr>
      <w:tr w:rsidR="00E86700" w:rsidRPr="00C2555B" w14:paraId="3BA99C1E" w14:textId="77777777" w:rsidTr="00BA2BCE">
        <w:tc>
          <w:tcPr>
            <w:tcW w:w="4254" w:type="dxa"/>
            <w:hideMark/>
          </w:tcPr>
          <w:p w14:paraId="6905A1A8" w14:textId="629A38E3" w:rsidR="00E86700" w:rsidRPr="00C2555B" w:rsidRDefault="00E86700" w:rsidP="00E86700">
            <w:pPr>
              <w:tabs>
                <w:tab w:val="clear" w:pos="227"/>
                <w:tab w:val="left" w:pos="367"/>
              </w:tabs>
              <w:jc w:val="thaiDistribute"/>
              <w:rPr>
                <w:rFonts w:ascii="Browallia New" w:hAnsi="Browallia New" w:cs="Browallia New"/>
                <w:spacing w:val="-2"/>
                <w:sz w:val="28"/>
                <w:szCs w:val="28"/>
              </w:rPr>
            </w:pPr>
            <w:r w:rsidRPr="00C2555B">
              <w:rPr>
                <w:rFonts w:ascii="Browallia New" w:hAnsi="Browallia New" w:cs="Browallia New"/>
                <w:spacing w:val="-2"/>
                <w:sz w:val="28"/>
                <w:szCs w:val="28"/>
                <w:u w:val="single"/>
                <w:cs/>
              </w:rPr>
              <w:t>หัก</w:t>
            </w:r>
            <w:r w:rsidRPr="00C2555B">
              <w:rPr>
                <w:rFonts w:ascii="Browallia New" w:hAnsi="Browallia New" w:cs="Browallia New"/>
                <w:spacing w:val="-2"/>
                <w:sz w:val="28"/>
                <w:szCs w:val="28"/>
              </w:rPr>
              <w:t xml:space="preserve"> </w:t>
            </w:r>
            <w:r w:rsidR="005B6F90">
              <w:rPr>
                <w:rFonts w:ascii="Browallia New" w:hAnsi="Browallia New" w:cs="Browallia New" w:hint="cs"/>
                <w:spacing w:val="-2"/>
                <w:sz w:val="28"/>
                <w:szCs w:val="28"/>
                <w:cs/>
              </w:rPr>
              <w:t>ลดลงจากรับชำระหนี้</w:t>
            </w:r>
          </w:p>
        </w:tc>
        <w:tc>
          <w:tcPr>
            <w:tcW w:w="2340" w:type="dxa"/>
            <w:tcBorders>
              <w:top w:val="nil"/>
              <w:left w:val="nil"/>
              <w:right w:val="nil"/>
            </w:tcBorders>
          </w:tcPr>
          <w:p w14:paraId="1817A358" w14:textId="5A49A99C" w:rsidR="00E86700" w:rsidRPr="00C2555B" w:rsidRDefault="00F90837" w:rsidP="00E86700">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(71,739)</w:t>
            </w:r>
          </w:p>
        </w:tc>
        <w:tc>
          <w:tcPr>
            <w:tcW w:w="236" w:type="dxa"/>
          </w:tcPr>
          <w:p w14:paraId="5DE21D5D" w14:textId="77777777" w:rsidR="00E86700" w:rsidRPr="00C2555B" w:rsidRDefault="00E86700" w:rsidP="00E86700">
            <w:pPr>
              <w:tabs>
                <w:tab w:val="left" w:pos="360"/>
              </w:tabs>
              <w:jc w:val="thaiDistribute"/>
              <w:rPr>
                <w:rFonts w:ascii="Browallia New" w:hAnsi="Browallia New" w:cs="Browallia New"/>
                <w:sz w:val="28"/>
                <w:szCs w:val="28"/>
              </w:rPr>
            </w:pPr>
          </w:p>
        </w:tc>
        <w:tc>
          <w:tcPr>
            <w:tcW w:w="2194" w:type="dxa"/>
          </w:tcPr>
          <w:p w14:paraId="468D740B" w14:textId="29FA02E9" w:rsidR="00E86700" w:rsidRPr="00C2555B" w:rsidRDefault="00A30CE0" w:rsidP="00E86700">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2555B">
              <w:rPr>
                <w:rFonts w:ascii="Browallia New" w:hAnsi="Browallia New" w:cs="Browallia New"/>
                <w:sz w:val="28"/>
                <w:szCs w:val="28"/>
              </w:rPr>
              <w:t xml:space="preserve"> </w:t>
            </w:r>
            <w:r>
              <w:rPr>
                <w:rFonts w:ascii="Browallia New" w:hAnsi="Browallia New" w:cs="Browallia New"/>
                <w:sz w:val="28"/>
                <w:szCs w:val="28"/>
              </w:rPr>
              <w:t xml:space="preserve">  </w:t>
            </w:r>
            <w:r w:rsidRPr="00C2555B">
              <w:rPr>
                <w:rFonts w:ascii="Browallia New" w:hAnsi="Browallia New" w:cs="Browallia New"/>
                <w:sz w:val="28"/>
                <w:szCs w:val="28"/>
              </w:rPr>
              <w:t xml:space="preserve">              </w:t>
            </w:r>
            <w:r w:rsidRPr="00C2555B">
              <w:rPr>
                <w:rFonts w:ascii="Browallia New" w:hAnsi="Browallia New" w:cs="Browallia New"/>
                <w:sz w:val="28"/>
                <w:szCs w:val="28"/>
                <w:cs/>
              </w:rPr>
              <w:t>-</w:t>
            </w:r>
          </w:p>
        </w:tc>
      </w:tr>
      <w:tr w:rsidR="00E86700" w:rsidRPr="00C2555B" w14:paraId="1A98926A" w14:textId="77777777" w:rsidTr="00BE5E18">
        <w:tc>
          <w:tcPr>
            <w:tcW w:w="4254" w:type="dxa"/>
            <w:hideMark/>
          </w:tcPr>
          <w:p w14:paraId="74D707BB" w14:textId="4F09EEF4" w:rsidR="00E86700" w:rsidRPr="00C2555B" w:rsidRDefault="00E86700" w:rsidP="00E86700">
            <w:pPr>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 xml:space="preserve">ยอดคงเหลือ ณ วันที่ </w:t>
            </w:r>
            <w:r w:rsidRPr="00D10583">
              <w:rPr>
                <w:rFonts w:ascii="Browallia New" w:hAnsi="Browallia New" w:cs="Browallia New"/>
                <w:sz w:val="28"/>
                <w:szCs w:val="28"/>
              </w:rPr>
              <w:t xml:space="preserve">30 </w:t>
            </w:r>
            <w:r w:rsidR="00270076" w:rsidRPr="00270076">
              <w:rPr>
                <w:rFonts w:ascii="Browallia New" w:hAnsi="Browallia New" w:cs="Browallia New"/>
                <w:sz w:val="28"/>
                <w:szCs w:val="28"/>
                <w:cs/>
              </w:rPr>
              <w:t>กันยายน</w:t>
            </w:r>
            <w:r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rPr>
              <w:t>2562</w:t>
            </w:r>
          </w:p>
        </w:tc>
        <w:tc>
          <w:tcPr>
            <w:tcW w:w="2340" w:type="dxa"/>
            <w:tcBorders>
              <w:top w:val="single" w:sz="4" w:space="0" w:color="auto"/>
              <w:left w:val="nil"/>
              <w:bottom w:val="single" w:sz="12" w:space="0" w:color="auto"/>
              <w:right w:val="nil"/>
            </w:tcBorders>
          </w:tcPr>
          <w:p w14:paraId="78509328" w14:textId="1175965A" w:rsidR="00E86700" w:rsidRPr="00C2555B" w:rsidRDefault="004C14E4" w:rsidP="00E86700">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121,861</w:t>
            </w:r>
            <w:r>
              <w:rPr>
                <w:rFonts w:ascii="Browallia New" w:hAnsi="Browallia New" w:cs="Browallia New"/>
                <w:sz w:val="28"/>
                <w:szCs w:val="28"/>
              </w:rPr>
              <w:fldChar w:fldCharType="end"/>
            </w:r>
          </w:p>
        </w:tc>
        <w:tc>
          <w:tcPr>
            <w:tcW w:w="236" w:type="dxa"/>
          </w:tcPr>
          <w:p w14:paraId="462A5A0B" w14:textId="77777777" w:rsidR="00E86700" w:rsidRPr="00C2555B" w:rsidRDefault="00E86700" w:rsidP="00E86700">
            <w:pPr>
              <w:jc w:val="thaiDistribute"/>
              <w:rPr>
                <w:rFonts w:ascii="Browallia New" w:hAnsi="Browallia New" w:cs="Browallia New"/>
                <w:spacing w:val="-2"/>
                <w:sz w:val="28"/>
                <w:szCs w:val="28"/>
              </w:rPr>
            </w:pPr>
          </w:p>
        </w:tc>
        <w:tc>
          <w:tcPr>
            <w:tcW w:w="2194" w:type="dxa"/>
            <w:tcBorders>
              <w:top w:val="single" w:sz="4" w:space="0" w:color="auto"/>
              <w:left w:val="nil"/>
              <w:bottom w:val="single" w:sz="12" w:space="0" w:color="auto"/>
              <w:right w:val="nil"/>
            </w:tcBorders>
          </w:tcPr>
          <w:p w14:paraId="61CD4337" w14:textId="774E6D2C" w:rsidR="00E86700" w:rsidRPr="00C2555B" w:rsidRDefault="00A30CE0" w:rsidP="00E86700">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2555B">
              <w:rPr>
                <w:rFonts w:ascii="Browallia New" w:hAnsi="Browallia New" w:cs="Browallia New"/>
                <w:sz w:val="28"/>
                <w:szCs w:val="28"/>
              </w:rPr>
              <w:t xml:space="preserve"> </w:t>
            </w:r>
            <w:r>
              <w:rPr>
                <w:rFonts w:ascii="Browallia New" w:hAnsi="Browallia New" w:cs="Browallia New"/>
                <w:sz w:val="28"/>
                <w:szCs w:val="28"/>
              </w:rPr>
              <w:t xml:space="preserve">  </w:t>
            </w:r>
            <w:r w:rsidRPr="00C2555B">
              <w:rPr>
                <w:rFonts w:ascii="Browallia New" w:hAnsi="Browallia New" w:cs="Browallia New"/>
                <w:sz w:val="28"/>
                <w:szCs w:val="28"/>
              </w:rPr>
              <w:t xml:space="preserve">              </w:t>
            </w:r>
            <w:r w:rsidRPr="00C2555B">
              <w:rPr>
                <w:rFonts w:ascii="Browallia New" w:hAnsi="Browallia New" w:cs="Browallia New"/>
                <w:sz w:val="28"/>
                <w:szCs w:val="28"/>
                <w:cs/>
              </w:rPr>
              <w:t>-</w:t>
            </w:r>
          </w:p>
        </w:tc>
      </w:tr>
    </w:tbl>
    <w:p w14:paraId="6A35A287" w14:textId="77777777" w:rsidR="00FE2955" w:rsidRPr="00C2555B" w:rsidRDefault="00FE2955" w:rsidP="00FE2955">
      <w:pPr>
        <w:tabs>
          <w:tab w:val="left" w:pos="7655"/>
          <w:tab w:val="left" w:pos="7797"/>
          <w:tab w:val="left" w:pos="7938"/>
        </w:tabs>
        <w:spacing w:line="240" w:lineRule="auto"/>
        <w:ind w:left="426"/>
        <w:jc w:val="thaiDistribute"/>
        <w:rPr>
          <w:rFonts w:ascii="Browallia New" w:hAnsi="Browallia New" w:cs="Browallia New"/>
          <w:sz w:val="28"/>
          <w:szCs w:val="28"/>
        </w:rPr>
      </w:pPr>
    </w:p>
    <w:p w14:paraId="26A913D3" w14:textId="7497E622" w:rsidR="00FE2955" w:rsidRPr="00C2555B" w:rsidRDefault="00FE2955"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pacing w:val="-6"/>
          <w:sz w:val="28"/>
          <w:szCs w:val="28"/>
        </w:rPr>
      </w:pPr>
      <w:r w:rsidRPr="00C2555B">
        <w:rPr>
          <w:rFonts w:ascii="Browallia New" w:hAnsi="Browallia New" w:cs="Browallia New"/>
          <w:spacing w:val="-2"/>
          <w:sz w:val="28"/>
          <w:szCs w:val="28"/>
          <w:cs/>
        </w:rPr>
        <w:t>บริษัทย่อย</w:t>
      </w:r>
      <w:r w:rsidR="00B43EAD" w:rsidRPr="00B43EAD">
        <w:rPr>
          <w:rFonts w:ascii="Browallia New" w:hAnsi="Browallia New" w:cs="Browallia New"/>
          <w:spacing w:val="-2"/>
          <w:sz w:val="28"/>
          <w:szCs w:val="28"/>
          <w:cs/>
        </w:rPr>
        <w:t xml:space="preserve">คาดว่าจะได้รับชำระจากเงินลงทุนในลูกหนี้ภายใน </w:t>
      </w:r>
      <w:r w:rsidR="003E6AC5">
        <w:rPr>
          <w:rFonts w:ascii="Browallia New" w:hAnsi="Browallia New" w:cs="Browallia New"/>
          <w:spacing w:val="-2"/>
          <w:sz w:val="28"/>
          <w:szCs w:val="28"/>
        </w:rPr>
        <w:t>1</w:t>
      </w:r>
      <w:r w:rsidR="00B43EAD" w:rsidRPr="00B43EAD">
        <w:rPr>
          <w:rFonts w:ascii="Browallia New" w:hAnsi="Browallia New" w:cs="Browallia New"/>
          <w:spacing w:val="-2"/>
          <w:sz w:val="28"/>
          <w:szCs w:val="28"/>
          <w:cs/>
        </w:rPr>
        <w:t xml:space="preserve"> ปี ในส่วนของเงินลงทุนในลูกหนี้ประมาณ </w:t>
      </w:r>
      <w:r w:rsidR="003E6AC5">
        <w:rPr>
          <w:rFonts w:ascii="Browallia New" w:hAnsi="Browallia New" w:cs="Browallia New"/>
          <w:spacing w:val="-2"/>
          <w:sz w:val="28"/>
          <w:szCs w:val="28"/>
        </w:rPr>
        <w:t>3.60</w:t>
      </w:r>
      <w:r w:rsidR="00B43EAD" w:rsidRPr="00B43EAD">
        <w:rPr>
          <w:rFonts w:ascii="Browallia New" w:hAnsi="Browallia New" w:cs="Browallia New"/>
          <w:spacing w:val="-2"/>
          <w:sz w:val="28"/>
          <w:szCs w:val="28"/>
          <w:cs/>
        </w:rPr>
        <w:t xml:space="preserve"> </w:t>
      </w:r>
      <w:r w:rsidR="00270076">
        <w:rPr>
          <w:rFonts w:ascii="Browallia New" w:hAnsi="Browallia New" w:cs="Browallia New" w:hint="cs"/>
          <w:spacing w:val="-2"/>
          <w:sz w:val="28"/>
          <w:szCs w:val="28"/>
          <w:cs/>
        </w:rPr>
        <w:t xml:space="preserve">                </w:t>
      </w:r>
      <w:r w:rsidR="00B43EAD" w:rsidRPr="00B43EAD">
        <w:rPr>
          <w:rFonts w:ascii="Browallia New" w:hAnsi="Browallia New" w:cs="Browallia New"/>
          <w:spacing w:val="-2"/>
          <w:sz w:val="28"/>
          <w:szCs w:val="28"/>
          <w:cs/>
        </w:rPr>
        <w:t>ล้านบาท</w:t>
      </w:r>
    </w:p>
    <w:p w14:paraId="06BD6A8E" w14:textId="17958D2D" w:rsidR="00FE2955" w:rsidRPr="00C2555B" w:rsidRDefault="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4997FE2F" w14:textId="0B5732BA" w:rsidR="006C1F0E" w:rsidRPr="00C2555B" w:rsidRDefault="00136DC6"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240" w:lineRule="auto"/>
        <w:ind w:left="441"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ค่าใช้จ่ายภาษีเงินได้</w:t>
      </w:r>
    </w:p>
    <w:p w14:paraId="24FE24E7" w14:textId="77777777" w:rsidR="00454FBD" w:rsidRPr="00493671" w:rsidRDefault="00454FBD"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b/>
          <w:bCs/>
          <w:sz w:val="24"/>
          <w:szCs w:val="24"/>
          <w:lang w:val="en-GB"/>
        </w:rPr>
      </w:pPr>
    </w:p>
    <w:p w14:paraId="3A11F1D0"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F295F38" w14:textId="77777777" w:rsidR="007D7734" w:rsidRPr="00C2555B" w:rsidRDefault="007D7734" w:rsidP="007D7734">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C2555B">
        <w:rPr>
          <w:rFonts w:ascii="Browallia New" w:hAnsi="Browallia New" w:cs="Browallia New"/>
          <w:i/>
          <w:iCs/>
          <w:sz w:val="28"/>
          <w:szCs w:val="28"/>
          <w:cs/>
          <w:lang w:val="en-GB"/>
        </w:rPr>
        <w:t>ภาษีเงินได้</w:t>
      </w:r>
    </w:p>
    <w:p w14:paraId="7130CC46" w14:textId="59CA1DBF" w:rsidR="004C434D" w:rsidRPr="00C2555B" w:rsidRDefault="004C434D" w:rsidP="004C434D">
      <w:pPr>
        <w:tabs>
          <w:tab w:val="clear" w:pos="454"/>
          <w:tab w:val="left" w:pos="720"/>
        </w:tabs>
        <w:spacing w:line="240" w:lineRule="auto"/>
        <w:ind w:left="450"/>
        <w:jc w:val="thaiDistribute"/>
        <w:rPr>
          <w:rFonts w:ascii="Browallia New" w:hAnsi="Browallia New" w:cs="Browallia New"/>
          <w:sz w:val="28"/>
          <w:szCs w:val="28"/>
          <w:lang w:val="en-GB"/>
        </w:rPr>
      </w:pPr>
      <w:r w:rsidRPr="00C2555B">
        <w:rPr>
          <w:rFonts w:ascii="Browallia New" w:hAnsi="Browallia New" w:cs="Browallia New"/>
          <w:sz w:val="28"/>
          <w:szCs w:val="28"/>
          <w:cs/>
          <w:lang w:val="en-GB"/>
        </w:rPr>
        <w:t>ภาษีเงินได้ที่รับรู้ในงบกำไรขาดทุนและกำไรขาดทุนเบ็ดเสร็จอื่น สำหรับ</w:t>
      </w:r>
      <w:r w:rsidRPr="00C2555B">
        <w:rPr>
          <w:rFonts w:ascii="Browallia New" w:hAnsi="Browallia New" w:cs="Browallia New"/>
          <w:sz w:val="28"/>
          <w:szCs w:val="28"/>
          <w:cs/>
        </w:rPr>
        <w:t>งวดสามเดือน</w:t>
      </w:r>
      <w:r w:rsidR="001C3AE2">
        <w:rPr>
          <w:rFonts w:ascii="Browallia New" w:hAnsi="Browallia New" w:cs="Browallia New" w:hint="cs"/>
          <w:sz w:val="28"/>
          <w:szCs w:val="28"/>
          <w:cs/>
        </w:rPr>
        <w:t>และ</w:t>
      </w:r>
      <w:r w:rsidR="00270076">
        <w:rPr>
          <w:rFonts w:ascii="Browallia New" w:hAnsi="Browallia New" w:cs="Browallia New" w:hint="cs"/>
          <w:sz w:val="28"/>
          <w:szCs w:val="28"/>
          <w:cs/>
        </w:rPr>
        <w:t>เก้า</w:t>
      </w:r>
      <w:r w:rsidR="001C3AE2">
        <w:rPr>
          <w:rFonts w:ascii="Browallia New" w:hAnsi="Browallia New" w:cs="Browallia New" w:hint="cs"/>
          <w:sz w:val="28"/>
          <w:szCs w:val="28"/>
          <w:cs/>
        </w:rPr>
        <w:t>เดือน</w:t>
      </w:r>
      <w:r w:rsidRPr="00C2555B">
        <w:rPr>
          <w:rFonts w:ascii="Browallia New" w:hAnsi="Browallia New" w:cs="Browallia New"/>
          <w:sz w:val="28"/>
          <w:szCs w:val="28"/>
          <w:cs/>
        </w:rPr>
        <w:t xml:space="preserve">สิ้นสุดวันที่ </w:t>
      </w:r>
      <w:r w:rsidR="001C3AE2">
        <w:rPr>
          <w:rFonts w:ascii="Browallia New" w:hAnsi="Browallia New" w:cs="Browallia New" w:hint="cs"/>
          <w:sz w:val="28"/>
          <w:szCs w:val="28"/>
          <w:cs/>
        </w:rPr>
        <w:t xml:space="preserve">            </w:t>
      </w:r>
      <w:r w:rsidR="001C3AE2" w:rsidRPr="00D10583">
        <w:rPr>
          <w:rFonts w:ascii="Browallia New" w:hAnsi="Browallia New" w:cs="Browallia New"/>
          <w:sz w:val="28"/>
          <w:szCs w:val="28"/>
        </w:rPr>
        <w:t xml:space="preserve">30 </w:t>
      </w:r>
      <w:r w:rsidR="00270076" w:rsidRPr="00270076">
        <w:rPr>
          <w:rFonts w:ascii="Browallia New" w:hAnsi="Browallia New" w:cs="Browallia New"/>
          <w:sz w:val="28"/>
          <w:szCs w:val="28"/>
          <w:cs/>
        </w:rPr>
        <w:t>กันยายน</w:t>
      </w:r>
      <w:r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rPr>
        <w:t>256</w:t>
      </w:r>
      <w:r w:rsidR="00CA746A" w:rsidRPr="00C2555B">
        <w:rPr>
          <w:rFonts w:ascii="Browallia New" w:hAnsi="Browallia New" w:cs="Browallia New"/>
          <w:spacing w:val="-2"/>
          <w:sz w:val="28"/>
          <w:szCs w:val="28"/>
        </w:rPr>
        <w:t>2</w:t>
      </w:r>
      <w:r w:rsidRPr="00C2555B">
        <w:rPr>
          <w:rFonts w:ascii="Browallia New" w:hAnsi="Browallia New" w:cs="Browallia New"/>
          <w:spacing w:val="-2"/>
          <w:sz w:val="28"/>
          <w:szCs w:val="28"/>
        </w:rPr>
        <w:t xml:space="preserve"> </w:t>
      </w:r>
      <w:r w:rsidRPr="00C2555B">
        <w:rPr>
          <w:rFonts w:ascii="Browallia New" w:hAnsi="Browallia New" w:cs="Browallia New"/>
          <w:sz w:val="28"/>
          <w:szCs w:val="28"/>
          <w:cs/>
        </w:rPr>
        <w:t xml:space="preserve">และ </w:t>
      </w:r>
      <w:r w:rsidRPr="00C2555B">
        <w:rPr>
          <w:rFonts w:ascii="Browallia New" w:hAnsi="Browallia New" w:cs="Browallia New"/>
          <w:spacing w:val="-2"/>
          <w:sz w:val="28"/>
          <w:szCs w:val="28"/>
        </w:rPr>
        <w:t>2561</w:t>
      </w:r>
      <w:r w:rsidRPr="00C2555B">
        <w:rPr>
          <w:rFonts w:ascii="Browallia New" w:hAnsi="Browallia New" w:cs="Browallia New"/>
          <w:sz w:val="28"/>
          <w:szCs w:val="28"/>
        </w:rPr>
        <w:t xml:space="preserve"> </w:t>
      </w:r>
      <w:r w:rsidRPr="00C2555B">
        <w:rPr>
          <w:rFonts w:ascii="Browallia New" w:hAnsi="Browallia New" w:cs="Browallia New"/>
          <w:sz w:val="28"/>
          <w:szCs w:val="28"/>
          <w:cs/>
          <w:lang w:val="en-GB"/>
        </w:rPr>
        <w:t>มีดังนี้</w:t>
      </w:r>
    </w:p>
    <w:p w14:paraId="03E83F68" w14:textId="77777777" w:rsidR="007D7734" w:rsidRPr="00493671" w:rsidRDefault="007D7734" w:rsidP="00CD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bl>
      <w:tblPr>
        <w:tblW w:w="8910" w:type="dxa"/>
        <w:tblInd w:w="450" w:type="dxa"/>
        <w:tblLayout w:type="fixed"/>
        <w:tblLook w:val="01E0" w:firstRow="1" w:lastRow="1" w:firstColumn="1" w:lastColumn="1" w:noHBand="0" w:noVBand="0"/>
      </w:tblPr>
      <w:tblGrid>
        <w:gridCol w:w="4086"/>
        <w:gridCol w:w="1215"/>
        <w:gridCol w:w="1188"/>
        <w:gridCol w:w="1224"/>
        <w:gridCol w:w="1197"/>
      </w:tblGrid>
      <w:tr w:rsidR="00350858" w:rsidRPr="00C2555B" w14:paraId="17C4B302" w14:textId="77777777" w:rsidTr="00C320BC">
        <w:trPr>
          <w:tblHeader/>
        </w:trPr>
        <w:tc>
          <w:tcPr>
            <w:tcW w:w="4086" w:type="dxa"/>
            <w:vAlign w:val="bottom"/>
          </w:tcPr>
          <w:p w14:paraId="2B34E11E" w14:textId="77777777" w:rsidR="007D7734" w:rsidRPr="00493671" w:rsidRDefault="007D7734" w:rsidP="00E64F16">
            <w:pPr>
              <w:spacing w:line="240" w:lineRule="auto"/>
              <w:ind w:left="-102"/>
              <w:rPr>
                <w:rFonts w:ascii="Browallia New" w:hAnsi="Browallia New" w:cs="Browallia New"/>
                <w:sz w:val="28"/>
                <w:szCs w:val="28"/>
              </w:rPr>
            </w:pPr>
          </w:p>
        </w:tc>
        <w:tc>
          <w:tcPr>
            <w:tcW w:w="2403" w:type="dxa"/>
            <w:gridSpan w:val="2"/>
          </w:tcPr>
          <w:p w14:paraId="26ACF7C5" w14:textId="77777777" w:rsidR="007D7734" w:rsidRPr="00C2555B" w:rsidRDefault="007D7734" w:rsidP="00E64F16">
            <w:pPr>
              <w:spacing w:line="240" w:lineRule="auto"/>
              <w:jc w:val="right"/>
              <w:rPr>
                <w:rFonts w:ascii="Browallia New" w:hAnsi="Browallia New" w:cs="Browallia New"/>
                <w:sz w:val="28"/>
                <w:szCs w:val="28"/>
              </w:rPr>
            </w:pPr>
          </w:p>
        </w:tc>
        <w:tc>
          <w:tcPr>
            <w:tcW w:w="2421" w:type="dxa"/>
            <w:gridSpan w:val="2"/>
            <w:hideMark/>
          </w:tcPr>
          <w:p w14:paraId="54A9F910" w14:textId="77777777" w:rsidR="007D7734" w:rsidRPr="00C2555B" w:rsidRDefault="007D7734" w:rsidP="00E64F16">
            <w:pPr>
              <w:spacing w:line="240" w:lineRule="auto"/>
              <w:jc w:val="right"/>
              <w:rPr>
                <w:rFonts w:ascii="Browallia New" w:hAnsi="Browallia New" w:cs="Browallia New"/>
                <w:sz w:val="28"/>
                <w:szCs w:val="28"/>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rPr>
              <w:t xml:space="preserve">: </w:t>
            </w:r>
            <w:r w:rsidRPr="00C2555B">
              <w:rPr>
                <w:rFonts w:ascii="Browallia New" w:hAnsi="Browallia New" w:cs="Browallia New"/>
                <w:sz w:val="28"/>
                <w:szCs w:val="28"/>
                <w:cs/>
              </w:rPr>
              <w:t>พันบาท)</w:t>
            </w:r>
          </w:p>
        </w:tc>
      </w:tr>
      <w:tr w:rsidR="00350858" w:rsidRPr="00C2555B" w14:paraId="2B2B59CB" w14:textId="77777777" w:rsidTr="00C320BC">
        <w:trPr>
          <w:tblHeader/>
        </w:trPr>
        <w:tc>
          <w:tcPr>
            <w:tcW w:w="4086" w:type="dxa"/>
            <w:vAlign w:val="bottom"/>
          </w:tcPr>
          <w:p w14:paraId="7013FF2F" w14:textId="77777777" w:rsidR="007D7734" w:rsidRPr="00493671" w:rsidRDefault="007D7734" w:rsidP="00E64F16">
            <w:pPr>
              <w:spacing w:line="240" w:lineRule="auto"/>
              <w:ind w:left="-102"/>
              <w:rPr>
                <w:rFonts w:ascii="Browallia New" w:hAnsi="Browallia New" w:cs="Browallia New"/>
                <w:sz w:val="28"/>
                <w:szCs w:val="28"/>
              </w:rPr>
            </w:pPr>
          </w:p>
        </w:tc>
        <w:tc>
          <w:tcPr>
            <w:tcW w:w="2403" w:type="dxa"/>
            <w:gridSpan w:val="2"/>
            <w:vAlign w:val="bottom"/>
            <w:hideMark/>
          </w:tcPr>
          <w:p w14:paraId="4A319566" w14:textId="77777777" w:rsidR="007D7734" w:rsidRPr="00C2555B" w:rsidRDefault="007D7734" w:rsidP="00E64F16">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421" w:type="dxa"/>
            <w:gridSpan w:val="2"/>
            <w:vAlign w:val="bottom"/>
            <w:hideMark/>
          </w:tcPr>
          <w:p w14:paraId="6B3D5679" w14:textId="77777777" w:rsidR="007D7734" w:rsidRPr="00C2555B" w:rsidRDefault="007D7734" w:rsidP="00E64F16">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350858" w:rsidRPr="00C2555B" w14:paraId="032756F3" w14:textId="77777777" w:rsidTr="00C320BC">
        <w:trPr>
          <w:tblHeader/>
        </w:trPr>
        <w:tc>
          <w:tcPr>
            <w:tcW w:w="4086" w:type="dxa"/>
            <w:vAlign w:val="bottom"/>
          </w:tcPr>
          <w:p w14:paraId="392081B6" w14:textId="77777777" w:rsidR="007D7734" w:rsidRPr="00493671" w:rsidRDefault="007D7734" w:rsidP="00E64F16">
            <w:pPr>
              <w:spacing w:line="240" w:lineRule="auto"/>
              <w:ind w:left="-102"/>
              <w:rPr>
                <w:rFonts w:ascii="Browallia New" w:hAnsi="Browallia New" w:cs="Browallia New"/>
                <w:sz w:val="28"/>
                <w:szCs w:val="28"/>
              </w:rPr>
            </w:pPr>
          </w:p>
        </w:tc>
        <w:tc>
          <w:tcPr>
            <w:tcW w:w="4824" w:type="dxa"/>
            <w:gridSpan w:val="4"/>
            <w:vAlign w:val="bottom"/>
            <w:hideMark/>
          </w:tcPr>
          <w:p w14:paraId="2F1CE91A" w14:textId="39E41602" w:rsidR="007D7734" w:rsidRPr="00C2555B" w:rsidRDefault="004C434D" w:rsidP="00E64F16">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cs/>
              </w:rPr>
              <w:t xml:space="preserve">สำหรับงวดสามเดือนสิ้นสุดวันที่ </w:t>
            </w:r>
            <w:r w:rsidR="001C3AE2" w:rsidRPr="00D10583">
              <w:rPr>
                <w:rFonts w:ascii="Browallia New" w:hAnsi="Browallia New" w:cs="Browallia New"/>
                <w:sz w:val="28"/>
                <w:szCs w:val="28"/>
              </w:rPr>
              <w:t xml:space="preserve">30 </w:t>
            </w:r>
            <w:r w:rsidR="00270076" w:rsidRPr="00270076">
              <w:rPr>
                <w:rFonts w:ascii="Browallia New" w:hAnsi="Browallia New" w:cs="Browallia New"/>
                <w:sz w:val="28"/>
                <w:szCs w:val="28"/>
                <w:cs/>
              </w:rPr>
              <w:t>กันยายน</w:t>
            </w:r>
          </w:p>
        </w:tc>
      </w:tr>
      <w:tr w:rsidR="004C434D" w:rsidRPr="00C2555B" w14:paraId="1073FFF8" w14:textId="77777777" w:rsidTr="00C320BC">
        <w:trPr>
          <w:tblHeader/>
        </w:trPr>
        <w:tc>
          <w:tcPr>
            <w:tcW w:w="4086" w:type="dxa"/>
            <w:vAlign w:val="bottom"/>
          </w:tcPr>
          <w:p w14:paraId="173F6D37" w14:textId="77777777" w:rsidR="004C434D" w:rsidRPr="00493671" w:rsidRDefault="004C434D" w:rsidP="004C434D">
            <w:pPr>
              <w:spacing w:line="240" w:lineRule="auto"/>
              <w:ind w:left="-102"/>
              <w:rPr>
                <w:rFonts w:ascii="Browallia New" w:hAnsi="Browallia New" w:cs="Browallia New"/>
                <w:sz w:val="28"/>
                <w:szCs w:val="28"/>
              </w:rPr>
            </w:pPr>
          </w:p>
        </w:tc>
        <w:tc>
          <w:tcPr>
            <w:tcW w:w="1215" w:type="dxa"/>
            <w:vAlign w:val="bottom"/>
            <w:hideMark/>
          </w:tcPr>
          <w:p w14:paraId="774D8EA7" w14:textId="3510D2A9" w:rsidR="004C434D" w:rsidRPr="00C2555B" w:rsidRDefault="00CA746A" w:rsidP="004C434D">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rPr>
              <w:t>2562</w:t>
            </w:r>
          </w:p>
        </w:tc>
        <w:tc>
          <w:tcPr>
            <w:tcW w:w="1188" w:type="dxa"/>
            <w:vAlign w:val="bottom"/>
            <w:hideMark/>
          </w:tcPr>
          <w:p w14:paraId="75668BEF" w14:textId="616E69E5" w:rsidR="004C434D" w:rsidRPr="00C2555B" w:rsidRDefault="004C434D" w:rsidP="004C434D">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rPr>
              <w:t>2561</w:t>
            </w:r>
          </w:p>
        </w:tc>
        <w:tc>
          <w:tcPr>
            <w:tcW w:w="1224" w:type="dxa"/>
            <w:vAlign w:val="bottom"/>
            <w:hideMark/>
          </w:tcPr>
          <w:p w14:paraId="7A1345FC" w14:textId="63E1617D" w:rsidR="004C434D" w:rsidRPr="00C2555B" w:rsidRDefault="00CA746A" w:rsidP="004C434D">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rPr>
              <w:t>2562</w:t>
            </w:r>
          </w:p>
        </w:tc>
        <w:tc>
          <w:tcPr>
            <w:tcW w:w="1197" w:type="dxa"/>
            <w:vAlign w:val="bottom"/>
            <w:hideMark/>
          </w:tcPr>
          <w:p w14:paraId="5070BF9E" w14:textId="5865D672" w:rsidR="004C434D" w:rsidRPr="00C2555B" w:rsidRDefault="004C434D" w:rsidP="004C434D">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rPr>
              <w:t>2561</w:t>
            </w:r>
          </w:p>
        </w:tc>
      </w:tr>
      <w:tr w:rsidR="00350858" w:rsidRPr="00C2555B" w14:paraId="30A924FF" w14:textId="77777777" w:rsidTr="00C320BC">
        <w:trPr>
          <w:trHeight w:val="288"/>
        </w:trPr>
        <w:tc>
          <w:tcPr>
            <w:tcW w:w="4086" w:type="dxa"/>
            <w:vAlign w:val="bottom"/>
          </w:tcPr>
          <w:p w14:paraId="4D2F9254" w14:textId="77777777" w:rsidR="00844621" w:rsidRPr="00C2555B" w:rsidRDefault="00844621" w:rsidP="00844621">
            <w:pPr>
              <w:spacing w:line="240" w:lineRule="auto"/>
              <w:ind w:left="-102"/>
              <w:rPr>
                <w:rFonts w:ascii="Browallia New" w:hAnsi="Browallia New" w:cs="Browallia New"/>
                <w:sz w:val="28"/>
                <w:szCs w:val="28"/>
              </w:rPr>
            </w:pPr>
          </w:p>
        </w:tc>
        <w:tc>
          <w:tcPr>
            <w:tcW w:w="1215" w:type="dxa"/>
            <w:vAlign w:val="bottom"/>
          </w:tcPr>
          <w:p w14:paraId="350D7410" w14:textId="77777777" w:rsidR="00844621" w:rsidRPr="00C2555B" w:rsidRDefault="00844621" w:rsidP="00844621">
            <w:pPr>
              <w:spacing w:line="240" w:lineRule="auto"/>
              <w:jc w:val="right"/>
              <w:rPr>
                <w:rFonts w:ascii="Browallia New" w:hAnsi="Browallia New" w:cs="Browallia New"/>
                <w:sz w:val="28"/>
                <w:szCs w:val="28"/>
              </w:rPr>
            </w:pPr>
          </w:p>
        </w:tc>
        <w:tc>
          <w:tcPr>
            <w:tcW w:w="1188" w:type="dxa"/>
            <w:vAlign w:val="bottom"/>
          </w:tcPr>
          <w:p w14:paraId="602A5198" w14:textId="77777777" w:rsidR="00844621" w:rsidRPr="00C2555B" w:rsidRDefault="00844621" w:rsidP="00844621">
            <w:pPr>
              <w:spacing w:line="240" w:lineRule="auto"/>
              <w:jc w:val="right"/>
              <w:rPr>
                <w:rFonts w:ascii="Browallia New" w:hAnsi="Browallia New" w:cs="Browallia New"/>
                <w:sz w:val="28"/>
                <w:szCs w:val="28"/>
              </w:rPr>
            </w:pPr>
          </w:p>
        </w:tc>
        <w:tc>
          <w:tcPr>
            <w:tcW w:w="1224" w:type="dxa"/>
            <w:vAlign w:val="bottom"/>
          </w:tcPr>
          <w:p w14:paraId="52890E82" w14:textId="77777777" w:rsidR="00844621" w:rsidRPr="00C2555B" w:rsidRDefault="00844621" w:rsidP="00844621">
            <w:pPr>
              <w:spacing w:line="240" w:lineRule="auto"/>
              <w:jc w:val="right"/>
              <w:rPr>
                <w:rFonts w:ascii="Browallia New" w:hAnsi="Browallia New" w:cs="Browallia New"/>
                <w:sz w:val="28"/>
                <w:szCs w:val="28"/>
              </w:rPr>
            </w:pPr>
          </w:p>
        </w:tc>
        <w:tc>
          <w:tcPr>
            <w:tcW w:w="1197" w:type="dxa"/>
            <w:vAlign w:val="bottom"/>
          </w:tcPr>
          <w:p w14:paraId="6EFE6658" w14:textId="77777777" w:rsidR="00844621" w:rsidRPr="00C2555B" w:rsidRDefault="00844621" w:rsidP="00844621">
            <w:pPr>
              <w:spacing w:line="240" w:lineRule="auto"/>
              <w:jc w:val="right"/>
              <w:rPr>
                <w:rFonts w:ascii="Browallia New" w:hAnsi="Browallia New" w:cs="Browallia New"/>
                <w:sz w:val="28"/>
                <w:szCs w:val="28"/>
              </w:rPr>
            </w:pPr>
          </w:p>
        </w:tc>
      </w:tr>
      <w:tr w:rsidR="00F23860" w:rsidRPr="000115FA" w14:paraId="0AEF1204" w14:textId="77777777" w:rsidTr="00493671">
        <w:tc>
          <w:tcPr>
            <w:tcW w:w="4086" w:type="dxa"/>
            <w:vAlign w:val="center"/>
            <w:hideMark/>
          </w:tcPr>
          <w:p w14:paraId="63FD1B2F" w14:textId="6715A494" w:rsidR="00F23860" w:rsidRPr="000115FA" w:rsidRDefault="00F23860" w:rsidP="00F23860">
            <w:pPr>
              <w:spacing w:line="240" w:lineRule="auto"/>
              <w:jc w:val="both"/>
              <w:rPr>
                <w:rFonts w:ascii="Browallia New" w:hAnsi="Browallia New" w:cs="Browallia New"/>
                <w:sz w:val="28"/>
                <w:szCs w:val="28"/>
                <w:cs/>
              </w:rPr>
            </w:pPr>
            <w:r w:rsidRPr="000115FA">
              <w:rPr>
                <w:rFonts w:ascii="Browallia New" w:hAnsi="Browallia New" w:cs="Browallia New"/>
                <w:sz w:val="28"/>
                <w:szCs w:val="28"/>
                <w:cs/>
              </w:rPr>
              <w:t>ภาษีเงินได้ปัจจุบัน</w:t>
            </w:r>
          </w:p>
        </w:tc>
        <w:tc>
          <w:tcPr>
            <w:tcW w:w="1215" w:type="dxa"/>
            <w:vAlign w:val="center"/>
          </w:tcPr>
          <w:p w14:paraId="0008BE08" w14:textId="4457B036" w:rsidR="00F23860" w:rsidRPr="000115FA" w:rsidRDefault="00EC5C01" w:rsidP="00F23860">
            <w:pPr>
              <w:spacing w:line="240" w:lineRule="auto"/>
              <w:jc w:val="right"/>
              <w:rPr>
                <w:rFonts w:ascii="Browallia New" w:hAnsi="Browallia New" w:cs="Browallia New"/>
                <w:sz w:val="28"/>
                <w:szCs w:val="28"/>
              </w:rPr>
            </w:pPr>
            <w:r>
              <w:rPr>
                <w:rFonts w:ascii="Browallia New" w:hAnsi="Browallia New" w:cs="Browallia New"/>
                <w:sz w:val="28"/>
                <w:szCs w:val="28"/>
              </w:rPr>
              <w:t>5,62</w:t>
            </w:r>
            <w:r w:rsidR="00FA4AFC">
              <w:rPr>
                <w:rFonts w:ascii="Browallia New" w:hAnsi="Browallia New" w:cs="Browallia New"/>
                <w:sz w:val="28"/>
                <w:szCs w:val="28"/>
              </w:rPr>
              <w:t>2</w:t>
            </w:r>
          </w:p>
        </w:tc>
        <w:tc>
          <w:tcPr>
            <w:tcW w:w="1188" w:type="dxa"/>
          </w:tcPr>
          <w:p w14:paraId="6A6EF838" w14:textId="2362518D" w:rsidR="00F23860" w:rsidRPr="000115FA" w:rsidRDefault="00F23860" w:rsidP="00F23860">
            <w:pPr>
              <w:spacing w:line="240" w:lineRule="auto"/>
              <w:jc w:val="right"/>
              <w:rPr>
                <w:rFonts w:ascii="Browallia New" w:hAnsi="Browallia New" w:cs="Browallia New"/>
                <w:sz w:val="28"/>
                <w:szCs w:val="28"/>
                <w:lang w:val="en-GB"/>
              </w:rPr>
            </w:pPr>
            <w:r w:rsidRPr="000115FA">
              <w:rPr>
                <w:rFonts w:ascii="Browallia New" w:hAnsi="Browallia New" w:cs="Browallia New"/>
                <w:sz w:val="28"/>
                <w:szCs w:val="28"/>
                <w:lang w:val="en-GB"/>
              </w:rPr>
              <w:t>10,604</w:t>
            </w:r>
          </w:p>
        </w:tc>
        <w:tc>
          <w:tcPr>
            <w:tcW w:w="1224" w:type="dxa"/>
            <w:vAlign w:val="center"/>
          </w:tcPr>
          <w:p w14:paraId="3E3568D7" w14:textId="11121F74" w:rsidR="00F23860" w:rsidRPr="000115FA" w:rsidRDefault="00A1262F" w:rsidP="00F23860">
            <w:pPr>
              <w:spacing w:line="240" w:lineRule="auto"/>
              <w:jc w:val="center"/>
              <w:rPr>
                <w:rFonts w:ascii="Browallia New" w:hAnsi="Browallia New" w:cs="Browallia New"/>
                <w:sz w:val="28"/>
                <w:szCs w:val="28"/>
                <w:lang w:val="en-GB"/>
              </w:rPr>
            </w:pPr>
            <w:r w:rsidRPr="000115FA">
              <w:rPr>
                <w:rFonts w:ascii="Browallia New" w:hAnsi="Browallia New" w:cs="Browallia New"/>
                <w:sz w:val="28"/>
                <w:szCs w:val="28"/>
                <w:cs/>
              </w:rPr>
              <w:t xml:space="preserve">    </w:t>
            </w:r>
            <w:r w:rsidRPr="000115FA">
              <w:rPr>
                <w:rFonts w:ascii="Browallia New" w:hAnsi="Browallia New" w:cs="Browallia New"/>
                <w:sz w:val="28"/>
                <w:szCs w:val="28"/>
              </w:rPr>
              <w:t>-</w:t>
            </w:r>
          </w:p>
        </w:tc>
        <w:tc>
          <w:tcPr>
            <w:tcW w:w="1197" w:type="dxa"/>
          </w:tcPr>
          <w:p w14:paraId="2203E82F" w14:textId="4C1F6D3B" w:rsidR="00F23860" w:rsidRPr="000115FA" w:rsidRDefault="00F23860" w:rsidP="00BA2BCE">
            <w:pPr>
              <w:spacing w:line="240" w:lineRule="auto"/>
              <w:jc w:val="center"/>
              <w:rPr>
                <w:rFonts w:ascii="Browallia New" w:hAnsi="Browallia New" w:cs="Browallia New"/>
                <w:sz w:val="28"/>
                <w:szCs w:val="28"/>
              </w:rPr>
            </w:pPr>
            <w:r w:rsidRPr="000115FA">
              <w:rPr>
                <w:rFonts w:ascii="Browallia New" w:hAnsi="Browallia New" w:cs="Browallia New"/>
                <w:sz w:val="28"/>
                <w:szCs w:val="28"/>
                <w:cs/>
              </w:rPr>
              <w:t xml:space="preserve">    </w:t>
            </w:r>
            <w:r w:rsidRPr="000115FA">
              <w:rPr>
                <w:rFonts w:ascii="Browallia New" w:hAnsi="Browallia New" w:cs="Browallia New"/>
                <w:sz w:val="28"/>
                <w:szCs w:val="28"/>
              </w:rPr>
              <w:t>-</w:t>
            </w:r>
          </w:p>
        </w:tc>
      </w:tr>
      <w:tr w:rsidR="00F23860" w:rsidRPr="000115FA" w14:paraId="336B7D8A" w14:textId="77777777" w:rsidTr="00493671">
        <w:tc>
          <w:tcPr>
            <w:tcW w:w="4086" w:type="dxa"/>
            <w:vAlign w:val="center"/>
            <w:hideMark/>
          </w:tcPr>
          <w:p w14:paraId="1092ED1C" w14:textId="77777777" w:rsidR="00F23860" w:rsidRPr="000115FA" w:rsidRDefault="00F23860" w:rsidP="00F23860">
            <w:pPr>
              <w:tabs>
                <w:tab w:val="clear" w:pos="227"/>
              </w:tabs>
              <w:spacing w:line="240" w:lineRule="auto"/>
              <w:jc w:val="both"/>
              <w:rPr>
                <w:rFonts w:ascii="Browallia New" w:hAnsi="Browallia New" w:cs="Browallia New"/>
                <w:sz w:val="28"/>
                <w:szCs w:val="28"/>
              </w:rPr>
            </w:pPr>
            <w:r w:rsidRPr="000115FA">
              <w:rPr>
                <w:rFonts w:ascii="Browallia New" w:hAnsi="Browallia New" w:cs="Browallia New"/>
                <w:sz w:val="28"/>
                <w:szCs w:val="28"/>
                <w:cs/>
              </w:rPr>
              <w:t>ภาษีเงินได้รอการตัดบัญชีจากผลแตกต่างชั่วคราว</w:t>
            </w:r>
          </w:p>
        </w:tc>
        <w:tc>
          <w:tcPr>
            <w:tcW w:w="1215" w:type="dxa"/>
            <w:vAlign w:val="center"/>
          </w:tcPr>
          <w:p w14:paraId="6F9F13DA" w14:textId="730FD76A" w:rsidR="00F23860" w:rsidRPr="000115FA" w:rsidRDefault="00793BDD" w:rsidP="00F23860">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2,72</w:t>
            </w:r>
            <w:r w:rsidR="00FA4AFC">
              <w:rPr>
                <w:rFonts w:ascii="Browallia New" w:hAnsi="Browallia New" w:cs="Browallia New"/>
                <w:sz w:val="28"/>
                <w:szCs w:val="28"/>
                <w:lang w:val="en-GB"/>
              </w:rPr>
              <w:t>2</w:t>
            </w:r>
          </w:p>
        </w:tc>
        <w:tc>
          <w:tcPr>
            <w:tcW w:w="1188" w:type="dxa"/>
          </w:tcPr>
          <w:p w14:paraId="44C97361" w14:textId="0EA7753D" w:rsidR="00F23860" w:rsidRPr="000115FA" w:rsidRDefault="00F23860" w:rsidP="00F23860">
            <w:pPr>
              <w:pBdr>
                <w:bottom w:val="single" w:sz="4" w:space="1" w:color="auto"/>
              </w:pBdr>
              <w:spacing w:line="240" w:lineRule="auto"/>
              <w:jc w:val="right"/>
              <w:rPr>
                <w:rFonts w:ascii="Browallia New" w:hAnsi="Browallia New" w:cs="Browallia New"/>
                <w:sz w:val="28"/>
                <w:szCs w:val="28"/>
                <w:lang w:val="en-GB"/>
              </w:rPr>
            </w:pPr>
            <w:r w:rsidRPr="000115FA">
              <w:rPr>
                <w:rFonts w:ascii="Browallia New" w:hAnsi="Browallia New" w:cs="Browallia New"/>
                <w:sz w:val="28"/>
                <w:szCs w:val="28"/>
                <w:lang w:val="en-GB"/>
              </w:rPr>
              <w:t>(4,705)</w:t>
            </w:r>
          </w:p>
        </w:tc>
        <w:tc>
          <w:tcPr>
            <w:tcW w:w="1224" w:type="dxa"/>
            <w:vAlign w:val="center"/>
          </w:tcPr>
          <w:p w14:paraId="7F5C1A57" w14:textId="2D2F8564" w:rsidR="00F23860" w:rsidRPr="000115FA" w:rsidRDefault="00A1262F" w:rsidP="00F23860">
            <w:pPr>
              <w:pBdr>
                <w:bottom w:val="single" w:sz="4" w:space="1" w:color="auto"/>
              </w:pBdr>
              <w:spacing w:line="240" w:lineRule="auto"/>
              <w:jc w:val="right"/>
              <w:rPr>
                <w:rFonts w:ascii="Browallia New" w:hAnsi="Browallia New" w:cs="Browallia New"/>
                <w:sz w:val="28"/>
                <w:szCs w:val="28"/>
                <w:lang w:val="en-GB"/>
              </w:rPr>
            </w:pPr>
            <w:r w:rsidRPr="000115FA">
              <w:rPr>
                <w:rFonts w:ascii="Browallia New" w:hAnsi="Browallia New" w:cs="Browallia New"/>
                <w:sz w:val="28"/>
                <w:szCs w:val="28"/>
                <w:lang w:val="en-GB"/>
              </w:rPr>
              <w:t>1,409</w:t>
            </w:r>
          </w:p>
        </w:tc>
        <w:tc>
          <w:tcPr>
            <w:tcW w:w="1197" w:type="dxa"/>
          </w:tcPr>
          <w:p w14:paraId="0B6B6E19" w14:textId="2BCE2DD9" w:rsidR="00F23860" w:rsidRPr="000115FA" w:rsidRDefault="00F23860" w:rsidP="00F23860">
            <w:pPr>
              <w:pBdr>
                <w:bottom w:val="single" w:sz="4" w:space="1" w:color="auto"/>
              </w:pBdr>
              <w:spacing w:line="240" w:lineRule="auto"/>
              <w:jc w:val="right"/>
              <w:rPr>
                <w:rFonts w:ascii="Browallia New" w:hAnsi="Browallia New" w:cs="Browallia New"/>
                <w:sz w:val="28"/>
                <w:szCs w:val="28"/>
                <w:lang w:val="en-GB"/>
              </w:rPr>
            </w:pPr>
            <w:r w:rsidRPr="000115FA">
              <w:rPr>
                <w:rFonts w:ascii="Browallia New" w:hAnsi="Browallia New" w:cs="Browallia New"/>
                <w:sz w:val="28"/>
                <w:szCs w:val="28"/>
                <w:lang w:val="en-GB"/>
              </w:rPr>
              <w:t>(490)</w:t>
            </w:r>
          </w:p>
        </w:tc>
      </w:tr>
      <w:tr w:rsidR="00F23860" w:rsidRPr="000115FA" w14:paraId="5B419975" w14:textId="77777777" w:rsidTr="00493671">
        <w:trPr>
          <w:trHeight w:val="375"/>
        </w:trPr>
        <w:tc>
          <w:tcPr>
            <w:tcW w:w="4086" w:type="dxa"/>
            <w:vAlign w:val="center"/>
            <w:hideMark/>
          </w:tcPr>
          <w:p w14:paraId="3DBBE369" w14:textId="05BFB1BE" w:rsidR="00F23860" w:rsidRPr="000115FA" w:rsidRDefault="00F23860" w:rsidP="00F23860">
            <w:pPr>
              <w:spacing w:line="240" w:lineRule="auto"/>
              <w:ind w:left="156" w:hanging="156"/>
              <w:rPr>
                <w:rFonts w:ascii="Browallia New" w:hAnsi="Browallia New" w:cs="Browallia New"/>
                <w:sz w:val="28"/>
                <w:szCs w:val="28"/>
              </w:rPr>
            </w:pPr>
            <w:r w:rsidRPr="000115FA">
              <w:rPr>
                <w:rFonts w:ascii="Browallia New" w:hAnsi="Browallia New" w:cs="Browallia New"/>
                <w:sz w:val="28"/>
                <w:szCs w:val="28"/>
                <w:cs/>
              </w:rPr>
              <w:t>รวมภาษีเงินได้ที่รับรู้ในกำไรหรือขาดทุน</w:t>
            </w:r>
          </w:p>
        </w:tc>
        <w:tc>
          <w:tcPr>
            <w:tcW w:w="1215" w:type="dxa"/>
            <w:vAlign w:val="center"/>
          </w:tcPr>
          <w:p w14:paraId="6C100989" w14:textId="38AEAF84" w:rsidR="00F23860" w:rsidRPr="000115FA" w:rsidRDefault="000C1A03" w:rsidP="00F23860">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8,344</w:t>
            </w:r>
          </w:p>
        </w:tc>
        <w:tc>
          <w:tcPr>
            <w:tcW w:w="1188" w:type="dxa"/>
          </w:tcPr>
          <w:p w14:paraId="3E4AB72B" w14:textId="14035CB5" w:rsidR="00F23860" w:rsidRPr="000115FA" w:rsidRDefault="00F23860" w:rsidP="00F23860">
            <w:pPr>
              <w:pBdr>
                <w:bottom w:val="single" w:sz="12" w:space="1" w:color="auto"/>
              </w:pBdr>
              <w:spacing w:line="240" w:lineRule="auto"/>
              <w:jc w:val="right"/>
              <w:rPr>
                <w:rFonts w:ascii="Browallia New" w:hAnsi="Browallia New" w:cs="Browallia New"/>
                <w:sz w:val="28"/>
                <w:szCs w:val="28"/>
                <w:lang w:val="en-GB"/>
              </w:rPr>
            </w:pPr>
            <w:r w:rsidRPr="000115FA">
              <w:rPr>
                <w:rFonts w:ascii="Browallia New" w:hAnsi="Browallia New" w:cs="Browallia New"/>
                <w:sz w:val="28"/>
                <w:szCs w:val="28"/>
                <w:lang w:val="en-GB"/>
              </w:rPr>
              <w:t>5,899</w:t>
            </w:r>
          </w:p>
        </w:tc>
        <w:tc>
          <w:tcPr>
            <w:tcW w:w="1224" w:type="dxa"/>
            <w:vAlign w:val="center"/>
          </w:tcPr>
          <w:p w14:paraId="5361C3C3" w14:textId="5CF0B6C5" w:rsidR="00F23860" w:rsidRPr="000115FA" w:rsidRDefault="00A1262F" w:rsidP="00F23860">
            <w:pPr>
              <w:pBdr>
                <w:bottom w:val="single" w:sz="12" w:space="1" w:color="auto"/>
              </w:pBdr>
              <w:spacing w:line="240" w:lineRule="auto"/>
              <w:jc w:val="right"/>
              <w:rPr>
                <w:rFonts w:ascii="Browallia New" w:hAnsi="Browallia New" w:cs="Browallia New"/>
                <w:sz w:val="28"/>
                <w:szCs w:val="28"/>
                <w:lang w:val="en-GB"/>
              </w:rPr>
            </w:pPr>
            <w:r w:rsidRPr="000115FA">
              <w:rPr>
                <w:rFonts w:ascii="Browallia New" w:hAnsi="Browallia New" w:cs="Browallia New"/>
                <w:sz w:val="28"/>
                <w:szCs w:val="28"/>
                <w:lang w:val="en-GB"/>
              </w:rPr>
              <w:t>1,409</w:t>
            </w:r>
          </w:p>
        </w:tc>
        <w:tc>
          <w:tcPr>
            <w:tcW w:w="1197" w:type="dxa"/>
          </w:tcPr>
          <w:p w14:paraId="689FF331" w14:textId="3657FED1" w:rsidR="00F23860" w:rsidRPr="000115FA" w:rsidRDefault="00F23860" w:rsidP="00F23860">
            <w:pPr>
              <w:pBdr>
                <w:bottom w:val="single" w:sz="12" w:space="1" w:color="auto"/>
              </w:pBdr>
              <w:spacing w:line="240" w:lineRule="auto"/>
              <w:jc w:val="right"/>
              <w:rPr>
                <w:rFonts w:ascii="Browallia New" w:hAnsi="Browallia New" w:cs="Browallia New"/>
                <w:sz w:val="28"/>
                <w:szCs w:val="28"/>
              </w:rPr>
            </w:pPr>
            <w:r w:rsidRPr="000115FA">
              <w:rPr>
                <w:rFonts w:ascii="Browallia New" w:hAnsi="Browallia New" w:cs="Browallia New"/>
                <w:sz w:val="28"/>
                <w:szCs w:val="28"/>
                <w:lang w:val="en-GB"/>
              </w:rPr>
              <w:t>(490)</w:t>
            </w:r>
          </w:p>
        </w:tc>
      </w:tr>
      <w:tr w:rsidR="00F23860" w:rsidRPr="000115FA" w14:paraId="2FAC7DC7" w14:textId="77777777" w:rsidTr="00BA2BCE">
        <w:tc>
          <w:tcPr>
            <w:tcW w:w="4086" w:type="dxa"/>
            <w:vAlign w:val="center"/>
          </w:tcPr>
          <w:p w14:paraId="54ABB311" w14:textId="236F732C" w:rsidR="00F23860" w:rsidRPr="000115FA" w:rsidRDefault="00F23860" w:rsidP="00F23860">
            <w:pPr>
              <w:spacing w:line="240" w:lineRule="auto"/>
              <w:jc w:val="both"/>
              <w:rPr>
                <w:rFonts w:ascii="Browallia New" w:hAnsi="Browallia New" w:cs="Browallia New"/>
                <w:sz w:val="28"/>
                <w:szCs w:val="28"/>
                <w:cs/>
              </w:rPr>
            </w:pPr>
          </w:p>
        </w:tc>
        <w:tc>
          <w:tcPr>
            <w:tcW w:w="1215" w:type="dxa"/>
            <w:vAlign w:val="center"/>
          </w:tcPr>
          <w:p w14:paraId="5A017721" w14:textId="1EC2B3BD" w:rsidR="00F23860" w:rsidRPr="000115FA" w:rsidRDefault="00F23860" w:rsidP="00F23860">
            <w:pPr>
              <w:spacing w:line="240" w:lineRule="auto"/>
              <w:jc w:val="right"/>
              <w:rPr>
                <w:rFonts w:ascii="Browallia New" w:hAnsi="Browallia New" w:cs="Browallia New"/>
                <w:sz w:val="28"/>
                <w:szCs w:val="28"/>
              </w:rPr>
            </w:pPr>
          </w:p>
        </w:tc>
        <w:tc>
          <w:tcPr>
            <w:tcW w:w="1188" w:type="dxa"/>
          </w:tcPr>
          <w:p w14:paraId="054412AB" w14:textId="4E07DD54" w:rsidR="00F23860" w:rsidRPr="000115FA" w:rsidRDefault="00F23860" w:rsidP="00F23860">
            <w:pPr>
              <w:spacing w:line="240" w:lineRule="auto"/>
              <w:jc w:val="right"/>
              <w:rPr>
                <w:rFonts w:ascii="Browallia New" w:hAnsi="Browallia New" w:cs="Browallia New"/>
                <w:sz w:val="28"/>
                <w:szCs w:val="28"/>
                <w:lang w:val="en-GB"/>
              </w:rPr>
            </w:pPr>
          </w:p>
        </w:tc>
        <w:tc>
          <w:tcPr>
            <w:tcW w:w="1224" w:type="dxa"/>
            <w:vAlign w:val="center"/>
          </w:tcPr>
          <w:p w14:paraId="1F8CF042" w14:textId="3FAC3F5E" w:rsidR="00F23860" w:rsidRPr="000115FA" w:rsidRDefault="00F23860" w:rsidP="00F23860">
            <w:pPr>
              <w:spacing w:line="240" w:lineRule="auto"/>
              <w:jc w:val="center"/>
              <w:rPr>
                <w:rFonts w:ascii="Browallia New" w:hAnsi="Browallia New" w:cs="Browallia New"/>
                <w:sz w:val="28"/>
                <w:szCs w:val="28"/>
              </w:rPr>
            </w:pPr>
          </w:p>
        </w:tc>
        <w:tc>
          <w:tcPr>
            <w:tcW w:w="1197" w:type="dxa"/>
          </w:tcPr>
          <w:p w14:paraId="7CE9C80C" w14:textId="361FC373" w:rsidR="00F23860" w:rsidRPr="000115FA" w:rsidRDefault="00F23860" w:rsidP="00F23860">
            <w:pPr>
              <w:spacing w:line="240" w:lineRule="auto"/>
              <w:jc w:val="right"/>
              <w:rPr>
                <w:rFonts w:ascii="Browallia New" w:hAnsi="Browallia New" w:cs="Browallia New"/>
                <w:sz w:val="28"/>
                <w:szCs w:val="28"/>
              </w:rPr>
            </w:pPr>
          </w:p>
        </w:tc>
      </w:tr>
    </w:tbl>
    <w:p w14:paraId="4B2991AA" w14:textId="77777777" w:rsidR="003314D2" w:rsidRPr="000115FA" w:rsidRDefault="003314D2" w:rsidP="001C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8901" w:type="dxa"/>
        <w:tblInd w:w="459" w:type="dxa"/>
        <w:tblLayout w:type="fixed"/>
        <w:tblLook w:val="01E0" w:firstRow="1" w:lastRow="1" w:firstColumn="1" w:lastColumn="1" w:noHBand="0" w:noVBand="0"/>
      </w:tblPr>
      <w:tblGrid>
        <w:gridCol w:w="4077"/>
        <w:gridCol w:w="1224"/>
        <w:gridCol w:w="1179"/>
        <w:gridCol w:w="1224"/>
        <w:gridCol w:w="1197"/>
      </w:tblGrid>
      <w:tr w:rsidR="001C3AE2" w:rsidRPr="000115FA" w14:paraId="60897B74" w14:textId="77777777" w:rsidTr="001F10C7">
        <w:trPr>
          <w:tblHeader/>
        </w:trPr>
        <w:tc>
          <w:tcPr>
            <w:tcW w:w="4077" w:type="dxa"/>
            <w:vAlign w:val="bottom"/>
          </w:tcPr>
          <w:p w14:paraId="1F273D15" w14:textId="77777777" w:rsidR="001C3AE2" w:rsidRPr="00324907" w:rsidRDefault="001C3AE2" w:rsidP="001F10C7">
            <w:pPr>
              <w:spacing w:line="240" w:lineRule="auto"/>
              <w:ind w:left="-102"/>
              <w:rPr>
                <w:rFonts w:ascii="Browallia New" w:hAnsi="Browallia New" w:cs="Browallia New"/>
                <w:sz w:val="28"/>
                <w:szCs w:val="28"/>
              </w:rPr>
            </w:pPr>
          </w:p>
        </w:tc>
        <w:tc>
          <w:tcPr>
            <w:tcW w:w="2403" w:type="dxa"/>
            <w:gridSpan w:val="2"/>
          </w:tcPr>
          <w:p w14:paraId="3F5F124A" w14:textId="77777777" w:rsidR="001C3AE2" w:rsidRPr="000115FA" w:rsidRDefault="001C3AE2" w:rsidP="001F10C7">
            <w:pPr>
              <w:spacing w:line="240" w:lineRule="auto"/>
              <w:jc w:val="right"/>
              <w:rPr>
                <w:rFonts w:ascii="Browallia New" w:hAnsi="Browallia New" w:cs="Browallia New"/>
                <w:sz w:val="28"/>
                <w:szCs w:val="28"/>
              </w:rPr>
            </w:pPr>
          </w:p>
        </w:tc>
        <w:tc>
          <w:tcPr>
            <w:tcW w:w="2421" w:type="dxa"/>
            <w:gridSpan w:val="2"/>
            <w:hideMark/>
          </w:tcPr>
          <w:p w14:paraId="3D4D7B8C" w14:textId="77777777" w:rsidR="001C3AE2" w:rsidRPr="000115FA" w:rsidRDefault="001C3AE2" w:rsidP="001F10C7">
            <w:pPr>
              <w:spacing w:line="240" w:lineRule="auto"/>
              <w:jc w:val="right"/>
              <w:rPr>
                <w:rFonts w:ascii="Browallia New" w:hAnsi="Browallia New" w:cs="Browallia New"/>
                <w:sz w:val="28"/>
                <w:szCs w:val="28"/>
              </w:rPr>
            </w:pPr>
            <w:r w:rsidRPr="000115FA">
              <w:rPr>
                <w:rFonts w:ascii="Browallia New" w:hAnsi="Browallia New" w:cs="Browallia New"/>
                <w:sz w:val="28"/>
                <w:szCs w:val="28"/>
                <w:cs/>
              </w:rPr>
              <w:t>(หน่วย : พันบาท)</w:t>
            </w:r>
          </w:p>
        </w:tc>
      </w:tr>
      <w:tr w:rsidR="001C3AE2" w:rsidRPr="000115FA" w14:paraId="03594E40" w14:textId="77777777" w:rsidTr="001F10C7">
        <w:trPr>
          <w:tblHeader/>
        </w:trPr>
        <w:tc>
          <w:tcPr>
            <w:tcW w:w="4077" w:type="dxa"/>
            <w:vAlign w:val="bottom"/>
          </w:tcPr>
          <w:p w14:paraId="155209EE" w14:textId="77777777" w:rsidR="001C3AE2" w:rsidRPr="00324907" w:rsidRDefault="001C3AE2" w:rsidP="001F10C7">
            <w:pPr>
              <w:spacing w:line="240" w:lineRule="auto"/>
              <w:ind w:left="-102"/>
              <w:rPr>
                <w:rFonts w:ascii="Browallia New" w:hAnsi="Browallia New" w:cs="Browallia New"/>
                <w:sz w:val="28"/>
                <w:szCs w:val="28"/>
              </w:rPr>
            </w:pPr>
          </w:p>
        </w:tc>
        <w:tc>
          <w:tcPr>
            <w:tcW w:w="2403" w:type="dxa"/>
            <w:gridSpan w:val="2"/>
            <w:vAlign w:val="bottom"/>
            <w:hideMark/>
          </w:tcPr>
          <w:p w14:paraId="07539B73" w14:textId="77777777" w:rsidR="001C3AE2" w:rsidRPr="000115FA" w:rsidRDefault="001C3AE2" w:rsidP="001F10C7">
            <w:pPr>
              <w:pBdr>
                <w:bottom w:val="single" w:sz="4" w:space="1" w:color="auto"/>
              </w:pBdr>
              <w:spacing w:line="240" w:lineRule="auto"/>
              <w:jc w:val="center"/>
              <w:rPr>
                <w:rFonts w:ascii="Browallia New" w:hAnsi="Browallia New" w:cs="Browallia New"/>
                <w:sz w:val="28"/>
                <w:szCs w:val="28"/>
              </w:rPr>
            </w:pPr>
            <w:r w:rsidRPr="000115FA">
              <w:rPr>
                <w:rFonts w:ascii="Browallia New" w:hAnsi="Browallia New" w:cs="Browallia New"/>
                <w:sz w:val="28"/>
                <w:szCs w:val="28"/>
                <w:cs/>
              </w:rPr>
              <w:t>งบการเงินรวม</w:t>
            </w:r>
          </w:p>
        </w:tc>
        <w:tc>
          <w:tcPr>
            <w:tcW w:w="2421" w:type="dxa"/>
            <w:gridSpan w:val="2"/>
            <w:vAlign w:val="bottom"/>
            <w:hideMark/>
          </w:tcPr>
          <w:p w14:paraId="2D7F2FCB" w14:textId="77777777" w:rsidR="001C3AE2" w:rsidRPr="000115FA" w:rsidRDefault="001C3AE2" w:rsidP="001F10C7">
            <w:pPr>
              <w:pBdr>
                <w:bottom w:val="single" w:sz="4" w:space="1" w:color="auto"/>
              </w:pBdr>
              <w:spacing w:line="240" w:lineRule="auto"/>
              <w:jc w:val="center"/>
              <w:rPr>
                <w:rFonts w:ascii="Browallia New" w:hAnsi="Browallia New" w:cs="Browallia New"/>
                <w:sz w:val="28"/>
                <w:szCs w:val="28"/>
              </w:rPr>
            </w:pPr>
            <w:r w:rsidRPr="000115FA">
              <w:rPr>
                <w:rFonts w:ascii="Browallia New" w:hAnsi="Browallia New" w:cs="Browallia New"/>
                <w:sz w:val="28"/>
                <w:szCs w:val="28"/>
                <w:cs/>
              </w:rPr>
              <w:t>งบการเงินเฉพาะของบริษัท</w:t>
            </w:r>
          </w:p>
        </w:tc>
      </w:tr>
      <w:tr w:rsidR="001C3AE2" w:rsidRPr="000115FA" w14:paraId="789FEA8C" w14:textId="77777777" w:rsidTr="001F10C7">
        <w:trPr>
          <w:tblHeader/>
        </w:trPr>
        <w:tc>
          <w:tcPr>
            <w:tcW w:w="4077" w:type="dxa"/>
            <w:vAlign w:val="bottom"/>
          </w:tcPr>
          <w:p w14:paraId="141B9604" w14:textId="77777777" w:rsidR="001C3AE2" w:rsidRPr="00324907" w:rsidRDefault="001C3AE2" w:rsidP="001F10C7">
            <w:pPr>
              <w:spacing w:line="240" w:lineRule="auto"/>
              <w:ind w:left="-102"/>
              <w:rPr>
                <w:rFonts w:ascii="Browallia New" w:hAnsi="Browallia New" w:cs="Browallia New"/>
                <w:sz w:val="28"/>
                <w:szCs w:val="28"/>
              </w:rPr>
            </w:pPr>
          </w:p>
        </w:tc>
        <w:tc>
          <w:tcPr>
            <w:tcW w:w="4824" w:type="dxa"/>
            <w:gridSpan w:val="4"/>
            <w:vAlign w:val="bottom"/>
            <w:hideMark/>
          </w:tcPr>
          <w:p w14:paraId="0156C3BD" w14:textId="2B7C4627" w:rsidR="001C3AE2" w:rsidRPr="000115FA" w:rsidRDefault="001C3AE2" w:rsidP="001F10C7">
            <w:pPr>
              <w:pBdr>
                <w:bottom w:val="single" w:sz="4" w:space="1" w:color="auto"/>
              </w:pBdr>
              <w:spacing w:line="240" w:lineRule="auto"/>
              <w:jc w:val="center"/>
              <w:rPr>
                <w:rFonts w:ascii="Browallia New" w:hAnsi="Browallia New" w:cs="Browallia New"/>
                <w:sz w:val="28"/>
                <w:szCs w:val="28"/>
              </w:rPr>
            </w:pPr>
            <w:r w:rsidRPr="000115FA">
              <w:rPr>
                <w:rFonts w:ascii="Browallia New" w:hAnsi="Browallia New" w:cs="Browallia New"/>
                <w:sz w:val="28"/>
                <w:szCs w:val="28"/>
                <w:cs/>
              </w:rPr>
              <w:t>สำหรับงวด</w:t>
            </w:r>
            <w:r w:rsidR="00270076" w:rsidRPr="000115FA">
              <w:rPr>
                <w:rFonts w:ascii="Browallia New" w:hAnsi="Browallia New" w:cs="Browallia New"/>
                <w:sz w:val="28"/>
                <w:szCs w:val="28"/>
                <w:cs/>
              </w:rPr>
              <w:t>เก้า</w:t>
            </w:r>
            <w:r w:rsidRPr="000115FA">
              <w:rPr>
                <w:rFonts w:ascii="Browallia New" w:hAnsi="Browallia New" w:cs="Browallia New"/>
                <w:sz w:val="28"/>
                <w:szCs w:val="28"/>
                <w:cs/>
              </w:rPr>
              <w:t xml:space="preserve">เดือนสิ้นสุดวันที่ </w:t>
            </w:r>
            <w:bookmarkStart w:id="11" w:name="_Hlk486516865"/>
            <w:r w:rsidRPr="000115FA">
              <w:rPr>
                <w:rFonts w:ascii="Browallia New" w:hAnsi="Browallia New" w:cs="Browallia New"/>
                <w:spacing w:val="-2"/>
                <w:sz w:val="28"/>
                <w:szCs w:val="28"/>
              </w:rPr>
              <w:t xml:space="preserve">30 </w:t>
            </w:r>
            <w:r w:rsidR="00270076" w:rsidRPr="000115FA">
              <w:rPr>
                <w:rFonts w:ascii="Browallia New" w:hAnsi="Browallia New" w:cs="Browallia New"/>
                <w:spacing w:val="-2"/>
                <w:sz w:val="28"/>
                <w:szCs w:val="28"/>
                <w:cs/>
              </w:rPr>
              <w:t>กันยายน</w:t>
            </w:r>
            <w:bookmarkEnd w:id="11"/>
          </w:p>
        </w:tc>
      </w:tr>
      <w:tr w:rsidR="001C3AE2" w:rsidRPr="000115FA" w14:paraId="312FD282" w14:textId="77777777" w:rsidTr="001F10C7">
        <w:trPr>
          <w:tblHeader/>
        </w:trPr>
        <w:tc>
          <w:tcPr>
            <w:tcW w:w="4077" w:type="dxa"/>
            <w:vAlign w:val="bottom"/>
          </w:tcPr>
          <w:p w14:paraId="29F5E23D" w14:textId="77777777" w:rsidR="001C3AE2" w:rsidRPr="00324907" w:rsidRDefault="001C3AE2" w:rsidP="001C3AE2">
            <w:pPr>
              <w:spacing w:line="240" w:lineRule="auto"/>
              <w:ind w:left="-102"/>
              <w:rPr>
                <w:rFonts w:ascii="Browallia New" w:hAnsi="Browallia New" w:cs="Browallia New"/>
                <w:sz w:val="28"/>
                <w:szCs w:val="28"/>
              </w:rPr>
            </w:pPr>
          </w:p>
        </w:tc>
        <w:tc>
          <w:tcPr>
            <w:tcW w:w="1224" w:type="dxa"/>
            <w:vAlign w:val="bottom"/>
            <w:hideMark/>
          </w:tcPr>
          <w:p w14:paraId="58F51A65" w14:textId="61CB476B" w:rsidR="001C3AE2" w:rsidRPr="000115FA" w:rsidRDefault="001C3AE2" w:rsidP="001C3AE2">
            <w:pPr>
              <w:pBdr>
                <w:bottom w:val="single" w:sz="4" w:space="1" w:color="auto"/>
              </w:pBdr>
              <w:spacing w:line="240" w:lineRule="auto"/>
              <w:jc w:val="center"/>
              <w:rPr>
                <w:rFonts w:ascii="Browallia New" w:hAnsi="Browallia New" w:cs="Browallia New"/>
                <w:sz w:val="28"/>
                <w:szCs w:val="28"/>
              </w:rPr>
            </w:pPr>
            <w:r w:rsidRPr="000115FA">
              <w:rPr>
                <w:rFonts w:ascii="Browallia New" w:hAnsi="Browallia New" w:cs="Browallia New"/>
                <w:sz w:val="28"/>
                <w:szCs w:val="28"/>
              </w:rPr>
              <w:t>2562</w:t>
            </w:r>
          </w:p>
        </w:tc>
        <w:tc>
          <w:tcPr>
            <w:tcW w:w="1179" w:type="dxa"/>
            <w:vAlign w:val="bottom"/>
            <w:hideMark/>
          </w:tcPr>
          <w:p w14:paraId="4E028588" w14:textId="155CF817" w:rsidR="001C3AE2" w:rsidRPr="000115FA" w:rsidRDefault="001C3AE2" w:rsidP="001C3AE2">
            <w:pPr>
              <w:pBdr>
                <w:bottom w:val="single" w:sz="4" w:space="1" w:color="auto"/>
              </w:pBdr>
              <w:spacing w:line="240" w:lineRule="auto"/>
              <w:jc w:val="center"/>
              <w:rPr>
                <w:rFonts w:ascii="Browallia New" w:hAnsi="Browallia New" w:cs="Browallia New"/>
                <w:sz w:val="28"/>
                <w:szCs w:val="28"/>
              </w:rPr>
            </w:pPr>
            <w:r w:rsidRPr="000115FA">
              <w:rPr>
                <w:rFonts w:ascii="Browallia New" w:hAnsi="Browallia New" w:cs="Browallia New"/>
                <w:sz w:val="28"/>
                <w:szCs w:val="28"/>
              </w:rPr>
              <w:t>2561</w:t>
            </w:r>
          </w:p>
        </w:tc>
        <w:tc>
          <w:tcPr>
            <w:tcW w:w="1224" w:type="dxa"/>
            <w:vAlign w:val="bottom"/>
            <w:hideMark/>
          </w:tcPr>
          <w:p w14:paraId="51C9A160" w14:textId="70231756" w:rsidR="001C3AE2" w:rsidRPr="000115FA" w:rsidRDefault="001C3AE2" w:rsidP="001C3AE2">
            <w:pPr>
              <w:pBdr>
                <w:bottom w:val="single" w:sz="4" w:space="1" w:color="auto"/>
              </w:pBdr>
              <w:spacing w:line="240" w:lineRule="auto"/>
              <w:jc w:val="center"/>
              <w:rPr>
                <w:rFonts w:ascii="Browallia New" w:hAnsi="Browallia New" w:cs="Browallia New"/>
                <w:sz w:val="28"/>
                <w:szCs w:val="28"/>
              </w:rPr>
            </w:pPr>
            <w:r w:rsidRPr="000115FA">
              <w:rPr>
                <w:rFonts w:ascii="Browallia New" w:hAnsi="Browallia New" w:cs="Browallia New"/>
                <w:sz w:val="28"/>
                <w:szCs w:val="28"/>
              </w:rPr>
              <w:t>2562</w:t>
            </w:r>
          </w:p>
        </w:tc>
        <w:tc>
          <w:tcPr>
            <w:tcW w:w="1197" w:type="dxa"/>
            <w:vAlign w:val="bottom"/>
            <w:hideMark/>
          </w:tcPr>
          <w:p w14:paraId="3F40BA17" w14:textId="641C170F" w:rsidR="001C3AE2" w:rsidRPr="000115FA" w:rsidRDefault="001C3AE2" w:rsidP="001C3AE2">
            <w:pPr>
              <w:pBdr>
                <w:bottom w:val="single" w:sz="4" w:space="1" w:color="auto"/>
              </w:pBdr>
              <w:spacing w:line="240" w:lineRule="auto"/>
              <w:jc w:val="center"/>
              <w:rPr>
                <w:rFonts w:ascii="Browallia New" w:hAnsi="Browallia New" w:cs="Browallia New"/>
                <w:sz w:val="28"/>
                <w:szCs w:val="28"/>
              </w:rPr>
            </w:pPr>
            <w:r w:rsidRPr="000115FA">
              <w:rPr>
                <w:rFonts w:ascii="Browallia New" w:hAnsi="Browallia New" w:cs="Browallia New"/>
                <w:sz w:val="28"/>
                <w:szCs w:val="28"/>
              </w:rPr>
              <w:t>2561</w:t>
            </w:r>
          </w:p>
        </w:tc>
      </w:tr>
      <w:tr w:rsidR="001C3AE2" w:rsidRPr="000115FA" w14:paraId="255D4309" w14:textId="77777777" w:rsidTr="001F10C7">
        <w:tc>
          <w:tcPr>
            <w:tcW w:w="4077" w:type="dxa"/>
            <w:vAlign w:val="bottom"/>
          </w:tcPr>
          <w:p w14:paraId="12AB8A04" w14:textId="77777777" w:rsidR="001C3AE2" w:rsidRPr="00324907" w:rsidRDefault="001C3AE2" w:rsidP="001F10C7">
            <w:pPr>
              <w:spacing w:line="240" w:lineRule="auto"/>
              <w:jc w:val="both"/>
              <w:rPr>
                <w:rFonts w:ascii="Browallia New" w:hAnsi="Browallia New" w:cs="Browallia New"/>
                <w:sz w:val="28"/>
                <w:szCs w:val="28"/>
              </w:rPr>
            </w:pPr>
          </w:p>
        </w:tc>
        <w:tc>
          <w:tcPr>
            <w:tcW w:w="1224" w:type="dxa"/>
            <w:vAlign w:val="bottom"/>
          </w:tcPr>
          <w:p w14:paraId="59DA6530" w14:textId="77777777" w:rsidR="001C3AE2" w:rsidRPr="00324907" w:rsidRDefault="001C3AE2" w:rsidP="001F10C7">
            <w:pPr>
              <w:spacing w:line="240" w:lineRule="auto"/>
              <w:jc w:val="both"/>
              <w:rPr>
                <w:rFonts w:ascii="Browallia New" w:hAnsi="Browallia New" w:cs="Browallia New"/>
                <w:sz w:val="28"/>
                <w:szCs w:val="28"/>
              </w:rPr>
            </w:pPr>
          </w:p>
        </w:tc>
        <w:tc>
          <w:tcPr>
            <w:tcW w:w="1179" w:type="dxa"/>
            <w:vAlign w:val="bottom"/>
          </w:tcPr>
          <w:p w14:paraId="2A68C2F2" w14:textId="77777777" w:rsidR="001C3AE2" w:rsidRPr="00324907" w:rsidRDefault="001C3AE2" w:rsidP="001F10C7">
            <w:pPr>
              <w:spacing w:line="240" w:lineRule="auto"/>
              <w:jc w:val="both"/>
              <w:rPr>
                <w:rFonts w:ascii="Browallia New" w:hAnsi="Browallia New" w:cs="Browallia New"/>
                <w:sz w:val="28"/>
                <w:szCs w:val="28"/>
              </w:rPr>
            </w:pPr>
          </w:p>
        </w:tc>
        <w:tc>
          <w:tcPr>
            <w:tcW w:w="1224" w:type="dxa"/>
            <w:vAlign w:val="bottom"/>
          </w:tcPr>
          <w:p w14:paraId="100B95F5" w14:textId="77777777" w:rsidR="001C3AE2" w:rsidRPr="00324907" w:rsidRDefault="001C3AE2" w:rsidP="001F10C7">
            <w:pPr>
              <w:spacing w:line="240" w:lineRule="auto"/>
              <w:jc w:val="both"/>
              <w:rPr>
                <w:rFonts w:ascii="Browallia New" w:hAnsi="Browallia New" w:cs="Browallia New"/>
                <w:sz w:val="28"/>
                <w:szCs w:val="28"/>
              </w:rPr>
            </w:pPr>
          </w:p>
        </w:tc>
        <w:tc>
          <w:tcPr>
            <w:tcW w:w="1197" w:type="dxa"/>
            <w:vAlign w:val="bottom"/>
          </w:tcPr>
          <w:p w14:paraId="27849BE4" w14:textId="77777777" w:rsidR="001C3AE2" w:rsidRPr="00324907" w:rsidRDefault="001C3AE2" w:rsidP="001F10C7">
            <w:pPr>
              <w:spacing w:line="240" w:lineRule="auto"/>
              <w:jc w:val="both"/>
              <w:rPr>
                <w:rFonts w:ascii="Browallia New" w:hAnsi="Browallia New" w:cs="Browallia New"/>
                <w:sz w:val="28"/>
                <w:szCs w:val="28"/>
              </w:rPr>
            </w:pPr>
          </w:p>
        </w:tc>
      </w:tr>
      <w:tr w:rsidR="00F23860" w:rsidRPr="000115FA" w14:paraId="25C381A8" w14:textId="77777777" w:rsidTr="00BA2BCE">
        <w:tc>
          <w:tcPr>
            <w:tcW w:w="4077" w:type="dxa"/>
            <w:hideMark/>
          </w:tcPr>
          <w:p w14:paraId="05E17582" w14:textId="77777777" w:rsidR="00F23860" w:rsidRPr="000115FA" w:rsidRDefault="00F23860" w:rsidP="00F23860">
            <w:pPr>
              <w:spacing w:line="240" w:lineRule="auto"/>
              <w:jc w:val="both"/>
              <w:rPr>
                <w:rFonts w:ascii="Browallia New" w:hAnsi="Browallia New" w:cs="Browallia New"/>
                <w:sz w:val="28"/>
                <w:szCs w:val="28"/>
                <w:cs/>
              </w:rPr>
            </w:pPr>
            <w:r w:rsidRPr="000115FA">
              <w:rPr>
                <w:rFonts w:ascii="Browallia New" w:hAnsi="Browallia New" w:cs="Browallia New"/>
                <w:sz w:val="28"/>
                <w:szCs w:val="28"/>
                <w:cs/>
              </w:rPr>
              <w:t>ภาษีเงินได้ปัจจุบัน</w:t>
            </w:r>
          </w:p>
        </w:tc>
        <w:tc>
          <w:tcPr>
            <w:tcW w:w="1224" w:type="dxa"/>
            <w:vAlign w:val="bottom"/>
          </w:tcPr>
          <w:p w14:paraId="3565A969" w14:textId="19A094DC" w:rsidR="00F23860" w:rsidRPr="000115FA" w:rsidRDefault="003E73EC" w:rsidP="00F23860">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23,11</w:t>
            </w:r>
            <w:r w:rsidR="000B1C39">
              <w:rPr>
                <w:rFonts w:ascii="Browallia New" w:hAnsi="Browallia New" w:cs="Browallia New"/>
                <w:sz w:val="28"/>
                <w:szCs w:val="28"/>
                <w:lang w:val="en-GB"/>
              </w:rPr>
              <w:t>5</w:t>
            </w:r>
          </w:p>
        </w:tc>
        <w:tc>
          <w:tcPr>
            <w:tcW w:w="1179" w:type="dxa"/>
            <w:vAlign w:val="bottom"/>
          </w:tcPr>
          <w:p w14:paraId="1820E8EE" w14:textId="71CCC367" w:rsidR="00F23860" w:rsidRPr="000115FA" w:rsidRDefault="00F23860" w:rsidP="00F23860">
            <w:pPr>
              <w:spacing w:line="240" w:lineRule="auto"/>
              <w:jc w:val="right"/>
              <w:rPr>
                <w:rFonts w:ascii="Browallia New" w:hAnsi="Browallia New" w:cs="Browallia New"/>
                <w:sz w:val="28"/>
                <w:szCs w:val="28"/>
                <w:lang w:val="en-GB"/>
              </w:rPr>
            </w:pPr>
            <w:r w:rsidRPr="000115FA">
              <w:rPr>
                <w:rFonts w:ascii="Browallia New" w:hAnsi="Browallia New" w:cs="Browallia New"/>
                <w:sz w:val="28"/>
                <w:szCs w:val="28"/>
                <w:lang w:val="en-GB"/>
              </w:rPr>
              <w:t>32,793</w:t>
            </w:r>
          </w:p>
        </w:tc>
        <w:tc>
          <w:tcPr>
            <w:tcW w:w="1224" w:type="dxa"/>
            <w:vAlign w:val="bottom"/>
          </w:tcPr>
          <w:p w14:paraId="4194A663" w14:textId="7F240836" w:rsidR="00F23860" w:rsidRPr="000115FA" w:rsidRDefault="004566BD" w:rsidP="00F23860">
            <w:pPr>
              <w:pStyle w:val="acctfourfigures"/>
              <w:tabs>
                <w:tab w:val="clear" w:pos="765"/>
                <w:tab w:val="decimal" w:pos="372"/>
              </w:tabs>
              <w:spacing w:line="240" w:lineRule="auto"/>
              <w:jc w:val="center"/>
              <w:rPr>
                <w:rFonts w:ascii="Browallia New" w:hAnsi="Browallia New" w:cs="Browallia New"/>
                <w:sz w:val="28"/>
                <w:szCs w:val="28"/>
              </w:rPr>
            </w:pPr>
            <w:r w:rsidRPr="000115FA">
              <w:rPr>
                <w:rFonts w:ascii="Browallia New" w:hAnsi="Browallia New" w:cs="Browallia New"/>
                <w:sz w:val="28"/>
                <w:szCs w:val="28"/>
              </w:rPr>
              <w:t xml:space="preserve">    </w:t>
            </w:r>
            <w:r w:rsidRPr="000115FA">
              <w:rPr>
                <w:rFonts w:ascii="Browallia New" w:hAnsi="Browallia New" w:cs="Browallia New"/>
                <w:sz w:val="28"/>
                <w:szCs w:val="28"/>
                <w:lang w:bidi="th-TH"/>
              </w:rPr>
              <w:t>-</w:t>
            </w:r>
          </w:p>
        </w:tc>
        <w:tc>
          <w:tcPr>
            <w:tcW w:w="1197" w:type="dxa"/>
          </w:tcPr>
          <w:p w14:paraId="7EBFF914" w14:textId="0D41BAFC" w:rsidR="00F23860" w:rsidRPr="000115FA" w:rsidRDefault="00F23860" w:rsidP="00F23860">
            <w:pPr>
              <w:pStyle w:val="acctfourfigures"/>
              <w:tabs>
                <w:tab w:val="clear" w:pos="765"/>
                <w:tab w:val="decimal" w:pos="372"/>
              </w:tabs>
              <w:spacing w:line="240" w:lineRule="auto"/>
              <w:jc w:val="center"/>
              <w:rPr>
                <w:rFonts w:ascii="Browallia New" w:hAnsi="Browallia New" w:cs="Browallia New"/>
                <w:sz w:val="28"/>
                <w:szCs w:val="28"/>
                <w:lang w:bidi="th-TH"/>
              </w:rPr>
            </w:pPr>
            <w:r w:rsidRPr="000115FA">
              <w:rPr>
                <w:rFonts w:ascii="Browallia New" w:hAnsi="Browallia New" w:cs="Browallia New"/>
                <w:sz w:val="28"/>
                <w:szCs w:val="28"/>
              </w:rPr>
              <w:t xml:space="preserve">    </w:t>
            </w:r>
            <w:r w:rsidRPr="000115FA">
              <w:rPr>
                <w:rFonts w:ascii="Browallia New" w:hAnsi="Browallia New" w:cs="Browallia New"/>
                <w:sz w:val="28"/>
                <w:szCs w:val="28"/>
                <w:lang w:bidi="th-TH"/>
              </w:rPr>
              <w:t>-</w:t>
            </w:r>
          </w:p>
        </w:tc>
      </w:tr>
      <w:tr w:rsidR="00F23860" w:rsidRPr="000115FA" w14:paraId="338D460E" w14:textId="77777777" w:rsidTr="00BA2BCE">
        <w:tc>
          <w:tcPr>
            <w:tcW w:w="4077" w:type="dxa"/>
            <w:hideMark/>
          </w:tcPr>
          <w:p w14:paraId="5851DA94" w14:textId="77777777" w:rsidR="00F23860" w:rsidRPr="000115FA" w:rsidRDefault="00F23860" w:rsidP="00F23860">
            <w:pPr>
              <w:tabs>
                <w:tab w:val="clear" w:pos="227"/>
              </w:tabs>
              <w:spacing w:line="240" w:lineRule="auto"/>
              <w:jc w:val="both"/>
              <w:rPr>
                <w:rFonts w:ascii="Browallia New" w:hAnsi="Browallia New" w:cs="Browallia New"/>
                <w:sz w:val="28"/>
                <w:szCs w:val="28"/>
              </w:rPr>
            </w:pPr>
            <w:r w:rsidRPr="000115FA">
              <w:rPr>
                <w:rFonts w:ascii="Browallia New" w:hAnsi="Browallia New" w:cs="Browallia New"/>
                <w:sz w:val="28"/>
                <w:szCs w:val="28"/>
                <w:cs/>
              </w:rPr>
              <w:t>ภาษีเงินได้รอการตัดบัญชีจากผลแตกต่างชั่วคราว</w:t>
            </w:r>
          </w:p>
        </w:tc>
        <w:tc>
          <w:tcPr>
            <w:tcW w:w="1224" w:type="dxa"/>
          </w:tcPr>
          <w:p w14:paraId="573B43B8" w14:textId="407B87F9" w:rsidR="00F23860" w:rsidRPr="000115FA" w:rsidRDefault="00A160E1" w:rsidP="00F23860">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7,85</w:t>
            </w:r>
            <w:r w:rsidR="000B1C39">
              <w:rPr>
                <w:rFonts w:ascii="Browallia New" w:hAnsi="Browallia New" w:cs="Browallia New"/>
                <w:sz w:val="28"/>
                <w:szCs w:val="28"/>
                <w:lang w:val="en-GB"/>
              </w:rPr>
              <w:t>4</w:t>
            </w:r>
          </w:p>
        </w:tc>
        <w:tc>
          <w:tcPr>
            <w:tcW w:w="1179" w:type="dxa"/>
            <w:vAlign w:val="bottom"/>
          </w:tcPr>
          <w:p w14:paraId="17A1CF86" w14:textId="17D4CF02" w:rsidR="00F23860" w:rsidRPr="000115FA" w:rsidRDefault="00F23860" w:rsidP="00F23860">
            <w:pPr>
              <w:pBdr>
                <w:bottom w:val="single" w:sz="4" w:space="1" w:color="auto"/>
              </w:pBdr>
              <w:spacing w:line="240" w:lineRule="auto"/>
              <w:jc w:val="right"/>
              <w:rPr>
                <w:rFonts w:ascii="Browallia New" w:hAnsi="Browallia New" w:cs="Browallia New"/>
                <w:sz w:val="28"/>
                <w:szCs w:val="28"/>
                <w:lang w:val="en-GB"/>
              </w:rPr>
            </w:pPr>
            <w:r w:rsidRPr="000115FA">
              <w:rPr>
                <w:rFonts w:ascii="Browallia New" w:hAnsi="Browallia New" w:cs="Browallia New"/>
                <w:sz w:val="28"/>
                <w:szCs w:val="28"/>
                <w:lang w:val="en-GB"/>
              </w:rPr>
              <w:t>3,485</w:t>
            </w:r>
          </w:p>
        </w:tc>
        <w:tc>
          <w:tcPr>
            <w:tcW w:w="1224" w:type="dxa"/>
            <w:vAlign w:val="bottom"/>
          </w:tcPr>
          <w:p w14:paraId="35A30DD0" w14:textId="733F274B" w:rsidR="00F23860" w:rsidRPr="000115FA" w:rsidRDefault="004566BD" w:rsidP="00F23860">
            <w:pPr>
              <w:pBdr>
                <w:bottom w:val="single" w:sz="4" w:space="1" w:color="auto"/>
              </w:pBdr>
              <w:spacing w:line="240" w:lineRule="auto"/>
              <w:jc w:val="right"/>
              <w:rPr>
                <w:rFonts w:ascii="Browallia New" w:hAnsi="Browallia New" w:cs="Browallia New"/>
                <w:sz w:val="28"/>
                <w:szCs w:val="28"/>
                <w:lang w:val="en-GB"/>
              </w:rPr>
            </w:pPr>
            <w:r w:rsidRPr="000115FA">
              <w:rPr>
                <w:rFonts w:ascii="Browallia New" w:hAnsi="Browallia New" w:cs="Browallia New"/>
                <w:sz w:val="28"/>
                <w:szCs w:val="28"/>
                <w:lang w:val="en-GB"/>
              </w:rPr>
              <w:t>8,226</w:t>
            </w:r>
          </w:p>
        </w:tc>
        <w:tc>
          <w:tcPr>
            <w:tcW w:w="1197" w:type="dxa"/>
            <w:vAlign w:val="bottom"/>
          </w:tcPr>
          <w:p w14:paraId="4B55BF00" w14:textId="38E10E9F" w:rsidR="00F23860" w:rsidRPr="000115FA" w:rsidRDefault="00F23860" w:rsidP="00F23860">
            <w:pPr>
              <w:pBdr>
                <w:bottom w:val="single" w:sz="4" w:space="1" w:color="auto"/>
              </w:pBdr>
              <w:spacing w:line="240" w:lineRule="auto"/>
              <w:jc w:val="right"/>
              <w:rPr>
                <w:rFonts w:ascii="Browallia New" w:hAnsi="Browallia New" w:cs="Browallia New"/>
                <w:sz w:val="28"/>
                <w:szCs w:val="28"/>
                <w:lang w:val="en-GB"/>
              </w:rPr>
            </w:pPr>
            <w:r w:rsidRPr="000115FA">
              <w:rPr>
                <w:rFonts w:ascii="Browallia New" w:hAnsi="Browallia New" w:cs="Browallia New"/>
                <w:sz w:val="28"/>
                <w:szCs w:val="28"/>
                <w:lang w:val="en-GB"/>
              </w:rPr>
              <w:t>8,469</w:t>
            </w:r>
          </w:p>
        </w:tc>
      </w:tr>
      <w:tr w:rsidR="00F23860" w:rsidRPr="000115FA" w14:paraId="08BDBBFC" w14:textId="77777777" w:rsidTr="00BA2BCE">
        <w:tc>
          <w:tcPr>
            <w:tcW w:w="4077" w:type="dxa"/>
            <w:hideMark/>
          </w:tcPr>
          <w:p w14:paraId="4DC565DF" w14:textId="77777777" w:rsidR="00F23860" w:rsidRPr="000115FA" w:rsidRDefault="00F23860" w:rsidP="00F23860">
            <w:pPr>
              <w:spacing w:line="240" w:lineRule="auto"/>
              <w:jc w:val="both"/>
              <w:rPr>
                <w:rFonts w:ascii="Browallia New" w:hAnsi="Browallia New" w:cs="Browallia New"/>
                <w:sz w:val="28"/>
                <w:szCs w:val="28"/>
              </w:rPr>
            </w:pPr>
            <w:r w:rsidRPr="000115FA">
              <w:rPr>
                <w:rFonts w:ascii="Browallia New" w:hAnsi="Browallia New" w:cs="Browallia New"/>
                <w:sz w:val="28"/>
                <w:szCs w:val="28"/>
                <w:cs/>
              </w:rPr>
              <w:t xml:space="preserve">รวมภาษีเงินได้ที่รับรู้ในกำไรหรือขาดทุน </w:t>
            </w:r>
          </w:p>
        </w:tc>
        <w:tc>
          <w:tcPr>
            <w:tcW w:w="1224" w:type="dxa"/>
            <w:shd w:val="clear" w:color="auto" w:fill="auto"/>
            <w:vAlign w:val="bottom"/>
          </w:tcPr>
          <w:p w14:paraId="28E1ED3C" w14:textId="5E1C434E" w:rsidR="00F23860" w:rsidRPr="000115FA" w:rsidRDefault="00FA4AFC">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30,969</w:t>
            </w:r>
            <w:r>
              <w:rPr>
                <w:rFonts w:ascii="Browallia New" w:hAnsi="Browallia New" w:cs="Browallia New"/>
                <w:sz w:val="28"/>
                <w:szCs w:val="28"/>
                <w:lang w:val="en-GB"/>
              </w:rPr>
              <w:fldChar w:fldCharType="end"/>
            </w:r>
          </w:p>
        </w:tc>
        <w:tc>
          <w:tcPr>
            <w:tcW w:w="1179" w:type="dxa"/>
            <w:vAlign w:val="bottom"/>
          </w:tcPr>
          <w:p w14:paraId="7E56ECBC" w14:textId="23C6777D" w:rsidR="00F23860" w:rsidRPr="000115FA" w:rsidRDefault="00F23860" w:rsidP="00F23860">
            <w:pPr>
              <w:pBdr>
                <w:bottom w:val="single" w:sz="12" w:space="1" w:color="auto"/>
              </w:pBdr>
              <w:spacing w:line="240" w:lineRule="auto"/>
              <w:jc w:val="right"/>
              <w:rPr>
                <w:rFonts w:ascii="Browallia New" w:hAnsi="Browallia New" w:cs="Browallia New"/>
                <w:sz w:val="28"/>
                <w:szCs w:val="28"/>
                <w:lang w:val="en-GB"/>
              </w:rPr>
            </w:pPr>
            <w:r w:rsidRPr="000115FA">
              <w:rPr>
                <w:rFonts w:ascii="Browallia New" w:hAnsi="Browallia New" w:cs="Browallia New"/>
                <w:sz w:val="28"/>
                <w:szCs w:val="28"/>
                <w:lang w:val="en-GB"/>
              </w:rPr>
              <w:t>36,278</w:t>
            </w:r>
          </w:p>
        </w:tc>
        <w:tc>
          <w:tcPr>
            <w:tcW w:w="1224" w:type="dxa"/>
            <w:vAlign w:val="bottom"/>
          </w:tcPr>
          <w:p w14:paraId="67C4F59C" w14:textId="3EDF19D5" w:rsidR="00F23860" w:rsidRPr="000115FA" w:rsidRDefault="004566BD" w:rsidP="00F23860">
            <w:pPr>
              <w:pBdr>
                <w:bottom w:val="single" w:sz="12" w:space="1" w:color="auto"/>
              </w:pBdr>
              <w:spacing w:line="240" w:lineRule="auto"/>
              <w:jc w:val="right"/>
              <w:rPr>
                <w:rFonts w:ascii="Browallia New" w:hAnsi="Browallia New" w:cs="Browallia New"/>
                <w:sz w:val="28"/>
                <w:szCs w:val="28"/>
              </w:rPr>
            </w:pPr>
            <w:r w:rsidRPr="000115FA">
              <w:rPr>
                <w:rFonts w:ascii="Browallia New" w:hAnsi="Browallia New" w:cs="Browallia New"/>
                <w:sz w:val="28"/>
                <w:szCs w:val="28"/>
              </w:rPr>
              <w:t>8,226</w:t>
            </w:r>
          </w:p>
        </w:tc>
        <w:tc>
          <w:tcPr>
            <w:tcW w:w="1197" w:type="dxa"/>
            <w:vAlign w:val="bottom"/>
          </w:tcPr>
          <w:p w14:paraId="0A0F51B1" w14:textId="4302253F" w:rsidR="00F23860" w:rsidRPr="000115FA" w:rsidRDefault="00F23860" w:rsidP="00F23860">
            <w:pPr>
              <w:pBdr>
                <w:bottom w:val="single" w:sz="12" w:space="1" w:color="auto"/>
              </w:pBdr>
              <w:spacing w:line="240" w:lineRule="auto"/>
              <w:jc w:val="right"/>
              <w:rPr>
                <w:rFonts w:ascii="Browallia New" w:hAnsi="Browallia New" w:cs="Browallia New"/>
                <w:sz w:val="28"/>
                <w:szCs w:val="28"/>
              </w:rPr>
            </w:pPr>
            <w:r w:rsidRPr="000115FA">
              <w:rPr>
                <w:rFonts w:ascii="Browallia New" w:hAnsi="Browallia New" w:cs="Browallia New"/>
                <w:sz w:val="28"/>
                <w:szCs w:val="28"/>
              </w:rPr>
              <w:t>8,469</w:t>
            </w:r>
          </w:p>
        </w:tc>
      </w:tr>
      <w:tr w:rsidR="00F23860" w:rsidRPr="000115FA" w14:paraId="5573D748" w14:textId="77777777" w:rsidTr="001F10C7">
        <w:tc>
          <w:tcPr>
            <w:tcW w:w="4077" w:type="dxa"/>
          </w:tcPr>
          <w:p w14:paraId="71E16D5D" w14:textId="77777777" w:rsidR="00F23860" w:rsidRPr="000115FA" w:rsidRDefault="00F23860" w:rsidP="00F23860">
            <w:pPr>
              <w:spacing w:line="240" w:lineRule="auto"/>
              <w:jc w:val="both"/>
              <w:rPr>
                <w:rFonts w:ascii="Browallia New" w:hAnsi="Browallia New" w:cs="Browallia New"/>
                <w:sz w:val="28"/>
                <w:szCs w:val="28"/>
                <w:cs/>
              </w:rPr>
            </w:pPr>
          </w:p>
        </w:tc>
        <w:tc>
          <w:tcPr>
            <w:tcW w:w="1224" w:type="dxa"/>
            <w:vAlign w:val="bottom"/>
          </w:tcPr>
          <w:p w14:paraId="702D792D" w14:textId="77777777" w:rsidR="00F23860" w:rsidRPr="00324907" w:rsidRDefault="00F23860" w:rsidP="00F23860">
            <w:pPr>
              <w:spacing w:line="240" w:lineRule="auto"/>
              <w:jc w:val="right"/>
              <w:rPr>
                <w:rFonts w:ascii="Browallia New" w:hAnsi="Browallia New" w:cs="Browallia New"/>
                <w:sz w:val="28"/>
                <w:szCs w:val="28"/>
                <w:lang w:val="en-GB"/>
              </w:rPr>
            </w:pPr>
          </w:p>
        </w:tc>
        <w:tc>
          <w:tcPr>
            <w:tcW w:w="1179" w:type="dxa"/>
            <w:vAlign w:val="bottom"/>
          </w:tcPr>
          <w:p w14:paraId="1B8E9EDF" w14:textId="77777777" w:rsidR="00F23860" w:rsidRPr="000115FA" w:rsidRDefault="00F23860" w:rsidP="00F23860">
            <w:pPr>
              <w:spacing w:line="240" w:lineRule="auto"/>
              <w:jc w:val="right"/>
              <w:rPr>
                <w:rFonts w:ascii="Browallia New" w:hAnsi="Browallia New" w:cs="Browallia New"/>
                <w:sz w:val="28"/>
                <w:szCs w:val="28"/>
                <w:lang w:val="en-GB"/>
              </w:rPr>
            </w:pPr>
          </w:p>
        </w:tc>
        <w:tc>
          <w:tcPr>
            <w:tcW w:w="1224" w:type="dxa"/>
            <w:vAlign w:val="bottom"/>
          </w:tcPr>
          <w:p w14:paraId="49719DAA" w14:textId="77777777" w:rsidR="00F23860" w:rsidRPr="000115FA" w:rsidRDefault="00F23860" w:rsidP="00F23860">
            <w:pPr>
              <w:spacing w:line="240" w:lineRule="auto"/>
              <w:jc w:val="right"/>
              <w:rPr>
                <w:rFonts w:ascii="Browallia New" w:hAnsi="Browallia New" w:cs="Browallia New"/>
                <w:sz w:val="28"/>
                <w:szCs w:val="28"/>
              </w:rPr>
            </w:pPr>
          </w:p>
        </w:tc>
        <w:tc>
          <w:tcPr>
            <w:tcW w:w="1197" w:type="dxa"/>
            <w:vAlign w:val="bottom"/>
          </w:tcPr>
          <w:p w14:paraId="26BA55A1" w14:textId="77777777" w:rsidR="00F23860" w:rsidRPr="000115FA" w:rsidRDefault="00F23860" w:rsidP="00F23860">
            <w:pPr>
              <w:spacing w:line="240" w:lineRule="auto"/>
              <w:jc w:val="right"/>
              <w:rPr>
                <w:rFonts w:ascii="Browallia New" w:hAnsi="Browallia New" w:cs="Browallia New"/>
                <w:sz w:val="28"/>
                <w:szCs w:val="28"/>
              </w:rPr>
            </w:pPr>
          </w:p>
        </w:tc>
      </w:tr>
      <w:tr w:rsidR="00F23860" w:rsidRPr="00607537" w14:paraId="6F27FEE3" w14:textId="77777777" w:rsidTr="00BA2BCE">
        <w:tc>
          <w:tcPr>
            <w:tcW w:w="4077" w:type="dxa"/>
          </w:tcPr>
          <w:p w14:paraId="5816BE2B" w14:textId="77777777" w:rsidR="00F23860" w:rsidRPr="000115FA" w:rsidRDefault="00F23860" w:rsidP="00F23860">
            <w:pPr>
              <w:spacing w:line="240" w:lineRule="auto"/>
              <w:jc w:val="both"/>
              <w:rPr>
                <w:rFonts w:ascii="Browallia New" w:hAnsi="Browallia New" w:cs="Browallia New"/>
                <w:sz w:val="28"/>
                <w:szCs w:val="28"/>
                <w:cs/>
              </w:rPr>
            </w:pPr>
            <w:r w:rsidRPr="000115FA">
              <w:rPr>
                <w:rFonts w:ascii="Browallia New" w:hAnsi="Browallia New" w:cs="Browallia New"/>
                <w:sz w:val="28"/>
                <w:szCs w:val="28"/>
                <w:cs/>
              </w:rPr>
              <w:t>ภาษีเงินได้ที่รับรู้ในกำไรขาดทุนเบ็ดเสร็จอื่น</w:t>
            </w:r>
          </w:p>
        </w:tc>
        <w:tc>
          <w:tcPr>
            <w:tcW w:w="1224" w:type="dxa"/>
            <w:vAlign w:val="bottom"/>
          </w:tcPr>
          <w:p w14:paraId="7B8A6FBA" w14:textId="375755AF" w:rsidR="00F23860" w:rsidRPr="000115FA" w:rsidRDefault="007A2CDF" w:rsidP="00F23860">
            <w:pPr>
              <w:pStyle w:val="acctfourfigures"/>
              <w:pBdr>
                <w:bottom w:val="single" w:sz="12" w:space="1" w:color="auto"/>
              </w:pBdr>
              <w:tabs>
                <w:tab w:val="decimal" w:pos="918"/>
              </w:tabs>
              <w:spacing w:line="240" w:lineRule="auto"/>
              <w:ind w:right="37"/>
              <w:jc w:val="right"/>
              <w:rPr>
                <w:rFonts w:ascii="Browallia New" w:hAnsi="Browallia New" w:cs="Browallia New"/>
                <w:sz w:val="28"/>
                <w:szCs w:val="28"/>
                <w:lang w:bidi="th-TH"/>
              </w:rPr>
            </w:pPr>
            <w:r>
              <w:rPr>
                <w:rFonts w:ascii="Browallia New" w:hAnsi="Browallia New" w:cs="Browallia New"/>
                <w:sz w:val="28"/>
                <w:szCs w:val="28"/>
                <w:lang w:bidi="th-TH"/>
              </w:rPr>
              <w:t>(1,0</w:t>
            </w:r>
            <w:r w:rsidR="004F47A7">
              <w:rPr>
                <w:rFonts w:ascii="Browallia New" w:hAnsi="Browallia New" w:cs="Browallia New"/>
                <w:sz w:val="28"/>
                <w:szCs w:val="28"/>
                <w:lang w:bidi="th-TH"/>
              </w:rPr>
              <w:t>52</w:t>
            </w:r>
            <w:r>
              <w:rPr>
                <w:rFonts w:ascii="Browallia New" w:hAnsi="Browallia New" w:cs="Browallia New"/>
                <w:sz w:val="28"/>
                <w:szCs w:val="28"/>
                <w:lang w:bidi="th-TH"/>
              </w:rPr>
              <w:t>)</w:t>
            </w:r>
          </w:p>
        </w:tc>
        <w:tc>
          <w:tcPr>
            <w:tcW w:w="1179" w:type="dxa"/>
          </w:tcPr>
          <w:p w14:paraId="08ED394C" w14:textId="46E355D9" w:rsidR="00F23860" w:rsidRPr="000115FA" w:rsidRDefault="00F23860" w:rsidP="00F23860">
            <w:pPr>
              <w:pBdr>
                <w:bottom w:val="single" w:sz="12" w:space="1" w:color="auto"/>
              </w:pBdr>
              <w:spacing w:line="240" w:lineRule="auto"/>
              <w:jc w:val="center"/>
              <w:rPr>
                <w:rFonts w:ascii="Browallia New" w:hAnsi="Browallia New" w:cs="Browallia New"/>
                <w:sz w:val="28"/>
                <w:szCs w:val="28"/>
                <w:lang w:val="en-GB"/>
              </w:rPr>
            </w:pPr>
            <w:r w:rsidRPr="000115FA">
              <w:rPr>
                <w:rFonts w:ascii="Browallia New" w:hAnsi="Browallia New" w:cs="Browallia New"/>
                <w:sz w:val="28"/>
                <w:szCs w:val="28"/>
                <w:cs/>
              </w:rPr>
              <w:t xml:space="preserve">    </w:t>
            </w:r>
            <w:r w:rsidRPr="000115FA">
              <w:rPr>
                <w:rFonts w:ascii="Browallia New" w:hAnsi="Browallia New" w:cs="Browallia New"/>
                <w:sz w:val="28"/>
                <w:szCs w:val="28"/>
              </w:rPr>
              <w:t>-</w:t>
            </w:r>
          </w:p>
        </w:tc>
        <w:tc>
          <w:tcPr>
            <w:tcW w:w="1224" w:type="dxa"/>
            <w:vAlign w:val="bottom"/>
          </w:tcPr>
          <w:p w14:paraId="0FBBBC81" w14:textId="170FD469" w:rsidR="00F23860" w:rsidRPr="000115FA" w:rsidRDefault="002C16FF" w:rsidP="00F23860">
            <w:pPr>
              <w:pStyle w:val="acctfourfigures"/>
              <w:pBdr>
                <w:bottom w:val="single" w:sz="12" w:space="1" w:color="auto"/>
              </w:pBdr>
              <w:tabs>
                <w:tab w:val="decimal" w:pos="918"/>
              </w:tabs>
              <w:spacing w:line="240" w:lineRule="auto"/>
              <w:ind w:right="37"/>
              <w:jc w:val="right"/>
              <w:rPr>
                <w:rFonts w:ascii="Browallia New" w:hAnsi="Browallia New" w:cs="Browallia New"/>
                <w:sz w:val="28"/>
                <w:szCs w:val="28"/>
              </w:rPr>
            </w:pPr>
            <w:r>
              <w:rPr>
                <w:rFonts w:ascii="Browallia New" w:hAnsi="Browallia New" w:cs="Browallia New"/>
                <w:sz w:val="28"/>
                <w:szCs w:val="28"/>
                <w:lang w:val="en-US" w:bidi="th-TH"/>
              </w:rPr>
              <w:t>(</w:t>
            </w:r>
            <w:r w:rsidR="004566BD" w:rsidRPr="000115FA">
              <w:rPr>
                <w:rFonts w:ascii="Browallia New" w:hAnsi="Browallia New" w:cs="Browallia New"/>
                <w:sz w:val="28"/>
                <w:szCs w:val="28"/>
              </w:rPr>
              <w:t>46</w:t>
            </w:r>
            <w:r>
              <w:rPr>
                <w:rFonts w:ascii="Browallia New" w:hAnsi="Browallia New" w:cs="Browallia New"/>
                <w:sz w:val="28"/>
                <w:szCs w:val="28"/>
              </w:rPr>
              <w:t>)</w:t>
            </w:r>
          </w:p>
        </w:tc>
        <w:tc>
          <w:tcPr>
            <w:tcW w:w="1197" w:type="dxa"/>
          </w:tcPr>
          <w:p w14:paraId="303B5491" w14:textId="7F1BFCBD" w:rsidR="00F23860" w:rsidRPr="009055F0" w:rsidRDefault="00F23860" w:rsidP="00F23860">
            <w:pPr>
              <w:pStyle w:val="acctfourfigures"/>
              <w:pBdr>
                <w:bottom w:val="single" w:sz="12" w:space="1" w:color="auto"/>
              </w:pBdr>
              <w:tabs>
                <w:tab w:val="decimal" w:pos="918"/>
              </w:tabs>
              <w:spacing w:line="240" w:lineRule="auto"/>
              <w:ind w:right="37"/>
              <w:jc w:val="center"/>
              <w:rPr>
                <w:rFonts w:ascii="Browallia New" w:hAnsi="Browallia New" w:cs="Browallia New"/>
                <w:sz w:val="28"/>
                <w:szCs w:val="28"/>
              </w:rPr>
            </w:pPr>
            <w:r w:rsidRPr="000115FA">
              <w:rPr>
                <w:rFonts w:ascii="Browallia New" w:hAnsi="Browallia New" w:cs="Browallia New"/>
                <w:sz w:val="28"/>
                <w:szCs w:val="28"/>
              </w:rPr>
              <w:t xml:space="preserve">    </w:t>
            </w:r>
            <w:r w:rsidRPr="000115FA">
              <w:rPr>
                <w:rFonts w:ascii="Browallia New" w:hAnsi="Browallia New" w:cs="Browallia New"/>
                <w:sz w:val="28"/>
                <w:szCs w:val="28"/>
                <w:lang w:bidi="th-TH"/>
              </w:rPr>
              <w:t>-</w:t>
            </w:r>
          </w:p>
        </w:tc>
      </w:tr>
      <w:tr w:rsidR="00F23860" w:rsidRPr="00607537" w14:paraId="4C8C973C" w14:textId="77777777" w:rsidTr="001F10C7">
        <w:tc>
          <w:tcPr>
            <w:tcW w:w="4077" w:type="dxa"/>
          </w:tcPr>
          <w:p w14:paraId="45AEC2D9" w14:textId="77777777" w:rsidR="00F23860" w:rsidRPr="009055F0" w:rsidRDefault="00F23860" w:rsidP="00F23860">
            <w:pPr>
              <w:spacing w:line="240" w:lineRule="auto"/>
              <w:jc w:val="both"/>
              <w:rPr>
                <w:rFonts w:ascii="Browallia New" w:hAnsi="Browallia New" w:cs="Browallia New"/>
                <w:sz w:val="28"/>
                <w:szCs w:val="28"/>
                <w:cs/>
              </w:rPr>
            </w:pPr>
          </w:p>
        </w:tc>
        <w:tc>
          <w:tcPr>
            <w:tcW w:w="1224" w:type="dxa"/>
            <w:vAlign w:val="bottom"/>
          </w:tcPr>
          <w:p w14:paraId="5C75CC4E" w14:textId="77777777" w:rsidR="00F23860" w:rsidDel="00270076" w:rsidRDefault="00F23860" w:rsidP="00BA2BCE">
            <w:pPr>
              <w:pStyle w:val="acctfourfigures"/>
              <w:tabs>
                <w:tab w:val="decimal" w:pos="918"/>
              </w:tabs>
              <w:spacing w:line="240" w:lineRule="auto"/>
              <w:ind w:right="37"/>
              <w:jc w:val="right"/>
              <w:rPr>
                <w:rFonts w:ascii="Browallia New" w:hAnsi="Browallia New" w:cs="Browallia New"/>
                <w:sz w:val="28"/>
                <w:szCs w:val="28"/>
                <w:lang w:bidi="th-TH"/>
              </w:rPr>
            </w:pPr>
          </w:p>
        </w:tc>
        <w:tc>
          <w:tcPr>
            <w:tcW w:w="1179" w:type="dxa"/>
            <w:vAlign w:val="bottom"/>
          </w:tcPr>
          <w:p w14:paraId="2E2BC57F" w14:textId="77777777" w:rsidR="00F23860" w:rsidRPr="009055F0" w:rsidDel="00270076" w:rsidRDefault="00F23860" w:rsidP="00BA2BCE">
            <w:pPr>
              <w:spacing w:line="240" w:lineRule="auto"/>
              <w:jc w:val="center"/>
              <w:rPr>
                <w:rFonts w:ascii="Browallia New" w:hAnsi="Browallia New" w:cs="Browallia New"/>
                <w:sz w:val="28"/>
                <w:szCs w:val="28"/>
              </w:rPr>
            </w:pPr>
          </w:p>
        </w:tc>
        <w:tc>
          <w:tcPr>
            <w:tcW w:w="1224" w:type="dxa"/>
            <w:vAlign w:val="bottom"/>
          </w:tcPr>
          <w:p w14:paraId="604467F6" w14:textId="77777777" w:rsidR="00F23860" w:rsidDel="00270076" w:rsidRDefault="00F23860" w:rsidP="00BA2BCE">
            <w:pPr>
              <w:pStyle w:val="acctfourfigures"/>
              <w:tabs>
                <w:tab w:val="decimal" w:pos="918"/>
              </w:tabs>
              <w:spacing w:line="240" w:lineRule="auto"/>
              <w:ind w:right="37"/>
              <w:jc w:val="right"/>
              <w:rPr>
                <w:rFonts w:ascii="Browallia New" w:hAnsi="Browallia New" w:cs="Browallia New"/>
                <w:sz w:val="28"/>
                <w:szCs w:val="28"/>
                <w:lang w:bidi="th-TH"/>
              </w:rPr>
            </w:pPr>
          </w:p>
        </w:tc>
        <w:tc>
          <w:tcPr>
            <w:tcW w:w="1197" w:type="dxa"/>
            <w:vAlign w:val="bottom"/>
          </w:tcPr>
          <w:p w14:paraId="3B552581" w14:textId="77777777" w:rsidR="00F23860" w:rsidRPr="009055F0" w:rsidDel="00270076" w:rsidRDefault="00F23860" w:rsidP="00BA2BCE">
            <w:pPr>
              <w:pStyle w:val="acctfourfigures"/>
              <w:tabs>
                <w:tab w:val="decimal" w:pos="918"/>
              </w:tabs>
              <w:spacing w:line="240" w:lineRule="auto"/>
              <w:ind w:right="37"/>
              <w:jc w:val="center"/>
              <w:rPr>
                <w:rFonts w:ascii="Browallia New" w:hAnsi="Browallia New" w:cs="Browallia New"/>
                <w:sz w:val="28"/>
                <w:szCs w:val="28"/>
              </w:rPr>
            </w:pPr>
          </w:p>
        </w:tc>
      </w:tr>
      <w:tr w:rsidR="00F23860" w:rsidRPr="00607537" w14:paraId="436E227F" w14:textId="77777777" w:rsidTr="001F10C7">
        <w:tc>
          <w:tcPr>
            <w:tcW w:w="4077" w:type="dxa"/>
          </w:tcPr>
          <w:p w14:paraId="7BAC0F71" w14:textId="77777777" w:rsidR="00F23860" w:rsidRPr="009055F0" w:rsidRDefault="00F23860" w:rsidP="00F23860">
            <w:pPr>
              <w:spacing w:line="240" w:lineRule="auto"/>
              <w:jc w:val="both"/>
              <w:rPr>
                <w:rFonts w:ascii="Browallia New" w:hAnsi="Browallia New" w:cs="Browallia New"/>
                <w:sz w:val="28"/>
                <w:szCs w:val="28"/>
                <w:cs/>
              </w:rPr>
            </w:pPr>
          </w:p>
        </w:tc>
        <w:tc>
          <w:tcPr>
            <w:tcW w:w="1224" w:type="dxa"/>
            <w:vAlign w:val="bottom"/>
          </w:tcPr>
          <w:p w14:paraId="12D95EBC" w14:textId="77777777" w:rsidR="00F23860" w:rsidDel="00270076" w:rsidRDefault="00F23860" w:rsidP="00F23860">
            <w:pPr>
              <w:pStyle w:val="acctfourfigures"/>
              <w:tabs>
                <w:tab w:val="decimal" w:pos="918"/>
              </w:tabs>
              <w:spacing w:line="240" w:lineRule="auto"/>
              <w:ind w:right="37"/>
              <w:jc w:val="right"/>
              <w:rPr>
                <w:rFonts w:ascii="Browallia New" w:hAnsi="Browallia New" w:cs="Browallia New"/>
                <w:sz w:val="28"/>
                <w:szCs w:val="28"/>
                <w:lang w:bidi="th-TH"/>
              </w:rPr>
            </w:pPr>
          </w:p>
        </w:tc>
        <w:tc>
          <w:tcPr>
            <w:tcW w:w="1179" w:type="dxa"/>
            <w:vAlign w:val="bottom"/>
          </w:tcPr>
          <w:p w14:paraId="38140F5D" w14:textId="77777777" w:rsidR="00F23860" w:rsidRPr="009055F0" w:rsidDel="00270076" w:rsidRDefault="00F23860" w:rsidP="00F23860">
            <w:pPr>
              <w:spacing w:line="240" w:lineRule="auto"/>
              <w:jc w:val="center"/>
              <w:rPr>
                <w:rFonts w:ascii="Browallia New" w:hAnsi="Browallia New" w:cs="Browallia New"/>
                <w:sz w:val="28"/>
                <w:szCs w:val="28"/>
              </w:rPr>
            </w:pPr>
          </w:p>
        </w:tc>
        <w:tc>
          <w:tcPr>
            <w:tcW w:w="1224" w:type="dxa"/>
            <w:vAlign w:val="bottom"/>
          </w:tcPr>
          <w:p w14:paraId="749E3E0C" w14:textId="77777777" w:rsidR="00F23860" w:rsidDel="00270076" w:rsidRDefault="00F23860" w:rsidP="00F23860">
            <w:pPr>
              <w:pStyle w:val="acctfourfigures"/>
              <w:tabs>
                <w:tab w:val="decimal" w:pos="918"/>
              </w:tabs>
              <w:spacing w:line="240" w:lineRule="auto"/>
              <w:ind w:right="37"/>
              <w:jc w:val="right"/>
              <w:rPr>
                <w:rFonts w:ascii="Browallia New" w:hAnsi="Browallia New" w:cs="Browallia New"/>
                <w:sz w:val="28"/>
                <w:szCs w:val="28"/>
                <w:lang w:bidi="th-TH"/>
              </w:rPr>
            </w:pPr>
          </w:p>
        </w:tc>
        <w:tc>
          <w:tcPr>
            <w:tcW w:w="1197" w:type="dxa"/>
            <w:vAlign w:val="bottom"/>
          </w:tcPr>
          <w:p w14:paraId="75BF3556" w14:textId="77777777" w:rsidR="00F23860" w:rsidRPr="009055F0" w:rsidDel="00270076" w:rsidRDefault="00F23860" w:rsidP="00F23860">
            <w:pPr>
              <w:pStyle w:val="acctfourfigures"/>
              <w:tabs>
                <w:tab w:val="decimal" w:pos="918"/>
              </w:tabs>
              <w:spacing w:line="240" w:lineRule="auto"/>
              <w:ind w:right="37"/>
              <w:jc w:val="center"/>
              <w:rPr>
                <w:rFonts w:ascii="Browallia New" w:hAnsi="Browallia New" w:cs="Browallia New"/>
                <w:sz w:val="28"/>
                <w:szCs w:val="28"/>
              </w:rPr>
            </w:pPr>
          </w:p>
        </w:tc>
      </w:tr>
    </w:tbl>
    <w:p w14:paraId="79B2E44F" w14:textId="1CC03C01" w:rsidR="008D72C3" w:rsidRDefault="008D72C3"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หุ้นกู้</w:t>
      </w:r>
    </w:p>
    <w:p w14:paraId="7D57C294" w14:textId="77777777" w:rsidR="00A01592" w:rsidRPr="00BA2BCE" w:rsidRDefault="00A01592" w:rsidP="00BA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133EB31E" w14:textId="77777777" w:rsidR="008312C1" w:rsidRPr="00C2555B" w:rsidRDefault="008312C1" w:rsidP="0083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
          <w:szCs w:val="2"/>
          <w:lang w:val="en-GB"/>
        </w:rPr>
      </w:pPr>
    </w:p>
    <w:p w14:paraId="5EED9E3D" w14:textId="77777777" w:rsidR="008D72C3" w:rsidRPr="00B762DD" w:rsidRDefault="008D72C3" w:rsidP="007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6"/>
          <w:szCs w:val="6"/>
          <w:lang w:val="en-GB"/>
        </w:rPr>
      </w:pPr>
    </w:p>
    <w:tbl>
      <w:tblPr>
        <w:tblW w:w="9483" w:type="dxa"/>
        <w:tblInd w:w="426" w:type="dxa"/>
        <w:tblLayout w:type="fixed"/>
        <w:tblLook w:val="0000" w:firstRow="0" w:lastRow="0" w:firstColumn="0" w:lastColumn="0" w:noHBand="0" w:noVBand="0"/>
      </w:tblPr>
      <w:tblGrid>
        <w:gridCol w:w="564"/>
        <w:gridCol w:w="1080"/>
        <w:gridCol w:w="1440"/>
        <w:gridCol w:w="1440"/>
        <w:gridCol w:w="990"/>
        <w:gridCol w:w="999"/>
        <w:gridCol w:w="981"/>
        <w:gridCol w:w="9"/>
        <w:gridCol w:w="990"/>
        <w:gridCol w:w="981"/>
        <w:gridCol w:w="9"/>
      </w:tblGrid>
      <w:tr w:rsidR="00F9671E" w:rsidRPr="00C2555B" w14:paraId="567CD3A9" w14:textId="2963A85A" w:rsidTr="00493671">
        <w:trPr>
          <w:gridAfter w:val="1"/>
          <w:wAfter w:w="9" w:type="dxa"/>
          <w:trHeight w:val="258"/>
          <w:tblHeader/>
        </w:trPr>
        <w:tc>
          <w:tcPr>
            <w:tcW w:w="564" w:type="dxa"/>
          </w:tcPr>
          <w:p w14:paraId="5CDC6798" w14:textId="77777777" w:rsidR="00F9671E" w:rsidRPr="00C2555B" w:rsidRDefault="00F9671E" w:rsidP="000B7C74">
            <w:pPr>
              <w:spacing w:line="240" w:lineRule="auto"/>
              <w:ind w:right="-36"/>
              <w:jc w:val="center"/>
              <w:rPr>
                <w:rFonts w:ascii="Browallia New" w:hAnsi="Browallia New" w:cs="Browallia New"/>
                <w:sz w:val="22"/>
                <w:szCs w:val="22"/>
                <w:cs/>
              </w:rPr>
            </w:pPr>
          </w:p>
        </w:tc>
        <w:tc>
          <w:tcPr>
            <w:tcW w:w="1080" w:type="dxa"/>
          </w:tcPr>
          <w:p w14:paraId="0E7F1F78" w14:textId="77777777" w:rsidR="00F9671E" w:rsidRPr="00C2555B" w:rsidRDefault="00F9671E" w:rsidP="000B7C74">
            <w:pPr>
              <w:spacing w:line="240" w:lineRule="auto"/>
              <w:ind w:left="-108" w:right="-108" w:firstLine="108"/>
              <w:jc w:val="center"/>
              <w:rPr>
                <w:rFonts w:ascii="Browallia New" w:hAnsi="Browallia New" w:cs="Browallia New"/>
                <w:sz w:val="22"/>
                <w:szCs w:val="22"/>
              </w:rPr>
            </w:pPr>
          </w:p>
        </w:tc>
        <w:tc>
          <w:tcPr>
            <w:tcW w:w="1440" w:type="dxa"/>
          </w:tcPr>
          <w:p w14:paraId="3DE6EBA0" w14:textId="77777777" w:rsidR="00F9671E" w:rsidRPr="00C2555B" w:rsidRDefault="00F9671E" w:rsidP="000B7C74">
            <w:pPr>
              <w:spacing w:line="240" w:lineRule="auto"/>
              <w:ind w:left="-108" w:right="-108" w:firstLine="108"/>
              <w:jc w:val="center"/>
              <w:rPr>
                <w:rFonts w:ascii="Browallia New" w:hAnsi="Browallia New" w:cs="Browallia New"/>
                <w:sz w:val="22"/>
                <w:szCs w:val="22"/>
                <w:cs/>
              </w:rPr>
            </w:pPr>
          </w:p>
        </w:tc>
        <w:tc>
          <w:tcPr>
            <w:tcW w:w="1440" w:type="dxa"/>
          </w:tcPr>
          <w:p w14:paraId="5EEA3955" w14:textId="77777777" w:rsidR="00F9671E" w:rsidRPr="00C2555B" w:rsidRDefault="00F9671E" w:rsidP="000B7C74">
            <w:pPr>
              <w:spacing w:line="240" w:lineRule="auto"/>
              <w:ind w:left="-108" w:right="-108" w:firstLine="108"/>
              <w:jc w:val="center"/>
              <w:rPr>
                <w:rFonts w:ascii="Browallia New" w:hAnsi="Browallia New" w:cs="Browallia New"/>
                <w:sz w:val="22"/>
                <w:szCs w:val="22"/>
                <w:cs/>
              </w:rPr>
            </w:pPr>
          </w:p>
        </w:tc>
        <w:tc>
          <w:tcPr>
            <w:tcW w:w="990" w:type="dxa"/>
          </w:tcPr>
          <w:p w14:paraId="5AA65469" w14:textId="77777777" w:rsidR="00F9671E" w:rsidRPr="00C2555B" w:rsidRDefault="00F9671E" w:rsidP="000B7C74">
            <w:pPr>
              <w:spacing w:line="240" w:lineRule="auto"/>
              <w:jc w:val="center"/>
              <w:rPr>
                <w:rFonts w:ascii="Browallia New" w:hAnsi="Browallia New" w:cs="Browallia New"/>
                <w:sz w:val="22"/>
                <w:szCs w:val="22"/>
                <w:cs/>
              </w:rPr>
            </w:pPr>
          </w:p>
        </w:tc>
        <w:tc>
          <w:tcPr>
            <w:tcW w:w="1980" w:type="dxa"/>
            <w:gridSpan w:val="2"/>
          </w:tcPr>
          <w:p w14:paraId="3A011484" w14:textId="40ECCC3E" w:rsidR="00F9671E" w:rsidRPr="00C2555B" w:rsidRDefault="00F9671E" w:rsidP="000B7C74">
            <w:pPr>
              <w:spacing w:line="240" w:lineRule="auto"/>
              <w:ind w:right="12"/>
              <w:jc w:val="right"/>
              <w:rPr>
                <w:rFonts w:ascii="Browallia New" w:hAnsi="Browallia New" w:cs="Browallia New"/>
                <w:sz w:val="22"/>
                <w:szCs w:val="22"/>
                <w:cs/>
              </w:rPr>
            </w:pPr>
          </w:p>
        </w:tc>
        <w:tc>
          <w:tcPr>
            <w:tcW w:w="1980" w:type="dxa"/>
            <w:gridSpan w:val="3"/>
          </w:tcPr>
          <w:p w14:paraId="44143E17" w14:textId="60934CDC" w:rsidR="00F9671E" w:rsidRPr="00C2555B" w:rsidRDefault="00F9671E" w:rsidP="000B7C74">
            <w:pPr>
              <w:spacing w:line="240" w:lineRule="auto"/>
              <w:ind w:right="12"/>
              <w:jc w:val="right"/>
              <w:rPr>
                <w:rFonts w:ascii="Browallia New" w:hAnsi="Browallia New" w:cs="Browallia New"/>
                <w:sz w:val="22"/>
                <w:szCs w:val="22"/>
                <w:cs/>
              </w:rPr>
            </w:pPr>
            <w:r w:rsidRPr="00C2555B">
              <w:rPr>
                <w:rFonts w:ascii="Browallia New" w:hAnsi="Browallia New" w:cs="Browallia New"/>
                <w:sz w:val="22"/>
                <w:szCs w:val="22"/>
                <w:cs/>
              </w:rPr>
              <w:t>(หน่วย : พันบาท)</w:t>
            </w:r>
          </w:p>
        </w:tc>
      </w:tr>
      <w:tr w:rsidR="00F9671E" w:rsidRPr="00C2555B" w14:paraId="70C734BD" w14:textId="579EE36D" w:rsidTr="00493671">
        <w:trPr>
          <w:gridAfter w:val="1"/>
          <w:wAfter w:w="9" w:type="dxa"/>
          <w:trHeight w:val="258"/>
          <w:tblHeader/>
        </w:trPr>
        <w:tc>
          <w:tcPr>
            <w:tcW w:w="564" w:type="dxa"/>
          </w:tcPr>
          <w:p w14:paraId="0DD0CDB8" w14:textId="77777777" w:rsidR="00F9671E" w:rsidRPr="00C2555B" w:rsidRDefault="00F9671E" w:rsidP="000B7C74">
            <w:pPr>
              <w:spacing w:line="240" w:lineRule="auto"/>
              <w:ind w:right="-36"/>
              <w:jc w:val="center"/>
              <w:rPr>
                <w:rFonts w:ascii="Browallia New" w:hAnsi="Browallia New" w:cs="Browallia New"/>
                <w:sz w:val="22"/>
                <w:szCs w:val="22"/>
                <w:cs/>
              </w:rPr>
            </w:pPr>
          </w:p>
        </w:tc>
        <w:tc>
          <w:tcPr>
            <w:tcW w:w="1080" w:type="dxa"/>
          </w:tcPr>
          <w:p w14:paraId="1E70BEB9" w14:textId="77777777" w:rsidR="00F9671E" w:rsidRPr="00C2555B" w:rsidRDefault="00F9671E" w:rsidP="000B7C74">
            <w:pPr>
              <w:spacing w:line="240" w:lineRule="auto"/>
              <w:ind w:left="-108" w:right="-108" w:firstLine="108"/>
              <w:jc w:val="center"/>
              <w:rPr>
                <w:rFonts w:ascii="Browallia New" w:hAnsi="Browallia New" w:cs="Browallia New"/>
                <w:sz w:val="22"/>
                <w:szCs w:val="22"/>
              </w:rPr>
            </w:pPr>
          </w:p>
        </w:tc>
        <w:tc>
          <w:tcPr>
            <w:tcW w:w="1440" w:type="dxa"/>
          </w:tcPr>
          <w:p w14:paraId="66517F7E" w14:textId="77777777" w:rsidR="00F9671E" w:rsidRPr="00C2555B" w:rsidRDefault="00F9671E" w:rsidP="000B7C74">
            <w:pPr>
              <w:spacing w:line="240" w:lineRule="auto"/>
              <w:ind w:left="-108" w:right="-108" w:firstLine="108"/>
              <w:jc w:val="center"/>
              <w:rPr>
                <w:rFonts w:ascii="Browallia New" w:hAnsi="Browallia New" w:cs="Browallia New"/>
                <w:sz w:val="22"/>
                <w:szCs w:val="22"/>
                <w:cs/>
              </w:rPr>
            </w:pPr>
          </w:p>
        </w:tc>
        <w:tc>
          <w:tcPr>
            <w:tcW w:w="1440" w:type="dxa"/>
          </w:tcPr>
          <w:p w14:paraId="5F94FF21" w14:textId="77777777" w:rsidR="00F9671E" w:rsidRPr="00C2555B" w:rsidRDefault="00F9671E" w:rsidP="000B7C74">
            <w:pPr>
              <w:spacing w:line="240" w:lineRule="auto"/>
              <w:ind w:left="-108" w:right="-108" w:firstLine="108"/>
              <w:jc w:val="center"/>
              <w:rPr>
                <w:rFonts w:ascii="Browallia New" w:hAnsi="Browallia New" w:cs="Browallia New"/>
                <w:sz w:val="22"/>
                <w:szCs w:val="22"/>
                <w:cs/>
              </w:rPr>
            </w:pPr>
          </w:p>
        </w:tc>
        <w:tc>
          <w:tcPr>
            <w:tcW w:w="990" w:type="dxa"/>
          </w:tcPr>
          <w:p w14:paraId="720C8694" w14:textId="77777777" w:rsidR="00F9671E" w:rsidRPr="00C2555B" w:rsidRDefault="00F9671E" w:rsidP="000B7C74">
            <w:pPr>
              <w:spacing w:line="240" w:lineRule="auto"/>
              <w:jc w:val="center"/>
              <w:rPr>
                <w:rFonts w:ascii="Browallia New" w:hAnsi="Browallia New" w:cs="Browallia New"/>
                <w:sz w:val="22"/>
                <w:szCs w:val="22"/>
                <w:cs/>
              </w:rPr>
            </w:pPr>
          </w:p>
        </w:tc>
        <w:tc>
          <w:tcPr>
            <w:tcW w:w="1980" w:type="dxa"/>
            <w:gridSpan w:val="2"/>
          </w:tcPr>
          <w:p w14:paraId="6593C3B0" w14:textId="582BF4A5" w:rsidR="00F9671E" w:rsidRPr="00C2555B" w:rsidRDefault="00F9671E" w:rsidP="000B7C74">
            <w:pPr>
              <w:pBdr>
                <w:bottom w:val="single" w:sz="4" w:space="1" w:color="auto"/>
              </w:pBdr>
              <w:spacing w:line="240" w:lineRule="auto"/>
              <w:ind w:right="12"/>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r w:rsidRPr="00C2555B">
              <w:rPr>
                <w:rFonts w:ascii="Browallia New" w:hAnsi="Browallia New" w:cs="Browallia New"/>
                <w:sz w:val="22"/>
                <w:szCs w:val="22"/>
              </w:rPr>
              <w:t xml:space="preserve"> </w:t>
            </w:r>
            <w:r w:rsidRPr="00C2555B">
              <w:rPr>
                <w:rFonts w:ascii="Browallia New" w:hAnsi="Browallia New" w:cs="Browallia New"/>
                <w:sz w:val="22"/>
                <w:szCs w:val="22"/>
                <w:cs/>
              </w:rPr>
              <w:t xml:space="preserve">   </w:t>
            </w:r>
          </w:p>
        </w:tc>
        <w:tc>
          <w:tcPr>
            <w:tcW w:w="1980" w:type="dxa"/>
            <w:gridSpan w:val="3"/>
          </w:tcPr>
          <w:p w14:paraId="4347A2FC" w14:textId="20463997" w:rsidR="00F9671E" w:rsidRPr="00C2555B" w:rsidRDefault="009944D5" w:rsidP="000B7C74">
            <w:pPr>
              <w:pBdr>
                <w:bottom w:val="single" w:sz="4" w:space="1" w:color="auto"/>
              </w:pBdr>
              <w:spacing w:line="240" w:lineRule="auto"/>
              <w:ind w:right="12"/>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D83148" w:rsidRPr="00C2555B" w14:paraId="63EB98D7" w14:textId="2E447537" w:rsidTr="00493671">
        <w:trPr>
          <w:tblHeader/>
        </w:trPr>
        <w:tc>
          <w:tcPr>
            <w:tcW w:w="564" w:type="dxa"/>
            <w:vAlign w:val="bottom"/>
          </w:tcPr>
          <w:p w14:paraId="253F35E4" w14:textId="77777777" w:rsidR="00D83148" w:rsidRPr="00C2555B" w:rsidRDefault="00D83148" w:rsidP="00D83148">
            <w:pPr>
              <w:spacing w:line="240" w:lineRule="auto"/>
              <w:ind w:right="-108"/>
              <w:rPr>
                <w:rFonts w:ascii="Browallia New" w:hAnsi="Browallia New" w:cs="Browallia New"/>
                <w:sz w:val="22"/>
                <w:szCs w:val="22"/>
                <w:cs/>
              </w:rPr>
            </w:pPr>
          </w:p>
        </w:tc>
        <w:tc>
          <w:tcPr>
            <w:tcW w:w="1080" w:type="dxa"/>
          </w:tcPr>
          <w:p w14:paraId="05032FCB" w14:textId="77777777" w:rsidR="00D83148" w:rsidRPr="00C2555B" w:rsidRDefault="00D83148" w:rsidP="00D83148">
            <w:pPr>
              <w:spacing w:line="240" w:lineRule="auto"/>
              <w:ind w:left="-108" w:right="-108" w:firstLine="108"/>
              <w:jc w:val="center"/>
              <w:rPr>
                <w:rFonts w:ascii="Browallia New" w:hAnsi="Browallia New" w:cs="Browallia New"/>
                <w:sz w:val="22"/>
                <w:szCs w:val="22"/>
              </w:rPr>
            </w:pPr>
          </w:p>
        </w:tc>
        <w:tc>
          <w:tcPr>
            <w:tcW w:w="1440" w:type="dxa"/>
          </w:tcPr>
          <w:p w14:paraId="664D288E" w14:textId="77777777" w:rsidR="00D83148" w:rsidRPr="00C2555B" w:rsidRDefault="00D83148" w:rsidP="00D83148">
            <w:pPr>
              <w:spacing w:line="240" w:lineRule="auto"/>
              <w:ind w:left="-108" w:right="-108" w:firstLine="108"/>
              <w:jc w:val="center"/>
              <w:rPr>
                <w:rFonts w:ascii="Browallia New" w:hAnsi="Browallia New" w:cs="Browallia New"/>
                <w:sz w:val="22"/>
                <w:szCs w:val="22"/>
                <w:cs/>
              </w:rPr>
            </w:pPr>
          </w:p>
        </w:tc>
        <w:tc>
          <w:tcPr>
            <w:tcW w:w="1440" w:type="dxa"/>
          </w:tcPr>
          <w:p w14:paraId="3919B710" w14:textId="77777777" w:rsidR="00D83148" w:rsidRPr="00C2555B" w:rsidRDefault="00D83148" w:rsidP="00D83148">
            <w:pPr>
              <w:spacing w:line="240" w:lineRule="auto"/>
              <w:ind w:left="-108" w:right="-108" w:firstLine="108"/>
              <w:jc w:val="center"/>
              <w:rPr>
                <w:rFonts w:ascii="Browallia New" w:hAnsi="Browallia New" w:cs="Browallia New"/>
                <w:sz w:val="22"/>
                <w:szCs w:val="22"/>
                <w:cs/>
              </w:rPr>
            </w:pPr>
            <w:r w:rsidRPr="00C2555B">
              <w:rPr>
                <w:rFonts w:ascii="Browallia New" w:hAnsi="Browallia New" w:cs="Browallia New"/>
                <w:sz w:val="22"/>
                <w:szCs w:val="22"/>
                <w:cs/>
              </w:rPr>
              <w:t>วันที่ครบ</w:t>
            </w:r>
          </w:p>
        </w:tc>
        <w:tc>
          <w:tcPr>
            <w:tcW w:w="990" w:type="dxa"/>
          </w:tcPr>
          <w:p w14:paraId="2A90B4BC" w14:textId="77777777" w:rsidR="00D83148" w:rsidRPr="00C2555B" w:rsidRDefault="00D83148" w:rsidP="00D83148">
            <w:pP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อัตรา</w:t>
            </w:r>
          </w:p>
        </w:tc>
        <w:tc>
          <w:tcPr>
            <w:tcW w:w="999" w:type="dxa"/>
            <w:vMerge w:val="restart"/>
            <w:vAlign w:val="bottom"/>
          </w:tcPr>
          <w:p w14:paraId="0C72548F" w14:textId="15F9EF1B" w:rsidR="00D83148" w:rsidRPr="00C2555B" w:rsidRDefault="001C3AE2" w:rsidP="00D83148">
            <w:pPr>
              <w:pBdr>
                <w:bottom w:val="single" w:sz="4" w:space="1" w:color="auto"/>
              </w:pBdr>
              <w:spacing w:line="240" w:lineRule="auto"/>
              <w:ind w:right="12"/>
              <w:jc w:val="center"/>
              <w:rPr>
                <w:rFonts w:ascii="Browallia New" w:hAnsi="Browallia New" w:cs="Browallia New"/>
                <w:sz w:val="22"/>
                <w:szCs w:val="22"/>
                <w:lang w:val="en-GB"/>
              </w:rPr>
            </w:pPr>
            <w:r w:rsidRPr="00607537">
              <w:rPr>
                <w:rFonts w:ascii="Browallia New" w:hAnsi="Browallia New" w:cs="Browallia New"/>
                <w:sz w:val="22"/>
                <w:szCs w:val="22"/>
              </w:rPr>
              <w:t xml:space="preserve">30 </w:t>
            </w:r>
            <w:r w:rsidR="00F23860" w:rsidRPr="00F23860">
              <w:rPr>
                <w:rFonts w:ascii="Browallia New" w:hAnsi="Browallia New" w:cs="Browallia New"/>
                <w:sz w:val="22"/>
                <w:szCs w:val="22"/>
                <w:cs/>
              </w:rPr>
              <w:t>กันยายน</w:t>
            </w:r>
            <w:r w:rsidR="00CA746A" w:rsidRPr="00C2555B">
              <w:rPr>
                <w:rFonts w:ascii="Browallia New" w:hAnsi="Browallia New" w:cs="Browallia New"/>
                <w:sz w:val="22"/>
                <w:szCs w:val="22"/>
              </w:rPr>
              <w:t>2562</w:t>
            </w:r>
          </w:p>
        </w:tc>
        <w:tc>
          <w:tcPr>
            <w:tcW w:w="990" w:type="dxa"/>
            <w:gridSpan w:val="2"/>
            <w:vMerge w:val="restart"/>
            <w:vAlign w:val="bottom"/>
          </w:tcPr>
          <w:p w14:paraId="1922B7A3" w14:textId="5DA28E06" w:rsidR="00D83148" w:rsidRPr="00C2555B" w:rsidRDefault="00D83148" w:rsidP="00D83148">
            <w:pPr>
              <w:pBdr>
                <w:bottom w:val="single" w:sz="4" w:space="1" w:color="auto"/>
              </w:pBdr>
              <w:spacing w:line="240" w:lineRule="auto"/>
              <w:ind w:right="12"/>
              <w:jc w:val="center"/>
              <w:rPr>
                <w:rFonts w:ascii="Browallia New" w:hAnsi="Browallia New" w:cs="Browallia New"/>
                <w:sz w:val="22"/>
                <w:szCs w:val="22"/>
                <w:lang w:val="en-GB"/>
              </w:rPr>
            </w:pPr>
            <w:r w:rsidRPr="00C2555B">
              <w:rPr>
                <w:rFonts w:ascii="Browallia New" w:eastAsia="SimSun" w:hAnsi="Browallia New" w:cs="Browallia New"/>
                <w:sz w:val="22"/>
                <w:szCs w:val="22"/>
                <w:lang w:val="en-GB"/>
              </w:rPr>
              <w:t xml:space="preserve">31 </w:t>
            </w:r>
            <w:r w:rsidRPr="00C2555B">
              <w:rPr>
                <w:rFonts w:ascii="Browallia New" w:eastAsia="SimSun" w:hAnsi="Browallia New" w:cs="Browallia New"/>
                <w:sz w:val="22"/>
                <w:szCs w:val="22"/>
                <w:cs/>
                <w:lang w:val="en-GB"/>
              </w:rPr>
              <w:t xml:space="preserve">ธันวาคม </w:t>
            </w:r>
            <w:r w:rsidRPr="00C2555B">
              <w:rPr>
                <w:rFonts w:ascii="Browallia New" w:hAnsi="Browallia New" w:cs="Browallia New"/>
                <w:sz w:val="22"/>
                <w:szCs w:val="22"/>
              </w:rPr>
              <w:t>2561</w:t>
            </w:r>
          </w:p>
        </w:tc>
        <w:tc>
          <w:tcPr>
            <w:tcW w:w="990" w:type="dxa"/>
            <w:vMerge w:val="restart"/>
            <w:vAlign w:val="bottom"/>
          </w:tcPr>
          <w:p w14:paraId="13518664" w14:textId="30569DAD" w:rsidR="00D83148" w:rsidRPr="00C2555B" w:rsidRDefault="001C3AE2" w:rsidP="00D83148">
            <w:pPr>
              <w:pBdr>
                <w:bottom w:val="single" w:sz="4" w:space="1" w:color="auto"/>
              </w:pBdr>
              <w:spacing w:line="240" w:lineRule="auto"/>
              <w:ind w:right="12"/>
              <w:jc w:val="center"/>
              <w:rPr>
                <w:rFonts w:ascii="Browallia New" w:eastAsia="SimSun" w:hAnsi="Browallia New" w:cs="Browallia New"/>
                <w:sz w:val="22"/>
                <w:szCs w:val="22"/>
                <w:lang w:val="en-GB"/>
              </w:rPr>
            </w:pPr>
            <w:r w:rsidRPr="00607537">
              <w:rPr>
                <w:rFonts w:ascii="Browallia New" w:hAnsi="Browallia New" w:cs="Browallia New"/>
                <w:sz w:val="22"/>
                <w:szCs w:val="22"/>
              </w:rPr>
              <w:t xml:space="preserve">30 </w:t>
            </w:r>
            <w:r w:rsidR="00F23860" w:rsidRPr="00F23860">
              <w:rPr>
                <w:rFonts w:ascii="Browallia New" w:hAnsi="Browallia New" w:cs="Browallia New"/>
                <w:sz w:val="22"/>
                <w:szCs w:val="22"/>
                <w:cs/>
              </w:rPr>
              <w:t>กันยายน</w:t>
            </w:r>
            <w:r w:rsidR="00CA746A" w:rsidRPr="00C2555B">
              <w:rPr>
                <w:rFonts w:ascii="Browallia New" w:hAnsi="Browallia New" w:cs="Browallia New"/>
                <w:sz w:val="22"/>
                <w:szCs w:val="22"/>
              </w:rPr>
              <w:t>2562</w:t>
            </w:r>
          </w:p>
        </w:tc>
        <w:tc>
          <w:tcPr>
            <w:tcW w:w="990" w:type="dxa"/>
            <w:gridSpan w:val="2"/>
            <w:vMerge w:val="restart"/>
            <w:vAlign w:val="bottom"/>
          </w:tcPr>
          <w:p w14:paraId="399D61C7" w14:textId="6262C2A3" w:rsidR="00D83148" w:rsidRPr="00C2555B" w:rsidRDefault="00D83148" w:rsidP="00D83148">
            <w:pPr>
              <w:pBdr>
                <w:bottom w:val="single" w:sz="4" w:space="1" w:color="auto"/>
              </w:pBdr>
              <w:spacing w:line="240" w:lineRule="auto"/>
              <w:ind w:right="12"/>
              <w:jc w:val="center"/>
              <w:rPr>
                <w:rFonts w:ascii="Browallia New" w:eastAsia="SimSun" w:hAnsi="Browallia New" w:cs="Browallia New"/>
                <w:sz w:val="22"/>
                <w:szCs w:val="22"/>
                <w:lang w:val="en-GB"/>
              </w:rPr>
            </w:pPr>
            <w:r w:rsidRPr="00C2555B">
              <w:rPr>
                <w:rFonts w:ascii="Browallia New" w:eastAsia="SimSun" w:hAnsi="Browallia New" w:cs="Browallia New"/>
                <w:sz w:val="22"/>
                <w:szCs w:val="22"/>
                <w:lang w:val="en-GB"/>
              </w:rPr>
              <w:t xml:space="preserve">31 </w:t>
            </w:r>
            <w:r w:rsidRPr="00C2555B">
              <w:rPr>
                <w:rFonts w:ascii="Browallia New" w:eastAsia="SimSun" w:hAnsi="Browallia New" w:cs="Browallia New"/>
                <w:sz w:val="22"/>
                <w:szCs w:val="22"/>
                <w:cs/>
                <w:lang w:val="en-GB"/>
              </w:rPr>
              <w:t xml:space="preserve">ธันวาคม </w:t>
            </w:r>
            <w:r w:rsidRPr="00C2555B">
              <w:rPr>
                <w:rFonts w:ascii="Browallia New" w:hAnsi="Browallia New" w:cs="Browallia New"/>
                <w:sz w:val="22"/>
                <w:szCs w:val="22"/>
              </w:rPr>
              <w:t>2561</w:t>
            </w:r>
          </w:p>
        </w:tc>
      </w:tr>
      <w:tr w:rsidR="002D13A0" w:rsidRPr="00C2555B" w14:paraId="12E1E95E" w14:textId="65BCD2A7" w:rsidTr="00493671">
        <w:trPr>
          <w:trHeight w:val="159"/>
          <w:tblHeader/>
        </w:trPr>
        <w:tc>
          <w:tcPr>
            <w:tcW w:w="564" w:type="dxa"/>
          </w:tcPr>
          <w:p w14:paraId="60536BE3" w14:textId="77777777" w:rsidR="002D13A0" w:rsidRPr="00C2555B" w:rsidRDefault="002D13A0" w:rsidP="000B7C74">
            <w:pPr>
              <w:pBdr>
                <w:bottom w:val="single" w:sz="4" w:space="1" w:color="auto"/>
              </w:pBd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cs/>
              </w:rPr>
              <w:t>หุ้นกู้</w:t>
            </w:r>
          </w:p>
        </w:tc>
        <w:tc>
          <w:tcPr>
            <w:tcW w:w="1080" w:type="dxa"/>
          </w:tcPr>
          <w:p w14:paraId="7B5EBFFF" w14:textId="77777777" w:rsidR="002D13A0" w:rsidRPr="00C2555B" w:rsidRDefault="002D13A0" w:rsidP="000B7C74">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อายุหุ้นกู้</w:t>
            </w:r>
          </w:p>
        </w:tc>
        <w:tc>
          <w:tcPr>
            <w:tcW w:w="1440" w:type="dxa"/>
          </w:tcPr>
          <w:p w14:paraId="7CF8A659" w14:textId="77777777" w:rsidR="002D13A0" w:rsidRPr="00C2555B" w:rsidRDefault="002D13A0" w:rsidP="000B7C74">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วันที่ออกหุ้นกู้</w:t>
            </w:r>
          </w:p>
        </w:tc>
        <w:tc>
          <w:tcPr>
            <w:tcW w:w="1440" w:type="dxa"/>
          </w:tcPr>
          <w:p w14:paraId="6A12A954" w14:textId="77777777" w:rsidR="002D13A0" w:rsidRPr="00C2555B" w:rsidRDefault="002D13A0" w:rsidP="000B7C74">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กำหนดไถ่ถอน</w:t>
            </w:r>
          </w:p>
        </w:tc>
        <w:tc>
          <w:tcPr>
            <w:tcW w:w="990" w:type="dxa"/>
          </w:tcPr>
          <w:p w14:paraId="68F6E53D" w14:textId="77777777" w:rsidR="002D13A0" w:rsidRPr="00C2555B" w:rsidRDefault="002D13A0" w:rsidP="000B7C74">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ดอกเบี้ย</w:t>
            </w:r>
          </w:p>
        </w:tc>
        <w:tc>
          <w:tcPr>
            <w:tcW w:w="999" w:type="dxa"/>
            <w:vMerge/>
          </w:tcPr>
          <w:p w14:paraId="62C53A50" w14:textId="77777777" w:rsidR="002D13A0" w:rsidRPr="00C2555B"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gridSpan w:val="2"/>
            <w:vMerge/>
          </w:tcPr>
          <w:p w14:paraId="435AF125" w14:textId="77777777" w:rsidR="002D13A0" w:rsidRPr="00C2555B"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vMerge/>
          </w:tcPr>
          <w:p w14:paraId="17EA35D3" w14:textId="77777777" w:rsidR="002D13A0" w:rsidRPr="00C2555B"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gridSpan w:val="2"/>
            <w:vMerge/>
          </w:tcPr>
          <w:p w14:paraId="0F1F9B60" w14:textId="77777777" w:rsidR="002D13A0" w:rsidRPr="00C2555B" w:rsidRDefault="002D13A0" w:rsidP="000B7C74">
            <w:pPr>
              <w:pBdr>
                <w:bottom w:val="single" w:sz="4" w:space="1" w:color="auto"/>
              </w:pBdr>
              <w:spacing w:line="240" w:lineRule="auto"/>
              <w:ind w:right="12"/>
              <w:jc w:val="center"/>
              <w:rPr>
                <w:rFonts w:ascii="Browallia New" w:hAnsi="Browallia New" w:cs="Browallia New"/>
                <w:sz w:val="22"/>
                <w:szCs w:val="22"/>
              </w:rPr>
            </w:pPr>
          </w:p>
        </w:tc>
      </w:tr>
      <w:tr w:rsidR="002D13A0" w:rsidRPr="00C2555B" w14:paraId="23369794" w14:textId="4A985C6F" w:rsidTr="00493671">
        <w:trPr>
          <w:tblHeader/>
        </w:trPr>
        <w:tc>
          <w:tcPr>
            <w:tcW w:w="564" w:type="dxa"/>
          </w:tcPr>
          <w:p w14:paraId="7FC27537" w14:textId="77777777" w:rsidR="002D13A0" w:rsidRPr="00C2555B" w:rsidRDefault="002D13A0" w:rsidP="000B7C74">
            <w:pPr>
              <w:spacing w:line="240" w:lineRule="auto"/>
              <w:jc w:val="center"/>
              <w:rPr>
                <w:rFonts w:ascii="Browallia New" w:hAnsi="Browallia New" w:cs="Browallia New"/>
                <w:sz w:val="22"/>
                <w:szCs w:val="22"/>
                <w:cs/>
              </w:rPr>
            </w:pPr>
          </w:p>
        </w:tc>
        <w:tc>
          <w:tcPr>
            <w:tcW w:w="1080" w:type="dxa"/>
          </w:tcPr>
          <w:p w14:paraId="6217B66A" w14:textId="77777777" w:rsidR="002D13A0" w:rsidRPr="00C2555B"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42BDEF07" w14:textId="77777777" w:rsidR="002D13A0" w:rsidRPr="00C2555B"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0B87B650" w14:textId="77777777" w:rsidR="002D13A0" w:rsidRPr="00C2555B" w:rsidRDefault="002D13A0" w:rsidP="000B7C74">
            <w:pPr>
              <w:spacing w:line="240" w:lineRule="auto"/>
              <w:ind w:left="-108" w:right="-108" w:firstLine="108"/>
              <w:jc w:val="center"/>
              <w:rPr>
                <w:rFonts w:ascii="Browallia New" w:hAnsi="Browallia New" w:cs="Browallia New"/>
                <w:sz w:val="22"/>
                <w:szCs w:val="22"/>
                <w:cs/>
              </w:rPr>
            </w:pPr>
          </w:p>
        </w:tc>
        <w:tc>
          <w:tcPr>
            <w:tcW w:w="990" w:type="dxa"/>
          </w:tcPr>
          <w:p w14:paraId="7069DB93" w14:textId="77777777" w:rsidR="002D13A0" w:rsidRPr="00C2555B" w:rsidRDefault="002D13A0" w:rsidP="008606CB">
            <w:pPr>
              <w:spacing w:line="240" w:lineRule="auto"/>
              <w:ind w:hanging="24"/>
              <w:jc w:val="center"/>
              <w:rPr>
                <w:rFonts w:ascii="Browallia New" w:hAnsi="Browallia New" w:cs="Browallia New"/>
                <w:sz w:val="22"/>
                <w:szCs w:val="22"/>
                <w:cs/>
              </w:rPr>
            </w:pPr>
            <w:r w:rsidRPr="00C2555B">
              <w:rPr>
                <w:rFonts w:ascii="Browallia New" w:hAnsi="Browallia New" w:cs="Browallia New"/>
                <w:sz w:val="22"/>
                <w:szCs w:val="22"/>
                <w:cs/>
              </w:rPr>
              <w:t>(ร้อยละต่อปี)</w:t>
            </w:r>
          </w:p>
        </w:tc>
        <w:tc>
          <w:tcPr>
            <w:tcW w:w="999" w:type="dxa"/>
          </w:tcPr>
          <w:p w14:paraId="28197F4E" w14:textId="77777777" w:rsidR="002D13A0" w:rsidRPr="00C2555B" w:rsidRDefault="002D13A0" w:rsidP="000B7C74">
            <w:pPr>
              <w:spacing w:line="240" w:lineRule="auto"/>
              <w:ind w:right="12"/>
              <w:jc w:val="right"/>
              <w:rPr>
                <w:rFonts w:ascii="Browallia New" w:hAnsi="Browallia New" w:cs="Browallia New"/>
                <w:sz w:val="22"/>
                <w:szCs w:val="22"/>
                <w:cs/>
              </w:rPr>
            </w:pPr>
          </w:p>
        </w:tc>
        <w:tc>
          <w:tcPr>
            <w:tcW w:w="990" w:type="dxa"/>
            <w:gridSpan w:val="2"/>
          </w:tcPr>
          <w:p w14:paraId="75359233" w14:textId="77777777" w:rsidR="002D13A0" w:rsidRPr="00C2555B" w:rsidRDefault="002D13A0" w:rsidP="000B7C74">
            <w:pPr>
              <w:spacing w:line="240" w:lineRule="auto"/>
              <w:ind w:right="12"/>
              <w:jc w:val="right"/>
              <w:rPr>
                <w:rFonts w:ascii="Browallia New" w:hAnsi="Browallia New" w:cs="Browallia New"/>
                <w:sz w:val="22"/>
                <w:szCs w:val="22"/>
                <w:cs/>
              </w:rPr>
            </w:pPr>
          </w:p>
        </w:tc>
        <w:tc>
          <w:tcPr>
            <w:tcW w:w="990" w:type="dxa"/>
          </w:tcPr>
          <w:p w14:paraId="521EEEC2" w14:textId="77777777" w:rsidR="002D13A0" w:rsidRPr="00C2555B" w:rsidRDefault="002D13A0" w:rsidP="000B7C74">
            <w:pPr>
              <w:spacing w:line="240" w:lineRule="auto"/>
              <w:ind w:right="12"/>
              <w:jc w:val="right"/>
              <w:rPr>
                <w:rFonts w:ascii="Browallia New" w:hAnsi="Browallia New" w:cs="Browallia New"/>
                <w:sz w:val="22"/>
                <w:szCs w:val="22"/>
                <w:cs/>
              </w:rPr>
            </w:pPr>
          </w:p>
        </w:tc>
        <w:tc>
          <w:tcPr>
            <w:tcW w:w="990" w:type="dxa"/>
            <w:gridSpan w:val="2"/>
          </w:tcPr>
          <w:p w14:paraId="07BA598E" w14:textId="77777777" w:rsidR="002D13A0" w:rsidRPr="00C2555B" w:rsidRDefault="002D13A0" w:rsidP="000B7C74">
            <w:pPr>
              <w:spacing w:line="240" w:lineRule="auto"/>
              <w:ind w:right="12"/>
              <w:jc w:val="right"/>
              <w:rPr>
                <w:rFonts w:ascii="Browallia New" w:hAnsi="Browallia New" w:cs="Browallia New"/>
                <w:sz w:val="22"/>
                <w:szCs w:val="22"/>
                <w:cs/>
              </w:rPr>
            </w:pPr>
          </w:p>
        </w:tc>
      </w:tr>
      <w:tr w:rsidR="009626B1" w:rsidRPr="00C2555B" w14:paraId="3C588F53" w14:textId="77777777" w:rsidTr="00493671">
        <w:trPr>
          <w:trHeight w:hRule="exact" w:val="216"/>
          <w:tblHeader/>
        </w:trPr>
        <w:tc>
          <w:tcPr>
            <w:tcW w:w="564" w:type="dxa"/>
          </w:tcPr>
          <w:p w14:paraId="2DBE60A8" w14:textId="77777777" w:rsidR="009626B1" w:rsidRPr="00C2555B" w:rsidRDefault="009626B1" w:rsidP="000B7C74">
            <w:pPr>
              <w:spacing w:line="240" w:lineRule="auto"/>
              <w:jc w:val="center"/>
              <w:rPr>
                <w:rFonts w:ascii="Browallia New" w:hAnsi="Browallia New" w:cs="Browallia New"/>
                <w:sz w:val="22"/>
                <w:szCs w:val="22"/>
                <w:cs/>
              </w:rPr>
            </w:pPr>
          </w:p>
        </w:tc>
        <w:tc>
          <w:tcPr>
            <w:tcW w:w="1080" w:type="dxa"/>
          </w:tcPr>
          <w:p w14:paraId="7B8EE25F" w14:textId="77777777" w:rsidR="009626B1" w:rsidRPr="00C2555B" w:rsidRDefault="009626B1" w:rsidP="000B7C74">
            <w:pPr>
              <w:spacing w:line="240" w:lineRule="auto"/>
              <w:ind w:left="-108" w:right="-108" w:firstLine="108"/>
              <w:jc w:val="center"/>
              <w:rPr>
                <w:rFonts w:ascii="Browallia New" w:hAnsi="Browallia New" w:cs="Browallia New"/>
                <w:sz w:val="22"/>
                <w:szCs w:val="22"/>
                <w:cs/>
              </w:rPr>
            </w:pPr>
          </w:p>
        </w:tc>
        <w:tc>
          <w:tcPr>
            <w:tcW w:w="1440" w:type="dxa"/>
          </w:tcPr>
          <w:p w14:paraId="338F5272" w14:textId="77777777" w:rsidR="009626B1" w:rsidRPr="00C2555B" w:rsidRDefault="009626B1" w:rsidP="000B7C74">
            <w:pPr>
              <w:spacing w:line="240" w:lineRule="auto"/>
              <w:ind w:left="-108" w:right="-108" w:firstLine="108"/>
              <w:jc w:val="center"/>
              <w:rPr>
                <w:rFonts w:ascii="Browallia New" w:hAnsi="Browallia New" w:cs="Browallia New"/>
                <w:sz w:val="22"/>
                <w:szCs w:val="22"/>
                <w:cs/>
              </w:rPr>
            </w:pPr>
          </w:p>
        </w:tc>
        <w:tc>
          <w:tcPr>
            <w:tcW w:w="1440" w:type="dxa"/>
          </w:tcPr>
          <w:p w14:paraId="1C5AA3AD" w14:textId="77777777" w:rsidR="009626B1" w:rsidRPr="00C2555B" w:rsidRDefault="009626B1" w:rsidP="000B7C74">
            <w:pPr>
              <w:spacing w:line="240" w:lineRule="auto"/>
              <w:ind w:left="-108" w:right="-108" w:firstLine="108"/>
              <w:jc w:val="center"/>
              <w:rPr>
                <w:rFonts w:ascii="Browallia New" w:hAnsi="Browallia New" w:cs="Browallia New"/>
                <w:sz w:val="22"/>
                <w:szCs w:val="22"/>
                <w:cs/>
              </w:rPr>
            </w:pPr>
          </w:p>
        </w:tc>
        <w:tc>
          <w:tcPr>
            <w:tcW w:w="990" w:type="dxa"/>
          </w:tcPr>
          <w:p w14:paraId="5C45E988" w14:textId="77777777" w:rsidR="009626B1" w:rsidRPr="00C2555B" w:rsidRDefault="009626B1" w:rsidP="008606CB">
            <w:pPr>
              <w:spacing w:line="240" w:lineRule="auto"/>
              <w:ind w:hanging="24"/>
              <w:jc w:val="center"/>
              <w:rPr>
                <w:rFonts w:ascii="Browallia New" w:hAnsi="Browallia New" w:cs="Browallia New"/>
                <w:sz w:val="22"/>
                <w:szCs w:val="22"/>
                <w:cs/>
              </w:rPr>
            </w:pPr>
          </w:p>
        </w:tc>
        <w:tc>
          <w:tcPr>
            <w:tcW w:w="999" w:type="dxa"/>
          </w:tcPr>
          <w:p w14:paraId="011CDD67" w14:textId="77777777" w:rsidR="009626B1" w:rsidRPr="00B762DD" w:rsidRDefault="009626B1" w:rsidP="000B7C74">
            <w:pPr>
              <w:spacing w:line="240" w:lineRule="auto"/>
              <w:ind w:right="12"/>
              <w:jc w:val="right"/>
              <w:rPr>
                <w:rFonts w:ascii="Browallia New" w:hAnsi="Browallia New" w:cs="Browallia New"/>
                <w:sz w:val="22"/>
                <w:szCs w:val="22"/>
                <w:highlight w:val="yellow"/>
                <w:cs/>
              </w:rPr>
            </w:pPr>
          </w:p>
        </w:tc>
        <w:tc>
          <w:tcPr>
            <w:tcW w:w="990" w:type="dxa"/>
            <w:gridSpan w:val="2"/>
          </w:tcPr>
          <w:p w14:paraId="4B666779" w14:textId="77777777" w:rsidR="009626B1" w:rsidRPr="00C2555B" w:rsidRDefault="009626B1" w:rsidP="000B7C74">
            <w:pPr>
              <w:spacing w:line="240" w:lineRule="auto"/>
              <w:ind w:right="12"/>
              <w:jc w:val="right"/>
              <w:rPr>
                <w:rFonts w:ascii="Browallia New" w:hAnsi="Browallia New" w:cs="Browallia New"/>
                <w:sz w:val="22"/>
                <w:szCs w:val="22"/>
                <w:cs/>
              </w:rPr>
            </w:pPr>
          </w:p>
        </w:tc>
        <w:tc>
          <w:tcPr>
            <w:tcW w:w="990" w:type="dxa"/>
          </w:tcPr>
          <w:p w14:paraId="329C697F" w14:textId="77777777" w:rsidR="009626B1" w:rsidRPr="00C2555B" w:rsidRDefault="009626B1" w:rsidP="000B7C74">
            <w:pPr>
              <w:spacing w:line="240" w:lineRule="auto"/>
              <w:ind w:right="12"/>
              <w:jc w:val="right"/>
              <w:rPr>
                <w:rFonts w:ascii="Browallia New" w:hAnsi="Browallia New" w:cs="Browallia New"/>
                <w:sz w:val="22"/>
                <w:szCs w:val="22"/>
                <w:cs/>
              </w:rPr>
            </w:pPr>
          </w:p>
        </w:tc>
        <w:tc>
          <w:tcPr>
            <w:tcW w:w="990" w:type="dxa"/>
            <w:gridSpan w:val="2"/>
          </w:tcPr>
          <w:p w14:paraId="3587F897" w14:textId="77777777" w:rsidR="009626B1" w:rsidRPr="00C2555B" w:rsidRDefault="009626B1" w:rsidP="000B7C74">
            <w:pPr>
              <w:spacing w:line="240" w:lineRule="auto"/>
              <w:ind w:right="12"/>
              <w:jc w:val="right"/>
              <w:rPr>
                <w:rFonts w:ascii="Browallia New" w:hAnsi="Browallia New" w:cs="Browallia New"/>
                <w:sz w:val="22"/>
                <w:szCs w:val="22"/>
                <w:cs/>
              </w:rPr>
            </w:pPr>
          </w:p>
        </w:tc>
      </w:tr>
      <w:tr w:rsidR="00D62BA2" w:rsidRPr="00C2555B" w14:paraId="031A60C8" w14:textId="21DE16EB" w:rsidTr="00B762DD">
        <w:tc>
          <w:tcPr>
            <w:tcW w:w="564" w:type="dxa"/>
          </w:tcPr>
          <w:p w14:paraId="167F49C5" w14:textId="0D8D1CA1" w:rsidR="00D62BA2" w:rsidRPr="00C2555B" w:rsidRDefault="00D62BA2" w:rsidP="00D62BA2">
            <w:pPr>
              <w:spacing w:line="240" w:lineRule="auto"/>
              <w:ind w:right="-36"/>
              <w:jc w:val="center"/>
              <w:rPr>
                <w:rFonts w:ascii="Browallia New" w:hAnsi="Browallia New" w:cs="Browallia New"/>
                <w:sz w:val="22"/>
                <w:szCs w:val="22"/>
                <w:lang w:val="en-GB"/>
              </w:rPr>
            </w:pPr>
            <w:r w:rsidRPr="00C2555B">
              <w:rPr>
                <w:rFonts w:ascii="Browallia New" w:hAnsi="Browallia New" w:cs="Browallia New"/>
                <w:sz w:val="22"/>
                <w:szCs w:val="22"/>
              </w:rPr>
              <w:t>1</w:t>
            </w:r>
          </w:p>
        </w:tc>
        <w:tc>
          <w:tcPr>
            <w:tcW w:w="1080" w:type="dxa"/>
          </w:tcPr>
          <w:p w14:paraId="2C3DCC48" w14:textId="607848B6" w:rsidR="00D62BA2" w:rsidRPr="00C2555B" w:rsidRDefault="00D62BA2" w:rsidP="00D62BA2">
            <w:pPr>
              <w:spacing w:line="240" w:lineRule="auto"/>
              <w:jc w:val="center"/>
              <w:rPr>
                <w:rFonts w:ascii="Browallia New" w:hAnsi="Browallia New" w:cs="Browallia New"/>
                <w:sz w:val="22"/>
                <w:szCs w:val="22"/>
              </w:rPr>
            </w:pPr>
            <w:r w:rsidRPr="00C2555B">
              <w:rPr>
                <w:rFonts w:ascii="Browallia New" w:hAnsi="Browallia New" w:cs="Browallia New"/>
                <w:sz w:val="22"/>
                <w:szCs w:val="22"/>
              </w:rPr>
              <w:t>3</w:t>
            </w:r>
            <w:r w:rsidRPr="00C2555B">
              <w:rPr>
                <w:rFonts w:ascii="Browallia New" w:hAnsi="Browallia New" w:cs="Browallia New"/>
                <w:sz w:val="22"/>
                <w:szCs w:val="22"/>
                <w:cs/>
              </w:rPr>
              <w:t xml:space="preserve"> ปี </w:t>
            </w:r>
            <w:r w:rsidRPr="00C2555B">
              <w:rPr>
                <w:rFonts w:ascii="Browallia New" w:hAnsi="Browallia New" w:cs="Browallia New"/>
                <w:sz w:val="22"/>
                <w:szCs w:val="22"/>
              </w:rPr>
              <w:t>1</w:t>
            </w:r>
            <w:r w:rsidRPr="00C2555B">
              <w:rPr>
                <w:rFonts w:ascii="Browallia New" w:hAnsi="Browallia New" w:cs="Browallia New"/>
                <w:sz w:val="22"/>
                <w:szCs w:val="22"/>
                <w:cs/>
              </w:rPr>
              <w:t xml:space="preserve"> วัน</w:t>
            </w:r>
          </w:p>
        </w:tc>
        <w:tc>
          <w:tcPr>
            <w:tcW w:w="1440" w:type="dxa"/>
          </w:tcPr>
          <w:p w14:paraId="59D2A518" w14:textId="018A62DC" w:rsidR="00D62BA2" w:rsidRPr="00C2555B" w:rsidRDefault="00D62BA2" w:rsidP="00D62BA2">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19 </w:t>
            </w:r>
            <w:r w:rsidRPr="00C2555B">
              <w:rPr>
                <w:rFonts w:ascii="Browallia New" w:hAnsi="Browallia New" w:cs="Browallia New"/>
                <w:sz w:val="22"/>
                <w:szCs w:val="22"/>
                <w:cs/>
              </w:rPr>
              <w:t xml:space="preserve">พฤษภาคม </w:t>
            </w:r>
            <w:r w:rsidRPr="00C2555B">
              <w:rPr>
                <w:rFonts w:ascii="Browallia New" w:hAnsi="Browallia New" w:cs="Browallia New"/>
                <w:sz w:val="22"/>
                <w:szCs w:val="22"/>
              </w:rPr>
              <w:t>2559</w:t>
            </w:r>
          </w:p>
        </w:tc>
        <w:tc>
          <w:tcPr>
            <w:tcW w:w="1440" w:type="dxa"/>
          </w:tcPr>
          <w:p w14:paraId="011479BE" w14:textId="34FF4540" w:rsidR="00D62BA2" w:rsidRPr="00C2555B" w:rsidRDefault="00D62BA2" w:rsidP="00D62BA2">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20 </w:t>
            </w:r>
            <w:r w:rsidRPr="00C2555B">
              <w:rPr>
                <w:rFonts w:ascii="Browallia New" w:hAnsi="Browallia New" w:cs="Browallia New"/>
                <w:sz w:val="22"/>
                <w:szCs w:val="22"/>
                <w:cs/>
              </w:rPr>
              <w:t xml:space="preserve">พฤษภาคม </w:t>
            </w:r>
            <w:r w:rsidRPr="00C2555B">
              <w:rPr>
                <w:rFonts w:ascii="Browallia New" w:hAnsi="Browallia New" w:cs="Browallia New"/>
                <w:sz w:val="22"/>
                <w:szCs w:val="22"/>
              </w:rPr>
              <w:t>2562</w:t>
            </w:r>
          </w:p>
        </w:tc>
        <w:tc>
          <w:tcPr>
            <w:tcW w:w="990" w:type="dxa"/>
          </w:tcPr>
          <w:p w14:paraId="098F1058" w14:textId="40106BFD" w:rsidR="00D62BA2" w:rsidRPr="00C2555B" w:rsidRDefault="00D62BA2" w:rsidP="00D62BA2">
            <w:pPr>
              <w:spacing w:line="240" w:lineRule="auto"/>
              <w:jc w:val="center"/>
              <w:rPr>
                <w:rFonts w:ascii="Browallia New" w:hAnsi="Browallia New" w:cs="Browallia New"/>
                <w:sz w:val="22"/>
                <w:szCs w:val="22"/>
              </w:rPr>
            </w:pPr>
            <w:r w:rsidRPr="00C2555B">
              <w:rPr>
                <w:rFonts w:ascii="Browallia New" w:hAnsi="Browallia New" w:cs="Browallia New"/>
                <w:sz w:val="22"/>
                <w:szCs w:val="22"/>
              </w:rPr>
              <w:t>4.30</w:t>
            </w:r>
          </w:p>
        </w:tc>
        <w:tc>
          <w:tcPr>
            <w:tcW w:w="999" w:type="dxa"/>
            <w:shd w:val="clear" w:color="auto" w:fill="auto"/>
          </w:tcPr>
          <w:p w14:paraId="5072BACA" w14:textId="4E5C9B1C" w:rsidR="00D62BA2" w:rsidRPr="00B762DD" w:rsidRDefault="00CC7651" w:rsidP="00D62BA2">
            <w:pPr>
              <w:spacing w:line="240" w:lineRule="auto"/>
              <w:ind w:right="12"/>
              <w:jc w:val="center"/>
              <w:rPr>
                <w:rFonts w:ascii="Browallia New" w:hAnsi="Browallia New" w:cs="Browallia New"/>
                <w:sz w:val="22"/>
                <w:szCs w:val="22"/>
                <w:lang w:val="en-GB"/>
              </w:rPr>
            </w:pPr>
            <w:r w:rsidRPr="00D05892">
              <w:rPr>
                <w:rFonts w:ascii="Browallia New" w:hAnsi="Browallia New" w:cs="Browallia New"/>
                <w:sz w:val="22"/>
                <w:szCs w:val="22"/>
                <w:lang w:val="en-GB"/>
              </w:rPr>
              <w:t xml:space="preserve">       </w:t>
            </w:r>
            <w:r w:rsidRPr="00D05892">
              <w:rPr>
                <w:rFonts w:ascii="Browallia New" w:hAnsi="Browallia New" w:cs="Browallia New"/>
                <w:sz w:val="22"/>
                <w:szCs w:val="22"/>
                <w:cs/>
                <w:lang w:val="en-GB"/>
              </w:rPr>
              <w:t>-</w:t>
            </w:r>
          </w:p>
        </w:tc>
        <w:tc>
          <w:tcPr>
            <w:tcW w:w="990" w:type="dxa"/>
            <w:gridSpan w:val="2"/>
          </w:tcPr>
          <w:p w14:paraId="5C74ACE9" w14:textId="76902024" w:rsidR="00D62BA2" w:rsidRPr="00C2555B" w:rsidRDefault="00D62BA2" w:rsidP="00D62BA2">
            <w:pP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bidi="lo-LA"/>
              </w:rPr>
              <w:t>169,974</w:t>
            </w:r>
          </w:p>
        </w:tc>
        <w:tc>
          <w:tcPr>
            <w:tcW w:w="990" w:type="dxa"/>
          </w:tcPr>
          <w:p w14:paraId="6021EFF7" w14:textId="0973CD9C" w:rsidR="00D62BA2" w:rsidRPr="00D05892" w:rsidRDefault="00D62BA2" w:rsidP="00D62BA2">
            <w:pPr>
              <w:spacing w:line="240" w:lineRule="auto"/>
              <w:ind w:right="12"/>
              <w:jc w:val="center"/>
              <w:rPr>
                <w:rFonts w:ascii="Browallia New" w:hAnsi="Browallia New" w:cs="Browallia New"/>
                <w:sz w:val="22"/>
                <w:szCs w:val="22"/>
                <w:lang w:val="en-GB"/>
              </w:rPr>
            </w:pPr>
            <w:r w:rsidRPr="00D05892">
              <w:rPr>
                <w:rFonts w:ascii="Browallia New" w:hAnsi="Browallia New" w:cs="Browallia New"/>
                <w:sz w:val="22"/>
                <w:szCs w:val="22"/>
                <w:lang w:val="en-GB"/>
              </w:rPr>
              <w:t xml:space="preserve">       </w:t>
            </w:r>
            <w:r w:rsidRPr="00D05892">
              <w:rPr>
                <w:rFonts w:ascii="Browallia New" w:hAnsi="Browallia New" w:cs="Browallia New"/>
                <w:sz w:val="22"/>
                <w:szCs w:val="22"/>
                <w:cs/>
                <w:lang w:val="en-GB"/>
              </w:rPr>
              <w:t>-</w:t>
            </w:r>
          </w:p>
        </w:tc>
        <w:tc>
          <w:tcPr>
            <w:tcW w:w="990" w:type="dxa"/>
            <w:gridSpan w:val="2"/>
          </w:tcPr>
          <w:p w14:paraId="10FFB239" w14:textId="79901072" w:rsidR="00D62BA2" w:rsidRPr="00C2555B" w:rsidRDefault="00D62BA2" w:rsidP="00D62BA2">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D62BA2" w:rsidRPr="00C2555B" w14:paraId="26197D8B" w14:textId="1D36F2DB" w:rsidTr="00B762DD">
        <w:tc>
          <w:tcPr>
            <w:tcW w:w="564" w:type="dxa"/>
          </w:tcPr>
          <w:p w14:paraId="152667BE" w14:textId="62CA4500" w:rsidR="00D62BA2" w:rsidRPr="00C2555B" w:rsidRDefault="00D62BA2" w:rsidP="00D62BA2">
            <w:pPr>
              <w:spacing w:line="240" w:lineRule="auto"/>
              <w:ind w:left="-110" w:right="-108"/>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2</w:t>
            </w:r>
          </w:p>
        </w:tc>
        <w:tc>
          <w:tcPr>
            <w:tcW w:w="1080" w:type="dxa"/>
          </w:tcPr>
          <w:p w14:paraId="7D669519" w14:textId="714D3F1F" w:rsidR="00D62BA2" w:rsidRPr="00C2555B" w:rsidRDefault="00D62BA2" w:rsidP="00D62BA2">
            <w:pPr>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3</w:t>
            </w:r>
            <w:r w:rsidRPr="00C2555B">
              <w:rPr>
                <w:rFonts w:ascii="Browallia New" w:hAnsi="Browallia New" w:cs="Browallia New"/>
                <w:sz w:val="22"/>
                <w:szCs w:val="22"/>
                <w:cs/>
                <w:lang w:val="en-GB"/>
              </w:rPr>
              <w:t xml:space="preserve"> ปี </w:t>
            </w:r>
          </w:p>
        </w:tc>
        <w:tc>
          <w:tcPr>
            <w:tcW w:w="1440" w:type="dxa"/>
          </w:tcPr>
          <w:p w14:paraId="6372DF4F" w14:textId="3B7B7FFF" w:rsidR="00D62BA2" w:rsidRPr="00C2555B" w:rsidRDefault="00D62BA2" w:rsidP="00D62BA2">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พฤศจิกายน </w:t>
            </w:r>
            <w:r w:rsidRPr="00C2555B">
              <w:rPr>
                <w:rFonts w:ascii="Browallia New" w:hAnsi="Browallia New" w:cs="Browallia New"/>
                <w:sz w:val="22"/>
                <w:szCs w:val="22"/>
              </w:rPr>
              <w:t>2559</w:t>
            </w:r>
          </w:p>
        </w:tc>
        <w:tc>
          <w:tcPr>
            <w:tcW w:w="1440" w:type="dxa"/>
          </w:tcPr>
          <w:p w14:paraId="48EDC406" w14:textId="0BEA3DAB" w:rsidR="00D62BA2" w:rsidRPr="00C2555B" w:rsidRDefault="00D62BA2" w:rsidP="00D62BA2">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พฤศจิกายน </w:t>
            </w:r>
            <w:r w:rsidRPr="00C2555B">
              <w:rPr>
                <w:rFonts w:ascii="Browallia New" w:hAnsi="Browallia New" w:cs="Browallia New"/>
                <w:sz w:val="22"/>
                <w:szCs w:val="22"/>
              </w:rPr>
              <w:t>2562</w:t>
            </w:r>
          </w:p>
        </w:tc>
        <w:tc>
          <w:tcPr>
            <w:tcW w:w="990" w:type="dxa"/>
          </w:tcPr>
          <w:p w14:paraId="6485EA5A" w14:textId="344C8F68" w:rsidR="00D62BA2" w:rsidRPr="00C2555B" w:rsidRDefault="00D62BA2" w:rsidP="00D62BA2">
            <w:pPr>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5.00</w:t>
            </w:r>
          </w:p>
        </w:tc>
        <w:tc>
          <w:tcPr>
            <w:tcW w:w="999" w:type="dxa"/>
            <w:shd w:val="clear" w:color="auto" w:fill="auto"/>
          </w:tcPr>
          <w:p w14:paraId="007C662D" w14:textId="53B19597" w:rsidR="00D62BA2" w:rsidRPr="00807020" w:rsidRDefault="00CC7651" w:rsidP="00D62BA2">
            <w:pP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699,920</w:t>
            </w:r>
          </w:p>
        </w:tc>
        <w:tc>
          <w:tcPr>
            <w:tcW w:w="990" w:type="dxa"/>
            <w:gridSpan w:val="2"/>
          </w:tcPr>
          <w:p w14:paraId="3F6879E8" w14:textId="1B192039" w:rsidR="00D62BA2" w:rsidRPr="00C2555B" w:rsidRDefault="00D62BA2" w:rsidP="00D62BA2">
            <w:pPr>
              <w:spacing w:line="240" w:lineRule="auto"/>
              <w:ind w:right="12"/>
              <w:jc w:val="right"/>
              <w:rPr>
                <w:rFonts w:ascii="Browallia New" w:hAnsi="Browallia New" w:cs="Browallia New"/>
                <w:sz w:val="22"/>
                <w:szCs w:val="22"/>
                <w:lang w:val="en-GB"/>
              </w:rPr>
            </w:pPr>
            <w:r w:rsidRPr="00C2555B">
              <w:rPr>
                <w:rFonts w:ascii="Browallia New" w:hAnsi="Browallia New" w:cs="DokChampa"/>
                <w:sz w:val="22"/>
                <w:szCs w:val="22"/>
                <w:lang w:bidi="lo-LA"/>
              </w:rPr>
              <w:t>699,526</w:t>
            </w:r>
          </w:p>
        </w:tc>
        <w:tc>
          <w:tcPr>
            <w:tcW w:w="990" w:type="dxa"/>
          </w:tcPr>
          <w:p w14:paraId="600F8B6E" w14:textId="5E4B8504" w:rsidR="00D62BA2" w:rsidRPr="00D05892" w:rsidRDefault="00D62BA2" w:rsidP="00D62BA2">
            <w:pPr>
              <w:spacing w:line="240" w:lineRule="auto"/>
              <w:ind w:right="12"/>
              <w:jc w:val="center"/>
              <w:rPr>
                <w:rFonts w:ascii="Browallia New" w:hAnsi="Browallia New" w:cs="Browallia New"/>
                <w:sz w:val="22"/>
                <w:szCs w:val="22"/>
                <w:lang w:val="en-GB"/>
              </w:rPr>
            </w:pPr>
            <w:r w:rsidRPr="00D05892">
              <w:rPr>
                <w:rFonts w:ascii="Browallia New" w:hAnsi="Browallia New" w:cs="Browallia New"/>
                <w:sz w:val="22"/>
                <w:szCs w:val="22"/>
                <w:lang w:val="en-GB"/>
              </w:rPr>
              <w:t xml:space="preserve">       </w:t>
            </w:r>
            <w:r w:rsidRPr="00D05892">
              <w:rPr>
                <w:rFonts w:ascii="Browallia New" w:hAnsi="Browallia New" w:cs="Browallia New"/>
                <w:sz w:val="22"/>
                <w:szCs w:val="22"/>
                <w:cs/>
                <w:lang w:val="en-GB"/>
              </w:rPr>
              <w:t>-</w:t>
            </w:r>
          </w:p>
        </w:tc>
        <w:tc>
          <w:tcPr>
            <w:tcW w:w="990" w:type="dxa"/>
            <w:gridSpan w:val="2"/>
          </w:tcPr>
          <w:p w14:paraId="4F64ECED" w14:textId="6B362CAC" w:rsidR="00D62BA2" w:rsidRPr="00C2555B" w:rsidRDefault="00D62BA2" w:rsidP="00D62BA2">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D62BA2" w:rsidRPr="00C2555B" w14:paraId="4178956F" w14:textId="77777777" w:rsidTr="00BA2BCE">
        <w:tc>
          <w:tcPr>
            <w:tcW w:w="564" w:type="dxa"/>
          </w:tcPr>
          <w:p w14:paraId="406ABCD5" w14:textId="185CB3B4" w:rsidR="00D62BA2" w:rsidRPr="00C2555B" w:rsidRDefault="00D62BA2" w:rsidP="00D62BA2">
            <w:pPr>
              <w:spacing w:line="240" w:lineRule="auto"/>
              <w:ind w:right="-36"/>
              <w:jc w:val="center"/>
              <w:rPr>
                <w:rFonts w:ascii="Browallia New" w:hAnsi="Browallia New" w:cs="Browallia New"/>
                <w:sz w:val="22"/>
                <w:szCs w:val="22"/>
                <w:cs/>
                <w:lang w:val="en-GB"/>
              </w:rPr>
            </w:pPr>
            <w:r w:rsidRPr="00C2555B">
              <w:rPr>
                <w:rFonts w:ascii="Browallia New" w:hAnsi="Browallia New" w:cs="Browallia New"/>
                <w:sz w:val="22"/>
                <w:szCs w:val="22"/>
                <w:lang w:val="en-GB"/>
              </w:rPr>
              <w:t>3</w:t>
            </w:r>
          </w:p>
        </w:tc>
        <w:tc>
          <w:tcPr>
            <w:tcW w:w="1080" w:type="dxa"/>
          </w:tcPr>
          <w:p w14:paraId="59DAFCE9" w14:textId="42733858" w:rsidR="00D62BA2" w:rsidRPr="00C2555B" w:rsidRDefault="00D62BA2" w:rsidP="00D62BA2">
            <w:pPr>
              <w:spacing w:line="240" w:lineRule="auto"/>
              <w:jc w:val="center"/>
              <w:rPr>
                <w:rFonts w:ascii="Browallia New" w:hAnsi="Browallia New" w:cs="Browallia New"/>
                <w:sz w:val="22"/>
                <w:szCs w:val="22"/>
                <w:cs/>
              </w:rPr>
            </w:pPr>
            <w:r w:rsidRPr="00C2555B">
              <w:rPr>
                <w:rFonts w:ascii="Browallia New" w:hAnsi="Browallia New" w:cs="Browallia New"/>
                <w:sz w:val="22"/>
                <w:szCs w:val="22"/>
                <w:lang w:val="en-GB"/>
              </w:rPr>
              <w:t>2</w:t>
            </w:r>
            <w:r w:rsidRPr="00C2555B">
              <w:rPr>
                <w:rFonts w:ascii="Browallia New" w:hAnsi="Browallia New" w:cs="Browallia New"/>
                <w:sz w:val="22"/>
                <w:szCs w:val="22"/>
                <w:cs/>
                <w:lang w:val="en-GB"/>
              </w:rPr>
              <w:t xml:space="preserve"> ปี </w:t>
            </w:r>
            <w:r w:rsidRPr="00C2555B">
              <w:rPr>
                <w:rFonts w:ascii="Browallia New" w:hAnsi="Browallia New" w:cs="Browallia New"/>
                <w:sz w:val="22"/>
                <w:szCs w:val="22"/>
                <w:lang w:val="en-GB"/>
              </w:rPr>
              <w:t>1</w:t>
            </w:r>
            <w:r w:rsidRPr="00C2555B">
              <w:rPr>
                <w:rFonts w:ascii="Browallia New" w:hAnsi="Browallia New" w:cs="Browallia New"/>
                <w:sz w:val="22"/>
                <w:szCs w:val="22"/>
                <w:cs/>
                <w:lang w:val="en-GB"/>
              </w:rPr>
              <w:t xml:space="preserve"> เดือน </w:t>
            </w:r>
            <w:r w:rsidRPr="00C2555B">
              <w:rPr>
                <w:rFonts w:ascii="Browallia New" w:hAnsi="Browallia New" w:cs="Browallia New"/>
                <w:sz w:val="22"/>
                <w:szCs w:val="22"/>
                <w:lang w:val="en-GB"/>
              </w:rPr>
              <w:t xml:space="preserve">16 </w:t>
            </w:r>
            <w:r w:rsidRPr="00C2555B">
              <w:rPr>
                <w:rFonts w:ascii="Browallia New" w:hAnsi="Browallia New" w:cs="Browallia New"/>
                <w:sz w:val="22"/>
                <w:szCs w:val="22"/>
                <w:cs/>
                <w:lang w:val="en-GB"/>
              </w:rPr>
              <w:t>วัน</w:t>
            </w:r>
          </w:p>
        </w:tc>
        <w:tc>
          <w:tcPr>
            <w:tcW w:w="1440" w:type="dxa"/>
          </w:tcPr>
          <w:p w14:paraId="031CF939" w14:textId="77777777" w:rsidR="00D62BA2" w:rsidRPr="00C2555B" w:rsidRDefault="00D62BA2" w:rsidP="00D62BA2">
            <w:pPr>
              <w:spacing w:line="240" w:lineRule="auto"/>
              <w:ind w:left="-110" w:right="-108"/>
              <w:jc w:val="center"/>
              <w:rPr>
                <w:rFonts w:ascii="Browallia New" w:hAnsi="Browallia New" w:cs="Browallia New"/>
                <w:sz w:val="22"/>
                <w:szCs w:val="22"/>
              </w:rPr>
            </w:pPr>
          </w:p>
          <w:p w14:paraId="41256610" w14:textId="3F498916" w:rsidR="00D62BA2" w:rsidRPr="00C2555B" w:rsidRDefault="00D62BA2" w:rsidP="00D62BA2">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5</w:t>
            </w:r>
            <w:r w:rsidRPr="00C2555B">
              <w:rPr>
                <w:rFonts w:ascii="Browallia New" w:hAnsi="Browallia New" w:cs="Browallia New"/>
                <w:sz w:val="22"/>
                <w:szCs w:val="22"/>
                <w:cs/>
              </w:rPr>
              <w:t xml:space="preserve"> เมษายน </w:t>
            </w:r>
            <w:r w:rsidRPr="00C2555B">
              <w:rPr>
                <w:rFonts w:ascii="Browallia New" w:hAnsi="Browallia New" w:cs="Browallia New"/>
                <w:sz w:val="22"/>
                <w:szCs w:val="22"/>
              </w:rPr>
              <w:t>2560</w:t>
            </w:r>
          </w:p>
        </w:tc>
        <w:tc>
          <w:tcPr>
            <w:tcW w:w="1440" w:type="dxa"/>
          </w:tcPr>
          <w:p w14:paraId="5262CEAD" w14:textId="77777777" w:rsidR="00D62BA2" w:rsidRPr="00C2555B" w:rsidRDefault="00D62BA2" w:rsidP="00D62BA2">
            <w:pPr>
              <w:spacing w:line="240" w:lineRule="auto"/>
              <w:ind w:left="-110" w:right="-108"/>
              <w:jc w:val="center"/>
              <w:rPr>
                <w:rFonts w:ascii="Browallia New" w:hAnsi="Browallia New" w:cs="Browallia New"/>
                <w:sz w:val="22"/>
                <w:szCs w:val="22"/>
              </w:rPr>
            </w:pPr>
          </w:p>
          <w:p w14:paraId="52C95179" w14:textId="1B421D17" w:rsidR="00D62BA2" w:rsidRPr="00C2555B" w:rsidRDefault="00D62BA2" w:rsidP="00D62BA2">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 xml:space="preserve">21 </w:t>
            </w:r>
            <w:r w:rsidRPr="00C2555B">
              <w:rPr>
                <w:rFonts w:ascii="Browallia New" w:hAnsi="Browallia New" w:cs="Browallia New"/>
                <w:sz w:val="22"/>
                <w:szCs w:val="22"/>
                <w:cs/>
              </w:rPr>
              <w:t xml:space="preserve">พฤษภาคม </w:t>
            </w:r>
            <w:r w:rsidRPr="00C2555B">
              <w:rPr>
                <w:rFonts w:ascii="Browallia New" w:hAnsi="Browallia New" w:cs="Browallia New"/>
                <w:sz w:val="22"/>
                <w:szCs w:val="22"/>
              </w:rPr>
              <w:t>2562</w:t>
            </w:r>
          </w:p>
        </w:tc>
        <w:tc>
          <w:tcPr>
            <w:tcW w:w="990" w:type="dxa"/>
          </w:tcPr>
          <w:p w14:paraId="7A74D6E3" w14:textId="77777777" w:rsidR="00D62BA2" w:rsidRPr="00C2555B" w:rsidRDefault="00D62BA2" w:rsidP="00D62BA2">
            <w:pPr>
              <w:spacing w:line="240" w:lineRule="auto"/>
              <w:jc w:val="center"/>
              <w:rPr>
                <w:rFonts w:ascii="Browallia New" w:hAnsi="Browallia New" w:cs="Browallia New"/>
                <w:sz w:val="22"/>
                <w:szCs w:val="22"/>
                <w:lang w:val="en-GB"/>
              </w:rPr>
            </w:pPr>
          </w:p>
          <w:p w14:paraId="10476ABF" w14:textId="0A8A65EC" w:rsidR="00D62BA2" w:rsidRPr="00C2555B" w:rsidRDefault="00D62BA2" w:rsidP="00D62BA2">
            <w:pPr>
              <w:spacing w:line="240" w:lineRule="auto"/>
              <w:jc w:val="center"/>
              <w:rPr>
                <w:rFonts w:ascii="Browallia New" w:hAnsi="Browallia New" w:cs="Browallia New"/>
                <w:sz w:val="22"/>
                <w:szCs w:val="22"/>
                <w:cs/>
              </w:rPr>
            </w:pPr>
            <w:r w:rsidRPr="00C2555B">
              <w:rPr>
                <w:rFonts w:ascii="Browallia New" w:hAnsi="Browallia New" w:cs="Browallia New"/>
                <w:sz w:val="22"/>
                <w:szCs w:val="22"/>
                <w:lang w:val="en-GB"/>
              </w:rPr>
              <w:t>5</w:t>
            </w:r>
            <w:r w:rsidRPr="00C2555B">
              <w:rPr>
                <w:rFonts w:ascii="Browallia New" w:hAnsi="Browallia New" w:cs="Browallia New"/>
                <w:sz w:val="22"/>
                <w:szCs w:val="22"/>
                <w:cs/>
                <w:lang w:val="en-GB"/>
              </w:rPr>
              <w:t>.</w:t>
            </w:r>
            <w:r w:rsidRPr="00C2555B">
              <w:rPr>
                <w:rFonts w:ascii="Browallia New" w:hAnsi="Browallia New" w:cs="Browallia New"/>
                <w:sz w:val="22"/>
                <w:szCs w:val="22"/>
                <w:lang w:val="en-GB"/>
              </w:rPr>
              <w:t>10</w:t>
            </w:r>
          </w:p>
        </w:tc>
        <w:tc>
          <w:tcPr>
            <w:tcW w:w="999" w:type="dxa"/>
            <w:shd w:val="clear" w:color="auto" w:fill="auto"/>
          </w:tcPr>
          <w:p w14:paraId="5134BD5B" w14:textId="77777777" w:rsidR="001C4794" w:rsidRPr="00D05892" w:rsidRDefault="001C4794" w:rsidP="001C4794">
            <w:pPr>
              <w:tabs>
                <w:tab w:val="clear" w:pos="680"/>
                <w:tab w:val="clear" w:pos="907"/>
              </w:tabs>
              <w:spacing w:line="240" w:lineRule="auto"/>
              <w:ind w:right="-186"/>
              <w:jc w:val="center"/>
              <w:rPr>
                <w:rFonts w:ascii="Browallia New" w:hAnsi="Browallia New" w:cs="Browallia New"/>
                <w:sz w:val="22"/>
                <w:szCs w:val="22"/>
                <w:lang w:val="en-GB"/>
              </w:rPr>
            </w:pPr>
          </w:p>
          <w:p w14:paraId="1ED6E86C" w14:textId="6F512E36" w:rsidR="00D62BA2" w:rsidRPr="00B762DD" w:rsidRDefault="001C4794" w:rsidP="00D62BA2">
            <w:pPr>
              <w:tabs>
                <w:tab w:val="clear" w:pos="680"/>
                <w:tab w:val="clear" w:pos="907"/>
              </w:tabs>
              <w:spacing w:line="240" w:lineRule="auto"/>
              <w:ind w:right="-186"/>
              <w:jc w:val="center"/>
              <w:rPr>
                <w:rFonts w:ascii="Browallia New" w:hAnsi="Browallia New" w:cs="Browallia New"/>
                <w:sz w:val="22"/>
                <w:szCs w:val="22"/>
                <w:lang w:val="en-GB"/>
              </w:rPr>
            </w:pPr>
            <w:r w:rsidRPr="00D05892">
              <w:rPr>
                <w:rFonts w:ascii="Browallia New" w:hAnsi="Browallia New" w:cs="Browallia New"/>
                <w:sz w:val="22"/>
                <w:szCs w:val="22"/>
                <w:lang w:val="en-GB"/>
              </w:rPr>
              <w:t xml:space="preserve">   </w:t>
            </w:r>
            <w:r w:rsidRPr="00D05892">
              <w:rPr>
                <w:rFonts w:ascii="Browallia New" w:hAnsi="Browallia New" w:cs="Browallia New"/>
                <w:sz w:val="22"/>
                <w:szCs w:val="22"/>
                <w:cs/>
                <w:lang w:val="en-GB"/>
              </w:rPr>
              <w:t>-</w:t>
            </w:r>
          </w:p>
        </w:tc>
        <w:tc>
          <w:tcPr>
            <w:tcW w:w="990" w:type="dxa"/>
            <w:gridSpan w:val="2"/>
          </w:tcPr>
          <w:p w14:paraId="135D0CFD" w14:textId="77777777" w:rsidR="00D62BA2" w:rsidRPr="00C2555B" w:rsidRDefault="00D62BA2" w:rsidP="00D62BA2">
            <w:pPr>
              <w:spacing w:line="240" w:lineRule="auto"/>
              <w:ind w:right="12"/>
              <w:jc w:val="right"/>
              <w:rPr>
                <w:rFonts w:ascii="Browallia New" w:hAnsi="Browallia New" w:cs="DokChampa"/>
                <w:sz w:val="22"/>
                <w:szCs w:val="22"/>
                <w:lang w:bidi="lo-LA"/>
              </w:rPr>
            </w:pPr>
          </w:p>
          <w:p w14:paraId="359F3234" w14:textId="017E1A53" w:rsidR="00D62BA2" w:rsidRPr="00C2555B" w:rsidRDefault="00D62BA2" w:rsidP="00D62BA2">
            <w:pPr>
              <w:spacing w:line="240" w:lineRule="auto"/>
              <w:ind w:right="12"/>
              <w:jc w:val="right"/>
              <w:rPr>
                <w:rFonts w:ascii="Browallia New" w:hAnsi="Browallia New" w:cs="Browallia New"/>
                <w:sz w:val="22"/>
                <w:szCs w:val="22"/>
                <w:lang w:val="en-GB"/>
              </w:rPr>
            </w:pPr>
            <w:r w:rsidRPr="00C2555B">
              <w:rPr>
                <w:rFonts w:ascii="Browallia New" w:hAnsi="Browallia New" w:cs="DokChampa"/>
                <w:sz w:val="22"/>
                <w:szCs w:val="22"/>
                <w:lang w:bidi="lo-LA"/>
              </w:rPr>
              <w:t>199,620</w:t>
            </w:r>
          </w:p>
        </w:tc>
        <w:tc>
          <w:tcPr>
            <w:tcW w:w="990" w:type="dxa"/>
          </w:tcPr>
          <w:p w14:paraId="6CE5EB81" w14:textId="77777777" w:rsidR="00D62BA2" w:rsidRPr="00D05892" w:rsidRDefault="00D62BA2" w:rsidP="00D62BA2">
            <w:pPr>
              <w:tabs>
                <w:tab w:val="clear" w:pos="680"/>
                <w:tab w:val="clear" w:pos="907"/>
              </w:tabs>
              <w:spacing w:line="240" w:lineRule="auto"/>
              <w:ind w:right="-186"/>
              <w:jc w:val="center"/>
              <w:rPr>
                <w:rFonts w:ascii="Browallia New" w:hAnsi="Browallia New" w:cs="Browallia New"/>
                <w:sz w:val="22"/>
                <w:szCs w:val="22"/>
                <w:lang w:val="en-GB"/>
              </w:rPr>
            </w:pPr>
          </w:p>
          <w:p w14:paraId="3755CCDB" w14:textId="394F9E14" w:rsidR="00D62BA2" w:rsidRPr="00D05892" w:rsidRDefault="00D62BA2" w:rsidP="00D62BA2">
            <w:pPr>
              <w:tabs>
                <w:tab w:val="clear" w:pos="680"/>
                <w:tab w:val="clear" w:pos="907"/>
              </w:tabs>
              <w:spacing w:line="240" w:lineRule="auto"/>
              <w:ind w:right="-186"/>
              <w:jc w:val="center"/>
              <w:rPr>
                <w:rFonts w:ascii="Browallia New" w:hAnsi="Browallia New" w:cs="Browallia New"/>
                <w:sz w:val="22"/>
                <w:szCs w:val="22"/>
                <w:lang w:val="en-GB"/>
              </w:rPr>
            </w:pPr>
            <w:r w:rsidRPr="00D05892">
              <w:rPr>
                <w:rFonts w:ascii="Browallia New" w:hAnsi="Browallia New" w:cs="Browallia New"/>
                <w:sz w:val="22"/>
                <w:szCs w:val="22"/>
                <w:lang w:val="en-GB"/>
              </w:rPr>
              <w:t xml:space="preserve">   </w:t>
            </w:r>
            <w:r w:rsidRPr="00D05892">
              <w:rPr>
                <w:rFonts w:ascii="Browallia New" w:hAnsi="Browallia New" w:cs="Browallia New"/>
                <w:sz w:val="22"/>
                <w:szCs w:val="22"/>
                <w:cs/>
                <w:lang w:val="en-GB"/>
              </w:rPr>
              <w:t>-</w:t>
            </w:r>
          </w:p>
        </w:tc>
        <w:tc>
          <w:tcPr>
            <w:tcW w:w="990" w:type="dxa"/>
            <w:gridSpan w:val="2"/>
          </w:tcPr>
          <w:p w14:paraId="629344CE" w14:textId="77777777" w:rsidR="00D62BA2" w:rsidRPr="00C2555B" w:rsidRDefault="00D62BA2" w:rsidP="00D62BA2">
            <w:pPr>
              <w:tabs>
                <w:tab w:val="clear" w:pos="680"/>
                <w:tab w:val="clear" w:pos="907"/>
              </w:tabs>
              <w:spacing w:line="240" w:lineRule="auto"/>
              <w:ind w:right="-186"/>
              <w:jc w:val="center"/>
              <w:rPr>
                <w:rFonts w:ascii="Browallia New" w:hAnsi="Browallia New" w:cs="Browallia New"/>
                <w:sz w:val="22"/>
                <w:szCs w:val="22"/>
                <w:lang w:val="en-GB"/>
              </w:rPr>
            </w:pPr>
          </w:p>
          <w:p w14:paraId="71A0D0D6" w14:textId="5A081EDD" w:rsidR="00D62BA2" w:rsidRPr="00C2555B" w:rsidRDefault="00D62BA2" w:rsidP="00D62BA2">
            <w:pPr>
              <w:tabs>
                <w:tab w:val="clear" w:pos="680"/>
                <w:tab w:val="clear" w:pos="907"/>
              </w:tabs>
              <w:spacing w:line="240" w:lineRule="auto"/>
              <w:ind w:right="-186"/>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D62BA2" w:rsidRPr="00C2555B" w14:paraId="4C075D11" w14:textId="77777777" w:rsidTr="00B762DD">
        <w:tc>
          <w:tcPr>
            <w:tcW w:w="564" w:type="dxa"/>
          </w:tcPr>
          <w:p w14:paraId="4A09882F" w14:textId="0494E3E6" w:rsidR="00D62BA2" w:rsidRPr="00C2555B" w:rsidRDefault="00D62BA2" w:rsidP="00D62BA2">
            <w:pPr>
              <w:spacing w:line="240" w:lineRule="auto"/>
              <w:ind w:right="-36"/>
              <w:jc w:val="center"/>
              <w:rPr>
                <w:rFonts w:ascii="Browallia New" w:hAnsi="Browallia New" w:cs="Browallia New"/>
                <w:sz w:val="22"/>
                <w:szCs w:val="22"/>
                <w:cs/>
                <w:lang w:val="en-GB"/>
              </w:rPr>
            </w:pPr>
            <w:r w:rsidRPr="00C2555B">
              <w:rPr>
                <w:rFonts w:ascii="Browallia New" w:hAnsi="Browallia New" w:cs="Browallia New"/>
                <w:sz w:val="22"/>
                <w:szCs w:val="22"/>
                <w:lang w:val="en-GB"/>
              </w:rPr>
              <w:t>4</w:t>
            </w:r>
          </w:p>
        </w:tc>
        <w:tc>
          <w:tcPr>
            <w:tcW w:w="1080" w:type="dxa"/>
          </w:tcPr>
          <w:p w14:paraId="6ABA4A23" w14:textId="7B70BB59" w:rsidR="00D62BA2" w:rsidRPr="00C2555B" w:rsidRDefault="00D62BA2" w:rsidP="00D62BA2">
            <w:pPr>
              <w:spacing w:line="240" w:lineRule="auto"/>
              <w:jc w:val="center"/>
              <w:rPr>
                <w:rFonts w:ascii="Browallia New" w:hAnsi="Browallia New" w:cs="Browallia New"/>
                <w:sz w:val="22"/>
                <w:szCs w:val="22"/>
                <w:cs/>
              </w:rPr>
            </w:pPr>
            <w:r w:rsidRPr="00C2555B">
              <w:rPr>
                <w:rFonts w:ascii="Browallia New" w:hAnsi="Browallia New" w:cs="Browallia New"/>
                <w:sz w:val="22"/>
                <w:szCs w:val="22"/>
                <w:lang w:val="en-GB"/>
              </w:rPr>
              <w:t>2</w:t>
            </w:r>
            <w:r w:rsidRPr="00C2555B">
              <w:rPr>
                <w:rFonts w:ascii="Browallia New" w:hAnsi="Browallia New" w:cs="Browallia New"/>
                <w:sz w:val="22"/>
                <w:szCs w:val="22"/>
                <w:cs/>
                <w:lang w:val="en-GB"/>
              </w:rPr>
              <w:t xml:space="preserve"> ปี </w:t>
            </w:r>
            <w:r w:rsidRPr="00C2555B">
              <w:rPr>
                <w:rFonts w:ascii="Browallia New" w:hAnsi="Browallia New" w:cs="Browallia New"/>
                <w:sz w:val="22"/>
                <w:szCs w:val="22"/>
                <w:lang w:val="en-GB"/>
              </w:rPr>
              <w:t>1</w:t>
            </w:r>
            <w:r w:rsidRPr="00C2555B">
              <w:rPr>
                <w:rFonts w:ascii="Browallia New" w:hAnsi="Browallia New" w:cs="Browallia New"/>
                <w:sz w:val="22"/>
                <w:szCs w:val="22"/>
                <w:cs/>
                <w:lang w:val="en-GB"/>
              </w:rPr>
              <w:t xml:space="preserve"> เดือน </w:t>
            </w:r>
          </w:p>
        </w:tc>
        <w:tc>
          <w:tcPr>
            <w:tcW w:w="1440" w:type="dxa"/>
          </w:tcPr>
          <w:p w14:paraId="07BB2378" w14:textId="05AF7A0A" w:rsidR="00D62BA2" w:rsidRPr="00C2555B" w:rsidRDefault="00D62BA2" w:rsidP="00D62BA2">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21</w:t>
            </w:r>
            <w:r w:rsidRPr="00C2555B">
              <w:rPr>
                <w:rFonts w:ascii="Browallia New" w:hAnsi="Browallia New" w:cs="Browallia New"/>
                <w:sz w:val="22"/>
                <w:szCs w:val="22"/>
                <w:cs/>
              </w:rPr>
              <w:t xml:space="preserve"> เมษายน </w:t>
            </w:r>
            <w:r w:rsidRPr="00C2555B">
              <w:rPr>
                <w:rFonts w:ascii="Browallia New" w:hAnsi="Browallia New" w:cs="Browallia New"/>
                <w:sz w:val="22"/>
                <w:szCs w:val="22"/>
              </w:rPr>
              <w:t>2560</w:t>
            </w:r>
          </w:p>
        </w:tc>
        <w:tc>
          <w:tcPr>
            <w:tcW w:w="1440" w:type="dxa"/>
          </w:tcPr>
          <w:p w14:paraId="314C64A6" w14:textId="14FD70D6" w:rsidR="00D62BA2" w:rsidRPr="00C2555B" w:rsidRDefault="00D62BA2" w:rsidP="00D62BA2">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 xml:space="preserve">21 </w:t>
            </w:r>
            <w:r w:rsidRPr="00C2555B">
              <w:rPr>
                <w:rFonts w:ascii="Browallia New" w:hAnsi="Browallia New" w:cs="Browallia New"/>
                <w:sz w:val="22"/>
                <w:szCs w:val="22"/>
                <w:cs/>
              </w:rPr>
              <w:t xml:space="preserve">พฤษภาคม </w:t>
            </w:r>
            <w:r w:rsidRPr="00C2555B">
              <w:rPr>
                <w:rFonts w:ascii="Browallia New" w:hAnsi="Browallia New" w:cs="Browallia New"/>
                <w:sz w:val="22"/>
                <w:szCs w:val="22"/>
              </w:rPr>
              <w:t>2562</w:t>
            </w:r>
          </w:p>
        </w:tc>
        <w:tc>
          <w:tcPr>
            <w:tcW w:w="990" w:type="dxa"/>
          </w:tcPr>
          <w:p w14:paraId="5ABDF4AB" w14:textId="4A0C6B6F" w:rsidR="00D62BA2" w:rsidRPr="00C2555B" w:rsidRDefault="00D62BA2" w:rsidP="00D62BA2">
            <w:pPr>
              <w:spacing w:line="240" w:lineRule="auto"/>
              <w:jc w:val="center"/>
              <w:rPr>
                <w:rFonts w:ascii="Browallia New" w:hAnsi="Browallia New" w:cs="Browallia New"/>
                <w:sz w:val="22"/>
                <w:szCs w:val="22"/>
                <w:cs/>
              </w:rPr>
            </w:pPr>
            <w:r w:rsidRPr="00C2555B">
              <w:rPr>
                <w:rFonts w:ascii="Browallia New" w:hAnsi="Browallia New" w:cs="Browallia New"/>
                <w:sz w:val="22"/>
                <w:szCs w:val="22"/>
                <w:lang w:val="en-GB"/>
              </w:rPr>
              <w:t>5</w:t>
            </w:r>
            <w:r w:rsidRPr="00C2555B">
              <w:rPr>
                <w:rFonts w:ascii="Browallia New" w:hAnsi="Browallia New" w:cs="Browallia New"/>
                <w:sz w:val="22"/>
                <w:szCs w:val="22"/>
                <w:cs/>
                <w:lang w:val="en-GB"/>
              </w:rPr>
              <w:t>.</w:t>
            </w:r>
            <w:r w:rsidRPr="00C2555B">
              <w:rPr>
                <w:rFonts w:ascii="Browallia New" w:hAnsi="Browallia New" w:cs="Browallia New"/>
                <w:sz w:val="22"/>
                <w:szCs w:val="22"/>
              </w:rPr>
              <w:t>10</w:t>
            </w:r>
          </w:p>
        </w:tc>
        <w:tc>
          <w:tcPr>
            <w:tcW w:w="999" w:type="dxa"/>
            <w:shd w:val="clear" w:color="auto" w:fill="auto"/>
          </w:tcPr>
          <w:p w14:paraId="44601F16" w14:textId="14FA9150" w:rsidR="00D62BA2" w:rsidRPr="00B762DD" w:rsidRDefault="00BC050B" w:rsidP="00D62BA2">
            <w:pPr>
              <w:spacing w:line="240" w:lineRule="auto"/>
              <w:ind w:right="12"/>
              <w:jc w:val="center"/>
              <w:rPr>
                <w:rFonts w:ascii="Browallia New" w:hAnsi="Browallia New" w:cs="Browallia New"/>
                <w:sz w:val="22"/>
                <w:szCs w:val="22"/>
                <w:lang w:val="en-GB"/>
              </w:rPr>
            </w:pPr>
            <w:r w:rsidRPr="00D05892">
              <w:rPr>
                <w:rFonts w:ascii="Browallia New" w:hAnsi="Browallia New" w:cs="Browallia New"/>
                <w:sz w:val="22"/>
                <w:szCs w:val="22"/>
                <w:lang w:val="en-GB"/>
              </w:rPr>
              <w:t xml:space="preserve">       </w:t>
            </w:r>
            <w:r w:rsidRPr="00D05892">
              <w:rPr>
                <w:rFonts w:ascii="Browallia New" w:hAnsi="Browallia New" w:cs="Browallia New"/>
                <w:sz w:val="22"/>
                <w:szCs w:val="22"/>
                <w:cs/>
                <w:lang w:val="en-GB"/>
              </w:rPr>
              <w:t>-</w:t>
            </w:r>
          </w:p>
        </w:tc>
        <w:tc>
          <w:tcPr>
            <w:tcW w:w="990" w:type="dxa"/>
            <w:gridSpan w:val="2"/>
          </w:tcPr>
          <w:p w14:paraId="3695561A" w14:textId="25AAC6D5" w:rsidR="00D62BA2" w:rsidRPr="00C2555B" w:rsidRDefault="00D62BA2" w:rsidP="00D62BA2">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399,234</w:t>
            </w:r>
          </w:p>
        </w:tc>
        <w:tc>
          <w:tcPr>
            <w:tcW w:w="990" w:type="dxa"/>
          </w:tcPr>
          <w:p w14:paraId="1A14E563" w14:textId="7279AAE2" w:rsidR="00D62BA2" w:rsidRPr="00D05892" w:rsidRDefault="00D62BA2" w:rsidP="00D62BA2">
            <w:pPr>
              <w:spacing w:line="240" w:lineRule="auto"/>
              <w:ind w:right="12"/>
              <w:jc w:val="center"/>
              <w:rPr>
                <w:rFonts w:ascii="Browallia New" w:hAnsi="Browallia New" w:cs="Browallia New"/>
                <w:sz w:val="22"/>
                <w:szCs w:val="22"/>
                <w:lang w:val="en-GB"/>
              </w:rPr>
            </w:pPr>
            <w:r w:rsidRPr="00D05892">
              <w:rPr>
                <w:rFonts w:ascii="Browallia New" w:hAnsi="Browallia New" w:cs="Browallia New"/>
                <w:sz w:val="22"/>
                <w:szCs w:val="22"/>
                <w:lang w:val="en-GB"/>
              </w:rPr>
              <w:t xml:space="preserve">       </w:t>
            </w:r>
            <w:r w:rsidRPr="00D05892">
              <w:rPr>
                <w:rFonts w:ascii="Browallia New" w:hAnsi="Browallia New" w:cs="Browallia New"/>
                <w:sz w:val="22"/>
                <w:szCs w:val="22"/>
                <w:cs/>
                <w:lang w:val="en-GB"/>
              </w:rPr>
              <w:t>-</w:t>
            </w:r>
          </w:p>
        </w:tc>
        <w:tc>
          <w:tcPr>
            <w:tcW w:w="990" w:type="dxa"/>
            <w:gridSpan w:val="2"/>
          </w:tcPr>
          <w:p w14:paraId="2EB0B473" w14:textId="5EF79956" w:rsidR="00D62BA2" w:rsidRPr="00C2555B" w:rsidRDefault="00D62BA2" w:rsidP="00D62BA2">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AA404F" w:rsidRPr="00C2555B" w14:paraId="7489AF4C" w14:textId="77777777" w:rsidTr="005F42A6">
        <w:tc>
          <w:tcPr>
            <w:tcW w:w="564" w:type="dxa"/>
          </w:tcPr>
          <w:p w14:paraId="518A4558" w14:textId="5BC26D94" w:rsidR="00AA404F" w:rsidRPr="00C2555B" w:rsidRDefault="00AA404F" w:rsidP="00AA404F">
            <w:pPr>
              <w:spacing w:line="240" w:lineRule="auto"/>
              <w:ind w:right="-36"/>
              <w:jc w:val="center"/>
              <w:rPr>
                <w:rFonts w:ascii="Browallia New" w:hAnsi="Browallia New" w:cs="Browallia New"/>
                <w:sz w:val="22"/>
                <w:szCs w:val="22"/>
                <w:cs/>
                <w:lang w:val="en-GB"/>
              </w:rPr>
            </w:pPr>
            <w:r w:rsidRPr="00C2555B">
              <w:rPr>
                <w:rFonts w:ascii="Browallia New" w:hAnsi="Browallia New" w:cs="Browallia New"/>
                <w:sz w:val="22"/>
                <w:szCs w:val="22"/>
                <w:lang w:val="en-GB"/>
              </w:rPr>
              <w:t>5</w:t>
            </w:r>
          </w:p>
        </w:tc>
        <w:tc>
          <w:tcPr>
            <w:tcW w:w="1080" w:type="dxa"/>
          </w:tcPr>
          <w:p w14:paraId="40931796" w14:textId="538A0D9B" w:rsidR="00AA404F" w:rsidRPr="00C2555B" w:rsidRDefault="00AA404F" w:rsidP="00AA404F">
            <w:pPr>
              <w:spacing w:line="240" w:lineRule="auto"/>
              <w:jc w:val="center"/>
              <w:rPr>
                <w:rFonts w:ascii="Browallia New" w:hAnsi="Browallia New" w:cs="Browallia New"/>
                <w:sz w:val="22"/>
                <w:szCs w:val="22"/>
                <w:cs/>
              </w:rPr>
            </w:pPr>
            <w:r w:rsidRPr="00C2555B">
              <w:rPr>
                <w:rFonts w:ascii="Browallia New" w:hAnsi="Browallia New" w:cs="Browallia New"/>
                <w:sz w:val="22"/>
                <w:szCs w:val="22"/>
                <w:lang w:val="en-GB"/>
              </w:rPr>
              <w:t xml:space="preserve"> 2</w:t>
            </w:r>
            <w:r w:rsidRPr="00C2555B">
              <w:rPr>
                <w:rFonts w:ascii="Browallia New" w:hAnsi="Browallia New" w:cs="Browallia New"/>
                <w:sz w:val="22"/>
                <w:szCs w:val="22"/>
                <w:cs/>
                <w:lang w:val="en-GB"/>
              </w:rPr>
              <w:t xml:space="preserve"> ปี</w:t>
            </w:r>
          </w:p>
        </w:tc>
        <w:tc>
          <w:tcPr>
            <w:tcW w:w="1440" w:type="dxa"/>
          </w:tcPr>
          <w:p w14:paraId="65FCAE6E" w14:textId="3247D4CE" w:rsidR="00AA404F" w:rsidRPr="00C2555B" w:rsidRDefault="00AA404F" w:rsidP="00AA404F">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30</w:t>
            </w:r>
            <w:r w:rsidRPr="00C2555B">
              <w:rPr>
                <w:rFonts w:ascii="Browallia New" w:hAnsi="Browallia New" w:cs="Browallia New"/>
                <w:sz w:val="22"/>
                <w:szCs w:val="22"/>
                <w:cs/>
              </w:rPr>
              <w:t xml:space="preserve"> สิงหาคม </w:t>
            </w:r>
            <w:r w:rsidRPr="00C2555B">
              <w:rPr>
                <w:rFonts w:ascii="Browallia New" w:hAnsi="Browallia New" w:cs="Browallia New"/>
                <w:sz w:val="22"/>
                <w:szCs w:val="22"/>
              </w:rPr>
              <w:t>2560</w:t>
            </w:r>
          </w:p>
        </w:tc>
        <w:tc>
          <w:tcPr>
            <w:tcW w:w="1440" w:type="dxa"/>
          </w:tcPr>
          <w:p w14:paraId="29BCA31B" w14:textId="53CF5D05" w:rsidR="00AA404F" w:rsidRPr="00C2555B" w:rsidRDefault="00AA404F" w:rsidP="00AA404F">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30</w:t>
            </w:r>
            <w:r w:rsidRPr="00C2555B">
              <w:rPr>
                <w:rFonts w:ascii="Browallia New" w:hAnsi="Browallia New" w:cs="Browallia New"/>
                <w:sz w:val="22"/>
                <w:szCs w:val="22"/>
                <w:cs/>
              </w:rPr>
              <w:t xml:space="preserve"> สิงหาคม </w:t>
            </w:r>
            <w:r w:rsidRPr="00C2555B">
              <w:rPr>
                <w:rFonts w:ascii="Browallia New" w:hAnsi="Browallia New" w:cs="Browallia New"/>
                <w:sz w:val="22"/>
                <w:szCs w:val="22"/>
              </w:rPr>
              <w:t>2562</w:t>
            </w:r>
          </w:p>
        </w:tc>
        <w:tc>
          <w:tcPr>
            <w:tcW w:w="990" w:type="dxa"/>
          </w:tcPr>
          <w:p w14:paraId="44CA00ED" w14:textId="3D07624A" w:rsidR="00AA404F" w:rsidRPr="00C2555B" w:rsidRDefault="00AA404F" w:rsidP="00AA404F">
            <w:pPr>
              <w:spacing w:line="240" w:lineRule="auto"/>
              <w:jc w:val="center"/>
              <w:rPr>
                <w:rFonts w:ascii="Browallia New" w:hAnsi="Browallia New" w:cs="Browallia New"/>
                <w:sz w:val="22"/>
                <w:szCs w:val="22"/>
                <w:cs/>
              </w:rPr>
            </w:pPr>
            <w:r w:rsidRPr="00C2555B">
              <w:rPr>
                <w:rFonts w:ascii="Browallia New" w:hAnsi="Browallia New" w:cs="Browallia New"/>
                <w:sz w:val="22"/>
                <w:szCs w:val="22"/>
              </w:rPr>
              <w:t>5</w:t>
            </w:r>
            <w:r w:rsidRPr="00C2555B">
              <w:rPr>
                <w:rFonts w:ascii="Browallia New" w:hAnsi="Browallia New" w:cs="Browallia New"/>
                <w:sz w:val="22"/>
                <w:szCs w:val="22"/>
                <w:cs/>
                <w:lang w:val="en-GB"/>
              </w:rPr>
              <w:t>.</w:t>
            </w:r>
            <w:r w:rsidRPr="00C2555B">
              <w:rPr>
                <w:rFonts w:ascii="Browallia New" w:hAnsi="Browallia New" w:cs="Browallia New"/>
                <w:sz w:val="22"/>
                <w:szCs w:val="22"/>
              </w:rPr>
              <w:t>25</w:t>
            </w:r>
          </w:p>
        </w:tc>
        <w:tc>
          <w:tcPr>
            <w:tcW w:w="999" w:type="dxa"/>
            <w:vAlign w:val="bottom"/>
          </w:tcPr>
          <w:p w14:paraId="14924DD4" w14:textId="009FA935" w:rsidR="00AA404F" w:rsidRPr="00C2555B" w:rsidRDefault="00C92951" w:rsidP="00324907">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lang w:val="en-GB"/>
              </w:rPr>
              <w:t xml:space="preserve">       </w:t>
            </w:r>
            <w:r w:rsidR="00BC050B" w:rsidRPr="00D05892">
              <w:rPr>
                <w:rFonts w:ascii="Browallia New" w:hAnsi="Browallia New" w:cs="Browallia New"/>
                <w:sz w:val="22"/>
                <w:szCs w:val="22"/>
                <w:cs/>
                <w:lang w:val="en-GB"/>
              </w:rPr>
              <w:t>-</w:t>
            </w:r>
          </w:p>
        </w:tc>
        <w:tc>
          <w:tcPr>
            <w:tcW w:w="990" w:type="dxa"/>
            <w:gridSpan w:val="2"/>
          </w:tcPr>
          <w:p w14:paraId="4BC08DAA" w14:textId="7D75634E" w:rsidR="00AA404F" w:rsidRPr="00C2555B" w:rsidRDefault="00AA404F" w:rsidP="00AA404F">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466,308</w:t>
            </w:r>
          </w:p>
        </w:tc>
        <w:tc>
          <w:tcPr>
            <w:tcW w:w="990" w:type="dxa"/>
          </w:tcPr>
          <w:p w14:paraId="35078FD2" w14:textId="7296796E" w:rsidR="00AA404F" w:rsidRPr="00324907" w:rsidRDefault="00884E87" w:rsidP="00324907">
            <w:pPr>
              <w:spacing w:line="240" w:lineRule="auto"/>
              <w:ind w:right="12"/>
              <w:jc w:val="center"/>
              <w:rPr>
                <w:rFonts w:ascii="Browallia New" w:hAnsi="Browallia New" w:cs="Browallia New"/>
                <w:sz w:val="22"/>
                <w:szCs w:val="22"/>
                <w:lang w:val="en-GB"/>
              </w:rPr>
            </w:pPr>
            <w:r w:rsidRPr="00D05892">
              <w:rPr>
                <w:rFonts w:ascii="Browallia New" w:hAnsi="Browallia New" w:cs="Browallia New"/>
                <w:sz w:val="22"/>
                <w:szCs w:val="22"/>
                <w:lang w:val="en-GB"/>
              </w:rPr>
              <w:t xml:space="preserve">       </w:t>
            </w:r>
            <w:r w:rsidRPr="00D05892">
              <w:rPr>
                <w:rFonts w:ascii="Browallia New" w:hAnsi="Browallia New" w:cs="Browallia New"/>
                <w:sz w:val="22"/>
                <w:szCs w:val="22"/>
                <w:cs/>
                <w:lang w:val="en-GB"/>
              </w:rPr>
              <w:t>-</w:t>
            </w:r>
          </w:p>
        </w:tc>
        <w:tc>
          <w:tcPr>
            <w:tcW w:w="990" w:type="dxa"/>
            <w:gridSpan w:val="2"/>
          </w:tcPr>
          <w:p w14:paraId="7E2535B0" w14:textId="25B4A84C" w:rsidR="00AA404F" w:rsidRPr="00C2555B" w:rsidRDefault="00AA404F" w:rsidP="00AA404F">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466,308</w:t>
            </w:r>
          </w:p>
        </w:tc>
      </w:tr>
      <w:tr w:rsidR="00AA404F" w:rsidRPr="00C2555B" w14:paraId="2C71998D" w14:textId="77777777" w:rsidTr="00C320BC">
        <w:tc>
          <w:tcPr>
            <w:tcW w:w="564" w:type="dxa"/>
          </w:tcPr>
          <w:p w14:paraId="3852A967" w14:textId="4CF2B1D6" w:rsidR="00AA404F" w:rsidRPr="00C2555B" w:rsidRDefault="00AA404F" w:rsidP="00AA404F">
            <w:pPr>
              <w:spacing w:line="240" w:lineRule="auto"/>
              <w:ind w:right="-36"/>
              <w:jc w:val="center"/>
              <w:rPr>
                <w:rFonts w:ascii="Browallia New" w:hAnsi="Browallia New" w:cs="Browallia New"/>
                <w:sz w:val="22"/>
                <w:szCs w:val="22"/>
                <w:lang w:val="en-GB"/>
              </w:rPr>
            </w:pPr>
            <w:r w:rsidRPr="00C2555B">
              <w:rPr>
                <w:rFonts w:ascii="Browallia New" w:hAnsi="Browallia New" w:cs="Browallia New"/>
                <w:sz w:val="22"/>
                <w:szCs w:val="22"/>
                <w:lang w:val="en-GB"/>
              </w:rPr>
              <w:t>6</w:t>
            </w:r>
          </w:p>
        </w:tc>
        <w:tc>
          <w:tcPr>
            <w:tcW w:w="1080" w:type="dxa"/>
          </w:tcPr>
          <w:p w14:paraId="56399801" w14:textId="6B08DE66" w:rsidR="00AA404F" w:rsidRPr="00C2555B" w:rsidRDefault="00AA404F" w:rsidP="00AA404F">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w:t>
            </w:r>
            <w:r w:rsidRPr="00C2555B">
              <w:rPr>
                <w:rFonts w:ascii="Browallia New" w:hAnsi="Browallia New" w:cs="Browallia New"/>
                <w:sz w:val="22"/>
                <w:szCs w:val="22"/>
                <w:cs/>
                <w:lang w:val="en-GB"/>
              </w:rPr>
              <w:t xml:space="preserve"> ปี</w:t>
            </w:r>
          </w:p>
        </w:tc>
        <w:tc>
          <w:tcPr>
            <w:tcW w:w="1440" w:type="dxa"/>
          </w:tcPr>
          <w:p w14:paraId="7A89320E" w14:textId="4E48F181"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เมษายน </w:t>
            </w:r>
            <w:r w:rsidRPr="00C2555B">
              <w:rPr>
                <w:rFonts w:ascii="Browallia New" w:hAnsi="Browallia New" w:cs="Browallia New"/>
                <w:sz w:val="22"/>
                <w:szCs w:val="22"/>
              </w:rPr>
              <w:t>2561</w:t>
            </w:r>
          </w:p>
        </w:tc>
        <w:tc>
          <w:tcPr>
            <w:tcW w:w="1440" w:type="dxa"/>
          </w:tcPr>
          <w:p w14:paraId="7C523F2A" w14:textId="5F65C4D8"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เมษายน </w:t>
            </w:r>
            <w:r w:rsidRPr="00C2555B">
              <w:rPr>
                <w:rFonts w:ascii="Browallia New" w:hAnsi="Browallia New" w:cs="Browallia New"/>
                <w:sz w:val="22"/>
                <w:szCs w:val="22"/>
              </w:rPr>
              <w:t>2563</w:t>
            </w:r>
          </w:p>
        </w:tc>
        <w:tc>
          <w:tcPr>
            <w:tcW w:w="990" w:type="dxa"/>
          </w:tcPr>
          <w:p w14:paraId="7A4E26AA" w14:textId="5E3D6A48" w:rsidR="00AA404F" w:rsidRPr="00C2555B" w:rsidRDefault="00AA404F" w:rsidP="00AA404F">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5.55</w:t>
            </w:r>
          </w:p>
        </w:tc>
        <w:tc>
          <w:tcPr>
            <w:tcW w:w="999" w:type="dxa"/>
          </w:tcPr>
          <w:p w14:paraId="232E4411" w14:textId="543B9F4F" w:rsidR="00AA404F" w:rsidRPr="00C2555B" w:rsidRDefault="002D5733" w:rsidP="00AA404F">
            <w:pP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610</w:t>
            </w:r>
            <w:r w:rsidR="00EC61F6">
              <w:rPr>
                <w:rFonts w:ascii="Browallia New" w:hAnsi="Browallia New" w:cs="Browallia New"/>
                <w:sz w:val="22"/>
                <w:szCs w:val="22"/>
                <w:lang w:bidi="lo-LA"/>
              </w:rPr>
              <w:t>,</w:t>
            </w:r>
            <w:r>
              <w:rPr>
                <w:rFonts w:ascii="Browallia New" w:hAnsi="Browallia New" w:cs="Browallia New"/>
                <w:sz w:val="22"/>
                <w:szCs w:val="22"/>
                <w:lang w:bidi="lo-LA"/>
              </w:rPr>
              <w:t>628</w:t>
            </w:r>
          </w:p>
        </w:tc>
        <w:tc>
          <w:tcPr>
            <w:tcW w:w="990" w:type="dxa"/>
            <w:gridSpan w:val="2"/>
          </w:tcPr>
          <w:p w14:paraId="40F600D7" w14:textId="2101BFF2" w:rsidR="00AA404F" w:rsidRPr="00C2555B" w:rsidRDefault="00AA404F" w:rsidP="00AA404F">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608,280</w:t>
            </w:r>
          </w:p>
        </w:tc>
        <w:tc>
          <w:tcPr>
            <w:tcW w:w="990" w:type="dxa"/>
          </w:tcPr>
          <w:p w14:paraId="388B0894" w14:textId="0361D429" w:rsidR="00AA404F" w:rsidRPr="00D05892" w:rsidRDefault="00884E87" w:rsidP="00AA404F">
            <w:pPr>
              <w:spacing w:line="240" w:lineRule="auto"/>
              <w:ind w:right="12"/>
              <w:jc w:val="right"/>
              <w:rPr>
                <w:rFonts w:ascii="Browallia New" w:hAnsi="Browallia New" w:cs="Browallia New"/>
                <w:sz w:val="22"/>
                <w:szCs w:val="22"/>
                <w:lang w:bidi="lo-LA"/>
              </w:rPr>
            </w:pPr>
            <w:r w:rsidRPr="00D05892">
              <w:rPr>
                <w:rFonts w:ascii="Browallia New" w:hAnsi="Browallia New" w:cs="Browallia New"/>
                <w:sz w:val="22"/>
                <w:szCs w:val="22"/>
                <w:lang w:bidi="lo-LA"/>
              </w:rPr>
              <w:t>610,628</w:t>
            </w:r>
          </w:p>
        </w:tc>
        <w:tc>
          <w:tcPr>
            <w:tcW w:w="990" w:type="dxa"/>
            <w:gridSpan w:val="2"/>
          </w:tcPr>
          <w:p w14:paraId="48D4F2C0" w14:textId="461AC458" w:rsidR="00AA404F" w:rsidRPr="00C2555B" w:rsidRDefault="00AA404F" w:rsidP="00AA404F">
            <w:pP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bidi="lo-LA"/>
              </w:rPr>
              <w:t>608,280</w:t>
            </w:r>
          </w:p>
        </w:tc>
      </w:tr>
      <w:tr w:rsidR="00AA404F" w:rsidRPr="00C2555B" w14:paraId="7B0F20E5" w14:textId="77777777" w:rsidTr="3F9C846B">
        <w:tc>
          <w:tcPr>
            <w:tcW w:w="564" w:type="dxa"/>
          </w:tcPr>
          <w:p w14:paraId="528147DD" w14:textId="4ECF386D" w:rsidR="00AA404F" w:rsidRPr="00C2555B" w:rsidRDefault="00AA404F" w:rsidP="00AA404F">
            <w:pPr>
              <w:spacing w:line="240" w:lineRule="auto"/>
              <w:ind w:right="-36"/>
              <w:jc w:val="center"/>
              <w:rPr>
                <w:rFonts w:ascii="Browallia New" w:hAnsi="Browallia New" w:cs="Browallia New"/>
                <w:sz w:val="22"/>
                <w:szCs w:val="22"/>
                <w:lang w:val="en-GB"/>
              </w:rPr>
            </w:pPr>
            <w:r w:rsidRPr="00C2555B">
              <w:rPr>
                <w:rFonts w:ascii="Browallia New" w:hAnsi="Browallia New" w:cs="Browallia New"/>
                <w:sz w:val="22"/>
                <w:szCs w:val="22"/>
              </w:rPr>
              <w:t>7</w:t>
            </w:r>
          </w:p>
        </w:tc>
        <w:tc>
          <w:tcPr>
            <w:tcW w:w="1080" w:type="dxa"/>
          </w:tcPr>
          <w:p w14:paraId="44AEC4D9" w14:textId="67E9D8EC" w:rsidR="00AA404F" w:rsidRPr="00C2555B" w:rsidRDefault="00AA404F" w:rsidP="00AA404F">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w:t>
            </w:r>
            <w:r w:rsidRPr="00C2555B">
              <w:rPr>
                <w:rFonts w:ascii="Browallia New" w:hAnsi="Browallia New" w:cs="Browallia New"/>
                <w:sz w:val="22"/>
                <w:szCs w:val="22"/>
                <w:cs/>
                <w:lang w:val="en-GB"/>
              </w:rPr>
              <w:t xml:space="preserve"> ปี </w:t>
            </w:r>
            <w:r w:rsidRPr="00C2555B">
              <w:rPr>
                <w:rFonts w:ascii="Browallia New" w:hAnsi="Browallia New" w:cs="Browallia New"/>
                <w:sz w:val="22"/>
                <w:szCs w:val="22"/>
                <w:lang w:val="en-GB"/>
              </w:rPr>
              <w:t>6</w:t>
            </w:r>
            <w:r w:rsidRPr="00C2555B">
              <w:rPr>
                <w:rFonts w:ascii="Browallia New" w:hAnsi="Browallia New" w:cs="Browallia New"/>
                <w:sz w:val="22"/>
                <w:szCs w:val="22"/>
                <w:cs/>
                <w:lang w:val="en-GB"/>
              </w:rPr>
              <w:t xml:space="preserve"> เดือน</w:t>
            </w:r>
          </w:p>
        </w:tc>
        <w:tc>
          <w:tcPr>
            <w:tcW w:w="1440" w:type="dxa"/>
          </w:tcPr>
          <w:p w14:paraId="7FC29152" w14:textId="1133B2CC"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กรกฎาคม </w:t>
            </w:r>
            <w:r w:rsidRPr="00C2555B">
              <w:rPr>
                <w:rFonts w:ascii="Browallia New" w:hAnsi="Browallia New" w:cs="Browallia New"/>
                <w:sz w:val="22"/>
                <w:szCs w:val="22"/>
              </w:rPr>
              <w:t>2561</w:t>
            </w:r>
          </w:p>
        </w:tc>
        <w:tc>
          <w:tcPr>
            <w:tcW w:w="1440" w:type="dxa"/>
          </w:tcPr>
          <w:p w14:paraId="664DE47B" w14:textId="075F0684"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มกราคม </w:t>
            </w:r>
            <w:r w:rsidRPr="00C2555B">
              <w:rPr>
                <w:rFonts w:ascii="Browallia New" w:hAnsi="Browallia New" w:cs="Browallia New"/>
                <w:sz w:val="22"/>
                <w:szCs w:val="22"/>
              </w:rPr>
              <w:t>2564</w:t>
            </w:r>
          </w:p>
        </w:tc>
        <w:tc>
          <w:tcPr>
            <w:tcW w:w="990" w:type="dxa"/>
          </w:tcPr>
          <w:p w14:paraId="55433FE3" w14:textId="4BA79D80" w:rsidR="00AA404F" w:rsidRPr="00C2555B" w:rsidRDefault="00AA404F" w:rsidP="00AA404F">
            <w:pPr>
              <w:spacing w:line="240" w:lineRule="auto"/>
              <w:jc w:val="center"/>
              <w:rPr>
                <w:rFonts w:ascii="Browallia New" w:hAnsi="Browallia New" w:cs="Browallia New"/>
                <w:sz w:val="22"/>
                <w:szCs w:val="22"/>
                <w:cs/>
                <w:lang w:val="en-GB"/>
              </w:rPr>
            </w:pPr>
            <w:r w:rsidRPr="00C2555B">
              <w:rPr>
                <w:rFonts w:ascii="Browallia New" w:hAnsi="Browallia New" w:cs="Browallia New"/>
                <w:sz w:val="22"/>
                <w:szCs w:val="22"/>
              </w:rPr>
              <w:t>5</w:t>
            </w:r>
            <w:r w:rsidRPr="00C2555B">
              <w:rPr>
                <w:rFonts w:ascii="Browallia New" w:hAnsi="Browallia New" w:cs="Browallia New"/>
                <w:sz w:val="22"/>
                <w:szCs w:val="22"/>
                <w:cs/>
                <w:lang w:val="en-GB"/>
              </w:rPr>
              <w:t>.</w:t>
            </w:r>
            <w:r w:rsidRPr="00C2555B">
              <w:rPr>
                <w:rFonts w:ascii="Browallia New" w:hAnsi="Browallia New" w:cs="Browallia New"/>
                <w:sz w:val="22"/>
                <w:szCs w:val="22"/>
              </w:rPr>
              <w:t>25</w:t>
            </w:r>
          </w:p>
        </w:tc>
        <w:tc>
          <w:tcPr>
            <w:tcW w:w="999" w:type="dxa"/>
          </w:tcPr>
          <w:p w14:paraId="0FF6D550" w14:textId="1CF7FBDF" w:rsidR="00AA404F" w:rsidRPr="00C2555B" w:rsidDel="001C327C" w:rsidRDefault="00DE2681" w:rsidP="00AA404F">
            <w:pPr>
              <w:spacing w:line="240" w:lineRule="auto"/>
              <w:ind w:right="12"/>
              <w:jc w:val="right"/>
              <w:rPr>
                <w:rFonts w:ascii="Browallia New" w:hAnsi="Browallia New" w:cs="Browallia New"/>
                <w:sz w:val="22"/>
                <w:szCs w:val="22"/>
                <w:cs/>
              </w:rPr>
            </w:pPr>
            <w:r w:rsidRPr="00D05892">
              <w:rPr>
                <w:rFonts w:ascii="Browallia New" w:hAnsi="Browallia New" w:cs="Browallia New"/>
                <w:sz w:val="22"/>
                <w:szCs w:val="22"/>
                <w:lang w:bidi="lo-LA"/>
              </w:rPr>
              <w:t>645,626</w:t>
            </w:r>
          </w:p>
        </w:tc>
        <w:tc>
          <w:tcPr>
            <w:tcW w:w="990" w:type="dxa"/>
            <w:gridSpan w:val="2"/>
          </w:tcPr>
          <w:p w14:paraId="0B621C7B" w14:textId="4E6AB67C" w:rsidR="00AA404F" w:rsidRPr="00C2555B" w:rsidDel="00A31BBC" w:rsidRDefault="00AA404F" w:rsidP="00AA404F">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643,143</w:t>
            </w:r>
          </w:p>
        </w:tc>
        <w:tc>
          <w:tcPr>
            <w:tcW w:w="990" w:type="dxa"/>
          </w:tcPr>
          <w:p w14:paraId="4DEB59EC" w14:textId="184AD288" w:rsidR="00AA404F" w:rsidRPr="00D05892" w:rsidDel="001C327C" w:rsidRDefault="00884E87" w:rsidP="00AA404F">
            <w:pPr>
              <w:spacing w:line="240" w:lineRule="auto"/>
              <w:ind w:right="12"/>
              <w:jc w:val="right"/>
              <w:rPr>
                <w:rFonts w:ascii="Browallia New" w:hAnsi="Browallia New" w:cs="Browallia New"/>
                <w:sz w:val="22"/>
                <w:szCs w:val="22"/>
                <w:lang w:bidi="lo-LA"/>
              </w:rPr>
            </w:pPr>
            <w:r w:rsidRPr="00D05892">
              <w:rPr>
                <w:rFonts w:ascii="Browallia New" w:hAnsi="Browallia New" w:cs="Browallia New"/>
                <w:sz w:val="22"/>
                <w:szCs w:val="22"/>
                <w:lang w:bidi="lo-LA"/>
              </w:rPr>
              <w:t>645,626</w:t>
            </w:r>
          </w:p>
        </w:tc>
        <w:tc>
          <w:tcPr>
            <w:tcW w:w="990" w:type="dxa"/>
            <w:gridSpan w:val="2"/>
          </w:tcPr>
          <w:p w14:paraId="58E59843" w14:textId="33D7C6A4" w:rsidR="00AA404F" w:rsidRPr="00C2555B" w:rsidDel="00A31BBC" w:rsidRDefault="00AA404F" w:rsidP="00AA404F">
            <w:pP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bidi="lo-LA"/>
              </w:rPr>
              <w:t>643,143</w:t>
            </w:r>
          </w:p>
        </w:tc>
      </w:tr>
      <w:tr w:rsidR="00AA404F" w:rsidRPr="00C2555B" w14:paraId="45A09CED" w14:textId="77777777" w:rsidTr="00493671">
        <w:tc>
          <w:tcPr>
            <w:tcW w:w="564" w:type="dxa"/>
          </w:tcPr>
          <w:p w14:paraId="03219D85" w14:textId="6E69491B" w:rsidR="00AA404F" w:rsidRPr="00C2555B" w:rsidRDefault="00AA404F" w:rsidP="00AA404F">
            <w:pPr>
              <w:spacing w:line="240" w:lineRule="auto"/>
              <w:ind w:right="-36"/>
              <w:jc w:val="center"/>
              <w:rPr>
                <w:rFonts w:ascii="Browallia New" w:hAnsi="Browallia New" w:cs="Browallia New"/>
                <w:sz w:val="22"/>
                <w:szCs w:val="22"/>
                <w:lang w:val="en-GB"/>
              </w:rPr>
            </w:pPr>
            <w:r w:rsidRPr="00C2555B">
              <w:rPr>
                <w:rFonts w:ascii="Browallia New" w:hAnsi="Browallia New" w:cs="Browallia New"/>
                <w:sz w:val="22"/>
                <w:szCs w:val="22"/>
              </w:rPr>
              <w:t>8</w:t>
            </w:r>
          </w:p>
        </w:tc>
        <w:tc>
          <w:tcPr>
            <w:tcW w:w="1080" w:type="dxa"/>
          </w:tcPr>
          <w:p w14:paraId="3BA4AA45" w14:textId="6EE89EA3" w:rsidR="00AA404F" w:rsidRPr="00C2555B" w:rsidRDefault="00AA404F" w:rsidP="00AA404F">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2 </w:t>
            </w:r>
            <w:r w:rsidRPr="00C2555B">
              <w:rPr>
                <w:rFonts w:ascii="Browallia New" w:hAnsi="Browallia New" w:cs="Browallia New"/>
                <w:sz w:val="22"/>
                <w:szCs w:val="22"/>
                <w:cs/>
                <w:lang w:val="en-GB"/>
              </w:rPr>
              <w:t>ปี</w:t>
            </w:r>
          </w:p>
        </w:tc>
        <w:tc>
          <w:tcPr>
            <w:tcW w:w="1440" w:type="dxa"/>
          </w:tcPr>
          <w:p w14:paraId="3724E054" w14:textId="5D68974C"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27 </w:t>
            </w:r>
            <w:r w:rsidRPr="00C2555B">
              <w:rPr>
                <w:rFonts w:ascii="Browallia New" w:hAnsi="Browallia New" w:cs="Browallia New"/>
                <w:sz w:val="22"/>
                <w:szCs w:val="22"/>
                <w:cs/>
              </w:rPr>
              <w:t xml:space="preserve">กันยายน </w:t>
            </w:r>
            <w:r w:rsidRPr="00C2555B">
              <w:rPr>
                <w:rFonts w:ascii="Browallia New" w:hAnsi="Browallia New" w:cs="Browallia New"/>
                <w:sz w:val="22"/>
                <w:szCs w:val="22"/>
              </w:rPr>
              <w:t>2561</w:t>
            </w:r>
          </w:p>
        </w:tc>
        <w:tc>
          <w:tcPr>
            <w:tcW w:w="1440" w:type="dxa"/>
          </w:tcPr>
          <w:p w14:paraId="1CBEB708" w14:textId="430CAB87"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27 </w:t>
            </w:r>
            <w:r w:rsidRPr="00C2555B">
              <w:rPr>
                <w:rFonts w:ascii="Browallia New" w:hAnsi="Browallia New" w:cs="Browallia New"/>
                <w:sz w:val="22"/>
                <w:szCs w:val="22"/>
                <w:cs/>
              </w:rPr>
              <w:t xml:space="preserve">กันยายน </w:t>
            </w:r>
            <w:r w:rsidRPr="00C2555B">
              <w:rPr>
                <w:rFonts w:ascii="Browallia New" w:hAnsi="Browallia New" w:cs="Browallia New"/>
                <w:sz w:val="22"/>
                <w:szCs w:val="22"/>
              </w:rPr>
              <w:t>2563</w:t>
            </w:r>
          </w:p>
        </w:tc>
        <w:tc>
          <w:tcPr>
            <w:tcW w:w="990" w:type="dxa"/>
          </w:tcPr>
          <w:p w14:paraId="5B807071" w14:textId="62E7FF3D" w:rsidR="00AA404F" w:rsidRPr="00C2555B" w:rsidRDefault="00AA404F" w:rsidP="00AA404F">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rPr>
              <w:t>5</w:t>
            </w:r>
            <w:r w:rsidRPr="00C2555B">
              <w:rPr>
                <w:rFonts w:ascii="Browallia New" w:hAnsi="Browallia New" w:cs="Browallia New"/>
                <w:sz w:val="22"/>
                <w:szCs w:val="22"/>
                <w:cs/>
                <w:lang w:val="en-GB"/>
              </w:rPr>
              <w:t>.</w:t>
            </w:r>
            <w:r w:rsidRPr="00C2555B">
              <w:rPr>
                <w:rFonts w:ascii="Browallia New" w:hAnsi="Browallia New" w:cs="Browallia New"/>
                <w:sz w:val="22"/>
                <w:szCs w:val="22"/>
              </w:rPr>
              <w:t>25</w:t>
            </w:r>
          </w:p>
        </w:tc>
        <w:tc>
          <w:tcPr>
            <w:tcW w:w="999" w:type="dxa"/>
          </w:tcPr>
          <w:p w14:paraId="69668447" w14:textId="7086598C" w:rsidR="00AA404F" w:rsidRPr="00C2555B" w:rsidRDefault="00DE2681" w:rsidP="00AA404F">
            <w:pPr>
              <w:spacing w:line="240" w:lineRule="auto"/>
              <w:ind w:right="12"/>
              <w:jc w:val="right"/>
              <w:rPr>
                <w:rFonts w:ascii="Browallia New" w:hAnsi="Browallia New" w:cs="Browallia New"/>
                <w:sz w:val="22"/>
                <w:szCs w:val="22"/>
                <w:lang w:bidi="lo-LA"/>
              </w:rPr>
            </w:pPr>
            <w:r w:rsidRPr="001D0EF1">
              <w:rPr>
                <w:rFonts w:ascii="Browallia New" w:hAnsi="Browallia New" w:cs="Browallia New"/>
                <w:sz w:val="22"/>
                <w:szCs w:val="22"/>
                <w:lang w:bidi="lo-LA"/>
              </w:rPr>
              <w:t>159,37</w:t>
            </w:r>
            <w:r>
              <w:rPr>
                <w:rFonts w:ascii="Browallia New" w:hAnsi="Browallia New" w:cs="Browallia New"/>
                <w:sz w:val="22"/>
                <w:szCs w:val="22"/>
                <w:lang w:bidi="lo-LA"/>
              </w:rPr>
              <w:t>6</w:t>
            </w:r>
          </w:p>
        </w:tc>
        <w:tc>
          <w:tcPr>
            <w:tcW w:w="990" w:type="dxa"/>
            <w:gridSpan w:val="2"/>
          </w:tcPr>
          <w:p w14:paraId="1CED80D8" w14:textId="2FCEBC11" w:rsidR="00AA404F" w:rsidRPr="00C2555B" w:rsidRDefault="00AA404F" w:rsidP="00AA404F">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158,853</w:t>
            </w:r>
          </w:p>
        </w:tc>
        <w:tc>
          <w:tcPr>
            <w:tcW w:w="990" w:type="dxa"/>
          </w:tcPr>
          <w:p w14:paraId="5E74AB45" w14:textId="27D0192F" w:rsidR="00AA404F" w:rsidRPr="00D05892" w:rsidRDefault="00D62BA2" w:rsidP="00AA404F">
            <w:pPr>
              <w:spacing w:line="240" w:lineRule="auto"/>
              <w:ind w:right="12"/>
              <w:jc w:val="center"/>
              <w:rPr>
                <w:rFonts w:ascii="Browallia New" w:hAnsi="Browallia New" w:cs="Browallia New"/>
                <w:sz w:val="22"/>
                <w:szCs w:val="22"/>
                <w:lang w:val="en-GB"/>
              </w:rPr>
            </w:pPr>
            <w:r w:rsidRPr="00D05892">
              <w:rPr>
                <w:rFonts w:ascii="Browallia New" w:hAnsi="Browallia New" w:cs="Browallia New"/>
                <w:sz w:val="22"/>
                <w:szCs w:val="22"/>
                <w:lang w:val="en-GB"/>
              </w:rPr>
              <w:t xml:space="preserve">       </w:t>
            </w:r>
            <w:r w:rsidRPr="00D05892">
              <w:rPr>
                <w:rFonts w:ascii="Browallia New" w:hAnsi="Browallia New" w:cs="Browallia New"/>
                <w:sz w:val="22"/>
                <w:szCs w:val="22"/>
                <w:cs/>
                <w:lang w:val="en-GB"/>
              </w:rPr>
              <w:t>-</w:t>
            </w:r>
          </w:p>
        </w:tc>
        <w:tc>
          <w:tcPr>
            <w:tcW w:w="990" w:type="dxa"/>
            <w:gridSpan w:val="2"/>
          </w:tcPr>
          <w:p w14:paraId="3CDB56E0" w14:textId="0E35726D" w:rsidR="00AA404F" w:rsidRPr="00C2555B" w:rsidRDefault="00AA404F" w:rsidP="00AA404F">
            <w:pPr>
              <w:spacing w:line="240" w:lineRule="auto"/>
              <w:ind w:right="1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AA404F" w:rsidRPr="00C2555B" w14:paraId="7C648FA8" w14:textId="77777777" w:rsidTr="005F42A6">
        <w:tc>
          <w:tcPr>
            <w:tcW w:w="564" w:type="dxa"/>
          </w:tcPr>
          <w:p w14:paraId="4B17FBAA" w14:textId="2EFA4CD8" w:rsidR="00AA404F" w:rsidRPr="00C2555B" w:rsidRDefault="00AA404F" w:rsidP="00AA404F">
            <w:pPr>
              <w:spacing w:line="240" w:lineRule="auto"/>
              <w:ind w:right="-36"/>
              <w:jc w:val="center"/>
              <w:rPr>
                <w:rFonts w:ascii="Browallia New" w:hAnsi="Browallia New" w:cs="Browallia New"/>
                <w:sz w:val="22"/>
                <w:szCs w:val="22"/>
              </w:rPr>
            </w:pPr>
            <w:r w:rsidRPr="00C2555B">
              <w:rPr>
                <w:rFonts w:ascii="Browallia New" w:hAnsi="Browallia New" w:cs="Browallia New"/>
                <w:sz w:val="22"/>
                <w:szCs w:val="22"/>
              </w:rPr>
              <w:t>9</w:t>
            </w:r>
          </w:p>
        </w:tc>
        <w:tc>
          <w:tcPr>
            <w:tcW w:w="1080" w:type="dxa"/>
          </w:tcPr>
          <w:p w14:paraId="721E8E82" w14:textId="5362BC41" w:rsidR="00AA404F" w:rsidRPr="00C2555B" w:rsidRDefault="00AA404F" w:rsidP="00AA404F">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270</w:t>
            </w:r>
            <w:r w:rsidRPr="00C2555B">
              <w:rPr>
                <w:rFonts w:ascii="Browallia New" w:hAnsi="Browallia New" w:cs="Browallia New"/>
                <w:sz w:val="22"/>
                <w:szCs w:val="22"/>
                <w:cs/>
                <w:lang w:val="en-GB"/>
              </w:rPr>
              <w:t xml:space="preserve"> วัน</w:t>
            </w:r>
          </w:p>
        </w:tc>
        <w:tc>
          <w:tcPr>
            <w:tcW w:w="1440" w:type="dxa"/>
          </w:tcPr>
          <w:p w14:paraId="194E04B2" w14:textId="0DDCF5E3"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19 </w:t>
            </w:r>
            <w:r w:rsidRPr="00C2555B">
              <w:rPr>
                <w:rFonts w:ascii="Browallia New" w:hAnsi="Browallia New" w:cs="Browallia New"/>
                <w:sz w:val="22"/>
                <w:szCs w:val="22"/>
                <w:cs/>
              </w:rPr>
              <w:t>ตุลาคม</w:t>
            </w:r>
            <w:r w:rsidRPr="00C2555B">
              <w:rPr>
                <w:rFonts w:ascii="Browallia New" w:hAnsi="Browallia New" w:cs="Browallia New"/>
                <w:sz w:val="22"/>
                <w:szCs w:val="22"/>
              </w:rPr>
              <w:t xml:space="preserve"> 2561</w:t>
            </w:r>
          </w:p>
        </w:tc>
        <w:tc>
          <w:tcPr>
            <w:tcW w:w="1440" w:type="dxa"/>
          </w:tcPr>
          <w:p w14:paraId="6116D0B1" w14:textId="70D1CAFF"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16 </w:t>
            </w:r>
            <w:r w:rsidRPr="00C2555B">
              <w:rPr>
                <w:rFonts w:ascii="Browallia New" w:hAnsi="Browallia New" w:cs="Browallia New"/>
                <w:sz w:val="22"/>
                <w:szCs w:val="22"/>
                <w:cs/>
              </w:rPr>
              <w:t>กรกฎาคม</w:t>
            </w:r>
            <w:r w:rsidRPr="00C2555B">
              <w:rPr>
                <w:rFonts w:ascii="Browallia New" w:hAnsi="Browallia New" w:cs="Browallia New"/>
                <w:sz w:val="22"/>
                <w:szCs w:val="22"/>
              </w:rPr>
              <w:t xml:space="preserve"> 2562</w:t>
            </w:r>
          </w:p>
        </w:tc>
        <w:tc>
          <w:tcPr>
            <w:tcW w:w="990" w:type="dxa"/>
          </w:tcPr>
          <w:p w14:paraId="435100B3" w14:textId="3B65880E" w:rsidR="00AA404F" w:rsidRPr="00C2555B" w:rsidRDefault="00AA404F" w:rsidP="00AA404F">
            <w:pPr>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5.50</w:t>
            </w:r>
          </w:p>
        </w:tc>
        <w:tc>
          <w:tcPr>
            <w:tcW w:w="999" w:type="dxa"/>
            <w:vAlign w:val="bottom"/>
          </w:tcPr>
          <w:p w14:paraId="1594AA2C" w14:textId="5519708E" w:rsidR="00AA404F" w:rsidRPr="00C2555B" w:rsidRDefault="00DE2681" w:rsidP="00324907">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gridSpan w:val="2"/>
          </w:tcPr>
          <w:p w14:paraId="035116FB" w14:textId="383F810C" w:rsidR="00AA404F" w:rsidRPr="00C2555B" w:rsidRDefault="00AA404F" w:rsidP="00AA404F">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val="en-GB"/>
              </w:rPr>
              <w:t>129,644</w:t>
            </w:r>
          </w:p>
        </w:tc>
        <w:tc>
          <w:tcPr>
            <w:tcW w:w="990" w:type="dxa"/>
          </w:tcPr>
          <w:p w14:paraId="58EB491D" w14:textId="7537A253" w:rsidR="00AA404F" w:rsidRPr="00D05892" w:rsidRDefault="006A2463" w:rsidP="00324907">
            <w:pPr>
              <w:spacing w:line="240" w:lineRule="auto"/>
              <w:ind w:right="12"/>
              <w:jc w:val="center"/>
              <w:rPr>
                <w:rFonts w:ascii="Browallia New" w:hAnsi="Browallia New" w:cs="Browallia New"/>
                <w:sz w:val="22"/>
                <w:szCs w:val="22"/>
                <w:lang w:val="en-GB"/>
              </w:rPr>
            </w:pPr>
            <w:r w:rsidRPr="00D05892">
              <w:rPr>
                <w:rFonts w:ascii="Browallia New" w:hAnsi="Browallia New" w:cs="Browallia New"/>
                <w:sz w:val="22"/>
                <w:szCs w:val="22"/>
                <w:lang w:val="en-GB"/>
              </w:rPr>
              <w:t xml:space="preserve">       </w:t>
            </w:r>
            <w:r w:rsidRPr="00D05892">
              <w:rPr>
                <w:rFonts w:ascii="Browallia New" w:hAnsi="Browallia New" w:cs="Browallia New"/>
                <w:sz w:val="22"/>
                <w:szCs w:val="22"/>
                <w:cs/>
                <w:lang w:val="en-GB"/>
              </w:rPr>
              <w:t>-</w:t>
            </w:r>
          </w:p>
        </w:tc>
        <w:tc>
          <w:tcPr>
            <w:tcW w:w="990" w:type="dxa"/>
            <w:gridSpan w:val="2"/>
          </w:tcPr>
          <w:p w14:paraId="5560C4A3" w14:textId="63B474C5" w:rsidR="00AA404F" w:rsidRPr="00C2555B" w:rsidRDefault="00AA404F" w:rsidP="00AA404F">
            <w:pP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val="en-GB"/>
              </w:rPr>
              <w:t>129,644</w:t>
            </w:r>
          </w:p>
        </w:tc>
      </w:tr>
      <w:tr w:rsidR="00E53DE5" w:rsidRPr="00C2555B" w14:paraId="6356DB44" w14:textId="77777777" w:rsidTr="00E53DE5">
        <w:tc>
          <w:tcPr>
            <w:tcW w:w="564" w:type="dxa"/>
          </w:tcPr>
          <w:p w14:paraId="07957942" w14:textId="43085E80" w:rsidR="00E53DE5" w:rsidRPr="00C2555B" w:rsidRDefault="00E53DE5" w:rsidP="00E53DE5">
            <w:pPr>
              <w:spacing w:line="240" w:lineRule="auto"/>
              <w:ind w:right="-36"/>
              <w:jc w:val="center"/>
              <w:rPr>
                <w:rFonts w:ascii="Browallia New" w:hAnsi="Browallia New" w:cs="Browallia New"/>
                <w:sz w:val="22"/>
                <w:szCs w:val="22"/>
              </w:rPr>
            </w:pPr>
            <w:r>
              <w:rPr>
                <w:rFonts w:ascii="Browallia New" w:hAnsi="Browallia New" w:cs="Browallia New"/>
                <w:sz w:val="22"/>
                <w:szCs w:val="22"/>
              </w:rPr>
              <w:t>10</w:t>
            </w:r>
          </w:p>
        </w:tc>
        <w:tc>
          <w:tcPr>
            <w:tcW w:w="1080" w:type="dxa"/>
          </w:tcPr>
          <w:p w14:paraId="0C599034" w14:textId="0E78C428" w:rsidR="00E53DE5" w:rsidRPr="00C2555B" w:rsidRDefault="00E53DE5" w:rsidP="00E53DE5">
            <w:pPr>
              <w:spacing w:line="240" w:lineRule="auto"/>
              <w:jc w:val="center"/>
              <w:rPr>
                <w:rFonts w:ascii="Browallia New" w:hAnsi="Browallia New" w:cs="Browallia New"/>
                <w:sz w:val="22"/>
                <w:szCs w:val="22"/>
                <w:lang w:val="en-GB"/>
              </w:rPr>
            </w:pPr>
            <w:r w:rsidRPr="00807020">
              <w:rPr>
                <w:rFonts w:ascii="Browallia New" w:hAnsi="Browallia New" w:cs="Browallia New"/>
                <w:sz w:val="22"/>
                <w:szCs w:val="22"/>
                <w:lang w:val="en-GB"/>
              </w:rPr>
              <w:t>1</w:t>
            </w:r>
            <w:r w:rsidRPr="00807020">
              <w:rPr>
                <w:rFonts w:ascii="Browallia New" w:hAnsi="Browallia New" w:cs="Browallia New"/>
                <w:sz w:val="22"/>
                <w:szCs w:val="22"/>
                <w:cs/>
                <w:lang w:val="en-GB"/>
              </w:rPr>
              <w:t xml:space="preserve"> ปี </w:t>
            </w:r>
            <w:r w:rsidRPr="00807020">
              <w:rPr>
                <w:rFonts w:ascii="Browallia New" w:hAnsi="Browallia New" w:cs="Browallia New"/>
                <w:sz w:val="22"/>
                <w:szCs w:val="22"/>
                <w:lang w:val="en-GB"/>
              </w:rPr>
              <w:t>6</w:t>
            </w:r>
            <w:r w:rsidRPr="00807020">
              <w:rPr>
                <w:rFonts w:ascii="Browallia New" w:hAnsi="Browallia New" w:cs="Browallia New"/>
                <w:sz w:val="22"/>
                <w:szCs w:val="22"/>
                <w:cs/>
                <w:lang w:val="en-GB"/>
              </w:rPr>
              <w:t xml:space="preserve"> เดือน </w:t>
            </w:r>
          </w:p>
        </w:tc>
        <w:tc>
          <w:tcPr>
            <w:tcW w:w="1440" w:type="dxa"/>
          </w:tcPr>
          <w:p w14:paraId="62FDC958" w14:textId="4A09E7CE" w:rsidR="00E53DE5" w:rsidRPr="00C2555B" w:rsidRDefault="00E53DE5" w:rsidP="00E53DE5">
            <w:pPr>
              <w:spacing w:line="240" w:lineRule="auto"/>
              <w:ind w:left="-110" w:right="-108"/>
              <w:jc w:val="center"/>
              <w:rPr>
                <w:rFonts w:ascii="Browallia New" w:hAnsi="Browallia New" w:cs="Browallia New"/>
                <w:sz w:val="22"/>
                <w:szCs w:val="22"/>
              </w:rPr>
            </w:pPr>
            <w:r w:rsidRPr="00807020">
              <w:rPr>
                <w:rFonts w:ascii="Browallia New" w:hAnsi="Browallia New" w:cs="Browallia New"/>
                <w:sz w:val="22"/>
                <w:szCs w:val="22"/>
                <w:lang w:val="en-GB"/>
              </w:rPr>
              <w:t>15</w:t>
            </w:r>
            <w:r w:rsidRPr="00807020">
              <w:rPr>
                <w:rFonts w:ascii="Browallia New" w:hAnsi="Browallia New" w:cs="Browallia New"/>
                <w:sz w:val="22"/>
                <w:szCs w:val="22"/>
                <w:cs/>
                <w:lang w:val="en-GB"/>
              </w:rPr>
              <w:t xml:space="preserve"> พฤษภาคม </w:t>
            </w:r>
            <w:r w:rsidRPr="00807020">
              <w:rPr>
                <w:rFonts w:ascii="Browallia New" w:hAnsi="Browallia New" w:cs="Browallia New"/>
                <w:sz w:val="22"/>
                <w:szCs w:val="22"/>
                <w:lang w:val="en-GB"/>
              </w:rPr>
              <w:t>256</w:t>
            </w:r>
            <w:r w:rsidRPr="00807020">
              <w:rPr>
                <w:rFonts w:ascii="Browallia New" w:hAnsi="Browallia New" w:cs="Browallia New"/>
                <w:sz w:val="22"/>
                <w:szCs w:val="22"/>
                <w:cs/>
                <w:lang w:val="en-GB"/>
              </w:rPr>
              <w:t>2</w:t>
            </w:r>
          </w:p>
        </w:tc>
        <w:tc>
          <w:tcPr>
            <w:tcW w:w="1440" w:type="dxa"/>
          </w:tcPr>
          <w:p w14:paraId="3D22267C" w14:textId="790EA94B" w:rsidR="00E53DE5" w:rsidRPr="00C2555B" w:rsidRDefault="00E53DE5" w:rsidP="00E53DE5">
            <w:pPr>
              <w:spacing w:line="240" w:lineRule="auto"/>
              <w:ind w:left="-110" w:right="-108"/>
              <w:jc w:val="center"/>
              <w:rPr>
                <w:rFonts w:ascii="Browallia New" w:hAnsi="Browallia New" w:cs="Browallia New"/>
                <w:sz w:val="22"/>
                <w:szCs w:val="22"/>
              </w:rPr>
            </w:pPr>
            <w:r w:rsidRPr="00807020">
              <w:rPr>
                <w:rFonts w:ascii="Browallia New" w:hAnsi="Browallia New" w:cs="Browallia New"/>
                <w:sz w:val="22"/>
                <w:szCs w:val="22"/>
                <w:lang w:val="en-GB"/>
              </w:rPr>
              <w:t>15</w:t>
            </w:r>
            <w:r w:rsidRPr="00807020">
              <w:rPr>
                <w:rFonts w:ascii="Browallia New" w:hAnsi="Browallia New" w:cs="Browallia New"/>
                <w:sz w:val="22"/>
                <w:szCs w:val="22"/>
                <w:cs/>
                <w:lang w:val="en-GB"/>
              </w:rPr>
              <w:t xml:space="preserve"> พฤศจิกายน </w:t>
            </w:r>
            <w:r w:rsidRPr="00807020">
              <w:rPr>
                <w:rFonts w:ascii="Browallia New" w:hAnsi="Browallia New" w:cs="Browallia New"/>
                <w:sz w:val="22"/>
                <w:szCs w:val="22"/>
                <w:lang w:val="en-GB"/>
              </w:rPr>
              <w:t>2563</w:t>
            </w:r>
          </w:p>
        </w:tc>
        <w:tc>
          <w:tcPr>
            <w:tcW w:w="990" w:type="dxa"/>
          </w:tcPr>
          <w:p w14:paraId="622B4401" w14:textId="42818BD2" w:rsidR="00E53DE5" w:rsidRPr="00C2555B" w:rsidRDefault="00E53DE5" w:rsidP="00E53DE5">
            <w:pPr>
              <w:spacing w:line="240" w:lineRule="auto"/>
              <w:jc w:val="center"/>
              <w:rPr>
                <w:rFonts w:ascii="Browallia New" w:hAnsi="Browallia New" w:cs="Browallia New"/>
                <w:sz w:val="22"/>
                <w:szCs w:val="22"/>
                <w:lang w:val="en-GB"/>
              </w:rPr>
            </w:pPr>
            <w:r w:rsidRPr="00807020">
              <w:rPr>
                <w:rFonts w:ascii="Browallia New" w:hAnsi="Browallia New" w:cs="Browallia New"/>
                <w:sz w:val="22"/>
                <w:szCs w:val="22"/>
                <w:cs/>
                <w:lang w:val="en-GB"/>
              </w:rPr>
              <w:t>6.00</w:t>
            </w:r>
          </w:p>
        </w:tc>
        <w:tc>
          <w:tcPr>
            <w:tcW w:w="999" w:type="dxa"/>
          </w:tcPr>
          <w:p w14:paraId="30DCB5DA" w14:textId="6D265142" w:rsidR="00E53DE5" w:rsidRPr="00C2555B" w:rsidRDefault="00DE2681" w:rsidP="00E53DE5">
            <w:pP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763,997</w:t>
            </w:r>
          </w:p>
        </w:tc>
        <w:tc>
          <w:tcPr>
            <w:tcW w:w="990" w:type="dxa"/>
            <w:gridSpan w:val="2"/>
          </w:tcPr>
          <w:p w14:paraId="1E393DB8" w14:textId="0387FF3B" w:rsidR="00E53DE5" w:rsidRPr="00C2555B" w:rsidRDefault="00E53DE5" w:rsidP="00324907">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tcPr>
          <w:p w14:paraId="1501874D" w14:textId="1357231F" w:rsidR="00E53DE5" w:rsidRPr="00D05892" w:rsidRDefault="00E53DE5" w:rsidP="00324907">
            <w:pPr>
              <w:spacing w:line="240" w:lineRule="auto"/>
              <w:ind w:right="12"/>
              <w:jc w:val="center"/>
              <w:rPr>
                <w:rFonts w:ascii="Browallia New" w:hAnsi="Browallia New" w:cs="Browallia New"/>
                <w:sz w:val="22"/>
                <w:szCs w:val="22"/>
                <w:lang w:val="en-GB"/>
              </w:rPr>
            </w:pPr>
            <w:r w:rsidRPr="00D05892">
              <w:rPr>
                <w:rFonts w:ascii="Browallia New" w:hAnsi="Browallia New" w:cs="Browallia New"/>
                <w:sz w:val="22"/>
                <w:szCs w:val="22"/>
                <w:lang w:val="en-GB"/>
              </w:rPr>
              <w:t xml:space="preserve">       </w:t>
            </w:r>
            <w:r w:rsidRPr="00D05892">
              <w:rPr>
                <w:rFonts w:ascii="Browallia New" w:hAnsi="Browallia New" w:cs="Browallia New"/>
                <w:sz w:val="22"/>
                <w:szCs w:val="22"/>
                <w:cs/>
                <w:lang w:val="en-GB"/>
              </w:rPr>
              <w:t>-</w:t>
            </w:r>
          </w:p>
        </w:tc>
        <w:tc>
          <w:tcPr>
            <w:tcW w:w="990" w:type="dxa"/>
            <w:gridSpan w:val="2"/>
          </w:tcPr>
          <w:p w14:paraId="76B04513" w14:textId="10EB27F1" w:rsidR="00E53DE5" w:rsidRPr="00C2555B" w:rsidRDefault="00E53DE5" w:rsidP="00324907">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E53DE5" w:rsidRPr="00C2555B" w14:paraId="40C8612C" w14:textId="77777777" w:rsidTr="00E53DE5">
        <w:tc>
          <w:tcPr>
            <w:tcW w:w="564" w:type="dxa"/>
          </w:tcPr>
          <w:p w14:paraId="1654FEC5" w14:textId="32EE5F04" w:rsidR="00E53DE5" w:rsidRPr="00C2555B" w:rsidRDefault="00E53DE5" w:rsidP="00E53DE5">
            <w:pPr>
              <w:spacing w:line="240" w:lineRule="auto"/>
              <w:ind w:right="-36"/>
              <w:jc w:val="center"/>
              <w:rPr>
                <w:rFonts w:ascii="Browallia New" w:hAnsi="Browallia New" w:cs="Browallia New"/>
                <w:sz w:val="22"/>
                <w:szCs w:val="22"/>
              </w:rPr>
            </w:pPr>
            <w:r>
              <w:rPr>
                <w:rFonts w:ascii="Browallia New" w:hAnsi="Browallia New" w:cs="Browallia New"/>
                <w:sz w:val="22"/>
                <w:szCs w:val="22"/>
              </w:rPr>
              <w:t>11</w:t>
            </w:r>
          </w:p>
        </w:tc>
        <w:tc>
          <w:tcPr>
            <w:tcW w:w="1080" w:type="dxa"/>
          </w:tcPr>
          <w:p w14:paraId="55BE7DFE" w14:textId="2B41CF2E" w:rsidR="00E53DE5" w:rsidRPr="00C2555B" w:rsidRDefault="003D3181" w:rsidP="00E53DE5">
            <w:pPr>
              <w:spacing w:line="240" w:lineRule="auto"/>
              <w:jc w:val="center"/>
              <w:rPr>
                <w:rFonts w:ascii="Browallia New" w:hAnsi="Browallia New" w:cs="Browallia New"/>
                <w:sz w:val="22"/>
                <w:szCs w:val="22"/>
                <w:cs/>
                <w:lang w:val="en-GB"/>
              </w:rPr>
            </w:pPr>
            <w:r>
              <w:rPr>
                <w:rFonts w:ascii="Browallia New" w:hAnsi="Browallia New" w:cs="Browallia New"/>
                <w:sz w:val="22"/>
                <w:szCs w:val="22"/>
                <w:lang w:val="en-GB"/>
              </w:rPr>
              <w:t>184</w:t>
            </w:r>
            <w:r w:rsidR="00E53DE5">
              <w:rPr>
                <w:rFonts w:ascii="Browallia New" w:hAnsi="Browallia New" w:cs="Browallia New"/>
                <w:sz w:val="22"/>
                <w:szCs w:val="22"/>
                <w:lang w:val="en-GB"/>
              </w:rPr>
              <w:t xml:space="preserve"> </w:t>
            </w:r>
            <w:r w:rsidR="00702193">
              <w:rPr>
                <w:rFonts w:ascii="Browallia New" w:hAnsi="Browallia New" w:cs="Browallia New" w:hint="cs"/>
                <w:sz w:val="22"/>
                <w:szCs w:val="22"/>
                <w:cs/>
                <w:lang w:val="en-GB"/>
              </w:rPr>
              <w:t>วัน</w:t>
            </w:r>
          </w:p>
        </w:tc>
        <w:tc>
          <w:tcPr>
            <w:tcW w:w="1440" w:type="dxa"/>
          </w:tcPr>
          <w:p w14:paraId="07F45C7B" w14:textId="16B5E7BD" w:rsidR="00E53DE5" w:rsidRPr="00C2555B" w:rsidRDefault="00702193" w:rsidP="00E53DE5">
            <w:pPr>
              <w:spacing w:line="240" w:lineRule="auto"/>
              <w:ind w:left="-110" w:right="-108"/>
              <w:jc w:val="center"/>
              <w:rPr>
                <w:rFonts w:ascii="Browallia New" w:hAnsi="Browallia New" w:cs="Browallia New"/>
                <w:sz w:val="22"/>
                <w:szCs w:val="22"/>
              </w:rPr>
            </w:pPr>
            <w:r>
              <w:rPr>
                <w:rFonts w:ascii="Browallia New" w:hAnsi="Browallia New" w:cs="Browallia New"/>
                <w:sz w:val="22"/>
                <w:szCs w:val="22"/>
              </w:rPr>
              <w:t xml:space="preserve">12 </w:t>
            </w:r>
            <w:r w:rsidR="007C5C77">
              <w:rPr>
                <w:rFonts w:ascii="Browallia New" w:hAnsi="Browallia New" w:cs="Browallia New" w:hint="cs"/>
                <w:sz w:val="22"/>
                <w:szCs w:val="22"/>
                <w:cs/>
              </w:rPr>
              <w:t>กรกฎาคม</w:t>
            </w:r>
            <w:r>
              <w:rPr>
                <w:rFonts w:ascii="Browallia New" w:hAnsi="Browallia New" w:cs="Browallia New" w:hint="cs"/>
                <w:sz w:val="22"/>
                <w:szCs w:val="22"/>
                <w:cs/>
              </w:rPr>
              <w:t xml:space="preserve"> </w:t>
            </w:r>
            <w:r>
              <w:rPr>
                <w:rFonts w:ascii="Browallia New" w:hAnsi="Browallia New" w:cs="Browallia New"/>
                <w:sz w:val="22"/>
                <w:szCs w:val="22"/>
              </w:rPr>
              <w:t>2562</w:t>
            </w:r>
          </w:p>
        </w:tc>
        <w:tc>
          <w:tcPr>
            <w:tcW w:w="1440" w:type="dxa"/>
          </w:tcPr>
          <w:p w14:paraId="448CA10B" w14:textId="6CA11C6D" w:rsidR="00E53DE5" w:rsidRPr="00C2555B" w:rsidRDefault="00702193" w:rsidP="00E53DE5">
            <w:pPr>
              <w:spacing w:line="240" w:lineRule="auto"/>
              <w:ind w:left="-110" w:right="-108"/>
              <w:jc w:val="center"/>
              <w:rPr>
                <w:rFonts w:ascii="Browallia New" w:hAnsi="Browallia New" w:cs="Browallia New"/>
                <w:sz w:val="22"/>
                <w:szCs w:val="22"/>
              </w:rPr>
            </w:pPr>
            <w:r>
              <w:rPr>
                <w:rFonts w:ascii="Browallia New" w:hAnsi="Browallia New" w:cs="Browallia New"/>
                <w:sz w:val="22"/>
                <w:szCs w:val="22"/>
              </w:rPr>
              <w:t xml:space="preserve">12 </w:t>
            </w:r>
            <w:r>
              <w:rPr>
                <w:rFonts w:ascii="Browallia New" w:hAnsi="Browallia New" w:cs="Browallia New" w:hint="cs"/>
                <w:sz w:val="22"/>
                <w:szCs w:val="22"/>
                <w:cs/>
              </w:rPr>
              <w:t xml:space="preserve">มกราคม </w:t>
            </w:r>
            <w:r>
              <w:rPr>
                <w:rFonts w:ascii="Browallia New" w:hAnsi="Browallia New" w:cs="Browallia New"/>
                <w:sz w:val="22"/>
                <w:szCs w:val="22"/>
              </w:rPr>
              <w:t>2563</w:t>
            </w:r>
          </w:p>
        </w:tc>
        <w:tc>
          <w:tcPr>
            <w:tcW w:w="990" w:type="dxa"/>
          </w:tcPr>
          <w:p w14:paraId="620AEBF9" w14:textId="00E4C068" w:rsidR="00E53DE5" w:rsidRPr="00C2555B" w:rsidRDefault="00C52712" w:rsidP="00E53DE5">
            <w:pP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5.15</w:t>
            </w:r>
          </w:p>
        </w:tc>
        <w:tc>
          <w:tcPr>
            <w:tcW w:w="999" w:type="dxa"/>
          </w:tcPr>
          <w:p w14:paraId="580BAC83" w14:textId="1E4622D4" w:rsidR="00E53DE5" w:rsidRPr="00C2555B" w:rsidRDefault="00DE2681" w:rsidP="00E53DE5">
            <w:pP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79,843</w:t>
            </w:r>
          </w:p>
        </w:tc>
        <w:tc>
          <w:tcPr>
            <w:tcW w:w="990" w:type="dxa"/>
            <w:gridSpan w:val="2"/>
          </w:tcPr>
          <w:p w14:paraId="52E5FD7F" w14:textId="629ECA52" w:rsidR="00E53DE5" w:rsidRPr="00C2555B" w:rsidRDefault="00884E87" w:rsidP="00324907">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tcPr>
          <w:p w14:paraId="5C3ADE28" w14:textId="6DD64939" w:rsidR="00E53DE5" w:rsidRPr="00D05892" w:rsidRDefault="00BD7131" w:rsidP="00E53DE5">
            <w:pPr>
              <w:spacing w:line="240" w:lineRule="auto"/>
              <w:ind w:right="12"/>
              <w:jc w:val="right"/>
              <w:rPr>
                <w:rFonts w:ascii="Browallia New" w:hAnsi="Browallia New" w:cs="Browallia New"/>
                <w:sz w:val="22"/>
                <w:szCs w:val="22"/>
                <w:lang w:val="en-GB"/>
              </w:rPr>
            </w:pPr>
            <w:r w:rsidRPr="00D05892">
              <w:rPr>
                <w:rFonts w:ascii="Browallia New" w:hAnsi="Browallia New" w:cs="Browallia New"/>
                <w:sz w:val="22"/>
                <w:szCs w:val="22"/>
                <w:lang w:val="en-GB"/>
              </w:rPr>
              <w:t>79,843</w:t>
            </w:r>
          </w:p>
        </w:tc>
        <w:tc>
          <w:tcPr>
            <w:tcW w:w="990" w:type="dxa"/>
            <w:gridSpan w:val="2"/>
          </w:tcPr>
          <w:p w14:paraId="59698962" w14:textId="35CACBEA" w:rsidR="00E53DE5" w:rsidRPr="00C2555B" w:rsidRDefault="00BD7131" w:rsidP="00324907">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E53DE5" w:rsidRPr="00C2555B" w14:paraId="61C552D1" w14:textId="77777777" w:rsidTr="00493671">
        <w:tc>
          <w:tcPr>
            <w:tcW w:w="564" w:type="dxa"/>
          </w:tcPr>
          <w:p w14:paraId="08E550E4" w14:textId="46B798FE" w:rsidR="00E53DE5" w:rsidRPr="00C2555B" w:rsidRDefault="00702193" w:rsidP="00E53DE5">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rPr>
              <w:t>12</w:t>
            </w:r>
          </w:p>
        </w:tc>
        <w:tc>
          <w:tcPr>
            <w:tcW w:w="1080" w:type="dxa"/>
          </w:tcPr>
          <w:p w14:paraId="605CFF89" w14:textId="33E057EB" w:rsidR="00E53DE5" w:rsidRPr="00493671" w:rsidRDefault="00702193" w:rsidP="00E53DE5">
            <w:pPr>
              <w:spacing w:line="240" w:lineRule="auto"/>
              <w:jc w:val="center"/>
              <w:rPr>
                <w:rFonts w:ascii="Browallia New" w:hAnsi="Browallia New" w:cs="Browallia New"/>
                <w:sz w:val="22"/>
                <w:szCs w:val="22"/>
                <w:lang w:val="en-GB"/>
              </w:rPr>
            </w:pPr>
            <w:r>
              <w:rPr>
                <w:rFonts w:ascii="Browallia New" w:hAnsi="Browallia New" w:cs="Browallia New"/>
                <w:sz w:val="22"/>
                <w:szCs w:val="22"/>
              </w:rPr>
              <w:t xml:space="preserve">2 </w:t>
            </w:r>
            <w:r>
              <w:rPr>
                <w:rFonts w:ascii="Browallia New" w:hAnsi="Browallia New" w:cs="Browallia New" w:hint="cs"/>
                <w:sz w:val="22"/>
                <w:szCs w:val="22"/>
                <w:cs/>
              </w:rPr>
              <w:t xml:space="preserve">ปี </w:t>
            </w:r>
            <w:r>
              <w:rPr>
                <w:rFonts w:ascii="Browallia New" w:hAnsi="Browallia New" w:cs="Browallia New"/>
                <w:sz w:val="22"/>
                <w:szCs w:val="22"/>
              </w:rPr>
              <w:t xml:space="preserve">6 </w:t>
            </w:r>
            <w:r>
              <w:rPr>
                <w:rFonts w:ascii="Browallia New" w:hAnsi="Browallia New" w:cs="Browallia New" w:hint="cs"/>
                <w:sz w:val="22"/>
                <w:szCs w:val="22"/>
                <w:cs/>
              </w:rPr>
              <w:t>เดือน</w:t>
            </w:r>
          </w:p>
        </w:tc>
        <w:tc>
          <w:tcPr>
            <w:tcW w:w="1440" w:type="dxa"/>
          </w:tcPr>
          <w:p w14:paraId="6AC41A43" w14:textId="7559B604" w:rsidR="00E53DE5" w:rsidRPr="00807020" w:rsidRDefault="00702193" w:rsidP="00E53DE5">
            <w:pPr>
              <w:spacing w:line="240" w:lineRule="auto"/>
              <w:ind w:left="-110"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9 </w:t>
            </w:r>
            <w:r>
              <w:rPr>
                <w:rFonts w:ascii="Browallia New" w:hAnsi="Browallia New" w:cs="Browallia New" w:hint="cs"/>
                <w:sz w:val="22"/>
                <w:szCs w:val="22"/>
                <w:cs/>
                <w:lang w:val="en-GB"/>
              </w:rPr>
              <w:t xml:space="preserve">สิงหาคม </w:t>
            </w:r>
            <w:r>
              <w:rPr>
                <w:rFonts w:ascii="Browallia New" w:hAnsi="Browallia New" w:cs="Browallia New"/>
                <w:sz w:val="22"/>
                <w:szCs w:val="22"/>
              </w:rPr>
              <w:t>2562</w:t>
            </w:r>
          </w:p>
        </w:tc>
        <w:tc>
          <w:tcPr>
            <w:tcW w:w="1440" w:type="dxa"/>
          </w:tcPr>
          <w:p w14:paraId="003060F9" w14:textId="5B87F0D6" w:rsidR="00E53DE5" w:rsidRPr="00807020" w:rsidRDefault="00702193" w:rsidP="00E53DE5">
            <w:pPr>
              <w:spacing w:line="240" w:lineRule="auto"/>
              <w:ind w:left="-110" w:right="-108"/>
              <w:jc w:val="center"/>
              <w:rPr>
                <w:rFonts w:ascii="Browallia New" w:hAnsi="Browallia New" w:cs="Browallia New"/>
                <w:sz w:val="22"/>
                <w:szCs w:val="22"/>
                <w:lang w:val="en-GB"/>
              </w:rPr>
            </w:pPr>
            <w:r>
              <w:rPr>
                <w:rFonts w:ascii="Browallia New" w:hAnsi="Browallia New" w:cs="Browallia New"/>
                <w:sz w:val="22"/>
                <w:szCs w:val="22"/>
              </w:rPr>
              <w:t xml:space="preserve">9 </w:t>
            </w:r>
            <w:r w:rsidR="00ED2985">
              <w:rPr>
                <w:rFonts w:ascii="Browallia New" w:hAnsi="Browallia New" w:cs="Browallia New" w:hint="cs"/>
                <w:sz w:val="22"/>
                <w:szCs w:val="22"/>
                <w:cs/>
              </w:rPr>
              <w:t>กุม</w:t>
            </w:r>
            <w:r w:rsidR="00D175BF">
              <w:rPr>
                <w:rFonts w:ascii="Browallia New" w:hAnsi="Browallia New" w:cs="Browallia New" w:hint="cs"/>
                <w:sz w:val="22"/>
                <w:szCs w:val="22"/>
                <w:cs/>
              </w:rPr>
              <w:t>ภ</w:t>
            </w:r>
            <w:r w:rsidR="00ED2985">
              <w:rPr>
                <w:rFonts w:ascii="Browallia New" w:hAnsi="Browallia New" w:cs="Browallia New" w:hint="cs"/>
                <w:sz w:val="22"/>
                <w:szCs w:val="22"/>
                <w:cs/>
              </w:rPr>
              <w:t>าพันธ์</w:t>
            </w:r>
            <w:r>
              <w:rPr>
                <w:rFonts w:ascii="Browallia New" w:hAnsi="Browallia New" w:cs="Browallia New" w:hint="cs"/>
                <w:sz w:val="22"/>
                <w:szCs w:val="22"/>
                <w:cs/>
              </w:rPr>
              <w:t xml:space="preserve"> </w:t>
            </w:r>
            <w:r>
              <w:rPr>
                <w:rFonts w:ascii="Browallia New" w:hAnsi="Browallia New" w:cs="Browallia New"/>
                <w:sz w:val="22"/>
                <w:szCs w:val="22"/>
              </w:rPr>
              <w:t>2</w:t>
            </w:r>
            <w:r w:rsidR="00C52712">
              <w:rPr>
                <w:rFonts w:ascii="Browallia New" w:hAnsi="Browallia New" w:cs="Browallia New"/>
                <w:sz w:val="22"/>
                <w:szCs w:val="22"/>
              </w:rPr>
              <w:t>565</w:t>
            </w:r>
          </w:p>
        </w:tc>
        <w:tc>
          <w:tcPr>
            <w:tcW w:w="990" w:type="dxa"/>
          </w:tcPr>
          <w:p w14:paraId="5B04E1D5" w14:textId="6DF91E95" w:rsidR="00E53DE5" w:rsidRPr="00493671" w:rsidRDefault="00C52712" w:rsidP="00E53DE5">
            <w:pPr>
              <w:spacing w:line="240" w:lineRule="auto"/>
              <w:jc w:val="center"/>
              <w:rPr>
                <w:rFonts w:ascii="Browallia New" w:hAnsi="Browallia New" w:cs="Browallia New"/>
                <w:sz w:val="22"/>
                <w:szCs w:val="22"/>
                <w:cs/>
                <w:lang w:val="en-GB"/>
              </w:rPr>
            </w:pPr>
            <w:r>
              <w:rPr>
                <w:rFonts w:ascii="Browallia New" w:hAnsi="Browallia New" w:cs="Browallia New"/>
                <w:sz w:val="22"/>
                <w:szCs w:val="22"/>
                <w:lang w:val="en-GB"/>
              </w:rPr>
              <w:t>5.75</w:t>
            </w:r>
          </w:p>
        </w:tc>
        <w:tc>
          <w:tcPr>
            <w:tcW w:w="999" w:type="dxa"/>
          </w:tcPr>
          <w:p w14:paraId="65589D1E" w14:textId="03B2DCB0" w:rsidR="00E53DE5" w:rsidRPr="00004D44" w:rsidDel="001C327C" w:rsidRDefault="00DE2681" w:rsidP="00E53DE5">
            <w:pPr>
              <w:pBdr>
                <w:bottom w:val="single" w:sz="4" w:space="0" w:color="auto"/>
              </w:pBdr>
              <w:spacing w:line="240" w:lineRule="auto"/>
              <w:ind w:right="12"/>
              <w:jc w:val="right"/>
              <w:rPr>
                <w:rFonts w:ascii="Browallia New" w:hAnsi="Browallia New" w:cs="Browallia New"/>
                <w:sz w:val="22"/>
                <w:szCs w:val="22"/>
                <w:cs/>
              </w:rPr>
            </w:pPr>
            <w:r>
              <w:rPr>
                <w:rFonts w:ascii="Browallia New" w:hAnsi="Browallia New" w:cs="Browallia New"/>
                <w:sz w:val="22"/>
                <w:szCs w:val="22"/>
                <w:lang w:bidi="lo-LA"/>
              </w:rPr>
              <w:t>495,021</w:t>
            </w:r>
          </w:p>
        </w:tc>
        <w:tc>
          <w:tcPr>
            <w:tcW w:w="990" w:type="dxa"/>
            <w:gridSpan w:val="2"/>
          </w:tcPr>
          <w:p w14:paraId="13906FFA" w14:textId="5F6B797C" w:rsidR="00E53DE5" w:rsidRPr="00C2555B" w:rsidDel="00A31BBC" w:rsidRDefault="00E53DE5" w:rsidP="00E53DE5">
            <w:pPr>
              <w:pBdr>
                <w:bottom w:val="single" w:sz="4" w:space="0" w:color="auto"/>
              </w:pBd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tcPr>
          <w:p w14:paraId="272488C3" w14:textId="732844FA" w:rsidR="00E53DE5" w:rsidRPr="00D05892" w:rsidDel="001C327C" w:rsidRDefault="00E53DE5" w:rsidP="00324907">
            <w:pPr>
              <w:pBdr>
                <w:bottom w:val="single" w:sz="4" w:space="0" w:color="auto"/>
              </w:pBdr>
              <w:spacing w:line="240" w:lineRule="auto"/>
              <w:ind w:right="12"/>
              <w:jc w:val="right"/>
              <w:rPr>
                <w:rFonts w:ascii="Browallia New" w:hAnsi="Browallia New" w:cs="Browallia New"/>
                <w:sz w:val="22"/>
                <w:szCs w:val="22"/>
                <w:lang w:val="en-GB"/>
              </w:rPr>
            </w:pPr>
            <w:r w:rsidRPr="00D05892">
              <w:rPr>
                <w:rFonts w:ascii="Browallia New" w:hAnsi="Browallia New" w:cs="Browallia New"/>
                <w:sz w:val="22"/>
                <w:szCs w:val="22"/>
                <w:lang w:val="en-GB"/>
              </w:rPr>
              <w:t xml:space="preserve">   </w:t>
            </w:r>
            <w:r w:rsidR="007316B7" w:rsidRPr="00D05892">
              <w:rPr>
                <w:rFonts w:ascii="Browallia New" w:hAnsi="Browallia New" w:cs="Browallia New"/>
                <w:sz w:val="22"/>
                <w:szCs w:val="22"/>
                <w:lang w:val="en-GB"/>
              </w:rPr>
              <w:t>495,021</w:t>
            </w:r>
          </w:p>
        </w:tc>
        <w:tc>
          <w:tcPr>
            <w:tcW w:w="990" w:type="dxa"/>
            <w:gridSpan w:val="2"/>
          </w:tcPr>
          <w:p w14:paraId="3F9F6A7F" w14:textId="337377B8" w:rsidR="00E53DE5" w:rsidRPr="00C2555B" w:rsidDel="00A31BBC" w:rsidRDefault="00E53DE5" w:rsidP="00E53DE5">
            <w:pPr>
              <w:pBdr>
                <w:bottom w:val="single" w:sz="4" w:space="0" w:color="auto"/>
              </w:pBd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E53DE5" w:rsidRPr="00C2555B" w14:paraId="0E8B970B" w14:textId="6DE22480" w:rsidTr="00493671">
        <w:tc>
          <w:tcPr>
            <w:tcW w:w="564" w:type="dxa"/>
          </w:tcPr>
          <w:p w14:paraId="4D05183F" w14:textId="77777777" w:rsidR="00E53DE5" w:rsidRPr="00C2555B" w:rsidRDefault="00E53DE5" w:rsidP="00E53DE5">
            <w:pPr>
              <w:spacing w:line="240" w:lineRule="auto"/>
              <w:ind w:right="-36"/>
              <w:rPr>
                <w:rFonts w:ascii="Browallia New" w:hAnsi="Browallia New" w:cs="Browallia New"/>
                <w:sz w:val="22"/>
                <w:szCs w:val="22"/>
                <w:cs/>
                <w:lang w:val="en-GB"/>
              </w:rPr>
            </w:pPr>
            <w:r w:rsidRPr="00C2555B">
              <w:rPr>
                <w:rFonts w:ascii="Browallia New" w:hAnsi="Browallia New" w:cs="Browallia New"/>
                <w:sz w:val="22"/>
                <w:szCs w:val="22"/>
                <w:cs/>
                <w:lang w:val="en-GB"/>
              </w:rPr>
              <w:t>รวม</w:t>
            </w:r>
          </w:p>
        </w:tc>
        <w:tc>
          <w:tcPr>
            <w:tcW w:w="1080" w:type="dxa"/>
          </w:tcPr>
          <w:p w14:paraId="57801768" w14:textId="77777777" w:rsidR="00E53DE5" w:rsidRPr="00C2555B" w:rsidRDefault="00E53DE5" w:rsidP="00E53DE5">
            <w:pPr>
              <w:spacing w:line="240" w:lineRule="auto"/>
              <w:jc w:val="center"/>
              <w:rPr>
                <w:rFonts w:ascii="Browallia New" w:hAnsi="Browallia New" w:cs="Browallia New"/>
                <w:sz w:val="22"/>
                <w:szCs w:val="22"/>
                <w:cs/>
              </w:rPr>
            </w:pPr>
          </w:p>
        </w:tc>
        <w:tc>
          <w:tcPr>
            <w:tcW w:w="1440" w:type="dxa"/>
          </w:tcPr>
          <w:p w14:paraId="680EC78C" w14:textId="77777777" w:rsidR="00E53DE5" w:rsidRPr="00C2555B" w:rsidRDefault="00E53DE5" w:rsidP="00E53DE5">
            <w:pPr>
              <w:spacing w:line="240" w:lineRule="auto"/>
              <w:ind w:right="-108"/>
              <w:jc w:val="center"/>
              <w:rPr>
                <w:rFonts w:ascii="Browallia New" w:hAnsi="Browallia New" w:cs="Browallia New"/>
                <w:sz w:val="22"/>
                <w:szCs w:val="22"/>
                <w:cs/>
              </w:rPr>
            </w:pPr>
          </w:p>
        </w:tc>
        <w:tc>
          <w:tcPr>
            <w:tcW w:w="1440" w:type="dxa"/>
          </w:tcPr>
          <w:p w14:paraId="1A0A2CBD" w14:textId="77777777" w:rsidR="00E53DE5" w:rsidRPr="00C2555B" w:rsidRDefault="00E53DE5" w:rsidP="00E53DE5">
            <w:pPr>
              <w:spacing w:line="240" w:lineRule="auto"/>
              <w:ind w:right="-108"/>
              <w:jc w:val="center"/>
              <w:rPr>
                <w:rFonts w:ascii="Browallia New" w:hAnsi="Browallia New" w:cs="Browallia New"/>
                <w:sz w:val="22"/>
                <w:szCs w:val="22"/>
                <w:cs/>
              </w:rPr>
            </w:pPr>
          </w:p>
        </w:tc>
        <w:tc>
          <w:tcPr>
            <w:tcW w:w="990" w:type="dxa"/>
          </w:tcPr>
          <w:p w14:paraId="13631133" w14:textId="77777777" w:rsidR="00E53DE5" w:rsidRPr="00C2555B" w:rsidRDefault="00E53DE5" w:rsidP="00E53DE5">
            <w:pPr>
              <w:spacing w:line="240" w:lineRule="auto"/>
              <w:jc w:val="center"/>
              <w:rPr>
                <w:rFonts w:ascii="Browallia New" w:hAnsi="Browallia New" w:cs="Browallia New"/>
                <w:sz w:val="22"/>
                <w:szCs w:val="22"/>
                <w:cs/>
              </w:rPr>
            </w:pPr>
          </w:p>
        </w:tc>
        <w:tc>
          <w:tcPr>
            <w:tcW w:w="999" w:type="dxa"/>
          </w:tcPr>
          <w:p w14:paraId="5A979064" w14:textId="466577E4" w:rsidR="00E53DE5" w:rsidRPr="00C2555B" w:rsidRDefault="00DE2681" w:rsidP="00E53DE5">
            <w:pPr>
              <w:spacing w:line="240" w:lineRule="auto"/>
              <w:ind w:right="12"/>
              <w:jc w:val="right"/>
              <w:rPr>
                <w:rFonts w:ascii="Browallia New" w:hAnsi="Browallia New" w:cs="Browallia New"/>
                <w:sz w:val="22"/>
                <w:szCs w:val="22"/>
              </w:rPr>
            </w:pPr>
            <w:r>
              <w:rPr>
                <w:rFonts w:ascii="Browallia New" w:hAnsi="Browallia New" w:cs="Browallia New"/>
                <w:sz w:val="22"/>
                <w:szCs w:val="22"/>
              </w:rPr>
              <w:t>3,454,411</w:t>
            </w:r>
          </w:p>
        </w:tc>
        <w:tc>
          <w:tcPr>
            <w:tcW w:w="990" w:type="dxa"/>
            <w:gridSpan w:val="2"/>
          </w:tcPr>
          <w:p w14:paraId="038B3562" w14:textId="74B12A80" w:rsidR="00E53DE5" w:rsidRPr="00C2555B" w:rsidRDefault="00E53DE5" w:rsidP="00E53DE5">
            <w:pPr>
              <w:spacing w:line="240" w:lineRule="auto"/>
              <w:ind w:right="12"/>
              <w:jc w:val="right"/>
              <w:rPr>
                <w:rFonts w:ascii="Browallia New" w:hAnsi="Browallia New" w:cs="Browallia New"/>
                <w:sz w:val="22"/>
                <w:szCs w:val="22"/>
                <w:lang w:val="en-GB"/>
              </w:rPr>
            </w:pPr>
            <w:r w:rsidRPr="00C2555B">
              <w:rPr>
                <w:rFonts w:ascii="Browallia New" w:hAnsi="Browallia New" w:cs="Browallia New"/>
                <w:noProof/>
                <w:sz w:val="22"/>
                <w:szCs w:val="22"/>
              </w:rPr>
              <w:t>3,474,582</w:t>
            </w:r>
          </w:p>
        </w:tc>
        <w:tc>
          <w:tcPr>
            <w:tcW w:w="990" w:type="dxa"/>
          </w:tcPr>
          <w:p w14:paraId="179F2BA1" w14:textId="2EB3B612" w:rsidR="00E53DE5" w:rsidRPr="00D05892" w:rsidRDefault="00884E87" w:rsidP="00E53DE5">
            <w:pPr>
              <w:spacing w:line="240" w:lineRule="auto"/>
              <w:ind w:right="12"/>
              <w:jc w:val="right"/>
              <w:rPr>
                <w:rFonts w:ascii="Browallia New" w:hAnsi="Browallia New" w:cs="Browallia New"/>
                <w:sz w:val="22"/>
                <w:szCs w:val="22"/>
                <w:lang w:bidi="lo-LA"/>
              </w:rPr>
            </w:pPr>
            <w:r w:rsidRPr="00D05892">
              <w:rPr>
                <w:rFonts w:ascii="Browallia New" w:hAnsi="Browallia New" w:cs="Browallia New"/>
                <w:sz w:val="22"/>
                <w:szCs w:val="22"/>
                <w:lang w:bidi="lo-LA"/>
              </w:rPr>
              <w:t>1,831,118</w:t>
            </w:r>
          </w:p>
        </w:tc>
        <w:tc>
          <w:tcPr>
            <w:tcW w:w="990" w:type="dxa"/>
            <w:gridSpan w:val="2"/>
          </w:tcPr>
          <w:p w14:paraId="50596CF8" w14:textId="1C4B28C2" w:rsidR="00E53DE5" w:rsidRPr="00C2555B" w:rsidRDefault="00E53DE5" w:rsidP="00E53DE5">
            <w:pPr>
              <w:spacing w:line="240" w:lineRule="auto"/>
              <w:ind w:right="12"/>
              <w:jc w:val="right"/>
              <w:rPr>
                <w:rFonts w:ascii="Browallia New" w:hAnsi="Browallia New" w:cs="Browallia New"/>
                <w:sz w:val="22"/>
                <w:szCs w:val="22"/>
                <w:lang w:val="en-GB"/>
              </w:rPr>
            </w:pPr>
            <w:r w:rsidRPr="00C2555B">
              <w:rPr>
                <w:rFonts w:ascii="Browallia New" w:hAnsi="Browallia New" w:cs="Browallia New"/>
                <w:noProof/>
                <w:sz w:val="22"/>
                <w:szCs w:val="22"/>
              </w:rPr>
              <w:t>1,847,375</w:t>
            </w:r>
          </w:p>
        </w:tc>
      </w:tr>
      <w:tr w:rsidR="00E53DE5" w:rsidRPr="00C2555B" w14:paraId="130FB354" w14:textId="11B649C0" w:rsidTr="00C320BC">
        <w:trPr>
          <w:trHeight w:val="80"/>
        </w:trPr>
        <w:tc>
          <w:tcPr>
            <w:tcW w:w="3084" w:type="dxa"/>
            <w:gridSpan w:val="3"/>
          </w:tcPr>
          <w:p w14:paraId="1C2E3B71" w14:textId="77777777" w:rsidR="00E53DE5" w:rsidRPr="00C2555B" w:rsidRDefault="00E53DE5" w:rsidP="00E53DE5">
            <w:pPr>
              <w:spacing w:line="240" w:lineRule="auto"/>
              <w:ind w:right="-108"/>
              <w:rPr>
                <w:rFonts w:ascii="Browallia New" w:hAnsi="Browallia New" w:cs="Browallia New"/>
                <w:sz w:val="22"/>
                <w:szCs w:val="22"/>
                <w:cs/>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ส่วนที่ถึงกำหนดชำระภายในหนึ่งปี</w:t>
            </w:r>
          </w:p>
        </w:tc>
        <w:tc>
          <w:tcPr>
            <w:tcW w:w="1440" w:type="dxa"/>
          </w:tcPr>
          <w:p w14:paraId="34AB2B9A" w14:textId="77777777" w:rsidR="00E53DE5" w:rsidRPr="00C2555B" w:rsidRDefault="00E53DE5" w:rsidP="00E53DE5">
            <w:pPr>
              <w:spacing w:line="240" w:lineRule="auto"/>
              <w:ind w:right="-108"/>
              <w:rPr>
                <w:rFonts w:ascii="Browallia New" w:hAnsi="Browallia New" w:cs="Browallia New"/>
                <w:sz w:val="22"/>
                <w:szCs w:val="22"/>
                <w:cs/>
              </w:rPr>
            </w:pPr>
          </w:p>
        </w:tc>
        <w:tc>
          <w:tcPr>
            <w:tcW w:w="990" w:type="dxa"/>
          </w:tcPr>
          <w:p w14:paraId="25B48CB6" w14:textId="77777777" w:rsidR="00E53DE5" w:rsidRPr="00C2555B" w:rsidRDefault="00E53DE5" w:rsidP="00E53DE5">
            <w:pPr>
              <w:spacing w:line="240" w:lineRule="auto"/>
              <w:jc w:val="center"/>
              <w:rPr>
                <w:rFonts w:ascii="Browallia New" w:hAnsi="Browallia New" w:cs="Browallia New"/>
                <w:sz w:val="22"/>
                <w:szCs w:val="22"/>
                <w:cs/>
              </w:rPr>
            </w:pPr>
          </w:p>
        </w:tc>
        <w:tc>
          <w:tcPr>
            <w:tcW w:w="999" w:type="dxa"/>
          </w:tcPr>
          <w:p w14:paraId="1A86ECD3" w14:textId="65B91265" w:rsidR="00E53DE5" w:rsidRPr="0039286D" w:rsidRDefault="00DE2681" w:rsidP="00E53DE5">
            <w:pPr>
              <w:pBdr>
                <w:bottom w:val="single" w:sz="4" w:space="1" w:color="auto"/>
              </w:pBdr>
              <w:spacing w:line="240" w:lineRule="auto"/>
              <w:ind w:right="12"/>
              <w:jc w:val="right"/>
              <w:rPr>
                <w:rFonts w:ascii="Browallia New" w:hAnsi="Browallia New" w:cs="Browallia New"/>
                <w:sz w:val="22"/>
                <w:szCs w:val="22"/>
                <w:cs/>
              </w:rPr>
            </w:pPr>
            <w:r>
              <w:rPr>
                <w:rFonts w:ascii="Browallia New" w:hAnsi="Browallia New" w:cs="Browallia New"/>
                <w:sz w:val="22"/>
                <w:szCs w:val="22"/>
              </w:rPr>
              <w:t>(1,549,767)</w:t>
            </w:r>
          </w:p>
        </w:tc>
        <w:tc>
          <w:tcPr>
            <w:tcW w:w="990" w:type="dxa"/>
            <w:gridSpan w:val="2"/>
          </w:tcPr>
          <w:p w14:paraId="453811CD" w14:textId="7BEF7DB2" w:rsidR="00E53DE5" w:rsidRPr="00C2555B" w:rsidRDefault="00E53DE5" w:rsidP="00E53DE5">
            <w:pPr>
              <w:pBdr>
                <w:bottom w:val="single" w:sz="4" w:space="1" w:color="auto"/>
              </w:pBd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val="en-GB"/>
              </w:rPr>
              <w:t>(2,064,306)</w:t>
            </w:r>
          </w:p>
        </w:tc>
        <w:tc>
          <w:tcPr>
            <w:tcW w:w="990" w:type="dxa"/>
          </w:tcPr>
          <w:p w14:paraId="4637A582" w14:textId="28BE3FD2" w:rsidR="00E53DE5" w:rsidRPr="00D05892" w:rsidRDefault="00884E87" w:rsidP="00E53DE5">
            <w:pPr>
              <w:pBdr>
                <w:bottom w:val="single" w:sz="4" w:space="1" w:color="auto"/>
              </w:pBdr>
              <w:spacing w:line="240" w:lineRule="auto"/>
              <w:ind w:right="12"/>
              <w:jc w:val="right"/>
              <w:rPr>
                <w:rFonts w:ascii="Browallia New" w:hAnsi="Browallia New" w:cs="Browallia New"/>
                <w:sz w:val="22"/>
                <w:szCs w:val="22"/>
                <w:lang w:bidi="lo-LA"/>
              </w:rPr>
            </w:pPr>
            <w:r w:rsidRPr="00D05892">
              <w:rPr>
                <w:rFonts w:ascii="Browallia New" w:hAnsi="Browallia New" w:cs="Browallia New"/>
                <w:sz w:val="22"/>
                <w:szCs w:val="22"/>
                <w:lang w:bidi="lo-LA"/>
              </w:rPr>
              <w:t>(690,471)</w:t>
            </w:r>
          </w:p>
        </w:tc>
        <w:tc>
          <w:tcPr>
            <w:tcW w:w="990" w:type="dxa"/>
            <w:gridSpan w:val="2"/>
          </w:tcPr>
          <w:p w14:paraId="17796235" w14:textId="640253D2" w:rsidR="00E53DE5" w:rsidRPr="00C2555B" w:rsidRDefault="00E53DE5" w:rsidP="00E53DE5">
            <w:pPr>
              <w:pBdr>
                <w:bottom w:val="single" w:sz="4" w:space="1" w:color="auto"/>
              </w:pBd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val="en-GB"/>
              </w:rPr>
              <w:t>(595,952)</w:t>
            </w:r>
          </w:p>
        </w:tc>
      </w:tr>
      <w:tr w:rsidR="00E53DE5" w:rsidRPr="00C2555B" w14:paraId="0B659E80" w14:textId="26B93DD5" w:rsidTr="00C320BC">
        <w:tc>
          <w:tcPr>
            <w:tcW w:w="3084" w:type="dxa"/>
            <w:gridSpan w:val="3"/>
          </w:tcPr>
          <w:p w14:paraId="5C5F466D" w14:textId="58DEADF2" w:rsidR="00E53DE5" w:rsidRPr="00C2555B" w:rsidRDefault="00E53DE5" w:rsidP="00E53DE5">
            <w:pPr>
              <w:tabs>
                <w:tab w:val="left" w:pos="406"/>
                <w:tab w:val="decimal" w:pos="1309"/>
              </w:tabs>
              <w:spacing w:line="240" w:lineRule="auto"/>
              <w:rPr>
                <w:rFonts w:ascii="Browallia New" w:hAnsi="Browallia New" w:cs="Browallia New"/>
                <w:sz w:val="22"/>
                <w:szCs w:val="22"/>
                <w:cs/>
              </w:rPr>
            </w:pPr>
            <w:r w:rsidRPr="00C2555B">
              <w:rPr>
                <w:rFonts w:ascii="Browallia New" w:hAnsi="Browallia New" w:cs="Browallia New"/>
                <w:sz w:val="22"/>
                <w:szCs w:val="22"/>
                <w:cs/>
              </w:rPr>
              <w:t xml:space="preserve">หุ้นกู้ </w:t>
            </w:r>
            <w:r w:rsidR="00DE2681">
              <w:rPr>
                <w:rFonts w:ascii="Browallia New" w:hAnsi="Browallia New" w:cs="Browallia New"/>
                <w:sz w:val="22"/>
                <w:szCs w:val="22"/>
              </w:rPr>
              <w:t>-</w:t>
            </w:r>
            <w:r w:rsidRPr="00C2555B">
              <w:rPr>
                <w:rFonts w:ascii="Browallia New" w:hAnsi="Browallia New" w:cs="Browallia New"/>
                <w:sz w:val="22"/>
                <w:szCs w:val="22"/>
              </w:rPr>
              <w:t xml:space="preserve"> </w:t>
            </w:r>
            <w:r w:rsidRPr="00C2555B">
              <w:rPr>
                <w:rFonts w:ascii="Browallia New" w:hAnsi="Browallia New" w:cs="Browallia New"/>
                <w:sz w:val="22"/>
                <w:szCs w:val="22"/>
                <w:cs/>
              </w:rPr>
              <w:t>สุทธิ</w:t>
            </w:r>
          </w:p>
        </w:tc>
        <w:tc>
          <w:tcPr>
            <w:tcW w:w="1440" w:type="dxa"/>
          </w:tcPr>
          <w:p w14:paraId="4E1DA42E" w14:textId="77777777" w:rsidR="00E53DE5" w:rsidRPr="00C2555B" w:rsidRDefault="00E53DE5" w:rsidP="00E53DE5">
            <w:pPr>
              <w:tabs>
                <w:tab w:val="left" w:pos="406"/>
                <w:tab w:val="decimal" w:pos="1309"/>
              </w:tabs>
              <w:spacing w:line="240" w:lineRule="auto"/>
              <w:rPr>
                <w:rFonts w:ascii="Browallia New" w:hAnsi="Browallia New" w:cs="Browallia New"/>
                <w:sz w:val="22"/>
                <w:szCs w:val="22"/>
                <w:cs/>
              </w:rPr>
            </w:pPr>
          </w:p>
        </w:tc>
        <w:tc>
          <w:tcPr>
            <w:tcW w:w="990" w:type="dxa"/>
          </w:tcPr>
          <w:p w14:paraId="623057B8" w14:textId="77777777" w:rsidR="00E53DE5" w:rsidRPr="00C2555B" w:rsidRDefault="00E53DE5" w:rsidP="00E53DE5">
            <w:pPr>
              <w:tabs>
                <w:tab w:val="decimal" w:pos="1309"/>
              </w:tabs>
              <w:spacing w:line="240" w:lineRule="auto"/>
              <w:jc w:val="both"/>
              <w:rPr>
                <w:rFonts w:ascii="Browallia New" w:hAnsi="Browallia New" w:cs="Browallia New"/>
                <w:sz w:val="22"/>
                <w:szCs w:val="22"/>
                <w:cs/>
              </w:rPr>
            </w:pPr>
          </w:p>
        </w:tc>
        <w:tc>
          <w:tcPr>
            <w:tcW w:w="999" w:type="dxa"/>
          </w:tcPr>
          <w:p w14:paraId="73A213F8" w14:textId="71C401FD" w:rsidR="00E53DE5" w:rsidRPr="0039286D" w:rsidRDefault="00DE2681" w:rsidP="00E53DE5">
            <w:pPr>
              <w:pBdr>
                <w:bottom w:val="single" w:sz="12" w:space="1" w:color="auto"/>
              </w:pBdr>
              <w:spacing w:line="240" w:lineRule="auto"/>
              <w:ind w:right="12"/>
              <w:jc w:val="right"/>
              <w:rPr>
                <w:rFonts w:ascii="Browallia New" w:hAnsi="Browallia New" w:cs="Browallia New"/>
                <w:sz w:val="22"/>
                <w:szCs w:val="22"/>
                <w:cs/>
              </w:rPr>
            </w:pPr>
            <w:r>
              <w:rPr>
                <w:rFonts w:ascii="Browallia New" w:hAnsi="Browallia New" w:cs="Browallia New"/>
                <w:sz w:val="22"/>
                <w:szCs w:val="22"/>
              </w:rPr>
              <w:t>1,904,6</w:t>
            </w:r>
            <w:r w:rsidR="00C323F3">
              <w:rPr>
                <w:rFonts w:ascii="Browallia New" w:hAnsi="Browallia New" w:cs="Browallia New"/>
                <w:sz w:val="22"/>
                <w:szCs w:val="22"/>
              </w:rPr>
              <w:t>4</w:t>
            </w:r>
            <w:r>
              <w:rPr>
                <w:rFonts w:ascii="Browallia New" w:hAnsi="Browallia New" w:cs="Browallia New"/>
                <w:sz w:val="22"/>
                <w:szCs w:val="22"/>
              </w:rPr>
              <w:t>4</w:t>
            </w:r>
          </w:p>
        </w:tc>
        <w:tc>
          <w:tcPr>
            <w:tcW w:w="990" w:type="dxa"/>
            <w:gridSpan w:val="2"/>
          </w:tcPr>
          <w:p w14:paraId="2BE5010A" w14:textId="7B62AC4A" w:rsidR="00E53DE5" w:rsidRPr="00C2555B" w:rsidRDefault="00E53DE5" w:rsidP="00E53DE5">
            <w:pPr>
              <w:pBdr>
                <w:bottom w:val="single" w:sz="12" w:space="1" w:color="auto"/>
              </w:pBdr>
              <w:spacing w:line="240" w:lineRule="auto"/>
              <w:ind w:right="12"/>
              <w:jc w:val="right"/>
              <w:rPr>
                <w:rFonts w:ascii="Browallia New" w:hAnsi="Browallia New" w:cs="Browallia New"/>
                <w:sz w:val="22"/>
                <w:szCs w:val="22"/>
                <w:cs/>
                <w:lang w:val="en-GB"/>
              </w:rPr>
            </w:pPr>
            <w:r w:rsidRPr="00C2555B">
              <w:rPr>
                <w:rFonts w:ascii="Browallia New" w:hAnsi="Browallia New" w:cs="Browallia New"/>
                <w:sz w:val="22"/>
                <w:szCs w:val="22"/>
              </w:rPr>
              <w:t>1,410,276</w:t>
            </w:r>
          </w:p>
        </w:tc>
        <w:tc>
          <w:tcPr>
            <w:tcW w:w="990" w:type="dxa"/>
          </w:tcPr>
          <w:p w14:paraId="2B85DF29" w14:textId="08278500" w:rsidR="00E53DE5" w:rsidRPr="00D05892" w:rsidRDefault="00884E87" w:rsidP="00E53DE5">
            <w:pPr>
              <w:pBdr>
                <w:bottom w:val="single" w:sz="12" w:space="1" w:color="auto"/>
              </w:pBdr>
              <w:spacing w:line="240" w:lineRule="auto"/>
              <w:ind w:right="12"/>
              <w:jc w:val="right"/>
              <w:rPr>
                <w:rFonts w:ascii="Browallia New" w:hAnsi="Browallia New" w:cs="Browallia New"/>
                <w:sz w:val="22"/>
                <w:szCs w:val="22"/>
                <w:lang w:bidi="lo-LA"/>
              </w:rPr>
            </w:pPr>
            <w:r w:rsidRPr="00D05892">
              <w:rPr>
                <w:rFonts w:ascii="Browallia New" w:hAnsi="Browallia New" w:cs="Browallia New"/>
                <w:sz w:val="22"/>
                <w:szCs w:val="22"/>
                <w:lang w:bidi="lo-LA"/>
              </w:rPr>
              <w:t>1,140,647</w:t>
            </w:r>
          </w:p>
        </w:tc>
        <w:tc>
          <w:tcPr>
            <w:tcW w:w="990" w:type="dxa"/>
            <w:gridSpan w:val="2"/>
          </w:tcPr>
          <w:p w14:paraId="49CEE603" w14:textId="1305EC4C" w:rsidR="00E53DE5" w:rsidRPr="00C2555B" w:rsidRDefault="00E53DE5" w:rsidP="00E53DE5">
            <w:pPr>
              <w:pBdr>
                <w:bottom w:val="single" w:sz="12" w:space="1" w:color="auto"/>
              </w:pBd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val="en-GB"/>
              </w:rPr>
              <w:t>1,251,423</w:t>
            </w:r>
          </w:p>
        </w:tc>
      </w:tr>
    </w:tbl>
    <w:p w14:paraId="57F743ED" w14:textId="77777777" w:rsidR="002D6047" w:rsidRPr="00C2555B" w:rsidRDefault="002D6047" w:rsidP="008902F8">
      <w:pPr>
        <w:tabs>
          <w:tab w:val="left" w:pos="1440"/>
        </w:tabs>
        <w:spacing w:line="240" w:lineRule="auto"/>
        <w:ind w:left="426" w:right="-45"/>
        <w:jc w:val="thaiDistribute"/>
        <w:rPr>
          <w:rFonts w:ascii="Browallia New" w:hAnsi="Browallia New" w:cs="Browallia New"/>
          <w:sz w:val="28"/>
          <w:szCs w:val="28"/>
        </w:rPr>
      </w:pPr>
    </w:p>
    <w:p w14:paraId="39080956" w14:textId="577301D4" w:rsidR="008902F8" w:rsidRPr="00C2555B" w:rsidRDefault="008902F8" w:rsidP="008902F8">
      <w:pPr>
        <w:tabs>
          <w:tab w:val="left" w:pos="1440"/>
        </w:tabs>
        <w:spacing w:line="240" w:lineRule="auto"/>
        <w:ind w:left="426" w:right="-45"/>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รายการเคลื่อนไหวของหุ้นกู้ในระหว่างงวด</w:t>
      </w:r>
      <w:r w:rsidR="00F23860">
        <w:rPr>
          <w:rFonts w:ascii="Browallia New" w:hAnsi="Browallia New" w:cs="Browallia New" w:hint="cs"/>
          <w:sz w:val="28"/>
          <w:szCs w:val="28"/>
          <w:cs/>
        </w:rPr>
        <w:t>เก้า</w:t>
      </w:r>
      <w:r w:rsidRPr="00C2555B">
        <w:rPr>
          <w:rFonts w:ascii="Browallia New" w:hAnsi="Browallia New" w:cs="Browallia New"/>
          <w:sz w:val="28"/>
          <w:szCs w:val="28"/>
          <w:cs/>
        </w:rPr>
        <w:t xml:space="preserve">เดือนสิ้นสุดวันที่ </w:t>
      </w:r>
      <w:r w:rsidR="001C3AE2" w:rsidRPr="009055F0">
        <w:rPr>
          <w:rFonts w:ascii="Browallia New" w:hAnsi="Browallia New" w:cs="Browallia New"/>
          <w:spacing w:val="-2"/>
          <w:sz w:val="28"/>
          <w:szCs w:val="28"/>
        </w:rPr>
        <w:t xml:space="preserve">30 </w:t>
      </w:r>
      <w:r w:rsidR="00F23860" w:rsidRPr="00F23860">
        <w:rPr>
          <w:rFonts w:ascii="Browallia New" w:hAnsi="Browallia New" w:cs="Browallia New"/>
          <w:spacing w:val="-2"/>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มีดังต่อไปนี้</w:t>
      </w:r>
      <w:r w:rsidRPr="00C2555B">
        <w:rPr>
          <w:rFonts w:ascii="Browallia New" w:hAnsi="Browallia New" w:cs="Browallia New"/>
          <w:sz w:val="28"/>
          <w:szCs w:val="28"/>
        </w:rPr>
        <w:t xml:space="preserve"> </w:t>
      </w:r>
      <w:r w:rsidRPr="00C2555B">
        <w:rPr>
          <w:rFonts w:ascii="Browallia New" w:hAnsi="Browallia New" w:cs="Browallia New"/>
          <w:sz w:val="28"/>
          <w:szCs w:val="28"/>
        </w:rPr>
        <w:tab/>
      </w:r>
    </w:p>
    <w:p w14:paraId="5642A3AB" w14:textId="427B27B5" w:rsidR="008D72C3" w:rsidRPr="00C2555B" w:rsidRDefault="008D72C3" w:rsidP="001B4041">
      <w:pPr>
        <w:tabs>
          <w:tab w:val="left" w:pos="1440"/>
        </w:tabs>
        <w:spacing w:line="240" w:lineRule="auto"/>
        <w:ind w:left="426" w:right="-45"/>
        <w:jc w:val="right"/>
        <w:rPr>
          <w:rFonts w:ascii="Browallia New" w:hAnsi="Browallia New" w:cs="Browallia New"/>
          <w:sz w:val="22"/>
          <w:szCs w:val="22"/>
        </w:rPr>
      </w:pPr>
    </w:p>
    <w:tbl>
      <w:tblPr>
        <w:tblW w:w="4767" w:type="pct"/>
        <w:tblInd w:w="458" w:type="dxa"/>
        <w:tblLook w:val="0000" w:firstRow="0" w:lastRow="0" w:firstColumn="0" w:lastColumn="0" w:noHBand="0" w:noVBand="0"/>
      </w:tblPr>
      <w:tblGrid>
        <w:gridCol w:w="4361"/>
        <w:gridCol w:w="2127"/>
        <w:gridCol w:w="278"/>
        <w:gridCol w:w="2132"/>
      </w:tblGrid>
      <w:tr w:rsidR="008C212D" w:rsidRPr="00C2555B" w14:paraId="437F6CCE" w14:textId="77777777" w:rsidTr="00981725">
        <w:tc>
          <w:tcPr>
            <w:tcW w:w="2451" w:type="pct"/>
          </w:tcPr>
          <w:p w14:paraId="77F2D36E" w14:textId="77777777" w:rsidR="008C212D" w:rsidRPr="00493671" w:rsidRDefault="008C212D" w:rsidP="00204A5D">
            <w:pPr>
              <w:spacing w:line="240" w:lineRule="auto"/>
              <w:ind w:left="540"/>
              <w:rPr>
                <w:rFonts w:ascii="Browallia New" w:hAnsi="Browallia New" w:cs="Browallia New"/>
                <w:sz w:val="28"/>
                <w:szCs w:val="28"/>
              </w:rPr>
            </w:pPr>
          </w:p>
        </w:tc>
        <w:tc>
          <w:tcPr>
            <w:tcW w:w="1195" w:type="pct"/>
          </w:tcPr>
          <w:p w14:paraId="39A617DA" w14:textId="77777777" w:rsidR="008C212D" w:rsidRPr="00493671" w:rsidRDefault="008C212D" w:rsidP="00204A5D">
            <w:pPr>
              <w:spacing w:line="240" w:lineRule="auto"/>
              <w:jc w:val="right"/>
              <w:rPr>
                <w:rFonts w:ascii="Browallia New" w:hAnsi="Browallia New" w:cs="Browallia New"/>
                <w:sz w:val="28"/>
                <w:szCs w:val="28"/>
              </w:rPr>
            </w:pPr>
          </w:p>
        </w:tc>
        <w:tc>
          <w:tcPr>
            <w:tcW w:w="156" w:type="pct"/>
          </w:tcPr>
          <w:p w14:paraId="33EDC775" w14:textId="77777777" w:rsidR="008C212D" w:rsidRPr="00C2555B" w:rsidRDefault="008C212D" w:rsidP="00204A5D">
            <w:pPr>
              <w:spacing w:line="240" w:lineRule="auto"/>
              <w:jc w:val="right"/>
              <w:rPr>
                <w:rFonts w:ascii="Browallia New" w:hAnsi="Browallia New" w:cs="Browallia New"/>
                <w:sz w:val="28"/>
                <w:szCs w:val="28"/>
                <w:cs/>
              </w:rPr>
            </w:pPr>
          </w:p>
        </w:tc>
        <w:tc>
          <w:tcPr>
            <w:tcW w:w="1198" w:type="pct"/>
          </w:tcPr>
          <w:p w14:paraId="4409B55C" w14:textId="77777777" w:rsidR="008C212D" w:rsidRPr="00C2555B" w:rsidRDefault="008C212D"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(หน่วย : พันบาท)</w:t>
            </w:r>
          </w:p>
        </w:tc>
      </w:tr>
      <w:tr w:rsidR="008C212D" w:rsidRPr="00C2555B" w14:paraId="4E00C671" w14:textId="77777777" w:rsidTr="00981725">
        <w:tc>
          <w:tcPr>
            <w:tcW w:w="2451" w:type="pct"/>
          </w:tcPr>
          <w:p w14:paraId="0A7DE146" w14:textId="77777777" w:rsidR="008C212D" w:rsidRPr="00C2555B" w:rsidRDefault="008C212D" w:rsidP="00204A5D">
            <w:pPr>
              <w:spacing w:line="240" w:lineRule="auto"/>
              <w:ind w:left="540"/>
              <w:rPr>
                <w:rFonts w:ascii="Browallia New" w:hAnsi="Browallia New" w:cs="Browallia New"/>
                <w:sz w:val="28"/>
                <w:szCs w:val="28"/>
              </w:rPr>
            </w:pPr>
          </w:p>
        </w:tc>
        <w:tc>
          <w:tcPr>
            <w:tcW w:w="1195" w:type="pct"/>
            <w:tcBorders>
              <w:bottom w:val="single" w:sz="4" w:space="0" w:color="auto"/>
            </w:tcBorders>
          </w:tcPr>
          <w:p w14:paraId="1A37E404" w14:textId="77777777" w:rsidR="008C212D" w:rsidRPr="00C2555B" w:rsidRDefault="008C212D"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156" w:type="pct"/>
          </w:tcPr>
          <w:p w14:paraId="6D334006" w14:textId="77777777" w:rsidR="008C212D" w:rsidRPr="00C2555B" w:rsidRDefault="008C212D" w:rsidP="00204A5D">
            <w:pPr>
              <w:spacing w:line="240" w:lineRule="auto"/>
              <w:jc w:val="center"/>
              <w:rPr>
                <w:rFonts w:ascii="Browallia New" w:hAnsi="Browallia New" w:cs="Browallia New"/>
                <w:sz w:val="28"/>
                <w:szCs w:val="28"/>
                <w:cs/>
              </w:rPr>
            </w:pPr>
          </w:p>
        </w:tc>
        <w:tc>
          <w:tcPr>
            <w:tcW w:w="1198" w:type="pct"/>
            <w:tcBorders>
              <w:bottom w:val="single" w:sz="4" w:space="0" w:color="auto"/>
            </w:tcBorders>
          </w:tcPr>
          <w:p w14:paraId="622C0676" w14:textId="77777777" w:rsidR="008C212D" w:rsidRPr="00C2555B" w:rsidRDefault="008C212D" w:rsidP="003B7131">
            <w:pPr>
              <w:tabs>
                <w:tab w:val="clear" w:pos="1644"/>
                <w:tab w:val="clear" w:pos="1871"/>
              </w:tabs>
              <w:spacing w:line="240" w:lineRule="auto"/>
              <w:ind w:right="-103" w:hanging="104"/>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8C212D" w:rsidRPr="00C2555B" w14:paraId="2220A8AB" w14:textId="77777777" w:rsidTr="00981725">
        <w:tc>
          <w:tcPr>
            <w:tcW w:w="2451" w:type="pct"/>
          </w:tcPr>
          <w:p w14:paraId="0EC9B445" w14:textId="77777777" w:rsidR="008C212D" w:rsidRPr="00C2555B" w:rsidRDefault="008C212D" w:rsidP="00204A5D">
            <w:pPr>
              <w:spacing w:line="240" w:lineRule="auto"/>
              <w:ind w:left="426"/>
              <w:jc w:val="thaiDistribute"/>
              <w:rPr>
                <w:rFonts w:ascii="Browallia New" w:hAnsi="Browallia New" w:cs="Browallia New"/>
                <w:sz w:val="28"/>
                <w:szCs w:val="28"/>
                <w:cs/>
              </w:rPr>
            </w:pPr>
          </w:p>
        </w:tc>
        <w:tc>
          <w:tcPr>
            <w:tcW w:w="1195" w:type="pct"/>
            <w:tcBorders>
              <w:top w:val="single" w:sz="4" w:space="0" w:color="auto"/>
            </w:tcBorders>
          </w:tcPr>
          <w:p w14:paraId="6B157F06" w14:textId="77777777" w:rsidR="008C212D" w:rsidRPr="00C2555B" w:rsidRDefault="008C212D" w:rsidP="00204A5D">
            <w:pPr>
              <w:spacing w:line="240" w:lineRule="auto"/>
              <w:jc w:val="right"/>
              <w:rPr>
                <w:rFonts w:ascii="Browallia New" w:hAnsi="Browallia New" w:cs="Browallia New"/>
                <w:sz w:val="28"/>
                <w:szCs w:val="28"/>
                <w:lang w:val="en-GB"/>
              </w:rPr>
            </w:pPr>
          </w:p>
        </w:tc>
        <w:tc>
          <w:tcPr>
            <w:tcW w:w="156" w:type="pct"/>
          </w:tcPr>
          <w:p w14:paraId="32B6FFB8" w14:textId="77777777" w:rsidR="008C212D" w:rsidRPr="00C2555B" w:rsidRDefault="008C212D" w:rsidP="00204A5D">
            <w:pPr>
              <w:spacing w:line="240" w:lineRule="auto"/>
              <w:jc w:val="right"/>
              <w:rPr>
                <w:rFonts w:ascii="Browallia New" w:hAnsi="Browallia New" w:cs="Browallia New"/>
                <w:sz w:val="28"/>
                <w:szCs w:val="28"/>
                <w:lang w:val="en-GB"/>
              </w:rPr>
            </w:pPr>
          </w:p>
        </w:tc>
        <w:tc>
          <w:tcPr>
            <w:tcW w:w="1198" w:type="pct"/>
            <w:tcBorders>
              <w:top w:val="single" w:sz="4" w:space="0" w:color="auto"/>
            </w:tcBorders>
          </w:tcPr>
          <w:p w14:paraId="317CF71C" w14:textId="77777777" w:rsidR="008C212D" w:rsidRPr="00C2555B" w:rsidRDefault="008C212D" w:rsidP="00204A5D">
            <w:pPr>
              <w:spacing w:line="240" w:lineRule="auto"/>
              <w:jc w:val="right"/>
              <w:rPr>
                <w:rFonts w:ascii="Browallia New" w:hAnsi="Browallia New" w:cs="Browallia New"/>
                <w:sz w:val="28"/>
                <w:szCs w:val="28"/>
                <w:lang w:val="en-GB"/>
              </w:rPr>
            </w:pPr>
          </w:p>
        </w:tc>
      </w:tr>
      <w:tr w:rsidR="00E45BEC" w:rsidRPr="00C2555B" w14:paraId="051C8DAD" w14:textId="77777777" w:rsidTr="00981725">
        <w:trPr>
          <w:trHeight w:val="54"/>
        </w:trPr>
        <w:tc>
          <w:tcPr>
            <w:tcW w:w="2451" w:type="pct"/>
          </w:tcPr>
          <w:p w14:paraId="59F36423" w14:textId="00D7BA7F" w:rsidR="00E45BEC" w:rsidRPr="00C2555B" w:rsidRDefault="00E45BEC" w:rsidP="00E45BEC">
            <w:pPr>
              <w:spacing w:line="240" w:lineRule="auto"/>
              <w:jc w:val="thaiDistribute"/>
              <w:rPr>
                <w:rFonts w:ascii="Browallia New" w:hAnsi="Browallia New" w:cs="Browallia New"/>
                <w:sz w:val="28"/>
                <w:szCs w:val="28"/>
                <w:cs/>
                <w:lang w:val="en-GB"/>
              </w:rPr>
            </w:pPr>
            <w:r w:rsidRPr="00C2555B">
              <w:rPr>
                <w:rFonts w:ascii="Browallia New" w:hAnsi="Browallia New" w:cs="Browallia New"/>
                <w:sz w:val="28"/>
                <w:szCs w:val="28"/>
                <w:cs/>
              </w:rPr>
              <w:t>ยอด</w:t>
            </w:r>
            <w:r w:rsidRPr="00C2555B">
              <w:rPr>
                <w:rFonts w:ascii="Browallia New" w:hAnsi="Browallia New" w:cs="Browallia New"/>
                <w:sz w:val="28"/>
                <w:szCs w:val="28"/>
                <w:cs/>
                <w:lang w:val="en-GB"/>
              </w:rPr>
              <w:t xml:space="preserve">คงเหลือ ณ วันที่ </w:t>
            </w:r>
            <w:r w:rsidRPr="00C2555B">
              <w:rPr>
                <w:rFonts w:ascii="Browallia New" w:hAnsi="Browallia New" w:cs="Browallia New"/>
                <w:sz w:val="28"/>
                <w:szCs w:val="28"/>
              </w:rPr>
              <w:t>1</w:t>
            </w:r>
            <w:r w:rsidRPr="00C2555B">
              <w:rPr>
                <w:rFonts w:ascii="Browallia New" w:hAnsi="Browallia New" w:cs="Browallia New"/>
                <w:sz w:val="28"/>
                <w:szCs w:val="28"/>
                <w:cs/>
                <w:lang w:val="en-GB"/>
              </w:rPr>
              <w:t xml:space="preserve"> มกราคม</w:t>
            </w:r>
            <w:r w:rsidRPr="00C2555B">
              <w:rPr>
                <w:rFonts w:ascii="Browallia New" w:hAnsi="Browallia New" w:cs="Browallia New"/>
                <w:sz w:val="28"/>
                <w:szCs w:val="28"/>
                <w:lang w:val="en-GB"/>
              </w:rPr>
              <w:t xml:space="preserve"> </w:t>
            </w:r>
            <w:r w:rsidR="00CA746A" w:rsidRPr="00C2555B">
              <w:rPr>
                <w:rFonts w:ascii="Browallia New" w:hAnsi="Browallia New" w:cs="Browallia New"/>
                <w:sz w:val="28"/>
                <w:szCs w:val="28"/>
              </w:rPr>
              <w:t>2562</w:t>
            </w:r>
          </w:p>
        </w:tc>
        <w:tc>
          <w:tcPr>
            <w:tcW w:w="1195" w:type="pct"/>
            <w:vAlign w:val="center"/>
          </w:tcPr>
          <w:p w14:paraId="69557F82" w14:textId="6F1A3BDA" w:rsidR="00E45BEC" w:rsidRPr="00D76AF9" w:rsidRDefault="0018544C">
            <w:pPr>
              <w:tabs>
                <w:tab w:val="left" w:pos="162"/>
              </w:tabs>
              <w:spacing w:line="240" w:lineRule="auto"/>
              <w:ind w:right="-18"/>
              <w:jc w:val="right"/>
              <w:rPr>
                <w:rFonts w:ascii="Browallia New" w:hAnsi="Browallia New" w:cs="Browallia New"/>
                <w:sz w:val="28"/>
                <w:szCs w:val="28"/>
              </w:rPr>
            </w:pPr>
            <w:r w:rsidRPr="00D76AF9">
              <w:rPr>
                <w:rFonts w:ascii="Browallia New" w:hAnsi="Browallia New" w:cs="Browallia New"/>
                <w:sz w:val="28"/>
                <w:szCs w:val="28"/>
              </w:rPr>
              <w:t>3,474,582</w:t>
            </w:r>
          </w:p>
        </w:tc>
        <w:tc>
          <w:tcPr>
            <w:tcW w:w="156" w:type="pct"/>
          </w:tcPr>
          <w:p w14:paraId="1009948B" w14:textId="77777777" w:rsidR="00E45BEC" w:rsidRPr="00C2555B" w:rsidRDefault="00E45BEC" w:rsidP="00E45BEC">
            <w:pPr>
              <w:tabs>
                <w:tab w:val="left" w:pos="162"/>
              </w:tabs>
              <w:spacing w:line="240" w:lineRule="auto"/>
              <w:ind w:right="-18"/>
              <w:jc w:val="right"/>
              <w:rPr>
                <w:rFonts w:ascii="Browallia New" w:hAnsi="Browallia New" w:cs="Browallia New"/>
                <w:sz w:val="28"/>
                <w:szCs w:val="28"/>
              </w:rPr>
            </w:pPr>
          </w:p>
        </w:tc>
        <w:tc>
          <w:tcPr>
            <w:tcW w:w="1198" w:type="pct"/>
          </w:tcPr>
          <w:p w14:paraId="5A9444B4" w14:textId="5C77105B" w:rsidR="00E45BEC" w:rsidRPr="00C2555B" w:rsidRDefault="0018544C" w:rsidP="00E45BEC">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1,847,375</w:t>
            </w:r>
          </w:p>
        </w:tc>
      </w:tr>
      <w:tr w:rsidR="00461E86" w:rsidRPr="00C2555B" w14:paraId="47F40A24" w14:textId="77777777" w:rsidTr="00B762DD">
        <w:trPr>
          <w:trHeight w:val="54"/>
        </w:trPr>
        <w:tc>
          <w:tcPr>
            <w:tcW w:w="2451" w:type="pct"/>
          </w:tcPr>
          <w:p w14:paraId="4B7D9076" w14:textId="3C3DAEF2" w:rsidR="00461E86" w:rsidRPr="00C2555B" w:rsidRDefault="00461E86" w:rsidP="00461E86">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ออกจำหน่ายหุ้นกู้</w:t>
            </w:r>
          </w:p>
        </w:tc>
        <w:tc>
          <w:tcPr>
            <w:tcW w:w="1195" w:type="pct"/>
          </w:tcPr>
          <w:p w14:paraId="2B1BEE83" w14:textId="509ACB3B" w:rsidR="00461E86" w:rsidRPr="007E0EF8" w:rsidRDefault="00461E86" w:rsidP="00461E86">
            <w:pPr>
              <w:tabs>
                <w:tab w:val="left" w:pos="162"/>
              </w:tabs>
              <w:spacing w:line="240" w:lineRule="auto"/>
              <w:ind w:right="-18"/>
              <w:jc w:val="right"/>
              <w:rPr>
                <w:rFonts w:ascii="Browallia New" w:hAnsi="Browallia New" w:cs="Browallia New"/>
                <w:sz w:val="28"/>
                <w:szCs w:val="28"/>
              </w:rPr>
            </w:pPr>
            <w:r w:rsidRPr="00324907">
              <w:rPr>
                <w:rFonts w:ascii="Browallia New" w:hAnsi="Browallia New" w:cs="Browallia New"/>
                <w:sz w:val="28"/>
                <w:szCs w:val="28"/>
                <w:cs/>
              </w:rPr>
              <w:t>1</w:t>
            </w:r>
            <w:r w:rsidRPr="00324907">
              <w:rPr>
                <w:rFonts w:ascii="Browallia New" w:hAnsi="Browallia New" w:cs="DokChampa"/>
                <w:sz w:val="28"/>
                <w:szCs w:val="28"/>
                <w:lang w:bidi="lo-LA"/>
              </w:rPr>
              <w:t>,350,000</w:t>
            </w:r>
          </w:p>
        </w:tc>
        <w:tc>
          <w:tcPr>
            <w:tcW w:w="156" w:type="pct"/>
          </w:tcPr>
          <w:p w14:paraId="6999E3CA" w14:textId="77777777" w:rsidR="00461E86" w:rsidRPr="00C2555B" w:rsidRDefault="00461E86" w:rsidP="00461E86">
            <w:pPr>
              <w:tabs>
                <w:tab w:val="left" w:pos="162"/>
              </w:tabs>
              <w:spacing w:line="240" w:lineRule="auto"/>
              <w:ind w:right="-18"/>
              <w:jc w:val="right"/>
              <w:rPr>
                <w:rFonts w:ascii="Browallia New" w:hAnsi="Browallia New" w:cs="Browallia New"/>
                <w:sz w:val="28"/>
                <w:szCs w:val="28"/>
              </w:rPr>
            </w:pPr>
          </w:p>
        </w:tc>
        <w:tc>
          <w:tcPr>
            <w:tcW w:w="1198" w:type="pct"/>
          </w:tcPr>
          <w:p w14:paraId="4FC4B22B" w14:textId="5585F64E" w:rsidR="00461E86" w:rsidRPr="000D4C68" w:rsidRDefault="00461E86" w:rsidP="00324907">
            <w:pPr>
              <w:tabs>
                <w:tab w:val="left" w:pos="162"/>
              </w:tabs>
              <w:spacing w:line="240" w:lineRule="auto"/>
              <w:ind w:right="-18"/>
              <w:jc w:val="right"/>
              <w:rPr>
                <w:rFonts w:ascii="Browallia New" w:hAnsi="Browallia New" w:cs="Browallia New"/>
                <w:sz w:val="28"/>
                <w:szCs w:val="28"/>
              </w:rPr>
            </w:pPr>
            <w:r w:rsidRPr="000D4C68">
              <w:rPr>
                <w:rFonts w:ascii="Browallia New" w:hAnsi="Browallia New" w:cs="Browallia New"/>
                <w:sz w:val="28"/>
                <w:szCs w:val="28"/>
              </w:rPr>
              <w:t>580,000</w:t>
            </w:r>
          </w:p>
        </w:tc>
      </w:tr>
      <w:tr w:rsidR="00461E86" w:rsidRPr="00C2555B" w14:paraId="0E9B3263" w14:textId="77777777" w:rsidTr="005C1F20">
        <w:trPr>
          <w:trHeight w:val="54"/>
        </w:trPr>
        <w:tc>
          <w:tcPr>
            <w:tcW w:w="2451" w:type="pct"/>
          </w:tcPr>
          <w:p w14:paraId="75065621" w14:textId="55EA49E1" w:rsidR="00461E86" w:rsidRDefault="00461E86" w:rsidP="00461E86">
            <w:pPr>
              <w:spacing w:line="240" w:lineRule="auto"/>
              <w:jc w:val="thaiDistribute"/>
              <w:rPr>
                <w:rFonts w:ascii="Browallia New" w:hAnsi="Browallia New" w:cs="Browallia New"/>
                <w:sz w:val="28"/>
                <w:szCs w:val="28"/>
              </w:rPr>
            </w:pPr>
            <w:r>
              <w:rPr>
                <w:rFonts w:ascii="Browallia New" w:hAnsi="Browallia New" w:cs="Browallia New" w:hint="cs"/>
                <w:sz w:val="28"/>
                <w:szCs w:val="28"/>
                <w:cs/>
              </w:rPr>
              <w:t>ไถ่ถอนคืนระหว่างงวด</w:t>
            </w:r>
          </w:p>
        </w:tc>
        <w:tc>
          <w:tcPr>
            <w:tcW w:w="1195" w:type="pct"/>
          </w:tcPr>
          <w:p w14:paraId="0F231658" w14:textId="5D736D20" w:rsidR="00461E86" w:rsidRPr="007E0EF8" w:rsidRDefault="00461E86" w:rsidP="00461E86">
            <w:pPr>
              <w:tabs>
                <w:tab w:val="left" w:pos="162"/>
              </w:tabs>
              <w:spacing w:line="240" w:lineRule="auto"/>
              <w:ind w:right="-18"/>
              <w:jc w:val="right"/>
              <w:rPr>
                <w:rFonts w:ascii="Browallia New" w:hAnsi="Browallia New" w:cs="Browallia New"/>
                <w:sz w:val="28"/>
                <w:szCs w:val="28"/>
              </w:rPr>
            </w:pPr>
            <w:r w:rsidRPr="00324907">
              <w:rPr>
                <w:rFonts w:ascii="Browallia New" w:hAnsi="Browallia New" w:cs="Browallia New"/>
                <w:sz w:val="28"/>
                <w:szCs w:val="28"/>
              </w:rPr>
              <w:t>(1,367,900)</w:t>
            </w:r>
          </w:p>
        </w:tc>
        <w:tc>
          <w:tcPr>
            <w:tcW w:w="156" w:type="pct"/>
          </w:tcPr>
          <w:p w14:paraId="501CE63D" w14:textId="77777777" w:rsidR="00461E86" w:rsidRPr="00C2555B" w:rsidRDefault="00461E86" w:rsidP="00461E86">
            <w:pPr>
              <w:tabs>
                <w:tab w:val="left" w:pos="162"/>
              </w:tabs>
              <w:spacing w:line="240" w:lineRule="auto"/>
              <w:ind w:right="-18"/>
              <w:jc w:val="right"/>
              <w:rPr>
                <w:rFonts w:ascii="Browallia New" w:hAnsi="Browallia New" w:cs="Browallia New"/>
                <w:sz w:val="28"/>
                <w:szCs w:val="28"/>
              </w:rPr>
            </w:pPr>
          </w:p>
        </w:tc>
        <w:tc>
          <w:tcPr>
            <w:tcW w:w="1198" w:type="pct"/>
          </w:tcPr>
          <w:p w14:paraId="7FB99BCE" w14:textId="0DF7A0DB" w:rsidR="00461E86" w:rsidRPr="000D4C68" w:rsidRDefault="00461E86" w:rsidP="00324907">
            <w:pPr>
              <w:tabs>
                <w:tab w:val="left" w:pos="162"/>
              </w:tabs>
              <w:spacing w:line="240" w:lineRule="auto"/>
              <w:ind w:right="-18"/>
              <w:jc w:val="right"/>
              <w:rPr>
                <w:rFonts w:ascii="Browallia New" w:hAnsi="Browallia New" w:cs="Browallia New"/>
                <w:sz w:val="28"/>
                <w:szCs w:val="28"/>
              </w:rPr>
            </w:pPr>
            <w:r w:rsidRPr="000D4C68">
              <w:rPr>
                <w:rFonts w:ascii="Browallia New" w:hAnsi="Browallia New" w:cs="Browallia New"/>
                <w:sz w:val="28"/>
                <w:szCs w:val="28"/>
              </w:rPr>
              <w:t>(597,900)</w:t>
            </w:r>
          </w:p>
        </w:tc>
      </w:tr>
      <w:tr w:rsidR="00461E86" w:rsidRPr="00C2555B" w14:paraId="72DDA14F" w14:textId="77777777" w:rsidTr="00B762DD">
        <w:trPr>
          <w:trHeight w:val="54"/>
        </w:trPr>
        <w:tc>
          <w:tcPr>
            <w:tcW w:w="2451" w:type="pct"/>
          </w:tcPr>
          <w:p w14:paraId="335911A6" w14:textId="104C79C6" w:rsidR="00461E86" w:rsidRPr="00C2555B" w:rsidRDefault="00461E86" w:rsidP="00461E86">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ค่าใช้จ่ายในการออกหุ้นกู้</w:t>
            </w:r>
          </w:p>
        </w:tc>
        <w:tc>
          <w:tcPr>
            <w:tcW w:w="1195" w:type="pct"/>
          </w:tcPr>
          <w:p w14:paraId="7B06CD5D" w14:textId="302E4489" w:rsidR="00461E86" w:rsidRPr="007E0EF8" w:rsidRDefault="00461E86" w:rsidP="00461E86">
            <w:pPr>
              <w:tabs>
                <w:tab w:val="left" w:pos="162"/>
              </w:tabs>
              <w:spacing w:line="240" w:lineRule="auto"/>
              <w:ind w:right="-18"/>
              <w:jc w:val="right"/>
              <w:rPr>
                <w:rFonts w:ascii="Browallia New" w:hAnsi="Browallia New" w:cs="Browallia New"/>
                <w:sz w:val="28"/>
                <w:szCs w:val="28"/>
              </w:rPr>
            </w:pPr>
            <w:r w:rsidRPr="00324907">
              <w:rPr>
                <w:rFonts w:ascii="Browallia New" w:hAnsi="Browallia New" w:cs="Browallia New"/>
                <w:sz w:val="28"/>
                <w:szCs w:val="28"/>
              </w:rPr>
              <w:t>(19,339)</w:t>
            </w:r>
          </w:p>
        </w:tc>
        <w:tc>
          <w:tcPr>
            <w:tcW w:w="156" w:type="pct"/>
          </w:tcPr>
          <w:p w14:paraId="4F01749A" w14:textId="77777777" w:rsidR="00461E86" w:rsidRPr="00C2555B" w:rsidRDefault="00461E86" w:rsidP="00461E86">
            <w:pPr>
              <w:tabs>
                <w:tab w:val="left" w:pos="162"/>
              </w:tabs>
              <w:spacing w:line="240" w:lineRule="auto"/>
              <w:ind w:right="-18"/>
              <w:jc w:val="right"/>
              <w:rPr>
                <w:rFonts w:ascii="Browallia New" w:hAnsi="Browallia New" w:cs="Browallia New"/>
                <w:sz w:val="28"/>
                <w:szCs w:val="28"/>
              </w:rPr>
            </w:pPr>
          </w:p>
        </w:tc>
        <w:tc>
          <w:tcPr>
            <w:tcW w:w="1198" w:type="pct"/>
          </w:tcPr>
          <w:p w14:paraId="05E30FB1" w14:textId="1E1708F3" w:rsidR="00461E86" w:rsidRPr="000D4C68" w:rsidRDefault="00461E86" w:rsidP="00461E86">
            <w:pPr>
              <w:tabs>
                <w:tab w:val="left" w:pos="162"/>
              </w:tabs>
              <w:spacing w:line="240" w:lineRule="auto"/>
              <w:ind w:right="-18"/>
              <w:jc w:val="right"/>
              <w:rPr>
                <w:rFonts w:ascii="Browallia New" w:hAnsi="Browallia New" w:cs="Browallia New"/>
                <w:sz w:val="28"/>
                <w:szCs w:val="28"/>
              </w:rPr>
            </w:pPr>
            <w:r w:rsidRPr="000D4C68">
              <w:rPr>
                <w:rFonts w:ascii="Browallia New" w:hAnsi="Browallia New" w:cs="Browallia New"/>
                <w:sz w:val="28"/>
                <w:szCs w:val="28"/>
              </w:rPr>
              <w:t>(</w:t>
            </w:r>
            <w:r w:rsidR="009F6D0C" w:rsidRPr="00324907">
              <w:rPr>
                <w:rFonts w:ascii="Browallia New" w:hAnsi="Browallia New" w:cs="Browallia New"/>
                <w:sz w:val="28"/>
                <w:szCs w:val="28"/>
              </w:rPr>
              <w:t>11,282</w:t>
            </w:r>
            <w:r w:rsidRPr="000D4C68">
              <w:rPr>
                <w:rFonts w:ascii="Browallia New" w:hAnsi="Browallia New" w:cs="Browallia New"/>
                <w:sz w:val="28"/>
                <w:szCs w:val="28"/>
              </w:rPr>
              <w:t>)</w:t>
            </w:r>
          </w:p>
        </w:tc>
      </w:tr>
      <w:tr w:rsidR="00461E86" w:rsidRPr="00C2555B" w14:paraId="001AF04E" w14:textId="77777777" w:rsidTr="00981725">
        <w:tc>
          <w:tcPr>
            <w:tcW w:w="2451" w:type="pct"/>
          </w:tcPr>
          <w:p w14:paraId="241128FA" w14:textId="77777777" w:rsidR="00461E86" w:rsidRPr="00C2555B" w:rsidRDefault="00461E86" w:rsidP="00461E86">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ค่าใช้จ่ายในการออกหุ้นกู้ตัดจำหน่าย</w:t>
            </w:r>
          </w:p>
        </w:tc>
        <w:tc>
          <w:tcPr>
            <w:tcW w:w="1195" w:type="pct"/>
            <w:tcBorders>
              <w:bottom w:val="single" w:sz="4" w:space="0" w:color="auto"/>
            </w:tcBorders>
            <w:vAlign w:val="center"/>
          </w:tcPr>
          <w:p w14:paraId="415DD344" w14:textId="7A08026C" w:rsidR="00461E86" w:rsidRPr="007E0EF8" w:rsidRDefault="00461E86" w:rsidP="00461E86">
            <w:pPr>
              <w:pBdr>
                <w:bar w:val="single" w:sz="4" w:color="auto"/>
              </w:pBdr>
              <w:tabs>
                <w:tab w:val="left" w:pos="162"/>
              </w:tabs>
              <w:spacing w:line="240" w:lineRule="auto"/>
              <w:ind w:right="-18"/>
              <w:jc w:val="right"/>
              <w:rPr>
                <w:rFonts w:ascii="Browallia New" w:hAnsi="Browallia New" w:cs="Browallia New"/>
                <w:sz w:val="28"/>
                <w:szCs w:val="28"/>
              </w:rPr>
            </w:pPr>
            <w:r w:rsidRPr="00324907">
              <w:rPr>
                <w:rFonts w:ascii="Browallia New" w:hAnsi="Browallia New" w:cs="Browallia New"/>
                <w:sz w:val="28"/>
                <w:szCs w:val="28"/>
              </w:rPr>
              <w:t>17,068</w:t>
            </w:r>
          </w:p>
        </w:tc>
        <w:tc>
          <w:tcPr>
            <w:tcW w:w="156" w:type="pct"/>
          </w:tcPr>
          <w:p w14:paraId="477EA661" w14:textId="77777777" w:rsidR="00461E86" w:rsidRPr="00C2555B" w:rsidRDefault="00461E86" w:rsidP="00461E86">
            <w:pPr>
              <w:tabs>
                <w:tab w:val="left" w:pos="162"/>
              </w:tabs>
              <w:spacing w:line="240" w:lineRule="auto"/>
              <w:ind w:right="-18"/>
              <w:jc w:val="right"/>
              <w:rPr>
                <w:rFonts w:ascii="Browallia New" w:hAnsi="Browallia New" w:cs="Browallia New"/>
                <w:sz w:val="28"/>
                <w:szCs w:val="28"/>
              </w:rPr>
            </w:pPr>
          </w:p>
        </w:tc>
        <w:tc>
          <w:tcPr>
            <w:tcW w:w="1198" w:type="pct"/>
            <w:tcBorders>
              <w:bottom w:val="single" w:sz="4" w:space="0" w:color="auto"/>
            </w:tcBorders>
            <w:vAlign w:val="center"/>
          </w:tcPr>
          <w:p w14:paraId="60C1A670" w14:textId="0775B321" w:rsidR="00461E86" w:rsidRPr="000D4C68" w:rsidRDefault="009F6D0C" w:rsidP="00461E86">
            <w:pPr>
              <w:tabs>
                <w:tab w:val="left" w:pos="162"/>
              </w:tabs>
              <w:spacing w:line="240" w:lineRule="auto"/>
              <w:ind w:right="-18"/>
              <w:jc w:val="right"/>
              <w:rPr>
                <w:rFonts w:ascii="Browallia New" w:hAnsi="Browallia New" w:cs="Browallia New"/>
                <w:sz w:val="28"/>
                <w:szCs w:val="28"/>
              </w:rPr>
            </w:pPr>
            <w:r w:rsidRPr="00324907">
              <w:rPr>
                <w:rFonts w:ascii="Browallia New" w:hAnsi="Browallia New" w:cs="Browallia New"/>
                <w:sz w:val="28"/>
                <w:szCs w:val="28"/>
              </w:rPr>
              <w:t>12,925</w:t>
            </w:r>
          </w:p>
        </w:tc>
      </w:tr>
      <w:tr w:rsidR="00461E86" w:rsidRPr="00C2555B" w14:paraId="5D4E6846" w14:textId="77777777" w:rsidTr="00981725">
        <w:tc>
          <w:tcPr>
            <w:tcW w:w="2451" w:type="pct"/>
          </w:tcPr>
          <w:p w14:paraId="24819D1B" w14:textId="398B3C7A" w:rsidR="00461E86" w:rsidRPr="00C2555B" w:rsidRDefault="00461E86" w:rsidP="00461E86">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cs/>
                <w:lang w:val="en-GB"/>
              </w:rPr>
              <w:t xml:space="preserve"> ณ วันที่ </w:t>
            </w:r>
            <w:r w:rsidRPr="009055F0">
              <w:rPr>
                <w:rFonts w:ascii="Browallia New" w:hAnsi="Browallia New" w:cs="Browallia New"/>
                <w:spacing w:val="-2"/>
                <w:sz w:val="28"/>
                <w:szCs w:val="28"/>
              </w:rPr>
              <w:t xml:space="preserve">30 </w:t>
            </w:r>
            <w:r w:rsidRPr="00F23860">
              <w:rPr>
                <w:rFonts w:ascii="Browallia New" w:hAnsi="Browallia New" w:cs="Browallia New"/>
                <w:spacing w:val="-2"/>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1195" w:type="pct"/>
            <w:tcBorders>
              <w:top w:val="single" w:sz="4" w:space="0" w:color="auto"/>
              <w:bottom w:val="single" w:sz="12" w:space="0" w:color="auto"/>
            </w:tcBorders>
            <w:vAlign w:val="center"/>
          </w:tcPr>
          <w:p w14:paraId="1B74D434" w14:textId="2051F474" w:rsidR="00461E86" w:rsidRPr="007E0EF8" w:rsidRDefault="00461E86" w:rsidP="00461E86">
            <w:pPr>
              <w:pBdr>
                <w:bar w:val="single" w:sz="4" w:color="auto"/>
              </w:pBdr>
              <w:tabs>
                <w:tab w:val="left" w:pos="162"/>
              </w:tabs>
              <w:spacing w:line="240" w:lineRule="auto"/>
              <w:ind w:right="-18"/>
              <w:jc w:val="right"/>
              <w:rPr>
                <w:rFonts w:ascii="Browallia New" w:hAnsi="Browallia New" w:cs="Browallia New"/>
                <w:sz w:val="28"/>
                <w:szCs w:val="28"/>
                <w:cs/>
              </w:rPr>
            </w:pPr>
            <w:r w:rsidRPr="00324907">
              <w:rPr>
                <w:rFonts w:ascii="Browallia New" w:hAnsi="Browallia New" w:cs="Browallia New"/>
                <w:sz w:val="28"/>
                <w:szCs w:val="28"/>
              </w:rPr>
              <w:t>3,454,411</w:t>
            </w:r>
          </w:p>
        </w:tc>
        <w:tc>
          <w:tcPr>
            <w:tcW w:w="156" w:type="pct"/>
          </w:tcPr>
          <w:p w14:paraId="6BFD8403" w14:textId="77777777" w:rsidR="00461E86" w:rsidRPr="00C2555B" w:rsidRDefault="00461E86" w:rsidP="00461E86">
            <w:pPr>
              <w:tabs>
                <w:tab w:val="left" w:pos="162"/>
              </w:tabs>
              <w:spacing w:line="240" w:lineRule="auto"/>
              <w:ind w:right="-18"/>
              <w:jc w:val="right"/>
              <w:rPr>
                <w:rFonts w:ascii="Browallia New" w:hAnsi="Browallia New" w:cs="Browallia New"/>
                <w:sz w:val="28"/>
                <w:szCs w:val="28"/>
              </w:rPr>
            </w:pPr>
          </w:p>
        </w:tc>
        <w:tc>
          <w:tcPr>
            <w:tcW w:w="1198" w:type="pct"/>
            <w:tcBorders>
              <w:top w:val="single" w:sz="4" w:space="0" w:color="auto"/>
              <w:bottom w:val="single" w:sz="12" w:space="0" w:color="auto"/>
            </w:tcBorders>
            <w:vAlign w:val="center"/>
          </w:tcPr>
          <w:p w14:paraId="77BE5EF9" w14:textId="6468F97F" w:rsidR="00461E86" w:rsidRPr="000D4C68" w:rsidRDefault="00461E86" w:rsidP="00461E86">
            <w:pPr>
              <w:tabs>
                <w:tab w:val="left" w:pos="162"/>
              </w:tabs>
              <w:spacing w:line="240" w:lineRule="auto"/>
              <w:ind w:right="-18"/>
              <w:jc w:val="right"/>
              <w:rPr>
                <w:rFonts w:ascii="Browallia New" w:hAnsi="Browallia New" w:cs="Browallia New"/>
                <w:sz w:val="28"/>
                <w:szCs w:val="28"/>
              </w:rPr>
            </w:pPr>
            <w:r w:rsidRPr="000D4C68">
              <w:rPr>
                <w:rFonts w:ascii="Browallia New" w:hAnsi="Browallia New" w:cs="Browallia New"/>
                <w:sz w:val="28"/>
                <w:szCs w:val="28"/>
              </w:rPr>
              <w:t>1,831,118</w:t>
            </w:r>
          </w:p>
        </w:tc>
      </w:tr>
    </w:tbl>
    <w:p w14:paraId="27E08340" w14:textId="77777777" w:rsidR="005C2A6D" w:rsidRPr="00B762DD" w:rsidRDefault="005C2A6D"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lang w:val="en-GB"/>
        </w:rPr>
      </w:pPr>
    </w:p>
    <w:p w14:paraId="19B7B11B" w14:textId="77777777" w:rsidR="00873607" w:rsidRDefault="0087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1F0A0C7B" w14:textId="72ED6E91" w:rsidR="0079202C" w:rsidRPr="00C2555B" w:rsidRDefault="0079202C"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เงินกู้ยืมระยะยาว</w:t>
      </w:r>
    </w:p>
    <w:p w14:paraId="43DE394C" w14:textId="77777777" w:rsidR="00825A32" w:rsidRPr="00B762DD"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4"/>
          <w:szCs w:val="14"/>
          <w:lang w:val="en-GB"/>
        </w:rPr>
      </w:pPr>
    </w:p>
    <w:tbl>
      <w:tblPr>
        <w:tblW w:w="8967" w:type="dxa"/>
        <w:tblInd w:w="426" w:type="dxa"/>
        <w:tblLayout w:type="fixed"/>
        <w:tblLook w:val="0000" w:firstRow="0" w:lastRow="0" w:firstColumn="0" w:lastColumn="0" w:noHBand="0" w:noVBand="0"/>
      </w:tblPr>
      <w:tblGrid>
        <w:gridCol w:w="3685"/>
        <w:gridCol w:w="1134"/>
        <w:gridCol w:w="241"/>
        <w:gridCol w:w="1142"/>
        <w:gridCol w:w="236"/>
        <w:gridCol w:w="1137"/>
        <w:gridCol w:w="244"/>
        <w:gridCol w:w="1148"/>
      </w:tblGrid>
      <w:tr w:rsidR="0079202C" w:rsidRPr="00C2555B" w14:paraId="78C187A0" w14:textId="77777777" w:rsidTr="005E23B4">
        <w:trPr>
          <w:cantSplit/>
        </w:trPr>
        <w:tc>
          <w:tcPr>
            <w:tcW w:w="3685" w:type="dxa"/>
          </w:tcPr>
          <w:p w14:paraId="5F8D7E75"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C2555B">
              <w:rPr>
                <w:rFonts w:ascii="Browallia New" w:hAnsi="Browallia New" w:cs="Browallia New"/>
                <w:sz w:val="28"/>
                <w:szCs w:val="28"/>
              </w:rPr>
              <w:tab/>
            </w:r>
          </w:p>
        </w:tc>
        <w:tc>
          <w:tcPr>
            <w:tcW w:w="5282" w:type="dxa"/>
            <w:gridSpan w:val="7"/>
          </w:tcPr>
          <w:p w14:paraId="52393C0C" w14:textId="77777777" w:rsidR="0079202C" w:rsidRPr="00C2555B" w:rsidRDefault="0079202C"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79202C" w:rsidRPr="00C2555B" w14:paraId="2C38E177" w14:textId="77777777" w:rsidTr="005E23B4">
        <w:trPr>
          <w:cantSplit/>
        </w:trPr>
        <w:tc>
          <w:tcPr>
            <w:tcW w:w="3685" w:type="dxa"/>
          </w:tcPr>
          <w:p w14:paraId="337CFB37"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0676E897"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C2555B">
              <w:rPr>
                <w:rFonts w:ascii="Browallia New" w:hAnsi="Browallia New" w:cs="Browallia New"/>
                <w:sz w:val="28"/>
                <w:szCs w:val="28"/>
                <w:cs/>
              </w:rPr>
              <w:t>งบการเงินเฉพาะของบริษัท</w:t>
            </w:r>
          </w:p>
        </w:tc>
      </w:tr>
      <w:tr w:rsidR="00C759AE" w:rsidRPr="00C2555B" w14:paraId="38C2DC18" w14:textId="77777777" w:rsidTr="00493671">
        <w:trPr>
          <w:cantSplit/>
          <w:trHeight w:val="185"/>
        </w:trPr>
        <w:tc>
          <w:tcPr>
            <w:tcW w:w="3685" w:type="dxa"/>
          </w:tcPr>
          <w:p w14:paraId="1D2E4B67" w14:textId="77777777" w:rsidR="00C759AE" w:rsidRPr="00C2555B" w:rsidRDefault="00C759AE" w:rsidP="00C759A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140F789A" w14:textId="5F6C5017" w:rsidR="00C759AE" w:rsidRPr="00C2555B" w:rsidRDefault="001C3AE2" w:rsidP="00C759AE">
            <w:pPr>
              <w:tabs>
                <w:tab w:val="clear" w:pos="907"/>
              </w:tabs>
              <w:spacing w:line="240" w:lineRule="auto"/>
              <w:ind w:left="-108" w:right="-108"/>
              <w:jc w:val="center"/>
              <w:rPr>
                <w:rFonts w:ascii="Browallia New" w:hAnsi="Browallia New" w:cs="Browallia New"/>
                <w:sz w:val="28"/>
                <w:szCs w:val="28"/>
                <w:lang w:val="en-GB"/>
              </w:rPr>
            </w:pPr>
            <w:r w:rsidRPr="009055F0">
              <w:rPr>
                <w:rFonts w:ascii="Browallia New" w:hAnsi="Browallia New" w:cs="Browallia New"/>
                <w:spacing w:val="-2"/>
                <w:sz w:val="28"/>
                <w:szCs w:val="28"/>
              </w:rPr>
              <w:t xml:space="preserve">30 </w:t>
            </w:r>
            <w:r w:rsidR="00F23860" w:rsidRPr="00F23860">
              <w:rPr>
                <w:rFonts w:ascii="Browallia New" w:hAnsi="Browallia New" w:cs="Browallia New"/>
                <w:spacing w:val="-2"/>
                <w:sz w:val="28"/>
                <w:szCs w:val="28"/>
                <w:cs/>
              </w:rPr>
              <w:t>กันยายน</w:t>
            </w:r>
            <w:r w:rsidR="00C759AE" w:rsidRPr="00C2555B">
              <w:rPr>
                <w:rFonts w:ascii="Browallia New" w:hAnsi="Browallia New" w:cs="Browallia New"/>
                <w:sz w:val="28"/>
                <w:szCs w:val="28"/>
                <w:cs/>
              </w:rPr>
              <w:t xml:space="preserve"> </w:t>
            </w:r>
            <w:r w:rsidR="00CA746A" w:rsidRPr="00C2555B">
              <w:rPr>
                <w:rFonts w:ascii="Browallia New" w:hAnsi="Browallia New" w:cs="Browallia New"/>
                <w:sz w:val="28"/>
                <w:szCs w:val="28"/>
              </w:rPr>
              <w:t>2562</w:t>
            </w:r>
          </w:p>
        </w:tc>
        <w:tc>
          <w:tcPr>
            <w:tcW w:w="241" w:type="dxa"/>
            <w:tcBorders>
              <w:top w:val="single" w:sz="4" w:space="0" w:color="auto"/>
            </w:tcBorders>
            <w:vAlign w:val="bottom"/>
          </w:tcPr>
          <w:p w14:paraId="309258AE" w14:textId="77777777" w:rsidR="00C759AE" w:rsidRPr="00C2555B" w:rsidRDefault="00C759AE" w:rsidP="00C759AE">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vAlign w:val="bottom"/>
          </w:tcPr>
          <w:p w14:paraId="7960CF8B" w14:textId="0FF40418" w:rsidR="00C759AE" w:rsidRPr="00C2555B" w:rsidRDefault="00C759AE" w:rsidP="00C759AE">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6" w:type="dxa"/>
          </w:tcPr>
          <w:p w14:paraId="1206FA84" w14:textId="77777777" w:rsidR="00C759AE" w:rsidRPr="00C2555B" w:rsidRDefault="00C759AE" w:rsidP="00C759AE">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vAlign w:val="bottom"/>
          </w:tcPr>
          <w:p w14:paraId="30C54689" w14:textId="59497418" w:rsidR="00C759AE" w:rsidRPr="00C2555B" w:rsidRDefault="001C3AE2" w:rsidP="00C759AE">
            <w:pPr>
              <w:tabs>
                <w:tab w:val="clear" w:pos="907"/>
              </w:tabs>
              <w:spacing w:line="240" w:lineRule="auto"/>
              <w:ind w:left="-108" w:right="-108"/>
              <w:jc w:val="center"/>
              <w:rPr>
                <w:rFonts w:ascii="Browallia New" w:hAnsi="Browallia New" w:cs="Browallia New"/>
                <w:sz w:val="28"/>
                <w:szCs w:val="28"/>
                <w:lang w:val="en-GB"/>
              </w:rPr>
            </w:pPr>
            <w:r w:rsidRPr="009055F0">
              <w:rPr>
                <w:rFonts w:ascii="Browallia New" w:hAnsi="Browallia New" w:cs="Browallia New"/>
                <w:spacing w:val="-2"/>
                <w:sz w:val="28"/>
                <w:szCs w:val="28"/>
              </w:rPr>
              <w:t xml:space="preserve">30 </w:t>
            </w:r>
            <w:r w:rsidR="00F23860" w:rsidRPr="00F23860">
              <w:rPr>
                <w:rFonts w:ascii="Browallia New" w:hAnsi="Browallia New" w:cs="Browallia New"/>
                <w:spacing w:val="-2"/>
                <w:sz w:val="28"/>
                <w:szCs w:val="28"/>
                <w:cs/>
              </w:rPr>
              <w:t>กันยายน</w:t>
            </w:r>
            <w:r w:rsidR="00C759AE" w:rsidRPr="00C2555B">
              <w:rPr>
                <w:rFonts w:ascii="Browallia New" w:hAnsi="Browallia New" w:cs="Browallia New"/>
                <w:sz w:val="28"/>
                <w:szCs w:val="28"/>
                <w:cs/>
              </w:rPr>
              <w:t xml:space="preserve"> </w:t>
            </w:r>
            <w:r w:rsidR="00CA746A" w:rsidRPr="00C2555B">
              <w:rPr>
                <w:rFonts w:ascii="Browallia New" w:hAnsi="Browallia New" w:cs="Browallia New"/>
                <w:sz w:val="28"/>
                <w:szCs w:val="28"/>
              </w:rPr>
              <w:t>2562</w:t>
            </w:r>
          </w:p>
        </w:tc>
        <w:tc>
          <w:tcPr>
            <w:tcW w:w="244" w:type="dxa"/>
            <w:tcBorders>
              <w:top w:val="single" w:sz="4" w:space="0" w:color="auto"/>
            </w:tcBorders>
            <w:vAlign w:val="bottom"/>
          </w:tcPr>
          <w:p w14:paraId="1B2FD289" w14:textId="77777777" w:rsidR="00C759AE" w:rsidRPr="00C2555B" w:rsidRDefault="00C759AE" w:rsidP="00C759AE">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6E982D22" w:rsidR="00C759AE" w:rsidRPr="00C2555B" w:rsidRDefault="00C759AE" w:rsidP="00C759AE">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79202C" w:rsidRPr="00C2555B" w14:paraId="6D720F2D" w14:textId="77777777" w:rsidTr="00493671">
        <w:trPr>
          <w:cantSplit/>
        </w:trPr>
        <w:tc>
          <w:tcPr>
            <w:tcW w:w="3685" w:type="dxa"/>
            <w:vAlign w:val="bottom"/>
          </w:tcPr>
          <w:p w14:paraId="2682618F"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Pr>
          <w:p w14:paraId="72E56072" w14:textId="77777777" w:rsidR="0079202C" w:rsidRPr="00C2555B" w:rsidRDefault="0079202C" w:rsidP="001B4041">
            <w:pPr>
              <w:tabs>
                <w:tab w:val="clear" w:pos="907"/>
                <w:tab w:val="left" w:pos="743"/>
              </w:tabs>
              <w:spacing w:line="240" w:lineRule="auto"/>
              <w:ind w:right="-27"/>
              <w:jc w:val="right"/>
              <w:rPr>
                <w:rFonts w:ascii="Browallia New" w:hAnsi="Browallia New" w:cs="Browallia New"/>
                <w:sz w:val="28"/>
                <w:szCs w:val="28"/>
              </w:rPr>
            </w:pPr>
          </w:p>
        </w:tc>
        <w:tc>
          <w:tcPr>
            <w:tcW w:w="241" w:type="dxa"/>
          </w:tcPr>
          <w:p w14:paraId="64B1E9C7" w14:textId="77777777" w:rsidR="0079202C" w:rsidRPr="00C2555B" w:rsidRDefault="0079202C" w:rsidP="001B4041">
            <w:pPr>
              <w:tabs>
                <w:tab w:val="clear" w:pos="907"/>
                <w:tab w:val="left" w:pos="743"/>
              </w:tabs>
              <w:spacing w:line="240" w:lineRule="auto"/>
              <w:ind w:right="-27"/>
              <w:rPr>
                <w:rFonts w:ascii="Browallia New" w:hAnsi="Browallia New" w:cs="Browallia New"/>
                <w:sz w:val="28"/>
                <w:szCs w:val="28"/>
              </w:rPr>
            </w:pPr>
          </w:p>
        </w:tc>
        <w:tc>
          <w:tcPr>
            <w:tcW w:w="1142" w:type="dxa"/>
            <w:vAlign w:val="bottom"/>
          </w:tcPr>
          <w:p w14:paraId="18625495" w14:textId="77777777" w:rsidR="0079202C" w:rsidRPr="00C2555B"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0F539114" w14:textId="77777777" w:rsidR="0079202C" w:rsidRPr="00C2555B"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13F1618B" w14:textId="77777777" w:rsidR="0079202C" w:rsidRPr="00C2555B"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2E37CA98" w14:textId="77777777" w:rsidR="0079202C" w:rsidRPr="00C2555B"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2D63EC6E" w14:textId="77777777" w:rsidR="0079202C" w:rsidRPr="00C2555B" w:rsidRDefault="0079202C" w:rsidP="001B4041">
            <w:pPr>
              <w:tabs>
                <w:tab w:val="clear" w:pos="907"/>
                <w:tab w:val="decimal" w:pos="742"/>
              </w:tabs>
              <w:spacing w:line="240" w:lineRule="auto"/>
              <w:ind w:right="-27"/>
              <w:jc w:val="right"/>
              <w:rPr>
                <w:rFonts w:ascii="Browallia New" w:hAnsi="Browallia New" w:cs="Browallia New"/>
                <w:sz w:val="28"/>
                <w:szCs w:val="28"/>
              </w:rPr>
            </w:pPr>
          </w:p>
        </w:tc>
      </w:tr>
      <w:tr w:rsidR="0019750A" w:rsidRPr="00C2555B" w14:paraId="06954D6E" w14:textId="77777777" w:rsidTr="00493671">
        <w:trPr>
          <w:cantSplit/>
        </w:trPr>
        <w:tc>
          <w:tcPr>
            <w:tcW w:w="3685" w:type="dxa"/>
          </w:tcPr>
          <w:p w14:paraId="4BBD1BAC" w14:textId="77777777" w:rsidR="0019750A" w:rsidRPr="00C2555B" w:rsidRDefault="0019750A" w:rsidP="0019750A">
            <w:pPr>
              <w:tabs>
                <w:tab w:val="clear" w:pos="227"/>
                <w:tab w:val="left" w:pos="18"/>
              </w:tabs>
              <w:spacing w:line="240" w:lineRule="auto"/>
              <w:rPr>
                <w:rFonts w:ascii="Browallia New" w:hAnsi="Browallia New" w:cs="Browallia New"/>
                <w:sz w:val="28"/>
                <w:szCs w:val="28"/>
                <w:cs/>
              </w:rPr>
            </w:pPr>
            <w:r w:rsidRPr="00C2555B">
              <w:rPr>
                <w:rFonts w:ascii="Browallia New" w:hAnsi="Browallia New" w:cs="Browallia New"/>
                <w:sz w:val="28"/>
                <w:szCs w:val="28"/>
                <w:cs/>
              </w:rPr>
              <w:t>เงินกู้ยืมระยะยาว</w:t>
            </w:r>
          </w:p>
        </w:tc>
        <w:tc>
          <w:tcPr>
            <w:tcW w:w="1134" w:type="dxa"/>
          </w:tcPr>
          <w:p w14:paraId="30DB65BC" w14:textId="521ED302" w:rsidR="0019750A" w:rsidRPr="00813CB9" w:rsidRDefault="0019750A" w:rsidP="0019750A">
            <w:pPr>
              <w:tabs>
                <w:tab w:val="left" w:pos="162"/>
              </w:tabs>
              <w:spacing w:line="240" w:lineRule="auto"/>
              <w:ind w:right="-18"/>
              <w:jc w:val="right"/>
              <w:rPr>
                <w:rFonts w:ascii="Browallia New" w:hAnsi="Browallia New" w:cs="Browallia New"/>
                <w:sz w:val="28"/>
                <w:szCs w:val="28"/>
                <w:rtl/>
                <w:cs/>
              </w:rPr>
            </w:pPr>
            <w:r w:rsidRPr="00324907">
              <w:rPr>
                <w:rFonts w:ascii="Browallia New" w:hAnsi="Browallia New" w:cs="Browallia New"/>
                <w:sz w:val="28"/>
                <w:szCs w:val="28"/>
              </w:rPr>
              <w:t>1,092,</w:t>
            </w:r>
            <w:r w:rsidR="00EF5F7C">
              <w:rPr>
                <w:rFonts w:ascii="Browallia New" w:hAnsi="Browallia New" w:cs="Browallia New"/>
                <w:sz w:val="28"/>
                <w:szCs w:val="28"/>
              </w:rPr>
              <w:t>913</w:t>
            </w:r>
          </w:p>
        </w:tc>
        <w:tc>
          <w:tcPr>
            <w:tcW w:w="241" w:type="dxa"/>
            <w:vAlign w:val="bottom"/>
          </w:tcPr>
          <w:p w14:paraId="6BDAA560" w14:textId="77777777" w:rsidR="0019750A" w:rsidRPr="00C2555B" w:rsidRDefault="0019750A" w:rsidP="0019750A">
            <w:pPr>
              <w:tabs>
                <w:tab w:val="left" w:pos="162"/>
              </w:tabs>
              <w:spacing w:line="240" w:lineRule="auto"/>
              <w:ind w:right="-18"/>
              <w:jc w:val="right"/>
              <w:rPr>
                <w:rFonts w:ascii="Browallia New" w:hAnsi="Browallia New" w:cs="Browallia New"/>
                <w:sz w:val="28"/>
                <w:szCs w:val="28"/>
              </w:rPr>
            </w:pPr>
          </w:p>
        </w:tc>
        <w:tc>
          <w:tcPr>
            <w:tcW w:w="1142" w:type="dxa"/>
            <w:vAlign w:val="bottom"/>
          </w:tcPr>
          <w:p w14:paraId="3E074A0A" w14:textId="48915A54" w:rsidR="0019750A" w:rsidRPr="00C2555B" w:rsidRDefault="0019750A" w:rsidP="0019750A">
            <w:pPr>
              <w:tabs>
                <w:tab w:val="left" w:pos="162"/>
              </w:tabs>
              <w:spacing w:line="240" w:lineRule="auto"/>
              <w:ind w:right="-18"/>
              <w:jc w:val="right"/>
              <w:rPr>
                <w:rFonts w:ascii="Browallia New" w:hAnsi="Browallia New" w:cs="Browallia New"/>
                <w:sz w:val="28"/>
                <w:szCs w:val="28"/>
                <w:rtl/>
                <w:cs/>
              </w:rPr>
            </w:pPr>
            <w:r w:rsidRPr="00C2555B">
              <w:rPr>
                <w:rFonts w:ascii="Browallia New" w:hAnsi="Browallia New" w:cs="Browallia New"/>
                <w:sz w:val="28"/>
                <w:szCs w:val="28"/>
              </w:rPr>
              <w:t>1,190,344</w:t>
            </w:r>
          </w:p>
        </w:tc>
        <w:tc>
          <w:tcPr>
            <w:tcW w:w="236" w:type="dxa"/>
            <w:vAlign w:val="bottom"/>
          </w:tcPr>
          <w:p w14:paraId="38B02658" w14:textId="77777777" w:rsidR="0019750A" w:rsidRPr="00C2555B" w:rsidRDefault="0019750A" w:rsidP="0019750A">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58BBC719" w14:textId="74136DFA" w:rsidR="0019750A" w:rsidRPr="00244085" w:rsidRDefault="0019750A" w:rsidP="0019750A">
            <w:pPr>
              <w:tabs>
                <w:tab w:val="left" w:pos="162"/>
              </w:tabs>
              <w:spacing w:line="240" w:lineRule="auto"/>
              <w:ind w:right="-18"/>
              <w:jc w:val="right"/>
              <w:rPr>
                <w:rFonts w:ascii="Browallia New" w:hAnsi="Browallia New" w:cs="Browallia New"/>
                <w:sz w:val="28"/>
                <w:szCs w:val="28"/>
              </w:rPr>
            </w:pPr>
            <w:r w:rsidRPr="00244085">
              <w:rPr>
                <w:rFonts w:ascii="Browallia New" w:hAnsi="Browallia New" w:cs="Browallia New"/>
                <w:sz w:val="28"/>
                <w:szCs w:val="28"/>
              </w:rPr>
              <w:t>148,278</w:t>
            </w:r>
          </w:p>
        </w:tc>
        <w:tc>
          <w:tcPr>
            <w:tcW w:w="244" w:type="dxa"/>
            <w:vAlign w:val="bottom"/>
          </w:tcPr>
          <w:p w14:paraId="36D1EEB6" w14:textId="77777777" w:rsidR="0019750A" w:rsidRPr="00C2555B" w:rsidRDefault="0019750A" w:rsidP="0019750A">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2EBF93C9" w14:textId="28649BEC" w:rsidR="0019750A" w:rsidRPr="00C2555B" w:rsidRDefault="0019750A" w:rsidP="0019750A">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157,894</w:t>
            </w:r>
          </w:p>
        </w:tc>
      </w:tr>
      <w:tr w:rsidR="0019750A" w:rsidRPr="00C2555B" w14:paraId="5D2DE88F" w14:textId="77777777" w:rsidTr="00493671">
        <w:trPr>
          <w:cantSplit/>
          <w:trHeight w:val="555"/>
        </w:trPr>
        <w:tc>
          <w:tcPr>
            <w:tcW w:w="3685" w:type="dxa"/>
          </w:tcPr>
          <w:p w14:paraId="28C82C69" w14:textId="1FB17D5A" w:rsidR="0019750A" w:rsidRPr="00C2555B" w:rsidRDefault="0019750A" w:rsidP="0019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ส่วนของเงินกู้ยืมระยะยาวที่ถึงกำหนด</w:t>
            </w:r>
            <w:r w:rsidRPr="00C2555B">
              <w:rPr>
                <w:rFonts w:ascii="Browallia New" w:hAnsi="Browallia New" w:cs="Browallia New"/>
                <w:sz w:val="28"/>
                <w:szCs w:val="28"/>
              </w:rPr>
              <w:t xml:space="preserve"> </w:t>
            </w:r>
            <w:r w:rsidRPr="00C2555B">
              <w:rPr>
                <w:rFonts w:ascii="Browallia New" w:hAnsi="Browallia New" w:cs="Browallia New"/>
                <w:sz w:val="28"/>
                <w:szCs w:val="28"/>
                <w:cs/>
              </w:rPr>
              <w:t>ชำระภายในหนึ่งปี</w:t>
            </w:r>
          </w:p>
        </w:tc>
        <w:tc>
          <w:tcPr>
            <w:tcW w:w="1134" w:type="dxa"/>
            <w:tcBorders>
              <w:bottom w:val="single" w:sz="4" w:space="0" w:color="auto"/>
            </w:tcBorders>
          </w:tcPr>
          <w:p w14:paraId="403E63A9" w14:textId="77777777" w:rsidR="0019750A" w:rsidRPr="00324907" w:rsidRDefault="0019750A" w:rsidP="0019750A">
            <w:pPr>
              <w:tabs>
                <w:tab w:val="left" w:pos="162"/>
              </w:tabs>
              <w:spacing w:line="240" w:lineRule="auto"/>
              <w:ind w:right="-18"/>
              <w:jc w:val="right"/>
              <w:rPr>
                <w:rFonts w:ascii="Browallia New" w:hAnsi="Browallia New" w:cs="Browallia New"/>
                <w:sz w:val="28"/>
                <w:szCs w:val="28"/>
              </w:rPr>
            </w:pPr>
          </w:p>
          <w:p w14:paraId="225C7B82" w14:textId="0C769A9E" w:rsidR="0019750A" w:rsidRPr="00813CB9" w:rsidRDefault="0019750A" w:rsidP="0019750A">
            <w:pPr>
              <w:tabs>
                <w:tab w:val="left" w:pos="162"/>
              </w:tabs>
              <w:spacing w:line="240" w:lineRule="auto"/>
              <w:ind w:right="-18"/>
              <w:jc w:val="right"/>
              <w:rPr>
                <w:rFonts w:ascii="Browallia New" w:hAnsi="Browallia New" w:cs="Browallia New"/>
                <w:sz w:val="28"/>
                <w:szCs w:val="28"/>
              </w:rPr>
            </w:pPr>
            <w:r w:rsidRPr="00324907">
              <w:rPr>
                <w:rFonts w:ascii="Browallia New" w:hAnsi="Browallia New" w:cs="Browallia New"/>
                <w:sz w:val="28"/>
                <w:szCs w:val="28"/>
              </w:rPr>
              <w:t>(327</w:t>
            </w:r>
            <w:r w:rsidR="00000D08" w:rsidRPr="00324907">
              <w:rPr>
                <w:rFonts w:ascii="Browallia New" w:hAnsi="Browallia New" w:cs="Browallia New"/>
                <w:sz w:val="28"/>
                <w:szCs w:val="28"/>
              </w:rPr>
              <w:t>,</w:t>
            </w:r>
            <w:r w:rsidR="00EF5F7C">
              <w:rPr>
                <w:rFonts w:ascii="Browallia New" w:hAnsi="Browallia New" w:cs="Browallia New"/>
                <w:sz w:val="28"/>
                <w:szCs w:val="28"/>
              </w:rPr>
              <w:t>876</w:t>
            </w:r>
            <w:r w:rsidRPr="00324907">
              <w:rPr>
                <w:rFonts w:ascii="Browallia New" w:hAnsi="Browallia New" w:cs="Browallia New"/>
                <w:sz w:val="28"/>
                <w:szCs w:val="28"/>
              </w:rPr>
              <w:t>)</w:t>
            </w:r>
          </w:p>
        </w:tc>
        <w:tc>
          <w:tcPr>
            <w:tcW w:w="241" w:type="dxa"/>
            <w:vAlign w:val="bottom"/>
          </w:tcPr>
          <w:p w14:paraId="50FAE904" w14:textId="77777777" w:rsidR="0019750A" w:rsidRPr="00C2555B" w:rsidRDefault="0019750A" w:rsidP="0019750A">
            <w:pPr>
              <w:tabs>
                <w:tab w:val="left" w:pos="162"/>
              </w:tabs>
              <w:spacing w:line="240" w:lineRule="auto"/>
              <w:ind w:right="-18"/>
              <w:jc w:val="right"/>
              <w:rPr>
                <w:rFonts w:ascii="Browallia New" w:hAnsi="Browallia New" w:cs="Browallia New"/>
                <w:sz w:val="28"/>
                <w:szCs w:val="28"/>
              </w:rPr>
            </w:pPr>
          </w:p>
        </w:tc>
        <w:tc>
          <w:tcPr>
            <w:tcW w:w="1142" w:type="dxa"/>
            <w:tcBorders>
              <w:bottom w:val="single" w:sz="4" w:space="0" w:color="auto"/>
            </w:tcBorders>
            <w:vAlign w:val="bottom"/>
          </w:tcPr>
          <w:p w14:paraId="44CA2089" w14:textId="41E1AA9E" w:rsidR="0019750A" w:rsidRPr="00C2555B" w:rsidRDefault="0019750A" w:rsidP="0019750A">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(336,873)</w:t>
            </w:r>
          </w:p>
        </w:tc>
        <w:tc>
          <w:tcPr>
            <w:tcW w:w="236" w:type="dxa"/>
            <w:vAlign w:val="bottom"/>
          </w:tcPr>
          <w:p w14:paraId="194EF8B2" w14:textId="77777777" w:rsidR="0019750A" w:rsidRPr="00C2555B" w:rsidRDefault="0019750A" w:rsidP="0019750A">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center"/>
          </w:tcPr>
          <w:p w14:paraId="340CCA07" w14:textId="77777777" w:rsidR="0019750A" w:rsidRPr="00244085" w:rsidRDefault="0019750A" w:rsidP="0019750A">
            <w:pPr>
              <w:tabs>
                <w:tab w:val="clear" w:pos="907"/>
                <w:tab w:val="decimal" w:pos="972"/>
              </w:tabs>
              <w:spacing w:line="240" w:lineRule="auto"/>
              <w:ind w:right="-27"/>
              <w:jc w:val="right"/>
              <w:rPr>
                <w:rFonts w:ascii="Browallia New" w:hAnsi="Browallia New" w:cs="Browallia New"/>
                <w:sz w:val="28"/>
                <w:szCs w:val="28"/>
              </w:rPr>
            </w:pPr>
          </w:p>
          <w:p w14:paraId="05A77EBD" w14:textId="2CACA5E9" w:rsidR="0019750A" w:rsidRPr="00244085" w:rsidRDefault="0019750A" w:rsidP="00324907">
            <w:pPr>
              <w:tabs>
                <w:tab w:val="clear" w:pos="907"/>
                <w:tab w:val="decimal" w:pos="972"/>
              </w:tabs>
              <w:spacing w:line="240" w:lineRule="auto"/>
              <w:ind w:right="-27"/>
              <w:jc w:val="right"/>
              <w:rPr>
                <w:rFonts w:ascii="Browallia New" w:hAnsi="Browallia New" w:cs="Browallia New"/>
                <w:sz w:val="28"/>
                <w:szCs w:val="28"/>
              </w:rPr>
            </w:pPr>
            <w:r w:rsidRPr="00244085">
              <w:rPr>
                <w:rFonts w:ascii="Browallia New" w:hAnsi="Browallia New" w:cs="Browallia New"/>
                <w:sz w:val="28"/>
                <w:szCs w:val="28"/>
              </w:rPr>
              <w:t>(13,466)</w:t>
            </w:r>
          </w:p>
        </w:tc>
        <w:tc>
          <w:tcPr>
            <w:tcW w:w="244" w:type="dxa"/>
            <w:vAlign w:val="bottom"/>
          </w:tcPr>
          <w:p w14:paraId="05B5C360" w14:textId="77777777" w:rsidR="0019750A" w:rsidRPr="00C2555B" w:rsidRDefault="0019750A" w:rsidP="0019750A">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center"/>
          </w:tcPr>
          <w:p w14:paraId="144E8692" w14:textId="77777777" w:rsidR="0019750A" w:rsidRPr="00C2555B" w:rsidRDefault="0019750A" w:rsidP="0019750A">
            <w:pPr>
              <w:tabs>
                <w:tab w:val="clear" w:pos="907"/>
                <w:tab w:val="decimal" w:pos="972"/>
              </w:tabs>
              <w:spacing w:line="240" w:lineRule="auto"/>
              <w:ind w:right="-27"/>
              <w:jc w:val="right"/>
              <w:rPr>
                <w:rFonts w:ascii="Browallia New" w:hAnsi="Browallia New" w:cs="Browallia New"/>
                <w:sz w:val="28"/>
                <w:szCs w:val="28"/>
              </w:rPr>
            </w:pPr>
          </w:p>
          <w:p w14:paraId="20364626" w14:textId="1180C600" w:rsidR="0019750A" w:rsidRPr="00C2555B" w:rsidRDefault="0019750A" w:rsidP="0019750A">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(12,928)</w:t>
            </w:r>
          </w:p>
        </w:tc>
      </w:tr>
      <w:tr w:rsidR="0019750A" w:rsidRPr="00C2555B" w14:paraId="2B267FBE" w14:textId="77777777" w:rsidTr="00493671">
        <w:trPr>
          <w:cantSplit/>
        </w:trPr>
        <w:tc>
          <w:tcPr>
            <w:tcW w:w="3685" w:type="dxa"/>
            <w:vAlign w:val="bottom"/>
          </w:tcPr>
          <w:p w14:paraId="453F9E19" w14:textId="77777777" w:rsidR="0019750A" w:rsidRPr="00C2555B" w:rsidRDefault="0019750A" w:rsidP="0019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2555B">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A1115B" w14:textId="3D1655A6" w:rsidR="0019750A" w:rsidRPr="00813CB9" w:rsidRDefault="00000D08" w:rsidP="0019750A">
            <w:pPr>
              <w:tabs>
                <w:tab w:val="left" w:pos="162"/>
              </w:tabs>
              <w:spacing w:line="240" w:lineRule="auto"/>
              <w:ind w:right="-18"/>
              <w:jc w:val="right"/>
              <w:rPr>
                <w:rFonts w:ascii="Browallia New" w:hAnsi="Browallia New" w:cs="Browallia New"/>
                <w:sz w:val="28"/>
                <w:szCs w:val="28"/>
              </w:rPr>
            </w:pPr>
            <w:r w:rsidRPr="00324907">
              <w:rPr>
                <w:rFonts w:ascii="Browallia New" w:hAnsi="Browallia New" w:cs="Browallia New"/>
                <w:sz w:val="28"/>
                <w:szCs w:val="28"/>
              </w:rPr>
              <w:fldChar w:fldCharType="begin"/>
            </w:r>
            <w:r w:rsidRPr="00324907">
              <w:rPr>
                <w:rFonts w:ascii="Browallia New" w:hAnsi="Browallia New" w:cs="Browallia New"/>
                <w:sz w:val="28"/>
                <w:szCs w:val="28"/>
              </w:rPr>
              <w:instrText xml:space="preserve"> =SUM(ABOVE) </w:instrText>
            </w:r>
            <w:r w:rsidRPr="00324907">
              <w:rPr>
                <w:rFonts w:ascii="Browallia New" w:hAnsi="Browallia New" w:cs="Browallia New"/>
                <w:sz w:val="28"/>
                <w:szCs w:val="28"/>
              </w:rPr>
              <w:fldChar w:fldCharType="separate"/>
            </w:r>
            <w:r w:rsidRPr="00324907">
              <w:rPr>
                <w:rFonts w:ascii="Browallia New" w:hAnsi="Browallia New" w:cs="Browallia New"/>
                <w:noProof/>
                <w:sz w:val="28"/>
                <w:szCs w:val="28"/>
              </w:rPr>
              <w:t>765,037</w:t>
            </w:r>
            <w:r w:rsidRPr="00324907">
              <w:rPr>
                <w:rFonts w:ascii="Browallia New" w:hAnsi="Browallia New" w:cs="Browallia New"/>
                <w:sz w:val="28"/>
                <w:szCs w:val="28"/>
              </w:rPr>
              <w:fldChar w:fldCharType="end"/>
            </w:r>
          </w:p>
        </w:tc>
        <w:tc>
          <w:tcPr>
            <w:tcW w:w="241" w:type="dxa"/>
            <w:vAlign w:val="bottom"/>
          </w:tcPr>
          <w:p w14:paraId="22239598" w14:textId="77777777" w:rsidR="0019750A" w:rsidRPr="00C2555B" w:rsidRDefault="0019750A" w:rsidP="0019750A">
            <w:pPr>
              <w:tabs>
                <w:tab w:val="left" w:pos="162"/>
              </w:tabs>
              <w:spacing w:line="240" w:lineRule="auto"/>
              <w:ind w:right="-18"/>
              <w:jc w:val="right"/>
              <w:rPr>
                <w:rFonts w:ascii="Browallia New" w:hAnsi="Browallia New" w:cs="Browallia New"/>
                <w:sz w:val="28"/>
                <w:szCs w:val="28"/>
              </w:rPr>
            </w:pPr>
          </w:p>
        </w:tc>
        <w:tc>
          <w:tcPr>
            <w:tcW w:w="1142" w:type="dxa"/>
            <w:tcBorders>
              <w:top w:val="single" w:sz="4" w:space="0" w:color="auto"/>
              <w:bottom w:val="single" w:sz="12" w:space="0" w:color="auto"/>
            </w:tcBorders>
            <w:vAlign w:val="bottom"/>
          </w:tcPr>
          <w:p w14:paraId="4A2EB146" w14:textId="45537461" w:rsidR="0019750A" w:rsidRPr="00C2555B" w:rsidRDefault="0019750A" w:rsidP="0019750A">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853,471</w:t>
            </w:r>
          </w:p>
        </w:tc>
        <w:tc>
          <w:tcPr>
            <w:tcW w:w="236" w:type="dxa"/>
            <w:vAlign w:val="bottom"/>
          </w:tcPr>
          <w:p w14:paraId="7C53A816" w14:textId="77777777" w:rsidR="0019750A" w:rsidRPr="00C2555B" w:rsidRDefault="0019750A" w:rsidP="0019750A">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center"/>
          </w:tcPr>
          <w:p w14:paraId="30645625" w14:textId="6B57F4BB" w:rsidR="0019750A" w:rsidRPr="00244085" w:rsidRDefault="0019750A" w:rsidP="0019750A">
            <w:pPr>
              <w:tabs>
                <w:tab w:val="left" w:pos="162"/>
              </w:tabs>
              <w:spacing w:line="240" w:lineRule="auto"/>
              <w:ind w:right="-18"/>
              <w:jc w:val="right"/>
              <w:rPr>
                <w:rFonts w:ascii="Browallia New" w:hAnsi="Browallia New" w:cs="Browallia New"/>
                <w:sz w:val="28"/>
                <w:szCs w:val="28"/>
              </w:rPr>
            </w:pPr>
            <w:r w:rsidRPr="00244085">
              <w:rPr>
                <w:rFonts w:ascii="Browallia New" w:hAnsi="Browallia New" w:cs="Browallia New"/>
                <w:sz w:val="28"/>
                <w:szCs w:val="28"/>
              </w:rPr>
              <w:t>134,812</w:t>
            </w:r>
          </w:p>
        </w:tc>
        <w:tc>
          <w:tcPr>
            <w:tcW w:w="244" w:type="dxa"/>
            <w:vAlign w:val="bottom"/>
          </w:tcPr>
          <w:p w14:paraId="1449908D" w14:textId="77777777" w:rsidR="0019750A" w:rsidRPr="00C2555B" w:rsidRDefault="0019750A" w:rsidP="0019750A">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653B3328" w14:textId="1C071A21" w:rsidR="0019750A" w:rsidRPr="00C2555B" w:rsidRDefault="0019750A" w:rsidP="0019750A">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144,966</w:t>
            </w:r>
          </w:p>
        </w:tc>
      </w:tr>
    </w:tbl>
    <w:p w14:paraId="4C5C87F2" w14:textId="77777777" w:rsidR="00873607" w:rsidRDefault="00873607" w:rsidP="000B1B00">
      <w:pPr>
        <w:spacing w:line="240" w:lineRule="auto"/>
        <w:ind w:left="426"/>
        <w:jc w:val="thaiDistribute"/>
        <w:rPr>
          <w:rFonts w:ascii="Browallia New" w:hAnsi="Browallia New" w:cs="Browallia New"/>
          <w:sz w:val="28"/>
          <w:szCs w:val="28"/>
        </w:rPr>
      </w:pPr>
    </w:p>
    <w:p w14:paraId="167E2147" w14:textId="721C4960" w:rsidR="000B1B00" w:rsidRPr="00C2555B" w:rsidRDefault="000B1B00" w:rsidP="000B1B00">
      <w:pPr>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การเปลี่ยนแปลงของบัญชีเงินกู้ยืมระยะยาวสำหรับงวด</w:t>
      </w:r>
      <w:r w:rsidR="00F23860">
        <w:rPr>
          <w:rFonts w:ascii="Browallia New" w:hAnsi="Browallia New" w:cs="Browallia New" w:hint="cs"/>
          <w:sz w:val="28"/>
          <w:szCs w:val="28"/>
          <w:cs/>
        </w:rPr>
        <w:t>เก้า</w:t>
      </w:r>
      <w:r w:rsidRPr="00C2555B">
        <w:rPr>
          <w:rFonts w:ascii="Browallia New" w:hAnsi="Browallia New" w:cs="Browallia New"/>
          <w:sz w:val="28"/>
          <w:szCs w:val="28"/>
          <w:cs/>
        </w:rPr>
        <w:t xml:space="preserve">เดือนสิ้นสุดวันที่ </w:t>
      </w:r>
      <w:r w:rsidR="001C3AE2" w:rsidRPr="009055F0">
        <w:rPr>
          <w:rFonts w:ascii="Browallia New" w:hAnsi="Browallia New" w:cs="Browallia New"/>
          <w:spacing w:val="-2"/>
          <w:sz w:val="28"/>
          <w:szCs w:val="28"/>
        </w:rPr>
        <w:t xml:space="preserve">30 </w:t>
      </w:r>
      <w:r w:rsidR="00F23860" w:rsidRPr="00F23860">
        <w:rPr>
          <w:rFonts w:ascii="Browallia New" w:hAnsi="Browallia New" w:cs="Browallia New"/>
          <w:spacing w:val="-2"/>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มีรายละเอียดดังนี้</w:t>
      </w:r>
    </w:p>
    <w:p w14:paraId="09BC3BC7" w14:textId="19BCC92F" w:rsidR="008606CB" w:rsidRPr="00493671" w:rsidRDefault="008606CB" w:rsidP="00D50EA5">
      <w:pPr>
        <w:spacing w:line="240" w:lineRule="auto"/>
        <w:ind w:left="426"/>
        <w:jc w:val="thaiDistribute"/>
        <w:rPr>
          <w:rFonts w:ascii="Browallia New" w:hAnsi="Browallia New" w:cs="Browallia New"/>
          <w:sz w:val="28"/>
          <w:szCs w:val="28"/>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340"/>
      </w:tblGrid>
      <w:tr w:rsidR="008606CB" w:rsidRPr="00C2555B" w14:paraId="2DD9EEE1" w14:textId="77777777" w:rsidTr="00493671">
        <w:tc>
          <w:tcPr>
            <w:tcW w:w="4209" w:type="dxa"/>
          </w:tcPr>
          <w:p w14:paraId="4DC805EA"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Pr>
          <w:p w14:paraId="0D97C7B0" w14:textId="77777777" w:rsidR="008606CB" w:rsidRPr="00C2555B"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Pr="00C2555B" w:rsidRDefault="008606CB" w:rsidP="00D50EA5">
            <w:pPr>
              <w:spacing w:line="240" w:lineRule="auto"/>
              <w:jc w:val="thaiDistribute"/>
              <w:rPr>
                <w:rFonts w:ascii="Browallia New" w:hAnsi="Browallia New" w:cs="Browallia New"/>
                <w:sz w:val="28"/>
                <w:szCs w:val="28"/>
              </w:rPr>
            </w:pPr>
          </w:p>
        </w:tc>
        <w:tc>
          <w:tcPr>
            <w:tcW w:w="2340" w:type="dxa"/>
          </w:tcPr>
          <w:p w14:paraId="7B0299F9" w14:textId="3C772C13" w:rsidR="008606CB" w:rsidRPr="00C2555B" w:rsidRDefault="00C348B3" w:rsidP="00C15708">
            <w:pPr>
              <w:spacing w:line="240" w:lineRule="auto"/>
              <w:jc w:val="right"/>
              <w:rPr>
                <w:rFonts w:ascii="Browallia New" w:hAnsi="Browallia New" w:cs="Browallia New"/>
                <w:sz w:val="28"/>
                <w:szCs w:val="28"/>
              </w:rPr>
            </w:pPr>
            <w:r w:rsidRPr="00C2555B">
              <w:rPr>
                <w:rFonts w:ascii="Browallia New" w:hAnsi="Browallia New" w:cs="Browallia New"/>
                <w:sz w:val="28"/>
                <w:szCs w:val="28"/>
              </w:rPr>
              <w:t>(</w:t>
            </w:r>
            <w:r w:rsidRPr="00C2555B">
              <w:rPr>
                <w:rFonts w:ascii="Browallia New" w:hAnsi="Browallia New" w:cs="Browallia New"/>
                <w:sz w:val="28"/>
                <w:szCs w:val="28"/>
                <w:cs/>
              </w:rPr>
              <w:t>หน่วย : พันบาท)</w:t>
            </w:r>
          </w:p>
        </w:tc>
      </w:tr>
      <w:tr w:rsidR="008606CB" w:rsidRPr="00C2555B" w14:paraId="2CFF82B1" w14:textId="77777777" w:rsidTr="00493671">
        <w:tc>
          <w:tcPr>
            <w:tcW w:w="4209" w:type="dxa"/>
          </w:tcPr>
          <w:p w14:paraId="1CADE650"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566943DB" w14:textId="7408234E"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70" w:type="dxa"/>
          </w:tcPr>
          <w:p w14:paraId="1F5D1CA0" w14:textId="77777777" w:rsidR="008606CB" w:rsidRPr="00C2555B" w:rsidRDefault="008606CB" w:rsidP="00C15708">
            <w:pPr>
              <w:spacing w:line="240" w:lineRule="auto"/>
              <w:jc w:val="center"/>
              <w:rPr>
                <w:rFonts w:ascii="Browallia New" w:hAnsi="Browallia New" w:cs="Browallia New"/>
                <w:sz w:val="28"/>
                <w:szCs w:val="28"/>
              </w:rPr>
            </w:pPr>
          </w:p>
        </w:tc>
        <w:tc>
          <w:tcPr>
            <w:tcW w:w="2340" w:type="dxa"/>
            <w:tcBorders>
              <w:bottom w:val="single" w:sz="4" w:space="0" w:color="auto"/>
            </w:tcBorders>
          </w:tcPr>
          <w:p w14:paraId="521FE776" w14:textId="325A1FCC"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C348B3" w:rsidRPr="00C2555B" w14:paraId="6638B7FB" w14:textId="77777777" w:rsidTr="00493671">
        <w:trPr>
          <w:trHeight w:val="332"/>
        </w:trPr>
        <w:tc>
          <w:tcPr>
            <w:tcW w:w="4209" w:type="dxa"/>
          </w:tcPr>
          <w:p w14:paraId="5EB6AE04" w14:textId="77777777" w:rsidR="00C348B3" w:rsidRPr="00C2555B" w:rsidRDefault="00C348B3" w:rsidP="00D50EA5">
            <w:pPr>
              <w:spacing w:line="240" w:lineRule="auto"/>
              <w:jc w:val="thaiDistribute"/>
              <w:rPr>
                <w:rFonts w:ascii="Browallia New" w:hAnsi="Browallia New" w:cs="Browallia New"/>
                <w:sz w:val="14"/>
                <w:szCs w:val="14"/>
              </w:rPr>
            </w:pPr>
          </w:p>
        </w:tc>
        <w:tc>
          <w:tcPr>
            <w:tcW w:w="2115" w:type="dxa"/>
          </w:tcPr>
          <w:p w14:paraId="213EB74E" w14:textId="77777777" w:rsidR="00C348B3" w:rsidRPr="00C2555B" w:rsidRDefault="00C348B3" w:rsidP="00C348B3">
            <w:pPr>
              <w:spacing w:line="240" w:lineRule="auto"/>
              <w:jc w:val="center"/>
              <w:rPr>
                <w:rFonts w:ascii="Browallia New" w:hAnsi="Browallia New" w:cs="Browallia New"/>
                <w:sz w:val="14"/>
                <w:szCs w:val="14"/>
                <w:cs/>
              </w:rPr>
            </w:pPr>
          </w:p>
        </w:tc>
        <w:tc>
          <w:tcPr>
            <w:tcW w:w="270" w:type="dxa"/>
          </w:tcPr>
          <w:p w14:paraId="7E0AFBBB" w14:textId="77777777" w:rsidR="00C348B3" w:rsidRPr="00C2555B" w:rsidRDefault="00C348B3" w:rsidP="00C348B3">
            <w:pPr>
              <w:spacing w:line="240" w:lineRule="auto"/>
              <w:jc w:val="center"/>
              <w:rPr>
                <w:rFonts w:ascii="Browallia New" w:hAnsi="Browallia New" w:cs="Browallia New"/>
                <w:sz w:val="14"/>
                <w:szCs w:val="14"/>
              </w:rPr>
            </w:pPr>
          </w:p>
        </w:tc>
        <w:tc>
          <w:tcPr>
            <w:tcW w:w="2340" w:type="dxa"/>
          </w:tcPr>
          <w:p w14:paraId="06683152" w14:textId="77777777" w:rsidR="00C348B3" w:rsidRPr="00C2555B" w:rsidRDefault="00C348B3" w:rsidP="00C348B3">
            <w:pPr>
              <w:spacing w:line="240" w:lineRule="auto"/>
              <w:jc w:val="center"/>
              <w:rPr>
                <w:rFonts w:ascii="Browallia New" w:hAnsi="Browallia New" w:cs="Browallia New"/>
                <w:sz w:val="14"/>
                <w:szCs w:val="14"/>
                <w:cs/>
              </w:rPr>
            </w:pPr>
          </w:p>
        </w:tc>
      </w:tr>
      <w:tr w:rsidR="00B069BC" w:rsidRPr="00C2555B" w14:paraId="48BD44DC" w14:textId="77777777" w:rsidTr="00493671">
        <w:tc>
          <w:tcPr>
            <w:tcW w:w="4209" w:type="dxa"/>
            <w:vAlign w:val="bottom"/>
          </w:tcPr>
          <w:p w14:paraId="61459E8F" w14:textId="337B9BA0" w:rsidR="00B069BC" w:rsidRPr="00C2555B" w:rsidRDefault="00B069BC" w:rsidP="00B069BC">
            <w:pPr>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C2555B">
              <w:rPr>
                <w:rFonts w:ascii="Browallia New" w:hAnsi="Browallia New" w:cs="Browallia New"/>
                <w:sz w:val="28"/>
                <w:szCs w:val="28"/>
              </w:rPr>
              <w:t xml:space="preserve">1 </w:t>
            </w:r>
            <w:r w:rsidRPr="00C2555B">
              <w:rPr>
                <w:rFonts w:ascii="Browallia New" w:hAnsi="Browallia New" w:cs="Browallia New"/>
                <w:sz w:val="28"/>
                <w:szCs w:val="28"/>
                <w:cs/>
              </w:rPr>
              <w:t xml:space="preserve">มกราคม </w:t>
            </w:r>
            <w:r w:rsidRPr="00C2555B">
              <w:rPr>
                <w:rFonts w:ascii="Browallia New" w:hAnsi="Browallia New" w:cs="Browallia New"/>
                <w:sz w:val="28"/>
                <w:szCs w:val="28"/>
              </w:rPr>
              <w:t>2562</w:t>
            </w:r>
          </w:p>
        </w:tc>
        <w:tc>
          <w:tcPr>
            <w:tcW w:w="2115" w:type="dxa"/>
            <w:vAlign w:val="bottom"/>
          </w:tcPr>
          <w:p w14:paraId="46E0C11F" w14:textId="1CE08844" w:rsidR="00B069BC" w:rsidRPr="00C961D5" w:rsidRDefault="00B069BC" w:rsidP="00B069BC">
            <w:pPr>
              <w:spacing w:line="240" w:lineRule="auto"/>
              <w:jc w:val="right"/>
              <w:rPr>
                <w:rFonts w:ascii="Browallia New" w:hAnsi="Browallia New" w:cs="Browallia New"/>
                <w:sz w:val="28"/>
                <w:szCs w:val="28"/>
              </w:rPr>
            </w:pPr>
            <w:r w:rsidRPr="00324907">
              <w:rPr>
                <w:rFonts w:ascii="Browallia New" w:hAnsi="Browallia New" w:cs="Browallia New"/>
                <w:sz w:val="28"/>
                <w:szCs w:val="28"/>
              </w:rPr>
              <w:t>1,190,344</w:t>
            </w:r>
          </w:p>
        </w:tc>
        <w:tc>
          <w:tcPr>
            <w:tcW w:w="270" w:type="dxa"/>
          </w:tcPr>
          <w:p w14:paraId="375D8EB0" w14:textId="77777777" w:rsidR="00B069BC" w:rsidRPr="00C2555B" w:rsidRDefault="00B069BC" w:rsidP="00B069BC">
            <w:pPr>
              <w:spacing w:line="240" w:lineRule="auto"/>
              <w:jc w:val="thaiDistribute"/>
              <w:rPr>
                <w:rFonts w:ascii="Browallia New" w:hAnsi="Browallia New" w:cs="Browallia New"/>
                <w:sz w:val="28"/>
                <w:szCs w:val="28"/>
              </w:rPr>
            </w:pPr>
          </w:p>
        </w:tc>
        <w:tc>
          <w:tcPr>
            <w:tcW w:w="2340" w:type="dxa"/>
            <w:vAlign w:val="center"/>
          </w:tcPr>
          <w:p w14:paraId="1B37DA45" w14:textId="40D6359C" w:rsidR="00B069BC" w:rsidRPr="00324907" w:rsidRDefault="00B069BC" w:rsidP="00B069BC">
            <w:pPr>
              <w:spacing w:line="240" w:lineRule="auto"/>
              <w:jc w:val="right"/>
              <w:rPr>
                <w:rFonts w:ascii="Browallia New" w:hAnsi="Browallia New" w:cs="Browallia New"/>
                <w:sz w:val="28"/>
                <w:szCs w:val="28"/>
                <w:highlight w:val="yellow"/>
              </w:rPr>
            </w:pPr>
            <w:r w:rsidRPr="00B15A4B">
              <w:rPr>
                <w:rFonts w:ascii="Browallia New" w:hAnsi="Browallia New" w:cs="Browallia New"/>
                <w:sz w:val="28"/>
                <w:szCs w:val="28"/>
              </w:rPr>
              <w:t>157,894</w:t>
            </w:r>
          </w:p>
        </w:tc>
      </w:tr>
      <w:tr w:rsidR="00B069BC" w:rsidRPr="00C2555B" w14:paraId="62066103" w14:textId="77777777" w:rsidTr="00493671">
        <w:tc>
          <w:tcPr>
            <w:tcW w:w="4209" w:type="dxa"/>
            <w:vAlign w:val="bottom"/>
          </w:tcPr>
          <w:p w14:paraId="494E9042" w14:textId="47E5E18E" w:rsidR="00B069BC" w:rsidRPr="00324907" w:rsidRDefault="00B069BC" w:rsidP="00B069BC">
            <w:pPr>
              <w:spacing w:line="240" w:lineRule="auto"/>
              <w:jc w:val="thaiDistribute"/>
              <w:rPr>
                <w:rFonts w:ascii="Browallia New" w:hAnsi="Browallia New" w:cs="Browallia New"/>
                <w:sz w:val="28"/>
                <w:szCs w:val="28"/>
                <w:u w:val="single"/>
                <w:cs/>
              </w:rPr>
            </w:pPr>
            <w:r w:rsidRPr="00324907">
              <w:rPr>
                <w:rFonts w:ascii="Browallia New" w:hAnsi="Browallia New" w:cs="Browallia New"/>
                <w:sz w:val="28"/>
                <w:szCs w:val="28"/>
                <w:cs/>
              </w:rPr>
              <w:t>กู้เพิ่ม</w:t>
            </w:r>
          </w:p>
        </w:tc>
        <w:tc>
          <w:tcPr>
            <w:tcW w:w="2115" w:type="dxa"/>
            <w:vAlign w:val="bottom"/>
          </w:tcPr>
          <w:p w14:paraId="660116CE" w14:textId="69959178" w:rsidR="00B069BC" w:rsidRPr="002D7B3C" w:rsidRDefault="00B069BC" w:rsidP="00B069BC">
            <w:pPr>
              <w:spacing w:line="240" w:lineRule="auto"/>
              <w:jc w:val="right"/>
              <w:rPr>
                <w:rFonts w:ascii="Browallia New" w:hAnsi="Browallia New" w:cs="Browallia New"/>
                <w:sz w:val="28"/>
                <w:szCs w:val="28"/>
              </w:rPr>
            </w:pPr>
            <w:r w:rsidRPr="00324907">
              <w:rPr>
                <w:rFonts w:ascii="Browallia New" w:hAnsi="Browallia New" w:cs="Browallia New"/>
                <w:sz w:val="28"/>
                <w:szCs w:val="28"/>
                <w:cs/>
              </w:rPr>
              <w:t>9</w:t>
            </w:r>
            <w:r w:rsidRPr="00324907">
              <w:rPr>
                <w:rFonts w:ascii="Browallia New" w:hAnsi="Browallia New" w:cs="DokChampa"/>
                <w:sz w:val="28"/>
                <w:szCs w:val="28"/>
                <w:lang w:bidi="lo-LA"/>
              </w:rPr>
              <w:t>1,177</w:t>
            </w:r>
          </w:p>
        </w:tc>
        <w:tc>
          <w:tcPr>
            <w:tcW w:w="270" w:type="dxa"/>
          </w:tcPr>
          <w:p w14:paraId="52D4CD14" w14:textId="77777777" w:rsidR="00B069BC" w:rsidRPr="00C2555B" w:rsidRDefault="00B069BC" w:rsidP="00B069BC">
            <w:pPr>
              <w:spacing w:line="240" w:lineRule="auto"/>
              <w:jc w:val="thaiDistribute"/>
              <w:rPr>
                <w:rFonts w:ascii="Browallia New" w:hAnsi="Browallia New" w:cs="Browallia New"/>
                <w:sz w:val="28"/>
                <w:szCs w:val="28"/>
              </w:rPr>
            </w:pPr>
          </w:p>
        </w:tc>
        <w:tc>
          <w:tcPr>
            <w:tcW w:w="2340" w:type="dxa"/>
            <w:vAlign w:val="center"/>
          </w:tcPr>
          <w:p w14:paraId="48CC55DA" w14:textId="3B423F1B" w:rsidR="00B069BC" w:rsidRPr="00B15A4B" w:rsidRDefault="00B069BC" w:rsidP="00324907">
            <w:pPr>
              <w:spacing w:line="240" w:lineRule="auto"/>
              <w:jc w:val="center"/>
              <w:rPr>
                <w:rFonts w:ascii="Browallia New" w:hAnsi="Browallia New" w:cs="Browallia New"/>
                <w:sz w:val="28"/>
                <w:szCs w:val="28"/>
              </w:rPr>
            </w:pPr>
            <w:r w:rsidRPr="00244085">
              <w:rPr>
                <w:rFonts w:ascii="Browallia New" w:hAnsi="Browallia New" w:cs="Browallia New"/>
                <w:sz w:val="28"/>
                <w:szCs w:val="28"/>
              </w:rPr>
              <w:t xml:space="preserve">                        -</w:t>
            </w:r>
          </w:p>
        </w:tc>
      </w:tr>
      <w:tr w:rsidR="00B069BC" w:rsidRPr="00C2555B" w14:paraId="0244B9D8" w14:textId="77777777" w:rsidTr="00493671">
        <w:tc>
          <w:tcPr>
            <w:tcW w:w="4209" w:type="dxa"/>
            <w:vAlign w:val="bottom"/>
          </w:tcPr>
          <w:p w14:paraId="63252DFF" w14:textId="4103717A" w:rsidR="00B069BC" w:rsidRPr="00C2555B" w:rsidRDefault="00B069BC" w:rsidP="00B069BC">
            <w:pPr>
              <w:spacing w:line="240" w:lineRule="auto"/>
              <w:jc w:val="thaiDistribute"/>
              <w:rPr>
                <w:rFonts w:ascii="Browallia New" w:hAnsi="Browallia New" w:cs="Browallia New"/>
                <w:sz w:val="28"/>
                <w:szCs w:val="28"/>
                <w:u w:val="single"/>
                <w:cs/>
              </w:rPr>
            </w:pPr>
            <w:r w:rsidRPr="00C2555B">
              <w:rPr>
                <w:rFonts w:ascii="Browallia New" w:hAnsi="Browallia New" w:cs="Browallia New"/>
                <w:sz w:val="28"/>
                <w:szCs w:val="28"/>
                <w:cs/>
              </w:rPr>
              <w:t>จ่ายคืนเงินกู้</w:t>
            </w:r>
          </w:p>
        </w:tc>
        <w:tc>
          <w:tcPr>
            <w:tcW w:w="2115" w:type="dxa"/>
          </w:tcPr>
          <w:p w14:paraId="24626907" w14:textId="29FAA640" w:rsidR="00B069BC" w:rsidRPr="002D7B3C" w:rsidRDefault="00B069BC" w:rsidP="00B069BC">
            <w:pPr>
              <w:spacing w:line="240" w:lineRule="auto"/>
              <w:jc w:val="right"/>
              <w:rPr>
                <w:rFonts w:ascii="Browallia New" w:hAnsi="Browallia New" w:cs="Browallia New"/>
                <w:sz w:val="28"/>
                <w:szCs w:val="28"/>
              </w:rPr>
            </w:pPr>
            <w:r w:rsidRPr="00324907">
              <w:rPr>
                <w:rFonts w:ascii="Browallia New" w:hAnsi="Browallia New" w:cs="Browallia New"/>
                <w:sz w:val="28"/>
                <w:szCs w:val="28"/>
              </w:rPr>
              <w:t>(188,053)</w:t>
            </w:r>
          </w:p>
        </w:tc>
        <w:tc>
          <w:tcPr>
            <w:tcW w:w="270" w:type="dxa"/>
          </w:tcPr>
          <w:p w14:paraId="6E63FFC4" w14:textId="77777777" w:rsidR="00B069BC" w:rsidRPr="00C2555B" w:rsidRDefault="00B069BC" w:rsidP="00B069BC">
            <w:pPr>
              <w:spacing w:line="240" w:lineRule="auto"/>
              <w:jc w:val="thaiDistribute"/>
              <w:rPr>
                <w:rFonts w:ascii="Browallia New" w:hAnsi="Browallia New" w:cs="Browallia New"/>
                <w:sz w:val="28"/>
                <w:szCs w:val="28"/>
              </w:rPr>
            </w:pPr>
          </w:p>
        </w:tc>
        <w:tc>
          <w:tcPr>
            <w:tcW w:w="2340" w:type="dxa"/>
            <w:vAlign w:val="bottom"/>
          </w:tcPr>
          <w:p w14:paraId="0D57F453" w14:textId="0A9657F5" w:rsidR="00B069BC" w:rsidRPr="00244085" w:rsidRDefault="00B069BC" w:rsidP="00B069BC">
            <w:pPr>
              <w:spacing w:line="240" w:lineRule="auto"/>
              <w:jc w:val="right"/>
              <w:rPr>
                <w:rFonts w:ascii="Browallia New" w:hAnsi="Browallia New" w:cs="Browallia New"/>
                <w:sz w:val="28"/>
                <w:szCs w:val="28"/>
              </w:rPr>
            </w:pPr>
            <w:r w:rsidRPr="00244085">
              <w:rPr>
                <w:rFonts w:ascii="Browallia New" w:hAnsi="Browallia New" w:cs="Browallia New"/>
                <w:sz w:val="28"/>
                <w:szCs w:val="28"/>
              </w:rPr>
              <w:t>(9,616)</w:t>
            </w:r>
          </w:p>
        </w:tc>
      </w:tr>
      <w:tr w:rsidR="00B069BC" w:rsidRPr="00C2555B" w14:paraId="09D36523" w14:textId="77777777" w:rsidTr="00493671">
        <w:tc>
          <w:tcPr>
            <w:tcW w:w="4209" w:type="dxa"/>
            <w:vAlign w:val="bottom"/>
          </w:tcPr>
          <w:p w14:paraId="46FC68CC" w14:textId="3C25384D" w:rsidR="00B069BC" w:rsidRPr="00324907" w:rsidRDefault="00B069BC" w:rsidP="00B069BC">
            <w:pPr>
              <w:ind w:left="-53"/>
              <w:rPr>
                <w:rFonts w:ascii="Browallia New" w:hAnsi="Browallia New" w:cs="Browallia New"/>
                <w:sz w:val="28"/>
                <w:szCs w:val="28"/>
                <w:highlight w:val="yellow"/>
                <w:u w:val="single"/>
                <w:cs/>
              </w:rPr>
            </w:pPr>
            <w:r w:rsidRPr="00FA3132">
              <w:rPr>
                <w:rFonts w:ascii="Browallia New" w:hAnsi="Browallia New" w:cs="Browallia New"/>
                <w:sz w:val="28"/>
                <w:szCs w:val="28"/>
              </w:rPr>
              <w:t xml:space="preserve"> </w:t>
            </w:r>
            <w:r w:rsidR="00DC366F">
              <w:rPr>
                <w:rFonts w:ascii="Browallia New" w:hAnsi="Browallia New" w:cs="Browallia New" w:hint="cs"/>
                <w:sz w:val="28"/>
                <w:szCs w:val="28"/>
                <w:cs/>
              </w:rPr>
              <w:t>กำไร</w:t>
            </w:r>
            <w:r w:rsidRPr="00FA3132">
              <w:rPr>
                <w:rFonts w:ascii="Browallia New" w:hAnsi="Browallia New" w:cs="Browallia New"/>
                <w:sz w:val="28"/>
                <w:szCs w:val="28"/>
                <w:cs/>
              </w:rPr>
              <w:t>ที่ยังไม่เกิดขึ้นจริงจากอัตราแลกเปลี่ยน</w:t>
            </w:r>
          </w:p>
        </w:tc>
        <w:tc>
          <w:tcPr>
            <w:tcW w:w="2115" w:type="dxa"/>
            <w:tcBorders>
              <w:bottom w:val="single" w:sz="4" w:space="0" w:color="auto"/>
            </w:tcBorders>
          </w:tcPr>
          <w:p w14:paraId="5C4D390B" w14:textId="7AEDB9C9" w:rsidR="00B069BC" w:rsidRPr="002D7B3C" w:rsidRDefault="00B069BC" w:rsidP="00B069BC">
            <w:pPr>
              <w:spacing w:line="240" w:lineRule="auto"/>
              <w:jc w:val="right"/>
              <w:rPr>
                <w:rFonts w:ascii="Browallia New" w:hAnsi="Browallia New" w:cs="Browallia New"/>
                <w:sz w:val="28"/>
                <w:szCs w:val="28"/>
              </w:rPr>
            </w:pPr>
            <w:r w:rsidRPr="00324907">
              <w:rPr>
                <w:rFonts w:ascii="Browallia New" w:hAnsi="Browallia New" w:cs="Browallia New"/>
                <w:sz w:val="28"/>
                <w:szCs w:val="28"/>
              </w:rPr>
              <w:t>(5</w:t>
            </w:r>
            <w:r w:rsidR="002D7B3C" w:rsidRPr="00324907">
              <w:rPr>
                <w:rFonts w:ascii="Browallia New" w:hAnsi="Browallia New" w:cs="Browallia New"/>
                <w:sz w:val="28"/>
                <w:szCs w:val="28"/>
              </w:rPr>
              <w:t>55</w:t>
            </w:r>
            <w:r w:rsidRPr="00324907">
              <w:rPr>
                <w:rFonts w:ascii="Browallia New" w:hAnsi="Browallia New" w:cs="Browallia New"/>
                <w:sz w:val="28"/>
                <w:szCs w:val="28"/>
              </w:rPr>
              <w:t>)</w:t>
            </w:r>
          </w:p>
        </w:tc>
        <w:tc>
          <w:tcPr>
            <w:tcW w:w="270" w:type="dxa"/>
          </w:tcPr>
          <w:p w14:paraId="19923A28" w14:textId="77777777" w:rsidR="00B069BC" w:rsidRPr="00C2555B" w:rsidRDefault="00B069BC" w:rsidP="00B069BC">
            <w:pPr>
              <w:spacing w:line="240" w:lineRule="auto"/>
              <w:jc w:val="thaiDistribute"/>
              <w:rPr>
                <w:rFonts w:ascii="Browallia New" w:hAnsi="Browallia New" w:cs="Browallia New"/>
                <w:sz w:val="28"/>
                <w:szCs w:val="28"/>
              </w:rPr>
            </w:pPr>
          </w:p>
        </w:tc>
        <w:tc>
          <w:tcPr>
            <w:tcW w:w="2340" w:type="dxa"/>
            <w:tcBorders>
              <w:bottom w:val="single" w:sz="4" w:space="0" w:color="auto"/>
            </w:tcBorders>
          </w:tcPr>
          <w:p w14:paraId="19CDDE3C" w14:textId="7A059CC9" w:rsidR="00B069BC" w:rsidRPr="00244085" w:rsidRDefault="00B069BC" w:rsidP="00B069BC">
            <w:pPr>
              <w:spacing w:line="240" w:lineRule="auto"/>
              <w:jc w:val="center"/>
              <w:rPr>
                <w:rFonts w:ascii="Browallia New" w:hAnsi="Browallia New" w:cs="Browallia New"/>
                <w:sz w:val="28"/>
                <w:szCs w:val="28"/>
              </w:rPr>
            </w:pPr>
            <w:r w:rsidRPr="00244085">
              <w:rPr>
                <w:rFonts w:ascii="Browallia New" w:hAnsi="Browallia New" w:cs="Browallia New"/>
                <w:sz w:val="28"/>
                <w:szCs w:val="28"/>
              </w:rPr>
              <w:t xml:space="preserve">                        -</w:t>
            </w:r>
          </w:p>
        </w:tc>
      </w:tr>
      <w:tr w:rsidR="00B069BC" w:rsidRPr="00C2555B" w14:paraId="2FD4DAAF" w14:textId="77777777" w:rsidTr="00493671">
        <w:tc>
          <w:tcPr>
            <w:tcW w:w="4209" w:type="dxa"/>
            <w:vAlign w:val="bottom"/>
          </w:tcPr>
          <w:p w14:paraId="69BC4AA7" w14:textId="51F1B087" w:rsidR="00B069BC" w:rsidRPr="00C2555B" w:rsidRDefault="00B069BC" w:rsidP="00B069BC">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9055F0">
              <w:rPr>
                <w:rFonts w:ascii="Browallia New" w:hAnsi="Browallia New" w:cs="Browallia New"/>
                <w:spacing w:val="-2"/>
                <w:sz w:val="28"/>
                <w:szCs w:val="28"/>
              </w:rPr>
              <w:t xml:space="preserve">30 </w:t>
            </w:r>
            <w:r w:rsidRPr="00F23860">
              <w:rPr>
                <w:rFonts w:ascii="Browallia New" w:hAnsi="Browallia New" w:cs="Browallia New"/>
                <w:spacing w:val="-2"/>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2115" w:type="dxa"/>
            <w:tcBorders>
              <w:top w:val="single" w:sz="4" w:space="0" w:color="auto"/>
              <w:bottom w:val="single" w:sz="12" w:space="0" w:color="auto"/>
            </w:tcBorders>
          </w:tcPr>
          <w:p w14:paraId="7788E6EB" w14:textId="0CFD4FBB" w:rsidR="00B069BC" w:rsidRPr="00B762DD" w:rsidRDefault="00B069BC" w:rsidP="00B069BC">
            <w:pPr>
              <w:spacing w:line="240" w:lineRule="auto"/>
              <w:jc w:val="right"/>
              <w:rPr>
                <w:rFonts w:ascii="Browallia New" w:hAnsi="Browallia New" w:cs="Browallia New"/>
                <w:sz w:val="28"/>
                <w:szCs w:val="28"/>
              </w:rPr>
            </w:pPr>
            <w:r w:rsidRPr="00324907">
              <w:rPr>
                <w:rFonts w:ascii="Browallia New" w:hAnsi="Browallia New" w:cs="Browallia New"/>
                <w:sz w:val="28"/>
                <w:szCs w:val="28"/>
              </w:rPr>
              <w:t>1,092,</w:t>
            </w:r>
            <w:r w:rsidR="00030ED2" w:rsidRPr="00324907">
              <w:rPr>
                <w:rFonts w:ascii="Browallia New" w:hAnsi="Browallia New" w:cs="Browallia New"/>
                <w:sz w:val="28"/>
                <w:szCs w:val="28"/>
              </w:rPr>
              <w:t>913</w:t>
            </w:r>
          </w:p>
        </w:tc>
        <w:tc>
          <w:tcPr>
            <w:tcW w:w="270" w:type="dxa"/>
          </w:tcPr>
          <w:p w14:paraId="5A0FC80B" w14:textId="77777777" w:rsidR="00B069BC" w:rsidRPr="00C2555B" w:rsidRDefault="00B069BC" w:rsidP="00B069BC">
            <w:pPr>
              <w:spacing w:line="240" w:lineRule="auto"/>
              <w:jc w:val="right"/>
              <w:rPr>
                <w:rFonts w:ascii="Browallia New" w:hAnsi="Browallia New" w:cs="Browallia New"/>
                <w:sz w:val="28"/>
                <w:szCs w:val="28"/>
              </w:rPr>
            </w:pPr>
          </w:p>
        </w:tc>
        <w:tc>
          <w:tcPr>
            <w:tcW w:w="2340" w:type="dxa"/>
            <w:tcBorders>
              <w:top w:val="single" w:sz="4" w:space="0" w:color="auto"/>
              <w:bottom w:val="single" w:sz="12" w:space="0" w:color="auto"/>
            </w:tcBorders>
          </w:tcPr>
          <w:p w14:paraId="2A7A45CF" w14:textId="41F36B1D" w:rsidR="00B069BC" w:rsidRPr="00244085" w:rsidRDefault="00B069BC" w:rsidP="00B069BC">
            <w:pPr>
              <w:spacing w:line="240" w:lineRule="auto"/>
              <w:jc w:val="right"/>
              <w:rPr>
                <w:rFonts w:ascii="Browallia New" w:hAnsi="Browallia New" w:cs="Browallia New"/>
                <w:sz w:val="28"/>
                <w:szCs w:val="28"/>
              </w:rPr>
            </w:pPr>
            <w:r w:rsidRPr="00244085">
              <w:rPr>
                <w:rFonts w:ascii="Browallia New" w:hAnsi="Browallia New" w:cs="Browallia New"/>
                <w:sz w:val="28"/>
                <w:szCs w:val="28"/>
              </w:rPr>
              <w:t>148,278</w:t>
            </w:r>
          </w:p>
        </w:tc>
      </w:tr>
    </w:tbl>
    <w:p w14:paraId="3EDA6144" w14:textId="5AD23FE6" w:rsidR="00940834" w:rsidRPr="00C2555B" w:rsidRDefault="0094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0D20E26F" w14:textId="1B6D2EA8" w:rsidR="000E1788" w:rsidRPr="00C2555B" w:rsidRDefault="000E1788"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ภาระผูกพันผลประโยชน์พนักงาน</w:t>
      </w:r>
    </w:p>
    <w:p w14:paraId="63B0B0EA" w14:textId="77777777" w:rsidR="000E1788" w:rsidRPr="00C2555B" w:rsidRDefault="000E1788" w:rsidP="00B33C0D">
      <w:pPr>
        <w:tabs>
          <w:tab w:val="left" w:pos="9270"/>
        </w:tabs>
        <w:ind w:left="426"/>
        <w:jc w:val="thaiDistribute"/>
        <w:rPr>
          <w:rFonts w:ascii="Browallia New" w:hAnsi="Browallia New" w:cs="Browallia New"/>
          <w:sz w:val="14"/>
          <w:szCs w:val="14"/>
        </w:rPr>
      </w:pPr>
    </w:p>
    <w:p w14:paraId="3CA3771E" w14:textId="2EF74BD5" w:rsidR="00B353D2" w:rsidRPr="00C2555B" w:rsidRDefault="00B353D2" w:rsidP="00B353D2">
      <w:pPr>
        <w:tabs>
          <w:tab w:val="left" w:pos="9270"/>
        </w:tabs>
        <w:ind w:left="426"/>
        <w:jc w:val="thaiDistribute"/>
        <w:rPr>
          <w:rFonts w:ascii="Browallia New" w:hAnsi="Browallia New" w:cs="Browallia New"/>
          <w:sz w:val="28"/>
          <w:szCs w:val="28"/>
        </w:rPr>
      </w:pPr>
      <w:r w:rsidRPr="00C2555B">
        <w:rPr>
          <w:rFonts w:ascii="Browallia New" w:hAnsi="Browallia New" w:cs="Browallia New"/>
          <w:sz w:val="28"/>
          <w:szCs w:val="28"/>
          <w:cs/>
        </w:rPr>
        <w:t>สำหรับงวด</w:t>
      </w:r>
      <w:r w:rsidR="00F23860">
        <w:rPr>
          <w:rFonts w:ascii="Browallia New" w:hAnsi="Browallia New" w:cs="Browallia New" w:hint="cs"/>
          <w:sz w:val="28"/>
          <w:szCs w:val="28"/>
          <w:cs/>
        </w:rPr>
        <w:t>เก้า</w:t>
      </w:r>
      <w:r w:rsidRPr="00C2555B">
        <w:rPr>
          <w:rFonts w:ascii="Browallia New" w:hAnsi="Browallia New" w:cs="Browallia New"/>
          <w:sz w:val="28"/>
          <w:szCs w:val="28"/>
          <w:cs/>
        </w:rPr>
        <w:t xml:space="preserve">เดือนสิ้นสุดวันที่ </w:t>
      </w:r>
      <w:r w:rsidR="001C3AE2" w:rsidRPr="009055F0">
        <w:rPr>
          <w:rFonts w:ascii="Browallia New" w:hAnsi="Browallia New" w:cs="Browallia New"/>
          <w:spacing w:val="-2"/>
          <w:sz w:val="28"/>
          <w:szCs w:val="28"/>
        </w:rPr>
        <w:t xml:space="preserve">30 </w:t>
      </w:r>
      <w:r w:rsidR="00F23860" w:rsidRPr="00F23860">
        <w:rPr>
          <w:rFonts w:ascii="Browallia New" w:hAnsi="Browallia New" w:cs="Browallia New"/>
          <w:spacing w:val="-2"/>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ภาระผูกพันผลประโยชน์พนักงานมีการเปลี่ยนแปลงดังนี้</w:t>
      </w:r>
    </w:p>
    <w:p w14:paraId="294C1253" w14:textId="77777777" w:rsidR="00B33C0D" w:rsidRPr="00C2555B" w:rsidRDefault="00B33C0D" w:rsidP="00B33C0D">
      <w:pPr>
        <w:tabs>
          <w:tab w:val="left" w:pos="9270"/>
        </w:tabs>
        <w:ind w:left="374"/>
        <w:jc w:val="thaiDistribute"/>
        <w:rPr>
          <w:rFonts w:ascii="Browallia New" w:hAnsi="Browallia New" w:cs="Browallia New"/>
          <w:sz w:val="10"/>
          <w:szCs w:val="10"/>
        </w:rPr>
      </w:pPr>
    </w:p>
    <w:tbl>
      <w:tblPr>
        <w:tblW w:w="8928" w:type="dxa"/>
        <w:tblInd w:w="441" w:type="dxa"/>
        <w:tblLayout w:type="fixed"/>
        <w:tblLook w:val="0000" w:firstRow="0" w:lastRow="0" w:firstColumn="0" w:lastColumn="0" w:noHBand="0" w:noVBand="0"/>
      </w:tblPr>
      <w:tblGrid>
        <w:gridCol w:w="4194"/>
        <w:gridCol w:w="2127"/>
        <w:gridCol w:w="249"/>
        <w:gridCol w:w="2358"/>
      </w:tblGrid>
      <w:tr w:rsidR="00B33C0D" w:rsidRPr="00C2555B" w14:paraId="5CE8365A" w14:textId="77777777" w:rsidTr="00493671">
        <w:trPr>
          <w:cantSplit/>
        </w:trPr>
        <w:tc>
          <w:tcPr>
            <w:tcW w:w="4194" w:type="dxa"/>
            <w:vAlign w:val="bottom"/>
          </w:tcPr>
          <w:p w14:paraId="4833B231" w14:textId="77777777" w:rsidR="00B33C0D" w:rsidRPr="00C2555B" w:rsidRDefault="00B33C0D" w:rsidP="0064246D">
            <w:pPr>
              <w:rPr>
                <w:rFonts w:ascii="Browallia New" w:hAnsi="Browallia New" w:cs="Browallia New"/>
                <w:sz w:val="28"/>
                <w:szCs w:val="28"/>
              </w:rPr>
            </w:pPr>
          </w:p>
        </w:tc>
        <w:tc>
          <w:tcPr>
            <w:tcW w:w="2127" w:type="dxa"/>
          </w:tcPr>
          <w:p w14:paraId="0247E516" w14:textId="77777777" w:rsidR="00B33C0D" w:rsidRPr="00C2555B" w:rsidRDefault="00B33C0D" w:rsidP="0064246D">
            <w:pPr>
              <w:jc w:val="right"/>
              <w:rPr>
                <w:rFonts w:ascii="Browallia New" w:hAnsi="Browallia New" w:cs="Browallia New"/>
                <w:sz w:val="28"/>
                <w:szCs w:val="28"/>
              </w:rPr>
            </w:pPr>
          </w:p>
        </w:tc>
        <w:tc>
          <w:tcPr>
            <w:tcW w:w="249" w:type="dxa"/>
          </w:tcPr>
          <w:p w14:paraId="1B2C23F5" w14:textId="77777777" w:rsidR="00B33C0D" w:rsidRPr="00C2555B" w:rsidRDefault="00B33C0D" w:rsidP="0064246D">
            <w:pPr>
              <w:pStyle w:val="a1"/>
              <w:ind w:left="-157" w:right="0"/>
              <w:rPr>
                <w:rFonts w:ascii="Browallia New" w:hAnsi="Browallia New" w:cs="Browallia New"/>
                <w:sz w:val="28"/>
                <w:szCs w:val="28"/>
                <w:cs/>
                <w:lang w:val="en-US"/>
              </w:rPr>
            </w:pPr>
          </w:p>
        </w:tc>
        <w:tc>
          <w:tcPr>
            <w:tcW w:w="2358" w:type="dxa"/>
          </w:tcPr>
          <w:p w14:paraId="076C32DE" w14:textId="3A138A6D" w:rsidR="00B33C0D" w:rsidRPr="00C2555B" w:rsidRDefault="00B91631" w:rsidP="00C348B3">
            <w:pPr>
              <w:ind w:right="-18"/>
              <w:jc w:val="right"/>
              <w:rPr>
                <w:rFonts w:ascii="Browallia New" w:hAnsi="Browallia New" w:cs="Browallia New"/>
                <w:sz w:val="28"/>
                <w:szCs w:val="28"/>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rPr>
              <w:t xml:space="preserve">: </w:t>
            </w:r>
            <w:r w:rsidRPr="00C2555B">
              <w:rPr>
                <w:rFonts w:ascii="Browallia New" w:hAnsi="Browallia New" w:cs="Browallia New"/>
                <w:sz w:val="28"/>
                <w:szCs w:val="28"/>
                <w:cs/>
              </w:rPr>
              <w:t>พันบาท)</w:t>
            </w:r>
          </w:p>
        </w:tc>
      </w:tr>
      <w:tr w:rsidR="00B91631" w:rsidRPr="00C2555B" w14:paraId="50C20033" w14:textId="77777777" w:rsidTr="00493671">
        <w:trPr>
          <w:cantSplit/>
        </w:trPr>
        <w:tc>
          <w:tcPr>
            <w:tcW w:w="4194" w:type="dxa"/>
            <w:vAlign w:val="bottom"/>
          </w:tcPr>
          <w:p w14:paraId="4E341FA5" w14:textId="77777777" w:rsidR="00B91631" w:rsidRPr="00C2555B" w:rsidRDefault="00B91631" w:rsidP="00B91631">
            <w:pPr>
              <w:rPr>
                <w:rFonts w:ascii="Browallia New" w:hAnsi="Browallia New" w:cs="Browallia New"/>
                <w:sz w:val="28"/>
                <w:szCs w:val="28"/>
              </w:rPr>
            </w:pPr>
          </w:p>
        </w:tc>
        <w:tc>
          <w:tcPr>
            <w:tcW w:w="2127" w:type="dxa"/>
            <w:tcBorders>
              <w:bottom w:val="single" w:sz="4" w:space="0" w:color="auto"/>
            </w:tcBorders>
          </w:tcPr>
          <w:p w14:paraId="40AEE983" w14:textId="6B0B2E19" w:rsidR="00B91631" w:rsidRPr="00C2555B" w:rsidRDefault="00B91631" w:rsidP="00B91631">
            <w:pPr>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49" w:type="dxa"/>
            <w:vAlign w:val="bottom"/>
          </w:tcPr>
          <w:p w14:paraId="11412800" w14:textId="77777777" w:rsidR="00B91631" w:rsidRPr="00C2555B" w:rsidRDefault="00B91631" w:rsidP="00B91631">
            <w:pPr>
              <w:pStyle w:val="a1"/>
              <w:ind w:left="-157" w:right="0"/>
              <w:jc w:val="center"/>
              <w:rPr>
                <w:rFonts w:ascii="Browallia New" w:hAnsi="Browallia New" w:cs="Browallia New"/>
                <w:sz w:val="28"/>
                <w:szCs w:val="28"/>
                <w:cs/>
                <w:lang w:val="en-US"/>
              </w:rPr>
            </w:pPr>
          </w:p>
        </w:tc>
        <w:tc>
          <w:tcPr>
            <w:tcW w:w="2358" w:type="dxa"/>
            <w:tcBorders>
              <w:bottom w:val="single" w:sz="4" w:space="0" w:color="auto"/>
            </w:tcBorders>
            <w:vAlign w:val="bottom"/>
          </w:tcPr>
          <w:p w14:paraId="0BA84093" w14:textId="36ACD43A" w:rsidR="00B91631" w:rsidRPr="00C2555B" w:rsidRDefault="00B91631" w:rsidP="00493671">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w:t>
            </w:r>
            <w:r w:rsidR="00940834" w:rsidRPr="00C2555B">
              <w:rPr>
                <w:rFonts w:ascii="Browallia New" w:hAnsi="Browallia New" w:cs="Browallia New"/>
                <w:sz w:val="28"/>
                <w:szCs w:val="28"/>
                <w:cs/>
              </w:rPr>
              <w:t>ง</w:t>
            </w:r>
            <w:r w:rsidRPr="00C2555B">
              <w:rPr>
                <w:rFonts w:ascii="Browallia New" w:hAnsi="Browallia New" w:cs="Browallia New"/>
                <w:sz w:val="28"/>
                <w:szCs w:val="28"/>
                <w:cs/>
              </w:rPr>
              <w:t>บริษัท</w:t>
            </w:r>
          </w:p>
        </w:tc>
      </w:tr>
      <w:tr w:rsidR="00B91631" w:rsidRPr="00C2555B" w14:paraId="2E1637FA" w14:textId="77777777" w:rsidTr="00493671">
        <w:trPr>
          <w:cantSplit/>
          <w:trHeight w:val="296"/>
        </w:trPr>
        <w:tc>
          <w:tcPr>
            <w:tcW w:w="4194" w:type="dxa"/>
            <w:vAlign w:val="bottom"/>
          </w:tcPr>
          <w:p w14:paraId="5CE79853" w14:textId="77777777" w:rsidR="00B91631" w:rsidRPr="00C2555B" w:rsidRDefault="00B91631" w:rsidP="0064246D">
            <w:pPr>
              <w:rPr>
                <w:rFonts w:ascii="Browallia New" w:hAnsi="Browallia New" w:cs="Browallia New"/>
                <w:sz w:val="28"/>
                <w:szCs w:val="28"/>
              </w:rPr>
            </w:pPr>
          </w:p>
        </w:tc>
        <w:tc>
          <w:tcPr>
            <w:tcW w:w="2127" w:type="dxa"/>
            <w:tcBorders>
              <w:top w:val="single" w:sz="4" w:space="0" w:color="auto"/>
            </w:tcBorders>
          </w:tcPr>
          <w:p w14:paraId="3BCB7CF9" w14:textId="77777777" w:rsidR="00B91631" w:rsidRPr="00C2555B" w:rsidRDefault="00B91631" w:rsidP="0064246D">
            <w:pPr>
              <w:jc w:val="right"/>
              <w:rPr>
                <w:rFonts w:ascii="Browallia New" w:hAnsi="Browallia New" w:cs="Browallia New"/>
                <w:sz w:val="28"/>
                <w:szCs w:val="28"/>
              </w:rPr>
            </w:pPr>
          </w:p>
        </w:tc>
        <w:tc>
          <w:tcPr>
            <w:tcW w:w="249" w:type="dxa"/>
          </w:tcPr>
          <w:p w14:paraId="0886279D" w14:textId="77777777" w:rsidR="00B91631" w:rsidRPr="00C2555B" w:rsidRDefault="00B91631" w:rsidP="0064246D">
            <w:pPr>
              <w:pStyle w:val="a1"/>
              <w:ind w:left="-157" w:right="0"/>
              <w:rPr>
                <w:rFonts w:ascii="Browallia New" w:hAnsi="Browallia New" w:cs="Browallia New"/>
                <w:sz w:val="28"/>
                <w:szCs w:val="28"/>
                <w:cs/>
                <w:lang w:val="en-US"/>
              </w:rPr>
            </w:pPr>
          </w:p>
        </w:tc>
        <w:tc>
          <w:tcPr>
            <w:tcW w:w="2358" w:type="dxa"/>
            <w:tcBorders>
              <w:top w:val="single" w:sz="4" w:space="0" w:color="auto"/>
            </w:tcBorders>
          </w:tcPr>
          <w:p w14:paraId="1DAA6CA2" w14:textId="77777777" w:rsidR="00B91631" w:rsidRPr="00C2555B" w:rsidRDefault="00B91631" w:rsidP="0064246D">
            <w:pPr>
              <w:jc w:val="right"/>
              <w:rPr>
                <w:rFonts w:ascii="Browallia New" w:hAnsi="Browallia New" w:cs="Browallia New"/>
                <w:sz w:val="28"/>
                <w:szCs w:val="28"/>
              </w:rPr>
            </w:pPr>
          </w:p>
        </w:tc>
      </w:tr>
      <w:tr w:rsidR="003063D3" w:rsidRPr="00C2555B" w14:paraId="06ED9D5F" w14:textId="77777777" w:rsidTr="00493671">
        <w:trPr>
          <w:cantSplit/>
        </w:trPr>
        <w:tc>
          <w:tcPr>
            <w:tcW w:w="4194" w:type="dxa"/>
          </w:tcPr>
          <w:p w14:paraId="537A1461" w14:textId="075CEE0F" w:rsidR="003063D3" w:rsidRPr="00C2555B" w:rsidRDefault="003063D3" w:rsidP="003063D3">
            <w:pPr>
              <w:ind w:left="-108"/>
              <w:rPr>
                <w:rFonts w:ascii="Browallia New" w:hAnsi="Browallia New" w:cs="Browallia New"/>
                <w:sz w:val="28"/>
                <w:szCs w:val="28"/>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C2555B">
              <w:rPr>
                <w:rFonts w:ascii="Browallia New" w:hAnsi="Browallia New" w:cs="Browallia New"/>
                <w:sz w:val="28"/>
                <w:szCs w:val="28"/>
              </w:rPr>
              <w:t xml:space="preserve">1 </w:t>
            </w:r>
            <w:r w:rsidRPr="00C2555B">
              <w:rPr>
                <w:rFonts w:ascii="Browallia New" w:hAnsi="Browallia New" w:cs="Browallia New"/>
                <w:sz w:val="28"/>
                <w:szCs w:val="28"/>
                <w:cs/>
              </w:rPr>
              <w:t>มกราคม</w:t>
            </w:r>
            <w:r w:rsidRPr="00C2555B">
              <w:rPr>
                <w:rFonts w:ascii="Browallia New" w:hAnsi="Browallia New" w:cs="Browallia New"/>
                <w:sz w:val="28"/>
                <w:szCs w:val="28"/>
              </w:rPr>
              <w:t xml:space="preserve"> 2562</w:t>
            </w:r>
          </w:p>
        </w:tc>
        <w:tc>
          <w:tcPr>
            <w:tcW w:w="2127" w:type="dxa"/>
            <w:shd w:val="clear" w:color="auto" w:fill="auto"/>
          </w:tcPr>
          <w:p w14:paraId="0D6CA67B" w14:textId="1F568625" w:rsidR="003063D3" w:rsidRPr="00333A6C" w:rsidRDefault="003063D3" w:rsidP="003063D3">
            <w:pPr>
              <w:ind w:left="-108"/>
              <w:jc w:val="right"/>
              <w:rPr>
                <w:rFonts w:ascii="Browallia New" w:hAnsi="Browallia New" w:cs="Browallia New"/>
                <w:sz w:val="28"/>
                <w:szCs w:val="28"/>
              </w:rPr>
            </w:pPr>
            <w:r w:rsidRPr="00333A6C">
              <w:rPr>
                <w:rFonts w:ascii="Browallia New" w:hAnsi="Browallia New" w:cs="Browallia New"/>
                <w:sz w:val="28"/>
                <w:szCs w:val="28"/>
              </w:rPr>
              <w:t>58,665</w:t>
            </w:r>
          </w:p>
        </w:tc>
        <w:tc>
          <w:tcPr>
            <w:tcW w:w="249" w:type="dxa"/>
          </w:tcPr>
          <w:p w14:paraId="1C3B7CF9" w14:textId="77777777" w:rsidR="003063D3" w:rsidRPr="00C2555B" w:rsidRDefault="003063D3" w:rsidP="003063D3">
            <w:pPr>
              <w:pStyle w:val="a1"/>
              <w:ind w:left="-108" w:right="0"/>
              <w:rPr>
                <w:rFonts w:ascii="Browallia New" w:hAnsi="Browallia New" w:cs="Browallia New"/>
                <w:sz w:val="28"/>
                <w:szCs w:val="28"/>
                <w:cs/>
                <w:lang w:val="en-US"/>
              </w:rPr>
            </w:pPr>
          </w:p>
        </w:tc>
        <w:tc>
          <w:tcPr>
            <w:tcW w:w="2358" w:type="dxa"/>
          </w:tcPr>
          <w:p w14:paraId="31363074" w14:textId="1ABEBA39" w:rsidR="003063D3" w:rsidRPr="00C2555B" w:rsidRDefault="003063D3" w:rsidP="003063D3">
            <w:pPr>
              <w:ind w:left="-108" w:hanging="56"/>
              <w:jc w:val="right"/>
              <w:rPr>
                <w:rFonts w:ascii="Browallia New" w:hAnsi="Browallia New" w:cs="Browallia New"/>
                <w:sz w:val="28"/>
                <w:szCs w:val="28"/>
              </w:rPr>
            </w:pPr>
            <w:r w:rsidRPr="00493671">
              <w:rPr>
                <w:rFonts w:ascii="Browallia New" w:hAnsi="Browallia New" w:cs="Browallia New"/>
                <w:sz w:val="28"/>
                <w:szCs w:val="28"/>
              </w:rPr>
              <w:t>23,997</w:t>
            </w:r>
          </w:p>
        </w:tc>
      </w:tr>
      <w:tr w:rsidR="003063D3" w:rsidRPr="00C2555B" w14:paraId="4B68697D" w14:textId="77777777" w:rsidTr="00493671">
        <w:trPr>
          <w:cantSplit/>
        </w:trPr>
        <w:tc>
          <w:tcPr>
            <w:tcW w:w="4194" w:type="dxa"/>
          </w:tcPr>
          <w:p w14:paraId="64BB0712" w14:textId="241796D4" w:rsidR="003063D3" w:rsidRPr="00C2555B" w:rsidRDefault="003063D3" w:rsidP="003063D3">
            <w:pPr>
              <w:ind w:left="-108"/>
              <w:rPr>
                <w:rFonts w:ascii="Browallia New" w:hAnsi="Browallia New" w:cs="Browallia New"/>
                <w:sz w:val="28"/>
                <w:szCs w:val="28"/>
                <w:cs/>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ผลกระทบที่บันทึกเพิ่มในงบกำไรขาดทุน</w:t>
            </w:r>
          </w:p>
        </w:tc>
        <w:tc>
          <w:tcPr>
            <w:tcW w:w="2127" w:type="dxa"/>
            <w:shd w:val="clear" w:color="auto" w:fill="auto"/>
            <w:vAlign w:val="bottom"/>
          </w:tcPr>
          <w:p w14:paraId="760B3B44" w14:textId="349C4861" w:rsidR="003063D3" w:rsidRPr="00333A6C" w:rsidRDefault="003063D3" w:rsidP="003063D3">
            <w:pPr>
              <w:jc w:val="right"/>
              <w:rPr>
                <w:rFonts w:ascii="Browallia New" w:hAnsi="Browallia New" w:cs="Browallia New"/>
                <w:sz w:val="28"/>
                <w:szCs w:val="28"/>
              </w:rPr>
            </w:pPr>
          </w:p>
        </w:tc>
        <w:tc>
          <w:tcPr>
            <w:tcW w:w="249" w:type="dxa"/>
          </w:tcPr>
          <w:p w14:paraId="27ED97F7" w14:textId="77777777" w:rsidR="003063D3" w:rsidRPr="00C2555B" w:rsidRDefault="003063D3" w:rsidP="003063D3">
            <w:pPr>
              <w:pStyle w:val="a1"/>
              <w:ind w:left="-108" w:right="0"/>
              <w:rPr>
                <w:rFonts w:ascii="Browallia New" w:hAnsi="Browallia New" w:cs="Browallia New"/>
                <w:sz w:val="28"/>
                <w:szCs w:val="28"/>
                <w:cs/>
                <w:lang w:val="en-US"/>
              </w:rPr>
            </w:pPr>
          </w:p>
        </w:tc>
        <w:tc>
          <w:tcPr>
            <w:tcW w:w="2358" w:type="dxa"/>
          </w:tcPr>
          <w:p w14:paraId="60EBA6BC" w14:textId="6D611692" w:rsidR="003063D3" w:rsidRPr="00C2555B" w:rsidRDefault="003063D3" w:rsidP="003063D3">
            <w:pPr>
              <w:jc w:val="right"/>
              <w:rPr>
                <w:rFonts w:ascii="Browallia New" w:hAnsi="Browallia New" w:cs="Browallia New"/>
                <w:sz w:val="28"/>
                <w:szCs w:val="28"/>
              </w:rPr>
            </w:pPr>
          </w:p>
        </w:tc>
      </w:tr>
      <w:tr w:rsidR="000666E6" w:rsidRPr="00C2555B" w14:paraId="6BCDEE93" w14:textId="77777777" w:rsidTr="00493671">
        <w:trPr>
          <w:cantSplit/>
        </w:trPr>
        <w:tc>
          <w:tcPr>
            <w:tcW w:w="4194" w:type="dxa"/>
          </w:tcPr>
          <w:p w14:paraId="6FF37640" w14:textId="35D33136" w:rsidR="000666E6" w:rsidRPr="00807020" w:rsidRDefault="000666E6" w:rsidP="000666E6">
            <w:pPr>
              <w:pStyle w:val="ListParagraph"/>
              <w:numPr>
                <w:ilvl w:val="0"/>
                <w:numId w:val="43"/>
              </w:numPr>
              <w:tabs>
                <w:tab w:val="clear" w:pos="680"/>
                <w:tab w:val="clear" w:pos="907"/>
                <w:tab w:val="left" w:pos="579"/>
              </w:tabs>
              <w:ind w:left="438"/>
              <w:rPr>
                <w:rFonts w:ascii="Browallia New" w:hAnsi="Browallia New" w:cs="Browallia New"/>
                <w:sz w:val="28"/>
                <w:szCs w:val="28"/>
                <w:cs/>
              </w:rPr>
            </w:pPr>
            <w:r w:rsidRPr="00807020">
              <w:rPr>
                <w:rFonts w:ascii="Browallia New" w:hAnsi="Browallia New" w:cs="Browallia New"/>
                <w:sz w:val="28"/>
                <w:szCs w:val="28"/>
                <w:cs/>
              </w:rPr>
              <w:t>ต้นทุนบริการ</w:t>
            </w:r>
            <w:r>
              <w:rPr>
                <w:rFonts w:ascii="Browallia New" w:hAnsi="Browallia New" w:cs="Browallia New" w:hint="cs"/>
                <w:sz w:val="28"/>
                <w:szCs w:val="28"/>
                <w:cs/>
              </w:rPr>
              <w:t>ปัจจุบัน</w:t>
            </w:r>
          </w:p>
        </w:tc>
        <w:tc>
          <w:tcPr>
            <w:tcW w:w="2127" w:type="dxa"/>
            <w:shd w:val="clear" w:color="auto" w:fill="auto"/>
            <w:vAlign w:val="bottom"/>
          </w:tcPr>
          <w:p w14:paraId="6A0C5F32" w14:textId="6CE86836" w:rsidR="000666E6" w:rsidRPr="00333A6C" w:rsidRDefault="00AE6013" w:rsidP="00BA2BCE">
            <w:pPr>
              <w:pStyle w:val="ListParagraph"/>
              <w:ind w:left="813"/>
              <w:jc w:val="right"/>
              <w:rPr>
                <w:rFonts w:ascii="Browallia New" w:hAnsi="Browallia New" w:cs="Browallia New"/>
                <w:sz w:val="28"/>
                <w:szCs w:val="28"/>
              </w:rPr>
            </w:pPr>
            <w:r w:rsidRPr="00324907">
              <w:rPr>
                <w:rFonts w:ascii="Browallia New" w:hAnsi="Browallia New" w:cs="Browallia New"/>
                <w:sz w:val="28"/>
                <w:szCs w:val="28"/>
              </w:rPr>
              <w:t>4,9</w:t>
            </w:r>
            <w:r w:rsidR="00B7479A" w:rsidRPr="00324907">
              <w:rPr>
                <w:rFonts w:ascii="Browallia New" w:hAnsi="Browallia New" w:cs="Browallia New"/>
                <w:sz w:val="28"/>
                <w:szCs w:val="28"/>
              </w:rPr>
              <w:t>2</w:t>
            </w:r>
            <w:r w:rsidRPr="00324907">
              <w:rPr>
                <w:rFonts w:ascii="Browallia New" w:hAnsi="Browallia New" w:cs="Browallia New"/>
                <w:sz w:val="28"/>
                <w:szCs w:val="28"/>
              </w:rPr>
              <w:t>2</w:t>
            </w:r>
          </w:p>
        </w:tc>
        <w:tc>
          <w:tcPr>
            <w:tcW w:w="249" w:type="dxa"/>
          </w:tcPr>
          <w:p w14:paraId="77ACFB5E" w14:textId="77777777" w:rsidR="000666E6" w:rsidRPr="00C2555B" w:rsidRDefault="000666E6" w:rsidP="000666E6">
            <w:pPr>
              <w:pStyle w:val="a1"/>
              <w:ind w:left="-108" w:right="0"/>
              <w:rPr>
                <w:rFonts w:ascii="Browallia New" w:hAnsi="Browallia New" w:cs="Browallia New"/>
                <w:sz w:val="28"/>
                <w:szCs w:val="28"/>
                <w:cs/>
                <w:lang w:val="en-US"/>
              </w:rPr>
            </w:pPr>
          </w:p>
        </w:tc>
        <w:tc>
          <w:tcPr>
            <w:tcW w:w="2358" w:type="dxa"/>
          </w:tcPr>
          <w:p w14:paraId="42344F2B" w14:textId="53B037CC" w:rsidR="000666E6" w:rsidRPr="00090578" w:rsidRDefault="00CE06EF" w:rsidP="000666E6">
            <w:pPr>
              <w:ind w:left="-108" w:hanging="56"/>
              <w:jc w:val="right"/>
              <w:rPr>
                <w:rFonts w:ascii="Browallia New" w:hAnsi="Browallia New" w:cs="Browallia New"/>
                <w:sz w:val="28"/>
                <w:szCs w:val="28"/>
              </w:rPr>
            </w:pPr>
            <w:r w:rsidRPr="00090578">
              <w:rPr>
                <w:rFonts w:ascii="Browallia New" w:hAnsi="Browallia New" w:cs="Browallia New"/>
                <w:sz w:val="28"/>
                <w:szCs w:val="28"/>
              </w:rPr>
              <w:t>1,980</w:t>
            </w:r>
          </w:p>
        </w:tc>
      </w:tr>
      <w:tr w:rsidR="000666E6" w:rsidRPr="00C2555B" w14:paraId="31BDE9E1" w14:textId="77777777" w:rsidTr="00493671">
        <w:trPr>
          <w:cantSplit/>
        </w:trPr>
        <w:tc>
          <w:tcPr>
            <w:tcW w:w="4194" w:type="dxa"/>
          </w:tcPr>
          <w:p w14:paraId="0E429779" w14:textId="4C9683BA" w:rsidR="000666E6" w:rsidRPr="00C2555B" w:rsidRDefault="000666E6" w:rsidP="000666E6">
            <w:pPr>
              <w:pStyle w:val="ListParagraph"/>
              <w:numPr>
                <w:ilvl w:val="0"/>
                <w:numId w:val="43"/>
              </w:numPr>
              <w:tabs>
                <w:tab w:val="clear" w:pos="680"/>
                <w:tab w:val="clear" w:pos="907"/>
                <w:tab w:val="left" w:pos="579"/>
              </w:tabs>
              <w:ind w:left="438"/>
              <w:rPr>
                <w:rFonts w:ascii="Browallia New" w:hAnsi="Browallia New" w:cs="Browallia New"/>
                <w:sz w:val="28"/>
                <w:szCs w:val="28"/>
              </w:rPr>
            </w:pPr>
            <w:r>
              <w:rPr>
                <w:rFonts w:ascii="Browallia New" w:hAnsi="Browallia New" w:cs="Browallia New" w:hint="cs"/>
                <w:sz w:val="28"/>
                <w:szCs w:val="28"/>
                <w:cs/>
              </w:rPr>
              <w:t>ต้นทุนบริการในอดีต</w:t>
            </w:r>
          </w:p>
        </w:tc>
        <w:tc>
          <w:tcPr>
            <w:tcW w:w="2127" w:type="dxa"/>
            <w:shd w:val="clear" w:color="auto" w:fill="auto"/>
            <w:vAlign w:val="bottom"/>
          </w:tcPr>
          <w:p w14:paraId="2BB9C3B1" w14:textId="1C35429D" w:rsidR="000666E6" w:rsidRPr="00333A6C" w:rsidRDefault="006A37B8" w:rsidP="00BA2BCE">
            <w:pPr>
              <w:ind w:left="-108" w:hanging="56"/>
              <w:jc w:val="right"/>
              <w:rPr>
                <w:rFonts w:ascii="Browallia New" w:hAnsi="Browallia New" w:cs="Browallia New"/>
                <w:sz w:val="28"/>
                <w:szCs w:val="28"/>
              </w:rPr>
            </w:pPr>
            <w:r w:rsidRPr="00333A6C">
              <w:rPr>
                <w:rFonts w:ascii="Browallia New" w:hAnsi="Browallia New" w:cs="Browallia New"/>
                <w:sz w:val="28"/>
                <w:szCs w:val="28"/>
              </w:rPr>
              <w:t>7,240</w:t>
            </w:r>
          </w:p>
        </w:tc>
        <w:tc>
          <w:tcPr>
            <w:tcW w:w="249" w:type="dxa"/>
          </w:tcPr>
          <w:p w14:paraId="109522C3" w14:textId="77777777" w:rsidR="000666E6" w:rsidRPr="00C2555B" w:rsidRDefault="000666E6" w:rsidP="000666E6">
            <w:pPr>
              <w:pStyle w:val="a1"/>
              <w:ind w:left="-108" w:right="0"/>
              <w:rPr>
                <w:rFonts w:ascii="Browallia New" w:hAnsi="Browallia New" w:cs="Browallia New"/>
                <w:sz w:val="28"/>
                <w:szCs w:val="28"/>
                <w:cs/>
                <w:lang w:val="en-US"/>
              </w:rPr>
            </w:pPr>
          </w:p>
        </w:tc>
        <w:tc>
          <w:tcPr>
            <w:tcW w:w="2358" w:type="dxa"/>
          </w:tcPr>
          <w:p w14:paraId="446354ED" w14:textId="350DAAA3" w:rsidR="000666E6" w:rsidRPr="00090578" w:rsidRDefault="00FA2141" w:rsidP="000666E6">
            <w:pPr>
              <w:ind w:left="-108" w:hanging="56"/>
              <w:jc w:val="right"/>
              <w:rPr>
                <w:rFonts w:ascii="Browallia New" w:hAnsi="Browallia New" w:cs="Browallia New"/>
                <w:sz w:val="28"/>
                <w:szCs w:val="28"/>
              </w:rPr>
            </w:pPr>
            <w:r w:rsidRPr="00090578">
              <w:rPr>
                <w:rFonts w:ascii="Browallia New" w:hAnsi="Browallia New" w:cs="Browallia New"/>
                <w:sz w:val="28"/>
                <w:szCs w:val="28"/>
              </w:rPr>
              <w:t>4,249</w:t>
            </w:r>
          </w:p>
        </w:tc>
      </w:tr>
      <w:tr w:rsidR="000666E6" w:rsidRPr="00C2555B" w14:paraId="50133855" w14:textId="77777777" w:rsidTr="00493671">
        <w:trPr>
          <w:cantSplit/>
        </w:trPr>
        <w:tc>
          <w:tcPr>
            <w:tcW w:w="4194" w:type="dxa"/>
          </w:tcPr>
          <w:p w14:paraId="73F31666" w14:textId="498FB0BA" w:rsidR="000666E6" w:rsidRPr="00C2555B" w:rsidRDefault="000666E6" w:rsidP="000666E6">
            <w:pPr>
              <w:pStyle w:val="ListParagraph"/>
              <w:numPr>
                <w:ilvl w:val="0"/>
                <w:numId w:val="43"/>
              </w:numPr>
              <w:tabs>
                <w:tab w:val="clear" w:pos="680"/>
                <w:tab w:val="clear" w:pos="907"/>
                <w:tab w:val="left" w:pos="579"/>
              </w:tabs>
              <w:ind w:left="438"/>
              <w:rPr>
                <w:rFonts w:ascii="Browallia New" w:hAnsi="Browallia New" w:cs="Browallia New"/>
                <w:sz w:val="28"/>
                <w:szCs w:val="28"/>
                <w:cs/>
              </w:rPr>
            </w:pPr>
            <w:r w:rsidRPr="00C2555B">
              <w:rPr>
                <w:rFonts w:ascii="Browallia New" w:hAnsi="Browallia New" w:cs="Browallia New"/>
                <w:sz w:val="28"/>
                <w:szCs w:val="28"/>
                <w:cs/>
              </w:rPr>
              <w:t>ต้นทุนทางการเงิน</w:t>
            </w:r>
          </w:p>
        </w:tc>
        <w:tc>
          <w:tcPr>
            <w:tcW w:w="2127" w:type="dxa"/>
            <w:shd w:val="clear" w:color="auto" w:fill="auto"/>
            <w:vAlign w:val="bottom"/>
          </w:tcPr>
          <w:p w14:paraId="4FAF48FB" w14:textId="7699C710" w:rsidR="000666E6" w:rsidRPr="00333A6C" w:rsidRDefault="00CF611C" w:rsidP="00BA2BCE">
            <w:pPr>
              <w:ind w:left="-108" w:hanging="56"/>
              <w:jc w:val="right"/>
              <w:rPr>
                <w:rFonts w:ascii="Browallia New" w:hAnsi="Browallia New" w:cs="Browallia New"/>
                <w:sz w:val="28"/>
                <w:szCs w:val="28"/>
              </w:rPr>
            </w:pPr>
            <w:r w:rsidRPr="00324907">
              <w:rPr>
                <w:rFonts w:ascii="Browallia New" w:hAnsi="Browallia New" w:cs="Browallia New"/>
                <w:sz w:val="28"/>
                <w:szCs w:val="28"/>
              </w:rPr>
              <w:t>934</w:t>
            </w:r>
          </w:p>
        </w:tc>
        <w:tc>
          <w:tcPr>
            <w:tcW w:w="249" w:type="dxa"/>
          </w:tcPr>
          <w:p w14:paraId="128F9DD4" w14:textId="77777777" w:rsidR="000666E6" w:rsidRPr="00C2555B" w:rsidRDefault="000666E6" w:rsidP="000666E6">
            <w:pPr>
              <w:pStyle w:val="a1"/>
              <w:ind w:left="-108" w:right="0"/>
              <w:rPr>
                <w:rFonts w:ascii="Browallia New" w:hAnsi="Browallia New" w:cs="Browallia New"/>
                <w:sz w:val="28"/>
                <w:szCs w:val="28"/>
                <w:cs/>
                <w:lang w:val="en-US"/>
              </w:rPr>
            </w:pPr>
          </w:p>
        </w:tc>
        <w:tc>
          <w:tcPr>
            <w:tcW w:w="2358" w:type="dxa"/>
          </w:tcPr>
          <w:p w14:paraId="2AA67CEC" w14:textId="5EF9B46C" w:rsidR="000666E6" w:rsidRPr="00090578" w:rsidRDefault="00FA2141" w:rsidP="000666E6">
            <w:pPr>
              <w:ind w:left="-108" w:hanging="56"/>
              <w:jc w:val="right"/>
              <w:rPr>
                <w:rFonts w:ascii="Browallia New" w:hAnsi="Browallia New" w:cs="Browallia New"/>
                <w:sz w:val="28"/>
                <w:szCs w:val="28"/>
              </w:rPr>
            </w:pPr>
            <w:r w:rsidRPr="00090578">
              <w:rPr>
                <w:rFonts w:ascii="Browallia New" w:hAnsi="Browallia New" w:cs="Browallia New"/>
                <w:sz w:val="28"/>
                <w:szCs w:val="28"/>
              </w:rPr>
              <w:t>388</w:t>
            </w:r>
          </w:p>
        </w:tc>
      </w:tr>
      <w:tr w:rsidR="000666E6" w:rsidRPr="00C2555B" w14:paraId="55341BED" w14:textId="77777777" w:rsidTr="00493671">
        <w:trPr>
          <w:cantSplit/>
        </w:trPr>
        <w:tc>
          <w:tcPr>
            <w:tcW w:w="4194" w:type="dxa"/>
          </w:tcPr>
          <w:p w14:paraId="01D4F4BA" w14:textId="0901B83F" w:rsidR="000666E6" w:rsidRPr="00C2555B" w:rsidRDefault="000666E6" w:rsidP="000666E6">
            <w:pPr>
              <w:ind w:left="-108"/>
              <w:rPr>
                <w:rFonts w:ascii="Browallia New" w:hAnsi="Browallia New" w:cs="Browallia New"/>
                <w:sz w:val="28"/>
                <w:szCs w:val="28"/>
                <w:cs/>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ผลประโยชน์จ่ายระหว่างงวด</w:t>
            </w:r>
          </w:p>
        </w:tc>
        <w:tc>
          <w:tcPr>
            <w:tcW w:w="2127" w:type="dxa"/>
            <w:shd w:val="clear" w:color="auto" w:fill="auto"/>
            <w:vAlign w:val="bottom"/>
          </w:tcPr>
          <w:p w14:paraId="61BD4356" w14:textId="53481181" w:rsidR="000666E6" w:rsidRPr="00324907" w:rsidRDefault="00CF611C" w:rsidP="00BA2BCE">
            <w:pPr>
              <w:ind w:left="-108" w:hanging="56"/>
              <w:jc w:val="right"/>
              <w:rPr>
                <w:rFonts w:ascii="Browallia New" w:hAnsi="Browallia New" w:cs="Browallia New"/>
                <w:sz w:val="28"/>
                <w:szCs w:val="28"/>
              </w:rPr>
            </w:pPr>
            <w:r w:rsidRPr="00324907">
              <w:rPr>
                <w:rFonts w:ascii="Browallia New" w:hAnsi="Browallia New" w:cs="Browallia New"/>
                <w:sz w:val="28"/>
                <w:szCs w:val="28"/>
              </w:rPr>
              <w:t>(8,316)</w:t>
            </w:r>
          </w:p>
        </w:tc>
        <w:tc>
          <w:tcPr>
            <w:tcW w:w="249" w:type="dxa"/>
          </w:tcPr>
          <w:p w14:paraId="34CD1AD2" w14:textId="77777777" w:rsidR="000666E6" w:rsidRPr="00C2555B" w:rsidRDefault="000666E6" w:rsidP="000666E6">
            <w:pPr>
              <w:pStyle w:val="a1"/>
              <w:ind w:left="-108" w:right="0"/>
              <w:rPr>
                <w:rFonts w:ascii="Browallia New" w:hAnsi="Browallia New" w:cs="Browallia New"/>
                <w:sz w:val="28"/>
                <w:szCs w:val="28"/>
                <w:cs/>
                <w:lang w:val="en-US"/>
              </w:rPr>
            </w:pPr>
          </w:p>
        </w:tc>
        <w:tc>
          <w:tcPr>
            <w:tcW w:w="2358" w:type="dxa"/>
          </w:tcPr>
          <w:p w14:paraId="3B8AC1A8" w14:textId="73DC593A" w:rsidR="000666E6" w:rsidRPr="00090578" w:rsidRDefault="008D0245" w:rsidP="000666E6">
            <w:pPr>
              <w:ind w:left="-108" w:hanging="56"/>
              <w:jc w:val="right"/>
              <w:rPr>
                <w:rFonts w:ascii="Browallia New" w:hAnsi="Browallia New" w:cs="Browallia New"/>
                <w:sz w:val="28"/>
                <w:szCs w:val="28"/>
              </w:rPr>
            </w:pPr>
            <w:r w:rsidRPr="00090578">
              <w:rPr>
                <w:rFonts w:ascii="Browallia New" w:hAnsi="Browallia New" w:cs="Browallia New"/>
                <w:sz w:val="28"/>
                <w:szCs w:val="28"/>
              </w:rPr>
              <w:t>(1,44</w:t>
            </w:r>
            <w:r w:rsidR="000D530A" w:rsidRPr="00090578">
              <w:rPr>
                <w:rFonts w:ascii="Browallia New" w:hAnsi="Browallia New" w:cs="Browallia New"/>
                <w:sz w:val="28"/>
                <w:szCs w:val="28"/>
              </w:rPr>
              <w:t>4)</w:t>
            </w:r>
          </w:p>
        </w:tc>
      </w:tr>
      <w:tr w:rsidR="000666E6" w:rsidRPr="00C2555B" w14:paraId="06375B3C" w14:textId="77777777" w:rsidTr="00493671">
        <w:trPr>
          <w:cantSplit/>
        </w:trPr>
        <w:tc>
          <w:tcPr>
            <w:tcW w:w="4194" w:type="dxa"/>
          </w:tcPr>
          <w:p w14:paraId="1E647F91" w14:textId="1E3D114B" w:rsidR="000666E6" w:rsidRPr="00C2555B" w:rsidRDefault="000666E6" w:rsidP="000666E6">
            <w:pPr>
              <w:ind w:left="-108"/>
              <w:rPr>
                <w:rFonts w:ascii="Browallia New" w:hAnsi="Browallia New" w:cs="Browallia New"/>
                <w:sz w:val="28"/>
                <w:szCs w:val="28"/>
              </w:rPr>
            </w:pPr>
            <w:r w:rsidRPr="00C2555B">
              <w:rPr>
                <w:rFonts w:ascii="Browallia New" w:hAnsi="Browallia New" w:cs="Browallia New"/>
                <w:sz w:val="28"/>
                <w:szCs w:val="28"/>
              </w:rPr>
              <w:t xml:space="preserve"> </w:t>
            </w:r>
            <w:r w:rsidRPr="00493671">
              <w:rPr>
                <w:rFonts w:ascii="Browallia New" w:hAnsi="Browallia New" w:cs="Browallia New"/>
                <w:sz w:val="28"/>
                <w:szCs w:val="28"/>
                <w:cs/>
              </w:rPr>
              <w:t>กำไรจากการประมาณการตามหลัก</w:t>
            </w:r>
          </w:p>
          <w:p w14:paraId="6907C21C" w14:textId="531A5F98" w:rsidR="000666E6" w:rsidRPr="00C2555B" w:rsidRDefault="000666E6" w:rsidP="000666E6">
            <w:pPr>
              <w:ind w:left="-108"/>
              <w:rPr>
                <w:rFonts w:ascii="Browallia New" w:hAnsi="Browallia New" w:cs="Browallia New"/>
                <w:sz w:val="28"/>
                <w:szCs w:val="28"/>
                <w:cs/>
              </w:rPr>
            </w:pPr>
            <w:r w:rsidRPr="00C2555B">
              <w:rPr>
                <w:rFonts w:ascii="Browallia New" w:hAnsi="Browallia New" w:cs="Browallia New"/>
                <w:sz w:val="28"/>
                <w:szCs w:val="28"/>
                <w:cs/>
              </w:rPr>
              <w:t xml:space="preserve">    คณิตศาสตร์ประกันภัย</w:t>
            </w:r>
          </w:p>
        </w:tc>
        <w:tc>
          <w:tcPr>
            <w:tcW w:w="2127" w:type="dxa"/>
            <w:shd w:val="clear" w:color="auto" w:fill="auto"/>
            <w:vAlign w:val="bottom"/>
          </w:tcPr>
          <w:p w14:paraId="69AEA70D" w14:textId="0DCB9E2A" w:rsidR="000666E6" w:rsidRPr="00333A6C" w:rsidRDefault="006A37B8" w:rsidP="00BA2BCE">
            <w:pPr>
              <w:ind w:left="-108" w:hanging="56"/>
              <w:jc w:val="right"/>
              <w:rPr>
                <w:rFonts w:ascii="Browallia New" w:hAnsi="Browallia New" w:cs="Browallia New"/>
                <w:sz w:val="28"/>
                <w:szCs w:val="28"/>
              </w:rPr>
            </w:pPr>
            <w:r w:rsidRPr="00333A6C">
              <w:rPr>
                <w:rFonts w:ascii="Browallia New" w:hAnsi="Browallia New" w:cs="Browallia New"/>
                <w:sz w:val="28"/>
                <w:szCs w:val="28"/>
              </w:rPr>
              <w:t>(5,261)</w:t>
            </w:r>
          </w:p>
        </w:tc>
        <w:tc>
          <w:tcPr>
            <w:tcW w:w="249" w:type="dxa"/>
          </w:tcPr>
          <w:p w14:paraId="6C4B99BA" w14:textId="77777777" w:rsidR="000666E6" w:rsidRPr="00C2555B" w:rsidRDefault="000666E6" w:rsidP="000666E6">
            <w:pPr>
              <w:pStyle w:val="a1"/>
              <w:ind w:left="-108" w:right="0"/>
              <w:rPr>
                <w:rFonts w:ascii="Browallia New" w:hAnsi="Browallia New" w:cs="Browallia New"/>
                <w:sz w:val="28"/>
                <w:szCs w:val="28"/>
                <w:cs/>
                <w:lang w:val="en-US"/>
              </w:rPr>
            </w:pPr>
          </w:p>
        </w:tc>
        <w:tc>
          <w:tcPr>
            <w:tcW w:w="2358" w:type="dxa"/>
          </w:tcPr>
          <w:p w14:paraId="33AE22F1" w14:textId="77777777" w:rsidR="000666E6" w:rsidRPr="00090578" w:rsidRDefault="000666E6" w:rsidP="000666E6">
            <w:pPr>
              <w:ind w:left="-108" w:hanging="56"/>
              <w:jc w:val="right"/>
              <w:rPr>
                <w:rFonts w:ascii="Browallia New" w:hAnsi="Browallia New" w:cs="Browallia New"/>
                <w:sz w:val="28"/>
                <w:szCs w:val="28"/>
              </w:rPr>
            </w:pPr>
          </w:p>
          <w:p w14:paraId="2B556603" w14:textId="379D9AE3" w:rsidR="000D530A" w:rsidRPr="00090578" w:rsidRDefault="000D530A" w:rsidP="000666E6">
            <w:pPr>
              <w:ind w:left="-108" w:hanging="56"/>
              <w:jc w:val="right"/>
              <w:rPr>
                <w:rFonts w:ascii="Browallia New" w:hAnsi="Browallia New" w:cs="Browallia New"/>
                <w:sz w:val="28"/>
                <w:szCs w:val="28"/>
              </w:rPr>
            </w:pPr>
            <w:r w:rsidRPr="00090578">
              <w:rPr>
                <w:rFonts w:ascii="Browallia New" w:hAnsi="Browallia New" w:cs="Browallia New"/>
                <w:sz w:val="28"/>
                <w:szCs w:val="28"/>
              </w:rPr>
              <w:t>(228)</w:t>
            </w:r>
          </w:p>
        </w:tc>
      </w:tr>
      <w:tr w:rsidR="003063D3" w:rsidRPr="00C2555B" w14:paraId="10D425ED" w14:textId="77777777" w:rsidTr="00493671">
        <w:trPr>
          <w:cantSplit/>
        </w:trPr>
        <w:tc>
          <w:tcPr>
            <w:tcW w:w="4194" w:type="dxa"/>
          </w:tcPr>
          <w:p w14:paraId="0B1301D8" w14:textId="1D248AD6" w:rsidR="003063D3" w:rsidRPr="00C2555B" w:rsidRDefault="003063D3" w:rsidP="003063D3">
            <w:pPr>
              <w:ind w:left="-108"/>
              <w:rPr>
                <w:rFonts w:ascii="Browallia New" w:hAnsi="Browallia New" w:cs="Browallia New"/>
                <w:sz w:val="28"/>
                <w:szCs w:val="28"/>
                <w:cs/>
              </w:rPr>
            </w:pPr>
            <w:r w:rsidRPr="00C2555B">
              <w:rPr>
                <w:rFonts w:ascii="Browallia New" w:hAnsi="Browallia New" w:cs="Browallia New"/>
                <w:sz w:val="28"/>
                <w:szCs w:val="28"/>
                <w:cs/>
              </w:rPr>
              <w:t xml:space="preserve"> ยอดคงเหลือ ณ วันที่ </w:t>
            </w:r>
            <w:r w:rsidR="001C3AE2" w:rsidRPr="009055F0">
              <w:rPr>
                <w:rFonts w:ascii="Browallia New" w:hAnsi="Browallia New" w:cs="Browallia New"/>
                <w:spacing w:val="-2"/>
                <w:sz w:val="28"/>
                <w:szCs w:val="28"/>
              </w:rPr>
              <w:t xml:space="preserve">30 </w:t>
            </w:r>
            <w:r w:rsidR="00F23860" w:rsidRPr="00F23860">
              <w:rPr>
                <w:rFonts w:ascii="Browallia New" w:hAnsi="Browallia New" w:cs="Browallia New"/>
                <w:spacing w:val="-2"/>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2127" w:type="dxa"/>
            <w:tcBorders>
              <w:top w:val="single" w:sz="4" w:space="0" w:color="auto"/>
            </w:tcBorders>
            <w:shd w:val="clear" w:color="auto" w:fill="auto"/>
            <w:vAlign w:val="bottom"/>
          </w:tcPr>
          <w:p w14:paraId="733A80A0" w14:textId="106CAFAD" w:rsidR="003063D3" w:rsidRPr="00333A6C" w:rsidRDefault="00B7479A" w:rsidP="003063D3">
            <w:pPr>
              <w:jc w:val="right"/>
              <w:rPr>
                <w:rFonts w:ascii="Browallia New" w:hAnsi="Browallia New" w:cs="Browallia New"/>
                <w:sz w:val="28"/>
                <w:szCs w:val="28"/>
              </w:rPr>
            </w:pPr>
            <w:r w:rsidRPr="00324907">
              <w:rPr>
                <w:rFonts w:ascii="Browallia New" w:hAnsi="Browallia New" w:cs="Browallia New"/>
                <w:sz w:val="28"/>
                <w:szCs w:val="28"/>
              </w:rPr>
              <w:fldChar w:fldCharType="begin"/>
            </w:r>
            <w:r w:rsidRPr="00324907">
              <w:rPr>
                <w:rFonts w:ascii="Browallia New" w:hAnsi="Browallia New" w:cs="Browallia New"/>
                <w:sz w:val="28"/>
                <w:szCs w:val="28"/>
              </w:rPr>
              <w:instrText xml:space="preserve"> =SUM(ABOVE) </w:instrText>
            </w:r>
            <w:r w:rsidRPr="00324907">
              <w:rPr>
                <w:rFonts w:ascii="Browallia New" w:hAnsi="Browallia New" w:cs="Browallia New"/>
                <w:sz w:val="28"/>
                <w:szCs w:val="28"/>
              </w:rPr>
              <w:fldChar w:fldCharType="separate"/>
            </w:r>
            <w:r w:rsidRPr="00324907">
              <w:rPr>
                <w:rFonts w:ascii="Browallia New" w:hAnsi="Browallia New" w:cs="Browallia New"/>
                <w:noProof/>
                <w:sz w:val="28"/>
                <w:szCs w:val="28"/>
              </w:rPr>
              <w:t>58,184</w:t>
            </w:r>
            <w:r w:rsidRPr="00324907">
              <w:rPr>
                <w:rFonts w:ascii="Browallia New" w:hAnsi="Browallia New" w:cs="Browallia New"/>
                <w:sz w:val="28"/>
                <w:szCs w:val="28"/>
              </w:rPr>
              <w:fldChar w:fldCharType="end"/>
            </w:r>
          </w:p>
        </w:tc>
        <w:tc>
          <w:tcPr>
            <w:tcW w:w="249" w:type="dxa"/>
          </w:tcPr>
          <w:p w14:paraId="26656D11" w14:textId="77777777" w:rsidR="003063D3" w:rsidRPr="00C2555B" w:rsidRDefault="003063D3" w:rsidP="003063D3">
            <w:pPr>
              <w:pStyle w:val="a1"/>
              <w:ind w:left="-108" w:right="0"/>
              <w:rPr>
                <w:rFonts w:ascii="Browallia New" w:hAnsi="Browallia New" w:cs="Browallia New"/>
                <w:sz w:val="28"/>
                <w:szCs w:val="28"/>
                <w:cs/>
                <w:lang w:val="en-US"/>
              </w:rPr>
            </w:pPr>
          </w:p>
        </w:tc>
        <w:tc>
          <w:tcPr>
            <w:tcW w:w="2358" w:type="dxa"/>
            <w:tcBorders>
              <w:top w:val="single" w:sz="4" w:space="0" w:color="auto"/>
            </w:tcBorders>
          </w:tcPr>
          <w:p w14:paraId="1C15F13B" w14:textId="4D72450F" w:rsidR="003063D3" w:rsidRPr="00090578" w:rsidRDefault="005A2486" w:rsidP="003063D3">
            <w:pPr>
              <w:ind w:left="-108" w:hanging="56"/>
              <w:jc w:val="right"/>
              <w:rPr>
                <w:rFonts w:ascii="Browallia New" w:hAnsi="Browallia New" w:cs="Browallia New"/>
                <w:sz w:val="28"/>
                <w:szCs w:val="28"/>
                <w:cs/>
              </w:rPr>
            </w:pPr>
            <w:r w:rsidRPr="00090578">
              <w:rPr>
                <w:rFonts w:ascii="Browallia New" w:hAnsi="Browallia New" w:cs="Browallia New"/>
                <w:sz w:val="28"/>
                <w:szCs w:val="28"/>
              </w:rPr>
              <w:t>28,942</w:t>
            </w:r>
          </w:p>
        </w:tc>
      </w:tr>
      <w:tr w:rsidR="003063D3" w:rsidRPr="00C2555B" w14:paraId="7F561336" w14:textId="77777777" w:rsidTr="00B762DD">
        <w:trPr>
          <w:cantSplit/>
        </w:trPr>
        <w:tc>
          <w:tcPr>
            <w:tcW w:w="4194" w:type="dxa"/>
          </w:tcPr>
          <w:p w14:paraId="35BF9F22" w14:textId="016A17D0" w:rsidR="003063D3" w:rsidRPr="00C2555B" w:rsidRDefault="003063D3" w:rsidP="003063D3">
            <w:pPr>
              <w:ind w:left="-108"/>
              <w:rPr>
                <w:rFonts w:ascii="Browallia New" w:hAnsi="Browallia New" w:cs="Browallia New"/>
                <w:sz w:val="28"/>
                <w:szCs w:val="28"/>
                <w:cs/>
              </w:rPr>
            </w:pPr>
            <w:r w:rsidRPr="00C2555B">
              <w:rPr>
                <w:rFonts w:ascii="Browallia New" w:hAnsi="Browallia New" w:cs="Browallia New"/>
                <w:sz w:val="28"/>
                <w:szCs w:val="28"/>
              </w:rPr>
              <w:t xml:space="preserve"> </w:t>
            </w: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ส่วนที่ถึงกำหนดชำระภายในหนึ่งปี</w:t>
            </w:r>
          </w:p>
        </w:tc>
        <w:tc>
          <w:tcPr>
            <w:tcW w:w="2127" w:type="dxa"/>
            <w:tcBorders>
              <w:bottom w:val="single" w:sz="4" w:space="0" w:color="auto"/>
            </w:tcBorders>
            <w:shd w:val="clear" w:color="auto" w:fill="auto"/>
            <w:vAlign w:val="bottom"/>
          </w:tcPr>
          <w:p w14:paraId="1348B15F" w14:textId="3D069F7F" w:rsidR="003063D3" w:rsidRPr="00333A6C" w:rsidRDefault="00294839" w:rsidP="003063D3">
            <w:pPr>
              <w:jc w:val="right"/>
              <w:rPr>
                <w:rFonts w:ascii="Browallia New" w:hAnsi="Browallia New" w:cs="Browallia New"/>
                <w:sz w:val="28"/>
                <w:szCs w:val="28"/>
              </w:rPr>
            </w:pPr>
            <w:r w:rsidRPr="00333A6C">
              <w:rPr>
                <w:rFonts w:ascii="Browallia New" w:hAnsi="Browallia New" w:cs="Browallia New"/>
                <w:sz w:val="28"/>
                <w:szCs w:val="28"/>
              </w:rPr>
              <w:t>(5</w:t>
            </w:r>
            <w:r w:rsidR="00395FA7" w:rsidRPr="00333A6C">
              <w:rPr>
                <w:rFonts w:ascii="Browallia New" w:hAnsi="Browallia New" w:cs="Browallia New"/>
                <w:sz w:val="28"/>
                <w:szCs w:val="28"/>
              </w:rPr>
              <w:t>,102)</w:t>
            </w:r>
          </w:p>
        </w:tc>
        <w:tc>
          <w:tcPr>
            <w:tcW w:w="249" w:type="dxa"/>
          </w:tcPr>
          <w:p w14:paraId="66C95111" w14:textId="77777777" w:rsidR="003063D3" w:rsidRPr="00C2555B" w:rsidRDefault="003063D3" w:rsidP="003063D3">
            <w:pPr>
              <w:pStyle w:val="a1"/>
              <w:ind w:left="-108" w:right="0"/>
              <w:rPr>
                <w:rFonts w:ascii="Browallia New" w:hAnsi="Browallia New" w:cs="Browallia New"/>
                <w:sz w:val="28"/>
                <w:szCs w:val="28"/>
                <w:cs/>
                <w:lang w:val="en-US"/>
              </w:rPr>
            </w:pPr>
          </w:p>
        </w:tc>
        <w:tc>
          <w:tcPr>
            <w:tcW w:w="2358" w:type="dxa"/>
            <w:tcBorders>
              <w:bottom w:val="single" w:sz="4" w:space="0" w:color="auto"/>
            </w:tcBorders>
            <w:shd w:val="clear" w:color="auto" w:fill="auto"/>
          </w:tcPr>
          <w:p w14:paraId="5437E4EC" w14:textId="36F04661" w:rsidR="003063D3" w:rsidRPr="00324907" w:rsidRDefault="005A2486">
            <w:pPr>
              <w:ind w:left="-108" w:hanging="56"/>
              <w:jc w:val="center"/>
              <w:rPr>
                <w:rFonts w:ascii="Browallia New" w:hAnsi="Browallia New" w:cs="Browallia New"/>
                <w:sz w:val="28"/>
                <w:szCs w:val="28"/>
              </w:rPr>
            </w:pPr>
            <w:r w:rsidRPr="00090578">
              <w:rPr>
                <w:rFonts w:ascii="Browallia New" w:hAnsi="Browallia New" w:cs="Browallia New"/>
                <w:sz w:val="28"/>
                <w:szCs w:val="28"/>
              </w:rPr>
              <w:t xml:space="preserve">                             </w:t>
            </w:r>
            <w:r w:rsidRPr="00324907">
              <w:rPr>
                <w:rFonts w:ascii="Browallia New" w:hAnsi="Browallia New" w:cs="Browallia New"/>
                <w:sz w:val="28"/>
                <w:szCs w:val="28"/>
              </w:rPr>
              <w:t>-</w:t>
            </w:r>
          </w:p>
        </w:tc>
      </w:tr>
      <w:tr w:rsidR="003063D3" w:rsidRPr="00C2555B" w14:paraId="7A2D488C" w14:textId="77777777" w:rsidTr="00493671">
        <w:trPr>
          <w:cantSplit/>
        </w:trPr>
        <w:tc>
          <w:tcPr>
            <w:tcW w:w="4194" w:type="dxa"/>
          </w:tcPr>
          <w:p w14:paraId="242C0AE3" w14:textId="49E1C0E7" w:rsidR="003063D3" w:rsidRPr="00C2555B" w:rsidRDefault="003063D3" w:rsidP="003063D3">
            <w:pPr>
              <w:ind w:left="-108"/>
              <w:rPr>
                <w:rFonts w:ascii="Browallia New" w:hAnsi="Browallia New" w:cs="Browallia New"/>
                <w:sz w:val="28"/>
                <w:szCs w:val="28"/>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ยอดคงเหลือสุทธิ ณ วันที่ </w:t>
            </w:r>
            <w:r w:rsidR="001C3AE2" w:rsidRPr="009055F0">
              <w:rPr>
                <w:rFonts w:ascii="Browallia New" w:hAnsi="Browallia New" w:cs="Browallia New"/>
                <w:spacing w:val="-2"/>
                <w:sz w:val="28"/>
                <w:szCs w:val="28"/>
              </w:rPr>
              <w:t xml:space="preserve">30 </w:t>
            </w:r>
            <w:r w:rsidR="00F23860" w:rsidRPr="00F23860">
              <w:rPr>
                <w:rFonts w:ascii="Browallia New" w:hAnsi="Browallia New" w:cs="Browallia New"/>
                <w:spacing w:val="-2"/>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2127" w:type="dxa"/>
            <w:tcBorders>
              <w:top w:val="single" w:sz="4" w:space="0" w:color="auto"/>
              <w:bottom w:val="single" w:sz="12" w:space="0" w:color="auto"/>
            </w:tcBorders>
            <w:shd w:val="clear" w:color="auto" w:fill="auto"/>
            <w:vAlign w:val="bottom"/>
          </w:tcPr>
          <w:p w14:paraId="48AA5B24" w14:textId="24B7FD57" w:rsidR="003063D3" w:rsidRPr="00333A6C" w:rsidRDefault="005A0A77" w:rsidP="003063D3">
            <w:pPr>
              <w:ind w:left="-108"/>
              <w:jc w:val="right"/>
              <w:rPr>
                <w:rFonts w:ascii="Browallia New" w:hAnsi="Browallia New" w:cs="Browallia New"/>
                <w:sz w:val="28"/>
                <w:szCs w:val="28"/>
              </w:rPr>
            </w:pPr>
            <w:r w:rsidRPr="00333A6C">
              <w:rPr>
                <w:rFonts w:ascii="Browallia New" w:hAnsi="Browallia New" w:cs="Browallia New"/>
                <w:sz w:val="28"/>
                <w:szCs w:val="28"/>
              </w:rPr>
              <w:t>53,082</w:t>
            </w:r>
          </w:p>
        </w:tc>
        <w:tc>
          <w:tcPr>
            <w:tcW w:w="249" w:type="dxa"/>
          </w:tcPr>
          <w:p w14:paraId="4A774227" w14:textId="77777777" w:rsidR="003063D3" w:rsidRPr="00C2555B" w:rsidRDefault="003063D3" w:rsidP="003063D3">
            <w:pPr>
              <w:pStyle w:val="a1"/>
              <w:ind w:left="-108" w:right="0"/>
              <w:rPr>
                <w:rFonts w:ascii="Browallia New" w:hAnsi="Browallia New" w:cs="Browallia New"/>
                <w:sz w:val="28"/>
                <w:szCs w:val="28"/>
                <w:cs/>
                <w:lang w:val="en-US"/>
              </w:rPr>
            </w:pPr>
          </w:p>
        </w:tc>
        <w:tc>
          <w:tcPr>
            <w:tcW w:w="2358" w:type="dxa"/>
            <w:tcBorders>
              <w:top w:val="single" w:sz="4" w:space="0" w:color="auto"/>
              <w:bottom w:val="single" w:sz="12" w:space="0" w:color="auto"/>
            </w:tcBorders>
          </w:tcPr>
          <w:p w14:paraId="5C31B658" w14:textId="2B817A00" w:rsidR="003063D3" w:rsidRPr="00090578" w:rsidRDefault="005409E2" w:rsidP="003063D3">
            <w:pPr>
              <w:ind w:left="-108"/>
              <w:jc w:val="right"/>
              <w:rPr>
                <w:rFonts w:ascii="Browallia New" w:hAnsi="Browallia New" w:cs="Browallia New"/>
                <w:sz w:val="28"/>
                <w:szCs w:val="28"/>
              </w:rPr>
            </w:pPr>
            <w:r w:rsidRPr="00090578">
              <w:rPr>
                <w:rFonts w:ascii="Browallia New" w:hAnsi="Browallia New" w:cs="Browallia New"/>
                <w:sz w:val="28"/>
                <w:szCs w:val="28"/>
              </w:rPr>
              <w:t>28,</w:t>
            </w:r>
            <w:r w:rsidR="007E54C9" w:rsidRPr="00090578">
              <w:rPr>
                <w:rFonts w:ascii="Browallia New" w:hAnsi="Browallia New" w:cs="Browallia New"/>
                <w:sz w:val="28"/>
                <w:szCs w:val="28"/>
              </w:rPr>
              <w:t>942</w:t>
            </w:r>
          </w:p>
        </w:tc>
      </w:tr>
    </w:tbl>
    <w:p w14:paraId="78BE4E05" w14:textId="1B60A9AB" w:rsidR="000C2EF2" w:rsidRDefault="00407682" w:rsidP="00324907">
      <w:pPr>
        <w:ind w:left="450"/>
        <w:jc w:val="thaiDistribute"/>
        <w:rPr>
          <w:rFonts w:ascii="Browallia New" w:hAnsi="Browallia New" w:cs="Browallia New"/>
          <w:sz w:val="28"/>
          <w:szCs w:val="28"/>
          <w:lang w:eastAsia="th-TH"/>
        </w:rPr>
      </w:pPr>
      <w:r w:rsidRPr="00407682">
        <w:rPr>
          <w:rFonts w:ascii="Browallia New" w:hAnsi="Browallia New" w:cs="Browallia New"/>
          <w:sz w:val="28"/>
          <w:szCs w:val="28"/>
          <w:cs/>
          <w:lang w:eastAsia="th-TH"/>
        </w:rPr>
        <w:t xml:space="preserve">ข้อสมมติหลักในการประมาณการตามหลักการคณิตศาสตร์ประกันภัย ณ วันที่ </w:t>
      </w:r>
      <w:r>
        <w:rPr>
          <w:rFonts w:ascii="Browallia New" w:hAnsi="Browallia New" w:cs="Browallia New"/>
          <w:sz w:val="28"/>
          <w:szCs w:val="28"/>
          <w:lang w:eastAsia="th-TH"/>
        </w:rPr>
        <w:t>30</w:t>
      </w:r>
      <w:r w:rsidRPr="00407682">
        <w:rPr>
          <w:rFonts w:ascii="Browallia New" w:hAnsi="Browallia New" w:cs="Browallia New"/>
          <w:sz w:val="28"/>
          <w:szCs w:val="28"/>
          <w:cs/>
          <w:lang w:eastAsia="th-TH"/>
        </w:rPr>
        <w:t xml:space="preserve"> </w:t>
      </w:r>
      <w:r>
        <w:rPr>
          <w:rFonts w:ascii="Browallia New" w:hAnsi="Browallia New" w:cs="Browallia New" w:hint="cs"/>
          <w:sz w:val="28"/>
          <w:szCs w:val="28"/>
          <w:cs/>
          <w:lang w:eastAsia="th-TH"/>
        </w:rPr>
        <w:t xml:space="preserve">กันยายน </w:t>
      </w:r>
      <w:r>
        <w:rPr>
          <w:rFonts w:ascii="Browallia New" w:hAnsi="Browallia New" w:cs="Browallia New"/>
          <w:sz w:val="28"/>
          <w:szCs w:val="28"/>
          <w:lang w:eastAsia="th-TH"/>
        </w:rPr>
        <w:t>2562</w:t>
      </w:r>
      <w:r w:rsidRPr="00407682">
        <w:rPr>
          <w:rFonts w:ascii="Browallia New" w:hAnsi="Browallia New" w:cs="Browallia New"/>
          <w:sz w:val="28"/>
          <w:szCs w:val="28"/>
          <w:cs/>
          <w:lang w:eastAsia="th-TH"/>
        </w:rPr>
        <w:t xml:space="preserve"> และ </w:t>
      </w:r>
      <w:r w:rsidR="00B01A94">
        <w:rPr>
          <w:rFonts w:ascii="Browallia New" w:hAnsi="Browallia New" w:cs="Browallia New" w:hint="cs"/>
          <w:sz w:val="28"/>
          <w:szCs w:val="28"/>
          <w:cs/>
          <w:lang w:eastAsia="th-TH"/>
        </w:rPr>
        <w:t xml:space="preserve">วันที่ </w:t>
      </w:r>
      <w:r>
        <w:rPr>
          <w:rFonts w:ascii="Browallia New" w:hAnsi="Browallia New" w:cs="Browallia New"/>
          <w:sz w:val="28"/>
          <w:szCs w:val="28"/>
          <w:lang w:eastAsia="th-TH"/>
        </w:rPr>
        <w:t>3</w:t>
      </w:r>
      <w:r w:rsidR="00742F52">
        <w:rPr>
          <w:rFonts w:ascii="Browallia New" w:hAnsi="Browallia New" w:cs="Browallia New"/>
          <w:sz w:val="28"/>
          <w:szCs w:val="28"/>
          <w:lang w:eastAsia="th-TH"/>
        </w:rPr>
        <w:t>1</w:t>
      </w:r>
      <w:r w:rsidRPr="00407682">
        <w:rPr>
          <w:rFonts w:ascii="Browallia New" w:hAnsi="Browallia New" w:cs="Browallia New"/>
          <w:sz w:val="28"/>
          <w:szCs w:val="28"/>
          <w:cs/>
          <w:lang w:eastAsia="th-TH"/>
        </w:rPr>
        <w:t xml:space="preserve"> </w:t>
      </w:r>
      <w:r w:rsidR="00742F52">
        <w:rPr>
          <w:rFonts w:ascii="Browallia New" w:hAnsi="Browallia New" w:cs="Browallia New" w:hint="cs"/>
          <w:sz w:val="28"/>
          <w:szCs w:val="28"/>
          <w:cs/>
          <w:lang w:eastAsia="th-TH"/>
        </w:rPr>
        <w:t>ธันวาคม</w:t>
      </w:r>
      <w:r w:rsidR="00FB2516">
        <w:rPr>
          <w:rFonts w:ascii="Browallia New" w:hAnsi="Browallia New" w:cs="Browallia New" w:hint="cs"/>
          <w:sz w:val="28"/>
          <w:szCs w:val="28"/>
          <w:cs/>
          <w:lang w:eastAsia="th-TH"/>
        </w:rPr>
        <w:t xml:space="preserve"> </w:t>
      </w:r>
      <w:r>
        <w:rPr>
          <w:rFonts w:ascii="Browallia New" w:hAnsi="Browallia New" w:cs="Browallia New"/>
          <w:sz w:val="28"/>
          <w:szCs w:val="28"/>
          <w:lang w:eastAsia="th-TH"/>
        </w:rPr>
        <w:t>256</w:t>
      </w:r>
      <w:r w:rsidR="00742F52">
        <w:rPr>
          <w:rFonts w:ascii="Browallia New" w:hAnsi="Browallia New" w:cs="Browallia New"/>
          <w:sz w:val="28"/>
          <w:szCs w:val="28"/>
          <w:lang w:eastAsia="th-TH"/>
        </w:rPr>
        <w:t xml:space="preserve">1 </w:t>
      </w:r>
      <w:r w:rsidRPr="00407682">
        <w:rPr>
          <w:rFonts w:ascii="Browallia New" w:hAnsi="Browallia New" w:cs="Browallia New"/>
          <w:sz w:val="28"/>
          <w:szCs w:val="28"/>
          <w:cs/>
          <w:lang w:eastAsia="th-TH"/>
        </w:rPr>
        <w:t>ประกอบด้วย</w:t>
      </w:r>
    </w:p>
    <w:p w14:paraId="7A2B7CF0" w14:textId="2BF22D14" w:rsidR="000C2EF2" w:rsidRDefault="000C2EF2" w:rsidP="00D97B75">
      <w:pPr>
        <w:ind w:left="450"/>
        <w:rPr>
          <w:rFonts w:ascii="Browallia New" w:hAnsi="Browallia New" w:cs="Browallia New"/>
          <w:sz w:val="28"/>
          <w:szCs w:val="28"/>
          <w:lang w:eastAsia="th-TH"/>
        </w:rPr>
      </w:pPr>
    </w:p>
    <w:tbl>
      <w:tblPr>
        <w:tblW w:w="8933" w:type="dxa"/>
        <w:tblInd w:w="423" w:type="dxa"/>
        <w:tblLayout w:type="fixed"/>
        <w:tblLook w:val="00A0" w:firstRow="1" w:lastRow="0" w:firstColumn="1" w:lastColumn="0" w:noHBand="0" w:noVBand="0"/>
      </w:tblPr>
      <w:tblGrid>
        <w:gridCol w:w="2696"/>
        <w:gridCol w:w="1559"/>
        <w:gridCol w:w="1559"/>
        <w:gridCol w:w="1559"/>
        <w:gridCol w:w="1560"/>
      </w:tblGrid>
      <w:tr w:rsidR="005F3A3C" w:rsidRPr="004840E3" w14:paraId="3453D2FF" w14:textId="31E583A6" w:rsidTr="005F42A6">
        <w:tc>
          <w:tcPr>
            <w:tcW w:w="2696" w:type="dxa"/>
          </w:tcPr>
          <w:p w14:paraId="29AC0461" w14:textId="77777777" w:rsidR="005F3A3C" w:rsidRPr="00324907" w:rsidRDefault="005F3A3C" w:rsidP="005F3A3C">
            <w:pPr>
              <w:spacing w:line="240" w:lineRule="auto"/>
              <w:jc w:val="thaiDistribute"/>
              <w:rPr>
                <w:rFonts w:ascii="Browallia New" w:hAnsi="Browallia New" w:cs="Browallia New"/>
                <w:sz w:val="24"/>
                <w:szCs w:val="24"/>
                <w:cs/>
              </w:rPr>
            </w:pPr>
          </w:p>
        </w:tc>
        <w:tc>
          <w:tcPr>
            <w:tcW w:w="3118" w:type="dxa"/>
            <w:gridSpan w:val="2"/>
          </w:tcPr>
          <w:p w14:paraId="4730C073" w14:textId="061B9716" w:rsidR="005F3A3C" w:rsidRPr="00324907" w:rsidRDefault="005F3A3C" w:rsidP="005F3A3C">
            <w:pPr>
              <w:pBdr>
                <w:bottom w:val="single" w:sz="4" w:space="1" w:color="auto"/>
              </w:pBdr>
              <w:spacing w:line="240" w:lineRule="auto"/>
              <w:jc w:val="center"/>
              <w:rPr>
                <w:rFonts w:ascii="Browallia New" w:hAnsi="Browallia New" w:cs="Browallia New"/>
                <w:sz w:val="24"/>
                <w:szCs w:val="24"/>
                <w:cs/>
              </w:rPr>
            </w:pPr>
            <w:r w:rsidRPr="00324907">
              <w:rPr>
                <w:rFonts w:ascii="Browallia New" w:hAnsi="Browallia New" w:cs="Browallia New"/>
                <w:sz w:val="24"/>
                <w:szCs w:val="24"/>
                <w:cs/>
              </w:rPr>
              <w:t>งบการเงินรวม</w:t>
            </w:r>
          </w:p>
        </w:tc>
        <w:tc>
          <w:tcPr>
            <w:tcW w:w="3119" w:type="dxa"/>
            <w:gridSpan w:val="2"/>
          </w:tcPr>
          <w:p w14:paraId="4CF847DA" w14:textId="3DEA046F" w:rsidR="005F3A3C" w:rsidRPr="00324907" w:rsidRDefault="005F3A3C" w:rsidP="005F3A3C">
            <w:pPr>
              <w:pBdr>
                <w:bottom w:val="single" w:sz="4" w:space="1" w:color="auto"/>
              </w:pBdr>
              <w:spacing w:line="240" w:lineRule="auto"/>
              <w:jc w:val="center"/>
              <w:rPr>
                <w:rFonts w:ascii="Browallia New" w:hAnsi="Browallia New" w:cs="Browallia New"/>
                <w:sz w:val="24"/>
                <w:szCs w:val="24"/>
                <w:cs/>
              </w:rPr>
            </w:pPr>
            <w:r w:rsidRPr="00324907">
              <w:rPr>
                <w:rFonts w:ascii="Browallia New" w:hAnsi="Browallia New" w:cs="Browallia New"/>
                <w:sz w:val="24"/>
                <w:szCs w:val="24"/>
                <w:cs/>
              </w:rPr>
              <w:t>งบการเงินเฉพาะของบริษัท</w:t>
            </w:r>
          </w:p>
        </w:tc>
      </w:tr>
      <w:tr w:rsidR="004840E3" w:rsidRPr="004840E3" w14:paraId="7E7AD4C6" w14:textId="77777777" w:rsidTr="005F42A6">
        <w:tc>
          <w:tcPr>
            <w:tcW w:w="2696" w:type="dxa"/>
          </w:tcPr>
          <w:p w14:paraId="0ED2449A" w14:textId="77777777" w:rsidR="004840E3" w:rsidRPr="00324907" w:rsidRDefault="004840E3" w:rsidP="004840E3">
            <w:pPr>
              <w:spacing w:line="240" w:lineRule="auto"/>
              <w:jc w:val="thaiDistribute"/>
              <w:rPr>
                <w:rFonts w:ascii="Browallia New" w:hAnsi="Browallia New" w:cs="Browallia New"/>
                <w:sz w:val="24"/>
                <w:szCs w:val="24"/>
                <w:cs/>
              </w:rPr>
            </w:pPr>
          </w:p>
        </w:tc>
        <w:tc>
          <w:tcPr>
            <w:tcW w:w="1559" w:type="dxa"/>
            <w:vAlign w:val="center"/>
          </w:tcPr>
          <w:p w14:paraId="339E71C2" w14:textId="2055037B" w:rsidR="004840E3" w:rsidRPr="00324907" w:rsidRDefault="004840E3" w:rsidP="004840E3">
            <w:pPr>
              <w:pBdr>
                <w:bottom w:val="single" w:sz="4" w:space="1" w:color="auto"/>
              </w:pBdr>
              <w:spacing w:line="240" w:lineRule="auto"/>
              <w:jc w:val="center"/>
              <w:rPr>
                <w:rFonts w:ascii="Browallia New" w:hAnsi="Browallia New" w:cs="Browallia New"/>
                <w:sz w:val="24"/>
                <w:szCs w:val="24"/>
                <w:cs/>
              </w:rPr>
            </w:pPr>
            <w:r w:rsidRPr="00324907">
              <w:rPr>
                <w:rFonts w:ascii="Browallia New" w:hAnsi="Browallia New" w:cs="Browallia New"/>
                <w:sz w:val="24"/>
                <w:szCs w:val="24"/>
                <w:lang w:eastAsia="th-TH"/>
              </w:rPr>
              <w:t>30</w:t>
            </w:r>
            <w:r w:rsidRPr="00324907">
              <w:rPr>
                <w:rFonts w:ascii="Browallia New" w:hAnsi="Browallia New" w:cs="Browallia New"/>
                <w:sz w:val="24"/>
                <w:szCs w:val="24"/>
                <w:cs/>
                <w:lang w:eastAsia="th-TH"/>
              </w:rPr>
              <w:t xml:space="preserve"> กันยายน </w:t>
            </w:r>
            <w:r w:rsidRPr="00324907">
              <w:rPr>
                <w:rFonts w:ascii="Browallia New" w:hAnsi="Browallia New" w:cs="Browallia New"/>
                <w:sz w:val="24"/>
                <w:szCs w:val="24"/>
                <w:lang w:eastAsia="th-TH"/>
              </w:rPr>
              <w:t>2562</w:t>
            </w:r>
          </w:p>
        </w:tc>
        <w:tc>
          <w:tcPr>
            <w:tcW w:w="1559" w:type="dxa"/>
            <w:vAlign w:val="center"/>
          </w:tcPr>
          <w:p w14:paraId="63BD219F" w14:textId="6A6B3561" w:rsidR="004840E3" w:rsidRPr="00324907" w:rsidRDefault="004840E3" w:rsidP="004840E3">
            <w:pPr>
              <w:pBdr>
                <w:bottom w:val="single" w:sz="4" w:space="1" w:color="auto"/>
              </w:pBdr>
              <w:spacing w:line="240" w:lineRule="auto"/>
              <w:jc w:val="center"/>
              <w:rPr>
                <w:rFonts w:ascii="Browallia New" w:hAnsi="Browallia New" w:cs="Browallia New"/>
                <w:sz w:val="24"/>
                <w:szCs w:val="24"/>
                <w:lang w:eastAsia="th-TH"/>
              </w:rPr>
            </w:pPr>
            <w:r w:rsidRPr="002C2DDA">
              <w:rPr>
                <w:rFonts w:ascii="Browallia New" w:hAnsi="Browallia New" w:cs="Browallia New"/>
                <w:sz w:val="24"/>
                <w:szCs w:val="24"/>
                <w:lang w:eastAsia="th-TH"/>
              </w:rPr>
              <w:t>31</w:t>
            </w:r>
            <w:r w:rsidRPr="002C2DDA">
              <w:rPr>
                <w:rFonts w:ascii="Browallia New" w:hAnsi="Browallia New" w:cs="Browallia New"/>
                <w:sz w:val="24"/>
                <w:szCs w:val="24"/>
                <w:cs/>
                <w:lang w:eastAsia="th-TH"/>
              </w:rPr>
              <w:t xml:space="preserve"> </w:t>
            </w:r>
            <w:r w:rsidRPr="002C2DDA">
              <w:rPr>
                <w:rFonts w:ascii="Browallia New" w:hAnsi="Browallia New" w:cs="Browallia New" w:hint="cs"/>
                <w:sz w:val="24"/>
                <w:szCs w:val="24"/>
                <w:cs/>
                <w:lang w:eastAsia="th-TH"/>
              </w:rPr>
              <w:t xml:space="preserve">ธันวาคม </w:t>
            </w:r>
            <w:r w:rsidRPr="002C2DDA">
              <w:rPr>
                <w:rFonts w:ascii="Browallia New" w:hAnsi="Browallia New" w:cs="Browallia New"/>
                <w:sz w:val="24"/>
                <w:szCs w:val="24"/>
                <w:lang w:eastAsia="th-TH"/>
              </w:rPr>
              <w:t>2561</w:t>
            </w:r>
          </w:p>
        </w:tc>
        <w:tc>
          <w:tcPr>
            <w:tcW w:w="1559" w:type="dxa"/>
            <w:vAlign w:val="center"/>
          </w:tcPr>
          <w:p w14:paraId="69BFABCC" w14:textId="5639C5D7" w:rsidR="004840E3" w:rsidRPr="00324907" w:rsidRDefault="004840E3" w:rsidP="004840E3">
            <w:pPr>
              <w:pBdr>
                <w:bottom w:val="single" w:sz="4" w:space="1" w:color="auto"/>
              </w:pBdr>
              <w:spacing w:line="240" w:lineRule="auto"/>
              <w:jc w:val="center"/>
              <w:rPr>
                <w:rFonts w:ascii="Browallia New" w:hAnsi="Browallia New" w:cs="Browallia New"/>
                <w:sz w:val="24"/>
                <w:szCs w:val="24"/>
                <w:lang w:eastAsia="th-TH"/>
              </w:rPr>
            </w:pPr>
            <w:r w:rsidRPr="002C2DDA">
              <w:rPr>
                <w:rFonts w:ascii="Browallia New" w:hAnsi="Browallia New" w:cs="Browallia New"/>
                <w:sz w:val="24"/>
                <w:szCs w:val="24"/>
                <w:lang w:eastAsia="th-TH"/>
              </w:rPr>
              <w:t>30</w:t>
            </w:r>
            <w:r w:rsidRPr="002C2DDA">
              <w:rPr>
                <w:rFonts w:ascii="Browallia New" w:hAnsi="Browallia New" w:cs="Browallia New"/>
                <w:sz w:val="24"/>
                <w:szCs w:val="24"/>
                <w:cs/>
                <w:lang w:eastAsia="th-TH"/>
              </w:rPr>
              <w:t xml:space="preserve"> </w:t>
            </w:r>
            <w:r w:rsidRPr="002C2DDA">
              <w:rPr>
                <w:rFonts w:ascii="Browallia New" w:hAnsi="Browallia New" w:cs="Browallia New" w:hint="cs"/>
                <w:sz w:val="24"/>
                <w:szCs w:val="24"/>
                <w:cs/>
                <w:lang w:eastAsia="th-TH"/>
              </w:rPr>
              <w:t xml:space="preserve">กันยายน </w:t>
            </w:r>
            <w:r w:rsidRPr="002C2DDA">
              <w:rPr>
                <w:rFonts w:ascii="Browallia New" w:hAnsi="Browallia New" w:cs="Browallia New"/>
                <w:sz w:val="24"/>
                <w:szCs w:val="24"/>
                <w:lang w:eastAsia="th-TH"/>
              </w:rPr>
              <w:t>2562</w:t>
            </w:r>
          </w:p>
        </w:tc>
        <w:tc>
          <w:tcPr>
            <w:tcW w:w="1560" w:type="dxa"/>
            <w:vAlign w:val="center"/>
          </w:tcPr>
          <w:p w14:paraId="607EE096" w14:textId="43CDB276" w:rsidR="004840E3" w:rsidRPr="00324907" w:rsidRDefault="004840E3" w:rsidP="004840E3">
            <w:pPr>
              <w:pBdr>
                <w:bottom w:val="single" w:sz="4" w:space="1" w:color="auto"/>
              </w:pBdr>
              <w:spacing w:line="240" w:lineRule="auto"/>
              <w:jc w:val="center"/>
              <w:rPr>
                <w:rFonts w:ascii="Browallia New" w:hAnsi="Browallia New" w:cs="Browallia New"/>
                <w:sz w:val="24"/>
                <w:szCs w:val="24"/>
                <w:cs/>
              </w:rPr>
            </w:pPr>
            <w:r w:rsidRPr="002C2DDA">
              <w:rPr>
                <w:rFonts w:ascii="Browallia New" w:hAnsi="Browallia New" w:cs="Browallia New"/>
                <w:sz w:val="24"/>
                <w:szCs w:val="24"/>
                <w:lang w:eastAsia="th-TH"/>
              </w:rPr>
              <w:t>31</w:t>
            </w:r>
            <w:r w:rsidRPr="002C2DDA">
              <w:rPr>
                <w:rFonts w:ascii="Browallia New" w:hAnsi="Browallia New" w:cs="Browallia New"/>
                <w:sz w:val="24"/>
                <w:szCs w:val="24"/>
                <w:cs/>
                <w:lang w:eastAsia="th-TH"/>
              </w:rPr>
              <w:t xml:space="preserve"> </w:t>
            </w:r>
            <w:r w:rsidRPr="002C2DDA">
              <w:rPr>
                <w:rFonts w:ascii="Browallia New" w:hAnsi="Browallia New" w:cs="Browallia New" w:hint="cs"/>
                <w:sz w:val="24"/>
                <w:szCs w:val="24"/>
                <w:cs/>
                <w:lang w:eastAsia="th-TH"/>
              </w:rPr>
              <w:t xml:space="preserve">ธันวาคม </w:t>
            </w:r>
            <w:r w:rsidRPr="002C2DDA">
              <w:rPr>
                <w:rFonts w:ascii="Browallia New" w:hAnsi="Browallia New" w:cs="Browallia New"/>
                <w:sz w:val="24"/>
                <w:szCs w:val="24"/>
                <w:lang w:eastAsia="th-TH"/>
              </w:rPr>
              <w:t>2561</w:t>
            </w:r>
          </w:p>
        </w:tc>
      </w:tr>
      <w:tr w:rsidR="004840E3" w:rsidRPr="004840E3" w14:paraId="12826BE9" w14:textId="77777777" w:rsidTr="005F42A6">
        <w:trPr>
          <w:trHeight w:val="344"/>
        </w:trPr>
        <w:tc>
          <w:tcPr>
            <w:tcW w:w="2696" w:type="dxa"/>
          </w:tcPr>
          <w:p w14:paraId="49419A8D" w14:textId="77777777" w:rsidR="004840E3" w:rsidRPr="00324907" w:rsidRDefault="004840E3" w:rsidP="004840E3">
            <w:pPr>
              <w:spacing w:line="240" w:lineRule="auto"/>
              <w:jc w:val="thaiDistribute"/>
              <w:rPr>
                <w:rFonts w:ascii="Browallia New" w:hAnsi="Browallia New" w:cs="Browallia New"/>
                <w:sz w:val="24"/>
                <w:szCs w:val="24"/>
                <w:cs/>
              </w:rPr>
            </w:pPr>
          </w:p>
        </w:tc>
        <w:tc>
          <w:tcPr>
            <w:tcW w:w="1559" w:type="dxa"/>
            <w:vAlign w:val="bottom"/>
          </w:tcPr>
          <w:p w14:paraId="74D2FF57" w14:textId="77777777" w:rsidR="004840E3" w:rsidRPr="00324907" w:rsidRDefault="004840E3" w:rsidP="004840E3">
            <w:pPr>
              <w:spacing w:line="240" w:lineRule="auto"/>
              <w:jc w:val="right"/>
              <w:rPr>
                <w:rFonts w:ascii="Browallia New" w:hAnsi="Browallia New" w:cs="Browallia New"/>
                <w:sz w:val="24"/>
                <w:szCs w:val="24"/>
                <w:cs/>
              </w:rPr>
            </w:pPr>
          </w:p>
        </w:tc>
        <w:tc>
          <w:tcPr>
            <w:tcW w:w="1559" w:type="dxa"/>
            <w:vAlign w:val="bottom"/>
          </w:tcPr>
          <w:p w14:paraId="0DC2E234" w14:textId="77777777" w:rsidR="004840E3" w:rsidRPr="00324907" w:rsidRDefault="004840E3" w:rsidP="004840E3">
            <w:pPr>
              <w:spacing w:line="240" w:lineRule="auto"/>
              <w:jc w:val="right"/>
              <w:rPr>
                <w:rFonts w:ascii="Browallia New" w:hAnsi="Browallia New" w:cs="Browallia New"/>
                <w:sz w:val="24"/>
                <w:szCs w:val="24"/>
                <w:cs/>
              </w:rPr>
            </w:pPr>
          </w:p>
        </w:tc>
        <w:tc>
          <w:tcPr>
            <w:tcW w:w="1559" w:type="dxa"/>
            <w:vAlign w:val="bottom"/>
          </w:tcPr>
          <w:p w14:paraId="086C95F9" w14:textId="77777777" w:rsidR="004840E3" w:rsidRPr="00324907" w:rsidRDefault="004840E3" w:rsidP="004840E3">
            <w:pPr>
              <w:spacing w:line="240" w:lineRule="auto"/>
              <w:jc w:val="right"/>
              <w:rPr>
                <w:rFonts w:ascii="Browallia New" w:hAnsi="Browallia New" w:cs="Browallia New"/>
                <w:sz w:val="24"/>
                <w:szCs w:val="24"/>
                <w:cs/>
              </w:rPr>
            </w:pPr>
          </w:p>
        </w:tc>
        <w:tc>
          <w:tcPr>
            <w:tcW w:w="1560" w:type="dxa"/>
            <w:vAlign w:val="bottom"/>
          </w:tcPr>
          <w:p w14:paraId="5D9AB0ED" w14:textId="2DE6E3EE" w:rsidR="004840E3" w:rsidRPr="00324907" w:rsidRDefault="004840E3" w:rsidP="004840E3">
            <w:pPr>
              <w:spacing w:line="240" w:lineRule="auto"/>
              <w:jc w:val="right"/>
              <w:rPr>
                <w:rFonts w:ascii="Browallia New" w:hAnsi="Browallia New" w:cs="Browallia New"/>
                <w:sz w:val="24"/>
                <w:szCs w:val="24"/>
                <w:cs/>
              </w:rPr>
            </w:pPr>
          </w:p>
        </w:tc>
      </w:tr>
      <w:tr w:rsidR="004840E3" w:rsidRPr="004840E3" w14:paraId="3B62033C" w14:textId="77777777" w:rsidTr="005F42A6">
        <w:tc>
          <w:tcPr>
            <w:tcW w:w="2696" w:type="dxa"/>
          </w:tcPr>
          <w:p w14:paraId="30728E21" w14:textId="77777777" w:rsidR="004840E3" w:rsidRPr="00324907" w:rsidRDefault="004840E3" w:rsidP="004840E3">
            <w:pPr>
              <w:tabs>
                <w:tab w:val="clear" w:pos="227"/>
                <w:tab w:val="clear" w:pos="3742"/>
                <w:tab w:val="left" w:pos="709"/>
              </w:tabs>
              <w:spacing w:line="240" w:lineRule="auto"/>
              <w:ind w:left="284" w:hanging="284"/>
              <w:rPr>
                <w:rFonts w:ascii="Browallia New" w:hAnsi="Browallia New" w:cs="Browallia New"/>
                <w:sz w:val="24"/>
                <w:szCs w:val="24"/>
                <w:cs/>
              </w:rPr>
            </w:pPr>
            <w:r w:rsidRPr="00324907">
              <w:rPr>
                <w:rFonts w:ascii="Browallia New" w:hAnsi="Browallia New" w:cs="Browallia New"/>
                <w:sz w:val="24"/>
                <w:szCs w:val="24"/>
                <w:cs/>
              </w:rPr>
              <w:t>อัตราคิดลด</w:t>
            </w:r>
          </w:p>
        </w:tc>
        <w:tc>
          <w:tcPr>
            <w:tcW w:w="1559" w:type="dxa"/>
          </w:tcPr>
          <w:p w14:paraId="35C36294" w14:textId="2AF2D10F" w:rsidR="004840E3" w:rsidRPr="00324907" w:rsidRDefault="004840E3" w:rsidP="00324907">
            <w:pPr>
              <w:spacing w:line="240" w:lineRule="auto"/>
              <w:jc w:val="center"/>
              <w:rPr>
                <w:rFonts w:ascii="Browallia New" w:hAnsi="Browallia New" w:cs="Browallia New"/>
                <w:sz w:val="24"/>
                <w:szCs w:val="24"/>
                <w:cs/>
              </w:rPr>
            </w:pPr>
            <w:r w:rsidRPr="00324907">
              <w:rPr>
                <w:rFonts w:ascii="Browallia New" w:hAnsi="Browallia New" w:cs="Browallia New"/>
                <w:sz w:val="24"/>
                <w:szCs w:val="24"/>
                <w:cs/>
              </w:rPr>
              <w:t xml:space="preserve">ร้อยละ </w:t>
            </w:r>
            <w:r w:rsidRPr="00324907">
              <w:rPr>
                <w:rFonts w:ascii="Browallia New" w:hAnsi="Browallia New" w:cs="Browallia New"/>
                <w:sz w:val="24"/>
                <w:szCs w:val="24"/>
              </w:rPr>
              <w:t xml:space="preserve">2.47 </w:t>
            </w:r>
            <w:r w:rsidR="00984D13">
              <w:rPr>
                <w:rFonts w:ascii="Browallia New" w:hAnsi="Browallia New" w:cs="Browallia New"/>
                <w:sz w:val="24"/>
                <w:szCs w:val="24"/>
              </w:rPr>
              <w:t>-</w:t>
            </w:r>
            <w:r w:rsidR="00D85EC3">
              <w:rPr>
                <w:rFonts w:ascii="Browallia New" w:hAnsi="Browallia New" w:cs="Browallia New"/>
                <w:sz w:val="24"/>
                <w:szCs w:val="24"/>
              </w:rPr>
              <w:t xml:space="preserve"> 2.66</w:t>
            </w:r>
          </w:p>
        </w:tc>
        <w:tc>
          <w:tcPr>
            <w:tcW w:w="1559" w:type="dxa"/>
          </w:tcPr>
          <w:p w14:paraId="68EF99A1" w14:textId="404B0697" w:rsidR="004840E3" w:rsidRPr="00324907" w:rsidRDefault="004840E3" w:rsidP="00324907">
            <w:pPr>
              <w:spacing w:line="240" w:lineRule="auto"/>
              <w:jc w:val="center"/>
              <w:rPr>
                <w:rFonts w:ascii="Browallia New" w:hAnsi="Browallia New" w:cs="Browallia New"/>
                <w:sz w:val="24"/>
                <w:szCs w:val="24"/>
                <w:cs/>
              </w:rPr>
            </w:pPr>
            <w:r w:rsidRPr="002C2DDA">
              <w:rPr>
                <w:rFonts w:ascii="Browallia New" w:hAnsi="Browallia New" w:cs="Browallia New"/>
                <w:sz w:val="24"/>
                <w:szCs w:val="24"/>
                <w:cs/>
              </w:rPr>
              <w:t xml:space="preserve">ร้อยละ </w:t>
            </w:r>
            <w:r w:rsidRPr="002C2DDA">
              <w:rPr>
                <w:rFonts w:ascii="Browallia New" w:hAnsi="Browallia New" w:cs="Browallia New"/>
                <w:sz w:val="24"/>
                <w:szCs w:val="24"/>
              </w:rPr>
              <w:t>2.</w:t>
            </w:r>
            <w:r w:rsidR="00CF4FBC">
              <w:rPr>
                <w:rFonts w:ascii="Browallia New" w:hAnsi="Browallia New" w:cs="Browallia New"/>
                <w:sz w:val="24"/>
                <w:szCs w:val="24"/>
              </w:rPr>
              <w:t>57</w:t>
            </w:r>
            <w:r w:rsidR="00D85EC3">
              <w:rPr>
                <w:rFonts w:ascii="Browallia New" w:hAnsi="Browallia New" w:cs="Browallia New"/>
                <w:sz w:val="24"/>
                <w:szCs w:val="24"/>
              </w:rPr>
              <w:t xml:space="preserve"> </w:t>
            </w:r>
            <w:r w:rsidR="00984D13">
              <w:rPr>
                <w:rFonts w:ascii="Browallia New" w:hAnsi="Browallia New" w:cs="Browallia New"/>
                <w:sz w:val="24"/>
                <w:szCs w:val="24"/>
              </w:rPr>
              <w:t>-</w:t>
            </w:r>
            <w:r w:rsidR="00D85EC3">
              <w:rPr>
                <w:rFonts w:ascii="Browallia New" w:hAnsi="Browallia New" w:cs="Browallia New"/>
                <w:sz w:val="24"/>
                <w:szCs w:val="24"/>
              </w:rPr>
              <w:t xml:space="preserve"> 3.11</w:t>
            </w:r>
          </w:p>
        </w:tc>
        <w:tc>
          <w:tcPr>
            <w:tcW w:w="1559" w:type="dxa"/>
          </w:tcPr>
          <w:p w14:paraId="4AE5AF19" w14:textId="69BB6EBD" w:rsidR="004840E3" w:rsidRPr="00324907" w:rsidRDefault="004840E3" w:rsidP="00324907">
            <w:pPr>
              <w:spacing w:line="240" w:lineRule="auto"/>
              <w:jc w:val="center"/>
              <w:rPr>
                <w:rFonts w:ascii="Browallia New" w:hAnsi="Browallia New" w:cs="Browallia New"/>
                <w:sz w:val="24"/>
                <w:szCs w:val="24"/>
                <w:cs/>
              </w:rPr>
            </w:pPr>
            <w:r w:rsidRPr="00324907">
              <w:rPr>
                <w:rFonts w:ascii="Browallia New" w:hAnsi="Browallia New" w:cs="Browallia New"/>
                <w:sz w:val="24"/>
                <w:szCs w:val="24"/>
                <w:cs/>
              </w:rPr>
              <w:t xml:space="preserve">ร้อยละ </w:t>
            </w:r>
            <w:r w:rsidRPr="00324907">
              <w:rPr>
                <w:rFonts w:ascii="Browallia New" w:hAnsi="Browallia New" w:cs="Browallia New"/>
                <w:sz w:val="24"/>
                <w:szCs w:val="24"/>
              </w:rPr>
              <w:t>2.</w:t>
            </w:r>
            <w:r w:rsidR="00062647">
              <w:rPr>
                <w:rFonts w:ascii="Browallia New" w:hAnsi="Browallia New" w:cs="Browallia New"/>
                <w:sz w:val="24"/>
                <w:szCs w:val="24"/>
              </w:rPr>
              <w:t>4</w:t>
            </w:r>
            <w:r w:rsidRPr="00324907">
              <w:rPr>
                <w:rFonts w:ascii="Browallia New" w:hAnsi="Browallia New" w:cs="Browallia New"/>
                <w:sz w:val="24"/>
                <w:szCs w:val="24"/>
              </w:rPr>
              <w:t>7</w:t>
            </w:r>
          </w:p>
        </w:tc>
        <w:tc>
          <w:tcPr>
            <w:tcW w:w="1560" w:type="dxa"/>
          </w:tcPr>
          <w:p w14:paraId="23A99265" w14:textId="775971C5" w:rsidR="004840E3" w:rsidRPr="00324907" w:rsidRDefault="004840E3" w:rsidP="00324907">
            <w:pPr>
              <w:spacing w:line="240" w:lineRule="auto"/>
              <w:jc w:val="center"/>
              <w:rPr>
                <w:rFonts w:ascii="Browallia New" w:hAnsi="Browallia New" w:cs="Browallia New"/>
                <w:sz w:val="24"/>
                <w:szCs w:val="24"/>
              </w:rPr>
            </w:pPr>
            <w:r w:rsidRPr="002C2DDA">
              <w:rPr>
                <w:rFonts w:ascii="Browallia New" w:hAnsi="Browallia New" w:cs="Browallia New"/>
                <w:sz w:val="24"/>
                <w:szCs w:val="24"/>
                <w:cs/>
              </w:rPr>
              <w:t xml:space="preserve">ร้อยละ </w:t>
            </w:r>
            <w:r w:rsidRPr="002C2DDA">
              <w:rPr>
                <w:rFonts w:ascii="Browallia New" w:hAnsi="Browallia New" w:cs="Browallia New"/>
                <w:sz w:val="24"/>
                <w:szCs w:val="24"/>
              </w:rPr>
              <w:t>2.57</w:t>
            </w:r>
          </w:p>
        </w:tc>
      </w:tr>
      <w:tr w:rsidR="004840E3" w:rsidRPr="004840E3" w14:paraId="3D57577E" w14:textId="77777777" w:rsidTr="005F42A6">
        <w:tc>
          <w:tcPr>
            <w:tcW w:w="2696" w:type="dxa"/>
          </w:tcPr>
          <w:p w14:paraId="3A22E6C5" w14:textId="77777777" w:rsidR="004840E3" w:rsidRPr="00324907" w:rsidRDefault="004840E3" w:rsidP="004840E3">
            <w:pPr>
              <w:tabs>
                <w:tab w:val="clear" w:pos="227"/>
                <w:tab w:val="left" w:pos="709"/>
              </w:tabs>
              <w:spacing w:line="240" w:lineRule="auto"/>
              <w:ind w:left="284" w:hanging="284"/>
              <w:rPr>
                <w:rFonts w:ascii="Browallia New" w:hAnsi="Browallia New" w:cs="Browallia New"/>
                <w:sz w:val="24"/>
                <w:szCs w:val="24"/>
              </w:rPr>
            </w:pPr>
            <w:r w:rsidRPr="00324907">
              <w:rPr>
                <w:rFonts w:ascii="Browallia New" w:hAnsi="Browallia New" w:cs="Browallia New"/>
                <w:sz w:val="24"/>
                <w:szCs w:val="24"/>
                <w:cs/>
              </w:rPr>
              <w:t>อัตราการเพิ่มขึ้นของเงินเดือน</w:t>
            </w:r>
          </w:p>
        </w:tc>
        <w:tc>
          <w:tcPr>
            <w:tcW w:w="1559" w:type="dxa"/>
          </w:tcPr>
          <w:p w14:paraId="67FBE277" w14:textId="1948960A" w:rsidR="004840E3" w:rsidRPr="00324907" w:rsidRDefault="004840E3" w:rsidP="00324907">
            <w:pPr>
              <w:tabs>
                <w:tab w:val="clear" w:pos="907"/>
                <w:tab w:val="left" w:pos="317"/>
              </w:tabs>
              <w:spacing w:line="240" w:lineRule="auto"/>
              <w:jc w:val="center"/>
              <w:rPr>
                <w:rFonts w:ascii="Browallia New" w:hAnsi="Browallia New" w:cs="Browallia New"/>
                <w:sz w:val="24"/>
                <w:szCs w:val="24"/>
                <w:cs/>
              </w:rPr>
            </w:pPr>
            <w:r w:rsidRPr="00324907">
              <w:rPr>
                <w:rFonts w:ascii="Browallia New" w:hAnsi="Browallia New" w:cs="Browallia New"/>
                <w:sz w:val="24"/>
                <w:szCs w:val="24"/>
                <w:cs/>
              </w:rPr>
              <w:t xml:space="preserve">ร้อยละ </w:t>
            </w:r>
            <w:r w:rsidR="00D85EC3">
              <w:rPr>
                <w:rFonts w:ascii="Browallia New" w:hAnsi="Browallia New" w:cs="Browallia New"/>
                <w:sz w:val="24"/>
                <w:szCs w:val="24"/>
              </w:rPr>
              <w:t xml:space="preserve">6.05 </w:t>
            </w:r>
            <w:r w:rsidR="00984D13">
              <w:rPr>
                <w:rFonts w:ascii="Browallia New" w:hAnsi="Browallia New" w:cs="Browallia New"/>
                <w:sz w:val="24"/>
                <w:szCs w:val="24"/>
              </w:rPr>
              <w:t>-</w:t>
            </w:r>
            <w:r w:rsidR="00D85EC3">
              <w:rPr>
                <w:rFonts w:ascii="Browallia New" w:hAnsi="Browallia New" w:cs="Browallia New"/>
                <w:sz w:val="24"/>
                <w:szCs w:val="24"/>
              </w:rPr>
              <w:t xml:space="preserve"> </w:t>
            </w:r>
            <w:r w:rsidRPr="00324907">
              <w:rPr>
                <w:rFonts w:ascii="Browallia New" w:hAnsi="Browallia New" w:cs="Browallia New"/>
                <w:sz w:val="24"/>
                <w:szCs w:val="24"/>
              </w:rPr>
              <w:t>6.9</w:t>
            </w:r>
            <w:r w:rsidR="00D85EC3">
              <w:rPr>
                <w:rFonts w:ascii="Browallia New" w:hAnsi="Browallia New" w:cs="Browallia New"/>
                <w:sz w:val="24"/>
                <w:szCs w:val="24"/>
              </w:rPr>
              <w:t>8</w:t>
            </w:r>
          </w:p>
        </w:tc>
        <w:tc>
          <w:tcPr>
            <w:tcW w:w="1559" w:type="dxa"/>
          </w:tcPr>
          <w:p w14:paraId="114DD2BC" w14:textId="10B0C68B" w:rsidR="004840E3" w:rsidRPr="00324907" w:rsidRDefault="004840E3" w:rsidP="00324907">
            <w:pPr>
              <w:tabs>
                <w:tab w:val="left" w:pos="1152"/>
              </w:tabs>
              <w:spacing w:line="240" w:lineRule="auto"/>
              <w:jc w:val="center"/>
              <w:rPr>
                <w:rFonts w:ascii="Browallia New" w:hAnsi="Browallia New" w:cs="Browallia New"/>
                <w:sz w:val="24"/>
                <w:szCs w:val="24"/>
                <w:cs/>
              </w:rPr>
            </w:pPr>
            <w:r w:rsidRPr="002C2DDA">
              <w:rPr>
                <w:rFonts w:ascii="Browallia New" w:hAnsi="Browallia New" w:cs="Browallia New"/>
                <w:sz w:val="24"/>
                <w:szCs w:val="24"/>
                <w:cs/>
              </w:rPr>
              <w:t xml:space="preserve">ร้อยละ </w:t>
            </w:r>
            <w:r w:rsidR="00D85EC3">
              <w:rPr>
                <w:rFonts w:ascii="Browallia New" w:hAnsi="Browallia New" w:cs="Browallia New"/>
                <w:sz w:val="24"/>
                <w:szCs w:val="24"/>
              </w:rPr>
              <w:t xml:space="preserve">6.82 </w:t>
            </w:r>
            <w:r w:rsidR="00984D13">
              <w:rPr>
                <w:rFonts w:ascii="Browallia New" w:hAnsi="Browallia New" w:cs="Browallia New"/>
                <w:sz w:val="24"/>
                <w:szCs w:val="24"/>
              </w:rPr>
              <w:t>-</w:t>
            </w:r>
            <w:r w:rsidR="00D85EC3">
              <w:rPr>
                <w:rFonts w:ascii="Browallia New" w:hAnsi="Browallia New" w:cs="Browallia New"/>
                <w:sz w:val="24"/>
                <w:szCs w:val="24"/>
              </w:rPr>
              <w:t xml:space="preserve"> </w:t>
            </w:r>
            <w:r w:rsidR="00CF4FBC">
              <w:rPr>
                <w:rFonts w:ascii="Browallia New" w:hAnsi="Browallia New" w:cs="Browallia New"/>
                <w:sz w:val="24"/>
                <w:szCs w:val="24"/>
              </w:rPr>
              <w:t>8.52</w:t>
            </w:r>
          </w:p>
        </w:tc>
        <w:tc>
          <w:tcPr>
            <w:tcW w:w="1559" w:type="dxa"/>
          </w:tcPr>
          <w:p w14:paraId="719A2619" w14:textId="22DA95A6" w:rsidR="004840E3" w:rsidRPr="00324907" w:rsidRDefault="004840E3" w:rsidP="00324907">
            <w:pPr>
              <w:tabs>
                <w:tab w:val="left" w:pos="1152"/>
              </w:tabs>
              <w:spacing w:line="240" w:lineRule="auto"/>
              <w:jc w:val="center"/>
              <w:rPr>
                <w:rFonts w:ascii="Browallia New" w:hAnsi="Browallia New" w:cs="Browallia New"/>
                <w:sz w:val="24"/>
                <w:szCs w:val="24"/>
                <w:cs/>
              </w:rPr>
            </w:pPr>
            <w:r w:rsidRPr="00324907">
              <w:rPr>
                <w:rFonts w:ascii="Browallia New" w:hAnsi="Browallia New" w:cs="Browallia New"/>
                <w:sz w:val="24"/>
                <w:szCs w:val="24"/>
                <w:cs/>
              </w:rPr>
              <w:t xml:space="preserve">ร้อยละ </w:t>
            </w:r>
            <w:r w:rsidRPr="00324907">
              <w:rPr>
                <w:rFonts w:ascii="Browallia New" w:hAnsi="Browallia New" w:cs="Browallia New"/>
                <w:sz w:val="24"/>
                <w:szCs w:val="24"/>
              </w:rPr>
              <w:t>6.</w:t>
            </w:r>
            <w:r w:rsidR="00C558DD">
              <w:rPr>
                <w:rFonts w:ascii="Browallia New" w:hAnsi="Browallia New" w:cs="Browallia New"/>
                <w:sz w:val="24"/>
                <w:szCs w:val="24"/>
              </w:rPr>
              <w:t>98</w:t>
            </w:r>
          </w:p>
        </w:tc>
        <w:tc>
          <w:tcPr>
            <w:tcW w:w="1560" w:type="dxa"/>
          </w:tcPr>
          <w:p w14:paraId="452BD356" w14:textId="67F4BFFF" w:rsidR="004840E3" w:rsidRPr="00324907" w:rsidRDefault="004840E3" w:rsidP="00324907">
            <w:pPr>
              <w:tabs>
                <w:tab w:val="left" w:pos="1152"/>
              </w:tabs>
              <w:spacing w:line="240" w:lineRule="auto"/>
              <w:jc w:val="center"/>
              <w:rPr>
                <w:rFonts w:ascii="Browallia New" w:hAnsi="Browallia New" w:cs="Browallia New"/>
                <w:sz w:val="24"/>
                <w:szCs w:val="24"/>
                <w:cs/>
              </w:rPr>
            </w:pPr>
            <w:r w:rsidRPr="002C2DDA">
              <w:rPr>
                <w:rFonts w:ascii="Browallia New" w:hAnsi="Browallia New" w:cs="Browallia New"/>
                <w:sz w:val="24"/>
                <w:szCs w:val="24"/>
                <w:cs/>
              </w:rPr>
              <w:t xml:space="preserve">ร้อยละ </w:t>
            </w:r>
            <w:r w:rsidR="00062647">
              <w:rPr>
                <w:rFonts w:ascii="Browallia New" w:hAnsi="Browallia New" w:cs="Browallia New"/>
                <w:sz w:val="24"/>
                <w:szCs w:val="24"/>
              </w:rPr>
              <w:t>8.52</w:t>
            </w:r>
          </w:p>
        </w:tc>
      </w:tr>
      <w:tr w:rsidR="004840E3" w:rsidRPr="004840E3" w14:paraId="098420DB" w14:textId="77777777" w:rsidTr="005F42A6">
        <w:tc>
          <w:tcPr>
            <w:tcW w:w="2696" w:type="dxa"/>
          </w:tcPr>
          <w:p w14:paraId="5AC46107" w14:textId="77777777" w:rsidR="004840E3" w:rsidRPr="00324907" w:rsidRDefault="004840E3" w:rsidP="004840E3">
            <w:pPr>
              <w:tabs>
                <w:tab w:val="clear" w:pos="227"/>
                <w:tab w:val="left" w:pos="709"/>
              </w:tabs>
              <w:spacing w:line="240" w:lineRule="auto"/>
              <w:ind w:left="284" w:hanging="284"/>
              <w:rPr>
                <w:rFonts w:ascii="Browallia New" w:hAnsi="Browallia New" w:cs="Browallia New"/>
                <w:sz w:val="24"/>
                <w:szCs w:val="24"/>
                <w:cs/>
                <w:lang w:val="en-GB"/>
              </w:rPr>
            </w:pPr>
            <w:r w:rsidRPr="00324907">
              <w:rPr>
                <w:rFonts w:ascii="Browallia New" w:hAnsi="Browallia New" w:cs="Browallia New"/>
                <w:sz w:val="24"/>
                <w:szCs w:val="24"/>
                <w:cs/>
              </w:rPr>
              <w:t>อัตรา</w:t>
            </w:r>
            <w:r w:rsidRPr="00324907">
              <w:rPr>
                <w:rFonts w:ascii="Browallia New" w:hAnsi="Browallia New" w:cs="Browallia New"/>
                <w:sz w:val="24"/>
                <w:szCs w:val="24"/>
                <w:cs/>
                <w:lang w:val="en-GB"/>
              </w:rPr>
              <w:t>การเสียชีวิต</w:t>
            </w:r>
          </w:p>
        </w:tc>
        <w:tc>
          <w:tcPr>
            <w:tcW w:w="1559" w:type="dxa"/>
          </w:tcPr>
          <w:p w14:paraId="3ACB24BB" w14:textId="12EE9FFD" w:rsidR="004840E3" w:rsidRPr="00324907" w:rsidRDefault="004840E3" w:rsidP="00324907">
            <w:pPr>
              <w:tabs>
                <w:tab w:val="clear" w:pos="907"/>
                <w:tab w:val="left" w:pos="317"/>
              </w:tabs>
              <w:spacing w:line="240" w:lineRule="auto"/>
              <w:jc w:val="center"/>
              <w:rPr>
                <w:rFonts w:ascii="Browallia New" w:hAnsi="Browallia New" w:cs="Browallia New"/>
                <w:sz w:val="24"/>
                <w:szCs w:val="24"/>
                <w:cs/>
              </w:rPr>
            </w:pPr>
            <w:r w:rsidRPr="00324907">
              <w:rPr>
                <w:rFonts w:ascii="Browallia New" w:hAnsi="Browallia New" w:cs="Browallia New"/>
                <w:sz w:val="24"/>
                <w:szCs w:val="24"/>
                <w:cs/>
              </w:rPr>
              <w:t xml:space="preserve">ตารางมรณะไทย พ.ศ. </w:t>
            </w:r>
            <w:r w:rsidRPr="00324907">
              <w:rPr>
                <w:rFonts w:ascii="Browallia New" w:hAnsi="Browallia New" w:cs="Browallia New"/>
                <w:sz w:val="24"/>
                <w:szCs w:val="24"/>
              </w:rPr>
              <w:t>2560</w:t>
            </w:r>
          </w:p>
        </w:tc>
        <w:tc>
          <w:tcPr>
            <w:tcW w:w="1559" w:type="dxa"/>
          </w:tcPr>
          <w:p w14:paraId="3B3C4428" w14:textId="380334E3" w:rsidR="004840E3" w:rsidRPr="00324907" w:rsidRDefault="004840E3" w:rsidP="00324907">
            <w:pPr>
              <w:tabs>
                <w:tab w:val="left" w:pos="1152"/>
              </w:tabs>
              <w:spacing w:line="240" w:lineRule="auto"/>
              <w:jc w:val="center"/>
              <w:rPr>
                <w:rFonts w:ascii="Browallia New" w:hAnsi="Browallia New" w:cs="Browallia New"/>
                <w:sz w:val="24"/>
                <w:szCs w:val="24"/>
                <w:cs/>
              </w:rPr>
            </w:pPr>
            <w:r w:rsidRPr="00324907">
              <w:rPr>
                <w:rFonts w:ascii="Browallia New" w:hAnsi="Browallia New" w:cs="Browallia New"/>
                <w:sz w:val="24"/>
                <w:szCs w:val="24"/>
                <w:cs/>
              </w:rPr>
              <w:t xml:space="preserve">ตารางมรณะไทย พ.ศ. </w:t>
            </w:r>
            <w:r w:rsidRPr="00324907">
              <w:rPr>
                <w:rFonts w:ascii="Browallia New" w:hAnsi="Browallia New" w:cs="Browallia New"/>
                <w:sz w:val="24"/>
                <w:szCs w:val="24"/>
              </w:rPr>
              <w:t>2560</w:t>
            </w:r>
          </w:p>
        </w:tc>
        <w:tc>
          <w:tcPr>
            <w:tcW w:w="1559" w:type="dxa"/>
          </w:tcPr>
          <w:p w14:paraId="120F8B1A" w14:textId="6E10A95A" w:rsidR="004840E3" w:rsidRPr="00324907" w:rsidRDefault="004840E3" w:rsidP="00324907">
            <w:pPr>
              <w:tabs>
                <w:tab w:val="left" w:pos="1152"/>
              </w:tabs>
              <w:spacing w:line="240" w:lineRule="auto"/>
              <w:jc w:val="center"/>
              <w:rPr>
                <w:rFonts w:ascii="Browallia New" w:hAnsi="Browallia New" w:cs="Browallia New"/>
                <w:sz w:val="24"/>
                <w:szCs w:val="24"/>
                <w:cs/>
              </w:rPr>
            </w:pPr>
            <w:r w:rsidRPr="00324907">
              <w:rPr>
                <w:rFonts w:ascii="Browallia New" w:hAnsi="Browallia New" w:cs="Browallia New"/>
                <w:sz w:val="24"/>
                <w:szCs w:val="24"/>
                <w:cs/>
              </w:rPr>
              <w:t xml:space="preserve">ตารางมรณะไทย พ.ศ. </w:t>
            </w:r>
            <w:r w:rsidRPr="00324907">
              <w:rPr>
                <w:rFonts w:ascii="Browallia New" w:hAnsi="Browallia New" w:cs="Browallia New"/>
                <w:sz w:val="24"/>
                <w:szCs w:val="24"/>
              </w:rPr>
              <w:t>2560</w:t>
            </w:r>
          </w:p>
        </w:tc>
        <w:tc>
          <w:tcPr>
            <w:tcW w:w="1560" w:type="dxa"/>
          </w:tcPr>
          <w:p w14:paraId="1E4CF5F3" w14:textId="136C4268" w:rsidR="004840E3" w:rsidRPr="00324907" w:rsidRDefault="004840E3" w:rsidP="00324907">
            <w:pPr>
              <w:tabs>
                <w:tab w:val="left" w:pos="1152"/>
              </w:tabs>
              <w:spacing w:line="240" w:lineRule="auto"/>
              <w:jc w:val="center"/>
              <w:rPr>
                <w:rFonts w:ascii="Browallia New" w:hAnsi="Browallia New" w:cs="Browallia New"/>
                <w:sz w:val="24"/>
                <w:szCs w:val="24"/>
              </w:rPr>
            </w:pPr>
            <w:r w:rsidRPr="00324907">
              <w:rPr>
                <w:rFonts w:ascii="Browallia New" w:hAnsi="Browallia New" w:cs="Browallia New"/>
                <w:sz w:val="24"/>
                <w:szCs w:val="24"/>
                <w:cs/>
              </w:rPr>
              <w:t xml:space="preserve">ตารางมรณะไทย พ.ศ. </w:t>
            </w:r>
            <w:r w:rsidRPr="00324907">
              <w:rPr>
                <w:rFonts w:ascii="Browallia New" w:hAnsi="Browallia New" w:cs="Browallia New"/>
                <w:sz w:val="24"/>
                <w:szCs w:val="24"/>
              </w:rPr>
              <w:t>2560</w:t>
            </w:r>
          </w:p>
        </w:tc>
      </w:tr>
      <w:tr w:rsidR="004840E3" w:rsidRPr="004840E3" w14:paraId="17C89F99" w14:textId="77777777" w:rsidTr="005F42A6">
        <w:tc>
          <w:tcPr>
            <w:tcW w:w="2696" w:type="dxa"/>
          </w:tcPr>
          <w:p w14:paraId="2CED202A" w14:textId="77777777" w:rsidR="004840E3" w:rsidRPr="00324907" w:rsidRDefault="004840E3" w:rsidP="004840E3">
            <w:pPr>
              <w:tabs>
                <w:tab w:val="clear" w:pos="227"/>
                <w:tab w:val="left" w:pos="709"/>
              </w:tabs>
              <w:spacing w:line="240" w:lineRule="auto"/>
              <w:ind w:left="284" w:hanging="284"/>
              <w:rPr>
                <w:rFonts w:ascii="Browallia New" w:hAnsi="Browallia New" w:cs="Browallia New"/>
                <w:sz w:val="24"/>
                <w:szCs w:val="24"/>
                <w:cs/>
              </w:rPr>
            </w:pPr>
            <w:r w:rsidRPr="00324907">
              <w:rPr>
                <w:rFonts w:ascii="Browallia New" w:hAnsi="Browallia New" w:cs="Browallia New"/>
                <w:sz w:val="24"/>
                <w:szCs w:val="24"/>
                <w:cs/>
              </w:rPr>
              <w:t>เกษียณอายุ</w:t>
            </w:r>
          </w:p>
        </w:tc>
        <w:tc>
          <w:tcPr>
            <w:tcW w:w="1559" w:type="dxa"/>
          </w:tcPr>
          <w:p w14:paraId="1FF7C45A" w14:textId="44298075" w:rsidR="004840E3" w:rsidRPr="00324907" w:rsidRDefault="004840E3" w:rsidP="00324907">
            <w:pPr>
              <w:spacing w:line="240" w:lineRule="auto"/>
              <w:jc w:val="center"/>
              <w:rPr>
                <w:rFonts w:ascii="Browallia New" w:hAnsi="Browallia New" w:cs="Browallia New"/>
                <w:sz w:val="24"/>
                <w:szCs w:val="24"/>
                <w:cs/>
              </w:rPr>
            </w:pPr>
            <w:r w:rsidRPr="00324907">
              <w:rPr>
                <w:rFonts w:ascii="Browallia New" w:hAnsi="Browallia New" w:cs="Browallia New"/>
                <w:sz w:val="24"/>
                <w:szCs w:val="24"/>
                <w:lang w:eastAsia="th-TH"/>
              </w:rPr>
              <w:t>60</w:t>
            </w:r>
            <w:r w:rsidRPr="00324907">
              <w:rPr>
                <w:rFonts w:ascii="Browallia New" w:hAnsi="Browallia New" w:cs="Browallia New"/>
                <w:sz w:val="24"/>
                <w:szCs w:val="24"/>
                <w:cs/>
                <w:lang w:eastAsia="th-TH"/>
              </w:rPr>
              <w:t xml:space="preserve"> ปี</w:t>
            </w:r>
          </w:p>
        </w:tc>
        <w:tc>
          <w:tcPr>
            <w:tcW w:w="1559" w:type="dxa"/>
          </w:tcPr>
          <w:p w14:paraId="5331D3FC" w14:textId="103DC714" w:rsidR="004840E3" w:rsidRPr="00324907" w:rsidRDefault="004840E3" w:rsidP="00324907">
            <w:pPr>
              <w:spacing w:line="240" w:lineRule="auto"/>
              <w:jc w:val="center"/>
              <w:rPr>
                <w:rFonts w:ascii="Browallia New" w:hAnsi="Browallia New" w:cs="Browallia New"/>
                <w:sz w:val="24"/>
                <w:szCs w:val="24"/>
                <w:lang w:eastAsia="th-TH"/>
              </w:rPr>
            </w:pPr>
            <w:r w:rsidRPr="00324907">
              <w:rPr>
                <w:rFonts w:ascii="Browallia New" w:hAnsi="Browallia New" w:cs="Browallia New"/>
                <w:sz w:val="24"/>
                <w:szCs w:val="24"/>
                <w:lang w:eastAsia="th-TH"/>
              </w:rPr>
              <w:t>60</w:t>
            </w:r>
            <w:r w:rsidRPr="00324907">
              <w:rPr>
                <w:rFonts w:ascii="Browallia New" w:hAnsi="Browallia New" w:cs="Browallia New"/>
                <w:sz w:val="24"/>
                <w:szCs w:val="24"/>
                <w:cs/>
                <w:lang w:eastAsia="th-TH"/>
              </w:rPr>
              <w:t xml:space="preserve"> ปี</w:t>
            </w:r>
          </w:p>
        </w:tc>
        <w:tc>
          <w:tcPr>
            <w:tcW w:w="1559" w:type="dxa"/>
          </w:tcPr>
          <w:p w14:paraId="399E3B8C" w14:textId="2D0AF49A" w:rsidR="004840E3" w:rsidRPr="00324907" w:rsidRDefault="004840E3" w:rsidP="00324907">
            <w:pPr>
              <w:spacing w:line="240" w:lineRule="auto"/>
              <w:jc w:val="center"/>
              <w:rPr>
                <w:rFonts w:ascii="Browallia New" w:hAnsi="Browallia New" w:cs="Browallia New"/>
                <w:sz w:val="24"/>
                <w:szCs w:val="24"/>
                <w:lang w:eastAsia="th-TH"/>
              </w:rPr>
            </w:pPr>
            <w:r w:rsidRPr="00324907">
              <w:rPr>
                <w:rFonts w:ascii="Browallia New" w:hAnsi="Browallia New" w:cs="Browallia New"/>
                <w:sz w:val="24"/>
                <w:szCs w:val="24"/>
                <w:lang w:eastAsia="th-TH"/>
              </w:rPr>
              <w:t>60</w:t>
            </w:r>
            <w:r w:rsidRPr="00324907">
              <w:rPr>
                <w:rFonts w:ascii="Browallia New" w:hAnsi="Browallia New" w:cs="Browallia New"/>
                <w:sz w:val="24"/>
                <w:szCs w:val="24"/>
                <w:cs/>
                <w:lang w:eastAsia="th-TH"/>
              </w:rPr>
              <w:t xml:space="preserve"> ปี</w:t>
            </w:r>
          </w:p>
        </w:tc>
        <w:tc>
          <w:tcPr>
            <w:tcW w:w="1560" w:type="dxa"/>
          </w:tcPr>
          <w:p w14:paraId="7F34630B" w14:textId="4460DE02" w:rsidR="004840E3" w:rsidRPr="00324907" w:rsidRDefault="004840E3" w:rsidP="00324907">
            <w:pPr>
              <w:spacing w:line="240" w:lineRule="auto"/>
              <w:jc w:val="center"/>
              <w:rPr>
                <w:rFonts w:ascii="Browallia New" w:hAnsi="Browallia New" w:cs="Browallia New"/>
                <w:sz w:val="24"/>
                <w:szCs w:val="24"/>
                <w:cs/>
              </w:rPr>
            </w:pPr>
            <w:r w:rsidRPr="00324907">
              <w:rPr>
                <w:rFonts w:ascii="Browallia New" w:hAnsi="Browallia New" w:cs="Browallia New"/>
                <w:sz w:val="24"/>
                <w:szCs w:val="24"/>
                <w:lang w:eastAsia="th-TH"/>
              </w:rPr>
              <w:t>60</w:t>
            </w:r>
            <w:r w:rsidRPr="00324907">
              <w:rPr>
                <w:rFonts w:ascii="Browallia New" w:hAnsi="Browallia New" w:cs="Browallia New"/>
                <w:sz w:val="24"/>
                <w:szCs w:val="24"/>
                <w:cs/>
                <w:lang w:eastAsia="th-TH"/>
              </w:rPr>
              <w:t xml:space="preserve"> ปี</w:t>
            </w:r>
          </w:p>
        </w:tc>
      </w:tr>
    </w:tbl>
    <w:p w14:paraId="04B833E8" w14:textId="77777777" w:rsidR="003756B8" w:rsidRDefault="003756B8" w:rsidP="00D97B75">
      <w:pPr>
        <w:ind w:left="450"/>
        <w:rPr>
          <w:rFonts w:ascii="Browallia New" w:hAnsi="Browallia New" w:cs="Browallia New"/>
          <w:sz w:val="28"/>
          <w:szCs w:val="28"/>
          <w:lang w:eastAsia="th-TH"/>
        </w:rPr>
      </w:pPr>
    </w:p>
    <w:p w14:paraId="430FD15D" w14:textId="249988CA" w:rsidR="00807020" w:rsidRPr="00C2555B" w:rsidRDefault="000D1E5B" w:rsidP="007F067C">
      <w:pPr>
        <w:pStyle w:val="CordiaNew"/>
        <w:tabs>
          <w:tab w:val="clear" w:pos="4153"/>
          <w:tab w:val="left" w:pos="426"/>
        </w:tabs>
        <w:ind w:left="450"/>
        <w:jc w:val="thaiDistribute"/>
      </w:pPr>
      <w:r w:rsidRPr="00972EC0">
        <w:rPr>
          <w:rFonts w:ascii="Browallia New" w:hAnsi="Browallia New" w:cs="Browallia New"/>
          <w:color w:val="auto"/>
          <w:sz w:val="28"/>
          <w:szCs w:val="28"/>
          <w:cs/>
        </w:rPr>
        <w:t xml:space="preserve">เมื่อวันที่ </w:t>
      </w:r>
      <w:r w:rsidRPr="00972EC0">
        <w:rPr>
          <w:rFonts w:ascii="Browallia New" w:hAnsi="Browallia New" w:cs="Browallia New"/>
          <w:color w:val="auto"/>
          <w:sz w:val="28"/>
          <w:szCs w:val="28"/>
        </w:rPr>
        <w:t>5</w:t>
      </w:r>
      <w:r w:rsidRPr="00972EC0">
        <w:rPr>
          <w:rFonts w:ascii="Browallia New" w:hAnsi="Browallia New" w:cs="Browallia New"/>
          <w:color w:val="auto"/>
          <w:sz w:val="28"/>
          <w:szCs w:val="28"/>
          <w:cs/>
        </w:rPr>
        <w:t xml:space="preserve"> เมษายน </w:t>
      </w:r>
      <w:r w:rsidRPr="00972EC0">
        <w:rPr>
          <w:rFonts w:ascii="Browallia New" w:hAnsi="Browallia New" w:cs="Browallia New"/>
          <w:color w:val="auto"/>
          <w:sz w:val="28"/>
          <w:szCs w:val="28"/>
        </w:rPr>
        <w:t>2562</w:t>
      </w:r>
      <w:r w:rsidRPr="00972EC0">
        <w:rPr>
          <w:rFonts w:ascii="Browallia New" w:hAnsi="Browallia New" w:cs="Browallia New"/>
          <w:color w:val="auto"/>
          <w:sz w:val="28"/>
          <w:szCs w:val="28"/>
          <w:cs/>
        </w:rPr>
        <w:t xml:space="preserve"> สภานิติบัญญัติแห่งชาติได้ประกาศพระราชบัญญัติคุ้มครองแรงงานฉบับที่ </w:t>
      </w:r>
      <w:r w:rsidRPr="00972EC0">
        <w:rPr>
          <w:rFonts w:ascii="Browallia New" w:hAnsi="Browallia New" w:cs="Browallia New"/>
          <w:color w:val="auto"/>
          <w:sz w:val="28"/>
          <w:szCs w:val="28"/>
        </w:rPr>
        <w:t>7</w:t>
      </w:r>
      <w:r w:rsidRPr="00972EC0">
        <w:rPr>
          <w:rFonts w:ascii="Browallia New" w:hAnsi="Browallia New" w:cs="Browallia New"/>
          <w:color w:val="auto"/>
          <w:sz w:val="28"/>
          <w:szCs w:val="28"/>
          <w:cs/>
        </w:rPr>
        <w:t xml:space="preserve"> พ.ศ. </w:t>
      </w:r>
      <w:r w:rsidRPr="00972EC0">
        <w:rPr>
          <w:rFonts w:ascii="Browallia New" w:hAnsi="Browallia New" w:cs="Browallia New"/>
          <w:color w:val="auto"/>
          <w:sz w:val="28"/>
          <w:szCs w:val="28"/>
        </w:rPr>
        <w:t>2562</w:t>
      </w:r>
      <w:r w:rsidRPr="00972EC0">
        <w:rPr>
          <w:rFonts w:ascii="Browallia New" w:hAnsi="Browallia New" w:cs="Browallia New"/>
          <w:color w:val="auto"/>
          <w:sz w:val="28"/>
          <w:szCs w:val="28"/>
          <w:cs/>
        </w:rPr>
        <w:t xml:space="preserve"> ในราชกิจจานุเบกษา ซึ่งให้สิทธิแก่ลูกจ้างที่ทำงานติดต่อกันครบ </w:t>
      </w:r>
      <w:r w:rsidRPr="00972EC0">
        <w:rPr>
          <w:rFonts w:ascii="Browallia New" w:hAnsi="Browallia New" w:cs="Browallia New"/>
          <w:color w:val="auto"/>
          <w:sz w:val="28"/>
          <w:szCs w:val="28"/>
        </w:rPr>
        <w:t>20</w:t>
      </w:r>
      <w:r w:rsidRPr="00972EC0">
        <w:rPr>
          <w:rFonts w:ascii="Browallia New" w:hAnsi="Browallia New" w:cs="Browallia New"/>
          <w:color w:val="auto"/>
          <w:sz w:val="28"/>
          <w:szCs w:val="28"/>
          <w:cs/>
        </w:rPr>
        <w:t xml:space="preserve"> ปีขึ้นไป ได้รับค่าชดเชยไม่น้อยกว่าค่าจ้างอัตราสุดท้าย </w:t>
      </w:r>
      <w:r w:rsidRPr="00972EC0">
        <w:rPr>
          <w:rFonts w:ascii="Browallia New" w:hAnsi="Browallia New" w:cs="Browallia New"/>
          <w:color w:val="auto"/>
          <w:sz w:val="28"/>
          <w:szCs w:val="28"/>
        </w:rPr>
        <w:t>400</w:t>
      </w:r>
      <w:r w:rsidRPr="00972EC0">
        <w:rPr>
          <w:rFonts w:ascii="Browallia New" w:hAnsi="Browallia New" w:cs="Browallia New"/>
          <w:color w:val="auto"/>
          <w:sz w:val="28"/>
          <w:szCs w:val="28"/>
          <w:cs/>
        </w:rPr>
        <w:t xml:space="preserve"> วัน กฎหมายฉบับปรับปรุงมีผลบังคับใช้วันที่ </w:t>
      </w:r>
      <w:r w:rsidRPr="00972EC0">
        <w:rPr>
          <w:rFonts w:ascii="Browallia New" w:hAnsi="Browallia New" w:cs="Browallia New"/>
          <w:color w:val="auto"/>
          <w:sz w:val="28"/>
          <w:szCs w:val="28"/>
        </w:rPr>
        <w:t>5</w:t>
      </w:r>
      <w:r w:rsidRPr="00972EC0">
        <w:rPr>
          <w:rFonts w:ascii="Browallia New" w:hAnsi="Browallia New" w:cs="Browallia New"/>
          <w:color w:val="auto"/>
          <w:sz w:val="28"/>
          <w:szCs w:val="28"/>
          <w:cs/>
        </w:rPr>
        <w:t xml:space="preserve"> พฤษภาคม </w:t>
      </w:r>
      <w:r w:rsidRPr="00972EC0">
        <w:rPr>
          <w:rFonts w:ascii="Browallia New" w:hAnsi="Browallia New" w:cs="Browallia New"/>
          <w:color w:val="auto"/>
          <w:sz w:val="28"/>
          <w:szCs w:val="28"/>
        </w:rPr>
        <w:t>2562</w:t>
      </w:r>
      <w:r w:rsidRPr="00972EC0">
        <w:rPr>
          <w:rFonts w:ascii="Browallia New" w:hAnsi="Browallia New" w:cs="Browallia New"/>
          <w:color w:val="auto"/>
          <w:sz w:val="28"/>
          <w:szCs w:val="28"/>
          <w:cs/>
        </w:rPr>
        <w:t xml:space="preserve"> และส่งผลให้ภาระผูกพันผลประโยชน์พนักงานรวมถึงต้นทุนบริการในอดีตในกำไรขาดทุนเพิ่มขึ้นจำนวน</w:t>
      </w:r>
      <w:r w:rsidRPr="00972EC0">
        <w:rPr>
          <w:rFonts w:ascii="Browallia New" w:hAnsi="Browallia New" w:cs="Browallia New"/>
          <w:color w:val="auto"/>
          <w:sz w:val="28"/>
          <w:szCs w:val="28"/>
        </w:rPr>
        <w:t xml:space="preserve"> </w:t>
      </w:r>
      <w:r w:rsidR="003A479B">
        <w:rPr>
          <w:rFonts w:ascii="Browallia New" w:hAnsi="Browallia New" w:cs="Browallia New"/>
          <w:color w:val="auto"/>
          <w:sz w:val="28"/>
          <w:szCs w:val="28"/>
        </w:rPr>
        <w:t>7.24</w:t>
      </w:r>
      <w:r w:rsidR="003F1FEE" w:rsidRPr="00972EC0">
        <w:rPr>
          <w:rFonts w:ascii="Browallia New" w:hAnsi="Browallia New" w:cs="Browallia New"/>
          <w:color w:val="auto"/>
          <w:sz w:val="28"/>
          <w:szCs w:val="28"/>
          <w:cs/>
        </w:rPr>
        <w:t xml:space="preserve"> ล้าน</w:t>
      </w:r>
      <w:r w:rsidRPr="00972EC0">
        <w:rPr>
          <w:rFonts w:ascii="Browallia New" w:hAnsi="Browallia New" w:cs="Browallia New"/>
          <w:color w:val="auto"/>
          <w:sz w:val="28"/>
          <w:szCs w:val="28"/>
          <w:cs/>
        </w:rPr>
        <w:t xml:space="preserve">บาท ในงบการเงินรวม </w:t>
      </w:r>
      <w:r w:rsidRPr="00807020">
        <w:rPr>
          <w:rFonts w:ascii="Browallia New" w:hAnsi="Browallia New" w:cs="Browallia New"/>
          <w:sz w:val="28"/>
          <w:szCs w:val="28"/>
          <w:cs/>
        </w:rPr>
        <w:t xml:space="preserve">และ </w:t>
      </w:r>
      <w:r w:rsidR="00807020">
        <w:rPr>
          <w:rFonts w:ascii="Browallia New" w:hAnsi="Browallia New" w:cs="Browallia New" w:hint="cs"/>
          <w:color w:val="auto"/>
          <w:sz w:val="28"/>
          <w:szCs w:val="28"/>
          <w:cs/>
        </w:rPr>
        <w:t xml:space="preserve">จำนวน </w:t>
      </w:r>
      <w:r w:rsidR="001E4F06" w:rsidRPr="00B762DD">
        <w:rPr>
          <w:rFonts w:ascii="Browallia New" w:hAnsi="Browallia New" w:cs="Browallia New"/>
          <w:sz w:val="28"/>
          <w:szCs w:val="28"/>
        </w:rPr>
        <w:t>4.</w:t>
      </w:r>
      <w:r w:rsidR="00807020" w:rsidRPr="00807020">
        <w:rPr>
          <w:rFonts w:ascii="Browallia New" w:hAnsi="Browallia New" w:cs="Browallia New"/>
          <w:sz w:val="28"/>
          <w:szCs w:val="28"/>
        </w:rPr>
        <w:t>25</w:t>
      </w:r>
      <w:r w:rsidR="003F1FEE" w:rsidRPr="00972EC0">
        <w:rPr>
          <w:rFonts w:ascii="Browallia New" w:hAnsi="Browallia New" w:cs="Browallia New"/>
          <w:color w:val="auto"/>
          <w:sz w:val="28"/>
          <w:szCs w:val="28"/>
        </w:rPr>
        <w:t xml:space="preserve"> </w:t>
      </w:r>
      <w:r w:rsidR="003F1FEE" w:rsidRPr="00972EC0">
        <w:rPr>
          <w:rFonts w:ascii="Browallia New" w:hAnsi="Browallia New" w:cs="Browallia New"/>
          <w:color w:val="auto"/>
          <w:sz w:val="28"/>
          <w:szCs w:val="28"/>
          <w:cs/>
        </w:rPr>
        <w:t>ล้าน</w:t>
      </w:r>
      <w:r w:rsidRPr="00972EC0">
        <w:rPr>
          <w:rFonts w:ascii="Browallia New" w:hAnsi="Browallia New" w:cs="Browallia New"/>
          <w:color w:val="auto"/>
          <w:sz w:val="28"/>
          <w:szCs w:val="28"/>
          <w:cs/>
        </w:rPr>
        <w:t>บาท ในงบการเงินเฉพาะ</w:t>
      </w:r>
      <w:r w:rsidR="00E624EE" w:rsidRPr="00972EC0">
        <w:rPr>
          <w:rFonts w:ascii="Browallia New" w:hAnsi="Browallia New" w:cs="Browallia New"/>
          <w:color w:val="auto"/>
          <w:sz w:val="28"/>
          <w:szCs w:val="28"/>
          <w:cs/>
        </w:rPr>
        <w:t>ของ</w:t>
      </w:r>
      <w:r w:rsidR="00DC413F" w:rsidRPr="00972EC0">
        <w:rPr>
          <w:rFonts w:ascii="Browallia New" w:hAnsi="Browallia New" w:cs="Browallia New"/>
          <w:color w:val="auto"/>
          <w:sz w:val="28"/>
          <w:szCs w:val="28"/>
          <w:cs/>
        </w:rPr>
        <w:t>บริษัท</w:t>
      </w:r>
      <w:r w:rsidR="00E712B2">
        <w:rPr>
          <w:rFonts w:ascii="Browallia New" w:hAnsi="Browallia New" w:cs="Browallia New" w:hint="cs"/>
          <w:color w:val="auto"/>
          <w:sz w:val="28"/>
          <w:szCs w:val="28"/>
          <w:cs/>
        </w:rPr>
        <w:t>สำหรับงวด</w:t>
      </w:r>
      <w:r w:rsidR="00F23860">
        <w:rPr>
          <w:rFonts w:ascii="Browallia New" w:hAnsi="Browallia New" w:cs="Browallia New" w:hint="cs"/>
          <w:color w:val="auto"/>
          <w:sz w:val="28"/>
          <w:szCs w:val="28"/>
          <w:cs/>
        </w:rPr>
        <w:t>เก้า</w:t>
      </w:r>
      <w:r w:rsidR="00E712B2">
        <w:rPr>
          <w:rFonts w:ascii="Browallia New" w:hAnsi="Browallia New" w:cs="Browallia New" w:hint="cs"/>
          <w:color w:val="auto"/>
          <w:sz w:val="28"/>
          <w:szCs w:val="28"/>
          <w:cs/>
        </w:rPr>
        <w:t xml:space="preserve">เดือนสิ้นสุดวันที่ </w:t>
      </w:r>
      <w:r w:rsidR="00E712B2">
        <w:rPr>
          <w:rFonts w:ascii="Browallia New" w:hAnsi="Browallia New" w:cs="Browallia New"/>
          <w:color w:val="auto"/>
          <w:sz w:val="28"/>
          <w:szCs w:val="28"/>
        </w:rPr>
        <w:t xml:space="preserve">30 </w:t>
      </w:r>
      <w:r w:rsidR="00F23860" w:rsidRPr="00F23860">
        <w:rPr>
          <w:rFonts w:ascii="Browallia New" w:hAnsi="Browallia New" w:cs="Browallia New"/>
          <w:color w:val="auto"/>
          <w:sz w:val="28"/>
          <w:szCs w:val="28"/>
          <w:cs/>
        </w:rPr>
        <w:t>กันยายน</w:t>
      </w:r>
      <w:r w:rsidR="00E712B2">
        <w:rPr>
          <w:rFonts w:ascii="Browallia New" w:hAnsi="Browallia New" w:cs="Browallia New" w:hint="cs"/>
          <w:color w:val="auto"/>
          <w:sz w:val="28"/>
          <w:szCs w:val="28"/>
          <w:cs/>
        </w:rPr>
        <w:t xml:space="preserve"> </w:t>
      </w:r>
      <w:r w:rsidR="00E712B2">
        <w:rPr>
          <w:rFonts w:ascii="Browallia New" w:hAnsi="Browallia New" w:cs="Browallia New"/>
          <w:color w:val="auto"/>
          <w:sz w:val="28"/>
          <w:szCs w:val="28"/>
        </w:rPr>
        <w:t>2562</w:t>
      </w:r>
    </w:p>
    <w:p w14:paraId="5ED71C0D" w14:textId="4A8BBD4A" w:rsidR="00C40BFC" w:rsidRDefault="00C40BFC">
      <w:pPr>
        <w:pStyle w:val="CordiaNew"/>
        <w:tabs>
          <w:tab w:val="clear" w:pos="4153"/>
          <w:tab w:val="left" w:pos="426"/>
        </w:tabs>
        <w:ind w:left="450"/>
        <w:jc w:val="thaiDistribute"/>
        <w:rPr>
          <w:rFonts w:ascii="Browallia New" w:hAnsi="Browallia New" w:cs="Browallia New"/>
          <w:sz w:val="28"/>
          <w:szCs w:val="28"/>
        </w:rPr>
      </w:pPr>
    </w:p>
    <w:p w14:paraId="3A786A15" w14:textId="52AAC78A" w:rsidR="00E46B13" w:rsidRDefault="00600857"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Pr>
          <w:rFonts w:ascii="Browallia New" w:hAnsi="Browallia New" w:cs="Browallia New" w:hint="cs"/>
          <w:b/>
          <w:bCs/>
          <w:sz w:val="28"/>
          <w:szCs w:val="28"/>
          <w:cs/>
          <w:lang w:val="en-GB"/>
        </w:rPr>
        <w:t>ทุนเรือนหุ้น</w:t>
      </w:r>
      <w:r w:rsidR="00271FBE" w:rsidRPr="00271FBE">
        <w:rPr>
          <w:rFonts w:ascii="Browallia New" w:hAnsi="Browallia New" w:cs="Browallia New"/>
          <w:b/>
          <w:bCs/>
          <w:sz w:val="28"/>
          <w:szCs w:val="28"/>
          <w:cs/>
          <w:lang w:val="en-GB"/>
        </w:rPr>
        <w:t>ที่ออกและชำระแล้วและส่วนเกินมูลค่าหุ้น</w:t>
      </w:r>
    </w:p>
    <w:p w14:paraId="6292223D" w14:textId="30CACA7F" w:rsidR="00271FBE" w:rsidRDefault="00271FBE" w:rsidP="00B7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8857" w:type="dxa"/>
        <w:tblInd w:w="456" w:type="dxa"/>
        <w:tblLayout w:type="fixed"/>
        <w:tblLook w:val="04A0" w:firstRow="1" w:lastRow="0" w:firstColumn="1" w:lastColumn="0" w:noHBand="0" w:noVBand="1"/>
      </w:tblPr>
      <w:tblGrid>
        <w:gridCol w:w="3594"/>
        <w:gridCol w:w="1530"/>
        <w:gridCol w:w="1890"/>
        <w:gridCol w:w="1843"/>
      </w:tblGrid>
      <w:tr w:rsidR="00271FBE" w:rsidRPr="00F23860" w14:paraId="4E455C05" w14:textId="77777777" w:rsidTr="00BA2BCE">
        <w:trPr>
          <w:trHeight w:val="20"/>
        </w:trPr>
        <w:tc>
          <w:tcPr>
            <w:tcW w:w="3594" w:type="dxa"/>
          </w:tcPr>
          <w:p w14:paraId="6DFB7B34" w14:textId="77777777" w:rsidR="00271FBE" w:rsidRPr="00BA2BCE" w:rsidRDefault="00271FBE" w:rsidP="00CE01F8">
            <w:pPr>
              <w:ind w:left="574"/>
              <w:rPr>
                <w:rFonts w:ascii="Browallia New" w:hAnsi="Browallia New" w:cs="Browallia New"/>
                <w:b/>
                <w:bCs/>
                <w:sz w:val="28"/>
                <w:szCs w:val="28"/>
              </w:rPr>
            </w:pPr>
          </w:p>
        </w:tc>
        <w:tc>
          <w:tcPr>
            <w:tcW w:w="5259" w:type="dxa"/>
            <w:gridSpan w:val="3"/>
          </w:tcPr>
          <w:p w14:paraId="63B267CF" w14:textId="77777777" w:rsidR="00271FBE" w:rsidRPr="00BA2BCE" w:rsidRDefault="00271FBE" w:rsidP="00CE01F8">
            <w:pPr>
              <w:pBdr>
                <w:bottom w:val="single" w:sz="4" w:space="1" w:color="auto"/>
              </w:pBdr>
              <w:ind w:right="-18"/>
              <w:jc w:val="center"/>
              <w:rPr>
                <w:rFonts w:ascii="Browallia New" w:hAnsi="Browallia New" w:cs="Browallia New"/>
                <w:spacing w:val="-2"/>
                <w:sz w:val="28"/>
                <w:szCs w:val="28"/>
                <w:cs/>
              </w:rPr>
            </w:pPr>
            <w:r w:rsidRPr="00BA2BCE">
              <w:rPr>
                <w:rFonts w:ascii="Browallia New" w:hAnsi="Browallia New" w:cs="Browallia New"/>
                <w:spacing w:val="-2"/>
                <w:sz w:val="28"/>
                <w:szCs w:val="28"/>
                <w:cs/>
              </w:rPr>
              <w:t>งบการเงินรวมและงบการเงินเฉพาะของบริษัท</w:t>
            </w:r>
          </w:p>
        </w:tc>
      </w:tr>
      <w:tr w:rsidR="00271FBE" w:rsidRPr="00F23860" w14:paraId="2FF60883" w14:textId="77777777" w:rsidTr="00BA2BCE">
        <w:trPr>
          <w:trHeight w:val="20"/>
        </w:trPr>
        <w:tc>
          <w:tcPr>
            <w:tcW w:w="3594" w:type="dxa"/>
          </w:tcPr>
          <w:p w14:paraId="55E81444" w14:textId="77777777" w:rsidR="00271FBE" w:rsidRPr="00BA2BCE" w:rsidRDefault="00271FBE" w:rsidP="00CE01F8">
            <w:pPr>
              <w:ind w:left="574"/>
              <w:rPr>
                <w:rFonts w:ascii="Browallia New" w:hAnsi="Browallia New" w:cs="Browallia New"/>
                <w:b/>
                <w:bCs/>
                <w:sz w:val="28"/>
                <w:szCs w:val="28"/>
              </w:rPr>
            </w:pPr>
          </w:p>
        </w:tc>
        <w:tc>
          <w:tcPr>
            <w:tcW w:w="1530" w:type="dxa"/>
          </w:tcPr>
          <w:p w14:paraId="435E567C" w14:textId="77777777" w:rsidR="00271FBE" w:rsidRPr="00BA2BCE" w:rsidRDefault="00271FBE" w:rsidP="00CE01F8">
            <w:pPr>
              <w:pBdr>
                <w:bottom w:val="single" w:sz="4" w:space="1" w:color="auto"/>
              </w:pBdr>
              <w:ind w:right="-18"/>
              <w:jc w:val="center"/>
              <w:rPr>
                <w:rFonts w:ascii="Browallia New" w:hAnsi="Browallia New" w:cs="Browallia New"/>
                <w:spacing w:val="-2"/>
                <w:sz w:val="28"/>
                <w:szCs w:val="28"/>
              </w:rPr>
            </w:pPr>
          </w:p>
          <w:p w14:paraId="1528AE76" w14:textId="77777777" w:rsidR="00271FBE" w:rsidRPr="00BA2BCE" w:rsidRDefault="00271FBE" w:rsidP="00CE01F8">
            <w:pPr>
              <w:pBdr>
                <w:bottom w:val="single" w:sz="4" w:space="1" w:color="auto"/>
              </w:pBdr>
              <w:ind w:right="-18"/>
              <w:jc w:val="center"/>
              <w:rPr>
                <w:rFonts w:ascii="Browallia New" w:hAnsi="Browallia New" w:cs="Browallia New"/>
                <w:spacing w:val="-2"/>
                <w:sz w:val="28"/>
                <w:szCs w:val="28"/>
              </w:rPr>
            </w:pPr>
            <w:r w:rsidRPr="00BA2BCE">
              <w:rPr>
                <w:rFonts w:ascii="Browallia New" w:hAnsi="Browallia New" w:cs="Browallia New"/>
                <w:spacing w:val="-2"/>
                <w:sz w:val="28"/>
                <w:szCs w:val="28"/>
                <w:cs/>
              </w:rPr>
              <w:t>จำนวนหุ้นสามัญ</w:t>
            </w:r>
          </w:p>
          <w:p w14:paraId="54B9AF6B" w14:textId="4E2BBF50" w:rsidR="00271FBE" w:rsidRPr="00BA2BCE" w:rsidRDefault="00271FBE" w:rsidP="00CE01F8">
            <w:pPr>
              <w:pBdr>
                <w:bottom w:val="single" w:sz="4" w:space="1" w:color="auto"/>
              </w:pBdr>
              <w:ind w:right="-18"/>
              <w:jc w:val="center"/>
              <w:rPr>
                <w:rFonts w:ascii="Browallia New" w:hAnsi="Browallia New" w:cs="Browallia New"/>
                <w:spacing w:val="-2"/>
                <w:sz w:val="28"/>
                <w:szCs w:val="28"/>
                <w:cs/>
              </w:rPr>
            </w:pPr>
            <w:r w:rsidRPr="00BA2BCE">
              <w:rPr>
                <w:rFonts w:ascii="Browallia New" w:hAnsi="Browallia New" w:cs="Browallia New"/>
                <w:spacing w:val="-2"/>
                <w:sz w:val="28"/>
                <w:szCs w:val="28"/>
              </w:rPr>
              <w:t>(</w:t>
            </w:r>
            <w:r w:rsidR="008E7BD9" w:rsidRPr="00BA2BCE">
              <w:rPr>
                <w:rFonts w:ascii="Browallia New" w:hAnsi="Browallia New" w:cs="Browallia New"/>
                <w:spacing w:val="-2"/>
                <w:sz w:val="28"/>
                <w:szCs w:val="28"/>
                <w:cs/>
              </w:rPr>
              <w:t>หุ้น</w:t>
            </w:r>
            <w:r w:rsidRPr="00BA2BCE">
              <w:rPr>
                <w:rFonts w:ascii="Browallia New" w:hAnsi="Browallia New" w:cs="Browallia New"/>
                <w:spacing w:val="-2"/>
                <w:sz w:val="28"/>
                <w:szCs w:val="28"/>
                <w:cs/>
              </w:rPr>
              <w:t>)</w:t>
            </w:r>
          </w:p>
        </w:tc>
        <w:tc>
          <w:tcPr>
            <w:tcW w:w="1890" w:type="dxa"/>
          </w:tcPr>
          <w:p w14:paraId="728B91CE" w14:textId="77777777" w:rsidR="00271FBE" w:rsidRPr="00BA2BCE" w:rsidRDefault="00271FBE" w:rsidP="00CE01F8">
            <w:pPr>
              <w:pBdr>
                <w:bottom w:val="single" w:sz="4" w:space="1" w:color="auto"/>
              </w:pBdr>
              <w:ind w:right="-18"/>
              <w:jc w:val="center"/>
              <w:rPr>
                <w:rFonts w:ascii="Browallia New" w:hAnsi="Browallia New" w:cs="Browallia New"/>
                <w:spacing w:val="-2"/>
                <w:sz w:val="28"/>
                <w:szCs w:val="28"/>
              </w:rPr>
            </w:pPr>
            <w:r w:rsidRPr="00BA2BCE">
              <w:rPr>
                <w:rFonts w:ascii="Browallia New" w:hAnsi="Browallia New" w:cs="Browallia New"/>
                <w:spacing w:val="-2"/>
                <w:sz w:val="28"/>
                <w:szCs w:val="28"/>
                <w:cs/>
              </w:rPr>
              <w:t>ทุนเรือนหุ้นที่ออกและ</w:t>
            </w:r>
          </w:p>
          <w:p w14:paraId="6F65884A" w14:textId="77777777" w:rsidR="00271FBE" w:rsidRPr="00BA2BCE" w:rsidRDefault="00271FBE" w:rsidP="00CE01F8">
            <w:pPr>
              <w:pBdr>
                <w:bottom w:val="single" w:sz="4" w:space="1" w:color="auto"/>
              </w:pBdr>
              <w:ind w:right="-18"/>
              <w:jc w:val="center"/>
              <w:rPr>
                <w:rFonts w:ascii="Browallia New" w:hAnsi="Browallia New" w:cs="Browallia New"/>
                <w:spacing w:val="-2"/>
                <w:sz w:val="28"/>
                <w:szCs w:val="28"/>
              </w:rPr>
            </w:pPr>
            <w:r w:rsidRPr="00BA2BCE">
              <w:rPr>
                <w:rFonts w:ascii="Browallia New" w:hAnsi="Browallia New" w:cs="Browallia New"/>
                <w:spacing w:val="-2"/>
                <w:sz w:val="28"/>
                <w:szCs w:val="28"/>
                <w:cs/>
              </w:rPr>
              <w:t>รับชำระเต็มมูลค่าแล้ว</w:t>
            </w:r>
          </w:p>
          <w:p w14:paraId="252A73D9" w14:textId="77777777" w:rsidR="00271FBE" w:rsidRPr="00BA2BCE" w:rsidRDefault="00271FBE" w:rsidP="00CE01F8">
            <w:pPr>
              <w:pBdr>
                <w:bottom w:val="single" w:sz="4" w:space="1" w:color="auto"/>
              </w:pBdr>
              <w:ind w:right="-18"/>
              <w:jc w:val="center"/>
              <w:rPr>
                <w:rFonts w:ascii="Browallia New" w:hAnsi="Browallia New" w:cs="Browallia New"/>
                <w:spacing w:val="-2"/>
                <w:sz w:val="28"/>
                <w:szCs w:val="28"/>
                <w:cs/>
              </w:rPr>
            </w:pPr>
            <w:r w:rsidRPr="00BA2BCE">
              <w:rPr>
                <w:rFonts w:ascii="Browallia New" w:hAnsi="Browallia New" w:cs="Browallia New"/>
                <w:spacing w:val="-2"/>
                <w:sz w:val="28"/>
                <w:szCs w:val="28"/>
              </w:rPr>
              <w:t>(</w:t>
            </w:r>
            <w:r w:rsidRPr="00BA2BCE">
              <w:rPr>
                <w:rFonts w:ascii="Browallia New" w:hAnsi="Browallia New" w:cs="Browallia New"/>
                <w:spacing w:val="-2"/>
                <w:sz w:val="28"/>
                <w:szCs w:val="28"/>
                <w:cs/>
              </w:rPr>
              <w:t>พันบาท)</w:t>
            </w:r>
          </w:p>
        </w:tc>
        <w:tc>
          <w:tcPr>
            <w:tcW w:w="1843" w:type="dxa"/>
          </w:tcPr>
          <w:p w14:paraId="68AB1423" w14:textId="77777777" w:rsidR="00271FBE" w:rsidRPr="00BA2BCE" w:rsidRDefault="00271FBE" w:rsidP="00CE01F8">
            <w:pPr>
              <w:pBdr>
                <w:bottom w:val="single" w:sz="4" w:space="1" w:color="auto"/>
              </w:pBdr>
              <w:ind w:right="-18"/>
              <w:jc w:val="center"/>
              <w:rPr>
                <w:rFonts w:ascii="Browallia New" w:hAnsi="Browallia New" w:cs="Browallia New"/>
                <w:spacing w:val="-2"/>
                <w:sz w:val="28"/>
                <w:szCs w:val="28"/>
              </w:rPr>
            </w:pPr>
          </w:p>
          <w:p w14:paraId="0630676C" w14:textId="77777777" w:rsidR="00271FBE" w:rsidRPr="00BA2BCE" w:rsidRDefault="00271FBE" w:rsidP="00CE01F8">
            <w:pPr>
              <w:pBdr>
                <w:bottom w:val="single" w:sz="4" w:space="1" w:color="auto"/>
              </w:pBdr>
              <w:ind w:right="-18"/>
              <w:jc w:val="center"/>
              <w:rPr>
                <w:rFonts w:ascii="Browallia New" w:hAnsi="Browallia New" w:cs="Browallia New"/>
                <w:spacing w:val="-2"/>
                <w:sz w:val="28"/>
                <w:szCs w:val="28"/>
              </w:rPr>
            </w:pPr>
            <w:r w:rsidRPr="00BA2BCE">
              <w:rPr>
                <w:rFonts w:ascii="Browallia New" w:hAnsi="Browallia New" w:cs="Browallia New"/>
                <w:spacing w:val="-2"/>
                <w:sz w:val="28"/>
                <w:szCs w:val="28"/>
                <w:cs/>
              </w:rPr>
              <w:t>ส่วนเกินมูลค่าหุ้น</w:t>
            </w:r>
          </w:p>
          <w:p w14:paraId="09FC5282" w14:textId="77777777" w:rsidR="00271FBE" w:rsidRPr="00BA2BCE" w:rsidRDefault="00271FBE" w:rsidP="00CE01F8">
            <w:pPr>
              <w:pBdr>
                <w:bottom w:val="single" w:sz="4" w:space="1" w:color="auto"/>
              </w:pBdr>
              <w:ind w:right="-18"/>
              <w:jc w:val="center"/>
              <w:rPr>
                <w:rFonts w:ascii="Browallia New" w:hAnsi="Browallia New" w:cs="Browallia New"/>
                <w:spacing w:val="-2"/>
                <w:sz w:val="28"/>
                <w:szCs w:val="28"/>
              </w:rPr>
            </w:pPr>
            <w:r w:rsidRPr="00BA2BCE">
              <w:rPr>
                <w:rFonts w:ascii="Browallia New" w:hAnsi="Browallia New" w:cs="Browallia New"/>
                <w:spacing w:val="-2"/>
                <w:sz w:val="28"/>
                <w:szCs w:val="28"/>
              </w:rPr>
              <w:t xml:space="preserve"> (</w:t>
            </w:r>
            <w:r w:rsidRPr="00BA2BCE">
              <w:rPr>
                <w:rFonts w:ascii="Browallia New" w:hAnsi="Browallia New" w:cs="Browallia New"/>
                <w:spacing w:val="-2"/>
                <w:sz w:val="28"/>
                <w:szCs w:val="28"/>
                <w:cs/>
              </w:rPr>
              <w:t>พันบาท)</w:t>
            </w:r>
          </w:p>
        </w:tc>
      </w:tr>
      <w:tr w:rsidR="00271FBE" w:rsidRPr="00F23860" w14:paraId="515888E7" w14:textId="77777777" w:rsidTr="00BA2BCE">
        <w:trPr>
          <w:trHeight w:val="20"/>
        </w:trPr>
        <w:tc>
          <w:tcPr>
            <w:tcW w:w="3594" w:type="dxa"/>
          </w:tcPr>
          <w:p w14:paraId="0CB167C7" w14:textId="77777777" w:rsidR="00271FBE" w:rsidRPr="00BA2BCE" w:rsidRDefault="00271FBE" w:rsidP="00CE01F8">
            <w:pPr>
              <w:ind w:left="574"/>
              <w:rPr>
                <w:rFonts w:ascii="Browallia New" w:hAnsi="Browallia New" w:cs="Browallia New"/>
                <w:sz w:val="28"/>
                <w:szCs w:val="28"/>
                <w:cs/>
              </w:rPr>
            </w:pPr>
          </w:p>
        </w:tc>
        <w:tc>
          <w:tcPr>
            <w:tcW w:w="1530" w:type="dxa"/>
          </w:tcPr>
          <w:p w14:paraId="0CE6FD23" w14:textId="77777777" w:rsidR="00271FBE" w:rsidRPr="00BA2BCE" w:rsidRDefault="00271FBE" w:rsidP="00CE01F8">
            <w:pPr>
              <w:ind w:right="-18"/>
              <w:jc w:val="right"/>
              <w:rPr>
                <w:rFonts w:ascii="Browallia New" w:hAnsi="Browallia New" w:cs="Browallia New"/>
                <w:sz w:val="28"/>
                <w:szCs w:val="28"/>
                <w:highlight w:val="yellow"/>
              </w:rPr>
            </w:pPr>
          </w:p>
        </w:tc>
        <w:tc>
          <w:tcPr>
            <w:tcW w:w="1890" w:type="dxa"/>
          </w:tcPr>
          <w:p w14:paraId="1489D1E7" w14:textId="77777777" w:rsidR="00271FBE" w:rsidRPr="00BA2BCE" w:rsidRDefault="00271FBE" w:rsidP="00CE01F8">
            <w:pPr>
              <w:ind w:right="-18"/>
              <w:jc w:val="right"/>
              <w:rPr>
                <w:rFonts w:ascii="Browallia New" w:hAnsi="Browallia New" w:cs="Browallia New"/>
                <w:sz w:val="28"/>
                <w:szCs w:val="28"/>
                <w:highlight w:val="yellow"/>
                <w:cs/>
              </w:rPr>
            </w:pPr>
          </w:p>
        </w:tc>
        <w:tc>
          <w:tcPr>
            <w:tcW w:w="1843" w:type="dxa"/>
          </w:tcPr>
          <w:p w14:paraId="06464883" w14:textId="77777777" w:rsidR="00271FBE" w:rsidRPr="00BA2BCE" w:rsidRDefault="00271FBE" w:rsidP="00CE01F8">
            <w:pPr>
              <w:ind w:right="-18"/>
              <w:jc w:val="right"/>
              <w:rPr>
                <w:rFonts w:ascii="Browallia New" w:hAnsi="Browallia New" w:cs="Browallia New"/>
                <w:sz w:val="28"/>
                <w:szCs w:val="28"/>
                <w:highlight w:val="yellow"/>
                <w:cs/>
              </w:rPr>
            </w:pPr>
          </w:p>
        </w:tc>
      </w:tr>
      <w:tr w:rsidR="00271FBE" w:rsidRPr="00F23860" w14:paraId="29CB850A" w14:textId="77777777" w:rsidTr="00BA2BCE">
        <w:trPr>
          <w:trHeight w:val="20"/>
        </w:trPr>
        <w:tc>
          <w:tcPr>
            <w:tcW w:w="3594" w:type="dxa"/>
            <w:hideMark/>
          </w:tcPr>
          <w:p w14:paraId="4C88F26A" w14:textId="77777777" w:rsidR="00271FBE" w:rsidRPr="00BA2BCE" w:rsidRDefault="00271FBE" w:rsidP="00CE01F8">
            <w:pPr>
              <w:ind w:left="-108"/>
              <w:rPr>
                <w:rFonts w:ascii="Browallia New" w:hAnsi="Browallia New" w:cs="Browallia New"/>
                <w:sz w:val="28"/>
                <w:szCs w:val="28"/>
                <w:cs/>
              </w:rPr>
            </w:pPr>
            <w:r w:rsidRPr="00BA2BCE">
              <w:rPr>
                <w:rFonts w:ascii="Browallia New" w:hAnsi="Browallia New" w:cs="Browallia New"/>
                <w:sz w:val="28"/>
                <w:szCs w:val="28"/>
                <w:cs/>
              </w:rPr>
              <w:t xml:space="preserve">ณ วันที่ </w:t>
            </w:r>
            <w:r w:rsidRPr="00BA2BCE">
              <w:rPr>
                <w:rFonts w:ascii="Browallia New" w:hAnsi="Browallia New" w:cs="Browallia New"/>
                <w:sz w:val="28"/>
                <w:szCs w:val="28"/>
                <w:lang w:val="en-GB"/>
              </w:rPr>
              <w:t xml:space="preserve">1 </w:t>
            </w:r>
            <w:r w:rsidRPr="00BA2BCE">
              <w:rPr>
                <w:rFonts w:ascii="Browallia New" w:hAnsi="Browallia New" w:cs="Browallia New"/>
                <w:sz w:val="28"/>
                <w:szCs w:val="28"/>
                <w:cs/>
                <w:lang w:val="en-GB"/>
              </w:rPr>
              <w:t xml:space="preserve">มกราคม </w:t>
            </w:r>
            <w:r w:rsidRPr="00BA2BCE">
              <w:rPr>
                <w:rFonts w:ascii="Browallia New" w:hAnsi="Browallia New" w:cs="Browallia New"/>
                <w:sz w:val="28"/>
                <w:szCs w:val="28"/>
                <w:lang w:val="en-GB"/>
              </w:rPr>
              <w:t>2562</w:t>
            </w:r>
          </w:p>
        </w:tc>
        <w:tc>
          <w:tcPr>
            <w:tcW w:w="1530" w:type="dxa"/>
            <w:hideMark/>
          </w:tcPr>
          <w:p w14:paraId="3CC8A6F2" w14:textId="77777777" w:rsidR="00271FBE" w:rsidRPr="00BA2BCE" w:rsidRDefault="00271FBE" w:rsidP="00CE01F8">
            <w:pPr>
              <w:ind w:right="-18"/>
              <w:jc w:val="right"/>
              <w:rPr>
                <w:rFonts w:ascii="Browallia New" w:hAnsi="Browallia New" w:cs="Browallia New"/>
                <w:sz w:val="28"/>
                <w:szCs w:val="28"/>
                <w:lang w:val="en-GB"/>
              </w:rPr>
            </w:pPr>
            <w:r w:rsidRPr="00BA2BCE">
              <w:rPr>
                <w:rFonts w:ascii="Browallia New" w:hAnsi="Browallia New" w:cs="Browallia New"/>
                <w:sz w:val="28"/>
                <w:szCs w:val="28"/>
                <w:lang w:val="en-GB"/>
              </w:rPr>
              <w:t>2,504,093,632</w:t>
            </w:r>
          </w:p>
        </w:tc>
        <w:tc>
          <w:tcPr>
            <w:tcW w:w="1890" w:type="dxa"/>
            <w:hideMark/>
          </w:tcPr>
          <w:p w14:paraId="78B974F7" w14:textId="77777777" w:rsidR="00271FBE" w:rsidRPr="00BA2BCE" w:rsidRDefault="00271FBE" w:rsidP="00CE01F8">
            <w:pPr>
              <w:ind w:right="-18"/>
              <w:jc w:val="right"/>
              <w:rPr>
                <w:rFonts w:ascii="Browallia New" w:hAnsi="Browallia New" w:cs="Browallia New"/>
                <w:sz w:val="28"/>
                <w:szCs w:val="28"/>
                <w:lang w:val="en-GB"/>
              </w:rPr>
            </w:pPr>
            <w:r w:rsidRPr="00BA2BCE">
              <w:rPr>
                <w:rFonts w:ascii="Browallia New" w:hAnsi="Browallia New" w:cs="Browallia New"/>
                <w:sz w:val="28"/>
                <w:szCs w:val="28"/>
                <w:lang w:val="en-GB"/>
              </w:rPr>
              <w:t>1,252,047</w:t>
            </w:r>
          </w:p>
        </w:tc>
        <w:tc>
          <w:tcPr>
            <w:tcW w:w="1843" w:type="dxa"/>
          </w:tcPr>
          <w:p w14:paraId="7DC92CE0" w14:textId="77777777" w:rsidR="00271FBE" w:rsidRPr="00BA2BCE" w:rsidRDefault="00271FBE" w:rsidP="00CE01F8">
            <w:pPr>
              <w:ind w:right="-18"/>
              <w:jc w:val="right"/>
              <w:rPr>
                <w:rFonts w:ascii="Browallia New" w:hAnsi="Browallia New" w:cs="Browallia New"/>
                <w:sz w:val="28"/>
                <w:szCs w:val="28"/>
                <w:lang w:val="en-GB"/>
              </w:rPr>
            </w:pPr>
            <w:r w:rsidRPr="00BA2BCE">
              <w:rPr>
                <w:rFonts w:ascii="Browallia New" w:hAnsi="Browallia New" w:cs="Browallia New"/>
                <w:sz w:val="28"/>
                <w:szCs w:val="28"/>
                <w:cs/>
                <w:lang w:val="en-GB"/>
              </w:rPr>
              <w:t>1</w:t>
            </w:r>
            <w:r w:rsidRPr="00BA2BCE">
              <w:rPr>
                <w:rFonts w:ascii="Browallia New" w:hAnsi="Browallia New" w:cs="Browallia New"/>
                <w:sz w:val="28"/>
                <w:szCs w:val="28"/>
                <w:lang w:val="en-GB"/>
              </w:rPr>
              <w:t>,</w:t>
            </w:r>
            <w:r w:rsidRPr="00BA2BCE">
              <w:rPr>
                <w:rFonts w:ascii="Browallia New" w:hAnsi="Browallia New" w:cs="Browallia New"/>
                <w:sz w:val="28"/>
                <w:szCs w:val="28"/>
                <w:cs/>
                <w:lang w:val="en-GB"/>
              </w:rPr>
              <w:t>377</w:t>
            </w:r>
            <w:r w:rsidRPr="00BA2BCE">
              <w:rPr>
                <w:rFonts w:ascii="Browallia New" w:hAnsi="Browallia New" w:cs="Browallia New"/>
                <w:sz w:val="28"/>
                <w:szCs w:val="28"/>
                <w:lang w:val="en-GB"/>
              </w:rPr>
              <w:t>,</w:t>
            </w:r>
            <w:r w:rsidRPr="00BA2BCE">
              <w:rPr>
                <w:rFonts w:ascii="Browallia New" w:hAnsi="Browallia New" w:cs="Browallia New"/>
                <w:sz w:val="28"/>
                <w:szCs w:val="28"/>
                <w:cs/>
                <w:lang w:val="en-GB"/>
              </w:rPr>
              <w:t>567</w:t>
            </w:r>
          </w:p>
        </w:tc>
      </w:tr>
      <w:tr w:rsidR="00271FBE" w:rsidRPr="00F23860" w14:paraId="2275C30F" w14:textId="77777777" w:rsidTr="00BA2BCE">
        <w:trPr>
          <w:trHeight w:val="20"/>
        </w:trPr>
        <w:tc>
          <w:tcPr>
            <w:tcW w:w="3594" w:type="dxa"/>
          </w:tcPr>
          <w:p w14:paraId="7FBB8741" w14:textId="77777777" w:rsidR="00271FBE" w:rsidRPr="00BA2BCE" w:rsidRDefault="00271FBE" w:rsidP="00CE01F8">
            <w:pPr>
              <w:ind w:left="-108"/>
              <w:rPr>
                <w:rFonts w:ascii="Browallia New" w:hAnsi="Browallia New" w:cs="Browallia New"/>
                <w:sz w:val="28"/>
                <w:szCs w:val="28"/>
                <w:lang w:val="en-GB"/>
              </w:rPr>
            </w:pPr>
            <w:r w:rsidRPr="00BA2BCE">
              <w:rPr>
                <w:rFonts w:ascii="Browallia New" w:hAnsi="Browallia New" w:cs="Browallia New"/>
                <w:sz w:val="28"/>
                <w:szCs w:val="28"/>
                <w:cs/>
              </w:rPr>
              <w:t>แปลงสภาพใบสำคัญแสดงสิทธิเป็นหุ้นสามัญ</w:t>
            </w:r>
          </w:p>
        </w:tc>
        <w:tc>
          <w:tcPr>
            <w:tcW w:w="1530" w:type="dxa"/>
          </w:tcPr>
          <w:p w14:paraId="5840B269" w14:textId="7F573122" w:rsidR="00271FBE" w:rsidRPr="00BA2BCE" w:rsidRDefault="00E919B5" w:rsidP="00CE01F8">
            <w:pPr>
              <w:pBdr>
                <w:bottom w:val="single" w:sz="4" w:space="1" w:color="auto"/>
              </w:pBdr>
              <w:ind w:right="-18"/>
              <w:jc w:val="right"/>
              <w:rPr>
                <w:rFonts w:ascii="Browallia New" w:hAnsi="Browallia New" w:cs="Browallia New"/>
                <w:sz w:val="28"/>
                <w:szCs w:val="28"/>
                <w:cs/>
                <w:lang w:val="en-GB"/>
              </w:rPr>
            </w:pPr>
            <w:r>
              <w:rPr>
                <w:rFonts w:ascii="Browallia New" w:hAnsi="Browallia New" w:cs="Browallia New"/>
                <w:sz w:val="28"/>
                <w:szCs w:val="28"/>
                <w:lang w:val="en-GB"/>
              </w:rPr>
              <w:t>2,055</w:t>
            </w:r>
          </w:p>
        </w:tc>
        <w:tc>
          <w:tcPr>
            <w:tcW w:w="1890" w:type="dxa"/>
          </w:tcPr>
          <w:p w14:paraId="45095244" w14:textId="4F04D3B8" w:rsidR="00271FBE" w:rsidRPr="00BA2BCE" w:rsidRDefault="00E919B5" w:rsidP="00CE01F8">
            <w:pPr>
              <w:pBdr>
                <w:bottom w:val="single" w:sz="4" w:space="1" w:color="auto"/>
              </w:pBdr>
              <w:ind w:right="-18"/>
              <w:jc w:val="right"/>
              <w:rPr>
                <w:rFonts w:ascii="Browallia New" w:hAnsi="Browallia New" w:cs="Browallia New"/>
                <w:sz w:val="28"/>
                <w:szCs w:val="28"/>
                <w:lang w:val="en-GB"/>
              </w:rPr>
            </w:pPr>
            <w:r>
              <w:rPr>
                <w:rFonts w:ascii="Browallia New" w:hAnsi="Browallia New" w:cs="Browallia New"/>
                <w:sz w:val="28"/>
                <w:szCs w:val="28"/>
                <w:lang w:val="en-GB"/>
              </w:rPr>
              <w:t>1</w:t>
            </w:r>
          </w:p>
        </w:tc>
        <w:tc>
          <w:tcPr>
            <w:tcW w:w="1843" w:type="dxa"/>
          </w:tcPr>
          <w:p w14:paraId="11A5D8AB" w14:textId="073B291E" w:rsidR="00271FBE" w:rsidRPr="00BA2BCE" w:rsidRDefault="00E919B5" w:rsidP="00CE01F8">
            <w:pPr>
              <w:pBdr>
                <w:bottom w:val="single" w:sz="4" w:space="1" w:color="auto"/>
              </w:pBdr>
              <w:ind w:right="-18"/>
              <w:jc w:val="right"/>
              <w:rPr>
                <w:rFonts w:ascii="Browallia New" w:hAnsi="Browallia New" w:cs="Browallia New"/>
                <w:sz w:val="28"/>
                <w:szCs w:val="28"/>
                <w:lang w:val="en-GB"/>
              </w:rPr>
            </w:pPr>
            <w:r>
              <w:rPr>
                <w:rFonts w:ascii="Browallia New" w:hAnsi="Browallia New" w:cs="Browallia New"/>
                <w:sz w:val="28"/>
                <w:szCs w:val="28"/>
              </w:rPr>
              <w:t>4</w:t>
            </w:r>
          </w:p>
        </w:tc>
      </w:tr>
      <w:tr w:rsidR="00271FBE" w:rsidRPr="00F23860" w14:paraId="43620251" w14:textId="77777777" w:rsidTr="00BA2BCE">
        <w:trPr>
          <w:trHeight w:val="20"/>
        </w:trPr>
        <w:tc>
          <w:tcPr>
            <w:tcW w:w="3594" w:type="dxa"/>
            <w:hideMark/>
          </w:tcPr>
          <w:p w14:paraId="1AC8CD00" w14:textId="03A50D43" w:rsidR="00271FBE" w:rsidRPr="00BA2BCE" w:rsidRDefault="00271FBE" w:rsidP="00CE01F8">
            <w:pPr>
              <w:ind w:left="-108"/>
              <w:rPr>
                <w:rFonts w:ascii="Browallia New" w:hAnsi="Browallia New" w:cs="Browallia New"/>
                <w:sz w:val="28"/>
                <w:szCs w:val="28"/>
              </w:rPr>
            </w:pPr>
            <w:r w:rsidRPr="00BA2BCE">
              <w:rPr>
                <w:rFonts w:ascii="Browallia New" w:hAnsi="Browallia New" w:cs="Browallia New"/>
                <w:sz w:val="28"/>
                <w:szCs w:val="28"/>
                <w:cs/>
              </w:rPr>
              <w:t xml:space="preserve">ณ วันที่ </w:t>
            </w:r>
            <w:r w:rsidRPr="00BA2BCE">
              <w:rPr>
                <w:rFonts w:ascii="Browallia New" w:eastAsia="SimSun" w:hAnsi="Browallia New" w:cs="Browallia New"/>
                <w:sz w:val="28"/>
                <w:szCs w:val="28"/>
                <w:lang w:val="en-GB"/>
              </w:rPr>
              <w:t>3</w:t>
            </w:r>
            <w:r w:rsidRPr="00BA2BCE">
              <w:rPr>
                <w:rFonts w:ascii="Browallia New" w:eastAsia="SimSun" w:hAnsi="Browallia New" w:cs="Browallia New"/>
                <w:sz w:val="28"/>
                <w:szCs w:val="28"/>
              </w:rPr>
              <w:t>0</w:t>
            </w:r>
            <w:r w:rsidRPr="00BA2BCE">
              <w:rPr>
                <w:rFonts w:ascii="Browallia New" w:eastAsia="SimSun" w:hAnsi="Browallia New" w:cs="Browallia New"/>
                <w:sz w:val="28"/>
                <w:szCs w:val="28"/>
                <w:lang w:val="en-GB"/>
              </w:rPr>
              <w:t xml:space="preserve"> </w:t>
            </w:r>
            <w:r w:rsidR="00F23860" w:rsidRPr="00BA2BCE">
              <w:rPr>
                <w:rFonts w:ascii="Browallia New" w:eastAsia="SimSun" w:hAnsi="Browallia New" w:cs="Browallia New"/>
                <w:sz w:val="28"/>
                <w:szCs w:val="28"/>
                <w:cs/>
                <w:lang w:val="en-GB"/>
              </w:rPr>
              <w:t>กันยายน</w:t>
            </w:r>
            <w:r w:rsidRPr="00BA2BCE">
              <w:rPr>
                <w:rFonts w:ascii="Browallia New" w:hAnsi="Browallia New" w:cs="Browallia New"/>
                <w:sz w:val="28"/>
                <w:szCs w:val="28"/>
                <w:cs/>
              </w:rPr>
              <w:t xml:space="preserve"> </w:t>
            </w:r>
            <w:r w:rsidRPr="00BA2BCE">
              <w:rPr>
                <w:rFonts w:ascii="Browallia New" w:hAnsi="Browallia New" w:cs="Browallia New"/>
                <w:sz w:val="28"/>
                <w:szCs w:val="28"/>
                <w:lang w:val="en-GB"/>
              </w:rPr>
              <w:t>2562</w:t>
            </w:r>
          </w:p>
        </w:tc>
        <w:tc>
          <w:tcPr>
            <w:tcW w:w="1530" w:type="dxa"/>
          </w:tcPr>
          <w:p w14:paraId="246D3578" w14:textId="6DFA8101" w:rsidR="00271FBE" w:rsidRPr="00BA2BCE" w:rsidRDefault="00E919B5" w:rsidP="00CE01F8">
            <w:pPr>
              <w:pBdr>
                <w:bottom w:val="single" w:sz="12" w:space="1" w:color="auto"/>
              </w:pBdr>
              <w:ind w:left="-387" w:right="-18"/>
              <w:jc w:val="right"/>
              <w:rPr>
                <w:rFonts w:ascii="Browallia New" w:hAnsi="Browallia New" w:cs="Browallia New"/>
                <w:sz w:val="28"/>
                <w:szCs w:val="28"/>
                <w:cs/>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2,504,095,687</w:t>
            </w:r>
            <w:r>
              <w:rPr>
                <w:rFonts w:ascii="Browallia New" w:hAnsi="Browallia New" w:cs="Browallia New"/>
                <w:sz w:val="28"/>
                <w:szCs w:val="28"/>
                <w:lang w:val="en-GB"/>
              </w:rPr>
              <w:fldChar w:fldCharType="end"/>
            </w:r>
          </w:p>
        </w:tc>
        <w:tc>
          <w:tcPr>
            <w:tcW w:w="1890" w:type="dxa"/>
          </w:tcPr>
          <w:p w14:paraId="0CA9067A" w14:textId="3E33F002" w:rsidR="00271FBE" w:rsidRPr="00BA2BCE" w:rsidRDefault="00E919B5" w:rsidP="00CE01F8">
            <w:pPr>
              <w:pBdr>
                <w:bottom w:val="single" w:sz="12" w:space="1" w:color="auto"/>
              </w:pBdr>
              <w:ind w:right="-1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1,252,048</w:t>
            </w:r>
            <w:r>
              <w:rPr>
                <w:rFonts w:ascii="Browallia New" w:hAnsi="Browallia New" w:cs="Browallia New"/>
                <w:sz w:val="28"/>
                <w:szCs w:val="28"/>
                <w:lang w:val="en-GB"/>
              </w:rPr>
              <w:fldChar w:fldCharType="end"/>
            </w:r>
          </w:p>
        </w:tc>
        <w:tc>
          <w:tcPr>
            <w:tcW w:w="1843" w:type="dxa"/>
          </w:tcPr>
          <w:p w14:paraId="4B6A2D8B" w14:textId="20AF3667" w:rsidR="00271FBE" w:rsidRPr="00BA2BCE" w:rsidRDefault="00E919B5" w:rsidP="00CE01F8">
            <w:pPr>
              <w:pBdr>
                <w:bottom w:val="single" w:sz="12" w:space="1" w:color="auto"/>
              </w:pBdr>
              <w:ind w:right="-18"/>
              <w:jc w:val="right"/>
              <w:rPr>
                <w:rFonts w:ascii="Browallia New" w:hAnsi="Browallia New" w:cs="Browallia New"/>
                <w:sz w:val="28"/>
                <w:szCs w:val="28"/>
                <w:lang w:val="en-GB"/>
              </w:rPr>
            </w:pPr>
            <w:r>
              <w:rPr>
                <w:rFonts w:ascii="Browallia New" w:hAnsi="Browallia New" w:cs="Browallia New"/>
                <w:sz w:val="28"/>
                <w:szCs w:val="28"/>
                <w:cs/>
                <w:lang w:val="en-GB"/>
              </w:rPr>
              <w:fldChar w:fldCharType="begin"/>
            </w:r>
            <w:r>
              <w:rPr>
                <w:rFonts w:ascii="Browallia New" w:hAnsi="Browallia New" w:cs="Browallia New"/>
                <w:sz w:val="28"/>
                <w:szCs w:val="28"/>
                <w:cs/>
                <w:lang w:val="en-GB"/>
              </w:rPr>
              <w:instrText xml:space="preserve"> =</w:instrText>
            </w:r>
            <w:r>
              <w:rPr>
                <w:rFonts w:ascii="Browallia New" w:hAnsi="Browallia New" w:cs="Browallia New"/>
                <w:sz w:val="28"/>
                <w:szCs w:val="28"/>
                <w:lang w:val="en-GB"/>
              </w:rPr>
              <w:instrText>SUM(ABOVE)</w:instrText>
            </w:r>
            <w:r>
              <w:rPr>
                <w:rFonts w:ascii="Browallia New" w:hAnsi="Browallia New" w:cs="Browallia New"/>
                <w:sz w:val="28"/>
                <w:szCs w:val="28"/>
                <w:cs/>
                <w:lang w:val="en-GB"/>
              </w:rPr>
              <w:instrText xml:space="preserve"> </w:instrText>
            </w:r>
            <w:r>
              <w:rPr>
                <w:rFonts w:ascii="Browallia New" w:hAnsi="Browallia New" w:cs="Browallia New"/>
                <w:sz w:val="28"/>
                <w:szCs w:val="28"/>
                <w:cs/>
                <w:lang w:val="en-GB"/>
              </w:rPr>
              <w:fldChar w:fldCharType="separate"/>
            </w:r>
            <w:r>
              <w:rPr>
                <w:rFonts w:ascii="Browallia New" w:hAnsi="Browallia New" w:cs="Browallia New"/>
                <w:noProof/>
                <w:sz w:val="28"/>
                <w:szCs w:val="28"/>
                <w:cs/>
                <w:lang w:val="en-GB"/>
              </w:rPr>
              <w:t>1</w:t>
            </w:r>
            <w:r>
              <w:rPr>
                <w:rFonts w:ascii="Browallia New" w:hAnsi="Browallia New" w:cs="Browallia New"/>
                <w:noProof/>
                <w:sz w:val="28"/>
                <w:szCs w:val="28"/>
                <w:lang w:val="en-GB"/>
              </w:rPr>
              <w:t>,</w:t>
            </w:r>
            <w:r>
              <w:rPr>
                <w:rFonts w:ascii="Browallia New" w:hAnsi="Browallia New" w:cs="Browallia New"/>
                <w:noProof/>
                <w:sz w:val="28"/>
                <w:szCs w:val="28"/>
                <w:cs/>
                <w:lang w:val="en-GB"/>
              </w:rPr>
              <w:t>377</w:t>
            </w:r>
            <w:r>
              <w:rPr>
                <w:rFonts w:ascii="Browallia New" w:hAnsi="Browallia New" w:cs="Browallia New"/>
                <w:noProof/>
                <w:sz w:val="28"/>
                <w:szCs w:val="28"/>
                <w:lang w:val="en-GB"/>
              </w:rPr>
              <w:t>,</w:t>
            </w:r>
            <w:r>
              <w:rPr>
                <w:rFonts w:ascii="Browallia New" w:hAnsi="Browallia New" w:cs="Browallia New"/>
                <w:noProof/>
                <w:sz w:val="28"/>
                <w:szCs w:val="28"/>
                <w:cs/>
                <w:lang w:val="en-GB"/>
              </w:rPr>
              <w:t>571</w:t>
            </w:r>
            <w:r>
              <w:rPr>
                <w:rFonts w:ascii="Browallia New" w:hAnsi="Browallia New" w:cs="Browallia New"/>
                <w:sz w:val="28"/>
                <w:szCs w:val="28"/>
                <w:cs/>
                <w:lang w:val="en-GB"/>
              </w:rPr>
              <w:fldChar w:fldCharType="end"/>
            </w:r>
          </w:p>
        </w:tc>
      </w:tr>
    </w:tbl>
    <w:p w14:paraId="61495AA0" w14:textId="77777777" w:rsidR="00271FBE" w:rsidRDefault="00271FBE"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F99DB5F" w14:textId="62EA2DBD" w:rsidR="00271FBE" w:rsidRPr="00C2555B" w:rsidRDefault="00271FBE"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71FBE">
        <w:rPr>
          <w:rFonts w:ascii="Browallia New" w:hAnsi="Browallia New" w:cs="Browallia New"/>
          <w:sz w:val="28"/>
          <w:szCs w:val="28"/>
          <w:cs/>
        </w:rPr>
        <w:t xml:space="preserve">เมื่อวันที่ </w:t>
      </w:r>
      <w:r w:rsidRPr="00271FBE">
        <w:rPr>
          <w:rFonts w:ascii="Browallia New" w:hAnsi="Browallia New" w:cs="Browallia New"/>
          <w:sz w:val="28"/>
          <w:szCs w:val="28"/>
        </w:rPr>
        <w:t xml:space="preserve">31 </w:t>
      </w:r>
      <w:r w:rsidRPr="00271FBE">
        <w:rPr>
          <w:rFonts w:ascii="Browallia New" w:hAnsi="Browallia New" w:cs="Browallia New"/>
          <w:sz w:val="28"/>
          <w:szCs w:val="28"/>
          <w:cs/>
        </w:rPr>
        <w:t xml:space="preserve">พฤษภาคม </w:t>
      </w:r>
      <w:r w:rsidRPr="00271FBE">
        <w:rPr>
          <w:rFonts w:ascii="Browallia New" w:hAnsi="Browallia New" w:cs="Browallia New"/>
          <w:sz w:val="28"/>
          <w:szCs w:val="28"/>
        </w:rPr>
        <w:t xml:space="preserve">2562 </w:t>
      </w:r>
      <w:r w:rsidRPr="00271FBE">
        <w:rPr>
          <w:rFonts w:ascii="Browallia New" w:hAnsi="Browallia New" w:cs="Browallia New"/>
          <w:sz w:val="28"/>
          <w:szCs w:val="28"/>
          <w:cs/>
        </w:rPr>
        <w:t>มีผู้ใช้ใบสำคัญแสดงสิทธิ</w:t>
      </w:r>
      <w:r w:rsidRPr="00C961D5">
        <w:rPr>
          <w:rFonts w:ascii="Browallia New" w:hAnsi="Browallia New" w:cs="Browallia New"/>
          <w:sz w:val="28"/>
          <w:szCs w:val="28"/>
          <w:cs/>
        </w:rPr>
        <w:t xml:space="preserve">จำนวน </w:t>
      </w:r>
      <w:r w:rsidR="00771133">
        <w:rPr>
          <w:rFonts w:ascii="Browallia New" w:hAnsi="Browallia New" w:cs="Browallia New"/>
          <w:sz w:val="28"/>
          <w:szCs w:val="28"/>
        </w:rPr>
        <w:t>2,055</w:t>
      </w:r>
      <w:r w:rsidRPr="00C961D5">
        <w:rPr>
          <w:rFonts w:ascii="Browallia New" w:hAnsi="Browallia New" w:cs="Browallia New"/>
          <w:sz w:val="28"/>
          <w:szCs w:val="28"/>
        </w:rPr>
        <w:t xml:space="preserve"> </w:t>
      </w:r>
      <w:r w:rsidRPr="00C961D5">
        <w:rPr>
          <w:rFonts w:ascii="Browallia New" w:hAnsi="Browallia New" w:cs="Browallia New"/>
          <w:sz w:val="28"/>
          <w:szCs w:val="28"/>
          <w:cs/>
        </w:rPr>
        <w:t xml:space="preserve">หน่วย ในการซื้อหุ้นสามัญจำนวน </w:t>
      </w:r>
      <w:r w:rsidRPr="00C961D5">
        <w:rPr>
          <w:rFonts w:ascii="Browallia New" w:hAnsi="Browallia New" w:cs="Browallia New"/>
          <w:sz w:val="28"/>
          <w:szCs w:val="28"/>
        </w:rPr>
        <w:t>2,055</w:t>
      </w:r>
      <w:r w:rsidRPr="00271FBE">
        <w:rPr>
          <w:rFonts w:ascii="Browallia New" w:hAnsi="Browallia New" w:cs="Browallia New"/>
          <w:sz w:val="28"/>
          <w:szCs w:val="28"/>
        </w:rPr>
        <w:t xml:space="preserve"> </w:t>
      </w:r>
      <w:r w:rsidRPr="00271FBE">
        <w:rPr>
          <w:rFonts w:ascii="Browallia New" w:hAnsi="Browallia New" w:cs="Browallia New"/>
          <w:sz w:val="28"/>
          <w:szCs w:val="28"/>
          <w:cs/>
        </w:rPr>
        <w:t xml:space="preserve">หุ้น บริษัทได้รับชำระค่าหุ้น </w:t>
      </w:r>
      <w:r w:rsidR="00B07DDC">
        <w:rPr>
          <w:rFonts w:ascii="Browallia New" w:hAnsi="Browallia New" w:cs="Browallia New" w:hint="cs"/>
          <w:sz w:val="28"/>
          <w:szCs w:val="28"/>
          <w:cs/>
        </w:rPr>
        <w:t xml:space="preserve">จำนวนเงินรวม </w:t>
      </w:r>
      <w:r w:rsidR="00B07DDC">
        <w:rPr>
          <w:rFonts w:ascii="Browallia New" w:hAnsi="Browallia New" w:cs="Browallia New"/>
          <w:sz w:val="28"/>
          <w:szCs w:val="28"/>
        </w:rPr>
        <w:t>5,13</w:t>
      </w:r>
      <w:r w:rsidR="00F84B18">
        <w:rPr>
          <w:rFonts w:ascii="Browallia New" w:hAnsi="Browallia New" w:cs="Browallia New"/>
          <w:sz w:val="28"/>
          <w:szCs w:val="28"/>
        </w:rPr>
        <w:t xml:space="preserve">7.50 </w:t>
      </w:r>
      <w:r w:rsidR="00B07DDC">
        <w:rPr>
          <w:rFonts w:ascii="Browallia New" w:hAnsi="Browallia New" w:cs="Browallia New" w:hint="cs"/>
          <w:sz w:val="28"/>
          <w:szCs w:val="28"/>
          <w:cs/>
        </w:rPr>
        <w:t xml:space="preserve">บาท </w:t>
      </w:r>
      <w:r w:rsidRPr="00271FBE">
        <w:rPr>
          <w:rFonts w:ascii="Browallia New" w:hAnsi="Browallia New" w:cs="Browallia New"/>
          <w:sz w:val="28"/>
          <w:szCs w:val="28"/>
          <w:cs/>
        </w:rPr>
        <w:t>และ</w:t>
      </w:r>
      <w:r w:rsidR="00B07DDC">
        <w:rPr>
          <w:rFonts w:ascii="Browallia New" w:hAnsi="Browallia New" w:cs="Browallia New" w:hint="cs"/>
          <w:sz w:val="28"/>
          <w:szCs w:val="28"/>
          <w:cs/>
        </w:rPr>
        <w:t xml:space="preserve">บริษัทบันทึกทุนเรือนหุ้นตามมูลค่าที่ตราไว้จำนวน </w:t>
      </w:r>
      <w:r w:rsidR="00B07DDC">
        <w:rPr>
          <w:rFonts w:ascii="Browallia New" w:hAnsi="Browallia New" w:cs="Browallia New"/>
          <w:sz w:val="28"/>
          <w:szCs w:val="28"/>
        </w:rPr>
        <w:t>1,02</w:t>
      </w:r>
      <w:r w:rsidR="00F84B18">
        <w:rPr>
          <w:rFonts w:ascii="Browallia New" w:hAnsi="Browallia New" w:cs="Browallia New"/>
          <w:sz w:val="28"/>
          <w:szCs w:val="28"/>
        </w:rPr>
        <w:t>7.50</w:t>
      </w:r>
      <w:r w:rsidR="00B07DDC">
        <w:rPr>
          <w:rFonts w:ascii="Browallia New" w:hAnsi="Browallia New" w:cs="Browallia New" w:hint="cs"/>
          <w:sz w:val="28"/>
          <w:szCs w:val="28"/>
          <w:cs/>
        </w:rPr>
        <w:t xml:space="preserve"> บาท </w:t>
      </w:r>
      <w:r w:rsidR="00992236">
        <w:rPr>
          <w:rFonts w:ascii="Browallia New" w:hAnsi="Browallia New" w:cs="Browallia New" w:hint="cs"/>
          <w:sz w:val="28"/>
          <w:szCs w:val="28"/>
          <w:cs/>
        </w:rPr>
        <w:t>และ</w:t>
      </w:r>
      <w:r w:rsidRPr="00271FBE">
        <w:rPr>
          <w:rFonts w:ascii="Browallia New" w:hAnsi="Browallia New" w:cs="Browallia New"/>
          <w:sz w:val="28"/>
          <w:szCs w:val="28"/>
          <w:cs/>
        </w:rPr>
        <w:t>ส่วนเกินมูลค่าหุ้น</w:t>
      </w:r>
      <w:r w:rsidR="00992236">
        <w:rPr>
          <w:rFonts w:ascii="Browallia New" w:hAnsi="Browallia New" w:cs="Browallia New" w:hint="cs"/>
          <w:sz w:val="28"/>
          <w:szCs w:val="28"/>
          <w:cs/>
        </w:rPr>
        <w:t xml:space="preserve">จำนวน </w:t>
      </w:r>
      <w:r w:rsidR="00992236">
        <w:rPr>
          <w:rFonts w:ascii="Browallia New" w:hAnsi="Browallia New" w:cs="Browallia New"/>
          <w:sz w:val="28"/>
          <w:szCs w:val="28"/>
        </w:rPr>
        <w:t xml:space="preserve">4,110 </w:t>
      </w:r>
      <w:r w:rsidR="00992236">
        <w:rPr>
          <w:rFonts w:ascii="Browallia New" w:hAnsi="Browallia New" w:cs="Browallia New" w:hint="cs"/>
          <w:sz w:val="28"/>
          <w:szCs w:val="28"/>
          <w:cs/>
        </w:rPr>
        <w:t>บาท</w:t>
      </w:r>
      <w:r w:rsidRPr="00271FBE">
        <w:rPr>
          <w:rFonts w:ascii="Browallia New" w:hAnsi="Browallia New" w:cs="Browallia New"/>
          <w:sz w:val="28"/>
          <w:szCs w:val="28"/>
          <w:cs/>
        </w:rPr>
        <w:t xml:space="preserve"> </w:t>
      </w:r>
      <w:r w:rsidR="00F84B18">
        <w:rPr>
          <w:rFonts w:ascii="Browallia New" w:hAnsi="Browallia New" w:cs="Browallia New" w:hint="cs"/>
          <w:sz w:val="28"/>
          <w:szCs w:val="28"/>
          <w:cs/>
        </w:rPr>
        <w:t>โดย</w:t>
      </w:r>
      <w:r w:rsidRPr="00271FBE">
        <w:rPr>
          <w:rFonts w:ascii="Browallia New" w:hAnsi="Browallia New" w:cs="Browallia New"/>
          <w:sz w:val="28"/>
          <w:szCs w:val="28"/>
          <w:cs/>
        </w:rPr>
        <w:t xml:space="preserve">ใบสำคัญแสดงสิทธิซื้อหุ้นสามัญทั้งหมดอีกจำนวน </w:t>
      </w:r>
      <w:r w:rsidRPr="00271FBE">
        <w:rPr>
          <w:rFonts w:ascii="Browallia New" w:hAnsi="Browallia New" w:cs="Browallia New"/>
          <w:sz w:val="28"/>
          <w:szCs w:val="28"/>
        </w:rPr>
        <w:t>626,012,</w:t>
      </w:r>
      <w:r w:rsidR="00F84B18">
        <w:rPr>
          <w:rFonts w:ascii="Browallia New" w:hAnsi="Browallia New" w:cs="Browallia New"/>
          <w:sz w:val="28"/>
          <w:szCs w:val="28"/>
        </w:rPr>
        <w:t>898</w:t>
      </w:r>
      <w:r w:rsidRPr="00271FBE">
        <w:rPr>
          <w:rFonts w:ascii="Browallia New" w:hAnsi="Browallia New" w:cs="Browallia New"/>
          <w:sz w:val="28"/>
          <w:szCs w:val="28"/>
        </w:rPr>
        <w:t xml:space="preserve"> </w:t>
      </w:r>
      <w:r w:rsidRPr="00271FBE">
        <w:rPr>
          <w:rFonts w:ascii="Browallia New" w:hAnsi="Browallia New" w:cs="Browallia New"/>
          <w:sz w:val="28"/>
          <w:szCs w:val="28"/>
          <w:cs/>
        </w:rPr>
        <w:t>หน่วย ยังไม่ได้ใช้สิทธิและ</w:t>
      </w:r>
      <w:r w:rsidR="00F84B18">
        <w:rPr>
          <w:rFonts w:ascii="Browallia New" w:hAnsi="Browallia New" w:cs="Browallia New" w:hint="cs"/>
          <w:sz w:val="28"/>
          <w:szCs w:val="28"/>
          <w:cs/>
        </w:rPr>
        <w:t>ปัจจุบันสิทธิดังกล่าว</w:t>
      </w:r>
      <w:r w:rsidRPr="00271FBE">
        <w:rPr>
          <w:rFonts w:ascii="Browallia New" w:hAnsi="Browallia New" w:cs="Browallia New"/>
          <w:sz w:val="28"/>
          <w:szCs w:val="28"/>
          <w:cs/>
        </w:rPr>
        <w:t>หมดอายุแล้ว</w:t>
      </w:r>
    </w:p>
    <w:p w14:paraId="39DBF6EA" w14:textId="77777777" w:rsidR="00E83C16" w:rsidRPr="00C2555B" w:rsidRDefault="00E8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2E2E0612" w14:textId="77777777" w:rsidR="00E83C16" w:rsidRDefault="00E83C16" w:rsidP="007F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7090A128" w14:textId="77777777" w:rsidR="00271FBE" w:rsidRPr="00271FBE" w:rsidRDefault="00271FBE" w:rsidP="00B762DD">
      <w:pPr>
        <w:rPr>
          <w:rFonts w:ascii="Browallia New" w:hAnsi="Browallia New" w:cs="Browallia New"/>
          <w:sz w:val="28"/>
          <w:szCs w:val="28"/>
        </w:rPr>
      </w:pPr>
    </w:p>
    <w:p w14:paraId="06A815A8" w14:textId="77777777" w:rsidR="00271FBE" w:rsidRPr="00271FBE" w:rsidRDefault="00271FBE" w:rsidP="00B762DD">
      <w:pPr>
        <w:rPr>
          <w:rFonts w:ascii="Browallia New" w:hAnsi="Browallia New" w:cs="Browallia New"/>
          <w:sz w:val="28"/>
          <w:szCs w:val="28"/>
        </w:rPr>
      </w:pPr>
    </w:p>
    <w:p w14:paraId="130C705E" w14:textId="77777777" w:rsidR="00271FBE" w:rsidRDefault="00271FBE" w:rsidP="00B762DD">
      <w:pPr>
        <w:jc w:val="center"/>
        <w:rPr>
          <w:rFonts w:ascii="Browallia New" w:hAnsi="Browallia New" w:cs="Browallia New"/>
          <w:sz w:val="28"/>
          <w:szCs w:val="28"/>
        </w:rPr>
      </w:pPr>
    </w:p>
    <w:p w14:paraId="3FB7CB62" w14:textId="5F3F8769" w:rsidR="001F425E" w:rsidRDefault="00271FBE" w:rsidP="00B7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66"/>
        </w:tabs>
        <w:rPr>
          <w:rFonts w:ascii="Browallia New" w:hAnsi="Browallia New" w:cs="Browallia New"/>
          <w:sz w:val="28"/>
          <w:szCs w:val="28"/>
        </w:rPr>
        <w:sectPr w:rsidR="001F425E" w:rsidSect="00B36705">
          <w:footerReference w:type="default" r:id="rId11"/>
          <w:pgSz w:w="11909" w:h="16834" w:code="9"/>
          <w:pgMar w:top="1440" w:right="1136" w:bottom="806" w:left="1440" w:header="1138" w:footer="72" w:gutter="0"/>
          <w:pgNumType w:start="12"/>
          <w:cols w:space="720"/>
          <w:rtlGutter/>
        </w:sectPr>
      </w:pPr>
      <w:r>
        <w:rPr>
          <w:rFonts w:ascii="Browallia New" w:hAnsi="Browallia New" w:cs="Browallia New"/>
          <w:sz w:val="28"/>
          <w:szCs w:val="28"/>
        </w:rPr>
        <w:tab/>
      </w:r>
    </w:p>
    <w:p w14:paraId="3EAF0477" w14:textId="77777777" w:rsidR="006971B8" w:rsidRPr="00C2555B" w:rsidRDefault="006971B8"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ข้อมูลทางการเงินจำแนกตามส่วนงาน</w:t>
      </w:r>
    </w:p>
    <w:p w14:paraId="5B4B0E3D" w14:textId="77777777" w:rsidR="006971B8" w:rsidRPr="0049367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bCs/>
          <w:sz w:val="28"/>
          <w:szCs w:val="28"/>
          <w:lang w:val="en-GB"/>
        </w:rPr>
      </w:pPr>
    </w:p>
    <w:p w14:paraId="0D927DB2" w14:textId="484FE09B" w:rsidR="0081419D" w:rsidRPr="00C2555B" w:rsidRDefault="00057C7F" w:rsidP="0081419D">
      <w:pPr>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กลุ่มบริษัท</w:t>
      </w:r>
      <w:r w:rsidR="006971B8" w:rsidRPr="00C2555B">
        <w:rPr>
          <w:rFonts w:ascii="Browallia New" w:hAnsi="Browallia New" w:cs="Browallia New"/>
          <w:sz w:val="28"/>
          <w:szCs w:val="28"/>
          <w:cs/>
        </w:rPr>
        <w:t>ดำเนินกิจการใน</w:t>
      </w:r>
      <w:r w:rsidR="006971B8" w:rsidRPr="00C2555B">
        <w:rPr>
          <w:rFonts w:ascii="Browallia New" w:hAnsi="Browallia New" w:cs="Browallia New"/>
          <w:sz w:val="28"/>
          <w:szCs w:val="28"/>
        </w:rPr>
        <w:t xml:space="preserve"> </w:t>
      </w:r>
      <w:r w:rsidR="006971B8" w:rsidRPr="00C2555B">
        <w:rPr>
          <w:rFonts w:ascii="Browallia New" w:hAnsi="Browallia New" w:cs="Browallia New"/>
          <w:sz w:val="28"/>
          <w:szCs w:val="28"/>
          <w:lang w:val="en-GB"/>
        </w:rPr>
        <w:t xml:space="preserve">6 </w:t>
      </w:r>
      <w:r w:rsidR="006971B8" w:rsidRPr="00C2555B">
        <w:rPr>
          <w:rFonts w:ascii="Browallia New" w:hAnsi="Browallia New" w:cs="Browallia New"/>
          <w:sz w:val="28"/>
          <w:szCs w:val="28"/>
          <w:cs/>
        </w:rPr>
        <w:t>ส่วนงานหลัก</w:t>
      </w:r>
      <w:r w:rsidR="00784B9E" w:rsidRPr="00C2555B">
        <w:rPr>
          <w:rFonts w:ascii="Browallia New" w:hAnsi="Browallia New" w:cs="Browallia New"/>
          <w:sz w:val="28"/>
          <w:szCs w:val="28"/>
          <w:cs/>
        </w:rPr>
        <w:t>คือ ส่วนงานขายและให้เช่าซื้อเครื่องใช้ไฟฟ้า โทรศัพท์มือถือ รถจักรยานยนต์และรถยนต์ ส่วนงานธุรกิจพัฒนาอสังหาริมทรัพย์ ส่วนงานธุรกิจโรงแรมส่วนงาน</w:t>
      </w:r>
      <w:r w:rsidR="00784B9E" w:rsidRPr="00C2555B">
        <w:rPr>
          <w:rFonts w:ascii="Browallia New" w:hAnsi="Browallia New" w:cs="Browallia New"/>
          <w:sz w:val="28"/>
          <w:szCs w:val="28"/>
          <w:cs/>
          <w:lang w:val="en-GB"/>
        </w:rPr>
        <w:t xml:space="preserve">ธุรกิจตัวแทนขายอสังหาริมทรัพย์ </w:t>
      </w:r>
      <w:r w:rsidR="00784B9E" w:rsidRPr="00C2555B">
        <w:rPr>
          <w:rFonts w:ascii="Browallia New" w:hAnsi="Browallia New" w:cs="Browallia New"/>
          <w:sz w:val="28"/>
          <w:szCs w:val="28"/>
          <w:cs/>
        </w:rPr>
        <w:t>และดำเนินธุรกิจบริการจัดทำโฆษณาประชาสัมพันธ์และจัดงานกิจกรรม</w:t>
      </w:r>
      <w:r w:rsidR="00E5099A" w:rsidRPr="00C2555B">
        <w:rPr>
          <w:rFonts w:ascii="Browallia New" w:hAnsi="Browallia New" w:cs="Browallia New"/>
          <w:sz w:val="28"/>
          <w:szCs w:val="28"/>
        </w:rPr>
        <w:t xml:space="preserve"> </w:t>
      </w:r>
      <w:r w:rsidR="00BC59EE" w:rsidRPr="00C2555B">
        <w:rPr>
          <w:rFonts w:ascii="Browallia New" w:hAnsi="Browallia New" w:cs="Browallia New"/>
          <w:sz w:val="28"/>
          <w:szCs w:val="28"/>
          <w:cs/>
        </w:rPr>
        <w:t>การดำเนินงานส่วนใหญ่เกิดขึ้นในประเทศไทย</w:t>
      </w:r>
      <w:r w:rsidR="006971B8" w:rsidRPr="00C2555B">
        <w:rPr>
          <w:rFonts w:ascii="Browallia New" w:hAnsi="Browallia New" w:cs="Browallia New"/>
          <w:sz w:val="28"/>
          <w:szCs w:val="28"/>
          <w:cs/>
        </w:rPr>
        <w:t xml:space="preserve"> ข้อมูลทางการเงินจำแนกตามส่วนงานของบริษัทและบริษัทย่อย</w:t>
      </w:r>
      <w:r w:rsidR="0081419D" w:rsidRPr="00C2555B">
        <w:rPr>
          <w:rFonts w:ascii="Browallia New" w:hAnsi="Browallia New" w:cs="Browallia New"/>
          <w:sz w:val="28"/>
          <w:szCs w:val="28"/>
          <w:cs/>
        </w:rPr>
        <w:t>สำหรับงวดสามเดือน</w:t>
      </w:r>
      <w:r w:rsidR="00156A13">
        <w:rPr>
          <w:rFonts w:ascii="Browallia New" w:hAnsi="Browallia New" w:cs="Browallia New" w:hint="cs"/>
          <w:sz w:val="28"/>
          <w:szCs w:val="28"/>
          <w:cs/>
        </w:rPr>
        <w:t>และ</w:t>
      </w:r>
      <w:r w:rsidR="00F23860">
        <w:rPr>
          <w:rFonts w:ascii="Browallia New" w:hAnsi="Browallia New" w:cs="Browallia New" w:hint="cs"/>
          <w:sz w:val="28"/>
          <w:szCs w:val="28"/>
          <w:cs/>
        </w:rPr>
        <w:t>เก้า</w:t>
      </w:r>
      <w:r w:rsidR="00156A13">
        <w:rPr>
          <w:rFonts w:ascii="Browallia New" w:hAnsi="Browallia New" w:cs="Browallia New" w:hint="cs"/>
          <w:sz w:val="28"/>
          <w:szCs w:val="28"/>
          <w:cs/>
        </w:rPr>
        <w:t>เดือน</w:t>
      </w:r>
      <w:r w:rsidR="0081419D" w:rsidRPr="00C2555B">
        <w:rPr>
          <w:rFonts w:ascii="Browallia New" w:hAnsi="Browallia New" w:cs="Browallia New"/>
          <w:sz w:val="28"/>
          <w:szCs w:val="28"/>
          <w:cs/>
        </w:rPr>
        <w:t xml:space="preserve">สิ้นสุดวันที่ </w:t>
      </w:r>
      <w:r w:rsidR="00156A13" w:rsidRPr="009055F0">
        <w:rPr>
          <w:rFonts w:ascii="Browallia New" w:hAnsi="Browallia New" w:cs="Browallia New"/>
          <w:spacing w:val="-2"/>
          <w:sz w:val="28"/>
          <w:szCs w:val="28"/>
        </w:rPr>
        <w:t xml:space="preserve">30 </w:t>
      </w:r>
      <w:r w:rsidR="00F23860" w:rsidRPr="00F23860">
        <w:rPr>
          <w:rFonts w:ascii="Browallia New" w:hAnsi="Browallia New" w:cs="Browallia New"/>
          <w:spacing w:val="-2"/>
          <w:sz w:val="28"/>
          <w:szCs w:val="28"/>
          <w:cs/>
        </w:rPr>
        <w:t>กันยายน</w:t>
      </w:r>
      <w:r w:rsidR="0081419D" w:rsidRPr="00C2555B">
        <w:rPr>
          <w:rFonts w:ascii="Browallia New" w:hAnsi="Browallia New" w:cs="Browallia New"/>
          <w:sz w:val="28"/>
          <w:szCs w:val="28"/>
          <w:cs/>
        </w:rPr>
        <w:t xml:space="preserve"> </w:t>
      </w:r>
      <w:r w:rsidR="0081419D" w:rsidRPr="00C2555B">
        <w:rPr>
          <w:rFonts w:ascii="Browallia New" w:hAnsi="Browallia New" w:cs="Browallia New"/>
          <w:sz w:val="28"/>
          <w:szCs w:val="28"/>
          <w:lang w:val="en-GB"/>
        </w:rPr>
        <w:t>2562</w:t>
      </w:r>
      <w:r w:rsidR="0081419D" w:rsidRPr="00C2555B">
        <w:rPr>
          <w:rFonts w:ascii="Browallia New" w:hAnsi="Browallia New" w:cs="Browallia New"/>
          <w:sz w:val="28"/>
          <w:szCs w:val="28"/>
          <w:cs/>
        </w:rPr>
        <w:t xml:space="preserve"> และ </w:t>
      </w:r>
      <w:r w:rsidR="0081419D" w:rsidRPr="00C2555B">
        <w:rPr>
          <w:rFonts w:ascii="Browallia New" w:hAnsi="Browallia New" w:cs="Browallia New"/>
          <w:sz w:val="28"/>
          <w:szCs w:val="28"/>
          <w:lang w:val="en-GB"/>
        </w:rPr>
        <w:t>2561</w:t>
      </w:r>
      <w:r w:rsidR="0081419D" w:rsidRPr="00C2555B">
        <w:rPr>
          <w:rFonts w:ascii="Browallia New" w:hAnsi="Browallia New" w:cs="Browallia New"/>
          <w:sz w:val="28"/>
          <w:szCs w:val="28"/>
          <w:cs/>
        </w:rPr>
        <w:t xml:space="preserve"> มีดังต่อไปนี้</w:t>
      </w:r>
    </w:p>
    <w:p w14:paraId="40AE6267" w14:textId="701F2522" w:rsidR="006971B8" w:rsidRDefault="006971B8" w:rsidP="0081419D">
      <w:pPr>
        <w:spacing w:line="240" w:lineRule="auto"/>
        <w:ind w:left="426"/>
        <w:jc w:val="thaiDistribute"/>
        <w:rPr>
          <w:rFonts w:ascii="Browallia New" w:hAnsi="Browallia New" w:cs="Browallia New"/>
          <w:sz w:val="28"/>
          <w:szCs w:val="28"/>
          <w:u w:val="single"/>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156A13" w:rsidRPr="00824103" w14:paraId="7D307AA7" w14:textId="77777777" w:rsidTr="001F10C7">
        <w:tc>
          <w:tcPr>
            <w:tcW w:w="2409" w:type="dxa"/>
          </w:tcPr>
          <w:p w14:paraId="10061B99" w14:textId="77777777" w:rsidR="00156A13" w:rsidRPr="00824103" w:rsidRDefault="00156A13" w:rsidP="001F10C7">
            <w:pPr>
              <w:spacing w:line="240" w:lineRule="auto"/>
              <w:ind w:right="-108"/>
              <w:rPr>
                <w:rFonts w:ascii="Browallia New" w:hAnsi="Browallia New" w:cs="Browallia New"/>
                <w:sz w:val="19"/>
                <w:szCs w:val="19"/>
              </w:rPr>
            </w:pPr>
          </w:p>
        </w:tc>
        <w:tc>
          <w:tcPr>
            <w:tcW w:w="11643" w:type="dxa"/>
            <w:gridSpan w:val="16"/>
          </w:tcPr>
          <w:p w14:paraId="555D73CE" w14:textId="77777777" w:rsidR="00156A13" w:rsidRPr="00B762DD" w:rsidRDefault="00156A13" w:rsidP="001F10C7">
            <w:pPr>
              <w:spacing w:line="240" w:lineRule="auto"/>
              <w:jc w:val="right"/>
              <w:rPr>
                <w:rFonts w:ascii="Browallia New" w:hAnsi="Browallia New" w:cs="Browallia New"/>
                <w:sz w:val="20"/>
                <w:szCs w:val="20"/>
              </w:rPr>
            </w:pPr>
            <w:r w:rsidRPr="00B762DD">
              <w:rPr>
                <w:rFonts w:ascii="Browallia New" w:hAnsi="Browallia New" w:cs="Browallia New"/>
                <w:sz w:val="20"/>
                <w:szCs w:val="20"/>
                <w:cs/>
              </w:rPr>
              <w:t>(หน่วย : ล้านบาท)</w:t>
            </w:r>
          </w:p>
        </w:tc>
      </w:tr>
      <w:tr w:rsidR="00156A13" w:rsidRPr="00824103" w14:paraId="0E5643C7" w14:textId="77777777" w:rsidTr="001F10C7">
        <w:tblPrEx>
          <w:tblBorders>
            <w:bottom w:val="single" w:sz="4" w:space="0" w:color="auto"/>
          </w:tblBorders>
        </w:tblPrEx>
        <w:trPr>
          <w:tblHeader/>
        </w:trPr>
        <w:tc>
          <w:tcPr>
            <w:tcW w:w="2409" w:type="dxa"/>
          </w:tcPr>
          <w:p w14:paraId="47DE4A2F" w14:textId="77777777" w:rsidR="00156A13" w:rsidRPr="00824103"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35D0CE1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ธุรกิจขายและ</w:t>
            </w:r>
          </w:p>
          <w:p w14:paraId="267FC444"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ให้เช่าซื้อ</w:t>
            </w:r>
          </w:p>
        </w:tc>
        <w:tc>
          <w:tcPr>
            <w:tcW w:w="1412" w:type="dxa"/>
            <w:gridSpan w:val="2"/>
            <w:vAlign w:val="bottom"/>
          </w:tcPr>
          <w:p w14:paraId="0E99321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ธุรกิจพัฒนาอสังหาริมทรัพย์</w:t>
            </w:r>
          </w:p>
        </w:tc>
        <w:tc>
          <w:tcPr>
            <w:tcW w:w="1457" w:type="dxa"/>
            <w:gridSpan w:val="2"/>
            <w:vAlign w:val="bottom"/>
          </w:tcPr>
          <w:p w14:paraId="262401A3"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ธุรกิจโรงแรม</w:t>
            </w:r>
          </w:p>
        </w:tc>
        <w:tc>
          <w:tcPr>
            <w:tcW w:w="1452" w:type="dxa"/>
            <w:gridSpan w:val="2"/>
            <w:vAlign w:val="bottom"/>
          </w:tcPr>
          <w:p w14:paraId="451D0AA8"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ธุรกิจตัวแทนขายอสังหาริมทรัพย์</w:t>
            </w:r>
          </w:p>
        </w:tc>
        <w:tc>
          <w:tcPr>
            <w:tcW w:w="1479" w:type="dxa"/>
            <w:gridSpan w:val="2"/>
            <w:vAlign w:val="bottom"/>
          </w:tcPr>
          <w:p w14:paraId="062EA3EE"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ธุรกิจบริการจัดทำโฆษณาประชาสัมพันธ์</w:t>
            </w:r>
          </w:p>
          <w:p w14:paraId="46538D38" w14:textId="77777777" w:rsidR="00156A13" w:rsidRPr="00824103" w:rsidRDefault="00156A13" w:rsidP="001F10C7">
            <w:pPr>
              <w:pBdr>
                <w:bottom w:val="single" w:sz="4" w:space="1" w:color="auto"/>
              </w:pBdr>
              <w:spacing w:line="240" w:lineRule="auto"/>
              <w:jc w:val="center"/>
              <w:rPr>
                <w:rFonts w:ascii="Browallia New" w:hAnsi="Browallia New" w:cs="Browallia New"/>
                <w:sz w:val="19"/>
                <w:szCs w:val="19"/>
                <w:cs/>
              </w:rPr>
            </w:pPr>
            <w:r w:rsidRPr="00B762DD">
              <w:rPr>
                <w:rFonts w:ascii="Browallia New" w:hAnsi="Browallia New" w:cs="Browallia New"/>
                <w:sz w:val="20"/>
                <w:szCs w:val="20"/>
                <w:cs/>
              </w:rPr>
              <w:t>และจัดงานกิจกรรม</w:t>
            </w:r>
          </w:p>
        </w:tc>
        <w:tc>
          <w:tcPr>
            <w:tcW w:w="1632" w:type="dxa"/>
            <w:gridSpan w:val="2"/>
            <w:vAlign w:val="bottom"/>
          </w:tcPr>
          <w:p w14:paraId="0E5D7A2F"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ธุรกิจอื่นๆ</w:t>
            </w:r>
          </w:p>
        </w:tc>
        <w:tc>
          <w:tcPr>
            <w:tcW w:w="1348" w:type="dxa"/>
            <w:gridSpan w:val="2"/>
            <w:vAlign w:val="bottom"/>
          </w:tcPr>
          <w:p w14:paraId="30465F67"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การตัดรายการบัญชีระหว่างกัน</w:t>
            </w:r>
          </w:p>
        </w:tc>
        <w:tc>
          <w:tcPr>
            <w:tcW w:w="1426" w:type="dxa"/>
            <w:gridSpan w:val="2"/>
            <w:vAlign w:val="bottom"/>
          </w:tcPr>
          <w:p w14:paraId="16C6CFA2"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งบการเงินรวม</w:t>
            </w:r>
          </w:p>
        </w:tc>
      </w:tr>
      <w:tr w:rsidR="00156A13" w:rsidRPr="00824103" w14:paraId="423D48E5" w14:textId="77777777" w:rsidTr="001F10C7">
        <w:tblPrEx>
          <w:tblBorders>
            <w:bottom w:val="single" w:sz="4" w:space="0" w:color="auto"/>
          </w:tblBorders>
        </w:tblPrEx>
        <w:trPr>
          <w:tblHeader/>
        </w:trPr>
        <w:tc>
          <w:tcPr>
            <w:tcW w:w="2409" w:type="dxa"/>
          </w:tcPr>
          <w:p w14:paraId="1E72E204" w14:textId="77777777" w:rsidR="00156A13" w:rsidRPr="00824103" w:rsidRDefault="00156A13" w:rsidP="001F10C7">
            <w:pPr>
              <w:spacing w:line="240" w:lineRule="auto"/>
              <w:rPr>
                <w:rFonts w:ascii="Browallia New" w:hAnsi="Browallia New" w:cs="Browallia New"/>
                <w:sz w:val="19"/>
                <w:szCs w:val="19"/>
                <w:cs/>
                <w:lang w:val="en-GB"/>
              </w:rPr>
            </w:pPr>
          </w:p>
        </w:tc>
        <w:tc>
          <w:tcPr>
            <w:tcW w:w="11643" w:type="dxa"/>
            <w:gridSpan w:val="16"/>
          </w:tcPr>
          <w:p w14:paraId="38557A30" w14:textId="3B68848F" w:rsidR="00156A13" w:rsidRPr="00824103" w:rsidRDefault="00156A13" w:rsidP="001F10C7">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 xml:space="preserve">สำหรับงวดสามเดือนสิ้นสุดวันที่ </w:t>
            </w:r>
            <w:r w:rsidRPr="00824103">
              <w:rPr>
                <w:rFonts w:ascii="Browallia New" w:hAnsi="Browallia New" w:cs="Browallia New"/>
                <w:sz w:val="20"/>
                <w:szCs w:val="20"/>
              </w:rPr>
              <w:t xml:space="preserve">30 </w:t>
            </w:r>
            <w:r w:rsidR="001E4234" w:rsidRPr="001E4234">
              <w:rPr>
                <w:rFonts w:ascii="Browallia New" w:hAnsi="Browallia New" w:cs="Browallia New"/>
                <w:sz w:val="20"/>
                <w:szCs w:val="20"/>
                <w:cs/>
              </w:rPr>
              <w:t>กันยายน</w:t>
            </w:r>
          </w:p>
        </w:tc>
      </w:tr>
      <w:tr w:rsidR="00156A13" w:rsidRPr="00824103" w14:paraId="492FA41E" w14:textId="77777777" w:rsidTr="001F10C7">
        <w:tblPrEx>
          <w:tblBorders>
            <w:bottom w:val="single" w:sz="4" w:space="0" w:color="auto"/>
          </w:tblBorders>
        </w:tblPrEx>
        <w:trPr>
          <w:tblHeader/>
        </w:trPr>
        <w:tc>
          <w:tcPr>
            <w:tcW w:w="2409" w:type="dxa"/>
          </w:tcPr>
          <w:p w14:paraId="442261A4" w14:textId="77777777" w:rsidR="00156A13" w:rsidRPr="000202EF" w:rsidRDefault="00156A13" w:rsidP="00156A13">
            <w:pPr>
              <w:spacing w:line="240" w:lineRule="auto"/>
              <w:rPr>
                <w:rFonts w:ascii="Browallia New" w:hAnsi="Browallia New" w:cs="Browallia New"/>
                <w:sz w:val="19"/>
                <w:szCs w:val="19"/>
                <w:cs/>
                <w:lang w:val="en-GB"/>
              </w:rPr>
            </w:pPr>
          </w:p>
        </w:tc>
        <w:tc>
          <w:tcPr>
            <w:tcW w:w="709" w:type="dxa"/>
          </w:tcPr>
          <w:p w14:paraId="7608B25B" w14:textId="0596BDD3" w:rsidR="00156A13" w:rsidRPr="000202EF" w:rsidRDefault="00156A13" w:rsidP="00156A13">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28" w:type="dxa"/>
          </w:tcPr>
          <w:p w14:paraId="46AF4ED6" w14:textId="3D5D9C9E" w:rsidR="00156A13" w:rsidRPr="000202EF" w:rsidRDefault="00156A13" w:rsidP="00156A13">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2561</w:t>
            </w:r>
          </w:p>
        </w:tc>
        <w:tc>
          <w:tcPr>
            <w:tcW w:w="690" w:type="dxa"/>
          </w:tcPr>
          <w:p w14:paraId="4E70324C" w14:textId="775237FD" w:rsidR="00156A13" w:rsidRPr="000202EF" w:rsidRDefault="00156A13" w:rsidP="00156A13">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22" w:type="dxa"/>
          </w:tcPr>
          <w:p w14:paraId="41465D2F" w14:textId="7790EE8D" w:rsidR="00156A13" w:rsidRPr="000202EF" w:rsidRDefault="00156A13" w:rsidP="00156A13">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2561</w:t>
            </w:r>
          </w:p>
        </w:tc>
        <w:tc>
          <w:tcPr>
            <w:tcW w:w="737" w:type="dxa"/>
          </w:tcPr>
          <w:p w14:paraId="4371AA2B" w14:textId="20FA9C6C" w:rsidR="00156A13" w:rsidRPr="000202EF" w:rsidRDefault="00156A13" w:rsidP="00156A13">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20" w:type="dxa"/>
          </w:tcPr>
          <w:p w14:paraId="7A9A0225" w14:textId="111934A1" w:rsidR="00156A13" w:rsidRPr="000202EF" w:rsidRDefault="00156A13" w:rsidP="00156A13">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2561</w:t>
            </w:r>
          </w:p>
        </w:tc>
        <w:tc>
          <w:tcPr>
            <w:tcW w:w="732" w:type="dxa"/>
          </w:tcPr>
          <w:p w14:paraId="01512D12" w14:textId="310FF334" w:rsidR="00156A13" w:rsidRPr="000202EF" w:rsidRDefault="00156A13" w:rsidP="00156A13">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20" w:type="dxa"/>
          </w:tcPr>
          <w:p w14:paraId="223AC71C" w14:textId="1AED369C" w:rsidR="00156A13" w:rsidRPr="000202EF" w:rsidRDefault="00156A13" w:rsidP="00156A13">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2561</w:t>
            </w:r>
          </w:p>
        </w:tc>
        <w:tc>
          <w:tcPr>
            <w:tcW w:w="771" w:type="dxa"/>
          </w:tcPr>
          <w:p w14:paraId="43F54029" w14:textId="6068B0B0" w:rsidR="00156A13" w:rsidRPr="000202EF" w:rsidRDefault="00156A13" w:rsidP="00156A13">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08" w:type="dxa"/>
          </w:tcPr>
          <w:p w14:paraId="32AB32B5" w14:textId="1B131A27" w:rsidR="00156A13" w:rsidRPr="000202EF" w:rsidRDefault="00156A13" w:rsidP="00156A13">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2561</w:t>
            </w:r>
          </w:p>
        </w:tc>
        <w:tc>
          <w:tcPr>
            <w:tcW w:w="810" w:type="dxa"/>
          </w:tcPr>
          <w:p w14:paraId="6CC528C3" w14:textId="295A6665" w:rsidR="00156A13" w:rsidRPr="000202EF" w:rsidRDefault="00156A13" w:rsidP="00156A13">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822" w:type="dxa"/>
          </w:tcPr>
          <w:p w14:paraId="62B9A6F7" w14:textId="6B1893C8" w:rsidR="00156A13" w:rsidRPr="000202EF" w:rsidRDefault="00156A13" w:rsidP="00156A13">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2561</w:t>
            </w:r>
          </w:p>
        </w:tc>
        <w:tc>
          <w:tcPr>
            <w:tcW w:w="689" w:type="dxa"/>
          </w:tcPr>
          <w:p w14:paraId="074741C1" w14:textId="7D8A5C08" w:rsidR="00156A13" w:rsidRPr="000202EF" w:rsidRDefault="00156A13" w:rsidP="00156A13">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659" w:type="dxa"/>
          </w:tcPr>
          <w:p w14:paraId="53B22B6E" w14:textId="673CDCC6" w:rsidR="00156A13" w:rsidRPr="000202EF" w:rsidRDefault="00156A13" w:rsidP="00156A13">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2561</w:t>
            </w:r>
          </w:p>
        </w:tc>
        <w:tc>
          <w:tcPr>
            <w:tcW w:w="717" w:type="dxa"/>
          </w:tcPr>
          <w:p w14:paraId="7538FC24" w14:textId="4BE5DDC7" w:rsidR="00156A13" w:rsidRPr="000202EF" w:rsidRDefault="00156A13" w:rsidP="00156A13">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09" w:type="dxa"/>
          </w:tcPr>
          <w:p w14:paraId="262DE179" w14:textId="7D8A2D59" w:rsidR="00156A13" w:rsidRPr="000202EF" w:rsidRDefault="00156A13" w:rsidP="00156A13">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2561</w:t>
            </w:r>
          </w:p>
        </w:tc>
      </w:tr>
      <w:tr w:rsidR="00156A13" w:rsidRPr="00824103" w14:paraId="2AD25E27" w14:textId="77777777" w:rsidTr="001F10C7">
        <w:tblPrEx>
          <w:tblBorders>
            <w:bottom w:val="single" w:sz="4" w:space="0" w:color="auto"/>
          </w:tblBorders>
        </w:tblPrEx>
        <w:tc>
          <w:tcPr>
            <w:tcW w:w="2409" w:type="dxa"/>
            <w:tcBorders>
              <w:bottom w:val="nil"/>
            </w:tcBorders>
          </w:tcPr>
          <w:p w14:paraId="43B7DF7A" w14:textId="77777777" w:rsidR="00156A13" w:rsidRPr="000202EF" w:rsidRDefault="00156A13" w:rsidP="001F10C7">
            <w:pPr>
              <w:spacing w:line="240" w:lineRule="auto"/>
              <w:ind w:right="-108"/>
              <w:rPr>
                <w:rFonts w:ascii="Browallia New" w:hAnsi="Browallia New" w:cs="Browallia New"/>
                <w:sz w:val="19"/>
                <w:szCs w:val="19"/>
                <w:cs/>
              </w:rPr>
            </w:pPr>
          </w:p>
        </w:tc>
        <w:tc>
          <w:tcPr>
            <w:tcW w:w="709" w:type="dxa"/>
          </w:tcPr>
          <w:p w14:paraId="0005173A" w14:textId="77777777" w:rsidR="00156A13" w:rsidRPr="000202EF" w:rsidRDefault="00156A13" w:rsidP="001F10C7">
            <w:pPr>
              <w:spacing w:line="240" w:lineRule="auto"/>
              <w:jc w:val="right"/>
              <w:rPr>
                <w:rFonts w:ascii="Browallia New" w:hAnsi="Browallia New" w:cs="Browallia New"/>
                <w:sz w:val="19"/>
                <w:szCs w:val="19"/>
                <w:cs/>
              </w:rPr>
            </w:pPr>
          </w:p>
        </w:tc>
        <w:tc>
          <w:tcPr>
            <w:tcW w:w="728" w:type="dxa"/>
          </w:tcPr>
          <w:p w14:paraId="5E58BF9F" w14:textId="77777777" w:rsidR="00156A13" w:rsidRPr="000202EF" w:rsidRDefault="00156A13" w:rsidP="001F10C7">
            <w:pPr>
              <w:spacing w:line="240" w:lineRule="auto"/>
              <w:jc w:val="right"/>
              <w:rPr>
                <w:rFonts w:ascii="Browallia New" w:hAnsi="Browallia New" w:cs="Browallia New"/>
                <w:sz w:val="19"/>
                <w:szCs w:val="19"/>
                <w:cs/>
              </w:rPr>
            </w:pPr>
          </w:p>
        </w:tc>
        <w:tc>
          <w:tcPr>
            <w:tcW w:w="690" w:type="dxa"/>
          </w:tcPr>
          <w:p w14:paraId="0DBC0F68" w14:textId="77777777" w:rsidR="00156A13" w:rsidRPr="000202EF" w:rsidRDefault="00156A13" w:rsidP="001F10C7">
            <w:pPr>
              <w:spacing w:line="240" w:lineRule="auto"/>
              <w:jc w:val="right"/>
              <w:rPr>
                <w:rFonts w:ascii="Browallia New" w:hAnsi="Browallia New" w:cs="Browallia New"/>
                <w:sz w:val="19"/>
                <w:szCs w:val="19"/>
                <w:cs/>
              </w:rPr>
            </w:pPr>
          </w:p>
        </w:tc>
        <w:tc>
          <w:tcPr>
            <w:tcW w:w="722" w:type="dxa"/>
          </w:tcPr>
          <w:p w14:paraId="02A7C58D" w14:textId="77777777" w:rsidR="00156A13" w:rsidRPr="000202EF" w:rsidRDefault="00156A13" w:rsidP="001F10C7">
            <w:pPr>
              <w:spacing w:line="240" w:lineRule="auto"/>
              <w:jc w:val="right"/>
              <w:rPr>
                <w:rFonts w:ascii="Browallia New" w:hAnsi="Browallia New" w:cs="Browallia New"/>
                <w:sz w:val="19"/>
                <w:szCs w:val="19"/>
                <w:cs/>
              </w:rPr>
            </w:pPr>
          </w:p>
        </w:tc>
        <w:tc>
          <w:tcPr>
            <w:tcW w:w="737" w:type="dxa"/>
          </w:tcPr>
          <w:p w14:paraId="7952719C" w14:textId="77777777" w:rsidR="00156A13" w:rsidRPr="000202EF" w:rsidRDefault="00156A13" w:rsidP="001F10C7">
            <w:pPr>
              <w:spacing w:line="240" w:lineRule="auto"/>
              <w:jc w:val="right"/>
              <w:rPr>
                <w:rFonts w:ascii="Browallia New" w:hAnsi="Browallia New" w:cs="Browallia New"/>
                <w:sz w:val="19"/>
                <w:szCs w:val="19"/>
              </w:rPr>
            </w:pPr>
          </w:p>
        </w:tc>
        <w:tc>
          <w:tcPr>
            <w:tcW w:w="720" w:type="dxa"/>
          </w:tcPr>
          <w:p w14:paraId="6ADD6123" w14:textId="77777777" w:rsidR="00156A13" w:rsidRPr="000202EF" w:rsidRDefault="00156A13" w:rsidP="001F10C7">
            <w:pPr>
              <w:spacing w:line="240" w:lineRule="auto"/>
              <w:jc w:val="right"/>
              <w:rPr>
                <w:rFonts w:ascii="Browallia New" w:hAnsi="Browallia New" w:cs="Browallia New"/>
                <w:sz w:val="19"/>
                <w:szCs w:val="19"/>
                <w:cs/>
              </w:rPr>
            </w:pPr>
          </w:p>
        </w:tc>
        <w:tc>
          <w:tcPr>
            <w:tcW w:w="732" w:type="dxa"/>
          </w:tcPr>
          <w:p w14:paraId="49E46909" w14:textId="77777777" w:rsidR="00156A13" w:rsidRPr="000202EF" w:rsidRDefault="00156A13" w:rsidP="001F10C7">
            <w:pPr>
              <w:spacing w:line="240" w:lineRule="auto"/>
              <w:jc w:val="right"/>
              <w:rPr>
                <w:rFonts w:ascii="Browallia New" w:hAnsi="Browallia New" w:cs="Browallia New"/>
                <w:sz w:val="19"/>
                <w:szCs w:val="19"/>
                <w:cs/>
              </w:rPr>
            </w:pPr>
          </w:p>
        </w:tc>
        <w:tc>
          <w:tcPr>
            <w:tcW w:w="720" w:type="dxa"/>
          </w:tcPr>
          <w:p w14:paraId="5A9E58B5" w14:textId="77777777" w:rsidR="00156A13" w:rsidRPr="000202EF" w:rsidRDefault="00156A13" w:rsidP="001F10C7">
            <w:pPr>
              <w:spacing w:line="240" w:lineRule="auto"/>
              <w:jc w:val="right"/>
              <w:rPr>
                <w:rFonts w:ascii="Browallia New" w:hAnsi="Browallia New" w:cs="Browallia New"/>
                <w:sz w:val="19"/>
                <w:szCs w:val="19"/>
                <w:cs/>
              </w:rPr>
            </w:pPr>
          </w:p>
        </w:tc>
        <w:tc>
          <w:tcPr>
            <w:tcW w:w="771" w:type="dxa"/>
          </w:tcPr>
          <w:p w14:paraId="07BDFAD0" w14:textId="77777777" w:rsidR="00156A13" w:rsidRPr="000202EF" w:rsidRDefault="00156A13" w:rsidP="001F10C7">
            <w:pPr>
              <w:spacing w:line="240" w:lineRule="auto"/>
              <w:jc w:val="center"/>
              <w:rPr>
                <w:rFonts w:ascii="Browallia New" w:hAnsi="Browallia New" w:cs="Browallia New"/>
                <w:sz w:val="19"/>
                <w:szCs w:val="19"/>
              </w:rPr>
            </w:pPr>
          </w:p>
        </w:tc>
        <w:tc>
          <w:tcPr>
            <w:tcW w:w="708" w:type="dxa"/>
          </w:tcPr>
          <w:p w14:paraId="1E4BB5FC" w14:textId="77777777" w:rsidR="00156A13" w:rsidRPr="000202EF" w:rsidRDefault="00156A13" w:rsidP="001F10C7">
            <w:pPr>
              <w:spacing w:line="240" w:lineRule="auto"/>
              <w:jc w:val="center"/>
              <w:rPr>
                <w:rFonts w:ascii="Browallia New" w:hAnsi="Browallia New" w:cs="Browallia New"/>
                <w:sz w:val="19"/>
                <w:szCs w:val="19"/>
              </w:rPr>
            </w:pPr>
          </w:p>
        </w:tc>
        <w:tc>
          <w:tcPr>
            <w:tcW w:w="810" w:type="dxa"/>
          </w:tcPr>
          <w:p w14:paraId="599155C5"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822" w:type="dxa"/>
          </w:tcPr>
          <w:p w14:paraId="37943C83"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689" w:type="dxa"/>
          </w:tcPr>
          <w:p w14:paraId="4CE22E2D"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659" w:type="dxa"/>
          </w:tcPr>
          <w:p w14:paraId="1C126438"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717" w:type="dxa"/>
          </w:tcPr>
          <w:p w14:paraId="089B7317"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709" w:type="dxa"/>
          </w:tcPr>
          <w:p w14:paraId="4E9AFC6A"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r>
      <w:tr w:rsidR="001E4234" w:rsidRPr="00C961D5" w14:paraId="1D88383D" w14:textId="77777777" w:rsidTr="001F10C7">
        <w:tblPrEx>
          <w:tblBorders>
            <w:bottom w:val="single" w:sz="4" w:space="0" w:color="auto"/>
          </w:tblBorders>
        </w:tblPrEx>
        <w:tc>
          <w:tcPr>
            <w:tcW w:w="2409" w:type="dxa"/>
            <w:tcBorders>
              <w:bottom w:val="nil"/>
            </w:tcBorders>
          </w:tcPr>
          <w:p w14:paraId="6372CA5E" w14:textId="77777777" w:rsidR="001E4234" w:rsidRPr="000202EF" w:rsidRDefault="001E4234" w:rsidP="001E4234">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รายได้จากภายนอก</w:t>
            </w:r>
          </w:p>
        </w:tc>
        <w:tc>
          <w:tcPr>
            <w:tcW w:w="709" w:type="dxa"/>
            <w:tcBorders>
              <w:bottom w:val="nil"/>
            </w:tcBorders>
            <w:vAlign w:val="bottom"/>
          </w:tcPr>
          <w:p w14:paraId="45CA6DF0" w14:textId="77F0BB3B" w:rsidR="001E4234" w:rsidRPr="000202EF" w:rsidRDefault="00332C13"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373</w:t>
            </w:r>
          </w:p>
        </w:tc>
        <w:tc>
          <w:tcPr>
            <w:tcW w:w="728" w:type="dxa"/>
            <w:tcBorders>
              <w:bottom w:val="nil"/>
            </w:tcBorders>
            <w:vAlign w:val="bottom"/>
          </w:tcPr>
          <w:p w14:paraId="01E85859" w14:textId="7AAEA987" w:rsidR="001E4234" w:rsidRPr="000202EF" w:rsidRDefault="001E4234"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403</w:t>
            </w:r>
          </w:p>
        </w:tc>
        <w:tc>
          <w:tcPr>
            <w:tcW w:w="690" w:type="dxa"/>
            <w:tcBorders>
              <w:bottom w:val="nil"/>
            </w:tcBorders>
            <w:vAlign w:val="bottom"/>
          </w:tcPr>
          <w:p w14:paraId="4991FEBC" w14:textId="6BA2B896" w:rsidR="001E4234" w:rsidRPr="000202EF" w:rsidRDefault="00332C13"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117</w:t>
            </w:r>
          </w:p>
        </w:tc>
        <w:tc>
          <w:tcPr>
            <w:tcW w:w="722" w:type="dxa"/>
            <w:tcBorders>
              <w:bottom w:val="nil"/>
            </w:tcBorders>
            <w:vAlign w:val="bottom"/>
          </w:tcPr>
          <w:p w14:paraId="00E6592E" w14:textId="41E96199" w:rsidR="001E4234" w:rsidRPr="000202EF" w:rsidRDefault="001E4234"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151</w:t>
            </w:r>
          </w:p>
        </w:tc>
        <w:tc>
          <w:tcPr>
            <w:tcW w:w="737" w:type="dxa"/>
            <w:tcBorders>
              <w:bottom w:val="nil"/>
            </w:tcBorders>
            <w:vAlign w:val="bottom"/>
          </w:tcPr>
          <w:p w14:paraId="1FF7ECE4" w14:textId="4ACC0043" w:rsidR="001E4234" w:rsidRPr="000202EF" w:rsidRDefault="00332C13"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128</w:t>
            </w:r>
          </w:p>
        </w:tc>
        <w:tc>
          <w:tcPr>
            <w:tcW w:w="720" w:type="dxa"/>
            <w:tcBorders>
              <w:bottom w:val="nil"/>
            </w:tcBorders>
            <w:vAlign w:val="bottom"/>
          </w:tcPr>
          <w:p w14:paraId="05479CA2" w14:textId="34498058" w:rsidR="001E4234" w:rsidRPr="000202EF" w:rsidRDefault="001E4234"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102</w:t>
            </w:r>
          </w:p>
        </w:tc>
        <w:tc>
          <w:tcPr>
            <w:tcW w:w="732" w:type="dxa"/>
            <w:tcBorders>
              <w:bottom w:val="nil"/>
            </w:tcBorders>
            <w:vAlign w:val="bottom"/>
          </w:tcPr>
          <w:p w14:paraId="27509B81" w14:textId="4049AAD5" w:rsidR="001E4234" w:rsidRPr="000202EF" w:rsidRDefault="00A26D95" w:rsidP="001E4234">
            <w:pPr>
              <w:pBdr>
                <w:bottom w:val="single" w:sz="12" w:space="1" w:color="auto"/>
              </w:pBdr>
              <w:spacing w:line="240" w:lineRule="auto"/>
              <w:jc w:val="right"/>
              <w:rPr>
                <w:rFonts w:ascii="Browallia New" w:hAnsi="Browallia New" w:cs="Browallia New"/>
                <w:sz w:val="20"/>
                <w:szCs w:val="20"/>
                <w:lang w:val="en-GB"/>
              </w:rPr>
            </w:pPr>
            <w:r w:rsidRPr="000202EF">
              <w:rPr>
                <w:rFonts w:ascii="Browallia New" w:hAnsi="Browallia New" w:cs="Browallia New"/>
                <w:sz w:val="20"/>
                <w:szCs w:val="20"/>
                <w:lang w:val="en-GB"/>
              </w:rPr>
              <w:t>6</w:t>
            </w:r>
          </w:p>
        </w:tc>
        <w:tc>
          <w:tcPr>
            <w:tcW w:w="720" w:type="dxa"/>
            <w:tcBorders>
              <w:bottom w:val="nil"/>
            </w:tcBorders>
            <w:vAlign w:val="bottom"/>
          </w:tcPr>
          <w:p w14:paraId="5A6A58E0" w14:textId="21A581F4" w:rsidR="001E4234" w:rsidRPr="000202EF" w:rsidRDefault="001E4234" w:rsidP="001E4234">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0202EF">
              <w:rPr>
                <w:rFonts w:ascii="Browallia New" w:hAnsi="Browallia New" w:cs="Browallia New"/>
                <w:sz w:val="20"/>
                <w:szCs w:val="20"/>
                <w:lang w:val="en-GB"/>
              </w:rPr>
              <w:t>6</w:t>
            </w:r>
          </w:p>
        </w:tc>
        <w:tc>
          <w:tcPr>
            <w:tcW w:w="771" w:type="dxa"/>
            <w:tcBorders>
              <w:bottom w:val="nil"/>
            </w:tcBorders>
            <w:vAlign w:val="bottom"/>
          </w:tcPr>
          <w:p w14:paraId="3CE063A0" w14:textId="3F691DD7" w:rsidR="001E4234" w:rsidRPr="000202EF" w:rsidRDefault="00A26D95"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7</w:t>
            </w:r>
          </w:p>
        </w:tc>
        <w:tc>
          <w:tcPr>
            <w:tcW w:w="708" w:type="dxa"/>
            <w:tcBorders>
              <w:bottom w:val="nil"/>
            </w:tcBorders>
            <w:vAlign w:val="bottom"/>
          </w:tcPr>
          <w:p w14:paraId="075AD5FB" w14:textId="1435417A" w:rsidR="001E4234" w:rsidRPr="000202EF" w:rsidRDefault="001E4234"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21</w:t>
            </w:r>
          </w:p>
        </w:tc>
        <w:tc>
          <w:tcPr>
            <w:tcW w:w="810" w:type="dxa"/>
            <w:tcBorders>
              <w:bottom w:val="nil"/>
            </w:tcBorders>
            <w:vAlign w:val="bottom"/>
          </w:tcPr>
          <w:p w14:paraId="42CFC464" w14:textId="6F9B10CA" w:rsidR="001E4234" w:rsidRPr="000202EF" w:rsidRDefault="00221D32" w:rsidP="0032490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11</w:t>
            </w:r>
          </w:p>
        </w:tc>
        <w:tc>
          <w:tcPr>
            <w:tcW w:w="822" w:type="dxa"/>
            <w:tcBorders>
              <w:bottom w:val="nil"/>
            </w:tcBorders>
            <w:vAlign w:val="bottom"/>
          </w:tcPr>
          <w:p w14:paraId="37AE11BC" w14:textId="7F930C3A" w:rsidR="001E4234" w:rsidRPr="000202EF" w:rsidRDefault="001E4234"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5</w:t>
            </w:r>
          </w:p>
        </w:tc>
        <w:tc>
          <w:tcPr>
            <w:tcW w:w="689" w:type="dxa"/>
            <w:tcBorders>
              <w:bottom w:val="nil"/>
            </w:tcBorders>
            <w:vAlign w:val="bottom"/>
          </w:tcPr>
          <w:p w14:paraId="2BEB383C" w14:textId="2AE00879" w:rsidR="001E4234" w:rsidRPr="000202EF" w:rsidRDefault="002A5FC0"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(1</w:t>
            </w:r>
            <w:r w:rsidR="00221D32">
              <w:rPr>
                <w:rFonts w:ascii="Browallia New" w:hAnsi="Browallia New" w:cs="Browallia New"/>
                <w:sz w:val="20"/>
                <w:szCs w:val="20"/>
              </w:rPr>
              <w:t>3</w:t>
            </w:r>
            <w:r w:rsidRPr="000202EF">
              <w:rPr>
                <w:rFonts w:ascii="Browallia New" w:hAnsi="Browallia New" w:cs="Browallia New"/>
                <w:sz w:val="20"/>
                <w:szCs w:val="20"/>
              </w:rPr>
              <w:t>)</w:t>
            </w:r>
          </w:p>
        </w:tc>
        <w:tc>
          <w:tcPr>
            <w:tcW w:w="659" w:type="dxa"/>
            <w:tcBorders>
              <w:bottom w:val="nil"/>
            </w:tcBorders>
            <w:vAlign w:val="bottom"/>
          </w:tcPr>
          <w:p w14:paraId="79D90E97" w14:textId="755D4056" w:rsidR="001E4234" w:rsidRPr="000202EF" w:rsidRDefault="001E4234"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(7)</w:t>
            </w:r>
          </w:p>
        </w:tc>
        <w:tc>
          <w:tcPr>
            <w:tcW w:w="717" w:type="dxa"/>
            <w:tcBorders>
              <w:bottom w:val="nil"/>
            </w:tcBorders>
            <w:vAlign w:val="bottom"/>
          </w:tcPr>
          <w:p w14:paraId="1711AAEC" w14:textId="6FB1E3CB" w:rsidR="001E4234" w:rsidRPr="000202EF" w:rsidRDefault="00885CFF" w:rsidP="001E4234">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0202EF">
              <w:rPr>
                <w:rFonts w:ascii="Browallia New" w:hAnsi="Browallia New" w:cs="Browallia New"/>
                <w:sz w:val="20"/>
                <w:szCs w:val="20"/>
              </w:rPr>
              <w:t>62</w:t>
            </w:r>
            <w:r w:rsidR="00221D32">
              <w:rPr>
                <w:rFonts w:ascii="Browallia New" w:hAnsi="Browallia New" w:cs="Browallia New"/>
                <w:sz w:val="20"/>
                <w:szCs w:val="20"/>
              </w:rPr>
              <w:t>9</w:t>
            </w:r>
          </w:p>
        </w:tc>
        <w:tc>
          <w:tcPr>
            <w:tcW w:w="709" w:type="dxa"/>
            <w:tcBorders>
              <w:bottom w:val="nil"/>
            </w:tcBorders>
            <w:vAlign w:val="bottom"/>
          </w:tcPr>
          <w:p w14:paraId="1BD6E126" w14:textId="3E7CB9D3" w:rsidR="001E4234" w:rsidRPr="000202EF" w:rsidRDefault="001E4234" w:rsidP="001E4234">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0202EF">
              <w:rPr>
                <w:rFonts w:ascii="Browallia New" w:hAnsi="Browallia New" w:cs="Browallia New"/>
                <w:sz w:val="20"/>
                <w:szCs w:val="20"/>
              </w:rPr>
              <w:t>681</w:t>
            </w:r>
          </w:p>
        </w:tc>
      </w:tr>
      <w:tr w:rsidR="001E4234" w:rsidRPr="00C961D5" w14:paraId="5FFCCCD4" w14:textId="77777777" w:rsidTr="001F10C7">
        <w:tblPrEx>
          <w:tblBorders>
            <w:bottom w:val="single" w:sz="4" w:space="0" w:color="auto"/>
          </w:tblBorders>
        </w:tblPrEx>
        <w:tc>
          <w:tcPr>
            <w:tcW w:w="2409" w:type="dxa"/>
            <w:tcBorders>
              <w:bottom w:val="nil"/>
            </w:tcBorders>
          </w:tcPr>
          <w:p w14:paraId="0DE22FF0" w14:textId="3F433007" w:rsidR="001E4234" w:rsidRPr="000202EF" w:rsidRDefault="001E4234" w:rsidP="001E4234">
            <w:pPr>
              <w:spacing w:line="240" w:lineRule="auto"/>
              <w:ind w:right="-108"/>
              <w:rPr>
                <w:rFonts w:ascii="Browallia New" w:hAnsi="Browallia New" w:cs="Browallia New"/>
                <w:sz w:val="20"/>
                <w:szCs w:val="20"/>
              </w:rPr>
            </w:pPr>
            <w:r w:rsidRPr="000202EF">
              <w:rPr>
                <w:rFonts w:ascii="Browallia New" w:hAnsi="Browallia New" w:cs="Browallia New"/>
                <w:sz w:val="20"/>
                <w:szCs w:val="20"/>
                <w:cs/>
              </w:rPr>
              <w:t xml:space="preserve">กำไรขั้นต้นจากการดำเนินงาน    </w:t>
            </w:r>
          </w:p>
          <w:p w14:paraId="3955D15F" w14:textId="77777777" w:rsidR="001E4234" w:rsidRPr="000202EF" w:rsidRDefault="001E4234" w:rsidP="001E4234">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 xml:space="preserve">      ตามส่วนงาน             </w:t>
            </w:r>
          </w:p>
        </w:tc>
        <w:tc>
          <w:tcPr>
            <w:tcW w:w="709" w:type="dxa"/>
            <w:tcBorders>
              <w:bottom w:val="nil"/>
            </w:tcBorders>
            <w:vAlign w:val="bottom"/>
          </w:tcPr>
          <w:p w14:paraId="2C4DF26B" w14:textId="749673F7" w:rsidR="001E4234" w:rsidRPr="000202EF" w:rsidRDefault="00332C13"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312</w:t>
            </w:r>
          </w:p>
        </w:tc>
        <w:tc>
          <w:tcPr>
            <w:tcW w:w="728" w:type="dxa"/>
            <w:tcBorders>
              <w:bottom w:val="nil"/>
            </w:tcBorders>
            <w:vAlign w:val="bottom"/>
          </w:tcPr>
          <w:p w14:paraId="4559C298" w14:textId="3D5AA650" w:rsidR="001E4234" w:rsidRPr="000202EF" w:rsidRDefault="001E4234"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329</w:t>
            </w:r>
          </w:p>
        </w:tc>
        <w:tc>
          <w:tcPr>
            <w:tcW w:w="690" w:type="dxa"/>
            <w:tcBorders>
              <w:bottom w:val="nil"/>
            </w:tcBorders>
            <w:vAlign w:val="bottom"/>
          </w:tcPr>
          <w:p w14:paraId="1F8B2540" w14:textId="0F964946" w:rsidR="001E4234" w:rsidRPr="000202EF" w:rsidRDefault="00332C13"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2</w:t>
            </w:r>
            <w:r w:rsidR="00221D32">
              <w:rPr>
                <w:rFonts w:ascii="Browallia New" w:hAnsi="Browallia New" w:cs="Browallia New"/>
                <w:sz w:val="20"/>
                <w:szCs w:val="20"/>
              </w:rPr>
              <w:t>6</w:t>
            </w:r>
          </w:p>
        </w:tc>
        <w:tc>
          <w:tcPr>
            <w:tcW w:w="722" w:type="dxa"/>
            <w:tcBorders>
              <w:bottom w:val="nil"/>
            </w:tcBorders>
            <w:vAlign w:val="bottom"/>
          </w:tcPr>
          <w:p w14:paraId="3820CE89" w14:textId="0F41D55E" w:rsidR="001E4234" w:rsidRPr="000202EF" w:rsidRDefault="001E4234"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35</w:t>
            </w:r>
          </w:p>
        </w:tc>
        <w:tc>
          <w:tcPr>
            <w:tcW w:w="737" w:type="dxa"/>
            <w:tcBorders>
              <w:bottom w:val="nil"/>
            </w:tcBorders>
            <w:vAlign w:val="bottom"/>
          </w:tcPr>
          <w:p w14:paraId="5DA01FC8" w14:textId="018245FF" w:rsidR="001E4234" w:rsidRPr="000202EF" w:rsidRDefault="00332C13"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58</w:t>
            </w:r>
          </w:p>
        </w:tc>
        <w:tc>
          <w:tcPr>
            <w:tcW w:w="720" w:type="dxa"/>
            <w:tcBorders>
              <w:bottom w:val="nil"/>
            </w:tcBorders>
            <w:vAlign w:val="bottom"/>
          </w:tcPr>
          <w:p w14:paraId="62F01678" w14:textId="4D551C31" w:rsidR="001E4234" w:rsidRPr="000202EF" w:rsidRDefault="001E4234"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52</w:t>
            </w:r>
          </w:p>
        </w:tc>
        <w:tc>
          <w:tcPr>
            <w:tcW w:w="732" w:type="dxa"/>
            <w:tcBorders>
              <w:bottom w:val="nil"/>
            </w:tcBorders>
            <w:vAlign w:val="bottom"/>
          </w:tcPr>
          <w:p w14:paraId="2F9AD921" w14:textId="652B7DA0" w:rsidR="001E4234" w:rsidRPr="000202EF" w:rsidRDefault="00A26D95"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1</w:t>
            </w:r>
          </w:p>
        </w:tc>
        <w:tc>
          <w:tcPr>
            <w:tcW w:w="720" w:type="dxa"/>
            <w:tcBorders>
              <w:bottom w:val="nil"/>
            </w:tcBorders>
            <w:vAlign w:val="bottom"/>
          </w:tcPr>
          <w:p w14:paraId="6288912A" w14:textId="633D22DE" w:rsidR="001E4234" w:rsidRPr="000202EF" w:rsidRDefault="001E4234"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2</w:t>
            </w:r>
          </w:p>
        </w:tc>
        <w:tc>
          <w:tcPr>
            <w:tcW w:w="771" w:type="dxa"/>
            <w:tcBorders>
              <w:bottom w:val="nil"/>
            </w:tcBorders>
            <w:vAlign w:val="bottom"/>
          </w:tcPr>
          <w:p w14:paraId="2C35F1B8" w14:textId="507F5192" w:rsidR="001E4234" w:rsidRPr="000202EF" w:rsidRDefault="00A26D95"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4</w:t>
            </w:r>
          </w:p>
        </w:tc>
        <w:tc>
          <w:tcPr>
            <w:tcW w:w="708" w:type="dxa"/>
            <w:tcBorders>
              <w:bottom w:val="nil"/>
            </w:tcBorders>
            <w:vAlign w:val="bottom"/>
          </w:tcPr>
          <w:p w14:paraId="2C86E42E" w14:textId="29EEC610" w:rsidR="001E4234" w:rsidRPr="000202EF" w:rsidRDefault="001E4234"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7</w:t>
            </w:r>
          </w:p>
        </w:tc>
        <w:tc>
          <w:tcPr>
            <w:tcW w:w="810" w:type="dxa"/>
            <w:tcBorders>
              <w:bottom w:val="nil"/>
            </w:tcBorders>
            <w:vAlign w:val="bottom"/>
          </w:tcPr>
          <w:p w14:paraId="4DEC855D" w14:textId="1385B5E9" w:rsidR="001E4234" w:rsidRPr="000202EF" w:rsidRDefault="00221D32" w:rsidP="0032490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822" w:type="dxa"/>
            <w:tcBorders>
              <w:bottom w:val="nil"/>
            </w:tcBorders>
            <w:vAlign w:val="bottom"/>
          </w:tcPr>
          <w:p w14:paraId="05C513A9" w14:textId="5F73E917" w:rsidR="001E4234" w:rsidRPr="000202EF" w:rsidRDefault="001E4234"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7</w:t>
            </w:r>
          </w:p>
        </w:tc>
        <w:tc>
          <w:tcPr>
            <w:tcW w:w="689" w:type="dxa"/>
            <w:tcBorders>
              <w:bottom w:val="nil"/>
            </w:tcBorders>
            <w:vAlign w:val="bottom"/>
          </w:tcPr>
          <w:p w14:paraId="748FE9D2" w14:textId="0BA056F5" w:rsidR="001E4234" w:rsidRPr="000202EF" w:rsidRDefault="00221D32" w:rsidP="00BA2BC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659" w:type="dxa"/>
            <w:tcBorders>
              <w:bottom w:val="nil"/>
            </w:tcBorders>
            <w:vAlign w:val="bottom"/>
          </w:tcPr>
          <w:p w14:paraId="500A1CAB" w14:textId="134F1495" w:rsidR="001E4234" w:rsidRPr="000202EF" w:rsidRDefault="001E4234"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rPr>
              <w:t>2</w:t>
            </w:r>
          </w:p>
        </w:tc>
        <w:tc>
          <w:tcPr>
            <w:tcW w:w="717" w:type="dxa"/>
            <w:tcBorders>
              <w:bottom w:val="nil"/>
            </w:tcBorders>
            <w:vAlign w:val="bottom"/>
          </w:tcPr>
          <w:p w14:paraId="2EFA9DDF" w14:textId="2134A808" w:rsidR="001E4234" w:rsidRPr="000202EF" w:rsidRDefault="00885CFF" w:rsidP="001E4234">
            <w:pPr>
              <w:pBdr>
                <w:bottom w:val="single" w:sz="12" w:space="1" w:color="auto"/>
              </w:pBdr>
              <w:spacing w:line="240" w:lineRule="auto"/>
              <w:jc w:val="right"/>
              <w:rPr>
                <w:rFonts w:ascii="Browallia New" w:hAnsi="Browallia New" w:cs="Browallia New"/>
                <w:sz w:val="20"/>
                <w:szCs w:val="20"/>
                <w:lang w:val="en-GB"/>
              </w:rPr>
            </w:pPr>
            <w:r w:rsidRPr="000202EF">
              <w:rPr>
                <w:rFonts w:ascii="Browallia New" w:hAnsi="Browallia New" w:cs="Browallia New"/>
                <w:sz w:val="20"/>
                <w:szCs w:val="20"/>
                <w:lang w:val="en-GB"/>
              </w:rPr>
              <w:t>40</w:t>
            </w:r>
            <w:r w:rsidR="00221D32">
              <w:rPr>
                <w:rFonts w:ascii="Browallia New" w:hAnsi="Browallia New" w:cs="Browallia New"/>
                <w:sz w:val="20"/>
                <w:szCs w:val="20"/>
                <w:lang w:val="en-GB"/>
              </w:rPr>
              <w:t>9</w:t>
            </w:r>
          </w:p>
        </w:tc>
        <w:tc>
          <w:tcPr>
            <w:tcW w:w="709" w:type="dxa"/>
            <w:tcBorders>
              <w:bottom w:val="nil"/>
            </w:tcBorders>
            <w:vAlign w:val="bottom"/>
          </w:tcPr>
          <w:p w14:paraId="5F872E01" w14:textId="6ECBE9E9" w:rsidR="001E4234" w:rsidRPr="000202EF" w:rsidRDefault="001E4234" w:rsidP="001E4234">
            <w:pPr>
              <w:pBdr>
                <w:bottom w:val="single" w:sz="12" w:space="1" w:color="auto"/>
              </w:pBdr>
              <w:spacing w:line="240" w:lineRule="auto"/>
              <w:jc w:val="right"/>
              <w:rPr>
                <w:rFonts w:ascii="Browallia New" w:hAnsi="Browallia New" w:cs="Browallia New"/>
                <w:sz w:val="20"/>
                <w:szCs w:val="20"/>
              </w:rPr>
            </w:pPr>
            <w:r w:rsidRPr="000202EF">
              <w:rPr>
                <w:rFonts w:ascii="Browallia New" w:hAnsi="Browallia New" w:cs="Browallia New"/>
                <w:sz w:val="20"/>
                <w:szCs w:val="20"/>
                <w:lang w:val="en-GB"/>
              </w:rPr>
              <w:t>434</w:t>
            </w:r>
          </w:p>
        </w:tc>
      </w:tr>
    </w:tbl>
    <w:p w14:paraId="75E077F1" w14:textId="3F665CA6" w:rsidR="00156A13" w:rsidRPr="00C961D5" w:rsidRDefault="00156A13" w:rsidP="0081419D">
      <w:pPr>
        <w:spacing w:line="240" w:lineRule="auto"/>
        <w:ind w:left="426"/>
        <w:jc w:val="thaiDistribute"/>
        <w:rPr>
          <w:rFonts w:ascii="Browallia New" w:hAnsi="Browallia New" w:cs="Browallia New"/>
          <w:sz w:val="28"/>
          <w:szCs w:val="28"/>
          <w:u w:val="single"/>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71"/>
        <w:gridCol w:w="677"/>
        <w:gridCol w:w="717"/>
        <w:gridCol w:w="709"/>
      </w:tblGrid>
      <w:tr w:rsidR="00156A13" w:rsidRPr="00C961D5" w14:paraId="45F70525" w14:textId="77777777" w:rsidTr="00156A13">
        <w:tc>
          <w:tcPr>
            <w:tcW w:w="2409" w:type="dxa"/>
          </w:tcPr>
          <w:p w14:paraId="514924BD" w14:textId="77777777" w:rsidR="00156A13" w:rsidRPr="00B762DD" w:rsidRDefault="00156A13" w:rsidP="001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rPr>
            </w:pPr>
          </w:p>
        </w:tc>
        <w:tc>
          <w:tcPr>
            <w:tcW w:w="11643" w:type="dxa"/>
            <w:gridSpan w:val="16"/>
          </w:tcPr>
          <w:p w14:paraId="7E135028" w14:textId="77777777" w:rsidR="00156A13" w:rsidRPr="00B762DD" w:rsidRDefault="00156A13"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rPr>
            </w:pPr>
            <w:r w:rsidRPr="00B762DD">
              <w:rPr>
                <w:rFonts w:ascii="Browallia New" w:hAnsi="Browallia New" w:cs="Browallia New"/>
                <w:sz w:val="20"/>
                <w:szCs w:val="20"/>
                <w:cs/>
              </w:rPr>
              <w:t>(หน่วย : ล้านบาท)</w:t>
            </w:r>
          </w:p>
        </w:tc>
      </w:tr>
      <w:tr w:rsidR="00156A13" w:rsidRPr="00C961D5" w14:paraId="60332096" w14:textId="77777777" w:rsidTr="001F10C7">
        <w:tblPrEx>
          <w:tblBorders>
            <w:bottom w:val="single" w:sz="4" w:space="0" w:color="auto"/>
          </w:tblBorders>
        </w:tblPrEx>
        <w:trPr>
          <w:tblHeader/>
        </w:trPr>
        <w:tc>
          <w:tcPr>
            <w:tcW w:w="2409" w:type="dxa"/>
          </w:tcPr>
          <w:p w14:paraId="308D2499" w14:textId="77777777" w:rsidR="00156A13" w:rsidRPr="00B762DD" w:rsidRDefault="00156A13" w:rsidP="001F10C7">
            <w:pPr>
              <w:pStyle w:val="Heading1"/>
              <w:numPr>
                <w:ilvl w:val="0"/>
                <w:numId w:val="0"/>
              </w:numPr>
              <w:spacing w:line="240" w:lineRule="auto"/>
              <w:rPr>
                <w:rFonts w:ascii="Browallia New" w:hAnsi="Browallia New" w:cs="Browallia New"/>
                <w:sz w:val="20"/>
                <w:szCs w:val="20"/>
                <w:cs/>
              </w:rPr>
            </w:pPr>
          </w:p>
        </w:tc>
        <w:tc>
          <w:tcPr>
            <w:tcW w:w="1437" w:type="dxa"/>
            <w:gridSpan w:val="2"/>
            <w:vAlign w:val="bottom"/>
          </w:tcPr>
          <w:p w14:paraId="31C1D85A"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ธุรกิจขายและ</w:t>
            </w:r>
          </w:p>
          <w:p w14:paraId="7495B535"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ให้เช่าซื้อ</w:t>
            </w:r>
          </w:p>
        </w:tc>
        <w:tc>
          <w:tcPr>
            <w:tcW w:w="1412" w:type="dxa"/>
            <w:gridSpan w:val="2"/>
            <w:vAlign w:val="bottom"/>
          </w:tcPr>
          <w:p w14:paraId="2E559B28"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ธุรกิจพัฒนาอสังหาริมทรัพย์</w:t>
            </w:r>
          </w:p>
        </w:tc>
        <w:tc>
          <w:tcPr>
            <w:tcW w:w="1457" w:type="dxa"/>
            <w:gridSpan w:val="2"/>
            <w:vAlign w:val="bottom"/>
          </w:tcPr>
          <w:p w14:paraId="252E0C66"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729E67BD"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ธุรกิจโรงแรม</w:t>
            </w:r>
          </w:p>
        </w:tc>
        <w:tc>
          <w:tcPr>
            <w:tcW w:w="1452" w:type="dxa"/>
            <w:gridSpan w:val="2"/>
            <w:vAlign w:val="bottom"/>
          </w:tcPr>
          <w:p w14:paraId="41FEB0D3"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ธุรกิจตัวแทนขายอสังหาริมทรัพย์</w:t>
            </w:r>
          </w:p>
        </w:tc>
        <w:tc>
          <w:tcPr>
            <w:tcW w:w="1479" w:type="dxa"/>
            <w:gridSpan w:val="2"/>
            <w:vAlign w:val="bottom"/>
          </w:tcPr>
          <w:p w14:paraId="62D26F88"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ธุรกิจบริการจัดทำโฆษณาประชาสัมพันธ์</w:t>
            </w:r>
          </w:p>
          <w:p w14:paraId="3E0DAF4A"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และจัดงานกิจกรรม</w:t>
            </w:r>
          </w:p>
        </w:tc>
        <w:tc>
          <w:tcPr>
            <w:tcW w:w="1632" w:type="dxa"/>
            <w:gridSpan w:val="2"/>
            <w:vAlign w:val="bottom"/>
          </w:tcPr>
          <w:p w14:paraId="2E0A7F87"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63CB291F"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ธุรกิจอื่นๆ</w:t>
            </w:r>
          </w:p>
        </w:tc>
        <w:tc>
          <w:tcPr>
            <w:tcW w:w="1348" w:type="dxa"/>
            <w:gridSpan w:val="2"/>
            <w:vAlign w:val="bottom"/>
          </w:tcPr>
          <w:p w14:paraId="03F56441"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การตัดรายการบัญชีระหว่างกัน</w:t>
            </w:r>
          </w:p>
        </w:tc>
        <w:tc>
          <w:tcPr>
            <w:tcW w:w="1426" w:type="dxa"/>
            <w:gridSpan w:val="2"/>
            <w:vAlign w:val="bottom"/>
          </w:tcPr>
          <w:p w14:paraId="7813CAD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2A5A2B12"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งบการเงินรวม</w:t>
            </w:r>
          </w:p>
        </w:tc>
      </w:tr>
      <w:tr w:rsidR="00156A13" w:rsidRPr="00C961D5" w14:paraId="2316BF4C" w14:textId="77777777" w:rsidTr="001F10C7">
        <w:tblPrEx>
          <w:tblBorders>
            <w:bottom w:val="single" w:sz="4" w:space="0" w:color="auto"/>
          </w:tblBorders>
        </w:tblPrEx>
        <w:trPr>
          <w:tblHeader/>
        </w:trPr>
        <w:tc>
          <w:tcPr>
            <w:tcW w:w="2409" w:type="dxa"/>
            <w:tcBorders>
              <w:bottom w:val="nil"/>
            </w:tcBorders>
          </w:tcPr>
          <w:p w14:paraId="24760C89" w14:textId="77777777" w:rsidR="00156A13" w:rsidRPr="00B762DD" w:rsidRDefault="00156A13" w:rsidP="001F10C7">
            <w:pPr>
              <w:spacing w:line="240" w:lineRule="auto"/>
              <w:rPr>
                <w:rFonts w:ascii="Browallia New" w:hAnsi="Browallia New" w:cs="Browallia New"/>
                <w:sz w:val="20"/>
                <w:szCs w:val="20"/>
                <w:cs/>
                <w:lang w:val="en-GB"/>
              </w:rPr>
            </w:pPr>
          </w:p>
        </w:tc>
        <w:tc>
          <w:tcPr>
            <w:tcW w:w="11643" w:type="dxa"/>
            <w:gridSpan w:val="16"/>
          </w:tcPr>
          <w:p w14:paraId="5FCBA8C7" w14:textId="74C733BC"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C961D5">
              <w:rPr>
                <w:rFonts w:ascii="Browallia New" w:hAnsi="Browallia New" w:cs="Browallia New"/>
                <w:sz w:val="20"/>
                <w:szCs w:val="20"/>
                <w:cs/>
              </w:rPr>
              <w:t>สำหรับงวด</w:t>
            </w:r>
            <w:r w:rsidR="001E4234">
              <w:rPr>
                <w:rFonts w:ascii="Browallia New" w:hAnsi="Browallia New" w:cs="Browallia New" w:hint="cs"/>
                <w:sz w:val="20"/>
                <w:szCs w:val="20"/>
                <w:cs/>
              </w:rPr>
              <w:t>เก้า</w:t>
            </w:r>
            <w:r w:rsidRPr="00C961D5">
              <w:rPr>
                <w:rFonts w:ascii="Browallia New" w:hAnsi="Browallia New" w:cs="Browallia New"/>
                <w:sz w:val="20"/>
                <w:szCs w:val="20"/>
                <w:cs/>
              </w:rPr>
              <w:t xml:space="preserve">เดือนสิ้นสุดวันที่ </w:t>
            </w:r>
            <w:r w:rsidRPr="00C961D5">
              <w:rPr>
                <w:rFonts w:ascii="Browallia New" w:hAnsi="Browallia New" w:cs="Browallia New"/>
                <w:sz w:val="20"/>
                <w:szCs w:val="20"/>
              </w:rPr>
              <w:t xml:space="preserve">30 </w:t>
            </w:r>
            <w:r w:rsidR="001E4234" w:rsidRPr="001E4234">
              <w:rPr>
                <w:rFonts w:ascii="Browallia New" w:hAnsi="Browallia New" w:cs="Browallia New"/>
                <w:sz w:val="20"/>
                <w:szCs w:val="20"/>
                <w:cs/>
              </w:rPr>
              <w:t>กันยายน</w:t>
            </w:r>
          </w:p>
        </w:tc>
      </w:tr>
      <w:tr w:rsidR="00156A13" w:rsidRPr="00C961D5" w14:paraId="1E55A9E7" w14:textId="77777777" w:rsidTr="001F10C7">
        <w:tblPrEx>
          <w:tblBorders>
            <w:bottom w:val="single" w:sz="4" w:space="0" w:color="auto"/>
          </w:tblBorders>
        </w:tblPrEx>
        <w:trPr>
          <w:tblHeader/>
        </w:trPr>
        <w:tc>
          <w:tcPr>
            <w:tcW w:w="2409" w:type="dxa"/>
            <w:tcBorders>
              <w:bottom w:val="nil"/>
            </w:tcBorders>
          </w:tcPr>
          <w:p w14:paraId="3AB59AC1" w14:textId="77777777" w:rsidR="00156A13" w:rsidRPr="00B762DD" w:rsidRDefault="00156A13" w:rsidP="00156A13">
            <w:pPr>
              <w:spacing w:line="240" w:lineRule="auto"/>
              <w:rPr>
                <w:rFonts w:ascii="Browallia New" w:hAnsi="Browallia New" w:cs="Browallia New"/>
                <w:sz w:val="20"/>
                <w:szCs w:val="20"/>
                <w:cs/>
                <w:lang w:val="en-GB"/>
              </w:rPr>
            </w:pPr>
          </w:p>
        </w:tc>
        <w:tc>
          <w:tcPr>
            <w:tcW w:w="709" w:type="dxa"/>
          </w:tcPr>
          <w:p w14:paraId="63FEB747" w14:textId="6A572902"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28" w:type="dxa"/>
          </w:tcPr>
          <w:p w14:paraId="3DC9FE7A" w14:textId="5715683A"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690" w:type="dxa"/>
          </w:tcPr>
          <w:p w14:paraId="09346671" w14:textId="574EA46B"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22" w:type="dxa"/>
          </w:tcPr>
          <w:p w14:paraId="3A4AA18B" w14:textId="37F35F8C"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737" w:type="dxa"/>
          </w:tcPr>
          <w:p w14:paraId="5C241694" w14:textId="5FE25C68"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20" w:type="dxa"/>
          </w:tcPr>
          <w:p w14:paraId="6F8317BC" w14:textId="373498F6"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732" w:type="dxa"/>
          </w:tcPr>
          <w:p w14:paraId="13327DB0" w14:textId="303C823C"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20" w:type="dxa"/>
          </w:tcPr>
          <w:p w14:paraId="130C7C1E" w14:textId="37D6BEC5"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771" w:type="dxa"/>
          </w:tcPr>
          <w:p w14:paraId="610240B2" w14:textId="5D5F453A"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08" w:type="dxa"/>
          </w:tcPr>
          <w:p w14:paraId="2E78D68A" w14:textId="476AB23A"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810" w:type="dxa"/>
          </w:tcPr>
          <w:p w14:paraId="6CCB38DB" w14:textId="2A976B36"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822" w:type="dxa"/>
          </w:tcPr>
          <w:p w14:paraId="4B5129C3" w14:textId="1DCF2544"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671" w:type="dxa"/>
          </w:tcPr>
          <w:p w14:paraId="03BBEF97" w14:textId="52D69639"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677" w:type="dxa"/>
          </w:tcPr>
          <w:p w14:paraId="5BE32DD9" w14:textId="7F4C6E4A"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717" w:type="dxa"/>
          </w:tcPr>
          <w:p w14:paraId="3562CE4D" w14:textId="60AFCC6D"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09" w:type="dxa"/>
          </w:tcPr>
          <w:p w14:paraId="2A912C1A" w14:textId="3479B526"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r>
      <w:tr w:rsidR="00156A13" w:rsidRPr="00C961D5" w14:paraId="46330B1B" w14:textId="77777777" w:rsidTr="001F10C7">
        <w:tblPrEx>
          <w:tblBorders>
            <w:bottom w:val="single" w:sz="4" w:space="0" w:color="auto"/>
          </w:tblBorders>
        </w:tblPrEx>
        <w:tc>
          <w:tcPr>
            <w:tcW w:w="2409" w:type="dxa"/>
            <w:tcBorders>
              <w:bottom w:val="nil"/>
            </w:tcBorders>
          </w:tcPr>
          <w:p w14:paraId="5763CF32" w14:textId="77777777" w:rsidR="00156A13" w:rsidRPr="00C961D5" w:rsidRDefault="00156A13" w:rsidP="001F10C7">
            <w:pPr>
              <w:spacing w:line="240" w:lineRule="auto"/>
              <w:ind w:right="-108"/>
              <w:rPr>
                <w:rFonts w:ascii="Browallia New" w:hAnsi="Browallia New" w:cs="Browallia New"/>
                <w:sz w:val="19"/>
                <w:szCs w:val="19"/>
                <w:cs/>
              </w:rPr>
            </w:pPr>
          </w:p>
        </w:tc>
        <w:tc>
          <w:tcPr>
            <w:tcW w:w="709" w:type="dxa"/>
          </w:tcPr>
          <w:p w14:paraId="2B10878F" w14:textId="77777777" w:rsidR="00156A13" w:rsidRPr="00C961D5" w:rsidRDefault="00156A13" w:rsidP="001F10C7">
            <w:pPr>
              <w:spacing w:line="240" w:lineRule="auto"/>
              <w:jc w:val="right"/>
              <w:rPr>
                <w:rFonts w:ascii="Browallia New" w:hAnsi="Browallia New" w:cs="Browallia New"/>
                <w:sz w:val="19"/>
                <w:szCs w:val="19"/>
                <w:cs/>
              </w:rPr>
            </w:pPr>
          </w:p>
        </w:tc>
        <w:tc>
          <w:tcPr>
            <w:tcW w:w="728" w:type="dxa"/>
          </w:tcPr>
          <w:p w14:paraId="342D3CFC" w14:textId="77777777" w:rsidR="00156A13" w:rsidRPr="00C961D5" w:rsidRDefault="00156A13" w:rsidP="001F10C7">
            <w:pPr>
              <w:spacing w:line="240" w:lineRule="auto"/>
              <w:jc w:val="right"/>
              <w:rPr>
                <w:rFonts w:ascii="Browallia New" w:hAnsi="Browallia New" w:cs="Browallia New"/>
                <w:sz w:val="19"/>
                <w:szCs w:val="19"/>
                <w:cs/>
              </w:rPr>
            </w:pPr>
          </w:p>
        </w:tc>
        <w:tc>
          <w:tcPr>
            <w:tcW w:w="690" w:type="dxa"/>
          </w:tcPr>
          <w:p w14:paraId="468966B0" w14:textId="77777777" w:rsidR="00156A13" w:rsidRPr="00C961D5" w:rsidRDefault="00156A13" w:rsidP="001F10C7">
            <w:pPr>
              <w:spacing w:line="240" w:lineRule="auto"/>
              <w:jc w:val="right"/>
              <w:rPr>
                <w:rFonts w:ascii="Browallia New" w:hAnsi="Browallia New" w:cs="Browallia New"/>
                <w:sz w:val="19"/>
                <w:szCs w:val="19"/>
                <w:cs/>
              </w:rPr>
            </w:pPr>
          </w:p>
        </w:tc>
        <w:tc>
          <w:tcPr>
            <w:tcW w:w="722" w:type="dxa"/>
          </w:tcPr>
          <w:p w14:paraId="2035514B" w14:textId="77777777" w:rsidR="00156A13" w:rsidRPr="00C961D5" w:rsidRDefault="00156A13" w:rsidP="001F10C7">
            <w:pPr>
              <w:spacing w:line="240" w:lineRule="auto"/>
              <w:jc w:val="right"/>
              <w:rPr>
                <w:rFonts w:ascii="Browallia New" w:hAnsi="Browallia New" w:cs="Browallia New"/>
                <w:sz w:val="19"/>
                <w:szCs w:val="19"/>
                <w:cs/>
              </w:rPr>
            </w:pPr>
          </w:p>
        </w:tc>
        <w:tc>
          <w:tcPr>
            <w:tcW w:w="737" w:type="dxa"/>
          </w:tcPr>
          <w:p w14:paraId="387C7E8B" w14:textId="77777777" w:rsidR="00156A13" w:rsidRPr="00C961D5" w:rsidRDefault="00156A13" w:rsidP="001F10C7">
            <w:pPr>
              <w:spacing w:line="240" w:lineRule="auto"/>
              <w:jc w:val="right"/>
              <w:rPr>
                <w:rFonts w:ascii="Browallia New" w:hAnsi="Browallia New" w:cs="Browallia New"/>
                <w:sz w:val="19"/>
                <w:szCs w:val="19"/>
              </w:rPr>
            </w:pPr>
          </w:p>
        </w:tc>
        <w:tc>
          <w:tcPr>
            <w:tcW w:w="720" w:type="dxa"/>
          </w:tcPr>
          <w:p w14:paraId="1B0F5B3D" w14:textId="77777777" w:rsidR="00156A13" w:rsidRPr="00C961D5" w:rsidRDefault="00156A13" w:rsidP="001F10C7">
            <w:pPr>
              <w:spacing w:line="240" w:lineRule="auto"/>
              <w:jc w:val="right"/>
              <w:rPr>
                <w:rFonts w:ascii="Browallia New" w:hAnsi="Browallia New" w:cs="Browallia New"/>
                <w:sz w:val="19"/>
                <w:szCs w:val="19"/>
                <w:cs/>
              </w:rPr>
            </w:pPr>
          </w:p>
        </w:tc>
        <w:tc>
          <w:tcPr>
            <w:tcW w:w="732" w:type="dxa"/>
          </w:tcPr>
          <w:p w14:paraId="372BE43D" w14:textId="77777777" w:rsidR="00156A13" w:rsidRPr="00C961D5" w:rsidRDefault="00156A13" w:rsidP="001F10C7">
            <w:pPr>
              <w:spacing w:line="240" w:lineRule="auto"/>
              <w:jc w:val="right"/>
              <w:rPr>
                <w:rFonts w:ascii="Browallia New" w:hAnsi="Browallia New" w:cs="Browallia New"/>
                <w:sz w:val="19"/>
                <w:szCs w:val="19"/>
                <w:cs/>
              </w:rPr>
            </w:pPr>
          </w:p>
        </w:tc>
        <w:tc>
          <w:tcPr>
            <w:tcW w:w="720" w:type="dxa"/>
          </w:tcPr>
          <w:p w14:paraId="29DFD107" w14:textId="77777777" w:rsidR="00156A13" w:rsidRPr="00C961D5" w:rsidRDefault="00156A13" w:rsidP="001F10C7">
            <w:pPr>
              <w:spacing w:line="240" w:lineRule="auto"/>
              <w:jc w:val="right"/>
              <w:rPr>
                <w:rFonts w:ascii="Browallia New" w:hAnsi="Browallia New" w:cs="Browallia New"/>
                <w:sz w:val="19"/>
                <w:szCs w:val="19"/>
                <w:cs/>
              </w:rPr>
            </w:pPr>
          </w:p>
        </w:tc>
        <w:tc>
          <w:tcPr>
            <w:tcW w:w="771" w:type="dxa"/>
          </w:tcPr>
          <w:p w14:paraId="0A62BD5B" w14:textId="77777777" w:rsidR="00156A13" w:rsidRPr="00C961D5" w:rsidRDefault="00156A13" w:rsidP="001F10C7">
            <w:pPr>
              <w:spacing w:line="240" w:lineRule="auto"/>
              <w:jc w:val="center"/>
              <w:rPr>
                <w:rFonts w:ascii="Browallia New" w:hAnsi="Browallia New" w:cs="Browallia New"/>
                <w:sz w:val="19"/>
                <w:szCs w:val="19"/>
              </w:rPr>
            </w:pPr>
          </w:p>
        </w:tc>
        <w:tc>
          <w:tcPr>
            <w:tcW w:w="708" w:type="dxa"/>
          </w:tcPr>
          <w:p w14:paraId="09070E4D" w14:textId="77777777" w:rsidR="00156A13" w:rsidRPr="00C961D5" w:rsidRDefault="00156A13" w:rsidP="001F10C7">
            <w:pPr>
              <w:spacing w:line="240" w:lineRule="auto"/>
              <w:jc w:val="center"/>
              <w:rPr>
                <w:rFonts w:ascii="Browallia New" w:hAnsi="Browallia New" w:cs="Browallia New"/>
                <w:sz w:val="19"/>
                <w:szCs w:val="19"/>
              </w:rPr>
            </w:pPr>
          </w:p>
        </w:tc>
        <w:tc>
          <w:tcPr>
            <w:tcW w:w="810" w:type="dxa"/>
          </w:tcPr>
          <w:p w14:paraId="6EBC42F6" w14:textId="77777777" w:rsidR="00156A13" w:rsidRPr="00C961D5" w:rsidRDefault="00156A13" w:rsidP="001F10C7">
            <w:pPr>
              <w:tabs>
                <w:tab w:val="clear" w:pos="227"/>
                <w:tab w:val="decimal" w:pos="252"/>
              </w:tabs>
              <w:spacing w:line="240" w:lineRule="auto"/>
              <w:jc w:val="right"/>
              <w:rPr>
                <w:rFonts w:ascii="Browallia New" w:hAnsi="Browallia New" w:cs="Browallia New"/>
                <w:sz w:val="19"/>
                <w:szCs w:val="19"/>
              </w:rPr>
            </w:pPr>
          </w:p>
        </w:tc>
        <w:tc>
          <w:tcPr>
            <w:tcW w:w="822" w:type="dxa"/>
          </w:tcPr>
          <w:p w14:paraId="4761D0E7" w14:textId="77777777" w:rsidR="00156A13" w:rsidRPr="00C961D5" w:rsidRDefault="00156A13" w:rsidP="001F10C7">
            <w:pPr>
              <w:tabs>
                <w:tab w:val="clear" w:pos="227"/>
                <w:tab w:val="decimal" w:pos="252"/>
              </w:tabs>
              <w:spacing w:line="240" w:lineRule="auto"/>
              <w:jc w:val="right"/>
              <w:rPr>
                <w:rFonts w:ascii="Browallia New" w:hAnsi="Browallia New" w:cs="Browallia New"/>
                <w:sz w:val="19"/>
                <w:szCs w:val="19"/>
              </w:rPr>
            </w:pPr>
          </w:p>
        </w:tc>
        <w:tc>
          <w:tcPr>
            <w:tcW w:w="671" w:type="dxa"/>
          </w:tcPr>
          <w:p w14:paraId="0E97F960" w14:textId="77777777" w:rsidR="00156A13" w:rsidRPr="00C961D5" w:rsidRDefault="00156A13" w:rsidP="001F10C7">
            <w:pPr>
              <w:tabs>
                <w:tab w:val="clear" w:pos="227"/>
                <w:tab w:val="decimal" w:pos="252"/>
              </w:tabs>
              <w:spacing w:line="240" w:lineRule="auto"/>
              <w:jc w:val="right"/>
              <w:rPr>
                <w:rFonts w:ascii="Browallia New" w:hAnsi="Browallia New" w:cs="Browallia New"/>
                <w:sz w:val="19"/>
                <w:szCs w:val="19"/>
              </w:rPr>
            </w:pPr>
          </w:p>
        </w:tc>
        <w:tc>
          <w:tcPr>
            <w:tcW w:w="677" w:type="dxa"/>
          </w:tcPr>
          <w:p w14:paraId="774687FA" w14:textId="77777777" w:rsidR="00156A13" w:rsidRPr="00C961D5" w:rsidRDefault="00156A13" w:rsidP="001F10C7">
            <w:pPr>
              <w:tabs>
                <w:tab w:val="clear" w:pos="227"/>
                <w:tab w:val="decimal" w:pos="252"/>
              </w:tabs>
              <w:spacing w:line="240" w:lineRule="auto"/>
              <w:jc w:val="right"/>
              <w:rPr>
                <w:rFonts w:ascii="Browallia New" w:hAnsi="Browallia New" w:cs="Browallia New"/>
                <w:sz w:val="19"/>
                <w:szCs w:val="19"/>
              </w:rPr>
            </w:pPr>
          </w:p>
        </w:tc>
        <w:tc>
          <w:tcPr>
            <w:tcW w:w="717" w:type="dxa"/>
          </w:tcPr>
          <w:p w14:paraId="67DB732F" w14:textId="77777777" w:rsidR="00156A13" w:rsidRPr="00C961D5" w:rsidRDefault="00156A13" w:rsidP="001F10C7">
            <w:pPr>
              <w:tabs>
                <w:tab w:val="clear" w:pos="227"/>
                <w:tab w:val="decimal" w:pos="252"/>
              </w:tabs>
              <w:spacing w:line="240" w:lineRule="auto"/>
              <w:jc w:val="right"/>
              <w:rPr>
                <w:rFonts w:ascii="Browallia New" w:hAnsi="Browallia New" w:cs="Browallia New"/>
                <w:sz w:val="19"/>
                <w:szCs w:val="19"/>
              </w:rPr>
            </w:pPr>
          </w:p>
        </w:tc>
        <w:tc>
          <w:tcPr>
            <w:tcW w:w="709" w:type="dxa"/>
          </w:tcPr>
          <w:p w14:paraId="68DECB88" w14:textId="77777777" w:rsidR="00156A13" w:rsidRPr="00C961D5" w:rsidRDefault="00156A13" w:rsidP="001F10C7">
            <w:pPr>
              <w:tabs>
                <w:tab w:val="clear" w:pos="227"/>
                <w:tab w:val="decimal" w:pos="252"/>
              </w:tabs>
              <w:spacing w:line="240" w:lineRule="auto"/>
              <w:jc w:val="right"/>
              <w:rPr>
                <w:rFonts w:ascii="Browallia New" w:hAnsi="Browallia New" w:cs="Browallia New"/>
                <w:sz w:val="19"/>
                <w:szCs w:val="19"/>
              </w:rPr>
            </w:pPr>
          </w:p>
        </w:tc>
      </w:tr>
      <w:tr w:rsidR="001E4234" w:rsidRPr="00020915" w14:paraId="1AECFE8B" w14:textId="77777777" w:rsidTr="001F10C7">
        <w:tblPrEx>
          <w:tblBorders>
            <w:bottom w:val="single" w:sz="4" w:space="0" w:color="auto"/>
          </w:tblBorders>
        </w:tblPrEx>
        <w:tc>
          <w:tcPr>
            <w:tcW w:w="2409" w:type="dxa"/>
            <w:tcBorders>
              <w:bottom w:val="nil"/>
            </w:tcBorders>
          </w:tcPr>
          <w:p w14:paraId="2F3DD776" w14:textId="77777777" w:rsidR="001E4234" w:rsidRPr="00020915" w:rsidRDefault="001E4234" w:rsidP="001E4234">
            <w:pPr>
              <w:spacing w:line="240" w:lineRule="auto"/>
              <w:ind w:right="-108"/>
              <w:rPr>
                <w:rFonts w:ascii="Browallia New" w:hAnsi="Browallia New" w:cs="Browallia New"/>
                <w:sz w:val="20"/>
                <w:szCs w:val="20"/>
                <w:cs/>
              </w:rPr>
            </w:pPr>
            <w:r w:rsidRPr="00020915">
              <w:rPr>
                <w:rFonts w:ascii="Browallia New" w:hAnsi="Browallia New" w:cs="Browallia New"/>
                <w:sz w:val="20"/>
                <w:szCs w:val="20"/>
                <w:cs/>
              </w:rPr>
              <w:t>รายได้จากภายนอก</w:t>
            </w:r>
          </w:p>
        </w:tc>
        <w:tc>
          <w:tcPr>
            <w:tcW w:w="709" w:type="dxa"/>
            <w:tcBorders>
              <w:bottom w:val="nil"/>
            </w:tcBorders>
            <w:vAlign w:val="bottom"/>
          </w:tcPr>
          <w:p w14:paraId="727F9CBC" w14:textId="6EB6C40F" w:rsidR="001E4234" w:rsidRPr="00020915" w:rsidRDefault="00A8624A" w:rsidP="001E4234">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1,181</w:t>
            </w:r>
          </w:p>
        </w:tc>
        <w:tc>
          <w:tcPr>
            <w:tcW w:w="728" w:type="dxa"/>
            <w:tcBorders>
              <w:bottom w:val="nil"/>
            </w:tcBorders>
            <w:vAlign w:val="bottom"/>
          </w:tcPr>
          <w:p w14:paraId="24ACD474" w14:textId="40A8F511" w:rsidR="001E4234" w:rsidRPr="00020915" w:rsidRDefault="001E4234" w:rsidP="001E4234">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1,208</w:t>
            </w:r>
          </w:p>
        </w:tc>
        <w:tc>
          <w:tcPr>
            <w:tcW w:w="690" w:type="dxa"/>
            <w:tcBorders>
              <w:bottom w:val="nil"/>
            </w:tcBorders>
            <w:vAlign w:val="bottom"/>
          </w:tcPr>
          <w:p w14:paraId="155F3F3C" w14:textId="74F849A6" w:rsidR="001E4234" w:rsidRPr="00020915" w:rsidRDefault="00A8624A" w:rsidP="001E4234">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391</w:t>
            </w:r>
          </w:p>
        </w:tc>
        <w:tc>
          <w:tcPr>
            <w:tcW w:w="722" w:type="dxa"/>
            <w:tcBorders>
              <w:bottom w:val="nil"/>
            </w:tcBorders>
            <w:vAlign w:val="bottom"/>
          </w:tcPr>
          <w:p w14:paraId="02099327" w14:textId="03B7C89F" w:rsidR="001E4234" w:rsidRPr="00020915" w:rsidRDefault="001E4234" w:rsidP="001E4234">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437</w:t>
            </w:r>
          </w:p>
        </w:tc>
        <w:tc>
          <w:tcPr>
            <w:tcW w:w="737" w:type="dxa"/>
            <w:tcBorders>
              <w:bottom w:val="nil"/>
            </w:tcBorders>
            <w:vAlign w:val="bottom"/>
          </w:tcPr>
          <w:p w14:paraId="445EF50B" w14:textId="380566AE" w:rsidR="001E4234" w:rsidRPr="00020915" w:rsidRDefault="00A8624A" w:rsidP="001E4234">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364</w:t>
            </w:r>
          </w:p>
        </w:tc>
        <w:tc>
          <w:tcPr>
            <w:tcW w:w="720" w:type="dxa"/>
            <w:tcBorders>
              <w:bottom w:val="nil"/>
            </w:tcBorders>
            <w:vAlign w:val="bottom"/>
          </w:tcPr>
          <w:p w14:paraId="09EB717B" w14:textId="375B91AF" w:rsidR="001E4234" w:rsidRPr="00020915" w:rsidRDefault="001E4234" w:rsidP="001E4234">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302</w:t>
            </w:r>
          </w:p>
        </w:tc>
        <w:tc>
          <w:tcPr>
            <w:tcW w:w="732" w:type="dxa"/>
            <w:tcBorders>
              <w:bottom w:val="nil"/>
            </w:tcBorders>
            <w:vAlign w:val="bottom"/>
          </w:tcPr>
          <w:p w14:paraId="286D34EE" w14:textId="61438B38" w:rsidR="001E4234" w:rsidRPr="00020915" w:rsidRDefault="00DB177A" w:rsidP="001E4234">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18</w:t>
            </w:r>
          </w:p>
        </w:tc>
        <w:tc>
          <w:tcPr>
            <w:tcW w:w="720" w:type="dxa"/>
            <w:tcBorders>
              <w:bottom w:val="nil"/>
            </w:tcBorders>
            <w:vAlign w:val="bottom"/>
          </w:tcPr>
          <w:p w14:paraId="00945F9D" w14:textId="03B0E417" w:rsidR="001E4234" w:rsidRPr="00020915" w:rsidRDefault="001E4234" w:rsidP="001E4234">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020915">
              <w:rPr>
                <w:rFonts w:ascii="Browallia New" w:hAnsi="Browallia New" w:cs="Browallia New"/>
                <w:sz w:val="20"/>
                <w:szCs w:val="20"/>
              </w:rPr>
              <w:t>14</w:t>
            </w:r>
          </w:p>
        </w:tc>
        <w:tc>
          <w:tcPr>
            <w:tcW w:w="771" w:type="dxa"/>
            <w:tcBorders>
              <w:bottom w:val="nil"/>
            </w:tcBorders>
            <w:vAlign w:val="bottom"/>
          </w:tcPr>
          <w:p w14:paraId="5724B2A5" w14:textId="0DBD4B5A" w:rsidR="001E4234" w:rsidRPr="00020915" w:rsidRDefault="00DE798C" w:rsidP="001E4234">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21</w:t>
            </w:r>
          </w:p>
        </w:tc>
        <w:tc>
          <w:tcPr>
            <w:tcW w:w="708" w:type="dxa"/>
            <w:tcBorders>
              <w:bottom w:val="nil"/>
            </w:tcBorders>
            <w:vAlign w:val="bottom"/>
          </w:tcPr>
          <w:p w14:paraId="35E64F04" w14:textId="2875C9A6" w:rsidR="001E4234" w:rsidRPr="00020915" w:rsidRDefault="001E4234" w:rsidP="001E4234">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44</w:t>
            </w:r>
          </w:p>
        </w:tc>
        <w:tc>
          <w:tcPr>
            <w:tcW w:w="810" w:type="dxa"/>
            <w:tcBorders>
              <w:bottom w:val="nil"/>
            </w:tcBorders>
            <w:vAlign w:val="bottom"/>
          </w:tcPr>
          <w:p w14:paraId="5F72210C" w14:textId="7C1F0921" w:rsidR="001E4234" w:rsidRPr="00020915" w:rsidRDefault="001B69CB" w:rsidP="001E4234">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28</w:t>
            </w:r>
          </w:p>
        </w:tc>
        <w:tc>
          <w:tcPr>
            <w:tcW w:w="822" w:type="dxa"/>
            <w:tcBorders>
              <w:bottom w:val="nil"/>
            </w:tcBorders>
            <w:vAlign w:val="bottom"/>
          </w:tcPr>
          <w:p w14:paraId="386AA5F9" w14:textId="22AA4A2A" w:rsidR="001E4234" w:rsidRPr="00020915" w:rsidRDefault="001E4234" w:rsidP="001E4234">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14</w:t>
            </w:r>
          </w:p>
        </w:tc>
        <w:tc>
          <w:tcPr>
            <w:tcW w:w="671" w:type="dxa"/>
            <w:tcBorders>
              <w:bottom w:val="nil"/>
            </w:tcBorders>
            <w:vAlign w:val="bottom"/>
          </w:tcPr>
          <w:p w14:paraId="6E6E0869" w14:textId="4DAE291B" w:rsidR="001E4234" w:rsidRPr="00020915" w:rsidRDefault="00DE798C" w:rsidP="001E4234">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(3</w:t>
            </w:r>
            <w:r w:rsidR="00AB6050">
              <w:rPr>
                <w:rFonts w:ascii="Browallia New" w:hAnsi="Browallia New" w:cs="Browallia New"/>
                <w:sz w:val="20"/>
                <w:szCs w:val="20"/>
              </w:rPr>
              <w:t>3</w:t>
            </w:r>
            <w:r w:rsidRPr="00020915">
              <w:rPr>
                <w:rFonts w:ascii="Browallia New" w:hAnsi="Browallia New" w:cs="Browallia New"/>
                <w:sz w:val="20"/>
                <w:szCs w:val="20"/>
              </w:rPr>
              <w:t>)</w:t>
            </w:r>
          </w:p>
        </w:tc>
        <w:tc>
          <w:tcPr>
            <w:tcW w:w="677" w:type="dxa"/>
            <w:tcBorders>
              <w:bottom w:val="nil"/>
            </w:tcBorders>
            <w:vAlign w:val="bottom"/>
          </w:tcPr>
          <w:p w14:paraId="0E45A4E0" w14:textId="1E7ECA7A" w:rsidR="001E4234" w:rsidRPr="00020915" w:rsidRDefault="001E4234" w:rsidP="001E4234">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(15)</w:t>
            </w:r>
          </w:p>
        </w:tc>
        <w:tc>
          <w:tcPr>
            <w:tcW w:w="717" w:type="dxa"/>
            <w:tcBorders>
              <w:bottom w:val="nil"/>
            </w:tcBorders>
            <w:vAlign w:val="bottom"/>
          </w:tcPr>
          <w:p w14:paraId="20D2DB40" w14:textId="2D6BBCDD" w:rsidR="001E4234" w:rsidRPr="00020915" w:rsidRDefault="00233523" w:rsidP="001E4234">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020915">
              <w:rPr>
                <w:rFonts w:ascii="Browallia New" w:hAnsi="Browallia New" w:cs="Browallia New"/>
                <w:sz w:val="20"/>
                <w:szCs w:val="20"/>
              </w:rPr>
              <w:t>1,9</w:t>
            </w:r>
            <w:r w:rsidR="000869CB">
              <w:rPr>
                <w:rFonts w:ascii="Browallia New" w:hAnsi="Browallia New" w:cs="Browallia New"/>
                <w:sz w:val="20"/>
                <w:szCs w:val="20"/>
              </w:rPr>
              <w:t>70</w:t>
            </w:r>
          </w:p>
        </w:tc>
        <w:tc>
          <w:tcPr>
            <w:tcW w:w="709" w:type="dxa"/>
            <w:tcBorders>
              <w:bottom w:val="nil"/>
            </w:tcBorders>
            <w:vAlign w:val="bottom"/>
          </w:tcPr>
          <w:p w14:paraId="5431F0BA" w14:textId="354C16A3" w:rsidR="001E4234" w:rsidRPr="00020915" w:rsidRDefault="001E4234" w:rsidP="001E4234">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020915">
              <w:rPr>
                <w:rFonts w:ascii="Browallia New" w:hAnsi="Browallia New" w:cs="Browallia New"/>
                <w:sz w:val="20"/>
                <w:szCs w:val="20"/>
              </w:rPr>
              <w:t>2,004</w:t>
            </w:r>
          </w:p>
        </w:tc>
      </w:tr>
      <w:tr w:rsidR="00D84FC8" w:rsidRPr="00824103" w14:paraId="5DE82065" w14:textId="77777777" w:rsidTr="001F10C7">
        <w:tblPrEx>
          <w:tblBorders>
            <w:bottom w:val="single" w:sz="4" w:space="0" w:color="auto"/>
          </w:tblBorders>
        </w:tblPrEx>
        <w:tc>
          <w:tcPr>
            <w:tcW w:w="2409" w:type="dxa"/>
            <w:tcBorders>
              <w:bottom w:val="nil"/>
            </w:tcBorders>
          </w:tcPr>
          <w:p w14:paraId="5A6CFE70" w14:textId="77777777" w:rsidR="00D84FC8" w:rsidRPr="000202EF" w:rsidRDefault="00D84FC8" w:rsidP="00D84FC8">
            <w:pPr>
              <w:spacing w:line="240" w:lineRule="auto"/>
              <w:ind w:right="-108"/>
              <w:rPr>
                <w:rFonts w:ascii="Browallia New" w:hAnsi="Browallia New" w:cs="Browallia New"/>
                <w:sz w:val="20"/>
                <w:szCs w:val="20"/>
              </w:rPr>
            </w:pPr>
            <w:r w:rsidRPr="000202EF">
              <w:rPr>
                <w:rFonts w:ascii="Browallia New" w:hAnsi="Browallia New" w:cs="Browallia New"/>
                <w:sz w:val="20"/>
                <w:szCs w:val="20"/>
                <w:cs/>
              </w:rPr>
              <w:t xml:space="preserve">กำไรขั้นต้นจากการดำเนินงาน    </w:t>
            </w:r>
          </w:p>
          <w:p w14:paraId="0E11FA7C" w14:textId="2C004A26" w:rsidR="00D84FC8" w:rsidRPr="00020915" w:rsidRDefault="00D84FC8" w:rsidP="00D84FC8">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 xml:space="preserve">      ตามส่วนงาน             </w:t>
            </w:r>
          </w:p>
        </w:tc>
        <w:tc>
          <w:tcPr>
            <w:tcW w:w="709" w:type="dxa"/>
            <w:tcBorders>
              <w:bottom w:val="nil"/>
            </w:tcBorders>
            <w:vAlign w:val="bottom"/>
          </w:tcPr>
          <w:p w14:paraId="62C32BD4" w14:textId="55425125" w:rsidR="00D84FC8" w:rsidRPr="00020915" w:rsidRDefault="00D84FC8" w:rsidP="00D84FC8">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972</w:t>
            </w:r>
          </w:p>
        </w:tc>
        <w:tc>
          <w:tcPr>
            <w:tcW w:w="728" w:type="dxa"/>
            <w:tcBorders>
              <w:bottom w:val="nil"/>
            </w:tcBorders>
            <w:vAlign w:val="bottom"/>
          </w:tcPr>
          <w:p w14:paraId="74755A79" w14:textId="6BE04121" w:rsidR="00D84FC8" w:rsidRPr="00020915" w:rsidRDefault="00D84FC8" w:rsidP="00D84FC8">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989</w:t>
            </w:r>
          </w:p>
        </w:tc>
        <w:tc>
          <w:tcPr>
            <w:tcW w:w="690" w:type="dxa"/>
            <w:tcBorders>
              <w:bottom w:val="nil"/>
            </w:tcBorders>
            <w:vAlign w:val="bottom"/>
          </w:tcPr>
          <w:p w14:paraId="551CDAD4" w14:textId="45BB4FD5" w:rsidR="00D84FC8" w:rsidRPr="00020915" w:rsidRDefault="00D84FC8" w:rsidP="00D84FC8">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106</w:t>
            </w:r>
          </w:p>
        </w:tc>
        <w:tc>
          <w:tcPr>
            <w:tcW w:w="722" w:type="dxa"/>
            <w:tcBorders>
              <w:bottom w:val="nil"/>
            </w:tcBorders>
            <w:vAlign w:val="bottom"/>
          </w:tcPr>
          <w:p w14:paraId="4F03CF0E" w14:textId="161339FA" w:rsidR="00D84FC8" w:rsidRPr="00020915" w:rsidRDefault="00D84FC8" w:rsidP="00D84FC8">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120</w:t>
            </w:r>
          </w:p>
        </w:tc>
        <w:tc>
          <w:tcPr>
            <w:tcW w:w="737" w:type="dxa"/>
            <w:tcBorders>
              <w:bottom w:val="nil"/>
            </w:tcBorders>
            <w:vAlign w:val="bottom"/>
          </w:tcPr>
          <w:p w14:paraId="602B3655" w14:textId="712A5CA2" w:rsidR="00D84FC8" w:rsidRPr="00020915" w:rsidRDefault="00D84FC8" w:rsidP="00D84FC8">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165</w:t>
            </w:r>
          </w:p>
        </w:tc>
        <w:tc>
          <w:tcPr>
            <w:tcW w:w="720" w:type="dxa"/>
            <w:tcBorders>
              <w:bottom w:val="nil"/>
            </w:tcBorders>
            <w:vAlign w:val="bottom"/>
          </w:tcPr>
          <w:p w14:paraId="74D04A72" w14:textId="31918745" w:rsidR="00D84FC8" w:rsidRPr="00020915" w:rsidRDefault="00D84FC8" w:rsidP="00D84FC8">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145</w:t>
            </w:r>
          </w:p>
        </w:tc>
        <w:tc>
          <w:tcPr>
            <w:tcW w:w="732" w:type="dxa"/>
            <w:tcBorders>
              <w:bottom w:val="nil"/>
            </w:tcBorders>
            <w:vAlign w:val="bottom"/>
          </w:tcPr>
          <w:p w14:paraId="75C4E302" w14:textId="7740C5B9" w:rsidR="00D84FC8" w:rsidRPr="00020915" w:rsidRDefault="00D84FC8" w:rsidP="00D84FC8">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4</w:t>
            </w:r>
          </w:p>
        </w:tc>
        <w:tc>
          <w:tcPr>
            <w:tcW w:w="720" w:type="dxa"/>
            <w:tcBorders>
              <w:bottom w:val="nil"/>
            </w:tcBorders>
            <w:vAlign w:val="bottom"/>
          </w:tcPr>
          <w:p w14:paraId="1D45BDA3" w14:textId="765F9F55" w:rsidR="00D84FC8" w:rsidRPr="00020915" w:rsidRDefault="00D84FC8" w:rsidP="00D84FC8">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4</w:t>
            </w:r>
          </w:p>
        </w:tc>
        <w:tc>
          <w:tcPr>
            <w:tcW w:w="771" w:type="dxa"/>
            <w:tcBorders>
              <w:bottom w:val="nil"/>
            </w:tcBorders>
            <w:vAlign w:val="bottom"/>
          </w:tcPr>
          <w:p w14:paraId="1788DE13" w14:textId="58C0B99C" w:rsidR="00D84FC8" w:rsidRPr="00020915" w:rsidRDefault="00D84FC8" w:rsidP="00D84FC8">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11</w:t>
            </w:r>
          </w:p>
        </w:tc>
        <w:tc>
          <w:tcPr>
            <w:tcW w:w="708" w:type="dxa"/>
            <w:tcBorders>
              <w:bottom w:val="nil"/>
            </w:tcBorders>
            <w:vAlign w:val="bottom"/>
          </w:tcPr>
          <w:p w14:paraId="78BC39CB" w14:textId="6F5EBDD7" w:rsidR="00D84FC8" w:rsidRPr="00020915" w:rsidRDefault="00D84FC8" w:rsidP="00D84FC8">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18</w:t>
            </w:r>
          </w:p>
        </w:tc>
        <w:tc>
          <w:tcPr>
            <w:tcW w:w="810" w:type="dxa"/>
            <w:tcBorders>
              <w:bottom w:val="nil"/>
            </w:tcBorders>
            <w:vAlign w:val="bottom"/>
          </w:tcPr>
          <w:p w14:paraId="6802181B" w14:textId="22295212" w:rsidR="00D84FC8" w:rsidRPr="00020915" w:rsidRDefault="00A4625A" w:rsidP="00D84FC8">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12</w:t>
            </w:r>
          </w:p>
        </w:tc>
        <w:tc>
          <w:tcPr>
            <w:tcW w:w="822" w:type="dxa"/>
            <w:tcBorders>
              <w:bottom w:val="nil"/>
            </w:tcBorders>
            <w:vAlign w:val="bottom"/>
          </w:tcPr>
          <w:p w14:paraId="3363AB49" w14:textId="141DE3C4" w:rsidR="00D84FC8" w:rsidRPr="00020915" w:rsidRDefault="00D84FC8" w:rsidP="00D84FC8">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10</w:t>
            </w:r>
          </w:p>
        </w:tc>
        <w:tc>
          <w:tcPr>
            <w:tcW w:w="671" w:type="dxa"/>
            <w:tcBorders>
              <w:bottom w:val="nil"/>
            </w:tcBorders>
            <w:vAlign w:val="bottom"/>
          </w:tcPr>
          <w:p w14:paraId="11AEE371" w14:textId="0EB8F082" w:rsidR="00D84FC8" w:rsidRPr="00020915" w:rsidRDefault="00D84FC8" w:rsidP="00D84FC8">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w:t>
            </w:r>
            <w:r w:rsidRPr="00324907">
              <w:rPr>
                <w:rFonts w:ascii="Browallia New" w:hAnsi="Browallia New" w:cs="Browallia New"/>
                <w:sz w:val="20"/>
                <w:szCs w:val="20"/>
              </w:rPr>
              <w:t>2</w:t>
            </w:r>
            <w:r w:rsidRPr="00020915">
              <w:rPr>
                <w:rFonts w:ascii="Browallia New" w:hAnsi="Browallia New" w:cs="Browallia New"/>
                <w:sz w:val="20"/>
                <w:szCs w:val="20"/>
              </w:rPr>
              <w:t>)</w:t>
            </w:r>
          </w:p>
        </w:tc>
        <w:tc>
          <w:tcPr>
            <w:tcW w:w="677" w:type="dxa"/>
            <w:tcBorders>
              <w:bottom w:val="nil"/>
            </w:tcBorders>
            <w:vAlign w:val="bottom"/>
          </w:tcPr>
          <w:p w14:paraId="7D582A4F" w14:textId="1F2F4CF6" w:rsidR="00D84FC8" w:rsidRPr="00020915" w:rsidRDefault="00D84FC8" w:rsidP="00D84FC8">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rPr>
              <w:t>1</w:t>
            </w:r>
          </w:p>
        </w:tc>
        <w:tc>
          <w:tcPr>
            <w:tcW w:w="717" w:type="dxa"/>
            <w:tcBorders>
              <w:bottom w:val="nil"/>
            </w:tcBorders>
            <w:vAlign w:val="bottom"/>
          </w:tcPr>
          <w:p w14:paraId="3A5C04BF" w14:textId="40313CA9" w:rsidR="00D84FC8" w:rsidRPr="00020915" w:rsidRDefault="00D84FC8" w:rsidP="00D84FC8">
            <w:pPr>
              <w:pBdr>
                <w:bottom w:val="single" w:sz="12" w:space="1" w:color="auto"/>
              </w:pBdr>
              <w:spacing w:line="240" w:lineRule="auto"/>
              <w:jc w:val="right"/>
              <w:rPr>
                <w:rFonts w:ascii="Browallia New" w:hAnsi="Browallia New" w:cs="Browallia New"/>
                <w:sz w:val="20"/>
                <w:szCs w:val="20"/>
                <w:lang w:val="en-GB"/>
              </w:rPr>
            </w:pPr>
            <w:r w:rsidRPr="00020915">
              <w:rPr>
                <w:rFonts w:ascii="Browallia New" w:hAnsi="Browallia New" w:cs="Browallia New"/>
                <w:sz w:val="20"/>
                <w:szCs w:val="20"/>
                <w:lang w:val="en-GB"/>
              </w:rPr>
              <w:t>1,2</w:t>
            </w:r>
            <w:r w:rsidR="00E70BF2">
              <w:rPr>
                <w:rFonts w:ascii="Browallia New" w:hAnsi="Browallia New" w:cs="Browallia New"/>
                <w:sz w:val="20"/>
                <w:szCs w:val="20"/>
              </w:rPr>
              <w:t>6</w:t>
            </w:r>
            <w:r w:rsidR="00A4625A">
              <w:rPr>
                <w:rFonts w:ascii="Browallia New" w:hAnsi="Browallia New" w:cs="Browallia New"/>
                <w:sz w:val="20"/>
                <w:szCs w:val="20"/>
                <w:lang w:val="en-GB"/>
              </w:rPr>
              <w:t>8</w:t>
            </w:r>
          </w:p>
        </w:tc>
        <w:tc>
          <w:tcPr>
            <w:tcW w:w="709" w:type="dxa"/>
            <w:tcBorders>
              <w:bottom w:val="nil"/>
            </w:tcBorders>
            <w:vAlign w:val="bottom"/>
          </w:tcPr>
          <w:p w14:paraId="772EEA86" w14:textId="492EEA38" w:rsidR="00D84FC8" w:rsidRPr="00020915" w:rsidRDefault="00D84FC8" w:rsidP="00D84FC8">
            <w:pPr>
              <w:pBdr>
                <w:bottom w:val="single" w:sz="12" w:space="1" w:color="auto"/>
              </w:pBdr>
              <w:spacing w:line="240" w:lineRule="auto"/>
              <w:jc w:val="right"/>
              <w:rPr>
                <w:rFonts w:ascii="Browallia New" w:hAnsi="Browallia New" w:cs="Browallia New"/>
                <w:sz w:val="20"/>
                <w:szCs w:val="20"/>
              </w:rPr>
            </w:pPr>
            <w:r w:rsidRPr="00020915">
              <w:rPr>
                <w:rFonts w:ascii="Browallia New" w:hAnsi="Browallia New" w:cs="Browallia New"/>
                <w:sz w:val="20"/>
                <w:szCs w:val="20"/>
                <w:lang w:val="en-GB"/>
              </w:rPr>
              <w:t>1,287</w:t>
            </w:r>
          </w:p>
        </w:tc>
      </w:tr>
    </w:tbl>
    <w:p w14:paraId="0ED0C702" w14:textId="77777777" w:rsidR="00FB019D" w:rsidRPr="00324907" w:rsidRDefault="00FB019D"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722BCDA7" w14:textId="291B2C67" w:rsidR="00B461AF" w:rsidRPr="00C2555B"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r w:rsidRPr="00C2555B">
        <w:rPr>
          <w:rFonts w:ascii="Browallia New" w:hAnsi="Browallia New" w:cs="Browallia New"/>
          <w:b/>
          <w:bCs/>
          <w:sz w:val="28"/>
          <w:szCs w:val="28"/>
          <w:cs/>
        </w:rPr>
        <w:t xml:space="preserve">ลูกค้ารายใหญ่ </w:t>
      </w:r>
    </w:p>
    <w:p w14:paraId="157D74EF" w14:textId="77777777" w:rsidR="00B461AF" w:rsidRPr="00C2555B"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r w:rsidRPr="00C2555B">
        <w:rPr>
          <w:rFonts w:ascii="Browallia New" w:hAnsi="Browallia New" w:cs="Browallia New"/>
          <w:sz w:val="28"/>
          <w:szCs w:val="28"/>
          <w:cs/>
        </w:rPr>
        <w:t>กลุ่มบริษัทไม่มีลูกค้ารายใหญ่จากการดำเนินธุรกิจ จึงไม่มีความเสี่ยงเรื่องที่จะเสียลูกค้ารายใหญ่</w:t>
      </w:r>
    </w:p>
    <w:p w14:paraId="0A4EB479" w14:textId="77777777" w:rsidR="00B461AF" w:rsidRPr="00C2555B" w:rsidRDefault="00B461A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cs/>
          <w:lang w:val="en-GB"/>
        </w:rPr>
        <w:sectPr w:rsidR="00B461AF" w:rsidRPr="00C2555B" w:rsidSect="00C16C6E">
          <w:footerReference w:type="default" r:id="rId12"/>
          <w:pgSz w:w="16834" w:h="11909" w:orient="landscape" w:code="9"/>
          <w:pgMar w:top="1080" w:right="958" w:bottom="1080" w:left="1418" w:header="1140" w:footer="131" w:gutter="0"/>
          <w:cols w:space="720"/>
        </w:sectPr>
      </w:pPr>
    </w:p>
    <w:p w14:paraId="21A9AE44" w14:textId="70964938" w:rsidR="009B0143" w:rsidRPr="00C2555B" w:rsidRDefault="009B0143"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ลำดับชั้นของมูลค่ายุติธรรม</w:t>
      </w:r>
    </w:p>
    <w:p w14:paraId="058F32D6" w14:textId="77777777" w:rsidR="009B0143" w:rsidRPr="00493671" w:rsidRDefault="009B0143" w:rsidP="001B4041">
      <w:pPr>
        <w:spacing w:line="240" w:lineRule="auto"/>
        <w:ind w:left="360"/>
        <w:jc w:val="thaiDistribute"/>
        <w:rPr>
          <w:rFonts w:ascii="Browallia New" w:hAnsi="Browallia New" w:cs="Browallia New"/>
          <w:b/>
          <w:bCs/>
          <w:sz w:val="24"/>
          <w:szCs w:val="24"/>
        </w:rPr>
      </w:pPr>
    </w:p>
    <w:p w14:paraId="619DDDD5" w14:textId="27DC3A57" w:rsidR="009B0143" w:rsidRPr="00C2555B" w:rsidRDefault="00C23DF3" w:rsidP="001B4041">
      <w:pPr>
        <w:spacing w:line="240" w:lineRule="auto"/>
        <w:ind w:left="450"/>
        <w:jc w:val="thaiDistribute"/>
        <w:rPr>
          <w:rFonts w:ascii="Browallia New" w:hAnsi="Browallia New" w:cs="Browallia New"/>
          <w:sz w:val="28"/>
          <w:szCs w:val="28"/>
        </w:rPr>
      </w:pPr>
      <w:r w:rsidRPr="00C2555B">
        <w:rPr>
          <w:rFonts w:ascii="Browallia New" w:hAnsi="Browallia New" w:cs="Browallia New"/>
          <w:sz w:val="28"/>
          <w:szCs w:val="28"/>
          <w:cs/>
        </w:rPr>
        <w:t xml:space="preserve">ณ วันที่ </w:t>
      </w:r>
      <w:r w:rsidR="00156A13" w:rsidRPr="009055F0">
        <w:rPr>
          <w:rFonts w:ascii="Browallia New" w:hAnsi="Browallia New" w:cs="Browallia New"/>
          <w:spacing w:val="-2"/>
          <w:sz w:val="28"/>
          <w:szCs w:val="28"/>
        </w:rPr>
        <w:t xml:space="preserve">30 </w:t>
      </w:r>
      <w:r w:rsidR="001E4234" w:rsidRPr="001E4234">
        <w:rPr>
          <w:rFonts w:ascii="Browallia New" w:hAnsi="Browallia New" w:cs="Browallia New"/>
          <w:spacing w:val="-2"/>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w:t>
      </w:r>
      <w:r w:rsidR="00FA60F4" w:rsidRPr="00C2555B">
        <w:rPr>
          <w:rFonts w:ascii="Browallia New" w:hAnsi="Browallia New" w:cs="Browallia New"/>
          <w:sz w:val="28"/>
          <w:szCs w:val="28"/>
          <w:cs/>
        </w:rPr>
        <w:t>กลุ่ม</w:t>
      </w:r>
      <w:r w:rsidR="004E5B8F" w:rsidRPr="00C2555B">
        <w:rPr>
          <w:rFonts w:ascii="Browallia New" w:hAnsi="Browallia New" w:cs="Browallia New"/>
          <w:sz w:val="28"/>
          <w:szCs w:val="28"/>
          <w:cs/>
        </w:rPr>
        <w:t>บริษัท</w:t>
      </w:r>
      <w:r w:rsidR="009B0143" w:rsidRPr="00C2555B">
        <w:rPr>
          <w:rFonts w:ascii="Browallia New" w:hAnsi="Browallia New" w:cs="Browallia New"/>
          <w:sz w:val="28"/>
          <w:szCs w:val="28"/>
          <w:cs/>
        </w:rPr>
        <w:t>มีสินทรัพย์ที่เปิดเผยมูลค่ายุติธรรมในงบแสดงฐานะการเงินแยกแสดงตามลำดับชั้นของมูลค่ายุติธรรม ดังนี้</w:t>
      </w:r>
    </w:p>
    <w:p w14:paraId="00542706" w14:textId="77777777" w:rsidR="009B0143" w:rsidRPr="00C2555B" w:rsidRDefault="009B0143" w:rsidP="001B4041">
      <w:pPr>
        <w:spacing w:line="240" w:lineRule="auto"/>
        <w:jc w:val="thaiDistribute"/>
        <w:rPr>
          <w:rFonts w:ascii="Browallia New" w:hAnsi="Browallia New" w:cs="Browallia New"/>
          <w:sz w:val="26"/>
          <w:szCs w:val="26"/>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9B0143" w:rsidRPr="00C2555B" w14:paraId="6E70CC56" w14:textId="77777777" w:rsidTr="0001418F">
        <w:trPr>
          <w:trHeight w:val="221"/>
        </w:trPr>
        <w:tc>
          <w:tcPr>
            <w:tcW w:w="3510" w:type="dxa"/>
          </w:tcPr>
          <w:p w14:paraId="3769C136" w14:textId="77777777" w:rsidR="009B0143" w:rsidRPr="00C2555B" w:rsidRDefault="009B0143" w:rsidP="001B4041">
            <w:pPr>
              <w:spacing w:line="240" w:lineRule="auto"/>
              <w:jc w:val="thaiDistribute"/>
              <w:rPr>
                <w:rFonts w:ascii="Browallia New" w:hAnsi="Browallia New" w:cs="Browallia New"/>
                <w:sz w:val="28"/>
                <w:szCs w:val="28"/>
              </w:rPr>
            </w:pPr>
          </w:p>
        </w:tc>
        <w:tc>
          <w:tcPr>
            <w:tcW w:w="1170" w:type="dxa"/>
          </w:tcPr>
          <w:p w14:paraId="6F25F8A7" w14:textId="77777777" w:rsidR="009B0143" w:rsidRPr="00C2555B"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1EC10433" w14:textId="77777777" w:rsidR="009B0143" w:rsidRPr="00C2555B"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6DCAD0CC" w14:textId="77777777" w:rsidR="009B0143" w:rsidRPr="00C2555B"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18B90BC3" w14:textId="77777777" w:rsidR="009B0143" w:rsidRPr="00C2555B"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0E04EFD1" w14:textId="77777777" w:rsidR="009B0143" w:rsidRPr="00C2555B" w:rsidRDefault="009B0143" w:rsidP="001B4041">
            <w:pPr>
              <w:spacing w:line="240" w:lineRule="auto"/>
              <w:jc w:val="right"/>
              <w:rPr>
                <w:rFonts w:ascii="Browallia New" w:hAnsi="Browallia New" w:cs="Browallia New"/>
                <w:sz w:val="28"/>
                <w:szCs w:val="28"/>
              </w:rPr>
            </w:pPr>
            <w:r w:rsidRPr="00C2555B">
              <w:rPr>
                <w:rFonts w:ascii="Browallia New" w:hAnsi="Browallia New" w:cs="Browallia New"/>
                <w:sz w:val="28"/>
                <w:szCs w:val="28"/>
              </w:rPr>
              <w:tab/>
              <w:t>(</w:t>
            </w:r>
            <w:r w:rsidRPr="00C2555B">
              <w:rPr>
                <w:rFonts w:ascii="Browallia New" w:hAnsi="Browallia New" w:cs="Browallia New"/>
                <w:sz w:val="28"/>
                <w:szCs w:val="28"/>
                <w:cs/>
              </w:rPr>
              <w:t>หน่วย</w:t>
            </w:r>
            <w:r w:rsidRPr="00C2555B">
              <w:rPr>
                <w:rFonts w:ascii="Browallia New" w:hAnsi="Browallia New" w:cs="Browallia New"/>
                <w:sz w:val="28"/>
                <w:szCs w:val="28"/>
              </w:rPr>
              <w:t xml:space="preserve"> : </w:t>
            </w:r>
            <w:r w:rsidRPr="00C2555B">
              <w:rPr>
                <w:rFonts w:ascii="Browallia New" w:hAnsi="Browallia New" w:cs="Browallia New"/>
                <w:sz w:val="28"/>
                <w:szCs w:val="28"/>
                <w:cs/>
              </w:rPr>
              <w:t>พันบาท</w:t>
            </w:r>
            <w:r w:rsidRPr="00C2555B">
              <w:rPr>
                <w:rFonts w:ascii="Browallia New" w:hAnsi="Browallia New" w:cs="Browallia New"/>
                <w:sz w:val="28"/>
                <w:szCs w:val="28"/>
              </w:rPr>
              <w:t>)</w:t>
            </w:r>
          </w:p>
        </w:tc>
      </w:tr>
      <w:tr w:rsidR="009B0143" w:rsidRPr="00C2555B" w14:paraId="455B5CE9" w14:textId="77777777" w:rsidTr="0001418F">
        <w:trPr>
          <w:trHeight w:val="221"/>
        </w:trPr>
        <w:tc>
          <w:tcPr>
            <w:tcW w:w="3510" w:type="dxa"/>
          </w:tcPr>
          <w:p w14:paraId="785BEDE8" w14:textId="77777777" w:rsidR="009B0143" w:rsidRPr="00C2555B" w:rsidRDefault="009B0143" w:rsidP="001B4041">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79C2E86B" w14:textId="77777777" w:rsidR="009B0143" w:rsidRPr="00C2555B" w:rsidRDefault="009B0143" w:rsidP="00FB34C7">
            <w:pPr>
              <w:spacing w:line="240" w:lineRule="auto"/>
              <w:ind w:left="-108"/>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r>
      <w:tr w:rsidR="009B0143" w:rsidRPr="00C2555B" w14:paraId="02EE4BDF" w14:textId="77777777" w:rsidTr="00681231">
        <w:trPr>
          <w:trHeight w:val="221"/>
        </w:trPr>
        <w:tc>
          <w:tcPr>
            <w:tcW w:w="3510" w:type="dxa"/>
          </w:tcPr>
          <w:p w14:paraId="5D084337" w14:textId="77777777" w:rsidR="009B0143" w:rsidRPr="00C2555B" w:rsidRDefault="009B0143" w:rsidP="001B4041">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21077664" w14:textId="77777777" w:rsidR="009B0143" w:rsidRPr="00C2555B" w:rsidRDefault="009B0143" w:rsidP="00535DAE">
            <w:pPr>
              <w:spacing w:line="240" w:lineRule="auto"/>
              <w:ind w:left="10"/>
              <w:jc w:val="center"/>
              <w:rPr>
                <w:rFonts w:ascii="Browallia New" w:hAnsi="Browallia New" w:cs="Browallia New"/>
                <w:sz w:val="28"/>
                <w:szCs w:val="28"/>
              </w:rPr>
            </w:pPr>
            <w:r w:rsidRPr="00C2555B">
              <w:rPr>
                <w:rFonts w:ascii="Browallia New" w:hAnsi="Browallia New" w:cs="Browallia New"/>
                <w:sz w:val="28"/>
                <w:szCs w:val="28"/>
                <w:cs/>
              </w:rPr>
              <w:t>ระดับ</w:t>
            </w:r>
            <w:r w:rsidRPr="00C2555B">
              <w:rPr>
                <w:rFonts w:ascii="Browallia New" w:hAnsi="Browallia New" w:cs="Browallia New"/>
                <w:sz w:val="28"/>
                <w:szCs w:val="28"/>
              </w:rPr>
              <w:t xml:space="preserve"> 1</w:t>
            </w:r>
          </w:p>
        </w:tc>
        <w:tc>
          <w:tcPr>
            <w:tcW w:w="270" w:type="dxa"/>
            <w:tcBorders>
              <w:top w:val="single" w:sz="4" w:space="0" w:color="auto"/>
            </w:tcBorders>
          </w:tcPr>
          <w:p w14:paraId="365592E6" w14:textId="77777777" w:rsidR="009B0143" w:rsidRPr="00C2555B" w:rsidRDefault="009B0143" w:rsidP="001B4041">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BF160B8" w14:textId="77777777" w:rsidR="009B0143" w:rsidRPr="00C2555B" w:rsidRDefault="009B0143" w:rsidP="00535DAE">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ระดับ</w:t>
            </w:r>
            <w:r w:rsidRPr="00C2555B">
              <w:rPr>
                <w:rFonts w:ascii="Browallia New" w:hAnsi="Browallia New" w:cs="Browallia New"/>
                <w:sz w:val="28"/>
                <w:szCs w:val="28"/>
              </w:rPr>
              <w:t xml:space="preserve"> 2</w:t>
            </w:r>
          </w:p>
        </w:tc>
        <w:tc>
          <w:tcPr>
            <w:tcW w:w="270" w:type="dxa"/>
            <w:tcBorders>
              <w:top w:val="single" w:sz="4" w:space="0" w:color="auto"/>
            </w:tcBorders>
          </w:tcPr>
          <w:p w14:paraId="46181A2E" w14:textId="77777777" w:rsidR="009B0143" w:rsidRPr="00C2555B" w:rsidRDefault="009B0143" w:rsidP="001B4041">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25B13E6A" w14:textId="77777777" w:rsidR="009B0143" w:rsidRPr="00C2555B" w:rsidRDefault="009B0143" w:rsidP="00535DAE">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ระดับ</w:t>
            </w:r>
            <w:r w:rsidRPr="00C2555B">
              <w:rPr>
                <w:rFonts w:ascii="Browallia New" w:hAnsi="Browallia New" w:cs="Browallia New"/>
                <w:sz w:val="28"/>
                <w:szCs w:val="28"/>
              </w:rPr>
              <w:t xml:space="preserve"> 3</w:t>
            </w:r>
          </w:p>
        </w:tc>
        <w:tc>
          <w:tcPr>
            <w:tcW w:w="270" w:type="dxa"/>
            <w:tcBorders>
              <w:top w:val="single" w:sz="4" w:space="0" w:color="auto"/>
            </w:tcBorders>
          </w:tcPr>
          <w:p w14:paraId="1BB42AF9" w14:textId="77777777" w:rsidR="009B0143" w:rsidRPr="00C2555B" w:rsidRDefault="009B0143" w:rsidP="001B4041">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69E14A5A" w14:textId="77777777" w:rsidR="009B0143" w:rsidRPr="00C2555B" w:rsidRDefault="009B0143" w:rsidP="00535DAE">
            <w:pPr>
              <w:spacing w:line="240" w:lineRule="auto"/>
              <w:ind w:left="10"/>
              <w:jc w:val="center"/>
              <w:rPr>
                <w:rFonts w:ascii="Browallia New" w:hAnsi="Browallia New" w:cs="Browallia New"/>
                <w:sz w:val="28"/>
                <w:szCs w:val="28"/>
                <w:cs/>
              </w:rPr>
            </w:pPr>
            <w:r w:rsidRPr="00C2555B">
              <w:rPr>
                <w:rFonts w:ascii="Browallia New" w:hAnsi="Browallia New" w:cs="Browallia New"/>
                <w:sz w:val="28"/>
                <w:szCs w:val="28"/>
                <w:cs/>
              </w:rPr>
              <w:t>รวม</w:t>
            </w:r>
          </w:p>
        </w:tc>
      </w:tr>
      <w:tr w:rsidR="009B0143" w:rsidRPr="00C2555B" w14:paraId="289D0401" w14:textId="77777777" w:rsidTr="00A73728">
        <w:trPr>
          <w:trHeight w:val="199"/>
        </w:trPr>
        <w:tc>
          <w:tcPr>
            <w:tcW w:w="3510" w:type="dxa"/>
            <w:vAlign w:val="center"/>
          </w:tcPr>
          <w:p w14:paraId="0AE15014" w14:textId="77777777" w:rsidR="009B0143" w:rsidRPr="00C2555B" w:rsidRDefault="009B0143" w:rsidP="001B4041">
            <w:pPr>
              <w:spacing w:line="240" w:lineRule="auto"/>
              <w:rPr>
                <w:rFonts w:ascii="Browallia New" w:hAnsi="Browallia New" w:cs="Browallia New"/>
                <w:b/>
                <w:bCs/>
                <w:sz w:val="28"/>
                <w:szCs w:val="28"/>
                <w:cs/>
              </w:rPr>
            </w:pPr>
            <w:r w:rsidRPr="00C2555B">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00C9CD3D" w14:textId="77777777" w:rsidR="009B0143" w:rsidRPr="00C2555B"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58D34995" w14:textId="77777777" w:rsidR="009B0143" w:rsidRPr="00C2555B"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1170" w:type="dxa"/>
          </w:tcPr>
          <w:p w14:paraId="3CBABF10" w14:textId="77777777" w:rsidR="009B0143" w:rsidRPr="00C2555B"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6340905E" w14:textId="77777777" w:rsidR="009B0143" w:rsidRPr="00C2555B"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1080" w:type="dxa"/>
            <w:tcBorders>
              <w:top w:val="single" w:sz="2" w:space="0" w:color="auto"/>
            </w:tcBorders>
          </w:tcPr>
          <w:p w14:paraId="3EEF51E5" w14:textId="77777777" w:rsidR="009B0143" w:rsidRPr="00C2555B" w:rsidRDefault="009B0143" w:rsidP="001B4041">
            <w:pPr>
              <w:pStyle w:val="Caption"/>
              <w:spacing w:line="240" w:lineRule="auto"/>
              <w:jc w:val="thaiDistribute"/>
              <w:rPr>
                <w:rFonts w:ascii="Browallia New" w:hAnsi="Browallia New" w:cs="Browallia New"/>
                <w:sz w:val="28"/>
                <w:szCs w:val="28"/>
                <w:lang w:val="en-GB" w:eastAsia="en-GB"/>
              </w:rPr>
            </w:pPr>
          </w:p>
        </w:tc>
        <w:tc>
          <w:tcPr>
            <w:tcW w:w="270" w:type="dxa"/>
          </w:tcPr>
          <w:p w14:paraId="7E259FAB" w14:textId="77777777" w:rsidR="009B0143" w:rsidRPr="00C2555B" w:rsidRDefault="009B0143" w:rsidP="001B4041">
            <w:pPr>
              <w:pStyle w:val="Caption"/>
              <w:spacing w:line="240" w:lineRule="auto"/>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046B6F64" w14:textId="77777777" w:rsidR="009B0143" w:rsidRPr="00C2555B" w:rsidRDefault="009B0143" w:rsidP="001B4041">
            <w:pPr>
              <w:pStyle w:val="Caption"/>
              <w:spacing w:line="240" w:lineRule="auto"/>
              <w:jc w:val="thaiDistribute"/>
              <w:rPr>
                <w:rFonts w:ascii="Browallia New" w:hAnsi="Browallia New" w:cs="Browallia New"/>
                <w:sz w:val="28"/>
                <w:szCs w:val="28"/>
                <w:lang w:val="en-GB" w:eastAsia="en-GB"/>
              </w:rPr>
            </w:pPr>
          </w:p>
        </w:tc>
      </w:tr>
      <w:tr w:rsidR="00DC38C6" w:rsidRPr="00C2555B" w14:paraId="1D300096" w14:textId="77777777" w:rsidTr="00A73728">
        <w:trPr>
          <w:trHeight w:val="284"/>
        </w:trPr>
        <w:tc>
          <w:tcPr>
            <w:tcW w:w="3510" w:type="dxa"/>
            <w:vAlign w:val="center"/>
          </w:tcPr>
          <w:p w14:paraId="2AAF6871" w14:textId="77777777" w:rsidR="00DC38C6" w:rsidRPr="00C2555B" w:rsidRDefault="00DC38C6" w:rsidP="00DC38C6">
            <w:pPr>
              <w:spacing w:line="240" w:lineRule="auto"/>
              <w:rPr>
                <w:rFonts w:ascii="Browallia New" w:hAnsi="Browallia New" w:cs="Browallia New"/>
                <w:sz w:val="28"/>
                <w:szCs w:val="28"/>
                <w:rtl/>
                <w:cs/>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เงินลงทุนในหลักทรัพย์เพื่อค้า</w:t>
            </w:r>
          </w:p>
        </w:tc>
        <w:tc>
          <w:tcPr>
            <w:tcW w:w="1170" w:type="dxa"/>
            <w:tcBorders>
              <w:bottom w:val="single" w:sz="12" w:space="0" w:color="auto"/>
            </w:tcBorders>
          </w:tcPr>
          <w:p w14:paraId="264674DE" w14:textId="46B6E6D5" w:rsidR="00DC38C6" w:rsidRPr="00324907" w:rsidRDefault="00A173C5" w:rsidP="00DC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rPr>
            </w:pPr>
            <w:r w:rsidRPr="00324907">
              <w:rPr>
                <w:rFonts w:ascii="Browallia New" w:hAnsi="Browallia New" w:cs="Browallia New"/>
                <w:sz w:val="28"/>
                <w:szCs w:val="28"/>
              </w:rPr>
              <w:t>-</w:t>
            </w:r>
          </w:p>
        </w:tc>
        <w:tc>
          <w:tcPr>
            <w:tcW w:w="270" w:type="dxa"/>
          </w:tcPr>
          <w:p w14:paraId="77FE3CDD" w14:textId="77777777" w:rsidR="00DC38C6" w:rsidRPr="00324907" w:rsidRDefault="00DC38C6" w:rsidP="00DC38C6">
            <w:pPr>
              <w:tabs>
                <w:tab w:val="clear" w:pos="907"/>
                <w:tab w:val="left" w:pos="900"/>
              </w:tabs>
              <w:spacing w:line="240" w:lineRule="auto"/>
              <w:jc w:val="right"/>
              <w:rPr>
                <w:rFonts w:ascii="Browallia New" w:hAnsi="Browallia New" w:cs="Browallia New"/>
                <w:sz w:val="28"/>
                <w:szCs w:val="28"/>
              </w:rPr>
            </w:pPr>
          </w:p>
        </w:tc>
        <w:tc>
          <w:tcPr>
            <w:tcW w:w="1170" w:type="dxa"/>
            <w:tcBorders>
              <w:bottom w:val="single" w:sz="12" w:space="0" w:color="auto"/>
            </w:tcBorders>
          </w:tcPr>
          <w:p w14:paraId="6F71F0C7" w14:textId="67EF6C69" w:rsidR="00DC38C6" w:rsidRPr="00324907" w:rsidRDefault="005B67C0" w:rsidP="00BA2BCE">
            <w:pPr>
              <w:tabs>
                <w:tab w:val="clear" w:pos="907"/>
                <w:tab w:val="left" w:pos="900"/>
              </w:tabs>
              <w:spacing w:line="240" w:lineRule="auto"/>
              <w:jc w:val="right"/>
              <w:rPr>
                <w:rFonts w:ascii="Browallia New" w:hAnsi="Browallia New" w:cs="Browallia New"/>
                <w:sz w:val="28"/>
                <w:szCs w:val="28"/>
              </w:rPr>
            </w:pPr>
            <w:r>
              <w:rPr>
                <w:rFonts w:ascii="Browallia New" w:hAnsi="Browallia New" w:cs="Browallia New"/>
                <w:sz w:val="28"/>
                <w:szCs w:val="28"/>
              </w:rPr>
              <w:t>55</w:t>
            </w:r>
          </w:p>
        </w:tc>
        <w:tc>
          <w:tcPr>
            <w:tcW w:w="270" w:type="dxa"/>
          </w:tcPr>
          <w:p w14:paraId="012F044C" w14:textId="77777777" w:rsidR="00DC38C6" w:rsidRPr="00324907" w:rsidRDefault="00DC38C6" w:rsidP="00DC38C6">
            <w:pPr>
              <w:tabs>
                <w:tab w:val="clear" w:pos="907"/>
                <w:tab w:val="left" w:pos="900"/>
              </w:tabs>
              <w:spacing w:line="240" w:lineRule="auto"/>
              <w:jc w:val="right"/>
              <w:rPr>
                <w:rFonts w:ascii="Browallia New" w:hAnsi="Browallia New" w:cs="Browallia New"/>
                <w:sz w:val="28"/>
                <w:szCs w:val="28"/>
              </w:rPr>
            </w:pPr>
          </w:p>
        </w:tc>
        <w:tc>
          <w:tcPr>
            <w:tcW w:w="1080" w:type="dxa"/>
            <w:tcBorders>
              <w:bottom w:val="single" w:sz="12" w:space="0" w:color="auto"/>
            </w:tcBorders>
          </w:tcPr>
          <w:p w14:paraId="03C490C9" w14:textId="491BC4B4" w:rsidR="00DC38C6" w:rsidRPr="00324907" w:rsidRDefault="00A173C5" w:rsidP="00DC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cs/>
              </w:rPr>
            </w:pPr>
            <w:r w:rsidRPr="00324907">
              <w:rPr>
                <w:rFonts w:ascii="Browallia New" w:hAnsi="Browallia New" w:cs="Browallia New"/>
                <w:sz w:val="28"/>
                <w:szCs w:val="28"/>
              </w:rPr>
              <w:t>-</w:t>
            </w:r>
          </w:p>
        </w:tc>
        <w:tc>
          <w:tcPr>
            <w:tcW w:w="270" w:type="dxa"/>
          </w:tcPr>
          <w:p w14:paraId="26F312D7" w14:textId="77777777" w:rsidR="00DC38C6" w:rsidRPr="00324907" w:rsidRDefault="00DC38C6" w:rsidP="00DC38C6">
            <w:pPr>
              <w:tabs>
                <w:tab w:val="clear" w:pos="907"/>
                <w:tab w:val="left" w:pos="900"/>
              </w:tabs>
              <w:spacing w:line="240" w:lineRule="auto"/>
              <w:jc w:val="right"/>
              <w:rPr>
                <w:rFonts w:ascii="Browallia New" w:hAnsi="Browallia New" w:cs="Browallia New"/>
                <w:sz w:val="28"/>
                <w:szCs w:val="28"/>
              </w:rPr>
            </w:pPr>
          </w:p>
        </w:tc>
        <w:tc>
          <w:tcPr>
            <w:tcW w:w="1164" w:type="dxa"/>
            <w:tcBorders>
              <w:bottom w:val="single" w:sz="12" w:space="0" w:color="auto"/>
            </w:tcBorders>
          </w:tcPr>
          <w:p w14:paraId="56267A55" w14:textId="671EF965" w:rsidR="00DC38C6" w:rsidRPr="00324907" w:rsidRDefault="005B67C0" w:rsidP="00DC38C6">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55</w:t>
            </w:r>
          </w:p>
        </w:tc>
      </w:tr>
    </w:tbl>
    <w:p w14:paraId="62C6248E" w14:textId="77777777" w:rsidR="00E6113A" w:rsidRPr="00C2555B" w:rsidRDefault="00E6113A" w:rsidP="00E6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8"/>
          <w:szCs w:val="28"/>
          <w:lang w:val="en-GB"/>
        </w:rPr>
      </w:pPr>
    </w:p>
    <w:p w14:paraId="667541B6" w14:textId="77777777" w:rsidR="006971B8" w:rsidRPr="00C2555B" w:rsidRDefault="006971B8"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ภาระผูกพัน</w:t>
      </w:r>
    </w:p>
    <w:p w14:paraId="3B66D31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6E5144A6" w:rsidR="00D7321C" w:rsidRPr="00C2555B" w:rsidRDefault="00C23DF3" w:rsidP="00D7321C">
      <w:pPr>
        <w:spacing w:line="240" w:lineRule="auto"/>
        <w:ind w:left="426" w:right="-45"/>
        <w:jc w:val="thaiDistribute"/>
        <w:rPr>
          <w:rFonts w:ascii="Browallia New" w:hAnsi="Browallia New" w:cs="Browallia New"/>
          <w:sz w:val="28"/>
          <w:szCs w:val="28"/>
        </w:rPr>
      </w:pPr>
      <w:r w:rsidRPr="00C2555B">
        <w:rPr>
          <w:rFonts w:ascii="Browallia New" w:hAnsi="Browallia New" w:cs="Browallia New"/>
          <w:spacing w:val="-2"/>
          <w:sz w:val="28"/>
          <w:szCs w:val="28"/>
          <w:cs/>
        </w:rPr>
        <w:t xml:space="preserve">ณ วันที่ </w:t>
      </w:r>
      <w:r w:rsidR="00156A13" w:rsidRPr="009055F0">
        <w:rPr>
          <w:rFonts w:ascii="Browallia New" w:hAnsi="Browallia New" w:cs="Browallia New"/>
          <w:spacing w:val="-2"/>
          <w:sz w:val="28"/>
          <w:szCs w:val="28"/>
        </w:rPr>
        <w:t xml:space="preserve">30 </w:t>
      </w:r>
      <w:r w:rsidR="001E4234" w:rsidRPr="001E4234">
        <w:rPr>
          <w:rFonts w:ascii="Browallia New" w:hAnsi="Browallia New" w:cs="Browallia New"/>
          <w:spacing w:val="-2"/>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Pr="00C2555B">
        <w:rPr>
          <w:rFonts w:ascii="Browallia New" w:hAnsi="Browallia New" w:cs="Browallia New"/>
          <w:sz w:val="28"/>
          <w:szCs w:val="28"/>
          <w:cs/>
          <w:lang w:val="en-GB"/>
        </w:rPr>
        <w:t xml:space="preserve"> </w:t>
      </w:r>
      <w:r w:rsidR="006971B8" w:rsidRPr="00C2555B">
        <w:rPr>
          <w:rFonts w:ascii="Browallia New" w:hAnsi="Browallia New" w:cs="Browallia New"/>
          <w:sz w:val="28"/>
          <w:szCs w:val="28"/>
          <w:cs/>
        </w:rPr>
        <w:t>บริษัทและบริษัทย่อยมี</w:t>
      </w:r>
    </w:p>
    <w:p w14:paraId="55E8385E" w14:textId="77777777" w:rsidR="00D7321C" w:rsidRPr="00C2555B" w:rsidRDefault="00D7321C" w:rsidP="00D7321C">
      <w:pPr>
        <w:spacing w:line="240" w:lineRule="auto"/>
        <w:ind w:left="426" w:right="-45"/>
        <w:jc w:val="thaiDistribute"/>
        <w:rPr>
          <w:rFonts w:ascii="Browallia New" w:hAnsi="Browallia New" w:cs="Browallia New"/>
          <w:sz w:val="28"/>
          <w:szCs w:val="28"/>
        </w:rPr>
      </w:pPr>
    </w:p>
    <w:p w14:paraId="49ADC033" w14:textId="7F3B88DF" w:rsidR="006971B8" w:rsidRPr="00C2555B"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702"/>
        <w:jc w:val="thaiDistribute"/>
        <w:rPr>
          <w:rFonts w:ascii="Browallia New" w:hAnsi="Browallia New" w:cs="Browallia New"/>
          <w:sz w:val="28"/>
          <w:szCs w:val="28"/>
        </w:rPr>
      </w:pPr>
      <w:r w:rsidRPr="00C2555B">
        <w:rPr>
          <w:rFonts w:ascii="Browallia New" w:hAnsi="Browallia New" w:cs="Browallia New"/>
          <w:sz w:val="28"/>
          <w:szCs w:val="28"/>
          <w:cs/>
        </w:rPr>
        <w:t>ภาระผูกพันในการจ่ายค่าเช่าที่ดิน อาคารและค่าบริการที่เกี่ยวข้องตามสัญญา ค่าเช่าและค่าบริการที่จะต้องจ่าย</w:t>
      </w:r>
      <w:r w:rsidR="00D7321C" w:rsidRPr="00C2555B">
        <w:rPr>
          <w:rFonts w:ascii="Browallia New" w:hAnsi="Browallia New" w:cs="Browallia New"/>
          <w:sz w:val="28"/>
          <w:szCs w:val="28"/>
          <w:cs/>
        </w:rPr>
        <w:t>ตาม</w:t>
      </w:r>
      <w:r w:rsidRPr="00C2555B">
        <w:rPr>
          <w:rFonts w:ascii="Browallia New" w:hAnsi="Browallia New" w:cs="Browallia New"/>
          <w:sz w:val="28"/>
          <w:szCs w:val="28"/>
          <w:cs/>
        </w:rPr>
        <w:t>สัญญาดังกล่าวดังนี้</w:t>
      </w:r>
    </w:p>
    <w:p w14:paraId="29B3539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
        <w:jc w:val="thaiDistribute"/>
        <w:rPr>
          <w:rFonts w:ascii="Browallia New" w:hAnsi="Browallia New" w:cs="Browallia New"/>
          <w:sz w:val="28"/>
          <w:szCs w:val="28"/>
        </w:rPr>
      </w:pPr>
    </w:p>
    <w:tbl>
      <w:tblPr>
        <w:tblW w:w="8318" w:type="dxa"/>
        <w:tblInd w:w="1062" w:type="dxa"/>
        <w:tblLayout w:type="fixed"/>
        <w:tblCellMar>
          <w:left w:w="72" w:type="dxa"/>
          <w:right w:w="72" w:type="dxa"/>
        </w:tblCellMar>
        <w:tblLook w:val="0000" w:firstRow="0" w:lastRow="0" w:firstColumn="0" w:lastColumn="0" w:noHBand="0" w:noVBand="0"/>
      </w:tblPr>
      <w:tblGrid>
        <w:gridCol w:w="3616"/>
        <w:gridCol w:w="166"/>
        <w:gridCol w:w="2084"/>
        <w:gridCol w:w="164"/>
        <w:gridCol w:w="2288"/>
      </w:tblGrid>
      <w:tr w:rsidR="006971B8" w:rsidRPr="00C2555B" w14:paraId="685020DD" w14:textId="77777777" w:rsidTr="003D049D">
        <w:trPr>
          <w:cantSplit/>
          <w:trHeight w:val="240"/>
        </w:trPr>
        <w:tc>
          <w:tcPr>
            <w:tcW w:w="3616" w:type="dxa"/>
          </w:tcPr>
          <w:p w14:paraId="5F99E938"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66" w:type="dxa"/>
          </w:tcPr>
          <w:p w14:paraId="2E94F9BD"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4536" w:type="dxa"/>
            <w:gridSpan w:val="3"/>
          </w:tcPr>
          <w:p w14:paraId="243D8CD2" w14:textId="77777777" w:rsidR="006971B8" w:rsidRPr="00C2555B" w:rsidRDefault="006971B8" w:rsidP="001B4041">
            <w:pPr>
              <w:spacing w:line="240" w:lineRule="auto"/>
              <w:ind w:right="18"/>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2AEE7E22" w14:textId="77777777" w:rsidTr="00493671">
        <w:trPr>
          <w:cantSplit/>
        </w:trPr>
        <w:tc>
          <w:tcPr>
            <w:tcW w:w="3616" w:type="dxa"/>
          </w:tcPr>
          <w:p w14:paraId="6509B08D"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66" w:type="dxa"/>
          </w:tcPr>
          <w:p w14:paraId="3FC6EB23"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084" w:type="dxa"/>
            <w:tcBorders>
              <w:bottom w:val="single" w:sz="4" w:space="0" w:color="auto"/>
            </w:tcBorders>
            <w:vAlign w:val="center"/>
          </w:tcPr>
          <w:p w14:paraId="4D37765B" w14:textId="77777777" w:rsidR="006971B8" w:rsidRPr="00C2555B" w:rsidRDefault="006971B8" w:rsidP="001B4041">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164" w:type="dxa"/>
          </w:tcPr>
          <w:p w14:paraId="63C45653"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288" w:type="dxa"/>
            <w:tcBorders>
              <w:bottom w:val="single" w:sz="4" w:space="0" w:color="auto"/>
            </w:tcBorders>
            <w:vAlign w:val="center"/>
          </w:tcPr>
          <w:p w14:paraId="7E30A31D" w14:textId="77777777" w:rsidR="006971B8" w:rsidRPr="00C2555B" w:rsidRDefault="006971B8" w:rsidP="001B4041">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6971B8" w:rsidRPr="00C2555B" w14:paraId="7F0D3D67" w14:textId="77777777" w:rsidTr="00493671">
        <w:trPr>
          <w:cantSplit/>
          <w:trHeight w:val="80"/>
        </w:trPr>
        <w:tc>
          <w:tcPr>
            <w:tcW w:w="3616" w:type="dxa"/>
          </w:tcPr>
          <w:p w14:paraId="1A6995BA" w14:textId="77777777" w:rsidR="006971B8" w:rsidRPr="00C2555B" w:rsidRDefault="006971B8" w:rsidP="001B4041">
            <w:pPr>
              <w:tabs>
                <w:tab w:val="left" w:pos="360"/>
                <w:tab w:val="left" w:pos="2160"/>
                <w:tab w:val="left" w:pos="288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จ่ายชำระภายใน</w:t>
            </w:r>
          </w:p>
        </w:tc>
        <w:tc>
          <w:tcPr>
            <w:tcW w:w="166" w:type="dxa"/>
          </w:tcPr>
          <w:p w14:paraId="5FA1BCF6"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084" w:type="dxa"/>
          </w:tcPr>
          <w:p w14:paraId="5ADB12A4" w14:textId="77777777" w:rsidR="006971B8" w:rsidRPr="00C2555B" w:rsidRDefault="006971B8" w:rsidP="001B4041">
            <w:pPr>
              <w:tabs>
                <w:tab w:val="left" w:pos="3390"/>
              </w:tabs>
              <w:spacing w:line="240" w:lineRule="auto"/>
              <w:ind w:left="426" w:right="70"/>
              <w:jc w:val="right"/>
              <w:rPr>
                <w:rFonts w:ascii="Browallia New" w:hAnsi="Browallia New" w:cs="Browallia New"/>
                <w:sz w:val="28"/>
                <w:szCs w:val="28"/>
                <w:lang w:val="en-GB"/>
              </w:rPr>
            </w:pPr>
          </w:p>
        </w:tc>
        <w:tc>
          <w:tcPr>
            <w:tcW w:w="164" w:type="dxa"/>
          </w:tcPr>
          <w:p w14:paraId="2166FF49"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288" w:type="dxa"/>
          </w:tcPr>
          <w:p w14:paraId="075C67F8" w14:textId="77777777" w:rsidR="006971B8" w:rsidRPr="00C2555B" w:rsidRDefault="006971B8" w:rsidP="001B4041">
            <w:pPr>
              <w:tabs>
                <w:tab w:val="left" w:pos="3390"/>
              </w:tabs>
              <w:spacing w:line="240" w:lineRule="auto"/>
              <w:ind w:left="426" w:right="70"/>
              <w:jc w:val="right"/>
              <w:rPr>
                <w:rFonts w:ascii="Browallia New" w:hAnsi="Browallia New" w:cs="Browallia New"/>
                <w:sz w:val="28"/>
                <w:szCs w:val="28"/>
                <w:cs/>
              </w:rPr>
            </w:pPr>
          </w:p>
        </w:tc>
      </w:tr>
      <w:tr w:rsidR="00E2519A" w:rsidRPr="00C961D5" w14:paraId="4E7F9EBA" w14:textId="77777777" w:rsidTr="00493671">
        <w:trPr>
          <w:cantSplit/>
          <w:trHeight w:val="80"/>
        </w:trPr>
        <w:tc>
          <w:tcPr>
            <w:tcW w:w="3616" w:type="dxa"/>
          </w:tcPr>
          <w:p w14:paraId="39F98DFB" w14:textId="40A1D2D2" w:rsidR="00E2519A" w:rsidRPr="00C961D5" w:rsidRDefault="00E2519A" w:rsidP="00E2519A">
            <w:pPr>
              <w:spacing w:line="240" w:lineRule="auto"/>
              <w:ind w:firstLine="317"/>
              <w:rPr>
                <w:rFonts w:ascii="Browallia New" w:hAnsi="Browallia New" w:cs="Browallia New"/>
                <w:sz w:val="28"/>
                <w:szCs w:val="28"/>
                <w:cs/>
              </w:rPr>
            </w:pPr>
            <w:r w:rsidRPr="00C961D5">
              <w:rPr>
                <w:rFonts w:ascii="Browallia New" w:hAnsi="Browallia New" w:cs="Browallia New"/>
                <w:sz w:val="28"/>
                <w:szCs w:val="28"/>
              </w:rPr>
              <w:t>1</w:t>
            </w:r>
            <w:r w:rsidRPr="00C961D5">
              <w:rPr>
                <w:rFonts w:ascii="Browallia New" w:hAnsi="Browallia New" w:cs="Browallia New"/>
                <w:sz w:val="28"/>
                <w:szCs w:val="28"/>
                <w:cs/>
              </w:rPr>
              <w:t xml:space="preserve"> ปี</w:t>
            </w:r>
          </w:p>
        </w:tc>
        <w:tc>
          <w:tcPr>
            <w:tcW w:w="166" w:type="dxa"/>
          </w:tcPr>
          <w:p w14:paraId="35C8AFE0" w14:textId="77777777" w:rsidR="00E2519A" w:rsidRPr="00C961D5" w:rsidRDefault="00E2519A" w:rsidP="00E2519A">
            <w:pPr>
              <w:tabs>
                <w:tab w:val="left" w:pos="3390"/>
              </w:tabs>
              <w:spacing w:line="240" w:lineRule="auto"/>
              <w:ind w:left="426"/>
              <w:jc w:val="thaiDistribute"/>
              <w:rPr>
                <w:rFonts w:ascii="Browallia New" w:hAnsi="Browallia New" w:cs="Browallia New"/>
                <w:sz w:val="28"/>
                <w:szCs w:val="28"/>
                <w:cs/>
              </w:rPr>
            </w:pPr>
          </w:p>
        </w:tc>
        <w:tc>
          <w:tcPr>
            <w:tcW w:w="2084" w:type="dxa"/>
          </w:tcPr>
          <w:p w14:paraId="6F0FE81C" w14:textId="637B9B83" w:rsidR="00E2519A" w:rsidRPr="00333A6C" w:rsidRDefault="00E2519A" w:rsidP="00E2519A">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16,419</w:t>
            </w:r>
          </w:p>
        </w:tc>
        <w:tc>
          <w:tcPr>
            <w:tcW w:w="164" w:type="dxa"/>
          </w:tcPr>
          <w:p w14:paraId="50485BCE" w14:textId="77777777" w:rsidR="00E2519A" w:rsidRPr="00333A6C" w:rsidRDefault="00E2519A" w:rsidP="00E2519A">
            <w:pPr>
              <w:pStyle w:val="acctfourfigures"/>
              <w:tabs>
                <w:tab w:val="clear" w:pos="765"/>
              </w:tabs>
              <w:spacing w:line="240" w:lineRule="auto"/>
              <w:ind w:left="-117"/>
              <w:jc w:val="right"/>
              <w:rPr>
                <w:rFonts w:ascii="Browallia New" w:hAnsi="Browallia New" w:cs="Browallia New"/>
                <w:sz w:val="28"/>
                <w:szCs w:val="28"/>
                <w:rtl/>
                <w:cs/>
                <w:lang w:val="en-US"/>
              </w:rPr>
            </w:pPr>
          </w:p>
        </w:tc>
        <w:tc>
          <w:tcPr>
            <w:tcW w:w="2288" w:type="dxa"/>
          </w:tcPr>
          <w:p w14:paraId="02F6BB64" w14:textId="1D1954D9" w:rsidR="00E2519A" w:rsidRPr="00333A6C" w:rsidRDefault="00E2519A" w:rsidP="00E2519A">
            <w:pPr>
              <w:pStyle w:val="acctfourfigures"/>
              <w:tabs>
                <w:tab w:val="clear" w:pos="765"/>
              </w:tabs>
              <w:spacing w:line="240" w:lineRule="auto"/>
              <w:ind w:left="-117"/>
              <w:jc w:val="right"/>
              <w:rPr>
                <w:rFonts w:ascii="Browallia New" w:hAnsi="Browallia New" w:cs="Browallia New"/>
                <w:sz w:val="28"/>
                <w:szCs w:val="28"/>
                <w:rtl/>
                <w:cs/>
                <w:lang w:val="en-US"/>
              </w:rPr>
            </w:pPr>
            <w:r w:rsidRPr="00324907">
              <w:rPr>
                <w:rFonts w:ascii="Browallia New" w:hAnsi="Browallia New" w:cs="Browallia New"/>
                <w:sz w:val="28"/>
                <w:szCs w:val="28"/>
                <w:lang w:val="en-US"/>
              </w:rPr>
              <w:t>10,233</w:t>
            </w:r>
          </w:p>
        </w:tc>
      </w:tr>
      <w:tr w:rsidR="00E2519A" w:rsidRPr="00C961D5" w14:paraId="2824707E" w14:textId="77777777" w:rsidTr="00493671">
        <w:trPr>
          <w:cantSplit/>
        </w:trPr>
        <w:tc>
          <w:tcPr>
            <w:tcW w:w="3616" w:type="dxa"/>
          </w:tcPr>
          <w:p w14:paraId="10F936A5" w14:textId="623AE8B5" w:rsidR="00E2519A" w:rsidRPr="00C961D5" w:rsidRDefault="00E2519A" w:rsidP="00E2519A">
            <w:pPr>
              <w:spacing w:line="240" w:lineRule="auto"/>
              <w:ind w:firstLine="317"/>
              <w:rPr>
                <w:rFonts w:ascii="Browallia New" w:hAnsi="Browallia New" w:cs="Browallia New"/>
                <w:sz w:val="28"/>
                <w:szCs w:val="28"/>
                <w:cs/>
              </w:rPr>
            </w:pPr>
            <w:r w:rsidRPr="00C961D5">
              <w:rPr>
                <w:rFonts w:ascii="Browallia New" w:hAnsi="Browallia New" w:cs="Browallia New"/>
                <w:sz w:val="28"/>
                <w:szCs w:val="28"/>
              </w:rPr>
              <w:t xml:space="preserve">2 </w:t>
            </w:r>
            <w:r w:rsidRPr="00C961D5">
              <w:rPr>
                <w:rFonts w:ascii="Browallia New" w:hAnsi="Browallia New" w:cs="Browallia New"/>
                <w:sz w:val="28"/>
                <w:szCs w:val="28"/>
                <w:cs/>
              </w:rPr>
              <w:t>ถึง</w:t>
            </w:r>
            <w:r w:rsidRPr="00C961D5">
              <w:rPr>
                <w:rFonts w:ascii="Browallia New" w:hAnsi="Browallia New" w:cs="Browallia New"/>
                <w:sz w:val="28"/>
                <w:szCs w:val="28"/>
              </w:rPr>
              <w:t xml:space="preserve"> 5</w:t>
            </w:r>
            <w:r w:rsidRPr="00C961D5">
              <w:rPr>
                <w:rFonts w:ascii="Browallia New" w:hAnsi="Browallia New" w:cs="Browallia New"/>
                <w:sz w:val="28"/>
                <w:szCs w:val="28"/>
                <w:cs/>
              </w:rPr>
              <w:t xml:space="preserve"> ปี</w:t>
            </w:r>
          </w:p>
        </w:tc>
        <w:tc>
          <w:tcPr>
            <w:tcW w:w="166" w:type="dxa"/>
          </w:tcPr>
          <w:p w14:paraId="43B1FFBA" w14:textId="77777777" w:rsidR="00E2519A" w:rsidRPr="00C961D5" w:rsidRDefault="00E2519A" w:rsidP="00E2519A">
            <w:pPr>
              <w:tabs>
                <w:tab w:val="left" w:pos="3390"/>
              </w:tabs>
              <w:spacing w:line="240" w:lineRule="auto"/>
              <w:ind w:left="426"/>
              <w:jc w:val="thaiDistribute"/>
              <w:rPr>
                <w:rFonts w:ascii="Browallia New" w:hAnsi="Browallia New" w:cs="Browallia New"/>
                <w:sz w:val="28"/>
                <w:szCs w:val="28"/>
                <w:cs/>
              </w:rPr>
            </w:pPr>
          </w:p>
        </w:tc>
        <w:tc>
          <w:tcPr>
            <w:tcW w:w="2084" w:type="dxa"/>
          </w:tcPr>
          <w:p w14:paraId="1EAC6DB8" w14:textId="1809E2B5" w:rsidR="00E2519A" w:rsidRPr="00333A6C" w:rsidRDefault="00E2519A" w:rsidP="00E2519A">
            <w:pPr>
              <w:pStyle w:val="acctfourfigures"/>
              <w:tabs>
                <w:tab w:val="clear" w:pos="765"/>
              </w:tabs>
              <w:spacing w:line="240" w:lineRule="auto"/>
              <w:ind w:left="-117"/>
              <w:jc w:val="right"/>
              <w:rPr>
                <w:rFonts w:ascii="Browallia New" w:hAnsi="Browallia New" w:cs="Browallia New"/>
                <w:sz w:val="28"/>
                <w:szCs w:val="28"/>
                <w:rtl/>
                <w:cs/>
                <w:lang w:val="en-US"/>
              </w:rPr>
            </w:pPr>
            <w:r w:rsidRPr="00324907">
              <w:rPr>
                <w:rFonts w:ascii="Browallia New" w:hAnsi="Browallia New" w:cs="Browallia New"/>
                <w:sz w:val="28"/>
                <w:szCs w:val="28"/>
                <w:lang w:val="en-US"/>
              </w:rPr>
              <w:t>14,434</w:t>
            </w:r>
          </w:p>
        </w:tc>
        <w:tc>
          <w:tcPr>
            <w:tcW w:w="164" w:type="dxa"/>
          </w:tcPr>
          <w:p w14:paraId="57F9FBF1" w14:textId="77777777" w:rsidR="00E2519A" w:rsidRPr="00333A6C" w:rsidRDefault="00E2519A" w:rsidP="00E2519A">
            <w:pPr>
              <w:pStyle w:val="acctfourfigures"/>
              <w:tabs>
                <w:tab w:val="clear" w:pos="765"/>
              </w:tabs>
              <w:spacing w:line="240" w:lineRule="auto"/>
              <w:ind w:left="-117"/>
              <w:jc w:val="right"/>
              <w:rPr>
                <w:rFonts w:ascii="Browallia New" w:hAnsi="Browallia New" w:cs="Browallia New"/>
                <w:sz w:val="28"/>
                <w:szCs w:val="28"/>
                <w:rtl/>
                <w:cs/>
                <w:lang w:val="en-US"/>
              </w:rPr>
            </w:pPr>
          </w:p>
        </w:tc>
        <w:tc>
          <w:tcPr>
            <w:tcW w:w="2288" w:type="dxa"/>
          </w:tcPr>
          <w:p w14:paraId="2C432D0F" w14:textId="6FD8DBED" w:rsidR="00E2519A" w:rsidRPr="00333A6C" w:rsidRDefault="00E2519A" w:rsidP="00E2519A">
            <w:pPr>
              <w:pStyle w:val="acctfourfigures"/>
              <w:tabs>
                <w:tab w:val="clear" w:pos="765"/>
              </w:tabs>
              <w:spacing w:line="240" w:lineRule="auto"/>
              <w:ind w:left="-117"/>
              <w:jc w:val="right"/>
              <w:rPr>
                <w:rFonts w:ascii="Browallia New" w:hAnsi="Browallia New" w:cs="Browallia New"/>
                <w:sz w:val="28"/>
                <w:szCs w:val="28"/>
                <w:rtl/>
                <w:cs/>
                <w:lang w:val="en-US"/>
              </w:rPr>
            </w:pPr>
            <w:r w:rsidRPr="00324907">
              <w:rPr>
                <w:rFonts w:ascii="Browallia New" w:hAnsi="Browallia New" w:cs="Browallia New"/>
                <w:sz w:val="28"/>
                <w:szCs w:val="28"/>
                <w:lang w:val="en-US"/>
              </w:rPr>
              <w:t>8,223</w:t>
            </w:r>
          </w:p>
        </w:tc>
      </w:tr>
      <w:tr w:rsidR="00E2519A" w:rsidRPr="00C961D5" w14:paraId="02C12DA4" w14:textId="77777777" w:rsidTr="00493671">
        <w:trPr>
          <w:cantSplit/>
        </w:trPr>
        <w:tc>
          <w:tcPr>
            <w:tcW w:w="3616" w:type="dxa"/>
          </w:tcPr>
          <w:p w14:paraId="18FC55A9" w14:textId="3DC36897" w:rsidR="00E2519A" w:rsidRPr="00C961D5" w:rsidRDefault="00E2519A" w:rsidP="00E2519A">
            <w:pPr>
              <w:spacing w:line="240" w:lineRule="auto"/>
              <w:rPr>
                <w:rFonts w:ascii="Browallia New" w:hAnsi="Browallia New" w:cs="Browallia New"/>
                <w:sz w:val="28"/>
                <w:szCs w:val="28"/>
              </w:rPr>
            </w:pPr>
            <w:r w:rsidRPr="00C961D5">
              <w:rPr>
                <w:rFonts w:ascii="Browallia New" w:hAnsi="Browallia New" w:cs="Browallia New"/>
                <w:sz w:val="28"/>
                <w:szCs w:val="28"/>
                <w:cs/>
              </w:rPr>
              <w:t>รวม</w:t>
            </w:r>
          </w:p>
        </w:tc>
        <w:tc>
          <w:tcPr>
            <w:tcW w:w="166" w:type="dxa"/>
          </w:tcPr>
          <w:p w14:paraId="236EFD9A" w14:textId="77777777" w:rsidR="00E2519A" w:rsidRPr="00C961D5" w:rsidRDefault="00E2519A" w:rsidP="00E2519A">
            <w:pPr>
              <w:tabs>
                <w:tab w:val="left" w:pos="3390"/>
              </w:tabs>
              <w:spacing w:line="240" w:lineRule="auto"/>
              <w:ind w:left="426"/>
              <w:jc w:val="thaiDistribute"/>
              <w:rPr>
                <w:rFonts w:ascii="Browallia New" w:hAnsi="Browallia New" w:cs="Browallia New"/>
                <w:sz w:val="28"/>
                <w:szCs w:val="28"/>
                <w:cs/>
              </w:rPr>
            </w:pPr>
          </w:p>
        </w:tc>
        <w:tc>
          <w:tcPr>
            <w:tcW w:w="2084" w:type="dxa"/>
            <w:tcBorders>
              <w:top w:val="single" w:sz="4" w:space="0" w:color="auto"/>
              <w:bottom w:val="single" w:sz="12" w:space="0" w:color="auto"/>
            </w:tcBorders>
          </w:tcPr>
          <w:p w14:paraId="7403C22D" w14:textId="4E4B05BB" w:rsidR="00E2519A" w:rsidRPr="00333A6C" w:rsidRDefault="00E2519A" w:rsidP="00E2519A">
            <w:pPr>
              <w:pStyle w:val="acctfourfigures"/>
              <w:tabs>
                <w:tab w:val="clear" w:pos="765"/>
              </w:tabs>
              <w:spacing w:line="240" w:lineRule="auto"/>
              <w:ind w:left="-117"/>
              <w:jc w:val="right"/>
              <w:rPr>
                <w:rFonts w:ascii="Browallia New" w:hAnsi="Browallia New" w:cs="Browallia New"/>
                <w:sz w:val="28"/>
                <w:szCs w:val="28"/>
                <w:lang w:val="en-US" w:bidi="th-TH"/>
              </w:rPr>
            </w:pPr>
            <w:r w:rsidRPr="00324907">
              <w:rPr>
                <w:rFonts w:ascii="Browallia New" w:hAnsi="Browallia New" w:cs="Browallia New"/>
                <w:sz w:val="28"/>
                <w:szCs w:val="28"/>
                <w:lang w:val="en-US" w:bidi="th-TH"/>
              </w:rPr>
              <w:t>30,853</w:t>
            </w:r>
          </w:p>
        </w:tc>
        <w:tc>
          <w:tcPr>
            <w:tcW w:w="164" w:type="dxa"/>
          </w:tcPr>
          <w:p w14:paraId="4F3D3241" w14:textId="77777777" w:rsidR="00E2519A" w:rsidRPr="00333A6C" w:rsidRDefault="00E2519A" w:rsidP="00E2519A">
            <w:pPr>
              <w:pStyle w:val="acctfourfigures"/>
              <w:tabs>
                <w:tab w:val="clear" w:pos="765"/>
              </w:tabs>
              <w:spacing w:line="240" w:lineRule="auto"/>
              <w:ind w:left="-117"/>
              <w:jc w:val="right"/>
              <w:rPr>
                <w:rFonts w:ascii="Browallia New" w:hAnsi="Browallia New" w:cs="Browallia New"/>
                <w:sz w:val="28"/>
                <w:szCs w:val="28"/>
                <w:rtl/>
                <w:cs/>
                <w:lang w:val="en-US"/>
              </w:rPr>
            </w:pPr>
          </w:p>
        </w:tc>
        <w:tc>
          <w:tcPr>
            <w:tcW w:w="2288" w:type="dxa"/>
            <w:tcBorders>
              <w:top w:val="single" w:sz="4" w:space="0" w:color="auto"/>
              <w:bottom w:val="single" w:sz="12" w:space="0" w:color="auto"/>
            </w:tcBorders>
          </w:tcPr>
          <w:p w14:paraId="79BDD5D4" w14:textId="6D79FDCB" w:rsidR="00E2519A" w:rsidRPr="00333A6C" w:rsidRDefault="00E2519A" w:rsidP="00E2519A">
            <w:pPr>
              <w:pStyle w:val="acctfourfigures"/>
              <w:tabs>
                <w:tab w:val="clear" w:pos="765"/>
              </w:tabs>
              <w:spacing w:line="240" w:lineRule="auto"/>
              <w:ind w:left="-117"/>
              <w:jc w:val="right"/>
              <w:rPr>
                <w:rFonts w:ascii="Browallia New" w:hAnsi="Browallia New" w:cs="Browallia New"/>
                <w:sz w:val="28"/>
                <w:szCs w:val="28"/>
                <w:cs/>
                <w:lang w:val="en-US" w:bidi="th-TH"/>
              </w:rPr>
            </w:pPr>
            <w:r w:rsidRPr="00324907">
              <w:rPr>
                <w:rFonts w:ascii="Browallia New" w:hAnsi="Browallia New" w:cs="Browallia New"/>
                <w:sz w:val="28"/>
                <w:szCs w:val="28"/>
                <w:lang w:val="en-US" w:bidi="th-TH"/>
              </w:rPr>
              <w:t>18,456</w:t>
            </w:r>
          </w:p>
        </w:tc>
      </w:tr>
    </w:tbl>
    <w:p w14:paraId="4800975D" w14:textId="77777777" w:rsidR="006971B8" w:rsidRPr="00C961D5" w:rsidRDefault="006971B8" w:rsidP="001B4041">
      <w:pPr>
        <w:spacing w:line="240" w:lineRule="auto"/>
        <w:jc w:val="thaiDistribute"/>
        <w:rPr>
          <w:rFonts w:ascii="Browallia New" w:hAnsi="Browallia New" w:cs="Browallia New"/>
          <w:sz w:val="28"/>
          <w:szCs w:val="28"/>
        </w:rPr>
      </w:pPr>
    </w:p>
    <w:p w14:paraId="389CBC46" w14:textId="3BF0FD35" w:rsidR="00AC2860" w:rsidRPr="00577431"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630"/>
        <w:jc w:val="thaiDistribute"/>
        <w:rPr>
          <w:rFonts w:ascii="Browallia New" w:hAnsi="Browallia New" w:cs="Browallia New"/>
          <w:sz w:val="28"/>
          <w:szCs w:val="28"/>
        </w:rPr>
      </w:pPr>
      <w:r w:rsidRPr="00C961D5">
        <w:rPr>
          <w:rFonts w:ascii="Browallia New" w:hAnsi="Browallia New" w:cs="Browallia New"/>
          <w:sz w:val="28"/>
          <w:szCs w:val="28"/>
          <w:cs/>
        </w:rPr>
        <w:t>ภาระผูกพันเกี่ยวกับสัญญาก่อสร้างระยะยาวคงเหลือ</w:t>
      </w:r>
      <w:r w:rsidR="00A1555A" w:rsidRPr="00577431">
        <w:rPr>
          <w:rFonts w:ascii="Browallia New" w:hAnsi="Browallia New" w:cs="Browallia New"/>
          <w:sz w:val="28"/>
          <w:szCs w:val="28"/>
          <w:cs/>
        </w:rPr>
        <w:t xml:space="preserve">จำนวน </w:t>
      </w:r>
      <w:r w:rsidR="00B943BE" w:rsidRPr="00324907">
        <w:rPr>
          <w:rFonts w:ascii="Browallia New" w:hAnsi="Browallia New" w:cs="Browallia New"/>
          <w:sz w:val="28"/>
          <w:szCs w:val="28"/>
        </w:rPr>
        <w:t>530.11</w:t>
      </w:r>
      <w:r w:rsidR="00B943BE" w:rsidRPr="00577431">
        <w:rPr>
          <w:rFonts w:ascii="Browallia New" w:hAnsi="Browallia New" w:cs="Browallia New"/>
          <w:sz w:val="28"/>
          <w:szCs w:val="28"/>
          <w:cs/>
        </w:rPr>
        <w:t xml:space="preserve"> </w:t>
      </w:r>
      <w:r w:rsidR="00A1555A" w:rsidRPr="00577431">
        <w:rPr>
          <w:rFonts w:ascii="Browallia New" w:hAnsi="Browallia New" w:cs="Browallia New"/>
          <w:sz w:val="28"/>
          <w:szCs w:val="28"/>
          <w:cs/>
        </w:rPr>
        <w:t>ล้านบาท (งบการเงินเฉพาะของบริษัท</w:t>
      </w:r>
      <w:r w:rsidR="00A1555A" w:rsidRPr="00577431">
        <w:rPr>
          <w:rFonts w:ascii="Browallia New" w:hAnsi="Browallia New" w:cs="Browallia New"/>
          <w:sz w:val="28"/>
          <w:szCs w:val="28"/>
        </w:rPr>
        <w:t xml:space="preserve">: </w:t>
      </w:r>
      <w:r w:rsidR="006860D4" w:rsidRPr="00324907">
        <w:rPr>
          <w:rFonts w:ascii="Browallia New" w:hAnsi="Browallia New" w:cs="Browallia New"/>
          <w:sz w:val="28"/>
          <w:szCs w:val="28"/>
        </w:rPr>
        <w:t>168.96</w:t>
      </w:r>
      <w:r w:rsidR="00CC129F" w:rsidRPr="00577431">
        <w:rPr>
          <w:rFonts w:ascii="Browallia New" w:hAnsi="Browallia New" w:cs="Browallia New"/>
          <w:sz w:val="28"/>
          <w:szCs w:val="28"/>
          <w:cs/>
        </w:rPr>
        <w:t xml:space="preserve"> </w:t>
      </w:r>
      <w:r w:rsidR="00A1555A" w:rsidRPr="00577431">
        <w:rPr>
          <w:rFonts w:ascii="Browallia New" w:hAnsi="Browallia New" w:cs="Browallia New"/>
          <w:sz w:val="28"/>
          <w:szCs w:val="28"/>
          <w:cs/>
        </w:rPr>
        <w:t>ล้าน</w:t>
      </w:r>
      <w:r w:rsidRPr="00577431">
        <w:rPr>
          <w:rFonts w:ascii="Browallia New" w:hAnsi="Browallia New" w:cs="Browallia New"/>
          <w:sz w:val="28"/>
          <w:szCs w:val="28"/>
          <w:cs/>
        </w:rPr>
        <w:t>บาท)</w:t>
      </w:r>
    </w:p>
    <w:p w14:paraId="1A61B816" w14:textId="77777777" w:rsidR="0001561E" w:rsidRPr="00C2555B" w:rsidRDefault="0001561E" w:rsidP="0039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thaiDistribute"/>
        <w:rPr>
          <w:rFonts w:ascii="Browallia New" w:hAnsi="Browallia New" w:cs="Browallia New"/>
          <w:sz w:val="26"/>
          <w:szCs w:val="26"/>
        </w:rPr>
      </w:pPr>
    </w:p>
    <w:p w14:paraId="53A36CA6" w14:textId="61EE5A5E" w:rsidR="006971B8" w:rsidRPr="00C2555B"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621"/>
        <w:jc w:val="thaiDistribute"/>
        <w:rPr>
          <w:rFonts w:ascii="Browallia New" w:hAnsi="Browallia New" w:cs="Browallia New"/>
          <w:sz w:val="28"/>
          <w:szCs w:val="28"/>
        </w:rPr>
      </w:pPr>
      <w:r w:rsidRPr="00C2555B">
        <w:rPr>
          <w:rFonts w:ascii="Browallia New" w:hAnsi="Browallia New" w:cs="Browallia New"/>
          <w:sz w:val="28"/>
          <w:szCs w:val="28"/>
          <w:cs/>
        </w:rPr>
        <w:t>หนังสือค้ำประกันซึ่งออกโดยธนาคารในนามบริษัทและบริษัทย่อยเกี่ยวเนื่องกับภาระผูกพันทางปฏิบัติ</w:t>
      </w:r>
      <w:r w:rsidR="00C348B3" w:rsidRPr="00C2555B">
        <w:rPr>
          <w:rFonts w:ascii="Browallia New" w:hAnsi="Browallia New" w:cs="Browallia New"/>
          <w:sz w:val="28"/>
          <w:szCs w:val="28"/>
        </w:rPr>
        <w:t xml:space="preserve">             </w:t>
      </w:r>
      <w:r w:rsidRPr="00C2555B">
        <w:rPr>
          <w:rFonts w:ascii="Browallia New" w:hAnsi="Browallia New" w:cs="Browallia New"/>
          <w:sz w:val="28"/>
          <w:szCs w:val="28"/>
          <w:cs/>
        </w:rPr>
        <w:t>บางประการตามปกติธุรกิจของบริษัทและบริษัทย่อยซึ่งประกอบด้วยหนังสือค้ำประกันเพื่อค้ำประกันการจ่ายชำระเงินให้กับเจ้าหนี้และค้ำประกันไฟฟ้าและอื่นๆ ดังนี้</w:t>
      </w:r>
    </w:p>
    <w:p w14:paraId="4AD4695C" w14:textId="18439023" w:rsidR="00B31C65" w:rsidRPr="00C2555B" w:rsidRDefault="00B31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6971B8" w:rsidRPr="00C2555B" w14:paraId="07E981C1" w14:textId="77777777" w:rsidTr="0001418F">
        <w:trPr>
          <w:trHeight w:val="20"/>
        </w:trPr>
        <w:tc>
          <w:tcPr>
            <w:tcW w:w="2835" w:type="dxa"/>
          </w:tcPr>
          <w:p w14:paraId="792C4711" w14:textId="267BF720" w:rsidR="006971B8" w:rsidRPr="00C2555B" w:rsidRDefault="00A94D07" w:rsidP="001B4041">
            <w:pPr>
              <w:tabs>
                <w:tab w:val="left" w:pos="360"/>
                <w:tab w:val="left" w:pos="2160"/>
                <w:tab w:val="left" w:pos="2880"/>
              </w:tabs>
              <w:spacing w:line="240" w:lineRule="auto"/>
              <w:ind w:right="-198"/>
              <w:jc w:val="center"/>
              <w:rPr>
                <w:rFonts w:ascii="Browallia New" w:hAnsi="Browallia New" w:cs="Browallia New"/>
                <w:sz w:val="28"/>
                <w:szCs w:val="28"/>
                <w:u w:val="single"/>
              </w:rPr>
            </w:pPr>
            <w:r w:rsidRPr="00C2555B">
              <w:rPr>
                <w:rFonts w:ascii="Browallia New" w:hAnsi="Browallia New" w:cs="Browallia New"/>
                <w:sz w:val="28"/>
                <w:szCs w:val="28"/>
                <w:cs/>
              </w:rPr>
              <w:br w:type="page"/>
            </w:r>
            <w:r w:rsidR="008C4342" w:rsidRPr="00C2555B">
              <w:rPr>
                <w:rFonts w:ascii="Browallia New" w:hAnsi="Browallia New" w:cs="Browallia New"/>
                <w:sz w:val="28"/>
                <w:szCs w:val="28"/>
              </w:rPr>
              <w:br w:type="page"/>
            </w:r>
          </w:p>
        </w:tc>
        <w:tc>
          <w:tcPr>
            <w:tcW w:w="5528" w:type="dxa"/>
            <w:gridSpan w:val="7"/>
          </w:tcPr>
          <w:p w14:paraId="32AF3DF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rPr>
              <w:t xml:space="preserve">: </w:t>
            </w:r>
            <w:r w:rsidRPr="00C2555B">
              <w:rPr>
                <w:rFonts w:ascii="Browallia New" w:hAnsi="Browallia New" w:cs="Browallia New"/>
                <w:sz w:val="28"/>
                <w:szCs w:val="28"/>
                <w:cs/>
              </w:rPr>
              <w:t>พันบาท)</w:t>
            </w:r>
          </w:p>
        </w:tc>
      </w:tr>
      <w:tr w:rsidR="006971B8" w:rsidRPr="00C2555B" w14:paraId="4ADC035C" w14:textId="77777777" w:rsidTr="0001418F">
        <w:trPr>
          <w:trHeight w:val="20"/>
        </w:trPr>
        <w:tc>
          <w:tcPr>
            <w:tcW w:w="2835" w:type="dxa"/>
          </w:tcPr>
          <w:p w14:paraId="24238C1A" w14:textId="77777777" w:rsidR="006971B8" w:rsidRPr="00C2555B" w:rsidRDefault="006971B8" w:rsidP="001B4041">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02C283C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7B4579CC"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335E7C87"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175BAA" w:rsidRPr="00C2555B" w14:paraId="1F229FDF" w14:textId="77777777" w:rsidTr="00C15708">
        <w:trPr>
          <w:trHeight w:val="20"/>
        </w:trPr>
        <w:tc>
          <w:tcPr>
            <w:tcW w:w="2835" w:type="dxa"/>
          </w:tcPr>
          <w:p w14:paraId="7579C2BA" w14:textId="77777777" w:rsidR="00175BAA" w:rsidRPr="00C2555B" w:rsidRDefault="00175BAA" w:rsidP="00175BAA">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5B303F66" w14:textId="40B762E8" w:rsidR="00175BAA" w:rsidRPr="00324907" w:rsidRDefault="00175BAA"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9055F0">
              <w:rPr>
                <w:rFonts w:ascii="Browallia New" w:hAnsi="Browallia New" w:cs="Browallia New"/>
                <w:spacing w:val="-2"/>
                <w:sz w:val="28"/>
                <w:szCs w:val="28"/>
              </w:rPr>
              <w:t xml:space="preserve">30 </w:t>
            </w:r>
            <w:r w:rsidRPr="001E4234">
              <w:rPr>
                <w:rFonts w:ascii="Browallia New" w:hAnsi="Browallia New" w:cs="Browallia New"/>
                <w:spacing w:val="-2"/>
                <w:sz w:val="28"/>
                <w:szCs w:val="28"/>
                <w:cs/>
              </w:rPr>
              <w:t>กันยายน</w:t>
            </w:r>
            <w:r w:rsidRPr="00324907">
              <w:rPr>
                <w:rFonts w:ascii="Browallia New" w:hAnsi="Browallia New" w:cs="Browallia New"/>
                <w:spacing w:val="-2"/>
                <w:sz w:val="28"/>
                <w:szCs w:val="28"/>
                <w:cs/>
              </w:rPr>
              <w:t xml:space="preserve"> </w:t>
            </w:r>
            <w:r w:rsidRPr="00324907">
              <w:rPr>
                <w:rFonts w:ascii="Browallia New" w:hAnsi="Browallia New" w:cs="Browallia New"/>
                <w:spacing w:val="-2"/>
                <w:sz w:val="28"/>
                <w:szCs w:val="28"/>
              </w:rPr>
              <w:t>2562</w:t>
            </w:r>
          </w:p>
        </w:tc>
        <w:tc>
          <w:tcPr>
            <w:tcW w:w="273" w:type="dxa"/>
            <w:tcBorders>
              <w:top w:val="single" w:sz="4" w:space="0" w:color="auto"/>
            </w:tcBorders>
            <w:vAlign w:val="bottom"/>
          </w:tcPr>
          <w:p w14:paraId="64FD0032" w14:textId="77777777" w:rsidR="00175BAA" w:rsidRPr="00C2555B" w:rsidRDefault="00175BAA" w:rsidP="0017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58FD7DB1" w14:textId="31724E9C" w:rsidR="00175BAA" w:rsidRPr="00C2555B" w:rsidRDefault="00175BAA" w:rsidP="0017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6" w:type="dxa"/>
          </w:tcPr>
          <w:p w14:paraId="0FCBCEFD" w14:textId="77777777" w:rsidR="00175BAA" w:rsidRPr="00C2555B" w:rsidRDefault="00175BAA" w:rsidP="0017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18D071AA" w14:textId="456A4BCC" w:rsidR="00175BAA" w:rsidRPr="00C2555B" w:rsidRDefault="00175BAA"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9055F0">
              <w:rPr>
                <w:rFonts w:ascii="Browallia New" w:hAnsi="Browallia New" w:cs="Browallia New"/>
                <w:spacing w:val="-2"/>
                <w:sz w:val="28"/>
                <w:szCs w:val="28"/>
              </w:rPr>
              <w:t xml:space="preserve">30 </w:t>
            </w:r>
            <w:r w:rsidRPr="001E4234">
              <w:rPr>
                <w:rFonts w:ascii="Browallia New" w:hAnsi="Browallia New" w:cs="Browallia New"/>
                <w:spacing w:val="-2"/>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236" w:type="dxa"/>
            <w:vAlign w:val="bottom"/>
          </w:tcPr>
          <w:p w14:paraId="0FA5519D" w14:textId="77777777" w:rsidR="00175BAA" w:rsidRPr="00C2555B" w:rsidRDefault="00175BAA" w:rsidP="0017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5438B91E" w14:textId="43E3260B" w:rsidR="00175BAA" w:rsidRPr="00C2555B" w:rsidRDefault="00175BAA" w:rsidP="0017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175BAA" w:rsidRPr="00C2555B" w14:paraId="569892D2" w14:textId="77777777" w:rsidTr="0001561E">
        <w:trPr>
          <w:trHeight w:val="257"/>
        </w:trPr>
        <w:tc>
          <w:tcPr>
            <w:tcW w:w="2835" w:type="dxa"/>
          </w:tcPr>
          <w:p w14:paraId="0E5BFE0A" w14:textId="77777777" w:rsidR="00175BAA" w:rsidRPr="00C2555B" w:rsidRDefault="00175BAA" w:rsidP="00175BAA">
            <w:pPr>
              <w:tabs>
                <w:tab w:val="left" w:pos="360"/>
                <w:tab w:val="left" w:pos="2160"/>
                <w:tab w:val="left" w:pos="2880"/>
              </w:tabs>
              <w:spacing w:line="240" w:lineRule="auto"/>
              <w:ind w:right="-43"/>
              <w:rPr>
                <w:rFonts w:ascii="Browallia New" w:hAnsi="Browallia New" w:cs="Browallia New"/>
                <w:sz w:val="14"/>
                <w:szCs w:val="14"/>
              </w:rPr>
            </w:pPr>
          </w:p>
        </w:tc>
        <w:tc>
          <w:tcPr>
            <w:tcW w:w="1235" w:type="dxa"/>
            <w:tcBorders>
              <w:top w:val="single" w:sz="4" w:space="0" w:color="auto"/>
            </w:tcBorders>
          </w:tcPr>
          <w:p w14:paraId="7A2D78CE"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273" w:type="dxa"/>
          </w:tcPr>
          <w:p w14:paraId="3D80795D"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1189" w:type="dxa"/>
            <w:tcBorders>
              <w:top w:val="single" w:sz="4" w:space="0" w:color="auto"/>
            </w:tcBorders>
          </w:tcPr>
          <w:p w14:paraId="04BCA873"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236" w:type="dxa"/>
          </w:tcPr>
          <w:p w14:paraId="5496F814"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1190" w:type="dxa"/>
            <w:tcBorders>
              <w:top w:val="single" w:sz="4" w:space="0" w:color="auto"/>
            </w:tcBorders>
          </w:tcPr>
          <w:p w14:paraId="3EB7E8DD"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236" w:type="dxa"/>
          </w:tcPr>
          <w:p w14:paraId="306D38B5"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1169" w:type="dxa"/>
          </w:tcPr>
          <w:p w14:paraId="69254A19"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r>
      <w:tr w:rsidR="00175BAA" w:rsidRPr="00C2555B" w14:paraId="33964591" w14:textId="77777777" w:rsidTr="00C15708">
        <w:trPr>
          <w:trHeight w:val="195"/>
        </w:trPr>
        <w:tc>
          <w:tcPr>
            <w:tcW w:w="2835" w:type="dxa"/>
          </w:tcPr>
          <w:p w14:paraId="36457827" w14:textId="77777777" w:rsidR="00175BAA" w:rsidRPr="00C2555B" w:rsidRDefault="00175BAA" w:rsidP="00175BAA">
            <w:pPr>
              <w:spacing w:line="240" w:lineRule="auto"/>
              <w:rPr>
                <w:rFonts w:ascii="Browallia New" w:hAnsi="Browallia New" w:cs="Browallia New"/>
                <w:sz w:val="28"/>
                <w:szCs w:val="28"/>
              </w:rPr>
            </w:pPr>
            <w:r w:rsidRPr="00C2555B">
              <w:rPr>
                <w:rFonts w:ascii="Browallia New" w:hAnsi="Browallia New" w:cs="Browallia New"/>
                <w:sz w:val="28"/>
                <w:szCs w:val="28"/>
                <w:cs/>
              </w:rPr>
              <w:t>หนังสือค้ำประกัน</w:t>
            </w:r>
          </w:p>
        </w:tc>
        <w:tc>
          <w:tcPr>
            <w:tcW w:w="1235" w:type="dxa"/>
            <w:tcBorders>
              <w:bottom w:val="single" w:sz="12" w:space="0" w:color="auto"/>
            </w:tcBorders>
          </w:tcPr>
          <w:p w14:paraId="221F3F4B" w14:textId="1EAFD2C3" w:rsidR="00175BAA" w:rsidRPr="00577431" w:rsidRDefault="00175BAA" w:rsidP="00175BAA">
            <w:pPr>
              <w:tabs>
                <w:tab w:val="clear" w:pos="680"/>
                <w:tab w:val="clear" w:pos="907"/>
                <w:tab w:val="left" w:pos="360"/>
              </w:tabs>
              <w:spacing w:line="240" w:lineRule="auto"/>
              <w:ind w:right="15"/>
              <w:jc w:val="right"/>
              <w:rPr>
                <w:rFonts w:ascii="Browallia New" w:hAnsi="Browallia New" w:cs="Browallia New"/>
                <w:sz w:val="28"/>
                <w:szCs w:val="28"/>
                <w:lang w:val="en-GB"/>
              </w:rPr>
            </w:pPr>
            <w:r w:rsidRPr="00324907">
              <w:rPr>
                <w:rFonts w:ascii="Browallia New" w:hAnsi="Browallia New" w:cs="Browallia New"/>
                <w:sz w:val="28"/>
                <w:szCs w:val="28"/>
                <w:lang w:val="en-GB"/>
              </w:rPr>
              <w:t>121,583</w:t>
            </w:r>
          </w:p>
        </w:tc>
        <w:tc>
          <w:tcPr>
            <w:tcW w:w="273" w:type="dxa"/>
          </w:tcPr>
          <w:p w14:paraId="23CBF2E5" w14:textId="77777777" w:rsidR="00175BAA" w:rsidRPr="00577431" w:rsidRDefault="00175BAA" w:rsidP="0017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6231FC14" w14:textId="290764B7" w:rsidR="00175BAA" w:rsidRPr="00C2555B" w:rsidRDefault="00175BAA" w:rsidP="00175BAA">
            <w:pPr>
              <w:tabs>
                <w:tab w:val="clear" w:pos="680"/>
                <w:tab w:val="clear" w:pos="907"/>
                <w:tab w:val="left" w:pos="360"/>
              </w:tabs>
              <w:spacing w:line="240" w:lineRule="auto"/>
              <w:ind w:right="15"/>
              <w:jc w:val="right"/>
              <w:rPr>
                <w:rFonts w:ascii="Browallia New" w:hAnsi="Browallia New" w:cs="Browallia New"/>
                <w:sz w:val="28"/>
                <w:szCs w:val="28"/>
                <w:lang w:val="en-GB"/>
              </w:rPr>
            </w:pPr>
            <w:r w:rsidRPr="00493671">
              <w:rPr>
                <w:rFonts w:ascii="Browallia New" w:hAnsi="Browallia New" w:cs="Browallia New"/>
                <w:sz w:val="28"/>
                <w:szCs w:val="28"/>
                <w:lang w:val="en-GB"/>
              </w:rPr>
              <w:t xml:space="preserve">125,516 </w:t>
            </w:r>
          </w:p>
        </w:tc>
        <w:tc>
          <w:tcPr>
            <w:tcW w:w="236" w:type="dxa"/>
          </w:tcPr>
          <w:p w14:paraId="32A070A5" w14:textId="77777777" w:rsidR="00175BAA" w:rsidRPr="00493671" w:rsidRDefault="00175BAA" w:rsidP="0017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500E3A90" w14:textId="36FD457D" w:rsidR="00175BAA" w:rsidRPr="00B762DD" w:rsidRDefault="00175BAA" w:rsidP="00175BAA">
            <w:pPr>
              <w:tabs>
                <w:tab w:val="clear" w:pos="680"/>
                <w:tab w:val="clear" w:pos="907"/>
                <w:tab w:val="left" w:pos="360"/>
              </w:tabs>
              <w:spacing w:line="240" w:lineRule="auto"/>
              <w:ind w:right="15"/>
              <w:jc w:val="right"/>
              <w:rPr>
                <w:rFonts w:ascii="Browallia New" w:hAnsi="Browallia New" w:cs="Browallia New"/>
                <w:sz w:val="28"/>
                <w:szCs w:val="28"/>
                <w:highlight w:val="green"/>
                <w:lang w:val="en-GB"/>
              </w:rPr>
            </w:pPr>
            <w:r w:rsidRPr="00324907">
              <w:rPr>
                <w:rFonts w:ascii="Browallia New" w:hAnsi="Browallia New" w:cs="Browallia New"/>
                <w:sz w:val="28"/>
                <w:szCs w:val="28"/>
                <w:lang w:val="en-GB"/>
              </w:rPr>
              <w:t>10,569</w:t>
            </w:r>
          </w:p>
        </w:tc>
        <w:tc>
          <w:tcPr>
            <w:tcW w:w="236" w:type="dxa"/>
          </w:tcPr>
          <w:p w14:paraId="4CE9913C" w14:textId="77777777" w:rsidR="00175BAA" w:rsidRPr="00C2555B" w:rsidRDefault="00175BAA" w:rsidP="0017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37758C5B" w14:textId="4552903F" w:rsidR="00175BAA" w:rsidRPr="00C2555B" w:rsidRDefault="00175BAA" w:rsidP="00175BAA">
            <w:pPr>
              <w:tabs>
                <w:tab w:val="clear" w:pos="680"/>
                <w:tab w:val="clear" w:pos="907"/>
                <w:tab w:val="left" w:pos="360"/>
              </w:tabs>
              <w:spacing w:line="240" w:lineRule="auto"/>
              <w:ind w:right="15"/>
              <w:jc w:val="right"/>
              <w:rPr>
                <w:rFonts w:ascii="Browallia New" w:hAnsi="Browallia New" w:cs="Browallia New"/>
                <w:sz w:val="28"/>
                <w:szCs w:val="28"/>
                <w:lang w:val="en-GB"/>
              </w:rPr>
            </w:pPr>
            <w:r w:rsidRPr="00C2555B">
              <w:rPr>
                <w:rFonts w:ascii="Browallia New" w:hAnsi="Browallia New" w:cs="Browallia New"/>
                <w:sz w:val="28"/>
                <w:szCs w:val="28"/>
                <w:lang w:val="en-GB"/>
              </w:rPr>
              <w:t>10,169</w:t>
            </w:r>
          </w:p>
        </w:tc>
      </w:tr>
    </w:tbl>
    <w:p w14:paraId="29F87AFB" w14:textId="0F59F8F0" w:rsidR="008C4342" w:rsidRPr="00C2555B" w:rsidRDefault="008C4342" w:rsidP="008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8"/>
          <w:szCs w:val="28"/>
          <w:lang w:val="en-GB"/>
        </w:rPr>
      </w:pPr>
    </w:p>
    <w:p w14:paraId="3BB9CA9F" w14:textId="103045CB" w:rsidR="006F6AAC" w:rsidRPr="00C2555B" w:rsidRDefault="006F6AAC"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hanging="630"/>
        <w:jc w:val="thaiDistribute"/>
        <w:rPr>
          <w:rFonts w:ascii="Browallia New" w:hAnsi="Browallia New" w:cs="Browallia New"/>
          <w:sz w:val="28"/>
          <w:szCs w:val="28"/>
        </w:rPr>
      </w:pPr>
      <w:r w:rsidRPr="00C2555B">
        <w:rPr>
          <w:rFonts w:ascii="Browallia New" w:hAnsi="Browallia New" w:cs="Browallia New"/>
          <w:sz w:val="28"/>
          <w:szCs w:val="28"/>
          <w:cs/>
        </w:rPr>
        <w:t>กลุ่มบริษัทมีวงเงินกู้ยืมดังนี้</w:t>
      </w:r>
    </w:p>
    <w:p w14:paraId="619EFFF0" w14:textId="01B950E9" w:rsidR="006F6AAC" w:rsidRPr="00C2555B" w:rsidRDefault="006F6AAC" w:rsidP="006F6AAC">
      <w:pPr>
        <w:tabs>
          <w:tab w:val="left" w:pos="993"/>
        </w:tabs>
        <w:ind w:firstLine="360"/>
        <w:jc w:val="thaiDistribute"/>
        <w:rPr>
          <w:rFonts w:ascii="Browallia New" w:hAnsi="Browallia New" w:cs="Browallia New"/>
          <w:sz w:val="28"/>
          <w:szCs w:val="28"/>
        </w:rPr>
      </w:pPr>
    </w:p>
    <w:tbl>
      <w:tblPr>
        <w:tblW w:w="8340" w:type="dxa"/>
        <w:tblInd w:w="993" w:type="dxa"/>
        <w:tblLook w:val="01E0" w:firstRow="1" w:lastRow="1" w:firstColumn="1" w:lastColumn="1" w:noHBand="0" w:noVBand="0"/>
      </w:tblPr>
      <w:tblGrid>
        <w:gridCol w:w="2601"/>
        <w:gridCol w:w="267"/>
        <w:gridCol w:w="1185"/>
        <w:gridCol w:w="273"/>
        <w:gridCol w:w="1219"/>
        <w:gridCol w:w="6"/>
        <w:gridCol w:w="230"/>
        <w:gridCol w:w="6"/>
        <w:gridCol w:w="1163"/>
        <w:gridCol w:w="6"/>
        <w:gridCol w:w="230"/>
        <w:gridCol w:w="6"/>
        <w:gridCol w:w="1148"/>
      </w:tblGrid>
      <w:tr w:rsidR="00BD0267" w:rsidRPr="00C2555B" w14:paraId="19AE52D5" w14:textId="77777777" w:rsidTr="0001561E">
        <w:trPr>
          <w:trHeight w:val="20"/>
        </w:trPr>
        <w:tc>
          <w:tcPr>
            <w:tcW w:w="2601" w:type="dxa"/>
          </w:tcPr>
          <w:p w14:paraId="5588445B" w14:textId="77777777" w:rsidR="00BD0267" w:rsidRPr="00C2555B" w:rsidRDefault="00BD0267"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CC18D77"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tcBorders>
              <w:bottom w:val="single" w:sz="4" w:space="0" w:color="auto"/>
            </w:tcBorders>
          </w:tcPr>
          <w:p w14:paraId="67B33924" w14:textId="2FB924B2"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gridSpan w:val="2"/>
          </w:tcPr>
          <w:p w14:paraId="61A40200"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53" w:type="dxa"/>
            <w:gridSpan w:val="5"/>
            <w:tcBorders>
              <w:bottom w:val="single" w:sz="4" w:space="0" w:color="auto"/>
            </w:tcBorders>
          </w:tcPr>
          <w:p w14:paraId="6BEDB7BA"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1E4234" w:rsidRPr="00C2555B" w14:paraId="0E8272C3" w14:textId="77777777" w:rsidTr="0001561E">
        <w:trPr>
          <w:trHeight w:val="20"/>
        </w:trPr>
        <w:tc>
          <w:tcPr>
            <w:tcW w:w="2601" w:type="dxa"/>
          </w:tcPr>
          <w:p w14:paraId="4FAC7D62" w14:textId="77777777" w:rsidR="001E4234" w:rsidRPr="00C2555B" w:rsidRDefault="001E4234" w:rsidP="001E423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004B2030" w14:textId="77777777" w:rsidR="001E4234" w:rsidRPr="00C2555B" w:rsidRDefault="001E4234" w:rsidP="001E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vAlign w:val="bottom"/>
          </w:tcPr>
          <w:p w14:paraId="275307CC" w14:textId="5DFEB133" w:rsidR="001E4234" w:rsidRPr="00C2555B" w:rsidRDefault="001E4234" w:rsidP="001E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055F0">
              <w:rPr>
                <w:rFonts w:ascii="Browallia New" w:hAnsi="Browallia New" w:cs="Browallia New"/>
                <w:spacing w:val="-2"/>
                <w:sz w:val="28"/>
                <w:szCs w:val="28"/>
              </w:rPr>
              <w:t xml:space="preserve">30 </w:t>
            </w:r>
            <w:r w:rsidRPr="001E4234">
              <w:rPr>
                <w:rFonts w:ascii="Browallia New" w:hAnsi="Browallia New" w:cs="Browallia New"/>
                <w:spacing w:val="-2"/>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273" w:type="dxa"/>
            <w:tcBorders>
              <w:top w:val="single" w:sz="4" w:space="0" w:color="auto"/>
            </w:tcBorders>
            <w:vAlign w:val="bottom"/>
          </w:tcPr>
          <w:p w14:paraId="375EE5DE" w14:textId="77777777" w:rsidR="001E4234" w:rsidRPr="00C2555B" w:rsidRDefault="001E4234" w:rsidP="001E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tcBorders>
              <w:bottom w:val="single" w:sz="4" w:space="0" w:color="auto"/>
            </w:tcBorders>
            <w:vAlign w:val="bottom"/>
          </w:tcPr>
          <w:p w14:paraId="4EA5376F" w14:textId="479684B2" w:rsidR="001E4234" w:rsidRPr="00C2555B" w:rsidRDefault="001E4234" w:rsidP="001E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6" w:type="dxa"/>
            <w:gridSpan w:val="2"/>
          </w:tcPr>
          <w:p w14:paraId="334C8999" w14:textId="77777777" w:rsidR="001E4234" w:rsidRPr="00C2555B" w:rsidRDefault="001E4234" w:rsidP="001E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tcBorders>
              <w:bottom w:val="single" w:sz="4" w:space="0" w:color="auto"/>
            </w:tcBorders>
            <w:vAlign w:val="bottom"/>
          </w:tcPr>
          <w:p w14:paraId="1A47781E" w14:textId="6D8066DE" w:rsidR="001E4234" w:rsidRPr="00C2555B" w:rsidRDefault="001E4234" w:rsidP="001E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055F0">
              <w:rPr>
                <w:rFonts w:ascii="Browallia New" w:hAnsi="Browallia New" w:cs="Browallia New"/>
                <w:spacing w:val="-2"/>
                <w:sz w:val="28"/>
                <w:szCs w:val="28"/>
              </w:rPr>
              <w:t xml:space="preserve">30 </w:t>
            </w:r>
            <w:r w:rsidRPr="001E4234">
              <w:rPr>
                <w:rFonts w:ascii="Browallia New" w:hAnsi="Browallia New" w:cs="Browallia New"/>
                <w:spacing w:val="-2"/>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236" w:type="dxa"/>
            <w:gridSpan w:val="2"/>
            <w:vAlign w:val="bottom"/>
          </w:tcPr>
          <w:p w14:paraId="42D7DFF4" w14:textId="77777777" w:rsidR="001E4234" w:rsidRPr="00C2555B" w:rsidRDefault="001E4234" w:rsidP="001E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tcBorders>
              <w:bottom w:val="single" w:sz="4" w:space="0" w:color="auto"/>
            </w:tcBorders>
            <w:vAlign w:val="bottom"/>
          </w:tcPr>
          <w:p w14:paraId="6EB7714C" w14:textId="209E0D4D" w:rsidR="001E4234" w:rsidRPr="00C2555B" w:rsidRDefault="001E4234" w:rsidP="001E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01561E" w:rsidRPr="00C2555B" w14:paraId="2592AF13" w14:textId="77777777" w:rsidTr="00493671">
        <w:trPr>
          <w:trHeight w:hRule="exact" w:val="367"/>
        </w:trPr>
        <w:tc>
          <w:tcPr>
            <w:tcW w:w="2601" w:type="dxa"/>
          </w:tcPr>
          <w:p w14:paraId="4B21C33B" w14:textId="77777777" w:rsidR="0001561E" w:rsidRPr="00C2555B" w:rsidRDefault="0001561E"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94B9B14"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vAlign w:val="bottom"/>
          </w:tcPr>
          <w:p w14:paraId="148936A5"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73" w:type="dxa"/>
            <w:vAlign w:val="bottom"/>
          </w:tcPr>
          <w:p w14:paraId="6F020C63"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vAlign w:val="bottom"/>
          </w:tcPr>
          <w:p w14:paraId="3CA237DD"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c>
          <w:tcPr>
            <w:tcW w:w="236" w:type="dxa"/>
            <w:gridSpan w:val="2"/>
          </w:tcPr>
          <w:p w14:paraId="3645E38A"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vAlign w:val="bottom"/>
          </w:tcPr>
          <w:p w14:paraId="3236FF33"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36" w:type="dxa"/>
            <w:gridSpan w:val="2"/>
            <w:vAlign w:val="bottom"/>
          </w:tcPr>
          <w:p w14:paraId="02E907BF"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vAlign w:val="bottom"/>
          </w:tcPr>
          <w:p w14:paraId="40DAD10D"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r>
      <w:tr w:rsidR="005231A8" w:rsidRPr="00C2555B" w14:paraId="30A0BE0C" w14:textId="77777777" w:rsidTr="0001561E">
        <w:trPr>
          <w:trHeight w:val="20"/>
        </w:trPr>
        <w:tc>
          <w:tcPr>
            <w:tcW w:w="5545" w:type="dxa"/>
            <w:gridSpan w:val="5"/>
          </w:tcPr>
          <w:p w14:paraId="671CB01C" w14:textId="54011FB7" w:rsidR="005231A8" w:rsidRPr="00C2555B" w:rsidRDefault="005231A8" w:rsidP="00A73728">
            <w:pPr>
              <w:tabs>
                <w:tab w:val="clear" w:pos="3742"/>
                <w:tab w:val="left" w:pos="360"/>
              </w:tabs>
              <w:spacing w:line="240" w:lineRule="auto"/>
              <w:ind w:right="-156"/>
              <w:rPr>
                <w:rFonts w:ascii="Browallia New" w:hAnsi="Browallia New" w:cs="Browallia New"/>
                <w:sz w:val="28"/>
                <w:szCs w:val="28"/>
              </w:rPr>
            </w:pPr>
            <w:r w:rsidRPr="00C2555B">
              <w:rPr>
                <w:rFonts w:ascii="Browallia New" w:hAnsi="Browallia New" w:cs="Browallia New"/>
                <w:sz w:val="28"/>
                <w:szCs w:val="28"/>
                <w:cs/>
              </w:rPr>
              <w:t>วงเงินเบิกเกินบัญชีและเงินกู้ยืมระยะสั้นจากสถาบันการเงิน</w:t>
            </w:r>
          </w:p>
        </w:tc>
        <w:tc>
          <w:tcPr>
            <w:tcW w:w="236" w:type="dxa"/>
            <w:gridSpan w:val="2"/>
          </w:tcPr>
          <w:p w14:paraId="529D1AE1"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1169" w:type="dxa"/>
            <w:gridSpan w:val="2"/>
          </w:tcPr>
          <w:p w14:paraId="701D1B7A"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236" w:type="dxa"/>
            <w:gridSpan w:val="2"/>
          </w:tcPr>
          <w:p w14:paraId="27B40D2F"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1154" w:type="dxa"/>
            <w:gridSpan w:val="2"/>
          </w:tcPr>
          <w:p w14:paraId="416A9346"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r>
      <w:tr w:rsidR="00D70575" w:rsidRPr="00C2555B" w14:paraId="6A5FFB4D" w14:textId="77777777" w:rsidTr="0001561E">
        <w:trPr>
          <w:trHeight w:val="20"/>
        </w:trPr>
        <w:tc>
          <w:tcPr>
            <w:tcW w:w="2601" w:type="dxa"/>
          </w:tcPr>
          <w:p w14:paraId="6A2CE724" w14:textId="449948F1" w:rsidR="00D70575" w:rsidRPr="00C2555B" w:rsidRDefault="00D70575" w:rsidP="00D70575">
            <w:pPr>
              <w:pStyle w:val="ListParagraph"/>
              <w:numPr>
                <w:ilvl w:val="0"/>
                <w:numId w:val="32"/>
              </w:numPr>
              <w:tabs>
                <w:tab w:val="clear" w:pos="227"/>
                <w:tab w:val="clear" w:pos="680"/>
                <w:tab w:val="left" w:pos="702"/>
              </w:tabs>
              <w:spacing w:line="240" w:lineRule="auto"/>
              <w:rPr>
                <w:rFonts w:ascii="Browallia New" w:hAnsi="Browallia New" w:cs="Browallia New"/>
                <w:sz w:val="28"/>
                <w:szCs w:val="28"/>
              </w:rPr>
            </w:pPr>
            <w:r w:rsidRPr="00C2555B">
              <w:rPr>
                <w:rFonts w:ascii="Browallia New" w:hAnsi="Browallia New" w:cs="Browallia New"/>
                <w:sz w:val="28"/>
                <w:szCs w:val="28"/>
                <w:cs/>
              </w:rPr>
              <w:t>ล้านบาท</w:t>
            </w:r>
          </w:p>
        </w:tc>
        <w:tc>
          <w:tcPr>
            <w:tcW w:w="267" w:type="dxa"/>
          </w:tcPr>
          <w:p w14:paraId="03563B24" w14:textId="272486F9" w:rsidR="00D70575" w:rsidRPr="00C2555B" w:rsidRDefault="00D70575" w:rsidP="00D70575">
            <w:pPr>
              <w:tabs>
                <w:tab w:val="clear" w:pos="680"/>
                <w:tab w:val="clear" w:pos="907"/>
                <w:tab w:val="left" w:pos="360"/>
              </w:tabs>
              <w:spacing w:line="240" w:lineRule="auto"/>
              <w:ind w:right="15"/>
              <w:rPr>
                <w:rFonts w:ascii="Browallia New" w:hAnsi="Browallia New" w:cs="Browallia New"/>
                <w:sz w:val="28"/>
                <w:szCs w:val="28"/>
                <w:lang w:val="en-GB"/>
              </w:rPr>
            </w:pPr>
          </w:p>
        </w:tc>
        <w:tc>
          <w:tcPr>
            <w:tcW w:w="1185" w:type="dxa"/>
            <w:tcBorders>
              <w:bottom w:val="single" w:sz="12" w:space="0" w:color="auto"/>
            </w:tcBorders>
          </w:tcPr>
          <w:p w14:paraId="57AC311C" w14:textId="20286C12" w:rsidR="00D70575" w:rsidRPr="00405C29" w:rsidRDefault="00D70575" w:rsidP="00D70575">
            <w:pPr>
              <w:tabs>
                <w:tab w:val="clear" w:pos="680"/>
                <w:tab w:val="clear" w:pos="907"/>
                <w:tab w:val="left" w:pos="360"/>
              </w:tabs>
              <w:spacing w:line="240" w:lineRule="auto"/>
              <w:ind w:right="15"/>
              <w:jc w:val="right"/>
              <w:rPr>
                <w:rFonts w:ascii="Browallia New" w:hAnsi="Browallia New" w:cs="Browallia New"/>
                <w:sz w:val="28"/>
                <w:szCs w:val="28"/>
                <w:lang w:val="en-GB"/>
              </w:rPr>
            </w:pPr>
            <w:r w:rsidRPr="00324907">
              <w:rPr>
                <w:rFonts w:ascii="Browallia New" w:hAnsi="Browallia New" w:cs="Browallia New"/>
                <w:sz w:val="28"/>
                <w:szCs w:val="28"/>
                <w:lang w:val="en-GB"/>
              </w:rPr>
              <w:t>160</w:t>
            </w:r>
          </w:p>
        </w:tc>
        <w:tc>
          <w:tcPr>
            <w:tcW w:w="273" w:type="dxa"/>
          </w:tcPr>
          <w:p w14:paraId="03E4E1A2" w14:textId="77777777" w:rsidR="00D70575" w:rsidRPr="00C2555B" w:rsidRDefault="00D70575" w:rsidP="00D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bottom w:val="single" w:sz="12" w:space="0" w:color="auto"/>
            </w:tcBorders>
          </w:tcPr>
          <w:p w14:paraId="7EB0AAE3" w14:textId="629CE76F" w:rsidR="00D70575" w:rsidRPr="00C2555B" w:rsidRDefault="00D70575" w:rsidP="00D70575">
            <w:pPr>
              <w:tabs>
                <w:tab w:val="clear" w:pos="680"/>
                <w:tab w:val="clear" w:pos="907"/>
                <w:tab w:val="left" w:pos="360"/>
              </w:tabs>
              <w:spacing w:line="240" w:lineRule="auto"/>
              <w:ind w:right="15"/>
              <w:jc w:val="right"/>
              <w:rPr>
                <w:rFonts w:ascii="Browallia New" w:hAnsi="Browallia New" w:cs="Browallia New"/>
                <w:sz w:val="28"/>
                <w:szCs w:val="28"/>
                <w:lang w:val="en-GB"/>
              </w:rPr>
            </w:pPr>
            <w:r w:rsidRPr="00C2555B">
              <w:rPr>
                <w:rFonts w:ascii="Browallia New" w:hAnsi="Browallia New" w:cs="Browallia New"/>
                <w:sz w:val="28"/>
                <w:szCs w:val="28"/>
                <w:lang w:val="en-GB"/>
              </w:rPr>
              <w:t>16</w:t>
            </w:r>
            <w:r w:rsidRPr="00C2555B">
              <w:rPr>
                <w:rFonts w:ascii="Browallia New" w:hAnsi="Browallia New" w:cs="Browallia New"/>
                <w:sz w:val="28"/>
                <w:szCs w:val="28"/>
              </w:rPr>
              <w:t>0</w:t>
            </w:r>
          </w:p>
        </w:tc>
        <w:tc>
          <w:tcPr>
            <w:tcW w:w="236" w:type="dxa"/>
            <w:gridSpan w:val="2"/>
          </w:tcPr>
          <w:p w14:paraId="5A98B8A7" w14:textId="77777777" w:rsidR="00D70575" w:rsidRPr="00C2555B" w:rsidRDefault="00D70575" w:rsidP="00D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bottom w:val="single" w:sz="12" w:space="0" w:color="auto"/>
            </w:tcBorders>
          </w:tcPr>
          <w:p w14:paraId="2FF0D7FA" w14:textId="75560BD9" w:rsidR="00D70575" w:rsidRPr="000E3ECC" w:rsidRDefault="00D70575" w:rsidP="00D70575">
            <w:pPr>
              <w:tabs>
                <w:tab w:val="clear" w:pos="680"/>
                <w:tab w:val="clear" w:pos="907"/>
                <w:tab w:val="left" w:pos="360"/>
              </w:tabs>
              <w:spacing w:line="240" w:lineRule="auto"/>
              <w:ind w:right="15"/>
              <w:jc w:val="right"/>
              <w:rPr>
                <w:rFonts w:ascii="Browallia New" w:hAnsi="Browallia New" w:cs="Browallia New"/>
                <w:sz w:val="28"/>
                <w:szCs w:val="28"/>
                <w:lang w:val="en-GB"/>
              </w:rPr>
            </w:pPr>
            <w:r w:rsidRPr="000E3ECC">
              <w:rPr>
                <w:rFonts w:ascii="Browallia New" w:hAnsi="Browallia New" w:cs="Browallia New"/>
                <w:sz w:val="28"/>
                <w:szCs w:val="28"/>
                <w:lang w:val="en-GB"/>
              </w:rPr>
              <w:t>110</w:t>
            </w:r>
          </w:p>
        </w:tc>
        <w:tc>
          <w:tcPr>
            <w:tcW w:w="236" w:type="dxa"/>
            <w:gridSpan w:val="2"/>
          </w:tcPr>
          <w:p w14:paraId="459A6E95" w14:textId="77777777" w:rsidR="00D70575" w:rsidRPr="00C2555B" w:rsidRDefault="00D70575" w:rsidP="00D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bottom w:val="single" w:sz="12" w:space="0" w:color="auto"/>
            </w:tcBorders>
          </w:tcPr>
          <w:p w14:paraId="50911F06" w14:textId="2AEA7560" w:rsidR="00D70575" w:rsidRPr="00C2555B" w:rsidRDefault="00D70575" w:rsidP="00D70575">
            <w:pPr>
              <w:tabs>
                <w:tab w:val="clear" w:pos="680"/>
                <w:tab w:val="clear" w:pos="907"/>
                <w:tab w:val="left" w:pos="360"/>
              </w:tabs>
              <w:spacing w:line="240" w:lineRule="auto"/>
              <w:ind w:right="15"/>
              <w:jc w:val="right"/>
              <w:rPr>
                <w:rFonts w:ascii="Browallia New" w:hAnsi="Browallia New" w:cs="Browallia New"/>
                <w:sz w:val="28"/>
                <w:szCs w:val="28"/>
                <w:lang w:val="en-GB"/>
              </w:rPr>
            </w:pPr>
            <w:r w:rsidRPr="00C2555B">
              <w:rPr>
                <w:rFonts w:ascii="Browallia New" w:hAnsi="Browallia New" w:cs="Browallia New"/>
                <w:sz w:val="28"/>
                <w:szCs w:val="28"/>
                <w:lang w:val="en-GB"/>
              </w:rPr>
              <w:t>110</w:t>
            </w:r>
          </w:p>
        </w:tc>
      </w:tr>
      <w:tr w:rsidR="00D70575" w:rsidRPr="00C2555B" w14:paraId="3CB55980" w14:textId="77777777" w:rsidTr="0001561E">
        <w:trPr>
          <w:trHeight w:val="20"/>
        </w:trPr>
        <w:tc>
          <w:tcPr>
            <w:tcW w:w="2601" w:type="dxa"/>
          </w:tcPr>
          <w:p w14:paraId="4328793D" w14:textId="7E48695A" w:rsidR="00D70575" w:rsidRPr="00C2555B" w:rsidRDefault="00D70575" w:rsidP="00D70575">
            <w:pPr>
              <w:pStyle w:val="ListParagraph"/>
              <w:numPr>
                <w:ilvl w:val="0"/>
                <w:numId w:val="32"/>
              </w:numPr>
              <w:tabs>
                <w:tab w:val="clear" w:pos="227"/>
              </w:tabs>
              <w:spacing w:line="240" w:lineRule="auto"/>
              <w:rPr>
                <w:rFonts w:ascii="Browallia New" w:hAnsi="Browallia New" w:cs="Browallia New"/>
                <w:sz w:val="28"/>
                <w:szCs w:val="28"/>
                <w:cs/>
              </w:rPr>
            </w:pPr>
            <w:r w:rsidRPr="00C2555B">
              <w:rPr>
                <w:rFonts w:ascii="Browallia New" w:hAnsi="Browallia New" w:cs="Browallia New"/>
                <w:sz w:val="28"/>
                <w:szCs w:val="28"/>
                <w:cs/>
              </w:rPr>
              <w:t>ล้านดอลลาร์สหรัฐ</w:t>
            </w:r>
          </w:p>
        </w:tc>
        <w:tc>
          <w:tcPr>
            <w:tcW w:w="267" w:type="dxa"/>
          </w:tcPr>
          <w:p w14:paraId="6E1ABDA9" w14:textId="7169211E" w:rsidR="00D70575" w:rsidRPr="00C2555B" w:rsidRDefault="00D70575" w:rsidP="00D70575">
            <w:pPr>
              <w:tabs>
                <w:tab w:val="clear" w:pos="680"/>
                <w:tab w:val="clear" w:pos="907"/>
                <w:tab w:val="left" w:pos="360"/>
              </w:tabs>
              <w:spacing w:line="240" w:lineRule="auto"/>
              <w:ind w:left="-63" w:right="-70"/>
              <w:jc w:val="center"/>
              <w:rPr>
                <w:rFonts w:ascii="Browallia New" w:hAnsi="Browallia New" w:cs="Browallia New"/>
                <w:sz w:val="28"/>
                <w:szCs w:val="28"/>
                <w:lang w:val="en-GB"/>
              </w:rPr>
            </w:pPr>
          </w:p>
        </w:tc>
        <w:tc>
          <w:tcPr>
            <w:tcW w:w="1185" w:type="dxa"/>
            <w:tcBorders>
              <w:top w:val="single" w:sz="12" w:space="0" w:color="auto"/>
              <w:bottom w:val="single" w:sz="12" w:space="0" w:color="auto"/>
            </w:tcBorders>
          </w:tcPr>
          <w:p w14:paraId="02BFEF2F" w14:textId="49C6B87E" w:rsidR="00D70575" w:rsidRPr="00405C29" w:rsidRDefault="00D70575" w:rsidP="00D70575">
            <w:pPr>
              <w:tabs>
                <w:tab w:val="clear" w:pos="680"/>
                <w:tab w:val="clear" w:pos="907"/>
                <w:tab w:val="left" w:pos="360"/>
              </w:tabs>
              <w:spacing w:line="240" w:lineRule="auto"/>
              <w:ind w:right="15"/>
              <w:jc w:val="right"/>
              <w:rPr>
                <w:rFonts w:ascii="Browallia New" w:hAnsi="Browallia New" w:cs="Browallia New"/>
                <w:sz w:val="28"/>
                <w:szCs w:val="28"/>
                <w:lang w:val="en-GB"/>
              </w:rPr>
            </w:pPr>
            <w:r w:rsidRPr="00324907">
              <w:rPr>
                <w:rFonts w:ascii="Browallia New" w:hAnsi="Browallia New" w:cs="Browallia New"/>
                <w:sz w:val="28"/>
                <w:szCs w:val="28"/>
                <w:lang w:val="en-GB"/>
              </w:rPr>
              <w:t>0.40</w:t>
            </w:r>
          </w:p>
        </w:tc>
        <w:tc>
          <w:tcPr>
            <w:tcW w:w="273" w:type="dxa"/>
          </w:tcPr>
          <w:p w14:paraId="18477F45" w14:textId="77777777" w:rsidR="00D70575" w:rsidRPr="00C2555B" w:rsidRDefault="00D70575" w:rsidP="00D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top w:val="single" w:sz="12" w:space="0" w:color="auto"/>
              <w:bottom w:val="single" w:sz="12" w:space="0" w:color="auto"/>
            </w:tcBorders>
          </w:tcPr>
          <w:p w14:paraId="09EA3F75" w14:textId="7FBADB6C" w:rsidR="00D70575" w:rsidRPr="00C2555B" w:rsidRDefault="00D70575" w:rsidP="00D70575">
            <w:pPr>
              <w:tabs>
                <w:tab w:val="clear" w:pos="680"/>
                <w:tab w:val="clear" w:pos="907"/>
                <w:tab w:val="left" w:pos="360"/>
              </w:tabs>
              <w:spacing w:line="240" w:lineRule="auto"/>
              <w:ind w:right="15"/>
              <w:jc w:val="right"/>
              <w:rPr>
                <w:rFonts w:ascii="Browallia New" w:hAnsi="Browallia New" w:cs="Browallia New"/>
                <w:sz w:val="28"/>
                <w:szCs w:val="28"/>
                <w:lang w:val="en-GB"/>
              </w:rPr>
            </w:pPr>
            <w:r w:rsidRPr="00C2555B">
              <w:rPr>
                <w:rFonts w:ascii="Browallia New" w:hAnsi="Browallia New" w:cs="Browallia New"/>
                <w:sz w:val="28"/>
                <w:szCs w:val="28"/>
              </w:rPr>
              <w:t>0.40</w:t>
            </w:r>
          </w:p>
        </w:tc>
        <w:tc>
          <w:tcPr>
            <w:tcW w:w="236" w:type="dxa"/>
            <w:gridSpan w:val="2"/>
          </w:tcPr>
          <w:p w14:paraId="7A911742" w14:textId="77777777" w:rsidR="00D70575" w:rsidRPr="00C2555B" w:rsidRDefault="00D70575" w:rsidP="00D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top w:val="single" w:sz="12" w:space="0" w:color="auto"/>
              <w:bottom w:val="single" w:sz="12" w:space="0" w:color="auto"/>
            </w:tcBorders>
          </w:tcPr>
          <w:p w14:paraId="2B36422D" w14:textId="0F5DE242" w:rsidR="00D70575" w:rsidRPr="000E3ECC" w:rsidRDefault="00D70575" w:rsidP="00D70575">
            <w:pPr>
              <w:tabs>
                <w:tab w:val="clear" w:pos="680"/>
                <w:tab w:val="clear" w:pos="907"/>
                <w:tab w:val="left" w:pos="360"/>
              </w:tabs>
              <w:spacing w:line="240" w:lineRule="auto"/>
              <w:ind w:right="15"/>
              <w:jc w:val="center"/>
              <w:rPr>
                <w:rFonts w:ascii="Browallia New" w:hAnsi="Browallia New" w:cs="Browallia New"/>
                <w:sz w:val="28"/>
                <w:szCs w:val="28"/>
                <w:lang w:val="en-GB"/>
              </w:rPr>
            </w:pPr>
            <w:r w:rsidRPr="000E3ECC">
              <w:rPr>
                <w:rFonts w:ascii="Browallia New" w:hAnsi="Browallia New" w:cs="Browallia New"/>
                <w:sz w:val="28"/>
                <w:szCs w:val="28"/>
                <w:lang w:val="en-GB"/>
              </w:rPr>
              <w:t xml:space="preserve">       -</w:t>
            </w:r>
          </w:p>
        </w:tc>
        <w:tc>
          <w:tcPr>
            <w:tcW w:w="236" w:type="dxa"/>
            <w:gridSpan w:val="2"/>
          </w:tcPr>
          <w:p w14:paraId="5B959449" w14:textId="77777777" w:rsidR="00D70575" w:rsidRPr="00C2555B" w:rsidRDefault="00D70575" w:rsidP="00D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top w:val="single" w:sz="12" w:space="0" w:color="auto"/>
              <w:bottom w:val="single" w:sz="12" w:space="0" w:color="auto"/>
            </w:tcBorders>
          </w:tcPr>
          <w:p w14:paraId="1466897E" w14:textId="7D307425" w:rsidR="00D70575" w:rsidRPr="00C2555B" w:rsidRDefault="00D70575" w:rsidP="00D70575">
            <w:pPr>
              <w:tabs>
                <w:tab w:val="clear" w:pos="680"/>
                <w:tab w:val="clear" w:pos="907"/>
                <w:tab w:val="left" w:pos="360"/>
              </w:tabs>
              <w:spacing w:line="240" w:lineRule="auto"/>
              <w:ind w:right="15"/>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p>
        </w:tc>
      </w:tr>
    </w:tbl>
    <w:p w14:paraId="4D6BB3C8" w14:textId="77777777" w:rsidR="00BD0267" w:rsidRPr="00C2555B" w:rsidRDefault="00BD0267" w:rsidP="006F6AAC">
      <w:pPr>
        <w:tabs>
          <w:tab w:val="clear" w:pos="907"/>
          <w:tab w:val="left" w:pos="900"/>
        </w:tabs>
        <w:jc w:val="thaiDistribute"/>
        <w:rPr>
          <w:rFonts w:ascii="Browallia New" w:hAnsi="Browallia New" w:cs="Browallia New"/>
          <w:sz w:val="28"/>
          <w:szCs w:val="28"/>
          <w:cs/>
        </w:rPr>
      </w:pPr>
    </w:p>
    <w:p w14:paraId="09AFD83F" w14:textId="16BB53CF" w:rsidR="006F6AAC" w:rsidRPr="00156A13" w:rsidRDefault="00D32B33" w:rsidP="00C348B3">
      <w:pPr>
        <w:tabs>
          <w:tab w:val="clear" w:pos="907"/>
          <w:tab w:val="left" w:pos="1260"/>
        </w:tabs>
        <w:ind w:left="1080"/>
        <w:jc w:val="thaiDistribute"/>
        <w:rPr>
          <w:rFonts w:ascii="Browallia New" w:hAnsi="Browallia New" w:cs="Browallia New"/>
          <w:sz w:val="28"/>
          <w:szCs w:val="28"/>
        </w:rPr>
      </w:pPr>
      <w:r w:rsidRPr="00156A13">
        <w:rPr>
          <w:rFonts w:ascii="Browallia New" w:hAnsi="Browallia New" w:cs="Browallia New"/>
          <w:sz w:val="28"/>
          <w:szCs w:val="28"/>
          <w:cs/>
        </w:rPr>
        <w:t>วงเงินเบิกเกินบัญชีและเงินกู้ยืมระยะสั้นจากสถาบันการเงิน</w:t>
      </w:r>
      <w:r w:rsidR="006F6AAC" w:rsidRPr="00156A13">
        <w:rPr>
          <w:rFonts w:ascii="Browallia New" w:hAnsi="Browallia New" w:cs="Browallia New"/>
          <w:sz w:val="28"/>
          <w:szCs w:val="28"/>
          <w:cs/>
        </w:rPr>
        <w:t>ข้างต้น</w:t>
      </w:r>
      <w:r w:rsidR="00972535" w:rsidRPr="00493671">
        <w:rPr>
          <w:rFonts w:ascii="Browallia New" w:hAnsi="Browallia New" w:cs="Browallia New"/>
          <w:sz w:val="28"/>
          <w:szCs w:val="28"/>
          <w:cs/>
        </w:rPr>
        <w:t>ค้ำประกันโดยกรรมการของบริษัทและ</w:t>
      </w:r>
      <w:r w:rsidR="00C348B3" w:rsidRPr="00493671">
        <w:rPr>
          <w:rFonts w:ascii="Browallia New" w:hAnsi="Browallia New" w:cs="Browallia New"/>
          <w:sz w:val="28"/>
          <w:szCs w:val="28"/>
        </w:rPr>
        <w:t xml:space="preserve">              </w:t>
      </w:r>
      <w:r w:rsidR="00972535" w:rsidRPr="00493671">
        <w:rPr>
          <w:rFonts w:ascii="Browallia New" w:hAnsi="Browallia New" w:cs="Browallia New"/>
          <w:sz w:val="28"/>
          <w:szCs w:val="28"/>
          <w:cs/>
        </w:rPr>
        <w:t>บริษัทย่อย และจำนองโดยที่ดินและสิ่งปลูกสร้าง และที่ดินพร้อมสิ่งปลูกสร้าง</w:t>
      </w:r>
      <w:r w:rsidR="00972535" w:rsidRPr="00156A13">
        <w:rPr>
          <w:rFonts w:ascii="Browallia New" w:hAnsi="Browallia New" w:cs="Browallia New"/>
          <w:sz w:val="28"/>
          <w:szCs w:val="28"/>
          <w:cs/>
        </w:rPr>
        <w:t>ของโครงการอสังหาริมทรัพย์</w:t>
      </w:r>
    </w:p>
    <w:p w14:paraId="593696B3" w14:textId="77777777" w:rsidR="002C0446" w:rsidRPr="0001561E" w:rsidRDefault="002C0446" w:rsidP="002C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4"/>
          <w:szCs w:val="24"/>
          <w:lang w:val="en-GB"/>
        </w:rPr>
      </w:pPr>
    </w:p>
    <w:p w14:paraId="030F7859" w14:textId="77777777" w:rsidR="00C37E6B" w:rsidRPr="00CD446E" w:rsidRDefault="00C37E6B" w:rsidP="00C3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426"/>
        <w:rPr>
          <w:rFonts w:ascii="Browallia New" w:hAnsi="Browallia New" w:cs="Browallia New"/>
          <w:b/>
          <w:bCs/>
          <w:sz w:val="28"/>
          <w:szCs w:val="28"/>
          <w:cs/>
        </w:rPr>
      </w:pPr>
    </w:p>
    <w:sectPr w:rsidR="00C37E6B" w:rsidRPr="00CD446E" w:rsidSect="00B85E9B">
      <w:footerReference w:type="default" r:id="rId13"/>
      <w:pgSz w:w="11909" w:h="16834" w:code="9"/>
      <w:pgMar w:top="156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33C74" w14:textId="77777777" w:rsidR="0042683F" w:rsidRDefault="0042683F">
      <w:r>
        <w:separator/>
      </w:r>
    </w:p>
  </w:endnote>
  <w:endnote w:type="continuationSeparator" w:id="0">
    <w:p w14:paraId="6EA5F3B4" w14:textId="77777777" w:rsidR="0042683F" w:rsidRDefault="0042683F">
      <w:r>
        <w:continuationSeparator/>
      </w:r>
    </w:p>
  </w:endnote>
  <w:endnote w:type="continuationNotice" w:id="1">
    <w:p w14:paraId="1549E752" w14:textId="77777777" w:rsidR="0042683F" w:rsidRDefault="0042683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EucrosiaUPC">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81" w:type="dxa"/>
      <w:tblInd w:w="250" w:type="dxa"/>
      <w:tblLook w:val="0000" w:firstRow="0" w:lastRow="0" w:firstColumn="0" w:lastColumn="0" w:noHBand="0" w:noVBand="0"/>
    </w:tblPr>
    <w:tblGrid>
      <w:gridCol w:w="4678"/>
      <w:gridCol w:w="3861"/>
      <w:gridCol w:w="542"/>
    </w:tblGrid>
    <w:tr w:rsidR="000F17A5" w14:paraId="2C8AC9D9" w14:textId="77777777" w:rsidTr="006A2DC3">
      <w:trPr>
        <w:trHeight w:val="176"/>
      </w:trPr>
      <w:tc>
        <w:tcPr>
          <w:tcW w:w="4678" w:type="dxa"/>
          <w:tcBorders>
            <w:top w:val="nil"/>
            <w:left w:val="nil"/>
            <w:bottom w:val="nil"/>
            <w:right w:val="nil"/>
          </w:tcBorders>
          <w:noWrap/>
          <w:vAlign w:val="bottom"/>
        </w:tcPr>
        <w:p w14:paraId="0FA1D984" w14:textId="77777777" w:rsidR="000F17A5" w:rsidRDefault="000F17A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4F224929" w14:textId="77777777" w:rsidR="000F17A5" w:rsidRPr="00C761A2" w:rsidRDefault="000F17A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715D8A2D" w14:textId="790756D7" w:rsidR="000F17A5" w:rsidRPr="00C761A2" w:rsidRDefault="000F17A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32</w:t>
          </w:r>
          <w:r w:rsidRPr="00C761A2">
            <w:rPr>
              <w:rStyle w:val="PageNumber"/>
              <w:rFonts w:ascii="Browallia New" w:hAnsi="Browallia New" w:cs="Browallia New"/>
              <w:sz w:val="26"/>
              <w:szCs w:val="26"/>
            </w:rPr>
            <w:fldChar w:fldCharType="end"/>
          </w:r>
        </w:p>
      </w:tc>
    </w:tr>
    <w:tr w:rsidR="000F17A5" w14:paraId="15CF7402" w14:textId="77777777" w:rsidTr="006A2DC3">
      <w:trPr>
        <w:trHeight w:val="190"/>
      </w:trPr>
      <w:tc>
        <w:tcPr>
          <w:tcW w:w="4678" w:type="dxa"/>
          <w:tcBorders>
            <w:top w:val="nil"/>
            <w:left w:val="nil"/>
            <w:bottom w:val="nil"/>
            <w:right w:val="nil"/>
          </w:tcBorders>
          <w:noWrap/>
          <w:vAlign w:val="bottom"/>
        </w:tcPr>
        <w:p w14:paraId="636E5A14" w14:textId="77777777" w:rsidR="000F17A5" w:rsidRDefault="000F17A5">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3861" w:type="dxa"/>
          <w:tcBorders>
            <w:top w:val="nil"/>
            <w:left w:val="nil"/>
            <w:bottom w:val="nil"/>
          </w:tcBorders>
          <w:noWrap/>
          <w:vAlign w:val="bottom"/>
        </w:tcPr>
        <w:p w14:paraId="1B829FB6" w14:textId="77777777" w:rsidR="000F17A5" w:rsidRDefault="000F17A5">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2" w:type="dxa"/>
          <w:tcBorders>
            <w:top w:val="nil"/>
            <w:left w:val="nil"/>
            <w:bottom w:val="nil"/>
            <w:right w:val="nil"/>
          </w:tcBorders>
          <w:vAlign w:val="bottom"/>
        </w:tcPr>
        <w:p w14:paraId="7D35D8EA" w14:textId="77777777" w:rsidR="000F17A5" w:rsidRDefault="000F17A5">
          <w:pPr>
            <w:rPr>
              <w:rFonts w:ascii="Browallia New" w:hAnsi="Browallia New" w:cs="Browallia New"/>
              <w:sz w:val="26"/>
              <w:szCs w:val="26"/>
            </w:rPr>
          </w:pPr>
        </w:p>
      </w:tc>
    </w:tr>
  </w:tbl>
  <w:p w14:paraId="52A232E3" w14:textId="77777777" w:rsidR="000F17A5" w:rsidRDefault="000F1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67" w:type="dxa"/>
      <w:tblInd w:w="250" w:type="dxa"/>
      <w:tblLook w:val="0000" w:firstRow="0" w:lastRow="0" w:firstColumn="0" w:lastColumn="0" w:noHBand="0" w:noVBand="0"/>
    </w:tblPr>
    <w:tblGrid>
      <w:gridCol w:w="8080"/>
      <w:gridCol w:w="5670"/>
      <w:gridCol w:w="448"/>
    </w:tblGrid>
    <w:tr w:rsidR="000F17A5" w14:paraId="3153C97C" w14:textId="77777777" w:rsidTr="0001418F">
      <w:trPr>
        <w:trHeight w:val="176"/>
      </w:trPr>
      <w:tc>
        <w:tcPr>
          <w:tcW w:w="8080" w:type="dxa"/>
          <w:tcBorders>
            <w:top w:val="nil"/>
            <w:left w:val="nil"/>
            <w:bottom w:val="nil"/>
            <w:right w:val="nil"/>
          </w:tcBorders>
          <w:noWrap/>
          <w:vAlign w:val="bottom"/>
        </w:tcPr>
        <w:p w14:paraId="3B0111CC" w14:textId="77777777" w:rsidR="000F17A5" w:rsidRDefault="000F17A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0F17A5" w:rsidRPr="00C761A2" w:rsidRDefault="000F17A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7B3C6C46" w:rsidR="000F17A5" w:rsidRPr="00C761A2" w:rsidRDefault="000F17A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0F17A5" w14:paraId="622C54D2" w14:textId="77777777" w:rsidTr="0001418F">
      <w:trPr>
        <w:trHeight w:val="190"/>
      </w:trPr>
      <w:tc>
        <w:tcPr>
          <w:tcW w:w="8080" w:type="dxa"/>
          <w:tcBorders>
            <w:top w:val="nil"/>
            <w:left w:val="nil"/>
            <w:bottom w:val="nil"/>
            <w:right w:val="nil"/>
          </w:tcBorders>
          <w:noWrap/>
          <w:vAlign w:val="bottom"/>
        </w:tcPr>
        <w:p w14:paraId="76656160" w14:textId="77777777" w:rsidR="000F17A5" w:rsidRDefault="000F17A5">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5670" w:type="dxa"/>
          <w:tcBorders>
            <w:top w:val="nil"/>
            <w:left w:val="nil"/>
            <w:bottom w:val="nil"/>
          </w:tcBorders>
          <w:noWrap/>
          <w:vAlign w:val="bottom"/>
        </w:tcPr>
        <w:p w14:paraId="2A559D15" w14:textId="77777777" w:rsidR="000F17A5" w:rsidRDefault="000F17A5">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317" w:type="dxa"/>
          <w:tcBorders>
            <w:top w:val="nil"/>
            <w:left w:val="nil"/>
            <w:bottom w:val="nil"/>
            <w:right w:val="nil"/>
          </w:tcBorders>
          <w:vAlign w:val="bottom"/>
        </w:tcPr>
        <w:p w14:paraId="3177F630" w14:textId="77777777" w:rsidR="000F17A5" w:rsidRDefault="000F17A5">
          <w:pPr>
            <w:rPr>
              <w:rFonts w:ascii="Browallia New" w:hAnsi="Browallia New" w:cs="Browallia New"/>
              <w:sz w:val="26"/>
              <w:szCs w:val="26"/>
            </w:rPr>
          </w:pPr>
        </w:p>
      </w:tc>
    </w:tr>
  </w:tbl>
  <w:p w14:paraId="59BEDDC5" w14:textId="77777777" w:rsidR="000F17A5" w:rsidRDefault="000F1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7" w:type="dxa"/>
      <w:tblInd w:w="250" w:type="dxa"/>
      <w:tblLook w:val="0000" w:firstRow="0" w:lastRow="0" w:firstColumn="0" w:lastColumn="0" w:noHBand="0" w:noVBand="0"/>
    </w:tblPr>
    <w:tblGrid>
      <w:gridCol w:w="4253"/>
      <w:gridCol w:w="4394"/>
      <w:gridCol w:w="540"/>
    </w:tblGrid>
    <w:tr w:rsidR="000F17A5" w14:paraId="3E208446" w14:textId="77777777">
      <w:trPr>
        <w:trHeight w:val="176"/>
      </w:trPr>
      <w:tc>
        <w:tcPr>
          <w:tcW w:w="4253" w:type="dxa"/>
          <w:tcBorders>
            <w:top w:val="nil"/>
            <w:left w:val="nil"/>
            <w:bottom w:val="nil"/>
            <w:right w:val="nil"/>
          </w:tcBorders>
          <w:noWrap/>
          <w:vAlign w:val="bottom"/>
        </w:tcPr>
        <w:p w14:paraId="731D9F94" w14:textId="77777777" w:rsidR="000F17A5" w:rsidRDefault="000F17A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0F17A5" w:rsidRPr="00C761A2" w:rsidRDefault="000F17A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0F17A5" w:rsidRPr="00C761A2" w:rsidRDefault="000F17A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0F17A5" w14:paraId="1FC85814" w14:textId="77777777">
      <w:trPr>
        <w:trHeight w:val="190"/>
      </w:trPr>
      <w:tc>
        <w:tcPr>
          <w:tcW w:w="4253" w:type="dxa"/>
          <w:tcBorders>
            <w:top w:val="nil"/>
            <w:left w:val="nil"/>
            <w:bottom w:val="nil"/>
            <w:right w:val="nil"/>
          </w:tcBorders>
          <w:noWrap/>
          <w:vAlign w:val="bottom"/>
        </w:tcPr>
        <w:p w14:paraId="007F516B" w14:textId="77777777" w:rsidR="000F17A5" w:rsidRDefault="000F17A5">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394" w:type="dxa"/>
          <w:tcBorders>
            <w:top w:val="nil"/>
            <w:left w:val="nil"/>
            <w:bottom w:val="nil"/>
          </w:tcBorders>
          <w:noWrap/>
          <w:vAlign w:val="bottom"/>
        </w:tcPr>
        <w:p w14:paraId="2F631D23" w14:textId="77777777" w:rsidR="000F17A5" w:rsidRDefault="000F17A5">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0" w:type="dxa"/>
          <w:tcBorders>
            <w:top w:val="nil"/>
            <w:left w:val="nil"/>
            <w:bottom w:val="nil"/>
            <w:right w:val="nil"/>
          </w:tcBorders>
          <w:vAlign w:val="bottom"/>
        </w:tcPr>
        <w:p w14:paraId="08618217" w14:textId="77777777" w:rsidR="000F17A5" w:rsidRDefault="000F17A5">
          <w:pPr>
            <w:rPr>
              <w:rFonts w:ascii="Browallia New" w:hAnsi="Browallia New" w:cs="Browallia New"/>
              <w:sz w:val="26"/>
              <w:szCs w:val="26"/>
            </w:rPr>
          </w:pPr>
        </w:p>
      </w:tc>
    </w:tr>
  </w:tbl>
  <w:p w14:paraId="63E7BD6F" w14:textId="77777777" w:rsidR="000F17A5" w:rsidRDefault="000F1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C17CB" w14:textId="77777777" w:rsidR="0042683F" w:rsidRDefault="0042683F">
      <w:r>
        <w:separator/>
      </w:r>
    </w:p>
  </w:footnote>
  <w:footnote w:type="continuationSeparator" w:id="0">
    <w:p w14:paraId="7FD1BE1F" w14:textId="77777777" w:rsidR="0042683F" w:rsidRDefault="0042683F">
      <w:r>
        <w:continuationSeparator/>
      </w:r>
    </w:p>
  </w:footnote>
  <w:footnote w:type="continuationNotice" w:id="1">
    <w:p w14:paraId="048416CB" w14:textId="77777777" w:rsidR="0042683F" w:rsidRDefault="0042683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20D5070"/>
    <w:multiLevelType w:val="multilevel"/>
    <w:tmpl w:val="52A2A8B0"/>
    <w:lvl w:ilvl="0">
      <w:start w:val="23"/>
      <w:numFmt w:val="decimal"/>
      <w:lvlText w:val="%1"/>
      <w:lvlJc w:val="left"/>
      <w:pPr>
        <w:ind w:left="360" w:hanging="360"/>
      </w:pPr>
      <w:rPr>
        <w:rFonts w:hint="default"/>
      </w:rPr>
    </w:lvl>
    <w:lvl w:ilvl="1">
      <w:start w:val="1"/>
      <w:numFmt w:val="decimal"/>
      <w:lvlText w:val=" 2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6F7653"/>
    <w:multiLevelType w:val="hybridMultilevel"/>
    <w:tmpl w:val="5A88A23C"/>
    <w:lvl w:ilvl="0" w:tplc="80DE451E">
      <w:start w:val="1"/>
      <w:numFmt w:val="decimal"/>
      <w:lvlText w:val="%1."/>
      <w:lvlJc w:val="left"/>
      <w:pPr>
        <w:tabs>
          <w:tab w:val="num" w:pos="360"/>
        </w:tabs>
        <w:ind w:left="360" w:hanging="360"/>
      </w:pPr>
      <w:rPr>
        <w:rFonts w:ascii="Browallia New" w:hAnsi="Browallia New" w:cs="Browallia New" w:hint="default"/>
        <w:sz w:val="28"/>
        <w:szCs w:val="28"/>
        <w:u w:val="none"/>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8136C30"/>
    <w:multiLevelType w:val="hybridMultilevel"/>
    <w:tmpl w:val="8A06A056"/>
    <w:lvl w:ilvl="0" w:tplc="84621D0E">
      <w:start w:val="12"/>
      <w:numFmt w:val="decimal"/>
      <w:lvlText w:val="%1."/>
      <w:lvlJc w:val="left"/>
      <w:pPr>
        <w:tabs>
          <w:tab w:val="num" w:pos="2203"/>
        </w:tabs>
        <w:ind w:left="2203" w:hanging="360"/>
      </w:pPr>
      <w:rPr>
        <w:rFonts w:cs="Times New Roman" w:hint="default"/>
        <w:b/>
        <w:bCs/>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E269B3"/>
    <w:multiLevelType w:val="hybridMultilevel"/>
    <w:tmpl w:val="813A1D5A"/>
    <w:lvl w:ilvl="0" w:tplc="90E2A97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100A080A"/>
    <w:multiLevelType w:val="multilevel"/>
    <w:tmpl w:val="FF5E5B22"/>
    <w:lvl w:ilvl="0">
      <w:start w:val="8"/>
      <w:numFmt w:val="decimal"/>
      <w:lvlText w:val="%1"/>
      <w:lvlJc w:val="left"/>
      <w:pPr>
        <w:ind w:left="360" w:hanging="360"/>
      </w:pPr>
      <w:rPr>
        <w:rFonts w:hint="default"/>
      </w:rPr>
    </w:lvl>
    <w:lvl w:ilvl="1">
      <w:start w:val="8"/>
      <w:numFmt w:val="none"/>
      <w:lvlText w:val="9.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232B5929"/>
    <w:multiLevelType w:val="hybridMultilevel"/>
    <w:tmpl w:val="31DE760C"/>
    <w:lvl w:ilvl="0" w:tplc="EA82090A">
      <w:numFmt w:val="bullet"/>
      <w:lvlText w:val="-"/>
      <w:lvlJc w:val="left"/>
      <w:pPr>
        <w:ind w:left="1158" w:hanging="360"/>
      </w:pPr>
      <w:rPr>
        <w:rFonts w:ascii="Browallia New" w:eastAsia="Times New Roman" w:hAnsi="Browallia New" w:cs="Browallia New" w:hint="default"/>
      </w:rPr>
    </w:lvl>
    <w:lvl w:ilvl="1" w:tplc="08090003" w:tentative="1">
      <w:start w:val="1"/>
      <w:numFmt w:val="bullet"/>
      <w:lvlText w:val="o"/>
      <w:lvlJc w:val="left"/>
      <w:pPr>
        <w:ind w:left="1878" w:hanging="360"/>
      </w:pPr>
      <w:rPr>
        <w:rFonts w:ascii="Courier New" w:hAnsi="Courier New" w:cs="Courier New" w:hint="default"/>
      </w:rPr>
    </w:lvl>
    <w:lvl w:ilvl="2" w:tplc="08090005" w:tentative="1">
      <w:start w:val="1"/>
      <w:numFmt w:val="bullet"/>
      <w:lvlText w:val=""/>
      <w:lvlJc w:val="left"/>
      <w:pPr>
        <w:ind w:left="2598" w:hanging="360"/>
      </w:pPr>
      <w:rPr>
        <w:rFonts w:ascii="Wingdings" w:hAnsi="Wingdings" w:hint="default"/>
      </w:rPr>
    </w:lvl>
    <w:lvl w:ilvl="3" w:tplc="08090001" w:tentative="1">
      <w:start w:val="1"/>
      <w:numFmt w:val="bullet"/>
      <w:lvlText w:val=""/>
      <w:lvlJc w:val="left"/>
      <w:pPr>
        <w:ind w:left="3318" w:hanging="360"/>
      </w:pPr>
      <w:rPr>
        <w:rFonts w:ascii="Symbol" w:hAnsi="Symbol" w:hint="default"/>
      </w:rPr>
    </w:lvl>
    <w:lvl w:ilvl="4" w:tplc="08090003" w:tentative="1">
      <w:start w:val="1"/>
      <w:numFmt w:val="bullet"/>
      <w:lvlText w:val="o"/>
      <w:lvlJc w:val="left"/>
      <w:pPr>
        <w:ind w:left="4038" w:hanging="360"/>
      </w:pPr>
      <w:rPr>
        <w:rFonts w:ascii="Courier New" w:hAnsi="Courier New" w:cs="Courier New" w:hint="default"/>
      </w:rPr>
    </w:lvl>
    <w:lvl w:ilvl="5" w:tplc="08090005" w:tentative="1">
      <w:start w:val="1"/>
      <w:numFmt w:val="bullet"/>
      <w:lvlText w:val=""/>
      <w:lvlJc w:val="left"/>
      <w:pPr>
        <w:ind w:left="4758" w:hanging="360"/>
      </w:pPr>
      <w:rPr>
        <w:rFonts w:ascii="Wingdings" w:hAnsi="Wingdings" w:hint="default"/>
      </w:rPr>
    </w:lvl>
    <w:lvl w:ilvl="6" w:tplc="08090001" w:tentative="1">
      <w:start w:val="1"/>
      <w:numFmt w:val="bullet"/>
      <w:lvlText w:val=""/>
      <w:lvlJc w:val="left"/>
      <w:pPr>
        <w:ind w:left="5478" w:hanging="360"/>
      </w:pPr>
      <w:rPr>
        <w:rFonts w:ascii="Symbol" w:hAnsi="Symbol" w:hint="default"/>
      </w:rPr>
    </w:lvl>
    <w:lvl w:ilvl="7" w:tplc="08090003" w:tentative="1">
      <w:start w:val="1"/>
      <w:numFmt w:val="bullet"/>
      <w:lvlText w:val="o"/>
      <w:lvlJc w:val="left"/>
      <w:pPr>
        <w:ind w:left="6198" w:hanging="360"/>
      </w:pPr>
      <w:rPr>
        <w:rFonts w:ascii="Courier New" w:hAnsi="Courier New" w:cs="Courier New" w:hint="default"/>
      </w:rPr>
    </w:lvl>
    <w:lvl w:ilvl="8" w:tplc="08090005" w:tentative="1">
      <w:start w:val="1"/>
      <w:numFmt w:val="bullet"/>
      <w:lvlText w:val=""/>
      <w:lvlJc w:val="left"/>
      <w:pPr>
        <w:ind w:left="6918" w:hanging="360"/>
      </w:pPr>
      <w:rPr>
        <w:rFonts w:ascii="Wingdings" w:hAnsi="Wingdings" w:hint="default"/>
      </w:rPr>
    </w:lvl>
  </w:abstractNum>
  <w:abstractNum w:abstractNumId="16" w15:restartNumberingAfterBreak="0">
    <w:nsid w:val="23471F92"/>
    <w:multiLevelType w:val="multilevel"/>
    <w:tmpl w:val="0809001D"/>
    <w:numStyleLink w:val="Style2"/>
  </w:abstractNum>
  <w:abstractNum w:abstractNumId="17" w15:restartNumberingAfterBreak="0">
    <w:nsid w:val="25B37985"/>
    <w:multiLevelType w:val="multilevel"/>
    <w:tmpl w:val="DD28CD44"/>
    <w:lvl w:ilvl="0">
      <w:start w:val="8"/>
      <w:numFmt w:val="decimal"/>
      <w:lvlText w:val="%1"/>
      <w:lvlJc w:val="left"/>
      <w:pPr>
        <w:ind w:left="360" w:hanging="360"/>
      </w:pPr>
      <w:rPr>
        <w:rFonts w:hint="default"/>
      </w:rPr>
    </w:lvl>
    <w:lvl w:ilvl="1">
      <w:start w:val="8"/>
      <w:numFmt w:val="decimal"/>
      <w:lvlText w:val="%2.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B0D55D7"/>
    <w:multiLevelType w:val="hybridMultilevel"/>
    <w:tmpl w:val="0090EDB6"/>
    <w:lvl w:ilvl="0" w:tplc="F3EA05D8">
      <w:start w:val="1"/>
      <w:numFmt w:val="decimal"/>
      <w:lvlText w:val="%1."/>
      <w:lvlJc w:val="left"/>
      <w:pPr>
        <w:tabs>
          <w:tab w:val="num" w:pos="2203"/>
        </w:tabs>
        <w:ind w:left="2203" w:hanging="360"/>
      </w:pPr>
      <w:rPr>
        <w:rFonts w:ascii="Browallia New" w:hAnsi="Browallia New" w:cs="Browallia New" w:hint="default"/>
        <w:b/>
        <w:bCs/>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20" w15:restartNumberingAfterBreak="0">
    <w:nsid w:val="2C1D0594"/>
    <w:multiLevelType w:val="multilevel"/>
    <w:tmpl w:val="1BBC6694"/>
    <w:lvl w:ilvl="0">
      <w:start w:val="8"/>
      <w:numFmt w:val="decimal"/>
      <w:lvlText w:val="%1"/>
      <w:lvlJc w:val="left"/>
      <w:pPr>
        <w:ind w:left="360" w:hanging="360"/>
      </w:pPr>
      <w:rPr>
        <w:rFonts w:hint="default"/>
      </w:rPr>
    </w:lvl>
    <w:lvl w:ilvl="1">
      <w:start w:val="8"/>
      <w:numFmt w:val="none"/>
      <w:lvlText w:val="9.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36871E14"/>
    <w:multiLevelType w:val="multilevel"/>
    <w:tmpl w:val="ABB865E8"/>
    <w:lvl w:ilvl="0">
      <w:start w:val="1"/>
      <w:numFmt w:val="decimal"/>
      <w:lvlText w:val="%1."/>
      <w:lvlJc w:val="left"/>
      <w:pPr>
        <w:ind w:left="1368" w:hanging="360"/>
      </w:pPr>
    </w:lvl>
    <w:lvl w:ilvl="1">
      <w:start w:val="1"/>
      <w:numFmt w:val="decimal"/>
      <w:isLgl/>
      <w:lvlText w:val="%1.%2"/>
      <w:lvlJc w:val="left"/>
      <w:pPr>
        <w:ind w:left="1392" w:hanging="384"/>
      </w:pPr>
      <w:rPr>
        <w:rFonts w:hint="default"/>
      </w:rPr>
    </w:lvl>
    <w:lvl w:ilvl="2">
      <w:start w:val="1"/>
      <w:numFmt w:val="decimal"/>
      <w:isLgl/>
      <w:lvlText w:val="%1.%2.%3"/>
      <w:lvlJc w:val="left"/>
      <w:pPr>
        <w:ind w:left="1728" w:hanging="720"/>
      </w:pPr>
      <w:rPr>
        <w:rFonts w:hint="default"/>
        <w:lang w:bidi="th-TH"/>
      </w:rPr>
    </w:lvl>
    <w:lvl w:ilvl="3">
      <w:start w:val="1"/>
      <w:numFmt w:val="decimal"/>
      <w:isLgl/>
      <w:lvlText w:val="%1.%2.%3.%4"/>
      <w:lvlJc w:val="left"/>
      <w:pPr>
        <w:ind w:left="1728" w:hanging="720"/>
      </w:pPr>
      <w:rPr>
        <w:rFonts w:hint="default"/>
      </w:rPr>
    </w:lvl>
    <w:lvl w:ilvl="4">
      <w:start w:val="1"/>
      <w:numFmt w:val="decimal"/>
      <w:isLgl/>
      <w:lvlText w:val="%1.%2.%3.%4.%5"/>
      <w:lvlJc w:val="left"/>
      <w:pPr>
        <w:ind w:left="1728" w:hanging="720"/>
      </w:pPr>
      <w:rPr>
        <w:rFonts w:hint="default"/>
      </w:rPr>
    </w:lvl>
    <w:lvl w:ilvl="5">
      <w:start w:val="1"/>
      <w:numFmt w:val="decimal"/>
      <w:isLgl/>
      <w:lvlText w:val="%1.%2.%3.%4.%5.%6"/>
      <w:lvlJc w:val="left"/>
      <w:pPr>
        <w:ind w:left="2088" w:hanging="1080"/>
      </w:pPr>
      <w:rPr>
        <w:rFonts w:hint="default"/>
      </w:rPr>
    </w:lvl>
    <w:lvl w:ilvl="6">
      <w:start w:val="1"/>
      <w:numFmt w:val="decimal"/>
      <w:isLgl/>
      <w:lvlText w:val="%1.%2.%3.%4.%5.%6.%7"/>
      <w:lvlJc w:val="left"/>
      <w:pPr>
        <w:ind w:left="2088" w:hanging="1080"/>
      </w:pPr>
      <w:rPr>
        <w:rFonts w:hint="default"/>
      </w:rPr>
    </w:lvl>
    <w:lvl w:ilvl="7">
      <w:start w:val="1"/>
      <w:numFmt w:val="decimal"/>
      <w:isLgl/>
      <w:lvlText w:val="%1.%2.%3.%4.%5.%6.%7.%8"/>
      <w:lvlJc w:val="left"/>
      <w:pPr>
        <w:ind w:left="2448" w:hanging="1440"/>
      </w:pPr>
      <w:rPr>
        <w:rFonts w:hint="default"/>
      </w:rPr>
    </w:lvl>
    <w:lvl w:ilvl="8">
      <w:start w:val="1"/>
      <w:numFmt w:val="decimal"/>
      <w:isLgl/>
      <w:lvlText w:val="%1.%2.%3.%4.%5.%6.%7.%8.%9"/>
      <w:lvlJc w:val="left"/>
      <w:pPr>
        <w:ind w:left="2448" w:hanging="1440"/>
      </w:pPr>
      <w:rPr>
        <w:rFonts w:hint="default"/>
      </w:rPr>
    </w:lvl>
  </w:abstractNum>
  <w:abstractNum w:abstractNumId="23" w15:restartNumberingAfterBreak="0">
    <w:nsid w:val="36AB766A"/>
    <w:multiLevelType w:val="hybridMultilevel"/>
    <w:tmpl w:val="2A5EC3AE"/>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5" w15:restartNumberingAfterBreak="0">
    <w:nsid w:val="3D104E40"/>
    <w:multiLevelType w:val="hybridMultilevel"/>
    <w:tmpl w:val="EDDEEF3A"/>
    <w:lvl w:ilvl="0" w:tplc="3D58B422">
      <w:start w:val="1"/>
      <w:numFmt w:val="decimal"/>
      <w:lvlText w:val="%1."/>
      <w:lvlJc w:val="left"/>
      <w:pPr>
        <w:tabs>
          <w:tab w:val="num" w:pos="2203"/>
        </w:tabs>
        <w:ind w:left="2203" w:hanging="360"/>
      </w:pPr>
      <w:rPr>
        <w:rFonts w:cs="Times New Roman" w:hint="default"/>
        <w:b/>
        <w:bCs/>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26" w15:restartNumberingAfterBreak="0">
    <w:nsid w:val="3DD84F97"/>
    <w:multiLevelType w:val="multilevel"/>
    <w:tmpl w:val="3BE051EE"/>
    <w:lvl w:ilvl="0">
      <w:start w:val="25"/>
      <w:numFmt w:val="decimal"/>
      <w:lvlText w:val="%1"/>
      <w:lvlJc w:val="left"/>
      <w:pPr>
        <w:ind w:left="360" w:hanging="360"/>
      </w:pPr>
      <w:rPr>
        <w:rFonts w:hint="default"/>
      </w:rPr>
    </w:lvl>
    <w:lvl w:ilvl="1">
      <w:start w:val="1"/>
      <w:numFmt w:val="decimal"/>
      <w:lvlText w:val=" 25.%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F31084C"/>
    <w:multiLevelType w:val="hybridMultilevel"/>
    <w:tmpl w:val="669AAD8C"/>
    <w:lvl w:ilvl="0" w:tplc="7DC0C214">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9"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30" w15:restartNumberingAfterBreak="0">
    <w:nsid w:val="523C02C5"/>
    <w:multiLevelType w:val="multilevel"/>
    <w:tmpl w:val="0809001D"/>
    <w:styleLink w:val="Style2"/>
    <w:lvl w:ilvl="0">
      <w:start w:val="2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54F0524"/>
    <w:multiLevelType w:val="multilevel"/>
    <w:tmpl w:val="FF68C2E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619F695D"/>
    <w:multiLevelType w:val="hybridMultilevel"/>
    <w:tmpl w:val="6E96F37C"/>
    <w:lvl w:ilvl="0" w:tplc="801C4506">
      <w:start w:val="10"/>
      <w:numFmt w:val="bullet"/>
      <w:lvlText w:val="-"/>
      <w:lvlJc w:val="left"/>
      <w:pPr>
        <w:ind w:left="786" w:hanging="360"/>
      </w:pPr>
      <w:rPr>
        <w:rFonts w:ascii="Browallia New" w:eastAsia="Times New Roman" w:hAnsi="Browallia New" w:cs="Browallia New" w:hint="default"/>
        <w:b w:val="0"/>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15:restartNumberingAfterBreak="0">
    <w:nsid w:val="620764A5"/>
    <w:multiLevelType w:val="multilevel"/>
    <w:tmpl w:val="1BBC6694"/>
    <w:lvl w:ilvl="0">
      <w:start w:val="8"/>
      <w:numFmt w:val="decimal"/>
      <w:lvlText w:val="%1"/>
      <w:lvlJc w:val="left"/>
      <w:pPr>
        <w:ind w:left="360" w:hanging="360"/>
      </w:pPr>
      <w:rPr>
        <w:rFonts w:hint="default"/>
      </w:rPr>
    </w:lvl>
    <w:lvl w:ilvl="1">
      <w:start w:val="8"/>
      <w:numFmt w:val="none"/>
      <w:lvlText w:val="9.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62425276"/>
    <w:multiLevelType w:val="hybridMultilevel"/>
    <w:tmpl w:val="1420868A"/>
    <w:lvl w:ilvl="0" w:tplc="7CD69956">
      <w:start w:val="1"/>
      <w:numFmt w:val="decimal"/>
      <w:lvlText w:val="3.%1"/>
      <w:lvlJc w:val="left"/>
      <w:pPr>
        <w:ind w:left="1170" w:hanging="360"/>
      </w:pPr>
      <w:rPr>
        <w:rFonts w:cs="Times New Roman" w:hint="default"/>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856695A"/>
    <w:multiLevelType w:val="hybridMultilevel"/>
    <w:tmpl w:val="0090EDB6"/>
    <w:lvl w:ilvl="0" w:tplc="F3EA05D8">
      <w:start w:val="1"/>
      <w:numFmt w:val="decimal"/>
      <w:lvlText w:val="%1."/>
      <w:lvlJc w:val="left"/>
      <w:pPr>
        <w:tabs>
          <w:tab w:val="num" w:pos="2203"/>
        </w:tabs>
        <w:ind w:left="2203" w:hanging="360"/>
      </w:pPr>
      <w:rPr>
        <w:rFonts w:ascii="Browallia New" w:hAnsi="Browallia New" w:cs="Browallia New" w:hint="default"/>
        <w:b/>
        <w:bCs/>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38" w15:restartNumberingAfterBreak="0">
    <w:nsid w:val="68F5544A"/>
    <w:multiLevelType w:val="multilevel"/>
    <w:tmpl w:val="A7D63604"/>
    <w:lvl w:ilvl="0">
      <w:start w:val="3"/>
      <w:numFmt w:val="decimal"/>
      <w:lvlText w:val="%1"/>
      <w:lvlJc w:val="left"/>
      <w:pPr>
        <w:ind w:left="384" w:hanging="384"/>
      </w:pPr>
      <w:rPr>
        <w:rFonts w:hint="default"/>
        <w:color w:val="auto"/>
      </w:rPr>
    </w:lvl>
    <w:lvl w:ilvl="1">
      <w:start w:val="1"/>
      <w:numFmt w:val="decimal"/>
      <w:lvlText w:val="%1.%2"/>
      <w:lvlJc w:val="left"/>
      <w:pPr>
        <w:ind w:left="888" w:hanging="384"/>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2736" w:hanging="72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104" w:hanging="108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39" w15:restartNumberingAfterBreak="0">
    <w:nsid w:val="6D436147"/>
    <w:multiLevelType w:val="multilevel"/>
    <w:tmpl w:val="6602FADC"/>
    <w:lvl w:ilvl="0">
      <w:start w:val="25"/>
      <w:numFmt w:val="decimal"/>
      <w:lvlText w:val="%1"/>
      <w:lvlJc w:val="left"/>
      <w:pPr>
        <w:ind w:left="872" w:hanging="360"/>
      </w:pPr>
      <w:rPr>
        <w:rFonts w:hint="default"/>
      </w:rPr>
    </w:lvl>
    <w:lvl w:ilvl="1">
      <w:start w:val="1"/>
      <w:numFmt w:val="decimal"/>
      <w:lvlText w:val="%1.%2"/>
      <w:lvlJc w:val="left"/>
      <w:pPr>
        <w:ind w:left="1304" w:hanging="432"/>
      </w:pPr>
      <w:rPr>
        <w:rFonts w:hint="default"/>
        <w:sz w:val="28"/>
        <w:szCs w:val="28"/>
      </w:rPr>
    </w:lvl>
    <w:lvl w:ilvl="2">
      <w:start w:val="1"/>
      <w:numFmt w:val="none"/>
      <w:lvlText w:val="25.1"/>
      <w:lvlJc w:val="left"/>
      <w:pPr>
        <w:ind w:left="1736" w:hanging="504"/>
      </w:pPr>
      <w:rPr>
        <w:rFonts w:hint="default"/>
      </w:rPr>
    </w:lvl>
    <w:lvl w:ilvl="3">
      <w:start w:val="1"/>
      <w:numFmt w:val="decimal"/>
      <w:lvlText w:val="%1.%2.%3.%4."/>
      <w:lvlJc w:val="left"/>
      <w:pPr>
        <w:ind w:left="2240" w:hanging="648"/>
      </w:pPr>
      <w:rPr>
        <w:rFonts w:hint="default"/>
      </w:rPr>
    </w:lvl>
    <w:lvl w:ilvl="4">
      <w:start w:val="1"/>
      <w:numFmt w:val="decimal"/>
      <w:lvlText w:val="%1.%2.%3.%4.%5."/>
      <w:lvlJc w:val="left"/>
      <w:pPr>
        <w:ind w:left="2744" w:hanging="792"/>
      </w:pPr>
      <w:rPr>
        <w:rFonts w:hint="default"/>
      </w:rPr>
    </w:lvl>
    <w:lvl w:ilvl="5">
      <w:start w:val="1"/>
      <w:numFmt w:val="decimal"/>
      <w:lvlText w:val="%1.%2.%3.%4.%5.%6."/>
      <w:lvlJc w:val="left"/>
      <w:pPr>
        <w:ind w:left="3248" w:hanging="936"/>
      </w:pPr>
      <w:rPr>
        <w:rFonts w:hint="default"/>
      </w:rPr>
    </w:lvl>
    <w:lvl w:ilvl="6">
      <w:start w:val="1"/>
      <w:numFmt w:val="decimal"/>
      <w:lvlText w:val="%1.%2.%3.%4.%5.%6.%7."/>
      <w:lvlJc w:val="left"/>
      <w:pPr>
        <w:ind w:left="3752" w:hanging="1080"/>
      </w:pPr>
      <w:rPr>
        <w:rFonts w:hint="default"/>
      </w:rPr>
    </w:lvl>
    <w:lvl w:ilvl="7">
      <w:start w:val="1"/>
      <w:numFmt w:val="decimal"/>
      <w:lvlText w:val="%1.%2.%3.%4.%5.%6.%7.%8."/>
      <w:lvlJc w:val="left"/>
      <w:pPr>
        <w:ind w:left="4256" w:hanging="1224"/>
      </w:pPr>
      <w:rPr>
        <w:rFonts w:hint="default"/>
      </w:rPr>
    </w:lvl>
    <w:lvl w:ilvl="8">
      <w:start w:val="1"/>
      <w:numFmt w:val="decimal"/>
      <w:lvlText w:val="%1.%2.%3.%4.%5.%6.%7.%8.%9."/>
      <w:lvlJc w:val="left"/>
      <w:pPr>
        <w:ind w:left="4832" w:hanging="1440"/>
      </w:pPr>
      <w:rPr>
        <w:rFonts w:hint="default"/>
      </w:rPr>
    </w:lvl>
  </w:abstractNum>
  <w:abstractNum w:abstractNumId="40"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1" w15:restartNumberingAfterBreak="0">
    <w:nsid w:val="7A6A7AD1"/>
    <w:multiLevelType w:val="multilevel"/>
    <w:tmpl w:val="D2E6383A"/>
    <w:lvl w:ilvl="0">
      <w:start w:val="8"/>
      <w:numFmt w:val="decimal"/>
      <w:lvlText w:val="%1"/>
      <w:lvlJc w:val="left"/>
      <w:pPr>
        <w:ind w:left="360" w:hanging="360"/>
      </w:pPr>
      <w:rPr>
        <w:rFonts w:hint="default"/>
      </w:rPr>
    </w:lvl>
    <w:lvl w:ilvl="1">
      <w:start w:val="8"/>
      <w:numFmt w:val="decimal"/>
      <w:lvlText w:val="%1.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F4E35E8"/>
    <w:multiLevelType w:val="multilevel"/>
    <w:tmpl w:val="6E88F3C4"/>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6"/>
  </w:num>
  <w:num w:numId="14">
    <w:abstractNumId w:val="21"/>
  </w:num>
  <w:num w:numId="15">
    <w:abstractNumId w:val="28"/>
  </w:num>
  <w:num w:numId="16">
    <w:abstractNumId w:val="19"/>
  </w:num>
  <w:num w:numId="17">
    <w:abstractNumId w:val="42"/>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43"/>
  </w:num>
  <w:num w:numId="21">
    <w:abstractNumId w:val="13"/>
  </w:num>
  <w:num w:numId="22">
    <w:abstractNumId w:val="26"/>
  </w:num>
  <w:num w:numId="23">
    <w:abstractNumId w:val="12"/>
  </w:num>
  <w:num w:numId="24">
    <w:abstractNumId w:val="30"/>
  </w:num>
  <w:num w:numId="25">
    <w:abstractNumId w:val="16"/>
  </w:num>
  <w:num w:numId="26">
    <w:abstractNumId w:val="10"/>
  </w:num>
  <w:num w:numId="27">
    <w:abstractNumId w:val="39"/>
  </w:num>
  <w:num w:numId="28">
    <w:abstractNumId w:val="11"/>
  </w:num>
  <w:num w:numId="29">
    <w:abstractNumId w:val="32"/>
  </w:num>
  <w:num w:numId="30">
    <w:abstractNumId w:val="23"/>
  </w:num>
  <w:num w:numId="31">
    <w:abstractNumId w:val="4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5"/>
  </w:num>
  <w:num w:numId="34">
    <w:abstractNumId w:val="41"/>
  </w:num>
  <w:num w:numId="35">
    <w:abstractNumId w:val="17"/>
  </w:num>
  <w:num w:numId="36">
    <w:abstractNumId w:val="25"/>
  </w:num>
  <w:num w:numId="37">
    <w:abstractNumId w:val="22"/>
  </w:num>
  <w:num w:numId="38">
    <w:abstractNumId w:val="34"/>
  </w:num>
  <w:num w:numId="39">
    <w:abstractNumId w:val="38"/>
  </w:num>
  <w:num w:numId="40">
    <w:abstractNumId w:val="31"/>
  </w:num>
  <w:num w:numId="41">
    <w:abstractNumId w:val="27"/>
  </w:num>
  <w:num w:numId="42">
    <w:abstractNumId w:val="37"/>
  </w:num>
  <w:num w:numId="43">
    <w:abstractNumId w:val="35"/>
  </w:num>
  <w:num w:numId="44">
    <w:abstractNumId w:val="33"/>
  </w:num>
  <w:num w:numId="45">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5D3"/>
    <w:rsid w:val="000009DD"/>
    <w:rsid w:val="00000D08"/>
    <w:rsid w:val="000010B5"/>
    <w:rsid w:val="00001158"/>
    <w:rsid w:val="0000117D"/>
    <w:rsid w:val="00002050"/>
    <w:rsid w:val="00002185"/>
    <w:rsid w:val="00002572"/>
    <w:rsid w:val="00002593"/>
    <w:rsid w:val="000025FE"/>
    <w:rsid w:val="0000279E"/>
    <w:rsid w:val="00002BE9"/>
    <w:rsid w:val="00002F1E"/>
    <w:rsid w:val="00003227"/>
    <w:rsid w:val="00003723"/>
    <w:rsid w:val="000038C4"/>
    <w:rsid w:val="00003C3A"/>
    <w:rsid w:val="00004178"/>
    <w:rsid w:val="000044C1"/>
    <w:rsid w:val="0000487B"/>
    <w:rsid w:val="00004ACD"/>
    <w:rsid w:val="00004D44"/>
    <w:rsid w:val="00005368"/>
    <w:rsid w:val="00005490"/>
    <w:rsid w:val="00005636"/>
    <w:rsid w:val="00005876"/>
    <w:rsid w:val="000064DA"/>
    <w:rsid w:val="000069A8"/>
    <w:rsid w:val="00006D98"/>
    <w:rsid w:val="00006E38"/>
    <w:rsid w:val="000079C8"/>
    <w:rsid w:val="00007B24"/>
    <w:rsid w:val="00007B32"/>
    <w:rsid w:val="00007BB4"/>
    <w:rsid w:val="00007D06"/>
    <w:rsid w:val="00010A3E"/>
    <w:rsid w:val="000111F8"/>
    <w:rsid w:val="000115FA"/>
    <w:rsid w:val="00011699"/>
    <w:rsid w:val="0001173B"/>
    <w:rsid w:val="00011797"/>
    <w:rsid w:val="000118AB"/>
    <w:rsid w:val="00011DD8"/>
    <w:rsid w:val="00012502"/>
    <w:rsid w:val="000128A6"/>
    <w:rsid w:val="00012C33"/>
    <w:rsid w:val="000133FC"/>
    <w:rsid w:val="0001357E"/>
    <w:rsid w:val="000136A7"/>
    <w:rsid w:val="00013EF2"/>
    <w:rsid w:val="0001418F"/>
    <w:rsid w:val="000146A4"/>
    <w:rsid w:val="00014977"/>
    <w:rsid w:val="00014C74"/>
    <w:rsid w:val="000152D1"/>
    <w:rsid w:val="0001555D"/>
    <w:rsid w:val="0001561E"/>
    <w:rsid w:val="00015806"/>
    <w:rsid w:val="0001581B"/>
    <w:rsid w:val="0001595F"/>
    <w:rsid w:val="00015AD6"/>
    <w:rsid w:val="00015C6B"/>
    <w:rsid w:val="00015D80"/>
    <w:rsid w:val="0001607F"/>
    <w:rsid w:val="00016145"/>
    <w:rsid w:val="000161AD"/>
    <w:rsid w:val="00016273"/>
    <w:rsid w:val="00016A08"/>
    <w:rsid w:val="00016AF6"/>
    <w:rsid w:val="00016B57"/>
    <w:rsid w:val="00016BE7"/>
    <w:rsid w:val="00016C30"/>
    <w:rsid w:val="00017475"/>
    <w:rsid w:val="000202B3"/>
    <w:rsid w:val="000202EF"/>
    <w:rsid w:val="00020526"/>
    <w:rsid w:val="00020643"/>
    <w:rsid w:val="000207A7"/>
    <w:rsid w:val="000208E9"/>
    <w:rsid w:val="00020915"/>
    <w:rsid w:val="00020ABF"/>
    <w:rsid w:val="00020C3A"/>
    <w:rsid w:val="00020E59"/>
    <w:rsid w:val="000212AE"/>
    <w:rsid w:val="000214A8"/>
    <w:rsid w:val="000218C8"/>
    <w:rsid w:val="00021C83"/>
    <w:rsid w:val="0002207E"/>
    <w:rsid w:val="000220FF"/>
    <w:rsid w:val="00022116"/>
    <w:rsid w:val="00022774"/>
    <w:rsid w:val="00022B5A"/>
    <w:rsid w:val="00022C08"/>
    <w:rsid w:val="00023378"/>
    <w:rsid w:val="00023A52"/>
    <w:rsid w:val="00023B2D"/>
    <w:rsid w:val="00023B7A"/>
    <w:rsid w:val="00023D82"/>
    <w:rsid w:val="000247E6"/>
    <w:rsid w:val="00024941"/>
    <w:rsid w:val="00024C44"/>
    <w:rsid w:val="000252AC"/>
    <w:rsid w:val="0002530C"/>
    <w:rsid w:val="000253D9"/>
    <w:rsid w:val="00025ABF"/>
    <w:rsid w:val="00025B31"/>
    <w:rsid w:val="00025F93"/>
    <w:rsid w:val="000268A3"/>
    <w:rsid w:val="000269F5"/>
    <w:rsid w:val="00026AE9"/>
    <w:rsid w:val="00027101"/>
    <w:rsid w:val="00027314"/>
    <w:rsid w:val="00027916"/>
    <w:rsid w:val="000303B2"/>
    <w:rsid w:val="000305A3"/>
    <w:rsid w:val="00030A75"/>
    <w:rsid w:val="00030B42"/>
    <w:rsid w:val="00030ED2"/>
    <w:rsid w:val="00030FEF"/>
    <w:rsid w:val="00031225"/>
    <w:rsid w:val="00031A92"/>
    <w:rsid w:val="00031B7C"/>
    <w:rsid w:val="00031B88"/>
    <w:rsid w:val="00031D1D"/>
    <w:rsid w:val="00031E1A"/>
    <w:rsid w:val="00032699"/>
    <w:rsid w:val="000328B3"/>
    <w:rsid w:val="00032D64"/>
    <w:rsid w:val="00033126"/>
    <w:rsid w:val="000336D6"/>
    <w:rsid w:val="00033B32"/>
    <w:rsid w:val="00033C3F"/>
    <w:rsid w:val="00033D41"/>
    <w:rsid w:val="000344AC"/>
    <w:rsid w:val="000348BE"/>
    <w:rsid w:val="00034C21"/>
    <w:rsid w:val="00034C2B"/>
    <w:rsid w:val="00034E7D"/>
    <w:rsid w:val="00034E7E"/>
    <w:rsid w:val="0003570E"/>
    <w:rsid w:val="00035884"/>
    <w:rsid w:val="00035C98"/>
    <w:rsid w:val="00035CEC"/>
    <w:rsid w:val="00035E67"/>
    <w:rsid w:val="00036301"/>
    <w:rsid w:val="00036318"/>
    <w:rsid w:val="00036794"/>
    <w:rsid w:val="00036DB1"/>
    <w:rsid w:val="000375E6"/>
    <w:rsid w:val="00037A1D"/>
    <w:rsid w:val="00040530"/>
    <w:rsid w:val="00040556"/>
    <w:rsid w:val="000408A9"/>
    <w:rsid w:val="0004090D"/>
    <w:rsid w:val="000409B6"/>
    <w:rsid w:val="00040BF6"/>
    <w:rsid w:val="00040FA5"/>
    <w:rsid w:val="00041073"/>
    <w:rsid w:val="00041192"/>
    <w:rsid w:val="000413A7"/>
    <w:rsid w:val="000414D8"/>
    <w:rsid w:val="00041572"/>
    <w:rsid w:val="000418D6"/>
    <w:rsid w:val="0004243E"/>
    <w:rsid w:val="0004255A"/>
    <w:rsid w:val="000426E8"/>
    <w:rsid w:val="00042CC9"/>
    <w:rsid w:val="00042E56"/>
    <w:rsid w:val="000430C3"/>
    <w:rsid w:val="00043548"/>
    <w:rsid w:val="00043892"/>
    <w:rsid w:val="00043C69"/>
    <w:rsid w:val="000443D5"/>
    <w:rsid w:val="0004462C"/>
    <w:rsid w:val="00044905"/>
    <w:rsid w:val="00044C3F"/>
    <w:rsid w:val="00044E94"/>
    <w:rsid w:val="00045016"/>
    <w:rsid w:val="000452CE"/>
    <w:rsid w:val="00045497"/>
    <w:rsid w:val="00045504"/>
    <w:rsid w:val="000459AF"/>
    <w:rsid w:val="000461E1"/>
    <w:rsid w:val="0004645D"/>
    <w:rsid w:val="0004663F"/>
    <w:rsid w:val="0004669D"/>
    <w:rsid w:val="00046947"/>
    <w:rsid w:val="00046D12"/>
    <w:rsid w:val="00046E6A"/>
    <w:rsid w:val="00047057"/>
    <w:rsid w:val="000471FD"/>
    <w:rsid w:val="00047808"/>
    <w:rsid w:val="00050044"/>
    <w:rsid w:val="00050164"/>
    <w:rsid w:val="00050294"/>
    <w:rsid w:val="000506D7"/>
    <w:rsid w:val="0005077D"/>
    <w:rsid w:val="00050A2B"/>
    <w:rsid w:val="00051395"/>
    <w:rsid w:val="000517AF"/>
    <w:rsid w:val="00051AAF"/>
    <w:rsid w:val="00051B06"/>
    <w:rsid w:val="00051B9B"/>
    <w:rsid w:val="00051BE4"/>
    <w:rsid w:val="00052151"/>
    <w:rsid w:val="000521EB"/>
    <w:rsid w:val="000522D7"/>
    <w:rsid w:val="00052801"/>
    <w:rsid w:val="0005285B"/>
    <w:rsid w:val="00052BAA"/>
    <w:rsid w:val="00052D62"/>
    <w:rsid w:val="00052DE4"/>
    <w:rsid w:val="00053001"/>
    <w:rsid w:val="000530AA"/>
    <w:rsid w:val="00053681"/>
    <w:rsid w:val="00053DD3"/>
    <w:rsid w:val="00053F20"/>
    <w:rsid w:val="000542AD"/>
    <w:rsid w:val="0005441C"/>
    <w:rsid w:val="00054497"/>
    <w:rsid w:val="00054511"/>
    <w:rsid w:val="00054AAA"/>
    <w:rsid w:val="000550B8"/>
    <w:rsid w:val="00055258"/>
    <w:rsid w:val="00055426"/>
    <w:rsid w:val="00055612"/>
    <w:rsid w:val="000556C5"/>
    <w:rsid w:val="00055717"/>
    <w:rsid w:val="00055889"/>
    <w:rsid w:val="000558F0"/>
    <w:rsid w:val="00055B2D"/>
    <w:rsid w:val="000561BC"/>
    <w:rsid w:val="000562EF"/>
    <w:rsid w:val="00056F4F"/>
    <w:rsid w:val="00057900"/>
    <w:rsid w:val="00057C7F"/>
    <w:rsid w:val="000600E0"/>
    <w:rsid w:val="0006069E"/>
    <w:rsid w:val="00060801"/>
    <w:rsid w:val="00060A89"/>
    <w:rsid w:val="00060AE5"/>
    <w:rsid w:val="00060D3D"/>
    <w:rsid w:val="000610CD"/>
    <w:rsid w:val="00061B60"/>
    <w:rsid w:val="00061BC5"/>
    <w:rsid w:val="00061CA1"/>
    <w:rsid w:val="00061D2C"/>
    <w:rsid w:val="00061E3B"/>
    <w:rsid w:val="0006230E"/>
    <w:rsid w:val="000623C9"/>
    <w:rsid w:val="00062647"/>
    <w:rsid w:val="00062BC9"/>
    <w:rsid w:val="00062CB9"/>
    <w:rsid w:val="00062F4A"/>
    <w:rsid w:val="0006321F"/>
    <w:rsid w:val="00063264"/>
    <w:rsid w:val="00063311"/>
    <w:rsid w:val="00064090"/>
    <w:rsid w:val="000640D6"/>
    <w:rsid w:val="00064A6D"/>
    <w:rsid w:val="00064C97"/>
    <w:rsid w:val="000650C0"/>
    <w:rsid w:val="00065232"/>
    <w:rsid w:val="0006552F"/>
    <w:rsid w:val="000657FF"/>
    <w:rsid w:val="000658A8"/>
    <w:rsid w:val="00065A7B"/>
    <w:rsid w:val="000662A8"/>
    <w:rsid w:val="00066478"/>
    <w:rsid w:val="000666D9"/>
    <w:rsid w:val="000666E6"/>
    <w:rsid w:val="00066855"/>
    <w:rsid w:val="00066B51"/>
    <w:rsid w:val="00066D78"/>
    <w:rsid w:val="00067040"/>
    <w:rsid w:val="00067A3C"/>
    <w:rsid w:val="00067EBC"/>
    <w:rsid w:val="00067F77"/>
    <w:rsid w:val="00070281"/>
    <w:rsid w:val="000702C8"/>
    <w:rsid w:val="00070616"/>
    <w:rsid w:val="00070716"/>
    <w:rsid w:val="00070BE0"/>
    <w:rsid w:val="00070EC4"/>
    <w:rsid w:val="00070EE9"/>
    <w:rsid w:val="000715D4"/>
    <w:rsid w:val="00072CC2"/>
    <w:rsid w:val="00073040"/>
    <w:rsid w:val="000730BF"/>
    <w:rsid w:val="000731B3"/>
    <w:rsid w:val="00073426"/>
    <w:rsid w:val="000736C0"/>
    <w:rsid w:val="00073796"/>
    <w:rsid w:val="00073AA5"/>
    <w:rsid w:val="00073DD4"/>
    <w:rsid w:val="00073E41"/>
    <w:rsid w:val="0007411B"/>
    <w:rsid w:val="00074BFA"/>
    <w:rsid w:val="0007519C"/>
    <w:rsid w:val="00075331"/>
    <w:rsid w:val="00075388"/>
    <w:rsid w:val="00075B7F"/>
    <w:rsid w:val="00075D54"/>
    <w:rsid w:val="00075F1F"/>
    <w:rsid w:val="00076635"/>
    <w:rsid w:val="000769E6"/>
    <w:rsid w:val="00076DAA"/>
    <w:rsid w:val="00076DDE"/>
    <w:rsid w:val="0007750E"/>
    <w:rsid w:val="000776C2"/>
    <w:rsid w:val="000776DC"/>
    <w:rsid w:val="00077E10"/>
    <w:rsid w:val="000804A5"/>
    <w:rsid w:val="00080B6E"/>
    <w:rsid w:val="00080C80"/>
    <w:rsid w:val="00080F99"/>
    <w:rsid w:val="00081589"/>
    <w:rsid w:val="000816A2"/>
    <w:rsid w:val="00081827"/>
    <w:rsid w:val="00081A56"/>
    <w:rsid w:val="00081D96"/>
    <w:rsid w:val="00081E7C"/>
    <w:rsid w:val="00082025"/>
    <w:rsid w:val="000821B4"/>
    <w:rsid w:val="0008252B"/>
    <w:rsid w:val="000825FE"/>
    <w:rsid w:val="00082780"/>
    <w:rsid w:val="000835CB"/>
    <w:rsid w:val="0008384A"/>
    <w:rsid w:val="00083D61"/>
    <w:rsid w:val="00083F8B"/>
    <w:rsid w:val="0008465F"/>
    <w:rsid w:val="00084B49"/>
    <w:rsid w:val="00084F3E"/>
    <w:rsid w:val="00085459"/>
    <w:rsid w:val="000861C3"/>
    <w:rsid w:val="00086328"/>
    <w:rsid w:val="000864D6"/>
    <w:rsid w:val="000866D2"/>
    <w:rsid w:val="00086760"/>
    <w:rsid w:val="000869CB"/>
    <w:rsid w:val="00087033"/>
    <w:rsid w:val="00087340"/>
    <w:rsid w:val="00087A0F"/>
    <w:rsid w:val="00087A39"/>
    <w:rsid w:val="0009009A"/>
    <w:rsid w:val="0009038D"/>
    <w:rsid w:val="00090578"/>
    <w:rsid w:val="00090A8E"/>
    <w:rsid w:val="00090FB6"/>
    <w:rsid w:val="00090FD9"/>
    <w:rsid w:val="0009183F"/>
    <w:rsid w:val="00091C29"/>
    <w:rsid w:val="00092321"/>
    <w:rsid w:val="000926D9"/>
    <w:rsid w:val="0009295F"/>
    <w:rsid w:val="0009326C"/>
    <w:rsid w:val="000936F1"/>
    <w:rsid w:val="00093DDF"/>
    <w:rsid w:val="00094532"/>
    <w:rsid w:val="00094572"/>
    <w:rsid w:val="00094577"/>
    <w:rsid w:val="00094A79"/>
    <w:rsid w:val="00094C03"/>
    <w:rsid w:val="00094F89"/>
    <w:rsid w:val="000950DD"/>
    <w:rsid w:val="00095138"/>
    <w:rsid w:val="0009516D"/>
    <w:rsid w:val="00095292"/>
    <w:rsid w:val="000957C7"/>
    <w:rsid w:val="00095B3E"/>
    <w:rsid w:val="00095B4C"/>
    <w:rsid w:val="00095BCD"/>
    <w:rsid w:val="0009627D"/>
    <w:rsid w:val="000962C8"/>
    <w:rsid w:val="0009639D"/>
    <w:rsid w:val="00096637"/>
    <w:rsid w:val="00096D3A"/>
    <w:rsid w:val="0009700A"/>
    <w:rsid w:val="000971B7"/>
    <w:rsid w:val="0009730E"/>
    <w:rsid w:val="00097528"/>
    <w:rsid w:val="00097E7E"/>
    <w:rsid w:val="000A037C"/>
    <w:rsid w:val="000A04D7"/>
    <w:rsid w:val="000A067D"/>
    <w:rsid w:val="000A083B"/>
    <w:rsid w:val="000A0874"/>
    <w:rsid w:val="000A0D01"/>
    <w:rsid w:val="000A0E8C"/>
    <w:rsid w:val="000A0F2E"/>
    <w:rsid w:val="000A105B"/>
    <w:rsid w:val="000A1A76"/>
    <w:rsid w:val="000A1A8B"/>
    <w:rsid w:val="000A1CFE"/>
    <w:rsid w:val="000A1F72"/>
    <w:rsid w:val="000A2076"/>
    <w:rsid w:val="000A2081"/>
    <w:rsid w:val="000A248E"/>
    <w:rsid w:val="000A2F91"/>
    <w:rsid w:val="000A33D5"/>
    <w:rsid w:val="000A36C3"/>
    <w:rsid w:val="000A37C8"/>
    <w:rsid w:val="000A3A13"/>
    <w:rsid w:val="000A3B5F"/>
    <w:rsid w:val="000A3F73"/>
    <w:rsid w:val="000A3F7C"/>
    <w:rsid w:val="000A4A68"/>
    <w:rsid w:val="000A4AE8"/>
    <w:rsid w:val="000A5157"/>
    <w:rsid w:val="000A584F"/>
    <w:rsid w:val="000A6101"/>
    <w:rsid w:val="000A61AA"/>
    <w:rsid w:val="000A64D0"/>
    <w:rsid w:val="000A68E3"/>
    <w:rsid w:val="000A6E38"/>
    <w:rsid w:val="000A72D4"/>
    <w:rsid w:val="000A73FE"/>
    <w:rsid w:val="000A7458"/>
    <w:rsid w:val="000A7501"/>
    <w:rsid w:val="000A7A9F"/>
    <w:rsid w:val="000A7B99"/>
    <w:rsid w:val="000A7CE4"/>
    <w:rsid w:val="000B0227"/>
    <w:rsid w:val="000B034F"/>
    <w:rsid w:val="000B0404"/>
    <w:rsid w:val="000B1284"/>
    <w:rsid w:val="000B12D5"/>
    <w:rsid w:val="000B13D4"/>
    <w:rsid w:val="000B13E6"/>
    <w:rsid w:val="000B1B00"/>
    <w:rsid w:val="000B1BB8"/>
    <w:rsid w:val="000B1C39"/>
    <w:rsid w:val="000B1DAE"/>
    <w:rsid w:val="000B1EC4"/>
    <w:rsid w:val="000B22DB"/>
    <w:rsid w:val="000B2585"/>
    <w:rsid w:val="000B25F4"/>
    <w:rsid w:val="000B286F"/>
    <w:rsid w:val="000B29C3"/>
    <w:rsid w:val="000B3051"/>
    <w:rsid w:val="000B37FD"/>
    <w:rsid w:val="000B3DA7"/>
    <w:rsid w:val="000B41BE"/>
    <w:rsid w:val="000B458E"/>
    <w:rsid w:val="000B4623"/>
    <w:rsid w:val="000B4696"/>
    <w:rsid w:val="000B489B"/>
    <w:rsid w:val="000B4A2C"/>
    <w:rsid w:val="000B4FB7"/>
    <w:rsid w:val="000B5436"/>
    <w:rsid w:val="000B5728"/>
    <w:rsid w:val="000B6041"/>
    <w:rsid w:val="000B633E"/>
    <w:rsid w:val="000B6386"/>
    <w:rsid w:val="000B6804"/>
    <w:rsid w:val="000B685F"/>
    <w:rsid w:val="000B7040"/>
    <w:rsid w:val="000B7C74"/>
    <w:rsid w:val="000B7D27"/>
    <w:rsid w:val="000C09A9"/>
    <w:rsid w:val="000C0AAC"/>
    <w:rsid w:val="000C1066"/>
    <w:rsid w:val="000C15C9"/>
    <w:rsid w:val="000C1A03"/>
    <w:rsid w:val="000C1A04"/>
    <w:rsid w:val="000C1DC5"/>
    <w:rsid w:val="000C1FDF"/>
    <w:rsid w:val="000C2A3F"/>
    <w:rsid w:val="000C2EF2"/>
    <w:rsid w:val="000C31AA"/>
    <w:rsid w:val="000C32A1"/>
    <w:rsid w:val="000C365A"/>
    <w:rsid w:val="000C368A"/>
    <w:rsid w:val="000C3CB3"/>
    <w:rsid w:val="000C3FC4"/>
    <w:rsid w:val="000C400F"/>
    <w:rsid w:val="000C4C22"/>
    <w:rsid w:val="000C4CE6"/>
    <w:rsid w:val="000C4F4F"/>
    <w:rsid w:val="000C4F94"/>
    <w:rsid w:val="000C5955"/>
    <w:rsid w:val="000C5A3D"/>
    <w:rsid w:val="000C607C"/>
    <w:rsid w:val="000C65AE"/>
    <w:rsid w:val="000C6EAF"/>
    <w:rsid w:val="000D03A6"/>
    <w:rsid w:val="000D12A8"/>
    <w:rsid w:val="000D15D2"/>
    <w:rsid w:val="000D1CA5"/>
    <w:rsid w:val="000D1E19"/>
    <w:rsid w:val="000D1E5B"/>
    <w:rsid w:val="000D2009"/>
    <w:rsid w:val="000D2052"/>
    <w:rsid w:val="000D2247"/>
    <w:rsid w:val="000D24E0"/>
    <w:rsid w:val="000D2CA1"/>
    <w:rsid w:val="000D2EDA"/>
    <w:rsid w:val="000D3256"/>
    <w:rsid w:val="000D3760"/>
    <w:rsid w:val="000D3B7E"/>
    <w:rsid w:val="000D3C4E"/>
    <w:rsid w:val="000D42BF"/>
    <w:rsid w:val="000D44E4"/>
    <w:rsid w:val="000D48D2"/>
    <w:rsid w:val="000D4A4E"/>
    <w:rsid w:val="000D4AF7"/>
    <w:rsid w:val="000D4C68"/>
    <w:rsid w:val="000D530A"/>
    <w:rsid w:val="000D593E"/>
    <w:rsid w:val="000D6024"/>
    <w:rsid w:val="000D6836"/>
    <w:rsid w:val="000D6BA6"/>
    <w:rsid w:val="000D6D57"/>
    <w:rsid w:val="000D6F50"/>
    <w:rsid w:val="000D770B"/>
    <w:rsid w:val="000D7A8A"/>
    <w:rsid w:val="000D7F39"/>
    <w:rsid w:val="000E012F"/>
    <w:rsid w:val="000E01D5"/>
    <w:rsid w:val="000E0326"/>
    <w:rsid w:val="000E0454"/>
    <w:rsid w:val="000E0C47"/>
    <w:rsid w:val="000E11DA"/>
    <w:rsid w:val="000E1594"/>
    <w:rsid w:val="000E170E"/>
    <w:rsid w:val="000E1788"/>
    <w:rsid w:val="000E20E1"/>
    <w:rsid w:val="000E211A"/>
    <w:rsid w:val="000E2291"/>
    <w:rsid w:val="000E2676"/>
    <w:rsid w:val="000E2743"/>
    <w:rsid w:val="000E2B8A"/>
    <w:rsid w:val="000E2C4C"/>
    <w:rsid w:val="000E2CBE"/>
    <w:rsid w:val="000E3007"/>
    <w:rsid w:val="000E3822"/>
    <w:rsid w:val="000E3B85"/>
    <w:rsid w:val="000E3ECC"/>
    <w:rsid w:val="000E42B0"/>
    <w:rsid w:val="000E4A69"/>
    <w:rsid w:val="000E5631"/>
    <w:rsid w:val="000E59D2"/>
    <w:rsid w:val="000E5D69"/>
    <w:rsid w:val="000E61CA"/>
    <w:rsid w:val="000E6527"/>
    <w:rsid w:val="000E6F9B"/>
    <w:rsid w:val="000E713E"/>
    <w:rsid w:val="000E73BC"/>
    <w:rsid w:val="000E75D5"/>
    <w:rsid w:val="000E770E"/>
    <w:rsid w:val="000F0073"/>
    <w:rsid w:val="000F1182"/>
    <w:rsid w:val="000F17A5"/>
    <w:rsid w:val="000F1863"/>
    <w:rsid w:val="000F1C1D"/>
    <w:rsid w:val="000F1CBB"/>
    <w:rsid w:val="000F26B4"/>
    <w:rsid w:val="000F2D2E"/>
    <w:rsid w:val="000F2EAC"/>
    <w:rsid w:val="000F2F0D"/>
    <w:rsid w:val="000F3031"/>
    <w:rsid w:val="000F3B2B"/>
    <w:rsid w:val="000F3B3F"/>
    <w:rsid w:val="000F4963"/>
    <w:rsid w:val="000F4B42"/>
    <w:rsid w:val="000F595F"/>
    <w:rsid w:val="000F5E2B"/>
    <w:rsid w:val="000F6046"/>
    <w:rsid w:val="000F6829"/>
    <w:rsid w:val="000F693D"/>
    <w:rsid w:val="000F6D0E"/>
    <w:rsid w:val="000F72DD"/>
    <w:rsid w:val="000F7539"/>
    <w:rsid w:val="000F7564"/>
    <w:rsid w:val="000F7704"/>
    <w:rsid w:val="000F7ABE"/>
    <w:rsid w:val="000F7AC2"/>
    <w:rsid w:val="00100064"/>
    <w:rsid w:val="001001DE"/>
    <w:rsid w:val="0010043B"/>
    <w:rsid w:val="00100587"/>
    <w:rsid w:val="0010095B"/>
    <w:rsid w:val="001009AC"/>
    <w:rsid w:val="0010129E"/>
    <w:rsid w:val="00101353"/>
    <w:rsid w:val="001013CF"/>
    <w:rsid w:val="00101401"/>
    <w:rsid w:val="00101CF4"/>
    <w:rsid w:val="00101D00"/>
    <w:rsid w:val="00101D16"/>
    <w:rsid w:val="00102E7B"/>
    <w:rsid w:val="00103668"/>
    <w:rsid w:val="001036C6"/>
    <w:rsid w:val="00103980"/>
    <w:rsid w:val="00103F18"/>
    <w:rsid w:val="001048E6"/>
    <w:rsid w:val="00104A8B"/>
    <w:rsid w:val="00104B6F"/>
    <w:rsid w:val="001053AE"/>
    <w:rsid w:val="00105C00"/>
    <w:rsid w:val="00106074"/>
    <w:rsid w:val="001060FB"/>
    <w:rsid w:val="00106152"/>
    <w:rsid w:val="001064B3"/>
    <w:rsid w:val="00106543"/>
    <w:rsid w:val="00106946"/>
    <w:rsid w:val="001071ED"/>
    <w:rsid w:val="00107273"/>
    <w:rsid w:val="001075D2"/>
    <w:rsid w:val="00107D22"/>
    <w:rsid w:val="00107E53"/>
    <w:rsid w:val="00107EB4"/>
    <w:rsid w:val="00107EC4"/>
    <w:rsid w:val="00107F31"/>
    <w:rsid w:val="001106CF"/>
    <w:rsid w:val="001108AC"/>
    <w:rsid w:val="001109C6"/>
    <w:rsid w:val="00111099"/>
    <w:rsid w:val="001114CB"/>
    <w:rsid w:val="0011153D"/>
    <w:rsid w:val="001119F8"/>
    <w:rsid w:val="00111ED2"/>
    <w:rsid w:val="001123BE"/>
    <w:rsid w:val="0011279D"/>
    <w:rsid w:val="0011286C"/>
    <w:rsid w:val="00112DEC"/>
    <w:rsid w:val="00113269"/>
    <w:rsid w:val="00113CC8"/>
    <w:rsid w:val="00113FC9"/>
    <w:rsid w:val="00114014"/>
    <w:rsid w:val="001141DA"/>
    <w:rsid w:val="0011425B"/>
    <w:rsid w:val="00114575"/>
    <w:rsid w:val="0011491F"/>
    <w:rsid w:val="00114B40"/>
    <w:rsid w:val="00114DA9"/>
    <w:rsid w:val="001153CD"/>
    <w:rsid w:val="00115507"/>
    <w:rsid w:val="00116196"/>
    <w:rsid w:val="00116402"/>
    <w:rsid w:val="00116BB9"/>
    <w:rsid w:val="00116C2B"/>
    <w:rsid w:val="00117387"/>
    <w:rsid w:val="00117AA1"/>
    <w:rsid w:val="001203C4"/>
    <w:rsid w:val="001203F7"/>
    <w:rsid w:val="00120C54"/>
    <w:rsid w:val="0012118C"/>
    <w:rsid w:val="001214B0"/>
    <w:rsid w:val="001214C6"/>
    <w:rsid w:val="00121F06"/>
    <w:rsid w:val="001220C4"/>
    <w:rsid w:val="001222BD"/>
    <w:rsid w:val="00122A97"/>
    <w:rsid w:val="00122FA8"/>
    <w:rsid w:val="001232B0"/>
    <w:rsid w:val="00123525"/>
    <w:rsid w:val="00123EF5"/>
    <w:rsid w:val="00123FC8"/>
    <w:rsid w:val="00124055"/>
    <w:rsid w:val="0012411F"/>
    <w:rsid w:val="00124575"/>
    <w:rsid w:val="00124641"/>
    <w:rsid w:val="00124728"/>
    <w:rsid w:val="00124998"/>
    <w:rsid w:val="00124BB0"/>
    <w:rsid w:val="0012502A"/>
    <w:rsid w:val="001256A4"/>
    <w:rsid w:val="0012572E"/>
    <w:rsid w:val="00125B46"/>
    <w:rsid w:val="001269D3"/>
    <w:rsid w:val="00126C7A"/>
    <w:rsid w:val="00126CC5"/>
    <w:rsid w:val="00126D21"/>
    <w:rsid w:val="00126D57"/>
    <w:rsid w:val="001270B7"/>
    <w:rsid w:val="00127CB4"/>
    <w:rsid w:val="0013020C"/>
    <w:rsid w:val="0013062A"/>
    <w:rsid w:val="001306D0"/>
    <w:rsid w:val="0013073D"/>
    <w:rsid w:val="00130794"/>
    <w:rsid w:val="0013099D"/>
    <w:rsid w:val="0013105F"/>
    <w:rsid w:val="001317FB"/>
    <w:rsid w:val="00132471"/>
    <w:rsid w:val="001328D4"/>
    <w:rsid w:val="00132BB5"/>
    <w:rsid w:val="00132F90"/>
    <w:rsid w:val="001339BE"/>
    <w:rsid w:val="00133C47"/>
    <w:rsid w:val="0013420B"/>
    <w:rsid w:val="0013423D"/>
    <w:rsid w:val="001345FF"/>
    <w:rsid w:val="001347F7"/>
    <w:rsid w:val="00134C35"/>
    <w:rsid w:val="00134EBB"/>
    <w:rsid w:val="0013507C"/>
    <w:rsid w:val="001350F7"/>
    <w:rsid w:val="001352AC"/>
    <w:rsid w:val="001352EC"/>
    <w:rsid w:val="001355F9"/>
    <w:rsid w:val="001356B7"/>
    <w:rsid w:val="00135C7B"/>
    <w:rsid w:val="00136083"/>
    <w:rsid w:val="0013611C"/>
    <w:rsid w:val="00136386"/>
    <w:rsid w:val="00136623"/>
    <w:rsid w:val="00136920"/>
    <w:rsid w:val="00136A54"/>
    <w:rsid w:val="00136DC6"/>
    <w:rsid w:val="0013762A"/>
    <w:rsid w:val="00140674"/>
    <w:rsid w:val="00140C31"/>
    <w:rsid w:val="00140C43"/>
    <w:rsid w:val="00140EBD"/>
    <w:rsid w:val="001411BC"/>
    <w:rsid w:val="001411D5"/>
    <w:rsid w:val="00141888"/>
    <w:rsid w:val="001418B1"/>
    <w:rsid w:val="00141ABC"/>
    <w:rsid w:val="00141ADF"/>
    <w:rsid w:val="00141F62"/>
    <w:rsid w:val="00142217"/>
    <w:rsid w:val="00142612"/>
    <w:rsid w:val="00142E0D"/>
    <w:rsid w:val="00143555"/>
    <w:rsid w:val="00143825"/>
    <w:rsid w:val="00143AB5"/>
    <w:rsid w:val="00143AEA"/>
    <w:rsid w:val="00143D08"/>
    <w:rsid w:val="00143E46"/>
    <w:rsid w:val="00144144"/>
    <w:rsid w:val="00144208"/>
    <w:rsid w:val="0014421E"/>
    <w:rsid w:val="0014423E"/>
    <w:rsid w:val="001442CA"/>
    <w:rsid w:val="001447F7"/>
    <w:rsid w:val="0014495E"/>
    <w:rsid w:val="001449C4"/>
    <w:rsid w:val="00144CD7"/>
    <w:rsid w:val="00144E1D"/>
    <w:rsid w:val="00145A50"/>
    <w:rsid w:val="00145CF6"/>
    <w:rsid w:val="00145D1E"/>
    <w:rsid w:val="00145EEF"/>
    <w:rsid w:val="00146627"/>
    <w:rsid w:val="001466AC"/>
    <w:rsid w:val="00146A84"/>
    <w:rsid w:val="0014700F"/>
    <w:rsid w:val="00147016"/>
    <w:rsid w:val="00147235"/>
    <w:rsid w:val="001472BD"/>
    <w:rsid w:val="001473C1"/>
    <w:rsid w:val="0014747E"/>
    <w:rsid w:val="00147688"/>
    <w:rsid w:val="00147A3C"/>
    <w:rsid w:val="00147AF2"/>
    <w:rsid w:val="00147CBE"/>
    <w:rsid w:val="0015021C"/>
    <w:rsid w:val="001503F9"/>
    <w:rsid w:val="0015090C"/>
    <w:rsid w:val="00150BBC"/>
    <w:rsid w:val="00150C8D"/>
    <w:rsid w:val="00150E87"/>
    <w:rsid w:val="00151389"/>
    <w:rsid w:val="00151938"/>
    <w:rsid w:val="00151AF0"/>
    <w:rsid w:val="001522BA"/>
    <w:rsid w:val="001525D4"/>
    <w:rsid w:val="001525D8"/>
    <w:rsid w:val="00152603"/>
    <w:rsid w:val="00152937"/>
    <w:rsid w:val="00152A48"/>
    <w:rsid w:val="00152C96"/>
    <w:rsid w:val="001530FE"/>
    <w:rsid w:val="0015371A"/>
    <w:rsid w:val="00153770"/>
    <w:rsid w:val="001539E1"/>
    <w:rsid w:val="001542E1"/>
    <w:rsid w:val="0015494E"/>
    <w:rsid w:val="00154B8F"/>
    <w:rsid w:val="00154BA8"/>
    <w:rsid w:val="001554B6"/>
    <w:rsid w:val="00155772"/>
    <w:rsid w:val="00155788"/>
    <w:rsid w:val="00155A2A"/>
    <w:rsid w:val="00155A8F"/>
    <w:rsid w:val="0015642D"/>
    <w:rsid w:val="00156651"/>
    <w:rsid w:val="0015695F"/>
    <w:rsid w:val="00156A13"/>
    <w:rsid w:val="00156C9A"/>
    <w:rsid w:val="00156D09"/>
    <w:rsid w:val="00156EB2"/>
    <w:rsid w:val="0015718F"/>
    <w:rsid w:val="00157486"/>
    <w:rsid w:val="001576A7"/>
    <w:rsid w:val="00160100"/>
    <w:rsid w:val="00160162"/>
    <w:rsid w:val="00160CD4"/>
    <w:rsid w:val="00161319"/>
    <w:rsid w:val="0016141D"/>
    <w:rsid w:val="00161D3E"/>
    <w:rsid w:val="00162B02"/>
    <w:rsid w:val="00163346"/>
    <w:rsid w:val="00163538"/>
    <w:rsid w:val="00163558"/>
    <w:rsid w:val="0016388B"/>
    <w:rsid w:val="00163A5D"/>
    <w:rsid w:val="00163F5A"/>
    <w:rsid w:val="0016410A"/>
    <w:rsid w:val="00164208"/>
    <w:rsid w:val="0016491E"/>
    <w:rsid w:val="001656A7"/>
    <w:rsid w:val="00165D0D"/>
    <w:rsid w:val="00166830"/>
    <w:rsid w:val="00166D77"/>
    <w:rsid w:val="00167299"/>
    <w:rsid w:val="00167328"/>
    <w:rsid w:val="00167BE1"/>
    <w:rsid w:val="00167C4C"/>
    <w:rsid w:val="00170005"/>
    <w:rsid w:val="001702C4"/>
    <w:rsid w:val="001714B4"/>
    <w:rsid w:val="00171512"/>
    <w:rsid w:val="001719DE"/>
    <w:rsid w:val="00171C33"/>
    <w:rsid w:val="00171D04"/>
    <w:rsid w:val="00171D0C"/>
    <w:rsid w:val="00173DAB"/>
    <w:rsid w:val="001749D9"/>
    <w:rsid w:val="00174D75"/>
    <w:rsid w:val="00175449"/>
    <w:rsid w:val="00175660"/>
    <w:rsid w:val="00175679"/>
    <w:rsid w:val="00175950"/>
    <w:rsid w:val="001759FF"/>
    <w:rsid w:val="00175B24"/>
    <w:rsid w:val="00175BAA"/>
    <w:rsid w:val="00175F3A"/>
    <w:rsid w:val="00176015"/>
    <w:rsid w:val="001760A1"/>
    <w:rsid w:val="00176126"/>
    <w:rsid w:val="00176154"/>
    <w:rsid w:val="00176375"/>
    <w:rsid w:val="00176427"/>
    <w:rsid w:val="00176461"/>
    <w:rsid w:val="00176834"/>
    <w:rsid w:val="001769A7"/>
    <w:rsid w:val="00176A3A"/>
    <w:rsid w:val="00177023"/>
    <w:rsid w:val="0017719A"/>
    <w:rsid w:val="001771F3"/>
    <w:rsid w:val="00177433"/>
    <w:rsid w:val="00177B05"/>
    <w:rsid w:val="00177B89"/>
    <w:rsid w:val="00177F2B"/>
    <w:rsid w:val="00177F74"/>
    <w:rsid w:val="00180035"/>
    <w:rsid w:val="00180183"/>
    <w:rsid w:val="0018028C"/>
    <w:rsid w:val="001802E1"/>
    <w:rsid w:val="00180554"/>
    <w:rsid w:val="00180743"/>
    <w:rsid w:val="00180878"/>
    <w:rsid w:val="00180B1B"/>
    <w:rsid w:val="001818FC"/>
    <w:rsid w:val="001819BE"/>
    <w:rsid w:val="00182384"/>
    <w:rsid w:val="001828A7"/>
    <w:rsid w:val="00183055"/>
    <w:rsid w:val="00183479"/>
    <w:rsid w:val="001838D0"/>
    <w:rsid w:val="00183987"/>
    <w:rsid w:val="00183A62"/>
    <w:rsid w:val="00183A9B"/>
    <w:rsid w:val="00183CC8"/>
    <w:rsid w:val="00183D05"/>
    <w:rsid w:val="001841AA"/>
    <w:rsid w:val="001844B0"/>
    <w:rsid w:val="001849D5"/>
    <w:rsid w:val="00184BED"/>
    <w:rsid w:val="00185007"/>
    <w:rsid w:val="00185014"/>
    <w:rsid w:val="0018544C"/>
    <w:rsid w:val="0018561D"/>
    <w:rsid w:val="001856F7"/>
    <w:rsid w:val="00185B93"/>
    <w:rsid w:val="00186269"/>
    <w:rsid w:val="00186925"/>
    <w:rsid w:val="00186B3A"/>
    <w:rsid w:val="00186CF1"/>
    <w:rsid w:val="00187833"/>
    <w:rsid w:val="00187934"/>
    <w:rsid w:val="00190079"/>
    <w:rsid w:val="00190519"/>
    <w:rsid w:val="001905EF"/>
    <w:rsid w:val="001907B1"/>
    <w:rsid w:val="001907B7"/>
    <w:rsid w:val="00191251"/>
    <w:rsid w:val="0019140E"/>
    <w:rsid w:val="0019150C"/>
    <w:rsid w:val="0019162E"/>
    <w:rsid w:val="0019166D"/>
    <w:rsid w:val="001917C6"/>
    <w:rsid w:val="00191993"/>
    <w:rsid w:val="001919A9"/>
    <w:rsid w:val="00191C3D"/>
    <w:rsid w:val="00191E71"/>
    <w:rsid w:val="00191E9B"/>
    <w:rsid w:val="00191EC0"/>
    <w:rsid w:val="00191F51"/>
    <w:rsid w:val="00192050"/>
    <w:rsid w:val="001921A8"/>
    <w:rsid w:val="001921E9"/>
    <w:rsid w:val="001929FA"/>
    <w:rsid w:val="00193010"/>
    <w:rsid w:val="001936DE"/>
    <w:rsid w:val="00193711"/>
    <w:rsid w:val="00193BCE"/>
    <w:rsid w:val="00193D4F"/>
    <w:rsid w:val="00193FE8"/>
    <w:rsid w:val="001945C7"/>
    <w:rsid w:val="00194788"/>
    <w:rsid w:val="00195029"/>
    <w:rsid w:val="00195097"/>
    <w:rsid w:val="001951CF"/>
    <w:rsid w:val="00195367"/>
    <w:rsid w:val="001953CF"/>
    <w:rsid w:val="0019551B"/>
    <w:rsid w:val="00195A26"/>
    <w:rsid w:val="00195C28"/>
    <w:rsid w:val="00195E95"/>
    <w:rsid w:val="00195FB8"/>
    <w:rsid w:val="00195FF5"/>
    <w:rsid w:val="001967C3"/>
    <w:rsid w:val="001967D5"/>
    <w:rsid w:val="00196FEF"/>
    <w:rsid w:val="00197375"/>
    <w:rsid w:val="0019750A"/>
    <w:rsid w:val="00197D54"/>
    <w:rsid w:val="00197DC7"/>
    <w:rsid w:val="001A04AB"/>
    <w:rsid w:val="001A055A"/>
    <w:rsid w:val="001A06EC"/>
    <w:rsid w:val="001A0CF9"/>
    <w:rsid w:val="001A104E"/>
    <w:rsid w:val="001A1745"/>
    <w:rsid w:val="001A1AD2"/>
    <w:rsid w:val="001A1CE2"/>
    <w:rsid w:val="001A1F89"/>
    <w:rsid w:val="001A233B"/>
    <w:rsid w:val="001A2394"/>
    <w:rsid w:val="001A24FC"/>
    <w:rsid w:val="001A2784"/>
    <w:rsid w:val="001A27B5"/>
    <w:rsid w:val="001A28AD"/>
    <w:rsid w:val="001A33A4"/>
    <w:rsid w:val="001A3A2D"/>
    <w:rsid w:val="001A43EB"/>
    <w:rsid w:val="001A444F"/>
    <w:rsid w:val="001A49E0"/>
    <w:rsid w:val="001A4ADB"/>
    <w:rsid w:val="001A4B38"/>
    <w:rsid w:val="001A4C4C"/>
    <w:rsid w:val="001A4CE1"/>
    <w:rsid w:val="001A52D6"/>
    <w:rsid w:val="001A5336"/>
    <w:rsid w:val="001A54CB"/>
    <w:rsid w:val="001A63A0"/>
    <w:rsid w:val="001A67A3"/>
    <w:rsid w:val="001A6BEE"/>
    <w:rsid w:val="001A6ECA"/>
    <w:rsid w:val="001A744D"/>
    <w:rsid w:val="001A76C9"/>
    <w:rsid w:val="001A7B71"/>
    <w:rsid w:val="001A7B8B"/>
    <w:rsid w:val="001A7CA0"/>
    <w:rsid w:val="001B03F0"/>
    <w:rsid w:val="001B09D5"/>
    <w:rsid w:val="001B0BB4"/>
    <w:rsid w:val="001B0E16"/>
    <w:rsid w:val="001B1105"/>
    <w:rsid w:val="001B11D8"/>
    <w:rsid w:val="001B12BE"/>
    <w:rsid w:val="001B1422"/>
    <w:rsid w:val="001B14BA"/>
    <w:rsid w:val="001B1722"/>
    <w:rsid w:val="001B1CD8"/>
    <w:rsid w:val="001B1D90"/>
    <w:rsid w:val="001B216F"/>
    <w:rsid w:val="001B24BC"/>
    <w:rsid w:val="001B2631"/>
    <w:rsid w:val="001B2FDB"/>
    <w:rsid w:val="001B300F"/>
    <w:rsid w:val="001B30D0"/>
    <w:rsid w:val="001B3465"/>
    <w:rsid w:val="001B3833"/>
    <w:rsid w:val="001B38FF"/>
    <w:rsid w:val="001B3A79"/>
    <w:rsid w:val="001B3FE3"/>
    <w:rsid w:val="001B4041"/>
    <w:rsid w:val="001B4053"/>
    <w:rsid w:val="001B4264"/>
    <w:rsid w:val="001B4581"/>
    <w:rsid w:val="001B47C3"/>
    <w:rsid w:val="001B4857"/>
    <w:rsid w:val="001B487D"/>
    <w:rsid w:val="001B4F3E"/>
    <w:rsid w:val="001B509D"/>
    <w:rsid w:val="001B5423"/>
    <w:rsid w:val="001B6299"/>
    <w:rsid w:val="001B647D"/>
    <w:rsid w:val="001B64CB"/>
    <w:rsid w:val="001B66D3"/>
    <w:rsid w:val="001B69CB"/>
    <w:rsid w:val="001B6BBA"/>
    <w:rsid w:val="001B796B"/>
    <w:rsid w:val="001B7A18"/>
    <w:rsid w:val="001B7E50"/>
    <w:rsid w:val="001C03A3"/>
    <w:rsid w:val="001C093B"/>
    <w:rsid w:val="001C0B4E"/>
    <w:rsid w:val="001C0E85"/>
    <w:rsid w:val="001C12AC"/>
    <w:rsid w:val="001C1C6A"/>
    <w:rsid w:val="001C1C95"/>
    <w:rsid w:val="001C237D"/>
    <w:rsid w:val="001C24CA"/>
    <w:rsid w:val="001C2CF6"/>
    <w:rsid w:val="001C3178"/>
    <w:rsid w:val="001C3234"/>
    <w:rsid w:val="001C327C"/>
    <w:rsid w:val="001C349C"/>
    <w:rsid w:val="001C3951"/>
    <w:rsid w:val="001C3AB7"/>
    <w:rsid w:val="001C3AE2"/>
    <w:rsid w:val="001C3B57"/>
    <w:rsid w:val="001C3D8D"/>
    <w:rsid w:val="001C4794"/>
    <w:rsid w:val="001C4912"/>
    <w:rsid w:val="001C4926"/>
    <w:rsid w:val="001C4BCC"/>
    <w:rsid w:val="001C4D77"/>
    <w:rsid w:val="001C4F81"/>
    <w:rsid w:val="001C57D7"/>
    <w:rsid w:val="001C58A6"/>
    <w:rsid w:val="001C5A8F"/>
    <w:rsid w:val="001C5C0B"/>
    <w:rsid w:val="001C5CEF"/>
    <w:rsid w:val="001C5D4A"/>
    <w:rsid w:val="001C65E0"/>
    <w:rsid w:val="001C6EAF"/>
    <w:rsid w:val="001C6F6C"/>
    <w:rsid w:val="001C7127"/>
    <w:rsid w:val="001C79DC"/>
    <w:rsid w:val="001C7CE4"/>
    <w:rsid w:val="001C7F56"/>
    <w:rsid w:val="001D0282"/>
    <w:rsid w:val="001D0930"/>
    <w:rsid w:val="001D0967"/>
    <w:rsid w:val="001D0B11"/>
    <w:rsid w:val="001D0EF1"/>
    <w:rsid w:val="001D1039"/>
    <w:rsid w:val="001D106A"/>
    <w:rsid w:val="001D126A"/>
    <w:rsid w:val="001D1CBE"/>
    <w:rsid w:val="001D244B"/>
    <w:rsid w:val="001D25AA"/>
    <w:rsid w:val="001D26CB"/>
    <w:rsid w:val="001D26EA"/>
    <w:rsid w:val="001D29AB"/>
    <w:rsid w:val="001D2B09"/>
    <w:rsid w:val="001D2D1E"/>
    <w:rsid w:val="001D2E5B"/>
    <w:rsid w:val="001D31AE"/>
    <w:rsid w:val="001D347A"/>
    <w:rsid w:val="001D4455"/>
    <w:rsid w:val="001D4515"/>
    <w:rsid w:val="001D4739"/>
    <w:rsid w:val="001D4869"/>
    <w:rsid w:val="001D4898"/>
    <w:rsid w:val="001D4A34"/>
    <w:rsid w:val="001D4E5A"/>
    <w:rsid w:val="001D4F89"/>
    <w:rsid w:val="001D5114"/>
    <w:rsid w:val="001D5348"/>
    <w:rsid w:val="001D5748"/>
    <w:rsid w:val="001D582B"/>
    <w:rsid w:val="001D60F5"/>
    <w:rsid w:val="001D61FA"/>
    <w:rsid w:val="001D620B"/>
    <w:rsid w:val="001D62EA"/>
    <w:rsid w:val="001D66D6"/>
    <w:rsid w:val="001D69CD"/>
    <w:rsid w:val="001D6E75"/>
    <w:rsid w:val="001D6E79"/>
    <w:rsid w:val="001D6F5F"/>
    <w:rsid w:val="001D7096"/>
    <w:rsid w:val="001D7199"/>
    <w:rsid w:val="001D734C"/>
    <w:rsid w:val="001D768A"/>
    <w:rsid w:val="001D7923"/>
    <w:rsid w:val="001D7A14"/>
    <w:rsid w:val="001E02AE"/>
    <w:rsid w:val="001E04A9"/>
    <w:rsid w:val="001E04E2"/>
    <w:rsid w:val="001E0A1B"/>
    <w:rsid w:val="001E1194"/>
    <w:rsid w:val="001E1912"/>
    <w:rsid w:val="001E1962"/>
    <w:rsid w:val="001E1A4D"/>
    <w:rsid w:val="001E1EEB"/>
    <w:rsid w:val="001E20D4"/>
    <w:rsid w:val="001E2480"/>
    <w:rsid w:val="001E2574"/>
    <w:rsid w:val="001E292A"/>
    <w:rsid w:val="001E29C7"/>
    <w:rsid w:val="001E2D4E"/>
    <w:rsid w:val="001E2DB7"/>
    <w:rsid w:val="001E3263"/>
    <w:rsid w:val="001E3545"/>
    <w:rsid w:val="001E356E"/>
    <w:rsid w:val="001E3725"/>
    <w:rsid w:val="001E393C"/>
    <w:rsid w:val="001E4234"/>
    <w:rsid w:val="001E4485"/>
    <w:rsid w:val="001E4916"/>
    <w:rsid w:val="001E4C56"/>
    <w:rsid w:val="001E4E9E"/>
    <w:rsid w:val="001E4F06"/>
    <w:rsid w:val="001E5381"/>
    <w:rsid w:val="001E53DF"/>
    <w:rsid w:val="001E54F3"/>
    <w:rsid w:val="001E55B3"/>
    <w:rsid w:val="001E56FA"/>
    <w:rsid w:val="001E5786"/>
    <w:rsid w:val="001E63A6"/>
    <w:rsid w:val="001E6933"/>
    <w:rsid w:val="001E6DAD"/>
    <w:rsid w:val="001E7497"/>
    <w:rsid w:val="001E7D11"/>
    <w:rsid w:val="001E7EAE"/>
    <w:rsid w:val="001F0731"/>
    <w:rsid w:val="001F0AB9"/>
    <w:rsid w:val="001F0F89"/>
    <w:rsid w:val="001F10C7"/>
    <w:rsid w:val="001F1467"/>
    <w:rsid w:val="001F163C"/>
    <w:rsid w:val="001F1790"/>
    <w:rsid w:val="001F1DAA"/>
    <w:rsid w:val="001F20C1"/>
    <w:rsid w:val="001F22C8"/>
    <w:rsid w:val="001F258A"/>
    <w:rsid w:val="001F290C"/>
    <w:rsid w:val="001F2A77"/>
    <w:rsid w:val="001F2AB1"/>
    <w:rsid w:val="001F2D9C"/>
    <w:rsid w:val="001F38A9"/>
    <w:rsid w:val="001F3C89"/>
    <w:rsid w:val="001F3E32"/>
    <w:rsid w:val="001F425E"/>
    <w:rsid w:val="001F43B8"/>
    <w:rsid w:val="001F4541"/>
    <w:rsid w:val="001F49A0"/>
    <w:rsid w:val="001F4A8B"/>
    <w:rsid w:val="001F4AFA"/>
    <w:rsid w:val="001F4B8F"/>
    <w:rsid w:val="001F4C4F"/>
    <w:rsid w:val="001F4EBE"/>
    <w:rsid w:val="001F583D"/>
    <w:rsid w:val="001F5BD3"/>
    <w:rsid w:val="001F6593"/>
    <w:rsid w:val="001F661E"/>
    <w:rsid w:val="001F677A"/>
    <w:rsid w:val="001F6C08"/>
    <w:rsid w:val="001F6EA0"/>
    <w:rsid w:val="001F7174"/>
    <w:rsid w:val="001F732C"/>
    <w:rsid w:val="001F7657"/>
    <w:rsid w:val="001F77E6"/>
    <w:rsid w:val="001F7911"/>
    <w:rsid w:val="001F7B58"/>
    <w:rsid w:val="001F7B8B"/>
    <w:rsid w:val="001F7CCF"/>
    <w:rsid w:val="00200258"/>
    <w:rsid w:val="002006DF"/>
    <w:rsid w:val="00200B4D"/>
    <w:rsid w:val="00201001"/>
    <w:rsid w:val="002011A9"/>
    <w:rsid w:val="00201623"/>
    <w:rsid w:val="00201A22"/>
    <w:rsid w:val="00201C5D"/>
    <w:rsid w:val="00201FC4"/>
    <w:rsid w:val="002027D0"/>
    <w:rsid w:val="00202F4C"/>
    <w:rsid w:val="002037E0"/>
    <w:rsid w:val="00203A99"/>
    <w:rsid w:val="00203BB6"/>
    <w:rsid w:val="00203CAD"/>
    <w:rsid w:val="00203D66"/>
    <w:rsid w:val="0020479C"/>
    <w:rsid w:val="002049FE"/>
    <w:rsid w:val="00204A5D"/>
    <w:rsid w:val="00204B16"/>
    <w:rsid w:val="00204BC2"/>
    <w:rsid w:val="00204C30"/>
    <w:rsid w:val="00204DF5"/>
    <w:rsid w:val="002052F9"/>
    <w:rsid w:val="002054F4"/>
    <w:rsid w:val="00205815"/>
    <w:rsid w:val="00205AFB"/>
    <w:rsid w:val="00206246"/>
    <w:rsid w:val="002063A9"/>
    <w:rsid w:val="002064EF"/>
    <w:rsid w:val="00206527"/>
    <w:rsid w:val="00206C23"/>
    <w:rsid w:val="002070A5"/>
    <w:rsid w:val="00207442"/>
    <w:rsid w:val="002075E1"/>
    <w:rsid w:val="00207683"/>
    <w:rsid w:val="00207C8C"/>
    <w:rsid w:val="00207CDE"/>
    <w:rsid w:val="00210085"/>
    <w:rsid w:val="002100C7"/>
    <w:rsid w:val="0021011E"/>
    <w:rsid w:val="00210164"/>
    <w:rsid w:val="002106A8"/>
    <w:rsid w:val="0021097A"/>
    <w:rsid w:val="00210E5B"/>
    <w:rsid w:val="00211A29"/>
    <w:rsid w:val="00211C99"/>
    <w:rsid w:val="00211CE2"/>
    <w:rsid w:val="00211E24"/>
    <w:rsid w:val="00211F25"/>
    <w:rsid w:val="00212031"/>
    <w:rsid w:val="00212512"/>
    <w:rsid w:val="00212567"/>
    <w:rsid w:val="00212872"/>
    <w:rsid w:val="00212DBD"/>
    <w:rsid w:val="002135B1"/>
    <w:rsid w:val="00213809"/>
    <w:rsid w:val="002138D1"/>
    <w:rsid w:val="00213DFA"/>
    <w:rsid w:val="00214031"/>
    <w:rsid w:val="00214073"/>
    <w:rsid w:val="002140B9"/>
    <w:rsid w:val="0021441B"/>
    <w:rsid w:val="002148B2"/>
    <w:rsid w:val="002149A7"/>
    <w:rsid w:val="00214FDA"/>
    <w:rsid w:val="00215182"/>
    <w:rsid w:val="00215189"/>
    <w:rsid w:val="002152F1"/>
    <w:rsid w:val="002154C2"/>
    <w:rsid w:val="002154E8"/>
    <w:rsid w:val="002154F6"/>
    <w:rsid w:val="00215785"/>
    <w:rsid w:val="0021678A"/>
    <w:rsid w:val="00216DD4"/>
    <w:rsid w:val="00217931"/>
    <w:rsid w:val="002179B4"/>
    <w:rsid w:val="00217A22"/>
    <w:rsid w:val="0022061E"/>
    <w:rsid w:val="00220BDA"/>
    <w:rsid w:val="00220BEB"/>
    <w:rsid w:val="00220E5B"/>
    <w:rsid w:val="00220E7F"/>
    <w:rsid w:val="00221CB0"/>
    <w:rsid w:val="00221D32"/>
    <w:rsid w:val="00221E3A"/>
    <w:rsid w:val="002226A5"/>
    <w:rsid w:val="002228D0"/>
    <w:rsid w:val="0022292E"/>
    <w:rsid w:val="00222C58"/>
    <w:rsid w:val="00222CED"/>
    <w:rsid w:val="00222FD0"/>
    <w:rsid w:val="002231C7"/>
    <w:rsid w:val="00223635"/>
    <w:rsid w:val="0022364A"/>
    <w:rsid w:val="002237AE"/>
    <w:rsid w:val="00223953"/>
    <w:rsid w:val="0022399B"/>
    <w:rsid w:val="00223C4F"/>
    <w:rsid w:val="00223CFA"/>
    <w:rsid w:val="002242BA"/>
    <w:rsid w:val="00224BBB"/>
    <w:rsid w:val="00224BBF"/>
    <w:rsid w:val="00225194"/>
    <w:rsid w:val="0022519C"/>
    <w:rsid w:val="0022545C"/>
    <w:rsid w:val="0022553B"/>
    <w:rsid w:val="00225602"/>
    <w:rsid w:val="00225629"/>
    <w:rsid w:val="0022565B"/>
    <w:rsid w:val="00225CC6"/>
    <w:rsid w:val="00225D16"/>
    <w:rsid w:val="00225DB5"/>
    <w:rsid w:val="00225E1A"/>
    <w:rsid w:val="002263D5"/>
    <w:rsid w:val="00226D66"/>
    <w:rsid w:val="0022702D"/>
    <w:rsid w:val="002270BE"/>
    <w:rsid w:val="0022733D"/>
    <w:rsid w:val="00227697"/>
    <w:rsid w:val="00227894"/>
    <w:rsid w:val="00227BDB"/>
    <w:rsid w:val="002300C8"/>
    <w:rsid w:val="002300F7"/>
    <w:rsid w:val="00230C4A"/>
    <w:rsid w:val="00231055"/>
    <w:rsid w:val="002311F2"/>
    <w:rsid w:val="00231321"/>
    <w:rsid w:val="00231348"/>
    <w:rsid w:val="00231667"/>
    <w:rsid w:val="00231972"/>
    <w:rsid w:val="00231AED"/>
    <w:rsid w:val="00231D30"/>
    <w:rsid w:val="00231D55"/>
    <w:rsid w:val="00231EDF"/>
    <w:rsid w:val="002321BF"/>
    <w:rsid w:val="00232F9B"/>
    <w:rsid w:val="00232FC3"/>
    <w:rsid w:val="00233347"/>
    <w:rsid w:val="00233523"/>
    <w:rsid w:val="0023373E"/>
    <w:rsid w:val="002339BB"/>
    <w:rsid w:val="00233AB2"/>
    <w:rsid w:val="00234D40"/>
    <w:rsid w:val="00234DB2"/>
    <w:rsid w:val="00234FA3"/>
    <w:rsid w:val="00234FC3"/>
    <w:rsid w:val="00235381"/>
    <w:rsid w:val="00235773"/>
    <w:rsid w:val="00235A8B"/>
    <w:rsid w:val="00236259"/>
    <w:rsid w:val="00236433"/>
    <w:rsid w:val="002366B4"/>
    <w:rsid w:val="00236BA0"/>
    <w:rsid w:val="00236C89"/>
    <w:rsid w:val="00236F0D"/>
    <w:rsid w:val="002371FF"/>
    <w:rsid w:val="0023747F"/>
    <w:rsid w:val="00240413"/>
    <w:rsid w:val="002404D0"/>
    <w:rsid w:val="00240679"/>
    <w:rsid w:val="00240D88"/>
    <w:rsid w:val="00240FC2"/>
    <w:rsid w:val="00241451"/>
    <w:rsid w:val="0024194F"/>
    <w:rsid w:val="00241AEC"/>
    <w:rsid w:val="00242285"/>
    <w:rsid w:val="00242A56"/>
    <w:rsid w:val="00242B2A"/>
    <w:rsid w:val="00243BBA"/>
    <w:rsid w:val="00243E41"/>
    <w:rsid w:val="00244009"/>
    <w:rsid w:val="00244085"/>
    <w:rsid w:val="002441EF"/>
    <w:rsid w:val="002441F8"/>
    <w:rsid w:val="0024441D"/>
    <w:rsid w:val="002445DB"/>
    <w:rsid w:val="0024463C"/>
    <w:rsid w:val="002446CA"/>
    <w:rsid w:val="002449A6"/>
    <w:rsid w:val="00244CBB"/>
    <w:rsid w:val="002452F4"/>
    <w:rsid w:val="00245707"/>
    <w:rsid w:val="002457FD"/>
    <w:rsid w:val="002458B9"/>
    <w:rsid w:val="00245BC9"/>
    <w:rsid w:val="00245E53"/>
    <w:rsid w:val="00246469"/>
    <w:rsid w:val="002466E0"/>
    <w:rsid w:val="0024685B"/>
    <w:rsid w:val="00247134"/>
    <w:rsid w:val="00247913"/>
    <w:rsid w:val="00247B20"/>
    <w:rsid w:val="0025020F"/>
    <w:rsid w:val="002503B2"/>
    <w:rsid w:val="002509A1"/>
    <w:rsid w:val="00250A09"/>
    <w:rsid w:val="00250BEB"/>
    <w:rsid w:val="00250C37"/>
    <w:rsid w:val="0025114F"/>
    <w:rsid w:val="00251249"/>
    <w:rsid w:val="00251810"/>
    <w:rsid w:val="00251AA5"/>
    <w:rsid w:val="00251E4C"/>
    <w:rsid w:val="00251E97"/>
    <w:rsid w:val="00251F57"/>
    <w:rsid w:val="002520B1"/>
    <w:rsid w:val="00252BF9"/>
    <w:rsid w:val="00253CEE"/>
    <w:rsid w:val="00254288"/>
    <w:rsid w:val="002542A6"/>
    <w:rsid w:val="002542DD"/>
    <w:rsid w:val="002544D0"/>
    <w:rsid w:val="002554C0"/>
    <w:rsid w:val="002555BF"/>
    <w:rsid w:val="002556DA"/>
    <w:rsid w:val="0025589C"/>
    <w:rsid w:val="00255929"/>
    <w:rsid w:val="0025605A"/>
    <w:rsid w:val="00256301"/>
    <w:rsid w:val="00256482"/>
    <w:rsid w:val="0025659A"/>
    <w:rsid w:val="0025694A"/>
    <w:rsid w:val="00256B90"/>
    <w:rsid w:val="00256CF5"/>
    <w:rsid w:val="00256D9D"/>
    <w:rsid w:val="002577C6"/>
    <w:rsid w:val="00257850"/>
    <w:rsid w:val="00257DA7"/>
    <w:rsid w:val="0026032A"/>
    <w:rsid w:val="00260AAC"/>
    <w:rsid w:val="00260BE7"/>
    <w:rsid w:val="00260CEC"/>
    <w:rsid w:val="00260EEA"/>
    <w:rsid w:val="00260FD1"/>
    <w:rsid w:val="00261CD1"/>
    <w:rsid w:val="002625DD"/>
    <w:rsid w:val="00262653"/>
    <w:rsid w:val="00262687"/>
    <w:rsid w:val="00262872"/>
    <w:rsid w:val="00262BD9"/>
    <w:rsid w:val="00262CF1"/>
    <w:rsid w:val="002633E4"/>
    <w:rsid w:val="0026347A"/>
    <w:rsid w:val="00263865"/>
    <w:rsid w:val="00263AD7"/>
    <w:rsid w:val="00263F02"/>
    <w:rsid w:val="0026408B"/>
    <w:rsid w:val="002648B8"/>
    <w:rsid w:val="002649EE"/>
    <w:rsid w:val="00265329"/>
    <w:rsid w:val="002656BF"/>
    <w:rsid w:val="00265CEE"/>
    <w:rsid w:val="00265D5B"/>
    <w:rsid w:val="00265DF0"/>
    <w:rsid w:val="00265F8B"/>
    <w:rsid w:val="002666FA"/>
    <w:rsid w:val="00266AE6"/>
    <w:rsid w:val="00266BAA"/>
    <w:rsid w:val="00266D3C"/>
    <w:rsid w:val="00267196"/>
    <w:rsid w:val="002676B3"/>
    <w:rsid w:val="00267760"/>
    <w:rsid w:val="00270076"/>
    <w:rsid w:val="0027053C"/>
    <w:rsid w:val="00270979"/>
    <w:rsid w:val="0027098E"/>
    <w:rsid w:val="00270E34"/>
    <w:rsid w:val="002712FA"/>
    <w:rsid w:val="00271771"/>
    <w:rsid w:val="002718B6"/>
    <w:rsid w:val="00271B6A"/>
    <w:rsid w:val="00271C90"/>
    <w:rsid w:val="00271D30"/>
    <w:rsid w:val="00271FBE"/>
    <w:rsid w:val="00272101"/>
    <w:rsid w:val="00272573"/>
    <w:rsid w:val="0027270D"/>
    <w:rsid w:val="00272B32"/>
    <w:rsid w:val="00272CA3"/>
    <w:rsid w:val="00273022"/>
    <w:rsid w:val="00273092"/>
    <w:rsid w:val="002731CC"/>
    <w:rsid w:val="0027328F"/>
    <w:rsid w:val="0027337A"/>
    <w:rsid w:val="00273668"/>
    <w:rsid w:val="002736C4"/>
    <w:rsid w:val="002738F3"/>
    <w:rsid w:val="00273C43"/>
    <w:rsid w:val="00273EFE"/>
    <w:rsid w:val="002745E0"/>
    <w:rsid w:val="002748CE"/>
    <w:rsid w:val="00274A4E"/>
    <w:rsid w:val="00274B02"/>
    <w:rsid w:val="00275320"/>
    <w:rsid w:val="0027544F"/>
    <w:rsid w:val="002754F6"/>
    <w:rsid w:val="00275E20"/>
    <w:rsid w:val="0027727E"/>
    <w:rsid w:val="00277363"/>
    <w:rsid w:val="00277852"/>
    <w:rsid w:val="00277891"/>
    <w:rsid w:val="0027790A"/>
    <w:rsid w:val="00277E93"/>
    <w:rsid w:val="0028015B"/>
    <w:rsid w:val="002802C9"/>
    <w:rsid w:val="0028036D"/>
    <w:rsid w:val="0028038A"/>
    <w:rsid w:val="0028040D"/>
    <w:rsid w:val="00280B6D"/>
    <w:rsid w:val="00280B7A"/>
    <w:rsid w:val="00280D17"/>
    <w:rsid w:val="00281068"/>
    <w:rsid w:val="0028110A"/>
    <w:rsid w:val="00281312"/>
    <w:rsid w:val="002813A7"/>
    <w:rsid w:val="002814B3"/>
    <w:rsid w:val="00281687"/>
    <w:rsid w:val="00281CB6"/>
    <w:rsid w:val="0028292E"/>
    <w:rsid w:val="00282961"/>
    <w:rsid w:val="002833AA"/>
    <w:rsid w:val="002834B0"/>
    <w:rsid w:val="0028368F"/>
    <w:rsid w:val="002836AA"/>
    <w:rsid w:val="00283FF4"/>
    <w:rsid w:val="002840C2"/>
    <w:rsid w:val="00284556"/>
    <w:rsid w:val="002846B6"/>
    <w:rsid w:val="00284993"/>
    <w:rsid w:val="00284CFC"/>
    <w:rsid w:val="00284D66"/>
    <w:rsid w:val="002851E5"/>
    <w:rsid w:val="00285793"/>
    <w:rsid w:val="00285ED9"/>
    <w:rsid w:val="00286312"/>
    <w:rsid w:val="0028671B"/>
    <w:rsid w:val="00286BE1"/>
    <w:rsid w:val="00287161"/>
    <w:rsid w:val="002876E1"/>
    <w:rsid w:val="00287A19"/>
    <w:rsid w:val="00287BFD"/>
    <w:rsid w:val="00290051"/>
    <w:rsid w:val="002900EF"/>
    <w:rsid w:val="00290BA3"/>
    <w:rsid w:val="00290BE7"/>
    <w:rsid w:val="00290F00"/>
    <w:rsid w:val="00291688"/>
    <w:rsid w:val="00291981"/>
    <w:rsid w:val="00291B7E"/>
    <w:rsid w:val="00291E4F"/>
    <w:rsid w:val="00293043"/>
    <w:rsid w:val="0029341F"/>
    <w:rsid w:val="002934AE"/>
    <w:rsid w:val="0029378E"/>
    <w:rsid w:val="00293974"/>
    <w:rsid w:val="00293B37"/>
    <w:rsid w:val="00293B63"/>
    <w:rsid w:val="00293C46"/>
    <w:rsid w:val="00293ED6"/>
    <w:rsid w:val="0029400C"/>
    <w:rsid w:val="00294014"/>
    <w:rsid w:val="00294556"/>
    <w:rsid w:val="00294702"/>
    <w:rsid w:val="00294835"/>
    <w:rsid w:val="00294839"/>
    <w:rsid w:val="00294BF2"/>
    <w:rsid w:val="00294FBD"/>
    <w:rsid w:val="00295664"/>
    <w:rsid w:val="00295CCD"/>
    <w:rsid w:val="00296517"/>
    <w:rsid w:val="00296698"/>
    <w:rsid w:val="00296FB2"/>
    <w:rsid w:val="00297121"/>
    <w:rsid w:val="00297638"/>
    <w:rsid w:val="00297691"/>
    <w:rsid w:val="00297B7D"/>
    <w:rsid w:val="00297C95"/>
    <w:rsid w:val="00297D1C"/>
    <w:rsid w:val="00297E5A"/>
    <w:rsid w:val="002A024B"/>
    <w:rsid w:val="002A086D"/>
    <w:rsid w:val="002A14F1"/>
    <w:rsid w:val="002A18B1"/>
    <w:rsid w:val="002A1A11"/>
    <w:rsid w:val="002A25BC"/>
    <w:rsid w:val="002A28C5"/>
    <w:rsid w:val="002A2B5D"/>
    <w:rsid w:val="002A2C3E"/>
    <w:rsid w:val="002A2E9F"/>
    <w:rsid w:val="002A30BB"/>
    <w:rsid w:val="002A357B"/>
    <w:rsid w:val="002A3631"/>
    <w:rsid w:val="002A3A87"/>
    <w:rsid w:val="002A3C85"/>
    <w:rsid w:val="002A3E06"/>
    <w:rsid w:val="002A4279"/>
    <w:rsid w:val="002A4BA2"/>
    <w:rsid w:val="002A4D91"/>
    <w:rsid w:val="002A4F2F"/>
    <w:rsid w:val="002A5214"/>
    <w:rsid w:val="002A5529"/>
    <w:rsid w:val="002A557E"/>
    <w:rsid w:val="002A5681"/>
    <w:rsid w:val="002A5953"/>
    <w:rsid w:val="002A5C8A"/>
    <w:rsid w:val="002A5FC0"/>
    <w:rsid w:val="002A610E"/>
    <w:rsid w:val="002A64EF"/>
    <w:rsid w:val="002A657A"/>
    <w:rsid w:val="002A681A"/>
    <w:rsid w:val="002A6D96"/>
    <w:rsid w:val="002A7415"/>
    <w:rsid w:val="002A7B7A"/>
    <w:rsid w:val="002A7C38"/>
    <w:rsid w:val="002A7DF9"/>
    <w:rsid w:val="002B07CD"/>
    <w:rsid w:val="002B0AB4"/>
    <w:rsid w:val="002B0C01"/>
    <w:rsid w:val="002B1144"/>
    <w:rsid w:val="002B178E"/>
    <w:rsid w:val="002B185D"/>
    <w:rsid w:val="002B1CA9"/>
    <w:rsid w:val="002B1E2C"/>
    <w:rsid w:val="002B24E5"/>
    <w:rsid w:val="002B2584"/>
    <w:rsid w:val="002B2978"/>
    <w:rsid w:val="002B2A55"/>
    <w:rsid w:val="002B2D52"/>
    <w:rsid w:val="002B2E7B"/>
    <w:rsid w:val="002B3503"/>
    <w:rsid w:val="002B38DB"/>
    <w:rsid w:val="002B38DE"/>
    <w:rsid w:val="002B3998"/>
    <w:rsid w:val="002B3F8C"/>
    <w:rsid w:val="002B450D"/>
    <w:rsid w:val="002B456B"/>
    <w:rsid w:val="002B45C4"/>
    <w:rsid w:val="002B48C3"/>
    <w:rsid w:val="002B48E1"/>
    <w:rsid w:val="002B4D04"/>
    <w:rsid w:val="002B536B"/>
    <w:rsid w:val="002B54EE"/>
    <w:rsid w:val="002B56E7"/>
    <w:rsid w:val="002B596C"/>
    <w:rsid w:val="002B5FC1"/>
    <w:rsid w:val="002B67E5"/>
    <w:rsid w:val="002B67EE"/>
    <w:rsid w:val="002B6AB1"/>
    <w:rsid w:val="002B6F10"/>
    <w:rsid w:val="002B716C"/>
    <w:rsid w:val="002B73A5"/>
    <w:rsid w:val="002B7498"/>
    <w:rsid w:val="002B75F9"/>
    <w:rsid w:val="002B79E5"/>
    <w:rsid w:val="002B7A99"/>
    <w:rsid w:val="002B7CAC"/>
    <w:rsid w:val="002C013A"/>
    <w:rsid w:val="002C0204"/>
    <w:rsid w:val="002C0446"/>
    <w:rsid w:val="002C06FC"/>
    <w:rsid w:val="002C0DE7"/>
    <w:rsid w:val="002C0E6C"/>
    <w:rsid w:val="002C1203"/>
    <w:rsid w:val="002C16FF"/>
    <w:rsid w:val="002C1737"/>
    <w:rsid w:val="002C1895"/>
    <w:rsid w:val="002C1CA1"/>
    <w:rsid w:val="002C1D30"/>
    <w:rsid w:val="002C22E0"/>
    <w:rsid w:val="002C23F0"/>
    <w:rsid w:val="002C2718"/>
    <w:rsid w:val="002C2AF2"/>
    <w:rsid w:val="002C330A"/>
    <w:rsid w:val="002C3669"/>
    <w:rsid w:val="002C3A15"/>
    <w:rsid w:val="002C3A5D"/>
    <w:rsid w:val="002C3AE2"/>
    <w:rsid w:val="002C3EDC"/>
    <w:rsid w:val="002C4206"/>
    <w:rsid w:val="002C42DF"/>
    <w:rsid w:val="002C43EC"/>
    <w:rsid w:val="002C4766"/>
    <w:rsid w:val="002C4A58"/>
    <w:rsid w:val="002C4CB2"/>
    <w:rsid w:val="002C53C5"/>
    <w:rsid w:val="002C5750"/>
    <w:rsid w:val="002C59F8"/>
    <w:rsid w:val="002C6B65"/>
    <w:rsid w:val="002C6C27"/>
    <w:rsid w:val="002C711F"/>
    <w:rsid w:val="002C7351"/>
    <w:rsid w:val="002C7549"/>
    <w:rsid w:val="002D00F4"/>
    <w:rsid w:val="002D047A"/>
    <w:rsid w:val="002D05B7"/>
    <w:rsid w:val="002D0A07"/>
    <w:rsid w:val="002D0DC5"/>
    <w:rsid w:val="002D1189"/>
    <w:rsid w:val="002D1193"/>
    <w:rsid w:val="002D1218"/>
    <w:rsid w:val="002D13A0"/>
    <w:rsid w:val="002D1580"/>
    <w:rsid w:val="002D1E9F"/>
    <w:rsid w:val="002D1EF0"/>
    <w:rsid w:val="002D22FC"/>
    <w:rsid w:val="002D29D5"/>
    <w:rsid w:val="002D466E"/>
    <w:rsid w:val="002D4787"/>
    <w:rsid w:val="002D480E"/>
    <w:rsid w:val="002D49F8"/>
    <w:rsid w:val="002D4DFE"/>
    <w:rsid w:val="002D5733"/>
    <w:rsid w:val="002D5765"/>
    <w:rsid w:val="002D5C8A"/>
    <w:rsid w:val="002D6047"/>
    <w:rsid w:val="002D6C66"/>
    <w:rsid w:val="002D7693"/>
    <w:rsid w:val="002D7B3C"/>
    <w:rsid w:val="002D7F46"/>
    <w:rsid w:val="002E0197"/>
    <w:rsid w:val="002E025B"/>
    <w:rsid w:val="002E028C"/>
    <w:rsid w:val="002E1256"/>
    <w:rsid w:val="002E1316"/>
    <w:rsid w:val="002E1950"/>
    <w:rsid w:val="002E1A97"/>
    <w:rsid w:val="002E1DD7"/>
    <w:rsid w:val="002E2116"/>
    <w:rsid w:val="002E21B3"/>
    <w:rsid w:val="002E2E90"/>
    <w:rsid w:val="002E31C6"/>
    <w:rsid w:val="002E38F2"/>
    <w:rsid w:val="002E3B6A"/>
    <w:rsid w:val="002E41A4"/>
    <w:rsid w:val="002E4437"/>
    <w:rsid w:val="002E4B7C"/>
    <w:rsid w:val="002E4BDD"/>
    <w:rsid w:val="002E4EF0"/>
    <w:rsid w:val="002E4F06"/>
    <w:rsid w:val="002E5135"/>
    <w:rsid w:val="002E533D"/>
    <w:rsid w:val="002E5389"/>
    <w:rsid w:val="002E54E1"/>
    <w:rsid w:val="002E5B13"/>
    <w:rsid w:val="002E5C4C"/>
    <w:rsid w:val="002E6156"/>
    <w:rsid w:val="002E6169"/>
    <w:rsid w:val="002E69E5"/>
    <w:rsid w:val="002E722E"/>
    <w:rsid w:val="002E768F"/>
    <w:rsid w:val="002E7BDF"/>
    <w:rsid w:val="002E7DCE"/>
    <w:rsid w:val="002E7F07"/>
    <w:rsid w:val="002F0A06"/>
    <w:rsid w:val="002F0C53"/>
    <w:rsid w:val="002F0CEA"/>
    <w:rsid w:val="002F0EE9"/>
    <w:rsid w:val="002F1025"/>
    <w:rsid w:val="002F1197"/>
    <w:rsid w:val="002F1332"/>
    <w:rsid w:val="002F1425"/>
    <w:rsid w:val="002F2080"/>
    <w:rsid w:val="002F2229"/>
    <w:rsid w:val="002F24A1"/>
    <w:rsid w:val="002F2805"/>
    <w:rsid w:val="002F36C6"/>
    <w:rsid w:val="002F3893"/>
    <w:rsid w:val="002F40DC"/>
    <w:rsid w:val="002F4207"/>
    <w:rsid w:val="002F422B"/>
    <w:rsid w:val="002F467A"/>
    <w:rsid w:val="002F46A2"/>
    <w:rsid w:val="002F4A1C"/>
    <w:rsid w:val="002F500C"/>
    <w:rsid w:val="002F5CF8"/>
    <w:rsid w:val="002F5ED0"/>
    <w:rsid w:val="002F60A2"/>
    <w:rsid w:val="002F6ABD"/>
    <w:rsid w:val="002F6ED3"/>
    <w:rsid w:val="002F6FA0"/>
    <w:rsid w:val="002F798A"/>
    <w:rsid w:val="003004A9"/>
    <w:rsid w:val="00300A62"/>
    <w:rsid w:val="00300EFA"/>
    <w:rsid w:val="00301006"/>
    <w:rsid w:val="003013F4"/>
    <w:rsid w:val="00301914"/>
    <w:rsid w:val="00301BD2"/>
    <w:rsid w:val="0030246C"/>
    <w:rsid w:val="00302715"/>
    <w:rsid w:val="0030296B"/>
    <w:rsid w:val="00302CE8"/>
    <w:rsid w:val="00302D89"/>
    <w:rsid w:val="003032FE"/>
    <w:rsid w:val="00303644"/>
    <w:rsid w:val="00303987"/>
    <w:rsid w:val="00303B1B"/>
    <w:rsid w:val="00303C0F"/>
    <w:rsid w:val="0030467C"/>
    <w:rsid w:val="00304770"/>
    <w:rsid w:val="003048D1"/>
    <w:rsid w:val="00304CB2"/>
    <w:rsid w:val="00304D70"/>
    <w:rsid w:val="003059B9"/>
    <w:rsid w:val="00305A61"/>
    <w:rsid w:val="00305EBA"/>
    <w:rsid w:val="003060E2"/>
    <w:rsid w:val="003063D3"/>
    <w:rsid w:val="003066A5"/>
    <w:rsid w:val="00306C7E"/>
    <w:rsid w:val="00307C81"/>
    <w:rsid w:val="00307D57"/>
    <w:rsid w:val="003101F9"/>
    <w:rsid w:val="003104C8"/>
    <w:rsid w:val="003106DB"/>
    <w:rsid w:val="0031075A"/>
    <w:rsid w:val="003110FE"/>
    <w:rsid w:val="0031116D"/>
    <w:rsid w:val="003111B0"/>
    <w:rsid w:val="00311230"/>
    <w:rsid w:val="00311238"/>
    <w:rsid w:val="0031181C"/>
    <w:rsid w:val="00311B34"/>
    <w:rsid w:val="00311CBC"/>
    <w:rsid w:val="00311F5E"/>
    <w:rsid w:val="003121A4"/>
    <w:rsid w:val="00312445"/>
    <w:rsid w:val="003125B9"/>
    <w:rsid w:val="00312A31"/>
    <w:rsid w:val="00312C20"/>
    <w:rsid w:val="00312E4C"/>
    <w:rsid w:val="00313160"/>
    <w:rsid w:val="00313C4D"/>
    <w:rsid w:val="00314559"/>
    <w:rsid w:val="003145CF"/>
    <w:rsid w:val="003146C7"/>
    <w:rsid w:val="00314942"/>
    <w:rsid w:val="003150A1"/>
    <w:rsid w:val="0031535F"/>
    <w:rsid w:val="00315895"/>
    <w:rsid w:val="003158D7"/>
    <w:rsid w:val="00315B3E"/>
    <w:rsid w:val="00315CE0"/>
    <w:rsid w:val="00315F3A"/>
    <w:rsid w:val="00315FCA"/>
    <w:rsid w:val="0031609F"/>
    <w:rsid w:val="00316357"/>
    <w:rsid w:val="00316860"/>
    <w:rsid w:val="00316AD4"/>
    <w:rsid w:val="00316AD9"/>
    <w:rsid w:val="00316AE1"/>
    <w:rsid w:val="00316B82"/>
    <w:rsid w:val="00316FB2"/>
    <w:rsid w:val="00317025"/>
    <w:rsid w:val="0031749C"/>
    <w:rsid w:val="00317881"/>
    <w:rsid w:val="00317B34"/>
    <w:rsid w:val="00317B4F"/>
    <w:rsid w:val="00317E36"/>
    <w:rsid w:val="00320299"/>
    <w:rsid w:val="0032086E"/>
    <w:rsid w:val="00320BA1"/>
    <w:rsid w:val="00320D67"/>
    <w:rsid w:val="00320EAA"/>
    <w:rsid w:val="00321147"/>
    <w:rsid w:val="00321484"/>
    <w:rsid w:val="00321569"/>
    <w:rsid w:val="00321721"/>
    <w:rsid w:val="00321A91"/>
    <w:rsid w:val="003221F6"/>
    <w:rsid w:val="003222EE"/>
    <w:rsid w:val="00322835"/>
    <w:rsid w:val="00322841"/>
    <w:rsid w:val="00322907"/>
    <w:rsid w:val="00322A08"/>
    <w:rsid w:val="00322E4F"/>
    <w:rsid w:val="00324907"/>
    <w:rsid w:val="00325259"/>
    <w:rsid w:val="00325493"/>
    <w:rsid w:val="00325594"/>
    <w:rsid w:val="00325A5C"/>
    <w:rsid w:val="00325CB0"/>
    <w:rsid w:val="00325E2A"/>
    <w:rsid w:val="00326DE3"/>
    <w:rsid w:val="00326EAB"/>
    <w:rsid w:val="0032721D"/>
    <w:rsid w:val="0032779C"/>
    <w:rsid w:val="003277A0"/>
    <w:rsid w:val="003277D7"/>
    <w:rsid w:val="003279D1"/>
    <w:rsid w:val="00327AAC"/>
    <w:rsid w:val="00327CEB"/>
    <w:rsid w:val="00327FA1"/>
    <w:rsid w:val="003307B6"/>
    <w:rsid w:val="003307F2"/>
    <w:rsid w:val="00330A0A"/>
    <w:rsid w:val="00330B28"/>
    <w:rsid w:val="00330EC5"/>
    <w:rsid w:val="00331003"/>
    <w:rsid w:val="003310A5"/>
    <w:rsid w:val="003314D2"/>
    <w:rsid w:val="00331AE7"/>
    <w:rsid w:val="00331B7A"/>
    <w:rsid w:val="00331C85"/>
    <w:rsid w:val="00331EBC"/>
    <w:rsid w:val="003321DC"/>
    <w:rsid w:val="003321FD"/>
    <w:rsid w:val="00332427"/>
    <w:rsid w:val="003324B5"/>
    <w:rsid w:val="003324DC"/>
    <w:rsid w:val="00332503"/>
    <w:rsid w:val="003327F8"/>
    <w:rsid w:val="00332C13"/>
    <w:rsid w:val="00332E61"/>
    <w:rsid w:val="0033312F"/>
    <w:rsid w:val="00333A6C"/>
    <w:rsid w:val="0033402C"/>
    <w:rsid w:val="00334260"/>
    <w:rsid w:val="003342B8"/>
    <w:rsid w:val="003347B2"/>
    <w:rsid w:val="00334932"/>
    <w:rsid w:val="00334D9C"/>
    <w:rsid w:val="00336174"/>
    <w:rsid w:val="00337425"/>
    <w:rsid w:val="0033780B"/>
    <w:rsid w:val="00337C10"/>
    <w:rsid w:val="00337F69"/>
    <w:rsid w:val="0034065F"/>
    <w:rsid w:val="003409E1"/>
    <w:rsid w:val="00340C41"/>
    <w:rsid w:val="00340CCD"/>
    <w:rsid w:val="0034165D"/>
    <w:rsid w:val="00341A26"/>
    <w:rsid w:val="00341D8D"/>
    <w:rsid w:val="00341DCB"/>
    <w:rsid w:val="00341F1C"/>
    <w:rsid w:val="0034255C"/>
    <w:rsid w:val="003425FB"/>
    <w:rsid w:val="003428D1"/>
    <w:rsid w:val="003429DE"/>
    <w:rsid w:val="00342BB2"/>
    <w:rsid w:val="00342E33"/>
    <w:rsid w:val="0034302E"/>
    <w:rsid w:val="003432C4"/>
    <w:rsid w:val="003433AA"/>
    <w:rsid w:val="0034371F"/>
    <w:rsid w:val="003439A9"/>
    <w:rsid w:val="00343BF9"/>
    <w:rsid w:val="0034415D"/>
    <w:rsid w:val="00344263"/>
    <w:rsid w:val="0034448B"/>
    <w:rsid w:val="003446B3"/>
    <w:rsid w:val="003447FA"/>
    <w:rsid w:val="003448C0"/>
    <w:rsid w:val="00344EFA"/>
    <w:rsid w:val="00344FBD"/>
    <w:rsid w:val="00345A81"/>
    <w:rsid w:val="00345FDE"/>
    <w:rsid w:val="00345FE9"/>
    <w:rsid w:val="00346956"/>
    <w:rsid w:val="00346A78"/>
    <w:rsid w:val="003471D3"/>
    <w:rsid w:val="003471F4"/>
    <w:rsid w:val="003472D4"/>
    <w:rsid w:val="0034783C"/>
    <w:rsid w:val="00347A34"/>
    <w:rsid w:val="00347BE6"/>
    <w:rsid w:val="0035004A"/>
    <w:rsid w:val="00350152"/>
    <w:rsid w:val="003506E2"/>
    <w:rsid w:val="00350858"/>
    <w:rsid w:val="00350FF5"/>
    <w:rsid w:val="003511BF"/>
    <w:rsid w:val="003512CE"/>
    <w:rsid w:val="0035149D"/>
    <w:rsid w:val="003514FD"/>
    <w:rsid w:val="00351DE9"/>
    <w:rsid w:val="0035211D"/>
    <w:rsid w:val="0035241A"/>
    <w:rsid w:val="00352781"/>
    <w:rsid w:val="003527DB"/>
    <w:rsid w:val="00352AA4"/>
    <w:rsid w:val="00352FB7"/>
    <w:rsid w:val="003530EF"/>
    <w:rsid w:val="003530FF"/>
    <w:rsid w:val="0035335B"/>
    <w:rsid w:val="003533D4"/>
    <w:rsid w:val="00353708"/>
    <w:rsid w:val="00353A4D"/>
    <w:rsid w:val="00354A2C"/>
    <w:rsid w:val="00355033"/>
    <w:rsid w:val="00355067"/>
    <w:rsid w:val="00355643"/>
    <w:rsid w:val="00355736"/>
    <w:rsid w:val="00355BE2"/>
    <w:rsid w:val="003562EE"/>
    <w:rsid w:val="00356357"/>
    <w:rsid w:val="003563AF"/>
    <w:rsid w:val="003563C0"/>
    <w:rsid w:val="003565F9"/>
    <w:rsid w:val="003566CC"/>
    <w:rsid w:val="00356A0A"/>
    <w:rsid w:val="00356E1F"/>
    <w:rsid w:val="00356F75"/>
    <w:rsid w:val="00357320"/>
    <w:rsid w:val="003575F5"/>
    <w:rsid w:val="00357B37"/>
    <w:rsid w:val="00357CC4"/>
    <w:rsid w:val="00357EE5"/>
    <w:rsid w:val="00360001"/>
    <w:rsid w:val="0036003F"/>
    <w:rsid w:val="003600ED"/>
    <w:rsid w:val="003604D4"/>
    <w:rsid w:val="0036075B"/>
    <w:rsid w:val="00360E2E"/>
    <w:rsid w:val="00361522"/>
    <w:rsid w:val="00361527"/>
    <w:rsid w:val="00361746"/>
    <w:rsid w:val="003617FA"/>
    <w:rsid w:val="00361838"/>
    <w:rsid w:val="00361C02"/>
    <w:rsid w:val="00361E25"/>
    <w:rsid w:val="00362509"/>
    <w:rsid w:val="00362B48"/>
    <w:rsid w:val="003630AA"/>
    <w:rsid w:val="003634C1"/>
    <w:rsid w:val="003637E6"/>
    <w:rsid w:val="00363F05"/>
    <w:rsid w:val="0036455D"/>
    <w:rsid w:val="003646FD"/>
    <w:rsid w:val="00364746"/>
    <w:rsid w:val="00364977"/>
    <w:rsid w:val="00364CF7"/>
    <w:rsid w:val="003654FB"/>
    <w:rsid w:val="00365716"/>
    <w:rsid w:val="00365987"/>
    <w:rsid w:val="00365A5E"/>
    <w:rsid w:val="00365D88"/>
    <w:rsid w:val="0036627B"/>
    <w:rsid w:val="0036668C"/>
    <w:rsid w:val="00366940"/>
    <w:rsid w:val="00366C20"/>
    <w:rsid w:val="00367026"/>
    <w:rsid w:val="0036772A"/>
    <w:rsid w:val="00367C8B"/>
    <w:rsid w:val="00367EA1"/>
    <w:rsid w:val="00370363"/>
    <w:rsid w:val="00370D75"/>
    <w:rsid w:val="00370D85"/>
    <w:rsid w:val="003710FA"/>
    <w:rsid w:val="00371395"/>
    <w:rsid w:val="00371EE0"/>
    <w:rsid w:val="00372414"/>
    <w:rsid w:val="00372605"/>
    <w:rsid w:val="00372825"/>
    <w:rsid w:val="00372854"/>
    <w:rsid w:val="00372D9B"/>
    <w:rsid w:val="00372DFA"/>
    <w:rsid w:val="00372FA6"/>
    <w:rsid w:val="00373669"/>
    <w:rsid w:val="003736AF"/>
    <w:rsid w:val="0037427A"/>
    <w:rsid w:val="00374432"/>
    <w:rsid w:val="00374815"/>
    <w:rsid w:val="00374D9D"/>
    <w:rsid w:val="00374DEA"/>
    <w:rsid w:val="003756B8"/>
    <w:rsid w:val="00375A94"/>
    <w:rsid w:val="00375E45"/>
    <w:rsid w:val="00376012"/>
    <w:rsid w:val="003761BA"/>
    <w:rsid w:val="0037622F"/>
    <w:rsid w:val="00376285"/>
    <w:rsid w:val="0037631A"/>
    <w:rsid w:val="0037666D"/>
    <w:rsid w:val="00376856"/>
    <w:rsid w:val="003772A9"/>
    <w:rsid w:val="003777CA"/>
    <w:rsid w:val="00377914"/>
    <w:rsid w:val="00377A82"/>
    <w:rsid w:val="00377F57"/>
    <w:rsid w:val="00377F79"/>
    <w:rsid w:val="003801DA"/>
    <w:rsid w:val="003803E3"/>
    <w:rsid w:val="0038052B"/>
    <w:rsid w:val="00380555"/>
    <w:rsid w:val="0038067A"/>
    <w:rsid w:val="003807B7"/>
    <w:rsid w:val="0038095D"/>
    <w:rsid w:val="00380970"/>
    <w:rsid w:val="00380B86"/>
    <w:rsid w:val="00380F41"/>
    <w:rsid w:val="00380F80"/>
    <w:rsid w:val="003812C5"/>
    <w:rsid w:val="0038177C"/>
    <w:rsid w:val="00381C56"/>
    <w:rsid w:val="00381D86"/>
    <w:rsid w:val="00381E61"/>
    <w:rsid w:val="003821F1"/>
    <w:rsid w:val="00382789"/>
    <w:rsid w:val="00382829"/>
    <w:rsid w:val="00382CD3"/>
    <w:rsid w:val="003836E8"/>
    <w:rsid w:val="00383FF7"/>
    <w:rsid w:val="003841E5"/>
    <w:rsid w:val="0038421C"/>
    <w:rsid w:val="00384DFD"/>
    <w:rsid w:val="00384E7E"/>
    <w:rsid w:val="00385022"/>
    <w:rsid w:val="00385082"/>
    <w:rsid w:val="0038518F"/>
    <w:rsid w:val="0038520B"/>
    <w:rsid w:val="0038542E"/>
    <w:rsid w:val="0038552B"/>
    <w:rsid w:val="00385907"/>
    <w:rsid w:val="0038608B"/>
    <w:rsid w:val="003864B1"/>
    <w:rsid w:val="003864BE"/>
    <w:rsid w:val="00387067"/>
    <w:rsid w:val="003872A3"/>
    <w:rsid w:val="003875A6"/>
    <w:rsid w:val="00387CA9"/>
    <w:rsid w:val="003909C9"/>
    <w:rsid w:val="00390A89"/>
    <w:rsid w:val="0039101D"/>
    <w:rsid w:val="00391383"/>
    <w:rsid w:val="00391B7D"/>
    <w:rsid w:val="00391F74"/>
    <w:rsid w:val="00391FEB"/>
    <w:rsid w:val="0039245D"/>
    <w:rsid w:val="0039286D"/>
    <w:rsid w:val="00392C8F"/>
    <w:rsid w:val="00392D14"/>
    <w:rsid w:val="00392D3C"/>
    <w:rsid w:val="00392EE2"/>
    <w:rsid w:val="00392F5E"/>
    <w:rsid w:val="003931FA"/>
    <w:rsid w:val="00393688"/>
    <w:rsid w:val="00393E92"/>
    <w:rsid w:val="00393EE8"/>
    <w:rsid w:val="00394253"/>
    <w:rsid w:val="00394297"/>
    <w:rsid w:val="003943E4"/>
    <w:rsid w:val="00394BA5"/>
    <w:rsid w:val="00394CC4"/>
    <w:rsid w:val="00394CF0"/>
    <w:rsid w:val="00394E27"/>
    <w:rsid w:val="0039515B"/>
    <w:rsid w:val="003953A9"/>
    <w:rsid w:val="00395882"/>
    <w:rsid w:val="00395A40"/>
    <w:rsid w:val="00395F8F"/>
    <w:rsid w:val="00395FA7"/>
    <w:rsid w:val="0039628B"/>
    <w:rsid w:val="00396902"/>
    <w:rsid w:val="003969CD"/>
    <w:rsid w:val="00396BD9"/>
    <w:rsid w:val="00396C13"/>
    <w:rsid w:val="00396F8C"/>
    <w:rsid w:val="00396FD9"/>
    <w:rsid w:val="00397151"/>
    <w:rsid w:val="00397C8A"/>
    <w:rsid w:val="003A01A9"/>
    <w:rsid w:val="003A029A"/>
    <w:rsid w:val="003A0370"/>
    <w:rsid w:val="003A0DA1"/>
    <w:rsid w:val="003A0F69"/>
    <w:rsid w:val="003A103E"/>
    <w:rsid w:val="003A1371"/>
    <w:rsid w:val="003A1440"/>
    <w:rsid w:val="003A1650"/>
    <w:rsid w:val="003A1799"/>
    <w:rsid w:val="003A2BB1"/>
    <w:rsid w:val="003A2CCB"/>
    <w:rsid w:val="003A2CCC"/>
    <w:rsid w:val="003A2F20"/>
    <w:rsid w:val="003A318B"/>
    <w:rsid w:val="003A3362"/>
    <w:rsid w:val="003A3389"/>
    <w:rsid w:val="003A350F"/>
    <w:rsid w:val="003A4011"/>
    <w:rsid w:val="003A429E"/>
    <w:rsid w:val="003A4732"/>
    <w:rsid w:val="003A479B"/>
    <w:rsid w:val="003A493B"/>
    <w:rsid w:val="003A4964"/>
    <w:rsid w:val="003A4C7E"/>
    <w:rsid w:val="003A4CB3"/>
    <w:rsid w:val="003A4E1A"/>
    <w:rsid w:val="003A5631"/>
    <w:rsid w:val="003A56EC"/>
    <w:rsid w:val="003A57C7"/>
    <w:rsid w:val="003A5AC0"/>
    <w:rsid w:val="003A5AC6"/>
    <w:rsid w:val="003A696E"/>
    <w:rsid w:val="003A6EA1"/>
    <w:rsid w:val="003A6F7F"/>
    <w:rsid w:val="003A73AF"/>
    <w:rsid w:val="003A7727"/>
    <w:rsid w:val="003A7749"/>
    <w:rsid w:val="003A77A2"/>
    <w:rsid w:val="003A78AB"/>
    <w:rsid w:val="003A78B5"/>
    <w:rsid w:val="003A78D1"/>
    <w:rsid w:val="003A78EA"/>
    <w:rsid w:val="003B08F7"/>
    <w:rsid w:val="003B0A49"/>
    <w:rsid w:val="003B0D07"/>
    <w:rsid w:val="003B1E61"/>
    <w:rsid w:val="003B2135"/>
    <w:rsid w:val="003B2700"/>
    <w:rsid w:val="003B283B"/>
    <w:rsid w:val="003B2A13"/>
    <w:rsid w:val="003B2D1C"/>
    <w:rsid w:val="003B2E61"/>
    <w:rsid w:val="003B2E64"/>
    <w:rsid w:val="003B2EE9"/>
    <w:rsid w:val="003B2F25"/>
    <w:rsid w:val="003B3563"/>
    <w:rsid w:val="003B3A28"/>
    <w:rsid w:val="003B3A76"/>
    <w:rsid w:val="003B3D60"/>
    <w:rsid w:val="003B4199"/>
    <w:rsid w:val="003B4405"/>
    <w:rsid w:val="003B4778"/>
    <w:rsid w:val="003B480F"/>
    <w:rsid w:val="003B59F7"/>
    <w:rsid w:val="003B5AC9"/>
    <w:rsid w:val="003B6260"/>
    <w:rsid w:val="003B62C0"/>
    <w:rsid w:val="003B6983"/>
    <w:rsid w:val="003B6A60"/>
    <w:rsid w:val="003B6A6F"/>
    <w:rsid w:val="003B6C50"/>
    <w:rsid w:val="003B6E65"/>
    <w:rsid w:val="003B6F7A"/>
    <w:rsid w:val="003B7083"/>
    <w:rsid w:val="003B7131"/>
    <w:rsid w:val="003B7264"/>
    <w:rsid w:val="003B7326"/>
    <w:rsid w:val="003B74E3"/>
    <w:rsid w:val="003B767F"/>
    <w:rsid w:val="003B7936"/>
    <w:rsid w:val="003B7999"/>
    <w:rsid w:val="003B7C05"/>
    <w:rsid w:val="003B7FC1"/>
    <w:rsid w:val="003C0492"/>
    <w:rsid w:val="003C067A"/>
    <w:rsid w:val="003C0748"/>
    <w:rsid w:val="003C0CA7"/>
    <w:rsid w:val="003C0EE8"/>
    <w:rsid w:val="003C14B0"/>
    <w:rsid w:val="003C16B5"/>
    <w:rsid w:val="003C1C41"/>
    <w:rsid w:val="003C226C"/>
    <w:rsid w:val="003C2C04"/>
    <w:rsid w:val="003C2D34"/>
    <w:rsid w:val="003C31E9"/>
    <w:rsid w:val="003C32CA"/>
    <w:rsid w:val="003C338D"/>
    <w:rsid w:val="003C33AB"/>
    <w:rsid w:val="003C3624"/>
    <w:rsid w:val="003C3A6F"/>
    <w:rsid w:val="003C3D4B"/>
    <w:rsid w:val="003C3F42"/>
    <w:rsid w:val="003C447B"/>
    <w:rsid w:val="003C452B"/>
    <w:rsid w:val="003C4BC8"/>
    <w:rsid w:val="003C500D"/>
    <w:rsid w:val="003C5354"/>
    <w:rsid w:val="003C5CA3"/>
    <w:rsid w:val="003C6157"/>
    <w:rsid w:val="003C6A67"/>
    <w:rsid w:val="003C6D5A"/>
    <w:rsid w:val="003C6E3E"/>
    <w:rsid w:val="003C6ED7"/>
    <w:rsid w:val="003C73C7"/>
    <w:rsid w:val="003C7503"/>
    <w:rsid w:val="003C7682"/>
    <w:rsid w:val="003C778D"/>
    <w:rsid w:val="003D00FA"/>
    <w:rsid w:val="003D049D"/>
    <w:rsid w:val="003D06E2"/>
    <w:rsid w:val="003D0A54"/>
    <w:rsid w:val="003D0AC1"/>
    <w:rsid w:val="003D0BE5"/>
    <w:rsid w:val="003D13DC"/>
    <w:rsid w:val="003D17FD"/>
    <w:rsid w:val="003D1F85"/>
    <w:rsid w:val="003D1F90"/>
    <w:rsid w:val="003D201D"/>
    <w:rsid w:val="003D218F"/>
    <w:rsid w:val="003D2355"/>
    <w:rsid w:val="003D300A"/>
    <w:rsid w:val="003D3073"/>
    <w:rsid w:val="003D3181"/>
    <w:rsid w:val="003D321E"/>
    <w:rsid w:val="003D3295"/>
    <w:rsid w:val="003D33D3"/>
    <w:rsid w:val="003D3D20"/>
    <w:rsid w:val="003D4191"/>
    <w:rsid w:val="003D44B5"/>
    <w:rsid w:val="003D4A97"/>
    <w:rsid w:val="003D4D6A"/>
    <w:rsid w:val="003D4EEF"/>
    <w:rsid w:val="003D5153"/>
    <w:rsid w:val="003D57CF"/>
    <w:rsid w:val="003D57E6"/>
    <w:rsid w:val="003D5881"/>
    <w:rsid w:val="003D5B53"/>
    <w:rsid w:val="003D5CE7"/>
    <w:rsid w:val="003D5EC7"/>
    <w:rsid w:val="003D5FB2"/>
    <w:rsid w:val="003D62AC"/>
    <w:rsid w:val="003D6316"/>
    <w:rsid w:val="003D6840"/>
    <w:rsid w:val="003D6979"/>
    <w:rsid w:val="003D7386"/>
    <w:rsid w:val="003D7771"/>
    <w:rsid w:val="003D78FE"/>
    <w:rsid w:val="003E02A9"/>
    <w:rsid w:val="003E041E"/>
    <w:rsid w:val="003E1E8D"/>
    <w:rsid w:val="003E1F6A"/>
    <w:rsid w:val="003E22FB"/>
    <w:rsid w:val="003E2CA1"/>
    <w:rsid w:val="003E2FA5"/>
    <w:rsid w:val="003E3692"/>
    <w:rsid w:val="003E39B4"/>
    <w:rsid w:val="003E3D13"/>
    <w:rsid w:val="003E4660"/>
    <w:rsid w:val="003E47E1"/>
    <w:rsid w:val="003E4909"/>
    <w:rsid w:val="003E5075"/>
    <w:rsid w:val="003E50CF"/>
    <w:rsid w:val="003E5823"/>
    <w:rsid w:val="003E5C4C"/>
    <w:rsid w:val="003E5EEE"/>
    <w:rsid w:val="003E65D6"/>
    <w:rsid w:val="003E695B"/>
    <w:rsid w:val="003E6A52"/>
    <w:rsid w:val="003E6AC5"/>
    <w:rsid w:val="003E6F69"/>
    <w:rsid w:val="003E7057"/>
    <w:rsid w:val="003E7224"/>
    <w:rsid w:val="003E73EC"/>
    <w:rsid w:val="003E76F5"/>
    <w:rsid w:val="003E77AD"/>
    <w:rsid w:val="003E78BF"/>
    <w:rsid w:val="003E7A5E"/>
    <w:rsid w:val="003F0023"/>
    <w:rsid w:val="003F00F9"/>
    <w:rsid w:val="003F0518"/>
    <w:rsid w:val="003F07A0"/>
    <w:rsid w:val="003F098D"/>
    <w:rsid w:val="003F0FC6"/>
    <w:rsid w:val="003F17AC"/>
    <w:rsid w:val="003F1812"/>
    <w:rsid w:val="003F1D34"/>
    <w:rsid w:val="003F1FEE"/>
    <w:rsid w:val="003F21F9"/>
    <w:rsid w:val="003F24B1"/>
    <w:rsid w:val="003F3128"/>
    <w:rsid w:val="003F36C3"/>
    <w:rsid w:val="003F3DEE"/>
    <w:rsid w:val="003F4854"/>
    <w:rsid w:val="003F4883"/>
    <w:rsid w:val="003F4DAD"/>
    <w:rsid w:val="003F4E77"/>
    <w:rsid w:val="003F50FA"/>
    <w:rsid w:val="003F5661"/>
    <w:rsid w:val="003F584F"/>
    <w:rsid w:val="003F58BC"/>
    <w:rsid w:val="003F5DB6"/>
    <w:rsid w:val="003F6DAD"/>
    <w:rsid w:val="003F6E28"/>
    <w:rsid w:val="003F6F18"/>
    <w:rsid w:val="003F724E"/>
    <w:rsid w:val="003F75B7"/>
    <w:rsid w:val="003F7959"/>
    <w:rsid w:val="003F7A6E"/>
    <w:rsid w:val="003F7D70"/>
    <w:rsid w:val="003F7E6E"/>
    <w:rsid w:val="00400667"/>
    <w:rsid w:val="00400E46"/>
    <w:rsid w:val="00401619"/>
    <w:rsid w:val="004018B9"/>
    <w:rsid w:val="004021E2"/>
    <w:rsid w:val="00402228"/>
    <w:rsid w:val="0040261B"/>
    <w:rsid w:val="00402845"/>
    <w:rsid w:val="0040284B"/>
    <w:rsid w:val="00402CA1"/>
    <w:rsid w:val="00403157"/>
    <w:rsid w:val="004031C8"/>
    <w:rsid w:val="00404370"/>
    <w:rsid w:val="004046C9"/>
    <w:rsid w:val="00404B59"/>
    <w:rsid w:val="0040518D"/>
    <w:rsid w:val="0040525F"/>
    <w:rsid w:val="004053EC"/>
    <w:rsid w:val="004059D9"/>
    <w:rsid w:val="00405C29"/>
    <w:rsid w:val="00405EEA"/>
    <w:rsid w:val="004062D4"/>
    <w:rsid w:val="0040631D"/>
    <w:rsid w:val="0040644A"/>
    <w:rsid w:val="004066C0"/>
    <w:rsid w:val="00406795"/>
    <w:rsid w:val="004073AE"/>
    <w:rsid w:val="00407682"/>
    <w:rsid w:val="004076F7"/>
    <w:rsid w:val="00407C59"/>
    <w:rsid w:val="00410399"/>
    <w:rsid w:val="00410719"/>
    <w:rsid w:val="00410A28"/>
    <w:rsid w:val="00410A4A"/>
    <w:rsid w:val="00410FA0"/>
    <w:rsid w:val="00411205"/>
    <w:rsid w:val="00411619"/>
    <w:rsid w:val="0041185E"/>
    <w:rsid w:val="004118C9"/>
    <w:rsid w:val="00412A58"/>
    <w:rsid w:val="00412D19"/>
    <w:rsid w:val="004130A4"/>
    <w:rsid w:val="00413F0A"/>
    <w:rsid w:val="00413F8E"/>
    <w:rsid w:val="00414A43"/>
    <w:rsid w:val="00414B5E"/>
    <w:rsid w:val="00414BEF"/>
    <w:rsid w:val="00415119"/>
    <w:rsid w:val="00415231"/>
    <w:rsid w:val="00415381"/>
    <w:rsid w:val="00415863"/>
    <w:rsid w:val="004158D9"/>
    <w:rsid w:val="00415F3D"/>
    <w:rsid w:val="00416E40"/>
    <w:rsid w:val="004175C7"/>
    <w:rsid w:val="00417F5C"/>
    <w:rsid w:val="004201F3"/>
    <w:rsid w:val="004203C9"/>
    <w:rsid w:val="004204D6"/>
    <w:rsid w:val="00420DFB"/>
    <w:rsid w:val="004211E6"/>
    <w:rsid w:val="0042188E"/>
    <w:rsid w:val="004218A2"/>
    <w:rsid w:val="00421D78"/>
    <w:rsid w:val="004221CB"/>
    <w:rsid w:val="00422249"/>
    <w:rsid w:val="00422EEA"/>
    <w:rsid w:val="004230C5"/>
    <w:rsid w:val="00424132"/>
    <w:rsid w:val="004242BF"/>
    <w:rsid w:val="0042446B"/>
    <w:rsid w:val="00424599"/>
    <w:rsid w:val="00424777"/>
    <w:rsid w:val="00424800"/>
    <w:rsid w:val="00425263"/>
    <w:rsid w:val="00425795"/>
    <w:rsid w:val="00425DD1"/>
    <w:rsid w:val="00425FC4"/>
    <w:rsid w:val="004267C8"/>
    <w:rsid w:val="0042683F"/>
    <w:rsid w:val="00426C9C"/>
    <w:rsid w:val="00426F7E"/>
    <w:rsid w:val="0042706B"/>
    <w:rsid w:val="004272B0"/>
    <w:rsid w:val="004273FC"/>
    <w:rsid w:val="004277B4"/>
    <w:rsid w:val="004278D0"/>
    <w:rsid w:val="00427A4A"/>
    <w:rsid w:val="00427C74"/>
    <w:rsid w:val="004300FD"/>
    <w:rsid w:val="00430377"/>
    <w:rsid w:val="00430705"/>
    <w:rsid w:val="00430A1C"/>
    <w:rsid w:val="00430AB0"/>
    <w:rsid w:val="00431565"/>
    <w:rsid w:val="004315F2"/>
    <w:rsid w:val="00431AD1"/>
    <w:rsid w:val="00431C4B"/>
    <w:rsid w:val="0043221E"/>
    <w:rsid w:val="004322E2"/>
    <w:rsid w:val="00432660"/>
    <w:rsid w:val="004327A9"/>
    <w:rsid w:val="004329D7"/>
    <w:rsid w:val="00433D1E"/>
    <w:rsid w:val="00433E42"/>
    <w:rsid w:val="00433FD0"/>
    <w:rsid w:val="0043406E"/>
    <w:rsid w:val="004342F3"/>
    <w:rsid w:val="00434FB1"/>
    <w:rsid w:val="004350C9"/>
    <w:rsid w:val="004357D1"/>
    <w:rsid w:val="00435866"/>
    <w:rsid w:val="00435B4A"/>
    <w:rsid w:val="00435E97"/>
    <w:rsid w:val="0043613A"/>
    <w:rsid w:val="00436707"/>
    <w:rsid w:val="00436F3B"/>
    <w:rsid w:val="004371F0"/>
    <w:rsid w:val="0043756B"/>
    <w:rsid w:val="004377A6"/>
    <w:rsid w:val="00437959"/>
    <w:rsid w:val="004379D1"/>
    <w:rsid w:val="00437C54"/>
    <w:rsid w:val="0044002A"/>
    <w:rsid w:val="004405E7"/>
    <w:rsid w:val="00440686"/>
    <w:rsid w:val="00440D1B"/>
    <w:rsid w:val="004410E9"/>
    <w:rsid w:val="00441103"/>
    <w:rsid w:val="0044121F"/>
    <w:rsid w:val="00441BED"/>
    <w:rsid w:val="00441BF7"/>
    <w:rsid w:val="00441F05"/>
    <w:rsid w:val="004427AB"/>
    <w:rsid w:val="00442923"/>
    <w:rsid w:val="00442F3E"/>
    <w:rsid w:val="00442FA8"/>
    <w:rsid w:val="0044341F"/>
    <w:rsid w:val="0044349F"/>
    <w:rsid w:val="0044388B"/>
    <w:rsid w:val="004439F7"/>
    <w:rsid w:val="00443D32"/>
    <w:rsid w:val="00444084"/>
    <w:rsid w:val="00444FA2"/>
    <w:rsid w:val="00444FD4"/>
    <w:rsid w:val="004453A5"/>
    <w:rsid w:val="0044585C"/>
    <w:rsid w:val="00445869"/>
    <w:rsid w:val="00445E7D"/>
    <w:rsid w:val="00446044"/>
    <w:rsid w:val="00446137"/>
    <w:rsid w:val="004463C9"/>
    <w:rsid w:val="004464BB"/>
    <w:rsid w:val="004464F8"/>
    <w:rsid w:val="0044774E"/>
    <w:rsid w:val="0044795E"/>
    <w:rsid w:val="004479FB"/>
    <w:rsid w:val="00447A8C"/>
    <w:rsid w:val="0045025F"/>
    <w:rsid w:val="004503B7"/>
    <w:rsid w:val="00450633"/>
    <w:rsid w:val="004509E3"/>
    <w:rsid w:val="00450D69"/>
    <w:rsid w:val="0045120F"/>
    <w:rsid w:val="00451597"/>
    <w:rsid w:val="004518FF"/>
    <w:rsid w:val="00451A1C"/>
    <w:rsid w:val="004523F0"/>
    <w:rsid w:val="004528BE"/>
    <w:rsid w:val="00452ADF"/>
    <w:rsid w:val="00452FA0"/>
    <w:rsid w:val="00453180"/>
    <w:rsid w:val="00453693"/>
    <w:rsid w:val="00453917"/>
    <w:rsid w:val="00453AC0"/>
    <w:rsid w:val="00453D83"/>
    <w:rsid w:val="00454012"/>
    <w:rsid w:val="004542AD"/>
    <w:rsid w:val="004544A1"/>
    <w:rsid w:val="0045487A"/>
    <w:rsid w:val="00454896"/>
    <w:rsid w:val="004549C5"/>
    <w:rsid w:val="00454A5D"/>
    <w:rsid w:val="00454FBD"/>
    <w:rsid w:val="00455003"/>
    <w:rsid w:val="004551A2"/>
    <w:rsid w:val="00455940"/>
    <w:rsid w:val="00455F30"/>
    <w:rsid w:val="004566BD"/>
    <w:rsid w:val="00456835"/>
    <w:rsid w:val="00457012"/>
    <w:rsid w:val="004578AF"/>
    <w:rsid w:val="00457B55"/>
    <w:rsid w:val="00457F50"/>
    <w:rsid w:val="00460661"/>
    <w:rsid w:val="004607B4"/>
    <w:rsid w:val="00461697"/>
    <w:rsid w:val="004616CD"/>
    <w:rsid w:val="00461970"/>
    <w:rsid w:val="00461D60"/>
    <w:rsid w:val="00461E86"/>
    <w:rsid w:val="00461F61"/>
    <w:rsid w:val="004624FA"/>
    <w:rsid w:val="0046251E"/>
    <w:rsid w:val="004625B2"/>
    <w:rsid w:val="00462932"/>
    <w:rsid w:val="00462C98"/>
    <w:rsid w:val="0046305F"/>
    <w:rsid w:val="00463163"/>
    <w:rsid w:val="004634B2"/>
    <w:rsid w:val="004635AF"/>
    <w:rsid w:val="004635B0"/>
    <w:rsid w:val="00463788"/>
    <w:rsid w:val="00463F89"/>
    <w:rsid w:val="00464E50"/>
    <w:rsid w:val="004654E1"/>
    <w:rsid w:val="00465583"/>
    <w:rsid w:val="00465638"/>
    <w:rsid w:val="00465FE4"/>
    <w:rsid w:val="00466183"/>
    <w:rsid w:val="00466AF7"/>
    <w:rsid w:val="0046754E"/>
    <w:rsid w:val="00467DED"/>
    <w:rsid w:val="00470038"/>
    <w:rsid w:val="004700BC"/>
    <w:rsid w:val="00470809"/>
    <w:rsid w:val="0047167C"/>
    <w:rsid w:val="004718A8"/>
    <w:rsid w:val="0047289C"/>
    <w:rsid w:val="00473035"/>
    <w:rsid w:val="00473312"/>
    <w:rsid w:val="00473375"/>
    <w:rsid w:val="00473BF7"/>
    <w:rsid w:val="0047410B"/>
    <w:rsid w:val="00474151"/>
    <w:rsid w:val="0047495D"/>
    <w:rsid w:val="00474D6C"/>
    <w:rsid w:val="00474F7B"/>
    <w:rsid w:val="00475BD9"/>
    <w:rsid w:val="00475CAC"/>
    <w:rsid w:val="00475ED0"/>
    <w:rsid w:val="00475FA4"/>
    <w:rsid w:val="0047670F"/>
    <w:rsid w:val="00476AC2"/>
    <w:rsid w:val="00476C21"/>
    <w:rsid w:val="00476C32"/>
    <w:rsid w:val="00476DC3"/>
    <w:rsid w:val="00476E23"/>
    <w:rsid w:val="0047703E"/>
    <w:rsid w:val="004776C1"/>
    <w:rsid w:val="004803AB"/>
    <w:rsid w:val="00480654"/>
    <w:rsid w:val="00480B4C"/>
    <w:rsid w:val="00480D35"/>
    <w:rsid w:val="00480D5E"/>
    <w:rsid w:val="00480F97"/>
    <w:rsid w:val="004819B4"/>
    <w:rsid w:val="00481AD0"/>
    <w:rsid w:val="004820D2"/>
    <w:rsid w:val="00482212"/>
    <w:rsid w:val="00482569"/>
    <w:rsid w:val="00482C0D"/>
    <w:rsid w:val="00482C10"/>
    <w:rsid w:val="00483161"/>
    <w:rsid w:val="00483321"/>
    <w:rsid w:val="004840E3"/>
    <w:rsid w:val="004841C8"/>
    <w:rsid w:val="00484FB3"/>
    <w:rsid w:val="00485150"/>
    <w:rsid w:val="00485471"/>
    <w:rsid w:val="0048548C"/>
    <w:rsid w:val="00485C84"/>
    <w:rsid w:val="004860ED"/>
    <w:rsid w:val="004861C7"/>
    <w:rsid w:val="0048625D"/>
    <w:rsid w:val="004866F7"/>
    <w:rsid w:val="0048674B"/>
    <w:rsid w:val="00486829"/>
    <w:rsid w:val="00486C3F"/>
    <w:rsid w:val="004873C6"/>
    <w:rsid w:val="004874A3"/>
    <w:rsid w:val="00487582"/>
    <w:rsid w:val="00487939"/>
    <w:rsid w:val="0049001E"/>
    <w:rsid w:val="00490381"/>
    <w:rsid w:val="004904E7"/>
    <w:rsid w:val="00491A5D"/>
    <w:rsid w:val="00491FE9"/>
    <w:rsid w:val="0049206A"/>
    <w:rsid w:val="0049228B"/>
    <w:rsid w:val="004925E9"/>
    <w:rsid w:val="00492CE1"/>
    <w:rsid w:val="00492EA1"/>
    <w:rsid w:val="00493635"/>
    <w:rsid w:val="00493671"/>
    <w:rsid w:val="00493C04"/>
    <w:rsid w:val="00493DAE"/>
    <w:rsid w:val="00493EB1"/>
    <w:rsid w:val="004948CA"/>
    <w:rsid w:val="00494A58"/>
    <w:rsid w:val="00494BAF"/>
    <w:rsid w:val="00494C2D"/>
    <w:rsid w:val="0049515B"/>
    <w:rsid w:val="004954DA"/>
    <w:rsid w:val="00495937"/>
    <w:rsid w:val="00495A04"/>
    <w:rsid w:val="004969D2"/>
    <w:rsid w:val="00496CCD"/>
    <w:rsid w:val="00496F19"/>
    <w:rsid w:val="004970EE"/>
    <w:rsid w:val="0049733B"/>
    <w:rsid w:val="0049756E"/>
    <w:rsid w:val="00497D1B"/>
    <w:rsid w:val="00497E2B"/>
    <w:rsid w:val="004A00CB"/>
    <w:rsid w:val="004A066B"/>
    <w:rsid w:val="004A095B"/>
    <w:rsid w:val="004A0D1B"/>
    <w:rsid w:val="004A0F2B"/>
    <w:rsid w:val="004A11F6"/>
    <w:rsid w:val="004A15CB"/>
    <w:rsid w:val="004A18F8"/>
    <w:rsid w:val="004A1C11"/>
    <w:rsid w:val="004A1FAB"/>
    <w:rsid w:val="004A20A9"/>
    <w:rsid w:val="004A2183"/>
    <w:rsid w:val="004A354B"/>
    <w:rsid w:val="004A3564"/>
    <w:rsid w:val="004A35EA"/>
    <w:rsid w:val="004A3A5C"/>
    <w:rsid w:val="004A3BE9"/>
    <w:rsid w:val="004A3CF4"/>
    <w:rsid w:val="004A4060"/>
    <w:rsid w:val="004A443B"/>
    <w:rsid w:val="004A46F3"/>
    <w:rsid w:val="004A4D64"/>
    <w:rsid w:val="004A4DB0"/>
    <w:rsid w:val="004A4EDC"/>
    <w:rsid w:val="004A553F"/>
    <w:rsid w:val="004A59D9"/>
    <w:rsid w:val="004A5B06"/>
    <w:rsid w:val="004A5DD2"/>
    <w:rsid w:val="004A5E61"/>
    <w:rsid w:val="004A5EBA"/>
    <w:rsid w:val="004A5ECA"/>
    <w:rsid w:val="004A5F58"/>
    <w:rsid w:val="004A6258"/>
    <w:rsid w:val="004A6406"/>
    <w:rsid w:val="004A6862"/>
    <w:rsid w:val="004A68CA"/>
    <w:rsid w:val="004A6E53"/>
    <w:rsid w:val="004A6ED5"/>
    <w:rsid w:val="004A734B"/>
    <w:rsid w:val="004A7745"/>
    <w:rsid w:val="004A78D0"/>
    <w:rsid w:val="004A7AEB"/>
    <w:rsid w:val="004B0569"/>
    <w:rsid w:val="004B1086"/>
    <w:rsid w:val="004B10E4"/>
    <w:rsid w:val="004B136C"/>
    <w:rsid w:val="004B1C39"/>
    <w:rsid w:val="004B257A"/>
    <w:rsid w:val="004B2C94"/>
    <w:rsid w:val="004B2D45"/>
    <w:rsid w:val="004B31CD"/>
    <w:rsid w:val="004B34E7"/>
    <w:rsid w:val="004B3510"/>
    <w:rsid w:val="004B3CCB"/>
    <w:rsid w:val="004B404D"/>
    <w:rsid w:val="004B45FF"/>
    <w:rsid w:val="004B4857"/>
    <w:rsid w:val="004B5047"/>
    <w:rsid w:val="004B5132"/>
    <w:rsid w:val="004B529B"/>
    <w:rsid w:val="004B548F"/>
    <w:rsid w:val="004B57B0"/>
    <w:rsid w:val="004B5B51"/>
    <w:rsid w:val="004B646E"/>
    <w:rsid w:val="004B64D7"/>
    <w:rsid w:val="004B6522"/>
    <w:rsid w:val="004B655E"/>
    <w:rsid w:val="004B65C0"/>
    <w:rsid w:val="004B664C"/>
    <w:rsid w:val="004B6868"/>
    <w:rsid w:val="004B68BF"/>
    <w:rsid w:val="004B6C51"/>
    <w:rsid w:val="004B6C56"/>
    <w:rsid w:val="004B6F38"/>
    <w:rsid w:val="004B7C00"/>
    <w:rsid w:val="004B7E40"/>
    <w:rsid w:val="004B7E41"/>
    <w:rsid w:val="004B7ECB"/>
    <w:rsid w:val="004C00A4"/>
    <w:rsid w:val="004C0569"/>
    <w:rsid w:val="004C096D"/>
    <w:rsid w:val="004C0C9F"/>
    <w:rsid w:val="004C0D57"/>
    <w:rsid w:val="004C0D9D"/>
    <w:rsid w:val="004C103A"/>
    <w:rsid w:val="004C107A"/>
    <w:rsid w:val="004C1137"/>
    <w:rsid w:val="004C14E4"/>
    <w:rsid w:val="004C1543"/>
    <w:rsid w:val="004C2097"/>
    <w:rsid w:val="004C2E27"/>
    <w:rsid w:val="004C2FA1"/>
    <w:rsid w:val="004C34E2"/>
    <w:rsid w:val="004C3E52"/>
    <w:rsid w:val="004C3F6B"/>
    <w:rsid w:val="004C3F81"/>
    <w:rsid w:val="004C4179"/>
    <w:rsid w:val="004C434D"/>
    <w:rsid w:val="004C4412"/>
    <w:rsid w:val="004C48F9"/>
    <w:rsid w:val="004C52C0"/>
    <w:rsid w:val="004C559E"/>
    <w:rsid w:val="004C5AA4"/>
    <w:rsid w:val="004C5BF3"/>
    <w:rsid w:val="004C5E28"/>
    <w:rsid w:val="004C5E97"/>
    <w:rsid w:val="004C61BC"/>
    <w:rsid w:val="004C64BC"/>
    <w:rsid w:val="004C6629"/>
    <w:rsid w:val="004C69FA"/>
    <w:rsid w:val="004C6B35"/>
    <w:rsid w:val="004C6CE9"/>
    <w:rsid w:val="004C70ED"/>
    <w:rsid w:val="004C718D"/>
    <w:rsid w:val="004C75F7"/>
    <w:rsid w:val="004C76DF"/>
    <w:rsid w:val="004C776E"/>
    <w:rsid w:val="004C7B92"/>
    <w:rsid w:val="004C7D20"/>
    <w:rsid w:val="004D01D2"/>
    <w:rsid w:val="004D043B"/>
    <w:rsid w:val="004D04E3"/>
    <w:rsid w:val="004D071C"/>
    <w:rsid w:val="004D0D83"/>
    <w:rsid w:val="004D0FF3"/>
    <w:rsid w:val="004D13BD"/>
    <w:rsid w:val="004D1501"/>
    <w:rsid w:val="004D19E9"/>
    <w:rsid w:val="004D2099"/>
    <w:rsid w:val="004D236A"/>
    <w:rsid w:val="004D2539"/>
    <w:rsid w:val="004D2DF4"/>
    <w:rsid w:val="004D2F7F"/>
    <w:rsid w:val="004D3115"/>
    <w:rsid w:val="004D3142"/>
    <w:rsid w:val="004D32CE"/>
    <w:rsid w:val="004D33CB"/>
    <w:rsid w:val="004D37CD"/>
    <w:rsid w:val="004D39EC"/>
    <w:rsid w:val="004D3C7D"/>
    <w:rsid w:val="004D3D42"/>
    <w:rsid w:val="004D3DDC"/>
    <w:rsid w:val="004D402E"/>
    <w:rsid w:val="004D46D5"/>
    <w:rsid w:val="004D4713"/>
    <w:rsid w:val="004D4915"/>
    <w:rsid w:val="004D49EC"/>
    <w:rsid w:val="004D4ACA"/>
    <w:rsid w:val="004D4E72"/>
    <w:rsid w:val="004D50CF"/>
    <w:rsid w:val="004D5215"/>
    <w:rsid w:val="004D5DD3"/>
    <w:rsid w:val="004D5E04"/>
    <w:rsid w:val="004D5FE6"/>
    <w:rsid w:val="004D7E4D"/>
    <w:rsid w:val="004D7F8B"/>
    <w:rsid w:val="004E0765"/>
    <w:rsid w:val="004E0A72"/>
    <w:rsid w:val="004E0B9C"/>
    <w:rsid w:val="004E103B"/>
    <w:rsid w:val="004E15BD"/>
    <w:rsid w:val="004E18CF"/>
    <w:rsid w:val="004E22A7"/>
    <w:rsid w:val="004E29D6"/>
    <w:rsid w:val="004E36DC"/>
    <w:rsid w:val="004E3B5E"/>
    <w:rsid w:val="004E4276"/>
    <w:rsid w:val="004E506C"/>
    <w:rsid w:val="004E5B8F"/>
    <w:rsid w:val="004E5F81"/>
    <w:rsid w:val="004E6178"/>
    <w:rsid w:val="004E6464"/>
    <w:rsid w:val="004E64AC"/>
    <w:rsid w:val="004E697E"/>
    <w:rsid w:val="004E6E05"/>
    <w:rsid w:val="004E6F71"/>
    <w:rsid w:val="004E7422"/>
    <w:rsid w:val="004E75B7"/>
    <w:rsid w:val="004F008A"/>
    <w:rsid w:val="004F09A7"/>
    <w:rsid w:val="004F10CA"/>
    <w:rsid w:val="004F11CF"/>
    <w:rsid w:val="004F128F"/>
    <w:rsid w:val="004F12EF"/>
    <w:rsid w:val="004F1630"/>
    <w:rsid w:val="004F1B93"/>
    <w:rsid w:val="004F1ED3"/>
    <w:rsid w:val="004F20C5"/>
    <w:rsid w:val="004F22C8"/>
    <w:rsid w:val="004F2586"/>
    <w:rsid w:val="004F2593"/>
    <w:rsid w:val="004F25AA"/>
    <w:rsid w:val="004F2A12"/>
    <w:rsid w:val="004F2CE4"/>
    <w:rsid w:val="004F2DBE"/>
    <w:rsid w:val="004F34D7"/>
    <w:rsid w:val="004F35B3"/>
    <w:rsid w:val="004F36F2"/>
    <w:rsid w:val="004F3959"/>
    <w:rsid w:val="004F39B1"/>
    <w:rsid w:val="004F39E1"/>
    <w:rsid w:val="004F3C2F"/>
    <w:rsid w:val="004F3C35"/>
    <w:rsid w:val="004F405C"/>
    <w:rsid w:val="004F41FC"/>
    <w:rsid w:val="004F442B"/>
    <w:rsid w:val="004F47A7"/>
    <w:rsid w:val="004F4A30"/>
    <w:rsid w:val="004F4B62"/>
    <w:rsid w:val="004F4E0C"/>
    <w:rsid w:val="004F5663"/>
    <w:rsid w:val="004F5878"/>
    <w:rsid w:val="004F5D0F"/>
    <w:rsid w:val="004F5DFA"/>
    <w:rsid w:val="004F63C8"/>
    <w:rsid w:val="004F6587"/>
    <w:rsid w:val="004F7733"/>
    <w:rsid w:val="004F7D0D"/>
    <w:rsid w:val="00500257"/>
    <w:rsid w:val="00500A23"/>
    <w:rsid w:val="00501255"/>
    <w:rsid w:val="0050179E"/>
    <w:rsid w:val="00501D0B"/>
    <w:rsid w:val="0050224C"/>
    <w:rsid w:val="005023A0"/>
    <w:rsid w:val="00502518"/>
    <w:rsid w:val="00502901"/>
    <w:rsid w:val="00502929"/>
    <w:rsid w:val="00502C67"/>
    <w:rsid w:val="00502F61"/>
    <w:rsid w:val="0050352D"/>
    <w:rsid w:val="0050386F"/>
    <w:rsid w:val="00503DB5"/>
    <w:rsid w:val="00503E45"/>
    <w:rsid w:val="005041C1"/>
    <w:rsid w:val="005042BA"/>
    <w:rsid w:val="00504494"/>
    <w:rsid w:val="0050454F"/>
    <w:rsid w:val="005048F6"/>
    <w:rsid w:val="00504BBC"/>
    <w:rsid w:val="00504C36"/>
    <w:rsid w:val="00505B8D"/>
    <w:rsid w:val="00505D4D"/>
    <w:rsid w:val="00506118"/>
    <w:rsid w:val="00506795"/>
    <w:rsid w:val="00506ECE"/>
    <w:rsid w:val="00506F67"/>
    <w:rsid w:val="00507012"/>
    <w:rsid w:val="00507196"/>
    <w:rsid w:val="00507346"/>
    <w:rsid w:val="005074A5"/>
    <w:rsid w:val="0050773F"/>
    <w:rsid w:val="00507E01"/>
    <w:rsid w:val="00510027"/>
    <w:rsid w:val="0051045C"/>
    <w:rsid w:val="00510A2B"/>
    <w:rsid w:val="00510B36"/>
    <w:rsid w:val="005111CB"/>
    <w:rsid w:val="00511612"/>
    <w:rsid w:val="0051186B"/>
    <w:rsid w:val="00511F9E"/>
    <w:rsid w:val="00512242"/>
    <w:rsid w:val="00512AF5"/>
    <w:rsid w:val="005136D9"/>
    <w:rsid w:val="0051381C"/>
    <w:rsid w:val="00513BF7"/>
    <w:rsid w:val="0051404F"/>
    <w:rsid w:val="0051461E"/>
    <w:rsid w:val="005147F2"/>
    <w:rsid w:val="00514BD9"/>
    <w:rsid w:val="00514D6B"/>
    <w:rsid w:val="00514F5A"/>
    <w:rsid w:val="00514FB3"/>
    <w:rsid w:val="00515415"/>
    <w:rsid w:val="0051573D"/>
    <w:rsid w:val="005166BC"/>
    <w:rsid w:val="00516C37"/>
    <w:rsid w:val="00516D46"/>
    <w:rsid w:val="00516ECF"/>
    <w:rsid w:val="00517294"/>
    <w:rsid w:val="005172BA"/>
    <w:rsid w:val="00517AFB"/>
    <w:rsid w:val="00517B17"/>
    <w:rsid w:val="00517EF2"/>
    <w:rsid w:val="00520106"/>
    <w:rsid w:val="00520214"/>
    <w:rsid w:val="00520295"/>
    <w:rsid w:val="0052079F"/>
    <w:rsid w:val="00520807"/>
    <w:rsid w:val="00520A98"/>
    <w:rsid w:val="00520AAB"/>
    <w:rsid w:val="00520B84"/>
    <w:rsid w:val="00520CE8"/>
    <w:rsid w:val="0052111C"/>
    <w:rsid w:val="0052117F"/>
    <w:rsid w:val="005211FB"/>
    <w:rsid w:val="0052129F"/>
    <w:rsid w:val="00521A24"/>
    <w:rsid w:val="00521D6F"/>
    <w:rsid w:val="0052272B"/>
    <w:rsid w:val="0052286E"/>
    <w:rsid w:val="00522CBB"/>
    <w:rsid w:val="00522E8C"/>
    <w:rsid w:val="0052308A"/>
    <w:rsid w:val="005231A8"/>
    <w:rsid w:val="005234E3"/>
    <w:rsid w:val="00523D02"/>
    <w:rsid w:val="00524292"/>
    <w:rsid w:val="0052453A"/>
    <w:rsid w:val="005247C0"/>
    <w:rsid w:val="00524B04"/>
    <w:rsid w:val="00524D17"/>
    <w:rsid w:val="00524DA6"/>
    <w:rsid w:val="0052510F"/>
    <w:rsid w:val="005251A3"/>
    <w:rsid w:val="005257EE"/>
    <w:rsid w:val="00525933"/>
    <w:rsid w:val="0052624F"/>
    <w:rsid w:val="00526907"/>
    <w:rsid w:val="00527B23"/>
    <w:rsid w:val="00527B4D"/>
    <w:rsid w:val="00527D06"/>
    <w:rsid w:val="0053069D"/>
    <w:rsid w:val="00530763"/>
    <w:rsid w:val="005308B8"/>
    <w:rsid w:val="00530975"/>
    <w:rsid w:val="00530A4E"/>
    <w:rsid w:val="00530BC3"/>
    <w:rsid w:val="00530BCE"/>
    <w:rsid w:val="00530C56"/>
    <w:rsid w:val="0053115C"/>
    <w:rsid w:val="005312E9"/>
    <w:rsid w:val="00531300"/>
    <w:rsid w:val="00531E62"/>
    <w:rsid w:val="00531F8F"/>
    <w:rsid w:val="00532201"/>
    <w:rsid w:val="00532E76"/>
    <w:rsid w:val="005337FC"/>
    <w:rsid w:val="00533813"/>
    <w:rsid w:val="005339E1"/>
    <w:rsid w:val="00533B3B"/>
    <w:rsid w:val="00533B7B"/>
    <w:rsid w:val="00533CEE"/>
    <w:rsid w:val="00533D10"/>
    <w:rsid w:val="00533EB2"/>
    <w:rsid w:val="00533EC2"/>
    <w:rsid w:val="00534062"/>
    <w:rsid w:val="00534A6E"/>
    <w:rsid w:val="00534BD3"/>
    <w:rsid w:val="00534FA2"/>
    <w:rsid w:val="0053500C"/>
    <w:rsid w:val="005350EF"/>
    <w:rsid w:val="005351A2"/>
    <w:rsid w:val="005352AE"/>
    <w:rsid w:val="00535530"/>
    <w:rsid w:val="005356B9"/>
    <w:rsid w:val="00535CD3"/>
    <w:rsid w:val="00535D7E"/>
    <w:rsid w:val="00535DAE"/>
    <w:rsid w:val="0053607A"/>
    <w:rsid w:val="00536649"/>
    <w:rsid w:val="00536E01"/>
    <w:rsid w:val="005379A5"/>
    <w:rsid w:val="00537BFD"/>
    <w:rsid w:val="00537C2E"/>
    <w:rsid w:val="0054069A"/>
    <w:rsid w:val="005409E2"/>
    <w:rsid w:val="00540CA4"/>
    <w:rsid w:val="00540E7E"/>
    <w:rsid w:val="00541659"/>
    <w:rsid w:val="00541AF6"/>
    <w:rsid w:val="00541E2D"/>
    <w:rsid w:val="00541E56"/>
    <w:rsid w:val="00541EA2"/>
    <w:rsid w:val="00542595"/>
    <w:rsid w:val="0054267C"/>
    <w:rsid w:val="00542B48"/>
    <w:rsid w:val="005430C9"/>
    <w:rsid w:val="005433FA"/>
    <w:rsid w:val="0054369B"/>
    <w:rsid w:val="0054378F"/>
    <w:rsid w:val="00543A6B"/>
    <w:rsid w:val="00543B39"/>
    <w:rsid w:val="00543B61"/>
    <w:rsid w:val="00543D55"/>
    <w:rsid w:val="00543F5F"/>
    <w:rsid w:val="00544055"/>
    <w:rsid w:val="005441E9"/>
    <w:rsid w:val="0054458A"/>
    <w:rsid w:val="00544827"/>
    <w:rsid w:val="005448BC"/>
    <w:rsid w:val="005448E8"/>
    <w:rsid w:val="00544B5A"/>
    <w:rsid w:val="00545101"/>
    <w:rsid w:val="0054523A"/>
    <w:rsid w:val="005455D3"/>
    <w:rsid w:val="005455E8"/>
    <w:rsid w:val="00546008"/>
    <w:rsid w:val="00546094"/>
    <w:rsid w:val="005461E0"/>
    <w:rsid w:val="005463FF"/>
    <w:rsid w:val="005464EC"/>
    <w:rsid w:val="00546863"/>
    <w:rsid w:val="00546941"/>
    <w:rsid w:val="005469F3"/>
    <w:rsid w:val="00546A61"/>
    <w:rsid w:val="00546E74"/>
    <w:rsid w:val="00547043"/>
    <w:rsid w:val="005470F3"/>
    <w:rsid w:val="00547BBC"/>
    <w:rsid w:val="005503FC"/>
    <w:rsid w:val="00550653"/>
    <w:rsid w:val="00550E2C"/>
    <w:rsid w:val="00551361"/>
    <w:rsid w:val="005524B5"/>
    <w:rsid w:val="0055282D"/>
    <w:rsid w:val="00552BBF"/>
    <w:rsid w:val="005531FF"/>
    <w:rsid w:val="0055367C"/>
    <w:rsid w:val="005536C2"/>
    <w:rsid w:val="00553890"/>
    <w:rsid w:val="00553CFA"/>
    <w:rsid w:val="005543E0"/>
    <w:rsid w:val="005544A5"/>
    <w:rsid w:val="005545DA"/>
    <w:rsid w:val="00554AA3"/>
    <w:rsid w:val="00554B92"/>
    <w:rsid w:val="00554D4E"/>
    <w:rsid w:val="00554ECF"/>
    <w:rsid w:val="00554F9D"/>
    <w:rsid w:val="00554FB5"/>
    <w:rsid w:val="005551B2"/>
    <w:rsid w:val="005551EA"/>
    <w:rsid w:val="0055525C"/>
    <w:rsid w:val="005555A6"/>
    <w:rsid w:val="005556DE"/>
    <w:rsid w:val="005556E5"/>
    <w:rsid w:val="00555938"/>
    <w:rsid w:val="00555D3E"/>
    <w:rsid w:val="00555EB9"/>
    <w:rsid w:val="00555F31"/>
    <w:rsid w:val="005561C8"/>
    <w:rsid w:val="00556310"/>
    <w:rsid w:val="005565DF"/>
    <w:rsid w:val="0055694C"/>
    <w:rsid w:val="0055697F"/>
    <w:rsid w:val="00556C31"/>
    <w:rsid w:val="00556FF6"/>
    <w:rsid w:val="0055726E"/>
    <w:rsid w:val="005575B1"/>
    <w:rsid w:val="0055763C"/>
    <w:rsid w:val="00557B9B"/>
    <w:rsid w:val="00557C97"/>
    <w:rsid w:val="00557EF4"/>
    <w:rsid w:val="00560566"/>
    <w:rsid w:val="005605ED"/>
    <w:rsid w:val="0056065A"/>
    <w:rsid w:val="0056094D"/>
    <w:rsid w:val="0056097E"/>
    <w:rsid w:val="00560C09"/>
    <w:rsid w:val="00560CA5"/>
    <w:rsid w:val="00560F74"/>
    <w:rsid w:val="00561326"/>
    <w:rsid w:val="005621A8"/>
    <w:rsid w:val="00562E3F"/>
    <w:rsid w:val="00563C90"/>
    <w:rsid w:val="00563F60"/>
    <w:rsid w:val="005645F5"/>
    <w:rsid w:val="00564672"/>
    <w:rsid w:val="005646B0"/>
    <w:rsid w:val="00564751"/>
    <w:rsid w:val="005648EA"/>
    <w:rsid w:val="00565509"/>
    <w:rsid w:val="00565652"/>
    <w:rsid w:val="00565779"/>
    <w:rsid w:val="005657B4"/>
    <w:rsid w:val="00565807"/>
    <w:rsid w:val="005668A2"/>
    <w:rsid w:val="00566A3A"/>
    <w:rsid w:val="00566BFF"/>
    <w:rsid w:val="005671D1"/>
    <w:rsid w:val="00570142"/>
    <w:rsid w:val="005704CD"/>
    <w:rsid w:val="005705B5"/>
    <w:rsid w:val="00570660"/>
    <w:rsid w:val="00570836"/>
    <w:rsid w:val="00570EAA"/>
    <w:rsid w:val="00570EFF"/>
    <w:rsid w:val="0057100C"/>
    <w:rsid w:val="00571010"/>
    <w:rsid w:val="00571237"/>
    <w:rsid w:val="0057131A"/>
    <w:rsid w:val="005713A3"/>
    <w:rsid w:val="00571497"/>
    <w:rsid w:val="00571606"/>
    <w:rsid w:val="00572337"/>
    <w:rsid w:val="0057247B"/>
    <w:rsid w:val="00572740"/>
    <w:rsid w:val="005727F2"/>
    <w:rsid w:val="00572CE5"/>
    <w:rsid w:val="00573001"/>
    <w:rsid w:val="005733B8"/>
    <w:rsid w:val="0057372D"/>
    <w:rsid w:val="005737CE"/>
    <w:rsid w:val="00573A51"/>
    <w:rsid w:val="00573A77"/>
    <w:rsid w:val="00573A99"/>
    <w:rsid w:val="0057471D"/>
    <w:rsid w:val="005747CF"/>
    <w:rsid w:val="0057492B"/>
    <w:rsid w:val="00574954"/>
    <w:rsid w:val="00574A12"/>
    <w:rsid w:val="00574CD5"/>
    <w:rsid w:val="0057528C"/>
    <w:rsid w:val="00575529"/>
    <w:rsid w:val="0057553A"/>
    <w:rsid w:val="005755E3"/>
    <w:rsid w:val="005756AC"/>
    <w:rsid w:val="00575CAE"/>
    <w:rsid w:val="00575DBD"/>
    <w:rsid w:val="00575F1A"/>
    <w:rsid w:val="00575FE2"/>
    <w:rsid w:val="00576784"/>
    <w:rsid w:val="00576EE9"/>
    <w:rsid w:val="00577096"/>
    <w:rsid w:val="0057736C"/>
    <w:rsid w:val="00577431"/>
    <w:rsid w:val="00577719"/>
    <w:rsid w:val="00577848"/>
    <w:rsid w:val="00577C00"/>
    <w:rsid w:val="00580065"/>
    <w:rsid w:val="00580150"/>
    <w:rsid w:val="0058016F"/>
    <w:rsid w:val="005804AF"/>
    <w:rsid w:val="0058051A"/>
    <w:rsid w:val="005807F2"/>
    <w:rsid w:val="00580ECF"/>
    <w:rsid w:val="00580EF2"/>
    <w:rsid w:val="00581065"/>
    <w:rsid w:val="005810B1"/>
    <w:rsid w:val="005813EB"/>
    <w:rsid w:val="0058159A"/>
    <w:rsid w:val="00581795"/>
    <w:rsid w:val="005819E0"/>
    <w:rsid w:val="00581CE5"/>
    <w:rsid w:val="0058206B"/>
    <w:rsid w:val="00582692"/>
    <w:rsid w:val="00582892"/>
    <w:rsid w:val="00582AAB"/>
    <w:rsid w:val="00582AC1"/>
    <w:rsid w:val="00582C5B"/>
    <w:rsid w:val="00582F2E"/>
    <w:rsid w:val="0058333A"/>
    <w:rsid w:val="00583A5D"/>
    <w:rsid w:val="00583C6F"/>
    <w:rsid w:val="00583F2B"/>
    <w:rsid w:val="0058412F"/>
    <w:rsid w:val="00584191"/>
    <w:rsid w:val="0058443E"/>
    <w:rsid w:val="0058450B"/>
    <w:rsid w:val="0058453F"/>
    <w:rsid w:val="005845F3"/>
    <w:rsid w:val="00584B43"/>
    <w:rsid w:val="00584E51"/>
    <w:rsid w:val="005850C8"/>
    <w:rsid w:val="00585193"/>
    <w:rsid w:val="0058547B"/>
    <w:rsid w:val="00585890"/>
    <w:rsid w:val="00585B54"/>
    <w:rsid w:val="00585CC1"/>
    <w:rsid w:val="00585D67"/>
    <w:rsid w:val="00585E16"/>
    <w:rsid w:val="00586300"/>
    <w:rsid w:val="00586489"/>
    <w:rsid w:val="005869E7"/>
    <w:rsid w:val="00586EFE"/>
    <w:rsid w:val="00587142"/>
    <w:rsid w:val="00587800"/>
    <w:rsid w:val="00587AE6"/>
    <w:rsid w:val="00590322"/>
    <w:rsid w:val="00590A6E"/>
    <w:rsid w:val="00590C06"/>
    <w:rsid w:val="00590C20"/>
    <w:rsid w:val="00590D94"/>
    <w:rsid w:val="00590DA8"/>
    <w:rsid w:val="00591134"/>
    <w:rsid w:val="00591173"/>
    <w:rsid w:val="005912C3"/>
    <w:rsid w:val="005918AF"/>
    <w:rsid w:val="00591A96"/>
    <w:rsid w:val="00591C29"/>
    <w:rsid w:val="00591F93"/>
    <w:rsid w:val="00591FAA"/>
    <w:rsid w:val="00592225"/>
    <w:rsid w:val="005922FE"/>
    <w:rsid w:val="0059236E"/>
    <w:rsid w:val="00592870"/>
    <w:rsid w:val="00593427"/>
    <w:rsid w:val="00593443"/>
    <w:rsid w:val="0059391F"/>
    <w:rsid w:val="00593DCC"/>
    <w:rsid w:val="00594059"/>
    <w:rsid w:val="00594182"/>
    <w:rsid w:val="00594643"/>
    <w:rsid w:val="00594B55"/>
    <w:rsid w:val="00594FF1"/>
    <w:rsid w:val="00595756"/>
    <w:rsid w:val="00595AED"/>
    <w:rsid w:val="00595C47"/>
    <w:rsid w:val="00595E8E"/>
    <w:rsid w:val="00596134"/>
    <w:rsid w:val="00596860"/>
    <w:rsid w:val="00596BEF"/>
    <w:rsid w:val="00597075"/>
    <w:rsid w:val="00597637"/>
    <w:rsid w:val="005977A6"/>
    <w:rsid w:val="00597BC4"/>
    <w:rsid w:val="005A00DA"/>
    <w:rsid w:val="005A0154"/>
    <w:rsid w:val="005A02B5"/>
    <w:rsid w:val="005A0693"/>
    <w:rsid w:val="005A0799"/>
    <w:rsid w:val="005A0A77"/>
    <w:rsid w:val="005A0CB4"/>
    <w:rsid w:val="005A0E89"/>
    <w:rsid w:val="005A1674"/>
    <w:rsid w:val="005A1857"/>
    <w:rsid w:val="005A18D1"/>
    <w:rsid w:val="005A1A1A"/>
    <w:rsid w:val="005A1B18"/>
    <w:rsid w:val="005A1B94"/>
    <w:rsid w:val="005A215D"/>
    <w:rsid w:val="005A21E9"/>
    <w:rsid w:val="005A23A9"/>
    <w:rsid w:val="005A2486"/>
    <w:rsid w:val="005A30D1"/>
    <w:rsid w:val="005A315E"/>
    <w:rsid w:val="005A3C93"/>
    <w:rsid w:val="005A3F1F"/>
    <w:rsid w:val="005A3FDA"/>
    <w:rsid w:val="005A40DE"/>
    <w:rsid w:val="005A417D"/>
    <w:rsid w:val="005A4959"/>
    <w:rsid w:val="005A4D52"/>
    <w:rsid w:val="005A4E7F"/>
    <w:rsid w:val="005A5146"/>
    <w:rsid w:val="005A5A46"/>
    <w:rsid w:val="005A5CF2"/>
    <w:rsid w:val="005A5E85"/>
    <w:rsid w:val="005A5FEA"/>
    <w:rsid w:val="005A6435"/>
    <w:rsid w:val="005A677A"/>
    <w:rsid w:val="005A69EE"/>
    <w:rsid w:val="005A6B31"/>
    <w:rsid w:val="005A6CDD"/>
    <w:rsid w:val="005A6E24"/>
    <w:rsid w:val="005A70FC"/>
    <w:rsid w:val="005A71BE"/>
    <w:rsid w:val="005A777F"/>
    <w:rsid w:val="005A7AE1"/>
    <w:rsid w:val="005B0012"/>
    <w:rsid w:val="005B0413"/>
    <w:rsid w:val="005B04AB"/>
    <w:rsid w:val="005B05FE"/>
    <w:rsid w:val="005B0E6B"/>
    <w:rsid w:val="005B0ED9"/>
    <w:rsid w:val="005B0FE5"/>
    <w:rsid w:val="005B14E1"/>
    <w:rsid w:val="005B168B"/>
    <w:rsid w:val="005B1829"/>
    <w:rsid w:val="005B22F4"/>
    <w:rsid w:val="005B252F"/>
    <w:rsid w:val="005B3739"/>
    <w:rsid w:val="005B3B49"/>
    <w:rsid w:val="005B4410"/>
    <w:rsid w:val="005B445F"/>
    <w:rsid w:val="005B4538"/>
    <w:rsid w:val="005B4CA7"/>
    <w:rsid w:val="005B4CC2"/>
    <w:rsid w:val="005B4F90"/>
    <w:rsid w:val="005B5A42"/>
    <w:rsid w:val="005B67C0"/>
    <w:rsid w:val="005B6815"/>
    <w:rsid w:val="005B6C4B"/>
    <w:rsid w:val="005B6F50"/>
    <w:rsid w:val="005B6F74"/>
    <w:rsid w:val="005B6F90"/>
    <w:rsid w:val="005B7007"/>
    <w:rsid w:val="005B76E6"/>
    <w:rsid w:val="005B78C8"/>
    <w:rsid w:val="005B79F8"/>
    <w:rsid w:val="005B7AE8"/>
    <w:rsid w:val="005B7C67"/>
    <w:rsid w:val="005C0017"/>
    <w:rsid w:val="005C01E8"/>
    <w:rsid w:val="005C01F7"/>
    <w:rsid w:val="005C0563"/>
    <w:rsid w:val="005C06F0"/>
    <w:rsid w:val="005C07FE"/>
    <w:rsid w:val="005C08AA"/>
    <w:rsid w:val="005C0A81"/>
    <w:rsid w:val="005C0E2E"/>
    <w:rsid w:val="005C0F88"/>
    <w:rsid w:val="005C12EB"/>
    <w:rsid w:val="005C1F20"/>
    <w:rsid w:val="005C2688"/>
    <w:rsid w:val="005C2A6D"/>
    <w:rsid w:val="005C3183"/>
    <w:rsid w:val="005C3367"/>
    <w:rsid w:val="005C3501"/>
    <w:rsid w:val="005C3704"/>
    <w:rsid w:val="005C3880"/>
    <w:rsid w:val="005C3AA8"/>
    <w:rsid w:val="005C3BFF"/>
    <w:rsid w:val="005C4B34"/>
    <w:rsid w:val="005C4EA8"/>
    <w:rsid w:val="005C4FA6"/>
    <w:rsid w:val="005C4FFF"/>
    <w:rsid w:val="005C528A"/>
    <w:rsid w:val="005C532D"/>
    <w:rsid w:val="005C5727"/>
    <w:rsid w:val="005C5977"/>
    <w:rsid w:val="005C614C"/>
    <w:rsid w:val="005C61AC"/>
    <w:rsid w:val="005C6223"/>
    <w:rsid w:val="005C6898"/>
    <w:rsid w:val="005C6B4A"/>
    <w:rsid w:val="005C6E40"/>
    <w:rsid w:val="005C6F3E"/>
    <w:rsid w:val="005C770E"/>
    <w:rsid w:val="005C7C37"/>
    <w:rsid w:val="005D03C6"/>
    <w:rsid w:val="005D03E8"/>
    <w:rsid w:val="005D0542"/>
    <w:rsid w:val="005D08FF"/>
    <w:rsid w:val="005D0EAE"/>
    <w:rsid w:val="005D1294"/>
    <w:rsid w:val="005D1370"/>
    <w:rsid w:val="005D147A"/>
    <w:rsid w:val="005D1605"/>
    <w:rsid w:val="005D1616"/>
    <w:rsid w:val="005D1C89"/>
    <w:rsid w:val="005D1D41"/>
    <w:rsid w:val="005D1E60"/>
    <w:rsid w:val="005D1E7C"/>
    <w:rsid w:val="005D244E"/>
    <w:rsid w:val="005D2468"/>
    <w:rsid w:val="005D2ADE"/>
    <w:rsid w:val="005D30D7"/>
    <w:rsid w:val="005D37FE"/>
    <w:rsid w:val="005D3A08"/>
    <w:rsid w:val="005D407A"/>
    <w:rsid w:val="005D412F"/>
    <w:rsid w:val="005D4351"/>
    <w:rsid w:val="005D47C9"/>
    <w:rsid w:val="005D47EC"/>
    <w:rsid w:val="005D4908"/>
    <w:rsid w:val="005D4A5A"/>
    <w:rsid w:val="005D4BDD"/>
    <w:rsid w:val="005D4CD0"/>
    <w:rsid w:val="005D51E4"/>
    <w:rsid w:val="005D5A64"/>
    <w:rsid w:val="005D5DC9"/>
    <w:rsid w:val="005D5E4A"/>
    <w:rsid w:val="005D5F3F"/>
    <w:rsid w:val="005D624E"/>
    <w:rsid w:val="005D64B6"/>
    <w:rsid w:val="005D64DB"/>
    <w:rsid w:val="005D7236"/>
    <w:rsid w:val="005D72DB"/>
    <w:rsid w:val="005D752C"/>
    <w:rsid w:val="005D7ED0"/>
    <w:rsid w:val="005E0BDD"/>
    <w:rsid w:val="005E0C45"/>
    <w:rsid w:val="005E0FDA"/>
    <w:rsid w:val="005E10A5"/>
    <w:rsid w:val="005E11A7"/>
    <w:rsid w:val="005E163C"/>
    <w:rsid w:val="005E18B1"/>
    <w:rsid w:val="005E1C48"/>
    <w:rsid w:val="005E23B4"/>
    <w:rsid w:val="005E34A2"/>
    <w:rsid w:val="005E3566"/>
    <w:rsid w:val="005E36F7"/>
    <w:rsid w:val="005E3B4A"/>
    <w:rsid w:val="005E3B54"/>
    <w:rsid w:val="005E3D18"/>
    <w:rsid w:val="005E3EC3"/>
    <w:rsid w:val="005E3FB2"/>
    <w:rsid w:val="005E42C1"/>
    <w:rsid w:val="005E4D73"/>
    <w:rsid w:val="005E4EE4"/>
    <w:rsid w:val="005E4F5E"/>
    <w:rsid w:val="005E52E2"/>
    <w:rsid w:val="005E567C"/>
    <w:rsid w:val="005E5688"/>
    <w:rsid w:val="005E5E8B"/>
    <w:rsid w:val="005E648B"/>
    <w:rsid w:val="005E66DC"/>
    <w:rsid w:val="005E6A6E"/>
    <w:rsid w:val="005E6F84"/>
    <w:rsid w:val="005E7695"/>
    <w:rsid w:val="005E76C9"/>
    <w:rsid w:val="005E77FF"/>
    <w:rsid w:val="005E797A"/>
    <w:rsid w:val="005E7ADB"/>
    <w:rsid w:val="005E7B40"/>
    <w:rsid w:val="005E7B9E"/>
    <w:rsid w:val="005E7BAA"/>
    <w:rsid w:val="005E7C71"/>
    <w:rsid w:val="005E7EBB"/>
    <w:rsid w:val="005F035A"/>
    <w:rsid w:val="005F0379"/>
    <w:rsid w:val="005F0C53"/>
    <w:rsid w:val="005F0DEE"/>
    <w:rsid w:val="005F23FF"/>
    <w:rsid w:val="005F256F"/>
    <w:rsid w:val="005F2708"/>
    <w:rsid w:val="005F2BD4"/>
    <w:rsid w:val="005F2E46"/>
    <w:rsid w:val="005F31E5"/>
    <w:rsid w:val="005F32FA"/>
    <w:rsid w:val="005F3322"/>
    <w:rsid w:val="005F33EA"/>
    <w:rsid w:val="005F3A3C"/>
    <w:rsid w:val="005F3C62"/>
    <w:rsid w:val="005F3CFC"/>
    <w:rsid w:val="005F3D84"/>
    <w:rsid w:val="005F3DB1"/>
    <w:rsid w:val="005F3FDD"/>
    <w:rsid w:val="005F42A6"/>
    <w:rsid w:val="005F434D"/>
    <w:rsid w:val="005F43B7"/>
    <w:rsid w:val="005F43C9"/>
    <w:rsid w:val="005F4E0B"/>
    <w:rsid w:val="005F5091"/>
    <w:rsid w:val="005F51F8"/>
    <w:rsid w:val="005F5221"/>
    <w:rsid w:val="005F57DC"/>
    <w:rsid w:val="005F5DFE"/>
    <w:rsid w:val="005F60C8"/>
    <w:rsid w:val="005F6243"/>
    <w:rsid w:val="005F6366"/>
    <w:rsid w:val="005F65DB"/>
    <w:rsid w:val="005F6CFB"/>
    <w:rsid w:val="005F6FB8"/>
    <w:rsid w:val="005F74C9"/>
    <w:rsid w:val="005F77F6"/>
    <w:rsid w:val="005F7E13"/>
    <w:rsid w:val="005F7FA9"/>
    <w:rsid w:val="005F7FCB"/>
    <w:rsid w:val="0060022C"/>
    <w:rsid w:val="00600857"/>
    <w:rsid w:val="006008DB"/>
    <w:rsid w:val="00600A29"/>
    <w:rsid w:val="00600BF3"/>
    <w:rsid w:val="00600E49"/>
    <w:rsid w:val="00601177"/>
    <w:rsid w:val="0060151B"/>
    <w:rsid w:val="00601529"/>
    <w:rsid w:val="00602266"/>
    <w:rsid w:val="00602284"/>
    <w:rsid w:val="00603299"/>
    <w:rsid w:val="006035BC"/>
    <w:rsid w:val="00603615"/>
    <w:rsid w:val="0060364B"/>
    <w:rsid w:val="00603915"/>
    <w:rsid w:val="00603B7C"/>
    <w:rsid w:val="00604252"/>
    <w:rsid w:val="00604C2D"/>
    <w:rsid w:val="00604DB9"/>
    <w:rsid w:val="00604F19"/>
    <w:rsid w:val="006053A0"/>
    <w:rsid w:val="00605584"/>
    <w:rsid w:val="006056BA"/>
    <w:rsid w:val="00605E3F"/>
    <w:rsid w:val="00605E83"/>
    <w:rsid w:val="0060611B"/>
    <w:rsid w:val="006066EA"/>
    <w:rsid w:val="00606C3C"/>
    <w:rsid w:val="00607537"/>
    <w:rsid w:val="00607A3B"/>
    <w:rsid w:val="00607A78"/>
    <w:rsid w:val="00610049"/>
    <w:rsid w:val="006100F8"/>
    <w:rsid w:val="006101D7"/>
    <w:rsid w:val="00610230"/>
    <w:rsid w:val="0061060B"/>
    <w:rsid w:val="00610787"/>
    <w:rsid w:val="00610BBF"/>
    <w:rsid w:val="0061124D"/>
    <w:rsid w:val="00611586"/>
    <w:rsid w:val="00611AC8"/>
    <w:rsid w:val="00612535"/>
    <w:rsid w:val="0061257B"/>
    <w:rsid w:val="006127C2"/>
    <w:rsid w:val="00612BD3"/>
    <w:rsid w:val="00612E0A"/>
    <w:rsid w:val="0061373C"/>
    <w:rsid w:val="006137B1"/>
    <w:rsid w:val="00613881"/>
    <w:rsid w:val="0061398F"/>
    <w:rsid w:val="00613A93"/>
    <w:rsid w:val="00613B46"/>
    <w:rsid w:val="0061420F"/>
    <w:rsid w:val="006143D0"/>
    <w:rsid w:val="0061445D"/>
    <w:rsid w:val="006150B6"/>
    <w:rsid w:val="006157CA"/>
    <w:rsid w:val="006158E1"/>
    <w:rsid w:val="00615C39"/>
    <w:rsid w:val="00615DBC"/>
    <w:rsid w:val="00615E65"/>
    <w:rsid w:val="00615FF3"/>
    <w:rsid w:val="0061612A"/>
    <w:rsid w:val="006161A0"/>
    <w:rsid w:val="006165FF"/>
    <w:rsid w:val="0061687C"/>
    <w:rsid w:val="00616B2F"/>
    <w:rsid w:val="00616BB5"/>
    <w:rsid w:val="00617315"/>
    <w:rsid w:val="00617343"/>
    <w:rsid w:val="00617FAB"/>
    <w:rsid w:val="0062001B"/>
    <w:rsid w:val="006206C9"/>
    <w:rsid w:val="006206D1"/>
    <w:rsid w:val="0062091E"/>
    <w:rsid w:val="00620C80"/>
    <w:rsid w:val="00620E63"/>
    <w:rsid w:val="0062104A"/>
    <w:rsid w:val="00621191"/>
    <w:rsid w:val="0062167A"/>
    <w:rsid w:val="00621725"/>
    <w:rsid w:val="00621E4A"/>
    <w:rsid w:val="00621EBB"/>
    <w:rsid w:val="00621FA7"/>
    <w:rsid w:val="0062222B"/>
    <w:rsid w:val="0062224D"/>
    <w:rsid w:val="00622675"/>
    <w:rsid w:val="006229EB"/>
    <w:rsid w:val="00622A6B"/>
    <w:rsid w:val="006231AD"/>
    <w:rsid w:val="006232C9"/>
    <w:rsid w:val="00623409"/>
    <w:rsid w:val="006237F0"/>
    <w:rsid w:val="00623877"/>
    <w:rsid w:val="0062387D"/>
    <w:rsid w:val="00623A4A"/>
    <w:rsid w:val="00623F05"/>
    <w:rsid w:val="00623FBB"/>
    <w:rsid w:val="00624055"/>
    <w:rsid w:val="006244A6"/>
    <w:rsid w:val="0062472F"/>
    <w:rsid w:val="00624978"/>
    <w:rsid w:val="00624A2E"/>
    <w:rsid w:val="00624EB3"/>
    <w:rsid w:val="00624EEE"/>
    <w:rsid w:val="00625009"/>
    <w:rsid w:val="006258BA"/>
    <w:rsid w:val="0062635D"/>
    <w:rsid w:val="0062666D"/>
    <w:rsid w:val="0062687A"/>
    <w:rsid w:val="00626A35"/>
    <w:rsid w:val="00626E4A"/>
    <w:rsid w:val="00627015"/>
    <w:rsid w:val="006272E1"/>
    <w:rsid w:val="00627627"/>
    <w:rsid w:val="00627917"/>
    <w:rsid w:val="00627B48"/>
    <w:rsid w:val="0063028A"/>
    <w:rsid w:val="00630C56"/>
    <w:rsid w:val="00631252"/>
    <w:rsid w:val="006316FD"/>
    <w:rsid w:val="00631B18"/>
    <w:rsid w:val="00631CF6"/>
    <w:rsid w:val="00631F33"/>
    <w:rsid w:val="00632284"/>
    <w:rsid w:val="00632381"/>
    <w:rsid w:val="0063262B"/>
    <w:rsid w:val="00632731"/>
    <w:rsid w:val="00632902"/>
    <w:rsid w:val="00632BD7"/>
    <w:rsid w:val="00632BE6"/>
    <w:rsid w:val="00632E71"/>
    <w:rsid w:val="0063340C"/>
    <w:rsid w:val="00633430"/>
    <w:rsid w:val="00633478"/>
    <w:rsid w:val="00633755"/>
    <w:rsid w:val="00633A48"/>
    <w:rsid w:val="00633D2F"/>
    <w:rsid w:val="00633D42"/>
    <w:rsid w:val="00633EC4"/>
    <w:rsid w:val="006349BF"/>
    <w:rsid w:val="00634AA7"/>
    <w:rsid w:val="006354E0"/>
    <w:rsid w:val="00635660"/>
    <w:rsid w:val="006356B8"/>
    <w:rsid w:val="006358D7"/>
    <w:rsid w:val="00635F5D"/>
    <w:rsid w:val="0063619B"/>
    <w:rsid w:val="00636332"/>
    <w:rsid w:val="006369E0"/>
    <w:rsid w:val="00636D07"/>
    <w:rsid w:val="00636D40"/>
    <w:rsid w:val="00636FAF"/>
    <w:rsid w:val="00637B27"/>
    <w:rsid w:val="00637BCF"/>
    <w:rsid w:val="00637BFD"/>
    <w:rsid w:val="00637CA1"/>
    <w:rsid w:val="00640003"/>
    <w:rsid w:val="0064014C"/>
    <w:rsid w:val="0064032A"/>
    <w:rsid w:val="00640B75"/>
    <w:rsid w:val="00641529"/>
    <w:rsid w:val="006421F4"/>
    <w:rsid w:val="0064236B"/>
    <w:rsid w:val="0064246D"/>
    <w:rsid w:val="006425A6"/>
    <w:rsid w:val="00642AF8"/>
    <w:rsid w:val="00642B55"/>
    <w:rsid w:val="00642E8C"/>
    <w:rsid w:val="00642ED4"/>
    <w:rsid w:val="006437CC"/>
    <w:rsid w:val="00643A3F"/>
    <w:rsid w:val="00643DAA"/>
    <w:rsid w:val="006441CF"/>
    <w:rsid w:val="006442A4"/>
    <w:rsid w:val="006442BD"/>
    <w:rsid w:val="0064435A"/>
    <w:rsid w:val="00644694"/>
    <w:rsid w:val="006449BF"/>
    <w:rsid w:val="00644A96"/>
    <w:rsid w:val="00644D32"/>
    <w:rsid w:val="00644DAF"/>
    <w:rsid w:val="00644F52"/>
    <w:rsid w:val="0064549A"/>
    <w:rsid w:val="006457C1"/>
    <w:rsid w:val="00645CF1"/>
    <w:rsid w:val="006461CE"/>
    <w:rsid w:val="00646494"/>
    <w:rsid w:val="00646500"/>
    <w:rsid w:val="006466D4"/>
    <w:rsid w:val="006467EC"/>
    <w:rsid w:val="00646A1B"/>
    <w:rsid w:val="00646A30"/>
    <w:rsid w:val="00647087"/>
    <w:rsid w:val="006470B3"/>
    <w:rsid w:val="00647457"/>
    <w:rsid w:val="006476B0"/>
    <w:rsid w:val="006476B3"/>
    <w:rsid w:val="006476DB"/>
    <w:rsid w:val="00647A05"/>
    <w:rsid w:val="00647C5D"/>
    <w:rsid w:val="00647CA6"/>
    <w:rsid w:val="00647FDC"/>
    <w:rsid w:val="00650437"/>
    <w:rsid w:val="006507F7"/>
    <w:rsid w:val="00650812"/>
    <w:rsid w:val="00650CC3"/>
    <w:rsid w:val="00650D85"/>
    <w:rsid w:val="00650F78"/>
    <w:rsid w:val="00652F8E"/>
    <w:rsid w:val="006532D9"/>
    <w:rsid w:val="0065353F"/>
    <w:rsid w:val="00653EA3"/>
    <w:rsid w:val="00653F46"/>
    <w:rsid w:val="0065469D"/>
    <w:rsid w:val="00654DCE"/>
    <w:rsid w:val="00655173"/>
    <w:rsid w:val="0065557C"/>
    <w:rsid w:val="00655749"/>
    <w:rsid w:val="00655904"/>
    <w:rsid w:val="00655BBD"/>
    <w:rsid w:val="00655C87"/>
    <w:rsid w:val="00655DF4"/>
    <w:rsid w:val="0065604F"/>
    <w:rsid w:val="00656352"/>
    <w:rsid w:val="00656388"/>
    <w:rsid w:val="00656512"/>
    <w:rsid w:val="00656A31"/>
    <w:rsid w:val="00656A9E"/>
    <w:rsid w:val="00656AA7"/>
    <w:rsid w:val="00656C50"/>
    <w:rsid w:val="00656CA8"/>
    <w:rsid w:val="00656D19"/>
    <w:rsid w:val="00657951"/>
    <w:rsid w:val="00660245"/>
    <w:rsid w:val="006605EA"/>
    <w:rsid w:val="00660A70"/>
    <w:rsid w:val="00660B17"/>
    <w:rsid w:val="00660BD9"/>
    <w:rsid w:val="00661279"/>
    <w:rsid w:val="00661362"/>
    <w:rsid w:val="006614A3"/>
    <w:rsid w:val="006618DC"/>
    <w:rsid w:val="00661954"/>
    <w:rsid w:val="00661981"/>
    <w:rsid w:val="0066198B"/>
    <w:rsid w:val="00661D75"/>
    <w:rsid w:val="006628EB"/>
    <w:rsid w:val="00662E63"/>
    <w:rsid w:val="00663945"/>
    <w:rsid w:val="00663D7B"/>
    <w:rsid w:val="0066436D"/>
    <w:rsid w:val="0066443F"/>
    <w:rsid w:val="006645D8"/>
    <w:rsid w:val="00664FB1"/>
    <w:rsid w:val="00665405"/>
    <w:rsid w:val="00665834"/>
    <w:rsid w:val="00665893"/>
    <w:rsid w:val="006659A1"/>
    <w:rsid w:val="00665B91"/>
    <w:rsid w:val="00665EE9"/>
    <w:rsid w:val="006665DF"/>
    <w:rsid w:val="006666B7"/>
    <w:rsid w:val="00666A58"/>
    <w:rsid w:val="00666A7A"/>
    <w:rsid w:val="00667606"/>
    <w:rsid w:val="0067009A"/>
    <w:rsid w:val="006701DA"/>
    <w:rsid w:val="006704CD"/>
    <w:rsid w:val="006705BF"/>
    <w:rsid w:val="00670A67"/>
    <w:rsid w:val="006710AD"/>
    <w:rsid w:val="0067112E"/>
    <w:rsid w:val="00671429"/>
    <w:rsid w:val="006719AD"/>
    <w:rsid w:val="00671B5C"/>
    <w:rsid w:val="00671FC9"/>
    <w:rsid w:val="00672066"/>
    <w:rsid w:val="006726B8"/>
    <w:rsid w:val="00672878"/>
    <w:rsid w:val="006728AC"/>
    <w:rsid w:val="006729DE"/>
    <w:rsid w:val="00672A55"/>
    <w:rsid w:val="00672A68"/>
    <w:rsid w:val="00672ABD"/>
    <w:rsid w:val="00672E96"/>
    <w:rsid w:val="00674C42"/>
    <w:rsid w:val="00674CDF"/>
    <w:rsid w:val="00674DA3"/>
    <w:rsid w:val="0067510A"/>
    <w:rsid w:val="00675328"/>
    <w:rsid w:val="006754D8"/>
    <w:rsid w:val="00675B8D"/>
    <w:rsid w:val="00675D60"/>
    <w:rsid w:val="0067684C"/>
    <w:rsid w:val="00676BB2"/>
    <w:rsid w:val="00676C7E"/>
    <w:rsid w:val="006773DB"/>
    <w:rsid w:val="00677479"/>
    <w:rsid w:val="00677714"/>
    <w:rsid w:val="00677DED"/>
    <w:rsid w:val="00677E70"/>
    <w:rsid w:val="00680622"/>
    <w:rsid w:val="0068087A"/>
    <w:rsid w:val="00680A94"/>
    <w:rsid w:val="00680C5C"/>
    <w:rsid w:val="00681207"/>
    <w:rsid w:val="00681231"/>
    <w:rsid w:val="006812DA"/>
    <w:rsid w:val="00681419"/>
    <w:rsid w:val="006815A3"/>
    <w:rsid w:val="006818D8"/>
    <w:rsid w:val="006819CA"/>
    <w:rsid w:val="00681B1D"/>
    <w:rsid w:val="00681C57"/>
    <w:rsid w:val="00682005"/>
    <w:rsid w:val="006823FE"/>
    <w:rsid w:val="0068277E"/>
    <w:rsid w:val="00682E16"/>
    <w:rsid w:val="00683218"/>
    <w:rsid w:val="0068353B"/>
    <w:rsid w:val="00683678"/>
    <w:rsid w:val="006837F5"/>
    <w:rsid w:val="00683B45"/>
    <w:rsid w:val="00683D66"/>
    <w:rsid w:val="00684019"/>
    <w:rsid w:val="006843B2"/>
    <w:rsid w:val="006845B4"/>
    <w:rsid w:val="006845E4"/>
    <w:rsid w:val="00684854"/>
    <w:rsid w:val="00684951"/>
    <w:rsid w:val="00684AE9"/>
    <w:rsid w:val="00685464"/>
    <w:rsid w:val="006856B0"/>
    <w:rsid w:val="00685858"/>
    <w:rsid w:val="0068592B"/>
    <w:rsid w:val="00685B55"/>
    <w:rsid w:val="0068605C"/>
    <w:rsid w:val="006860D4"/>
    <w:rsid w:val="0068631D"/>
    <w:rsid w:val="006865F7"/>
    <w:rsid w:val="0068660D"/>
    <w:rsid w:val="006867F8"/>
    <w:rsid w:val="006879AB"/>
    <w:rsid w:val="00687B13"/>
    <w:rsid w:val="00687F88"/>
    <w:rsid w:val="006903A1"/>
    <w:rsid w:val="006906C9"/>
    <w:rsid w:val="006906D8"/>
    <w:rsid w:val="00690737"/>
    <w:rsid w:val="00690A6E"/>
    <w:rsid w:val="00690ACA"/>
    <w:rsid w:val="00691242"/>
    <w:rsid w:val="006912C1"/>
    <w:rsid w:val="00691A81"/>
    <w:rsid w:val="006920A7"/>
    <w:rsid w:val="00692613"/>
    <w:rsid w:val="00692AD5"/>
    <w:rsid w:val="00692ADA"/>
    <w:rsid w:val="00692AF1"/>
    <w:rsid w:val="006931C6"/>
    <w:rsid w:val="006936C8"/>
    <w:rsid w:val="00693AFD"/>
    <w:rsid w:val="00693D75"/>
    <w:rsid w:val="00694DE1"/>
    <w:rsid w:val="00694DFB"/>
    <w:rsid w:val="00694F0A"/>
    <w:rsid w:val="006952BC"/>
    <w:rsid w:val="0069608D"/>
    <w:rsid w:val="0069633B"/>
    <w:rsid w:val="0069672B"/>
    <w:rsid w:val="00696879"/>
    <w:rsid w:val="00697166"/>
    <w:rsid w:val="006971B8"/>
    <w:rsid w:val="006973DF"/>
    <w:rsid w:val="00697611"/>
    <w:rsid w:val="00697AD0"/>
    <w:rsid w:val="00697CFF"/>
    <w:rsid w:val="006A012B"/>
    <w:rsid w:val="006A0850"/>
    <w:rsid w:val="006A0CB9"/>
    <w:rsid w:val="006A0DB7"/>
    <w:rsid w:val="006A12C9"/>
    <w:rsid w:val="006A1492"/>
    <w:rsid w:val="006A18CB"/>
    <w:rsid w:val="006A23B4"/>
    <w:rsid w:val="006A2422"/>
    <w:rsid w:val="006A2463"/>
    <w:rsid w:val="006A26BD"/>
    <w:rsid w:val="006A27BD"/>
    <w:rsid w:val="006A2816"/>
    <w:rsid w:val="006A2850"/>
    <w:rsid w:val="006A2D93"/>
    <w:rsid w:val="006A2DC3"/>
    <w:rsid w:val="006A2DEE"/>
    <w:rsid w:val="006A30F7"/>
    <w:rsid w:val="006A37B8"/>
    <w:rsid w:val="006A3DBA"/>
    <w:rsid w:val="006A448D"/>
    <w:rsid w:val="006A47C1"/>
    <w:rsid w:val="006A498B"/>
    <w:rsid w:val="006A4AC6"/>
    <w:rsid w:val="006A4B17"/>
    <w:rsid w:val="006A4B6F"/>
    <w:rsid w:val="006A4BEA"/>
    <w:rsid w:val="006A4E87"/>
    <w:rsid w:val="006A5549"/>
    <w:rsid w:val="006A55B5"/>
    <w:rsid w:val="006A5B76"/>
    <w:rsid w:val="006A63D9"/>
    <w:rsid w:val="006A6EC4"/>
    <w:rsid w:val="006A71C4"/>
    <w:rsid w:val="006A74AC"/>
    <w:rsid w:val="006B0167"/>
    <w:rsid w:val="006B01D6"/>
    <w:rsid w:val="006B0B1C"/>
    <w:rsid w:val="006B1329"/>
    <w:rsid w:val="006B1494"/>
    <w:rsid w:val="006B1E87"/>
    <w:rsid w:val="006B1F3E"/>
    <w:rsid w:val="006B2846"/>
    <w:rsid w:val="006B29EA"/>
    <w:rsid w:val="006B35CA"/>
    <w:rsid w:val="006B363D"/>
    <w:rsid w:val="006B36D1"/>
    <w:rsid w:val="006B36DE"/>
    <w:rsid w:val="006B3AB4"/>
    <w:rsid w:val="006B3B86"/>
    <w:rsid w:val="006B3BA2"/>
    <w:rsid w:val="006B3BEB"/>
    <w:rsid w:val="006B43DF"/>
    <w:rsid w:val="006B49AC"/>
    <w:rsid w:val="006B4A38"/>
    <w:rsid w:val="006B4A87"/>
    <w:rsid w:val="006B4AED"/>
    <w:rsid w:val="006B4C4C"/>
    <w:rsid w:val="006B4EC3"/>
    <w:rsid w:val="006B522F"/>
    <w:rsid w:val="006B52A9"/>
    <w:rsid w:val="006B54AA"/>
    <w:rsid w:val="006B5648"/>
    <w:rsid w:val="006B5C8A"/>
    <w:rsid w:val="006B5D01"/>
    <w:rsid w:val="006B6A09"/>
    <w:rsid w:val="006B6CB6"/>
    <w:rsid w:val="006B7275"/>
    <w:rsid w:val="006B74D4"/>
    <w:rsid w:val="006B7507"/>
    <w:rsid w:val="006B7757"/>
    <w:rsid w:val="006B779C"/>
    <w:rsid w:val="006B7D50"/>
    <w:rsid w:val="006C03EC"/>
    <w:rsid w:val="006C057F"/>
    <w:rsid w:val="006C05F0"/>
    <w:rsid w:val="006C067F"/>
    <w:rsid w:val="006C0716"/>
    <w:rsid w:val="006C0EFD"/>
    <w:rsid w:val="006C1F03"/>
    <w:rsid w:val="006C1F0E"/>
    <w:rsid w:val="006C2219"/>
    <w:rsid w:val="006C2484"/>
    <w:rsid w:val="006C24A4"/>
    <w:rsid w:val="006C2713"/>
    <w:rsid w:val="006C28DA"/>
    <w:rsid w:val="006C2AFA"/>
    <w:rsid w:val="006C2C3D"/>
    <w:rsid w:val="006C2CBA"/>
    <w:rsid w:val="006C3866"/>
    <w:rsid w:val="006C39D2"/>
    <w:rsid w:val="006C3DEC"/>
    <w:rsid w:val="006C4007"/>
    <w:rsid w:val="006C46CA"/>
    <w:rsid w:val="006C4828"/>
    <w:rsid w:val="006C485F"/>
    <w:rsid w:val="006C4944"/>
    <w:rsid w:val="006C4980"/>
    <w:rsid w:val="006C4BCA"/>
    <w:rsid w:val="006C4BD2"/>
    <w:rsid w:val="006C50F6"/>
    <w:rsid w:val="006C5146"/>
    <w:rsid w:val="006C536D"/>
    <w:rsid w:val="006C53FB"/>
    <w:rsid w:val="006C545E"/>
    <w:rsid w:val="006C5767"/>
    <w:rsid w:val="006C5770"/>
    <w:rsid w:val="006C5ACB"/>
    <w:rsid w:val="006C5C5E"/>
    <w:rsid w:val="006C5FA5"/>
    <w:rsid w:val="006C6476"/>
    <w:rsid w:val="006C6558"/>
    <w:rsid w:val="006C667D"/>
    <w:rsid w:val="006C69A3"/>
    <w:rsid w:val="006C6ED0"/>
    <w:rsid w:val="006C7B45"/>
    <w:rsid w:val="006C7D81"/>
    <w:rsid w:val="006D0118"/>
    <w:rsid w:val="006D033C"/>
    <w:rsid w:val="006D1917"/>
    <w:rsid w:val="006D19B1"/>
    <w:rsid w:val="006D1CF9"/>
    <w:rsid w:val="006D2067"/>
    <w:rsid w:val="006D225C"/>
    <w:rsid w:val="006D2740"/>
    <w:rsid w:val="006D33FD"/>
    <w:rsid w:val="006D3443"/>
    <w:rsid w:val="006D3473"/>
    <w:rsid w:val="006D36B8"/>
    <w:rsid w:val="006D39A4"/>
    <w:rsid w:val="006D3B8C"/>
    <w:rsid w:val="006D3E0B"/>
    <w:rsid w:val="006D4A21"/>
    <w:rsid w:val="006D4BF7"/>
    <w:rsid w:val="006D5AA9"/>
    <w:rsid w:val="006D5C20"/>
    <w:rsid w:val="006D61F1"/>
    <w:rsid w:val="006D63F9"/>
    <w:rsid w:val="006D6855"/>
    <w:rsid w:val="006D6908"/>
    <w:rsid w:val="006D6930"/>
    <w:rsid w:val="006D6C91"/>
    <w:rsid w:val="006D7095"/>
    <w:rsid w:val="006D73E4"/>
    <w:rsid w:val="006D7460"/>
    <w:rsid w:val="006D76CC"/>
    <w:rsid w:val="006D7727"/>
    <w:rsid w:val="006D77E5"/>
    <w:rsid w:val="006D7CCC"/>
    <w:rsid w:val="006D7D4E"/>
    <w:rsid w:val="006D7FD7"/>
    <w:rsid w:val="006E0789"/>
    <w:rsid w:val="006E0DBA"/>
    <w:rsid w:val="006E1130"/>
    <w:rsid w:val="006E120F"/>
    <w:rsid w:val="006E1470"/>
    <w:rsid w:val="006E203C"/>
    <w:rsid w:val="006E2270"/>
    <w:rsid w:val="006E22F1"/>
    <w:rsid w:val="006E23CC"/>
    <w:rsid w:val="006E298D"/>
    <w:rsid w:val="006E2EBA"/>
    <w:rsid w:val="006E336A"/>
    <w:rsid w:val="006E33DC"/>
    <w:rsid w:val="006E343D"/>
    <w:rsid w:val="006E35DC"/>
    <w:rsid w:val="006E38D9"/>
    <w:rsid w:val="006E3C3E"/>
    <w:rsid w:val="006E42EC"/>
    <w:rsid w:val="006E465E"/>
    <w:rsid w:val="006E4691"/>
    <w:rsid w:val="006E4944"/>
    <w:rsid w:val="006E5322"/>
    <w:rsid w:val="006E544F"/>
    <w:rsid w:val="006E5955"/>
    <w:rsid w:val="006E613B"/>
    <w:rsid w:val="006E619D"/>
    <w:rsid w:val="006E61D4"/>
    <w:rsid w:val="006E658F"/>
    <w:rsid w:val="006E6E15"/>
    <w:rsid w:val="006F01B3"/>
    <w:rsid w:val="006F0971"/>
    <w:rsid w:val="006F0DDB"/>
    <w:rsid w:val="006F126D"/>
    <w:rsid w:val="006F1735"/>
    <w:rsid w:val="006F1878"/>
    <w:rsid w:val="006F1F0F"/>
    <w:rsid w:val="006F2305"/>
    <w:rsid w:val="006F2635"/>
    <w:rsid w:val="006F2925"/>
    <w:rsid w:val="006F29AF"/>
    <w:rsid w:val="006F2ABC"/>
    <w:rsid w:val="006F2E5F"/>
    <w:rsid w:val="006F2F80"/>
    <w:rsid w:val="006F30CB"/>
    <w:rsid w:val="006F3274"/>
    <w:rsid w:val="006F3B12"/>
    <w:rsid w:val="006F3E31"/>
    <w:rsid w:val="006F3EAD"/>
    <w:rsid w:val="006F4263"/>
    <w:rsid w:val="006F4A0C"/>
    <w:rsid w:val="006F4BED"/>
    <w:rsid w:val="006F4CDF"/>
    <w:rsid w:val="006F55A9"/>
    <w:rsid w:val="006F5A38"/>
    <w:rsid w:val="006F5E1F"/>
    <w:rsid w:val="006F5F63"/>
    <w:rsid w:val="006F604A"/>
    <w:rsid w:val="006F6345"/>
    <w:rsid w:val="006F67BD"/>
    <w:rsid w:val="006F67C3"/>
    <w:rsid w:val="006F6AAC"/>
    <w:rsid w:val="006F6DA5"/>
    <w:rsid w:val="006F6E1E"/>
    <w:rsid w:val="006F7543"/>
    <w:rsid w:val="006F77C4"/>
    <w:rsid w:val="006F7B7C"/>
    <w:rsid w:val="006F7CB4"/>
    <w:rsid w:val="006F7E86"/>
    <w:rsid w:val="006F7F2E"/>
    <w:rsid w:val="006F7F68"/>
    <w:rsid w:val="007002A3"/>
    <w:rsid w:val="00700454"/>
    <w:rsid w:val="00700491"/>
    <w:rsid w:val="00700B77"/>
    <w:rsid w:val="00700C67"/>
    <w:rsid w:val="00700CEB"/>
    <w:rsid w:val="00700EB7"/>
    <w:rsid w:val="00700F16"/>
    <w:rsid w:val="00700F2D"/>
    <w:rsid w:val="00700F53"/>
    <w:rsid w:val="00700F85"/>
    <w:rsid w:val="00701762"/>
    <w:rsid w:val="007018AB"/>
    <w:rsid w:val="007018C6"/>
    <w:rsid w:val="00701E95"/>
    <w:rsid w:val="00701F30"/>
    <w:rsid w:val="00702043"/>
    <w:rsid w:val="00702193"/>
    <w:rsid w:val="0070227A"/>
    <w:rsid w:val="007022ED"/>
    <w:rsid w:val="007023A8"/>
    <w:rsid w:val="00702533"/>
    <w:rsid w:val="0070297C"/>
    <w:rsid w:val="00702A29"/>
    <w:rsid w:val="00702A33"/>
    <w:rsid w:val="00703082"/>
    <w:rsid w:val="0070334C"/>
    <w:rsid w:val="00703FA4"/>
    <w:rsid w:val="00703FD4"/>
    <w:rsid w:val="007040B5"/>
    <w:rsid w:val="007042D2"/>
    <w:rsid w:val="00704610"/>
    <w:rsid w:val="00704677"/>
    <w:rsid w:val="007047E3"/>
    <w:rsid w:val="00704B28"/>
    <w:rsid w:val="007050E6"/>
    <w:rsid w:val="007054E2"/>
    <w:rsid w:val="007054E7"/>
    <w:rsid w:val="00705807"/>
    <w:rsid w:val="00705BAB"/>
    <w:rsid w:val="0070616F"/>
    <w:rsid w:val="007068D7"/>
    <w:rsid w:val="00706A67"/>
    <w:rsid w:val="00706CE1"/>
    <w:rsid w:val="00706F95"/>
    <w:rsid w:val="007070BE"/>
    <w:rsid w:val="007075BD"/>
    <w:rsid w:val="007076AE"/>
    <w:rsid w:val="007077CC"/>
    <w:rsid w:val="00707BD1"/>
    <w:rsid w:val="00707E49"/>
    <w:rsid w:val="00710ABD"/>
    <w:rsid w:val="00711043"/>
    <w:rsid w:val="0071124E"/>
    <w:rsid w:val="00711D37"/>
    <w:rsid w:val="00711E27"/>
    <w:rsid w:val="00712055"/>
    <w:rsid w:val="007123AA"/>
    <w:rsid w:val="00712A79"/>
    <w:rsid w:val="00712A96"/>
    <w:rsid w:val="00712EB1"/>
    <w:rsid w:val="007132E6"/>
    <w:rsid w:val="00713344"/>
    <w:rsid w:val="00713EE9"/>
    <w:rsid w:val="007143D2"/>
    <w:rsid w:val="00714680"/>
    <w:rsid w:val="00714D03"/>
    <w:rsid w:val="00715013"/>
    <w:rsid w:val="00715D3A"/>
    <w:rsid w:val="007163F5"/>
    <w:rsid w:val="00717329"/>
    <w:rsid w:val="00717EC9"/>
    <w:rsid w:val="0072039E"/>
    <w:rsid w:val="00720447"/>
    <w:rsid w:val="00720AC0"/>
    <w:rsid w:val="00720BDF"/>
    <w:rsid w:val="00721270"/>
    <w:rsid w:val="007218B2"/>
    <w:rsid w:val="00721C82"/>
    <w:rsid w:val="00721C9D"/>
    <w:rsid w:val="00721CD8"/>
    <w:rsid w:val="00721DB8"/>
    <w:rsid w:val="00722333"/>
    <w:rsid w:val="0072252E"/>
    <w:rsid w:val="00722780"/>
    <w:rsid w:val="007230ED"/>
    <w:rsid w:val="0072333E"/>
    <w:rsid w:val="0072351D"/>
    <w:rsid w:val="00723630"/>
    <w:rsid w:val="007238BD"/>
    <w:rsid w:val="00723A4E"/>
    <w:rsid w:val="00723CC6"/>
    <w:rsid w:val="007246E9"/>
    <w:rsid w:val="007249B3"/>
    <w:rsid w:val="00724A59"/>
    <w:rsid w:val="00724ABC"/>
    <w:rsid w:val="0072522E"/>
    <w:rsid w:val="00726810"/>
    <w:rsid w:val="007269E2"/>
    <w:rsid w:val="00726A61"/>
    <w:rsid w:val="00726A90"/>
    <w:rsid w:val="00726EF1"/>
    <w:rsid w:val="00727079"/>
    <w:rsid w:val="0072749A"/>
    <w:rsid w:val="00727A40"/>
    <w:rsid w:val="00727A66"/>
    <w:rsid w:val="00730033"/>
    <w:rsid w:val="00730CDF"/>
    <w:rsid w:val="00730FA8"/>
    <w:rsid w:val="007316B7"/>
    <w:rsid w:val="0073171A"/>
    <w:rsid w:val="00731E3E"/>
    <w:rsid w:val="0073209F"/>
    <w:rsid w:val="00732189"/>
    <w:rsid w:val="007325A6"/>
    <w:rsid w:val="00732891"/>
    <w:rsid w:val="00732928"/>
    <w:rsid w:val="007330AB"/>
    <w:rsid w:val="0073320B"/>
    <w:rsid w:val="007334C5"/>
    <w:rsid w:val="00733A15"/>
    <w:rsid w:val="00733BDE"/>
    <w:rsid w:val="0073450A"/>
    <w:rsid w:val="00734B0F"/>
    <w:rsid w:val="00734D32"/>
    <w:rsid w:val="007352D3"/>
    <w:rsid w:val="0073546F"/>
    <w:rsid w:val="00735642"/>
    <w:rsid w:val="0073579B"/>
    <w:rsid w:val="00735AF6"/>
    <w:rsid w:val="00735DA7"/>
    <w:rsid w:val="0073607C"/>
    <w:rsid w:val="0073628B"/>
    <w:rsid w:val="00736375"/>
    <w:rsid w:val="00736386"/>
    <w:rsid w:val="0073652A"/>
    <w:rsid w:val="00736B9E"/>
    <w:rsid w:val="00736D01"/>
    <w:rsid w:val="00736D30"/>
    <w:rsid w:val="00736F6E"/>
    <w:rsid w:val="00736FDF"/>
    <w:rsid w:val="00737848"/>
    <w:rsid w:val="00737932"/>
    <w:rsid w:val="00740009"/>
    <w:rsid w:val="007404DB"/>
    <w:rsid w:val="00740B24"/>
    <w:rsid w:val="00740B6B"/>
    <w:rsid w:val="007410A3"/>
    <w:rsid w:val="007411C9"/>
    <w:rsid w:val="007411E7"/>
    <w:rsid w:val="00741868"/>
    <w:rsid w:val="00741A5B"/>
    <w:rsid w:val="00741D03"/>
    <w:rsid w:val="0074246B"/>
    <w:rsid w:val="00742659"/>
    <w:rsid w:val="00742F52"/>
    <w:rsid w:val="007432C7"/>
    <w:rsid w:val="00743340"/>
    <w:rsid w:val="0074335B"/>
    <w:rsid w:val="007434F8"/>
    <w:rsid w:val="00743763"/>
    <w:rsid w:val="0074378A"/>
    <w:rsid w:val="00743D79"/>
    <w:rsid w:val="00743EEB"/>
    <w:rsid w:val="00744426"/>
    <w:rsid w:val="00744D60"/>
    <w:rsid w:val="00745A83"/>
    <w:rsid w:val="00746006"/>
    <w:rsid w:val="007463CF"/>
    <w:rsid w:val="007464D4"/>
    <w:rsid w:val="007469C0"/>
    <w:rsid w:val="00746B52"/>
    <w:rsid w:val="00746BBD"/>
    <w:rsid w:val="00746C52"/>
    <w:rsid w:val="00747459"/>
    <w:rsid w:val="00747AE2"/>
    <w:rsid w:val="00747C42"/>
    <w:rsid w:val="0075023E"/>
    <w:rsid w:val="007508E2"/>
    <w:rsid w:val="00750CEC"/>
    <w:rsid w:val="00751543"/>
    <w:rsid w:val="0075166D"/>
    <w:rsid w:val="00751799"/>
    <w:rsid w:val="00751F02"/>
    <w:rsid w:val="00752D66"/>
    <w:rsid w:val="00752ED1"/>
    <w:rsid w:val="00753309"/>
    <w:rsid w:val="00753314"/>
    <w:rsid w:val="0075346F"/>
    <w:rsid w:val="00753696"/>
    <w:rsid w:val="007539F0"/>
    <w:rsid w:val="007542D1"/>
    <w:rsid w:val="0075487E"/>
    <w:rsid w:val="007548F8"/>
    <w:rsid w:val="0075576B"/>
    <w:rsid w:val="00755B27"/>
    <w:rsid w:val="00755E37"/>
    <w:rsid w:val="00755F7E"/>
    <w:rsid w:val="00756660"/>
    <w:rsid w:val="007568A4"/>
    <w:rsid w:val="0075754F"/>
    <w:rsid w:val="00757649"/>
    <w:rsid w:val="00757948"/>
    <w:rsid w:val="007579D3"/>
    <w:rsid w:val="00757DBD"/>
    <w:rsid w:val="007603B2"/>
    <w:rsid w:val="00760CF9"/>
    <w:rsid w:val="0076110E"/>
    <w:rsid w:val="00761958"/>
    <w:rsid w:val="007619DC"/>
    <w:rsid w:val="00761AFD"/>
    <w:rsid w:val="00761DF0"/>
    <w:rsid w:val="007621AB"/>
    <w:rsid w:val="0076220A"/>
    <w:rsid w:val="007624AF"/>
    <w:rsid w:val="0076253D"/>
    <w:rsid w:val="00762741"/>
    <w:rsid w:val="0076292C"/>
    <w:rsid w:val="00762A37"/>
    <w:rsid w:val="00762A80"/>
    <w:rsid w:val="00762B3A"/>
    <w:rsid w:val="00762F5A"/>
    <w:rsid w:val="00763B07"/>
    <w:rsid w:val="00763F29"/>
    <w:rsid w:val="00764350"/>
    <w:rsid w:val="007644D1"/>
    <w:rsid w:val="007644E2"/>
    <w:rsid w:val="00764712"/>
    <w:rsid w:val="007647E6"/>
    <w:rsid w:val="00764ED2"/>
    <w:rsid w:val="0076555F"/>
    <w:rsid w:val="00765AC4"/>
    <w:rsid w:val="0076665C"/>
    <w:rsid w:val="00766681"/>
    <w:rsid w:val="007667CF"/>
    <w:rsid w:val="00766902"/>
    <w:rsid w:val="00766911"/>
    <w:rsid w:val="007669C2"/>
    <w:rsid w:val="00766C35"/>
    <w:rsid w:val="00766C9E"/>
    <w:rsid w:val="00766D0B"/>
    <w:rsid w:val="00766D78"/>
    <w:rsid w:val="00767238"/>
    <w:rsid w:val="00767295"/>
    <w:rsid w:val="00767660"/>
    <w:rsid w:val="00767956"/>
    <w:rsid w:val="00767C4E"/>
    <w:rsid w:val="0077031D"/>
    <w:rsid w:val="0077062C"/>
    <w:rsid w:val="00770A9A"/>
    <w:rsid w:val="00770AAB"/>
    <w:rsid w:val="00770ACF"/>
    <w:rsid w:val="00770CF6"/>
    <w:rsid w:val="00770D08"/>
    <w:rsid w:val="0077100A"/>
    <w:rsid w:val="00771133"/>
    <w:rsid w:val="007713CE"/>
    <w:rsid w:val="007715AC"/>
    <w:rsid w:val="0077194A"/>
    <w:rsid w:val="00771D45"/>
    <w:rsid w:val="00771D66"/>
    <w:rsid w:val="007720D4"/>
    <w:rsid w:val="0077217F"/>
    <w:rsid w:val="007723A1"/>
    <w:rsid w:val="00772CD7"/>
    <w:rsid w:val="00772ED2"/>
    <w:rsid w:val="00772FE4"/>
    <w:rsid w:val="0077306B"/>
    <w:rsid w:val="0077308E"/>
    <w:rsid w:val="00773297"/>
    <w:rsid w:val="00773934"/>
    <w:rsid w:val="007739DD"/>
    <w:rsid w:val="00773A68"/>
    <w:rsid w:val="00773ADD"/>
    <w:rsid w:val="00773BE1"/>
    <w:rsid w:val="00773C8D"/>
    <w:rsid w:val="00773F49"/>
    <w:rsid w:val="00773F6C"/>
    <w:rsid w:val="007741CD"/>
    <w:rsid w:val="007743AC"/>
    <w:rsid w:val="00774610"/>
    <w:rsid w:val="00775437"/>
    <w:rsid w:val="007754DC"/>
    <w:rsid w:val="00775546"/>
    <w:rsid w:val="00775751"/>
    <w:rsid w:val="007758C8"/>
    <w:rsid w:val="0077600A"/>
    <w:rsid w:val="007760E7"/>
    <w:rsid w:val="00776348"/>
    <w:rsid w:val="0077654B"/>
    <w:rsid w:val="007774BF"/>
    <w:rsid w:val="007775F4"/>
    <w:rsid w:val="007779CB"/>
    <w:rsid w:val="00777A91"/>
    <w:rsid w:val="00777E9A"/>
    <w:rsid w:val="00777FE3"/>
    <w:rsid w:val="007800A1"/>
    <w:rsid w:val="007804E6"/>
    <w:rsid w:val="007806D3"/>
    <w:rsid w:val="00781B73"/>
    <w:rsid w:val="00781C44"/>
    <w:rsid w:val="00781DDA"/>
    <w:rsid w:val="00781ECC"/>
    <w:rsid w:val="00781F57"/>
    <w:rsid w:val="0078236C"/>
    <w:rsid w:val="007839A8"/>
    <w:rsid w:val="00783DC4"/>
    <w:rsid w:val="0078425A"/>
    <w:rsid w:val="00784611"/>
    <w:rsid w:val="00784701"/>
    <w:rsid w:val="007847B6"/>
    <w:rsid w:val="00784846"/>
    <w:rsid w:val="00784B9E"/>
    <w:rsid w:val="00784E89"/>
    <w:rsid w:val="00785660"/>
    <w:rsid w:val="007858BA"/>
    <w:rsid w:val="00785C56"/>
    <w:rsid w:val="00785E1B"/>
    <w:rsid w:val="00785FDD"/>
    <w:rsid w:val="007864F9"/>
    <w:rsid w:val="007868AD"/>
    <w:rsid w:val="00786B01"/>
    <w:rsid w:val="007874B7"/>
    <w:rsid w:val="0078788E"/>
    <w:rsid w:val="007879D7"/>
    <w:rsid w:val="00787CB1"/>
    <w:rsid w:val="00790098"/>
    <w:rsid w:val="0079038D"/>
    <w:rsid w:val="007906C9"/>
    <w:rsid w:val="00791432"/>
    <w:rsid w:val="00791707"/>
    <w:rsid w:val="00791BFC"/>
    <w:rsid w:val="00791D11"/>
    <w:rsid w:val="0079202C"/>
    <w:rsid w:val="00792156"/>
    <w:rsid w:val="00792543"/>
    <w:rsid w:val="00792966"/>
    <w:rsid w:val="00792C03"/>
    <w:rsid w:val="00792EFD"/>
    <w:rsid w:val="00792F55"/>
    <w:rsid w:val="00792F85"/>
    <w:rsid w:val="00793081"/>
    <w:rsid w:val="00793222"/>
    <w:rsid w:val="007933E5"/>
    <w:rsid w:val="00793BDD"/>
    <w:rsid w:val="00793E44"/>
    <w:rsid w:val="007943FF"/>
    <w:rsid w:val="0079455E"/>
    <w:rsid w:val="007948D8"/>
    <w:rsid w:val="00794974"/>
    <w:rsid w:val="00794BE7"/>
    <w:rsid w:val="007954EE"/>
    <w:rsid w:val="00795681"/>
    <w:rsid w:val="00795C03"/>
    <w:rsid w:val="00795EE5"/>
    <w:rsid w:val="00796CC5"/>
    <w:rsid w:val="007973C4"/>
    <w:rsid w:val="00797410"/>
    <w:rsid w:val="007978B9"/>
    <w:rsid w:val="00797C28"/>
    <w:rsid w:val="00797C7C"/>
    <w:rsid w:val="00797DF7"/>
    <w:rsid w:val="00797E60"/>
    <w:rsid w:val="007A0258"/>
    <w:rsid w:val="007A07CF"/>
    <w:rsid w:val="007A08D0"/>
    <w:rsid w:val="007A0AE0"/>
    <w:rsid w:val="007A0D12"/>
    <w:rsid w:val="007A1FE8"/>
    <w:rsid w:val="007A208F"/>
    <w:rsid w:val="007A25BA"/>
    <w:rsid w:val="007A281E"/>
    <w:rsid w:val="007A2AB1"/>
    <w:rsid w:val="007A2BEA"/>
    <w:rsid w:val="007A2CDF"/>
    <w:rsid w:val="007A2D2F"/>
    <w:rsid w:val="007A2E70"/>
    <w:rsid w:val="007A3183"/>
    <w:rsid w:val="007A3267"/>
    <w:rsid w:val="007A3401"/>
    <w:rsid w:val="007A35B0"/>
    <w:rsid w:val="007A4410"/>
    <w:rsid w:val="007A47EC"/>
    <w:rsid w:val="007A4C13"/>
    <w:rsid w:val="007A4D0E"/>
    <w:rsid w:val="007A59AD"/>
    <w:rsid w:val="007A5E7C"/>
    <w:rsid w:val="007A62B8"/>
    <w:rsid w:val="007A6435"/>
    <w:rsid w:val="007A6848"/>
    <w:rsid w:val="007A6860"/>
    <w:rsid w:val="007A6B9F"/>
    <w:rsid w:val="007A7120"/>
    <w:rsid w:val="007A747F"/>
    <w:rsid w:val="007A75FD"/>
    <w:rsid w:val="007A7839"/>
    <w:rsid w:val="007A784B"/>
    <w:rsid w:val="007A7B51"/>
    <w:rsid w:val="007A7D5E"/>
    <w:rsid w:val="007A7D91"/>
    <w:rsid w:val="007B031C"/>
    <w:rsid w:val="007B047C"/>
    <w:rsid w:val="007B0F37"/>
    <w:rsid w:val="007B108D"/>
    <w:rsid w:val="007B1681"/>
    <w:rsid w:val="007B18A3"/>
    <w:rsid w:val="007B1923"/>
    <w:rsid w:val="007B1E87"/>
    <w:rsid w:val="007B2123"/>
    <w:rsid w:val="007B22D7"/>
    <w:rsid w:val="007B238D"/>
    <w:rsid w:val="007B28F2"/>
    <w:rsid w:val="007B2C13"/>
    <w:rsid w:val="007B30A6"/>
    <w:rsid w:val="007B3270"/>
    <w:rsid w:val="007B32BF"/>
    <w:rsid w:val="007B3BF5"/>
    <w:rsid w:val="007B48B1"/>
    <w:rsid w:val="007B4985"/>
    <w:rsid w:val="007B4A10"/>
    <w:rsid w:val="007B4DC0"/>
    <w:rsid w:val="007B5504"/>
    <w:rsid w:val="007B55FF"/>
    <w:rsid w:val="007B5FAB"/>
    <w:rsid w:val="007B7ACE"/>
    <w:rsid w:val="007B7C1D"/>
    <w:rsid w:val="007B7D8A"/>
    <w:rsid w:val="007B7E2A"/>
    <w:rsid w:val="007B7FD0"/>
    <w:rsid w:val="007C0370"/>
    <w:rsid w:val="007C0731"/>
    <w:rsid w:val="007C073C"/>
    <w:rsid w:val="007C07C2"/>
    <w:rsid w:val="007C0C11"/>
    <w:rsid w:val="007C0D90"/>
    <w:rsid w:val="007C128E"/>
    <w:rsid w:val="007C19A0"/>
    <w:rsid w:val="007C1A03"/>
    <w:rsid w:val="007C1AD3"/>
    <w:rsid w:val="007C1D6B"/>
    <w:rsid w:val="007C1EB2"/>
    <w:rsid w:val="007C2475"/>
    <w:rsid w:val="007C2887"/>
    <w:rsid w:val="007C2A93"/>
    <w:rsid w:val="007C3370"/>
    <w:rsid w:val="007C33A2"/>
    <w:rsid w:val="007C36C1"/>
    <w:rsid w:val="007C372A"/>
    <w:rsid w:val="007C383B"/>
    <w:rsid w:val="007C3D5B"/>
    <w:rsid w:val="007C48E9"/>
    <w:rsid w:val="007C4DB9"/>
    <w:rsid w:val="007C4DBD"/>
    <w:rsid w:val="007C4DF6"/>
    <w:rsid w:val="007C4E13"/>
    <w:rsid w:val="007C4E39"/>
    <w:rsid w:val="007C50D9"/>
    <w:rsid w:val="007C5283"/>
    <w:rsid w:val="007C5748"/>
    <w:rsid w:val="007C5759"/>
    <w:rsid w:val="007C5AE9"/>
    <w:rsid w:val="007C5C57"/>
    <w:rsid w:val="007C5C77"/>
    <w:rsid w:val="007C607E"/>
    <w:rsid w:val="007C634A"/>
    <w:rsid w:val="007C6559"/>
    <w:rsid w:val="007C67C0"/>
    <w:rsid w:val="007C782B"/>
    <w:rsid w:val="007C7AC0"/>
    <w:rsid w:val="007C7BC7"/>
    <w:rsid w:val="007D01AA"/>
    <w:rsid w:val="007D02B6"/>
    <w:rsid w:val="007D05EF"/>
    <w:rsid w:val="007D0C2E"/>
    <w:rsid w:val="007D0C3F"/>
    <w:rsid w:val="007D10D1"/>
    <w:rsid w:val="007D15C4"/>
    <w:rsid w:val="007D187E"/>
    <w:rsid w:val="007D1A99"/>
    <w:rsid w:val="007D1B35"/>
    <w:rsid w:val="007D1F9C"/>
    <w:rsid w:val="007D20F6"/>
    <w:rsid w:val="007D3393"/>
    <w:rsid w:val="007D33D5"/>
    <w:rsid w:val="007D33DD"/>
    <w:rsid w:val="007D351A"/>
    <w:rsid w:val="007D3E90"/>
    <w:rsid w:val="007D43DF"/>
    <w:rsid w:val="007D49AD"/>
    <w:rsid w:val="007D4D2C"/>
    <w:rsid w:val="007D5253"/>
    <w:rsid w:val="007D5E07"/>
    <w:rsid w:val="007D6572"/>
    <w:rsid w:val="007D69F0"/>
    <w:rsid w:val="007D6C12"/>
    <w:rsid w:val="007D6DD3"/>
    <w:rsid w:val="007D7734"/>
    <w:rsid w:val="007D7BDA"/>
    <w:rsid w:val="007D7D6E"/>
    <w:rsid w:val="007D7ED0"/>
    <w:rsid w:val="007D7F58"/>
    <w:rsid w:val="007E007E"/>
    <w:rsid w:val="007E09F6"/>
    <w:rsid w:val="007E0B97"/>
    <w:rsid w:val="007E0D60"/>
    <w:rsid w:val="007E0D9D"/>
    <w:rsid w:val="007E0EF8"/>
    <w:rsid w:val="007E11B5"/>
    <w:rsid w:val="007E125C"/>
    <w:rsid w:val="007E1538"/>
    <w:rsid w:val="007E1742"/>
    <w:rsid w:val="007E1E91"/>
    <w:rsid w:val="007E1F1A"/>
    <w:rsid w:val="007E1F3F"/>
    <w:rsid w:val="007E1FAF"/>
    <w:rsid w:val="007E216D"/>
    <w:rsid w:val="007E2302"/>
    <w:rsid w:val="007E2C8A"/>
    <w:rsid w:val="007E2CB4"/>
    <w:rsid w:val="007E2F0B"/>
    <w:rsid w:val="007E3A9B"/>
    <w:rsid w:val="007E4426"/>
    <w:rsid w:val="007E4916"/>
    <w:rsid w:val="007E4EF7"/>
    <w:rsid w:val="007E54C9"/>
    <w:rsid w:val="007E575D"/>
    <w:rsid w:val="007E5798"/>
    <w:rsid w:val="007E58D7"/>
    <w:rsid w:val="007E5BCC"/>
    <w:rsid w:val="007E5DB2"/>
    <w:rsid w:val="007E5E6C"/>
    <w:rsid w:val="007E600B"/>
    <w:rsid w:val="007E618A"/>
    <w:rsid w:val="007E671F"/>
    <w:rsid w:val="007E67C5"/>
    <w:rsid w:val="007E6A09"/>
    <w:rsid w:val="007E6F95"/>
    <w:rsid w:val="007E70D2"/>
    <w:rsid w:val="007E716B"/>
    <w:rsid w:val="007E771C"/>
    <w:rsid w:val="007E7BFA"/>
    <w:rsid w:val="007F00FD"/>
    <w:rsid w:val="007F067C"/>
    <w:rsid w:val="007F0D5C"/>
    <w:rsid w:val="007F1034"/>
    <w:rsid w:val="007F12EA"/>
    <w:rsid w:val="007F138F"/>
    <w:rsid w:val="007F1BD1"/>
    <w:rsid w:val="007F22A8"/>
    <w:rsid w:val="007F2B88"/>
    <w:rsid w:val="007F2B9A"/>
    <w:rsid w:val="007F2B9F"/>
    <w:rsid w:val="007F2CBE"/>
    <w:rsid w:val="007F3070"/>
    <w:rsid w:val="007F34AE"/>
    <w:rsid w:val="007F36C6"/>
    <w:rsid w:val="007F37AD"/>
    <w:rsid w:val="007F3983"/>
    <w:rsid w:val="007F3A6D"/>
    <w:rsid w:val="007F3CFD"/>
    <w:rsid w:val="007F3E4B"/>
    <w:rsid w:val="007F449B"/>
    <w:rsid w:val="007F4597"/>
    <w:rsid w:val="007F45DB"/>
    <w:rsid w:val="007F4996"/>
    <w:rsid w:val="007F5034"/>
    <w:rsid w:val="007F5590"/>
    <w:rsid w:val="007F586F"/>
    <w:rsid w:val="007F6051"/>
    <w:rsid w:val="007F6E30"/>
    <w:rsid w:val="007F7719"/>
    <w:rsid w:val="007F775A"/>
    <w:rsid w:val="007F7BC7"/>
    <w:rsid w:val="007F7F23"/>
    <w:rsid w:val="007F7FEE"/>
    <w:rsid w:val="0080006F"/>
    <w:rsid w:val="0080019C"/>
    <w:rsid w:val="00800B2C"/>
    <w:rsid w:val="00800C6E"/>
    <w:rsid w:val="00800F21"/>
    <w:rsid w:val="008011F9"/>
    <w:rsid w:val="00801800"/>
    <w:rsid w:val="008018E2"/>
    <w:rsid w:val="008019FD"/>
    <w:rsid w:val="00801A25"/>
    <w:rsid w:val="00801A59"/>
    <w:rsid w:val="008025E9"/>
    <w:rsid w:val="00802B12"/>
    <w:rsid w:val="008030BC"/>
    <w:rsid w:val="00803367"/>
    <w:rsid w:val="00803A15"/>
    <w:rsid w:val="00803A55"/>
    <w:rsid w:val="00803E9B"/>
    <w:rsid w:val="00803F74"/>
    <w:rsid w:val="00803FCF"/>
    <w:rsid w:val="008041D8"/>
    <w:rsid w:val="00804209"/>
    <w:rsid w:val="00804748"/>
    <w:rsid w:val="00804D92"/>
    <w:rsid w:val="00804F89"/>
    <w:rsid w:val="008052E5"/>
    <w:rsid w:val="0080588A"/>
    <w:rsid w:val="00805EB4"/>
    <w:rsid w:val="00806A33"/>
    <w:rsid w:val="00806C98"/>
    <w:rsid w:val="00806DAC"/>
    <w:rsid w:val="00807020"/>
    <w:rsid w:val="0080772E"/>
    <w:rsid w:val="008078E7"/>
    <w:rsid w:val="00807B89"/>
    <w:rsid w:val="00807F0B"/>
    <w:rsid w:val="00810309"/>
    <w:rsid w:val="008104C9"/>
    <w:rsid w:val="00810533"/>
    <w:rsid w:val="00810780"/>
    <w:rsid w:val="00810D3D"/>
    <w:rsid w:val="0081150E"/>
    <w:rsid w:val="008117F8"/>
    <w:rsid w:val="00811EB0"/>
    <w:rsid w:val="008127A7"/>
    <w:rsid w:val="00812966"/>
    <w:rsid w:val="00812969"/>
    <w:rsid w:val="00812AEA"/>
    <w:rsid w:val="00812E1F"/>
    <w:rsid w:val="00812E8D"/>
    <w:rsid w:val="008133C4"/>
    <w:rsid w:val="00813A0B"/>
    <w:rsid w:val="00813CB9"/>
    <w:rsid w:val="00813ED0"/>
    <w:rsid w:val="0081419D"/>
    <w:rsid w:val="00814B1D"/>
    <w:rsid w:val="00814FC9"/>
    <w:rsid w:val="00815025"/>
    <w:rsid w:val="00815278"/>
    <w:rsid w:val="00815888"/>
    <w:rsid w:val="00815957"/>
    <w:rsid w:val="00815AFF"/>
    <w:rsid w:val="00815C9D"/>
    <w:rsid w:val="00815D38"/>
    <w:rsid w:val="0081674A"/>
    <w:rsid w:val="008170FC"/>
    <w:rsid w:val="008177D5"/>
    <w:rsid w:val="0081791C"/>
    <w:rsid w:val="00817B7A"/>
    <w:rsid w:val="00817E23"/>
    <w:rsid w:val="00820CD6"/>
    <w:rsid w:val="00820E53"/>
    <w:rsid w:val="00820E61"/>
    <w:rsid w:val="0082109F"/>
    <w:rsid w:val="00821712"/>
    <w:rsid w:val="0082183D"/>
    <w:rsid w:val="00821DCD"/>
    <w:rsid w:val="008222CE"/>
    <w:rsid w:val="008224FB"/>
    <w:rsid w:val="00823448"/>
    <w:rsid w:val="00823697"/>
    <w:rsid w:val="00824103"/>
    <w:rsid w:val="0082442B"/>
    <w:rsid w:val="00824554"/>
    <w:rsid w:val="00824712"/>
    <w:rsid w:val="0082487E"/>
    <w:rsid w:val="008249D8"/>
    <w:rsid w:val="008249FC"/>
    <w:rsid w:val="00824B98"/>
    <w:rsid w:val="00824C2A"/>
    <w:rsid w:val="008250FB"/>
    <w:rsid w:val="00825152"/>
    <w:rsid w:val="00825378"/>
    <w:rsid w:val="00825666"/>
    <w:rsid w:val="008256C9"/>
    <w:rsid w:val="00825863"/>
    <w:rsid w:val="00825A32"/>
    <w:rsid w:val="00825AEE"/>
    <w:rsid w:val="00825B22"/>
    <w:rsid w:val="00825D71"/>
    <w:rsid w:val="00825E31"/>
    <w:rsid w:val="00825EB3"/>
    <w:rsid w:val="00825FFF"/>
    <w:rsid w:val="00826228"/>
    <w:rsid w:val="0082626C"/>
    <w:rsid w:val="008263D1"/>
    <w:rsid w:val="0082681D"/>
    <w:rsid w:val="00826A88"/>
    <w:rsid w:val="00826B76"/>
    <w:rsid w:val="00826BCA"/>
    <w:rsid w:val="00826E1F"/>
    <w:rsid w:val="008276F7"/>
    <w:rsid w:val="00827A86"/>
    <w:rsid w:val="00830227"/>
    <w:rsid w:val="00830883"/>
    <w:rsid w:val="00830A82"/>
    <w:rsid w:val="00830DCA"/>
    <w:rsid w:val="00830E9E"/>
    <w:rsid w:val="008311DA"/>
    <w:rsid w:val="008312C1"/>
    <w:rsid w:val="008316CA"/>
    <w:rsid w:val="008319AD"/>
    <w:rsid w:val="00831DA4"/>
    <w:rsid w:val="008321A9"/>
    <w:rsid w:val="00832B55"/>
    <w:rsid w:val="0083306D"/>
    <w:rsid w:val="0083379B"/>
    <w:rsid w:val="00834171"/>
    <w:rsid w:val="00834217"/>
    <w:rsid w:val="00834406"/>
    <w:rsid w:val="0083525A"/>
    <w:rsid w:val="008355CE"/>
    <w:rsid w:val="00835CBB"/>
    <w:rsid w:val="00835D65"/>
    <w:rsid w:val="008364E2"/>
    <w:rsid w:val="008368C8"/>
    <w:rsid w:val="00836995"/>
    <w:rsid w:val="00836E9E"/>
    <w:rsid w:val="00836F5B"/>
    <w:rsid w:val="00837D86"/>
    <w:rsid w:val="00840621"/>
    <w:rsid w:val="00840B94"/>
    <w:rsid w:val="00840BEB"/>
    <w:rsid w:val="00840C41"/>
    <w:rsid w:val="00840C9B"/>
    <w:rsid w:val="008414BD"/>
    <w:rsid w:val="00841D10"/>
    <w:rsid w:val="00841E0D"/>
    <w:rsid w:val="00841FDF"/>
    <w:rsid w:val="00842768"/>
    <w:rsid w:val="008429E1"/>
    <w:rsid w:val="00842F7B"/>
    <w:rsid w:val="0084319B"/>
    <w:rsid w:val="00843648"/>
    <w:rsid w:val="00843B22"/>
    <w:rsid w:val="008441F0"/>
    <w:rsid w:val="008444EC"/>
    <w:rsid w:val="00844621"/>
    <w:rsid w:val="00844861"/>
    <w:rsid w:val="00844EAC"/>
    <w:rsid w:val="00845735"/>
    <w:rsid w:val="0084582E"/>
    <w:rsid w:val="00845850"/>
    <w:rsid w:val="00845A11"/>
    <w:rsid w:val="00845A92"/>
    <w:rsid w:val="00845B39"/>
    <w:rsid w:val="00846301"/>
    <w:rsid w:val="008463D9"/>
    <w:rsid w:val="00846FAE"/>
    <w:rsid w:val="00847270"/>
    <w:rsid w:val="00847563"/>
    <w:rsid w:val="0084790D"/>
    <w:rsid w:val="00847967"/>
    <w:rsid w:val="00847E1C"/>
    <w:rsid w:val="00850858"/>
    <w:rsid w:val="00850B72"/>
    <w:rsid w:val="00850D9E"/>
    <w:rsid w:val="00851005"/>
    <w:rsid w:val="00851BFD"/>
    <w:rsid w:val="00851D47"/>
    <w:rsid w:val="00852AA2"/>
    <w:rsid w:val="00852D53"/>
    <w:rsid w:val="00852DA6"/>
    <w:rsid w:val="00852F30"/>
    <w:rsid w:val="00852FDC"/>
    <w:rsid w:val="008537AD"/>
    <w:rsid w:val="00853B14"/>
    <w:rsid w:val="00853E66"/>
    <w:rsid w:val="0085518B"/>
    <w:rsid w:val="00855520"/>
    <w:rsid w:val="008556C6"/>
    <w:rsid w:val="00855702"/>
    <w:rsid w:val="00855709"/>
    <w:rsid w:val="00855B62"/>
    <w:rsid w:val="00855FCE"/>
    <w:rsid w:val="00856269"/>
    <w:rsid w:val="00857030"/>
    <w:rsid w:val="00857421"/>
    <w:rsid w:val="008575AE"/>
    <w:rsid w:val="00857B37"/>
    <w:rsid w:val="00857F0C"/>
    <w:rsid w:val="008601DD"/>
    <w:rsid w:val="00860217"/>
    <w:rsid w:val="008606CB"/>
    <w:rsid w:val="00860838"/>
    <w:rsid w:val="008608FE"/>
    <w:rsid w:val="00860E97"/>
    <w:rsid w:val="00861894"/>
    <w:rsid w:val="00861D80"/>
    <w:rsid w:val="00861DF1"/>
    <w:rsid w:val="0086215C"/>
    <w:rsid w:val="0086282A"/>
    <w:rsid w:val="00862B87"/>
    <w:rsid w:val="00862D43"/>
    <w:rsid w:val="00863168"/>
    <w:rsid w:val="008632A0"/>
    <w:rsid w:val="008634C2"/>
    <w:rsid w:val="00863782"/>
    <w:rsid w:val="00863816"/>
    <w:rsid w:val="00863B24"/>
    <w:rsid w:val="00863BFB"/>
    <w:rsid w:val="00863F09"/>
    <w:rsid w:val="00864038"/>
    <w:rsid w:val="008640E0"/>
    <w:rsid w:val="008643E2"/>
    <w:rsid w:val="0086471C"/>
    <w:rsid w:val="00864819"/>
    <w:rsid w:val="0086504C"/>
    <w:rsid w:val="0086546F"/>
    <w:rsid w:val="008655B0"/>
    <w:rsid w:val="00865952"/>
    <w:rsid w:val="0086617B"/>
    <w:rsid w:val="00866195"/>
    <w:rsid w:val="0086635E"/>
    <w:rsid w:val="008664D6"/>
    <w:rsid w:val="008665A9"/>
    <w:rsid w:val="00866C45"/>
    <w:rsid w:val="00867019"/>
    <w:rsid w:val="00867173"/>
    <w:rsid w:val="008674E8"/>
    <w:rsid w:val="008674EF"/>
    <w:rsid w:val="008675F6"/>
    <w:rsid w:val="008677D4"/>
    <w:rsid w:val="008678D2"/>
    <w:rsid w:val="00867A1C"/>
    <w:rsid w:val="008700B4"/>
    <w:rsid w:val="008700FE"/>
    <w:rsid w:val="0087055D"/>
    <w:rsid w:val="00870ACF"/>
    <w:rsid w:val="0087126C"/>
    <w:rsid w:val="00871A15"/>
    <w:rsid w:val="008725B5"/>
    <w:rsid w:val="0087265A"/>
    <w:rsid w:val="00873607"/>
    <w:rsid w:val="0087360F"/>
    <w:rsid w:val="00873FB7"/>
    <w:rsid w:val="008740D3"/>
    <w:rsid w:val="00874771"/>
    <w:rsid w:val="00874A97"/>
    <w:rsid w:val="0087522C"/>
    <w:rsid w:val="008756CA"/>
    <w:rsid w:val="00875851"/>
    <w:rsid w:val="00876292"/>
    <w:rsid w:val="00876476"/>
    <w:rsid w:val="00876702"/>
    <w:rsid w:val="008769FE"/>
    <w:rsid w:val="008769FF"/>
    <w:rsid w:val="00876BF1"/>
    <w:rsid w:val="008771C9"/>
    <w:rsid w:val="00877240"/>
    <w:rsid w:val="008774A1"/>
    <w:rsid w:val="00877604"/>
    <w:rsid w:val="00877692"/>
    <w:rsid w:val="008776AB"/>
    <w:rsid w:val="00877892"/>
    <w:rsid w:val="008778F4"/>
    <w:rsid w:val="00877A53"/>
    <w:rsid w:val="00880273"/>
    <w:rsid w:val="00880D9D"/>
    <w:rsid w:val="00881485"/>
    <w:rsid w:val="00881C41"/>
    <w:rsid w:val="00881CA0"/>
    <w:rsid w:val="0088209B"/>
    <w:rsid w:val="008824BB"/>
    <w:rsid w:val="0088254D"/>
    <w:rsid w:val="008827B7"/>
    <w:rsid w:val="008832C6"/>
    <w:rsid w:val="00883966"/>
    <w:rsid w:val="00883C22"/>
    <w:rsid w:val="00884438"/>
    <w:rsid w:val="00884553"/>
    <w:rsid w:val="0088479E"/>
    <w:rsid w:val="00884B40"/>
    <w:rsid w:val="00884E87"/>
    <w:rsid w:val="00885155"/>
    <w:rsid w:val="00885599"/>
    <w:rsid w:val="0088573E"/>
    <w:rsid w:val="00885914"/>
    <w:rsid w:val="00885A1E"/>
    <w:rsid w:val="00885CFF"/>
    <w:rsid w:val="0088651F"/>
    <w:rsid w:val="00887970"/>
    <w:rsid w:val="00887995"/>
    <w:rsid w:val="00887C0E"/>
    <w:rsid w:val="00887FDB"/>
    <w:rsid w:val="00890146"/>
    <w:rsid w:val="008902E9"/>
    <w:rsid w:val="008902F8"/>
    <w:rsid w:val="00890CF7"/>
    <w:rsid w:val="00890DAE"/>
    <w:rsid w:val="008910F7"/>
    <w:rsid w:val="00891964"/>
    <w:rsid w:val="00891F74"/>
    <w:rsid w:val="00892161"/>
    <w:rsid w:val="008921AC"/>
    <w:rsid w:val="008924F0"/>
    <w:rsid w:val="00892A75"/>
    <w:rsid w:val="00892C5E"/>
    <w:rsid w:val="00892CEA"/>
    <w:rsid w:val="00892D2E"/>
    <w:rsid w:val="00892FEC"/>
    <w:rsid w:val="0089302A"/>
    <w:rsid w:val="00893037"/>
    <w:rsid w:val="0089303A"/>
    <w:rsid w:val="0089327B"/>
    <w:rsid w:val="0089343C"/>
    <w:rsid w:val="008935EC"/>
    <w:rsid w:val="00893C65"/>
    <w:rsid w:val="00894108"/>
    <w:rsid w:val="00894260"/>
    <w:rsid w:val="008942C3"/>
    <w:rsid w:val="00894651"/>
    <w:rsid w:val="00894667"/>
    <w:rsid w:val="00894747"/>
    <w:rsid w:val="00894B5E"/>
    <w:rsid w:val="00894CB1"/>
    <w:rsid w:val="00894D7D"/>
    <w:rsid w:val="00894F72"/>
    <w:rsid w:val="008953BD"/>
    <w:rsid w:val="0089574E"/>
    <w:rsid w:val="008957A7"/>
    <w:rsid w:val="008957C9"/>
    <w:rsid w:val="00895B20"/>
    <w:rsid w:val="00895B4F"/>
    <w:rsid w:val="00896265"/>
    <w:rsid w:val="008968CA"/>
    <w:rsid w:val="008969E3"/>
    <w:rsid w:val="00896D09"/>
    <w:rsid w:val="00897256"/>
    <w:rsid w:val="00897294"/>
    <w:rsid w:val="008972E0"/>
    <w:rsid w:val="008973DD"/>
    <w:rsid w:val="0089771C"/>
    <w:rsid w:val="00897F04"/>
    <w:rsid w:val="008A04F1"/>
    <w:rsid w:val="008A04FF"/>
    <w:rsid w:val="008A0985"/>
    <w:rsid w:val="008A09B6"/>
    <w:rsid w:val="008A0A20"/>
    <w:rsid w:val="008A15B1"/>
    <w:rsid w:val="008A164F"/>
    <w:rsid w:val="008A1FB8"/>
    <w:rsid w:val="008A215F"/>
    <w:rsid w:val="008A21EA"/>
    <w:rsid w:val="008A239C"/>
    <w:rsid w:val="008A262B"/>
    <w:rsid w:val="008A29F0"/>
    <w:rsid w:val="008A2A93"/>
    <w:rsid w:val="008A2D6F"/>
    <w:rsid w:val="008A2F62"/>
    <w:rsid w:val="008A3153"/>
    <w:rsid w:val="008A346B"/>
    <w:rsid w:val="008A34E4"/>
    <w:rsid w:val="008A3B14"/>
    <w:rsid w:val="008A40CA"/>
    <w:rsid w:val="008A419B"/>
    <w:rsid w:val="008A45C4"/>
    <w:rsid w:val="008A494B"/>
    <w:rsid w:val="008A513C"/>
    <w:rsid w:val="008A5184"/>
    <w:rsid w:val="008A530F"/>
    <w:rsid w:val="008A5597"/>
    <w:rsid w:val="008A5704"/>
    <w:rsid w:val="008A58CC"/>
    <w:rsid w:val="008A5C93"/>
    <w:rsid w:val="008A5E55"/>
    <w:rsid w:val="008A5EC8"/>
    <w:rsid w:val="008A6091"/>
    <w:rsid w:val="008A60F0"/>
    <w:rsid w:val="008A65E4"/>
    <w:rsid w:val="008A690D"/>
    <w:rsid w:val="008A6D5C"/>
    <w:rsid w:val="008A6D5E"/>
    <w:rsid w:val="008A7195"/>
    <w:rsid w:val="008A7236"/>
    <w:rsid w:val="008A73FE"/>
    <w:rsid w:val="008A77F5"/>
    <w:rsid w:val="008B00EE"/>
    <w:rsid w:val="008B046E"/>
    <w:rsid w:val="008B0AD4"/>
    <w:rsid w:val="008B0D5D"/>
    <w:rsid w:val="008B1840"/>
    <w:rsid w:val="008B1B00"/>
    <w:rsid w:val="008B205A"/>
    <w:rsid w:val="008B2127"/>
    <w:rsid w:val="008B2405"/>
    <w:rsid w:val="008B2711"/>
    <w:rsid w:val="008B297D"/>
    <w:rsid w:val="008B2CB5"/>
    <w:rsid w:val="008B3237"/>
    <w:rsid w:val="008B39E3"/>
    <w:rsid w:val="008B3B1F"/>
    <w:rsid w:val="008B41FE"/>
    <w:rsid w:val="008B47C5"/>
    <w:rsid w:val="008B4AE6"/>
    <w:rsid w:val="008B4EC4"/>
    <w:rsid w:val="008B5243"/>
    <w:rsid w:val="008B52BC"/>
    <w:rsid w:val="008B57AC"/>
    <w:rsid w:val="008B5BB8"/>
    <w:rsid w:val="008B5BFB"/>
    <w:rsid w:val="008B6523"/>
    <w:rsid w:val="008B683E"/>
    <w:rsid w:val="008B6F61"/>
    <w:rsid w:val="008C08D0"/>
    <w:rsid w:val="008C0B1C"/>
    <w:rsid w:val="008C0E7E"/>
    <w:rsid w:val="008C1217"/>
    <w:rsid w:val="008C139A"/>
    <w:rsid w:val="008C13D8"/>
    <w:rsid w:val="008C16D4"/>
    <w:rsid w:val="008C1833"/>
    <w:rsid w:val="008C1C17"/>
    <w:rsid w:val="008C1C65"/>
    <w:rsid w:val="008C212D"/>
    <w:rsid w:val="008C3209"/>
    <w:rsid w:val="008C3E58"/>
    <w:rsid w:val="008C3EDB"/>
    <w:rsid w:val="008C4342"/>
    <w:rsid w:val="008C4A02"/>
    <w:rsid w:val="008C4EE3"/>
    <w:rsid w:val="008C52C9"/>
    <w:rsid w:val="008C533C"/>
    <w:rsid w:val="008C56B1"/>
    <w:rsid w:val="008C57C4"/>
    <w:rsid w:val="008C581C"/>
    <w:rsid w:val="008C591A"/>
    <w:rsid w:val="008C5BF1"/>
    <w:rsid w:val="008C5E6E"/>
    <w:rsid w:val="008C5F96"/>
    <w:rsid w:val="008C6557"/>
    <w:rsid w:val="008C65BD"/>
    <w:rsid w:val="008C6782"/>
    <w:rsid w:val="008C67C5"/>
    <w:rsid w:val="008C6887"/>
    <w:rsid w:val="008D0245"/>
    <w:rsid w:val="008D035A"/>
    <w:rsid w:val="008D199B"/>
    <w:rsid w:val="008D1DB6"/>
    <w:rsid w:val="008D2104"/>
    <w:rsid w:val="008D21BB"/>
    <w:rsid w:val="008D229B"/>
    <w:rsid w:val="008D244B"/>
    <w:rsid w:val="008D2888"/>
    <w:rsid w:val="008D29C0"/>
    <w:rsid w:val="008D3153"/>
    <w:rsid w:val="008D41DF"/>
    <w:rsid w:val="008D4F5C"/>
    <w:rsid w:val="008D57FB"/>
    <w:rsid w:val="008D58F5"/>
    <w:rsid w:val="008D5915"/>
    <w:rsid w:val="008D5B23"/>
    <w:rsid w:val="008D60BF"/>
    <w:rsid w:val="008D60DE"/>
    <w:rsid w:val="008D656F"/>
    <w:rsid w:val="008D6C4B"/>
    <w:rsid w:val="008D72C3"/>
    <w:rsid w:val="008D72EA"/>
    <w:rsid w:val="008D7DD1"/>
    <w:rsid w:val="008D7EDA"/>
    <w:rsid w:val="008E0A64"/>
    <w:rsid w:val="008E1256"/>
    <w:rsid w:val="008E1471"/>
    <w:rsid w:val="008E147B"/>
    <w:rsid w:val="008E170C"/>
    <w:rsid w:val="008E17F4"/>
    <w:rsid w:val="008E1852"/>
    <w:rsid w:val="008E1865"/>
    <w:rsid w:val="008E19B4"/>
    <w:rsid w:val="008E265C"/>
    <w:rsid w:val="008E2FCB"/>
    <w:rsid w:val="008E364F"/>
    <w:rsid w:val="008E395A"/>
    <w:rsid w:val="008E3B98"/>
    <w:rsid w:val="008E3BAF"/>
    <w:rsid w:val="008E4408"/>
    <w:rsid w:val="008E500F"/>
    <w:rsid w:val="008E5053"/>
    <w:rsid w:val="008E5600"/>
    <w:rsid w:val="008E5AA1"/>
    <w:rsid w:val="008E5ACA"/>
    <w:rsid w:val="008E5ECE"/>
    <w:rsid w:val="008E626B"/>
    <w:rsid w:val="008E6786"/>
    <w:rsid w:val="008E6B4F"/>
    <w:rsid w:val="008E6D33"/>
    <w:rsid w:val="008E715E"/>
    <w:rsid w:val="008E78C6"/>
    <w:rsid w:val="008E7956"/>
    <w:rsid w:val="008E7BD9"/>
    <w:rsid w:val="008F05FF"/>
    <w:rsid w:val="008F0B5F"/>
    <w:rsid w:val="008F0BEE"/>
    <w:rsid w:val="008F1615"/>
    <w:rsid w:val="008F1A33"/>
    <w:rsid w:val="008F1D51"/>
    <w:rsid w:val="008F1EC4"/>
    <w:rsid w:val="008F2054"/>
    <w:rsid w:val="008F2531"/>
    <w:rsid w:val="008F25F9"/>
    <w:rsid w:val="008F2A01"/>
    <w:rsid w:val="008F2A03"/>
    <w:rsid w:val="008F2EBC"/>
    <w:rsid w:val="008F2F32"/>
    <w:rsid w:val="008F3073"/>
    <w:rsid w:val="008F3234"/>
    <w:rsid w:val="008F34AA"/>
    <w:rsid w:val="008F3B9D"/>
    <w:rsid w:val="008F3BD4"/>
    <w:rsid w:val="008F41EF"/>
    <w:rsid w:val="008F4531"/>
    <w:rsid w:val="008F4941"/>
    <w:rsid w:val="008F4BBB"/>
    <w:rsid w:val="008F4E19"/>
    <w:rsid w:val="008F5366"/>
    <w:rsid w:val="008F545B"/>
    <w:rsid w:val="008F54E1"/>
    <w:rsid w:val="008F5C46"/>
    <w:rsid w:val="008F5CBF"/>
    <w:rsid w:val="008F5D96"/>
    <w:rsid w:val="008F604A"/>
    <w:rsid w:val="008F65DE"/>
    <w:rsid w:val="008F712C"/>
    <w:rsid w:val="008F718A"/>
    <w:rsid w:val="008F73AB"/>
    <w:rsid w:val="008F78B2"/>
    <w:rsid w:val="008F7B70"/>
    <w:rsid w:val="008F7BA6"/>
    <w:rsid w:val="008F7EF1"/>
    <w:rsid w:val="00900118"/>
    <w:rsid w:val="0090019C"/>
    <w:rsid w:val="00900A0F"/>
    <w:rsid w:val="00900AD1"/>
    <w:rsid w:val="00900AEB"/>
    <w:rsid w:val="00900B5A"/>
    <w:rsid w:val="00900C40"/>
    <w:rsid w:val="00900EE8"/>
    <w:rsid w:val="00900F29"/>
    <w:rsid w:val="00901080"/>
    <w:rsid w:val="009011EE"/>
    <w:rsid w:val="009012D5"/>
    <w:rsid w:val="00901EE3"/>
    <w:rsid w:val="009020A9"/>
    <w:rsid w:val="009025FD"/>
    <w:rsid w:val="00902AAA"/>
    <w:rsid w:val="009032D7"/>
    <w:rsid w:val="00903530"/>
    <w:rsid w:val="009042DC"/>
    <w:rsid w:val="0090445D"/>
    <w:rsid w:val="009048DC"/>
    <w:rsid w:val="00904B51"/>
    <w:rsid w:val="00904D81"/>
    <w:rsid w:val="00904E90"/>
    <w:rsid w:val="00904EA6"/>
    <w:rsid w:val="00904F96"/>
    <w:rsid w:val="0090509B"/>
    <w:rsid w:val="009051C1"/>
    <w:rsid w:val="009055AF"/>
    <w:rsid w:val="009055F0"/>
    <w:rsid w:val="00906577"/>
    <w:rsid w:val="009066D2"/>
    <w:rsid w:val="009074AB"/>
    <w:rsid w:val="009076DE"/>
    <w:rsid w:val="00907A57"/>
    <w:rsid w:val="00907A64"/>
    <w:rsid w:val="00907A83"/>
    <w:rsid w:val="00910470"/>
    <w:rsid w:val="00910948"/>
    <w:rsid w:val="0091112E"/>
    <w:rsid w:val="009111CA"/>
    <w:rsid w:val="0091148E"/>
    <w:rsid w:val="0091165C"/>
    <w:rsid w:val="00911DB7"/>
    <w:rsid w:val="009125B1"/>
    <w:rsid w:val="0091299A"/>
    <w:rsid w:val="00912B5C"/>
    <w:rsid w:val="00912BDC"/>
    <w:rsid w:val="00912D81"/>
    <w:rsid w:val="009130ED"/>
    <w:rsid w:val="00914514"/>
    <w:rsid w:val="0091462F"/>
    <w:rsid w:val="0091499C"/>
    <w:rsid w:val="00914B0A"/>
    <w:rsid w:val="00914EA8"/>
    <w:rsid w:val="009151E5"/>
    <w:rsid w:val="00915406"/>
    <w:rsid w:val="00915DA6"/>
    <w:rsid w:val="00915DC4"/>
    <w:rsid w:val="00915F76"/>
    <w:rsid w:val="0091627D"/>
    <w:rsid w:val="00916599"/>
    <w:rsid w:val="00916932"/>
    <w:rsid w:val="00916999"/>
    <w:rsid w:val="00916A5B"/>
    <w:rsid w:val="00916D6C"/>
    <w:rsid w:val="00916E0E"/>
    <w:rsid w:val="009173B8"/>
    <w:rsid w:val="009173FD"/>
    <w:rsid w:val="0091799C"/>
    <w:rsid w:val="00917A5F"/>
    <w:rsid w:val="00917B26"/>
    <w:rsid w:val="00920058"/>
    <w:rsid w:val="0092006D"/>
    <w:rsid w:val="00920655"/>
    <w:rsid w:val="0092085F"/>
    <w:rsid w:val="00920B47"/>
    <w:rsid w:val="0092110A"/>
    <w:rsid w:val="0092115B"/>
    <w:rsid w:val="0092135A"/>
    <w:rsid w:val="009215C0"/>
    <w:rsid w:val="00921A36"/>
    <w:rsid w:val="00921C42"/>
    <w:rsid w:val="00921D42"/>
    <w:rsid w:val="00921E07"/>
    <w:rsid w:val="00921E13"/>
    <w:rsid w:val="009220A5"/>
    <w:rsid w:val="009220CC"/>
    <w:rsid w:val="009228A0"/>
    <w:rsid w:val="00922994"/>
    <w:rsid w:val="0092326F"/>
    <w:rsid w:val="00923370"/>
    <w:rsid w:val="009239E3"/>
    <w:rsid w:val="00923D05"/>
    <w:rsid w:val="00923DE8"/>
    <w:rsid w:val="00923E31"/>
    <w:rsid w:val="00923E73"/>
    <w:rsid w:val="0092400E"/>
    <w:rsid w:val="00924022"/>
    <w:rsid w:val="009243DF"/>
    <w:rsid w:val="009243E5"/>
    <w:rsid w:val="00924FCE"/>
    <w:rsid w:val="00925113"/>
    <w:rsid w:val="0092514E"/>
    <w:rsid w:val="00925154"/>
    <w:rsid w:val="0092536E"/>
    <w:rsid w:val="009266A1"/>
    <w:rsid w:val="00926787"/>
    <w:rsid w:val="00926863"/>
    <w:rsid w:val="00926C4E"/>
    <w:rsid w:val="00926DC3"/>
    <w:rsid w:val="00927233"/>
    <w:rsid w:val="009274C6"/>
    <w:rsid w:val="0092790A"/>
    <w:rsid w:val="00927BD3"/>
    <w:rsid w:val="00930348"/>
    <w:rsid w:val="00931624"/>
    <w:rsid w:val="00931800"/>
    <w:rsid w:val="00931E10"/>
    <w:rsid w:val="009324EB"/>
    <w:rsid w:val="009326F6"/>
    <w:rsid w:val="009329E7"/>
    <w:rsid w:val="00932AB9"/>
    <w:rsid w:val="009334CF"/>
    <w:rsid w:val="0093356B"/>
    <w:rsid w:val="0093389C"/>
    <w:rsid w:val="00933E3D"/>
    <w:rsid w:val="00933F00"/>
    <w:rsid w:val="00933FBA"/>
    <w:rsid w:val="00934262"/>
    <w:rsid w:val="009343B3"/>
    <w:rsid w:val="009348A4"/>
    <w:rsid w:val="00934B36"/>
    <w:rsid w:val="0093504E"/>
    <w:rsid w:val="00935EEB"/>
    <w:rsid w:val="009362AF"/>
    <w:rsid w:val="009363CD"/>
    <w:rsid w:val="00936918"/>
    <w:rsid w:val="00936CC1"/>
    <w:rsid w:val="00936E52"/>
    <w:rsid w:val="00936E7D"/>
    <w:rsid w:val="00936F23"/>
    <w:rsid w:val="009373AD"/>
    <w:rsid w:val="0093757D"/>
    <w:rsid w:val="00937658"/>
    <w:rsid w:val="009378A2"/>
    <w:rsid w:val="00937A4D"/>
    <w:rsid w:val="00940391"/>
    <w:rsid w:val="0094063E"/>
    <w:rsid w:val="00940669"/>
    <w:rsid w:val="00940687"/>
    <w:rsid w:val="00940834"/>
    <w:rsid w:val="00940888"/>
    <w:rsid w:val="00940B03"/>
    <w:rsid w:val="00940E38"/>
    <w:rsid w:val="0094102E"/>
    <w:rsid w:val="00941780"/>
    <w:rsid w:val="009422E5"/>
    <w:rsid w:val="00942A5A"/>
    <w:rsid w:val="00942C2F"/>
    <w:rsid w:val="00942D30"/>
    <w:rsid w:val="0094307E"/>
    <w:rsid w:val="00943479"/>
    <w:rsid w:val="00943499"/>
    <w:rsid w:val="00943A74"/>
    <w:rsid w:val="00944310"/>
    <w:rsid w:val="00944B63"/>
    <w:rsid w:val="00944C40"/>
    <w:rsid w:val="00944C50"/>
    <w:rsid w:val="00945E37"/>
    <w:rsid w:val="009461E5"/>
    <w:rsid w:val="00946925"/>
    <w:rsid w:val="00947092"/>
    <w:rsid w:val="0094769B"/>
    <w:rsid w:val="00947C70"/>
    <w:rsid w:val="00947E9E"/>
    <w:rsid w:val="00950168"/>
    <w:rsid w:val="00950BC1"/>
    <w:rsid w:val="00950C57"/>
    <w:rsid w:val="00950CEC"/>
    <w:rsid w:val="00951864"/>
    <w:rsid w:val="00951994"/>
    <w:rsid w:val="00951FF5"/>
    <w:rsid w:val="0095285A"/>
    <w:rsid w:val="0095322A"/>
    <w:rsid w:val="009535C1"/>
    <w:rsid w:val="009536F2"/>
    <w:rsid w:val="0095370E"/>
    <w:rsid w:val="00953751"/>
    <w:rsid w:val="00953757"/>
    <w:rsid w:val="00953922"/>
    <w:rsid w:val="00954ACF"/>
    <w:rsid w:val="00954CA1"/>
    <w:rsid w:val="0095522A"/>
    <w:rsid w:val="0095526B"/>
    <w:rsid w:val="00955334"/>
    <w:rsid w:val="0095553E"/>
    <w:rsid w:val="009558FD"/>
    <w:rsid w:val="00955903"/>
    <w:rsid w:val="009560B5"/>
    <w:rsid w:val="009560E3"/>
    <w:rsid w:val="00956183"/>
    <w:rsid w:val="009561A0"/>
    <w:rsid w:val="0095677F"/>
    <w:rsid w:val="009569FC"/>
    <w:rsid w:val="00956B84"/>
    <w:rsid w:val="00956D4E"/>
    <w:rsid w:val="009571BA"/>
    <w:rsid w:val="009574B8"/>
    <w:rsid w:val="00957522"/>
    <w:rsid w:val="00957F8D"/>
    <w:rsid w:val="00957FE1"/>
    <w:rsid w:val="0096047E"/>
    <w:rsid w:val="009604AA"/>
    <w:rsid w:val="00960806"/>
    <w:rsid w:val="009608C9"/>
    <w:rsid w:val="009609CB"/>
    <w:rsid w:val="00961161"/>
    <w:rsid w:val="00961185"/>
    <w:rsid w:val="009622AC"/>
    <w:rsid w:val="009626B1"/>
    <w:rsid w:val="00962CA1"/>
    <w:rsid w:val="00963473"/>
    <w:rsid w:val="00963500"/>
    <w:rsid w:val="009635E0"/>
    <w:rsid w:val="00963B5A"/>
    <w:rsid w:val="00963C28"/>
    <w:rsid w:val="00963D0C"/>
    <w:rsid w:val="00963E81"/>
    <w:rsid w:val="0096411D"/>
    <w:rsid w:val="00964762"/>
    <w:rsid w:val="009647EB"/>
    <w:rsid w:val="0096485B"/>
    <w:rsid w:val="00965333"/>
    <w:rsid w:val="00965E3B"/>
    <w:rsid w:val="00965E6D"/>
    <w:rsid w:val="00965E9D"/>
    <w:rsid w:val="00965F76"/>
    <w:rsid w:val="00965F97"/>
    <w:rsid w:val="009662E4"/>
    <w:rsid w:val="00966312"/>
    <w:rsid w:val="00966542"/>
    <w:rsid w:val="009665FD"/>
    <w:rsid w:val="00966AB3"/>
    <w:rsid w:val="00966B1D"/>
    <w:rsid w:val="00967258"/>
    <w:rsid w:val="00967B33"/>
    <w:rsid w:val="00967CD6"/>
    <w:rsid w:val="00967E20"/>
    <w:rsid w:val="00967F9A"/>
    <w:rsid w:val="00970213"/>
    <w:rsid w:val="009702B4"/>
    <w:rsid w:val="00970630"/>
    <w:rsid w:val="009707D4"/>
    <w:rsid w:val="00970CDA"/>
    <w:rsid w:val="00970D7B"/>
    <w:rsid w:val="00970DDC"/>
    <w:rsid w:val="009713AA"/>
    <w:rsid w:val="009716B9"/>
    <w:rsid w:val="00971FA2"/>
    <w:rsid w:val="00972094"/>
    <w:rsid w:val="009724DD"/>
    <w:rsid w:val="00972535"/>
    <w:rsid w:val="00972A9A"/>
    <w:rsid w:val="00972EC0"/>
    <w:rsid w:val="0097302D"/>
    <w:rsid w:val="00973067"/>
    <w:rsid w:val="0097319C"/>
    <w:rsid w:val="0097380C"/>
    <w:rsid w:val="00973D92"/>
    <w:rsid w:val="00973E33"/>
    <w:rsid w:val="00973ED5"/>
    <w:rsid w:val="00973ED6"/>
    <w:rsid w:val="009740A2"/>
    <w:rsid w:val="009742A4"/>
    <w:rsid w:val="009742A9"/>
    <w:rsid w:val="009745F3"/>
    <w:rsid w:val="009749AE"/>
    <w:rsid w:val="00974A1B"/>
    <w:rsid w:val="00975BBE"/>
    <w:rsid w:val="00975D5C"/>
    <w:rsid w:val="00976291"/>
    <w:rsid w:val="00976304"/>
    <w:rsid w:val="00976484"/>
    <w:rsid w:val="009765BE"/>
    <w:rsid w:val="00976A53"/>
    <w:rsid w:val="00976DCC"/>
    <w:rsid w:val="0097712E"/>
    <w:rsid w:val="00977280"/>
    <w:rsid w:val="009778DF"/>
    <w:rsid w:val="009779AF"/>
    <w:rsid w:val="00977B93"/>
    <w:rsid w:val="00977F5A"/>
    <w:rsid w:val="00980754"/>
    <w:rsid w:val="00981725"/>
    <w:rsid w:val="00981C39"/>
    <w:rsid w:val="00981CA9"/>
    <w:rsid w:val="00981D16"/>
    <w:rsid w:val="00981D23"/>
    <w:rsid w:val="009820FA"/>
    <w:rsid w:val="009821D9"/>
    <w:rsid w:val="00982296"/>
    <w:rsid w:val="009827D9"/>
    <w:rsid w:val="0098288D"/>
    <w:rsid w:val="00982CB7"/>
    <w:rsid w:val="00982CFA"/>
    <w:rsid w:val="009837B8"/>
    <w:rsid w:val="009837DD"/>
    <w:rsid w:val="00983A13"/>
    <w:rsid w:val="00983F90"/>
    <w:rsid w:val="009841C3"/>
    <w:rsid w:val="00984208"/>
    <w:rsid w:val="009847E0"/>
    <w:rsid w:val="00984D13"/>
    <w:rsid w:val="00985269"/>
    <w:rsid w:val="009854FF"/>
    <w:rsid w:val="0098556F"/>
    <w:rsid w:val="00985604"/>
    <w:rsid w:val="009856E3"/>
    <w:rsid w:val="00985C5F"/>
    <w:rsid w:val="00986470"/>
    <w:rsid w:val="009864FB"/>
    <w:rsid w:val="0098659E"/>
    <w:rsid w:val="009872F0"/>
    <w:rsid w:val="0098732F"/>
    <w:rsid w:val="009874E0"/>
    <w:rsid w:val="0098756E"/>
    <w:rsid w:val="00987BEE"/>
    <w:rsid w:val="00987D3B"/>
    <w:rsid w:val="00987D81"/>
    <w:rsid w:val="009910CB"/>
    <w:rsid w:val="00991503"/>
    <w:rsid w:val="009915F9"/>
    <w:rsid w:val="009918EC"/>
    <w:rsid w:val="00991B23"/>
    <w:rsid w:val="00992236"/>
    <w:rsid w:val="009925E6"/>
    <w:rsid w:val="00992846"/>
    <w:rsid w:val="009928A3"/>
    <w:rsid w:val="00992BD3"/>
    <w:rsid w:val="00992D0D"/>
    <w:rsid w:val="00992D12"/>
    <w:rsid w:val="00992DE5"/>
    <w:rsid w:val="00992E39"/>
    <w:rsid w:val="00993264"/>
    <w:rsid w:val="009933BA"/>
    <w:rsid w:val="009937EF"/>
    <w:rsid w:val="00993996"/>
    <w:rsid w:val="00993B1D"/>
    <w:rsid w:val="00993D87"/>
    <w:rsid w:val="00993EF4"/>
    <w:rsid w:val="0099426E"/>
    <w:rsid w:val="009944D5"/>
    <w:rsid w:val="0099486B"/>
    <w:rsid w:val="0099559A"/>
    <w:rsid w:val="00995603"/>
    <w:rsid w:val="00995AF8"/>
    <w:rsid w:val="00995BA9"/>
    <w:rsid w:val="00995C82"/>
    <w:rsid w:val="00995E0F"/>
    <w:rsid w:val="0099600A"/>
    <w:rsid w:val="0099644C"/>
    <w:rsid w:val="00996481"/>
    <w:rsid w:val="009966EC"/>
    <w:rsid w:val="00996781"/>
    <w:rsid w:val="00996789"/>
    <w:rsid w:val="00996BD0"/>
    <w:rsid w:val="0099711F"/>
    <w:rsid w:val="0099723F"/>
    <w:rsid w:val="0099751F"/>
    <w:rsid w:val="0099764C"/>
    <w:rsid w:val="009976B9"/>
    <w:rsid w:val="00997762"/>
    <w:rsid w:val="009A02A1"/>
    <w:rsid w:val="009A0792"/>
    <w:rsid w:val="009A0978"/>
    <w:rsid w:val="009A0AC1"/>
    <w:rsid w:val="009A0D44"/>
    <w:rsid w:val="009A16F5"/>
    <w:rsid w:val="009A1EA7"/>
    <w:rsid w:val="009A2145"/>
    <w:rsid w:val="009A24E1"/>
    <w:rsid w:val="009A28A3"/>
    <w:rsid w:val="009A2E23"/>
    <w:rsid w:val="009A2FDF"/>
    <w:rsid w:val="009A3303"/>
    <w:rsid w:val="009A33B2"/>
    <w:rsid w:val="009A38FF"/>
    <w:rsid w:val="009A3CB7"/>
    <w:rsid w:val="009A40B9"/>
    <w:rsid w:val="009A4218"/>
    <w:rsid w:val="009A425A"/>
    <w:rsid w:val="009A4C61"/>
    <w:rsid w:val="009A51D1"/>
    <w:rsid w:val="009A541F"/>
    <w:rsid w:val="009A5DF3"/>
    <w:rsid w:val="009A5EF2"/>
    <w:rsid w:val="009A626A"/>
    <w:rsid w:val="009A631A"/>
    <w:rsid w:val="009A6546"/>
    <w:rsid w:val="009A6899"/>
    <w:rsid w:val="009A6A69"/>
    <w:rsid w:val="009A6B11"/>
    <w:rsid w:val="009A7258"/>
    <w:rsid w:val="009A73A3"/>
    <w:rsid w:val="009A763A"/>
    <w:rsid w:val="009A7E87"/>
    <w:rsid w:val="009B0012"/>
    <w:rsid w:val="009B0061"/>
    <w:rsid w:val="009B0143"/>
    <w:rsid w:val="009B089D"/>
    <w:rsid w:val="009B0B5B"/>
    <w:rsid w:val="009B0B60"/>
    <w:rsid w:val="009B11DA"/>
    <w:rsid w:val="009B12AF"/>
    <w:rsid w:val="009B171B"/>
    <w:rsid w:val="009B1C3C"/>
    <w:rsid w:val="009B1C68"/>
    <w:rsid w:val="009B1E5A"/>
    <w:rsid w:val="009B1FAF"/>
    <w:rsid w:val="009B2BB2"/>
    <w:rsid w:val="009B31DB"/>
    <w:rsid w:val="009B3FF1"/>
    <w:rsid w:val="009B4130"/>
    <w:rsid w:val="009B494B"/>
    <w:rsid w:val="009B4D14"/>
    <w:rsid w:val="009B4DB4"/>
    <w:rsid w:val="009B4E27"/>
    <w:rsid w:val="009B5049"/>
    <w:rsid w:val="009B53D3"/>
    <w:rsid w:val="009B53D4"/>
    <w:rsid w:val="009B5417"/>
    <w:rsid w:val="009B553A"/>
    <w:rsid w:val="009B56F2"/>
    <w:rsid w:val="009B5816"/>
    <w:rsid w:val="009B595B"/>
    <w:rsid w:val="009B5ADC"/>
    <w:rsid w:val="009B60D4"/>
    <w:rsid w:val="009B62E6"/>
    <w:rsid w:val="009B6B81"/>
    <w:rsid w:val="009B6B86"/>
    <w:rsid w:val="009B7050"/>
    <w:rsid w:val="009B7AAB"/>
    <w:rsid w:val="009C00F9"/>
    <w:rsid w:val="009C0338"/>
    <w:rsid w:val="009C0AE2"/>
    <w:rsid w:val="009C0D51"/>
    <w:rsid w:val="009C1D9B"/>
    <w:rsid w:val="009C21E8"/>
    <w:rsid w:val="009C270E"/>
    <w:rsid w:val="009C2854"/>
    <w:rsid w:val="009C2948"/>
    <w:rsid w:val="009C33F1"/>
    <w:rsid w:val="009C38DC"/>
    <w:rsid w:val="009C3A18"/>
    <w:rsid w:val="009C3ED6"/>
    <w:rsid w:val="009C41FF"/>
    <w:rsid w:val="009C424F"/>
    <w:rsid w:val="009C4391"/>
    <w:rsid w:val="009C45AD"/>
    <w:rsid w:val="009C45B6"/>
    <w:rsid w:val="009C46C6"/>
    <w:rsid w:val="009C4916"/>
    <w:rsid w:val="009C4DC3"/>
    <w:rsid w:val="009C4FEF"/>
    <w:rsid w:val="009C55AA"/>
    <w:rsid w:val="009C5685"/>
    <w:rsid w:val="009C5C3E"/>
    <w:rsid w:val="009C5D80"/>
    <w:rsid w:val="009C5DF2"/>
    <w:rsid w:val="009C637E"/>
    <w:rsid w:val="009C655F"/>
    <w:rsid w:val="009C7412"/>
    <w:rsid w:val="009D1469"/>
    <w:rsid w:val="009D196C"/>
    <w:rsid w:val="009D2276"/>
    <w:rsid w:val="009D22EC"/>
    <w:rsid w:val="009D2376"/>
    <w:rsid w:val="009D2517"/>
    <w:rsid w:val="009D2A65"/>
    <w:rsid w:val="009D2A8E"/>
    <w:rsid w:val="009D2BA1"/>
    <w:rsid w:val="009D3226"/>
    <w:rsid w:val="009D322E"/>
    <w:rsid w:val="009D33D8"/>
    <w:rsid w:val="009D3549"/>
    <w:rsid w:val="009D357D"/>
    <w:rsid w:val="009D437D"/>
    <w:rsid w:val="009D4415"/>
    <w:rsid w:val="009D4931"/>
    <w:rsid w:val="009D4A71"/>
    <w:rsid w:val="009D4B26"/>
    <w:rsid w:val="009D4BEF"/>
    <w:rsid w:val="009D4CD3"/>
    <w:rsid w:val="009D55A5"/>
    <w:rsid w:val="009D5902"/>
    <w:rsid w:val="009D5B43"/>
    <w:rsid w:val="009D5C33"/>
    <w:rsid w:val="009D5CBD"/>
    <w:rsid w:val="009D5DDA"/>
    <w:rsid w:val="009D5E5E"/>
    <w:rsid w:val="009D60E2"/>
    <w:rsid w:val="009D6434"/>
    <w:rsid w:val="009D66F5"/>
    <w:rsid w:val="009D6D99"/>
    <w:rsid w:val="009D6F9C"/>
    <w:rsid w:val="009D7362"/>
    <w:rsid w:val="009D7751"/>
    <w:rsid w:val="009D7C58"/>
    <w:rsid w:val="009D7F4E"/>
    <w:rsid w:val="009E04F4"/>
    <w:rsid w:val="009E05E2"/>
    <w:rsid w:val="009E0719"/>
    <w:rsid w:val="009E0859"/>
    <w:rsid w:val="009E08A1"/>
    <w:rsid w:val="009E10BC"/>
    <w:rsid w:val="009E118C"/>
    <w:rsid w:val="009E1B2A"/>
    <w:rsid w:val="009E1E1F"/>
    <w:rsid w:val="009E2A36"/>
    <w:rsid w:val="009E2D7D"/>
    <w:rsid w:val="009E3338"/>
    <w:rsid w:val="009E3458"/>
    <w:rsid w:val="009E349B"/>
    <w:rsid w:val="009E3514"/>
    <w:rsid w:val="009E3A9D"/>
    <w:rsid w:val="009E3D5C"/>
    <w:rsid w:val="009E49F5"/>
    <w:rsid w:val="009E4EE4"/>
    <w:rsid w:val="009E556D"/>
    <w:rsid w:val="009E55B2"/>
    <w:rsid w:val="009E57BA"/>
    <w:rsid w:val="009E5A32"/>
    <w:rsid w:val="009E5B2A"/>
    <w:rsid w:val="009E5FCD"/>
    <w:rsid w:val="009E66FB"/>
    <w:rsid w:val="009E70B0"/>
    <w:rsid w:val="009E71C2"/>
    <w:rsid w:val="009E7234"/>
    <w:rsid w:val="009E7722"/>
    <w:rsid w:val="009F0292"/>
    <w:rsid w:val="009F03AE"/>
    <w:rsid w:val="009F0A90"/>
    <w:rsid w:val="009F0CE5"/>
    <w:rsid w:val="009F11B4"/>
    <w:rsid w:val="009F15C0"/>
    <w:rsid w:val="009F1663"/>
    <w:rsid w:val="009F1F1F"/>
    <w:rsid w:val="009F2114"/>
    <w:rsid w:val="009F23C6"/>
    <w:rsid w:val="009F25A6"/>
    <w:rsid w:val="009F2A1D"/>
    <w:rsid w:val="009F2F16"/>
    <w:rsid w:val="009F357A"/>
    <w:rsid w:val="009F3AA6"/>
    <w:rsid w:val="009F3DEE"/>
    <w:rsid w:val="009F4453"/>
    <w:rsid w:val="009F4A1E"/>
    <w:rsid w:val="009F4D18"/>
    <w:rsid w:val="009F506F"/>
    <w:rsid w:val="009F5FE4"/>
    <w:rsid w:val="009F622B"/>
    <w:rsid w:val="009F6508"/>
    <w:rsid w:val="009F6AAD"/>
    <w:rsid w:val="009F6B47"/>
    <w:rsid w:val="009F6D0C"/>
    <w:rsid w:val="009F7909"/>
    <w:rsid w:val="009F7BEF"/>
    <w:rsid w:val="009F7DBD"/>
    <w:rsid w:val="009F7FFE"/>
    <w:rsid w:val="00A000EC"/>
    <w:rsid w:val="00A00193"/>
    <w:rsid w:val="00A0024F"/>
    <w:rsid w:val="00A005B7"/>
    <w:rsid w:val="00A009D9"/>
    <w:rsid w:val="00A00E0E"/>
    <w:rsid w:val="00A00EF4"/>
    <w:rsid w:val="00A0103E"/>
    <w:rsid w:val="00A01592"/>
    <w:rsid w:val="00A015FC"/>
    <w:rsid w:val="00A01903"/>
    <w:rsid w:val="00A02445"/>
    <w:rsid w:val="00A029DB"/>
    <w:rsid w:val="00A02C98"/>
    <w:rsid w:val="00A02F86"/>
    <w:rsid w:val="00A0316E"/>
    <w:rsid w:val="00A031F4"/>
    <w:rsid w:val="00A032CA"/>
    <w:rsid w:val="00A03722"/>
    <w:rsid w:val="00A0397C"/>
    <w:rsid w:val="00A03D58"/>
    <w:rsid w:val="00A03F0E"/>
    <w:rsid w:val="00A0456B"/>
    <w:rsid w:val="00A04618"/>
    <w:rsid w:val="00A046AE"/>
    <w:rsid w:val="00A049B9"/>
    <w:rsid w:val="00A052C3"/>
    <w:rsid w:val="00A0537F"/>
    <w:rsid w:val="00A05EAD"/>
    <w:rsid w:val="00A05F8C"/>
    <w:rsid w:val="00A06312"/>
    <w:rsid w:val="00A06535"/>
    <w:rsid w:val="00A06665"/>
    <w:rsid w:val="00A06894"/>
    <w:rsid w:val="00A06AD8"/>
    <w:rsid w:val="00A0749E"/>
    <w:rsid w:val="00A076AE"/>
    <w:rsid w:val="00A104E8"/>
    <w:rsid w:val="00A10C97"/>
    <w:rsid w:val="00A1120E"/>
    <w:rsid w:val="00A1167E"/>
    <w:rsid w:val="00A12065"/>
    <w:rsid w:val="00A12564"/>
    <w:rsid w:val="00A1262F"/>
    <w:rsid w:val="00A12E4F"/>
    <w:rsid w:val="00A131E4"/>
    <w:rsid w:val="00A1362B"/>
    <w:rsid w:val="00A13BA6"/>
    <w:rsid w:val="00A13EE4"/>
    <w:rsid w:val="00A14483"/>
    <w:rsid w:val="00A14A12"/>
    <w:rsid w:val="00A14FA8"/>
    <w:rsid w:val="00A152E0"/>
    <w:rsid w:val="00A1555A"/>
    <w:rsid w:val="00A15E97"/>
    <w:rsid w:val="00A160E1"/>
    <w:rsid w:val="00A1643A"/>
    <w:rsid w:val="00A1679F"/>
    <w:rsid w:val="00A16C19"/>
    <w:rsid w:val="00A17007"/>
    <w:rsid w:val="00A1713C"/>
    <w:rsid w:val="00A1720F"/>
    <w:rsid w:val="00A17325"/>
    <w:rsid w:val="00A173C5"/>
    <w:rsid w:val="00A17523"/>
    <w:rsid w:val="00A178E7"/>
    <w:rsid w:val="00A17BAD"/>
    <w:rsid w:val="00A2028C"/>
    <w:rsid w:val="00A20DA7"/>
    <w:rsid w:val="00A21336"/>
    <w:rsid w:val="00A215FC"/>
    <w:rsid w:val="00A21AC0"/>
    <w:rsid w:val="00A21EC4"/>
    <w:rsid w:val="00A22878"/>
    <w:rsid w:val="00A22880"/>
    <w:rsid w:val="00A228BF"/>
    <w:rsid w:val="00A228C9"/>
    <w:rsid w:val="00A22C94"/>
    <w:rsid w:val="00A2331D"/>
    <w:rsid w:val="00A234D0"/>
    <w:rsid w:val="00A236D1"/>
    <w:rsid w:val="00A23817"/>
    <w:rsid w:val="00A23DBA"/>
    <w:rsid w:val="00A23EDE"/>
    <w:rsid w:val="00A242A2"/>
    <w:rsid w:val="00A242F7"/>
    <w:rsid w:val="00A24716"/>
    <w:rsid w:val="00A24A11"/>
    <w:rsid w:val="00A251CA"/>
    <w:rsid w:val="00A25316"/>
    <w:rsid w:val="00A25569"/>
    <w:rsid w:val="00A2578D"/>
    <w:rsid w:val="00A25D28"/>
    <w:rsid w:val="00A25F54"/>
    <w:rsid w:val="00A262A0"/>
    <w:rsid w:val="00A26642"/>
    <w:rsid w:val="00A26D95"/>
    <w:rsid w:val="00A27182"/>
    <w:rsid w:val="00A27298"/>
    <w:rsid w:val="00A27434"/>
    <w:rsid w:val="00A277CD"/>
    <w:rsid w:val="00A27D04"/>
    <w:rsid w:val="00A27E16"/>
    <w:rsid w:val="00A27FA1"/>
    <w:rsid w:val="00A301B5"/>
    <w:rsid w:val="00A3034B"/>
    <w:rsid w:val="00A30A4C"/>
    <w:rsid w:val="00A30CE0"/>
    <w:rsid w:val="00A30EA8"/>
    <w:rsid w:val="00A317B5"/>
    <w:rsid w:val="00A31BBC"/>
    <w:rsid w:val="00A31DCC"/>
    <w:rsid w:val="00A31EB5"/>
    <w:rsid w:val="00A31FAC"/>
    <w:rsid w:val="00A321FD"/>
    <w:rsid w:val="00A3314D"/>
    <w:rsid w:val="00A33368"/>
    <w:rsid w:val="00A336AE"/>
    <w:rsid w:val="00A339FE"/>
    <w:rsid w:val="00A34783"/>
    <w:rsid w:val="00A3496F"/>
    <w:rsid w:val="00A34A67"/>
    <w:rsid w:val="00A35B59"/>
    <w:rsid w:val="00A360AB"/>
    <w:rsid w:val="00A3669B"/>
    <w:rsid w:val="00A3673B"/>
    <w:rsid w:val="00A36A23"/>
    <w:rsid w:val="00A37259"/>
    <w:rsid w:val="00A375F2"/>
    <w:rsid w:val="00A37608"/>
    <w:rsid w:val="00A37C70"/>
    <w:rsid w:val="00A4027A"/>
    <w:rsid w:val="00A40605"/>
    <w:rsid w:val="00A4064C"/>
    <w:rsid w:val="00A4095F"/>
    <w:rsid w:val="00A40AE4"/>
    <w:rsid w:val="00A40B9B"/>
    <w:rsid w:val="00A4129D"/>
    <w:rsid w:val="00A4135C"/>
    <w:rsid w:val="00A419AA"/>
    <w:rsid w:val="00A41B73"/>
    <w:rsid w:val="00A42457"/>
    <w:rsid w:val="00A4251A"/>
    <w:rsid w:val="00A42553"/>
    <w:rsid w:val="00A426BD"/>
    <w:rsid w:val="00A42A1E"/>
    <w:rsid w:val="00A42ABC"/>
    <w:rsid w:val="00A42B75"/>
    <w:rsid w:val="00A42F6A"/>
    <w:rsid w:val="00A430C7"/>
    <w:rsid w:val="00A4353B"/>
    <w:rsid w:val="00A43622"/>
    <w:rsid w:val="00A43BFB"/>
    <w:rsid w:val="00A43C09"/>
    <w:rsid w:val="00A44142"/>
    <w:rsid w:val="00A4423A"/>
    <w:rsid w:val="00A443B1"/>
    <w:rsid w:val="00A456AB"/>
    <w:rsid w:val="00A457D0"/>
    <w:rsid w:val="00A458C1"/>
    <w:rsid w:val="00A45A48"/>
    <w:rsid w:val="00A45BC5"/>
    <w:rsid w:val="00A45ED8"/>
    <w:rsid w:val="00A4625A"/>
    <w:rsid w:val="00A46290"/>
    <w:rsid w:val="00A46302"/>
    <w:rsid w:val="00A46633"/>
    <w:rsid w:val="00A46765"/>
    <w:rsid w:val="00A4693D"/>
    <w:rsid w:val="00A469F3"/>
    <w:rsid w:val="00A46BB4"/>
    <w:rsid w:val="00A46EC3"/>
    <w:rsid w:val="00A472A8"/>
    <w:rsid w:val="00A476B9"/>
    <w:rsid w:val="00A47815"/>
    <w:rsid w:val="00A47B05"/>
    <w:rsid w:val="00A47BA0"/>
    <w:rsid w:val="00A47C44"/>
    <w:rsid w:val="00A47C96"/>
    <w:rsid w:val="00A506C9"/>
    <w:rsid w:val="00A50D1B"/>
    <w:rsid w:val="00A51806"/>
    <w:rsid w:val="00A520AA"/>
    <w:rsid w:val="00A520C9"/>
    <w:rsid w:val="00A521F0"/>
    <w:rsid w:val="00A52382"/>
    <w:rsid w:val="00A526C8"/>
    <w:rsid w:val="00A5302B"/>
    <w:rsid w:val="00A533C0"/>
    <w:rsid w:val="00A534D4"/>
    <w:rsid w:val="00A53542"/>
    <w:rsid w:val="00A53E3C"/>
    <w:rsid w:val="00A53E92"/>
    <w:rsid w:val="00A540E5"/>
    <w:rsid w:val="00A542CC"/>
    <w:rsid w:val="00A542D0"/>
    <w:rsid w:val="00A54E04"/>
    <w:rsid w:val="00A54EDF"/>
    <w:rsid w:val="00A55102"/>
    <w:rsid w:val="00A55430"/>
    <w:rsid w:val="00A5562B"/>
    <w:rsid w:val="00A55AD7"/>
    <w:rsid w:val="00A55F48"/>
    <w:rsid w:val="00A56599"/>
    <w:rsid w:val="00A56901"/>
    <w:rsid w:val="00A56B58"/>
    <w:rsid w:val="00A56BC9"/>
    <w:rsid w:val="00A56DA4"/>
    <w:rsid w:val="00A56E05"/>
    <w:rsid w:val="00A5723F"/>
    <w:rsid w:val="00A578E4"/>
    <w:rsid w:val="00A579B6"/>
    <w:rsid w:val="00A57D95"/>
    <w:rsid w:val="00A60DEC"/>
    <w:rsid w:val="00A6138F"/>
    <w:rsid w:val="00A61790"/>
    <w:rsid w:val="00A617C3"/>
    <w:rsid w:val="00A61828"/>
    <w:rsid w:val="00A61950"/>
    <w:rsid w:val="00A61D9D"/>
    <w:rsid w:val="00A61F29"/>
    <w:rsid w:val="00A62506"/>
    <w:rsid w:val="00A62632"/>
    <w:rsid w:val="00A62660"/>
    <w:rsid w:val="00A6289B"/>
    <w:rsid w:val="00A62CF6"/>
    <w:rsid w:val="00A6325C"/>
    <w:rsid w:val="00A63586"/>
    <w:rsid w:val="00A6376A"/>
    <w:rsid w:val="00A64282"/>
    <w:rsid w:val="00A64A82"/>
    <w:rsid w:val="00A64C07"/>
    <w:rsid w:val="00A65074"/>
    <w:rsid w:val="00A653C0"/>
    <w:rsid w:val="00A65741"/>
    <w:rsid w:val="00A66756"/>
    <w:rsid w:val="00A669BC"/>
    <w:rsid w:val="00A66B73"/>
    <w:rsid w:val="00A671B1"/>
    <w:rsid w:val="00A671D4"/>
    <w:rsid w:val="00A67231"/>
    <w:rsid w:val="00A672A9"/>
    <w:rsid w:val="00A67A88"/>
    <w:rsid w:val="00A67FBA"/>
    <w:rsid w:val="00A70B24"/>
    <w:rsid w:val="00A7123E"/>
    <w:rsid w:val="00A71520"/>
    <w:rsid w:val="00A716F6"/>
    <w:rsid w:val="00A71722"/>
    <w:rsid w:val="00A71A37"/>
    <w:rsid w:val="00A71DD6"/>
    <w:rsid w:val="00A72385"/>
    <w:rsid w:val="00A7238D"/>
    <w:rsid w:val="00A73005"/>
    <w:rsid w:val="00A7311D"/>
    <w:rsid w:val="00A73501"/>
    <w:rsid w:val="00A73728"/>
    <w:rsid w:val="00A73CD1"/>
    <w:rsid w:val="00A73F2A"/>
    <w:rsid w:val="00A7483F"/>
    <w:rsid w:val="00A7484B"/>
    <w:rsid w:val="00A748E9"/>
    <w:rsid w:val="00A75F6C"/>
    <w:rsid w:val="00A762A1"/>
    <w:rsid w:val="00A76506"/>
    <w:rsid w:val="00A767C5"/>
    <w:rsid w:val="00A76910"/>
    <w:rsid w:val="00A76B92"/>
    <w:rsid w:val="00A777BC"/>
    <w:rsid w:val="00A77C20"/>
    <w:rsid w:val="00A77D06"/>
    <w:rsid w:val="00A77ED6"/>
    <w:rsid w:val="00A77F28"/>
    <w:rsid w:val="00A80112"/>
    <w:rsid w:val="00A80654"/>
    <w:rsid w:val="00A80D85"/>
    <w:rsid w:val="00A813F3"/>
    <w:rsid w:val="00A81444"/>
    <w:rsid w:val="00A817A5"/>
    <w:rsid w:val="00A81CAD"/>
    <w:rsid w:val="00A81F81"/>
    <w:rsid w:val="00A8236E"/>
    <w:rsid w:val="00A82869"/>
    <w:rsid w:val="00A829E1"/>
    <w:rsid w:val="00A82C07"/>
    <w:rsid w:val="00A82DF5"/>
    <w:rsid w:val="00A82EFD"/>
    <w:rsid w:val="00A831A1"/>
    <w:rsid w:val="00A8384A"/>
    <w:rsid w:val="00A83899"/>
    <w:rsid w:val="00A840D5"/>
    <w:rsid w:val="00A8452B"/>
    <w:rsid w:val="00A84584"/>
    <w:rsid w:val="00A8459B"/>
    <w:rsid w:val="00A845BB"/>
    <w:rsid w:val="00A85A29"/>
    <w:rsid w:val="00A85C79"/>
    <w:rsid w:val="00A85D76"/>
    <w:rsid w:val="00A86169"/>
    <w:rsid w:val="00A86209"/>
    <w:rsid w:val="00A8624A"/>
    <w:rsid w:val="00A862B3"/>
    <w:rsid w:val="00A8658E"/>
    <w:rsid w:val="00A86E5D"/>
    <w:rsid w:val="00A86F8C"/>
    <w:rsid w:val="00A8707B"/>
    <w:rsid w:val="00A871F0"/>
    <w:rsid w:val="00A87775"/>
    <w:rsid w:val="00A87819"/>
    <w:rsid w:val="00A87C89"/>
    <w:rsid w:val="00A87DD9"/>
    <w:rsid w:val="00A87E66"/>
    <w:rsid w:val="00A87E83"/>
    <w:rsid w:val="00A87FE3"/>
    <w:rsid w:val="00A87FF9"/>
    <w:rsid w:val="00A90012"/>
    <w:rsid w:val="00A902B3"/>
    <w:rsid w:val="00A907E4"/>
    <w:rsid w:val="00A907E9"/>
    <w:rsid w:val="00A90844"/>
    <w:rsid w:val="00A909DE"/>
    <w:rsid w:val="00A909EB"/>
    <w:rsid w:val="00A90A9B"/>
    <w:rsid w:val="00A91376"/>
    <w:rsid w:val="00A91D62"/>
    <w:rsid w:val="00A928A8"/>
    <w:rsid w:val="00A9298B"/>
    <w:rsid w:val="00A92D44"/>
    <w:rsid w:val="00A93030"/>
    <w:rsid w:val="00A93039"/>
    <w:rsid w:val="00A934D9"/>
    <w:rsid w:val="00A93C8E"/>
    <w:rsid w:val="00A94218"/>
    <w:rsid w:val="00A943F3"/>
    <w:rsid w:val="00A94403"/>
    <w:rsid w:val="00A9455F"/>
    <w:rsid w:val="00A94827"/>
    <w:rsid w:val="00A94D07"/>
    <w:rsid w:val="00A94EE1"/>
    <w:rsid w:val="00A953A7"/>
    <w:rsid w:val="00A95741"/>
    <w:rsid w:val="00A9581D"/>
    <w:rsid w:val="00A95F26"/>
    <w:rsid w:val="00A95F44"/>
    <w:rsid w:val="00A960E4"/>
    <w:rsid w:val="00A96985"/>
    <w:rsid w:val="00A96C7A"/>
    <w:rsid w:val="00A975AF"/>
    <w:rsid w:val="00AA0A73"/>
    <w:rsid w:val="00AA0B07"/>
    <w:rsid w:val="00AA12A9"/>
    <w:rsid w:val="00AA13B7"/>
    <w:rsid w:val="00AA1850"/>
    <w:rsid w:val="00AA1913"/>
    <w:rsid w:val="00AA1DD6"/>
    <w:rsid w:val="00AA2B6C"/>
    <w:rsid w:val="00AA2BF2"/>
    <w:rsid w:val="00AA3617"/>
    <w:rsid w:val="00AA3715"/>
    <w:rsid w:val="00AA3764"/>
    <w:rsid w:val="00AA3EA0"/>
    <w:rsid w:val="00AA3F95"/>
    <w:rsid w:val="00AA404F"/>
    <w:rsid w:val="00AA4593"/>
    <w:rsid w:val="00AA4982"/>
    <w:rsid w:val="00AA4B7A"/>
    <w:rsid w:val="00AA4BA4"/>
    <w:rsid w:val="00AA4C41"/>
    <w:rsid w:val="00AA4E97"/>
    <w:rsid w:val="00AA5255"/>
    <w:rsid w:val="00AA594B"/>
    <w:rsid w:val="00AA5975"/>
    <w:rsid w:val="00AA6260"/>
    <w:rsid w:val="00AA6C63"/>
    <w:rsid w:val="00AA7018"/>
    <w:rsid w:val="00AA708F"/>
    <w:rsid w:val="00AA70B2"/>
    <w:rsid w:val="00AA70B4"/>
    <w:rsid w:val="00AA70D6"/>
    <w:rsid w:val="00AA7985"/>
    <w:rsid w:val="00AA7A46"/>
    <w:rsid w:val="00AA7B2D"/>
    <w:rsid w:val="00AA7C48"/>
    <w:rsid w:val="00AB011C"/>
    <w:rsid w:val="00AB097D"/>
    <w:rsid w:val="00AB0D4C"/>
    <w:rsid w:val="00AB10B7"/>
    <w:rsid w:val="00AB10D4"/>
    <w:rsid w:val="00AB11BC"/>
    <w:rsid w:val="00AB1C91"/>
    <w:rsid w:val="00AB32BF"/>
    <w:rsid w:val="00AB343B"/>
    <w:rsid w:val="00AB345D"/>
    <w:rsid w:val="00AB3705"/>
    <w:rsid w:val="00AB3A28"/>
    <w:rsid w:val="00AB3A63"/>
    <w:rsid w:val="00AB3B7F"/>
    <w:rsid w:val="00AB408B"/>
    <w:rsid w:val="00AB429C"/>
    <w:rsid w:val="00AB4996"/>
    <w:rsid w:val="00AB4A2D"/>
    <w:rsid w:val="00AB585A"/>
    <w:rsid w:val="00AB6050"/>
    <w:rsid w:val="00AB620F"/>
    <w:rsid w:val="00AB662F"/>
    <w:rsid w:val="00AB6B76"/>
    <w:rsid w:val="00AB6BCE"/>
    <w:rsid w:val="00AB6CE4"/>
    <w:rsid w:val="00AC0314"/>
    <w:rsid w:val="00AC06FF"/>
    <w:rsid w:val="00AC090E"/>
    <w:rsid w:val="00AC0FD0"/>
    <w:rsid w:val="00AC0FE8"/>
    <w:rsid w:val="00AC1779"/>
    <w:rsid w:val="00AC1B20"/>
    <w:rsid w:val="00AC1FA6"/>
    <w:rsid w:val="00AC1FBC"/>
    <w:rsid w:val="00AC2377"/>
    <w:rsid w:val="00AC251F"/>
    <w:rsid w:val="00AC2860"/>
    <w:rsid w:val="00AC28AE"/>
    <w:rsid w:val="00AC34BF"/>
    <w:rsid w:val="00AC382B"/>
    <w:rsid w:val="00AC3931"/>
    <w:rsid w:val="00AC39D1"/>
    <w:rsid w:val="00AC48EB"/>
    <w:rsid w:val="00AC49CF"/>
    <w:rsid w:val="00AC4CE7"/>
    <w:rsid w:val="00AC5415"/>
    <w:rsid w:val="00AC54EE"/>
    <w:rsid w:val="00AC5511"/>
    <w:rsid w:val="00AC576B"/>
    <w:rsid w:val="00AC596C"/>
    <w:rsid w:val="00AC5DD3"/>
    <w:rsid w:val="00AC5DDF"/>
    <w:rsid w:val="00AC6124"/>
    <w:rsid w:val="00AC61D3"/>
    <w:rsid w:val="00AC6AC1"/>
    <w:rsid w:val="00AC6D1F"/>
    <w:rsid w:val="00AC746B"/>
    <w:rsid w:val="00AD0168"/>
    <w:rsid w:val="00AD0567"/>
    <w:rsid w:val="00AD0B48"/>
    <w:rsid w:val="00AD0D11"/>
    <w:rsid w:val="00AD0D70"/>
    <w:rsid w:val="00AD10BD"/>
    <w:rsid w:val="00AD1253"/>
    <w:rsid w:val="00AD1308"/>
    <w:rsid w:val="00AD1358"/>
    <w:rsid w:val="00AD1515"/>
    <w:rsid w:val="00AD1AA6"/>
    <w:rsid w:val="00AD1B2D"/>
    <w:rsid w:val="00AD2239"/>
    <w:rsid w:val="00AD28F9"/>
    <w:rsid w:val="00AD291E"/>
    <w:rsid w:val="00AD2D45"/>
    <w:rsid w:val="00AD2E3D"/>
    <w:rsid w:val="00AD3386"/>
    <w:rsid w:val="00AD3685"/>
    <w:rsid w:val="00AD3811"/>
    <w:rsid w:val="00AD39AA"/>
    <w:rsid w:val="00AD3AFE"/>
    <w:rsid w:val="00AD4213"/>
    <w:rsid w:val="00AD432D"/>
    <w:rsid w:val="00AD47C8"/>
    <w:rsid w:val="00AD49C8"/>
    <w:rsid w:val="00AD4A0C"/>
    <w:rsid w:val="00AD5610"/>
    <w:rsid w:val="00AD5681"/>
    <w:rsid w:val="00AD5A25"/>
    <w:rsid w:val="00AD5BE0"/>
    <w:rsid w:val="00AD5ED9"/>
    <w:rsid w:val="00AD5F23"/>
    <w:rsid w:val="00AD6032"/>
    <w:rsid w:val="00AD654F"/>
    <w:rsid w:val="00AD6634"/>
    <w:rsid w:val="00AD6726"/>
    <w:rsid w:val="00AD6A8C"/>
    <w:rsid w:val="00AD6C2C"/>
    <w:rsid w:val="00AD6E61"/>
    <w:rsid w:val="00AD71B2"/>
    <w:rsid w:val="00AD79F4"/>
    <w:rsid w:val="00AD7B0A"/>
    <w:rsid w:val="00AD7EAB"/>
    <w:rsid w:val="00AE01A6"/>
    <w:rsid w:val="00AE0D87"/>
    <w:rsid w:val="00AE0E35"/>
    <w:rsid w:val="00AE12D0"/>
    <w:rsid w:val="00AE1D04"/>
    <w:rsid w:val="00AE1D4B"/>
    <w:rsid w:val="00AE1ED9"/>
    <w:rsid w:val="00AE1F04"/>
    <w:rsid w:val="00AE216B"/>
    <w:rsid w:val="00AE2305"/>
    <w:rsid w:val="00AE36C9"/>
    <w:rsid w:val="00AE3A33"/>
    <w:rsid w:val="00AE3B30"/>
    <w:rsid w:val="00AE3D90"/>
    <w:rsid w:val="00AE4B44"/>
    <w:rsid w:val="00AE4C43"/>
    <w:rsid w:val="00AE5651"/>
    <w:rsid w:val="00AE5836"/>
    <w:rsid w:val="00AE5B34"/>
    <w:rsid w:val="00AE5D00"/>
    <w:rsid w:val="00AE6013"/>
    <w:rsid w:val="00AE61FD"/>
    <w:rsid w:val="00AE6283"/>
    <w:rsid w:val="00AE6320"/>
    <w:rsid w:val="00AE6672"/>
    <w:rsid w:val="00AE6D6E"/>
    <w:rsid w:val="00AE7D76"/>
    <w:rsid w:val="00AF080C"/>
    <w:rsid w:val="00AF0CCA"/>
    <w:rsid w:val="00AF1AD3"/>
    <w:rsid w:val="00AF1EC0"/>
    <w:rsid w:val="00AF1F7F"/>
    <w:rsid w:val="00AF287B"/>
    <w:rsid w:val="00AF2928"/>
    <w:rsid w:val="00AF2AB3"/>
    <w:rsid w:val="00AF34C8"/>
    <w:rsid w:val="00AF3824"/>
    <w:rsid w:val="00AF3CEC"/>
    <w:rsid w:val="00AF3D4D"/>
    <w:rsid w:val="00AF4AD9"/>
    <w:rsid w:val="00AF4C5B"/>
    <w:rsid w:val="00AF4C98"/>
    <w:rsid w:val="00AF5BF5"/>
    <w:rsid w:val="00AF5EE9"/>
    <w:rsid w:val="00AF64EE"/>
    <w:rsid w:val="00AF656E"/>
    <w:rsid w:val="00AF6EA0"/>
    <w:rsid w:val="00AF70CD"/>
    <w:rsid w:val="00AF7110"/>
    <w:rsid w:val="00AF756D"/>
    <w:rsid w:val="00AF7631"/>
    <w:rsid w:val="00AF7842"/>
    <w:rsid w:val="00AF7A2A"/>
    <w:rsid w:val="00AF7B65"/>
    <w:rsid w:val="00AF7CFD"/>
    <w:rsid w:val="00AF7F3E"/>
    <w:rsid w:val="00AF7F73"/>
    <w:rsid w:val="00AF7FC0"/>
    <w:rsid w:val="00B00064"/>
    <w:rsid w:val="00B0083F"/>
    <w:rsid w:val="00B00842"/>
    <w:rsid w:val="00B00CB5"/>
    <w:rsid w:val="00B00D1F"/>
    <w:rsid w:val="00B00D50"/>
    <w:rsid w:val="00B012C1"/>
    <w:rsid w:val="00B01925"/>
    <w:rsid w:val="00B01A94"/>
    <w:rsid w:val="00B02539"/>
    <w:rsid w:val="00B02661"/>
    <w:rsid w:val="00B026B3"/>
    <w:rsid w:val="00B02821"/>
    <w:rsid w:val="00B02BB9"/>
    <w:rsid w:val="00B02ECC"/>
    <w:rsid w:val="00B03619"/>
    <w:rsid w:val="00B037FA"/>
    <w:rsid w:val="00B038FE"/>
    <w:rsid w:val="00B03B57"/>
    <w:rsid w:val="00B03C86"/>
    <w:rsid w:val="00B03E10"/>
    <w:rsid w:val="00B040CE"/>
    <w:rsid w:val="00B042E9"/>
    <w:rsid w:val="00B046F1"/>
    <w:rsid w:val="00B04B2A"/>
    <w:rsid w:val="00B04F6F"/>
    <w:rsid w:val="00B05669"/>
    <w:rsid w:val="00B059AF"/>
    <w:rsid w:val="00B059D5"/>
    <w:rsid w:val="00B05D52"/>
    <w:rsid w:val="00B0640F"/>
    <w:rsid w:val="00B06851"/>
    <w:rsid w:val="00B069BC"/>
    <w:rsid w:val="00B06A91"/>
    <w:rsid w:val="00B073E3"/>
    <w:rsid w:val="00B0771A"/>
    <w:rsid w:val="00B077F1"/>
    <w:rsid w:val="00B07A36"/>
    <w:rsid w:val="00B07C35"/>
    <w:rsid w:val="00B07C51"/>
    <w:rsid w:val="00B07DDC"/>
    <w:rsid w:val="00B07E35"/>
    <w:rsid w:val="00B10428"/>
    <w:rsid w:val="00B104E9"/>
    <w:rsid w:val="00B10BFA"/>
    <w:rsid w:val="00B10CFF"/>
    <w:rsid w:val="00B11270"/>
    <w:rsid w:val="00B12169"/>
    <w:rsid w:val="00B124C7"/>
    <w:rsid w:val="00B135C1"/>
    <w:rsid w:val="00B1368D"/>
    <w:rsid w:val="00B13AFF"/>
    <w:rsid w:val="00B13F0E"/>
    <w:rsid w:val="00B1405F"/>
    <w:rsid w:val="00B1448E"/>
    <w:rsid w:val="00B1455B"/>
    <w:rsid w:val="00B14C25"/>
    <w:rsid w:val="00B14CD6"/>
    <w:rsid w:val="00B14CE8"/>
    <w:rsid w:val="00B14D2F"/>
    <w:rsid w:val="00B150FF"/>
    <w:rsid w:val="00B154AF"/>
    <w:rsid w:val="00B15513"/>
    <w:rsid w:val="00B15889"/>
    <w:rsid w:val="00B15942"/>
    <w:rsid w:val="00B15971"/>
    <w:rsid w:val="00B15A4B"/>
    <w:rsid w:val="00B15D51"/>
    <w:rsid w:val="00B16360"/>
    <w:rsid w:val="00B16525"/>
    <w:rsid w:val="00B165A1"/>
    <w:rsid w:val="00B16869"/>
    <w:rsid w:val="00B16BA9"/>
    <w:rsid w:val="00B17489"/>
    <w:rsid w:val="00B17510"/>
    <w:rsid w:val="00B1768F"/>
    <w:rsid w:val="00B1782B"/>
    <w:rsid w:val="00B179A9"/>
    <w:rsid w:val="00B17D1B"/>
    <w:rsid w:val="00B200EC"/>
    <w:rsid w:val="00B2027C"/>
    <w:rsid w:val="00B205EE"/>
    <w:rsid w:val="00B20CFC"/>
    <w:rsid w:val="00B20DF9"/>
    <w:rsid w:val="00B20EB1"/>
    <w:rsid w:val="00B218F1"/>
    <w:rsid w:val="00B21C13"/>
    <w:rsid w:val="00B2267B"/>
    <w:rsid w:val="00B227E0"/>
    <w:rsid w:val="00B22C20"/>
    <w:rsid w:val="00B22F4B"/>
    <w:rsid w:val="00B2310F"/>
    <w:rsid w:val="00B237A6"/>
    <w:rsid w:val="00B23FDE"/>
    <w:rsid w:val="00B24158"/>
    <w:rsid w:val="00B24181"/>
    <w:rsid w:val="00B24B95"/>
    <w:rsid w:val="00B24D29"/>
    <w:rsid w:val="00B24D3D"/>
    <w:rsid w:val="00B24FDD"/>
    <w:rsid w:val="00B25215"/>
    <w:rsid w:val="00B253E2"/>
    <w:rsid w:val="00B25591"/>
    <w:rsid w:val="00B2584A"/>
    <w:rsid w:val="00B25C5F"/>
    <w:rsid w:val="00B25D24"/>
    <w:rsid w:val="00B25FA2"/>
    <w:rsid w:val="00B26D43"/>
    <w:rsid w:val="00B26D61"/>
    <w:rsid w:val="00B26DE2"/>
    <w:rsid w:val="00B273E2"/>
    <w:rsid w:val="00B27783"/>
    <w:rsid w:val="00B27930"/>
    <w:rsid w:val="00B279E6"/>
    <w:rsid w:val="00B3043E"/>
    <w:rsid w:val="00B30986"/>
    <w:rsid w:val="00B30A0D"/>
    <w:rsid w:val="00B30A2E"/>
    <w:rsid w:val="00B30C11"/>
    <w:rsid w:val="00B30DAA"/>
    <w:rsid w:val="00B31006"/>
    <w:rsid w:val="00B31229"/>
    <w:rsid w:val="00B315BB"/>
    <w:rsid w:val="00B318C8"/>
    <w:rsid w:val="00B31C65"/>
    <w:rsid w:val="00B31EFD"/>
    <w:rsid w:val="00B32698"/>
    <w:rsid w:val="00B32719"/>
    <w:rsid w:val="00B32A7E"/>
    <w:rsid w:val="00B333D8"/>
    <w:rsid w:val="00B335BE"/>
    <w:rsid w:val="00B33C0D"/>
    <w:rsid w:val="00B33F2E"/>
    <w:rsid w:val="00B34525"/>
    <w:rsid w:val="00B34786"/>
    <w:rsid w:val="00B348CA"/>
    <w:rsid w:val="00B34A5C"/>
    <w:rsid w:val="00B35053"/>
    <w:rsid w:val="00B351CA"/>
    <w:rsid w:val="00B35287"/>
    <w:rsid w:val="00B3530A"/>
    <w:rsid w:val="00B353D2"/>
    <w:rsid w:val="00B354A9"/>
    <w:rsid w:val="00B35832"/>
    <w:rsid w:val="00B35E0E"/>
    <w:rsid w:val="00B35FD4"/>
    <w:rsid w:val="00B36705"/>
    <w:rsid w:val="00B36968"/>
    <w:rsid w:val="00B36C35"/>
    <w:rsid w:val="00B36E2B"/>
    <w:rsid w:val="00B36E6F"/>
    <w:rsid w:val="00B36EA5"/>
    <w:rsid w:val="00B36F5D"/>
    <w:rsid w:val="00B37115"/>
    <w:rsid w:val="00B37183"/>
    <w:rsid w:val="00B3741A"/>
    <w:rsid w:val="00B37A67"/>
    <w:rsid w:val="00B37F68"/>
    <w:rsid w:val="00B40995"/>
    <w:rsid w:val="00B412CF"/>
    <w:rsid w:val="00B41A9B"/>
    <w:rsid w:val="00B41DC5"/>
    <w:rsid w:val="00B421B5"/>
    <w:rsid w:val="00B42368"/>
    <w:rsid w:val="00B4270C"/>
    <w:rsid w:val="00B42884"/>
    <w:rsid w:val="00B42C4E"/>
    <w:rsid w:val="00B42DED"/>
    <w:rsid w:val="00B43267"/>
    <w:rsid w:val="00B43639"/>
    <w:rsid w:val="00B43D7D"/>
    <w:rsid w:val="00B43EAD"/>
    <w:rsid w:val="00B43EDA"/>
    <w:rsid w:val="00B44049"/>
    <w:rsid w:val="00B44304"/>
    <w:rsid w:val="00B44809"/>
    <w:rsid w:val="00B45C3A"/>
    <w:rsid w:val="00B461AF"/>
    <w:rsid w:val="00B461C6"/>
    <w:rsid w:val="00B461F6"/>
    <w:rsid w:val="00B46657"/>
    <w:rsid w:val="00B4687C"/>
    <w:rsid w:val="00B46B32"/>
    <w:rsid w:val="00B46FA2"/>
    <w:rsid w:val="00B474BE"/>
    <w:rsid w:val="00B47BF6"/>
    <w:rsid w:val="00B50139"/>
    <w:rsid w:val="00B502B6"/>
    <w:rsid w:val="00B507D9"/>
    <w:rsid w:val="00B51974"/>
    <w:rsid w:val="00B519D4"/>
    <w:rsid w:val="00B51BEA"/>
    <w:rsid w:val="00B52485"/>
    <w:rsid w:val="00B524BC"/>
    <w:rsid w:val="00B5352F"/>
    <w:rsid w:val="00B53F43"/>
    <w:rsid w:val="00B54125"/>
    <w:rsid w:val="00B54695"/>
    <w:rsid w:val="00B54AEC"/>
    <w:rsid w:val="00B54F62"/>
    <w:rsid w:val="00B552C2"/>
    <w:rsid w:val="00B55502"/>
    <w:rsid w:val="00B55816"/>
    <w:rsid w:val="00B558F6"/>
    <w:rsid w:val="00B55ABC"/>
    <w:rsid w:val="00B560A0"/>
    <w:rsid w:val="00B566F5"/>
    <w:rsid w:val="00B56AAF"/>
    <w:rsid w:val="00B56FEB"/>
    <w:rsid w:val="00B56FF6"/>
    <w:rsid w:val="00B575A6"/>
    <w:rsid w:val="00B578A6"/>
    <w:rsid w:val="00B57B5C"/>
    <w:rsid w:val="00B57CAE"/>
    <w:rsid w:val="00B6012E"/>
    <w:rsid w:val="00B60944"/>
    <w:rsid w:val="00B60F2C"/>
    <w:rsid w:val="00B611C6"/>
    <w:rsid w:val="00B618B7"/>
    <w:rsid w:val="00B61DD8"/>
    <w:rsid w:val="00B62DBC"/>
    <w:rsid w:val="00B62FA5"/>
    <w:rsid w:val="00B631B7"/>
    <w:rsid w:val="00B6358B"/>
    <w:rsid w:val="00B646CF"/>
    <w:rsid w:val="00B64885"/>
    <w:rsid w:val="00B6489C"/>
    <w:rsid w:val="00B64E0D"/>
    <w:rsid w:val="00B65297"/>
    <w:rsid w:val="00B65361"/>
    <w:rsid w:val="00B65BC5"/>
    <w:rsid w:val="00B65D51"/>
    <w:rsid w:val="00B66128"/>
    <w:rsid w:val="00B6612F"/>
    <w:rsid w:val="00B66547"/>
    <w:rsid w:val="00B66909"/>
    <w:rsid w:val="00B66969"/>
    <w:rsid w:val="00B66C13"/>
    <w:rsid w:val="00B671DC"/>
    <w:rsid w:val="00B6782F"/>
    <w:rsid w:val="00B67B7A"/>
    <w:rsid w:val="00B70532"/>
    <w:rsid w:val="00B707DE"/>
    <w:rsid w:val="00B70CAD"/>
    <w:rsid w:val="00B71327"/>
    <w:rsid w:val="00B7147B"/>
    <w:rsid w:val="00B717EA"/>
    <w:rsid w:val="00B71884"/>
    <w:rsid w:val="00B71DA6"/>
    <w:rsid w:val="00B72239"/>
    <w:rsid w:val="00B72288"/>
    <w:rsid w:val="00B72667"/>
    <w:rsid w:val="00B72C60"/>
    <w:rsid w:val="00B72D10"/>
    <w:rsid w:val="00B72EFB"/>
    <w:rsid w:val="00B72F53"/>
    <w:rsid w:val="00B7403C"/>
    <w:rsid w:val="00B74086"/>
    <w:rsid w:val="00B74160"/>
    <w:rsid w:val="00B7430F"/>
    <w:rsid w:val="00B74317"/>
    <w:rsid w:val="00B7479A"/>
    <w:rsid w:val="00B7482D"/>
    <w:rsid w:val="00B74CC2"/>
    <w:rsid w:val="00B74FBD"/>
    <w:rsid w:val="00B755FB"/>
    <w:rsid w:val="00B7568C"/>
    <w:rsid w:val="00B75A83"/>
    <w:rsid w:val="00B760FA"/>
    <w:rsid w:val="00B762AC"/>
    <w:rsid w:val="00B762DD"/>
    <w:rsid w:val="00B76D34"/>
    <w:rsid w:val="00B771CC"/>
    <w:rsid w:val="00B77DB5"/>
    <w:rsid w:val="00B805B6"/>
    <w:rsid w:val="00B80E3A"/>
    <w:rsid w:val="00B814AD"/>
    <w:rsid w:val="00B816C5"/>
    <w:rsid w:val="00B81710"/>
    <w:rsid w:val="00B8171A"/>
    <w:rsid w:val="00B817A6"/>
    <w:rsid w:val="00B817B6"/>
    <w:rsid w:val="00B81921"/>
    <w:rsid w:val="00B8199E"/>
    <w:rsid w:val="00B819CA"/>
    <w:rsid w:val="00B81A0B"/>
    <w:rsid w:val="00B81CAE"/>
    <w:rsid w:val="00B8233D"/>
    <w:rsid w:val="00B82A0D"/>
    <w:rsid w:val="00B82AF0"/>
    <w:rsid w:val="00B82B1E"/>
    <w:rsid w:val="00B82B2A"/>
    <w:rsid w:val="00B82F99"/>
    <w:rsid w:val="00B83846"/>
    <w:rsid w:val="00B8388C"/>
    <w:rsid w:val="00B83C97"/>
    <w:rsid w:val="00B83F62"/>
    <w:rsid w:val="00B84198"/>
    <w:rsid w:val="00B84312"/>
    <w:rsid w:val="00B8453A"/>
    <w:rsid w:val="00B846D6"/>
    <w:rsid w:val="00B84A52"/>
    <w:rsid w:val="00B851A3"/>
    <w:rsid w:val="00B856F0"/>
    <w:rsid w:val="00B85E9B"/>
    <w:rsid w:val="00B85EBB"/>
    <w:rsid w:val="00B8619E"/>
    <w:rsid w:val="00B863FE"/>
    <w:rsid w:val="00B8697B"/>
    <w:rsid w:val="00B87195"/>
    <w:rsid w:val="00B87BA4"/>
    <w:rsid w:val="00B87BF5"/>
    <w:rsid w:val="00B9085B"/>
    <w:rsid w:val="00B90D9F"/>
    <w:rsid w:val="00B90F0D"/>
    <w:rsid w:val="00B913A0"/>
    <w:rsid w:val="00B91538"/>
    <w:rsid w:val="00B91631"/>
    <w:rsid w:val="00B91780"/>
    <w:rsid w:val="00B918F9"/>
    <w:rsid w:val="00B9194F"/>
    <w:rsid w:val="00B91B39"/>
    <w:rsid w:val="00B923E9"/>
    <w:rsid w:val="00B92496"/>
    <w:rsid w:val="00B9279E"/>
    <w:rsid w:val="00B9283A"/>
    <w:rsid w:val="00B92955"/>
    <w:rsid w:val="00B936BB"/>
    <w:rsid w:val="00B93AD8"/>
    <w:rsid w:val="00B94051"/>
    <w:rsid w:val="00B943BE"/>
    <w:rsid w:val="00B944A3"/>
    <w:rsid w:val="00B944A9"/>
    <w:rsid w:val="00B949EF"/>
    <w:rsid w:val="00B95074"/>
    <w:rsid w:val="00B96052"/>
    <w:rsid w:val="00B96698"/>
    <w:rsid w:val="00B96782"/>
    <w:rsid w:val="00B96859"/>
    <w:rsid w:val="00B96994"/>
    <w:rsid w:val="00B96B8F"/>
    <w:rsid w:val="00B96CD2"/>
    <w:rsid w:val="00B96CD6"/>
    <w:rsid w:val="00B96E97"/>
    <w:rsid w:val="00B97841"/>
    <w:rsid w:val="00B97BC5"/>
    <w:rsid w:val="00BA00AA"/>
    <w:rsid w:val="00BA0974"/>
    <w:rsid w:val="00BA0C3E"/>
    <w:rsid w:val="00BA0D83"/>
    <w:rsid w:val="00BA0DCD"/>
    <w:rsid w:val="00BA1033"/>
    <w:rsid w:val="00BA14E8"/>
    <w:rsid w:val="00BA158C"/>
    <w:rsid w:val="00BA18FB"/>
    <w:rsid w:val="00BA1C85"/>
    <w:rsid w:val="00BA2BCE"/>
    <w:rsid w:val="00BA2C85"/>
    <w:rsid w:val="00BA2E86"/>
    <w:rsid w:val="00BA311A"/>
    <w:rsid w:val="00BA3561"/>
    <w:rsid w:val="00BA3EE4"/>
    <w:rsid w:val="00BA3F1C"/>
    <w:rsid w:val="00BA450F"/>
    <w:rsid w:val="00BA4CCF"/>
    <w:rsid w:val="00BA521C"/>
    <w:rsid w:val="00BA52D5"/>
    <w:rsid w:val="00BA5383"/>
    <w:rsid w:val="00BA5FEF"/>
    <w:rsid w:val="00BA63FF"/>
    <w:rsid w:val="00BA65DE"/>
    <w:rsid w:val="00BA6703"/>
    <w:rsid w:val="00BA67CF"/>
    <w:rsid w:val="00BA68F4"/>
    <w:rsid w:val="00BA6C4B"/>
    <w:rsid w:val="00BA6CBA"/>
    <w:rsid w:val="00BA6FF4"/>
    <w:rsid w:val="00BA741C"/>
    <w:rsid w:val="00BA771E"/>
    <w:rsid w:val="00BA7831"/>
    <w:rsid w:val="00BB0557"/>
    <w:rsid w:val="00BB0692"/>
    <w:rsid w:val="00BB06F8"/>
    <w:rsid w:val="00BB0B04"/>
    <w:rsid w:val="00BB0CDC"/>
    <w:rsid w:val="00BB0D26"/>
    <w:rsid w:val="00BB1145"/>
    <w:rsid w:val="00BB1648"/>
    <w:rsid w:val="00BB17B9"/>
    <w:rsid w:val="00BB18B7"/>
    <w:rsid w:val="00BB1B51"/>
    <w:rsid w:val="00BB1D32"/>
    <w:rsid w:val="00BB225B"/>
    <w:rsid w:val="00BB231D"/>
    <w:rsid w:val="00BB24CD"/>
    <w:rsid w:val="00BB265B"/>
    <w:rsid w:val="00BB2DD8"/>
    <w:rsid w:val="00BB315E"/>
    <w:rsid w:val="00BB3583"/>
    <w:rsid w:val="00BB394D"/>
    <w:rsid w:val="00BB3971"/>
    <w:rsid w:val="00BB3E1C"/>
    <w:rsid w:val="00BB457B"/>
    <w:rsid w:val="00BB56BF"/>
    <w:rsid w:val="00BB579B"/>
    <w:rsid w:val="00BB594F"/>
    <w:rsid w:val="00BB595C"/>
    <w:rsid w:val="00BB5F73"/>
    <w:rsid w:val="00BB633A"/>
    <w:rsid w:val="00BB65F8"/>
    <w:rsid w:val="00BB6948"/>
    <w:rsid w:val="00BB6A7C"/>
    <w:rsid w:val="00BB724D"/>
    <w:rsid w:val="00BB7549"/>
    <w:rsid w:val="00BB7BE1"/>
    <w:rsid w:val="00BC00D6"/>
    <w:rsid w:val="00BC04D6"/>
    <w:rsid w:val="00BC050B"/>
    <w:rsid w:val="00BC060D"/>
    <w:rsid w:val="00BC1272"/>
    <w:rsid w:val="00BC14C2"/>
    <w:rsid w:val="00BC17AA"/>
    <w:rsid w:val="00BC1EFC"/>
    <w:rsid w:val="00BC2092"/>
    <w:rsid w:val="00BC2253"/>
    <w:rsid w:val="00BC25C0"/>
    <w:rsid w:val="00BC2712"/>
    <w:rsid w:val="00BC32EC"/>
    <w:rsid w:val="00BC36B9"/>
    <w:rsid w:val="00BC3712"/>
    <w:rsid w:val="00BC3910"/>
    <w:rsid w:val="00BC426F"/>
    <w:rsid w:val="00BC4284"/>
    <w:rsid w:val="00BC4681"/>
    <w:rsid w:val="00BC49B5"/>
    <w:rsid w:val="00BC49CA"/>
    <w:rsid w:val="00BC4D58"/>
    <w:rsid w:val="00BC4E54"/>
    <w:rsid w:val="00BC5072"/>
    <w:rsid w:val="00BC59EE"/>
    <w:rsid w:val="00BC5A56"/>
    <w:rsid w:val="00BC5DC4"/>
    <w:rsid w:val="00BC5E2B"/>
    <w:rsid w:val="00BC60F2"/>
    <w:rsid w:val="00BC62EB"/>
    <w:rsid w:val="00BC683B"/>
    <w:rsid w:val="00BC68E6"/>
    <w:rsid w:val="00BC69AB"/>
    <w:rsid w:val="00BC6D02"/>
    <w:rsid w:val="00BC7236"/>
    <w:rsid w:val="00BC7445"/>
    <w:rsid w:val="00BC7BB1"/>
    <w:rsid w:val="00BC7D96"/>
    <w:rsid w:val="00BD0267"/>
    <w:rsid w:val="00BD02DB"/>
    <w:rsid w:val="00BD0634"/>
    <w:rsid w:val="00BD09C8"/>
    <w:rsid w:val="00BD0BDE"/>
    <w:rsid w:val="00BD0C6D"/>
    <w:rsid w:val="00BD0EBD"/>
    <w:rsid w:val="00BD1223"/>
    <w:rsid w:val="00BD1593"/>
    <w:rsid w:val="00BD17EE"/>
    <w:rsid w:val="00BD1923"/>
    <w:rsid w:val="00BD1CFA"/>
    <w:rsid w:val="00BD26B8"/>
    <w:rsid w:val="00BD274E"/>
    <w:rsid w:val="00BD27BB"/>
    <w:rsid w:val="00BD2A4F"/>
    <w:rsid w:val="00BD2B19"/>
    <w:rsid w:val="00BD2B36"/>
    <w:rsid w:val="00BD30C3"/>
    <w:rsid w:val="00BD341F"/>
    <w:rsid w:val="00BD3627"/>
    <w:rsid w:val="00BD43EF"/>
    <w:rsid w:val="00BD4ADF"/>
    <w:rsid w:val="00BD50BD"/>
    <w:rsid w:val="00BD54B0"/>
    <w:rsid w:val="00BD55F8"/>
    <w:rsid w:val="00BD56E9"/>
    <w:rsid w:val="00BD5ADB"/>
    <w:rsid w:val="00BD5EA0"/>
    <w:rsid w:val="00BD6D06"/>
    <w:rsid w:val="00BD7131"/>
    <w:rsid w:val="00BD71BE"/>
    <w:rsid w:val="00BD7222"/>
    <w:rsid w:val="00BD75DE"/>
    <w:rsid w:val="00BE01ED"/>
    <w:rsid w:val="00BE03AF"/>
    <w:rsid w:val="00BE0C35"/>
    <w:rsid w:val="00BE17FA"/>
    <w:rsid w:val="00BE18B9"/>
    <w:rsid w:val="00BE1E7A"/>
    <w:rsid w:val="00BE1F1A"/>
    <w:rsid w:val="00BE2408"/>
    <w:rsid w:val="00BE249F"/>
    <w:rsid w:val="00BE2564"/>
    <w:rsid w:val="00BE265D"/>
    <w:rsid w:val="00BE2862"/>
    <w:rsid w:val="00BE313C"/>
    <w:rsid w:val="00BE35A9"/>
    <w:rsid w:val="00BE3754"/>
    <w:rsid w:val="00BE387F"/>
    <w:rsid w:val="00BE39A0"/>
    <w:rsid w:val="00BE3F42"/>
    <w:rsid w:val="00BE5258"/>
    <w:rsid w:val="00BE55E4"/>
    <w:rsid w:val="00BE5E18"/>
    <w:rsid w:val="00BE650F"/>
    <w:rsid w:val="00BE674D"/>
    <w:rsid w:val="00BE6F1C"/>
    <w:rsid w:val="00BE724E"/>
    <w:rsid w:val="00BE76DB"/>
    <w:rsid w:val="00BE7837"/>
    <w:rsid w:val="00BE7D48"/>
    <w:rsid w:val="00BF0027"/>
    <w:rsid w:val="00BF0079"/>
    <w:rsid w:val="00BF06A4"/>
    <w:rsid w:val="00BF06BC"/>
    <w:rsid w:val="00BF0A7E"/>
    <w:rsid w:val="00BF11E7"/>
    <w:rsid w:val="00BF16A2"/>
    <w:rsid w:val="00BF16B0"/>
    <w:rsid w:val="00BF183B"/>
    <w:rsid w:val="00BF1ADE"/>
    <w:rsid w:val="00BF249C"/>
    <w:rsid w:val="00BF265A"/>
    <w:rsid w:val="00BF29E2"/>
    <w:rsid w:val="00BF29F8"/>
    <w:rsid w:val="00BF2B3D"/>
    <w:rsid w:val="00BF2B6E"/>
    <w:rsid w:val="00BF33E7"/>
    <w:rsid w:val="00BF3BEA"/>
    <w:rsid w:val="00BF3D85"/>
    <w:rsid w:val="00BF3E5B"/>
    <w:rsid w:val="00BF495A"/>
    <w:rsid w:val="00BF4A54"/>
    <w:rsid w:val="00BF4C62"/>
    <w:rsid w:val="00BF4E0A"/>
    <w:rsid w:val="00BF4E37"/>
    <w:rsid w:val="00BF5291"/>
    <w:rsid w:val="00BF545A"/>
    <w:rsid w:val="00BF5B73"/>
    <w:rsid w:val="00BF5C85"/>
    <w:rsid w:val="00BF5E58"/>
    <w:rsid w:val="00BF60B1"/>
    <w:rsid w:val="00BF64B4"/>
    <w:rsid w:val="00BF6E81"/>
    <w:rsid w:val="00BF7046"/>
    <w:rsid w:val="00BF70A1"/>
    <w:rsid w:val="00BF767F"/>
    <w:rsid w:val="00BF7899"/>
    <w:rsid w:val="00BF798F"/>
    <w:rsid w:val="00BF7E8B"/>
    <w:rsid w:val="00C00636"/>
    <w:rsid w:val="00C00DAD"/>
    <w:rsid w:val="00C011E3"/>
    <w:rsid w:val="00C0155F"/>
    <w:rsid w:val="00C01825"/>
    <w:rsid w:val="00C01979"/>
    <w:rsid w:val="00C01CD6"/>
    <w:rsid w:val="00C01E4F"/>
    <w:rsid w:val="00C01FC7"/>
    <w:rsid w:val="00C02257"/>
    <w:rsid w:val="00C023A5"/>
    <w:rsid w:val="00C02756"/>
    <w:rsid w:val="00C02796"/>
    <w:rsid w:val="00C027F2"/>
    <w:rsid w:val="00C02FCC"/>
    <w:rsid w:val="00C03DDF"/>
    <w:rsid w:val="00C04B15"/>
    <w:rsid w:val="00C04B7B"/>
    <w:rsid w:val="00C04D87"/>
    <w:rsid w:val="00C05220"/>
    <w:rsid w:val="00C05547"/>
    <w:rsid w:val="00C05ACF"/>
    <w:rsid w:val="00C05BDE"/>
    <w:rsid w:val="00C05EBA"/>
    <w:rsid w:val="00C060A0"/>
    <w:rsid w:val="00C061BE"/>
    <w:rsid w:val="00C062B2"/>
    <w:rsid w:val="00C06310"/>
    <w:rsid w:val="00C065D0"/>
    <w:rsid w:val="00C06DC8"/>
    <w:rsid w:val="00C07034"/>
    <w:rsid w:val="00C07303"/>
    <w:rsid w:val="00C07C2E"/>
    <w:rsid w:val="00C07D4A"/>
    <w:rsid w:val="00C07ED2"/>
    <w:rsid w:val="00C10660"/>
    <w:rsid w:val="00C106C3"/>
    <w:rsid w:val="00C10A7E"/>
    <w:rsid w:val="00C10C88"/>
    <w:rsid w:val="00C110AB"/>
    <w:rsid w:val="00C11161"/>
    <w:rsid w:val="00C1182A"/>
    <w:rsid w:val="00C118A3"/>
    <w:rsid w:val="00C11ABC"/>
    <w:rsid w:val="00C11F17"/>
    <w:rsid w:val="00C122BB"/>
    <w:rsid w:val="00C12513"/>
    <w:rsid w:val="00C128A0"/>
    <w:rsid w:val="00C12B7C"/>
    <w:rsid w:val="00C12CD0"/>
    <w:rsid w:val="00C12D59"/>
    <w:rsid w:val="00C12DE5"/>
    <w:rsid w:val="00C12E4B"/>
    <w:rsid w:val="00C12E91"/>
    <w:rsid w:val="00C12E9D"/>
    <w:rsid w:val="00C12F56"/>
    <w:rsid w:val="00C135F2"/>
    <w:rsid w:val="00C13788"/>
    <w:rsid w:val="00C1438E"/>
    <w:rsid w:val="00C1495E"/>
    <w:rsid w:val="00C14D2B"/>
    <w:rsid w:val="00C15708"/>
    <w:rsid w:val="00C15D94"/>
    <w:rsid w:val="00C15DD2"/>
    <w:rsid w:val="00C16069"/>
    <w:rsid w:val="00C1607F"/>
    <w:rsid w:val="00C16214"/>
    <w:rsid w:val="00C1661B"/>
    <w:rsid w:val="00C168ED"/>
    <w:rsid w:val="00C16AEA"/>
    <w:rsid w:val="00C16C6E"/>
    <w:rsid w:val="00C16CC4"/>
    <w:rsid w:val="00C1732D"/>
    <w:rsid w:val="00C173C5"/>
    <w:rsid w:val="00C176EB"/>
    <w:rsid w:val="00C17921"/>
    <w:rsid w:val="00C179EE"/>
    <w:rsid w:val="00C17D12"/>
    <w:rsid w:val="00C17E97"/>
    <w:rsid w:val="00C17EA9"/>
    <w:rsid w:val="00C20102"/>
    <w:rsid w:val="00C20312"/>
    <w:rsid w:val="00C20412"/>
    <w:rsid w:val="00C2072D"/>
    <w:rsid w:val="00C2073E"/>
    <w:rsid w:val="00C209C2"/>
    <w:rsid w:val="00C20D95"/>
    <w:rsid w:val="00C20F8D"/>
    <w:rsid w:val="00C21942"/>
    <w:rsid w:val="00C22148"/>
    <w:rsid w:val="00C2233D"/>
    <w:rsid w:val="00C2234E"/>
    <w:rsid w:val="00C226E7"/>
    <w:rsid w:val="00C22734"/>
    <w:rsid w:val="00C22908"/>
    <w:rsid w:val="00C22EE0"/>
    <w:rsid w:val="00C230E7"/>
    <w:rsid w:val="00C23221"/>
    <w:rsid w:val="00C23285"/>
    <w:rsid w:val="00C23DF3"/>
    <w:rsid w:val="00C243B8"/>
    <w:rsid w:val="00C245CD"/>
    <w:rsid w:val="00C24A16"/>
    <w:rsid w:val="00C24ADE"/>
    <w:rsid w:val="00C24F74"/>
    <w:rsid w:val="00C2526B"/>
    <w:rsid w:val="00C2548D"/>
    <w:rsid w:val="00C2555B"/>
    <w:rsid w:val="00C25703"/>
    <w:rsid w:val="00C2572C"/>
    <w:rsid w:val="00C25ADE"/>
    <w:rsid w:val="00C263AD"/>
    <w:rsid w:val="00C26442"/>
    <w:rsid w:val="00C26E00"/>
    <w:rsid w:val="00C2734A"/>
    <w:rsid w:val="00C273F0"/>
    <w:rsid w:val="00C27429"/>
    <w:rsid w:val="00C27B8B"/>
    <w:rsid w:val="00C27D79"/>
    <w:rsid w:val="00C30075"/>
    <w:rsid w:val="00C304F7"/>
    <w:rsid w:val="00C30643"/>
    <w:rsid w:val="00C30ACB"/>
    <w:rsid w:val="00C31740"/>
    <w:rsid w:val="00C31B00"/>
    <w:rsid w:val="00C31B93"/>
    <w:rsid w:val="00C31BB7"/>
    <w:rsid w:val="00C320BC"/>
    <w:rsid w:val="00C3233A"/>
    <w:rsid w:val="00C323F3"/>
    <w:rsid w:val="00C334C5"/>
    <w:rsid w:val="00C33C76"/>
    <w:rsid w:val="00C33F75"/>
    <w:rsid w:val="00C3406C"/>
    <w:rsid w:val="00C34330"/>
    <w:rsid w:val="00C344A4"/>
    <w:rsid w:val="00C3477F"/>
    <w:rsid w:val="00C348B3"/>
    <w:rsid w:val="00C34E22"/>
    <w:rsid w:val="00C35597"/>
    <w:rsid w:val="00C36644"/>
    <w:rsid w:val="00C3667D"/>
    <w:rsid w:val="00C36D25"/>
    <w:rsid w:val="00C37064"/>
    <w:rsid w:val="00C3714E"/>
    <w:rsid w:val="00C37179"/>
    <w:rsid w:val="00C371C0"/>
    <w:rsid w:val="00C37570"/>
    <w:rsid w:val="00C37777"/>
    <w:rsid w:val="00C37861"/>
    <w:rsid w:val="00C3789C"/>
    <w:rsid w:val="00C37BA3"/>
    <w:rsid w:val="00C37E6B"/>
    <w:rsid w:val="00C37EE0"/>
    <w:rsid w:val="00C4005F"/>
    <w:rsid w:val="00C4044C"/>
    <w:rsid w:val="00C404D0"/>
    <w:rsid w:val="00C40BFC"/>
    <w:rsid w:val="00C40E5B"/>
    <w:rsid w:val="00C40F59"/>
    <w:rsid w:val="00C41173"/>
    <w:rsid w:val="00C41189"/>
    <w:rsid w:val="00C412E5"/>
    <w:rsid w:val="00C41D22"/>
    <w:rsid w:val="00C42118"/>
    <w:rsid w:val="00C42654"/>
    <w:rsid w:val="00C42664"/>
    <w:rsid w:val="00C42A05"/>
    <w:rsid w:val="00C42CE3"/>
    <w:rsid w:val="00C42D14"/>
    <w:rsid w:val="00C43763"/>
    <w:rsid w:val="00C43EDA"/>
    <w:rsid w:val="00C444B6"/>
    <w:rsid w:val="00C444E8"/>
    <w:rsid w:val="00C44747"/>
    <w:rsid w:val="00C449F1"/>
    <w:rsid w:val="00C44AF1"/>
    <w:rsid w:val="00C44B1D"/>
    <w:rsid w:val="00C45052"/>
    <w:rsid w:val="00C45093"/>
    <w:rsid w:val="00C45100"/>
    <w:rsid w:val="00C451D0"/>
    <w:rsid w:val="00C45250"/>
    <w:rsid w:val="00C457A4"/>
    <w:rsid w:val="00C46495"/>
    <w:rsid w:val="00C46560"/>
    <w:rsid w:val="00C4679E"/>
    <w:rsid w:val="00C472DE"/>
    <w:rsid w:val="00C4775A"/>
    <w:rsid w:val="00C47992"/>
    <w:rsid w:val="00C47A36"/>
    <w:rsid w:val="00C47D54"/>
    <w:rsid w:val="00C500BC"/>
    <w:rsid w:val="00C502CA"/>
    <w:rsid w:val="00C50BF3"/>
    <w:rsid w:val="00C51298"/>
    <w:rsid w:val="00C513E2"/>
    <w:rsid w:val="00C525CF"/>
    <w:rsid w:val="00C525EB"/>
    <w:rsid w:val="00C52712"/>
    <w:rsid w:val="00C5283A"/>
    <w:rsid w:val="00C52B18"/>
    <w:rsid w:val="00C52D3D"/>
    <w:rsid w:val="00C53132"/>
    <w:rsid w:val="00C53467"/>
    <w:rsid w:val="00C5359C"/>
    <w:rsid w:val="00C53BF6"/>
    <w:rsid w:val="00C53DBB"/>
    <w:rsid w:val="00C540DF"/>
    <w:rsid w:val="00C548C6"/>
    <w:rsid w:val="00C54D8C"/>
    <w:rsid w:val="00C558DD"/>
    <w:rsid w:val="00C55980"/>
    <w:rsid w:val="00C55994"/>
    <w:rsid w:val="00C55BBE"/>
    <w:rsid w:val="00C55C07"/>
    <w:rsid w:val="00C55ECC"/>
    <w:rsid w:val="00C56420"/>
    <w:rsid w:val="00C56903"/>
    <w:rsid w:val="00C56B51"/>
    <w:rsid w:val="00C56BB0"/>
    <w:rsid w:val="00C56D35"/>
    <w:rsid w:val="00C56E9B"/>
    <w:rsid w:val="00C575E1"/>
    <w:rsid w:val="00C57A4A"/>
    <w:rsid w:val="00C60398"/>
    <w:rsid w:val="00C603C6"/>
    <w:rsid w:val="00C60509"/>
    <w:rsid w:val="00C6073D"/>
    <w:rsid w:val="00C6108E"/>
    <w:rsid w:val="00C614BA"/>
    <w:rsid w:val="00C61EC9"/>
    <w:rsid w:val="00C61F1C"/>
    <w:rsid w:val="00C6234B"/>
    <w:rsid w:val="00C62588"/>
    <w:rsid w:val="00C62D88"/>
    <w:rsid w:val="00C637A9"/>
    <w:rsid w:val="00C63947"/>
    <w:rsid w:val="00C63F45"/>
    <w:rsid w:val="00C63F51"/>
    <w:rsid w:val="00C646E2"/>
    <w:rsid w:val="00C64FE6"/>
    <w:rsid w:val="00C650A4"/>
    <w:rsid w:val="00C658C9"/>
    <w:rsid w:val="00C65D12"/>
    <w:rsid w:val="00C65E4B"/>
    <w:rsid w:val="00C667B7"/>
    <w:rsid w:val="00C669B1"/>
    <w:rsid w:val="00C66A6E"/>
    <w:rsid w:val="00C66AB8"/>
    <w:rsid w:val="00C66B04"/>
    <w:rsid w:val="00C66BFB"/>
    <w:rsid w:val="00C66DA8"/>
    <w:rsid w:val="00C67928"/>
    <w:rsid w:val="00C7058D"/>
    <w:rsid w:val="00C70B27"/>
    <w:rsid w:val="00C71577"/>
    <w:rsid w:val="00C71A19"/>
    <w:rsid w:val="00C71A27"/>
    <w:rsid w:val="00C71C81"/>
    <w:rsid w:val="00C71D04"/>
    <w:rsid w:val="00C71D5B"/>
    <w:rsid w:val="00C727F2"/>
    <w:rsid w:val="00C7334C"/>
    <w:rsid w:val="00C733F4"/>
    <w:rsid w:val="00C7342F"/>
    <w:rsid w:val="00C7365D"/>
    <w:rsid w:val="00C737ED"/>
    <w:rsid w:val="00C739FC"/>
    <w:rsid w:val="00C73F63"/>
    <w:rsid w:val="00C74028"/>
    <w:rsid w:val="00C7470A"/>
    <w:rsid w:val="00C74CC7"/>
    <w:rsid w:val="00C74EF3"/>
    <w:rsid w:val="00C75006"/>
    <w:rsid w:val="00C752EE"/>
    <w:rsid w:val="00C75414"/>
    <w:rsid w:val="00C75998"/>
    <w:rsid w:val="00C759AE"/>
    <w:rsid w:val="00C75C60"/>
    <w:rsid w:val="00C761A2"/>
    <w:rsid w:val="00C763D0"/>
    <w:rsid w:val="00C766F5"/>
    <w:rsid w:val="00C76930"/>
    <w:rsid w:val="00C76E7B"/>
    <w:rsid w:val="00C76F00"/>
    <w:rsid w:val="00C7724F"/>
    <w:rsid w:val="00C77A48"/>
    <w:rsid w:val="00C77A83"/>
    <w:rsid w:val="00C77E0D"/>
    <w:rsid w:val="00C800D5"/>
    <w:rsid w:val="00C8025F"/>
    <w:rsid w:val="00C80467"/>
    <w:rsid w:val="00C80B29"/>
    <w:rsid w:val="00C80E80"/>
    <w:rsid w:val="00C8134D"/>
    <w:rsid w:val="00C819D2"/>
    <w:rsid w:val="00C81ED2"/>
    <w:rsid w:val="00C827D2"/>
    <w:rsid w:val="00C82BDB"/>
    <w:rsid w:val="00C83B32"/>
    <w:rsid w:val="00C8408E"/>
    <w:rsid w:val="00C84820"/>
    <w:rsid w:val="00C84B2C"/>
    <w:rsid w:val="00C84B84"/>
    <w:rsid w:val="00C84CAD"/>
    <w:rsid w:val="00C84DD4"/>
    <w:rsid w:val="00C853BF"/>
    <w:rsid w:val="00C855B8"/>
    <w:rsid w:val="00C85B8D"/>
    <w:rsid w:val="00C85E26"/>
    <w:rsid w:val="00C85E33"/>
    <w:rsid w:val="00C85E71"/>
    <w:rsid w:val="00C86149"/>
    <w:rsid w:val="00C86446"/>
    <w:rsid w:val="00C865D4"/>
    <w:rsid w:val="00C8732E"/>
    <w:rsid w:val="00C873FE"/>
    <w:rsid w:val="00C87552"/>
    <w:rsid w:val="00C87A3C"/>
    <w:rsid w:val="00C87A7B"/>
    <w:rsid w:val="00C87AD3"/>
    <w:rsid w:val="00C901C0"/>
    <w:rsid w:val="00C90668"/>
    <w:rsid w:val="00C907D8"/>
    <w:rsid w:val="00C9081C"/>
    <w:rsid w:val="00C90867"/>
    <w:rsid w:val="00C909B2"/>
    <w:rsid w:val="00C90E75"/>
    <w:rsid w:val="00C915DC"/>
    <w:rsid w:val="00C916ED"/>
    <w:rsid w:val="00C9179C"/>
    <w:rsid w:val="00C91ECE"/>
    <w:rsid w:val="00C92951"/>
    <w:rsid w:val="00C929C7"/>
    <w:rsid w:val="00C92FE6"/>
    <w:rsid w:val="00C93683"/>
    <w:rsid w:val="00C9437E"/>
    <w:rsid w:val="00C94967"/>
    <w:rsid w:val="00C94B64"/>
    <w:rsid w:val="00C94D0D"/>
    <w:rsid w:val="00C951ED"/>
    <w:rsid w:val="00C95348"/>
    <w:rsid w:val="00C95563"/>
    <w:rsid w:val="00C95695"/>
    <w:rsid w:val="00C95C7C"/>
    <w:rsid w:val="00C95F5F"/>
    <w:rsid w:val="00C95F9D"/>
    <w:rsid w:val="00C961D5"/>
    <w:rsid w:val="00C963F7"/>
    <w:rsid w:val="00C96946"/>
    <w:rsid w:val="00C96A5C"/>
    <w:rsid w:val="00C96E1E"/>
    <w:rsid w:val="00C96F04"/>
    <w:rsid w:val="00C9707D"/>
    <w:rsid w:val="00C97A3C"/>
    <w:rsid w:val="00C97B49"/>
    <w:rsid w:val="00CA02C4"/>
    <w:rsid w:val="00CA054B"/>
    <w:rsid w:val="00CA07CE"/>
    <w:rsid w:val="00CA0A4D"/>
    <w:rsid w:val="00CA0A98"/>
    <w:rsid w:val="00CA0C34"/>
    <w:rsid w:val="00CA152F"/>
    <w:rsid w:val="00CA1557"/>
    <w:rsid w:val="00CA1BC4"/>
    <w:rsid w:val="00CA20D8"/>
    <w:rsid w:val="00CA2103"/>
    <w:rsid w:val="00CA2231"/>
    <w:rsid w:val="00CA2255"/>
    <w:rsid w:val="00CA2472"/>
    <w:rsid w:val="00CA2E95"/>
    <w:rsid w:val="00CA2EEF"/>
    <w:rsid w:val="00CA32B7"/>
    <w:rsid w:val="00CA3700"/>
    <w:rsid w:val="00CA3814"/>
    <w:rsid w:val="00CA387D"/>
    <w:rsid w:val="00CA39F9"/>
    <w:rsid w:val="00CA3AB4"/>
    <w:rsid w:val="00CA3D15"/>
    <w:rsid w:val="00CA4033"/>
    <w:rsid w:val="00CA4B13"/>
    <w:rsid w:val="00CA4F86"/>
    <w:rsid w:val="00CA54CC"/>
    <w:rsid w:val="00CA60F3"/>
    <w:rsid w:val="00CA68B7"/>
    <w:rsid w:val="00CA6C5A"/>
    <w:rsid w:val="00CA719C"/>
    <w:rsid w:val="00CA746A"/>
    <w:rsid w:val="00CA782D"/>
    <w:rsid w:val="00CA79F1"/>
    <w:rsid w:val="00CA7E1D"/>
    <w:rsid w:val="00CA7E49"/>
    <w:rsid w:val="00CA7E7D"/>
    <w:rsid w:val="00CB0180"/>
    <w:rsid w:val="00CB0361"/>
    <w:rsid w:val="00CB0DD0"/>
    <w:rsid w:val="00CB1380"/>
    <w:rsid w:val="00CB14A4"/>
    <w:rsid w:val="00CB1761"/>
    <w:rsid w:val="00CB1E88"/>
    <w:rsid w:val="00CB2E06"/>
    <w:rsid w:val="00CB2EBD"/>
    <w:rsid w:val="00CB301C"/>
    <w:rsid w:val="00CB31A7"/>
    <w:rsid w:val="00CB3273"/>
    <w:rsid w:val="00CB3628"/>
    <w:rsid w:val="00CB3BD6"/>
    <w:rsid w:val="00CB3D8C"/>
    <w:rsid w:val="00CB420F"/>
    <w:rsid w:val="00CB4B74"/>
    <w:rsid w:val="00CB4C7E"/>
    <w:rsid w:val="00CB5240"/>
    <w:rsid w:val="00CB5635"/>
    <w:rsid w:val="00CB5715"/>
    <w:rsid w:val="00CB58DE"/>
    <w:rsid w:val="00CB5968"/>
    <w:rsid w:val="00CB6506"/>
    <w:rsid w:val="00CB67B9"/>
    <w:rsid w:val="00CB68E8"/>
    <w:rsid w:val="00CB6C38"/>
    <w:rsid w:val="00CB6D5F"/>
    <w:rsid w:val="00CB70E1"/>
    <w:rsid w:val="00CB7179"/>
    <w:rsid w:val="00CB7503"/>
    <w:rsid w:val="00CB787A"/>
    <w:rsid w:val="00CB7BDC"/>
    <w:rsid w:val="00CC0175"/>
    <w:rsid w:val="00CC10F8"/>
    <w:rsid w:val="00CC129F"/>
    <w:rsid w:val="00CC17FF"/>
    <w:rsid w:val="00CC1832"/>
    <w:rsid w:val="00CC1847"/>
    <w:rsid w:val="00CC1E3A"/>
    <w:rsid w:val="00CC20DE"/>
    <w:rsid w:val="00CC2172"/>
    <w:rsid w:val="00CC2206"/>
    <w:rsid w:val="00CC2249"/>
    <w:rsid w:val="00CC326F"/>
    <w:rsid w:val="00CC361D"/>
    <w:rsid w:val="00CC3A6B"/>
    <w:rsid w:val="00CC403F"/>
    <w:rsid w:val="00CC41FB"/>
    <w:rsid w:val="00CC47D9"/>
    <w:rsid w:val="00CC4BCF"/>
    <w:rsid w:val="00CC4C3D"/>
    <w:rsid w:val="00CC4DF7"/>
    <w:rsid w:val="00CC500D"/>
    <w:rsid w:val="00CC61E4"/>
    <w:rsid w:val="00CC6375"/>
    <w:rsid w:val="00CC6B98"/>
    <w:rsid w:val="00CC6D3B"/>
    <w:rsid w:val="00CC6FF6"/>
    <w:rsid w:val="00CC7027"/>
    <w:rsid w:val="00CC70FD"/>
    <w:rsid w:val="00CC722C"/>
    <w:rsid w:val="00CC762F"/>
    <w:rsid w:val="00CC7651"/>
    <w:rsid w:val="00CC7808"/>
    <w:rsid w:val="00CC782D"/>
    <w:rsid w:val="00CC7B43"/>
    <w:rsid w:val="00CC7E9C"/>
    <w:rsid w:val="00CD02B1"/>
    <w:rsid w:val="00CD02D0"/>
    <w:rsid w:val="00CD07C7"/>
    <w:rsid w:val="00CD0845"/>
    <w:rsid w:val="00CD09E2"/>
    <w:rsid w:val="00CD12C2"/>
    <w:rsid w:val="00CD1745"/>
    <w:rsid w:val="00CD197F"/>
    <w:rsid w:val="00CD1E78"/>
    <w:rsid w:val="00CD1FCD"/>
    <w:rsid w:val="00CD2504"/>
    <w:rsid w:val="00CD2799"/>
    <w:rsid w:val="00CD3118"/>
    <w:rsid w:val="00CD3538"/>
    <w:rsid w:val="00CD392A"/>
    <w:rsid w:val="00CD39E9"/>
    <w:rsid w:val="00CD3E24"/>
    <w:rsid w:val="00CD42BE"/>
    <w:rsid w:val="00CD446E"/>
    <w:rsid w:val="00CD4FAB"/>
    <w:rsid w:val="00CD5066"/>
    <w:rsid w:val="00CD51CF"/>
    <w:rsid w:val="00CD53D5"/>
    <w:rsid w:val="00CD543D"/>
    <w:rsid w:val="00CD573B"/>
    <w:rsid w:val="00CD58B0"/>
    <w:rsid w:val="00CD5DFB"/>
    <w:rsid w:val="00CD5E00"/>
    <w:rsid w:val="00CD6695"/>
    <w:rsid w:val="00CD69B5"/>
    <w:rsid w:val="00CD6D01"/>
    <w:rsid w:val="00CD6F87"/>
    <w:rsid w:val="00CD7516"/>
    <w:rsid w:val="00CD7990"/>
    <w:rsid w:val="00CD7A22"/>
    <w:rsid w:val="00CD7BC5"/>
    <w:rsid w:val="00CD7D74"/>
    <w:rsid w:val="00CE01F8"/>
    <w:rsid w:val="00CE06EF"/>
    <w:rsid w:val="00CE07C1"/>
    <w:rsid w:val="00CE09DE"/>
    <w:rsid w:val="00CE0C65"/>
    <w:rsid w:val="00CE0FC7"/>
    <w:rsid w:val="00CE15D3"/>
    <w:rsid w:val="00CE17F0"/>
    <w:rsid w:val="00CE1802"/>
    <w:rsid w:val="00CE1904"/>
    <w:rsid w:val="00CE22FD"/>
    <w:rsid w:val="00CE2683"/>
    <w:rsid w:val="00CE2E29"/>
    <w:rsid w:val="00CE2E93"/>
    <w:rsid w:val="00CE2E9A"/>
    <w:rsid w:val="00CE2F00"/>
    <w:rsid w:val="00CE2FD6"/>
    <w:rsid w:val="00CE3019"/>
    <w:rsid w:val="00CE337C"/>
    <w:rsid w:val="00CE33C0"/>
    <w:rsid w:val="00CE401F"/>
    <w:rsid w:val="00CE4345"/>
    <w:rsid w:val="00CE4466"/>
    <w:rsid w:val="00CE46E7"/>
    <w:rsid w:val="00CE4730"/>
    <w:rsid w:val="00CE4A19"/>
    <w:rsid w:val="00CE4B06"/>
    <w:rsid w:val="00CE4B99"/>
    <w:rsid w:val="00CE5211"/>
    <w:rsid w:val="00CE5724"/>
    <w:rsid w:val="00CE57A4"/>
    <w:rsid w:val="00CE73A6"/>
    <w:rsid w:val="00CE77DB"/>
    <w:rsid w:val="00CE7914"/>
    <w:rsid w:val="00CE7D07"/>
    <w:rsid w:val="00CE7FC6"/>
    <w:rsid w:val="00CF026D"/>
    <w:rsid w:val="00CF0577"/>
    <w:rsid w:val="00CF05B7"/>
    <w:rsid w:val="00CF09D7"/>
    <w:rsid w:val="00CF0B02"/>
    <w:rsid w:val="00CF0B75"/>
    <w:rsid w:val="00CF0FF2"/>
    <w:rsid w:val="00CF107C"/>
    <w:rsid w:val="00CF1850"/>
    <w:rsid w:val="00CF1934"/>
    <w:rsid w:val="00CF193A"/>
    <w:rsid w:val="00CF2182"/>
    <w:rsid w:val="00CF21DA"/>
    <w:rsid w:val="00CF230B"/>
    <w:rsid w:val="00CF247A"/>
    <w:rsid w:val="00CF289D"/>
    <w:rsid w:val="00CF2B92"/>
    <w:rsid w:val="00CF3935"/>
    <w:rsid w:val="00CF3D99"/>
    <w:rsid w:val="00CF41D6"/>
    <w:rsid w:val="00CF41F4"/>
    <w:rsid w:val="00CF4667"/>
    <w:rsid w:val="00CF4A76"/>
    <w:rsid w:val="00CF4F17"/>
    <w:rsid w:val="00CF4FBC"/>
    <w:rsid w:val="00CF5602"/>
    <w:rsid w:val="00CF611C"/>
    <w:rsid w:val="00CF61FC"/>
    <w:rsid w:val="00CF6627"/>
    <w:rsid w:val="00CF6B2E"/>
    <w:rsid w:val="00CF6F4A"/>
    <w:rsid w:val="00CF720B"/>
    <w:rsid w:val="00CF73B8"/>
    <w:rsid w:val="00CF7A67"/>
    <w:rsid w:val="00CF7A81"/>
    <w:rsid w:val="00CF7B92"/>
    <w:rsid w:val="00CF7F24"/>
    <w:rsid w:val="00D001D1"/>
    <w:rsid w:val="00D002B1"/>
    <w:rsid w:val="00D0157C"/>
    <w:rsid w:val="00D0159C"/>
    <w:rsid w:val="00D0164F"/>
    <w:rsid w:val="00D019E2"/>
    <w:rsid w:val="00D01E99"/>
    <w:rsid w:val="00D01F72"/>
    <w:rsid w:val="00D025A5"/>
    <w:rsid w:val="00D0263D"/>
    <w:rsid w:val="00D02646"/>
    <w:rsid w:val="00D0276D"/>
    <w:rsid w:val="00D02785"/>
    <w:rsid w:val="00D02867"/>
    <w:rsid w:val="00D0310C"/>
    <w:rsid w:val="00D03321"/>
    <w:rsid w:val="00D03479"/>
    <w:rsid w:val="00D0350C"/>
    <w:rsid w:val="00D037D2"/>
    <w:rsid w:val="00D03863"/>
    <w:rsid w:val="00D03B06"/>
    <w:rsid w:val="00D03EFA"/>
    <w:rsid w:val="00D03F2E"/>
    <w:rsid w:val="00D0402B"/>
    <w:rsid w:val="00D040A4"/>
    <w:rsid w:val="00D04767"/>
    <w:rsid w:val="00D047F2"/>
    <w:rsid w:val="00D04976"/>
    <w:rsid w:val="00D04BB9"/>
    <w:rsid w:val="00D04F35"/>
    <w:rsid w:val="00D04FD6"/>
    <w:rsid w:val="00D051BD"/>
    <w:rsid w:val="00D05269"/>
    <w:rsid w:val="00D05334"/>
    <w:rsid w:val="00D05462"/>
    <w:rsid w:val="00D05508"/>
    <w:rsid w:val="00D0555E"/>
    <w:rsid w:val="00D05892"/>
    <w:rsid w:val="00D05F3C"/>
    <w:rsid w:val="00D06633"/>
    <w:rsid w:val="00D06BFF"/>
    <w:rsid w:val="00D078D9"/>
    <w:rsid w:val="00D07910"/>
    <w:rsid w:val="00D07DD9"/>
    <w:rsid w:val="00D10202"/>
    <w:rsid w:val="00D1134C"/>
    <w:rsid w:val="00D1145C"/>
    <w:rsid w:val="00D1147A"/>
    <w:rsid w:val="00D11B2F"/>
    <w:rsid w:val="00D11D4B"/>
    <w:rsid w:val="00D12061"/>
    <w:rsid w:val="00D120B6"/>
    <w:rsid w:val="00D12372"/>
    <w:rsid w:val="00D124C8"/>
    <w:rsid w:val="00D1251A"/>
    <w:rsid w:val="00D12558"/>
    <w:rsid w:val="00D125ED"/>
    <w:rsid w:val="00D12DB0"/>
    <w:rsid w:val="00D1300F"/>
    <w:rsid w:val="00D136B0"/>
    <w:rsid w:val="00D13742"/>
    <w:rsid w:val="00D13D23"/>
    <w:rsid w:val="00D14335"/>
    <w:rsid w:val="00D146BF"/>
    <w:rsid w:val="00D14E70"/>
    <w:rsid w:val="00D14E8A"/>
    <w:rsid w:val="00D151C8"/>
    <w:rsid w:val="00D155C5"/>
    <w:rsid w:val="00D156AE"/>
    <w:rsid w:val="00D15711"/>
    <w:rsid w:val="00D157E8"/>
    <w:rsid w:val="00D158D9"/>
    <w:rsid w:val="00D158E5"/>
    <w:rsid w:val="00D1597A"/>
    <w:rsid w:val="00D15F35"/>
    <w:rsid w:val="00D15F3A"/>
    <w:rsid w:val="00D15F97"/>
    <w:rsid w:val="00D161E2"/>
    <w:rsid w:val="00D164AF"/>
    <w:rsid w:val="00D16ED2"/>
    <w:rsid w:val="00D17078"/>
    <w:rsid w:val="00D1740F"/>
    <w:rsid w:val="00D175BF"/>
    <w:rsid w:val="00D20047"/>
    <w:rsid w:val="00D207CF"/>
    <w:rsid w:val="00D207F8"/>
    <w:rsid w:val="00D20981"/>
    <w:rsid w:val="00D20A80"/>
    <w:rsid w:val="00D20D75"/>
    <w:rsid w:val="00D20F46"/>
    <w:rsid w:val="00D213F2"/>
    <w:rsid w:val="00D216ED"/>
    <w:rsid w:val="00D21718"/>
    <w:rsid w:val="00D21AEC"/>
    <w:rsid w:val="00D21ED5"/>
    <w:rsid w:val="00D22404"/>
    <w:rsid w:val="00D22695"/>
    <w:rsid w:val="00D229F9"/>
    <w:rsid w:val="00D22CEB"/>
    <w:rsid w:val="00D22E82"/>
    <w:rsid w:val="00D2376B"/>
    <w:rsid w:val="00D237E8"/>
    <w:rsid w:val="00D23C0D"/>
    <w:rsid w:val="00D2400D"/>
    <w:rsid w:val="00D24E30"/>
    <w:rsid w:val="00D24FBD"/>
    <w:rsid w:val="00D250E5"/>
    <w:rsid w:val="00D25159"/>
    <w:rsid w:val="00D25279"/>
    <w:rsid w:val="00D2590A"/>
    <w:rsid w:val="00D259D9"/>
    <w:rsid w:val="00D25E3B"/>
    <w:rsid w:val="00D263CF"/>
    <w:rsid w:val="00D26608"/>
    <w:rsid w:val="00D268D6"/>
    <w:rsid w:val="00D26BAC"/>
    <w:rsid w:val="00D27049"/>
    <w:rsid w:val="00D2767B"/>
    <w:rsid w:val="00D27708"/>
    <w:rsid w:val="00D300A9"/>
    <w:rsid w:val="00D302DC"/>
    <w:rsid w:val="00D30C66"/>
    <w:rsid w:val="00D31388"/>
    <w:rsid w:val="00D31425"/>
    <w:rsid w:val="00D3178B"/>
    <w:rsid w:val="00D317EE"/>
    <w:rsid w:val="00D31BC3"/>
    <w:rsid w:val="00D31F3C"/>
    <w:rsid w:val="00D31FA1"/>
    <w:rsid w:val="00D32031"/>
    <w:rsid w:val="00D321D9"/>
    <w:rsid w:val="00D323CA"/>
    <w:rsid w:val="00D323E0"/>
    <w:rsid w:val="00D3273D"/>
    <w:rsid w:val="00D32AE0"/>
    <w:rsid w:val="00D32B33"/>
    <w:rsid w:val="00D337B3"/>
    <w:rsid w:val="00D33905"/>
    <w:rsid w:val="00D33FC3"/>
    <w:rsid w:val="00D34144"/>
    <w:rsid w:val="00D34414"/>
    <w:rsid w:val="00D346CD"/>
    <w:rsid w:val="00D34E4A"/>
    <w:rsid w:val="00D35174"/>
    <w:rsid w:val="00D354ED"/>
    <w:rsid w:val="00D35579"/>
    <w:rsid w:val="00D355C5"/>
    <w:rsid w:val="00D357D3"/>
    <w:rsid w:val="00D35F6B"/>
    <w:rsid w:val="00D361F5"/>
    <w:rsid w:val="00D3642D"/>
    <w:rsid w:val="00D364B7"/>
    <w:rsid w:val="00D3659E"/>
    <w:rsid w:val="00D3696D"/>
    <w:rsid w:val="00D4031C"/>
    <w:rsid w:val="00D4034A"/>
    <w:rsid w:val="00D4040F"/>
    <w:rsid w:val="00D405EB"/>
    <w:rsid w:val="00D406DB"/>
    <w:rsid w:val="00D40756"/>
    <w:rsid w:val="00D40AB7"/>
    <w:rsid w:val="00D40BB1"/>
    <w:rsid w:val="00D40E4F"/>
    <w:rsid w:val="00D4141E"/>
    <w:rsid w:val="00D41837"/>
    <w:rsid w:val="00D41877"/>
    <w:rsid w:val="00D4197D"/>
    <w:rsid w:val="00D41AA2"/>
    <w:rsid w:val="00D41ABB"/>
    <w:rsid w:val="00D41BE0"/>
    <w:rsid w:val="00D421B7"/>
    <w:rsid w:val="00D42725"/>
    <w:rsid w:val="00D428EB"/>
    <w:rsid w:val="00D42A5E"/>
    <w:rsid w:val="00D42E0B"/>
    <w:rsid w:val="00D432D1"/>
    <w:rsid w:val="00D438B6"/>
    <w:rsid w:val="00D43B83"/>
    <w:rsid w:val="00D43C6B"/>
    <w:rsid w:val="00D43EAD"/>
    <w:rsid w:val="00D4402B"/>
    <w:rsid w:val="00D445EF"/>
    <w:rsid w:val="00D44B9A"/>
    <w:rsid w:val="00D44F28"/>
    <w:rsid w:val="00D45792"/>
    <w:rsid w:val="00D457E9"/>
    <w:rsid w:val="00D4593F"/>
    <w:rsid w:val="00D45B54"/>
    <w:rsid w:val="00D45C6C"/>
    <w:rsid w:val="00D46329"/>
    <w:rsid w:val="00D4641C"/>
    <w:rsid w:val="00D4658D"/>
    <w:rsid w:val="00D46599"/>
    <w:rsid w:val="00D4683F"/>
    <w:rsid w:val="00D46919"/>
    <w:rsid w:val="00D47763"/>
    <w:rsid w:val="00D50943"/>
    <w:rsid w:val="00D50EA5"/>
    <w:rsid w:val="00D51658"/>
    <w:rsid w:val="00D51CF1"/>
    <w:rsid w:val="00D52A54"/>
    <w:rsid w:val="00D52C9C"/>
    <w:rsid w:val="00D538BE"/>
    <w:rsid w:val="00D53E47"/>
    <w:rsid w:val="00D53F8B"/>
    <w:rsid w:val="00D543F2"/>
    <w:rsid w:val="00D548EC"/>
    <w:rsid w:val="00D54B2C"/>
    <w:rsid w:val="00D5528F"/>
    <w:rsid w:val="00D55292"/>
    <w:rsid w:val="00D554C0"/>
    <w:rsid w:val="00D55A41"/>
    <w:rsid w:val="00D55ABB"/>
    <w:rsid w:val="00D55DC5"/>
    <w:rsid w:val="00D55EE0"/>
    <w:rsid w:val="00D55EF7"/>
    <w:rsid w:val="00D55F76"/>
    <w:rsid w:val="00D564A8"/>
    <w:rsid w:val="00D56757"/>
    <w:rsid w:val="00D56DEB"/>
    <w:rsid w:val="00D576A4"/>
    <w:rsid w:val="00D57A19"/>
    <w:rsid w:val="00D57B62"/>
    <w:rsid w:val="00D57E3A"/>
    <w:rsid w:val="00D57FFC"/>
    <w:rsid w:val="00D602E3"/>
    <w:rsid w:val="00D6057F"/>
    <w:rsid w:val="00D608F7"/>
    <w:rsid w:val="00D60904"/>
    <w:rsid w:val="00D609C3"/>
    <w:rsid w:val="00D60C66"/>
    <w:rsid w:val="00D615FC"/>
    <w:rsid w:val="00D61771"/>
    <w:rsid w:val="00D61825"/>
    <w:rsid w:val="00D6195A"/>
    <w:rsid w:val="00D61B10"/>
    <w:rsid w:val="00D62004"/>
    <w:rsid w:val="00D6233D"/>
    <w:rsid w:val="00D6246B"/>
    <w:rsid w:val="00D62A55"/>
    <w:rsid w:val="00D62BA2"/>
    <w:rsid w:val="00D62D2B"/>
    <w:rsid w:val="00D63136"/>
    <w:rsid w:val="00D63206"/>
    <w:rsid w:val="00D632BD"/>
    <w:rsid w:val="00D637DE"/>
    <w:rsid w:val="00D643C7"/>
    <w:rsid w:val="00D6446F"/>
    <w:rsid w:val="00D64781"/>
    <w:rsid w:val="00D64E44"/>
    <w:rsid w:val="00D64E6A"/>
    <w:rsid w:val="00D64F19"/>
    <w:rsid w:val="00D65194"/>
    <w:rsid w:val="00D654B9"/>
    <w:rsid w:val="00D65622"/>
    <w:rsid w:val="00D65966"/>
    <w:rsid w:val="00D659E7"/>
    <w:rsid w:val="00D65A79"/>
    <w:rsid w:val="00D65F51"/>
    <w:rsid w:val="00D66180"/>
    <w:rsid w:val="00D66357"/>
    <w:rsid w:val="00D66464"/>
    <w:rsid w:val="00D66A35"/>
    <w:rsid w:val="00D66C9D"/>
    <w:rsid w:val="00D66E4F"/>
    <w:rsid w:val="00D66FE3"/>
    <w:rsid w:val="00D674D2"/>
    <w:rsid w:val="00D6756A"/>
    <w:rsid w:val="00D676BD"/>
    <w:rsid w:val="00D679A7"/>
    <w:rsid w:val="00D67A3B"/>
    <w:rsid w:val="00D70240"/>
    <w:rsid w:val="00D70306"/>
    <w:rsid w:val="00D703D0"/>
    <w:rsid w:val="00D70575"/>
    <w:rsid w:val="00D70910"/>
    <w:rsid w:val="00D710B6"/>
    <w:rsid w:val="00D710EB"/>
    <w:rsid w:val="00D71806"/>
    <w:rsid w:val="00D71830"/>
    <w:rsid w:val="00D7223B"/>
    <w:rsid w:val="00D72400"/>
    <w:rsid w:val="00D72686"/>
    <w:rsid w:val="00D72729"/>
    <w:rsid w:val="00D7284E"/>
    <w:rsid w:val="00D728DE"/>
    <w:rsid w:val="00D7321C"/>
    <w:rsid w:val="00D73491"/>
    <w:rsid w:val="00D73B30"/>
    <w:rsid w:val="00D73E4E"/>
    <w:rsid w:val="00D73ECD"/>
    <w:rsid w:val="00D748C3"/>
    <w:rsid w:val="00D74ADB"/>
    <w:rsid w:val="00D74F6B"/>
    <w:rsid w:val="00D7500B"/>
    <w:rsid w:val="00D75DBF"/>
    <w:rsid w:val="00D76355"/>
    <w:rsid w:val="00D76737"/>
    <w:rsid w:val="00D76957"/>
    <w:rsid w:val="00D76AF9"/>
    <w:rsid w:val="00D76F6A"/>
    <w:rsid w:val="00D775DE"/>
    <w:rsid w:val="00D778AB"/>
    <w:rsid w:val="00D778D7"/>
    <w:rsid w:val="00D779AA"/>
    <w:rsid w:val="00D804D2"/>
    <w:rsid w:val="00D80702"/>
    <w:rsid w:val="00D80BE0"/>
    <w:rsid w:val="00D80CFE"/>
    <w:rsid w:val="00D81837"/>
    <w:rsid w:val="00D819A0"/>
    <w:rsid w:val="00D82457"/>
    <w:rsid w:val="00D828D9"/>
    <w:rsid w:val="00D829A7"/>
    <w:rsid w:val="00D82BCF"/>
    <w:rsid w:val="00D82F18"/>
    <w:rsid w:val="00D8313B"/>
    <w:rsid w:val="00D83148"/>
    <w:rsid w:val="00D832C8"/>
    <w:rsid w:val="00D83C0E"/>
    <w:rsid w:val="00D83DB4"/>
    <w:rsid w:val="00D84793"/>
    <w:rsid w:val="00D84A4B"/>
    <w:rsid w:val="00D84FC8"/>
    <w:rsid w:val="00D85165"/>
    <w:rsid w:val="00D85B84"/>
    <w:rsid w:val="00D85EC3"/>
    <w:rsid w:val="00D86260"/>
    <w:rsid w:val="00D86878"/>
    <w:rsid w:val="00D869EC"/>
    <w:rsid w:val="00D86D6E"/>
    <w:rsid w:val="00D870E5"/>
    <w:rsid w:val="00D876DA"/>
    <w:rsid w:val="00D87EE6"/>
    <w:rsid w:val="00D87FC1"/>
    <w:rsid w:val="00D90246"/>
    <w:rsid w:val="00D9066B"/>
    <w:rsid w:val="00D907DF"/>
    <w:rsid w:val="00D90A4F"/>
    <w:rsid w:val="00D90C27"/>
    <w:rsid w:val="00D90D77"/>
    <w:rsid w:val="00D91034"/>
    <w:rsid w:val="00D9157D"/>
    <w:rsid w:val="00D919ED"/>
    <w:rsid w:val="00D91AFB"/>
    <w:rsid w:val="00D91CFA"/>
    <w:rsid w:val="00D91EDD"/>
    <w:rsid w:val="00D92954"/>
    <w:rsid w:val="00D92E0D"/>
    <w:rsid w:val="00D92EEC"/>
    <w:rsid w:val="00D92F63"/>
    <w:rsid w:val="00D93095"/>
    <w:rsid w:val="00D93498"/>
    <w:rsid w:val="00D93567"/>
    <w:rsid w:val="00D936BB"/>
    <w:rsid w:val="00D93739"/>
    <w:rsid w:val="00D937AC"/>
    <w:rsid w:val="00D93826"/>
    <w:rsid w:val="00D93837"/>
    <w:rsid w:val="00D93962"/>
    <w:rsid w:val="00D93976"/>
    <w:rsid w:val="00D93DAB"/>
    <w:rsid w:val="00D93DB7"/>
    <w:rsid w:val="00D942E2"/>
    <w:rsid w:val="00D942F7"/>
    <w:rsid w:val="00D94679"/>
    <w:rsid w:val="00D94BA2"/>
    <w:rsid w:val="00D94EC6"/>
    <w:rsid w:val="00D95041"/>
    <w:rsid w:val="00D952E2"/>
    <w:rsid w:val="00D954C7"/>
    <w:rsid w:val="00D95546"/>
    <w:rsid w:val="00D965B3"/>
    <w:rsid w:val="00D969CF"/>
    <w:rsid w:val="00D96AED"/>
    <w:rsid w:val="00D96E4F"/>
    <w:rsid w:val="00D970E5"/>
    <w:rsid w:val="00D973EB"/>
    <w:rsid w:val="00D97B75"/>
    <w:rsid w:val="00DA0161"/>
    <w:rsid w:val="00DA03A7"/>
    <w:rsid w:val="00DA0471"/>
    <w:rsid w:val="00DA0694"/>
    <w:rsid w:val="00DA0EA8"/>
    <w:rsid w:val="00DA10A1"/>
    <w:rsid w:val="00DA1287"/>
    <w:rsid w:val="00DA1795"/>
    <w:rsid w:val="00DA1853"/>
    <w:rsid w:val="00DA1B9B"/>
    <w:rsid w:val="00DA1EC7"/>
    <w:rsid w:val="00DA1ED8"/>
    <w:rsid w:val="00DA1F0B"/>
    <w:rsid w:val="00DA23EF"/>
    <w:rsid w:val="00DA2504"/>
    <w:rsid w:val="00DA2B93"/>
    <w:rsid w:val="00DA3155"/>
    <w:rsid w:val="00DA3471"/>
    <w:rsid w:val="00DA46F4"/>
    <w:rsid w:val="00DA4811"/>
    <w:rsid w:val="00DA4922"/>
    <w:rsid w:val="00DA4D67"/>
    <w:rsid w:val="00DA4E7C"/>
    <w:rsid w:val="00DA4F3F"/>
    <w:rsid w:val="00DA52E6"/>
    <w:rsid w:val="00DA5459"/>
    <w:rsid w:val="00DA54A6"/>
    <w:rsid w:val="00DA577D"/>
    <w:rsid w:val="00DA591B"/>
    <w:rsid w:val="00DA5945"/>
    <w:rsid w:val="00DA5A9E"/>
    <w:rsid w:val="00DA5AE0"/>
    <w:rsid w:val="00DA5C39"/>
    <w:rsid w:val="00DA6532"/>
    <w:rsid w:val="00DA75F8"/>
    <w:rsid w:val="00DA7840"/>
    <w:rsid w:val="00DA7876"/>
    <w:rsid w:val="00DA7D9B"/>
    <w:rsid w:val="00DB01DE"/>
    <w:rsid w:val="00DB0A3B"/>
    <w:rsid w:val="00DB0C27"/>
    <w:rsid w:val="00DB177A"/>
    <w:rsid w:val="00DB1926"/>
    <w:rsid w:val="00DB1BA0"/>
    <w:rsid w:val="00DB1CE3"/>
    <w:rsid w:val="00DB2846"/>
    <w:rsid w:val="00DB2F16"/>
    <w:rsid w:val="00DB3456"/>
    <w:rsid w:val="00DB3675"/>
    <w:rsid w:val="00DB45BE"/>
    <w:rsid w:val="00DB466A"/>
    <w:rsid w:val="00DB4DC6"/>
    <w:rsid w:val="00DB4E8A"/>
    <w:rsid w:val="00DB5419"/>
    <w:rsid w:val="00DB5704"/>
    <w:rsid w:val="00DB61AB"/>
    <w:rsid w:val="00DB6ABF"/>
    <w:rsid w:val="00DB6DE4"/>
    <w:rsid w:val="00DB74FC"/>
    <w:rsid w:val="00DB7755"/>
    <w:rsid w:val="00DB79DB"/>
    <w:rsid w:val="00DB7A37"/>
    <w:rsid w:val="00DB7CFB"/>
    <w:rsid w:val="00DC0030"/>
    <w:rsid w:val="00DC004E"/>
    <w:rsid w:val="00DC00F2"/>
    <w:rsid w:val="00DC02BC"/>
    <w:rsid w:val="00DC0348"/>
    <w:rsid w:val="00DC06E7"/>
    <w:rsid w:val="00DC0970"/>
    <w:rsid w:val="00DC0CB3"/>
    <w:rsid w:val="00DC11CE"/>
    <w:rsid w:val="00DC12C5"/>
    <w:rsid w:val="00DC16EA"/>
    <w:rsid w:val="00DC193B"/>
    <w:rsid w:val="00DC1E91"/>
    <w:rsid w:val="00DC2185"/>
    <w:rsid w:val="00DC21B2"/>
    <w:rsid w:val="00DC242A"/>
    <w:rsid w:val="00DC2E26"/>
    <w:rsid w:val="00DC31FD"/>
    <w:rsid w:val="00DC32C5"/>
    <w:rsid w:val="00DC366F"/>
    <w:rsid w:val="00DC3767"/>
    <w:rsid w:val="00DC38C6"/>
    <w:rsid w:val="00DC3BDC"/>
    <w:rsid w:val="00DC4124"/>
    <w:rsid w:val="00DC413F"/>
    <w:rsid w:val="00DC448C"/>
    <w:rsid w:val="00DC4634"/>
    <w:rsid w:val="00DC4960"/>
    <w:rsid w:val="00DC4A50"/>
    <w:rsid w:val="00DC4C9E"/>
    <w:rsid w:val="00DC5317"/>
    <w:rsid w:val="00DC5415"/>
    <w:rsid w:val="00DC5675"/>
    <w:rsid w:val="00DC5743"/>
    <w:rsid w:val="00DC5795"/>
    <w:rsid w:val="00DC5B03"/>
    <w:rsid w:val="00DC5ED8"/>
    <w:rsid w:val="00DC62E6"/>
    <w:rsid w:val="00DC63BE"/>
    <w:rsid w:val="00DC6D32"/>
    <w:rsid w:val="00DC707D"/>
    <w:rsid w:val="00DC7205"/>
    <w:rsid w:val="00DC7B35"/>
    <w:rsid w:val="00DC7DBD"/>
    <w:rsid w:val="00DD03AE"/>
    <w:rsid w:val="00DD069C"/>
    <w:rsid w:val="00DD0D90"/>
    <w:rsid w:val="00DD1254"/>
    <w:rsid w:val="00DD1F19"/>
    <w:rsid w:val="00DD20F7"/>
    <w:rsid w:val="00DD21AE"/>
    <w:rsid w:val="00DD2387"/>
    <w:rsid w:val="00DD2459"/>
    <w:rsid w:val="00DD29A8"/>
    <w:rsid w:val="00DD2CC7"/>
    <w:rsid w:val="00DD2DBB"/>
    <w:rsid w:val="00DD300B"/>
    <w:rsid w:val="00DD3671"/>
    <w:rsid w:val="00DD368C"/>
    <w:rsid w:val="00DD4088"/>
    <w:rsid w:val="00DD43B9"/>
    <w:rsid w:val="00DD43D0"/>
    <w:rsid w:val="00DD4F99"/>
    <w:rsid w:val="00DD4FCD"/>
    <w:rsid w:val="00DD54A5"/>
    <w:rsid w:val="00DD5F02"/>
    <w:rsid w:val="00DD5F73"/>
    <w:rsid w:val="00DD60B9"/>
    <w:rsid w:val="00DD6226"/>
    <w:rsid w:val="00DD68D0"/>
    <w:rsid w:val="00DD6B14"/>
    <w:rsid w:val="00DD6B1F"/>
    <w:rsid w:val="00DD6BC5"/>
    <w:rsid w:val="00DD7160"/>
    <w:rsid w:val="00DD740B"/>
    <w:rsid w:val="00DD7679"/>
    <w:rsid w:val="00DD77A3"/>
    <w:rsid w:val="00DD7F23"/>
    <w:rsid w:val="00DD7FF9"/>
    <w:rsid w:val="00DE0028"/>
    <w:rsid w:val="00DE04AF"/>
    <w:rsid w:val="00DE08A6"/>
    <w:rsid w:val="00DE08BF"/>
    <w:rsid w:val="00DE0E94"/>
    <w:rsid w:val="00DE21F5"/>
    <w:rsid w:val="00DE2255"/>
    <w:rsid w:val="00DE23D2"/>
    <w:rsid w:val="00DE2495"/>
    <w:rsid w:val="00DE2681"/>
    <w:rsid w:val="00DE2895"/>
    <w:rsid w:val="00DE2D68"/>
    <w:rsid w:val="00DE2DE1"/>
    <w:rsid w:val="00DE2E89"/>
    <w:rsid w:val="00DE2F0C"/>
    <w:rsid w:val="00DE3B7C"/>
    <w:rsid w:val="00DE484C"/>
    <w:rsid w:val="00DE4AE6"/>
    <w:rsid w:val="00DE4B01"/>
    <w:rsid w:val="00DE4FAD"/>
    <w:rsid w:val="00DE5300"/>
    <w:rsid w:val="00DE543B"/>
    <w:rsid w:val="00DE55C8"/>
    <w:rsid w:val="00DE5728"/>
    <w:rsid w:val="00DE5A24"/>
    <w:rsid w:val="00DE5EF8"/>
    <w:rsid w:val="00DE61E8"/>
    <w:rsid w:val="00DE646B"/>
    <w:rsid w:val="00DE6501"/>
    <w:rsid w:val="00DE6CC7"/>
    <w:rsid w:val="00DE6D27"/>
    <w:rsid w:val="00DE717B"/>
    <w:rsid w:val="00DE7543"/>
    <w:rsid w:val="00DE7586"/>
    <w:rsid w:val="00DE765B"/>
    <w:rsid w:val="00DE7766"/>
    <w:rsid w:val="00DE798C"/>
    <w:rsid w:val="00DE7C8F"/>
    <w:rsid w:val="00DF021F"/>
    <w:rsid w:val="00DF03BC"/>
    <w:rsid w:val="00DF086E"/>
    <w:rsid w:val="00DF0B52"/>
    <w:rsid w:val="00DF0DAE"/>
    <w:rsid w:val="00DF0E75"/>
    <w:rsid w:val="00DF0F7A"/>
    <w:rsid w:val="00DF12AC"/>
    <w:rsid w:val="00DF14F0"/>
    <w:rsid w:val="00DF177D"/>
    <w:rsid w:val="00DF1D12"/>
    <w:rsid w:val="00DF23EC"/>
    <w:rsid w:val="00DF2569"/>
    <w:rsid w:val="00DF2AAC"/>
    <w:rsid w:val="00DF3322"/>
    <w:rsid w:val="00DF36A0"/>
    <w:rsid w:val="00DF3918"/>
    <w:rsid w:val="00DF3B19"/>
    <w:rsid w:val="00DF3DA8"/>
    <w:rsid w:val="00DF438F"/>
    <w:rsid w:val="00DF43AF"/>
    <w:rsid w:val="00DF43B5"/>
    <w:rsid w:val="00DF43D3"/>
    <w:rsid w:val="00DF45CF"/>
    <w:rsid w:val="00DF4674"/>
    <w:rsid w:val="00DF4D47"/>
    <w:rsid w:val="00DF4E7D"/>
    <w:rsid w:val="00DF552F"/>
    <w:rsid w:val="00DF5AA3"/>
    <w:rsid w:val="00DF5B20"/>
    <w:rsid w:val="00DF5B7B"/>
    <w:rsid w:val="00DF64D1"/>
    <w:rsid w:val="00DF65D8"/>
    <w:rsid w:val="00DF663D"/>
    <w:rsid w:val="00DF68D4"/>
    <w:rsid w:val="00DF69E9"/>
    <w:rsid w:val="00DF6AA9"/>
    <w:rsid w:val="00DF766C"/>
    <w:rsid w:val="00DF76FE"/>
    <w:rsid w:val="00DF77EA"/>
    <w:rsid w:val="00DF7C39"/>
    <w:rsid w:val="00E00151"/>
    <w:rsid w:val="00E0062C"/>
    <w:rsid w:val="00E00B67"/>
    <w:rsid w:val="00E00C3D"/>
    <w:rsid w:val="00E00D06"/>
    <w:rsid w:val="00E00D25"/>
    <w:rsid w:val="00E00DED"/>
    <w:rsid w:val="00E01182"/>
    <w:rsid w:val="00E012D6"/>
    <w:rsid w:val="00E0133B"/>
    <w:rsid w:val="00E0143C"/>
    <w:rsid w:val="00E018DD"/>
    <w:rsid w:val="00E01BEB"/>
    <w:rsid w:val="00E02106"/>
    <w:rsid w:val="00E02258"/>
    <w:rsid w:val="00E023D8"/>
    <w:rsid w:val="00E02428"/>
    <w:rsid w:val="00E025D3"/>
    <w:rsid w:val="00E02812"/>
    <w:rsid w:val="00E02AA6"/>
    <w:rsid w:val="00E02CED"/>
    <w:rsid w:val="00E02D7F"/>
    <w:rsid w:val="00E03077"/>
    <w:rsid w:val="00E0314C"/>
    <w:rsid w:val="00E034B8"/>
    <w:rsid w:val="00E03C34"/>
    <w:rsid w:val="00E04173"/>
    <w:rsid w:val="00E04501"/>
    <w:rsid w:val="00E04B58"/>
    <w:rsid w:val="00E04F2C"/>
    <w:rsid w:val="00E05112"/>
    <w:rsid w:val="00E055E7"/>
    <w:rsid w:val="00E059C1"/>
    <w:rsid w:val="00E05DCF"/>
    <w:rsid w:val="00E06046"/>
    <w:rsid w:val="00E0654B"/>
    <w:rsid w:val="00E068E8"/>
    <w:rsid w:val="00E06A0C"/>
    <w:rsid w:val="00E06BD5"/>
    <w:rsid w:val="00E06D14"/>
    <w:rsid w:val="00E06DA4"/>
    <w:rsid w:val="00E07084"/>
    <w:rsid w:val="00E0733E"/>
    <w:rsid w:val="00E073F8"/>
    <w:rsid w:val="00E07554"/>
    <w:rsid w:val="00E07DC3"/>
    <w:rsid w:val="00E10053"/>
    <w:rsid w:val="00E10054"/>
    <w:rsid w:val="00E10272"/>
    <w:rsid w:val="00E103A0"/>
    <w:rsid w:val="00E104F6"/>
    <w:rsid w:val="00E1070A"/>
    <w:rsid w:val="00E10D32"/>
    <w:rsid w:val="00E10E00"/>
    <w:rsid w:val="00E10E63"/>
    <w:rsid w:val="00E10F00"/>
    <w:rsid w:val="00E1109A"/>
    <w:rsid w:val="00E112F9"/>
    <w:rsid w:val="00E115D8"/>
    <w:rsid w:val="00E11C1F"/>
    <w:rsid w:val="00E11E21"/>
    <w:rsid w:val="00E11E74"/>
    <w:rsid w:val="00E11F52"/>
    <w:rsid w:val="00E12288"/>
    <w:rsid w:val="00E12348"/>
    <w:rsid w:val="00E12565"/>
    <w:rsid w:val="00E125E3"/>
    <w:rsid w:val="00E12692"/>
    <w:rsid w:val="00E12852"/>
    <w:rsid w:val="00E129E4"/>
    <w:rsid w:val="00E130D8"/>
    <w:rsid w:val="00E13138"/>
    <w:rsid w:val="00E13293"/>
    <w:rsid w:val="00E1393D"/>
    <w:rsid w:val="00E13B45"/>
    <w:rsid w:val="00E13E12"/>
    <w:rsid w:val="00E1403D"/>
    <w:rsid w:val="00E14A0E"/>
    <w:rsid w:val="00E14C82"/>
    <w:rsid w:val="00E14E0A"/>
    <w:rsid w:val="00E14EED"/>
    <w:rsid w:val="00E15354"/>
    <w:rsid w:val="00E154DA"/>
    <w:rsid w:val="00E1556F"/>
    <w:rsid w:val="00E15689"/>
    <w:rsid w:val="00E158CD"/>
    <w:rsid w:val="00E15AED"/>
    <w:rsid w:val="00E15D1B"/>
    <w:rsid w:val="00E16138"/>
    <w:rsid w:val="00E1621B"/>
    <w:rsid w:val="00E17573"/>
    <w:rsid w:val="00E17B2C"/>
    <w:rsid w:val="00E17BBB"/>
    <w:rsid w:val="00E20260"/>
    <w:rsid w:val="00E203E6"/>
    <w:rsid w:val="00E20728"/>
    <w:rsid w:val="00E209EA"/>
    <w:rsid w:val="00E21152"/>
    <w:rsid w:val="00E2123A"/>
    <w:rsid w:val="00E21398"/>
    <w:rsid w:val="00E213EA"/>
    <w:rsid w:val="00E21F75"/>
    <w:rsid w:val="00E22379"/>
    <w:rsid w:val="00E22485"/>
    <w:rsid w:val="00E22638"/>
    <w:rsid w:val="00E22776"/>
    <w:rsid w:val="00E22B46"/>
    <w:rsid w:val="00E22B5E"/>
    <w:rsid w:val="00E22F30"/>
    <w:rsid w:val="00E231E6"/>
    <w:rsid w:val="00E232C7"/>
    <w:rsid w:val="00E23500"/>
    <w:rsid w:val="00E2370B"/>
    <w:rsid w:val="00E23D59"/>
    <w:rsid w:val="00E24740"/>
    <w:rsid w:val="00E2493F"/>
    <w:rsid w:val="00E24C0C"/>
    <w:rsid w:val="00E24C7A"/>
    <w:rsid w:val="00E24CAD"/>
    <w:rsid w:val="00E25006"/>
    <w:rsid w:val="00E250BF"/>
    <w:rsid w:val="00E2519A"/>
    <w:rsid w:val="00E252DE"/>
    <w:rsid w:val="00E25AC6"/>
    <w:rsid w:val="00E25CC0"/>
    <w:rsid w:val="00E2614F"/>
    <w:rsid w:val="00E26355"/>
    <w:rsid w:val="00E2648C"/>
    <w:rsid w:val="00E267C3"/>
    <w:rsid w:val="00E267DA"/>
    <w:rsid w:val="00E26B5F"/>
    <w:rsid w:val="00E26DD2"/>
    <w:rsid w:val="00E27068"/>
    <w:rsid w:val="00E272DD"/>
    <w:rsid w:val="00E27391"/>
    <w:rsid w:val="00E27530"/>
    <w:rsid w:val="00E27867"/>
    <w:rsid w:val="00E27993"/>
    <w:rsid w:val="00E30446"/>
    <w:rsid w:val="00E3050F"/>
    <w:rsid w:val="00E3070E"/>
    <w:rsid w:val="00E307F0"/>
    <w:rsid w:val="00E30874"/>
    <w:rsid w:val="00E3088B"/>
    <w:rsid w:val="00E30956"/>
    <w:rsid w:val="00E3097A"/>
    <w:rsid w:val="00E30E52"/>
    <w:rsid w:val="00E31362"/>
    <w:rsid w:val="00E313B4"/>
    <w:rsid w:val="00E31AA6"/>
    <w:rsid w:val="00E31D9E"/>
    <w:rsid w:val="00E31EAE"/>
    <w:rsid w:val="00E31EE6"/>
    <w:rsid w:val="00E31F26"/>
    <w:rsid w:val="00E32322"/>
    <w:rsid w:val="00E32701"/>
    <w:rsid w:val="00E32BB7"/>
    <w:rsid w:val="00E330A5"/>
    <w:rsid w:val="00E330A6"/>
    <w:rsid w:val="00E335EF"/>
    <w:rsid w:val="00E336DB"/>
    <w:rsid w:val="00E33819"/>
    <w:rsid w:val="00E33997"/>
    <w:rsid w:val="00E33B63"/>
    <w:rsid w:val="00E33CD2"/>
    <w:rsid w:val="00E33D72"/>
    <w:rsid w:val="00E33DDB"/>
    <w:rsid w:val="00E33EEF"/>
    <w:rsid w:val="00E3460D"/>
    <w:rsid w:val="00E347B6"/>
    <w:rsid w:val="00E349FC"/>
    <w:rsid w:val="00E34EB2"/>
    <w:rsid w:val="00E34F87"/>
    <w:rsid w:val="00E35035"/>
    <w:rsid w:val="00E352ED"/>
    <w:rsid w:val="00E3533A"/>
    <w:rsid w:val="00E35820"/>
    <w:rsid w:val="00E3585F"/>
    <w:rsid w:val="00E362A2"/>
    <w:rsid w:val="00E364B6"/>
    <w:rsid w:val="00E3664B"/>
    <w:rsid w:val="00E36DB6"/>
    <w:rsid w:val="00E36EE3"/>
    <w:rsid w:val="00E3725C"/>
    <w:rsid w:val="00E3745F"/>
    <w:rsid w:val="00E37650"/>
    <w:rsid w:val="00E377E7"/>
    <w:rsid w:val="00E401B8"/>
    <w:rsid w:val="00E4021C"/>
    <w:rsid w:val="00E402A1"/>
    <w:rsid w:val="00E40F5D"/>
    <w:rsid w:val="00E41A02"/>
    <w:rsid w:val="00E41C56"/>
    <w:rsid w:val="00E41EBB"/>
    <w:rsid w:val="00E41FFA"/>
    <w:rsid w:val="00E4207F"/>
    <w:rsid w:val="00E42261"/>
    <w:rsid w:val="00E4272F"/>
    <w:rsid w:val="00E42E12"/>
    <w:rsid w:val="00E42FF9"/>
    <w:rsid w:val="00E43175"/>
    <w:rsid w:val="00E433D9"/>
    <w:rsid w:val="00E43687"/>
    <w:rsid w:val="00E43C35"/>
    <w:rsid w:val="00E44265"/>
    <w:rsid w:val="00E442BB"/>
    <w:rsid w:val="00E44AAE"/>
    <w:rsid w:val="00E45293"/>
    <w:rsid w:val="00E45350"/>
    <w:rsid w:val="00E45404"/>
    <w:rsid w:val="00E45A20"/>
    <w:rsid w:val="00E45BA2"/>
    <w:rsid w:val="00E45BEC"/>
    <w:rsid w:val="00E45F42"/>
    <w:rsid w:val="00E46032"/>
    <w:rsid w:val="00E46181"/>
    <w:rsid w:val="00E46438"/>
    <w:rsid w:val="00E46B13"/>
    <w:rsid w:val="00E46B79"/>
    <w:rsid w:val="00E46BB8"/>
    <w:rsid w:val="00E46D1D"/>
    <w:rsid w:val="00E46D56"/>
    <w:rsid w:val="00E472E3"/>
    <w:rsid w:val="00E47BA7"/>
    <w:rsid w:val="00E47C79"/>
    <w:rsid w:val="00E47C85"/>
    <w:rsid w:val="00E5099A"/>
    <w:rsid w:val="00E50CE0"/>
    <w:rsid w:val="00E5113D"/>
    <w:rsid w:val="00E515FE"/>
    <w:rsid w:val="00E51A3A"/>
    <w:rsid w:val="00E51F16"/>
    <w:rsid w:val="00E5200E"/>
    <w:rsid w:val="00E5217A"/>
    <w:rsid w:val="00E52644"/>
    <w:rsid w:val="00E5286E"/>
    <w:rsid w:val="00E52DFE"/>
    <w:rsid w:val="00E534DE"/>
    <w:rsid w:val="00E5377D"/>
    <w:rsid w:val="00E537B7"/>
    <w:rsid w:val="00E53906"/>
    <w:rsid w:val="00E53DB0"/>
    <w:rsid w:val="00E53DE5"/>
    <w:rsid w:val="00E541D7"/>
    <w:rsid w:val="00E54AFA"/>
    <w:rsid w:val="00E54F60"/>
    <w:rsid w:val="00E5515C"/>
    <w:rsid w:val="00E55233"/>
    <w:rsid w:val="00E554C7"/>
    <w:rsid w:val="00E556E4"/>
    <w:rsid w:val="00E56582"/>
    <w:rsid w:val="00E5693B"/>
    <w:rsid w:val="00E56A31"/>
    <w:rsid w:val="00E56D45"/>
    <w:rsid w:val="00E575D9"/>
    <w:rsid w:val="00E57A88"/>
    <w:rsid w:val="00E57ADF"/>
    <w:rsid w:val="00E57F2F"/>
    <w:rsid w:val="00E6005C"/>
    <w:rsid w:val="00E60740"/>
    <w:rsid w:val="00E607AF"/>
    <w:rsid w:val="00E610F5"/>
    <w:rsid w:val="00E6113A"/>
    <w:rsid w:val="00E6175D"/>
    <w:rsid w:val="00E618F5"/>
    <w:rsid w:val="00E61923"/>
    <w:rsid w:val="00E61BCC"/>
    <w:rsid w:val="00E61DB4"/>
    <w:rsid w:val="00E61E1F"/>
    <w:rsid w:val="00E62067"/>
    <w:rsid w:val="00E624EE"/>
    <w:rsid w:val="00E62D83"/>
    <w:rsid w:val="00E634B0"/>
    <w:rsid w:val="00E63774"/>
    <w:rsid w:val="00E63801"/>
    <w:rsid w:val="00E63983"/>
    <w:rsid w:val="00E63B0E"/>
    <w:rsid w:val="00E63E04"/>
    <w:rsid w:val="00E63F1E"/>
    <w:rsid w:val="00E64A82"/>
    <w:rsid w:val="00E64F16"/>
    <w:rsid w:val="00E65059"/>
    <w:rsid w:val="00E6613C"/>
    <w:rsid w:val="00E66223"/>
    <w:rsid w:val="00E66B8B"/>
    <w:rsid w:val="00E66FC8"/>
    <w:rsid w:val="00E672BF"/>
    <w:rsid w:val="00E67367"/>
    <w:rsid w:val="00E67DFD"/>
    <w:rsid w:val="00E707D8"/>
    <w:rsid w:val="00E70BF2"/>
    <w:rsid w:val="00E70C09"/>
    <w:rsid w:val="00E710FF"/>
    <w:rsid w:val="00E712B2"/>
    <w:rsid w:val="00E7132A"/>
    <w:rsid w:val="00E7133C"/>
    <w:rsid w:val="00E716F5"/>
    <w:rsid w:val="00E71A58"/>
    <w:rsid w:val="00E71AEC"/>
    <w:rsid w:val="00E71C6D"/>
    <w:rsid w:val="00E72159"/>
    <w:rsid w:val="00E72240"/>
    <w:rsid w:val="00E7279B"/>
    <w:rsid w:val="00E728FF"/>
    <w:rsid w:val="00E72F7D"/>
    <w:rsid w:val="00E73042"/>
    <w:rsid w:val="00E7388F"/>
    <w:rsid w:val="00E7397B"/>
    <w:rsid w:val="00E74152"/>
    <w:rsid w:val="00E74A58"/>
    <w:rsid w:val="00E74C40"/>
    <w:rsid w:val="00E74D5C"/>
    <w:rsid w:val="00E75142"/>
    <w:rsid w:val="00E75267"/>
    <w:rsid w:val="00E75321"/>
    <w:rsid w:val="00E7534F"/>
    <w:rsid w:val="00E757F9"/>
    <w:rsid w:val="00E75A52"/>
    <w:rsid w:val="00E75AF8"/>
    <w:rsid w:val="00E75F13"/>
    <w:rsid w:val="00E75FAB"/>
    <w:rsid w:val="00E7600A"/>
    <w:rsid w:val="00E764B3"/>
    <w:rsid w:val="00E76694"/>
    <w:rsid w:val="00E7683C"/>
    <w:rsid w:val="00E76978"/>
    <w:rsid w:val="00E76B1A"/>
    <w:rsid w:val="00E76E8A"/>
    <w:rsid w:val="00E77011"/>
    <w:rsid w:val="00E77015"/>
    <w:rsid w:val="00E77B14"/>
    <w:rsid w:val="00E77B16"/>
    <w:rsid w:val="00E77BF4"/>
    <w:rsid w:val="00E77CB0"/>
    <w:rsid w:val="00E800FD"/>
    <w:rsid w:val="00E81014"/>
    <w:rsid w:val="00E8114C"/>
    <w:rsid w:val="00E8117C"/>
    <w:rsid w:val="00E8199A"/>
    <w:rsid w:val="00E81B78"/>
    <w:rsid w:val="00E8201C"/>
    <w:rsid w:val="00E83457"/>
    <w:rsid w:val="00E8392E"/>
    <w:rsid w:val="00E83A49"/>
    <w:rsid w:val="00E83C16"/>
    <w:rsid w:val="00E84241"/>
    <w:rsid w:val="00E84410"/>
    <w:rsid w:val="00E8447E"/>
    <w:rsid w:val="00E846A9"/>
    <w:rsid w:val="00E84712"/>
    <w:rsid w:val="00E8492A"/>
    <w:rsid w:val="00E84B8F"/>
    <w:rsid w:val="00E84BD5"/>
    <w:rsid w:val="00E84C83"/>
    <w:rsid w:val="00E84D4C"/>
    <w:rsid w:val="00E84F48"/>
    <w:rsid w:val="00E8532E"/>
    <w:rsid w:val="00E85573"/>
    <w:rsid w:val="00E855F2"/>
    <w:rsid w:val="00E85D38"/>
    <w:rsid w:val="00E8652F"/>
    <w:rsid w:val="00E86700"/>
    <w:rsid w:val="00E869A6"/>
    <w:rsid w:val="00E86D01"/>
    <w:rsid w:val="00E87098"/>
    <w:rsid w:val="00E87172"/>
    <w:rsid w:val="00E8722B"/>
    <w:rsid w:val="00E87488"/>
    <w:rsid w:val="00E87538"/>
    <w:rsid w:val="00E87ACA"/>
    <w:rsid w:val="00E87B21"/>
    <w:rsid w:val="00E87CE9"/>
    <w:rsid w:val="00E87D8A"/>
    <w:rsid w:val="00E90008"/>
    <w:rsid w:val="00E90106"/>
    <w:rsid w:val="00E904A5"/>
    <w:rsid w:val="00E90737"/>
    <w:rsid w:val="00E9093A"/>
    <w:rsid w:val="00E91751"/>
    <w:rsid w:val="00E919B5"/>
    <w:rsid w:val="00E91F52"/>
    <w:rsid w:val="00E920CD"/>
    <w:rsid w:val="00E923EC"/>
    <w:rsid w:val="00E9253C"/>
    <w:rsid w:val="00E927B9"/>
    <w:rsid w:val="00E9299A"/>
    <w:rsid w:val="00E92D1B"/>
    <w:rsid w:val="00E932CB"/>
    <w:rsid w:val="00E935CD"/>
    <w:rsid w:val="00E9381A"/>
    <w:rsid w:val="00E93E27"/>
    <w:rsid w:val="00E94097"/>
    <w:rsid w:val="00E94EC7"/>
    <w:rsid w:val="00E9577C"/>
    <w:rsid w:val="00E9598E"/>
    <w:rsid w:val="00E95B54"/>
    <w:rsid w:val="00E95EB1"/>
    <w:rsid w:val="00E96082"/>
    <w:rsid w:val="00E96208"/>
    <w:rsid w:val="00E962EA"/>
    <w:rsid w:val="00E967F9"/>
    <w:rsid w:val="00E9689E"/>
    <w:rsid w:val="00E96996"/>
    <w:rsid w:val="00E96B6C"/>
    <w:rsid w:val="00E96D97"/>
    <w:rsid w:val="00E96F74"/>
    <w:rsid w:val="00E972C3"/>
    <w:rsid w:val="00E9774A"/>
    <w:rsid w:val="00E977EE"/>
    <w:rsid w:val="00E978C6"/>
    <w:rsid w:val="00E97C00"/>
    <w:rsid w:val="00EA0032"/>
    <w:rsid w:val="00EA0CEA"/>
    <w:rsid w:val="00EA1098"/>
    <w:rsid w:val="00EA1193"/>
    <w:rsid w:val="00EA11AE"/>
    <w:rsid w:val="00EA123D"/>
    <w:rsid w:val="00EA12FF"/>
    <w:rsid w:val="00EA14B1"/>
    <w:rsid w:val="00EA1DC2"/>
    <w:rsid w:val="00EA1F6E"/>
    <w:rsid w:val="00EA20E2"/>
    <w:rsid w:val="00EA20FF"/>
    <w:rsid w:val="00EA2A4B"/>
    <w:rsid w:val="00EA32B8"/>
    <w:rsid w:val="00EA378D"/>
    <w:rsid w:val="00EA3981"/>
    <w:rsid w:val="00EA3A24"/>
    <w:rsid w:val="00EA40CF"/>
    <w:rsid w:val="00EA4894"/>
    <w:rsid w:val="00EA4C1E"/>
    <w:rsid w:val="00EA4F57"/>
    <w:rsid w:val="00EA563B"/>
    <w:rsid w:val="00EA5E77"/>
    <w:rsid w:val="00EA5F59"/>
    <w:rsid w:val="00EA5FAA"/>
    <w:rsid w:val="00EA62AD"/>
    <w:rsid w:val="00EA69BC"/>
    <w:rsid w:val="00EA6DCA"/>
    <w:rsid w:val="00EA7081"/>
    <w:rsid w:val="00EA71CD"/>
    <w:rsid w:val="00EA768F"/>
    <w:rsid w:val="00EA76E5"/>
    <w:rsid w:val="00EA7A1B"/>
    <w:rsid w:val="00EA7B4F"/>
    <w:rsid w:val="00EA7C3F"/>
    <w:rsid w:val="00EA7EC1"/>
    <w:rsid w:val="00EA7F9F"/>
    <w:rsid w:val="00EB049C"/>
    <w:rsid w:val="00EB087B"/>
    <w:rsid w:val="00EB0A9B"/>
    <w:rsid w:val="00EB0E39"/>
    <w:rsid w:val="00EB103A"/>
    <w:rsid w:val="00EB11EB"/>
    <w:rsid w:val="00EB223E"/>
    <w:rsid w:val="00EB24CB"/>
    <w:rsid w:val="00EB4250"/>
    <w:rsid w:val="00EB45F3"/>
    <w:rsid w:val="00EB47E2"/>
    <w:rsid w:val="00EB4A2F"/>
    <w:rsid w:val="00EB4CA8"/>
    <w:rsid w:val="00EB58B9"/>
    <w:rsid w:val="00EB5A91"/>
    <w:rsid w:val="00EB5F93"/>
    <w:rsid w:val="00EB5FC3"/>
    <w:rsid w:val="00EB60C9"/>
    <w:rsid w:val="00EB612B"/>
    <w:rsid w:val="00EB671F"/>
    <w:rsid w:val="00EB67B5"/>
    <w:rsid w:val="00EB6DD2"/>
    <w:rsid w:val="00EB6E27"/>
    <w:rsid w:val="00EB71A8"/>
    <w:rsid w:val="00EB72AB"/>
    <w:rsid w:val="00EB7428"/>
    <w:rsid w:val="00EB7553"/>
    <w:rsid w:val="00EB7994"/>
    <w:rsid w:val="00EC02DE"/>
    <w:rsid w:val="00EC057C"/>
    <w:rsid w:val="00EC0E42"/>
    <w:rsid w:val="00EC1697"/>
    <w:rsid w:val="00EC19D4"/>
    <w:rsid w:val="00EC1D48"/>
    <w:rsid w:val="00EC2883"/>
    <w:rsid w:val="00EC2C1F"/>
    <w:rsid w:val="00EC314F"/>
    <w:rsid w:val="00EC32A0"/>
    <w:rsid w:val="00EC3441"/>
    <w:rsid w:val="00EC34D2"/>
    <w:rsid w:val="00EC3655"/>
    <w:rsid w:val="00EC3D01"/>
    <w:rsid w:val="00EC44CA"/>
    <w:rsid w:val="00EC4D6F"/>
    <w:rsid w:val="00EC517F"/>
    <w:rsid w:val="00EC51B1"/>
    <w:rsid w:val="00EC54A0"/>
    <w:rsid w:val="00EC5C01"/>
    <w:rsid w:val="00EC5C7A"/>
    <w:rsid w:val="00EC5DB8"/>
    <w:rsid w:val="00EC5E42"/>
    <w:rsid w:val="00EC61F6"/>
    <w:rsid w:val="00EC647E"/>
    <w:rsid w:val="00EC6620"/>
    <w:rsid w:val="00EC71B3"/>
    <w:rsid w:val="00EC7986"/>
    <w:rsid w:val="00EC7B21"/>
    <w:rsid w:val="00EC7E0B"/>
    <w:rsid w:val="00ED0157"/>
    <w:rsid w:val="00ED01BB"/>
    <w:rsid w:val="00ED01F1"/>
    <w:rsid w:val="00ED02BC"/>
    <w:rsid w:val="00ED033D"/>
    <w:rsid w:val="00ED0522"/>
    <w:rsid w:val="00ED05D6"/>
    <w:rsid w:val="00ED0B24"/>
    <w:rsid w:val="00ED0C8C"/>
    <w:rsid w:val="00ED0CAA"/>
    <w:rsid w:val="00ED0CFC"/>
    <w:rsid w:val="00ED0DC5"/>
    <w:rsid w:val="00ED1005"/>
    <w:rsid w:val="00ED10FD"/>
    <w:rsid w:val="00ED12D4"/>
    <w:rsid w:val="00ED1348"/>
    <w:rsid w:val="00ED1380"/>
    <w:rsid w:val="00ED15B0"/>
    <w:rsid w:val="00ED1A59"/>
    <w:rsid w:val="00ED20F4"/>
    <w:rsid w:val="00ED257A"/>
    <w:rsid w:val="00ED2599"/>
    <w:rsid w:val="00ED25D8"/>
    <w:rsid w:val="00ED25E6"/>
    <w:rsid w:val="00ED28D7"/>
    <w:rsid w:val="00ED2985"/>
    <w:rsid w:val="00ED3022"/>
    <w:rsid w:val="00ED32A4"/>
    <w:rsid w:val="00ED352B"/>
    <w:rsid w:val="00ED35FC"/>
    <w:rsid w:val="00ED379D"/>
    <w:rsid w:val="00ED3898"/>
    <w:rsid w:val="00ED3A52"/>
    <w:rsid w:val="00ED43E8"/>
    <w:rsid w:val="00ED472F"/>
    <w:rsid w:val="00ED4EEB"/>
    <w:rsid w:val="00ED5356"/>
    <w:rsid w:val="00ED55F3"/>
    <w:rsid w:val="00ED6435"/>
    <w:rsid w:val="00ED6486"/>
    <w:rsid w:val="00ED661A"/>
    <w:rsid w:val="00ED66A4"/>
    <w:rsid w:val="00ED74AE"/>
    <w:rsid w:val="00ED7AA1"/>
    <w:rsid w:val="00ED7D63"/>
    <w:rsid w:val="00ED7DB0"/>
    <w:rsid w:val="00EE021E"/>
    <w:rsid w:val="00EE0461"/>
    <w:rsid w:val="00EE0B28"/>
    <w:rsid w:val="00EE0B5A"/>
    <w:rsid w:val="00EE1162"/>
    <w:rsid w:val="00EE1297"/>
    <w:rsid w:val="00EE1622"/>
    <w:rsid w:val="00EE1923"/>
    <w:rsid w:val="00EE1C09"/>
    <w:rsid w:val="00EE2187"/>
    <w:rsid w:val="00EE2B6E"/>
    <w:rsid w:val="00EE2D0E"/>
    <w:rsid w:val="00EE351D"/>
    <w:rsid w:val="00EE3BE3"/>
    <w:rsid w:val="00EE3CFE"/>
    <w:rsid w:val="00EE3D2E"/>
    <w:rsid w:val="00EE4767"/>
    <w:rsid w:val="00EE4A85"/>
    <w:rsid w:val="00EE4BA8"/>
    <w:rsid w:val="00EE4D9C"/>
    <w:rsid w:val="00EE5061"/>
    <w:rsid w:val="00EE56C4"/>
    <w:rsid w:val="00EE5C2C"/>
    <w:rsid w:val="00EE5ECD"/>
    <w:rsid w:val="00EE642B"/>
    <w:rsid w:val="00EE6864"/>
    <w:rsid w:val="00EE6C59"/>
    <w:rsid w:val="00EE708F"/>
    <w:rsid w:val="00EE70A6"/>
    <w:rsid w:val="00EE733D"/>
    <w:rsid w:val="00EE73DC"/>
    <w:rsid w:val="00EE7435"/>
    <w:rsid w:val="00EE799A"/>
    <w:rsid w:val="00EE7C1A"/>
    <w:rsid w:val="00EF01D2"/>
    <w:rsid w:val="00EF0334"/>
    <w:rsid w:val="00EF034B"/>
    <w:rsid w:val="00EF047C"/>
    <w:rsid w:val="00EF0511"/>
    <w:rsid w:val="00EF0EDB"/>
    <w:rsid w:val="00EF13BF"/>
    <w:rsid w:val="00EF1CF4"/>
    <w:rsid w:val="00EF2270"/>
    <w:rsid w:val="00EF261A"/>
    <w:rsid w:val="00EF354E"/>
    <w:rsid w:val="00EF35D4"/>
    <w:rsid w:val="00EF3639"/>
    <w:rsid w:val="00EF373F"/>
    <w:rsid w:val="00EF3744"/>
    <w:rsid w:val="00EF37E2"/>
    <w:rsid w:val="00EF3A45"/>
    <w:rsid w:val="00EF3CDC"/>
    <w:rsid w:val="00EF4155"/>
    <w:rsid w:val="00EF4560"/>
    <w:rsid w:val="00EF45A2"/>
    <w:rsid w:val="00EF4D53"/>
    <w:rsid w:val="00EF5593"/>
    <w:rsid w:val="00EF58D6"/>
    <w:rsid w:val="00EF5AA0"/>
    <w:rsid w:val="00EF5F7C"/>
    <w:rsid w:val="00EF5F95"/>
    <w:rsid w:val="00EF610B"/>
    <w:rsid w:val="00EF6464"/>
    <w:rsid w:val="00EF67DC"/>
    <w:rsid w:val="00EF69B4"/>
    <w:rsid w:val="00EF6D32"/>
    <w:rsid w:val="00EF7194"/>
    <w:rsid w:val="00EF7208"/>
    <w:rsid w:val="00EF72DE"/>
    <w:rsid w:val="00EF7385"/>
    <w:rsid w:val="00EF7A38"/>
    <w:rsid w:val="00EF7D64"/>
    <w:rsid w:val="00F00354"/>
    <w:rsid w:val="00F00942"/>
    <w:rsid w:val="00F00AE9"/>
    <w:rsid w:val="00F00D8E"/>
    <w:rsid w:val="00F010E6"/>
    <w:rsid w:val="00F0150C"/>
    <w:rsid w:val="00F016E6"/>
    <w:rsid w:val="00F01708"/>
    <w:rsid w:val="00F01E19"/>
    <w:rsid w:val="00F01EF7"/>
    <w:rsid w:val="00F01FF9"/>
    <w:rsid w:val="00F02471"/>
    <w:rsid w:val="00F024A4"/>
    <w:rsid w:val="00F03F06"/>
    <w:rsid w:val="00F04344"/>
    <w:rsid w:val="00F04597"/>
    <w:rsid w:val="00F046CA"/>
    <w:rsid w:val="00F04921"/>
    <w:rsid w:val="00F04CFF"/>
    <w:rsid w:val="00F04EA6"/>
    <w:rsid w:val="00F050DA"/>
    <w:rsid w:val="00F054DE"/>
    <w:rsid w:val="00F05706"/>
    <w:rsid w:val="00F05B08"/>
    <w:rsid w:val="00F05D30"/>
    <w:rsid w:val="00F0623F"/>
    <w:rsid w:val="00F0656C"/>
    <w:rsid w:val="00F068BC"/>
    <w:rsid w:val="00F06FCE"/>
    <w:rsid w:val="00F071D1"/>
    <w:rsid w:val="00F07679"/>
    <w:rsid w:val="00F078BB"/>
    <w:rsid w:val="00F10B44"/>
    <w:rsid w:val="00F10C3A"/>
    <w:rsid w:val="00F10D0B"/>
    <w:rsid w:val="00F111D0"/>
    <w:rsid w:val="00F112E3"/>
    <w:rsid w:val="00F11354"/>
    <w:rsid w:val="00F11C67"/>
    <w:rsid w:val="00F12699"/>
    <w:rsid w:val="00F12ABB"/>
    <w:rsid w:val="00F13086"/>
    <w:rsid w:val="00F13250"/>
    <w:rsid w:val="00F133D3"/>
    <w:rsid w:val="00F134F0"/>
    <w:rsid w:val="00F1370B"/>
    <w:rsid w:val="00F138A8"/>
    <w:rsid w:val="00F13980"/>
    <w:rsid w:val="00F13A37"/>
    <w:rsid w:val="00F13A8B"/>
    <w:rsid w:val="00F13B6C"/>
    <w:rsid w:val="00F13F0C"/>
    <w:rsid w:val="00F142AA"/>
    <w:rsid w:val="00F142F9"/>
    <w:rsid w:val="00F147A4"/>
    <w:rsid w:val="00F148CA"/>
    <w:rsid w:val="00F14B94"/>
    <w:rsid w:val="00F150AB"/>
    <w:rsid w:val="00F153A7"/>
    <w:rsid w:val="00F15659"/>
    <w:rsid w:val="00F15719"/>
    <w:rsid w:val="00F15A1A"/>
    <w:rsid w:val="00F16463"/>
    <w:rsid w:val="00F16545"/>
    <w:rsid w:val="00F16753"/>
    <w:rsid w:val="00F16A58"/>
    <w:rsid w:val="00F16BA5"/>
    <w:rsid w:val="00F16FFD"/>
    <w:rsid w:val="00F17642"/>
    <w:rsid w:val="00F17AD9"/>
    <w:rsid w:val="00F17E17"/>
    <w:rsid w:val="00F17FBA"/>
    <w:rsid w:val="00F20920"/>
    <w:rsid w:val="00F2092A"/>
    <w:rsid w:val="00F20C20"/>
    <w:rsid w:val="00F20C43"/>
    <w:rsid w:val="00F20D0E"/>
    <w:rsid w:val="00F21343"/>
    <w:rsid w:val="00F2143B"/>
    <w:rsid w:val="00F2157D"/>
    <w:rsid w:val="00F21859"/>
    <w:rsid w:val="00F21E01"/>
    <w:rsid w:val="00F21E95"/>
    <w:rsid w:val="00F22023"/>
    <w:rsid w:val="00F2207D"/>
    <w:rsid w:val="00F228AF"/>
    <w:rsid w:val="00F22CF3"/>
    <w:rsid w:val="00F22D78"/>
    <w:rsid w:val="00F235ED"/>
    <w:rsid w:val="00F23797"/>
    <w:rsid w:val="00F23860"/>
    <w:rsid w:val="00F23A5C"/>
    <w:rsid w:val="00F23D9A"/>
    <w:rsid w:val="00F23E7E"/>
    <w:rsid w:val="00F24484"/>
    <w:rsid w:val="00F24719"/>
    <w:rsid w:val="00F24804"/>
    <w:rsid w:val="00F249AB"/>
    <w:rsid w:val="00F24CB0"/>
    <w:rsid w:val="00F2505A"/>
    <w:rsid w:val="00F250FC"/>
    <w:rsid w:val="00F25247"/>
    <w:rsid w:val="00F2545D"/>
    <w:rsid w:val="00F25746"/>
    <w:rsid w:val="00F2585B"/>
    <w:rsid w:val="00F25860"/>
    <w:rsid w:val="00F25A9E"/>
    <w:rsid w:val="00F25BF1"/>
    <w:rsid w:val="00F26DB6"/>
    <w:rsid w:val="00F270C3"/>
    <w:rsid w:val="00F27CF6"/>
    <w:rsid w:val="00F27FEF"/>
    <w:rsid w:val="00F30454"/>
    <w:rsid w:val="00F30F8C"/>
    <w:rsid w:val="00F30FB0"/>
    <w:rsid w:val="00F3127F"/>
    <w:rsid w:val="00F31C63"/>
    <w:rsid w:val="00F32AC1"/>
    <w:rsid w:val="00F32C6A"/>
    <w:rsid w:val="00F32E49"/>
    <w:rsid w:val="00F334D0"/>
    <w:rsid w:val="00F338B2"/>
    <w:rsid w:val="00F33D83"/>
    <w:rsid w:val="00F350AC"/>
    <w:rsid w:val="00F35302"/>
    <w:rsid w:val="00F359AA"/>
    <w:rsid w:val="00F35A1A"/>
    <w:rsid w:val="00F35CF8"/>
    <w:rsid w:val="00F35F40"/>
    <w:rsid w:val="00F36097"/>
    <w:rsid w:val="00F3625E"/>
    <w:rsid w:val="00F365B7"/>
    <w:rsid w:val="00F365F4"/>
    <w:rsid w:val="00F36659"/>
    <w:rsid w:val="00F369D5"/>
    <w:rsid w:val="00F36A2B"/>
    <w:rsid w:val="00F36B87"/>
    <w:rsid w:val="00F3708C"/>
    <w:rsid w:val="00F37342"/>
    <w:rsid w:val="00F3734D"/>
    <w:rsid w:val="00F37397"/>
    <w:rsid w:val="00F3766E"/>
    <w:rsid w:val="00F3792E"/>
    <w:rsid w:val="00F37DA8"/>
    <w:rsid w:val="00F37F14"/>
    <w:rsid w:val="00F400E5"/>
    <w:rsid w:val="00F40B69"/>
    <w:rsid w:val="00F40D2F"/>
    <w:rsid w:val="00F412CE"/>
    <w:rsid w:val="00F41602"/>
    <w:rsid w:val="00F41964"/>
    <w:rsid w:val="00F41FFB"/>
    <w:rsid w:val="00F429A4"/>
    <w:rsid w:val="00F42A4F"/>
    <w:rsid w:val="00F43109"/>
    <w:rsid w:val="00F4328A"/>
    <w:rsid w:val="00F43736"/>
    <w:rsid w:val="00F43910"/>
    <w:rsid w:val="00F43BA3"/>
    <w:rsid w:val="00F43D16"/>
    <w:rsid w:val="00F441FB"/>
    <w:rsid w:val="00F44482"/>
    <w:rsid w:val="00F4468A"/>
    <w:rsid w:val="00F448E0"/>
    <w:rsid w:val="00F4497F"/>
    <w:rsid w:val="00F44983"/>
    <w:rsid w:val="00F452BD"/>
    <w:rsid w:val="00F45C9A"/>
    <w:rsid w:val="00F46227"/>
    <w:rsid w:val="00F464D9"/>
    <w:rsid w:val="00F46A5A"/>
    <w:rsid w:val="00F46B25"/>
    <w:rsid w:val="00F47112"/>
    <w:rsid w:val="00F4751D"/>
    <w:rsid w:val="00F47C33"/>
    <w:rsid w:val="00F500E0"/>
    <w:rsid w:val="00F503AE"/>
    <w:rsid w:val="00F5051C"/>
    <w:rsid w:val="00F5055B"/>
    <w:rsid w:val="00F50949"/>
    <w:rsid w:val="00F50FCA"/>
    <w:rsid w:val="00F514EA"/>
    <w:rsid w:val="00F51565"/>
    <w:rsid w:val="00F518F2"/>
    <w:rsid w:val="00F51A38"/>
    <w:rsid w:val="00F51E7A"/>
    <w:rsid w:val="00F5286A"/>
    <w:rsid w:val="00F5314C"/>
    <w:rsid w:val="00F53427"/>
    <w:rsid w:val="00F540E7"/>
    <w:rsid w:val="00F5456B"/>
    <w:rsid w:val="00F54DDD"/>
    <w:rsid w:val="00F550F2"/>
    <w:rsid w:val="00F55583"/>
    <w:rsid w:val="00F556B9"/>
    <w:rsid w:val="00F55CA2"/>
    <w:rsid w:val="00F564A9"/>
    <w:rsid w:val="00F571BF"/>
    <w:rsid w:val="00F5787B"/>
    <w:rsid w:val="00F57B29"/>
    <w:rsid w:val="00F602BB"/>
    <w:rsid w:val="00F60792"/>
    <w:rsid w:val="00F60914"/>
    <w:rsid w:val="00F60ACF"/>
    <w:rsid w:val="00F612F4"/>
    <w:rsid w:val="00F61970"/>
    <w:rsid w:val="00F61C21"/>
    <w:rsid w:val="00F61CD6"/>
    <w:rsid w:val="00F61D8F"/>
    <w:rsid w:val="00F61F2B"/>
    <w:rsid w:val="00F62115"/>
    <w:rsid w:val="00F6242D"/>
    <w:rsid w:val="00F62A17"/>
    <w:rsid w:val="00F62B31"/>
    <w:rsid w:val="00F62D59"/>
    <w:rsid w:val="00F62DEF"/>
    <w:rsid w:val="00F633B4"/>
    <w:rsid w:val="00F63C4A"/>
    <w:rsid w:val="00F64085"/>
    <w:rsid w:val="00F645A0"/>
    <w:rsid w:val="00F64BDA"/>
    <w:rsid w:val="00F6521A"/>
    <w:rsid w:val="00F65230"/>
    <w:rsid w:val="00F65248"/>
    <w:rsid w:val="00F6534D"/>
    <w:rsid w:val="00F6579E"/>
    <w:rsid w:val="00F66DB4"/>
    <w:rsid w:val="00F66E4B"/>
    <w:rsid w:val="00F6734C"/>
    <w:rsid w:val="00F6755F"/>
    <w:rsid w:val="00F6785C"/>
    <w:rsid w:val="00F67A20"/>
    <w:rsid w:val="00F67FB3"/>
    <w:rsid w:val="00F701A6"/>
    <w:rsid w:val="00F701DD"/>
    <w:rsid w:val="00F70BED"/>
    <w:rsid w:val="00F70D13"/>
    <w:rsid w:val="00F70E8A"/>
    <w:rsid w:val="00F710C5"/>
    <w:rsid w:val="00F7118B"/>
    <w:rsid w:val="00F71BFB"/>
    <w:rsid w:val="00F71C94"/>
    <w:rsid w:val="00F71EF7"/>
    <w:rsid w:val="00F721EE"/>
    <w:rsid w:val="00F7292D"/>
    <w:rsid w:val="00F72A79"/>
    <w:rsid w:val="00F7318C"/>
    <w:rsid w:val="00F73200"/>
    <w:rsid w:val="00F73438"/>
    <w:rsid w:val="00F73474"/>
    <w:rsid w:val="00F743FF"/>
    <w:rsid w:val="00F744F0"/>
    <w:rsid w:val="00F74B2C"/>
    <w:rsid w:val="00F74BF9"/>
    <w:rsid w:val="00F74E18"/>
    <w:rsid w:val="00F753BF"/>
    <w:rsid w:val="00F755A3"/>
    <w:rsid w:val="00F757D4"/>
    <w:rsid w:val="00F76001"/>
    <w:rsid w:val="00F764F0"/>
    <w:rsid w:val="00F76F5E"/>
    <w:rsid w:val="00F77286"/>
    <w:rsid w:val="00F77C5E"/>
    <w:rsid w:val="00F80101"/>
    <w:rsid w:val="00F805A6"/>
    <w:rsid w:val="00F805FD"/>
    <w:rsid w:val="00F810B7"/>
    <w:rsid w:val="00F814A3"/>
    <w:rsid w:val="00F81522"/>
    <w:rsid w:val="00F81711"/>
    <w:rsid w:val="00F81EF9"/>
    <w:rsid w:val="00F81F28"/>
    <w:rsid w:val="00F82271"/>
    <w:rsid w:val="00F82709"/>
    <w:rsid w:val="00F82919"/>
    <w:rsid w:val="00F82EB7"/>
    <w:rsid w:val="00F82EE8"/>
    <w:rsid w:val="00F83384"/>
    <w:rsid w:val="00F8363D"/>
    <w:rsid w:val="00F83A9D"/>
    <w:rsid w:val="00F83DD7"/>
    <w:rsid w:val="00F84048"/>
    <w:rsid w:val="00F84116"/>
    <w:rsid w:val="00F84241"/>
    <w:rsid w:val="00F84A59"/>
    <w:rsid w:val="00F84B18"/>
    <w:rsid w:val="00F84E8D"/>
    <w:rsid w:val="00F85C82"/>
    <w:rsid w:val="00F86365"/>
    <w:rsid w:val="00F86561"/>
    <w:rsid w:val="00F86BB2"/>
    <w:rsid w:val="00F86DBF"/>
    <w:rsid w:val="00F87134"/>
    <w:rsid w:val="00F8722B"/>
    <w:rsid w:val="00F872CB"/>
    <w:rsid w:val="00F8749B"/>
    <w:rsid w:val="00F87640"/>
    <w:rsid w:val="00F87846"/>
    <w:rsid w:val="00F87CDD"/>
    <w:rsid w:val="00F90837"/>
    <w:rsid w:val="00F90BCC"/>
    <w:rsid w:val="00F91E1F"/>
    <w:rsid w:val="00F920F0"/>
    <w:rsid w:val="00F9221A"/>
    <w:rsid w:val="00F923C6"/>
    <w:rsid w:val="00F923EB"/>
    <w:rsid w:val="00F92F74"/>
    <w:rsid w:val="00F93207"/>
    <w:rsid w:val="00F932F3"/>
    <w:rsid w:val="00F93460"/>
    <w:rsid w:val="00F935E3"/>
    <w:rsid w:val="00F93B98"/>
    <w:rsid w:val="00F93F86"/>
    <w:rsid w:val="00F9427A"/>
    <w:rsid w:val="00F94564"/>
    <w:rsid w:val="00F94898"/>
    <w:rsid w:val="00F94A73"/>
    <w:rsid w:val="00F94C78"/>
    <w:rsid w:val="00F94F03"/>
    <w:rsid w:val="00F94FEF"/>
    <w:rsid w:val="00F953D1"/>
    <w:rsid w:val="00F95875"/>
    <w:rsid w:val="00F960BA"/>
    <w:rsid w:val="00F965A7"/>
    <w:rsid w:val="00F9671E"/>
    <w:rsid w:val="00F9672F"/>
    <w:rsid w:val="00F96A9D"/>
    <w:rsid w:val="00F96AC0"/>
    <w:rsid w:val="00F96DDC"/>
    <w:rsid w:val="00F97411"/>
    <w:rsid w:val="00F97C22"/>
    <w:rsid w:val="00FA030D"/>
    <w:rsid w:val="00FA0595"/>
    <w:rsid w:val="00FA0E9F"/>
    <w:rsid w:val="00FA1801"/>
    <w:rsid w:val="00FA1847"/>
    <w:rsid w:val="00FA19FE"/>
    <w:rsid w:val="00FA1A00"/>
    <w:rsid w:val="00FA2141"/>
    <w:rsid w:val="00FA21C8"/>
    <w:rsid w:val="00FA2602"/>
    <w:rsid w:val="00FA2AB7"/>
    <w:rsid w:val="00FA2C70"/>
    <w:rsid w:val="00FA3047"/>
    <w:rsid w:val="00FA3132"/>
    <w:rsid w:val="00FA3473"/>
    <w:rsid w:val="00FA381A"/>
    <w:rsid w:val="00FA387A"/>
    <w:rsid w:val="00FA3BE2"/>
    <w:rsid w:val="00FA3E3E"/>
    <w:rsid w:val="00FA40C4"/>
    <w:rsid w:val="00FA492B"/>
    <w:rsid w:val="00FA4AFC"/>
    <w:rsid w:val="00FA4D9D"/>
    <w:rsid w:val="00FA5958"/>
    <w:rsid w:val="00FA5BA0"/>
    <w:rsid w:val="00FA5E7F"/>
    <w:rsid w:val="00FA60F4"/>
    <w:rsid w:val="00FA64BF"/>
    <w:rsid w:val="00FA6538"/>
    <w:rsid w:val="00FA65A3"/>
    <w:rsid w:val="00FA6973"/>
    <w:rsid w:val="00FA6E18"/>
    <w:rsid w:val="00FA712D"/>
    <w:rsid w:val="00FA72C2"/>
    <w:rsid w:val="00FA7A7C"/>
    <w:rsid w:val="00FA7A81"/>
    <w:rsid w:val="00FA7B65"/>
    <w:rsid w:val="00FA7B8A"/>
    <w:rsid w:val="00FA7EDF"/>
    <w:rsid w:val="00FB019D"/>
    <w:rsid w:val="00FB0239"/>
    <w:rsid w:val="00FB04FE"/>
    <w:rsid w:val="00FB07C4"/>
    <w:rsid w:val="00FB0963"/>
    <w:rsid w:val="00FB0EE2"/>
    <w:rsid w:val="00FB119D"/>
    <w:rsid w:val="00FB12DB"/>
    <w:rsid w:val="00FB15E0"/>
    <w:rsid w:val="00FB183D"/>
    <w:rsid w:val="00FB248C"/>
    <w:rsid w:val="00FB2516"/>
    <w:rsid w:val="00FB2857"/>
    <w:rsid w:val="00FB2B8E"/>
    <w:rsid w:val="00FB2C8A"/>
    <w:rsid w:val="00FB34C7"/>
    <w:rsid w:val="00FB3559"/>
    <w:rsid w:val="00FB3B0A"/>
    <w:rsid w:val="00FB412E"/>
    <w:rsid w:val="00FB4240"/>
    <w:rsid w:val="00FB4568"/>
    <w:rsid w:val="00FB47BA"/>
    <w:rsid w:val="00FB49E9"/>
    <w:rsid w:val="00FB4D40"/>
    <w:rsid w:val="00FB5036"/>
    <w:rsid w:val="00FB5040"/>
    <w:rsid w:val="00FB506C"/>
    <w:rsid w:val="00FB52B4"/>
    <w:rsid w:val="00FB58FE"/>
    <w:rsid w:val="00FB5ABA"/>
    <w:rsid w:val="00FB5E5C"/>
    <w:rsid w:val="00FB5E98"/>
    <w:rsid w:val="00FB5EBF"/>
    <w:rsid w:val="00FB6160"/>
    <w:rsid w:val="00FB6678"/>
    <w:rsid w:val="00FB75D6"/>
    <w:rsid w:val="00FB77F0"/>
    <w:rsid w:val="00FB7A08"/>
    <w:rsid w:val="00FB7FFA"/>
    <w:rsid w:val="00FC0594"/>
    <w:rsid w:val="00FC09B0"/>
    <w:rsid w:val="00FC1074"/>
    <w:rsid w:val="00FC1152"/>
    <w:rsid w:val="00FC1D0E"/>
    <w:rsid w:val="00FC1EE9"/>
    <w:rsid w:val="00FC2048"/>
    <w:rsid w:val="00FC23FC"/>
    <w:rsid w:val="00FC251B"/>
    <w:rsid w:val="00FC2AD7"/>
    <w:rsid w:val="00FC2CEC"/>
    <w:rsid w:val="00FC2FE5"/>
    <w:rsid w:val="00FC3388"/>
    <w:rsid w:val="00FC36E4"/>
    <w:rsid w:val="00FC37C1"/>
    <w:rsid w:val="00FC37EF"/>
    <w:rsid w:val="00FC3B3C"/>
    <w:rsid w:val="00FC3E4F"/>
    <w:rsid w:val="00FC3FBE"/>
    <w:rsid w:val="00FC4073"/>
    <w:rsid w:val="00FC4168"/>
    <w:rsid w:val="00FC4677"/>
    <w:rsid w:val="00FC46C6"/>
    <w:rsid w:val="00FC4C27"/>
    <w:rsid w:val="00FC4DAF"/>
    <w:rsid w:val="00FC4E14"/>
    <w:rsid w:val="00FC52A2"/>
    <w:rsid w:val="00FC5600"/>
    <w:rsid w:val="00FC5607"/>
    <w:rsid w:val="00FC59FE"/>
    <w:rsid w:val="00FC5A3C"/>
    <w:rsid w:val="00FC5C1F"/>
    <w:rsid w:val="00FC5C9B"/>
    <w:rsid w:val="00FC610B"/>
    <w:rsid w:val="00FC76EC"/>
    <w:rsid w:val="00FC7A52"/>
    <w:rsid w:val="00FC7BC3"/>
    <w:rsid w:val="00FC7C92"/>
    <w:rsid w:val="00FD0921"/>
    <w:rsid w:val="00FD0AA0"/>
    <w:rsid w:val="00FD0DD9"/>
    <w:rsid w:val="00FD1157"/>
    <w:rsid w:val="00FD11A4"/>
    <w:rsid w:val="00FD13DD"/>
    <w:rsid w:val="00FD1646"/>
    <w:rsid w:val="00FD172D"/>
    <w:rsid w:val="00FD1D1C"/>
    <w:rsid w:val="00FD1D63"/>
    <w:rsid w:val="00FD1FA2"/>
    <w:rsid w:val="00FD299C"/>
    <w:rsid w:val="00FD2F7C"/>
    <w:rsid w:val="00FD356A"/>
    <w:rsid w:val="00FD3CDF"/>
    <w:rsid w:val="00FD3D40"/>
    <w:rsid w:val="00FD3E41"/>
    <w:rsid w:val="00FD3F6E"/>
    <w:rsid w:val="00FD3FE8"/>
    <w:rsid w:val="00FD440C"/>
    <w:rsid w:val="00FD4F39"/>
    <w:rsid w:val="00FD5357"/>
    <w:rsid w:val="00FD53D5"/>
    <w:rsid w:val="00FD58AC"/>
    <w:rsid w:val="00FD61CC"/>
    <w:rsid w:val="00FD6426"/>
    <w:rsid w:val="00FD65EB"/>
    <w:rsid w:val="00FD6ACB"/>
    <w:rsid w:val="00FD6BAF"/>
    <w:rsid w:val="00FD6C18"/>
    <w:rsid w:val="00FD712E"/>
    <w:rsid w:val="00FD71C5"/>
    <w:rsid w:val="00FD73B5"/>
    <w:rsid w:val="00FD7565"/>
    <w:rsid w:val="00FD7EAB"/>
    <w:rsid w:val="00FE0254"/>
    <w:rsid w:val="00FE02EE"/>
    <w:rsid w:val="00FE0C0D"/>
    <w:rsid w:val="00FE0D34"/>
    <w:rsid w:val="00FE0EB3"/>
    <w:rsid w:val="00FE103B"/>
    <w:rsid w:val="00FE162A"/>
    <w:rsid w:val="00FE17AB"/>
    <w:rsid w:val="00FE1C99"/>
    <w:rsid w:val="00FE23DE"/>
    <w:rsid w:val="00FE269F"/>
    <w:rsid w:val="00FE2955"/>
    <w:rsid w:val="00FE29BF"/>
    <w:rsid w:val="00FE2FDE"/>
    <w:rsid w:val="00FE30B4"/>
    <w:rsid w:val="00FE3740"/>
    <w:rsid w:val="00FE38AC"/>
    <w:rsid w:val="00FE421B"/>
    <w:rsid w:val="00FE4C4D"/>
    <w:rsid w:val="00FE5C7E"/>
    <w:rsid w:val="00FE6260"/>
    <w:rsid w:val="00FE6330"/>
    <w:rsid w:val="00FE68D9"/>
    <w:rsid w:val="00FE6F66"/>
    <w:rsid w:val="00FE712C"/>
    <w:rsid w:val="00FE73FB"/>
    <w:rsid w:val="00FE7487"/>
    <w:rsid w:val="00FE7560"/>
    <w:rsid w:val="00FE77E1"/>
    <w:rsid w:val="00FE7946"/>
    <w:rsid w:val="00FE7A53"/>
    <w:rsid w:val="00FE7B3C"/>
    <w:rsid w:val="00FE7C36"/>
    <w:rsid w:val="00FF0292"/>
    <w:rsid w:val="00FF05B8"/>
    <w:rsid w:val="00FF089B"/>
    <w:rsid w:val="00FF0B25"/>
    <w:rsid w:val="00FF17D4"/>
    <w:rsid w:val="00FF19B4"/>
    <w:rsid w:val="00FF1B34"/>
    <w:rsid w:val="00FF296C"/>
    <w:rsid w:val="00FF2B03"/>
    <w:rsid w:val="00FF2BCF"/>
    <w:rsid w:val="00FF2E32"/>
    <w:rsid w:val="00FF371A"/>
    <w:rsid w:val="00FF3738"/>
    <w:rsid w:val="00FF38AE"/>
    <w:rsid w:val="00FF394F"/>
    <w:rsid w:val="00FF3FF6"/>
    <w:rsid w:val="00FF442A"/>
    <w:rsid w:val="00FF4536"/>
    <w:rsid w:val="00FF4617"/>
    <w:rsid w:val="00FF486F"/>
    <w:rsid w:val="00FF4957"/>
    <w:rsid w:val="00FF4AD8"/>
    <w:rsid w:val="00FF4D62"/>
    <w:rsid w:val="00FF516B"/>
    <w:rsid w:val="00FF580D"/>
    <w:rsid w:val="00FF5924"/>
    <w:rsid w:val="00FF5E53"/>
    <w:rsid w:val="00FF61B8"/>
    <w:rsid w:val="00FF64C6"/>
    <w:rsid w:val="00FF70DC"/>
    <w:rsid w:val="00FF7193"/>
    <w:rsid w:val="00FF73B8"/>
    <w:rsid w:val="00FF747C"/>
    <w:rsid w:val="00FF7642"/>
    <w:rsid w:val="00FF78CE"/>
    <w:rsid w:val="00FF7B64"/>
    <w:rsid w:val="00FF7FFE"/>
    <w:rsid w:val="159FB70E"/>
    <w:rsid w:val="16B0D87D"/>
    <w:rsid w:val="17421C37"/>
    <w:rsid w:val="330BAF26"/>
    <w:rsid w:val="3BCDAC6B"/>
    <w:rsid w:val="3F9C846B"/>
    <w:rsid w:val="40B7B53A"/>
    <w:rsid w:val="43A2AE56"/>
    <w:rsid w:val="43D29732"/>
    <w:rsid w:val="622A65B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EB9FC"/>
  <w15:docId w15:val="{8A426BD7-A2BE-42EB-9E1D-F471CCB6E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4"/>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75e78d47f6e5c05b97b793a7e753640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79ce7e17fae5a52b8b7d84022d79428"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718E7-520F-41F6-9564-0E1487207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3.xml><?xml version="1.0" encoding="utf-8"?>
<ds:datastoreItem xmlns:ds="http://schemas.openxmlformats.org/officeDocument/2006/customXml" ds:itemID="{D5378DB6-D590-46EE-8AB3-7BB5D34F16F5}">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0153bd8d-61e3-4d9a-b03f-287c4fda417d"/>
    <ds:schemaRef ds:uri="http://purl.org/dc/terms/"/>
    <ds:schemaRef ds:uri="http://schemas.openxmlformats.org/package/2006/metadata/core-properties"/>
    <ds:schemaRef ds:uri="d685628e-7c0a-498b-8a01-f41cb0ae94ad"/>
    <ds:schemaRef ds:uri="http://www.w3.org/XML/1998/namespace"/>
  </ds:schemaRefs>
</ds:datastoreItem>
</file>

<file path=customXml/itemProps4.xml><?xml version="1.0" encoding="utf-8"?>
<ds:datastoreItem xmlns:ds="http://schemas.openxmlformats.org/officeDocument/2006/customXml" ds:itemID="{992E0EE2-7FBC-484B-B945-562DC55B1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2910</TotalTime>
  <Pages>3</Pages>
  <Words>5765</Words>
  <Characters>32867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1144</cp:revision>
  <cp:lastPrinted>2019-11-13T04:03:00Z</cp:lastPrinted>
  <dcterms:created xsi:type="dcterms:W3CDTF">2019-05-10T18:41:00Z</dcterms:created>
  <dcterms:modified xsi:type="dcterms:W3CDTF">2019-11-14T10:15:00Z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