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4987" w:rsidRPr="00144E97" w:rsidRDefault="00644987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:rsidR="004B71BE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:rsidR="00105903" w:rsidRPr="00144E97" w:rsidRDefault="0010590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 w:rsidR="008A4AA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745D88" w:rsidRPr="00144E97" w:rsidRDefault="008A4AA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7C44" w:rsidRPr="00144E97" w:rsidRDefault="008A4AA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:rsidR="002D73D6" w:rsidRPr="00144E97" w:rsidRDefault="008A4AA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56312" w:rsidRPr="00144E97" w:rsidRDefault="008A4AA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:rsidR="00CA7F0E" w:rsidRPr="00144E97" w:rsidRDefault="008A4AAF" w:rsidP="008F6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CA7F0E">
        <w:rPr>
          <w:rFonts w:ascii="Angsana New" w:hAnsi="Angsana New"/>
          <w:sz w:val="30"/>
          <w:szCs w:val="30"/>
        </w:rPr>
        <w:tab/>
      </w:r>
    </w:p>
    <w:p w:rsidR="008A25C4" w:rsidRDefault="008F6D57" w:rsidP="008A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F109D2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</w:p>
    <w:p w:rsidR="000D2EDE" w:rsidRDefault="000D2EDE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8F6D57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</w:rPr>
        <w:tab/>
      </w:r>
      <w:r w:rsidR="00F109D2">
        <w:rPr>
          <w:rFonts w:ascii="Angsana New" w:hAnsi="Angsana New" w:hint="cs"/>
          <w:sz w:val="30"/>
          <w:szCs w:val="30"/>
          <w:cs/>
        </w:rPr>
        <w:t>เจ้าหนี้การค้า</w:t>
      </w:r>
    </w:p>
    <w:p w:rsidR="008F6D57" w:rsidRDefault="008F6D57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11</w:t>
      </w:r>
      <w:r>
        <w:rPr>
          <w:rFonts w:ascii="Angsana New" w:hAnsi="Angsana New"/>
          <w:sz w:val="30"/>
          <w:szCs w:val="30"/>
          <w:cs/>
          <w:lang w:val="th-TH"/>
        </w:rPr>
        <w:tab/>
      </w:r>
      <w:r w:rsidRPr="00C06EC7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0D2EDE" w:rsidRDefault="000D2EDE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ab/>
      </w:r>
      <w:r w:rsidR="00F109D2" w:rsidRPr="00144E97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</w:t>
      </w:r>
    </w:p>
    <w:p w:rsidR="00B04F19" w:rsidRDefault="00A56312" w:rsidP="000D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A56312" w:rsidRPr="00144E97" w:rsidRDefault="008A4AA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4</w:t>
      </w:r>
      <w:r w:rsidR="00B04F19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B04F19" w:rsidRDefault="0099323E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5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กำไรต่อหุ้น</w:t>
      </w:r>
    </w:p>
    <w:p w:rsidR="00CA31EF" w:rsidRDefault="00CA31E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061CFB" w:rsidRDefault="00C110E1" w:rsidP="0095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0D2EDE">
        <w:rPr>
          <w:rFonts w:ascii="Angsana New" w:hAnsi="Angsana New"/>
          <w:sz w:val="30"/>
          <w:szCs w:val="30"/>
        </w:rPr>
        <w:t>7</w:t>
      </w:r>
      <w:r w:rsidR="00E75F83">
        <w:rPr>
          <w:rFonts w:ascii="Angsana New" w:hAnsi="Angsana New"/>
          <w:sz w:val="30"/>
          <w:szCs w:val="30"/>
        </w:rPr>
        <w:tab/>
      </w:r>
      <w:r w:rsidR="00B04F19" w:rsidRPr="00144E97">
        <w:rPr>
          <w:rFonts w:ascii="Angsana New" w:hAnsi="Angsana New"/>
          <w:sz w:val="30"/>
          <w:szCs w:val="30"/>
          <w:cs/>
        </w:rPr>
        <w:t>ภาระผูกพัน</w:t>
      </w:r>
      <w:r w:rsidR="00B04F19">
        <w:rPr>
          <w:rFonts w:ascii="Angsana New" w:hAnsi="Angsana New" w:hint="cs"/>
          <w:sz w:val="30"/>
          <w:szCs w:val="30"/>
          <w:cs/>
        </w:rPr>
        <w:t>กับ</w:t>
      </w:r>
      <w:r w:rsidR="00B04F19" w:rsidRPr="00144E97">
        <w:rPr>
          <w:rFonts w:ascii="Angsana New" w:hAnsi="Angsana New"/>
          <w:sz w:val="30"/>
          <w:szCs w:val="30"/>
          <w:cs/>
        </w:rPr>
        <w:t>บุคคลหรือกิจการที่ไม่เกี่ยวข้องกัน</w:t>
      </w:r>
    </w:p>
    <w:p w:rsidR="007E313C" w:rsidRPr="00144E97" w:rsidRDefault="007E313C" w:rsidP="0095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เหตุการณ์ภายหลังรอบระยะเวลาที่รายงาน</w:t>
      </w:r>
    </w:p>
    <w:p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6B7517">
        <w:rPr>
          <w:rFonts w:ascii="Angsana New" w:hAnsi="Angsana New"/>
          <w:sz w:val="30"/>
          <w:szCs w:val="30"/>
        </w:rPr>
        <w:t>1</w:t>
      </w:r>
      <w:r w:rsidR="007E313C">
        <w:rPr>
          <w:rFonts w:ascii="Angsana New" w:hAnsi="Angsana New"/>
          <w:sz w:val="30"/>
          <w:szCs w:val="30"/>
        </w:rPr>
        <w:t>9</w:t>
      </w:r>
      <w:r w:rsidRPr="006B7517">
        <w:rPr>
          <w:rFonts w:ascii="Angsana New" w:hAnsi="Angsana New"/>
          <w:sz w:val="30"/>
          <w:szCs w:val="30"/>
        </w:rPr>
        <w:tab/>
      </w:r>
      <w:r w:rsidR="006B7517" w:rsidRPr="006B751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D4F3A" w:rsidRPr="007D4F3A" w:rsidRDefault="007E313C" w:rsidP="00ED0385">
      <w:pPr>
        <w:pStyle w:val="a"/>
        <w:tabs>
          <w:tab w:val="clear" w:pos="1080"/>
        </w:tabs>
        <w:ind w:left="1260" w:hanging="1260"/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/>
          <w:lang w:val="en-US"/>
        </w:rPr>
        <w:t>20</w:t>
      </w:r>
      <w:r w:rsidR="007D4F3A" w:rsidRPr="007D4F3A">
        <w:rPr>
          <w:rFonts w:ascii="Angsana New" w:hAnsi="Angsana New" w:cs="Angsana New"/>
          <w:lang w:val="en-US"/>
        </w:rPr>
        <w:tab/>
      </w:r>
      <w:r w:rsidR="00D16F43" w:rsidRPr="00D16F43">
        <w:rPr>
          <w:rFonts w:ascii="Angsana New" w:hAnsi="Angsana New" w:cs="Angsana New"/>
          <w:cs/>
          <w:lang w:val="en-US"/>
        </w:rPr>
        <w:t>การจัดประเภทรายการใหม่</w:t>
      </w:r>
    </w:p>
    <w:p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8A75AD" w:rsidRDefault="00726579" w:rsidP="0090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:rsidR="008A75AD" w:rsidRDefault="008A75AD" w:rsidP="008A75AD">
      <w:pPr>
        <w:rPr>
          <w:rFonts w:ascii="Angsana New" w:hAnsi="Angsana New"/>
          <w:sz w:val="30"/>
          <w:szCs w:val="30"/>
          <w:cs/>
        </w:rPr>
      </w:pPr>
    </w:p>
    <w:p w:rsidR="0099323E" w:rsidRPr="008A75AD" w:rsidRDefault="0099323E" w:rsidP="008A75AD">
      <w:pPr>
        <w:rPr>
          <w:rFonts w:ascii="Angsana New" w:hAnsi="Angsana New"/>
          <w:sz w:val="30"/>
          <w:szCs w:val="30"/>
          <w:cs/>
        </w:rPr>
        <w:sectPr w:rsidR="0099323E" w:rsidRPr="008A75AD" w:rsidSect="00135E6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9F2180" w:rsidRPr="00144E97" w:rsidRDefault="009F2180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9F2180" w:rsidRPr="00281AA2" w:rsidRDefault="009F218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180" w:rsidRDefault="009F2180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144E97">
        <w:rPr>
          <w:rFonts w:ascii="Angsana New" w:hAnsi="Angsana New"/>
          <w:sz w:val="30"/>
          <w:szCs w:val="30"/>
          <w:cs/>
        </w:rPr>
        <w:t>นี้</w:t>
      </w:r>
      <w:r w:rsidRPr="00144E97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144E9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44E97">
        <w:rPr>
          <w:rFonts w:ascii="Angsana New" w:hAnsi="Angsana New"/>
          <w:sz w:val="30"/>
          <w:szCs w:val="30"/>
          <w:cs/>
        </w:rPr>
        <w:t>จาก</w:t>
      </w:r>
      <w:r w:rsidR="009B75F0" w:rsidRPr="00144E97">
        <w:rPr>
          <w:rFonts w:ascii="Angsana New" w:hAnsi="Angsana New"/>
          <w:sz w:val="30"/>
          <w:szCs w:val="30"/>
          <w:cs/>
        </w:rPr>
        <w:t>คณะ</w:t>
      </w:r>
      <w:r w:rsidR="00AA061E" w:rsidRPr="00144E97">
        <w:rPr>
          <w:rFonts w:ascii="Angsana New" w:hAnsi="Angsana New"/>
          <w:sz w:val="30"/>
          <w:szCs w:val="30"/>
          <w:cs/>
        </w:rPr>
        <w:t>กรรมการ</w:t>
      </w:r>
      <w:r w:rsidR="007E7E42">
        <w:rPr>
          <w:rFonts w:ascii="Angsana New" w:hAnsi="Angsana New" w:hint="cs"/>
          <w:sz w:val="30"/>
          <w:szCs w:val="30"/>
          <w:cs/>
        </w:rPr>
        <w:t>ตรวจสอบ</w:t>
      </w:r>
      <w:r w:rsidR="00AA061E" w:rsidRPr="00144E97">
        <w:rPr>
          <w:rFonts w:ascii="Angsana New" w:hAnsi="Angsana New"/>
          <w:sz w:val="30"/>
          <w:szCs w:val="30"/>
          <w:cs/>
        </w:rPr>
        <w:t>เมื่อวันที่</w:t>
      </w:r>
      <w:r w:rsidR="0026220A" w:rsidRPr="00144E97">
        <w:rPr>
          <w:rFonts w:ascii="Angsana New" w:hAnsi="Angsana New"/>
          <w:sz w:val="30"/>
          <w:szCs w:val="30"/>
          <w:cs/>
        </w:rPr>
        <w:t xml:space="preserve"> </w:t>
      </w:r>
      <w:r w:rsidR="00624AF3">
        <w:rPr>
          <w:rFonts w:ascii="Angsana New" w:hAnsi="Angsana New"/>
          <w:sz w:val="30"/>
          <w:szCs w:val="30"/>
        </w:rPr>
        <w:t>14</w:t>
      </w:r>
      <w:r w:rsidR="00A616D9">
        <w:rPr>
          <w:rFonts w:ascii="Angsana New" w:hAnsi="Angsana New"/>
          <w:sz w:val="30"/>
          <w:szCs w:val="30"/>
        </w:rPr>
        <w:t xml:space="preserve"> </w:t>
      </w:r>
      <w:r w:rsidR="008B1561">
        <w:rPr>
          <w:rFonts w:ascii="Angsana New" w:hAnsi="Angsana New" w:hint="cs"/>
          <w:sz w:val="30"/>
          <w:szCs w:val="30"/>
          <w:cs/>
        </w:rPr>
        <w:t>พฤศจิกายน</w:t>
      </w:r>
      <w:r w:rsidR="000F51F3">
        <w:rPr>
          <w:rFonts w:ascii="Angsana New" w:hAnsi="Angsana New" w:hint="cs"/>
          <w:sz w:val="30"/>
          <w:szCs w:val="30"/>
          <w:cs/>
        </w:rPr>
        <w:t xml:space="preserve"> </w:t>
      </w:r>
      <w:r w:rsidR="008D7AF1">
        <w:rPr>
          <w:rFonts w:ascii="Angsana New" w:hAnsi="Angsana New" w:hint="cs"/>
          <w:sz w:val="30"/>
          <w:szCs w:val="30"/>
          <w:cs/>
        </w:rPr>
        <w:t>2562</w:t>
      </w:r>
    </w:p>
    <w:p w:rsidR="003E5CC4" w:rsidRPr="00281AA2" w:rsidRDefault="003E5CC4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87C44" w:rsidRPr="007A4FFE" w:rsidRDefault="00F3624F" w:rsidP="007A4FFE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>ข้อมูล</w:t>
      </w:r>
      <w:r w:rsidR="00FC04D5" w:rsidRPr="00144E97">
        <w:rPr>
          <w:rFonts w:ascii="Angsana New" w:hAnsi="Angsana New"/>
          <w:sz w:val="30"/>
          <w:szCs w:val="30"/>
          <w:cs/>
        </w:rPr>
        <w:t>ทั่วไป</w:t>
      </w:r>
      <w:r w:rsidR="00487C44" w:rsidRPr="007A4FFE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487C44" w:rsidRPr="00281AA2" w:rsidRDefault="00487C44" w:rsidP="0010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7C44" w:rsidRDefault="00487C44" w:rsidP="001B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44E97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</w:t>
      </w:r>
      <w:r w:rsidR="00CF30C1" w:rsidRPr="00144E97">
        <w:rPr>
          <w:rFonts w:ascii="Angsana New" w:hAnsi="Angsana New"/>
          <w:sz w:val="30"/>
          <w:szCs w:val="30"/>
          <w:cs/>
          <w:lang w:val="th-TH"/>
        </w:rPr>
        <w:t>ผลิตภัณฑ์ยาภายใต้เครื่องหมายการค้าที่จ่ายตาม</w:t>
      </w:r>
      <w:r w:rsidRPr="00144E97">
        <w:rPr>
          <w:rFonts w:ascii="Angsana New" w:hAnsi="Angsana New"/>
          <w:sz w:val="30"/>
          <w:szCs w:val="30"/>
          <w:cs/>
          <w:lang w:val="th-TH"/>
        </w:rPr>
        <w:t xml:space="preserve">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 </w:t>
      </w:r>
    </w:p>
    <w:p w:rsidR="00281AA2" w:rsidRPr="00281AA2" w:rsidRDefault="00281AA2" w:rsidP="001B0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FC04D5" w:rsidRPr="00144E97" w:rsidRDefault="00FC04D5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281AA2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F16E0" w:rsidRPr="00144E97" w:rsidRDefault="006F16E0" w:rsidP="00897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281AA2" w:rsidRDefault="006F16E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856776" w:rsidRPr="00144E97" w:rsidRDefault="00A419B3" w:rsidP="003C1C12">
      <w:pPr>
        <w:pStyle w:val="ListParagraph"/>
        <w:tabs>
          <w:tab w:val="clear" w:pos="6549"/>
          <w:tab w:val="left" w:pos="6660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94750">
        <w:rPr>
          <w:rFonts w:ascii="Angsana New" w:hAnsi="Angsana New" w:hint="cs"/>
          <w:sz w:val="30"/>
          <w:szCs w:val="30"/>
          <w:cs/>
        </w:rPr>
        <w:t>แบบย่อ</w:t>
      </w:r>
      <w:r w:rsidR="001126E9" w:rsidRPr="001126E9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1E7C">
        <w:rPr>
          <w:rFonts w:ascii="Angsana New" w:hAnsi="Angsana New"/>
          <w:sz w:val="30"/>
          <w:szCs w:val="30"/>
        </w:rPr>
        <w:t xml:space="preserve"> </w:t>
      </w:r>
      <w:r w:rsidR="0072214C">
        <w:rPr>
          <w:rFonts w:ascii="Angsana New" w:hAnsi="Angsana New"/>
          <w:sz w:val="30"/>
          <w:szCs w:val="30"/>
        </w:rPr>
        <w:t>(“</w:t>
      </w:r>
      <w:r w:rsidR="0072214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72214C">
        <w:rPr>
          <w:rFonts w:ascii="Angsana New" w:hAnsi="Angsana New"/>
          <w:sz w:val="30"/>
          <w:szCs w:val="30"/>
        </w:rPr>
        <w:t>”)</w:t>
      </w:r>
      <w:r w:rsidR="00F21E7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ตามมาตรฐานการบัญชีไทย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="003C1C12">
        <w:rPr>
          <w:rFonts w:ascii="Angsana New" w:hAnsi="Angsana New" w:hint="cs"/>
          <w:sz w:val="30"/>
          <w:szCs w:val="30"/>
          <w:cs/>
        </w:rPr>
        <w:t>เ</w:t>
      </w:r>
      <w:r w:rsidRPr="00144E97">
        <w:rPr>
          <w:rFonts w:ascii="Angsana New" w:hAnsi="Angsana New"/>
          <w:sz w:val="30"/>
          <w:szCs w:val="30"/>
          <w:cs/>
        </w:rPr>
        <w:t xml:space="preserve">รื่อง </w:t>
      </w:r>
      <w:r w:rsidR="0067594F" w:rsidRPr="00144E97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144E9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487C44" w:rsidRPr="00144E9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01D92" w:rsidRPr="00505828" w:rsidRDefault="00001D92" w:rsidP="00EB17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:rsidR="004F2118" w:rsidRPr="002A426C" w:rsidRDefault="00A419B3" w:rsidP="002A42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2A7E90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7115B1">
        <w:rPr>
          <w:rFonts w:ascii="Angsana New" w:hAnsi="Angsana New"/>
          <w:sz w:val="30"/>
          <w:szCs w:val="30"/>
        </w:rPr>
        <w:t>3</w:t>
      </w:r>
      <w:r w:rsidR="00A15E26">
        <w:rPr>
          <w:rFonts w:ascii="Angsana New" w:hAnsi="Angsana New"/>
          <w:sz w:val="30"/>
          <w:szCs w:val="30"/>
        </w:rPr>
        <w:t xml:space="preserve">1 </w:t>
      </w:r>
      <w:r w:rsidR="00A15E2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7E90">
        <w:rPr>
          <w:rFonts w:ascii="Angsana New" w:hAnsi="Angsana New"/>
          <w:sz w:val="30"/>
          <w:szCs w:val="30"/>
        </w:rPr>
        <w:t>256</w:t>
      </w:r>
      <w:r w:rsidR="00A15E26">
        <w:rPr>
          <w:rFonts w:ascii="Angsana New" w:hAnsi="Angsana New"/>
          <w:sz w:val="30"/>
          <w:szCs w:val="30"/>
        </w:rPr>
        <w:t>1</w:t>
      </w:r>
      <w:r w:rsidR="002A426C">
        <w:rPr>
          <w:rFonts w:ascii="Angsana New" w:hAnsi="Angsana New"/>
          <w:sz w:val="30"/>
          <w:szCs w:val="30"/>
        </w:rPr>
        <w:t xml:space="preserve">                </w:t>
      </w:r>
      <w:r w:rsidRPr="002A426C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3116E5" w:rsidRPr="002A426C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2A426C">
        <w:rPr>
          <w:rFonts w:ascii="Angsana New" w:hAnsi="Angsana New"/>
          <w:sz w:val="30"/>
          <w:szCs w:val="30"/>
          <w:cs/>
        </w:rPr>
        <w:t xml:space="preserve"> </w:t>
      </w:r>
      <w:r w:rsidR="003116E5" w:rsidRPr="002A426C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 w:rsidRPr="002A426C">
        <w:rPr>
          <w:rFonts w:ascii="Angsana New" w:hAnsi="Angsana New"/>
          <w:sz w:val="30"/>
          <w:szCs w:val="30"/>
          <w:cs/>
        </w:rPr>
        <w:t xml:space="preserve"> </w:t>
      </w:r>
      <w:r w:rsidR="002A7E90" w:rsidRPr="002A426C">
        <w:rPr>
          <w:rFonts w:ascii="Angsana New" w:hAnsi="Angsana New"/>
          <w:sz w:val="30"/>
          <w:szCs w:val="30"/>
        </w:rPr>
        <w:t>31</w:t>
      </w:r>
      <w:r w:rsidRPr="002A426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865" w:rsidRPr="002A426C">
        <w:rPr>
          <w:rFonts w:ascii="Angsana New" w:hAnsi="Angsana New"/>
          <w:sz w:val="30"/>
          <w:szCs w:val="30"/>
        </w:rPr>
        <w:t>256</w:t>
      </w:r>
      <w:r w:rsidR="00557B61" w:rsidRPr="002A426C">
        <w:rPr>
          <w:rFonts w:ascii="Angsana New" w:hAnsi="Angsana New"/>
          <w:sz w:val="30"/>
          <w:szCs w:val="30"/>
        </w:rPr>
        <w:t>1</w:t>
      </w:r>
    </w:p>
    <w:p w:rsidR="00942009" w:rsidRPr="00505828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:rsidR="00942009" w:rsidRPr="009E584B" w:rsidRDefault="00942009" w:rsidP="0094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A3A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9E584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E584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Pr="009E58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942009" w:rsidRPr="00281AA2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677DE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44E97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Pr="004C738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144E97">
        <w:rPr>
          <w:rFonts w:ascii="Angsana New" w:hAnsi="Angsana New"/>
          <w:sz w:val="30"/>
          <w:szCs w:val="30"/>
          <w:cs/>
        </w:rPr>
        <w:t>และ</w:t>
      </w:r>
      <w:r w:rsidRPr="005C7C50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144E97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227123">
        <w:rPr>
          <w:rFonts w:ascii="Angsana New" w:hAnsi="Angsana New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EC04F9">
        <w:rPr>
          <w:rFonts w:ascii="Angsana New" w:hAnsi="Angsana New"/>
          <w:sz w:val="30"/>
          <w:szCs w:val="30"/>
        </w:rPr>
        <w:t>15</w:t>
      </w:r>
      <w:r w:rsidRPr="00227123">
        <w:rPr>
          <w:rFonts w:ascii="Angsana New" w:hAnsi="Angsana New"/>
          <w:sz w:val="30"/>
          <w:szCs w:val="30"/>
          <w:cs/>
        </w:rPr>
        <w:t xml:space="preserve"> เรื่อง </w:t>
      </w:r>
      <w:r w:rsidRPr="001564AE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27123">
        <w:rPr>
          <w:rFonts w:ascii="Angsana New" w:hAnsi="Angsana New"/>
          <w:sz w:val="30"/>
          <w:szCs w:val="30"/>
          <w:cs/>
        </w:rPr>
        <w:t xml:space="preserve"> (“</w:t>
      </w:r>
      <w:r w:rsidRPr="00227123">
        <w:rPr>
          <w:rFonts w:ascii="Angsana New" w:hAnsi="Angsana New"/>
          <w:sz w:val="30"/>
          <w:szCs w:val="30"/>
        </w:rPr>
        <w:t xml:space="preserve">TFRS </w:t>
      </w:r>
      <w:r w:rsidRPr="00227123">
        <w:rPr>
          <w:rFonts w:ascii="Angsana New" w:hAnsi="Angsana New"/>
          <w:sz w:val="30"/>
          <w:szCs w:val="30"/>
          <w:cs/>
        </w:rPr>
        <w:t xml:space="preserve">15”) ที่กลุ่มบริษัทถือปฏิบัติเป็นครั้งแรกแทนมาตรฐานการบัญชี ฉบับที่ </w:t>
      </w:r>
      <w:r w:rsidR="00EC04F9">
        <w:rPr>
          <w:rFonts w:ascii="Angsana New" w:hAnsi="Angsana New"/>
          <w:sz w:val="30"/>
          <w:szCs w:val="30"/>
        </w:rPr>
        <w:t>18</w:t>
      </w:r>
      <w:r w:rsidRPr="00227123">
        <w:rPr>
          <w:rFonts w:ascii="Angsana New" w:hAnsi="Angsana New"/>
          <w:sz w:val="30"/>
          <w:szCs w:val="30"/>
          <w:cs/>
        </w:rPr>
        <w:t xml:space="preserve"> เรื่อง </w:t>
      </w:r>
      <w:r w:rsidRPr="001564AE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227123">
        <w:rPr>
          <w:rFonts w:ascii="Angsana New" w:hAnsi="Angsana New"/>
          <w:sz w:val="30"/>
          <w:szCs w:val="30"/>
          <w:cs/>
        </w:rPr>
        <w:t xml:space="preserve"> (“</w:t>
      </w:r>
      <w:r w:rsidRPr="00227123">
        <w:rPr>
          <w:rFonts w:ascii="Angsana New" w:hAnsi="Angsana New"/>
          <w:sz w:val="30"/>
          <w:szCs w:val="30"/>
        </w:rPr>
        <w:t xml:space="preserve">TAS </w:t>
      </w:r>
      <w:r w:rsidRPr="00227123">
        <w:rPr>
          <w:rFonts w:ascii="Angsana New" w:hAnsi="Angsana New"/>
          <w:sz w:val="30"/>
          <w:szCs w:val="30"/>
          <w:cs/>
        </w:rPr>
        <w:t>18”)</w:t>
      </w:r>
    </w:p>
    <w:p w:rsidR="00487C44" w:rsidRDefault="00942009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27123">
        <w:rPr>
          <w:rFonts w:ascii="Angsana New" w:hAnsi="Angsana New"/>
          <w:sz w:val="30"/>
          <w:szCs w:val="30"/>
          <w:cs/>
        </w:rPr>
        <w:t xml:space="preserve"> </w:t>
      </w:r>
    </w:p>
    <w:p w:rsidR="007A6D6E" w:rsidRDefault="007A6D6E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6D6E">
        <w:rPr>
          <w:rFonts w:ascii="Angsana New" w:hAnsi="Angsana New"/>
          <w:sz w:val="30"/>
          <w:szCs w:val="30"/>
          <w:cs/>
        </w:rPr>
        <w:lastRenderedPageBreak/>
        <w:t>กลุ่มบริษัทได้เปิดเผยผลกระทบที่มีสาระสำคัญจากการเปลี่ยนแปลงนโยบายการบัญชีไว้ในหมายเหตุข้อ 3</w:t>
      </w:r>
      <w:r w:rsidR="00F728C8">
        <w:rPr>
          <w:rFonts w:ascii="Angsana New" w:hAnsi="Angsana New"/>
          <w:sz w:val="30"/>
          <w:szCs w:val="30"/>
        </w:rPr>
        <w:t xml:space="preserve"> </w:t>
      </w:r>
      <w:r w:rsidRPr="007A6D6E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E27F8C">
        <w:rPr>
          <w:rFonts w:ascii="Angsana New" w:hAnsi="Angsana New"/>
          <w:sz w:val="30"/>
          <w:szCs w:val="30"/>
        </w:rPr>
        <w:t>1</w:t>
      </w:r>
      <w:r w:rsidR="007E313C">
        <w:rPr>
          <w:rFonts w:ascii="Angsana New" w:hAnsi="Angsana New"/>
          <w:sz w:val="30"/>
          <w:szCs w:val="30"/>
        </w:rPr>
        <w:t>9</w:t>
      </w:r>
    </w:p>
    <w:p w:rsidR="0046337A" w:rsidRDefault="0046337A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A4AAF" w:rsidRDefault="008A4AAF" w:rsidP="008A4AA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left="810" w:hanging="81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5A64BD" w:rsidRPr="00E03938" w:rsidRDefault="005A64BD" w:rsidP="005A64BD">
      <w:pPr>
        <w:rPr>
          <w:rFonts w:ascii="Angsana New" w:hAnsi="Angsana New"/>
          <w:sz w:val="24"/>
          <w:szCs w:val="24"/>
          <w:lang w:val="x-none" w:eastAsia="x-none"/>
        </w:rPr>
      </w:pPr>
    </w:p>
    <w:p w:rsidR="00641AE0" w:rsidRPr="00641AE0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12D00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C12D0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C12D00">
        <w:rPr>
          <w:rFonts w:ascii="Angsana New" w:hAnsi="Angsana New"/>
          <w:sz w:val="30"/>
          <w:szCs w:val="30"/>
        </w:rPr>
        <w:t xml:space="preserve">15 </w:t>
      </w:r>
      <w:r w:rsidRPr="00C12D0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12D0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12D00">
        <w:rPr>
          <w:rFonts w:ascii="Angsana New" w:hAnsi="Angsana New"/>
          <w:i/>
          <w:iCs/>
          <w:sz w:val="30"/>
          <w:szCs w:val="30"/>
        </w:rPr>
        <w:t xml:space="preserve"> </w:t>
      </w:r>
      <w:r w:rsidRPr="00C12D00">
        <w:rPr>
          <w:rFonts w:ascii="Angsana New" w:hAnsi="Angsana New"/>
          <w:sz w:val="30"/>
          <w:szCs w:val="30"/>
        </w:rPr>
        <w:t>(“TFRS 15”)</w:t>
      </w:r>
      <w:r w:rsidRPr="00C12D00">
        <w:rPr>
          <w:rFonts w:ascii="Angsana New" w:hAnsi="Angsana New"/>
          <w:i/>
          <w:iCs/>
          <w:sz w:val="30"/>
          <w:szCs w:val="30"/>
        </w:rPr>
        <w:t xml:space="preserve"> </w:t>
      </w:r>
      <w:r w:rsidRPr="00C12D00">
        <w:rPr>
          <w:rFonts w:ascii="Angsana New" w:hAnsi="Angsana New"/>
          <w:sz w:val="30"/>
          <w:szCs w:val="30"/>
          <w:cs/>
        </w:rPr>
        <w:t>เป็นครั้งแรก</w:t>
      </w:r>
      <w:r w:rsidRPr="00C12D00">
        <w:rPr>
          <w:rFonts w:ascii="Angsana New" w:hAnsi="Angsana New" w:hint="cs"/>
          <w:sz w:val="30"/>
          <w:szCs w:val="30"/>
          <w:cs/>
        </w:rPr>
        <w:t>ตั้งแต่</w:t>
      </w:r>
      <w:r w:rsidRPr="00C12D00">
        <w:rPr>
          <w:rFonts w:ascii="Angsana New" w:hAnsi="Angsana New"/>
          <w:sz w:val="30"/>
          <w:szCs w:val="30"/>
          <w:cs/>
        </w:rPr>
        <w:t xml:space="preserve">วันที่ </w:t>
      </w:r>
      <w:r w:rsidRPr="00C12D00">
        <w:rPr>
          <w:rFonts w:ascii="Angsana New" w:hAnsi="Angsana New"/>
          <w:sz w:val="30"/>
          <w:szCs w:val="30"/>
        </w:rPr>
        <w:t xml:space="preserve">1 </w:t>
      </w:r>
      <w:r w:rsidRPr="00C12D00">
        <w:rPr>
          <w:rFonts w:ascii="Angsana New" w:hAnsi="Angsana New"/>
          <w:sz w:val="30"/>
          <w:szCs w:val="30"/>
          <w:cs/>
        </w:rPr>
        <w:t xml:space="preserve">มกราคม </w:t>
      </w:r>
      <w:r w:rsidRPr="00C12D00">
        <w:rPr>
          <w:rFonts w:ascii="Angsana New" w:hAnsi="Angsana New"/>
          <w:sz w:val="30"/>
          <w:szCs w:val="30"/>
        </w:rPr>
        <w:t xml:space="preserve">2562 TFRS 15 </w:t>
      </w:r>
      <w:r w:rsidRPr="00C12D00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C12D00">
        <w:rPr>
          <w:rFonts w:ascii="Angsana New" w:hAnsi="Angsana New" w:hint="cs"/>
          <w:sz w:val="30"/>
          <w:szCs w:val="30"/>
          <w:cs/>
        </w:rPr>
        <w:t>และ</w:t>
      </w:r>
      <w:r w:rsidRPr="00C12D00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</w:p>
    <w:p w:rsidR="00641AE0" w:rsidRPr="00C4490D" w:rsidRDefault="00641AE0" w:rsidP="00641AE0">
      <w:pPr>
        <w:pStyle w:val="ListParagraph"/>
        <w:tabs>
          <w:tab w:val="clear" w:pos="680"/>
        </w:tabs>
        <w:ind w:left="0" w:firstLine="18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641AE0" w:rsidRPr="00396F9E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96F9E">
        <w:rPr>
          <w:rFonts w:ascii="Angsana New" w:hAnsi="Angsana New"/>
          <w:sz w:val="30"/>
          <w:szCs w:val="30"/>
          <w:cs/>
        </w:rPr>
        <w:t>ตาม</w:t>
      </w:r>
      <w:r w:rsidRPr="00396F9E">
        <w:rPr>
          <w:rFonts w:ascii="Angsana New" w:hAnsi="Angsana New"/>
          <w:sz w:val="30"/>
          <w:szCs w:val="30"/>
        </w:rPr>
        <w:t xml:space="preserve"> TFRS 15</w:t>
      </w:r>
      <w:r w:rsidRPr="00396F9E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396F9E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396F9E">
        <w:rPr>
          <w:rFonts w:ascii="Angsana New" w:hAnsi="Angsana New"/>
          <w:sz w:val="30"/>
          <w:szCs w:val="30"/>
          <w:cs/>
        </w:rPr>
        <w:t>ควบคุม</w:t>
      </w:r>
      <w:r w:rsidRPr="00396F9E">
        <w:rPr>
          <w:rFonts w:ascii="Angsana New" w:hAnsi="Angsana New" w:hint="cs"/>
          <w:sz w:val="30"/>
          <w:szCs w:val="30"/>
          <w:cs/>
        </w:rPr>
        <w:t>ใน</w:t>
      </w:r>
      <w:r w:rsidRPr="00396F9E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396F9E">
        <w:rPr>
          <w:rFonts w:ascii="Angsana New" w:hAnsi="Angsana New"/>
          <w:sz w:val="30"/>
          <w:szCs w:val="30"/>
        </w:rPr>
        <w:t xml:space="preserve"> </w:t>
      </w:r>
      <w:r w:rsidRPr="00396F9E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396F9E">
        <w:rPr>
          <w:rFonts w:ascii="Angsana New" w:hAnsi="Angsana New"/>
          <w:sz w:val="30"/>
          <w:szCs w:val="30"/>
          <w:cs/>
        </w:rPr>
        <w:t>กลุ่มบริษัท</w:t>
      </w:r>
      <w:r w:rsidRPr="00396F9E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396F9E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396F9E">
        <w:rPr>
          <w:rFonts w:ascii="Angsana New" w:hAnsi="Angsana New" w:hint="cs"/>
          <w:sz w:val="30"/>
          <w:szCs w:val="30"/>
          <w:cs/>
        </w:rPr>
        <w:t>วิจารณญาณ</w:t>
      </w:r>
      <w:r w:rsidRPr="00396F9E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Pr="00396F9E">
        <w:rPr>
          <w:rFonts w:ascii="Angsana New" w:hAnsi="Angsana New" w:hint="cs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396F9E">
        <w:rPr>
          <w:rFonts w:ascii="Angsana New" w:hAnsi="Angsana New"/>
          <w:sz w:val="30"/>
          <w:szCs w:val="30"/>
        </w:rPr>
        <w:t xml:space="preserve">TAS 18 </w:t>
      </w:r>
      <w:r w:rsidRPr="00396F9E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396F9E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396F9E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96F9E">
        <w:rPr>
          <w:rFonts w:ascii="Angsana New" w:hAnsi="Angsana New" w:hint="cs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621E43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AE0" w:rsidRPr="00C4490D" w:rsidRDefault="00641AE0" w:rsidP="00641AE0">
      <w:pPr>
        <w:pStyle w:val="ListParagraph"/>
        <w:tabs>
          <w:tab w:val="clear" w:pos="680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B27D2" w:rsidRDefault="00641AE0" w:rsidP="005B27D2">
      <w:pPr>
        <w:tabs>
          <w:tab w:val="left" w:pos="630"/>
        </w:tabs>
        <w:autoSpaceDE w:val="0"/>
        <w:autoSpaceDN w:val="0"/>
        <w:adjustRightInd w:val="0"/>
        <w:spacing w:line="191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96F9E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396F9E">
        <w:rPr>
          <w:rFonts w:ascii="Angsana New" w:hAnsi="Angsana New"/>
          <w:sz w:val="30"/>
          <w:szCs w:val="30"/>
        </w:rPr>
        <w:t xml:space="preserve">TFRS 15 </w:t>
      </w:r>
      <w:r w:rsidRPr="00396F9E">
        <w:rPr>
          <w:rFonts w:ascii="Angsana New" w:hAnsi="Angsana New"/>
          <w:sz w:val="30"/>
          <w:szCs w:val="30"/>
          <w:cs/>
        </w:rPr>
        <w:t>โดยใช้วิธีรับรู้ผลกระทบสะสม</w:t>
      </w:r>
      <w:r w:rsidRPr="00396F9E">
        <w:rPr>
          <w:rFonts w:ascii="Angsana New" w:hAnsi="Angsana New" w:hint="cs"/>
          <w:sz w:val="30"/>
          <w:szCs w:val="30"/>
          <w:cs/>
        </w:rPr>
        <w:t xml:space="preserve">ของการเริ่มใช้มาตรฐานฉบับนี้ ณ </w:t>
      </w:r>
      <w:r w:rsidRPr="00396F9E">
        <w:rPr>
          <w:rFonts w:ascii="Angsana New" w:hAnsi="Angsana New"/>
          <w:sz w:val="30"/>
          <w:szCs w:val="30"/>
          <w:cs/>
        </w:rPr>
        <w:t xml:space="preserve">วันแรกที่ถือปฏิบัติ (วันที่ </w:t>
      </w:r>
      <w:r w:rsidRPr="00396F9E">
        <w:rPr>
          <w:rFonts w:ascii="Angsana New" w:hAnsi="Angsana New"/>
          <w:sz w:val="30"/>
          <w:szCs w:val="30"/>
        </w:rPr>
        <w:t xml:space="preserve">1 </w:t>
      </w:r>
      <w:r w:rsidRPr="00396F9E">
        <w:rPr>
          <w:rFonts w:ascii="Angsana New" w:hAnsi="Angsana New"/>
          <w:sz w:val="30"/>
          <w:szCs w:val="30"/>
          <w:cs/>
        </w:rPr>
        <w:t xml:space="preserve">มกราคม </w:t>
      </w:r>
      <w:r w:rsidRPr="00396F9E">
        <w:rPr>
          <w:rFonts w:ascii="Angsana New" w:hAnsi="Angsana New"/>
          <w:sz w:val="30"/>
          <w:szCs w:val="30"/>
        </w:rPr>
        <w:t xml:space="preserve">2562) </w:t>
      </w:r>
      <w:r w:rsidRPr="00396F9E">
        <w:rPr>
          <w:rFonts w:ascii="Angsana New" w:hAnsi="Angsana New"/>
          <w:sz w:val="30"/>
          <w:szCs w:val="30"/>
          <w:cs/>
        </w:rPr>
        <w:t>ดังนั้น กลุ่มบริษัทจึงไม่</w:t>
      </w:r>
      <w:r w:rsidRPr="00396F9E">
        <w:rPr>
          <w:rFonts w:ascii="Angsana New" w:hAnsi="Angsana New" w:hint="cs"/>
          <w:sz w:val="30"/>
          <w:szCs w:val="30"/>
          <w:cs/>
        </w:rPr>
        <w:t>ได้ทำการ</w:t>
      </w:r>
      <w:r w:rsidRPr="00396F9E">
        <w:rPr>
          <w:rFonts w:ascii="Angsana New" w:hAnsi="Angsana New"/>
          <w:sz w:val="30"/>
          <w:szCs w:val="30"/>
          <w:cs/>
        </w:rPr>
        <w:t>ปรับปรุง</w:t>
      </w:r>
      <w:r w:rsidRPr="00396F9E">
        <w:rPr>
          <w:rFonts w:ascii="Angsana New" w:hAnsi="Angsana New" w:hint="cs"/>
          <w:sz w:val="30"/>
          <w:szCs w:val="30"/>
          <w:cs/>
        </w:rPr>
        <w:t>ย้อนหลัง</w:t>
      </w:r>
      <w:r w:rsidRPr="00396F9E">
        <w:rPr>
          <w:rFonts w:ascii="Angsana New" w:hAnsi="Angsana New"/>
          <w:sz w:val="30"/>
          <w:szCs w:val="30"/>
          <w:cs/>
        </w:rPr>
        <w:t>ข้อมูล</w:t>
      </w:r>
      <w:r w:rsidRPr="00396F9E">
        <w:rPr>
          <w:rFonts w:ascii="Angsana New" w:hAnsi="Angsana New" w:hint="cs"/>
          <w:sz w:val="30"/>
          <w:szCs w:val="30"/>
          <w:cs/>
        </w:rPr>
        <w:t>ที่นำเสนอสำหรับปี</w:t>
      </w:r>
      <w:r w:rsidRPr="00396F9E">
        <w:rPr>
          <w:rFonts w:ascii="Angsana New" w:hAnsi="Angsana New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</w:rPr>
        <w:t xml:space="preserve">2561 </w:t>
      </w:r>
      <w:r w:rsidRPr="00396F9E">
        <w:rPr>
          <w:rFonts w:ascii="Angsana New" w:hAnsi="Angsana New" w:hint="cs"/>
          <w:sz w:val="30"/>
          <w:szCs w:val="30"/>
          <w:cs/>
        </w:rPr>
        <w:t>ซึ่งได้</w:t>
      </w:r>
      <w:r w:rsidRPr="00396F9E">
        <w:rPr>
          <w:rFonts w:ascii="Angsana New" w:hAnsi="Angsana New"/>
          <w:sz w:val="30"/>
          <w:szCs w:val="30"/>
          <w:cs/>
        </w:rPr>
        <w:t>แสดงไว้ตามที่ได้เคยรายงาน</w:t>
      </w:r>
      <w:r w:rsidRPr="00396F9E">
        <w:rPr>
          <w:rFonts w:ascii="Angsana New" w:hAnsi="Angsana New" w:hint="cs"/>
          <w:sz w:val="30"/>
          <w:szCs w:val="30"/>
          <w:cs/>
        </w:rPr>
        <w:t>ตาม</w:t>
      </w:r>
      <w:r w:rsidRPr="00396F9E">
        <w:rPr>
          <w:rFonts w:ascii="Angsana New" w:hAnsi="Angsana New"/>
          <w:sz w:val="30"/>
          <w:szCs w:val="30"/>
          <w:cs/>
        </w:rPr>
        <w:t xml:space="preserve"> </w:t>
      </w:r>
      <w:r w:rsidRPr="00396F9E">
        <w:rPr>
          <w:rFonts w:ascii="Angsana New" w:hAnsi="Angsana New"/>
          <w:sz w:val="30"/>
          <w:szCs w:val="30"/>
        </w:rPr>
        <w:t xml:space="preserve">TAS 18 </w:t>
      </w:r>
      <w:r w:rsidRPr="00396F9E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396F9E">
        <w:rPr>
          <w:rFonts w:ascii="Angsana New" w:hAnsi="Angsana New"/>
          <w:sz w:val="30"/>
          <w:szCs w:val="30"/>
        </w:rPr>
        <w:t xml:space="preserve"> </w:t>
      </w:r>
      <w:r w:rsidRPr="00396F9E">
        <w:rPr>
          <w:rFonts w:ascii="Angsana New" w:hAnsi="Angsana New"/>
          <w:sz w:val="30"/>
          <w:szCs w:val="30"/>
          <w:cs/>
        </w:rPr>
        <w:t xml:space="preserve">ทั้งนี้ ข้อกำหนดในการเปิดเผยข้อมูลตาม </w:t>
      </w:r>
      <w:r w:rsidRPr="00396F9E">
        <w:rPr>
          <w:rFonts w:ascii="Angsana New" w:hAnsi="Angsana New"/>
          <w:sz w:val="30"/>
          <w:szCs w:val="30"/>
        </w:rPr>
        <w:t xml:space="preserve">TFRS 15 </w:t>
      </w:r>
      <w:r w:rsidRPr="00396F9E">
        <w:rPr>
          <w:rFonts w:ascii="Angsana New" w:hAnsi="Angsana New"/>
          <w:sz w:val="30"/>
          <w:szCs w:val="30"/>
          <w:cs/>
        </w:rPr>
        <w:t>ไม่ได้</w:t>
      </w:r>
      <w:r w:rsidRPr="00396F9E">
        <w:rPr>
          <w:rFonts w:ascii="Angsana New" w:hAnsi="Angsana New" w:hint="cs"/>
          <w:sz w:val="30"/>
          <w:szCs w:val="30"/>
          <w:cs/>
        </w:rPr>
        <w:t>ถือปฏิบัติกับ</w:t>
      </w:r>
      <w:r w:rsidRPr="00396F9E">
        <w:rPr>
          <w:rFonts w:ascii="Angsana New" w:hAnsi="Angsana New"/>
          <w:sz w:val="30"/>
          <w:szCs w:val="30"/>
          <w:cs/>
        </w:rPr>
        <w:t>ข้อมูลที่แสดงเปรียบเทียบ</w:t>
      </w:r>
    </w:p>
    <w:p w:rsidR="00A568C4" w:rsidRPr="00C4490D" w:rsidRDefault="00A568C4" w:rsidP="0006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17B7B" w:rsidRPr="00C4490D" w:rsidRDefault="00617B7B" w:rsidP="00617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C4490D">
        <w:rPr>
          <w:rFonts w:asciiTheme="majorBidi" w:hAnsiTheme="majorBidi" w:cstheme="majorBidi"/>
          <w:i/>
          <w:iCs/>
          <w:sz w:val="30"/>
          <w:szCs w:val="30"/>
          <w:cs/>
        </w:rPr>
        <w:t>สิทธิในการ</w:t>
      </w:r>
      <w:r w:rsidR="002B5ECD">
        <w:rPr>
          <w:rFonts w:asciiTheme="majorBidi" w:hAnsiTheme="majorBidi" w:cstheme="majorBidi" w:hint="cs"/>
          <w:i/>
          <w:iCs/>
          <w:sz w:val="30"/>
          <w:szCs w:val="30"/>
          <w:cs/>
        </w:rPr>
        <w:t>รับผลิตภัณฑ์คืน</w:t>
      </w:r>
    </w:p>
    <w:p w:rsidR="00617B7B" w:rsidRPr="00C4490D" w:rsidRDefault="00617B7B" w:rsidP="00617B7B">
      <w:pPr>
        <w:tabs>
          <w:tab w:val="left" w:pos="630"/>
        </w:tabs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24"/>
          <w:szCs w:val="24"/>
          <w:highlight w:val="cyan"/>
        </w:rPr>
      </w:pPr>
    </w:p>
    <w:p w:rsidR="00A568C4" w:rsidRPr="002D7427" w:rsidRDefault="002D7427" w:rsidP="0061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7427">
        <w:rPr>
          <w:rFonts w:ascii="Angsana New" w:hAnsi="Angsana New" w:hint="cs"/>
          <w:sz w:val="30"/>
          <w:szCs w:val="30"/>
          <w:cs/>
        </w:rPr>
        <w:t>สิทธิในการได้รับผลิตภัณฑ์คืน</w:t>
      </w:r>
      <w:r w:rsidR="007F4988">
        <w:rPr>
          <w:rFonts w:ascii="Angsana New" w:hAnsi="Angsana New" w:hint="cs"/>
          <w:sz w:val="30"/>
          <w:szCs w:val="30"/>
          <w:cs/>
        </w:rPr>
        <w:t xml:space="preserve"> </w:t>
      </w:r>
      <w:r w:rsidRPr="002D7427">
        <w:rPr>
          <w:rFonts w:ascii="Angsana New" w:hAnsi="Angsana New" w:hint="cs"/>
          <w:sz w:val="30"/>
          <w:szCs w:val="30"/>
          <w:cs/>
        </w:rPr>
        <w:t>วัดมูลค่าโดยอ้างอิงจากมูลค่าตามบั</w:t>
      </w:r>
      <w:r w:rsidR="007F4988">
        <w:rPr>
          <w:rFonts w:ascii="Angsana New" w:hAnsi="Angsana New" w:hint="cs"/>
          <w:sz w:val="30"/>
          <w:szCs w:val="30"/>
          <w:cs/>
        </w:rPr>
        <w:t>ญ</w:t>
      </w:r>
      <w:r w:rsidRPr="002D7427">
        <w:rPr>
          <w:rFonts w:ascii="Angsana New" w:hAnsi="Angsana New" w:hint="cs"/>
          <w:sz w:val="30"/>
          <w:szCs w:val="30"/>
          <w:cs/>
        </w:rPr>
        <w:t>ชีเดิมของสินค้าคงเหลือที่ขายหักต้นทุนที่คาดว่าจะเกิดขึ้นในการรับ</w:t>
      </w:r>
      <w:r w:rsidR="00E9214A">
        <w:rPr>
          <w:rFonts w:ascii="Angsana New" w:hAnsi="Angsana New" w:hint="cs"/>
          <w:sz w:val="30"/>
          <w:szCs w:val="30"/>
          <w:cs/>
        </w:rPr>
        <w:t>คืน</w:t>
      </w:r>
      <w:r w:rsidRPr="002D7427">
        <w:rPr>
          <w:rFonts w:ascii="Angsana New" w:hAnsi="Angsana New" w:hint="cs"/>
          <w:sz w:val="30"/>
          <w:szCs w:val="30"/>
          <w:cs/>
        </w:rPr>
        <w:t>ผลิตภัณฑ์ดังกล่าว</w:t>
      </w:r>
    </w:p>
    <w:p w:rsidR="002D7427" w:rsidRDefault="002D7427" w:rsidP="0061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3AB6" w:rsidRDefault="00FB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C04D5" w:rsidRPr="00144E97" w:rsidRDefault="006A7519" w:rsidP="006A7519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 xml:space="preserve">4 </w:t>
      </w:r>
      <w:r>
        <w:rPr>
          <w:rFonts w:ascii="Angsana New" w:hAnsi="Angsana New"/>
          <w:sz w:val="30"/>
          <w:szCs w:val="30"/>
          <w:lang w:val="en-US"/>
        </w:rPr>
        <w:tab/>
      </w:r>
      <w:r w:rsidR="00095950" w:rsidRPr="00144E97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144E9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DF6D4F" w:rsidRPr="009D5072" w:rsidRDefault="00DF6D4F" w:rsidP="007A4FFE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DF6D4F" w:rsidRDefault="002D4DCE" w:rsidP="007A4FF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ความสัมพันธ์</w:t>
      </w:r>
      <w:r w:rsidR="00353DD1" w:rsidRPr="00144E97">
        <w:rPr>
          <w:rFonts w:ascii="Angsana New" w:hAnsi="Angsana New"/>
          <w:sz w:val="30"/>
          <w:szCs w:val="30"/>
          <w:cs/>
        </w:rPr>
        <w:t>ที่มีกับ</w:t>
      </w:r>
      <w:r w:rsidR="005F2E32" w:rsidRPr="00144E97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F91621" w:rsidRPr="00144E97">
        <w:rPr>
          <w:rFonts w:ascii="Angsana New" w:hAnsi="Angsana New"/>
          <w:sz w:val="30"/>
          <w:szCs w:val="30"/>
          <w:cs/>
        </w:rPr>
        <w:t>บริษัทร่วม</w:t>
      </w:r>
      <w:r w:rsidR="005F36A9" w:rsidRPr="00144E97">
        <w:rPr>
          <w:rFonts w:ascii="Angsana New" w:hAnsi="Angsana New"/>
          <w:sz w:val="30"/>
          <w:szCs w:val="30"/>
        </w:rPr>
        <w:t xml:space="preserve"> </w:t>
      </w:r>
      <w:r w:rsidR="00424A03">
        <w:rPr>
          <w:rFonts w:ascii="Angsana New" w:hAnsi="Angsana New" w:hint="cs"/>
          <w:sz w:val="30"/>
          <w:szCs w:val="30"/>
          <w:cs/>
        </w:rPr>
        <w:t>และ</w:t>
      </w:r>
      <w:r w:rsidR="005F36A9" w:rsidRPr="00144E97">
        <w:rPr>
          <w:rFonts w:ascii="Angsana New" w:hAnsi="Angsana New"/>
          <w:sz w:val="30"/>
          <w:szCs w:val="30"/>
          <w:cs/>
        </w:rPr>
        <w:t>การร่วมค้า</w:t>
      </w:r>
      <w:r w:rsidRPr="00144E97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ได้เปิดเผยในหมายเหตุประกอบงบการเงินข้อ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8341F8">
        <w:rPr>
          <w:rFonts w:ascii="Angsana New" w:hAnsi="Angsana New"/>
          <w:sz w:val="30"/>
          <w:szCs w:val="30"/>
        </w:rPr>
        <w:t>6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F91621" w:rsidRPr="00144E97">
        <w:rPr>
          <w:rFonts w:ascii="Angsana New" w:hAnsi="Angsana New"/>
          <w:sz w:val="30"/>
          <w:szCs w:val="30"/>
          <w:cs/>
        </w:rPr>
        <w:t>และ</w:t>
      </w:r>
      <w:r w:rsidR="003C21BE" w:rsidRPr="00144E97">
        <w:rPr>
          <w:rFonts w:ascii="Angsana New" w:hAnsi="Angsana New"/>
          <w:sz w:val="30"/>
          <w:szCs w:val="30"/>
        </w:rPr>
        <w:t xml:space="preserve"> </w:t>
      </w:r>
      <w:r w:rsidR="008341F8">
        <w:rPr>
          <w:rFonts w:ascii="Angsana New" w:hAnsi="Angsana New"/>
          <w:sz w:val="30"/>
          <w:szCs w:val="30"/>
        </w:rPr>
        <w:t>7</w:t>
      </w:r>
      <w:r w:rsidRPr="00144E97">
        <w:rPr>
          <w:rFonts w:ascii="Angsana New" w:hAnsi="Angsana New"/>
          <w:sz w:val="30"/>
          <w:szCs w:val="30"/>
        </w:rPr>
        <w:t xml:space="preserve"> </w:t>
      </w:r>
    </w:p>
    <w:p w:rsidR="007A4FFE" w:rsidRPr="00DA62E0" w:rsidRDefault="007A4FFE" w:rsidP="007A4FF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2D4DCE" w:rsidRPr="00144E97" w:rsidRDefault="001134B6" w:rsidP="0089702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34B6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</w:t>
      </w:r>
      <w:r w:rsidR="006E5EDF">
        <w:rPr>
          <w:rFonts w:ascii="Angsana New" w:hAnsi="Angsana New" w:hint="cs"/>
          <w:sz w:val="30"/>
          <w:szCs w:val="30"/>
          <w:cs/>
        </w:rPr>
        <w:t>เก้า</w:t>
      </w:r>
      <w:r w:rsidRPr="001134B6">
        <w:rPr>
          <w:rFonts w:ascii="Angsana New" w:hAnsi="Angsana New"/>
          <w:sz w:val="30"/>
          <w:szCs w:val="30"/>
          <w:cs/>
        </w:rPr>
        <w:t xml:space="preserve">เดือนสิ้นสุดวันที่ 30 </w:t>
      </w:r>
      <w:r w:rsidR="006E5EDF">
        <w:rPr>
          <w:rFonts w:ascii="Angsana New" w:hAnsi="Angsana New" w:hint="cs"/>
          <w:sz w:val="30"/>
          <w:szCs w:val="30"/>
          <w:cs/>
        </w:rPr>
        <w:t>กันยายน</w:t>
      </w:r>
      <w:r w:rsidRPr="001134B6">
        <w:rPr>
          <w:rFonts w:ascii="Angsana New" w:hAnsi="Angsana New"/>
          <w:sz w:val="30"/>
          <w:szCs w:val="30"/>
          <w:cs/>
        </w:rPr>
        <w:t xml:space="preserve"> 2562 มี</w:t>
      </w:r>
      <w:r w:rsidR="002D4DCE" w:rsidRPr="00144E97">
        <w:rPr>
          <w:rFonts w:ascii="Angsana New" w:hAnsi="Angsana New"/>
          <w:sz w:val="30"/>
          <w:szCs w:val="30"/>
          <w:cs/>
        </w:rPr>
        <w:t>ดังต่อไปนี้</w:t>
      </w:r>
    </w:p>
    <w:p w:rsidR="002D4DCE" w:rsidRPr="009D5072" w:rsidRDefault="002D4DCE" w:rsidP="008970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500"/>
        <w:gridCol w:w="5130"/>
      </w:tblGrid>
      <w:tr w:rsidR="002D4DCE" w:rsidRPr="00144E97" w:rsidTr="001210D8">
        <w:trPr>
          <w:trHeight w:hRule="exact" w:val="443"/>
        </w:trPr>
        <w:tc>
          <w:tcPr>
            <w:tcW w:w="4500" w:type="dxa"/>
          </w:tcPr>
          <w:p w:rsidR="002D4DCE" w:rsidRPr="00144E97" w:rsidRDefault="002D4DCE" w:rsidP="00564BF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30" w:type="dxa"/>
          </w:tcPr>
          <w:p w:rsidR="008341F8" w:rsidRPr="00144E97" w:rsidRDefault="002D4DCE" w:rsidP="00DF6D4F">
            <w:pPr>
              <w:pStyle w:val="block"/>
              <w:tabs>
                <w:tab w:val="left" w:pos="2415"/>
                <w:tab w:val="left" w:pos="2775"/>
                <w:tab w:val="left" w:pos="2865"/>
                <w:tab w:val="left" w:pos="2955"/>
              </w:tabs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D4DCE" w:rsidRPr="00144E97" w:rsidTr="001210D8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ขายสินค้าและการให้บริการ </w:t>
            </w:r>
          </w:p>
        </w:tc>
        <w:tc>
          <w:tcPr>
            <w:tcW w:w="5130" w:type="dxa"/>
          </w:tcPr>
          <w:p w:rsidR="002D4DCE" w:rsidRPr="00144E97" w:rsidRDefault="002D4DCE" w:rsidP="0069297A">
            <w:pPr>
              <w:pStyle w:val="block"/>
              <w:spacing w:after="0" w:line="240" w:lineRule="auto"/>
              <w:ind w:left="252" w:right="-45" w:hanging="25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ราคาตลาดหักส่วนเพิ่ม</w:t>
            </w:r>
          </w:p>
        </w:tc>
      </w:tr>
      <w:tr w:rsidR="002D4DCE" w:rsidRPr="00144E97" w:rsidTr="001210D8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ซื้อสินค้าและ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5130" w:type="dxa"/>
          </w:tcPr>
          <w:p w:rsidR="002D4DCE" w:rsidRPr="00144E97" w:rsidRDefault="002D4DCE" w:rsidP="0069297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ต้นทุนสินค้าบวกส่วนเพิ่ม</w:t>
            </w:r>
          </w:p>
        </w:tc>
      </w:tr>
      <w:tr w:rsidR="002D4DCE" w:rsidRPr="00144E97" w:rsidTr="001210D8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13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อัตราตามที่กำหนดไว้ในสัญญา</w:t>
            </w:r>
          </w:p>
        </w:tc>
      </w:tr>
      <w:tr w:rsidR="002D4DCE" w:rsidRPr="00144E97" w:rsidTr="001210D8">
        <w:tc>
          <w:tcPr>
            <w:tcW w:w="450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130" w:type="dxa"/>
          </w:tcPr>
          <w:p w:rsidR="002D4DCE" w:rsidRPr="00144E97" w:rsidRDefault="002D4DCE" w:rsidP="008970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ราคาตามที่ตกลงร่วมกัน</w:t>
            </w:r>
          </w:p>
        </w:tc>
      </w:tr>
    </w:tbl>
    <w:p w:rsidR="00065B7F" w:rsidRPr="00DA62E0" w:rsidRDefault="00065B7F" w:rsidP="0023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8A3FF3" w:rsidRPr="008A3FF3" w:rsidRDefault="008A3FF3" w:rsidP="0066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A3FF3">
        <w:rPr>
          <w:rFonts w:ascii="Angsana New" w:eastAsia="MS Mincho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งวดสามเดือนและเก้าเดือนสิ้นสุดวันที่ </w:t>
      </w:r>
      <w:r w:rsidRPr="008A3FF3">
        <w:rPr>
          <w:rFonts w:ascii="Angsana New" w:eastAsia="MS Mincho" w:hAnsi="Angsana New"/>
          <w:sz w:val="30"/>
          <w:szCs w:val="30"/>
        </w:rPr>
        <w:t xml:space="preserve">30 </w:t>
      </w:r>
      <w:r w:rsidRPr="008A3FF3">
        <w:rPr>
          <w:rFonts w:ascii="Angsana New" w:eastAsia="MS Mincho" w:hAnsi="Angsana New"/>
          <w:sz w:val="30"/>
          <w:szCs w:val="30"/>
          <w:cs/>
        </w:rPr>
        <w:t>กันยายน</w:t>
      </w:r>
      <w:r w:rsidR="006602D8">
        <w:rPr>
          <w:rFonts w:ascii="Angsana New" w:eastAsia="MS Mincho" w:hAnsi="Angsana New"/>
          <w:sz w:val="30"/>
          <w:szCs w:val="30"/>
        </w:rPr>
        <w:t xml:space="preserve">     </w:t>
      </w:r>
      <w:r w:rsidRPr="008A3FF3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:rsidR="008A3FF3" w:rsidRPr="00DA62E0" w:rsidRDefault="008A3FF3" w:rsidP="008A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8"/>
          <w:szCs w:val="8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990"/>
        <w:gridCol w:w="270"/>
        <w:gridCol w:w="1170"/>
      </w:tblGrid>
      <w:tr w:rsidR="008A3FF3" w:rsidRPr="008A3FF3" w:rsidTr="001210D8">
        <w:trPr>
          <w:tblHeader/>
        </w:trPr>
        <w:tc>
          <w:tcPr>
            <w:tcW w:w="4500" w:type="dxa"/>
          </w:tcPr>
          <w:p w:rsidR="008A3FF3" w:rsidRPr="008A3FF3" w:rsidRDefault="008A3FF3" w:rsidP="008A3FF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3FF3" w:rsidRPr="008A3FF3" w:rsidTr="001210D8">
        <w:trPr>
          <w:tblHeader/>
        </w:trPr>
        <w:tc>
          <w:tcPr>
            <w:tcW w:w="450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8A3FF3" w:rsidRPr="008A3FF3" w:rsidTr="001210D8">
        <w:trPr>
          <w:tblHeader/>
        </w:trPr>
        <w:tc>
          <w:tcPr>
            <w:tcW w:w="450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FF3" w:rsidRPr="008A3FF3" w:rsidTr="001210D8">
        <w:tc>
          <w:tcPr>
            <w:tcW w:w="4500" w:type="dxa"/>
          </w:tcPr>
          <w:p w:rsidR="008A3FF3" w:rsidRPr="008A3FF3" w:rsidRDefault="008A3FF3" w:rsidP="008A3F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3FF3" w:rsidRPr="008A3FF3" w:rsidRDefault="008A3FF3" w:rsidP="008A3FF3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 w:rsidR="009F05F2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332,615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428,013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 w:rsidR="009F05F2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25,528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18,149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2,208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3,136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1,534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412</w:t>
            </w:r>
          </w:p>
        </w:tc>
      </w:tr>
      <w:tr w:rsidR="00DC5642" w:rsidRPr="008A3FF3" w:rsidTr="001210D8">
        <w:tc>
          <w:tcPr>
            <w:tcW w:w="4500" w:type="dxa"/>
          </w:tcPr>
          <w:p w:rsidR="00DC5642" w:rsidRPr="008A3FF3" w:rsidRDefault="00DC5642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DC5642" w:rsidRPr="008A3FF3" w:rsidRDefault="00DC5642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5642" w:rsidRPr="008A3FF3" w:rsidRDefault="00DC5642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5642" w:rsidRPr="008A3FF3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5642" w:rsidRPr="008A3FF3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5642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:rsidR="00DC5642" w:rsidRPr="008A3FF3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5642" w:rsidRPr="008A3FF3" w:rsidRDefault="00DC5642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957DD" w:rsidRPr="008A3FF3" w:rsidTr="001210D8">
        <w:tc>
          <w:tcPr>
            <w:tcW w:w="4500" w:type="dxa"/>
          </w:tcPr>
          <w:p w:rsidR="003957DD" w:rsidRDefault="003957DD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3957DD" w:rsidRDefault="003957DD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57DD" w:rsidRPr="008A3FF3" w:rsidRDefault="003957DD" w:rsidP="0039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57DD" w:rsidRPr="008A3FF3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239,996</w:t>
            </w:r>
          </w:p>
        </w:tc>
        <w:tc>
          <w:tcPr>
            <w:tcW w:w="270" w:type="dxa"/>
          </w:tcPr>
          <w:p w:rsidR="003957DD" w:rsidRPr="008A3FF3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4,100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252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8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9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13,741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10,751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F672DC" w:rsidP="00F672DC">
            <w:pPr>
              <w:tabs>
                <w:tab w:val="clear" w:pos="227"/>
                <w:tab w:val="clear" w:pos="454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0C3179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53,61</w:t>
            </w:r>
            <w:r w:rsidR="006602D8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42,469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10,974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5,451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F672DC" w:rsidP="00F672DC">
            <w:pPr>
              <w:tabs>
                <w:tab w:val="clear" w:pos="227"/>
                <w:tab w:val="clear" w:pos="454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0C3179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517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517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281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F672DC" w:rsidP="00F672DC">
            <w:pPr>
              <w:tabs>
                <w:tab w:val="clear" w:pos="227"/>
                <w:tab w:val="clear" w:pos="454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0C3179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ค่าใช้จ่ายสิทธิซื้อหุ้นสามัญที่เสนอ</w:t>
            </w:r>
            <w:r w:rsidR="006602D8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ให้กับพนักงาน</w:t>
            </w:r>
          </w:p>
        </w:tc>
        <w:tc>
          <w:tcPr>
            <w:tcW w:w="1080" w:type="dxa"/>
          </w:tcPr>
          <w:p w:rsidR="000C3179" w:rsidRPr="008A3FF3" w:rsidRDefault="006602D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6602D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6602D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6602D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131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54,081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43,013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11,301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5,863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11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11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12,407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12,407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 w:rsidR="001210D8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2,509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1,552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C3179" w:rsidRPr="008A3FF3" w:rsidTr="001210D8">
        <w:tc>
          <w:tcPr>
            <w:tcW w:w="450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eastAsia="MS Mincho" w:hAnsi="Angsana New"/>
                <w:sz w:val="30"/>
                <w:szCs w:val="30"/>
                <w:rtl/>
                <w:cs/>
                <w:lang w:bidi="ar-SA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เงินสนับสนุนธุรกิจ</w:t>
            </w: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 w:hint="cs"/>
                <w:sz w:val="30"/>
                <w:szCs w:val="30"/>
                <w:cs/>
              </w:rPr>
              <w:t>4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,235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179" w:rsidRPr="008A3FF3" w:rsidRDefault="000C317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4,235</w:t>
            </w:r>
          </w:p>
        </w:tc>
      </w:tr>
    </w:tbl>
    <w:p w:rsidR="008A3FF3" w:rsidRPr="008A3FF3" w:rsidRDefault="008A3FF3" w:rsidP="008A3FF3">
      <w:pPr>
        <w:rPr>
          <w:rFonts w:eastAsia="MS Mincho"/>
        </w:rPr>
      </w:pPr>
    </w:p>
    <w:p w:rsidR="008A3FF3" w:rsidRPr="008A3FF3" w:rsidRDefault="008A3FF3" w:rsidP="008A3FF3">
      <w:pPr>
        <w:rPr>
          <w:rFonts w:eastAsia="MS Mincho"/>
        </w:rPr>
      </w:pPr>
    </w:p>
    <w:tbl>
      <w:tblPr>
        <w:tblW w:w="9517" w:type="dxa"/>
        <w:tblInd w:w="563" w:type="dxa"/>
        <w:tblLayout w:type="fixed"/>
        <w:tblLook w:val="0000" w:firstRow="0" w:lastRow="0" w:firstColumn="0" w:lastColumn="0" w:noHBand="0" w:noVBand="0"/>
      </w:tblPr>
      <w:tblGrid>
        <w:gridCol w:w="4477"/>
        <w:gridCol w:w="990"/>
        <w:gridCol w:w="270"/>
        <w:gridCol w:w="1080"/>
        <w:gridCol w:w="270"/>
        <w:gridCol w:w="1080"/>
        <w:gridCol w:w="270"/>
        <w:gridCol w:w="1080"/>
      </w:tblGrid>
      <w:tr w:rsidR="008A3FF3" w:rsidRPr="008A3FF3" w:rsidTr="001C309D">
        <w:trPr>
          <w:tblHeader/>
        </w:trPr>
        <w:tc>
          <w:tcPr>
            <w:tcW w:w="4477" w:type="dxa"/>
          </w:tcPr>
          <w:p w:rsidR="008A3FF3" w:rsidRPr="008A3FF3" w:rsidRDefault="008A3FF3" w:rsidP="008A3FF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3FF3" w:rsidRPr="008A3FF3" w:rsidTr="00B92841">
        <w:trPr>
          <w:tblHeader/>
        </w:trPr>
        <w:tc>
          <w:tcPr>
            <w:tcW w:w="4477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8A3FF3" w:rsidRPr="008A3FF3" w:rsidTr="001C309D">
        <w:trPr>
          <w:tblHeader/>
        </w:trPr>
        <w:tc>
          <w:tcPr>
            <w:tcW w:w="4477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FF3" w:rsidRPr="008A3FF3" w:rsidTr="00B92841">
        <w:tc>
          <w:tcPr>
            <w:tcW w:w="4477" w:type="dxa"/>
          </w:tcPr>
          <w:p w:rsidR="008A3FF3" w:rsidRPr="008A3FF3" w:rsidRDefault="008A3FF3" w:rsidP="008A3F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FF3" w:rsidRPr="008A3FF3" w:rsidRDefault="008A3FF3" w:rsidP="008A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3FF3" w:rsidRPr="008A3FF3" w:rsidRDefault="008A3FF3" w:rsidP="008A3FF3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 w:rsidR="009F05F2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1,023,491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1C4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1,095,400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 w:rsidR="009F05F2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53,488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42,932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5,090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8,743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267A9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2,662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1,177</w:t>
            </w:r>
          </w:p>
        </w:tc>
      </w:tr>
      <w:tr w:rsidR="00267A98" w:rsidRPr="008A3FF3" w:rsidTr="00B92841">
        <w:tc>
          <w:tcPr>
            <w:tcW w:w="4477" w:type="dxa"/>
          </w:tcPr>
          <w:p w:rsidR="00267A98" w:rsidRPr="008A3FF3" w:rsidRDefault="00267A98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267A98" w:rsidRDefault="00E23AA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67A98" w:rsidRPr="008A3FF3" w:rsidRDefault="00267A9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7A98" w:rsidRPr="008A3FF3" w:rsidRDefault="00E23AA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67A98" w:rsidRPr="008A3FF3" w:rsidRDefault="00267A9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7A98" w:rsidRDefault="00267A98" w:rsidP="00B9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:rsidR="00267A98" w:rsidRPr="008A3FF3" w:rsidRDefault="00267A9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7A98" w:rsidRPr="008A3FF3" w:rsidRDefault="00267A98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957DD" w:rsidRPr="008A3FF3" w:rsidTr="00B92841">
        <w:tc>
          <w:tcPr>
            <w:tcW w:w="4477" w:type="dxa"/>
          </w:tcPr>
          <w:p w:rsidR="003957DD" w:rsidRDefault="003957DD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57DD" w:rsidRPr="008A3FF3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57DD" w:rsidRPr="008A3FF3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7DD" w:rsidRDefault="003957DD" w:rsidP="00B9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353,264</w:t>
            </w:r>
          </w:p>
        </w:tc>
        <w:tc>
          <w:tcPr>
            <w:tcW w:w="270" w:type="dxa"/>
          </w:tcPr>
          <w:p w:rsidR="003957DD" w:rsidRPr="008A3FF3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7DD" w:rsidRDefault="003957DD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4,100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388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41,189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38,300</w:t>
            </w: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14"/>
                <w:szCs w:val="14"/>
                <w:cs/>
              </w:rPr>
            </w:pP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A622C9" w:rsidP="00A622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622C9" w:rsidRPr="008A3FF3" w:rsidTr="00B92841">
        <w:tc>
          <w:tcPr>
            <w:tcW w:w="4477" w:type="dxa"/>
          </w:tcPr>
          <w:p w:rsidR="00A622C9" w:rsidRPr="008A3FF3" w:rsidRDefault="00F8666E" w:rsidP="00F8666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A622C9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141,508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121,912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34,365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21,947</w:t>
            </w:r>
          </w:p>
        </w:tc>
      </w:tr>
      <w:tr w:rsidR="00A622C9" w:rsidRPr="008A3FF3" w:rsidTr="00F8666E">
        <w:tc>
          <w:tcPr>
            <w:tcW w:w="4477" w:type="dxa"/>
          </w:tcPr>
          <w:p w:rsidR="00A622C9" w:rsidRPr="008A3FF3" w:rsidRDefault="00F8666E" w:rsidP="00F8666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A622C9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4,715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136EE3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2,923</w:t>
            </w:r>
          </w:p>
        </w:tc>
        <w:tc>
          <w:tcPr>
            <w:tcW w:w="27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22C9" w:rsidRPr="008A3FF3" w:rsidRDefault="00A622C9" w:rsidP="00A6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819</w:t>
            </w:r>
          </w:p>
        </w:tc>
      </w:tr>
      <w:tr w:rsidR="001C309D" w:rsidRPr="008A3FF3" w:rsidTr="00F8666E">
        <w:tc>
          <w:tcPr>
            <w:tcW w:w="4477" w:type="dxa"/>
          </w:tcPr>
          <w:p w:rsidR="001C309D" w:rsidRPr="008A3FF3" w:rsidRDefault="00F8666E" w:rsidP="00F8666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="001C309D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ค่าใช้จ่ายสิทธิซื้อหุ้นสามัญที่เสนอ</w:t>
            </w:r>
            <w:r w:rsidR="001C309D">
              <w:rPr>
                <w:rFonts w:ascii="Angsana New" w:eastAsia="MS Mincho" w:hAnsi="Angsana New" w:hint="cs"/>
                <w:sz w:val="30"/>
                <w:szCs w:val="30"/>
                <w:cs/>
              </w:rPr>
              <w:t>ให้กับพนักงาน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274</w:t>
            </w:r>
          </w:p>
        </w:tc>
      </w:tr>
      <w:tr w:rsidR="001C309D" w:rsidRPr="008A3FF3" w:rsidTr="00F8666E">
        <w:tc>
          <w:tcPr>
            <w:tcW w:w="4477" w:type="dxa"/>
          </w:tcPr>
          <w:p w:rsidR="001C309D" w:rsidRPr="008A3FF3" w:rsidRDefault="001C309D" w:rsidP="001C309D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146,223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123,402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37,288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23,040</w:t>
            </w: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</w:tr>
      <w:tr w:rsidR="001C309D" w:rsidRPr="008A3FF3" w:rsidTr="00B92841">
        <w:tc>
          <w:tcPr>
            <w:tcW w:w="4477" w:type="dxa"/>
          </w:tcPr>
          <w:p w:rsidR="004477B1" w:rsidRDefault="004477B1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4477B1" w:rsidRDefault="004477B1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 w:rsidRPr="008A3FF3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23,356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20,680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23,356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20,680</w:t>
            </w: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 w:rsidR="00E23AA8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6,549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8,017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4,655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5,137</w:t>
            </w: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C309D" w:rsidRPr="008A3FF3" w:rsidTr="00B92841">
        <w:tc>
          <w:tcPr>
            <w:tcW w:w="4477" w:type="dxa"/>
          </w:tcPr>
          <w:p w:rsidR="001C309D" w:rsidRPr="008A3FF3" w:rsidRDefault="001C309D" w:rsidP="001C309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เงินสนับสนุนธุรกิจ</w:t>
            </w:r>
          </w:p>
        </w:tc>
        <w:tc>
          <w:tcPr>
            <w:tcW w:w="99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6,215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309D" w:rsidRPr="008A3FF3" w:rsidRDefault="001C309D" w:rsidP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6,215</w:t>
            </w:r>
          </w:p>
        </w:tc>
      </w:tr>
    </w:tbl>
    <w:p w:rsidR="008A3FF3" w:rsidRPr="00CA33EB" w:rsidRDefault="008A3FF3" w:rsidP="00505828">
      <w:pPr>
        <w:tabs>
          <w:tab w:val="clear" w:pos="454"/>
          <w:tab w:val="left" w:pos="630"/>
        </w:tabs>
        <w:spacing w:line="240" w:lineRule="auto"/>
        <w:jc w:val="thaiDistribute"/>
        <w:rPr>
          <w:rFonts w:ascii="Angsana New" w:eastAsia="MS Mincho" w:hAnsi="Angsana New"/>
          <w:b/>
          <w:bCs/>
          <w:sz w:val="20"/>
          <w:szCs w:val="20"/>
        </w:rPr>
      </w:pPr>
    </w:p>
    <w:p w:rsidR="00C50E63" w:rsidRDefault="00065B7F" w:rsidP="00505828">
      <w:pPr>
        <w:tabs>
          <w:tab w:val="clear" w:pos="454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C50E63" w:rsidRPr="00870FFB">
        <w:rPr>
          <w:rFonts w:ascii="Angsana New" w:hAnsi="Angsana New"/>
          <w:sz w:val="30"/>
          <w:szCs w:val="30"/>
          <w:cs/>
        </w:rPr>
        <w:t>ยอ</w:t>
      </w:r>
      <w:r w:rsidR="00B41829" w:rsidRPr="00870FFB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="00C50E63" w:rsidRPr="00870FF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A6C22" w:rsidRPr="003C63CC">
        <w:rPr>
          <w:rFonts w:ascii="Angsana New" w:hAnsi="Angsana New"/>
          <w:sz w:val="30"/>
          <w:szCs w:val="30"/>
        </w:rPr>
        <w:t>3</w:t>
      </w:r>
      <w:r w:rsidR="001A6C22" w:rsidRPr="003C63CC">
        <w:rPr>
          <w:rFonts w:ascii="Angsana New" w:hAnsi="Angsana New"/>
          <w:sz w:val="30"/>
          <w:szCs w:val="30"/>
          <w:cs/>
        </w:rPr>
        <w:t>0</w:t>
      </w:r>
      <w:r w:rsidR="001A6C22" w:rsidRPr="003C63CC">
        <w:rPr>
          <w:rFonts w:ascii="Angsana New" w:hAnsi="Angsana New"/>
          <w:sz w:val="30"/>
          <w:szCs w:val="30"/>
        </w:rPr>
        <w:t xml:space="preserve"> </w:t>
      </w:r>
      <w:r w:rsidR="001A6C22" w:rsidRPr="003C63CC">
        <w:rPr>
          <w:rFonts w:ascii="Angsana New" w:hAnsi="Angsana New"/>
          <w:sz w:val="30"/>
          <w:szCs w:val="30"/>
          <w:cs/>
        </w:rPr>
        <w:t xml:space="preserve">กันยายน </w:t>
      </w:r>
      <w:r w:rsidR="001546DB" w:rsidRPr="00870FFB">
        <w:rPr>
          <w:rFonts w:ascii="Angsana New" w:hAnsi="Angsana New"/>
          <w:sz w:val="30"/>
          <w:szCs w:val="30"/>
        </w:rPr>
        <w:t>256</w:t>
      </w:r>
      <w:r w:rsidR="00557B61" w:rsidRPr="00870FFB">
        <w:rPr>
          <w:rFonts w:ascii="Angsana New" w:hAnsi="Angsana New"/>
          <w:sz w:val="30"/>
          <w:szCs w:val="30"/>
        </w:rPr>
        <w:t>2</w:t>
      </w:r>
      <w:r w:rsidR="001546DB" w:rsidRPr="00870FFB">
        <w:rPr>
          <w:rFonts w:ascii="Angsana New" w:hAnsi="Angsana New"/>
          <w:sz w:val="30"/>
          <w:szCs w:val="30"/>
        </w:rPr>
        <w:t xml:space="preserve"> </w:t>
      </w:r>
      <w:r w:rsidR="001546DB" w:rsidRPr="00870F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546DB" w:rsidRPr="00870FFB">
        <w:rPr>
          <w:rFonts w:ascii="Angsana New" w:hAnsi="Angsana New"/>
          <w:sz w:val="30"/>
          <w:szCs w:val="30"/>
        </w:rPr>
        <w:t xml:space="preserve">31 </w:t>
      </w:r>
      <w:r w:rsidR="001546DB" w:rsidRPr="00870F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546DB" w:rsidRPr="00870FFB">
        <w:rPr>
          <w:rFonts w:ascii="Angsana New" w:hAnsi="Angsana New"/>
          <w:sz w:val="30"/>
          <w:szCs w:val="30"/>
        </w:rPr>
        <w:t>256</w:t>
      </w:r>
      <w:r w:rsidR="00557B61" w:rsidRPr="00870FFB">
        <w:rPr>
          <w:rFonts w:ascii="Angsana New" w:hAnsi="Angsana New"/>
          <w:sz w:val="30"/>
          <w:szCs w:val="30"/>
        </w:rPr>
        <w:t>1</w:t>
      </w:r>
      <w:r w:rsidR="00914D2B" w:rsidRPr="00870FFB">
        <w:rPr>
          <w:rFonts w:ascii="Angsana New" w:hAnsi="Angsana New"/>
          <w:sz w:val="30"/>
          <w:szCs w:val="30"/>
        </w:rPr>
        <w:t xml:space="preserve"> </w:t>
      </w:r>
      <w:r w:rsidR="00C50E63" w:rsidRPr="00870F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70FFB" w:rsidRPr="00A568C4" w:rsidRDefault="00870FFB" w:rsidP="00870FFB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4323"/>
        <w:gridCol w:w="990"/>
        <w:gridCol w:w="270"/>
        <w:gridCol w:w="1260"/>
        <w:gridCol w:w="270"/>
        <w:gridCol w:w="1080"/>
        <w:gridCol w:w="270"/>
        <w:gridCol w:w="1080"/>
      </w:tblGrid>
      <w:tr w:rsidR="006870BD" w:rsidRPr="00144E97" w:rsidTr="00E0182B">
        <w:trPr>
          <w:trHeight w:hRule="exact" w:val="389"/>
        </w:trPr>
        <w:tc>
          <w:tcPr>
            <w:tcW w:w="4323" w:type="dxa"/>
          </w:tcPr>
          <w:p w:rsidR="006870BD" w:rsidRPr="00144E97" w:rsidRDefault="00DF6D4F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14229" w:rsidRPr="00144E97" w:rsidTr="00E0182B">
        <w:trPr>
          <w:trHeight w:hRule="exact" w:val="389"/>
        </w:trPr>
        <w:tc>
          <w:tcPr>
            <w:tcW w:w="4323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014229" w:rsidRPr="00144E97" w:rsidTr="00E0182B">
        <w:trPr>
          <w:trHeight w:hRule="exact" w:val="389"/>
        </w:trPr>
        <w:tc>
          <w:tcPr>
            <w:tcW w:w="4323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870FFB" w:rsidRPr="00144E97" w:rsidRDefault="00870FFB" w:rsidP="00870F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870FFB" w:rsidRPr="00144E97" w:rsidTr="00E0182B">
        <w:trPr>
          <w:trHeight w:hRule="exact" w:val="389"/>
        </w:trPr>
        <w:tc>
          <w:tcPr>
            <w:tcW w:w="4323" w:type="dxa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235EB" w:rsidRPr="000235EB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35EB" w:rsidRPr="00E41FD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0235EB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C4695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C4695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483,213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235EB" w:rsidRPr="000235EB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23,299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35EB" w:rsidRPr="00DB5BF1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19,765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35EB" w:rsidRPr="000235EB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23,299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18,898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BB68A2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23,299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0D59">
              <w:rPr>
                <w:rFonts w:ascii="Angsana New" w:hAnsi="Angsana New"/>
                <w:b/>
                <w:bCs/>
                <w:sz w:val="30"/>
                <w:szCs w:val="30"/>
              </w:rPr>
              <w:t>19,765</w:t>
            </w:r>
          </w:p>
        </w:tc>
        <w:tc>
          <w:tcPr>
            <w:tcW w:w="270" w:type="dxa"/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805903" w:rsidRDefault="00136EE3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0C46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4695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235EB" w:rsidRPr="00C8760F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502,111</w:t>
            </w:r>
          </w:p>
        </w:tc>
      </w:tr>
      <w:tr w:rsidR="000235EB" w:rsidRPr="00144E97" w:rsidTr="00E0182B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35EB" w:rsidRPr="00BB68A2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880D59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35EB" w:rsidRPr="00805903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35EB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042A8E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14229" w:rsidRPr="00144E97" w:rsidTr="00A568C4">
        <w:trPr>
          <w:trHeight w:hRule="exact" w:val="389"/>
        </w:trPr>
        <w:tc>
          <w:tcPr>
            <w:tcW w:w="4323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014229" w:rsidRPr="00144E97" w:rsidTr="00A568C4">
        <w:trPr>
          <w:trHeight w:hRule="exact" w:val="389"/>
        </w:trPr>
        <w:tc>
          <w:tcPr>
            <w:tcW w:w="4323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Default="00014229" w:rsidP="0001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4229" w:rsidRPr="00144E97" w:rsidRDefault="00014229" w:rsidP="0001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90" w:type="dxa"/>
          </w:tcPr>
          <w:p w:rsidR="000235EB" w:rsidRPr="00A670F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0235EB" w:rsidRPr="00144E97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235EB" w:rsidRPr="00A670F4" w:rsidRDefault="000235EB" w:rsidP="0002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0235EB" w:rsidRPr="00144E97" w:rsidRDefault="000235EB" w:rsidP="000235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235EB" w:rsidRPr="00144E97" w:rsidTr="00A568C4">
        <w:trPr>
          <w:trHeight w:hRule="exact" w:val="389"/>
        </w:trPr>
        <w:tc>
          <w:tcPr>
            <w:tcW w:w="4323" w:type="dxa"/>
          </w:tcPr>
          <w:p w:rsidR="000235EB" w:rsidRPr="00144E97" w:rsidRDefault="000235EB" w:rsidP="00023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235EB" w:rsidRPr="00144E97" w:rsidRDefault="000235EB" w:rsidP="0002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D83481" w:rsidRPr="00D83481" w:rsidRDefault="00136EE3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83481" w:rsidRPr="00C8760F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3481" w:rsidRPr="00D83481" w:rsidRDefault="00930482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36E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F12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3481" w:rsidRPr="00C8760F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83481" w:rsidRPr="00D83481" w:rsidRDefault="00136EE3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83481" w:rsidRPr="00C8760F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3481" w:rsidRPr="00D83481" w:rsidRDefault="00136EE3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1,995</w:t>
            </w:r>
          </w:p>
        </w:tc>
        <w:tc>
          <w:tcPr>
            <w:tcW w:w="270" w:type="dxa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3481" w:rsidRPr="00C8760F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</w:tcPr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136EE3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3,642</w:t>
            </w:r>
          </w:p>
        </w:tc>
        <w:tc>
          <w:tcPr>
            <w:tcW w:w="270" w:type="dxa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481">
              <w:rPr>
                <w:rFonts w:ascii="Angsana New" w:hAnsi="Angsana New"/>
                <w:b/>
                <w:bCs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:rsidR="00D83481" w:rsidRPr="00880D59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D83481" w:rsidRDefault="00930482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36E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3481" w:rsidRPr="00C01B40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B40"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</w:tr>
      <w:tr w:rsidR="00D83481" w:rsidRPr="00144E97" w:rsidTr="00A568C4">
        <w:trPr>
          <w:trHeight w:hRule="exact" w:val="389"/>
        </w:trPr>
        <w:tc>
          <w:tcPr>
            <w:tcW w:w="4323" w:type="dxa"/>
            <w:vAlign w:val="bottom"/>
          </w:tcPr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83481" w:rsidRPr="00144E97" w:rsidRDefault="00D83481" w:rsidP="00D8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83481" w:rsidRPr="00324B53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83481" w:rsidRDefault="00D83481" w:rsidP="00D83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44E9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83481" w:rsidRPr="00324B53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83481" w:rsidRPr="001E3257" w:rsidRDefault="00D83481" w:rsidP="00D83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83481" w:rsidRDefault="00D83481" w:rsidP="00D834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65B79" w:rsidRDefault="00F65B79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Default="0050582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Default="0050582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E9214A" w:rsidRDefault="00E9214A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05828" w:rsidRPr="0078226C" w:rsidRDefault="00505828" w:rsidP="0078226C">
      <w:pPr>
        <w:spacing w:line="240" w:lineRule="auto"/>
        <w:ind w:left="547" w:right="-389"/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270"/>
        <w:gridCol w:w="900"/>
        <w:gridCol w:w="270"/>
        <w:gridCol w:w="1080"/>
        <w:gridCol w:w="270"/>
        <w:gridCol w:w="1080"/>
      </w:tblGrid>
      <w:tr w:rsidR="00505828" w:rsidRPr="00144E97" w:rsidTr="00112578">
        <w:trPr>
          <w:trHeight w:hRule="exact" w:val="360"/>
        </w:trPr>
        <w:tc>
          <w:tcPr>
            <w:tcW w:w="4680" w:type="dxa"/>
          </w:tcPr>
          <w:p w:rsidR="00505828" w:rsidRPr="00042A8E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เงินจ่ายล่วงหน้าแก่ผู้ขายสินค้า</w:t>
            </w:r>
            <w:r w:rsidR="00811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11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22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250" w:type="dxa"/>
            <w:gridSpan w:val="3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53D8" w:rsidRPr="00144E97" w:rsidTr="000001CA">
        <w:trPr>
          <w:trHeight w:hRule="exact" w:val="331"/>
        </w:trPr>
        <w:tc>
          <w:tcPr>
            <w:tcW w:w="4680" w:type="dxa"/>
          </w:tcPr>
          <w:p w:rsidR="006D53D8" w:rsidRPr="00A22202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22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6D53D8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3D8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6D53D8" w:rsidRPr="00144E97" w:rsidTr="000001CA">
        <w:trPr>
          <w:trHeight w:hRule="exact" w:val="360"/>
        </w:trPr>
        <w:tc>
          <w:tcPr>
            <w:tcW w:w="4680" w:type="dxa"/>
          </w:tcPr>
          <w:p w:rsidR="006D53D8" w:rsidRPr="00144E97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3D8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3D8" w:rsidRDefault="006D53D8" w:rsidP="006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3D8" w:rsidRPr="00144E97" w:rsidRDefault="006D53D8" w:rsidP="006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05828" w:rsidRPr="00144E97" w:rsidTr="000001CA">
        <w:trPr>
          <w:trHeight w:hRule="exact" w:val="317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</w:tcPr>
          <w:p w:rsidR="00505828" w:rsidRPr="00A670F4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05828" w:rsidRPr="00A670F4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505828" w:rsidRPr="00144E97" w:rsidRDefault="00505828" w:rsidP="00A230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505828" w:rsidRPr="00144E97" w:rsidTr="00D74A03">
        <w:trPr>
          <w:trHeight w:hRule="exact" w:val="331"/>
        </w:trPr>
        <w:tc>
          <w:tcPr>
            <w:tcW w:w="4680" w:type="dxa"/>
          </w:tcPr>
          <w:p w:rsidR="00505828" w:rsidRPr="00144E97" w:rsidRDefault="00505828" w:rsidP="00A230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828" w:rsidRPr="00144E97" w:rsidTr="00A61578">
        <w:trPr>
          <w:trHeight w:hRule="exact" w:val="389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D83481" w:rsidRDefault="00136EE3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5828" w:rsidRPr="00C8760F" w:rsidRDefault="004C765A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D83481" w:rsidRDefault="00F20DEA" w:rsidP="00A61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38,510</w:t>
            </w:r>
          </w:p>
        </w:tc>
        <w:tc>
          <w:tcPr>
            <w:tcW w:w="270" w:type="dxa"/>
          </w:tcPr>
          <w:p w:rsidR="00505828" w:rsidRPr="00144E9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5828" w:rsidRPr="00C8760F" w:rsidRDefault="004C765A" w:rsidP="00E37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828" w:rsidRPr="00144E97" w:rsidTr="000001CA">
        <w:trPr>
          <w:trHeight w:hRule="exact" w:val="360"/>
        </w:trPr>
        <w:tc>
          <w:tcPr>
            <w:tcW w:w="4680" w:type="dxa"/>
          </w:tcPr>
          <w:p w:rsidR="00505828" w:rsidRPr="00144E97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136EE3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1E325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4C765A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28" w:rsidRPr="00880D59" w:rsidRDefault="00505828" w:rsidP="00A2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D83481" w:rsidRDefault="00F20DEA" w:rsidP="00A6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38,510</w:t>
            </w:r>
          </w:p>
        </w:tc>
        <w:tc>
          <w:tcPr>
            <w:tcW w:w="270" w:type="dxa"/>
          </w:tcPr>
          <w:p w:rsidR="00505828" w:rsidRPr="001E3257" w:rsidRDefault="00505828" w:rsidP="00A2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5828" w:rsidRPr="00C01B40" w:rsidRDefault="004C765A" w:rsidP="00E37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C4CEE" w:rsidRDefault="00342FCF" w:rsidP="00664CF9">
      <w:pPr>
        <w:spacing w:before="120" w:after="120"/>
        <w:ind w:left="547" w:right="-389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694218" w:rsidRPr="00144E97">
        <w:rPr>
          <w:rFonts w:ascii="Angsana New" w:hAnsi="Angsana New"/>
          <w:sz w:val="30"/>
          <w:szCs w:val="30"/>
          <w:cs/>
        </w:rPr>
        <w:t>ระหว่างงวด</w:t>
      </w:r>
      <w:r w:rsidR="006D53D8">
        <w:rPr>
          <w:rFonts w:ascii="Angsana New" w:hAnsi="Angsana New" w:hint="cs"/>
          <w:sz w:val="30"/>
          <w:szCs w:val="30"/>
          <w:cs/>
        </w:rPr>
        <w:t>เก้า</w:t>
      </w:r>
      <w:r w:rsidR="00694218" w:rsidRPr="00144E97">
        <w:rPr>
          <w:rFonts w:ascii="Angsana New" w:hAnsi="Angsana New"/>
          <w:sz w:val="30"/>
          <w:szCs w:val="30"/>
          <w:cs/>
        </w:rPr>
        <w:t>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E175E">
        <w:rPr>
          <w:rFonts w:ascii="Angsana New" w:hAnsi="Angsana New"/>
          <w:sz w:val="30"/>
          <w:szCs w:val="30"/>
        </w:rPr>
        <w:t>3</w:t>
      </w:r>
      <w:r w:rsidR="00870FFB">
        <w:rPr>
          <w:rFonts w:ascii="Angsana New" w:hAnsi="Angsana New" w:hint="cs"/>
          <w:sz w:val="30"/>
          <w:szCs w:val="30"/>
          <w:cs/>
        </w:rPr>
        <w:t>0</w:t>
      </w:r>
      <w:r w:rsidR="00B26462" w:rsidRPr="00144E97">
        <w:rPr>
          <w:rFonts w:ascii="Angsana New" w:hAnsi="Angsana New"/>
          <w:sz w:val="30"/>
          <w:szCs w:val="30"/>
        </w:rPr>
        <w:t xml:space="preserve"> </w:t>
      </w:r>
      <w:r w:rsidR="006D53D8">
        <w:rPr>
          <w:rFonts w:ascii="Angsana New" w:hAnsi="Angsana New" w:hint="cs"/>
          <w:sz w:val="30"/>
          <w:szCs w:val="30"/>
          <w:cs/>
        </w:rPr>
        <w:t>กันย</w:t>
      </w:r>
      <w:r w:rsidR="00870FFB">
        <w:rPr>
          <w:rFonts w:ascii="Angsana New" w:hAnsi="Angsana New" w:hint="cs"/>
          <w:sz w:val="30"/>
          <w:szCs w:val="30"/>
          <w:cs/>
        </w:rPr>
        <w:t>ายน</w:t>
      </w:r>
      <w:r w:rsidR="006A7519">
        <w:rPr>
          <w:rFonts w:ascii="Angsana New" w:hAnsi="Angsana New"/>
          <w:sz w:val="30"/>
          <w:szCs w:val="30"/>
        </w:rPr>
        <w:t xml:space="preserve"> 2562</w:t>
      </w:r>
      <w:r w:rsidR="00310512">
        <w:rPr>
          <w:rFonts w:ascii="Angsana New" w:hAnsi="Angsana New" w:hint="cs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720"/>
        <w:gridCol w:w="270"/>
        <w:gridCol w:w="1080"/>
        <w:gridCol w:w="270"/>
        <w:gridCol w:w="1131"/>
        <w:gridCol w:w="236"/>
        <w:gridCol w:w="995"/>
        <w:gridCol w:w="236"/>
        <w:gridCol w:w="1053"/>
        <w:gridCol w:w="266"/>
        <w:gridCol w:w="1061"/>
      </w:tblGrid>
      <w:tr w:rsidR="002444CE" w:rsidRPr="00723710" w:rsidTr="00E55929">
        <w:trPr>
          <w:trHeight w:hRule="exact" w:val="317"/>
          <w:tblHeader/>
        </w:trPr>
        <w:tc>
          <w:tcPr>
            <w:tcW w:w="2340" w:type="dxa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vAlign w:val="bottom"/>
          </w:tcPr>
          <w:p w:rsidR="002444CE" w:rsidRPr="00843771" w:rsidRDefault="002444CE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4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75B" w:rsidRPr="00723710" w:rsidTr="00E55929">
        <w:trPr>
          <w:trHeight w:val="1046"/>
          <w:tblHeader/>
        </w:trPr>
        <w:tc>
          <w:tcPr>
            <w:tcW w:w="234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เงินให้กู้ยืมและดอกเบี้ย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ค้างรับกับกิจการที่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  <w:vAlign w:val="bottom"/>
          </w:tcPr>
          <w:p w:rsidR="002D775B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55929" w:rsidRDefault="002D775B" w:rsidP="00DC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:rsidR="00C506CD" w:rsidRDefault="00DC556F" w:rsidP="00DC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D775B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2D775B" w:rsidRPr="00843771" w:rsidRDefault="00FD1B0C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2D775B" w:rsidRPr="00843771" w:rsidRDefault="00FD1B0C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506CD" w:rsidRDefault="002D775B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55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FD1B0C" w:rsidRPr="00843771" w:rsidRDefault="00FD1B0C" w:rsidP="007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775B" w:rsidRPr="00723710" w:rsidTr="00E55929">
        <w:trPr>
          <w:trHeight w:hRule="exact" w:val="360"/>
          <w:tblHeader/>
        </w:trPr>
        <w:tc>
          <w:tcPr>
            <w:tcW w:w="234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8" w:type="dxa"/>
            <w:gridSpan w:val="7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B7E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75B" w:rsidRPr="00723710" w:rsidTr="00E55929">
        <w:tc>
          <w:tcPr>
            <w:tcW w:w="234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2D775B" w:rsidRPr="00843771" w:rsidRDefault="002D775B" w:rsidP="002D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88B" w:rsidRPr="006E488B" w:rsidTr="00E55929">
        <w:tc>
          <w:tcPr>
            <w:tcW w:w="234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843771" w:rsidRDefault="00136EE3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2.25 - 3.00</w:t>
            </w:r>
          </w:p>
        </w:tc>
        <w:tc>
          <w:tcPr>
            <w:tcW w:w="270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6E488B" w:rsidRPr="00843771" w:rsidRDefault="002550EB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136E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3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6E488B" w:rsidRPr="00E55929" w:rsidRDefault="00136EE3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E488B" w:rsidRPr="00843771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6E488B" w:rsidRPr="006E488B" w:rsidRDefault="00136EE3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50E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50EB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211F40" w:rsidRPr="006E488B" w:rsidTr="00E55929">
        <w:tc>
          <w:tcPr>
            <w:tcW w:w="2340" w:type="dxa"/>
          </w:tcPr>
          <w:p w:rsidR="00211F40" w:rsidRPr="00211F4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1F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2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:rsidR="00211F4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211F40" w:rsidRPr="006E488B" w:rsidRDefault="00F20DEA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50E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211F40" w:rsidRPr="00E55929" w:rsidRDefault="00136EE3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211F40" w:rsidRPr="00843771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:rsidR="00211F40" w:rsidRPr="006E488B" w:rsidRDefault="00136EE3" w:rsidP="007F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50E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</w:tr>
      <w:tr w:rsidR="006E488B" w:rsidRPr="00723710" w:rsidTr="00E55929">
        <w:trPr>
          <w:trHeight w:hRule="exact" w:val="360"/>
        </w:trPr>
        <w:tc>
          <w:tcPr>
            <w:tcW w:w="2340" w:type="dxa"/>
          </w:tcPr>
          <w:p w:rsidR="006E488B" w:rsidRPr="002D05C0" w:rsidRDefault="00211F40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488B" w:rsidRPr="00DC2C5E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4F197A" w:rsidRDefault="006406FD" w:rsidP="004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97A">
              <w:rPr>
                <w:rFonts w:ascii="Angsana New" w:hAnsi="Angsana New"/>
                <w:b/>
                <w:bCs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B97EF3" w:rsidP="0063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F20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3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136EE3" w:rsidP="006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E488B" w:rsidRPr="002D05C0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2D05C0" w:rsidRDefault="00136EE3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55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55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</w:tr>
    </w:tbl>
    <w:p w:rsidR="002444CE" w:rsidRPr="00CB09EC" w:rsidRDefault="002444CE" w:rsidP="0024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10"/>
          <w:szCs w:val="10"/>
        </w:rPr>
      </w:pPr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01"/>
        <w:gridCol w:w="989"/>
        <w:gridCol w:w="271"/>
        <w:gridCol w:w="992"/>
        <w:gridCol w:w="67"/>
        <w:gridCol w:w="202"/>
        <w:gridCol w:w="67"/>
        <w:gridCol w:w="1013"/>
        <w:gridCol w:w="67"/>
        <w:gridCol w:w="181"/>
        <w:gridCol w:w="67"/>
        <w:gridCol w:w="1015"/>
      </w:tblGrid>
      <w:tr w:rsidR="003A4325" w:rsidRPr="00144E97" w:rsidTr="00F432B1">
        <w:trPr>
          <w:trHeight w:hRule="exact" w:val="360"/>
        </w:trPr>
        <w:tc>
          <w:tcPr>
            <w:tcW w:w="2440" w:type="pct"/>
          </w:tcPr>
          <w:p w:rsidR="003A4325" w:rsidRPr="00144E97" w:rsidRDefault="00694218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68" w:type="pct"/>
            <w:gridSpan w:val="3"/>
          </w:tcPr>
          <w:p w:rsidR="003A4325" w:rsidRPr="00144E97" w:rsidRDefault="003A4325" w:rsidP="00C7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  <w:gridSpan w:val="2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6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F432B1">
        <w:trPr>
          <w:trHeight w:hRule="exact" w:val="317"/>
        </w:trPr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4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0" w:type="pct"/>
            <w:gridSpan w:val="2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29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CA33EB">
        <w:trPr>
          <w:trHeight w:hRule="exact" w:val="302"/>
        </w:trPr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55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gridSpan w:val="2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55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gridSpan w:val="2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CA33EB">
        <w:trPr>
          <w:trHeight w:val="245"/>
        </w:trPr>
        <w:tc>
          <w:tcPr>
            <w:tcW w:w="2440" w:type="pct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F432B1">
        <w:trPr>
          <w:trHeight w:hRule="exact" w:val="317"/>
        </w:trPr>
        <w:tc>
          <w:tcPr>
            <w:tcW w:w="2440" w:type="pct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0" w:type="pct"/>
            <w:gridSpan w:val="11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88B" w:rsidRPr="00144E97" w:rsidTr="00F432B1">
        <w:tc>
          <w:tcPr>
            <w:tcW w:w="2440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" w:type="pct"/>
          </w:tcPr>
          <w:p w:rsidR="006E488B" w:rsidRPr="007B502A" w:rsidRDefault="00136EE3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6E488B" w:rsidRPr="006E488B" w:rsidRDefault="00136EE3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2,478</w:t>
            </w:r>
          </w:p>
        </w:tc>
        <w:tc>
          <w:tcPr>
            <w:tcW w:w="129" w:type="pct"/>
            <w:gridSpan w:val="2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:rsidR="006E488B" w:rsidRPr="007B502A" w:rsidRDefault="006E488B" w:rsidP="00E37DBF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16,750</w:t>
            </w:r>
          </w:p>
        </w:tc>
      </w:tr>
      <w:tr w:rsidR="006E488B" w:rsidRPr="00144E97" w:rsidTr="00F432B1">
        <w:trPr>
          <w:trHeight w:hRule="exact" w:val="360"/>
        </w:trPr>
        <w:tc>
          <w:tcPr>
            <w:tcW w:w="2440" w:type="pct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136EE3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136EE3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2,478</w:t>
            </w:r>
          </w:p>
        </w:tc>
        <w:tc>
          <w:tcPr>
            <w:tcW w:w="129" w:type="pct"/>
            <w:gridSpan w:val="2"/>
          </w:tcPr>
          <w:p w:rsidR="006E488B" w:rsidRPr="007B502A" w:rsidRDefault="006E488B" w:rsidP="006E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488B" w:rsidRPr="007B502A" w:rsidRDefault="006E488B" w:rsidP="00E37DBF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16,750</w:t>
            </w:r>
          </w:p>
        </w:tc>
      </w:tr>
    </w:tbl>
    <w:p w:rsidR="00FA5E43" w:rsidRPr="00CB09EC" w:rsidRDefault="00FA5E43">
      <w:pPr>
        <w:rPr>
          <w:rFonts w:ascii="Angsana New" w:hAnsi="Angsana New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1080"/>
        <w:gridCol w:w="270"/>
        <w:gridCol w:w="1080"/>
        <w:gridCol w:w="270"/>
        <w:gridCol w:w="990"/>
      </w:tblGrid>
      <w:tr w:rsidR="003A4325" w:rsidRPr="00144E97" w:rsidTr="00630DC6">
        <w:trPr>
          <w:trHeight w:hRule="exact" w:val="360"/>
        </w:trPr>
        <w:tc>
          <w:tcPr>
            <w:tcW w:w="4680" w:type="dxa"/>
          </w:tcPr>
          <w:p w:rsidR="003A4325" w:rsidRPr="00144E97" w:rsidRDefault="00DD27F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01B40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4325" w:rsidRPr="00144E97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630DC6">
        <w:trPr>
          <w:trHeight w:hRule="exact" w:val="317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70FFB" w:rsidRPr="00144E97" w:rsidTr="00630DC6">
        <w:trPr>
          <w:trHeight w:hRule="exact" w:val="360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DC556F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DC556F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630DC6">
        <w:trPr>
          <w:trHeight w:hRule="exact" w:val="331"/>
        </w:trPr>
        <w:tc>
          <w:tcPr>
            <w:tcW w:w="468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31160F" w:rsidTr="00630DC6">
        <w:trPr>
          <w:trHeight w:hRule="exact" w:val="317"/>
        </w:trPr>
        <w:tc>
          <w:tcPr>
            <w:tcW w:w="4680" w:type="dxa"/>
          </w:tcPr>
          <w:p w:rsidR="00870FFB" w:rsidRPr="0031160F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4950" w:type="dxa"/>
            <w:gridSpan w:val="7"/>
          </w:tcPr>
          <w:p w:rsidR="00870FFB" w:rsidRPr="0031160F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31160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6E488B" w:rsidRPr="006E488B" w:rsidRDefault="00136EE3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7B502A" w:rsidRDefault="006E488B" w:rsidP="00F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488B" w:rsidRPr="006E488B" w:rsidRDefault="00136EE3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25,222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6E488B" w:rsidRPr="007B502A" w:rsidRDefault="006E488B" w:rsidP="00630DC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26,742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488B" w:rsidRPr="006E488B" w:rsidRDefault="00136EE3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7B502A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6E488B" w:rsidRDefault="00136EE3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488B" w:rsidRPr="007B502A" w:rsidRDefault="006E488B" w:rsidP="00630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488B" w:rsidRPr="00144E97" w:rsidTr="00F432B1">
        <w:tc>
          <w:tcPr>
            <w:tcW w:w="468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136EE3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F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136EE3" w:rsidP="00F432B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25,222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488B" w:rsidRPr="007B502A" w:rsidRDefault="006E488B" w:rsidP="00630DC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26,742</w:t>
            </w:r>
          </w:p>
        </w:tc>
      </w:tr>
    </w:tbl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8"/>
        <w:gridCol w:w="973"/>
        <w:gridCol w:w="236"/>
        <w:gridCol w:w="1006"/>
        <w:gridCol w:w="236"/>
        <w:gridCol w:w="1019"/>
        <w:gridCol w:w="236"/>
        <w:gridCol w:w="995"/>
        <w:gridCol w:w="236"/>
        <w:gridCol w:w="1311"/>
        <w:gridCol w:w="266"/>
        <w:gridCol w:w="1058"/>
      </w:tblGrid>
      <w:tr w:rsidR="00093E68" w:rsidRPr="00843771" w:rsidTr="007D3570">
        <w:trPr>
          <w:trHeight w:hRule="exact" w:val="360"/>
          <w:tblHeader/>
        </w:trPr>
        <w:tc>
          <w:tcPr>
            <w:tcW w:w="2058" w:type="dxa"/>
            <w:vAlign w:val="bottom"/>
          </w:tcPr>
          <w:p w:rsidR="00093E68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51391" w:rsidRDefault="00951391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51391" w:rsidRDefault="00951391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51391" w:rsidRPr="00843771" w:rsidRDefault="00951391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vAlign w:val="bottom"/>
          </w:tcPr>
          <w:p w:rsidR="00093E68" w:rsidRPr="00843771" w:rsidRDefault="007B0CA3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093E68" w:rsidRPr="00843771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vAlign w:val="bottom"/>
          </w:tcPr>
          <w:p w:rsidR="00093E68" w:rsidRPr="00843771" w:rsidRDefault="00093E68" w:rsidP="0009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4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A9D" w:rsidRPr="00843771" w:rsidTr="00997A9D">
        <w:trPr>
          <w:tblHeader/>
        </w:trPr>
        <w:tc>
          <w:tcPr>
            <w:tcW w:w="2058" w:type="dxa"/>
            <w:vAlign w:val="bottom"/>
          </w:tcPr>
          <w:p w:rsidR="00997A9D" w:rsidRDefault="00997A9D" w:rsidP="0015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เงินกู้ยืมและดอกเบี้ยค้าง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จ่ายจาก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3" w:type="dxa"/>
            <w:vAlign w:val="bottom"/>
          </w:tcPr>
          <w:p w:rsidR="00997A9D" w:rsidRDefault="00CA33EB" w:rsidP="00CA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E53DF6" w:rsidRPr="00843771" w:rsidRDefault="00E53DF6" w:rsidP="00CA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97A9D" w:rsidRDefault="00CA33EB" w:rsidP="00CA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275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E53DF6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53DF6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="00997A9D"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:rsidR="00997A9D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97A9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275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E53DF6" w:rsidRPr="00843771" w:rsidRDefault="00E53DF6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7A9D" w:rsidRPr="00843771" w:rsidTr="00E24C84">
        <w:trPr>
          <w:trHeight w:hRule="exact" w:val="331"/>
          <w:tblHeader/>
        </w:trPr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5" w:type="dxa"/>
            <w:gridSpan w:val="3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A9D" w:rsidRPr="00843771" w:rsidTr="00093E68"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73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A9D" w:rsidRPr="006E488B" w:rsidTr="00093E68">
        <w:tc>
          <w:tcPr>
            <w:tcW w:w="2058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:rsidR="00997A9D" w:rsidRPr="00843771" w:rsidRDefault="0065026C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843771" w:rsidRDefault="00DD20EC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:rsidR="00997A9D" w:rsidRPr="00843771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:rsidR="00997A9D" w:rsidRPr="00D70CED" w:rsidRDefault="00DD20EC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0EC"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11" w:type="dxa"/>
          </w:tcPr>
          <w:p w:rsidR="00997A9D" w:rsidRPr="008C1F27" w:rsidRDefault="0040749F" w:rsidP="0040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</w:p>
        </w:tc>
        <w:tc>
          <w:tcPr>
            <w:tcW w:w="26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:rsidR="00997A9D" w:rsidRPr="008C1F27" w:rsidRDefault="0040749F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A9D" w:rsidRPr="002D05C0" w:rsidTr="00093E68">
        <w:tc>
          <w:tcPr>
            <w:tcW w:w="2058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:rsidR="00997A9D" w:rsidRPr="002D05C0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97A9D" w:rsidRPr="00DC2C5E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997A9D" w:rsidRPr="008C1F27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1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:rsidR="00997A9D" w:rsidRPr="00D70CED" w:rsidRDefault="00997A9D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997A9D" w:rsidRPr="0040749F" w:rsidRDefault="0040749F" w:rsidP="00997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529E6" w:rsidRPr="00CA33EB" w:rsidRDefault="00E529E6" w:rsidP="00B91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5865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82"/>
        <w:gridCol w:w="270"/>
        <w:gridCol w:w="990"/>
        <w:gridCol w:w="270"/>
        <w:gridCol w:w="1080"/>
        <w:gridCol w:w="270"/>
        <w:gridCol w:w="1278"/>
      </w:tblGrid>
      <w:tr w:rsidR="00CF232B" w:rsidRPr="00144E97" w:rsidTr="00F844A4">
        <w:trPr>
          <w:trHeight w:hRule="exact" w:val="360"/>
        </w:trPr>
        <w:tc>
          <w:tcPr>
            <w:tcW w:w="4590" w:type="dxa"/>
          </w:tcPr>
          <w:p w:rsidR="00CF232B" w:rsidRPr="00144E97" w:rsidRDefault="00CF232B" w:rsidP="00CF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="008059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42" w:type="dxa"/>
            <w:gridSpan w:val="3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:rsidR="00870FFB" w:rsidRDefault="00FE275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70FFB" w:rsidRDefault="00FE275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0FFB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0FFB" w:rsidRPr="00144E97" w:rsidTr="00F844A4">
        <w:trPr>
          <w:trHeight w:hRule="exact" w:val="360"/>
        </w:trPr>
        <w:tc>
          <w:tcPr>
            <w:tcW w:w="4590" w:type="dxa"/>
          </w:tcPr>
          <w:p w:rsidR="00870FFB" w:rsidRPr="00144E97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0FFB" w:rsidRPr="00A670F4" w:rsidRDefault="00870FFB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0FFB" w:rsidRPr="00144E97" w:rsidTr="00F844A4">
        <w:trPr>
          <w:trHeight w:hRule="exact" w:val="362"/>
        </w:trPr>
        <w:tc>
          <w:tcPr>
            <w:tcW w:w="4590" w:type="dxa"/>
          </w:tcPr>
          <w:p w:rsidR="00870FFB" w:rsidRPr="00144E97" w:rsidRDefault="00870FFB" w:rsidP="00870F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70FFB" w:rsidRPr="00144E97" w:rsidRDefault="00870FFB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88B" w:rsidRPr="00A847ED" w:rsidTr="00B91182">
        <w:tc>
          <w:tcPr>
            <w:tcW w:w="459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6E488B" w:rsidRPr="006E488B" w:rsidRDefault="00136EE3" w:rsidP="00FE2752">
            <w:pPr>
              <w:pStyle w:val="a0"/>
              <w:tabs>
                <w:tab w:val="decimal" w:pos="614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488B" w:rsidRPr="007B502A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488B" w:rsidRPr="006E488B" w:rsidRDefault="00136EE3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  <w:vAlign w:val="bottom"/>
          </w:tcPr>
          <w:p w:rsidR="006E488B" w:rsidRPr="007B502A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E488B" w:rsidRPr="00A847ED" w:rsidRDefault="006E488B" w:rsidP="00A8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29" w:right="-86" w:firstLine="451"/>
              <w:rPr>
                <w:rFonts w:asciiTheme="majorBidi" w:hAnsiTheme="majorBidi" w:cstheme="majorBidi"/>
                <w:sz w:val="30"/>
                <w:szCs w:val="30"/>
              </w:rPr>
            </w:pPr>
            <w:r w:rsidRPr="00A847ED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6E488B" w:rsidRPr="007B502A" w:rsidTr="00B91182">
        <w:tc>
          <w:tcPr>
            <w:tcW w:w="4590" w:type="dxa"/>
          </w:tcPr>
          <w:p w:rsidR="006E488B" w:rsidRPr="00144E97" w:rsidRDefault="006E488B" w:rsidP="006E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136EE3" w:rsidP="00FE2752">
            <w:pPr>
              <w:pStyle w:val="a0"/>
              <w:tabs>
                <w:tab w:val="decimal" w:pos="614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6E488B" w:rsidRDefault="00136EE3" w:rsidP="006E488B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</w:tcPr>
          <w:p w:rsidR="006E488B" w:rsidRPr="007B502A" w:rsidRDefault="006E488B" w:rsidP="006E488B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E488B" w:rsidRPr="007B502A" w:rsidRDefault="006E488B" w:rsidP="00A847ED">
            <w:pPr>
              <w:pStyle w:val="a0"/>
              <w:tabs>
                <w:tab w:val="decimal" w:pos="107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</w:tbl>
    <w:p w:rsidR="00CF232B" w:rsidRPr="00F844A4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:rsidR="00CA33EB" w:rsidRDefault="00CA33E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A3AEC" w:rsidRPr="00144E97" w:rsidRDefault="00EA3AEC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0E66B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A3AEC" w:rsidRPr="00CB4F79" w:rsidRDefault="00EA3AEC" w:rsidP="0089702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2"/>
          <w:szCs w:val="12"/>
        </w:rPr>
      </w:pPr>
    </w:p>
    <w:p w:rsidR="000B1721" w:rsidRPr="00144E97" w:rsidRDefault="00EA3AEC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A6E6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113CC5">
        <w:rPr>
          <w:rFonts w:ascii="Angsana New" w:hAnsi="Angsana New" w:hint="cs"/>
          <w:sz w:val="30"/>
          <w:szCs w:val="30"/>
          <w:cs/>
        </w:rPr>
        <w:t>เก้า</w:t>
      </w:r>
      <w:r w:rsidR="00EA6E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A6E6F">
        <w:rPr>
          <w:rFonts w:ascii="Angsana New" w:hAnsi="Angsana New"/>
          <w:sz w:val="30"/>
          <w:szCs w:val="30"/>
        </w:rPr>
        <w:t>30</w:t>
      </w:r>
      <w:r w:rsidR="00EA6E6F">
        <w:rPr>
          <w:rFonts w:ascii="Angsana New" w:hAnsi="Angsana New" w:hint="cs"/>
          <w:sz w:val="30"/>
          <w:szCs w:val="30"/>
          <w:cs/>
        </w:rPr>
        <w:t xml:space="preserve"> </w:t>
      </w:r>
      <w:r w:rsidR="00FE2752">
        <w:rPr>
          <w:rFonts w:ascii="Angsana New" w:hAnsi="Angsana New" w:hint="cs"/>
          <w:sz w:val="30"/>
          <w:szCs w:val="30"/>
          <w:cs/>
        </w:rPr>
        <w:t>กันยายน</w:t>
      </w:r>
      <w:r w:rsidR="00EA6E6F">
        <w:rPr>
          <w:rFonts w:ascii="Angsana New" w:hAnsi="Angsana New" w:hint="cs"/>
          <w:sz w:val="30"/>
          <w:szCs w:val="30"/>
          <w:cs/>
        </w:rPr>
        <w:t xml:space="preserve"> </w:t>
      </w:r>
      <w:r w:rsidR="00EA6E6F">
        <w:rPr>
          <w:rFonts w:ascii="Angsana New" w:hAnsi="Angsana New"/>
          <w:sz w:val="30"/>
          <w:szCs w:val="30"/>
        </w:rPr>
        <w:t xml:space="preserve">2562 </w:t>
      </w:r>
      <w:r w:rsidR="00EA6E6F">
        <w:rPr>
          <w:rFonts w:ascii="Angsana New" w:hAnsi="Angsana New" w:hint="cs"/>
          <w:sz w:val="30"/>
          <w:szCs w:val="30"/>
          <w:cs/>
        </w:rPr>
        <w:t>บริษัทได้ทำสัญญาใหม่</w:t>
      </w:r>
      <w:r w:rsidRPr="00144E97">
        <w:rPr>
          <w:rFonts w:ascii="Angsana New" w:hAnsi="Angsana New"/>
          <w:sz w:val="30"/>
          <w:szCs w:val="30"/>
          <w:cs/>
        </w:rPr>
        <w:t>ดัง</w:t>
      </w:r>
      <w:r w:rsidR="00E14D8A">
        <w:rPr>
          <w:rFonts w:ascii="Angsana New" w:hAnsi="Angsana New" w:hint="cs"/>
          <w:sz w:val="30"/>
          <w:szCs w:val="30"/>
          <w:cs/>
        </w:rPr>
        <w:t>ต่อไป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FF6590" w:rsidRPr="00CB4F79" w:rsidRDefault="00FF6590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12"/>
          <w:szCs w:val="12"/>
        </w:rPr>
      </w:pPr>
    </w:p>
    <w:p w:rsidR="00F47696" w:rsidRPr="00144E97" w:rsidRDefault="00F47696" w:rsidP="00F47696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2679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F47696" w:rsidRPr="00CB4F79" w:rsidRDefault="00F47696" w:rsidP="006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rPr>
          <w:rFonts w:ascii="Angsana New" w:hAnsi="Angsana New"/>
          <w:sz w:val="12"/>
          <w:szCs w:val="12"/>
        </w:rPr>
      </w:pPr>
    </w:p>
    <w:p w:rsidR="003D0613" w:rsidRPr="00350621" w:rsidRDefault="00C71A78" w:rsidP="00E236C8">
      <w:pPr>
        <w:ind w:left="540" w:right="-162"/>
        <w:jc w:val="thaiDistribute"/>
        <w:rPr>
          <w:rFonts w:ascii="Angsana New" w:hAnsi="Angsana New"/>
          <w:spacing w:val="-2"/>
          <w:sz w:val="30"/>
          <w:szCs w:val="30"/>
        </w:rPr>
      </w:pP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65026C"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="0065026C" w:rsidRPr="00350621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2562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บริษัทได้ทำสัญญาเงินให้กู้ยืมกับบริษัทย่อย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โดยมีอัตราดอกเบี้ยตามที่กำหนดในสัญญ</w:t>
      </w:r>
      <w:r w:rsidR="00E24C84" w:rsidRPr="00350621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0C7323" w:rsidRPr="00350621">
        <w:rPr>
          <w:rFonts w:ascii="Angsana New" w:hAnsi="Angsana New"/>
          <w:spacing w:val="-2"/>
          <w:sz w:val="30"/>
          <w:szCs w:val="30"/>
        </w:rPr>
        <w:t xml:space="preserve">                                       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เงินต้นและดอกเบี้ยมีกำหนดชำระคืน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 w:rsidR="00D74A03"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74A03" w:rsidRPr="00350621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F844A4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40749F">
        <w:rPr>
          <w:rFonts w:ascii="Angsana New" w:hAnsi="Angsana New"/>
          <w:spacing w:val="-2"/>
          <w:sz w:val="30"/>
          <w:szCs w:val="30"/>
        </w:rPr>
        <w:t>30</w:t>
      </w:r>
      <w:r w:rsidR="00870FFB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3CC5">
        <w:rPr>
          <w:rFonts w:ascii="Angsana New" w:hAnsi="Angsana New" w:hint="cs"/>
          <w:sz w:val="30"/>
          <w:szCs w:val="30"/>
          <w:cs/>
        </w:rPr>
        <w:t>กันยายน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133FF" w:rsidRPr="00350621">
        <w:rPr>
          <w:rFonts w:ascii="Angsana New" w:hAnsi="Angsana New"/>
          <w:spacing w:val="-2"/>
          <w:sz w:val="30"/>
          <w:szCs w:val="30"/>
        </w:rPr>
        <w:t>256</w:t>
      </w:r>
      <w:r w:rsidR="00557B61" w:rsidRPr="00350621">
        <w:rPr>
          <w:rFonts w:ascii="Angsana New" w:hAnsi="Angsana New"/>
          <w:spacing w:val="-2"/>
          <w:sz w:val="30"/>
          <w:szCs w:val="30"/>
        </w:rPr>
        <w:t>2</w:t>
      </w:r>
      <w:r w:rsidR="000E66BF"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ยอดเงินกู้</w:t>
      </w:r>
      <w:r w:rsidR="00DE785C" w:rsidRPr="00350621">
        <w:rPr>
          <w:rFonts w:ascii="Angsana New" w:hAnsi="Angsana New" w:hint="cs"/>
          <w:spacing w:val="-2"/>
          <w:sz w:val="30"/>
          <w:szCs w:val="30"/>
          <w:cs/>
        </w:rPr>
        <w:t>ยืม</w:t>
      </w:r>
      <w:r w:rsidR="00E9214A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0E66BF" w:rsidRPr="00350621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749F">
        <w:rPr>
          <w:rFonts w:ascii="Angsana New" w:hAnsi="Angsana New"/>
          <w:spacing w:val="-2"/>
          <w:sz w:val="30"/>
          <w:szCs w:val="30"/>
        </w:rPr>
        <w:t>39.35</w:t>
      </w:r>
      <w:r w:rsidR="00694C74"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="003133FF" w:rsidRPr="0035062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:rsidR="0034516F" w:rsidRPr="00F844A4" w:rsidRDefault="0034516F" w:rsidP="00C71A78">
      <w:pPr>
        <w:ind w:left="540" w:right="-432"/>
        <w:jc w:val="both"/>
        <w:rPr>
          <w:rFonts w:ascii="Angsana New" w:hAnsi="Angsana New"/>
          <w:sz w:val="10"/>
          <w:szCs w:val="10"/>
        </w:rPr>
      </w:pPr>
    </w:p>
    <w:p w:rsidR="00D972AE" w:rsidRDefault="00D972AE" w:rsidP="00D972AE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4139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844A4" w:rsidRPr="00F844A4" w:rsidRDefault="00F844A4" w:rsidP="00D972AE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092927" w:rsidRDefault="00264B64" w:rsidP="00E236C8">
      <w:pPr>
        <w:ind w:left="540" w:right="-162"/>
        <w:jc w:val="thaiDistribute"/>
        <w:rPr>
          <w:rFonts w:ascii="Angsana New" w:hAnsi="Angsana New"/>
          <w:sz w:val="30"/>
          <w:szCs w:val="30"/>
          <w:cs/>
        </w:rPr>
      </w:pPr>
      <w:r w:rsidRPr="003D06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5026C">
        <w:rPr>
          <w:rFonts w:ascii="Angsana New" w:hAnsi="Angsana New"/>
          <w:sz w:val="30"/>
          <w:szCs w:val="30"/>
        </w:rPr>
        <w:t xml:space="preserve">1 </w:t>
      </w:r>
      <w:r w:rsidR="0065026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3D0613">
        <w:rPr>
          <w:rFonts w:ascii="Angsana New" w:hAnsi="Angsana New"/>
          <w:sz w:val="30"/>
          <w:szCs w:val="30"/>
        </w:rPr>
        <w:t xml:space="preserve">2562 </w:t>
      </w:r>
      <w:r w:rsidRPr="003D0613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บริษัทได้ทำสัญญาเงินกู้ยืมกับบริษัทย่อย</w:t>
      </w:r>
      <w:r w:rsidR="00C3334F">
        <w:rPr>
          <w:rFonts w:ascii="Angsana New" w:hAnsi="Angsana New" w:hint="cs"/>
          <w:sz w:val="30"/>
          <w:szCs w:val="30"/>
          <w:cs/>
        </w:rPr>
        <w:t>แห่งหนึ่ง</w:t>
      </w:r>
      <w:r w:rsidRPr="003D06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โดยมีอัตราดอกเบี้ยตามที่กำหนดในสัญญาเงินต้นและดอกเบี้ยมีกำหนดชำระคืน</w:t>
      </w:r>
      <w:r w:rsidR="00AE1193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AE1193">
        <w:rPr>
          <w:rFonts w:ascii="Angsana New" w:hAnsi="Angsana New"/>
          <w:sz w:val="30"/>
          <w:szCs w:val="30"/>
        </w:rPr>
        <w:t xml:space="preserve">1 </w:t>
      </w:r>
      <w:r w:rsidR="00AE1193">
        <w:rPr>
          <w:rFonts w:ascii="Angsana New" w:hAnsi="Angsana New" w:hint="cs"/>
          <w:sz w:val="30"/>
          <w:szCs w:val="30"/>
          <w:cs/>
        </w:rPr>
        <w:t>ปี นับจากวันที่</w:t>
      </w:r>
      <w:r w:rsidR="00C3334F">
        <w:rPr>
          <w:rFonts w:ascii="Angsana New" w:hAnsi="Angsana New" w:hint="cs"/>
          <w:sz w:val="30"/>
          <w:szCs w:val="30"/>
          <w:cs/>
        </w:rPr>
        <w:t>ใน</w:t>
      </w:r>
      <w:r w:rsidR="00AE1193">
        <w:rPr>
          <w:rFonts w:ascii="Angsana New" w:hAnsi="Angsana New" w:hint="cs"/>
          <w:sz w:val="30"/>
          <w:szCs w:val="30"/>
          <w:cs/>
        </w:rPr>
        <w:t>สัญญา</w:t>
      </w:r>
      <w:r w:rsidR="00AE1193" w:rsidRPr="003D0613">
        <w:rPr>
          <w:rFonts w:ascii="Angsana New" w:hAnsi="Angsana New" w:hint="cs"/>
          <w:sz w:val="30"/>
          <w:szCs w:val="30"/>
          <w:cs/>
        </w:rPr>
        <w:t xml:space="preserve"> </w:t>
      </w:r>
      <w:r w:rsidRPr="003D0613">
        <w:rPr>
          <w:rFonts w:ascii="Angsana New" w:hAnsi="Angsana New" w:hint="cs"/>
          <w:sz w:val="30"/>
          <w:szCs w:val="30"/>
          <w:cs/>
        </w:rPr>
        <w:t>ข้อกำหนดและเงื่อนไขสามารถเปลี่ยนแปลงได้</w:t>
      </w:r>
      <w:r w:rsidRPr="002342FA">
        <w:rPr>
          <w:rFonts w:ascii="Angsana New" w:hAnsi="Angsana New" w:hint="cs"/>
          <w:sz w:val="30"/>
          <w:szCs w:val="30"/>
          <w:cs/>
        </w:rPr>
        <w:t>ตามความยินยอม</w:t>
      </w:r>
      <w:r>
        <w:rPr>
          <w:rFonts w:ascii="Angsana New" w:hAnsi="Angsana New" w:hint="cs"/>
          <w:sz w:val="30"/>
          <w:szCs w:val="30"/>
          <w:cs/>
        </w:rPr>
        <w:t>เป็นลา</w:t>
      </w:r>
      <w:r w:rsidR="00D85616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>ลักษณ์อักษร</w:t>
      </w:r>
      <w:r w:rsidRPr="002342FA">
        <w:rPr>
          <w:rFonts w:ascii="Angsana New" w:hAnsi="Angsana New" w:hint="cs"/>
          <w:sz w:val="30"/>
          <w:szCs w:val="30"/>
          <w:cs/>
        </w:rPr>
        <w:t xml:space="preserve">ของทั้งสองฝ่าย ณ วันที่ </w:t>
      </w:r>
      <w:r w:rsidR="002A739D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D4926">
        <w:rPr>
          <w:rFonts w:ascii="Angsana New" w:hAnsi="Angsana New" w:hint="cs"/>
          <w:sz w:val="30"/>
          <w:szCs w:val="30"/>
          <w:cs/>
        </w:rPr>
        <w:t>กันยายน</w:t>
      </w:r>
      <w:r w:rsidRPr="002342F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="0040749F">
        <w:rPr>
          <w:rFonts w:ascii="Angsana New" w:hAnsi="Angsana New" w:hint="cs"/>
          <w:sz w:val="30"/>
          <w:szCs w:val="30"/>
          <w:cs/>
        </w:rPr>
        <w:t>ไม่มียอดเงินกู้</w:t>
      </w:r>
      <w:r w:rsidR="001A782C">
        <w:rPr>
          <w:rFonts w:ascii="Angsana New" w:hAnsi="Angsana New" w:hint="cs"/>
          <w:sz w:val="30"/>
          <w:szCs w:val="30"/>
          <w:cs/>
        </w:rPr>
        <w:t>ยืม</w:t>
      </w:r>
      <w:r w:rsidR="0040749F">
        <w:rPr>
          <w:rFonts w:ascii="Angsana New" w:hAnsi="Angsana New" w:hint="cs"/>
          <w:sz w:val="30"/>
          <w:szCs w:val="30"/>
          <w:cs/>
        </w:rPr>
        <w:t>ดังกล่าว</w:t>
      </w:r>
    </w:p>
    <w:p w:rsidR="002D6B8B" w:rsidRDefault="002D6B8B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65026C" w:rsidRDefault="0065026C" w:rsidP="00D85616">
      <w:pPr>
        <w:ind w:left="540" w:right="-252"/>
        <w:jc w:val="thaiDistribute"/>
        <w:rPr>
          <w:rFonts w:ascii="Angsana New" w:hAnsi="Angsana New"/>
          <w:sz w:val="16"/>
          <w:szCs w:val="16"/>
        </w:rPr>
      </w:pPr>
    </w:p>
    <w:p w:rsidR="0065026C" w:rsidRDefault="0065026C" w:rsidP="00E236C8">
      <w:pPr>
        <w:ind w:right="-252"/>
        <w:jc w:val="thaiDistribute"/>
        <w:rPr>
          <w:rFonts w:ascii="Angsana New" w:hAnsi="Angsana New"/>
          <w:sz w:val="16"/>
          <w:szCs w:val="16"/>
        </w:rPr>
      </w:pPr>
    </w:p>
    <w:p w:rsidR="00350621" w:rsidRDefault="0035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br w:type="page"/>
      </w:r>
    </w:p>
    <w:p w:rsidR="00BF66B1" w:rsidRPr="001C6AB1" w:rsidRDefault="00324B5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lastRenderedPageBreak/>
        <w:t>5</w:t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144E97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:rsidR="002D775B" w:rsidRPr="008B68E4" w:rsidRDefault="00BF66B1" w:rsidP="0041130A">
      <w:pPr>
        <w:spacing w:line="240" w:lineRule="auto"/>
        <w:rPr>
          <w:rFonts w:ascii="Angsana New" w:hAnsi="Angsana New"/>
        </w:rPr>
      </w:pPr>
      <w:r w:rsidRPr="00144E97" w:rsidDel="00BF66B1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902"/>
        <w:gridCol w:w="1077"/>
        <w:gridCol w:w="268"/>
        <w:gridCol w:w="1174"/>
        <w:gridCol w:w="268"/>
        <w:gridCol w:w="1174"/>
        <w:gridCol w:w="272"/>
        <w:gridCol w:w="989"/>
      </w:tblGrid>
      <w:tr w:rsidR="00F94AE2" w:rsidRPr="00144E97" w:rsidTr="004477B1">
        <w:trPr>
          <w:tblHeader/>
        </w:trPr>
        <w:tc>
          <w:tcPr>
            <w:tcW w:w="1823" w:type="pct"/>
          </w:tcPr>
          <w:p w:rsidR="00F94AE2" w:rsidRPr="00144E97" w:rsidRDefault="00F94AE2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:rsidR="00F94AE2" w:rsidRPr="00144E97" w:rsidRDefault="00F94AE2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:rsidR="00F94AE2" w:rsidRPr="00144E97" w:rsidRDefault="00F94AE2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9" w:type="pct"/>
          </w:tcPr>
          <w:p w:rsidR="00F94AE2" w:rsidRPr="00144E97" w:rsidRDefault="00F94AE2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:rsidR="00F94AE2" w:rsidRPr="00144E97" w:rsidRDefault="00F94AE2" w:rsidP="009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94AE2" w:rsidRPr="00144E97" w:rsidTr="004477B1">
        <w:trPr>
          <w:tblHeader/>
        </w:trPr>
        <w:tc>
          <w:tcPr>
            <w:tcW w:w="1823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:rsidR="00F94AE2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9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4AE2" w:rsidRPr="00144E97" w:rsidTr="004477B1">
        <w:trPr>
          <w:tblHeader/>
        </w:trPr>
        <w:tc>
          <w:tcPr>
            <w:tcW w:w="2290" w:type="pct"/>
            <w:gridSpan w:val="2"/>
          </w:tcPr>
          <w:p w:rsidR="00F94AE2" w:rsidRDefault="00F94AE2" w:rsidP="00F9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F94AE2" w:rsidRPr="00144E97" w:rsidRDefault="00F94AE2" w:rsidP="008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94AE2" w:rsidRPr="00144E97" w:rsidTr="004477B1">
        <w:trPr>
          <w:trHeight w:hRule="exact" w:val="302"/>
          <w:tblHeader/>
        </w:trPr>
        <w:tc>
          <w:tcPr>
            <w:tcW w:w="1823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7"/>
          </w:tcPr>
          <w:p w:rsidR="00F94AE2" w:rsidRPr="00144E97" w:rsidRDefault="00F94AE2" w:rsidP="0087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44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68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23,299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19,264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34319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19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439,793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68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111,206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59,978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66,942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24,912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6E488B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23,299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</w:rPr>
              <w:t>19,765</w:t>
            </w: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34319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3199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41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</w:rPr>
              <w:t>502,111</w:t>
            </w:r>
          </w:p>
        </w:tc>
      </w:tr>
      <w:tr w:rsidR="00E400BA" w:rsidRPr="00144E97" w:rsidTr="004477B1">
        <w:trPr>
          <w:trHeight w:hRule="exact" w:val="216"/>
        </w:trPr>
        <w:tc>
          <w:tcPr>
            <w:tcW w:w="1823" w:type="pct"/>
          </w:tcPr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400BA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" w:type="pct"/>
          </w:tcPr>
          <w:p w:rsidR="00E400BA" w:rsidRPr="00304B32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E400BA" w:rsidRPr="00304B32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E400BA" w:rsidRPr="003D323F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E400BA" w:rsidRPr="00304B32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E400BA" w:rsidRPr="007B502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E400BA" w:rsidRPr="003D323F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00BA" w:rsidRPr="00CB19A0" w:rsidTr="004477B1">
        <w:trPr>
          <w:trHeight w:hRule="exact" w:val="389"/>
        </w:trPr>
        <w:tc>
          <w:tcPr>
            <w:tcW w:w="1823" w:type="pct"/>
          </w:tcPr>
          <w:p w:rsidR="00E400BA" w:rsidRPr="00CB19A0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68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9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9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9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4" w:type="pct"/>
          </w:tcPr>
          <w:p w:rsidR="00E400BA" w:rsidRPr="00CB19A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DD1816" w:rsidRDefault="002326ED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400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22E08">
              <w:rPr>
                <w:rFonts w:ascii="Angsana New" w:hAnsi="Angsana New"/>
                <w:sz w:val="30"/>
                <w:szCs w:val="30"/>
              </w:rPr>
              <w:t>02</w:t>
            </w:r>
            <w:r w:rsidR="00E400BA">
              <w:rPr>
                <w:rFonts w:ascii="Angsana New" w:hAnsi="Angsana New"/>
                <w:sz w:val="30"/>
                <w:szCs w:val="30"/>
              </w:rPr>
              <w:t>,</w:t>
            </w:r>
            <w:r w:rsidR="00E22E08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1,938,924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357,512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239,206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68" w:type="pct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326E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326ED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307,131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119,086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113,643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40,423</w:t>
            </w: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182,481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5,720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95,353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35,147</w:t>
            </w: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78,388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20,827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50,891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23,831</w:t>
            </w:r>
          </w:p>
        </w:tc>
        <w:tc>
          <w:tcPr>
            <w:tcW w:w="139" w:type="pct"/>
            <w:vAlign w:val="bottom"/>
          </w:tcPr>
          <w:p w:rsidR="00E400BA" w:rsidRPr="005C5CC4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25,585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15,498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15,833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E22E08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22E08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39" w:type="pct"/>
            <w:vAlign w:val="bottom"/>
          </w:tcPr>
          <w:p w:rsidR="00E400BA" w:rsidRPr="00910130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2,532,509</w:t>
            </w:r>
          </w:p>
        </w:tc>
        <w:tc>
          <w:tcPr>
            <w:tcW w:w="139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518,643</w:t>
            </w:r>
          </w:p>
        </w:tc>
        <w:tc>
          <w:tcPr>
            <w:tcW w:w="141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514,926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22E08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22E08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:rsidR="00E400BA" w:rsidRPr="004244DD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(31,374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(21,705)</w:t>
            </w:r>
          </w:p>
        </w:tc>
        <w:tc>
          <w:tcPr>
            <w:tcW w:w="141" w:type="pct"/>
          </w:tcPr>
          <w:p w:rsidR="00E400BA" w:rsidRPr="00144E97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after="0" w:line="240" w:lineRule="auto"/>
              <w:ind w:left="-108" w:right="-102" w:firstLine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01D1">
              <w:rPr>
                <w:rFonts w:ascii="Angsana New" w:hAnsi="Angsana New"/>
                <w:sz w:val="30"/>
                <w:szCs w:val="30"/>
              </w:rPr>
              <w:t>(22,393)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2326ED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26ED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39" w:type="pct"/>
            <w:vAlign w:val="bottom"/>
          </w:tcPr>
          <w:p w:rsidR="00E400BA" w:rsidRPr="00910130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2,501,135</w:t>
            </w:r>
          </w:p>
        </w:tc>
        <w:tc>
          <w:tcPr>
            <w:tcW w:w="139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496,938</w:t>
            </w:r>
          </w:p>
        </w:tc>
        <w:tc>
          <w:tcPr>
            <w:tcW w:w="141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492,533</w:t>
            </w:r>
          </w:p>
        </w:tc>
      </w:tr>
      <w:tr w:rsidR="00E400BA" w:rsidRPr="00144E97" w:rsidTr="004477B1">
        <w:trPr>
          <w:trHeight w:hRule="exact" w:val="389"/>
        </w:trPr>
        <w:tc>
          <w:tcPr>
            <w:tcW w:w="1823" w:type="pct"/>
          </w:tcPr>
          <w:p w:rsidR="00E400BA" w:rsidRPr="00144E97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B0F3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326E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26ED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39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2,520,900</w:t>
            </w:r>
          </w:p>
        </w:tc>
        <w:tc>
          <w:tcPr>
            <w:tcW w:w="139" w:type="pct"/>
          </w:tcPr>
          <w:p w:rsidR="00E400BA" w:rsidRPr="00910130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:rsidR="00E400BA" w:rsidRPr="00DD1816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43199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3199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141" w:type="pct"/>
            <w:vAlign w:val="bottom"/>
          </w:tcPr>
          <w:p w:rsidR="00E400BA" w:rsidRPr="00910130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</w:tcPr>
          <w:p w:rsidR="00E400BA" w:rsidRPr="00074C25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</w:rPr>
              <w:t>994,644</w:t>
            </w:r>
          </w:p>
        </w:tc>
      </w:tr>
      <w:tr w:rsidR="00E400BA" w:rsidRPr="00144E97" w:rsidTr="004477B1">
        <w:trPr>
          <w:trHeight w:hRule="exact" w:val="851"/>
        </w:trPr>
        <w:tc>
          <w:tcPr>
            <w:tcW w:w="1823" w:type="pct"/>
          </w:tcPr>
          <w:p w:rsidR="00E400BA" w:rsidRPr="00E03518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หนี้สูญและหนี้สงสัยจะสูญสำหรับ    </w:t>
            </w:r>
          </w:p>
          <w:p w:rsidR="00E400BA" w:rsidRPr="00E03518" w:rsidRDefault="00E400BA" w:rsidP="00E40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     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0351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03518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8" w:type="pct"/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E400BA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400BA" w:rsidRPr="00E03518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DE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30482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39" w:type="pct"/>
          </w:tcPr>
          <w:p w:rsidR="00E400BA" w:rsidRPr="00E03518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:rsidR="00E400BA" w:rsidRPr="00446432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85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643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139" w:type="pct"/>
            <w:vAlign w:val="bottom"/>
          </w:tcPr>
          <w:p w:rsidR="00E400BA" w:rsidRPr="00E03518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:rsidR="00E400BA" w:rsidRPr="00E03518" w:rsidRDefault="00E400BA" w:rsidP="00E400BA">
            <w:pPr>
              <w:pStyle w:val="acctfourfigures"/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:rsidR="00E400BA" w:rsidRPr="00E03518" w:rsidRDefault="00E400BA" w:rsidP="00E40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  <w:vAlign w:val="bottom"/>
          </w:tcPr>
          <w:p w:rsidR="00E400BA" w:rsidRPr="00E03518" w:rsidRDefault="00E400BA" w:rsidP="00E400BA">
            <w:pPr>
              <w:pStyle w:val="acctfourfigures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35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</w:tr>
    </w:tbl>
    <w:p w:rsidR="008D39A1" w:rsidRPr="004D7525" w:rsidRDefault="008D39A1" w:rsidP="0077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CB19A0" w:rsidRPr="00205E16" w:rsidRDefault="00062DE0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</w:rPr>
      </w:pPr>
      <w:r w:rsidRPr="00144E97">
        <w:rPr>
          <w:rFonts w:ascii="Angsana New" w:hAnsi="Angsana New"/>
          <w:sz w:val="30"/>
          <w:szCs w:val="30"/>
        </w:rPr>
        <w:tab/>
      </w:r>
    </w:p>
    <w:p w:rsidR="009F1AB4" w:rsidRDefault="009F1AB4" w:rsidP="00447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630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061CFB">
        <w:rPr>
          <w:rFonts w:ascii="Angsana New" w:hAnsi="Angsana New"/>
          <w:sz w:val="30"/>
          <w:szCs w:val="30"/>
        </w:rPr>
        <w:t>30</w:t>
      </w:r>
      <w:r w:rsidR="00395712" w:rsidRPr="00144E97">
        <w:rPr>
          <w:rFonts w:ascii="Angsana New" w:hAnsi="Angsana New"/>
          <w:sz w:val="30"/>
          <w:szCs w:val="30"/>
          <w:cs/>
        </w:rPr>
        <w:t xml:space="preserve"> วัน ถึง </w:t>
      </w:r>
      <w:r w:rsidR="00061CFB">
        <w:rPr>
          <w:rFonts w:ascii="Angsana New" w:hAnsi="Angsana New"/>
          <w:sz w:val="30"/>
          <w:szCs w:val="30"/>
        </w:rPr>
        <w:t>360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</w:p>
    <w:p w:rsidR="00CE35D3" w:rsidRPr="004D7525" w:rsidRDefault="00CE35D3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6730F5" w:rsidRDefault="006730F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31160F" w:rsidRDefault="009F1AB4" w:rsidP="00A2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</w:t>
      </w:r>
      <w:r w:rsidR="00B630F0" w:rsidRPr="00144E97">
        <w:rPr>
          <w:rFonts w:ascii="Angsana New" w:hAnsi="Angsana New"/>
          <w:sz w:val="30"/>
          <w:szCs w:val="30"/>
          <w:cs/>
        </w:rPr>
        <w:t>ส่ง</w:t>
      </w:r>
      <w:r w:rsidRPr="00144E97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</w:t>
      </w:r>
      <w:r w:rsidR="00A32C45">
        <w:rPr>
          <w:rFonts w:ascii="Angsana New" w:hAnsi="Angsana New" w:hint="cs"/>
          <w:sz w:val="30"/>
          <w:szCs w:val="30"/>
          <w:cs/>
        </w:rPr>
        <w:t xml:space="preserve">     </w:t>
      </w:r>
      <w:r w:rsidR="004477B1">
        <w:rPr>
          <w:rFonts w:ascii="Angsana New" w:hAnsi="Angsana New"/>
          <w:sz w:val="30"/>
          <w:szCs w:val="30"/>
        </w:rPr>
        <w:t xml:space="preserve">   </w:t>
      </w:r>
      <w:r w:rsidRPr="00144E97">
        <w:rPr>
          <w:rFonts w:ascii="Angsana New" w:hAnsi="Angsana New"/>
          <w:sz w:val="30"/>
          <w:szCs w:val="30"/>
          <w:cs/>
        </w:rPr>
        <w:t>ขายสินค้าผ่านช่องทางการจำหน่ายผลิตภัณฑ</w:t>
      </w:r>
      <w:r w:rsidR="00415858" w:rsidRPr="00144E97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144E97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144E97">
        <w:rPr>
          <w:rFonts w:ascii="Angsana New" w:hAnsi="Angsana New"/>
          <w:sz w:val="30"/>
          <w:szCs w:val="30"/>
          <w:cs/>
        </w:rPr>
        <w:t>รับรู้รายได้</w:t>
      </w:r>
      <w:r w:rsidRPr="00144E97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144E97">
        <w:rPr>
          <w:rFonts w:ascii="Angsana New" w:hAnsi="Angsana New"/>
          <w:sz w:val="30"/>
          <w:szCs w:val="30"/>
          <w:cs/>
        </w:rPr>
        <w:t>ยอด</w:t>
      </w:r>
      <w:r w:rsidRPr="00144E97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:rsidR="00823471" w:rsidRPr="006A0637" w:rsidRDefault="00823471" w:rsidP="0031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46DD6" w:rsidRPr="00144E97" w:rsidRDefault="00304B32" w:rsidP="0094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6DD6" w:rsidRPr="00946DD6">
        <w:rPr>
          <w:rFonts w:ascii="Angsana New" w:hAnsi="Angsana New"/>
          <w:b/>
          <w:bCs/>
          <w:sz w:val="30"/>
          <w:szCs w:val="30"/>
        </w:rPr>
        <w:tab/>
      </w:r>
      <w:r w:rsidR="00946DD6" w:rsidRPr="00946D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8E6E89" w:rsidRPr="008E6E89" w:rsidRDefault="008E6E89" w:rsidP="008E6E89">
      <w:pPr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</w:p>
    <w:tbl>
      <w:tblPr>
        <w:tblW w:w="9273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4141"/>
        <w:gridCol w:w="271"/>
        <w:gridCol w:w="990"/>
        <w:gridCol w:w="271"/>
        <w:gridCol w:w="990"/>
        <w:gridCol w:w="362"/>
        <w:gridCol w:w="990"/>
        <w:gridCol w:w="271"/>
        <w:gridCol w:w="987"/>
      </w:tblGrid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line="240" w:lineRule="auto"/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DD" w:rsidRPr="008E6E89" w:rsidTr="00F902DD">
        <w:tc>
          <w:tcPr>
            <w:tcW w:w="2379" w:type="pct"/>
            <w:gridSpan w:val="2"/>
          </w:tcPr>
          <w:p w:rsidR="00F902DD" w:rsidRPr="00F951D7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D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951D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51D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1" w:type="pct"/>
            <w:gridSpan w:val="7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503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1,352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257EF2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,485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02DD" w:rsidRPr="008E6E89" w:rsidTr="00F902DD">
        <w:trPr>
          <w:trHeight w:val="380"/>
        </w:trPr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54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(1,148)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F902DD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4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(452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(14)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02DD" w:rsidRPr="008E6E89" w:rsidTr="00F902DD">
        <w:trPr>
          <w:trHeight w:val="305"/>
        </w:trPr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254,226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2,877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F5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262,923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5,100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10,200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73,912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10,200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73,912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(5,473)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(2,285)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902DD" w:rsidRPr="008E6E89" w:rsidRDefault="00F902DD" w:rsidP="002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902DD" w:rsidRPr="008E6E89" w:rsidRDefault="00F902DD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745FF" w:rsidRPr="008E6E89" w:rsidTr="00F902DD">
        <w:tc>
          <w:tcPr>
            <w:tcW w:w="2233" w:type="pct"/>
          </w:tcPr>
          <w:p w:rsidR="002745FF" w:rsidRPr="008E6E89" w:rsidRDefault="002745FF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ส่วนแบ่ง</w:t>
            </w:r>
            <w:r w:rsidR="00257EF2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ขาดทุนเบ็ดเสร็จ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อื่นในการร่วมค้า</w:t>
            </w:r>
          </w:p>
        </w:tc>
        <w:tc>
          <w:tcPr>
            <w:tcW w:w="146" w:type="pct"/>
          </w:tcPr>
          <w:p w:rsidR="002745FF" w:rsidRPr="008E6E89" w:rsidRDefault="002745FF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2745FF" w:rsidRDefault="002745FF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(14,567)</w:t>
            </w:r>
          </w:p>
        </w:tc>
        <w:tc>
          <w:tcPr>
            <w:tcW w:w="146" w:type="pct"/>
          </w:tcPr>
          <w:p w:rsidR="002745FF" w:rsidRPr="008E6E89" w:rsidRDefault="002745FF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745FF" w:rsidRPr="008E6E89" w:rsidRDefault="002745FF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95" w:type="pct"/>
          </w:tcPr>
          <w:p w:rsidR="002745FF" w:rsidRPr="008E6E89" w:rsidRDefault="002745FF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745FF" w:rsidRDefault="002745FF" w:rsidP="002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45FF" w:rsidRPr="008E6E89" w:rsidRDefault="002745FF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2745FF" w:rsidRPr="008E6E89" w:rsidRDefault="002745FF" w:rsidP="00F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244,386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74,504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273,123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79,012</w:t>
            </w:r>
          </w:p>
        </w:tc>
      </w:tr>
      <w:tr w:rsidR="00F902DD" w:rsidRPr="008E6E89" w:rsidTr="00F902DD">
        <w:tc>
          <w:tcPr>
            <w:tcW w:w="2233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54,226</w:t>
            </w:r>
          </w:p>
        </w:tc>
        <w:tc>
          <w:tcPr>
            <w:tcW w:w="195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</w:tcPr>
          <w:p w:rsidR="00F902DD" w:rsidRPr="008E6E89" w:rsidRDefault="00F902DD" w:rsidP="008E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262,923</w:t>
            </w:r>
          </w:p>
        </w:tc>
      </w:tr>
    </w:tbl>
    <w:p w:rsidR="00456572" w:rsidRPr="00456572" w:rsidRDefault="00456572" w:rsidP="00456572">
      <w:pPr>
        <w:rPr>
          <w:lang w:val="x-none" w:eastAsia="x-none"/>
        </w:rPr>
        <w:sectPr w:rsidR="00456572" w:rsidRPr="00456572" w:rsidSect="006602D8">
          <w:headerReference w:type="default" r:id="rId10"/>
          <w:pgSz w:w="11909" w:h="16834" w:code="9"/>
          <w:pgMar w:top="691" w:right="929" w:bottom="576" w:left="1152" w:header="720" w:footer="720" w:gutter="0"/>
          <w:cols w:space="720"/>
        </w:sectPr>
      </w:pPr>
    </w:p>
    <w:p w:rsidR="00552F06" w:rsidRPr="00144E97" w:rsidRDefault="006C2FFA" w:rsidP="0027370E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2"/>
          <w:szCs w:val="2"/>
          <w:lang w:bidi="th-TH"/>
        </w:rPr>
      </w:pPr>
      <w:r>
        <w:rPr>
          <w:rFonts w:ascii="Angsana New" w:hAnsi="Angsana New" w:cs="Angsana New" w:hint="cs"/>
          <w:sz w:val="2"/>
          <w:szCs w:val="2"/>
          <w:cs/>
          <w:lang w:bidi="th-TH"/>
        </w:rPr>
        <w:lastRenderedPageBreak/>
        <w:t xml:space="preserve">   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  <w:r w:rsidR="00A6675C" w:rsidRPr="00144E9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F36A9" w:rsidRPr="00144E97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456033" w:rsidRPr="00144E97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56033" w:rsidRPr="00F1763E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="00456033" w:rsidRPr="00F1763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456033" w:rsidRPr="00F1763E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="00456033" w:rsidRPr="00F1763E">
        <w:rPr>
          <w:rFonts w:ascii="Angsana New" w:hAnsi="Angsana New" w:cs="Angsana New" w:hint="cs"/>
          <w:sz w:val="30"/>
          <w:szCs w:val="30"/>
        </w:rPr>
        <w:t xml:space="preserve"> </w:t>
      </w:r>
      <w:r w:rsidR="00F1763E" w:rsidRPr="00F1763E">
        <w:rPr>
          <w:rFonts w:ascii="Angsana New" w:hAnsi="Angsana New" w:cs="Angsana New" w:hint="cs"/>
          <w:sz w:val="30"/>
          <w:szCs w:val="30"/>
        </w:rPr>
        <w:t>30</w:t>
      </w:r>
      <w:r w:rsidR="00F1763E" w:rsidRPr="00F17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F1763E">
        <w:rPr>
          <w:rFonts w:ascii="Angsana New" w:hAnsi="Angsana New" w:cstheme="minorBidi" w:hint="cs"/>
          <w:sz w:val="30"/>
          <w:szCs w:val="38"/>
          <w:cs/>
          <w:lang w:bidi="th-TH"/>
        </w:rPr>
        <w:t xml:space="preserve"> </w:t>
      </w:r>
      <w:r w:rsidR="00D56B13">
        <w:rPr>
          <w:rFonts w:ascii="Angsana New" w:hAnsi="Angsana New" w:cs="Angsana New"/>
          <w:sz w:val="30"/>
          <w:szCs w:val="30"/>
          <w:lang w:bidi="th-TH"/>
        </w:rPr>
        <w:t>256</w:t>
      </w:r>
      <w:r w:rsidR="005F48AD">
        <w:rPr>
          <w:rFonts w:ascii="Angsana New" w:hAnsi="Angsana New" w:cs="Angsana New"/>
          <w:sz w:val="30"/>
          <w:szCs w:val="30"/>
          <w:lang w:bidi="th-TH"/>
        </w:rPr>
        <w:t>2</w:t>
      </w:r>
      <w:r w:rsidR="00456033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52F06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rtl/>
          <w:cs/>
        </w:rPr>
        <w:t>31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D44848">
        <w:rPr>
          <w:rFonts w:ascii="Angsana New" w:hAnsi="Angsana New" w:cs="Angsana New"/>
          <w:sz w:val="30"/>
          <w:szCs w:val="30"/>
        </w:rPr>
        <w:t>256</w:t>
      </w:r>
      <w:r w:rsidR="005F48AD">
        <w:rPr>
          <w:rFonts w:ascii="Angsana New" w:hAnsi="Angsana New" w:cs="Angsana New"/>
          <w:sz w:val="30"/>
          <w:szCs w:val="30"/>
        </w:rPr>
        <w:t>1</w:t>
      </w:r>
      <w:r w:rsidR="00456033" w:rsidRPr="00144E97">
        <w:rPr>
          <w:rFonts w:ascii="Angsana New" w:hAnsi="Angsana New" w:cs="Angsana New"/>
          <w:sz w:val="30"/>
          <w:szCs w:val="30"/>
        </w:rPr>
        <w:t xml:space="preserve"> </w:t>
      </w:r>
      <w:r w:rsidR="00456033" w:rsidRPr="00144E97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1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2D3DE7" w:rsidRPr="00144E97" w:rsidTr="0027370E">
        <w:trPr>
          <w:cantSplit/>
          <w:trHeight w:hRule="exact" w:val="333"/>
        </w:trPr>
        <w:tc>
          <w:tcPr>
            <w:tcW w:w="3960" w:type="dxa"/>
            <w:gridSpan w:val="2"/>
          </w:tcPr>
          <w:p w:rsidR="002D3DE7" w:rsidRPr="00144E97" w:rsidRDefault="002D3DE7" w:rsidP="002D3DE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6"/>
          </w:tcPr>
          <w:p w:rsidR="002D3DE7" w:rsidRPr="00144E97" w:rsidRDefault="002D3DE7" w:rsidP="00301F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F5B83" w:rsidRPr="00144E97" w:rsidTr="0027370E">
        <w:trPr>
          <w:cantSplit/>
          <w:trHeight w:hRule="exact" w:val="778"/>
        </w:trPr>
        <w:tc>
          <w:tcPr>
            <w:tcW w:w="2070" w:type="dxa"/>
          </w:tcPr>
          <w:p w:rsidR="00CF5B83" w:rsidRPr="00144E97" w:rsidRDefault="00CF5B83" w:rsidP="0045603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2D3DE7" w:rsidRPr="00144E97" w:rsidRDefault="002D3DE7" w:rsidP="004560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F5B83" w:rsidRPr="00144E97" w:rsidRDefault="00CF5B83" w:rsidP="004560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CF5B83" w:rsidRPr="00144E97" w:rsidRDefault="00CF5B83" w:rsidP="0045603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070" w:type="dxa"/>
            <w:gridSpan w:val="3"/>
          </w:tcPr>
          <w:p w:rsidR="00CF5B83" w:rsidRPr="00144E97" w:rsidRDefault="00CF5B83" w:rsidP="00456033">
            <w:pPr>
              <w:jc w:val="center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F5B83" w:rsidRPr="00144E97" w:rsidRDefault="00CF5B83" w:rsidP="004560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CF5B83" w:rsidRPr="00144E97" w:rsidRDefault="00CF5B83" w:rsidP="004560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CF5B83" w:rsidRPr="00144E97" w:rsidRDefault="00CF5B83" w:rsidP="004560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</w:tr>
      <w:tr w:rsidR="00ED6642" w:rsidRPr="00144E97" w:rsidTr="0027370E">
        <w:trPr>
          <w:cantSplit/>
          <w:trHeight w:val="1116"/>
        </w:trPr>
        <w:tc>
          <w:tcPr>
            <w:tcW w:w="2070" w:type="dxa"/>
          </w:tcPr>
          <w:p w:rsidR="00ED6642" w:rsidRPr="00144E97" w:rsidRDefault="00ED6642" w:rsidP="00ED664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D38A3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D38A3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D38A3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D38A3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6642" w:rsidRPr="00144E97" w:rsidTr="0027370E">
        <w:trPr>
          <w:cantSplit/>
          <w:trHeight w:hRule="exact" w:val="342"/>
        </w:trPr>
        <w:tc>
          <w:tcPr>
            <w:tcW w:w="2070" w:type="dxa"/>
          </w:tcPr>
          <w:p w:rsidR="00ED6642" w:rsidRPr="00144E97" w:rsidRDefault="00ED6642" w:rsidP="00ED66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070" w:type="dxa"/>
            <w:gridSpan w:val="3"/>
          </w:tcPr>
          <w:p w:rsidR="00ED6642" w:rsidRPr="00144E97" w:rsidRDefault="00ED6642" w:rsidP="00ED6642">
            <w:pPr>
              <w:jc w:val="center"/>
              <w:rPr>
                <w:rFonts w:ascii="Angsana New" w:hAnsi="Angsana New"/>
                <w:i/>
                <w:iCs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D6642" w:rsidRPr="00144E97" w:rsidRDefault="00ED6642" w:rsidP="00ED6642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840" w:type="dxa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6642" w:rsidRPr="00144E97" w:rsidTr="0027370E">
        <w:trPr>
          <w:cantSplit/>
          <w:trHeight w:hRule="exact" w:val="346"/>
        </w:trPr>
        <w:tc>
          <w:tcPr>
            <w:tcW w:w="2070" w:type="dxa"/>
          </w:tcPr>
          <w:p w:rsidR="00ED6642" w:rsidRPr="00957974" w:rsidRDefault="00ED6642" w:rsidP="00ED664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7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890" w:type="dxa"/>
          </w:tcPr>
          <w:p w:rsidR="00ED6642" w:rsidRDefault="00ED6642" w:rsidP="00ED66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ED6642" w:rsidRPr="00144E97" w:rsidRDefault="00ED6642" w:rsidP="00ED664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8C0DFD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8C0DFD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D6642" w:rsidRPr="008C0DFD" w:rsidRDefault="00ED6642" w:rsidP="00ED664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ED66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7EC" w:rsidRPr="00144E97" w:rsidTr="0027370E">
        <w:trPr>
          <w:cantSplit/>
          <w:trHeight w:hRule="exact" w:val="346"/>
        </w:trPr>
        <w:tc>
          <w:tcPr>
            <w:tcW w:w="2070" w:type="dxa"/>
          </w:tcPr>
          <w:p w:rsidR="00E247EC" w:rsidRPr="00144E97" w:rsidRDefault="00E247EC" w:rsidP="00E247EC">
            <w:pPr>
              <w:ind w:left="191" w:hanging="191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ตัวแทนจำหน่าย 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00" w:type="dxa"/>
          </w:tcPr>
          <w:p w:rsidR="00E247EC" w:rsidRPr="00144E97" w:rsidRDefault="00666FF1" w:rsidP="00AD5616">
            <w:pPr>
              <w:pStyle w:val="acctfourfigures"/>
              <w:tabs>
                <w:tab w:val="clear" w:pos="765"/>
                <w:tab w:val="decimal" w:pos="0"/>
                <w:tab w:val="left" w:pos="63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AA6BD0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666FF1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144E97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EF0941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47EC" w:rsidRPr="00144E97" w:rsidTr="0027370E">
        <w:trPr>
          <w:cantSplit/>
          <w:trHeight w:hRule="exact" w:val="346"/>
        </w:trPr>
        <w:tc>
          <w:tcPr>
            <w:tcW w:w="2070" w:type="dxa"/>
          </w:tcPr>
          <w:p w:rsidR="00E247EC" w:rsidRPr="00144E97" w:rsidRDefault="00E247EC" w:rsidP="00E247EC">
            <w:pPr>
              <w:ind w:left="19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890" w:type="dxa"/>
          </w:tcPr>
          <w:p w:rsidR="00E247EC" w:rsidRDefault="007E083A" w:rsidP="007E083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E247EC"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ตัวแทนการตลาด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247EC" w:rsidRPr="00144E97" w:rsidRDefault="00E247EC" w:rsidP="00AD5616">
            <w:pPr>
              <w:pStyle w:val="acctfourfigures"/>
              <w:tabs>
                <w:tab w:val="clear" w:pos="765"/>
                <w:tab w:val="decimal" w:pos="281"/>
                <w:tab w:val="left" w:pos="637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7EC" w:rsidRPr="00981BAF" w:rsidTr="0027370E">
        <w:trPr>
          <w:cantSplit/>
          <w:trHeight w:hRule="exact" w:val="346"/>
        </w:trPr>
        <w:tc>
          <w:tcPr>
            <w:tcW w:w="2070" w:type="dxa"/>
          </w:tcPr>
          <w:p w:rsidR="00E247EC" w:rsidRPr="004C3926" w:rsidRDefault="00E247EC" w:rsidP="00E247EC">
            <w:pPr>
              <w:spacing w:line="360" w:lineRule="exact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ปราณา ฟู้ด ฟอร์ 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  <w:r w:rsidRPr="00B81DD6">
              <w:rPr>
                <w:rFonts w:ascii="Angsana New" w:hAnsi="Angsana New" w:hint="cs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B81DD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:rsidR="00E247EC" w:rsidRPr="00144E97" w:rsidRDefault="00666FF1" w:rsidP="00AD5616">
            <w:pPr>
              <w:pStyle w:val="acctfourfigures"/>
              <w:tabs>
                <w:tab w:val="clear" w:pos="765"/>
                <w:tab w:val="left" w:pos="637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AD561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6A2FF9">
              <w:rPr>
                <w:rFonts w:ascii="Angsana New" w:hAnsi="Angsana New" w:cs="Angsana New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</w:rPr>
            </w:pPr>
            <w:r w:rsidRPr="006A2FF9">
              <w:rPr>
                <w:rFonts w:ascii="Angsana New" w:hAnsi="Angsana New" w:cs="Angsana New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666FF1" w:rsidRDefault="00666FF1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FF1">
              <w:rPr>
                <w:rFonts w:ascii="Angsana New" w:hAnsi="Angsana New" w:cs="Angsana New"/>
                <w:sz w:val="30"/>
                <w:szCs w:val="30"/>
                <w:lang w:bidi="th-TH"/>
              </w:rPr>
              <w:t>9,900</w:t>
            </w:r>
          </w:p>
        </w:tc>
        <w:tc>
          <w:tcPr>
            <w:tcW w:w="180" w:type="dxa"/>
          </w:tcPr>
          <w:p w:rsidR="00E247EC" w:rsidRPr="00666FF1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666FF1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FF1">
              <w:rPr>
                <w:rFonts w:ascii="Angsana New" w:hAnsi="Angsana New"/>
                <w:sz w:val="30"/>
                <w:szCs w:val="30"/>
                <w:lang w:bidi="th-TH"/>
              </w:rPr>
              <w:t>4,950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247EC" w:rsidRPr="008C0DFD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2,970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sz w:val="30"/>
                <w:szCs w:val="30"/>
                <w:lang w:bidi="th-TH"/>
              </w:rPr>
              <w:t>1,485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8C0DFD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840</w:t>
            </w: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981BAF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81BAF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E247EC" w:rsidRPr="00144E97" w:rsidTr="0027370E">
        <w:trPr>
          <w:cantSplit/>
          <w:trHeight w:hRule="exact" w:val="317"/>
        </w:trPr>
        <w:tc>
          <w:tcPr>
            <w:tcW w:w="2070" w:type="dxa"/>
          </w:tcPr>
          <w:p w:rsidR="00E247EC" w:rsidRDefault="00E247EC" w:rsidP="00E247EC">
            <w:pPr>
              <w:spacing w:line="360" w:lineRule="exact"/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ไลฟ์ จำกัด              </w:t>
            </w:r>
          </w:p>
        </w:tc>
        <w:tc>
          <w:tcPr>
            <w:tcW w:w="1890" w:type="dxa"/>
          </w:tcPr>
          <w:p w:rsidR="00E247EC" w:rsidRPr="00B81DD6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247EC" w:rsidRPr="00B81DD6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Default="00E247EC" w:rsidP="00E247EC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4C3926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47EC" w:rsidRPr="004C3926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7EC" w:rsidRPr="00144E97" w:rsidTr="0027370E">
        <w:trPr>
          <w:cantSplit/>
          <w:trHeight w:hRule="exact" w:val="389"/>
        </w:trPr>
        <w:tc>
          <w:tcPr>
            <w:tcW w:w="2070" w:type="dxa"/>
          </w:tcPr>
          <w:p w:rsidR="00E247EC" w:rsidRPr="00144E97" w:rsidRDefault="00E247EC" w:rsidP="00E247EC">
            <w:pPr>
              <w:rPr>
                <w:rFonts w:ascii="Angsana New" w:hAnsi="Angsana New"/>
                <w:b/>
                <w:b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247EC" w:rsidRPr="00144E97" w:rsidRDefault="00E247EC" w:rsidP="00E247EC">
            <w:pPr>
              <w:pStyle w:val="acctfourfigures"/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247EC" w:rsidRPr="00144E97" w:rsidRDefault="00E247EC" w:rsidP="00E247E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4,183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0DF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2,698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E247EC" w:rsidRDefault="00666FF1" w:rsidP="00E247E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840</w:t>
            </w:r>
          </w:p>
        </w:tc>
        <w:tc>
          <w:tcPr>
            <w:tcW w:w="180" w:type="dxa"/>
          </w:tcPr>
          <w:p w:rsidR="00E247EC" w:rsidRPr="008C0DFD" w:rsidRDefault="00E247EC" w:rsidP="00E247E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47EC" w:rsidRPr="008C0DFD" w:rsidRDefault="00E247EC" w:rsidP="00E24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:rsidR="00A22202" w:rsidRPr="002B1DF4" w:rsidRDefault="00A22202" w:rsidP="0031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90"/>
        <w:jc w:val="thaiDistribute"/>
        <w:rPr>
          <w:rFonts w:ascii="Angsana New" w:hAnsi="Angsana New"/>
          <w:sz w:val="6"/>
          <w:szCs w:val="6"/>
        </w:rPr>
      </w:pPr>
    </w:p>
    <w:p w:rsidR="007F7BCA" w:rsidRDefault="007F7BCA" w:rsidP="0027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1130A">
        <w:rPr>
          <w:rFonts w:ascii="Angsana New" w:hAnsi="Angsana New"/>
          <w:sz w:val="30"/>
          <w:szCs w:val="30"/>
          <w:cs/>
        </w:rPr>
        <w:t>กลุ่มบริษัท</w:t>
      </w:r>
      <w:r w:rsidRPr="0041130A">
        <w:rPr>
          <w:rFonts w:ascii="Angsana New" w:hAnsi="Angsana New" w:hint="cs"/>
          <w:sz w:val="30"/>
          <w:szCs w:val="30"/>
          <w:cs/>
        </w:rPr>
        <w:t>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ทางอ้อมซึ่ง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</w:t>
      </w:r>
      <w:r w:rsidRPr="008C1D9F">
        <w:rPr>
          <w:rFonts w:ascii="Angsana New" w:hAnsi="Angsana New" w:hint="cs"/>
          <w:sz w:val="30"/>
          <w:szCs w:val="30"/>
          <w:cs/>
        </w:rPr>
        <w:t>ในตลาดหลักทรัพย์ ดังนั้นจึ</w:t>
      </w:r>
      <w:r>
        <w:rPr>
          <w:rFonts w:ascii="Angsana New" w:hAnsi="Angsana New" w:hint="cs"/>
          <w:sz w:val="30"/>
          <w:szCs w:val="30"/>
          <w:cs/>
        </w:rPr>
        <w:t>งไม่มีราคาที่เปิดเผยต่อสาธารณชน</w:t>
      </w:r>
    </w:p>
    <w:p w:rsidR="007F39D9" w:rsidRPr="007F39D9" w:rsidRDefault="00682DA6" w:rsidP="006C351D">
      <w:pPr>
        <w:tabs>
          <w:tab w:val="clear" w:pos="454"/>
          <w:tab w:val="clear" w:pos="680"/>
          <w:tab w:val="left" w:pos="720"/>
        </w:tabs>
        <w:spacing w:before="180"/>
        <w:ind w:left="540" w:right="148" w:firstLine="4"/>
        <w:jc w:val="thaiDistribute"/>
        <w:rPr>
          <w:rFonts w:ascii="Angsana New" w:hAnsi="Angsana New"/>
          <w:sz w:val="30"/>
          <w:szCs w:val="30"/>
        </w:rPr>
      </w:pPr>
      <w:r w:rsidRPr="00F4574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4574A">
        <w:rPr>
          <w:rFonts w:ascii="Angsana New" w:hAnsi="Angsana New"/>
          <w:sz w:val="30"/>
          <w:szCs w:val="30"/>
        </w:rPr>
        <w:t>3</w:t>
      </w:r>
      <w:r w:rsidR="00ED6642" w:rsidRPr="00F4574A">
        <w:rPr>
          <w:rFonts w:ascii="Angsana New" w:hAnsi="Angsana New" w:hint="cs"/>
          <w:sz w:val="30"/>
          <w:szCs w:val="30"/>
          <w:cs/>
        </w:rPr>
        <w:t>0</w:t>
      </w:r>
      <w:r w:rsidRPr="00F4574A">
        <w:rPr>
          <w:rFonts w:ascii="Angsana New" w:hAnsi="Angsana New"/>
          <w:sz w:val="30"/>
          <w:szCs w:val="30"/>
        </w:rPr>
        <w:t xml:space="preserve"> </w:t>
      </w:r>
      <w:r w:rsidR="006D38A3" w:rsidRPr="00F4574A">
        <w:rPr>
          <w:rFonts w:ascii="Angsana New" w:hAnsi="Angsana New" w:hint="cs"/>
          <w:sz w:val="30"/>
          <w:szCs w:val="30"/>
          <w:cs/>
        </w:rPr>
        <w:t>กันยายน</w:t>
      </w:r>
      <w:r w:rsidRPr="00F4574A">
        <w:rPr>
          <w:rFonts w:ascii="Angsana New" w:hAnsi="Angsana New" w:hint="cs"/>
          <w:sz w:val="30"/>
          <w:szCs w:val="30"/>
          <w:cs/>
        </w:rPr>
        <w:t xml:space="preserve"> </w:t>
      </w:r>
      <w:r w:rsidRPr="00F4574A">
        <w:rPr>
          <w:rFonts w:ascii="Angsana New" w:hAnsi="Angsana New"/>
          <w:sz w:val="30"/>
          <w:szCs w:val="30"/>
        </w:rPr>
        <w:t>256</w:t>
      </w:r>
      <w:r w:rsidR="00981BAF" w:rsidRPr="00F4574A">
        <w:rPr>
          <w:rFonts w:ascii="Angsana New" w:hAnsi="Angsana New"/>
          <w:sz w:val="30"/>
          <w:szCs w:val="30"/>
        </w:rPr>
        <w:t>2</w:t>
      </w:r>
      <w:r w:rsidRPr="00F4574A">
        <w:rPr>
          <w:rFonts w:ascii="Angsana New" w:hAnsi="Angsana New"/>
          <w:sz w:val="30"/>
          <w:szCs w:val="30"/>
        </w:rPr>
        <w:t xml:space="preserve"> </w:t>
      </w:r>
      <w:r w:rsidR="00F46087" w:rsidRPr="00F4574A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F4574A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F4574A">
        <w:rPr>
          <w:rFonts w:ascii="Angsana New" w:hAnsi="Angsana New"/>
          <w:sz w:val="30"/>
          <w:szCs w:val="30"/>
        </w:rPr>
        <w:t xml:space="preserve">Mega Product (Yemen) Limited </w:t>
      </w:r>
      <w:r w:rsidRPr="00F4574A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</w:t>
      </w:r>
      <w:r w:rsidR="00DE785C" w:rsidRPr="00F4574A">
        <w:rPr>
          <w:rFonts w:ascii="Angsana New" w:hAnsi="Angsana New" w:hint="cs"/>
          <w:sz w:val="30"/>
          <w:szCs w:val="30"/>
          <w:cs/>
        </w:rPr>
        <w:t>ตามบัญชี</w:t>
      </w:r>
      <w:r w:rsidR="00F46087" w:rsidRPr="00F4574A">
        <w:rPr>
          <w:rFonts w:ascii="Angsana New" w:hAnsi="Angsana New"/>
          <w:sz w:val="30"/>
          <w:szCs w:val="30"/>
          <w:cs/>
        </w:rPr>
        <w:t>ของ</w:t>
      </w:r>
      <w:r w:rsidR="008E6E89" w:rsidRPr="00F4574A">
        <w:rPr>
          <w:rFonts w:ascii="Angsana New" w:hAnsi="Angsana New"/>
          <w:sz w:val="30"/>
          <w:szCs w:val="30"/>
          <w:cs/>
        </w:rPr>
        <w:br/>
      </w:r>
      <w:r w:rsidR="00F46087" w:rsidRPr="00F4574A">
        <w:rPr>
          <w:rFonts w:ascii="Angsana New" w:hAnsi="Angsana New"/>
          <w:sz w:val="30"/>
          <w:szCs w:val="30"/>
          <w:cs/>
        </w:rPr>
        <w:t>เงินลงทุนในบริษัทร่วมทางอ้อม</w:t>
      </w:r>
      <w:r w:rsidR="00DE785C" w:rsidRPr="00F4574A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491D82" w:rsidRPr="00F4574A">
        <w:rPr>
          <w:rFonts w:ascii="Angsana New" w:hAnsi="Angsana New"/>
          <w:sz w:val="30"/>
          <w:szCs w:val="30"/>
        </w:rPr>
        <w:t xml:space="preserve"> </w:t>
      </w:r>
      <w:r w:rsidR="00F4574A" w:rsidRPr="00F4574A">
        <w:rPr>
          <w:rFonts w:ascii="Angsana New" w:hAnsi="Angsana New"/>
          <w:sz w:val="30"/>
          <w:szCs w:val="30"/>
        </w:rPr>
        <w:t xml:space="preserve">4.19 </w:t>
      </w:r>
      <w:r w:rsidRPr="00F4574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4574A">
        <w:rPr>
          <w:rFonts w:ascii="Angsana New" w:hAnsi="Angsana New"/>
          <w:i/>
          <w:iCs/>
          <w:sz w:val="30"/>
          <w:szCs w:val="30"/>
          <w:cs/>
        </w:rPr>
        <w:t>(</w:t>
      </w:r>
      <w:r w:rsidRPr="00F4574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4574A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F4574A">
        <w:rPr>
          <w:rFonts w:ascii="Angsana New" w:hAnsi="Angsana New"/>
          <w:i/>
          <w:iCs/>
          <w:sz w:val="30"/>
          <w:szCs w:val="30"/>
        </w:rPr>
        <w:t xml:space="preserve"> 256</w:t>
      </w:r>
      <w:r w:rsidR="00981BAF" w:rsidRPr="00F4574A">
        <w:rPr>
          <w:rFonts w:ascii="Angsana New" w:hAnsi="Angsana New"/>
          <w:i/>
          <w:iCs/>
          <w:sz w:val="30"/>
          <w:szCs w:val="30"/>
        </w:rPr>
        <w:t>1</w:t>
      </w:r>
      <w:r w:rsidRPr="00F4574A">
        <w:rPr>
          <w:rFonts w:ascii="Angsana New" w:hAnsi="Angsana New"/>
          <w:i/>
          <w:iCs/>
          <w:sz w:val="30"/>
          <w:szCs w:val="30"/>
        </w:rPr>
        <w:t>:</w:t>
      </w:r>
      <w:r w:rsidRPr="00F4574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74A">
        <w:rPr>
          <w:rFonts w:ascii="Angsana New" w:hAnsi="Angsana New"/>
          <w:i/>
          <w:iCs/>
          <w:sz w:val="30"/>
          <w:szCs w:val="30"/>
        </w:rPr>
        <w:t>4.</w:t>
      </w:r>
      <w:r w:rsidR="00655958" w:rsidRPr="00F4574A">
        <w:rPr>
          <w:rFonts w:ascii="Angsana New" w:hAnsi="Angsana New"/>
          <w:i/>
          <w:iCs/>
          <w:sz w:val="30"/>
          <w:szCs w:val="30"/>
        </w:rPr>
        <w:t>53</w:t>
      </w:r>
      <w:r w:rsidRPr="00F4574A">
        <w:rPr>
          <w:rFonts w:ascii="Angsana New" w:hAnsi="Angsana New"/>
          <w:i/>
          <w:iCs/>
          <w:sz w:val="30"/>
          <w:szCs w:val="30"/>
        </w:rPr>
        <w:t xml:space="preserve"> </w:t>
      </w:r>
      <w:r w:rsidRPr="00F4574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4574A">
        <w:rPr>
          <w:rFonts w:ascii="Angsana New" w:hAnsi="Angsana New"/>
          <w:i/>
          <w:iCs/>
          <w:sz w:val="30"/>
          <w:szCs w:val="30"/>
        </w:rPr>
        <w:t>)</w:t>
      </w:r>
      <w:r w:rsidRPr="00F4574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4574A">
        <w:rPr>
          <w:rFonts w:ascii="Angsana New" w:hAnsi="Angsana New" w:hint="cs"/>
          <w:sz w:val="30"/>
          <w:szCs w:val="30"/>
          <w:cs/>
        </w:rPr>
        <w:t>ซึ่ง</w:t>
      </w:r>
      <w:r w:rsidRPr="00F4574A">
        <w:rPr>
          <w:rFonts w:ascii="Angsana New" w:hAnsi="Angsana New"/>
          <w:sz w:val="30"/>
          <w:szCs w:val="30"/>
          <w:cs/>
        </w:rPr>
        <w:t>ส่วนแบ่งผล</w:t>
      </w:r>
      <w:r w:rsidR="00E95E5A" w:rsidRPr="00F4574A">
        <w:rPr>
          <w:rFonts w:ascii="Angsana New" w:hAnsi="Angsana New" w:hint="cs"/>
          <w:sz w:val="30"/>
          <w:szCs w:val="30"/>
          <w:cs/>
        </w:rPr>
        <w:t>กำไร</w:t>
      </w:r>
      <w:r w:rsidRPr="00F4574A">
        <w:rPr>
          <w:rFonts w:ascii="Angsana New" w:hAnsi="Angsana New"/>
          <w:sz w:val="30"/>
          <w:szCs w:val="30"/>
          <w:cs/>
        </w:rPr>
        <w:t>ที่เป็นของกลุ่มบริษัท</w:t>
      </w:r>
      <w:r w:rsidR="00DE785C" w:rsidRPr="00F4574A">
        <w:rPr>
          <w:rFonts w:ascii="Angsana New" w:hAnsi="Angsana New" w:hint="cs"/>
          <w:sz w:val="30"/>
          <w:szCs w:val="30"/>
          <w:cs/>
        </w:rPr>
        <w:t>สำหรับงวด</w:t>
      </w:r>
      <w:r w:rsidR="006D38A3" w:rsidRPr="00F4574A">
        <w:rPr>
          <w:rFonts w:ascii="Angsana New" w:hAnsi="Angsana New" w:hint="cs"/>
          <w:sz w:val="30"/>
          <w:szCs w:val="30"/>
          <w:cs/>
        </w:rPr>
        <w:t>เก้า</w:t>
      </w:r>
      <w:r w:rsidR="00DE785C" w:rsidRPr="00F4574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38A3" w:rsidRPr="00F4574A">
        <w:rPr>
          <w:rFonts w:ascii="Angsana New" w:hAnsi="Angsana New"/>
          <w:sz w:val="30"/>
          <w:szCs w:val="30"/>
          <w:cs/>
        </w:rPr>
        <w:br/>
      </w:r>
      <w:r w:rsidR="00DE785C" w:rsidRPr="00F4574A">
        <w:rPr>
          <w:rFonts w:ascii="Angsana New" w:hAnsi="Angsana New"/>
          <w:sz w:val="30"/>
          <w:szCs w:val="30"/>
        </w:rPr>
        <w:t>3</w:t>
      </w:r>
      <w:r w:rsidR="00ED6642" w:rsidRPr="00F4574A">
        <w:rPr>
          <w:rFonts w:ascii="Angsana New" w:hAnsi="Angsana New" w:hint="cs"/>
          <w:sz w:val="30"/>
          <w:szCs w:val="30"/>
          <w:cs/>
        </w:rPr>
        <w:t>0</w:t>
      </w:r>
      <w:r w:rsidR="00DE785C" w:rsidRPr="00F4574A">
        <w:rPr>
          <w:rFonts w:ascii="Angsana New" w:hAnsi="Angsana New"/>
          <w:sz w:val="30"/>
          <w:szCs w:val="30"/>
        </w:rPr>
        <w:t xml:space="preserve"> </w:t>
      </w:r>
      <w:r w:rsidR="006D38A3" w:rsidRPr="00F4574A">
        <w:rPr>
          <w:rFonts w:ascii="Angsana New" w:hAnsi="Angsana New" w:hint="cs"/>
          <w:sz w:val="30"/>
          <w:szCs w:val="30"/>
          <w:cs/>
        </w:rPr>
        <w:t>กันยายน</w:t>
      </w:r>
      <w:r w:rsidR="00DE785C" w:rsidRPr="00F4574A">
        <w:rPr>
          <w:rFonts w:ascii="Angsana New" w:hAnsi="Angsana New" w:hint="cs"/>
          <w:sz w:val="30"/>
          <w:szCs w:val="30"/>
          <w:cs/>
        </w:rPr>
        <w:t xml:space="preserve"> </w:t>
      </w:r>
      <w:r w:rsidR="00DE785C" w:rsidRPr="00F4574A">
        <w:rPr>
          <w:rFonts w:ascii="Angsana New" w:hAnsi="Angsana New"/>
          <w:sz w:val="30"/>
          <w:szCs w:val="30"/>
        </w:rPr>
        <w:t>256</w:t>
      </w:r>
      <w:r w:rsidR="00981BAF" w:rsidRPr="00F4574A">
        <w:rPr>
          <w:rFonts w:ascii="Angsana New" w:hAnsi="Angsana New"/>
          <w:sz w:val="30"/>
          <w:szCs w:val="30"/>
        </w:rPr>
        <w:t>2</w:t>
      </w:r>
      <w:r w:rsidR="00DE785C" w:rsidRPr="00F4574A">
        <w:rPr>
          <w:rFonts w:ascii="Angsana New" w:hAnsi="Angsana New"/>
          <w:sz w:val="30"/>
          <w:szCs w:val="30"/>
        </w:rPr>
        <w:t xml:space="preserve"> </w:t>
      </w:r>
      <w:r w:rsidRPr="00F4574A">
        <w:rPr>
          <w:rFonts w:ascii="Angsana New" w:hAnsi="Angsana New"/>
          <w:sz w:val="30"/>
          <w:szCs w:val="30"/>
          <w:cs/>
        </w:rPr>
        <w:t>มีจำนวน</w:t>
      </w:r>
      <w:r w:rsidR="00491D82" w:rsidRPr="00F4574A">
        <w:rPr>
          <w:rFonts w:ascii="Angsana New" w:hAnsi="Angsana New"/>
          <w:sz w:val="30"/>
          <w:szCs w:val="30"/>
        </w:rPr>
        <w:t xml:space="preserve"> </w:t>
      </w:r>
      <w:r w:rsidR="00F4574A">
        <w:rPr>
          <w:rFonts w:ascii="Angsana New" w:hAnsi="Angsana New"/>
          <w:sz w:val="30"/>
          <w:szCs w:val="30"/>
        </w:rPr>
        <w:t>0.08</w:t>
      </w:r>
      <w:r w:rsidR="006C351D">
        <w:rPr>
          <w:rFonts w:ascii="Angsana New" w:hAnsi="Angsana New"/>
          <w:sz w:val="30"/>
          <w:szCs w:val="30"/>
        </w:rPr>
        <w:t xml:space="preserve"> </w:t>
      </w:r>
      <w:r w:rsidRPr="00F4574A">
        <w:rPr>
          <w:rFonts w:ascii="Angsana New" w:hAnsi="Angsana New"/>
          <w:sz w:val="30"/>
          <w:szCs w:val="30"/>
          <w:cs/>
        </w:rPr>
        <w:t>ล้านบาท</w:t>
      </w:r>
      <w:r w:rsidRPr="00F4574A">
        <w:rPr>
          <w:rFonts w:ascii="Angsana New" w:hAnsi="Angsana New"/>
          <w:sz w:val="30"/>
          <w:szCs w:val="30"/>
        </w:rPr>
        <w:t xml:space="preserve"> </w:t>
      </w:r>
      <w:r w:rsidRPr="00F4574A">
        <w:rPr>
          <w:rFonts w:ascii="Angsana New" w:hAnsi="Angsana New"/>
          <w:i/>
          <w:iCs/>
          <w:sz w:val="30"/>
          <w:szCs w:val="30"/>
          <w:cs/>
        </w:rPr>
        <w:t>(</w:t>
      </w:r>
      <w:r w:rsidRPr="00F4574A">
        <w:rPr>
          <w:rFonts w:ascii="Angsana New" w:hAnsi="Angsana New"/>
          <w:i/>
          <w:iCs/>
          <w:sz w:val="30"/>
          <w:szCs w:val="30"/>
        </w:rPr>
        <w:t>3</w:t>
      </w:r>
      <w:r w:rsidR="00A105D2" w:rsidRPr="00F4574A">
        <w:rPr>
          <w:rFonts w:ascii="Angsana New" w:hAnsi="Angsana New"/>
          <w:i/>
          <w:iCs/>
          <w:sz w:val="30"/>
          <w:szCs w:val="30"/>
        </w:rPr>
        <w:t xml:space="preserve">0 </w:t>
      </w:r>
      <w:r w:rsidR="00C42215" w:rsidRPr="00F4574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505E20" w:rsidRPr="00F4574A">
        <w:rPr>
          <w:rFonts w:ascii="Angsana New" w:hAnsi="Angsana New"/>
          <w:i/>
          <w:iCs/>
          <w:sz w:val="30"/>
          <w:szCs w:val="30"/>
        </w:rPr>
        <w:t xml:space="preserve"> </w:t>
      </w:r>
      <w:r w:rsidRPr="00F4574A">
        <w:rPr>
          <w:rFonts w:ascii="Angsana New" w:hAnsi="Angsana New"/>
          <w:i/>
          <w:iCs/>
          <w:sz w:val="30"/>
          <w:szCs w:val="30"/>
        </w:rPr>
        <w:t>256</w:t>
      </w:r>
      <w:r w:rsidR="00655958" w:rsidRPr="00F4574A">
        <w:rPr>
          <w:rFonts w:ascii="Angsana New" w:hAnsi="Angsana New"/>
          <w:i/>
          <w:iCs/>
          <w:sz w:val="30"/>
          <w:szCs w:val="30"/>
        </w:rPr>
        <w:t>1</w:t>
      </w:r>
      <w:r w:rsidRPr="00F4574A">
        <w:rPr>
          <w:rFonts w:ascii="Angsana New" w:hAnsi="Angsana New"/>
          <w:i/>
          <w:iCs/>
          <w:sz w:val="30"/>
          <w:szCs w:val="30"/>
        </w:rPr>
        <w:t>:</w:t>
      </w:r>
      <w:r w:rsidR="0083654B" w:rsidRPr="00F4574A">
        <w:rPr>
          <w:rFonts w:ascii="Angsana New" w:hAnsi="Angsana New" w:hint="cs"/>
          <w:i/>
          <w:iCs/>
          <w:sz w:val="30"/>
          <w:szCs w:val="30"/>
          <w:cs/>
        </w:rPr>
        <w:t xml:space="preserve"> ขาดทุน</w:t>
      </w:r>
      <w:r w:rsidR="000C7323" w:rsidRPr="00F4574A">
        <w:rPr>
          <w:rFonts w:ascii="Angsana New" w:hAnsi="Angsana New"/>
          <w:i/>
          <w:iCs/>
          <w:color w:val="FFFFFF" w:themeColor="background1"/>
          <w:sz w:val="30"/>
          <w:szCs w:val="30"/>
        </w:rPr>
        <w:t>.</w:t>
      </w:r>
      <w:r w:rsidR="00655958" w:rsidRPr="00F4574A">
        <w:rPr>
          <w:rFonts w:ascii="Angsana New" w:hAnsi="Angsana New"/>
          <w:i/>
          <w:iCs/>
          <w:sz w:val="30"/>
          <w:szCs w:val="30"/>
        </w:rPr>
        <w:t>0.</w:t>
      </w:r>
      <w:r w:rsidR="00C42215" w:rsidRPr="00F4574A">
        <w:rPr>
          <w:rFonts w:ascii="Angsana New" w:hAnsi="Angsana New"/>
          <w:i/>
          <w:iCs/>
          <w:sz w:val="30"/>
          <w:szCs w:val="30"/>
        </w:rPr>
        <w:t>2</w:t>
      </w:r>
      <w:r w:rsidR="00A105D2" w:rsidRPr="00F4574A">
        <w:rPr>
          <w:rFonts w:ascii="Angsana New" w:hAnsi="Angsana New"/>
          <w:i/>
          <w:iCs/>
          <w:sz w:val="30"/>
          <w:szCs w:val="30"/>
        </w:rPr>
        <w:t>8</w:t>
      </w:r>
      <w:r w:rsidRPr="00F4574A">
        <w:rPr>
          <w:rFonts w:ascii="Angsana New" w:hAnsi="Angsana New"/>
          <w:i/>
          <w:iCs/>
          <w:sz w:val="30"/>
          <w:szCs w:val="30"/>
        </w:rPr>
        <w:t xml:space="preserve"> </w:t>
      </w:r>
      <w:r w:rsidRPr="00F4574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4574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46087" w:rsidRPr="00F4574A">
        <w:rPr>
          <w:rFonts w:ascii="Angsana New" w:hAnsi="Angsana New"/>
          <w:sz w:val="30"/>
          <w:szCs w:val="30"/>
          <w:cs/>
        </w:rPr>
        <w:t>กลุ่มบริษัทไม่มีภาระ</w:t>
      </w:r>
      <w:r w:rsidR="001E294A" w:rsidRPr="00F4574A">
        <w:rPr>
          <w:rFonts w:ascii="Angsana New" w:hAnsi="Angsana New" w:hint="cs"/>
          <w:sz w:val="30"/>
          <w:szCs w:val="30"/>
          <w:cs/>
        </w:rPr>
        <w:t>ผูกพัน</w:t>
      </w:r>
      <w:r w:rsidR="00F46087" w:rsidRPr="00F4574A">
        <w:rPr>
          <w:rFonts w:ascii="Angsana New" w:hAnsi="Angsana New"/>
          <w:sz w:val="30"/>
          <w:szCs w:val="30"/>
          <w:cs/>
        </w:rPr>
        <w:t>ที่เกี่ยวเนื่องกับผลขาดทุน</w:t>
      </w:r>
      <w:r w:rsidR="001E294A" w:rsidRPr="00F4574A">
        <w:rPr>
          <w:rFonts w:ascii="Angsana New" w:hAnsi="Angsana New" w:hint="cs"/>
          <w:sz w:val="30"/>
          <w:szCs w:val="30"/>
          <w:cs/>
        </w:rPr>
        <w:t>สะสม</w:t>
      </w:r>
      <w:r w:rsidR="00F46087" w:rsidRPr="00F4574A">
        <w:rPr>
          <w:rFonts w:ascii="Angsana New" w:hAnsi="Angsana New"/>
          <w:sz w:val="30"/>
          <w:szCs w:val="30"/>
          <w:cs/>
        </w:rPr>
        <w:t>เหล่านี</w:t>
      </w:r>
      <w:r w:rsidR="007F39D9" w:rsidRPr="00F4574A">
        <w:rPr>
          <w:rFonts w:ascii="Angsana New" w:hAnsi="Angsana New" w:hint="cs"/>
          <w:sz w:val="30"/>
          <w:szCs w:val="30"/>
          <w:cs/>
        </w:rPr>
        <w:t>้</w:t>
      </w:r>
    </w:p>
    <w:p w:rsidR="007223DF" w:rsidRPr="007223DF" w:rsidRDefault="007F39D9" w:rsidP="006C351D">
      <w:pPr>
        <w:tabs>
          <w:tab w:val="clear" w:pos="454"/>
          <w:tab w:val="clear" w:pos="680"/>
          <w:tab w:val="left" w:pos="720"/>
        </w:tabs>
        <w:spacing w:before="170"/>
        <w:ind w:left="540" w:right="148" w:firstLine="4"/>
        <w:jc w:val="thaiDistribute"/>
        <w:rPr>
          <w:sz w:val="12"/>
          <w:szCs w:val="12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D38A3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D38A3" w:rsidRPr="00F1763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กลุ่มบริษัทได้เพิ่มเงินลงทุนจำนวน </w:t>
      </w:r>
      <w:r w:rsidR="00F4574A">
        <w:rPr>
          <w:rFonts w:ascii="Angsana New" w:hAnsi="Angsana New"/>
          <w:sz w:val="30"/>
          <w:szCs w:val="30"/>
        </w:rPr>
        <w:t>1.49</w:t>
      </w:r>
      <w:r w:rsidR="00C6349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ล้านบาทในทุนที่ออกและชำระแล้วของบริษัท</w:t>
      </w:r>
      <w:r w:rsidR="004370E8">
        <w:rPr>
          <w:rFonts w:ascii="Angsana New" w:hAnsi="Angsana New" w:hint="cs"/>
          <w:sz w:val="30"/>
          <w:szCs w:val="30"/>
          <w:cs/>
        </w:rPr>
        <w:t xml:space="preserve">ปราณา ฟู้ด ฟอร์ไลฟ์ จำกัด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ซึ่งเป็นบริษัทย่อยทางอ้อมในประเทศไทยเพื่อขยายธุรกิจ</w:t>
      </w:r>
      <w:r w:rsidR="007223DF">
        <w:br w:type="page"/>
      </w:r>
    </w:p>
    <w:tbl>
      <w:tblPr>
        <w:tblW w:w="146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90"/>
        <w:gridCol w:w="11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91"/>
        <w:gridCol w:w="371"/>
        <w:gridCol w:w="979"/>
      </w:tblGrid>
      <w:tr w:rsidR="005D32D9" w:rsidRPr="00144E97" w:rsidTr="0027370E">
        <w:trPr>
          <w:cantSplit/>
          <w:trHeight w:val="353"/>
        </w:trPr>
        <w:tc>
          <w:tcPr>
            <w:tcW w:w="4140" w:type="dxa"/>
            <w:gridSpan w:val="2"/>
          </w:tcPr>
          <w:p w:rsidR="005D32D9" w:rsidRPr="00144E97" w:rsidRDefault="007223DF" w:rsidP="00A20A9C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br w:type="page"/>
            </w:r>
            <w:r w:rsidR="005D32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30"/>
                <w:szCs w:val="30"/>
                <w:rtl/>
                <w:cs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br w:type="page"/>
            </w:r>
            <w:r w:rsidR="005D32D9" w:rsidRPr="00144E97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br w:type="page"/>
            </w:r>
          </w:p>
        </w:tc>
        <w:tc>
          <w:tcPr>
            <w:tcW w:w="10541" w:type="dxa"/>
            <w:gridSpan w:val="16"/>
          </w:tcPr>
          <w:p w:rsidR="005D32D9" w:rsidRPr="00144E97" w:rsidRDefault="005D32D9" w:rsidP="00A20A9C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144E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D32D9" w:rsidRPr="00144E97" w:rsidTr="000E0578">
        <w:trPr>
          <w:cantSplit/>
          <w:trHeight w:val="551"/>
        </w:trPr>
        <w:tc>
          <w:tcPr>
            <w:tcW w:w="2250" w:type="dxa"/>
          </w:tcPr>
          <w:p w:rsidR="005D32D9" w:rsidRPr="00144E97" w:rsidRDefault="005D32D9" w:rsidP="00A20A9C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5D32D9" w:rsidRPr="00144E97" w:rsidRDefault="005D32D9" w:rsidP="00A20A9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32D9" w:rsidRPr="00144E97" w:rsidRDefault="005D32D9" w:rsidP="00A20A9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5D32D9" w:rsidRPr="00144E97" w:rsidRDefault="005D32D9" w:rsidP="00A20A9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070" w:type="dxa"/>
            <w:gridSpan w:val="3"/>
          </w:tcPr>
          <w:p w:rsidR="005D32D9" w:rsidRPr="00144E97" w:rsidRDefault="005D32D9" w:rsidP="00A20A9C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5D32D9" w:rsidRPr="00144E97" w:rsidRDefault="005D32D9" w:rsidP="00A20A9C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</w:tcPr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  <w:tc>
          <w:tcPr>
            <w:tcW w:w="180" w:type="dxa"/>
          </w:tcPr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60" w:type="dxa"/>
            <w:gridSpan w:val="3"/>
          </w:tcPr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5D32D9" w:rsidRPr="00144E97" w:rsidRDefault="005D32D9" w:rsidP="00A20A9C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41" w:type="dxa"/>
            <w:gridSpan w:val="3"/>
          </w:tcPr>
          <w:p w:rsidR="005D32D9" w:rsidRPr="00144E97" w:rsidRDefault="005D32D9" w:rsidP="00A20A9C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5D32D9" w:rsidRPr="00144E97" w:rsidRDefault="005D32D9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144E97">
              <w:rPr>
                <w:rFonts w:ascii="Angsana New" w:hAnsi="Angsana New" w:cs="Angsana New"/>
                <w:b w:val="0"/>
                <w:bCs/>
              </w:rPr>
              <w:t xml:space="preserve"> </w:t>
            </w:r>
          </w:p>
        </w:tc>
      </w:tr>
      <w:tr w:rsidR="00ED6642" w:rsidRPr="00144E97" w:rsidTr="0027370E">
        <w:trPr>
          <w:cantSplit/>
          <w:trHeight w:val="431"/>
        </w:trPr>
        <w:tc>
          <w:tcPr>
            <w:tcW w:w="2250" w:type="dxa"/>
          </w:tcPr>
          <w:p w:rsidR="00ED6642" w:rsidRPr="00144E97" w:rsidRDefault="00ED6642" w:rsidP="00A20A9C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126069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12606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ED6642" w:rsidRPr="00144E97" w:rsidRDefault="00126069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D664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126069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126069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371" w:type="dxa"/>
          </w:tcPr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:rsidR="00ED6642" w:rsidRPr="00144E97" w:rsidRDefault="00ED6642" w:rsidP="00A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6642" w:rsidRPr="00144E97" w:rsidTr="0027370E">
        <w:trPr>
          <w:cantSplit/>
          <w:trHeight w:hRule="exact" w:val="360"/>
        </w:trPr>
        <w:tc>
          <w:tcPr>
            <w:tcW w:w="2250" w:type="dxa"/>
          </w:tcPr>
          <w:p w:rsidR="00ED6642" w:rsidRPr="00144E97" w:rsidRDefault="00ED6642" w:rsidP="00A20A9C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D6642" w:rsidRPr="00144E97" w:rsidRDefault="00ED6642" w:rsidP="00A20A9C">
            <w:pPr>
              <w:spacing w:line="340" w:lineRule="exac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:rsidR="00ED6642" w:rsidRPr="00144E97" w:rsidRDefault="00ED6642" w:rsidP="00A20A9C">
            <w:pPr>
              <w:spacing w:line="340" w:lineRule="exac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070" w:type="dxa"/>
            <w:gridSpan w:val="3"/>
          </w:tcPr>
          <w:p w:rsidR="00ED6642" w:rsidRPr="00144E97" w:rsidRDefault="00ED6642" w:rsidP="00A20A9C">
            <w:pPr>
              <w:spacing w:line="340" w:lineRule="exact"/>
              <w:jc w:val="center"/>
              <w:rPr>
                <w:rFonts w:ascii="Angsana New" w:hAnsi="Angsana New"/>
                <w:i/>
                <w:iCs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D6642" w:rsidRPr="00144E97" w:rsidRDefault="00ED6642" w:rsidP="00A20A9C">
            <w:pPr>
              <w:spacing w:line="340" w:lineRule="exac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7121" w:type="dxa"/>
            <w:gridSpan w:val="11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6642" w:rsidRPr="00144E97" w:rsidTr="0027370E">
        <w:trPr>
          <w:cantSplit/>
          <w:trHeight w:val="286"/>
        </w:trPr>
        <w:tc>
          <w:tcPr>
            <w:tcW w:w="2250" w:type="dxa"/>
          </w:tcPr>
          <w:p w:rsidR="00ED6642" w:rsidRPr="00144E97" w:rsidRDefault="00ED6642" w:rsidP="00A20A9C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191" w:right="-79" w:hanging="1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ED6642" w:rsidRPr="00144E97" w:rsidRDefault="00ED6642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D6642" w:rsidRPr="00144E97" w:rsidRDefault="00ED6642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D6642" w:rsidRPr="00144E97" w:rsidRDefault="00ED6642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</w:tcPr>
          <w:p w:rsidR="00ED6642" w:rsidRPr="00144E97" w:rsidRDefault="00ED6642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34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:rsidR="00ED6642" w:rsidRPr="00144E97" w:rsidRDefault="00ED6642" w:rsidP="00A20A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9" w:type="dxa"/>
          </w:tcPr>
          <w:p w:rsidR="00ED6642" w:rsidRPr="00144E97" w:rsidRDefault="00ED6642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34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6FF1" w:rsidRPr="00144E97" w:rsidTr="0027370E">
        <w:trPr>
          <w:cantSplit/>
          <w:trHeight w:val="286"/>
        </w:trPr>
        <w:tc>
          <w:tcPr>
            <w:tcW w:w="2250" w:type="dxa"/>
          </w:tcPr>
          <w:p w:rsidR="00666FF1" w:rsidRPr="00144E97" w:rsidRDefault="00666FF1" w:rsidP="00A20A9C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มาลี จำกัด</w:t>
            </w:r>
          </w:p>
        </w:tc>
        <w:tc>
          <w:tcPr>
            <w:tcW w:w="189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191" w:right="-79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666FF1" w:rsidRPr="00144E97" w:rsidRDefault="00666FF1" w:rsidP="00A20A9C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:rsidR="00666FF1" w:rsidRPr="00805903" w:rsidRDefault="00666FF1" w:rsidP="001B4735">
            <w:pPr>
              <w:pStyle w:val="acctfourfigures"/>
              <w:tabs>
                <w:tab w:val="clear" w:pos="765"/>
                <w:tab w:val="decimal" w:pos="28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666FF1" w:rsidRPr="00805903" w:rsidRDefault="00666FF1" w:rsidP="00A20A9C">
            <w:pPr>
              <w:pStyle w:val="acctfourfigures"/>
              <w:tabs>
                <w:tab w:val="clear" w:pos="765"/>
                <w:tab w:val="decimal" w:pos="28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180" w:type="dxa"/>
          </w:tcPr>
          <w:p w:rsidR="00666FF1" w:rsidRPr="00805903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66FF1" w:rsidRPr="00144E97" w:rsidRDefault="00666FF1" w:rsidP="001B4735">
            <w:pPr>
              <w:pStyle w:val="acctfourfigures"/>
              <w:spacing w:line="34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80" w:type="dxa"/>
          </w:tcPr>
          <w:p w:rsidR="00666FF1" w:rsidRPr="00144E97" w:rsidRDefault="00666FF1" w:rsidP="001B4735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pStyle w:val="acctfourfigures"/>
              <w:spacing w:line="340" w:lineRule="exac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15,300</w:t>
            </w:r>
          </w:p>
        </w:tc>
        <w:tc>
          <w:tcPr>
            <w:tcW w:w="180" w:type="dxa"/>
          </w:tcPr>
          <w:p w:rsidR="00666FF1" w:rsidRPr="008B26F3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5,100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</w:tcPr>
          <w:p w:rsidR="00666FF1" w:rsidRPr="00144E97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4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4,279</w:t>
            </w:r>
          </w:p>
        </w:tc>
        <w:tc>
          <w:tcPr>
            <w:tcW w:w="371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:rsidR="00666FF1" w:rsidRPr="00144E97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6FF1" w:rsidRPr="00144E97" w:rsidTr="0027370E">
        <w:trPr>
          <w:cantSplit/>
          <w:trHeight w:val="286"/>
        </w:trPr>
        <w:tc>
          <w:tcPr>
            <w:tcW w:w="2250" w:type="dxa"/>
          </w:tcPr>
          <w:p w:rsidR="00666FF1" w:rsidRPr="00144E97" w:rsidRDefault="00666FF1" w:rsidP="00A20A9C">
            <w:pPr>
              <w:spacing w:line="340" w:lineRule="exact"/>
              <w:ind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189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191" w:right="-79" w:hanging="18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666FF1" w:rsidRPr="00144E97" w:rsidRDefault="00666FF1" w:rsidP="00A20A9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สิงค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โปร์</w:t>
            </w:r>
          </w:p>
        </w:tc>
        <w:tc>
          <w:tcPr>
            <w:tcW w:w="900" w:type="dxa"/>
          </w:tcPr>
          <w:p w:rsidR="00666FF1" w:rsidRPr="00805903" w:rsidRDefault="00666FF1" w:rsidP="001B4735">
            <w:pPr>
              <w:pStyle w:val="acctfourfigures"/>
              <w:tabs>
                <w:tab w:val="clear" w:pos="765"/>
                <w:tab w:val="decimal" w:pos="28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666FF1" w:rsidRPr="00805903" w:rsidRDefault="00666FF1" w:rsidP="00A20A9C">
            <w:pPr>
              <w:pStyle w:val="acctfourfigures"/>
              <w:tabs>
                <w:tab w:val="clear" w:pos="765"/>
                <w:tab w:val="decimal" w:pos="28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5903"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180" w:type="dxa"/>
          </w:tcPr>
          <w:p w:rsidR="00666FF1" w:rsidRPr="00805903" w:rsidRDefault="00666FF1" w:rsidP="00A20A9C">
            <w:pPr>
              <w:tabs>
                <w:tab w:val="clear" w:pos="454"/>
                <w:tab w:val="decimal" w:pos="281"/>
                <w:tab w:val="decimal" w:pos="461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66FF1" w:rsidRPr="00B734F7" w:rsidRDefault="00666FF1" w:rsidP="001B4735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180" w:type="dxa"/>
          </w:tcPr>
          <w:p w:rsidR="00666FF1" w:rsidRPr="00144E97" w:rsidRDefault="00666FF1" w:rsidP="001B4735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666FF1" w:rsidRPr="00B734F7" w:rsidRDefault="00666FF1" w:rsidP="00A20A9C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66FF1" w:rsidRPr="00B734F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180" w:type="dxa"/>
          </w:tcPr>
          <w:p w:rsidR="00666FF1" w:rsidRPr="008B26F3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66FF1" w:rsidRPr="00B734F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66FF1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4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240,107</w:t>
            </w:r>
          </w:p>
        </w:tc>
        <w:tc>
          <w:tcPr>
            <w:tcW w:w="371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66FF1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254,226</w:t>
            </w:r>
          </w:p>
        </w:tc>
      </w:tr>
      <w:tr w:rsidR="00666FF1" w:rsidRPr="00144E97" w:rsidTr="0027370E">
        <w:trPr>
          <w:cantSplit/>
          <w:trHeight w:val="431"/>
        </w:trPr>
        <w:tc>
          <w:tcPr>
            <w:tcW w:w="2250" w:type="dxa"/>
          </w:tcPr>
          <w:p w:rsidR="00666FF1" w:rsidRPr="00144E97" w:rsidRDefault="00666FF1" w:rsidP="00A20A9C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:rsidR="00666FF1" w:rsidRPr="00144E97" w:rsidRDefault="00666FF1" w:rsidP="00A20A9C">
            <w:pPr>
              <w:tabs>
                <w:tab w:val="clear" w:pos="454"/>
                <w:tab w:val="decimal" w:pos="461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666FF1" w:rsidRPr="00144E97" w:rsidRDefault="00666FF1" w:rsidP="00A20A9C">
            <w:pPr>
              <w:pStyle w:val="acctfourfigures"/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273,123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262,923</w:t>
            </w:r>
          </w:p>
        </w:tc>
        <w:tc>
          <w:tcPr>
            <w:tcW w:w="180" w:type="dxa"/>
          </w:tcPr>
          <w:p w:rsidR="00666FF1" w:rsidRPr="00144E97" w:rsidRDefault="00666FF1" w:rsidP="00A20A9C">
            <w:pPr>
              <w:pStyle w:val="acctfourfigures"/>
              <w:tabs>
                <w:tab w:val="decimal" w:pos="551"/>
              </w:tabs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666FF1" w:rsidRPr="00144E97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4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244,386</w:t>
            </w:r>
          </w:p>
        </w:tc>
        <w:tc>
          <w:tcPr>
            <w:tcW w:w="371" w:type="dxa"/>
          </w:tcPr>
          <w:p w:rsidR="00666FF1" w:rsidRPr="00144E97" w:rsidRDefault="00666FF1" w:rsidP="00A20A9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666FF1" w:rsidRPr="00144E97" w:rsidRDefault="00666FF1" w:rsidP="00A20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254,226</w:t>
            </w:r>
          </w:p>
        </w:tc>
      </w:tr>
    </w:tbl>
    <w:p w:rsidR="00FB7EA6" w:rsidRPr="000B0D28" w:rsidRDefault="00FB7EA6" w:rsidP="007F7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7F7BCA" w:rsidRPr="00AF09C6" w:rsidRDefault="007F7BCA" w:rsidP="0027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ไม่มีเงินลงทุนใน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การร่วมค้า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A20A9C" w:rsidRDefault="00EC597C" w:rsidP="000E0578">
      <w:pPr>
        <w:tabs>
          <w:tab w:val="clear" w:pos="454"/>
          <w:tab w:val="clear" w:pos="680"/>
          <w:tab w:val="left" w:pos="720"/>
        </w:tabs>
        <w:spacing w:before="160"/>
        <w:ind w:left="540" w:right="-302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F09C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31 </w:t>
      </w:r>
      <w:r w:rsidRPr="00AF09C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2561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กลุ่มบริษัทไม่ได้รับรู้ส่วนแบ่งผลขาดทุนสะสมของ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เมก้า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มาลี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(</w:t>
      </w:r>
      <w:r w:rsidR="00C3334F">
        <w:rPr>
          <w:rFonts w:ascii="Angsana New" w:hAnsi="Angsana New"/>
          <w:spacing w:val="-6"/>
          <w:sz w:val="30"/>
          <w:szCs w:val="30"/>
        </w:rPr>
        <w:t>“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เมก้า มาลี</w:t>
      </w:r>
      <w:r w:rsidR="00C3334F">
        <w:rPr>
          <w:rFonts w:ascii="Angsana New" w:hAnsi="Angsana New"/>
          <w:spacing w:val="-6"/>
          <w:sz w:val="30"/>
          <w:szCs w:val="30"/>
        </w:rPr>
        <w:t>”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) </w:t>
      </w:r>
      <w:r w:rsidRPr="00AF09C6">
        <w:rPr>
          <w:rFonts w:ascii="Angsana New" w:hAnsi="Angsana New"/>
          <w:spacing w:val="-6"/>
          <w:sz w:val="30"/>
          <w:szCs w:val="30"/>
          <w:cs/>
        </w:rPr>
        <w:t>ในส่วนที่เกินกว่ามูลค่า</w:t>
      </w:r>
      <w:r w:rsidR="00C3334F">
        <w:rPr>
          <w:rFonts w:ascii="Angsana New" w:hAnsi="Angsana New" w:hint="cs"/>
          <w:spacing w:val="-6"/>
          <w:sz w:val="30"/>
          <w:szCs w:val="30"/>
          <w:cs/>
        </w:rPr>
        <w:t>ตามบัญชี</w:t>
      </w:r>
      <w:r w:rsidR="0060170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AF09C6">
        <w:rPr>
          <w:rFonts w:ascii="Angsana New" w:hAnsi="Angsana New"/>
          <w:spacing w:val="-6"/>
          <w:sz w:val="30"/>
          <w:szCs w:val="30"/>
          <w:cs/>
        </w:rPr>
        <w:t>เงินลงทุนจำนวน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0.54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ซึ่งส่วนแบ่</w:t>
      </w:r>
      <w:r w:rsidR="00AF09C6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AF09C6">
        <w:rPr>
          <w:rFonts w:ascii="Angsana New" w:hAnsi="Angsana New"/>
          <w:spacing w:val="-6"/>
          <w:sz w:val="30"/>
          <w:szCs w:val="30"/>
          <w:cs/>
        </w:rPr>
        <w:t>ผลขาดทุน</w:t>
      </w:r>
      <w:r w:rsidR="00C3334F">
        <w:rPr>
          <w:rFonts w:ascii="Angsana New" w:hAnsi="Angsana New" w:hint="cs"/>
          <w:spacing w:val="-6"/>
          <w:sz w:val="30"/>
          <w:szCs w:val="30"/>
          <w:cs/>
        </w:rPr>
        <w:t>ที่เป็น</w:t>
      </w:r>
      <w:r w:rsidRPr="00AF09C6">
        <w:rPr>
          <w:rFonts w:ascii="Angsana New" w:hAnsi="Angsana New"/>
          <w:spacing w:val="-6"/>
          <w:sz w:val="30"/>
          <w:szCs w:val="30"/>
          <w:cs/>
        </w:rPr>
        <w:t>ของกลุ่มบริษัทมีจำนวน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3.41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กลุ่มบริษัทไม่มีภาระหนี้สินที่เกี่ยวเนื่องกับผลขาดทุนเหล่านี้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20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บริษัทได้เพิ่มเงินลงทุนจำนวน </w:t>
      </w:r>
      <w:r w:rsidRPr="00AF09C6">
        <w:rPr>
          <w:rFonts w:ascii="Angsana New" w:hAnsi="Angsana New"/>
          <w:spacing w:val="-6"/>
          <w:sz w:val="30"/>
          <w:szCs w:val="30"/>
        </w:rPr>
        <w:t>10.2</w:t>
      </w:r>
      <w:r w:rsidR="00FF7DD4" w:rsidRPr="00AF09C6">
        <w:rPr>
          <w:rFonts w:ascii="Angsana New" w:hAnsi="Angsana New"/>
          <w:spacing w:val="-6"/>
          <w:sz w:val="30"/>
          <w:szCs w:val="30"/>
        </w:rPr>
        <w:t>0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ล้านบาทในทุนที่ออกและชำระแล้วของเมก้า มาลี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ในระหว่างงวด</w:t>
      </w:r>
      <w:r w:rsidR="00F94214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AF09C6">
        <w:rPr>
          <w:rFonts w:ascii="Angsana New" w:hAnsi="Angsana New"/>
          <w:spacing w:val="-6"/>
          <w:sz w:val="30"/>
          <w:szCs w:val="30"/>
        </w:rPr>
        <w:t>3</w:t>
      </w:r>
      <w:r w:rsidR="00505E20" w:rsidRPr="00AF09C6">
        <w:rPr>
          <w:rFonts w:ascii="Angsana New" w:hAnsi="Angsana New"/>
          <w:spacing w:val="-6"/>
          <w:sz w:val="30"/>
          <w:szCs w:val="30"/>
        </w:rPr>
        <w:t>0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="00F94214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F09C6">
        <w:rPr>
          <w:rFonts w:ascii="Angsana New" w:hAnsi="Angsana New"/>
          <w:spacing w:val="-6"/>
          <w:sz w:val="30"/>
          <w:szCs w:val="30"/>
          <w:cs/>
        </w:rPr>
        <w:t>กลุ่มบริษัทรับรู้ส่วนแบ่งผลขาดทุน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ของเมก้า มาลีจำนวน</w:t>
      </w:r>
      <w:r w:rsidR="000E0578">
        <w:rPr>
          <w:rFonts w:ascii="Angsana New" w:hAnsi="Angsana New"/>
          <w:spacing w:val="-6"/>
          <w:sz w:val="30"/>
          <w:szCs w:val="30"/>
        </w:rPr>
        <w:t xml:space="preserve"> </w:t>
      </w:r>
      <w:r w:rsidR="00F4574A">
        <w:rPr>
          <w:rFonts w:ascii="Angsana New" w:hAnsi="Angsana New"/>
          <w:spacing w:val="-6"/>
          <w:sz w:val="30"/>
          <w:szCs w:val="30"/>
        </w:rPr>
        <w:t xml:space="preserve">5.9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8C5FAE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A75A33" w:rsidRPr="00AF09C6">
        <w:rPr>
          <w:rFonts w:ascii="Angsana New" w:hAnsi="Angsana New"/>
          <w:i/>
          <w:iCs/>
          <w:spacing w:val="-6"/>
          <w:sz w:val="30"/>
          <w:szCs w:val="30"/>
        </w:rPr>
        <w:t>30</w:t>
      </w:r>
      <w:r w:rsidR="000B4856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415CF7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กันยายน</w:t>
      </w:r>
      <w:r w:rsidR="00A75A33"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A75A33" w:rsidRPr="00AF09C6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7362DA" w:rsidRPr="00AF09C6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F4574A">
        <w:rPr>
          <w:rFonts w:ascii="Angsana New" w:hAnsi="Angsana New"/>
          <w:i/>
          <w:iCs/>
          <w:spacing w:val="-6"/>
          <w:sz w:val="30"/>
          <w:szCs w:val="30"/>
        </w:rPr>
        <w:t xml:space="preserve"> 1.97 </w:t>
      </w:r>
      <w:r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AF09C6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C3334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</w:p>
    <w:p w:rsidR="00EC597C" w:rsidRDefault="00BA0897" w:rsidP="000E0578">
      <w:pPr>
        <w:tabs>
          <w:tab w:val="clear" w:pos="454"/>
          <w:tab w:val="clear" w:pos="680"/>
          <w:tab w:val="left" w:pos="720"/>
        </w:tabs>
        <w:spacing w:before="160"/>
        <w:ind w:left="540" w:right="-302"/>
        <w:rPr>
          <w:rFonts w:ascii="Angsana New" w:hAnsi="Angsana New"/>
          <w:sz w:val="30"/>
          <w:szCs w:val="30"/>
        </w:rPr>
        <w:sectPr w:rsidR="00EC597C" w:rsidSect="008E6E89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  <w:r w:rsidRPr="00AF09C6">
        <w:rPr>
          <w:rFonts w:ascii="Angsana New" w:hAnsi="Angsana New" w:hint="cs"/>
          <w:spacing w:val="-6"/>
          <w:sz w:val="30"/>
          <w:szCs w:val="30"/>
          <w:cs/>
        </w:rPr>
        <w:t>ในระหว่างงวด</w:t>
      </w:r>
      <w:r w:rsidR="00F94214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AF09C6">
        <w:rPr>
          <w:rFonts w:ascii="Angsana New" w:hAnsi="Angsana New"/>
          <w:spacing w:val="-6"/>
          <w:sz w:val="30"/>
          <w:szCs w:val="30"/>
        </w:rPr>
        <w:t>3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="00F94214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09C6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กลุ่มบริษัทรับรู้ส่วนแบ่งขาดทุนเบ็ดเสร็จของบริษัท </w:t>
      </w:r>
      <w:r w:rsidRPr="00AF09C6">
        <w:rPr>
          <w:rFonts w:ascii="Angsana New" w:hAnsi="Angsana New"/>
          <w:spacing w:val="-6"/>
          <w:sz w:val="30"/>
          <w:szCs w:val="30"/>
        </w:rPr>
        <w:t>MEGA MSN PTE. LTD.</w:t>
      </w:r>
      <w:r w:rsidRPr="00AF09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4574A" w:rsidRPr="00AF09C6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F4574A" w:rsidRPr="00AF09C6">
        <w:rPr>
          <w:rFonts w:ascii="Angsana New" w:hAnsi="Angsana New"/>
          <w:spacing w:val="-6"/>
          <w:sz w:val="30"/>
          <w:szCs w:val="30"/>
        </w:rPr>
        <w:t xml:space="preserve"> </w:t>
      </w:r>
      <w:r w:rsidR="00F4574A">
        <w:rPr>
          <w:rFonts w:ascii="Angsana New" w:hAnsi="Angsana New"/>
          <w:spacing w:val="-6"/>
          <w:sz w:val="30"/>
          <w:szCs w:val="30"/>
        </w:rPr>
        <w:t xml:space="preserve">14.10 </w:t>
      </w:r>
      <w:proofErr w:type="gramStart"/>
      <w:r w:rsidRPr="00AF09C6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AF09C6">
        <w:rPr>
          <w:rFonts w:ascii="Angsana New" w:hAnsi="Angsana New" w:cs="Cordia New" w:hint="cs"/>
          <w:spacing w:val="-6"/>
          <w:sz w:val="30"/>
          <w:szCs w:val="38"/>
          <w:cs/>
        </w:rPr>
        <w:t xml:space="preserve"> </w:t>
      </w:r>
      <w:r w:rsidR="00F4574A">
        <w:rPr>
          <w:rFonts w:ascii="Angsana New" w:hAnsi="Angsana New" w:cs="Cordia New"/>
          <w:spacing w:val="-6"/>
          <w:sz w:val="30"/>
          <w:szCs w:val="38"/>
        </w:rPr>
        <w:t xml:space="preserve"> </w:t>
      </w:r>
      <w:r w:rsidRPr="00AF09C6">
        <w:rPr>
          <w:rFonts w:ascii="Angsana New" w:hAnsi="Angsana New" w:cs="Cordia New"/>
          <w:spacing w:val="-6"/>
          <w:sz w:val="30"/>
          <w:szCs w:val="38"/>
        </w:rPr>
        <w:t>(</w:t>
      </w:r>
      <w:proofErr w:type="gramEnd"/>
      <w:r w:rsidRPr="00AF09C6">
        <w:rPr>
          <w:rFonts w:ascii="Angsana New" w:hAnsi="Angsana New"/>
          <w:i/>
          <w:iCs/>
          <w:spacing w:val="-6"/>
          <w:sz w:val="30"/>
          <w:szCs w:val="30"/>
        </w:rPr>
        <w:t xml:space="preserve">30 </w:t>
      </w:r>
      <w:r w:rsidR="00F94214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กันย</w:t>
      </w:r>
      <w:r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ายน </w:t>
      </w:r>
      <w:r w:rsidR="00F4574A">
        <w:rPr>
          <w:rFonts w:ascii="Angsana New" w:hAnsi="Angsana New"/>
          <w:i/>
          <w:iCs/>
          <w:spacing w:val="-6"/>
          <w:sz w:val="30"/>
          <w:szCs w:val="30"/>
        </w:rPr>
        <w:t>2561: 0.77</w:t>
      </w:r>
      <w:r w:rsidR="000E0578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AF09C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C3334F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:rsidR="00997CF9" w:rsidRPr="00144E97" w:rsidRDefault="00740AC2" w:rsidP="00E45BF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0D1258" w:rsidRPr="00144E97">
        <w:rPr>
          <w:rFonts w:ascii="Angsana New" w:hAnsi="Angsana New"/>
          <w:sz w:val="30"/>
          <w:szCs w:val="30"/>
        </w:rPr>
        <w:tab/>
      </w:r>
      <w:r w:rsidR="000D1258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144E97">
        <w:rPr>
          <w:rFonts w:ascii="Angsana New" w:hAnsi="Angsana New"/>
          <w:sz w:val="30"/>
          <w:szCs w:val="30"/>
          <w:cs/>
        </w:rPr>
        <w:t>ย่อย</w:t>
      </w:r>
    </w:p>
    <w:p w:rsidR="002B4296" w:rsidRPr="002B4296" w:rsidRDefault="002B4296" w:rsidP="002B4296">
      <w:pPr>
        <w:spacing w:line="240" w:lineRule="auto"/>
        <w:rPr>
          <w:rFonts w:ascii="Angsana New" w:eastAsia="MS Mincho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0"/>
        <w:gridCol w:w="270"/>
        <w:gridCol w:w="1171"/>
      </w:tblGrid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FFFFFF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shd w:val="clear" w:color="auto" w:fill="FFFFFF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FFFFFF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Pr="002B4296">
              <w:rPr>
                <w:rFonts w:ascii="Angsana New" w:eastAsia="MS Mincho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B4296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B4296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2B4296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2B4296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:rsidR="002B4296" w:rsidRPr="002B4296" w:rsidRDefault="003E65C1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755,866</w:t>
            </w:r>
          </w:p>
        </w:tc>
        <w:tc>
          <w:tcPr>
            <w:tcW w:w="147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</w:rPr>
              <w:t>747,918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B4296" w:rsidRPr="002B4296" w:rsidRDefault="00666FF1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1,323</w:t>
            </w:r>
          </w:p>
        </w:tc>
        <w:tc>
          <w:tcPr>
            <w:tcW w:w="147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sz w:val="30"/>
                <w:szCs w:val="30"/>
              </w:rPr>
              <w:t>6,472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2B4296" w:rsidRPr="002B4296" w:rsidRDefault="00666FF1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757,189</w:t>
            </w:r>
          </w:p>
        </w:tc>
        <w:tc>
          <w:tcPr>
            <w:tcW w:w="147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754,390</w:t>
            </w:r>
          </w:p>
        </w:tc>
      </w:tr>
      <w:tr w:rsidR="002B4296" w:rsidRPr="002B4296" w:rsidTr="002B4296">
        <w:tc>
          <w:tcPr>
            <w:tcW w:w="3578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2B429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B4296" w:rsidRPr="002B4296" w:rsidRDefault="002B4296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:rsidR="002B4296" w:rsidRPr="002B4296" w:rsidRDefault="00C25A2E" w:rsidP="002B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98" w:right="-11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755,866</w:t>
            </w:r>
          </w:p>
        </w:tc>
      </w:tr>
    </w:tbl>
    <w:p w:rsidR="009E3CAD" w:rsidRPr="00B8381D" w:rsidRDefault="009E3CAD" w:rsidP="00EA58F6">
      <w:pPr>
        <w:ind w:right="-115"/>
        <w:rPr>
          <w:rFonts w:ascii="Angsana New" w:hAnsi="Angsana New"/>
          <w:sz w:val="16"/>
          <w:szCs w:val="16"/>
        </w:rPr>
      </w:pPr>
    </w:p>
    <w:p w:rsidR="0067052B" w:rsidRPr="00144E97" w:rsidRDefault="0067052B" w:rsidP="006705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:rsidR="008057C6" w:rsidRPr="00B8381D" w:rsidRDefault="008057C6" w:rsidP="00805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:rsidR="0067052B" w:rsidRDefault="0067052B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การเพิ่มขึ</w:t>
      </w:r>
      <w:r w:rsidR="002707AE" w:rsidRPr="00144E97">
        <w:rPr>
          <w:rFonts w:ascii="Angsana New" w:hAnsi="Angsana New"/>
          <w:sz w:val="30"/>
          <w:szCs w:val="30"/>
          <w:cs/>
        </w:rPr>
        <w:t>้นของเงินลงทุนในบริษัทย่อยจำนวน</w:t>
      </w:r>
      <w:r w:rsidR="00A62EDB">
        <w:rPr>
          <w:rFonts w:ascii="Angsana New" w:hAnsi="Angsana New" w:hint="cs"/>
          <w:sz w:val="30"/>
          <w:szCs w:val="30"/>
          <w:cs/>
        </w:rPr>
        <w:t xml:space="preserve"> </w:t>
      </w:r>
      <w:r w:rsidR="000A69C3">
        <w:rPr>
          <w:rFonts w:ascii="Angsana New" w:hAnsi="Angsana New"/>
          <w:sz w:val="30"/>
          <w:szCs w:val="30"/>
        </w:rPr>
        <w:t>6.47</w:t>
      </w:r>
      <w:r w:rsidR="00EF43EC"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ล้านบาท เป็นผลมาจาก</w:t>
      </w:r>
      <w:r w:rsidR="008057C6" w:rsidRPr="00144E97">
        <w:rPr>
          <w:rFonts w:ascii="Angsana New" w:hAnsi="Angsana New"/>
          <w:sz w:val="30"/>
          <w:szCs w:val="30"/>
          <w:cs/>
        </w:rPr>
        <w:t>โครงกา</w:t>
      </w:r>
      <w:r w:rsidR="002707AE" w:rsidRPr="00144E97">
        <w:rPr>
          <w:rFonts w:ascii="Angsana New" w:hAnsi="Angsana New"/>
          <w:sz w:val="30"/>
          <w:szCs w:val="30"/>
          <w:cs/>
        </w:rPr>
        <w:t>รให้สิทธิซื้อหุ้นสามัญแก่</w:t>
      </w:r>
      <w:r w:rsidR="008057C6" w:rsidRPr="00144E97">
        <w:rPr>
          <w:rFonts w:ascii="Angsana New" w:hAnsi="Angsana New"/>
          <w:sz w:val="30"/>
          <w:szCs w:val="30"/>
          <w:cs/>
        </w:rPr>
        <w:t>พนักงานของบริษัทย่อย</w:t>
      </w:r>
      <w:r w:rsidR="002550C4" w:rsidRPr="00144E97">
        <w:rPr>
          <w:rFonts w:ascii="Angsana New" w:hAnsi="Angsana New"/>
          <w:sz w:val="30"/>
          <w:szCs w:val="30"/>
          <w:cs/>
        </w:rPr>
        <w:t>ในระหว่าง</w:t>
      </w:r>
      <w:r w:rsidR="00A84FB6" w:rsidRPr="00144E97">
        <w:rPr>
          <w:rFonts w:ascii="Angsana New" w:hAnsi="Angsana New"/>
          <w:sz w:val="30"/>
          <w:szCs w:val="30"/>
          <w:cs/>
        </w:rPr>
        <w:t>งวด</w:t>
      </w:r>
      <w:r w:rsidR="00EF681E">
        <w:rPr>
          <w:rFonts w:ascii="Angsana New" w:hAnsi="Angsana New" w:hint="cs"/>
          <w:sz w:val="30"/>
          <w:szCs w:val="30"/>
          <w:cs/>
        </w:rPr>
        <w:t>เก้า</w:t>
      </w:r>
      <w:r w:rsidR="00A84FB6" w:rsidRPr="00144E97">
        <w:rPr>
          <w:rFonts w:ascii="Angsana New" w:hAnsi="Angsana New"/>
          <w:sz w:val="30"/>
          <w:szCs w:val="30"/>
          <w:cs/>
        </w:rPr>
        <w:t>เดือนสิ้</w:t>
      </w:r>
      <w:r w:rsidR="00AC30C6" w:rsidRPr="00144E9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EA58F6">
        <w:rPr>
          <w:rFonts w:ascii="Angsana New" w:hAnsi="Angsana New"/>
          <w:sz w:val="30"/>
          <w:szCs w:val="30"/>
        </w:rPr>
        <w:t>3</w:t>
      </w:r>
      <w:r w:rsidR="001D12F7">
        <w:rPr>
          <w:rFonts w:ascii="Angsana New" w:hAnsi="Angsana New"/>
          <w:sz w:val="30"/>
          <w:szCs w:val="30"/>
        </w:rPr>
        <w:t>0</w:t>
      </w:r>
      <w:r w:rsidR="00AC30C6" w:rsidRPr="00144E97">
        <w:rPr>
          <w:rFonts w:ascii="Angsana New" w:hAnsi="Angsana New"/>
          <w:sz w:val="30"/>
          <w:szCs w:val="30"/>
        </w:rPr>
        <w:t xml:space="preserve"> </w:t>
      </w:r>
      <w:r w:rsidR="00EF681E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D84FEB" w:rsidRPr="00144E97">
        <w:rPr>
          <w:rFonts w:ascii="Angsana New" w:hAnsi="Angsana New"/>
          <w:sz w:val="30"/>
          <w:szCs w:val="30"/>
          <w:cs/>
        </w:rPr>
        <w:t xml:space="preserve"> </w:t>
      </w:r>
      <w:r w:rsidR="00AC30C6" w:rsidRPr="00144E97">
        <w:rPr>
          <w:rFonts w:ascii="Angsana New" w:hAnsi="Angsana New"/>
          <w:sz w:val="30"/>
          <w:szCs w:val="30"/>
        </w:rPr>
        <w:t>25</w:t>
      </w:r>
      <w:r w:rsidR="00EA58F6">
        <w:rPr>
          <w:rFonts w:ascii="Angsana New" w:hAnsi="Angsana New"/>
          <w:sz w:val="30"/>
          <w:szCs w:val="30"/>
        </w:rPr>
        <w:t>6</w:t>
      </w:r>
      <w:r w:rsidR="00277E24">
        <w:rPr>
          <w:rFonts w:ascii="Angsana New" w:hAnsi="Angsana New"/>
          <w:sz w:val="30"/>
          <w:szCs w:val="30"/>
        </w:rPr>
        <w:t>1</w:t>
      </w:r>
      <w:r w:rsidR="002550C4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BA0897">
        <w:rPr>
          <w:rFonts w:ascii="Angsana New" w:hAnsi="Angsana New"/>
          <w:i/>
          <w:iCs/>
          <w:sz w:val="30"/>
          <w:szCs w:val="30"/>
          <w:cs/>
        </w:rPr>
        <w:t>(</w:t>
      </w:r>
      <w:r w:rsidR="00FF67E8" w:rsidRPr="00BA0897">
        <w:rPr>
          <w:rFonts w:ascii="Angsana New" w:hAnsi="Angsana New"/>
          <w:i/>
          <w:iCs/>
          <w:sz w:val="30"/>
          <w:szCs w:val="30"/>
          <w:cs/>
        </w:rPr>
        <w:t>ดู</w:t>
      </w:r>
      <w:r w:rsidRPr="00BA0897">
        <w:rPr>
          <w:rFonts w:ascii="Angsana New" w:hAnsi="Angsana New"/>
          <w:i/>
          <w:iCs/>
          <w:sz w:val="30"/>
          <w:szCs w:val="30"/>
          <w:cs/>
        </w:rPr>
        <w:t xml:space="preserve">หมายเหตุ </w:t>
      </w:r>
      <w:r w:rsidR="00E311C7" w:rsidRPr="00BA0897">
        <w:rPr>
          <w:rFonts w:ascii="Angsana New" w:hAnsi="Angsana New"/>
          <w:i/>
          <w:iCs/>
          <w:sz w:val="30"/>
          <w:szCs w:val="30"/>
        </w:rPr>
        <w:t>1</w:t>
      </w:r>
      <w:r w:rsidR="008607E2" w:rsidRPr="00BA0897">
        <w:rPr>
          <w:rFonts w:ascii="Angsana New" w:hAnsi="Angsana New"/>
          <w:i/>
          <w:iCs/>
          <w:sz w:val="30"/>
          <w:szCs w:val="30"/>
        </w:rPr>
        <w:t>2</w:t>
      </w:r>
      <w:r w:rsidRPr="00BA0897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E221F" w:rsidRPr="00B8381D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:rsidR="007E221F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</w:t>
      </w:r>
      <w:r w:rsidR="00D4317B"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ของเงินลงทุนในบริษัทย่อยทางตรง</w:t>
      </w:r>
    </w:p>
    <w:p w:rsidR="00501B83" w:rsidRPr="00B8381D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D56B13" w:rsidRPr="00445CE7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231BC8">
        <w:rPr>
          <w:rFonts w:ascii="Angsana New" w:hAnsi="Angsana New" w:hint="cs"/>
          <w:sz w:val="30"/>
          <w:szCs w:val="30"/>
          <w:cs/>
        </w:rPr>
        <w:t>งวด</w:t>
      </w:r>
      <w:r w:rsidR="00335913">
        <w:rPr>
          <w:rFonts w:ascii="Angsana New" w:hAnsi="Angsana New" w:hint="cs"/>
          <w:sz w:val="30"/>
          <w:szCs w:val="30"/>
          <w:cs/>
        </w:rPr>
        <w:t>เก้า</w:t>
      </w:r>
      <w:r w:rsidR="00335913"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5913">
        <w:rPr>
          <w:rFonts w:ascii="Angsana New" w:hAnsi="Angsana New"/>
          <w:sz w:val="30"/>
          <w:szCs w:val="30"/>
        </w:rPr>
        <w:t>30</w:t>
      </w:r>
      <w:r w:rsidR="00335913" w:rsidRPr="00144E97">
        <w:rPr>
          <w:rFonts w:ascii="Angsana New" w:hAnsi="Angsana New"/>
          <w:sz w:val="30"/>
          <w:szCs w:val="30"/>
        </w:rPr>
        <w:t xml:space="preserve"> </w:t>
      </w:r>
      <w:r w:rsidR="00335913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335913"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F4574A">
        <w:rPr>
          <w:rFonts w:ascii="Angsana New" w:hAnsi="Angsana New"/>
          <w:sz w:val="30"/>
          <w:szCs w:val="30"/>
        </w:rPr>
        <w:t>1.32</w:t>
      </w:r>
      <w:r w:rsidRPr="00445CE7">
        <w:rPr>
          <w:rFonts w:ascii="Angsana New" w:hAnsi="Angsana New"/>
          <w:sz w:val="30"/>
          <w:szCs w:val="30"/>
        </w:rPr>
        <w:t xml:space="preserve"> </w:t>
      </w:r>
      <w:r w:rsidRPr="00445CE7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="00231BC8" w:rsidRPr="00445CE7">
        <w:rPr>
          <w:rFonts w:ascii="Angsana New" w:hAnsi="Angsana New" w:hint="cs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</w:rPr>
        <w:t xml:space="preserve">Mega We Care Tanzania Ltd., </w:t>
      </w:r>
      <w:r w:rsidRPr="00445CE7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</w:t>
      </w:r>
      <w:r w:rsidR="00F963EA" w:rsidRPr="00445CE7">
        <w:rPr>
          <w:rFonts w:ascii="Angsana New" w:hAnsi="Angsana New" w:hint="cs"/>
          <w:sz w:val="30"/>
          <w:szCs w:val="30"/>
          <w:cs/>
        </w:rPr>
        <w:t>จ</w:t>
      </w:r>
    </w:p>
    <w:p w:rsidR="00920220" w:rsidRPr="00445CE7" w:rsidRDefault="00920220" w:rsidP="009E3CAD">
      <w:pPr>
        <w:rPr>
          <w:rFonts w:ascii="Angsana New" w:hAnsi="Angsana New"/>
          <w:sz w:val="16"/>
          <w:szCs w:val="16"/>
        </w:rPr>
      </w:pPr>
    </w:p>
    <w:p w:rsidR="00920220" w:rsidRPr="00445CE7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45CE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:rsidR="00A245CC" w:rsidRPr="00445CE7" w:rsidRDefault="00A245CC" w:rsidP="0092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920220" w:rsidRDefault="00A245CC" w:rsidP="00E0182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5CE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35913" w:rsidRPr="00445CE7">
        <w:rPr>
          <w:rFonts w:ascii="Angsana New" w:hAnsi="Angsana New" w:hint="cs"/>
          <w:sz w:val="30"/>
          <w:szCs w:val="30"/>
          <w:cs/>
        </w:rPr>
        <w:t>เก้า</w:t>
      </w:r>
      <w:r w:rsidR="00335913" w:rsidRPr="00445CE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5913" w:rsidRPr="00445CE7">
        <w:rPr>
          <w:rFonts w:ascii="Angsana New" w:hAnsi="Angsana New"/>
          <w:sz w:val="30"/>
          <w:szCs w:val="30"/>
        </w:rPr>
        <w:t xml:space="preserve">30 </w:t>
      </w:r>
      <w:r w:rsidR="00335913" w:rsidRPr="00445CE7">
        <w:rPr>
          <w:rFonts w:ascii="Angsana New" w:hAnsi="Angsana New" w:hint="cs"/>
          <w:sz w:val="30"/>
          <w:szCs w:val="30"/>
          <w:cs/>
        </w:rPr>
        <w:t>กันยายน</w:t>
      </w:r>
      <w:r w:rsidR="00335913" w:rsidRPr="00445CE7">
        <w:rPr>
          <w:rFonts w:ascii="Angsana New" w:hAnsi="Angsana New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</w:rPr>
        <w:t>2562</w:t>
      </w:r>
      <w:r w:rsidRPr="00445CE7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</w:t>
      </w:r>
      <w:r w:rsidR="00E0182B" w:rsidRPr="00445CE7">
        <w:rPr>
          <w:rFonts w:ascii="Angsana New" w:hAnsi="Angsana New" w:hint="cs"/>
          <w:sz w:val="30"/>
          <w:szCs w:val="30"/>
          <w:cs/>
        </w:rPr>
        <w:t xml:space="preserve"> </w:t>
      </w:r>
      <w:r w:rsidR="00AC57D6" w:rsidRPr="00445CE7">
        <w:rPr>
          <w:rFonts w:ascii="Angsana New" w:hAnsi="Angsana New"/>
          <w:sz w:val="30"/>
          <w:szCs w:val="30"/>
        </w:rPr>
        <w:t xml:space="preserve">                  </w:t>
      </w:r>
      <w:r w:rsidR="00E0182B" w:rsidRPr="00445CE7">
        <w:rPr>
          <w:rFonts w:ascii="Angsana New" w:hAnsi="Angsana New" w:hint="cs"/>
          <w:sz w:val="30"/>
          <w:szCs w:val="30"/>
          <w:cs/>
        </w:rPr>
        <w:t xml:space="preserve">     </w:t>
      </w:r>
      <w:r w:rsidRPr="00445CE7">
        <w:rPr>
          <w:rFonts w:ascii="Angsana New" w:hAnsi="Angsana New"/>
          <w:sz w:val="30"/>
          <w:szCs w:val="30"/>
          <w:cs/>
        </w:rPr>
        <w:t xml:space="preserve"> ได</w:t>
      </w:r>
      <w:r w:rsidR="00E0182B" w:rsidRPr="00445CE7">
        <w:rPr>
          <w:rFonts w:ascii="Angsana New" w:hAnsi="Angsana New" w:hint="cs"/>
          <w:sz w:val="30"/>
          <w:szCs w:val="30"/>
          <w:cs/>
        </w:rPr>
        <w:t>้</w:t>
      </w:r>
      <w:r w:rsidRPr="00445CE7">
        <w:rPr>
          <w:rFonts w:ascii="Angsana New" w:hAnsi="Angsana New"/>
          <w:sz w:val="30"/>
          <w:szCs w:val="30"/>
          <w:cs/>
        </w:rPr>
        <w:t>เพิ่ม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="00F4574A">
        <w:rPr>
          <w:rFonts w:ascii="Angsana New" w:hAnsi="Angsana New"/>
          <w:spacing w:val="2"/>
          <w:sz w:val="30"/>
          <w:szCs w:val="30"/>
        </w:rPr>
        <w:t>85.99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445CE7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445CE7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Pr="00445CE7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277E24" w:rsidRDefault="00277E24" w:rsidP="00B8381D">
      <w:pPr>
        <w:jc w:val="thaiDistribute"/>
        <w:rPr>
          <w:rFonts w:ascii="Angsana New" w:hAnsi="Angsana New"/>
        </w:rPr>
      </w:pPr>
    </w:p>
    <w:p w:rsidR="00277E24" w:rsidRDefault="00277E24" w:rsidP="00065B7F">
      <w:pPr>
        <w:ind w:left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35913">
        <w:rPr>
          <w:rFonts w:ascii="Angsana New" w:hAnsi="Angsana New" w:hint="cs"/>
          <w:sz w:val="30"/>
          <w:szCs w:val="30"/>
          <w:cs/>
        </w:rPr>
        <w:t>เก้า</w:t>
      </w:r>
      <w:r w:rsidR="00335913"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5913">
        <w:rPr>
          <w:rFonts w:ascii="Angsana New" w:hAnsi="Angsana New"/>
          <w:sz w:val="30"/>
          <w:szCs w:val="30"/>
        </w:rPr>
        <w:t>30</w:t>
      </w:r>
      <w:r w:rsidR="00335913" w:rsidRPr="00144E97">
        <w:rPr>
          <w:rFonts w:ascii="Angsana New" w:hAnsi="Angsana New"/>
          <w:sz w:val="30"/>
          <w:szCs w:val="30"/>
        </w:rPr>
        <w:t xml:space="preserve"> </w:t>
      </w:r>
      <w:r w:rsidR="00335913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335913"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A245CC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245CC">
        <w:rPr>
          <w:rFonts w:ascii="Angsana New" w:hAnsi="Angsana New"/>
          <w:sz w:val="30"/>
          <w:szCs w:val="30"/>
          <w:cs/>
        </w:rPr>
        <w:t>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="00F4574A">
        <w:rPr>
          <w:rFonts w:ascii="Angsana New" w:hAnsi="Angsana New"/>
          <w:spacing w:val="2"/>
          <w:sz w:val="30"/>
          <w:szCs w:val="30"/>
        </w:rPr>
        <w:t xml:space="preserve">78.35 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F0EB0">
        <w:rPr>
          <w:rFonts w:ascii="Times New Roman" w:hAnsi="Times New Roman"/>
          <w:sz w:val="22"/>
          <w:szCs w:val="22"/>
        </w:rPr>
        <w:t>Mega Lifesciences Limited Myanmar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ซึ่งเป็นบริษัทย่อย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</w:t>
      </w:r>
      <w:r>
        <w:rPr>
          <w:rFonts w:ascii="Angsana New" w:hAnsi="Angsana New" w:hint="cs"/>
          <w:sz w:val="30"/>
          <w:szCs w:val="30"/>
          <w:cs/>
        </w:rPr>
        <w:t>จ</w:t>
      </w:r>
    </w:p>
    <w:p w:rsidR="00277E24" w:rsidRPr="00277E24" w:rsidRDefault="00277E24" w:rsidP="0027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277E24" w:rsidRPr="00277E24" w:rsidSect="00101ACF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</w:rPr>
        <w:tab/>
      </w:r>
    </w:p>
    <w:p w:rsidR="002B36C7" w:rsidRPr="00144E97" w:rsidRDefault="002B36C7" w:rsidP="00B81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E6ABA">
        <w:rPr>
          <w:rFonts w:ascii="Angsana New" w:hAnsi="Angsana New"/>
          <w:sz w:val="30"/>
          <w:szCs w:val="30"/>
        </w:rPr>
        <w:t>30</w:t>
      </w:r>
      <w:r w:rsidR="00A44CFF">
        <w:rPr>
          <w:rFonts w:ascii="Angsana New" w:hAnsi="Angsana New" w:hint="cs"/>
          <w:sz w:val="30"/>
          <w:szCs w:val="30"/>
          <w:cs/>
        </w:rPr>
        <w:t xml:space="preserve"> </w:t>
      </w:r>
      <w:r w:rsidR="000F68AB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8F7E99" w:rsidRPr="00144E97">
        <w:rPr>
          <w:rFonts w:ascii="Angsana New" w:hAnsi="Angsana New"/>
          <w:sz w:val="30"/>
          <w:szCs w:val="30"/>
          <w:cs/>
        </w:rPr>
        <w:t xml:space="preserve"> </w:t>
      </w:r>
      <w:r w:rsidR="00A44CFF">
        <w:rPr>
          <w:rFonts w:ascii="Angsana New" w:hAnsi="Angsana New"/>
          <w:sz w:val="30"/>
          <w:szCs w:val="30"/>
        </w:rPr>
        <w:t>256</w:t>
      </w:r>
      <w:r w:rsidR="00655958">
        <w:rPr>
          <w:rFonts w:ascii="Angsana New" w:hAnsi="Angsana New"/>
          <w:sz w:val="30"/>
          <w:szCs w:val="30"/>
        </w:rPr>
        <w:t>2</w:t>
      </w:r>
      <w:r w:rsidR="00CF44FD" w:rsidRPr="00144E97">
        <w:rPr>
          <w:rFonts w:ascii="Angsana New" w:hAnsi="Angsana New"/>
          <w:sz w:val="30"/>
          <w:szCs w:val="30"/>
        </w:rPr>
        <w:t xml:space="preserve"> </w:t>
      </w:r>
      <w:r w:rsidR="00CF44FD"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144E97">
        <w:rPr>
          <w:rFonts w:ascii="Angsana New" w:hAnsi="Angsana New"/>
          <w:sz w:val="30"/>
          <w:szCs w:val="30"/>
        </w:rPr>
        <w:t xml:space="preserve">31 </w:t>
      </w:r>
      <w:r w:rsidRPr="00144E97">
        <w:rPr>
          <w:rFonts w:ascii="Angsana New" w:hAnsi="Angsana New"/>
          <w:sz w:val="30"/>
          <w:szCs w:val="30"/>
          <w:cs/>
        </w:rPr>
        <w:t>ธันวาคม</w:t>
      </w:r>
      <w:r w:rsidR="00A44CFF">
        <w:rPr>
          <w:rFonts w:ascii="Angsana New" w:hAnsi="Angsana New"/>
          <w:sz w:val="30"/>
          <w:szCs w:val="30"/>
        </w:rPr>
        <w:t xml:space="preserve"> 256</w:t>
      </w:r>
      <w:r w:rsidR="00655958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  <w:cs/>
        </w:rPr>
        <w:t xml:space="preserve"> และเงินปันผลรับ</w:t>
      </w:r>
      <w:r w:rsidR="001721D3" w:rsidRPr="00144E97">
        <w:rPr>
          <w:rFonts w:ascii="Angsana New" w:hAnsi="Angsana New"/>
          <w:sz w:val="30"/>
          <w:szCs w:val="30"/>
          <w:cs/>
        </w:rPr>
        <w:t>จากเงินลงทุน</w:t>
      </w:r>
      <w:r w:rsidRPr="00144E97">
        <w:rPr>
          <w:rFonts w:ascii="Angsana New" w:hAnsi="Angsana New"/>
          <w:sz w:val="30"/>
          <w:szCs w:val="30"/>
          <w:cs/>
        </w:rPr>
        <w:t>ส</w:t>
      </w:r>
      <w:r w:rsidR="001721D3" w:rsidRPr="00144E97">
        <w:rPr>
          <w:rFonts w:ascii="Angsana New" w:hAnsi="Angsana New"/>
          <w:sz w:val="30"/>
          <w:szCs w:val="30"/>
          <w:cs/>
        </w:rPr>
        <w:t>ำหรับ</w:t>
      </w:r>
      <w:r w:rsidR="008D39A1">
        <w:rPr>
          <w:rFonts w:ascii="Angsana New" w:hAnsi="Angsana New" w:hint="cs"/>
          <w:sz w:val="30"/>
          <w:szCs w:val="30"/>
          <w:cs/>
        </w:rPr>
        <w:t>งวด</w:t>
      </w:r>
      <w:r w:rsidR="000F68AB">
        <w:rPr>
          <w:rFonts w:ascii="Angsana New" w:hAnsi="Angsana New" w:hint="cs"/>
          <w:sz w:val="30"/>
          <w:szCs w:val="30"/>
          <w:cs/>
        </w:rPr>
        <w:t>เก้า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E6ABA">
        <w:rPr>
          <w:rFonts w:ascii="Angsana New" w:hAnsi="Angsana New"/>
          <w:sz w:val="30"/>
          <w:szCs w:val="30"/>
        </w:rPr>
        <w:t>30</w:t>
      </w:r>
      <w:r w:rsidR="00ED6642">
        <w:rPr>
          <w:rFonts w:ascii="Angsana New" w:hAnsi="Angsana New" w:hint="cs"/>
          <w:sz w:val="30"/>
          <w:szCs w:val="30"/>
          <w:cs/>
        </w:rPr>
        <w:t xml:space="preserve"> </w:t>
      </w:r>
      <w:r w:rsidR="000F68AB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1721D3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175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71"/>
        <w:gridCol w:w="1201"/>
        <w:gridCol w:w="894"/>
        <w:gridCol w:w="181"/>
        <w:gridCol w:w="890"/>
        <w:gridCol w:w="180"/>
        <w:gridCol w:w="899"/>
        <w:gridCol w:w="180"/>
        <w:gridCol w:w="1062"/>
        <w:gridCol w:w="186"/>
        <w:gridCol w:w="893"/>
        <w:gridCol w:w="192"/>
        <w:gridCol w:w="863"/>
        <w:gridCol w:w="180"/>
        <w:gridCol w:w="878"/>
        <w:gridCol w:w="180"/>
        <w:gridCol w:w="890"/>
      </w:tblGrid>
      <w:tr w:rsidR="00655958" w:rsidRPr="00144E97" w:rsidTr="00666FF1">
        <w:trPr>
          <w:cantSplit/>
          <w:trHeight w:hRule="exact" w:val="1217"/>
        </w:trPr>
        <w:tc>
          <w:tcPr>
            <w:tcW w:w="1103" w:type="pct"/>
          </w:tcPr>
          <w:p w:rsidR="000B5183" w:rsidRDefault="000B5183" w:rsidP="00CB15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B5183" w:rsidRDefault="000B5183" w:rsidP="000B5183">
            <w:pPr>
              <w:rPr>
                <w:rFonts w:ascii="Angsana New" w:hAnsi="Angsana New"/>
                <w:sz w:val="30"/>
                <w:szCs w:val="30"/>
              </w:rPr>
            </w:pPr>
          </w:p>
          <w:p w:rsidR="00A61061" w:rsidRPr="000B5183" w:rsidRDefault="00A61061" w:rsidP="009579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A61061" w:rsidRPr="00CF63BB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B5183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99" w:type="pct"/>
          </w:tcPr>
          <w:p w:rsidR="000B5183" w:rsidRPr="00CF63BB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4"/>
                <w:szCs w:val="4"/>
              </w:rPr>
            </w:pPr>
          </w:p>
          <w:p w:rsidR="00CF63BB" w:rsidRPr="00CF63BB" w:rsidRDefault="00CF63BB" w:rsidP="00CB15DE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53" w:type="pct"/>
            <w:gridSpan w:val="3"/>
          </w:tcPr>
          <w:p w:rsidR="000B5183" w:rsidRPr="00CF63BB" w:rsidRDefault="000B5183" w:rsidP="00CB15DE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61061" w:rsidRPr="00144E97" w:rsidRDefault="00A61061" w:rsidP="00CB15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:rsidR="00A61061" w:rsidRPr="00144E97" w:rsidRDefault="00A61061" w:rsidP="00CB15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3"/>
          </w:tcPr>
          <w:p w:rsidR="00A61061" w:rsidRPr="00CF63BB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0B5183" w:rsidRDefault="000B5183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" w:type="pct"/>
          </w:tcPr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3"/>
          </w:tcPr>
          <w:p w:rsidR="00A61061" w:rsidRPr="00CF63BB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0B5183" w:rsidRDefault="000B5183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61061" w:rsidRPr="00144E97" w:rsidRDefault="00A61061" w:rsidP="00CB15D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:rsidR="00A61061" w:rsidRPr="00144E97" w:rsidRDefault="00A61061" w:rsidP="00CB15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8" w:type="pct"/>
            <w:gridSpan w:val="3"/>
          </w:tcPr>
          <w:p w:rsidR="00A61061" w:rsidRDefault="00A61061" w:rsidP="00CF63BB">
            <w:pPr>
              <w:pStyle w:val="acctmergecolhdg"/>
              <w:spacing w:after="2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:rsidR="000B5183" w:rsidRPr="00144E97" w:rsidRDefault="000B5183" w:rsidP="00CF63BB">
            <w:pPr>
              <w:pStyle w:val="acctmergecolhdg"/>
              <w:spacing w:after="2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0F6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ED6642" w:rsidRPr="00144E97" w:rsidTr="00666FF1">
        <w:trPr>
          <w:cantSplit/>
          <w:trHeight w:hRule="exact" w:val="812"/>
        </w:trPr>
        <w:tc>
          <w:tcPr>
            <w:tcW w:w="1103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F68AB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D6642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F68AB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F68AB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0F68AB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0182B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  <w:p w:rsidR="00ED6642" w:rsidRPr="00144E97" w:rsidRDefault="000F68AB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D664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D6642" w:rsidRPr="00144E97" w:rsidTr="00666FF1">
        <w:trPr>
          <w:cantSplit/>
          <w:trHeight w:hRule="exact" w:val="317"/>
        </w:trPr>
        <w:tc>
          <w:tcPr>
            <w:tcW w:w="1103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2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6642" w:rsidRPr="00144E97" w:rsidTr="00666FF1">
        <w:trPr>
          <w:cantSplit/>
          <w:trHeight w:hRule="exact" w:val="317"/>
        </w:trPr>
        <w:tc>
          <w:tcPr>
            <w:tcW w:w="1103" w:type="pct"/>
          </w:tcPr>
          <w:p w:rsidR="00ED6642" w:rsidRPr="00144E97" w:rsidRDefault="00ED6642" w:rsidP="00ED66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gridSpan w:val="3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0" w:type="pct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</w:tr>
      <w:tr w:rsidR="00ED6642" w:rsidRPr="00144E97" w:rsidTr="00666FF1">
        <w:trPr>
          <w:cantSplit/>
          <w:trHeight w:hRule="exact" w:val="353"/>
        </w:trPr>
        <w:tc>
          <w:tcPr>
            <w:tcW w:w="1103" w:type="pct"/>
          </w:tcPr>
          <w:p w:rsidR="00ED6642" w:rsidRPr="00144E97" w:rsidRDefault="00ED6642" w:rsidP="00ED66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55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4025" w:rsidRPr="004F46DD" w:rsidTr="00666FF1">
        <w:trPr>
          <w:cantSplit/>
          <w:trHeight w:val="1091"/>
        </w:trPr>
        <w:tc>
          <w:tcPr>
            <w:tcW w:w="1103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655" w:type="pct"/>
          </w:tcPr>
          <w:p w:rsidR="00BE4025" w:rsidRDefault="00BE4025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BE4025" w:rsidRDefault="00BE4025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  <w:p w:rsidR="00BE4025" w:rsidRPr="00144E97" w:rsidRDefault="00BE4025" w:rsidP="00A849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399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:rsidR="00BE4025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0" w:type="pct"/>
          </w:tcPr>
          <w:p w:rsidR="00BE4025" w:rsidRPr="00144E97" w:rsidRDefault="00BE4025" w:rsidP="001B47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6" w:type="pct"/>
          </w:tcPr>
          <w:p w:rsidR="00BE4025" w:rsidRDefault="00BE4025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99,627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7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99,627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BE4025" w:rsidRPr="00BF2755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239,996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BF2755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8D096E" w:rsidTr="00666FF1">
        <w:trPr>
          <w:cantSplit/>
          <w:trHeight w:val="767"/>
        </w:trPr>
        <w:tc>
          <w:tcPr>
            <w:tcW w:w="1103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655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:rsidR="00BE4025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615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0" w:type="pct"/>
          </w:tcPr>
          <w:p w:rsidR="00BE4025" w:rsidRPr="00144E97" w:rsidRDefault="00BE4025" w:rsidP="001B47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6" w:type="pct"/>
          </w:tcPr>
          <w:p w:rsidR="00BE4025" w:rsidRDefault="00BE4025" w:rsidP="003543F4">
            <w:pPr>
              <w:tabs>
                <w:tab w:val="clear" w:pos="227"/>
                <w:tab w:val="clear" w:pos="454"/>
                <w:tab w:val="clear" w:pos="680"/>
                <w:tab w:val="left" w:pos="615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7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" w:type="pct"/>
          </w:tcPr>
          <w:p w:rsidR="00BE4025" w:rsidRPr="004F46DD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8D096E" w:rsidTr="00666FF1">
        <w:trPr>
          <w:cantSplit/>
          <w:trHeight w:val="317"/>
        </w:trPr>
        <w:tc>
          <w:tcPr>
            <w:tcW w:w="1103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เมก้า วีแคร์ จำกัด</w:t>
            </w:r>
          </w:p>
        </w:tc>
        <w:tc>
          <w:tcPr>
            <w:tcW w:w="655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ศูนย์สุขภาพ</w:t>
            </w:r>
          </w:p>
        </w:tc>
        <w:tc>
          <w:tcPr>
            <w:tcW w:w="399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:rsidR="00BE4025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99.96</w:t>
            </w:r>
          </w:p>
        </w:tc>
        <w:tc>
          <w:tcPr>
            <w:tcW w:w="60" w:type="pct"/>
          </w:tcPr>
          <w:p w:rsidR="00BE4025" w:rsidRPr="00144E97" w:rsidRDefault="00BE4025" w:rsidP="001B47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6" w:type="pct"/>
          </w:tcPr>
          <w:p w:rsidR="00BE4025" w:rsidRDefault="00BE4025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99.96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7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4,900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8D096E" w:rsidTr="00666FF1">
        <w:trPr>
          <w:cantSplit/>
          <w:trHeight w:hRule="exact" w:val="720"/>
        </w:trPr>
        <w:tc>
          <w:tcPr>
            <w:tcW w:w="1103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LIMITED LIABILITY COMPANY “MEGA LIFESCIENCES”</w:t>
            </w:r>
          </w:p>
        </w:tc>
        <w:tc>
          <w:tcPr>
            <w:tcW w:w="655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ยูเครน</w:t>
            </w:r>
          </w:p>
        </w:tc>
        <w:tc>
          <w:tcPr>
            <w:tcW w:w="297" w:type="pct"/>
          </w:tcPr>
          <w:p w:rsidR="00BE4025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4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100.00</w:t>
            </w:r>
          </w:p>
        </w:tc>
        <w:tc>
          <w:tcPr>
            <w:tcW w:w="60" w:type="pct"/>
          </w:tcPr>
          <w:p w:rsidR="00BE4025" w:rsidRPr="00144E97" w:rsidRDefault="00BE4025" w:rsidP="001B47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6" w:type="pct"/>
          </w:tcPr>
          <w:p w:rsidR="00BE4025" w:rsidRDefault="00BE4025" w:rsidP="003543F4">
            <w:pPr>
              <w:tabs>
                <w:tab w:val="clear" w:pos="227"/>
                <w:tab w:val="clear" w:pos="454"/>
                <w:tab w:val="clear" w:pos="680"/>
                <w:tab w:val="left" w:pos="4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100.00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7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82" w:right="-79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8D096E" w:rsidTr="00666FF1">
        <w:trPr>
          <w:cantSplit/>
          <w:trHeight w:hRule="exact" w:val="720"/>
        </w:trPr>
        <w:tc>
          <w:tcPr>
            <w:tcW w:w="1103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Mega Lifesciences </w:t>
            </w:r>
            <w:proofErr w:type="spellStart"/>
            <w:r w:rsidRPr="00144E97">
              <w:rPr>
                <w:rFonts w:ascii="Angsana New" w:hAnsi="Angsana New"/>
                <w:sz w:val="30"/>
                <w:szCs w:val="30"/>
              </w:rPr>
              <w:t>Sdn.Bhd</w:t>
            </w:r>
            <w:proofErr w:type="spellEnd"/>
            <w:r w:rsidRPr="00144E97">
              <w:rPr>
                <w:rFonts w:ascii="Angsana New" w:hAnsi="Angsana New"/>
                <w:sz w:val="30"/>
                <w:szCs w:val="30"/>
              </w:rPr>
              <w:t xml:space="preserve">.     </w:t>
            </w:r>
          </w:p>
        </w:tc>
        <w:tc>
          <w:tcPr>
            <w:tcW w:w="655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:rsidR="00BE4025" w:rsidRPr="00144E97" w:rsidRDefault="00BE4025" w:rsidP="003543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297" w:type="pct"/>
          </w:tcPr>
          <w:p w:rsidR="00BE4025" w:rsidRPr="00144E97" w:rsidRDefault="00BE4025" w:rsidP="001B4735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FD5CAF"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60" w:type="pct"/>
          </w:tcPr>
          <w:p w:rsidR="00BE4025" w:rsidRPr="00D869F0" w:rsidRDefault="00BE4025" w:rsidP="001B473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firstLine="3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FD5CAF"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60" w:type="pct"/>
          </w:tcPr>
          <w:p w:rsidR="00BE4025" w:rsidRPr="00D869F0" w:rsidRDefault="00BE4025" w:rsidP="003543F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firstLine="3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BE4025" w:rsidRPr="00D869F0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9F0">
              <w:rPr>
                <w:rFonts w:ascii="Angsana New" w:hAnsi="Angsana New" w:cs="Angsana New"/>
                <w:sz w:val="30"/>
                <w:szCs w:val="30"/>
                <w:lang w:bidi="th-TH"/>
              </w:rPr>
              <w:t>643,781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D869F0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9F0">
              <w:rPr>
                <w:rFonts w:ascii="Angsana New" w:hAnsi="Angsana New" w:cs="Angsana New"/>
                <w:sz w:val="30"/>
                <w:szCs w:val="30"/>
                <w:lang w:bidi="th-TH"/>
              </w:rPr>
              <w:t>643,781</w:t>
            </w: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644,294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</w:tcPr>
          <w:p w:rsidR="00BE4025" w:rsidRPr="00492BB2" w:rsidRDefault="00BE4025" w:rsidP="004179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644,294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113,268</w:t>
            </w:r>
          </w:p>
        </w:tc>
        <w:tc>
          <w:tcPr>
            <w:tcW w:w="60" w:type="pct"/>
          </w:tcPr>
          <w:p w:rsidR="00BE4025" w:rsidRPr="00C57750" w:rsidRDefault="00BE4025" w:rsidP="003543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C32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  <w:tr w:rsidR="00BE4025" w:rsidRPr="008D096E" w:rsidTr="00666FF1">
        <w:trPr>
          <w:cantSplit/>
          <w:trHeight w:hRule="exact" w:val="720"/>
        </w:trPr>
        <w:tc>
          <w:tcPr>
            <w:tcW w:w="1103" w:type="pct"/>
          </w:tcPr>
          <w:p w:rsidR="00BE4025" w:rsidRPr="00144E97" w:rsidRDefault="00BE4025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AC2">
              <w:rPr>
                <w:rFonts w:ascii="Angsana New" w:hAnsi="Angsana New"/>
                <w:sz w:val="30"/>
                <w:szCs w:val="30"/>
              </w:rPr>
              <w:t>Mega We Care Tanzania Ltd.</w:t>
            </w:r>
          </w:p>
        </w:tc>
        <w:tc>
          <w:tcPr>
            <w:tcW w:w="655" w:type="pct"/>
          </w:tcPr>
          <w:p w:rsidR="00BE4025" w:rsidRPr="00740AC2" w:rsidRDefault="00BE4025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AC2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</w:t>
            </w:r>
          </w:p>
          <w:p w:rsidR="00BE4025" w:rsidRPr="00144E97" w:rsidRDefault="00BE4025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AC2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:rsidR="00BE4025" w:rsidRPr="00740AC2" w:rsidRDefault="00BE4025" w:rsidP="00AD5A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0AC2">
              <w:rPr>
                <w:rFonts w:ascii="Angsana New" w:hAnsi="Angsana New" w:hint="cs"/>
                <w:sz w:val="30"/>
                <w:szCs w:val="30"/>
                <w:cs/>
              </w:rPr>
              <w:t>แทนซาเนีย</w:t>
            </w:r>
          </w:p>
        </w:tc>
        <w:tc>
          <w:tcPr>
            <w:tcW w:w="297" w:type="pct"/>
          </w:tcPr>
          <w:p w:rsidR="00BE4025" w:rsidRPr="00D869F0" w:rsidRDefault="00BE4025" w:rsidP="00AD5ACA">
            <w:pPr>
              <w:pStyle w:val="acctmergecolhdg"/>
              <w:spacing w:line="240" w:lineRule="auto"/>
              <w:ind w:right="5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100.00</w:t>
            </w:r>
          </w:p>
        </w:tc>
        <w:tc>
          <w:tcPr>
            <w:tcW w:w="60" w:type="pct"/>
          </w:tcPr>
          <w:p w:rsidR="00BE4025" w:rsidRPr="00D869F0" w:rsidRDefault="00BE4025" w:rsidP="00AD5A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Times New Roman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96" w:type="pct"/>
          </w:tcPr>
          <w:p w:rsidR="00BE4025" w:rsidRPr="00740AC2" w:rsidRDefault="00BE4025" w:rsidP="00AD5ACA">
            <w:pPr>
              <w:pStyle w:val="acctmergecolhdg"/>
              <w:spacing w:line="240" w:lineRule="auto"/>
              <w:ind w:right="-340"/>
              <w:rPr>
                <w:rFonts w:ascii="Angsana New" w:hAnsi="Angsana New"/>
                <w:b w:val="0"/>
                <w:sz w:val="30"/>
                <w:szCs w:val="30"/>
              </w:rPr>
            </w:pPr>
            <w:r w:rsidRPr="00740AC2">
              <w:rPr>
                <w:rFonts w:ascii="Angsana New" w:hAnsi="Angsana New"/>
                <w:b w:val="0"/>
                <w:sz w:val="30"/>
                <w:szCs w:val="30"/>
              </w:rPr>
              <w:t>-</w:t>
            </w:r>
          </w:p>
        </w:tc>
        <w:tc>
          <w:tcPr>
            <w:tcW w:w="60" w:type="pct"/>
          </w:tcPr>
          <w:p w:rsidR="00BE4025" w:rsidRPr="00D869F0" w:rsidRDefault="00BE4025" w:rsidP="00AD5AC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firstLine="3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9" w:type="pct"/>
          </w:tcPr>
          <w:p w:rsidR="00BE4025" w:rsidRPr="00D869F0" w:rsidRDefault="00BE4025" w:rsidP="00AD5AC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1,323</w:t>
            </w:r>
          </w:p>
        </w:tc>
        <w:tc>
          <w:tcPr>
            <w:tcW w:w="60" w:type="pct"/>
          </w:tcPr>
          <w:p w:rsidR="00BE4025" w:rsidRPr="00144E97" w:rsidRDefault="00BE4025" w:rsidP="00AD5AC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144E97" w:rsidRDefault="00BE4025" w:rsidP="00AD5ACA">
            <w:pPr>
              <w:pStyle w:val="acctmergecolhdg"/>
              <w:tabs>
                <w:tab w:val="decimal" w:pos="619"/>
                <w:tab w:val="decimal" w:pos="806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-</w:t>
            </w:r>
          </w:p>
        </w:tc>
        <w:tc>
          <w:tcPr>
            <w:tcW w:w="62" w:type="pct"/>
          </w:tcPr>
          <w:p w:rsidR="00BE4025" w:rsidRPr="00144E97" w:rsidRDefault="00BE4025" w:rsidP="00AD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1,323</w:t>
            </w:r>
          </w:p>
        </w:tc>
        <w:tc>
          <w:tcPr>
            <w:tcW w:w="64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</w:tcPr>
          <w:p w:rsidR="00BE4025" w:rsidRPr="00492BB2" w:rsidRDefault="00BE4025" w:rsidP="00AD5AC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60" w:type="pct"/>
          </w:tcPr>
          <w:p w:rsidR="00BE4025" w:rsidRPr="00144E97" w:rsidRDefault="00BE4025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:rsidR="00BE4025" w:rsidRPr="00144E97" w:rsidRDefault="00BE4025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" w:type="pct"/>
          </w:tcPr>
          <w:p w:rsidR="00BE4025" w:rsidRPr="00144E97" w:rsidRDefault="00BE4025" w:rsidP="00AD5A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6" w:type="pct"/>
          </w:tcPr>
          <w:p w:rsidR="00BE4025" w:rsidRPr="00144E97" w:rsidRDefault="00BE4025" w:rsidP="00AD5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8D096E" w:rsidTr="00666FF1">
        <w:trPr>
          <w:cantSplit/>
        </w:trPr>
        <w:tc>
          <w:tcPr>
            <w:tcW w:w="1103" w:type="pct"/>
          </w:tcPr>
          <w:p w:rsidR="00BE4025" w:rsidRPr="00144E97" w:rsidRDefault="00BE4025" w:rsidP="003543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รวมบริษัทย่อยทางตรง</w:t>
            </w:r>
          </w:p>
        </w:tc>
        <w:tc>
          <w:tcPr>
            <w:tcW w:w="655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9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:rsidR="00BE4025" w:rsidRDefault="00BE4025" w:rsidP="00354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3" w:type="pct"/>
          </w:tcPr>
          <w:p w:rsidR="00BE4025" w:rsidRPr="00492BB2" w:rsidRDefault="00BE4025" w:rsidP="003543F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" w:type="pct"/>
          </w:tcPr>
          <w:p w:rsidR="00BE4025" w:rsidRPr="00144E97" w:rsidRDefault="00BE4025" w:rsidP="003543F4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757,189</w:t>
            </w:r>
          </w:p>
        </w:tc>
        <w:tc>
          <w:tcPr>
            <w:tcW w:w="64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755,866</w:t>
            </w:r>
          </w:p>
        </w:tc>
        <w:tc>
          <w:tcPr>
            <w:tcW w:w="60" w:type="pct"/>
          </w:tcPr>
          <w:p w:rsidR="00BE4025" w:rsidRPr="00144E97" w:rsidRDefault="00BE4025" w:rsidP="003543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4342F4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353,264</w:t>
            </w:r>
          </w:p>
        </w:tc>
        <w:tc>
          <w:tcPr>
            <w:tcW w:w="60" w:type="pct"/>
          </w:tcPr>
          <w:p w:rsidR="00BE4025" w:rsidRPr="00D869F0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4342F4" w:rsidRDefault="00BE4025" w:rsidP="00354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4,100</w:t>
            </w:r>
          </w:p>
        </w:tc>
      </w:tr>
    </w:tbl>
    <w:p w:rsidR="00A61061" w:rsidRPr="00144E97" w:rsidRDefault="00A61061" w:rsidP="00A61061">
      <w:pPr>
        <w:spacing w:line="240" w:lineRule="auto"/>
        <w:rPr>
          <w:rFonts w:ascii="Angsana New" w:hAnsi="Angsana New"/>
          <w:sz w:val="2"/>
          <w:szCs w:val="2"/>
        </w:rPr>
      </w:pPr>
      <w:r w:rsidRPr="00144E97">
        <w:rPr>
          <w:rFonts w:ascii="Angsana New" w:hAnsi="Angsana New"/>
        </w:rPr>
        <w:br w:type="page"/>
      </w:r>
    </w:p>
    <w:tbl>
      <w:tblPr>
        <w:tblW w:w="5177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44"/>
        <w:gridCol w:w="1926"/>
        <w:gridCol w:w="1194"/>
        <w:gridCol w:w="912"/>
        <w:gridCol w:w="175"/>
        <w:gridCol w:w="900"/>
        <w:gridCol w:w="165"/>
        <w:gridCol w:w="981"/>
        <w:gridCol w:w="165"/>
        <w:gridCol w:w="981"/>
        <w:gridCol w:w="168"/>
        <w:gridCol w:w="951"/>
        <w:gridCol w:w="172"/>
        <w:gridCol w:w="984"/>
        <w:gridCol w:w="175"/>
        <w:gridCol w:w="776"/>
        <w:gridCol w:w="172"/>
        <w:gridCol w:w="803"/>
      </w:tblGrid>
      <w:tr w:rsidR="008F35E5" w:rsidRPr="00144E97" w:rsidTr="00C63AF4">
        <w:trPr>
          <w:cantSplit/>
          <w:tblHeader/>
        </w:trPr>
        <w:tc>
          <w:tcPr>
            <w:tcW w:w="1145" w:type="pct"/>
          </w:tcPr>
          <w:p w:rsidR="00A61061" w:rsidRDefault="00A61061" w:rsidP="00636BCA">
            <w:pPr>
              <w:ind w:firstLine="70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lastRenderedPageBreak/>
              <w:br/>
            </w:r>
          </w:p>
          <w:p w:rsidR="00636BCA" w:rsidRPr="00144E97" w:rsidRDefault="00636BCA" w:rsidP="009579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97" w:type="pct"/>
          </w:tcPr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60" w:type="pct"/>
            <w:gridSpan w:val="3"/>
          </w:tcPr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55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gridSpan w:val="3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56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  <w:gridSpan w:val="3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36BCA" w:rsidRDefault="00636BCA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" w:type="pct"/>
          </w:tcPr>
          <w:p w:rsidR="00A61061" w:rsidRPr="00144E97" w:rsidRDefault="00A61061" w:rsidP="00A97F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3"/>
          </w:tcPr>
          <w:p w:rsidR="00636BCA" w:rsidRDefault="000B5183" w:rsidP="000B518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A61061" w:rsidRPr="00144E97">
              <w:rPr>
                <w:rFonts w:ascii="Angsana New" w:hAnsi="Angsana New"/>
                <w:sz w:val="30"/>
                <w:szCs w:val="30"/>
                <w:cs/>
              </w:rPr>
              <w:t>งินปันผลรับ</w:t>
            </w:r>
          </w:p>
          <w:p w:rsidR="00A61061" w:rsidRPr="00636BCA" w:rsidRDefault="00636BCA" w:rsidP="00636B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B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7283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36B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72832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72832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72832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72832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72832" w:rsidRPr="00F1763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6" w:type="pct"/>
          </w:tcPr>
          <w:p w:rsidR="00ED6642" w:rsidRPr="00144E97" w:rsidRDefault="00ED6642" w:rsidP="00ED66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6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8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6642" w:rsidRPr="00144E97" w:rsidTr="00C63AF4">
        <w:trPr>
          <w:cantSplit/>
          <w:tblHeader/>
        </w:trPr>
        <w:tc>
          <w:tcPr>
            <w:tcW w:w="1145" w:type="pct"/>
          </w:tcPr>
          <w:p w:rsidR="00ED6642" w:rsidRPr="00144E97" w:rsidRDefault="00ED6642" w:rsidP="00ED664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ED6642" w:rsidRPr="00144E97" w:rsidRDefault="00ED6642" w:rsidP="00ED6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5" w:type="pct"/>
          </w:tcPr>
          <w:p w:rsidR="00ED6642" w:rsidRPr="00144E97" w:rsidRDefault="00ED6642" w:rsidP="00ED664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03" w:type="pct"/>
            <w:gridSpan w:val="11"/>
          </w:tcPr>
          <w:p w:rsidR="00ED6642" w:rsidRPr="00144E97" w:rsidRDefault="00ED6642" w:rsidP="00ED664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144E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</w:tr>
      <w:tr w:rsidR="00ED6642" w:rsidRPr="00144E97" w:rsidTr="00AF7A69">
        <w:trPr>
          <w:cantSplit/>
        </w:trPr>
        <w:tc>
          <w:tcPr>
            <w:tcW w:w="5000" w:type="pct"/>
            <w:gridSpan w:val="18"/>
          </w:tcPr>
          <w:p w:rsidR="00ED6642" w:rsidRPr="00144E97" w:rsidRDefault="00ED6642" w:rsidP="00ED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(ลงทุนผ่านทางบริษัท เมก้า ไลฟ์ไซแอ็นซ์ พีทีวาย จำกัด ประเทศไทย)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(Australia)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</w:rPr>
              <w:t>Pty.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640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และรับจ้างผลิต</w:t>
            </w:r>
          </w:p>
        </w:tc>
        <w:tc>
          <w:tcPr>
            <w:tcW w:w="397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03" w:type="pct"/>
          </w:tcPr>
          <w:p w:rsidR="00BE4025" w:rsidRPr="00144E97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492BB2" w:rsidRDefault="00BE4025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6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7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492BB2" w:rsidRDefault="00BE4025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BF2755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BF2755" w:rsidRDefault="00BE4025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(Vietnam) Limited</w:t>
            </w:r>
          </w:p>
        </w:tc>
        <w:tc>
          <w:tcPr>
            <w:tcW w:w="640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03" w:type="pct"/>
          </w:tcPr>
          <w:p w:rsidR="00BE4025" w:rsidRPr="00144E97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8D5D88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8D5D88" w:rsidRDefault="00BE4025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6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7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C63AF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4F46DD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PT Mega Lifesciences</w:t>
            </w:r>
          </w:p>
        </w:tc>
        <w:tc>
          <w:tcPr>
            <w:tcW w:w="640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03" w:type="pct"/>
          </w:tcPr>
          <w:p w:rsidR="00BE4025" w:rsidRPr="00144E97" w:rsidRDefault="00BE4025" w:rsidP="001B4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4F46DD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15,163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4F46DD" w:rsidRDefault="00BE4025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15,163</w:t>
            </w:r>
          </w:p>
        </w:tc>
        <w:tc>
          <w:tcPr>
            <w:tcW w:w="56" w:type="pct"/>
          </w:tcPr>
          <w:p w:rsidR="00BE4025" w:rsidRPr="004F46DD" w:rsidRDefault="00BE4025" w:rsidP="00C63AF4">
            <w:pPr>
              <w:pStyle w:val="acctmergecolhdg"/>
              <w:tabs>
                <w:tab w:val="decimal" w:pos="619"/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16" w:type="pct"/>
          </w:tcPr>
          <w:p w:rsidR="00BE4025" w:rsidRPr="00382CBD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CBD">
              <w:rPr>
                <w:rFonts w:ascii="Angsana New" w:hAnsi="Angsana New"/>
                <w:sz w:val="30"/>
                <w:szCs w:val="30"/>
                <w:lang w:val="en-US" w:bidi="th-TH"/>
              </w:rPr>
              <w:t>15,012</w:t>
            </w:r>
          </w:p>
        </w:tc>
        <w:tc>
          <w:tcPr>
            <w:tcW w:w="57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382CBD" w:rsidRDefault="00BE4025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CBD">
              <w:rPr>
                <w:rFonts w:ascii="Angsana New" w:hAnsi="Angsana New"/>
                <w:sz w:val="30"/>
                <w:szCs w:val="30"/>
                <w:lang w:val="en-US" w:bidi="th-TH"/>
              </w:rPr>
              <w:t>15,012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BF2755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BF2755" w:rsidRDefault="00BE4025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PTY Limited</w:t>
            </w:r>
          </w:p>
        </w:tc>
        <w:tc>
          <w:tcPr>
            <w:tcW w:w="640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BE4025" w:rsidRPr="00144E97" w:rsidRDefault="00BE4025" w:rsidP="00C63A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03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4F46DD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15,281</w:t>
            </w:r>
          </w:p>
        </w:tc>
        <w:tc>
          <w:tcPr>
            <w:tcW w:w="55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4F46DD" w:rsidRDefault="00BE4025" w:rsidP="00C63AF4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6DD">
              <w:rPr>
                <w:rFonts w:ascii="Angsana New" w:hAnsi="Angsana New"/>
                <w:sz w:val="30"/>
                <w:szCs w:val="30"/>
                <w:lang w:val="en-US" w:bidi="th-TH"/>
              </w:rPr>
              <w:t>15,281</w:t>
            </w:r>
          </w:p>
        </w:tc>
        <w:tc>
          <w:tcPr>
            <w:tcW w:w="56" w:type="pct"/>
          </w:tcPr>
          <w:p w:rsidR="00BE4025" w:rsidRPr="00144E97" w:rsidRDefault="00BE4025" w:rsidP="00C63AF4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7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C63AF4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8" w:type="pct"/>
          </w:tcPr>
          <w:p w:rsidR="00BE4025" w:rsidRPr="00144E97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4F46DD" w:rsidRDefault="00BE4025" w:rsidP="00C63A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C6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lastRenderedPageBreak/>
              <w:t>Mega Lifesciences Nigeria Limited</w:t>
            </w:r>
          </w:p>
        </w:tc>
        <w:tc>
          <w:tcPr>
            <w:tcW w:w="640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397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303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6" w:type="pct"/>
          </w:tcPr>
          <w:p w:rsidR="00BE4025" w:rsidRPr="00144E97" w:rsidRDefault="00BE4025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17,892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17,892</w:t>
            </w:r>
          </w:p>
        </w:tc>
        <w:tc>
          <w:tcPr>
            <w:tcW w:w="58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Ghana Limited</w:t>
            </w:r>
          </w:p>
        </w:tc>
        <w:tc>
          <w:tcPr>
            <w:tcW w:w="640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กาน่า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9,469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9,469</w:t>
            </w:r>
          </w:p>
        </w:tc>
        <w:tc>
          <w:tcPr>
            <w:tcW w:w="56" w:type="pct"/>
          </w:tcPr>
          <w:p w:rsidR="00BE4025" w:rsidRPr="00144E97" w:rsidRDefault="00BE4025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10,185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10,185</w:t>
            </w:r>
          </w:p>
        </w:tc>
        <w:tc>
          <w:tcPr>
            <w:tcW w:w="58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Private Limited</w:t>
            </w:r>
          </w:p>
        </w:tc>
        <w:tc>
          <w:tcPr>
            <w:tcW w:w="640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BE4025" w:rsidRPr="00144E97" w:rsidRDefault="00BE4025" w:rsidP="008A7CA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8A7CA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8A7C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4,777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4,777</w:t>
            </w:r>
          </w:p>
        </w:tc>
        <w:tc>
          <w:tcPr>
            <w:tcW w:w="56" w:type="pct"/>
          </w:tcPr>
          <w:p w:rsidR="00BE4025" w:rsidRPr="00144E97" w:rsidRDefault="00BE4025" w:rsidP="008A7CA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7,641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8A7CA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7,641</w:t>
            </w:r>
          </w:p>
        </w:tc>
        <w:tc>
          <w:tcPr>
            <w:tcW w:w="58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8A7CA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8A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  <w:trHeight w:val="432"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Limited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F20DEA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  <w:r w:rsidR="00BE40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884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2,534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90,653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12,303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</w:tcPr>
          <w:p w:rsidR="00BE4025" w:rsidRPr="00144E97" w:rsidRDefault="00BE4025" w:rsidP="00D75255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31,927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 อี-เซ็นซ จำกัด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ออกแบบพัฒนาระบบ</w:t>
            </w:r>
          </w:p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และบริการอื่นๆ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99.96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99.96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499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499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Products (Mauritius) Limited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410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410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4,992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4,992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Mega Lifesciences Pte. Ltd.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สิงค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โปร์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1B47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5" w:type="pct"/>
          </w:tcPr>
          <w:p w:rsidR="00BE4025" w:rsidRPr="00144E97" w:rsidRDefault="00BE4025" w:rsidP="001B473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1B4735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007392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61,820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pct"/>
          </w:tcPr>
          <w:p w:rsidR="00BE4025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</w:tcPr>
          <w:p w:rsidR="00BE4025" w:rsidRPr="004F46D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4F46DD" w:rsidRDefault="00BE4025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Default="00BE4025" w:rsidP="009D131B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25" w:rsidRPr="0008598A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lastRenderedPageBreak/>
              <w:t>Mega Lifesciences PTY Peru S.A.C.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เปรู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55" w:type="pct"/>
          </w:tcPr>
          <w:p w:rsidR="00BE4025" w:rsidRPr="004F46D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1,530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1,530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08598A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>MAXXCARE Limited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03" w:type="pct"/>
          </w:tcPr>
          <w:p w:rsidR="00BE4025" w:rsidRPr="00492BB2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492BB2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622,216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536,227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:rsidR="00BE4025" w:rsidRPr="00635B33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622,216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</w:tcPr>
          <w:p w:rsidR="00BE4025" w:rsidRPr="00635B33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536,227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</w:tcPr>
          <w:p w:rsidR="00BE4025" w:rsidRPr="00144E9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3B078C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08598A" w:rsidTr="00C63AF4">
        <w:trPr>
          <w:cantSplit/>
        </w:trPr>
        <w:tc>
          <w:tcPr>
            <w:tcW w:w="1145" w:type="pct"/>
          </w:tcPr>
          <w:p w:rsidR="00BE4025" w:rsidRPr="008A7D2D" w:rsidRDefault="00BE4025" w:rsidP="009D131B">
            <w:pPr>
              <w:rPr>
                <w:rFonts w:ascii="Angsana New" w:hAnsi="Angsana New"/>
                <w:sz w:val="30"/>
                <w:szCs w:val="30"/>
              </w:rPr>
            </w:pPr>
            <w:r w:rsidRPr="008A7D2D">
              <w:rPr>
                <w:rFonts w:ascii="Angsana New" w:hAnsi="Angsana New"/>
                <w:sz w:val="30"/>
                <w:szCs w:val="30"/>
              </w:rPr>
              <w:t>MAXXCARE Company Ltd.</w:t>
            </w:r>
          </w:p>
        </w:tc>
        <w:tc>
          <w:tcPr>
            <w:tcW w:w="640" w:type="pct"/>
          </w:tcPr>
          <w:p w:rsidR="00BE4025" w:rsidRPr="008A7D2D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7D2D">
              <w:rPr>
                <w:rFonts w:ascii="Angsana New" w:hAnsi="Angsana New"/>
                <w:sz w:val="30"/>
                <w:szCs w:val="30"/>
                <w:cs/>
              </w:rPr>
              <w:t>ธุรกิจจัดจำหน่าย</w:t>
            </w:r>
          </w:p>
        </w:tc>
        <w:tc>
          <w:tcPr>
            <w:tcW w:w="397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D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303" w:type="pct"/>
          </w:tcPr>
          <w:p w:rsidR="00BE4025" w:rsidRPr="008A7D2D" w:rsidRDefault="00BE4025" w:rsidP="001B4735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D2D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D2D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BE4025" w:rsidRPr="008A7D2D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5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6" w:type="pct"/>
          </w:tcPr>
          <w:p w:rsidR="00BE4025" w:rsidRPr="008A7D2D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BE4025" w:rsidRPr="008A7D2D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7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D2D">
              <w:rPr>
                <w:rFonts w:ascii="Angsana New" w:hAnsi="Angsana New"/>
                <w:sz w:val="30"/>
                <w:szCs w:val="30"/>
                <w:lang w:bidi="th-TH"/>
              </w:rPr>
              <w:t>3,253</w:t>
            </w:r>
          </w:p>
        </w:tc>
        <w:tc>
          <w:tcPr>
            <w:tcW w:w="58" w:type="pct"/>
          </w:tcPr>
          <w:p w:rsidR="00BE4025" w:rsidRPr="009C5C3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BE4025" w:rsidRPr="009C5C37" w:rsidRDefault="00BE4025" w:rsidP="001B4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9C5C3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BE4025" w:rsidRPr="009C5C3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025" w:rsidRPr="00503317" w:rsidTr="00C63AF4">
        <w:trPr>
          <w:cantSplit/>
        </w:trPr>
        <w:tc>
          <w:tcPr>
            <w:tcW w:w="1145" w:type="pct"/>
          </w:tcPr>
          <w:p w:rsidR="00BE4025" w:rsidRPr="008A7D2D" w:rsidRDefault="00BE4025" w:rsidP="009D13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" w:type="pct"/>
          </w:tcPr>
          <w:p w:rsidR="00BE4025" w:rsidRPr="008A7D2D" w:rsidRDefault="00BE4025" w:rsidP="009D131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6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BE4025" w:rsidRPr="008A7D2D" w:rsidRDefault="00BE4025" w:rsidP="009D131B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DB2C47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1,375,87</w:t>
            </w:r>
            <w:r w:rsidR="002736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57" w:type="pct"/>
          </w:tcPr>
          <w:p w:rsidR="00BE4025" w:rsidRPr="008A7D2D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503317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33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1,211,533</w:t>
            </w:r>
          </w:p>
        </w:tc>
        <w:tc>
          <w:tcPr>
            <w:tcW w:w="58" w:type="pct"/>
          </w:tcPr>
          <w:p w:rsidR="00BE4025" w:rsidRPr="0050331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08598A" w:rsidRDefault="000E0578" w:rsidP="000E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BE4025">
              <w:rPr>
                <w:rFonts w:ascii="Angsana New" w:hAnsi="Angsana New"/>
                <w:b/>
                <w:bCs/>
                <w:sz w:val="30"/>
                <w:szCs w:val="30"/>
              </w:rPr>
              <w:t>61,820</w:t>
            </w:r>
          </w:p>
        </w:tc>
        <w:tc>
          <w:tcPr>
            <w:tcW w:w="57" w:type="pct"/>
          </w:tcPr>
          <w:p w:rsidR="00BE4025" w:rsidRPr="0008598A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08598A" w:rsidRDefault="000E0578" w:rsidP="000E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BE4025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BA4488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</w:tr>
      <w:tr w:rsidR="00BE4025" w:rsidRPr="00144E97" w:rsidTr="00AF7A69">
        <w:trPr>
          <w:cantSplit/>
        </w:trPr>
        <w:tc>
          <w:tcPr>
            <w:tcW w:w="5000" w:type="pct"/>
            <w:gridSpan w:val="18"/>
          </w:tcPr>
          <w:p w:rsidR="00BE4025" w:rsidRPr="00144E97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(ลงทุนผ่านทางบริษัท </w:t>
            </w: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Mega Lifesciences </w:t>
            </w:r>
            <w:proofErr w:type="spellStart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Sdn</w:t>
            </w:r>
            <w:proofErr w:type="spellEnd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proofErr w:type="spellStart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Bhd</w:t>
            </w:r>
            <w:proofErr w:type="spellEnd"/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BE4025" w:rsidRPr="00144E97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Bio-Life Marketing </w:t>
            </w:r>
            <w:proofErr w:type="spellStart"/>
            <w:r w:rsidRPr="00144E9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144E97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03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78C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B078C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BE4025" w:rsidRPr="00144E97" w:rsidRDefault="00BE4025" w:rsidP="009D131B">
            <w:pPr>
              <w:pStyle w:val="acctfourfigures"/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11,977</w:t>
            </w:r>
          </w:p>
        </w:tc>
        <w:tc>
          <w:tcPr>
            <w:tcW w:w="5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BE4025" w:rsidRPr="00144E97" w:rsidRDefault="00BE4025" w:rsidP="009D131B">
            <w:pPr>
              <w:pStyle w:val="acctfourfigures"/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11,977</w:t>
            </w:r>
          </w:p>
        </w:tc>
        <w:tc>
          <w:tcPr>
            <w:tcW w:w="56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:rsidR="00BE4025" w:rsidRPr="003B078C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617,656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:rsidR="00BE4025" w:rsidRPr="003B078C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617,656</w:t>
            </w:r>
          </w:p>
        </w:tc>
        <w:tc>
          <w:tcPr>
            <w:tcW w:w="58" w:type="pct"/>
          </w:tcPr>
          <w:p w:rsidR="00BE4025" w:rsidRPr="003B078C" w:rsidRDefault="00BE4025" w:rsidP="009D131B">
            <w:pPr>
              <w:tabs>
                <w:tab w:val="clear" w:pos="227"/>
                <w:tab w:val="clear" w:pos="454"/>
                <w:tab w:val="left" w:pos="540"/>
                <w:tab w:val="decimal" w:pos="734"/>
              </w:tabs>
              <w:spacing w:line="380" w:lineRule="exact"/>
              <w:jc w:val="thaiDistribute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258" w:type="pct"/>
          </w:tcPr>
          <w:p w:rsidR="00BE4025" w:rsidRPr="0008598A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" w:type="pct"/>
          </w:tcPr>
          <w:p w:rsidR="00BE4025" w:rsidRPr="003B078C" w:rsidRDefault="00BE4025" w:rsidP="009D131B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pct"/>
          </w:tcPr>
          <w:p w:rsidR="00BE4025" w:rsidRPr="008A7D2D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16,421</w:t>
            </w:r>
          </w:p>
        </w:tc>
      </w:tr>
      <w:tr w:rsidR="00BE4025" w:rsidRPr="0008598A" w:rsidTr="00C63AF4">
        <w:trPr>
          <w:cantSplit/>
        </w:trPr>
        <w:tc>
          <w:tcPr>
            <w:tcW w:w="1145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รวมบริษัทย่อยทางอ้อม</w:t>
            </w:r>
          </w:p>
        </w:tc>
        <w:tc>
          <w:tcPr>
            <w:tcW w:w="640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pct"/>
          </w:tcPr>
          <w:p w:rsidR="00BE4025" w:rsidRPr="00144E97" w:rsidRDefault="00BE4025" w:rsidP="009D13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</w:tcPr>
          <w:p w:rsidR="00BE4025" w:rsidRPr="00144E97" w:rsidRDefault="00BE4025" w:rsidP="009D131B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:rsidR="00BE4025" w:rsidRPr="00144E97" w:rsidRDefault="00BE4025" w:rsidP="009D131B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6" w:type="pct"/>
            <w:tcBorders>
              <w:bottom w:val="nil"/>
            </w:tcBorders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" w:type="pct"/>
          </w:tcPr>
          <w:p w:rsidR="00BE4025" w:rsidRPr="00144E97" w:rsidRDefault="00BE4025" w:rsidP="009D131B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144E97" w:rsidRDefault="00BE4025" w:rsidP="00C72832">
            <w:pPr>
              <w:pStyle w:val="acctfourfigures"/>
              <w:tabs>
                <w:tab w:val="clear" w:pos="765"/>
                <w:tab w:val="decimal" w:pos="798"/>
              </w:tabs>
              <w:spacing w:line="36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1,993,52</w:t>
            </w:r>
            <w:r w:rsidR="00F20DE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57" w:type="pct"/>
          </w:tcPr>
          <w:p w:rsidR="00BE4025" w:rsidRPr="00144E97" w:rsidRDefault="00BE4025" w:rsidP="009D131B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7D2D">
              <w:rPr>
                <w:b/>
                <w:bCs/>
                <w:sz w:val="20"/>
              </w:rPr>
              <w:t>1,829,189</w:t>
            </w:r>
          </w:p>
        </w:tc>
        <w:tc>
          <w:tcPr>
            <w:tcW w:w="58" w:type="pct"/>
          </w:tcPr>
          <w:p w:rsidR="00BE4025" w:rsidRPr="00144E97" w:rsidRDefault="00BE4025" w:rsidP="009D131B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08598A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61,820</w:t>
            </w:r>
          </w:p>
        </w:tc>
        <w:tc>
          <w:tcPr>
            <w:tcW w:w="57" w:type="pct"/>
          </w:tcPr>
          <w:p w:rsidR="00BE4025" w:rsidRPr="0008598A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BE4025" w:rsidRPr="0008598A" w:rsidRDefault="00BE4025" w:rsidP="009D1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48,348</w:t>
            </w:r>
          </w:p>
        </w:tc>
      </w:tr>
    </w:tbl>
    <w:p w:rsidR="00387ACC" w:rsidRPr="00144E97" w:rsidRDefault="00387ACC" w:rsidP="0055166E">
      <w:pPr>
        <w:rPr>
          <w:rFonts w:ascii="Angsana New" w:hAnsi="Angsana New"/>
          <w:sz w:val="30"/>
          <w:szCs w:val="30"/>
        </w:rPr>
      </w:pPr>
    </w:p>
    <w:p w:rsidR="00387ACC" w:rsidRPr="00144E97" w:rsidRDefault="00387ACC" w:rsidP="003B078C">
      <w:pPr>
        <w:tabs>
          <w:tab w:val="left" w:pos="14310"/>
        </w:tabs>
        <w:rPr>
          <w:rFonts w:ascii="Angsana New" w:hAnsi="Angsana New"/>
          <w:sz w:val="30"/>
          <w:szCs w:val="30"/>
        </w:rPr>
        <w:sectPr w:rsidR="00387ACC" w:rsidRPr="00144E97" w:rsidSect="009138E9">
          <w:headerReference w:type="default" r:id="rId11"/>
          <w:footerReference w:type="default" r:id="rId12"/>
          <w:type w:val="nextColumn"/>
          <w:pgSz w:w="16834" w:h="11909" w:orient="landscape" w:code="9"/>
          <w:pgMar w:top="691" w:right="1152" w:bottom="576" w:left="1152" w:header="720" w:footer="347" w:gutter="0"/>
          <w:cols w:space="720"/>
          <w:docGrid w:linePitch="245"/>
        </w:sectPr>
      </w:pPr>
    </w:p>
    <w:p w:rsidR="00F96958" w:rsidRPr="00144E97" w:rsidRDefault="00574B0A" w:rsidP="006E6511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ED6642" w:rsidRDefault="00ED6642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ED6642" w:rsidRPr="00144E97" w:rsidRDefault="00ED6642" w:rsidP="006E6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E651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E4C61">
        <w:rPr>
          <w:rFonts w:ascii="Angsana New" w:hAnsi="Angsana New"/>
          <w:sz w:val="30"/>
          <w:szCs w:val="30"/>
        </w:rPr>
        <w:t>30</w:t>
      </w:r>
      <w:r w:rsidRPr="00CA7F0E">
        <w:rPr>
          <w:rFonts w:ascii="Angsana New" w:hAnsi="Angsana New"/>
          <w:sz w:val="30"/>
          <w:szCs w:val="30"/>
          <w:cs/>
        </w:rPr>
        <w:t xml:space="preserve"> </w:t>
      </w:r>
      <w:r w:rsidR="006E6511" w:rsidRPr="00F1763E">
        <w:rPr>
          <w:rFonts w:ascii="Angsana New" w:hAnsi="Angsana New" w:hint="cs"/>
          <w:sz w:val="30"/>
          <w:szCs w:val="30"/>
          <w:cs/>
        </w:rPr>
        <w:t>กันยายน</w:t>
      </w:r>
      <w:r w:rsidR="00CA7F0E" w:rsidRPr="00CA7F0E">
        <w:rPr>
          <w:rFonts w:ascii="Angsana New" w:hAnsi="Angsana New" w:hint="cs"/>
          <w:sz w:val="30"/>
          <w:szCs w:val="30"/>
          <w:cs/>
        </w:rPr>
        <w:t xml:space="preserve"> </w:t>
      </w:r>
      <w:r w:rsidR="00CA7F0E" w:rsidRPr="00CA7F0E">
        <w:rPr>
          <w:rFonts w:ascii="Angsana New" w:hAnsi="Angsana New"/>
          <w:sz w:val="30"/>
          <w:szCs w:val="30"/>
        </w:rPr>
        <w:t>2562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6E6511" w:rsidRPr="006E6511" w:rsidRDefault="006E6511" w:rsidP="006E6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07"/>
        <w:gridCol w:w="303"/>
        <w:gridCol w:w="1170"/>
        <w:gridCol w:w="270"/>
        <w:gridCol w:w="1440"/>
        <w:gridCol w:w="262"/>
        <w:gridCol w:w="8"/>
        <w:gridCol w:w="1080"/>
        <w:gridCol w:w="270"/>
        <w:gridCol w:w="1440"/>
      </w:tblGrid>
      <w:tr w:rsidR="00991777" w:rsidRPr="006E6511" w:rsidTr="00445CE7">
        <w:tc>
          <w:tcPr>
            <w:tcW w:w="3207" w:type="dxa"/>
          </w:tcPr>
          <w:p w:rsidR="00991777" w:rsidRPr="006E6511" w:rsidRDefault="00991777" w:rsidP="006E6511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:rsidR="00991777" w:rsidRPr="006E6511" w:rsidRDefault="00991777" w:rsidP="006E6511">
            <w:pPr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2" w:type="dxa"/>
            <w:gridSpan w:val="4"/>
          </w:tcPr>
          <w:p w:rsidR="00991777" w:rsidRPr="006E6511" w:rsidRDefault="00991777" w:rsidP="006E6511">
            <w:pPr>
              <w:ind w:left="-108" w:right="-11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E651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4"/>
          </w:tcPr>
          <w:p w:rsidR="00991777" w:rsidRPr="006E6511" w:rsidRDefault="00991777" w:rsidP="006E6511">
            <w:pPr>
              <w:ind w:left="-108" w:right="-11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511" w:rsidRPr="006E6511" w:rsidTr="007E6ABA">
        <w:trPr>
          <w:trHeight w:val="1109"/>
        </w:trPr>
        <w:tc>
          <w:tcPr>
            <w:tcW w:w="3207" w:type="dxa"/>
          </w:tcPr>
          <w:p w:rsidR="006E6511" w:rsidRPr="006E6511" w:rsidRDefault="006E6511" w:rsidP="006E6511">
            <w:pPr>
              <w:rPr>
                <w:rFonts w:ascii="Angsana New" w:eastAsia="MS Mincho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:rsidR="006E6511" w:rsidRPr="006E6511" w:rsidRDefault="006E6511" w:rsidP="006E6511">
            <w:pPr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6E6511" w:rsidRPr="006E6511" w:rsidRDefault="006E6511" w:rsidP="006E6511">
            <w:pPr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6E6511" w:rsidRPr="006E6511" w:rsidRDefault="006E6511" w:rsidP="006E6511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การซื้อและ</w:t>
            </w: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การโอนเข้า</w:t>
            </w:r>
            <w:r w:rsidRPr="006E6511"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  <w:r w:rsidR="00445CE7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การจำหน่าย</w:t>
            </w:r>
          </w:p>
          <w:p w:rsidR="00445CE7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และการโอนออก</w:t>
            </w:r>
            <w:r w:rsidR="00445CE7">
              <w:rPr>
                <w:rFonts w:ascii="Angsana New" w:eastAsia="MS Mincho" w:hAnsi="Angsana New"/>
                <w:sz w:val="28"/>
                <w:szCs w:val="28"/>
              </w:rPr>
              <w:t xml:space="preserve"> - </w:t>
            </w: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ราคาตามบัญชี</w:t>
            </w: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การซื้อและ</w:t>
            </w: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การโอนเข้า</w:t>
            </w:r>
            <w:r w:rsidR="00445CE7">
              <w:rPr>
                <w:rFonts w:ascii="Angsana New" w:eastAsia="MS Mincho" w:hAnsi="Angsana New"/>
                <w:sz w:val="28"/>
                <w:szCs w:val="28"/>
              </w:rPr>
              <w:t xml:space="preserve"> - </w:t>
            </w:r>
            <w:r w:rsidRPr="006E6511">
              <w:rPr>
                <w:rFonts w:ascii="Angsana New" w:eastAsia="MS Mincho" w:hAnsi="Angsana New"/>
                <w:sz w:val="28"/>
                <w:szCs w:val="28"/>
              </w:rPr>
              <w:t xml:space="preserve">    </w:t>
            </w: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การจำหน่าย</w:t>
            </w:r>
          </w:p>
          <w:p w:rsidR="00445CE7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และการโอนออก</w:t>
            </w:r>
            <w:r w:rsidR="00445CE7"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ราคาตามบัญชี</w:t>
            </w:r>
          </w:p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sz w:val="28"/>
                <w:szCs w:val="28"/>
                <w:cs/>
              </w:rPr>
              <w:t>สุทธิ</w:t>
            </w:r>
          </w:p>
        </w:tc>
      </w:tr>
      <w:tr w:rsidR="006E6511" w:rsidRPr="006E6511" w:rsidTr="00445CE7">
        <w:tc>
          <w:tcPr>
            <w:tcW w:w="3207" w:type="dxa"/>
          </w:tcPr>
          <w:p w:rsidR="006E6511" w:rsidRPr="006E6511" w:rsidRDefault="006E6511" w:rsidP="006E6511">
            <w:pPr>
              <w:ind w:left="-110" w:right="-13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3" w:type="dxa"/>
          </w:tcPr>
          <w:p w:rsidR="006E6511" w:rsidRPr="006E6511" w:rsidRDefault="006E6511" w:rsidP="006E6511">
            <w:pPr>
              <w:ind w:left="-110" w:right="-13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8"/>
          </w:tcPr>
          <w:p w:rsidR="006E6511" w:rsidRPr="006E6511" w:rsidRDefault="006E6511" w:rsidP="006E6511">
            <w:pPr>
              <w:ind w:left="-108" w:right="-11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651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511" w:rsidRPr="006E6511" w:rsidTr="007E6ABA">
        <w:trPr>
          <w:trHeight w:val="389"/>
        </w:trPr>
        <w:tc>
          <w:tcPr>
            <w:tcW w:w="3207" w:type="dxa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303" w:type="dxa"/>
            <w:vAlign w:val="bottom"/>
          </w:tcPr>
          <w:p w:rsidR="006E6511" w:rsidRPr="006E6511" w:rsidRDefault="006E6511" w:rsidP="006E6511">
            <w:pPr>
              <w:tabs>
                <w:tab w:val="clear" w:pos="907"/>
                <w:tab w:val="decimal" w:pos="405"/>
              </w:tabs>
              <w:ind w:left="-108" w:right="-2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237,844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8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(4,094)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187,016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(3,740)</w:t>
            </w:r>
          </w:p>
        </w:tc>
      </w:tr>
      <w:tr w:rsidR="006E6511" w:rsidRPr="006E6511" w:rsidTr="007E6ABA">
        <w:trPr>
          <w:trHeight w:val="389"/>
        </w:trPr>
        <w:tc>
          <w:tcPr>
            <w:tcW w:w="3207" w:type="dxa"/>
            <w:vAlign w:val="bottom"/>
          </w:tcPr>
          <w:p w:rsidR="006E6511" w:rsidRPr="006E6511" w:rsidRDefault="006E6511" w:rsidP="006E6511">
            <w:pPr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03" w:type="dxa"/>
            <w:vAlign w:val="bottom"/>
          </w:tcPr>
          <w:p w:rsidR="006E6511" w:rsidRPr="006E6511" w:rsidRDefault="006E6511" w:rsidP="006E6511">
            <w:pPr>
              <w:tabs>
                <w:tab w:val="clear" w:pos="907"/>
                <w:tab w:val="decimal" w:pos="405"/>
              </w:tabs>
              <w:ind w:left="-108" w:right="-2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68,500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8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(5,029)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63,869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(4,910)</w:t>
            </w:r>
          </w:p>
        </w:tc>
      </w:tr>
      <w:tr w:rsidR="006E6511" w:rsidRPr="006E6511" w:rsidTr="007E6ABA">
        <w:tc>
          <w:tcPr>
            <w:tcW w:w="3510" w:type="dxa"/>
            <w:gridSpan w:val="2"/>
            <w:vAlign w:val="bottom"/>
          </w:tcPr>
          <w:p w:rsidR="006E6511" w:rsidRPr="006E6511" w:rsidRDefault="006E6511" w:rsidP="006E6511">
            <w:pPr>
              <w:ind w:left="-18" w:right="-131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25,907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decimal" w:pos="873"/>
              </w:tabs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(411)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2,896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decimal" w:pos="873"/>
              </w:tabs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(55)</w:t>
            </w:r>
          </w:p>
        </w:tc>
      </w:tr>
      <w:tr w:rsidR="006E6511" w:rsidRPr="006E6511" w:rsidTr="007E6ABA">
        <w:tc>
          <w:tcPr>
            <w:tcW w:w="3510" w:type="dxa"/>
            <w:gridSpan w:val="2"/>
            <w:vAlign w:val="bottom"/>
          </w:tcPr>
          <w:p w:rsidR="006E6511" w:rsidRPr="006E6511" w:rsidRDefault="006E6511" w:rsidP="006E6511">
            <w:pPr>
              <w:ind w:left="-1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25,043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(401)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2,349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6E6511" w:rsidRPr="006E6511" w:rsidRDefault="00BE4025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(5)</w:t>
            </w:r>
          </w:p>
        </w:tc>
      </w:tr>
      <w:tr w:rsidR="006E6511" w:rsidRPr="006E6511" w:rsidTr="007E6ABA">
        <w:tc>
          <w:tcPr>
            <w:tcW w:w="3510" w:type="dxa"/>
            <w:gridSpan w:val="2"/>
            <w:vAlign w:val="bottom"/>
          </w:tcPr>
          <w:p w:rsidR="006E6511" w:rsidRPr="006E6511" w:rsidRDefault="006E6511" w:rsidP="006E6511">
            <w:pPr>
              <w:ind w:left="-1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291,336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(222,603)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tabs>
                <w:tab w:val="clear" w:pos="680"/>
                <w:tab w:val="decimal" w:pos="700"/>
              </w:tabs>
              <w:ind w:left="-108" w:right="-2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200,216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E6511" w:rsidRPr="006E6511" w:rsidRDefault="00BE4025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(184,258)</w:t>
            </w:r>
          </w:p>
        </w:tc>
      </w:tr>
      <w:tr w:rsidR="006E6511" w:rsidRPr="006E6511" w:rsidTr="007E6ABA">
        <w:tc>
          <w:tcPr>
            <w:tcW w:w="3510" w:type="dxa"/>
            <w:gridSpan w:val="2"/>
            <w:vAlign w:val="bottom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left" w:pos="252"/>
                <w:tab w:val="left" w:pos="522"/>
              </w:tabs>
              <w:ind w:left="252" w:right="-131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E6511">
              <w:rPr>
                <w:rFonts w:ascii="Angsana New" w:eastAsia="MS Mincho" w:hAnsi="Angsana New"/>
                <w:sz w:val="30"/>
                <w:szCs w:val="30"/>
                <w:cs/>
              </w:rPr>
              <w:t>ผลต่างจากอัตรา</w:t>
            </w:r>
            <w:r w:rsidR="008056CE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การเปลี่ยนแปลงอัตรา</w:t>
            </w:r>
          </w:p>
        </w:tc>
        <w:tc>
          <w:tcPr>
            <w:tcW w:w="1170" w:type="dxa"/>
            <w:vAlign w:val="bottom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tabs>
                <w:tab w:val="clear" w:pos="680"/>
                <w:tab w:val="decimal" w:pos="700"/>
              </w:tabs>
              <w:ind w:left="-108" w:right="-2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6511" w:rsidRPr="006E6511" w:rsidRDefault="006E6511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E6511" w:rsidRPr="006E6511" w:rsidRDefault="006E6511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056CE" w:rsidRPr="006E6511" w:rsidTr="007E6ABA">
        <w:tc>
          <w:tcPr>
            <w:tcW w:w="3510" w:type="dxa"/>
            <w:gridSpan w:val="2"/>
            <w:vAlign w:val="bottom"/>
          </w:tcPr>
          <w:p w:rsidR="008056CE" w:rsidRPr="006E6511" w:rsidRDefault="008056CE" w:rsidP="008056CE">
            <w:pPr>
              <w:tabs>
                <w:tab w:val="clear" w:pos="227"/>
                <w:tab w:val="clear" w:pos="454"/>
                <w:tab w:val="left" w:pos="436"/>
                <w:tab w:val="left" w:pos="522"/>
              </w:tabs>
              <w:ind w:left="346" w:right="-131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แลกเปลี่ยนระหว่างประเทศ</w:t>
            </w:r>
          </w:p>
        </w:tc>
        <w:tc>
          <w:tcPr>
            <w:tcW w:w="1170" w:type="dxa"/>
            <w:vAlign w:val="bottom"/>
          </w:tcPr>
          <w:p w:rsidR="008056CE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(56,380)</w:t>
            </w:r>
          </w:p>
        </w:tc>
        <w:tc>
          <w:tcPr>
            <w:tcW w:w="270" w:type="dxa"/>
          </w:tcPr>
          <w:p w:rsidR="008056CE" w:rsidRPr="006E6511" w:rsidRDefault="008056CE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056CE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8056CE" w:rsidRPr="006E6511" w:rsidRDefault="008056CE" w:rsidP="006E6511">
            <w:pPr>
              <w:tabs>
                <w:tab w:val="clear" w:pos="680"/>
                <w:tab w:val="decimal" w:pos="700"/>
              </w:tabs>
              <w:ind w:left="-108" w:right="-2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056CE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56CE" w:rsidRPr="006E6511" w:rsidRDefault="008056CE" w:rsidP="006E6511">
            <w:pPr>
              <w:ind w:left="-122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056CE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E6511" w:rsidRPr="006E6511" w:rsidTr="007E6ABA">
        <w:tc>
          <w:tcPr>
            <w:tcW w:w="3510" w:type="dxa"/>
            <w:gridSpan w:val="2"/>
            <w:vAlign w:val="bottom"/>
          </w:tcPr>
          <w:p w:rsidR="006E6511" w:rsidRPr="006E6511" w:rsidRDefault="006E6511" w:rsidP="006E6511">
            <w:pPr>
              <w:ind w:left="-1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E651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592,250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left" w:pos="12"/>
                <w:tab w:val="decimal" w:pos="873"/>
              </w:tabs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7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(232,538)</w:t>
            </w:r>
          </w:p>
        </w:tc>
        <w:tc>
          <w:tcPr>
            <w:tcW w:w="270" w:type="dxa"/>
            <w:gridSpan w:val="2"/>
          </w:tcPr>
          <w:p w:rsidR="006E6511" w:rsidRPr="006E6511" w:rsidRDefault="006E6511" w:rsidP="006E6511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6511" w:rsidRPr="006E6511" w:rsidRDefault="00BE4025" w:rsidP="006E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456,346</w:t>
            </w:r>
          </w:p>
        </w:tc>
        <w:tc>
          <w:tcPr>
            <w:tcW w:w="270" w:type="dxa"/>
          </w:tcPr>
          <w:p w:rsidR="006E6511" w:rsidRPr="006E6511" w:rsidRDefault="006E6511" w:rsidP="006E6511">
            <w:pPr>
              <w:tabs>
                <w:tab w:val="left" w:pos="12"/>
                <w:tab w:val="decimal" w:pos="873"/>
              </w:tabs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E6511" w:rsidRPr="006E6511" w:rsidRDefault="007E6ABA" w:rsidP="007E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  </w:t>
            </w:r>
            <w:r w:rsidR="00BE402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(192,96</w:t>
            </w:r>
            <w:r w:rsidR="002736C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 w:rsidR="00BE402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6E6511" w:rsidRDefault="006E6511" w:rsidP="00ED6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6642" w:rsidRDefault="0003684F" w:rsidP="0003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E651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E6511" w:rsidRPr="00F1763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รายการซื้อส่วนใหญ่มาจากการก่อสร้างคลังสินค้าและ</w:t>
      </w:r>
      <w:r w:rsidR="00E66955">
        <w:rPr>
          <w:rFonts w:ascii="Angsana New" w:hAnsi="Angsana New" w:hint="cs"/>
          <w:sz w:val="30"/>
          <w:szCs w:val="30"/>
          <w:cs/>
        </w:rPr>
        <w:t xml:space="preserve">                  </w:t>
      </w:r>
      <w:r>
        <w:rPr>
          <w:rFonts w:ascii="Angsana New" w:hAnsi="Angsana New" w:hint="cs"/>
          <w:sz w:val="30"/>
          <w:szCs w:val="30"/>
          <w:cs/>
        </w:rPr>
        <w:t>โรงงานใหม่ของบริษัท</w:t>
      </w:r>
    </w:p>
    <w:p w:rsidR="00ED6642" w:rsidRDefault="00ED6642"/>
    <w:p w:rsidR="000F2153" w:rsidRDefault="000F2153" w:rsidP="00290E8E">
      <w:pPr>
        <w:ind w:left="540" w:right="-295"/>
        <w:jc w:val="thaiDistribute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086159" w:rsidRDefault="007F70CB" w:rsidP="00086159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086159" w:rsidRPr="00ED6642">
        <w:rPr>
          <w:rFonts w:ascii="Angsana New" w:hAnsi="Angsana New"/>
          <w:sz w:val="30"/>
          <w:szCs w:val="30"/>
        </w:rPr>
        <w:tab/>
      </w:r>
      <w:r w:rsidR="00086159" w:rsidRPr="00ED6642">
        <w:rPr>
          <w:rFonts w:ascii="Angsana New" w:hAnsi="Angsana New"/>
          <w:sz w:val="30"/>
          <w:szCs w:val="30"/>
          <w:cs/>
          <w:lang w:val="th-TH"/>
        </w:rPr>
        <w:t>ภาษีเงินได้รอการตัดบัญชี</w:t>
      </w:r>
    </w:p>
    <w:p w:rsidR="00086159" w:rsidRPr="00533C8B" w:rsidRDefault="00086159" w:rsidP="00086159">
      <w:pPr>
        <w:rPr>
          <w:cs/>
          <w:lang w:val="th-TH" w:eastAsia="x-none"/>
        </w:rPr>
      </w:pPr>
    </w:p>
    <w:p w:rsidR="00086159" w:rsidRPr="00ED6642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D664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ED6642">
        <w:rPr>
          <w:rFonts w:ascii="Angsana New" w:hAnsi="Angsana New"/>
          <w:sz w:val="30"/>
          <w:szCs w:val="30"/>
        </w:rPr>
        <w:t xml:space="preserve"> </w:t>
      </w:r>
      <w:r w:rsidR="00F7185F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ED6642">
        <w:rPr>
          <w:rFonts w:ascii="Angsana New" w:hAnsi="Angsana New" w:hint="cs"/>
          <w:sz w:val="30"/>
          <w:szCs w:val="30"/>
          <w:cs/>
        </w:rPr>
        <w:t xml:space="preserve"> </w:t>
      </w:r>
      <w:r w:rsidRPr="00ED6642">
        <w:rPr>
          <w:rFonts w:ascii="Angsana New" w:hAnsi="Angsana New"/>
          <w:sz w:val="30"/>
          <w:szCs w:val="30"/>
        </w:rPr>
        <w:t xml:space="preserve">2562 </w:t>
      </w:r>
      <w:r w:rsidRPr="00ED6642">
        <w:rPr>
          <w:rFonts w:ascii="Angsana New" w:hAnsi="Angsana New"/>
          <w:sz w:val="30"/>
          <w:szCs w:val="30"/>
          <w:cs/>
        </w:rPr>
        <w:t xml:space="preserve">และ </w:t>
      </w:r>
      <w:r w:rsidRPr="00ED6642">
        <w:rPr>
          <w:rFonts w:ascii="Angsana New" w:hAnsi="Angsana New"/>
          <w:sz w:val="30"/>
          <w:szCs w:val="30"/>
        </w:rPr>
        <w:t xml:space="preserve">31 </w:t>
      </w:r>
      <w:r w:rsidRPr="00ED66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</w:rPr>
        <w:t xml:space="preserve">2561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:rsidR="00086159" w:rsidRPr="00E05E19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4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64"/>
      </w:tblGrid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F7185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D66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F7185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D66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159" w:rsidRPr="00144E97" w:rsidTr="004B7B76">
        <w:trPr>
          <w:trHeight w:val="362"/>
        </w:trPr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249,623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C8760F" w:rsidRDefault="00A0528D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86159">
              <w:rPr>
                <w:rFonts w:ascii="Angsana New" w:hAnsi="Angsana New"/>
                <w:sz w:val="30"/>
                <w:szCs w:val="30"/>
              </w:rPr>
              <w:t>154,415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</w:t>
            </w:r>
            <w:r w:rsidR="00840D4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6159" w:rsidRPr="00C8760F" w:rsidRDefault="00086159" w:rsidP="00121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(80,835)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</w:t>
            </w:r>
            <w:r w:rsidR="009526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C8760F" w:rsidRDefault="00086159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(79,945)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840D4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6159" w:rsidRPr="00C8760F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79,945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C8760F" w:rsidRDefault="007840F3" w:rsidP="00A0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086159">
              <w:rPr>
                <w:rFonts w:ascii="Angsana New" w:hAnsi="Angsana New"/>
                <w:b/>
                <w:bCs/>
                <w:sz w:val="30"/>
                <w:szCs w:val="30"/>
              </w:rPr>
              <w:t>74,470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144E97" w:rsidRDefault="003777D3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(1,530)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240876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(890)</w:t>
            </w:r>
          </w:p>
        </w:tc>
      </w:tr>
    </w:tbl>
    <w:p w:rsidR="00086159" w:rsidRPr="00E05E19" w:rsidRDefault="00086159" w:rsidP="00086159">
      <w:pPr>
        <w:rPr>
          <w:rFonts w:ascii="Angsana New" w:hAnsi="Angsana New"/>
          <w:sz w:val="22"/>
          <w:szCs w:val="22"/>
        </w:rPr>
      </w:pPr>
    </w:p>
    <w:tbl>
      <w:tblPr>
        <w:tblW w:w="94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49"/>
      </w:tblGrid>
      <w:tr w:rsidR="00086159" w:rsidRPr="00144E97" w:rsidTr="004B7B76">
        <w:tc>
          <w:tcPr>
            <w:tcW w:w="3960" w:type="dxa"/>
          </w:tcPr>
          <w:p w:rsidR="00086159" w:rsidRPr="006D5404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67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F7185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D66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F7185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D66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159" w:rsidRPr="00144E97" w:rsidTr="004B7B76">
        <w:trPr>
          <w:trHeight w:val="362"/>
        </w:trPr>
        <w:tc>
          <w:tcPr>
            <w:tcW w:w="3960" w:type="dxa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67" w:type="dxa"/>
            <w:gridSpan w:val="7"/>
          </w:tcPr>
          <w:p w:rsidR="00086159" w:rsidRPr="00144E97" w:rsidRDefault="00086159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63,382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EA6DBA" w:rsidRDefault="0000739E" w:rsidP="0000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D41B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6159">
              <w:rPr>
                <w:rFonts w:ascii="Angsana New" w:hAnsi="Angsana New"/>
                <w:sz w:val="30"/>
                <w:szCs w:val="30"/>
              </w:rPr>
              <w:t>36,272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(18,145)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086159" w:rsidRPr="00EA6DBA" w:rsidRDefault="00086159" w:rsidP="00121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DC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6,953</w:t>
            </w:r>
            <w:r w:rsidRPr="00063D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(18,145)</w:t>
            </w:r>
          </w:p>
        </w:tc>
        <w:tc>
          <w:tcPr>
            <w:tcW w:w="270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DC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6,953</w:t>
            </w:r>
            <w:r w:rsidRPr="00063D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18,145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086159" w:rsidRPr="00EA6DBA" w:rsidRDefault="00086159" w:rsidP="0060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6,953</w:t>
            </w:r>
          </w:p>
        </w:tc>
      </w:tr>
      <w:tr w:rsidR="00086159" w:rsidRPr="00144E97" w:rsidTr="004B7B76">
        <w:tc>
          <w:tcPr>
            <w:tcW w:w="3960" w:type="dxa"/>
          </w:tcPr>
          <w:p w:rsidR="00086159" w:rsidRPr="00144E97" w:rsidRDefault="00086159" w:rsidP="002735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45,237</w:t>
            </w:r>
          </w:p>
        </w:tc>
        <w:tc>
          <w:tcPr>
            <w:tcW w:w="270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063DCB" w:rsidRDefault="0000739E" w:rsidP="0000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086159">
              <w:rPr>
                <w:rFonts w:ascii="Angsana New" w:hAnsi="Angsana New"/>
                <w:b/>
                <w:bCs/>
                <w:sz w:val="30"/>
                <w:szCs w:val="30"/>
              </w:rPr>
              <w:t>29,319</w:t>
            </w:r>
          </w:p>
        </w:tc>
        <w:tc>
          <w:tcPr>
            <w:tcW w:w="268" w:type="dxa"/>
          </w:tcPr>
          <w:p w:rsidR="00086159" w:rsidRPr="00144E97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3777D3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86159" w:rsidRPr="00EA6DBA" w:rsidRDefault="00086159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086159" w:rsidRPr="00EA6DBA" w:rsidRDefault="00086159" w:rsidP="0060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86159" w:rsidRPr="00144E97" w:rsidRDefault="00086159" w:rsidP="0008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086159" w:rsidRDefault="00086159" w:rsidP="00371D4F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9B44BF" w:rsidRPr="00547F95" w:rsidRDefault="009B44B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:rsidR="009B44BF" w:rsidRPr="00547F95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</w:p>
    <w:p w:rsidR="00C3334F" w:rsidRDefault="00C3334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C3334F" w:rsidRDefault="00C3334F" w:rsidP="00E3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4B7B76" w:rsidRDefault="004B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647B1" w:rsidRDefault="007647B1" w:rsidP="006F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30"/>
          <w:szCs w:val="30"/>
        </w:rPr>
      </w:pPr>
      <w:r w:rsidRPr="007647B1">
        <w:rPr>
          <w:rFonts w:ascii="Angsana New" w:eastAsia="MS Mincho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เก้าเดือนสิ้นสุด</w:t>
      </w:r>
      <w:r w:rsidR="000C68C7">
        <w:rPr>
          <w:rFonts w:ascii="Angsana New" w:eastAsia="MS Mincho" w:hAnsi="Angsana New" w:hint="cs"/>
          <w:sz w:val="30"/>
          <w:szCs w:val="30"/>
          <w:cs/>
        </w:rPr>
        <w:t xml:space="preserve">                  </w:t>
      </w:r>
      <w:r w:rsidRPr="007647B1">
        <w:rPr>
          <w:rFonts w:ascii="Angsana New" w:eastAsia="MS Mincho" w:hAnsi="Angsana New"/>
          <w:sz w:val="30"/>
          <w:szCs w:val="30"/>
          <w:cs/>
        </w:rPr>
        <w:t>วันที่</w:t>
      </w:r>
      <w:r w:rsidR="000C68C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 xml:space="preserve">30 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กันยายน </w:t>
      </w:r>
      <w:r w:rsidRPr="007647B1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 w:hint="cs"/>
          <w:sz w:val="30"/>
          <w:szCs w:val="30"/>
          <w:cs/>
        </w:rPr>
        <w:t>2</w:t>
      </w:r>
      <w:r w:rsidRPr="007647B1">
        <w:rPr>
          <w:rFonts w:ascii="Angsana New" w:eastAsia="MS Mincho" w:hAnsi="Angsana New"/>
          <w:sz w:val="30"/>
          <w:szCs w:val="30"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:rsidR="00E127B7" w:rsidRPr="00E127B7" w:rsidRDefault="00E127B7" w:rsidP="0076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22"/>
          <w:szCs w:val="22"/>
        </w:rPr>
      </w:pPr>
    </w:p>
    <w:tbl>
      <w:tblPr>
        <w:tblW w:w="9616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38"/>
        <w:gridCol w:w="1083"/>
        <w:gridCol w:w="270"/>
        <w:gridCol w:w="1171"/>
        <w:gridCol w:w="250"/>
        <w:gridCol w:w="1190"/>
        <w:gridCol w:w="270"/>
        <w:gridCol w:w="1080"/>
        <w:gridCol w:w="270"/>
        <w:gridCol w:w="994"/>
      </w:tblGrid>
      <w:tr w:rsidR="00E127B7" w:rsidRPr="00AB4725" w:rsidTr="003E43CC">
        <w:tc>
          <w:tcPr>
            <w:tcW w:w="3038" w:type="dxa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4" w:type="dxa"/>
            <w:gridSpan w:val="6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7B7" w:rsidRPr="00AB4725" w:rsidTr="003E43CC">
        <w:trPr>
          <w:trHeight w:val="2000"/>
        </w:trPr>
        <w:tc>
          <w:tcPr>
            <w:tcW w:w="3038" w:type="dxa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559A5" w:rsidRDefault="00C559A5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E43CC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:rsidR="003E43CC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:rsidR="00E127B7" w:rsidRDefault="00E127B7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กำไสะสม</w:t>
            </w:r>
          </w:p>
          <w:p w:rsidR="00E127B7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3)</w:t>
            </w:r>
          </w:p>
        </w:tc>
        <w:tc>
          <w:tcPr>
            <w:tcW w:w="250" w:type="dxa"/>
          </w:tcPr>
          <w:p w:rsidR="00E127B7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AB4725">
              <w:rPr>
                <w:rFonts w:ascii="Angsana New" w:hAnsi="Angsana New"/>
                <w:sz w:val="30"/>
                <w:szCs w:val="30"/>
              </w:rPr>
              <w:t>/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127B7" w:rsidRPr="00AB4725" w:rsidRDefault="00E127B7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:rsidR="00E127B7" w:rsidRPr="00AB4725" w:rsidRDefault="00E127B7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E127B7" w:rsidRPr="00AB4725" w:rsidRDefault="00E127B7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E127B7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hanging="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E127B7" w:rsidRPr="00AB47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127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8" w:type="dxa"/>
            <w:gridSpan w:val="9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3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Pr="00E3610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113,466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81,667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195,067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79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3" w:type="dxa"/>
          </w:tcPr>
          <w:p w:rsidR="003E43CC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25,804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:rsidR="003E43CC" w:rsidRDefault="003E43CC" w:rsidP="003E43C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10,397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3E43CC" w:rsidRPr="00201AD8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(183)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36,018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2,671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3CC" w:rsidRPr="00201AD8" w:rsidRDefault="003E43CC" w:rsidP="003E43C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Pr="007A7560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(153)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(402)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2,984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8,918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(1,882)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(639)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6,397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154,415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93,614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(1,077)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F8F">
              <w:rPr>
                <w:rFonts w:ascii="Angsana New" w:hAnsi="Angsana New"/>
                <w:b/>
                <w:bCs/>
                <w:sz w:val="30"/>
                <w:szCs w:val="30"/>
              </w:rPr>
              <w:t>249,623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3E43CC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3E43CC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E43CC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3" w:type="dxa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3" w:type="dxa"/>
          </w:tcPr>
          <w:p w:rsidR="003E43CC" w:rsidRPr="00393170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80,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35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40D4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0D4B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F8F">
              <w:rPr>
                <w:rFonts w:ascii="Angsana New" w:hAnsi="Angsana New"/>
                <w:sz w:val="30"/>
                <w:szCs w:val="30"/>
              </w:rPr>
              <w:t>14</w:t>
            </w:r>
            <w:r w:rsidR="00840D4B">
              <w:rPr>
                <w:rFonts w:ascii="Angsana New" w:hAnsi="Angsana New"/>
                <w:sz w:val="30"/>
                <w:szCs w:val="30"/>
              </w:rPr>
              <w:t>5</w:t>
            </w:r>
            <w:r w:rsidRPr="00445F8F">
              <w:rPr>
                <w:rFonts w:ascii="Angsana New" w:hAnsi="Angsana New"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80,835</w:t>
            </w:r>
          </w:p>
        </w:tc>
        <w:tc>
          <w:tcPr>
            <w:tcW w:w="270" w:type="dxa"/>
            <w:vAlign w:val="bottom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43CC" w:rsidRPr="00AB4725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40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40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  <w:vAlign w:val="bottom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43CC" w:rsidRPr="00B650B2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vAlign w:val="bottom"/>
          </w:tcPr>
          <w:p w:rsidR="003E43CC" w:rsidRPr="00B650B2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F8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45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</w:tr>
      <w:tr w:rsidR="003E43CC" w:rsidRPr="00AB4725" w:rsidTr="003E43CC">
        <w:tc>
          <w:tcPr>
            <w:tcW w:w="3038" w:type="dxa"/>
          </w:tcPr>
          <w:p w:rsidR="003E43CC" w:rsidRPr="00AB4725" w:rsidRDefault="003E43CC" w:rsidP="003E43C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73,580</w:t>
            </w:r>
          </w:p>
        </w:tc>
        <w:tc>
          <w:tcPr>
            <w:tcW w:w="270" w:type="dxa"/>
            <w:vAlign w:val="bottom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2,671</w:t>
            </w:r>
          </w:p>
        </w:tc>
        <w:tc>
          <w:tcPr>
            <w:tcW w:w="250" w:type="dxa"/>
          </w:tcPr>
          <w:p w:rsidR="003E43CC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:rsidR="003E43CC" w:rsidRPr="00FD26C4" w:rsidRDefault="003E43CC" w:rsidP="003E43C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40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0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0" w:type="dxa"/>
            <w:vAlign w:val="bottom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E43CC" w:rsidRPr="00AB4725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(1,151)</w:t>
            </w:r>
          </w:p>
        </w:tc>
        <w:tc>
          <w:tcPr>
            <w:tcW w:w="270" w:type="dxa"/>
            <w:vAlign w:val="bottom"/>
          </w:tcPr>
          <w:p w:rsidR="003E43CC" w:rsidRPr="00AB4725" w:rsidRDefault="003E43CC" w:rsidP="003E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:rsidR="003E43CC" w:rsidRPr="00445F8F" w:rsidRDefault="003E43CC" w:rsidP="003E4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F8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45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0D4B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</w:tr>
    </w:tbl>
    <w:p w:rsidR="007647B1" w:rsidRDefault="007647B1" w:rsidP="0076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30"/>
          <w:szCs w:val="30"/>
        </w:rPr>
      </w:pPr>
    </w:p>
    <w:p w:rsidR="00E127B7" w:rsidRPr="007647B1" w:rsidRDefault="00E127B7" w:rsidP="0076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30"/>
          <w:szCs w:val="30"/>
        </w:rPr>
      </w:pPr>
    </w:p>
    <w:p w:rsidR="007647B1" w:rsidRPr="007647B1" w:rsidRDefault="007647B1" w:rsidP="0076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30"/>
          <w:szCs w:val="30"/>
        </w:rPr>
      </w:pPr>
    </w:p>
    <w:p w:rsidR="007647B1" w:rsidRPr="007647B1" w:rsidRDefault="007647B1" w:rsidP="0076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30"/>
          <w:szCs w:val="30"/>
        </w:rPr>
      </w:pPr>
    </w:p>
    <w:p w:rsidR="007647B1" w:rsidRDefault="007647B1">
      <w:r>
        <w:br w:type="page"/>
      </w:r>
    </w:p>
    <w:tbl>
      <w:tblPr>
        <w:tblW w:w="9277" w:type="dxa"/>
        <w:tblInd w:w="551" w:type="dxa"/>
        <w:tblLayout w:type="fixed"/>
        <w:tblLook w:val="01E0" w:firstRow="1" w:lastRow="1" w:firstColumn="1" w:lastColumn="1" w:noHBand="0" w:noVBand="0"/>
      </w:tblPr>
      <w:tblGrid>
        <w:gridCol w:w="4912"/>
        <w:gridCol w:w="1273"/>
        <w:gridCol w:w="273"/>
        <w:gridCol w:w="1364"/>
        <w:gridCol w:w="273"/>
        <w:gridCol w:w="1182"/>
      </w:tblGrid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5" w:type="dxa"/>
            <w:gridSpan w:val="5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45F8F" w:rsidRDefault="00445F8F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547F95">
              <w:rPr>
                <w:rFonts w:ascii="Angsana New" w:hAnsi="Angsana New"/>
                <w:sz w:val="30"/>
                <w:szCs w:val="30"/>
              </w:rPr>
              <w:t>/</w:t>
            </w:r>
            <w:r w:rsidRPr="0054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547F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547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45F8F" w:rsidRDefault="00445F8F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5" w:type="dxa"/>
            <w:gridSpan w:val="5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CDB" w:rsidRPr="00547F95" w:rsidTr="00E1095F">
        <w:tc>
          <w:tcPr>
            <w:tcW w:w="4912" w:type="dxa"/>
            <w:vAlign w:val="center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:rsidR="00EA6CDB" w:rsidRPr="00547F95" w:rsidRDefault="00EA6CDB" w:rsidP="00E1095F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3" w:type="dxa"/>
            <w:vAlign w:val="center"/>
          </w:tcPr>
          <w:p w:rsidR="00EA6CDB" w:rsidRPr="00547F95" w:rsidRDefault="00EA6CDB" w:rsidP="00E1095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4" w:type="dxa"/>
            <w:vAlign w:val="center"/>
          </w:tcPr>
          <w:p w:rsidR="00EA6CDB" w:rsidRPr="00547F95" w:rsidRDefault="00EA6CDB" w:rsidP="00E1095F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3" w:type="dxa"/>
            <w:vAlign w:val="center"/>
          </w:tcPr>
          <w:p w:rsidR="00EA6CDB" w:rsidRPr="00547F95" w:rsidRDefault="00EA6CDB" w:rsidP="00E1095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EA6CDB" w:rsidRPr="00547F95" w:rsidRDefault="00EA6CDB" w:rsidP="00E1095F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19,948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21,982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41,93</w:t>
            </w:r>
            <w:r w:rsidR="006D055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3" w:type="dxa"/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14,900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6,402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21,30</w:t>
            </w:r>
            <w:r w:rsidR="006D055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1,424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(1,274)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36,272</w:t>
            </w:r>
          </w:p>
        </w:tc>
        <w:tc>
          <w:tcPr>
            <w:tcW w:w="273" w:type="dxa"/>
            <w:vAlign w:val="bottom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27,110</w:t>
            </w:r>
          </w:p>
        </w:tc>
        <w:tc>
          <w:tcPr>
            <w:tcW w:w="273" w:type="dxa"/>
            <w:vAlign w:val="bottom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63,382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3" w:type="dxa"/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73" w:type="dxa"/>
            <w:vAlign w:val="bottom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11,192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18,145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11,192</w:t>
            </w:r>
          </w:p>
        </w:tc>
        <w:tc>
          <w:tcPr>
            <w:tcW w:w="273" w:type="dxa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18,145</w:t>
            </w:r>
          </w:p>
        </w:tc>
      </w:tr>
      <w:tr w:rsidR="00EA6CDB" w:rsidRPr="00547F95" w:rsidTr="00E1095F">
        <w:tc>
          <w:tcPr>
            <w:tcW w:w="4912" w:type="dxa"/>
          </w:tcPr>
          <w:p w:rsidR="00EA6CDB" w:rsidRPr="00547F95" w:rsidRDefault="00EA6CDB" w:rsidP="00E1095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F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:rsidR="00EA6CDB" w:rsidRPr="00393170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9317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29,319</w:t>
            </w:r>
          </w:p>
        </w:tc>
        <w:tc>
          <w:tcPr>
            <w:tcW w:w="273" w:type="dxa"/>
            <w:vAlign w:val="bottom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  <w:vAlign w:val="bottom"/>
          </w:tcPr>
          <w:p w:rsidR="00EA6CDB" w:rsidRPr="00547F95" w:rsidRDefault="00CC415E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15,918</w:t>
            </w:r>
          </w:p>
        </w:tc>
        <w:tc>
          <w:tcPr>
            <w:tcW w:w="273" w:type="dxa"/>
            <w:vAlign w:val="bottom"/>
          </w:tcPr>
          <w:p w:rsidR="00EA6CDB" w:rsidRPr="00547F95" w:rsidRDefault="00EA6CDB" w:rsidP="00E1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:rsidR="00EA6CDB" w:rsidRPr="00547F95" w:rsidRDefault="00CC415E" w:rsidP="00E1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45,237</w:t>
            </w:r>
          </w:p>
        </w:tc>
      </w:tr>
    </w:tbl>
    <w:p w:rsidR="009B44BF" w:rsidRPr="00144E97" w:rsidRDefault="009B44BF" w:rsidP="009B44BF">
      <w:pPr>
        <w:rPr>
          <w:rFonts w:ascii="Angsana New" w:hAnsi="Angsana New"/>
          <w:sz w:val="30"/>
          <w:szCs w:val="30"/>
        </w:rPr>
      </w:pPr>
    </w:p>
    <w:p w:rsidR="009B44BF" w:rsidRPr="00144E97" w:rsidRDefault="009B44BF" w:rsidP="000E4637">
      <w:pPr>
        <w:pStyle w:val="Heading5"/>
        <w:tabs>
          <w:tab w:val="left" w:pos="630"/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7F70CB">
        <w:rPr>
          <w:rFonts w:ascii="Angsana New" w:hAnsi="Angsana New"/>
          <w:sz w:val="30"/>
          <w:szCs w:val="30"/>
          <w:lang w:val="en-US"/>
        </w:rPr>
        <w:t>0</w:t>
      </w:r>
      <w:r w:rsidRPr="00144E97">
        <w:rPr>
          <w:rFonts w:ascii="Angsana New" w:hAnsi="Angsana New"/>
          <w:sz w:val="30"/>
          <w:szCs w:val="30"/>
        </w:rPr>
        <w:tab/>
      </w:r>
      <w:r w:rsidR="000E463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9B44BF" w:rsidRPr="007B57BE" w:rsidRDefault="009B44BF" w:rsidP="009B4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30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32"/>
        <w:gridCol w:w="853"/>
        <w:gridCol w:w="1170"/>
        <w:gridCol w:w="262"/>
        <w:gridCol w:w="1088"/>
        <w:gridCol w:w="269"/>
        <w:gridCol w:w="1171"/>
        <w:gridCol w:w="268"/>
        <w:gridCol w:w="1092"/>
      </w:tblGrid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B44BF" w:rsidRPr="00144E97" w:rsidRDefault="00C277F6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3C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63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9B44BF" w:rsidRPr="00144E97" w:rsidRDefault="00C277F6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3C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63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0E4637" w:rsidP="000E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7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B44BF"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9B44BF" w:rsidRPr="006A5FCA" w:rsidRDefault="00CC415E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88" w:type="dxa"/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B44BF" w:rsidRPr="006A5FCA" w:rsidRDefault="00CC415E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2,478</w:t>
            </w:r>
          </w:p>
        </w:tc>
        <w:tc>
          <w:tcPr>
            <w:tcW w:w="268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16,750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0E4637" w:rsidP="000E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B44BF"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B44BF" w:rsidRPr="006A5FCA" w:rsidRDefault="00CC415E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1E0E7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E7E"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262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:rsidR="009B44BF" w:rsidRPr="006A5FCA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1,690,770</w:t>
            </w:r>
          </w:p>
        </w:tc>
        <w:tc>
          <w:tcPr>
            <w:tcW w:w="269" w:type="dxa"/>
          </w:tcPr>
          <w:p w:rsidR="009B44BF" w:rsidRPr="00144E97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9B44BF" w:rsidRPr="006A5FCA" w:rsidRDefault="00CC415E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70CB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F70CB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68" w:type="dxa"/>
          </w:tcPr>
          <w:p w:rsidR="009B44BF" w:rsidRPr="006A5FCA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184,617</w:t>
            </w:r>
          </w:p>
        </w:tc>
      </w:tr>
      <w:tr w:rsidR="009B44BF" w:rsidRPr="00144E97" w:rsidTr="0059666F">
        <w:tc>
          <w:tcPr>
            <w:tcW w:w="3132" w:type="dxa"/>
          </w:tcPr>
          <w:p w:rsidR="009B44BF" w:rsidRPr="00144E97" w:rsidRDefault="000E4637" w:rsidP="000E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7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9B44BF"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3" w:type="dxa"/>
          </w:tcPr>
          <w:p w:rsidR="009B44BF" w:rsidRPr="00144E97" w:rsidRDefault="009B44BF" w:rsidP="00273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CC415E" w:rsidP="00273508">
            <w:pPr>
              <w:pStyle w:val="acctfourfigures"/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</w:t>
            </w:r>
            <w:r w:rsidR="001E0E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E0E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62" w:type="dxa"/>
          </w:tcPr>
          <w:p w:rsidR="009B44BF" w:rsidRPr="00557844" w:rsidRDefault="009B44BF" w:rsidP="00273508">
            <w:pPr>
              <w:pStyle w:val="acctfourfigures"/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1,690,770</w:t>
            </w:r>
          </w:p>
        </w:tc>
        <w:tc>
          <w:tcPr>
            <w:tcW w:w="269" w:type="dxa"/>
          </w:tcPr>
          <w:p w:rsidR="009B44BF" w:rsidRPr="00557844" w:rsidRDefault="009B44BF" w:rsidP="0027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8" w:right="-108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557844" w:rsidRDefault="00CC415E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F7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70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68" w:type="dxa"/>
            <w:vAlign w:val="bottom"/>
          </w:tcPr>
          <w:p w:rsidR="009B44BF" w:rsidRPr="00557844" w:rsidRDefault="009B44BF" w:rsidP="00273508">
            <w:pPr>
              <w:pStyle w:val="acctfourfigures"/>
              <w:tabs>
                <w:tab w:val="clear" w:pos="765"/>
                <w:tab w:val="decimal" w:pos="774"/>
                <w:tab w:val="decimal" w:pos="95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4BF" w:rsidRPr="007112DF" w:rsidRDefault="009B44BF" w:rsidP="002735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201,367</w:t>
            </w:r>
          </w:p>
        </w:tc>
      </w:tr>
    </w:tbl>
    <w:p w:rsidR="0041130A" w:rsidRDefault="0041130A" w:rsidP="00490D92"/>
    <w:p w:rsidR="007F70CB" w:rsidRDefault="007F70CB" w:rsidP="00490D92"/>
    <w:p w:rsidR="007F70CB" w:rsidRDefault="007F70CB" w:rsidP="00490D92"/>
    <w:p w:rsidR="007F70CB" w:rsidRDefault="007F70CB" w:rsidP="00490D92"/>
    <w:p w:rsidR="007F70CB" w:rsidRDefault="007F70CB" w:rsidP="00490D92"/>
    <w:p w:rsidR="007F70CB" w:rsidRPr="00490D92" w:rsidRDefault="007F70CB" w:rsidP="00490D92">
      <w:pPr>
        <w:rPr>
          <w:cs/>
        </w:rPr>
      </w:pPr>
    </w:p>
    <w:p w:rsidR="007F70CB" w:rsidRDefault="007F70CB" w:rsidP="007F70C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11</w:t>
      </w:r>
      <w:r>
        <w:rPr>
          <w:rFonts w:ascii="Angsana New" w:hAnsi="Angsana New"/>
          <w:sz w:val="30"/>
          <w:szCs w:val="30"/>
          <w:lang w:val="en-US"/>
        </w:rPr>
        <w:tab/>
      </w:r>
      <w:r w:rsidRPr="00C06EC7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7F70CB" w:rsidRPr="00533C8B" w:rsidRDefault="007F70CB" w:rsidP="007F70CB">
      <w:pPr>
        <w:rPr>
          <w:rFonts w:cs="Arial"/>
          <w:cs/>
          <w:lang w:val="th-TH" w:eastAsia="x-none"/>
        </w:rPr>
      </w:pPr>
    </w:p>
    <w:p w:rsidR="007F70CB" w:rsidRDefault="007F70CB" w:rsidP="00587E1B">
      <w:pPr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41130A">
        <w:rPr>
          <w:rFonts w:ascii="Angsana New" w:hAnsi="Angsana New"/>
          <w:sz w:val="30"/>
          <w:szCs w:val="30"/>
          <w:cs/>
        </w:rPr>
        <w:t>เมื่อวันที่</w:t>
      </w:r>
      <w:r w:rsidRPr="0041130A">
        <w:rPr>
          <w:rFonts w:ascii="Angsana New" w:hAnsi="Angsana New"/>
          <w:sz w:val="30"/>
          <w:szCs w:val="30"/>
        </w:rPr>
        <w:t xml:space="preserve"> 5 </w:t>
      </w:r>
      <w:r w:rsidRPr="0041130A">
        <w:rPr>
          <w:rFonts w:ascii="Angsana New" w:hAnsi="Angsana New"/>
          <w:sz w:val="30"/>
          <w:szCs w:val="30"/>
          <w:cs/>
        </w:rPr>
        <w:t>เมษายน</w:t>
      </w:r>
      <w:r w:rsidRPr="0041130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1130A">
        <w:rPr>
          <w:rFonts w:ascii="Angsana New" w:hAnsi="Angsana New"/>
          <w:sz w:val="30"/>
          <w:szCs w:val="30"/>
        </w:rPr>
        <w:t xml:space="preserve">2562 </w:t>
      </w:r>
      <w:r w:rsidRPr="0041130A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41130A">
        <w:rPr>
          <w:rFonts w:ascii="Angsana New" w:hAnsi="Angsana New" w:hint="cs"/>
          <w:sz w:val="30"/>
          <w:szCs w:val="30"/>
          <w:cs/>
        </w:rPr>
        <w:t>และกำหนด</w:t>
      </w:r>
      <w:r w:rsidRPr="0041130A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1130A">
        <w:rPr>
          <w:rFonts w:ascii="Angsana New" w:hAnsi="Angsana New"/>
          <w:sz w:val="30"/>
          <w:szCs w:val="30"/>
        </w:rPr>
        <w:t>20</w:t>
      </w:r>
      <w:r w:rsidRPr="0041130A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1130A">
        <w:rPr>
          <w:rFonts w:ascii="Angsana New" w:hAnsi="Angsana New"/>
          <w:sz w:val="30"/>
          <w:szCs w:val="30"/>
        </w:rPr>
        <w:t>400</w:t>
      </w:r>
      <w:r w:rsidRPr="0041130A">
        <w:rPr>
          <w:rFonts w:ascii="Angsana New" w:hAnsi="Angsana New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1130A">
        <w:rPr>
          <w:rFonts w:ascii="Angsana New" w:hAnsi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>
        <w:rPr>
          <w:rFonts w:ascii="Angsana New" w:hAnsi="Angsana New" w:hint="cs"/>
          <w:sz w:val="30"/>
          <w:szCs w:val="30"/>
          <w:cs/>
        </w:rPr>
        <w:t xml:space="preserve">สอง </w:t>
      </w:r>
      <w:r w:rsidRPr="0041130A">
        <w:rPr>
          <w:rFonts w:ascii="Angsana New" w:hAnsi="Angsana New"/>
          <w:sz w:val="30"/>
          <w:szCs w:val="30"/>
          <w:cs/>
        </w:rPr>
        <w:t xml:space="preserve">ปี </w:t>
      </w:r>
      <w:r w:rsidRPr="0041130A">
        <w:rPr>
          <w:rFonts w:ascii="Angsana New" w:hAnsi="Angsana New"/>
          <w:sz w:val="30"/>
          <w:szCs w:val="30"/>
        </w:rPr>
        <w:t>2562</w:t>
      </w:r>
      <w:r w:rsidRPr="0041130A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จากการแก้ไขโครงการดังกล่าวทำให้ประมาณการหนี้สินผลประโยชน์เมื่อเกษียณอายุ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Pr="00F1763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130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1130A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41130A">
        <w:rPr>
          <w:rFonts w:ascii="Angsana New" w:hAnsi="Angsana New"/>
          <w:sz w:val="30"/>
          <w:szCs w:val="30"/>
          <w:cs/>
        </w:rPr>
        <w:t>สิ้นสุดวันเดียวกันใน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41130A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38 </w:t>
      </w:r>
      <w:r w:rsidRPr="0041130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 </w:t>
      </w:r>
      <w:r>
        <w:rPr>
          <w:rFonts w:ascii="Angsana New" w:hAnsi="Angsana New" w:hint="cs"/>
          <w:sz w:val="30"/>
          <w:szCs w:val="30"/>
          <w:cs/>
        </w:rPr>
        <w:t>ล้านบาทตามลำดับ</w:t>
      </w:r>
    </w:p>
    <w:p w:rsidR="000B5DE1" w:rsidRDefault="000B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966EE" w:rsidRPr="00144E97" w:rsidRDefault="00E45BFB" w:rsidP="006A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</w:rPr>
        <w:t>1</w:t>
      </w:r>
      <w:r w:rsidR="00CF3FA8">
        <w:rPr>
          <w:rFonts w:ascii="Angsana New" w:hAnsi="Angsana New"/>
          <w:b/>
          <w:bCs/>
          <w:sz w:val="30"/>
          <w:szCs w:val="30"/>
        </w:rPr>
        <w:t>2</w:t>
      </w:r>
      <w:r w:rsidR="005966EE" w:rsidRPr="00144E97">
        <w:rPr>
          <w:rFonts w:ascii="Angsana New" w:hAnsi="Angsana New"/>
          <w:b/>
          <w:bCs/>
          <w:sz w:val="30"/>
          <w:szCs w:val="30"/>
        </w:rPr>
        <w:tab/>
      </w:r>
      <w:r w:rsidR="005966EE" w:rsidRPr="00144E97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  <w:r w:rsidR="000B49F7" w:rsidRPr="00144E97">
        <w:rPr>
          <w:rFonts w:ascii="Angsana New" w:hAnsi="Angsana New"/>
          <w:b/>
          <w:bCs/>
          <w:sz w:val="30"/>
          <w:szCs w:val="30"/>
          <w:cs/>
        </w:rPr>
        <w:t>ที่จะ</w:t>
      </w:r>
      <w:r w:rsidR="005966EE" w:rsidRPr="00144E97">
        <w:rPr>
          <w:rFonts w:ascii="Angsana New" w:hAnsi="Angsana New"/>
          <w:b/>
          <w:bCs/>
          <w:sz w:val="30"/>
          <w:szCs w:val="30"/>
          <w:cs/>
        </w:rPr>
        <w:t>ซื้อหุ้น</w:t>
      </w:r>
    </w:p>
    <w:p w:rsidR="005966EE" w:rsidRPr="00144E97" w:rsidRDefault="005966EE" w:rsidP="005966E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:rsidR="005966EE" w:rsidRPr="00C26DEE" w:rsidRDefault="005966E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DEE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:rsidR="005966EE" w:rsidRPr="00144E97" w:rsidRDefault="005966EE" w:rsidP="005966EE">
      <w:pPr>
        <w:spacing w:line="240" w:lineRule="auto"/>
        <w:rPr>
          <w:rFonts w:ascii="Angsana New" w:hAnsi="Angsana New"/>
          <w:sz w:val="30"/>
          <w:szCs w:val="30"/>
        </w:rPr>
      </w:pPr>
    </w:p>
    <w:p w:rsidR="005966EE" w:rsidRPr="00144E97" w:rsidRDefault="005966EE" w:rsidP="00587E1B">
      <w:pPr>
        <w:spacing w:line="240" w:lineRule="auto"/>
        <w:ind w:left="547" w:right="-38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="00160AC3">
        <w:rPr>
          <w:rFonts w:ascii="Angsana New" w:hAnsi="Angsana New"/>
          <w:sz w:val="30"/>
          <w:szCs w:val="30"/>
        </w:rPr>
        <w:t>7</w:t>
      </w:r>
      <w:r w:rsidR="00160AC3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160AC3">
        <w:rPr>
          <w:rFonts w:ascii="Angsana New" w:hAnsi="Angsana New"/>
          <w:sz w:val="30"/>
          <w:szCs w:val="30"/>
        </w:rPr>
        <w:t>2556</w:t>
      </w:r>
      <w:r w:rsidRPr="00144E97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ออกใบสำคัญแสดงสิทธิซื้อหุ้นสามัญของบริษัทแก่พนักงานประจำที่อยู่ในระดับผู้ช่วยผู้จัดการขึ้นไปของกลุ่มบริษัท โดยกลุ่มบริษัท</w:t>
      </w:r>
      <w:r w:rsidR="00515D39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 xml:space="preserve">ได้ทำหนังสือเพื่อแจ้งรายละเอียดเกี่ยวกับโครงการฯให้แก่พนักงานดังกล่าวในระหว่างเดือนมิถุนายน </w:t>
      </w:r>
      <w:r w:rsidRPr="00144E97">
        <w:rPr>
          <w:rFonts w:ascii="Angsana New" w:hAnsi="Angsana New"/>
          <w:sz w:val="30"/>
          <w:szCs w:val="30"/>
        </w:rPr>
        <w:t xml:space="preserve">2557 </w:t>
      </w:r>
    </w:p>
    <w:p w:rsidR="00164EBE" w:rsidRDefault="00164EB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966EE" w:rsidRDefault="005966EE" w:rsidP="0059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B7F">
        <w:rPr>
          <w:rFonts w:ascii="Angsana New" w:hAnsi="Angsana New"/>
          <w:sz w:val="30"/>
          <w:szCs w:val="30"/>
          <w:cs/>
        </w:rPr>
        <w:t>กลุ่มบริษัทบันทึกรายการ</w:t>
      </w:r>
      <w:r w:rsidRPr="00144E97">
        <w:rPr>
          <w:rFonts w:ascii="Angsana New" w:hAnsi="Angsana New"/>
          <w:sz w:val="30"/>
          <w:szCs w:val="30"/>
          <w:cs/>
        </w:rPr>
        <w:t>เกี่ยวกับการออกใบสำคัญแสดงสิทธิ ดังต่อไปนี้</w:t>
      </w:r>
    </w:p>
    <w:p w:rsidR="00547F95" w:rsidRPr="00144E97" w:rsidRDefault="00547F95" w:rsidP="0054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80"/>
        <w:gridCol w:w="273"/>
        <w:gridCol w:w="1172"/>
        <w:gridCol w:w="267"/>
        <w:gridCol w:w="990"/>
        <w:gridCol w:w="267"/>
        <w:gridCol w:w="1349"/>
      </w:tblGrid>
      <w:tr w:rsidR="00547F95" w:rsidRPr="00AB4725" w:rsidTr="005A59E7">
        <w:tc>
          <w:tcPr>
            <w:tcW w:w="2171" w:type="pct"/>
          </w:tcPr>
          <w:p w:rsidR="00547F95" w:rsidRPr="00AB4725" w:rsidRDefault="00547F95" w:rsidP="00E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:rsidR="00547F95" w:rsidRPr="00AB4725" w:rsidRDefault="00547F95" w:rsidP="00E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F95" w:rsidRPr="00AB4725" w:rsidTr="005A59E7">
        <w:trPr>
          <w:trHeight w:val="83"/>
        </w:trPr>
        <w:tc>
          <w:tcPr>
            <w:tcW w:w="2171" w:type="pct"/>
          </w:tcPr>
          <w:p w:rsidR="00547F95" w:rsidRPr="00AB4725" w:rsidRDefault="00547F95" w:rsidP="0054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25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47F95" w:rsidRPr="00AB4725" w:rsidTr="005A59E7">
        <w:tc>
          <w:tcPr>
            <w:tcW w:w="2171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9" w:type="pct"/>
            <w:gridSpan w:val="7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7F95" w:rsidRPr="00AB4725" w:rsidTr="005A59E7">
        <w:trPr>
          <w:trHeight w:val="407"/>
        </w:trPr>
        <w:tc>
          <w:tcPr>
            <w:tcW w:w="2171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68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41A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56C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6C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41A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66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47F95" w:rsidRPr="00AB4725" w:rsidRDefault="00547F95" w:rsidP="00547F9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547F95" w:rsidRPr="00AB4725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547F95" w:rsidRPr="00AB4725" w:rsidRDefault="00547F95" w:rsidP="00547F95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547F95" w:rsidRPr="005A59E7" w:rsidRDefault="00547F95" w:rsidP="0054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A5B" w:rsidRPr="00AB4725" w:rsidTr="005A59E7">
        <w:trPr>
          <w:trHeight w:val="407"/>
        </w:trPr>
        <w:tc>
          <w:tcPr>
            <w:tcW w:w="2171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66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50,144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50,144</w:t>
            </w:r>
          </w:p>
        </w:tc>
      </w:tr>
      <w:tr w:rsidR="000C0A5B" w:rsidRPr="00AB4725" w:rsidTr="005A59E7">
        <w:tc>
          <w:tcPr>
            <w:tcW w:w="2171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566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0A5B" w:rsidRPr="00AB4725" w:rsidRDefault="000C0A5B" w:rsidP="000C0A5B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(44,610)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</w:t>
            </w:r>
            <w:r w:rsidR="00E7190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C0A5B" w:rsidRPr="000C0A5B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</w:tr>
      <w:tr w:rsidR="000C0A5B" w:rsidRPr="00AB4725" w:rsidTr="005A59E7">
        <w:trPr>
          <w:trHeight w:val="407"/>
        </w:trPr>
        <w:tc>
          <w:tcPr>
            <w:tcW w:w="2171" w:type="pct"/>
          </w:tcPr>
          <w:p w:rsidR="000C0A5B" w:rsidRPr="00AB4725" w:rsidRDefault="000C0A5B" w:rsidP="000C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A5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ใบสำคัญแสดงสิทธิที่ไม่ได้ใช้สิทธิ</w:t>
            </w:r>
          </w:p>
        </w:tc>
        <w:tc>
          <w:tcPr>
            <w:tcW w:w="566" w:type="pct"/>
          </w:tcPr>
          <w:p w:rsidR="000C0A5B" w:rsidRPr="000C0A5B" w:rsidRDefault="008A0753" w:rsidP="002D5A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(2,005)</w:t>
            </w:r>
          </w:p>
        </w:tc>
        <w:tc>
          <w:tcPr>
            <w:tcW w:w="143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:rsidR="000C0A5B" w:rsidRPr="000C0A5B" w:rsidRDefault="008A0753" w:rsidP="002D5A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(2,005)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C0A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07C" w:rsidRPr="00AB4725" w:rsidTr="005A59E7">
        <w:trPr>
          <w:trHeight w:val="407"/>
        </w:trPr>
        <w:tc>
          <w:tcPr>
            <w:tcW w:w="2171" w:type="pct"/>
          </w:tcPr>
          <w:p w:rsidR="008B307C" w:rsidRPr="00AB4725" w:rsidRDefault="008B307C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8B307C" w:rsidRPr="00AB4725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B307C" w:rsidRPr="00AB4725" w:rsidRDefault="008B307C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8B307C" w:rsidRPr="000C0A5B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B307C" w:rsidRPr="00AB4725" w:rsidRDefault="008B307C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8B307C" w:rsidRPr="000C0A5B" w:rsidRDefault="008B307C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A5B" w:rsidRPr="00AB4725" w:rsidTr="005A59E7">
        <w:trPr>
          <w:trHeight w:val="407"/>
        </w:trPr>
        <w:tc>
          <w:tcPr>
            <w:tcW w:w="2171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8A369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B472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8A369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6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C0A5B" w:rsidRPr="000C0A5B" w:rsidRDefault="000C0A5B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A5B" w:rsidRPr="00AB4725" w:rsidTr="005A59E7">
        <w:trPr>
          <w:trHeight w:val="407"/>
        </w:trPr>
        <w:tc>
          <w:tcPr>
            <w:tcW w:w="2171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66" w:type="pct"/>
          </w:tcPr>
          <w:p w:rsidR="000C0A5B" w:rsidRPr="00AB4725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0A5B" w:rsidRPr="00AB4725" w:rsidRDefault="000C0A5B" w:rsidP="000C0A5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C0A5B" w:rsidRPr="008A3698" w:rsidRDefault="008A3698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</w:t>
            </w:r>
            <w:r w:rsidR="00445F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0C0A5B" w:rsidRPr="000C0A5B" w:rsidRDefault="00CC415E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C0A5B" w:rsidRPr="00AB4725" w:rsidRDefault="000C0A5B" w:rsidP="000C0A5B">
            <w:pPr>
              <w:pStyle w:val="BodyText"/>
              <w:tabs>
                <w:tab w:val="clear" w:pos="907"/>
                <w:tab w:val="decimal" w:pos="405"/>
                <w:tab w:val="left" w:pos="553"/>
                <w:tab w:val="left" w:pos="643"/>
              </w:tabs>
              <w:spacing w:after="0" w:line="240" w:lineRule="auto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C0A5B" w:rsidRPr="000C0A5B" w:rsidRDefault="008A3698" w:rsidP="000C0A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1,817</w:t>
            </w:r>
          </w:p>
        </w:tc>
      </w:tr>
    </w:tbl>
    <w:p w:rsidR="00C3334F" w:rsidRDefault="00C3334F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D5AAB" w:rsidRPr="00D62F42" w:rsidRDefault="009F5CB3" w:rsidP="00D6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B286E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CC52B9">
        <w:rPr>
          <w:rFonts w:ascii="Angsana New" w:hAnsi="Angsana New" w:hint="cs"/>
          <w:sz w:val="30"/>
          <w:szCs w:val="30"/>
          <w:cs/>
        </w:rPr>
        <w:t>งวด</w:t>
      </w:r>
      <w:r w:rsidR="0088688C">
        <w:rPr>
          <w:rFonts w:ascii="Angsana New" w:hAnsi="Angsana New" w:hint="cs"/>
          <w:sz w:val="30"/>
          <w:szCs w:val="30"/>
          <w:cs/>
        </w:rPr>
        <w:t>เก้า</w:t>
      </w:r>
      <w:r w:rsidR="00CC52B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231BC8">
        <w:rPr>
          <w:rFonts w:ascii="Angsana New" w:hAnsi="Angsana New" w:hint="cs"/>
          <w:sz w:val="30"/>
          <w:szCs w:val="30"/>
          <w:cs/>
        </w:rPr>
        <w:t>วันที่</w:t>
      </w:r>
      <w:r w:rsidR="00CC52B9">
        <w:rPr>
          <w:rFonts w:ascii="Angsana New" w:hAnsi="Angsana New" w:hint="cs"/>
          <w:sz w:val="30"/>
          <w:szCs w:val="30"/>
          <w:cs/>
        </w:rPr>
        <w:t xml:space="preserve"> </w:t>
      </w:r>
      <w:r w:rsidR="00CC52B9">
        <w:rPr>
          <w:rFonts w:ascii="Angsana New" w:hAnsi="Angsana New"/>
          <w:sz w:val="30"/>
          <w:szCs w:val="30"/>
        </w:rPr>
        <w:t>3</w:t>
      </w:r>
      <w:r w:rsidR="00547F95">
        <w:rPr>
          <w:rFonts w:ascii="Angsana New" w:hAnsi="Angsana New" w:hint="cs"/>
          <w:sz w:val="30"/>
          <w:szCs w:val="30"/>
          <w:cs/>
        </w:rPr>
        <w:t>0</w:t>
      </w:r>
      <w:r w:rsidR="00CC52B9">
        <w:rPr>
          <w:rFonts w:ascii="Angsana New" w:hAnsi="Angsana New"/>
          <w:sz w:val="30"/>
          <w:szCs w:val="30"/>
        </w:rPr>
        <w:t xml:space="preserve"> </w:t>
      </w:r>
      <w:r w:rsidR="0088688C">
        <w:rPr>
          <w:rFonts w:ascii="Angsana New" w:hAnsi="Angsana New" w:hint="cs"/>
          <w:sz w:val="30"/>
          <w:szCs w:val="30"/>
          <w:cs/>
        </w:rPr>
        <w:t>กันย</w:t>
      </w:r>
      <w:r w:rsidR="00547F95">
        <w:rPr>
          <w:rFonts w:ascii="Angsana New" w:hAnsi="Angsana New" w:hint="cs"/>
          <w:sz w:val="30"/>
          <w:szCs w:val="30"/>
          <w:cs/>
        </w:rPr>
        <w:t>ายน</w:t>
      </w:r>
      <w:r w:rsidR="00CC52B9">
        <w:rPr>
          <w:rFonts w:ascii="Angsana New" w:hAnsi="Angsana New" w:hint="cs"/>
          <w:sz w:val="30"/>
          <w:szCs w:val="30"/>
          <w:cs/>
        </w:rPr>
        <w:t xml:space="preserve"> </w:t>
      </w:r>
      <w:r w:rsidR="00CC52B9">
        <w:rPr>
          <w:rFonts w:ascii="Angsana New" w:hAnsi="Angsana New"/>
          <w:sz w:val="30"/>
          <w:szCs w:val="30"/>
        </w:rPr>
        <w:t>2562</w:t>
      </w:r>
      <w:r w:rsidRPr="00FB28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ออกหุ้นสามัญ</w:t>
      </w:r>
      <w:r w:rsidRPr="00F17588">
        <w:rPr>
          <w:rFonts w:ascii="Angsana New" w:hAnsi="Angsana New"/>
          <w:sz w:val="30"/>
          <w:szCs w:val="30"/>
          <w:cs/>
        </w:rPr>
        <w:t xml:space="preserve">จำนวน </w:t>
      </w:r>
      <w:r w:rsidR="008A0753">
        <w:rPr>
          <w:rFonts w:ascii="Angsana New" w:hAnsi="Angsana New"/>
          <w:sz w:val="30"/>
          <w:szCs w:val="30"/>
        </w:rPr>
        <w:t>5.10</w:t>
      </w:r>
      <w:r w:rsidRPr="00FB28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FB286E">
        <w:rPr>
          <w:rFonts w:ascii="Angsana New" w:hAnsi="Angsana New"/>
          <w:sz w:val="30"/>
          <w:szCs w:val="30"/>
          <w:cs/>
        </w:rPr>
        <w:t>หุ้น เนื่องมาจากการใช้สิทธิซื้อหุ</w:t>
      </w:r>
      <w:r>
        <w:rPr>
          <w:rFonts w:ascii="Angsana New" w:hAnsi="Angsana New"/>
          <w:sz w:val="30"/>
          <w:szCs w:val="30"/>
          <w:cs/>
        </w:rPr>
        <w:t>้น</w:t>
      </w:r>
      <w:r>
        <w:rPr>
          <w:rFonts w:ascii="Angsana New" w:hAnsi="Angsana New" w:hint="cs"/>
          <w:sz w:val="30"/>
          <w:szCs w:val="30"/>
          <w:cs/>
        </w:rPr>
        <w:t>สามัญโดยพนักงาน</w:t>
      </w:r>
      <w:r w:rsidRPr="00FB286E">
        <w:rPr>
          <w:rFonts w:ascii="Angsana New" w:hAnsi="Angsana New"/>
          <w:sz w:val="30"/>
          <w:szCs w:val="30"/>
          <w:cs/>
        </w:rPr>
        <w:t xml:space="preserve"> </w:t>
      </w:r>
      <w:r w:rsidRPr="00FE7A28">
        <w:rPr>
          <w:rFonts w:ascii="Angsana New" w:hAnsi="Angsana New"/>
          <w:i/>
          <w:iCs/>
          <w:sz w:val="30"/>
          <w:szCs w:val="30"/>
          <w:cs/>
        </w:rPr>
        <w:t>(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>ปีสิ้นสุด</w:t>
      </w:r>
      <w:r w:rsidR="00CC52B9">
        <w:rPr>
          <w:rFonts w:ascii="Angsana New" w:hAnsi="Angsana New" w:hint="cs"/>
          <w:i/>
          <w:iCs/>
          <w:sz w:val="30"/>
          <w:szCs w:val="30"/>
          <w:cs/>
        </w:rPr>
        <w:t>วันที่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44954">
        <w:rPr>
          <w:rFonts w:ascii="Angsana New" w:hAnsi="Angsana New"/>
          <w:i/>
          <w:iCs/>
          <w:sz w:val="30"/>
          <w:szCs w:val="30"/>
        </w:rPr>
        <w:t xml:space="preserve">31 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44954">
        <w:rPr>
          <w:rFonts w:ascii="Angsana New" w:hAnsi="Angsana New"/>
          <w:i/>
          <w:iCs/>
          <w:sz w:val="30"/>
          <w:szCs w:val="30"/>
        </w:rPr>
        <w:t>256</w:t>
      </w:r>
      <w:r w:rsidR="0059666F">
        <w:rPr>
          <w:rFonts w:ascii="Angsana New" w:hAnsi="Angsana New"/>
          <w:i/>
          <w:iCs/>
          <w:sz w:val="30"/>
          <w:szCs w:val="30"/>
        </w:rPr>
        <w:t>1</w:t>
      </w:r>
      <w:r w:rsidR="00144954">
        <w:rPr>
          <w:rFonts w:ascii="Angsana New" w:hAnsi="Angsana New"/>
          <w:i/>
          <w:iCs/>
          <w:sz w:val="30"/>
          <w:szCs w:val="30"/>
        </w:rPr>
        <w:t xml:space="preserve">: 1.52 </w:t>
      </w:r>
      <w:r w:rsidR="00144954">
        <w:rPr>
          <w:rFonts w:ascii="Angsana New" w:hAnsi="Angsana New" w:hint="cs"/>
          <w:i/>
          <w:iCs/>
          <w:sz w:val="30"/>
          <w:szCs w:val="30"/>
          <w:cs/>
        </w:rPr>
        <w:t>ล้านหุ้น</w:t>
      </w:r>
      <w:r>
        <w:rPr>
          <w:rFonts w:ascii="Angsana New" w:hAnsi="Angsana New"/>
          <w:i/>
          <w:iCs/>
          <w:sz w:val="30"/>
          <w:szCs w:val="30"/>
        </w:rPr>
        <w:t>)</w:t>
      </w:r>
      <w:r w:rsidR="000C0A5B" w:rsidRPr="00A60A4B">
        <w:rPr>
          <w:rFonts w:ascii="Angsana New" w:hAnsi="Angsana New"/>
          <w:sz w:val="30"/>
          <w:szCs w:val="30"/>
        </w:rPr>
        <w:t xml:space="preserve"> </w:t>
      </w:r>
      <w:r w:rsidR="000B5DE1">
        <w:rPr>
          <w:rFonts w:ascii="Angsana New" w:hAnsi="Angsana New" w:hint="cs"/>
          <w:sz w:val="30"/>
          <w:szCs w:val="30"/>
          <w:cs/>
        </w:rPr>
        <w:t>สิทธิซื้อ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 w:rsidR="00D62F42">
        <w:rPr>
          <w:rFonts w:ascii="Angsana New" w:hAnsi="Angsana New"/>
          <w:sz w:val="30"/>
          <w:szCs w:val="30"/>
          <w:cs/>
        </w:rPr>
        <w:br/>
      </w:r>
      <w:r w:rsidR="000C0A5B" w:rsidRPr="00A60A4B">
        <w:rPr>
          <w:rFonts w:ascii="Angsana New" w:hAnsi="Angsana New"/>
          <w:sz w:val="30"/>
          <w:szCs w:val="30"/>
        </w:rPr>
        <w:t>0.</w:t>
      </w:r>
      <w:r w:rsidR="00D27B36">
        <w:rPr>
          <w:rFonts w:ascii="Angsana New" w:hAnsi="Angsana New"/>
          <w:sz w:val="30"/>
          <w:szCs w:val="30"/>
        </w:rPr>
        <w:t>24</w:t>
      </w:r>
      <w:r w:rsidR="00D62F42">
        <w:rPr>
          <w:rFonts w:ascii="Angsana New" w:hAnsi="Angsana New" w:hint="cs"/>
          <w:sz w:val="30"/>
          <w:szCs w:val="30"/>
          <w:cs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ล้า</w:t>
      </w:r>
      <w:r w:rsidR="00D62F42">
        <w:rPr>
          <w:rFonts w:ascii="Angsana New" w:hAnsi="Angsana New" w:hint="cs"/>
          <w:sz w:val="30"/>
          <w:szCs w:val="30"/>
          <w:cs/>
        </w:rPr>
        <w:t>น</w:t>
      </w:r>
      <w:r w:rsidR="00C3334F">
        <w:rPr>
          <w:rFonts w:ascii="Angsana New" w:hAnsi="Angsana New" w:hint="cs"/>
          <w:sz w:val="30"/>
          <w:szCs w:val="30"/>
          <w:cs/>
        </w:rPr>
        <w:t>สิทธิ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ไม่ได้ถูก</w:t>
      </w:r>
      <w:r w:rsidR="000C0A5B" w:rsidRPr="00A60A4B">
        <w:rPr>
          <w:rFonts w:ascii="Angsana New" w:hAnsi="Angsana New"/>
          <w:sz w:val="30"/>
          <w:szCs w:val="30"/>
          <w:cs/>
        </w:rPr>
        <w:t>ใช้</w:t>
      </w:r>
      <w:r w:rsidR="00A20169">
        <w:rPr>
          <w:rFonts w:ascii="Angsana New" w:hAnsi="Angsana New" w:hint="cs"/>
          <w:sz w:val="30"/>
          <w:szCs w:val="30"/>
          <w:cs/>
        </w:rPr>
        <w:t>ซื้อ</w:t>
      </w:r>
      <w:r w:rsidR="000C0A5B" w:rsidRPr="00A60A4B">
        <w:rPr>
          <w:rFonts w:ascii="Angsana New" w:hAnsi="Angsana New"/>
          <w:sz w:val="30"/>
          <w:szCs w:val="30"/>
          <w:cs/>
        </w:rPr>
        <w:t>หุ้น</w:t>
      </w:r>
      <w:r w:rsidR="000C0A5B" w:rsidRPr="00A60A4B">
        <w:rPr>
          <w:rFonts w:ascii="Angsana New" w:hAnsi="Angsana New" w:hint="cs"/>
          <w:sz w:val="30"/>
          <w:szCs w:val="30"/>
          <w:cs/>
        </w:rPr>
        <w:t>สามัญโดยพนักงาน</w:t>
      </w:r>
      <w:r w:rsidR="000C0A5B" w:rsidRPr="00A60A4B">
        <w:rPr>
          <w:rFonts w:ascii="Angsana New" w:hAnsi="Angsana New"/>
          <w:sz w:val="30"/>
          <w:szCs w:val="30"/>
          <w:cs/>
        </w:rPr>
        <w:t xml:space="preserve"> </w:t>
      </w:r>
      <w:r w:rsidR="000C0A5B" w:rsidRPr="00A60A4B">
        <w:rPr>
          <w:rFonts w:ascii="Angsana New" w:hAnsi="Angsana New" w:hint="cs"/>
          <w:sz w:val="30"/>
          <w:szCs w:val="30"/>
          <w:cs/>
        </w:rPr>
        <w:t>และหมด</w:t>
      </w:r>
      <w:r w:rsidR="000B5DE1">
        <w:rPr>
          <w:rFonts w:ascii="Angsana New" w:hAnsi="Angsana New" w:hint="cs"/>
          <w:sz w:val="30"/>
          <w:szCs w:val="30"/>
          <w:cs/>
        </w:rPr>
        <w:t>อายุ</w:t>
      </w:r>
      <w:r w:rsidR="00C3334F">
        <w:rPr>
          <w:rFonts w:ascii="Angsana New" w:hAnsi="Angsana New" w:hint="cs"/>
          <w:sz w:val="30"/>
          <w:szCs w:val="30"/>
          <w:cs/>
        </w:rPr>
        <w:t>เมื่อ</w:t>
      </w:r>
      <w:r w:rsidR="000C0A5B" w:rsidRPr="00A60A4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C0A5B" w:rsidRPr="00A60A4B">
        <w:rPr>
          <w:rFonts w:ascii="Angsana New" w:hAnsi="Angsana New"/>
          <w:sz w:val="30"/>
          <w:szCs w:val="30"/>
        </w:rPr>
        <w:t xml:space="preserve">6 </w:t>
      </w:r>
      <w:r w:rsidR="000C0A5B" w:rsidRPr="00A60A4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C0A5B" w:rsidRPr="00A60A4B">
        <w:rPr>
          <w:rFonts w:ascii="Angsana New" w:hAnsi="Angsana New"/>
          <w:sz w:val="30"/>
          <w:szCs w:val="30"/>
        </w:rPr>
        <w:t>2562</w:t>
      </w:r>
    </w:p>
    <w:p w:rsidR="002D5AAB" w:rsidRDefault="002D5AAB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1A2D22" w:rsidRPr="002D5AAB" w:rsidRDefault="00255FED" w:rsidP="002D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กินกว่ามูลค่าหุ้นที่</w:t>
      </w:r>
      <w:r w:rsidR="00382CBD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จดทะเบียนเป็นส่วนเกินมูลค่าหุ้น</w:t>
      </w:r>
    </w:p>
    <w:p w:rsidR="001E6F20" w:rsidRDefault="001E6F20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1E6F20" w:rsidSect="009138E9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141D2" w:rsidRPr="00C9685D" w:rsidRDefault="00782A6E" w:rsidP="00C9685D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lastRenderedPageBreak/>
        <w:t>1</w:t>
      </w:r>
      <w:r w:rsidR="00CF3FA8">
        <w:rPr>
          <w:rFonts w:ascii="Angsana New" w:hAnsi="Angsana New"/>
          <w:sz w:val="30"/>
          <w:szCs w:val="30"/>
          <w:lang w:val="en-US"/>
        </w:rPr>
        <w:t>3</w:t>
      </w:r>
      <w:r w:rsidRPr="00144E97">
        <w:rPr>
          <w:rFonts w:ascii="Angsana New" w:hAnsi="Angsana New"/>
          <w:sz w:val="30"/>
          <w:szCs w:val="30"/>
        </w:rPr>
        <w:tab/>
      </w:r>
      <w:r w:rsidR="00212D5D" w:rsidRPr="00144E9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BC1F1C" w:rsidRPr="0026382F" w:rsidRDefault="00BC1F1C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547F95" w:rsidRDefault="00547F95" w:rsidP="0054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8F6E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</w:t>
      </w:r>
      <w:r w:rsidR="001032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ับ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26382F" w:rsidRPr="0026382F" w:rsidRDefault="0026382F" w:rsidP="00B8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firstLine="547"/>
        <w:jc w:val="thaiDistribute"/>
        <w:rPr>
          <w:rFonts w:ascii="Angsana New" w:eastAsia="MS Mincho" w:hAnsi="Angsana New"/>
          <w:b/>
          <w:bCs/>
          <w:i/>
          <w:iCs/>
          <w:sz w:val="10"/>
          <w:szCs w:val="10"/>
        </w:rPr>
      </w:pPr>
    </w:p>
    <w:tbl>
      <w:tblPr>
        <w:tblW w:w="146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079"/>
        <w:gridCol w:w="220"/>
        <w:gridCol w:w="1043"/>
        <w:gridCol w:w="178"/>
        <w:gridCol w:w="1083"/>
        <w:gridCol w:w="220"/>
        <w:gridCol w:w="1217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26382F" w:rsidRPr="0026382F" w:rsidTr="00B767FF">
        <w:trPr>
          <w:cantSplit/>
          <w:tblHeader/>
        </w:trPr>
        <w:tc>
          <w:tcPr>
            <w:tcW w:w="4601" w:type="dxa"/>
            <w:shd w:val="clear" w:color="auto" w:fill="auto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220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26382F" w:rsidRPr="0026382F" w:rsidRDefault="0026382F" w:rsidP="00B8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85813" w:rsidRPr="0026382F" w:rsidTr="00B767FF">
        <w:trPr>
          <w:cantSplit/>
          <w:tblHeader/>
        </w:trPr>
        <w:tc>
          <w:tcPr>
            <w:tcW w:w="4601" w:type="dxa"/>
            <w:shd w:val="clear" w:color="auto" w:fill="auto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FFFFFF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  <w:shd w:val="clear" w:color="auto" w:fill="auto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FFFFFF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8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7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26382F" w:rsidRPr="0026382F" w:rsidTr="00B767FF">
        <w:trPr>
          <w:cantSplit/>
        </w:trPr>
        <w:tc>
          <w:tcPr>
            <w:tcW w:w="4601" w:type="dxa"/>
          </w:tcPr>
          <w:p w:rsidR="0026382F" w:rsidRPr="0026382F" w:rsidRDefault="0026382F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0" w:type="dxa"/>
            <w:gridSpan w:val="15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85813" w:rsidRPr="0026382F" w:rsidTr="00B767FF">
        <w:trPr>
          <w:cantSplit/>
        </w:trPr>
        <w:tc>
          <w:tcPr>
            <w:tcW w:w="4601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</w:t>
            </w:r>
            <w:r w:rsidR="00D30C90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การขายสินค้าและให้บริการจาก</w:t>
            </w: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79" w:type="dxa"/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1,416,063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vAlign w:val="bottom"/>
          </w:tcPr>
          <w:p w:rsidR="00B85813" w:rsidRPr="0026382F" w:rsidRDefault="00B85813" w:rsidP="00CC41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1,</w:t>
            </w:r>
            <w:r w:rsidR="00CC415E">
              <w:rPr>
                <w:rFonts w:ascii="Angsana New" w:eastAsia="MS Mincho" w:hAnsi="Angsana New"/>
                <w:sz w:val="30"/>
                <w:szCs w:val="30"/>
              </w:rPr>
              <w:t>307,918</w:t>
            </w:r>
          </w:p>
        </w:tc>
        <w:tc>
          <w:tcPr>
            <w:tcW w:w="178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1,377,169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1,23</w:t>
            </w:r>
            <w:r w:rsidR="00CC415E">
              <w:rPr>
                <w:rFonts w:ascii="Angsana New" w:eastAsia="MS Mincho" w:hAnsi="Angsana New"/>
                <w:sz w:val="30"/>
                <w:szCs w:val="30"/>
              </w:rPr>
              <w:t>1,265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55,460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51,658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2,848,692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B85813" w:rsidP="00CC41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CC415E">
              <w:rPr>
                <w:rFonts w:ascii="Angsana New" w:eastAsia="MS Mincho" w:hAnsi="Angsana New"/>
                <w:sz w:val="30"/>
                <w:szCs w:val="30"/>
              </w:rPr>
              <w:t>,590,841</w:t>
            </w:r>
          </w:p>
        </w:tc>
      </w:tr>
      <w:tr w:rsidR="00B85813" w:rsidRPr="0026382F" w:rsidTr="00B767FF">
        <w:trPr>
          <w:cantSplit/>
        </w:trPr>
        <w:tc>
          <w:tcPr>
            <w:tcW w:w="4601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(51,150)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(45,455)</w:t>
            </w:r>
          </w:p>
        </w:tc>
        <w:tc>
          <w:tcPr>
            <w:tcW w:w="178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51,150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45,455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85813" w:rsidRPr="0026382F" w:rsidTr="00B767FF">
        <w:trPr>
          <w:cantSplit/>
        </w:trPr>
        <w:tc>
          <w:tcPr>
            <w:tcW w:w="4601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1,481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1,468</w:t>
            </w:r>
          </w:p>
        </w:tc>
        <w:tc>
          <w:tcPr>
            <w:tcW w:w="178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2,170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3,848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31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3,670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5,347</w:t>
            </w:r>
          </w:p>
        </w:tc>
      </w:tr>
      <w:tr w:rsidR="00B85813" w:rsidRPr="0026382F" w:rsidTr="00B767FF">
        <w:trPr>
          <w:cantSplit/>
        </w:trPr>
        <w:tc>
          <w:tcPr>
            <w:tcW w:w="4601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รวมรายได้</w:t>
            </w:r>
            <w:r w:rsidR="00B767FF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1,366,394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</w:t>
            </w:r>
            <w:r w:rsidR="00CC415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263,931</w:t>
            </w:r>
          </w:p>
        </w:tc>
        <w:tc>
          <w:tcPr>
            <w:tcW w:w="178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1,430,489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1,280,568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55,479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51,689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2,852,362</w:t>
            </w:r>
          </w:p>
        </w:tc>
        <w:tc>
          <w:tcPr>
            <w:tcW w:w="220" w:type="dxa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596,18</w:t>
            </w:r>
            <w:r w:rsidR="00445F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85813" w:rsidRPr="0026382F" w:rsidTr="00B767FF">
        <w:trPr>
          <w:cantSplit/>
        </w:trPr>
        <w:tc>
          <w:tcPr>
            <w:tcW w:w="4601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spacing w:line="340" w:lineRule="exact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092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92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</w:t>
            </w:r>
            <w:r w:rsidR="00CC415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8,242</w:t>
            </w:r>
          </w:p>
        </w:tc>
        <w:tc>
          <w:tcPr>
            <w:tcW w:w="178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142,644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103,773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5,987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11,504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CC415E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</w:t>
            </w:r>
            <w:r w:rsidR="00092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924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" w:type="dxa"/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813" w:rsidRPr="0026382F" w:rsidRDefault="00B85813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4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3,519</w:t>
            </w:r>
          </w:p>
        </w:tc>
      </w:tr>
    </w:tbl>
    <w:p w:rsidR="0026382F" w:rsidRPr="0026382F" w:rsidRDefault="0026382F" w:rsidP="0026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MS Mincho" w:hAnsi="Angsana New"/>
          <w:b/>
          <w:bCs/>
          <w:i/>
          <w:iCs/>
          <w:sz w:val="16"/>
          <w:szCs w:val="16"/>
        </w:rPr>
      </w:pPr>
    </w:p>
    <w:tbl>
      <w:tblPr>
        <w:tblW w:w="146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079"/>
        <w:gridCol w:w="220"/>
        <w:gridCol w:w="1043"/>
        <w:gridCol w:w="178"/>
        <w:gridCol w:w="1065"/>
        <w:gridCol w:w="220"/>
        <w:gridCol w:w="1235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26382F" w:rsidRPr="0026382F" w:rsidTr="00B767FF">
        <w:trPr>
          <w:cantSplit/>
        </w:trPr>
        <w:tc>
          <w:tcPr>
            <w:tcW w:w="4601" w:type="dxa"/>
            <w:shd w:val="clear" w:color="auto" w:fill="auto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220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26382F" w:rsidRPr="0026382F" w:rsidRDefault="0026382F" w:rsidP="00B8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shd w:val="clear" w:color="auto" w:fill="auto"/>
          </w:tcPr>
          <w:p w:rsidR="000F4AA7" w:rsidRPr="0026382F" w:rsidRDefault="000F4AA7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6382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FFFFFF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  <w:shd w:val="clear" w:color="auto" w:fill="auto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FFFFFF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5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6382F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26382F" w:rsidRPr="0026382F" w:rsidTr="00B767FF">
        <w:trPr>
          <w:cantSplit/>
        </w:trPr>
        <w:tc>
          <w:tcPr>
            <w:tcW w:w="4601" w:type="dxa"/>
          </w:tcPr>
          <w:p w:rsidR="0026382F" w:rsidRPr="0026382F" w:rsidRDefault="0026382F" w:rsidP="00B85813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0" w:type="dxa"/>
            <w:gridSpan w:val="15"/>
            <w:vAlign w:val="center"/>
          </w:tcPr>
          <w:p w:rsidR="0026382F" w:rsidRPr="0026382F" w:rsidRDefault="0026382F" w:rsidP="00B858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50" w:lineRule="exact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6382F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3158D9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การขายสินค้าและให้บริการจาก</w:t>
            </w: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79" w:type="dxa"/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4,109,411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vAlign w:val="bottom"/>
          </w:tcPr>
          <w:p w:rsidR="000F4AA7" w:rsidRPr="0026382F" w:rsidRDefault="000F4AA7" w:rsidP="003235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3235D5">
              <w:rPr>
                <w:rFonts w:ascii="Angsana New" w:eastAsia="MS Mincho" w:hAnsi="Angsana New"/>
                <w:sz w:val="30"/>
                <w:szCs w:val="30"/>
              </w:rPr>
              <w:t>843,224</w:t>
            </w: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3,794,655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0F4AA7" w:rsidRPr="0026382F" w:rsidRDefault="000F4AA7" w:rsidP="003235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3235D5">
              <w:rPr>
                <w:rFonts w:ascii="Angsana New" w:eastAsia="MS Mincho" w:hAnsi="Angsana New"/>
                <w:sz w:val="30"/>
                <w:szCs w:val="30"/>
              </w:rPr>
              <w:t>291,675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174,13</w:t>
            </w:r>
            <w:r w:rsidR="00445F8F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203,417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8,078,1</w:t>
            </w:r>
            <w:r w:rsidR="00AE1214">
              <w:rPr>
                <w:rFonts w:ascii="Angsana New" w:eastAsia="MS Mincho" w:hAnsi="Angsana New"/>
                <w:sz w:val="30"/>
                <w:szCs w:val="30"/>
              </w:rPr>
              <w:t>97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0F4AA7" w:rsidP="003235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="003235D5">
              <w:rPr>
                <w:rFonts w:ascii="Angsana New" w:eastAsia="MS Mincho" w:hAnsi="Angsana New"/>
                <w:sz w:val="30"/>
                <w:szCs w:val="30"/>
              </w:rPr>
              <w:t>,338,316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3158D9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(145,148)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(130,364)</w:t>
            </w: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145,148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130,364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4,394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4,339</w:t>
            </w: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7,691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5,8</w:t>
            </w:r>
            <w:r w:rsidR="003235D5">
              <w:rPr>
                <w:rFonts w:ascii="Angsana New" w:eastAsia="MS Mincho" w:hAnsi="Angsana New"/>
                <w:sz w:val="30"/>
                <w:szCs w:val="30"/>
              </w:rPr>
              <w:t>29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106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16</w:t>
            </w:r>
            <w:r w:rsidR="00BB3956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12,191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</w:rPr>
              <w:t>10,329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sz w:val="30"/>
                <w:szCs w:val="30"/>
                <w:cs/>
              </w:rPr>
              <w:t>รวมรายได้</w:t>
            </w:r>
            <w:r w:rsidR="003158D9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3,968,657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717,199</w:t>
            </w: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3,947,494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3,427,86</w:t>
            </w:r>
            <w:r w:rsidR="00445F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174,23</w:t>
            </w:r>
            <w:r w:rsidR="00445F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203,57</w:t>
            </w:r>
            <w:r w:rsidR="00BB395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8,090,38</w:t>
            </w:r>
            <w:r w:rsidR="00445F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348,645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spacing w:line="350" w:lineRule="exact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 w:rsidR="000E34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E34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86,663</w:t>
            </w:r>
          </w:p>
        </w:tc>
        <w:tc>
          <w:tcPr>
            <w:tcW w:w="178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361,246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318,459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14,060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54,796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3235D5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1,23</w:t>
            </w:r>
            <w:r w:rsidR="000E34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E34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</w:t>
            </w:r>
            <w:r w:rsidR="003235D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59,918</w:t>
            </w: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8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20" w:type="dxa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140" w:lineRule="exact"/>
              <w:ind w:left="-79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</w:tr>
      <w:tr w:rsidR="000F4AA7" w:rsidRPr="0026382F" w:rsidTr="00B767FF">
        <w:trPr>
          <w:cantSplit/>
        </w:trPr>
        <w:tc>
          <w:tcPr>
            <w:tcW w:w="4601" w:type="dxa"/>
            <w:vAlign w:val="bottom"/>
          </w:tcPr>
          <w:p w:rsidR="00794AA1" w:rsidRDefault="00794AA1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0F4AA7"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0F4AA7"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0F4AA7"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กันยายน/ </w:t>
            </w:r>
          </w:p>
          <w:p w:rsidR="000F4AA7" w:rsidRPr="0026382F" w:rsidRDefault="000F4AA7" w:rsidP="00794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00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532F4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601</w:t>
            </w: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78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532F4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715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09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481</w:t>
            </w: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532F4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138,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7,0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532F4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6,2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912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20" w:type="dxa"/>
            <w:vAlign w:val="bottom"/>
          </w:tcPr>
          <w:p w:rsidR="000F4AA7" w:rsidRPr="0026382F" w:rsidRDefault="000F4AA7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F4AA7" w:rsidRPr="0026382F" w:rsidRDefault="000532F4" w:rsidP="000F4A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350" w:lineRule="exact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0F4AA7"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219</w:t>
            </w:r>
            <w:r w:rsidR="000F4AA7" w:rsidRPr="0026382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:rsidR="00973FA0" w:rsidRDefault="00973FA0" w:rsidP="004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36BD6" w:rsidRDefault="00A36BD6" w:rsidP="00FC7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36BD6" w:rsidSect="00973FA0">
          <w:headerReference w:type="default" r:id="rId15"/>
          <w:pgSz w:w="16834" w:h="11909" w:orient="landscape" w:code="9"/>
          <w:pgMar w:top="1152" w:right="691" w:bottom="1019" w:left="576" w:header="720" w:footer="720" w:gutter="0"/>
          <w:cols w:space="720"/>
          <w:docGrid w:linePitch="245"/>
        </w:sect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61792D" w:rsidRDefault="0061792D" w:rsidP="0017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EC275B" w:rsidRPr="00EC275B" w:rsidRDefault="00EC275B" w:rsidP="00EC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270"/>
        <w:gridCol w:w="1440"/>
        <w:gridCol w:w="270"/>
        <w:gridCol w:w="1440"/>
      </w:tblGrid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รวมกำไร</w:t>
            </w:r>
            <w:r w:rsidR="00FB2949">
              <w:rPr>
                <w:rFonts w:ascii="Angsana New" w:eastAsia="MS Mincho" w:hAnsi="Angsana New" w:hint="cs"/>
                <w:sz w:val="30"/>
                <w:szCs w:val="30"/>
                <w:cs/>
              </w:rPr>
              <w:t>ก่อนภาษีเงินได้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3235D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</w:t>
            </w:r>
            <w:r w:rsidR="00CB2A44">
              <w:rPr>
                <w:rFonts w:ascii="Angsana New" w:eastAsia="MS Mincho" w:hAnsi="Angsana New"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B2A44">
              <w:rPr>
                <w:rFonts w:ascii="Angsana New" w:eastAsia="MS Mincho" w:hAnsi="Angsana New"/>
                <w:sz w:val="30"/>
                <w:szCs w:val="30"/>
              </w:rPr>
              <w:t>29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35</w:t>
            </w:r>
            <w:r w:rsidR="00445F8F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1B4735">
              <w:rPr>
                <w:rFonts w:ascii="Angsana New" w:eastAsia="MS Mincho" w:hAnsi="Angsana New"/>
                <w:sz w:val="30"/>
                <w:szCs w:val="30"/>
              </w:rPr>
              <w:t>519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3235D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(69,79</w:t>
            </w:r>
            <w:r w:rsidR="000532F4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(54,9</w:t>
            </w:r>
            <w:r w:rsidR="004477B1">
              <w:rPr>
                <w:rFonts w:ascii="Angsana New" w:eastAsia="MS Mincho" w:hAnsi="Angsana New"/>
                <w:sz w:val="30"/>
                <w:szCs w:val="30"/>
              </w:rPr>
              <w:t>31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B2A44">
              <w:rPr>
                <w:rFonts w:ascii="Angsana New" w:eastAsia="MS Mincho" w:hAnsi="Angsana New"/>
                <w:sz w:val="30"/>
                <w:szCs w:val="30"/>
              </w:rPr>
              <w:t>41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B2A44">
              <w:rPr>
                <w:rFonts w:ascii="Angsana New" w:eastAsia="MS Mincho" w:hAnsi="Angsana New"/>
                <w:sz w:val="30"/>
                <w:szCs w:val="30"/>
              </w:rPr>
              <w:t>06</w:t>
            </w:r>
            <w:r>
              <w:rPr>
                <w:rFonts w:ascii="Angsana New" w:eastAsia="MS Mincho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(39,747)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(17,394)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(9,240)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5,05</w:t>
            </w:r>
            <w:r w:rsidR="00253DBB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27,00</w:t>
            </w:r>
            <w:r w:rsidR="00253DB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(12,90</w:t>
            </w:r>
            <w:r w:rsidR="000532F4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21,341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(2,162)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(1,176)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487ECB">
              <w:rPr>
                <w:rFonts w:ascii="Angsana New" w:eastAsia="MS Mincho" w:hAnsi="Angsana New"/>
                <w:sz w:val="30"/>
                <w:szCs w:val="30"/>
              </w:rPr>
              <w:t>39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487ECB">
              <w:rPr>
                <w:rFonts w:ascii="Angsana New" w:eastAsia="MS Mincho" w:hAnsi="Angsana New"/>
                <w:sz w:val="30"/>
                <w:szCs w:val="30"/>
              </w:rPr>
              <w:t>140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(47,333)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487EC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487EC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254,49</w:t>
            </w:r>
            <w:r w:rsidR="000532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EC275B" w:rsidRPr="00EC275B" w:rsidRDefault="00EC275B" w:rsidP="00EC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270"/>
        <w:gridCol w:w="1447"/>
        <w:gridCol w:w="270"/>
        <w:gridCol w:w="1440"/>
      </w:tblGrid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รวมกำไรจากส่วนงานที่รายงาน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1,23</w:t>
            </w:r>
            <w:r w:rsidR="00A01D83">
              <w:rPr>
                <w:rFonts w:ascii="Angsana New" w:eastAsia="MS Mincho" w:hAnsi="Angsana New"/>
                <w:sz w:val="30"/>
                <w:szCs w:val="30"/>
              </w:rPr>
              <w:t>5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8339AD">
              <w:rPr>
                <w:rFonts w:ascii="Angsana New" w:eastAsia="MS Mincho" w:hAnsi="Angsana New"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1B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1,1</w:t>
            </w:r>
            <w:r w:rsidR="001B4735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9,</w:t>
            </w:r>
            <w:r w:rsidR="001B4735">
              <w:rPr>
                <w:rFonts w:ascii="Angsana New" w:eastAsia="MS Mincho" w:hAnsi="Angsana New"/>
                <w:sz w:val="30"/>
                <w:szCs w:val="30"/>
              </w:rPr>
              <w:t>918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(184,25</w:t>
            </w:r>
            <w:r w:rsidR="00C35C72">
              <w:rPr>
                <w:rFonts w:ascii="Angsana New" w:eastAsia="MS Mincho" w:hAnsi="Angsana New"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(170,085)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(11</w:t>
            </w:r>
            <w:r w:rsidR="008339AD">
              <w:rPr>
                <w:rFonts w:ascii="Angsana New" w:eastAsia="MS Mincho" w:hAnsi="Angsana New"/>
                <w:sz w:val="30"/>
                <w:szCs w:val="30"/>
              </w:rPr>
              <w:t>7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8339AD">
              <w:rPr>
                <w:rFonts w:ascii="Angsana New" w:eastAsia="MS Mincho" w:hAnsi="Angsana New"/>
                <w:sz w:val="30"/>
                <w:szCs w:val="30"/>
              </w:rPr>
              <w:t>778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(109,629)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(48,668)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(21,657)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</w:t>
            </w:r>
            <w:r w:rsidR="00BB3956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437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13,44</w:t>
            </w:r>
            <w:r w:rsidR="00253DBB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88,251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(51,549)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(24,531)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และการร่วม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(6,62</w:t>
            </w:r>
            <w:r w:rsidR="000532F4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(2,737)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487ECB">
              <w:rPr>
                <w:rFonts w:ascii="Angsana New" w:eastAsia="MS Mincho" w:hAnsi="Angsana New"/>
                <w:sz w:val="30"/>
                <w:szCs w:val="30"/>
              </w:rPr>
              <w:t>96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487ECB">
              <w:rPr>
                <w:rFonts w:ascii="Angsana New" w:eastAsia="MS Mincho" w:hAnsi="Angsana New"/>
                <w:sz w:val="30"/>
                <w:szCs w:val="30"/>
              </w:rPr>
              <w:t>832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</w:rPr>
              <w:t>(140,160)</w:t>
            </w:r>
          </w:p>
        </w:tc>
      </w:tr>
      <w:tr w:rsidR="00EC275B" w:rsidRPr="00EC275B" w:rsidTr="0047193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275B" w:rsidRPr="00EC275B" w:rsidRDefault="001B4735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</w:t>
            </w:r>
            <w:r w:rsidR="00487EC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487EC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275B" w:rsidRPr="00EC275B" w:rsidRDefault="00EC275B" w:rsidP="00EC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798,807</w:t>
            </w:r>
          </w:p>
        </w:tc>
      </w:tr>
    </w:tbl>
    <w:p w:rsidR="00BD79EB" w:rsidRPr="00EC275B" w:rsidRDefault="00BD79EB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2"/>
          <w:szCs w:val="2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270"/>
        <w:gridCol w:w="1530"/>
      </w:tblGrid>
      <w:tr w:rsidR="004263B5" w:rsidRPr="006C1B0E" w:rsidTr="004263B5">
        <w:trPr>
          <w:cantSplit/>
        </w:trPr>
        <w:tc>
          <w:tcPr>
            <w:tcW w:w="6199" w:type="dxa"/>
          </w:tcPr>
          <w:p w:rsidR="004263B5" w:rsidRPr="00F94D18" w:rsidRDefault="004263B5" w:rsidP="00995E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4263B5" w:rsidRPr="00D6082F" w:rsidRDefault="006D5639" w:rsidP="00995EE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D608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C275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</w:t>
            </w:r>
            <w:r w:rsidRPr="00D60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ายน</w:t>
            </w:r>
          </w:p>
          <w:p w:rsidR="006D5639" w:rsidRPr="00D6082F" w:rsidRDefault="006D5639" w:rsidP="00995EE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4263B5" w:rsidRPr="00D6082F" w:rsidRDefault="004263B5" w:rsidP="00995EE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263B5" w:rsidRPr="00D6082F" w:rsidRDefault="004263B5" w:rsidP="006D563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="006D5639" w:rsidRPr="00D60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</w:p>
          <w:p w:rsidR="006D5639" w:rsidRPr="00D6082F" w:rsidRDefault="006D5639" w:rsidP="006D56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60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4263B5" w:rsidRPr="006C1B0E" w:rsidTr="004263B5">
        <w:trPr>
          <w:cantSplit/>
        </w:trPr>
        <w:tc>
          <w:tcPr>
            <w:tcW w:w="6199" w:type="dxa"/>
          </w:tcPr>
          <w:p w:rsidR="004263B5" w:rsidRPr="00F94D18" w:rsidRDefault="004263B5" w:rsidP="00995E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4263B5" w:rsidRPr="00F94D18" w:rsidRDefault="004263B5" w:rsidP="00995E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D5639" w:rsidRPr="00F94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4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263B5" w:rsidRPr="006C1B0E" w:rsidTr="004263B5">
        <w:trPr>
          <w:cantSplit/>
        </w:trPr>
        <w:tc>
          <w:tcPr>
            <w:tcW w:w="6199" w:type="dxa"/>
            <w:vAlign w:val="bottom"/>
          </w:tcPr>
          <w:p w:rsidR="004263B5" w:rsidRPr="00F94D18" w:rsidRDefault="006D5639" w:rsidP="00995EE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rtl/>
                <w:cs/>
              </w:rPr>
            </w:pPr>
            <w:r w:rsidRPr="00F94D18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4263B5" w:rsidRPr="00F94D18" w:rsidRDefault="004263B5" w:rsidP="00995EE0">
            <w:pPr>
              <w:pStyle w:val="nineptnormalheading"/>
              <w:tabs>
                <w:tab w:val="decimal" w:pos="1109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263B5" w:rsidRPr="00F94D18" w:rsidRDefault="004263B5" w:rsidP="00995EE0">
            <w:pPr>
              <w:pStyle w:val="nineptnormalheading"/>
              <w:tabs>
                <w:tab w:val="decimal" w:pos="1109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263B5" w:rsidRPr="00F94D18" w:rsidRDefault="004263B5" w:rsidP="00995E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4D18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</w:t>
            </w:r>
            <w:r w:rsidR="008219E5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F94D18">
              <w:rPr>
                <w:rFonts w:ascii="Angsana New" w:hAnsi="Angsana New"/>
                <w:sz w:val="30"/>
                <w:szCs w:val="30"/>
                <w:cs/>
              </w:rPr>
              <w:t>ที่งานรายงาน</w:t>
            </w:r>
          </w:p>
        </w:tc>
        <w:tc>
          <w:tcPr>
            <w:tcW w:w="1440" w:type="dxa"/>
            <w:vAlign w:val="bottom"/>
          </w:tcPr>
          <w:p w:rsidR="000A4D44" w:rsidRPr="002C1E99" w:rsidRDefault="003E150F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6,2</w:t>
            </w:r>
            <w:r w:rsidR="00A70FC2">
              <w:rPr>
                <w:rFonts w:ascii="Angsana New" w:hAnsi="Angsana New" w:cs="Angsana New"/>
                <w:b w:val="0"/>
                <w:sz w:val="30"/>
                <w:szCs w:val="30"/>
              </w:rPr>
              <w:t>99</w:t>
            </w: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A70FC2">
              <w:rPr>
                <w:rFonts w:ascii="Angsana New" w:hAnsi="Angsana New" w:cs="Angsana New"/>
                <w:b w:val="0"/>
                <w:sz w:val="30"/>
                <w:szCs w:val="30"/>
              </w:rPr>
              <w:t>097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A4D44" w:rsidRPr="00F94D18" w:rsidRDefault="000A4D44" w:rsidP="00C37DD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6,219,642</w:t>
            </w: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4D1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4D44" w:rsidRPr="002C1E99" w:rsidRDefault="003E150F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  <w:r w:rsidRPr="003E150F">
              <w:rPr>
                <w:rFonts w:ascii="Angsana New" w:hAnsi="Angsana New" w:cs="Angsana New"/>
                <w:b w:val="0"/>
                <w:sz w:val="30"/>
                <w:szCs w:val="30"/>
              </w:rPr>
              <w:t>3,8</w:t>
            </w:r>
            <w:r w:rsidR="00A70FC2">
              <w:rPr>
                <w:rFonts w:ascii="Angsana New" w:hAnsi="Angsana New" w:cs="Angsana New"/>
                <w:b w:val="0"/>
                <w:sz w:val="30"/>
                <w:szCs w:val="30"/>
              </w:rPr>
              <w:t>92</w:t>
            </w:r>
            <w:r w:rsidRPr="003E150F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A70FC2">
              <w:rPr>
                <w:rFonts w:ascii="Angsana New" w:hAnsi="Angsana New" w:cs="Angsana New"/>
                <w:b w:val="0"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4D44" w:rsidRPr="00F94D18" w:rsidRDefault="000A4D44" w:rsidP="008219E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 w:val="0"/>
                <w:sz w:val="30"/>
                <w:szCs w:val="30"/>
              </w:rPr>
              <w:t>3,412,951</w:t>
            </w:r>
          </w:p>
        </w:tc>
      </w:tr>
      <w:tr w:rsidR="000A4D44" w:rsidRPr="006C1B0E" w:rsidTr="004263B5">
        <w:trPr>
          <w:cantSplit/>
        </w:trPr>
        <w:tc>
          <w:tcPr>
            <w:tcW w:w="6199" w:type="dxa"/>
            <w:vAlign w:val="bottom"/>
          </w:tcPr>
          <w:p w:rsidR="000A4D44" w:rsidRPr="00F94D18" w:rsidRDefault="000A4D44" w:rsidP="000A4D44">
            <w:pPr>
              <w:shd w:val="clear" w:color="auto" w:fill="FFFFFF"/>
              <w:ind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F94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44" w:rsidRPr="002C1E99" w:rsidRDefault="003E150F" w:rsidP="000A4D44">
            <w:pPr>
              <w:pStyle w:val="nineptnormalheading"/>
              <w:tabs>
                <w:tab w:val="decimal" w:pos="1181"/>
              </w:tabs>
              <w:spacing w:line="240" w:lineRule="atLeast"/>
              <w:ind w:left="-18" w:right="101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  <w:r w:rsidRPr="003E150F">
              <w:rPr>
                <w:rFonts w:ascii="Angsana New" w:hAnsi="Angsana New" w:cs="Angsana New"/>
                <w:bCs/>
                <w:sz w:val="30"/>
                <w:szCs w:val="30"/>
              </w:rPr>
              <w:t>10,1</w:t>
            </w:r>
            <w:r w:rsidR="00487ECB">
              <w:rPr>
                <w:rFonts w:ascii="Angsana New" w:hAnsi="Angsana New" w:cs="Angsana New"/>
                <w:bCs/>
                <w:sz w:val="30"/>
                <w:szCs w:val="30"/>
              </w:rPr>
              <w:t>91</w:t>
            </w:r>
            <w:r w:rsidRPr="003E150F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487ECB">
              <w:rPr>
                <w:rFonts w:ascii="Angsana New" w:hAnsi="Angsana New" w:cs="Angsana New"/>
                <w:bCs/>
                <w:sz w:val="30"/>
                <w:szCs w:val="30"/>
              </w:rPr>
              <w:t>281</w:t>
            </w:r>
          </w:p>
        </w:tc>
        <w:tc>
          <w:tcPr>
            <w:tcW w:w="270" w:type="dxa"/>
            <w:vAlign w:val="bottom"/>
          </w:tcPr>
          <w:p w:rsidR="000A4D44" w:rsidRPr="00F94D18" w:rsidRDefault="000A4D44" w:rsidP="000A4D4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44" w:rsidRPr="00F94D18" w:rsidRDefault="000A4D44" w:rsidP="008219E5">
            <w:pPr>
              <w:pStyle w:val="nineptnormalheading"/>
              <w:tabs>
                <w:tab w:val="decimal" w:pos="1269"/>
              </w:tabs>
              <w:spacing w:line="240" w:lineRule="atLeast"/>
              <w:ind w:left="-18" w:right="10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D18">
              <w:rPr>
                <w:rFonts w:ascii="Angsana New" w:hAnsi="Angsana New" w:cs="Angsana New"/>
                <w:bCs/>
                <w:sz w:val="30"/>
                <w:szCs w:val="30"/>
              </w:rPr>
              <w:t>9,632,593</w:t>
            </w:r>
          </w:p>
        </w:tc>
      </w:tr>
    </w:tbl>
    <w:p w:rsidR="004263B5" w:rsidRPr="00471937" w:rsidRDefault="004263B5" w:rsidP="004263B5">
      <w:pPr>
        <w:rPr>
          <w:sz w:val="24"/>
          <w:szCs w:val="24"/>
          <w:lang w:val="x-none" w:eastAsia="x-none"/>
        </w:rPr>
      </w:pPr>
    </w:p>
    <w:p w:rsidR="00C9685D" w:rsidRPr="00371810" w:rsidRDefault="00C9685D" w:rsidP="000B5DE1">
      <w:pPr>
        <w:tabs>
          <w:tab w:val="clear" w:pos="454"/>
          <w:tab w:val="clear" w:pos="680"/>
          <w:tab w:val="left" w:pos="540"/>
          <w:tab w:val="left" w:pos="9270"/>
          <w:tab w:val="left" w:pos="9630"/>
        </w:tabs>
        <w:autoSpaceDE w:val="0"/>
        <w:autoSpaceDN w:val="0"/>
        <w:spacing w:before="40" w:after="40"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กลุ่มบริษัทปรับใช้มาตรฐานการรายงานทางการเงินฉบับที่ </w:t>
      </w:r>
      <w:r w:rsidR="002A585A">
        <w:rPr>
          <w:rFonts w:ascii="Angsana New" w:hAnsi="Angsana New"/>
          <w:color w:val="000000"/>
          <w:sz w:val="30"/>
          <w:szCs w:val="30"/>
        </w:rPr>
        <w:t>15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 โดยใช้วิธีรับรู้ผลกระทบสะสม ณ วันที่ </w:t>
      </w:r>
      <w:r w:rsidR="002A585A">
        <w:rPr>
          <w:rFonts w:ascii="Angsana New" w:hAnsi="Angsana New"/>
          <w:color w:val="000000"/>
          <w:sz w:val="30"/>
          <w:szCs w:val="30"/>
        </w:rPr>
        <w:t>1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2A585A">
        <w:rPr>
          <w:rFonts w:ascii="Angsana New" w:hAnsi="Angsana New"/>
          <w:color w:val="000000"/>
          <w:sz w:val="30"/>
          <w:szCs w:val="30"/>
        </w:rPr>
        <w:t>2562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 ดังนั้น กลุ่มบริษัทจึงไม่นำข้อกำหนดของมาตรฐานการรายงานทางการเงินฉบับที่ </w:t>
      </w:r>
      <w:r w:rsidR="002A585A">
        <w:rPr>
          <w:rFonts w:ascii="Angsana New" w:hAnsi="Angsana New"/>
          <w:color w:val="000000"/>
          <w:sz w:val="30"/>
          <w:szCs w:val="30"/>
        </w:rPr>
        <w:t>15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 มาถือปฏิบัติกับข้อมูลที่แสด</w:t>
      </w:r>
      <w:r w:rsidR="0056256F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371810">
        <w:rPr>
          <w:rFonts w:ascii="Angsana New" w:hAnsi="Angsana New"/>
          <w:color w:val="000000"/>
          <w:sz w:val="30"/>
          <w:szCs w:val="30"/>
          <w:cs/>
        </w:rPr>
        <w:t xml:space="preserve">เปรียบเทียบ </w:t>
      </w:r>
    </w:p>
    <w:p w:rsidR="00051DBE" w:rsidRPr="00471937" w:rsidRDefault="00051DBE" w:rsidP="004263B5">
      <w:pPr>
        <w:rPr>
          <w:sz w:val="24"/>
          <w:szCs w:val="24"/>
          <w:lang w:val="x-none" w:eastAsia="x-none"/>
        </w:rPr>
      </w:pPr>
    </w:p>
    <w:p w:rsidR="00813EAE" w:rsidRPr="00144E97" w:rsidRDefault="0069467F" w:rsidP="008234F0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</w:rPr>
        <w:t>1</w:t>
      </w:r>
      <w:r w:rsidR="00CF3FA8">
        <w:rPr>
          <w:rFonts w:ascii="Angsana New" w:hAnsi="Angsana New"/>
          <w:sz w:val="30"/>
          <w:szCs w:val="30"/>
          <w:lang w:val="en-US"/>
        </w:rPr>
        <w:t>4</w:t>
      </w:r>
      <w:r w:rsidRPr="00144E97">
        <w:rPr>
          <w:rFonts w:ascii="Angsana New" w:hAnsi="Angsana New"/>
          <w:sz w:val="30"/>
          <w:szCs w:val="30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F613D7" w:rsidRPr="00471937" w:rsidRDefault="00F613D7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:rsidR="009F7C16" w:rsidRDefault="009F7C16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471937" w:rsidRPr="00471937" w:rsidRDefault="00471937" w:rsidP="004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990"/>
        <w:gridCol w:w="990"/>
        <w:gridCol w:w="180"/>
        <w:gridCol w:w="1080"/>
        <w:gridCol w:w="180"/>
        <w:gridCol w:w="1080"/>
        <w:gridCol w:w="180"/>
        <w:gridCol w:w="990"/>
      </w:tblGrid>
      <w:tr w:rsidR="00471937" w:rsidRPr="00471937" w:rsidTr="00471937">
        <w:trPr>
          <w:cantSplit/>
          <w:trHeight w:val="422"/>
        </w:trPr>
        <w:tc>
          <w:tcPr>
            <w:tcW w:w="3780" w:type="dxa"/>
          </w:tcPr>
          <w:p w:rsidR="00471937" w:rsidRPr="00471937" w:rsidRDefault="00471937" w:rsidP="00471937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937" w:rsidRPr="00471937" w:rsidTr="00471937">
        <w:trPr>
          <w:cantSplit/>
          <w:trHeight w:val="422"/>
        </w:trPr>
        <w:tc>
          <w:tcPr>
            <w:tcW w:w="3780" w:type="dxa"/>
          </w:tcPr>
          <w:p w:rsidR="00471937" w:rsidRPr="00471937" w:rsidRDefault="00471937" w:rsidP="00471937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471937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471937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471937" w:rsidRPr="00471937" w:rsidTr="00471937">
        <w:trPr>
          <w:cantSplit/>
          <w:trHeight w:val="319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680" w:type="dxa"/>
            <w:gridSpan w:val="7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125,755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</w:rPr>
              <w:t>116,821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31,141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</w:rPr>
              <w:t>37,687</w:t>
            </w: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รายการปรับปรุงสำหรับงวดก่อน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</w:t>
            </w:r>
            <w:r w:rsidR="003E150F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</w:rPr>
              <w:t>3,720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287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4,400</w:t>
            </w: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126,0</w:t>
            </w:r>
            <w:r w:rsidR="003E15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120,541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31,428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42,087</w:t>
            </w: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471937" w:rsidRPr="00471937" w:rsidTr="00471937">
        <w:trPr>
          <w:cantSplit/>
          <w:trHeight w:val="407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</w:tcPr>
          <w:p w:rsidR="00471937" w:rsidRPr="00471937" w:rsidRDefault="009825B0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9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257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</w:rPr>
              <w:t>19,619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(15,918)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28,351</w:t>
            </w:r>
          </w:p>
        </w:tc>
      </w:tr>
      <w:tr w:rsidR="00471937" w:rsidRPr="00471937" w:rsidTr="00471937">
        <w:trPr>
          <w:cantSplit/>
          <w:trHeight w:val="422"/>
        </w:trPr>
        <w:tc>
          <w:tcPr>
            <w:tcW w:w="3780" w:type="dxa"/>
          </w:tcPr>
          <w:p w:rsidR="00471937" w:rsidRPr="00471937" w:rsidRDefault="00471937" w:rsidP="00471937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71937" w:rsidRPr="00471937" w:rsidRDefault="009825B0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</w:t>
            </w:r>
            <w:r w:rsidR="001B473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140,160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1937" w:rsidRPr="00471937" w:rsidRDefault="001B4735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  <w:t>15,510</w:t>
            </w:r>
          </w:p>
        </w:tc>
        <w:tc>
          <w:tcPr>
            <w:tcW w:w="180" w:type="dxa"/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71937" w:rsidRPr="00471937" w:rsidRDefault="00471937" w:rsidP="0047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  <w:t>70,438</w:t>
            </w:r>
          </w:p>
        </w:tc>
      </w:tr>
    </w:tbl>
    <w:p w:rsidR="00471937" w:rsidRPr="00471937" w:rsidRDefault="00471937" w:rsidP="004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"/>
          <w:szCs w:val="2"/>
        </w:rPr>
      </w:pPr>
    </w:p>
    <w:p w:rsidR="00471937" w:rsidRPr="00471937" w:rsidRDefault="00471937" w:rsidP="004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"/>
          <w:szCs w:val="2"/>
          <w:cs/>
        </w:rPr>
      </w:pPr>
    </w:p>
    <w:p w:rsidR="00BD79EB" w:rsidRPr="00471937" w:rsidRDefault="00BD79EB" w:rsidP="00BD79EB">
      <w:pPr>
        <w:spacing w:line="240" w:lineRule="auto"/>
        <w:rPr>
          <w:rFonts w:ascii="Angsana New" w:hAnsi="Angsana New"/>
          <w:sz w:val="24"/>
          <w:szCs w:val="24"/>
        </w:rPr>
      </w:pPr>
    </w:p>
    <w:p w:rsidR="002A585A" w:rsidRDefault="002A585A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2A585A" w:rsidRDefault="002A585A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2A585A" w:rsidRDefault="002A585A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2A585A" w:rsidRDefault="002A585A" w:rsidP="00382CBD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71937" w:rsidRDefault="00382CBD" w:rsidP="004477B1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>จำนวนภาษีเงินได้ในงบกำไรขาดทุนเบ็ดเสร็จ</w:t>
      </w:r>
      <w:r w:rsidRPr="00BD79EB">
        <w:rPr>
          <w:rFonts w:ascii="Angsana New" w:hAnsi="Angsana New" w:hint="cs"/>
          <w:sz w:val="30"/>
          <w:szCs w:val="30"/>
          <w:cs/>
        </w:rPr>
        <w:t>รวม</w:t>
      </w:r>
      <w:r w:rsidRPr="00BD79E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:rsidR="004477B1" w:rsidRPr="004477B1" w:rsidRDefault="004477B1" w:rsidP="004477B1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cs/>
        </w:rPr>
      </w:pPr>
    </w:p>
    <w:p w:rsidR="0004458E" w:rsidRPr="00BD79EB" w:rsidRDefault="0004458E" w:rsidP="0004458E">
      <w:pPr>
        <w:numPr>
          <w:ilvl w:val="0"/>
          <w:numId w:val="26"/>
        </w:numPr>
        <w:tabs>
          <w:tab w:val="clear" w:pos="907"/>
          <w:tab w:val="left" w:pos="900"/>
        </w:tabs>
        <w:ind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พ</w:t>
      </w:r>
      <w:r w:rsidRPr="00BD79EB">
        <w:rPr>
          <w:rFonts w:ascii="Angsana New" w:hAnsi="Angsana New"/>
          <w:sz w:val="30"/>
          <w:szCs w:val="30"/>
          <w:cs/>
        </w:rPr>
        <w:t>.</w:t>
      </w:r>
      <w:r w:rsidRPr="00BD79EB">
        <w:rPr>
          <w:rFonts w:ascii="Angsana New" w:hAnsi="Angsana New" w:hint="cs"/>
          <w:sz w:val="30"/>
          <w:szCs w:val="30"/>
          <w:cs/>
        </w:rPr>
        <w:t>ศ</w:t>
      </w:r>
      <w:r w:rsidRPr="00BD79EB">
        <w:rPr>
          <w:rFonts w:ascii="Angsana New" w:hAnsi="Angsana New"/>
          <w:sz w:val="30"/>
          <w:szCs w:val="30"/>
          <w:cs/>
        </w:rPr>
        <w:t>.</w:t>
      </w:r>
      <w:r w:rsidR="002A585A">
        <w:rPr>
          <w:rFonts w:ascii="Angsana New" w:hAnsi="Angsana New"/>
          <w:sz w:val="30"/>
          <w:szCs w:val="30"/>
        </w:rPr>
        <w:t>2520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2A585A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พฤษภาคม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2A585A"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:rsidR="0004458E" w:rsidRDefault="0004458E" w:rsidP="0004458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บริษัท</w:t>
      </w:r>
      <w:r w:rsidR="00C3334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79EB">
        <w:rPr>
          <w:rFonts w:ascii="Angsana New" w:hAnsi="Angsana New"/>
          <w:sz w:val="30"/>
          <w:szCs w:val="30"/>
          <w:cs/>
        </w:rPr>
        <w:t xml:space="preserve">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2A585A">
        <w:rPr>
          <w:rFonts w:ascii="Angsana New" w:hAnsi="Angsana New"/>
          <w:sz w:val="30"/>
          <w:szCs w:val="30"/>
        </w:rPr>
        <w:t>587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2A585A">
        <w:rPr>
          <w:rFonts w:ascii="Angsana New" w:hAnsi="Angsana New"/>
          <w:sz w:val="30"/>
          <w:szCs w:val="30"/>
        </w:rPr>
        <w:t>2558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</w:t>
      </w:r>
      <w:r w:rsidR="002A585A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มกราคม </w:t>
      </w:r>
      <w:r w:rsidR="002A585A">
        <w:rPr>
          <w:rFonts w:ascii="Angsana New" w:hAnsi="Angsana New"/>
          <w:sz w:val="30"/>
          <w:szCs w:val="30"/>
        </w:rPr>
        <w:t>2560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18560D">
        <w:rPr>
          <w:rFonts w:ascii="Angsana New" w:hAnsi="Angsana New"/>
          <w:sz w:val="30"/>
          <w:szCs w:val="30"/>
          <w:cs/>
        </w:rPr>
        <w:t>บริษัทการค้าระหว่างประเทศ</w:t>
      </w:r>
      <w:r w:rsidR="00A17EDF" w:rsidRPr="0018560D">
        <w:rPr>
          <w:rFonts w:ascii="Angsana New" w:hAnsi="Angsana New" w:hint="cs"/>
          <w:sz w:val="30"/>
          <w:szCs w:val="30"/>
          <w:cs/>
        </w:rPr>
        <w:t xml:space="preserve"> </w:t>
      </w:r>
      <w:r w:rsidR="00C3334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18560D" w:rsidRPr="0018560D">
        <w:rPr>
          <w:rFonts w:ascii="Angsana New" w:hAnsi="Angsana New" w:hint="cs"/>
          <w:sz w:val="30"/>
          <w:szCs w:val="30"/>
          <w:cs/>
        </w:rPr>
        <w:t>พระราชกฤษฎีกา</w:t>
      </w:r>
      <w:r w:rsidR="00C3334F">
        <w:rPr>
          <w:rFonts w:ascii="Angsana New" w:hAnsi="Angsana New" w:hint="cs"/>
          <w:sz w:val="30"/>
          <w:szCs w:val="30"/>
          <w:cs/>
        </w:rPr>
        <w:t>ได้</w:t>
      </w:r>
      <w:r w:rsidR="0018560D" w:rsidRPr="0018560D">
        <w:rPr>
          <w:rFonts w:ascii="Angsana New" w:hAnsi="Angsana New" w:hint="cs"/>
          <w:sz w:val="30"/>
          <w:szCs w:val="30"/>
          <w:cs/>
        </w:rPr>
        <w:t>ยกเลิกสิทธิประโยชน์ของบริษัทการค้าระหว่างประเทศ</w:t>
      </w:r>
      <w:r w:rsidR="00C3334F">
        <w:rPr>
          <w:rFonts w:ascii="Angsana New" w:hAnsi="Angsana New" w:hint="cs"/>
          <w:sz w:val="30"/>
          <w:szCs w:val="30"/>
          <w:cs/>
        </w:rPr>
        <w:t>มีผล</w:t>
      </w:r>
      <w:r w:rsidR="0018560D" w:rsidRPr="0018560D">
        <w:rPr>
          <w:rFonts w:ascii="Angsana New" w:hAnsi="Angsana New" w:hint="cs"/>
          <w:sz w:val="30"/>
          <w:szCs w:val="30"/>
          <w:cs/>
        </w:rPr>
        <w:t>ตั้งแต่</w:t>
      </w:r>
      <w:r w:rsidR="00C3334F">
        <w:rPr>
          <w:rFonts w:ascii="Angsana New" w:hAnsi="Angsana New" w:hint="cs"/>
          <w:sz w:val="30"/>
          <w:szCs w:val="30"/>
          <w:cs/>
        </w:rPr>
        <w:t>วันที่</w:t>
      </w:r>
      <w:r w:rsidR="00611D37">
        <w:rPr>
          <w:rFonts w:ascii="Angsana New" w:hAnsi="Angsana New" w:hint="cs"/>
          <w:sz w:val="30"/>
          <w:szCs w:val="30"/>
          <w:cs/>
        </w:rPr>
        <w:t xml:space="preserve"> </w:t>
      </w:r>
      <w:r w:rsidR="002A585A">
        <w:rPr>
          <w:rFonts w:ascii="Angsana New" w:hAnsi="Angsana New"/>
          <w:sz w:val="30"/>
          <w:szCs w:val="30"/>
        </w:rPr>
        <w:t>1</w:t>
      </w:r>
      <w:r w:rsidR="0018560D" w:rsidRPr="001856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A585A">
        <w:rPr>
          <w:rFonts w:ascii="Angsana New" w:hAnsi="Angsana New"/>
          <w:sz w:val="30"/>
          <w:szCs w:val="30"/>
        </w:rPr>
        <w:t>2562</w:t>
      </w:r>
    </w:p>
    <w:p w:rsidR="0018560D" w:rsidRPr="0018560D" w:rsidRDefault="0018560D" w:rsidP="0018560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บริษัท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2A585A"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2A585A"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2A585A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C0497D"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2A585A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C0497D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:rsidR="00A17EDF" w:rsidRDefault="00382CBD" w:rsidP="00A17ED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 w:rsidR="008A40EB"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:rsidR="00D06323" w:rsidRDefault="00D06323" w:rsidP="00D06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D06323" w:rsidRDefault="00D06323" w:rsidP="00D06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D06323" w:rsidRDefault="00D06323" w:rsidP="00D06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A17EDF" w:rsidRPr="00E72184" w:rsidRDefault="00A17EDF" w:rsidP="00A17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10"/>
          <w:szCs w:val="10"/>
        </w:rPr>
      </w:pPr>
    </w:p>
    <w:p w:rsidR="00C26143" w:rsidRPr="00CA31EF" w:rsidRDefault="0069467F" w:rsidP="001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F3FA8">
        <w:rPr>
          <w:rFonts w:ascii="Angsana New" w:hAnsi="Angsana New"/>
          <w:b/>
          <w:bCs/>
          <w:sz w:val="30"/>
          <w:szCs w:val="30"/>
        </w:rPr>
        <w:t>5</w:t>
      </w:r>
      <w:r w:rsidR="001A2D22" w:rsidRPr="00BD79EB">
        <w:rPr>
          <w:rFonts w:ascii="Angsana New" w:hAnsi="Angsana New"/>
          <w:sz w:val="30"/>
          <w:szCs w:val="30"/>
        </w:rPr>
        <w:tab/>
      </w:r>
      <w:r w:rsidR="00C26143" w:rsidRPr="00BD79E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C26143" w:rsidRPr="00E72184" w:rsidRDefault="00C26143" w:rsidP="002B1AD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cs/>
        </w:rPr>
      </w:pPr>
    </w:p>
    <w:p w:rsidR="00C26ACD" w:rsidRPr="00BD79EB" w:rsidRDefault="00C26ACD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C26ACD" w:rsidRPr="00E72184" w:rsidRDefault="00C26ACD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:rsidR="00E62C19" w:rsidRPr="00E62C19" w:rsidRDefault="00E62C19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547" w:right="-72"/>
        <w:jc w:val="thaiDistribute"/>
        <w:rPr>
          <w:rFonts w:ascii="Angsana New" w:eastAsia="MS Mincho" w:hAnsi="Angsana New"/>
          <w:sz w:val="30"/>
          <w:szCs w:val="30"/>
        </w:rPr>
      </w:pPr>
      <w:r w:rsidRPr="00E62C19">
        <w:rPr>
          <w:rFonts w:ascii="Angsana New" w:eastAsia="MS Mincho" w:hAnsi="Angsana New"/>
          <w:sz w:val="30"/>
          <w:szCs w:val="30"/>
          <w:cs/>
        </w:rPr>
        <w:t>กำไรต่อหุ้นขั้นพื้นฐานสำหรับงวด</w:t>
      </w:r>
      <w:r w:rsidRPr="00E62C19">
        <w:rPr>
          <w:rFonts w:ascii="Angsana New" w:eastAsia="MS Mincho" w:hAnsi="Angsana New" w:hint="cs"/>
          <w:sz w:val="30"/>
          <w:szCs w:val="30"/>
          <w:cs/>
        </w:rPr>
        <w:t>สามเดือนและ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เก้าเดือนสิ้นสุดวันที่ </w:t>
      </w:r>
      <w:r w:rsidRPr="00E62C19">
        <w:rPr>
          <w:rFonts w:ascii="Angsana New" w:eastAsia="MS Mincho" w:hAnsi="Angsana New"/>
          <w:sz w:val="30"/>
          <w:szCs w:val="30"/>
        </w:rPr>
        <w:t>3</w:t>
      </w:r>
      <w:r w:rsidRPr="00E62C19">
        <w:rPr>
          <w:rFonts w:ascii="Angsana New" w:eastAsia="MS Mincho" w:hAnsi="Angsana New"/>
          <w:sz w:val="30"/>
          <w:szCs w:val="30"/>
          <w:cs/>
        </w:rPr>
        <w:t>0</w:t>
      </w:r>
      <w:r w:rsidRPr="00E62C19">
        <w:rPr>
          <w:rFonts w:ascii="Angsana New" w:eastAsia="MS Mincho" w:hAnsi="Angsana New"/>
          <w:sz w:val="30"/>
          <w:szCs w:val="30"/>
        </w:rPr>
        <w:t xml:space="preserve"> 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กันยายน </w:t>
      </w:r>
      <w:r w:rsidRPr="00E62C19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 w:hint="cs"/>
          <w:sz w:val="30"/>
          <w:szCs w:val="30"/>
          <w:cs/>
        </w:rPr>
        <w:t>2</w:t>
      </w:r>
      <w:r w:rsidRPr="00E62C19">
        <w:rPr>
          <w:rFonts w:ascii="Angsana New" w:eastAsia="MS Mincho" w:hAnsi="Angsana New"/>
          <w:sz w:val="30"/>
          <w:szCs w:val="30"/>
        </w:rPr>
        <w:t xml:space="preserve"> 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="00E125EF">
        <w:rPr>
          <w:rFonts w:ascii="Angsana New" w:eastAsia="MS Mincho" w:hAnsi="Angsana New"/>
          <w:sz w:val="30"/>
          <w:szCs w:val="30"/>
        </w:rPr>
        <w:t>2562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 คำนวณจาก</w:t>
      </w:r>
      <w:r w:rsidR="00E125EF">
        <w:rPr>
          <w:rFonts w:ascii="Angsana New" w:eastAsia="MS Mincho" w:hAnsi="Angsana New"/>
          <w:sz w:val="30"/>
          <w:szCs w:val="30"/>
        </w:rPr>
        <w:br/>
      </w:r>
      <w:r w:rsidRPr="00E62C19">
        <w:rPr>
          <w:rFonts w:ascii="Angsana New" w:eastAsia="MS Mincho" w:hAnsi="Angsana New"/>
          <w:sz w:val="30"/>
          <w:szCs w:val="30"/>
          <w:cs/>
        </w:rPr>
        <w:t>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</w:t>
      </w:r>
      <w:r w:rsidRPr="00E62C19">
        <w:rPr>
          <w:rFonts w:ascii="Angsana New" w:eastAsia="MS Mincho" w:hAnsi="Angsana New"/>
          <w:sz w:val="30"/>
          <w:szCs w:val="30"/>
        </w:rPr>
        <w:t xml:space="preserve"> </w:t>
      </w:r>
      <w:r w:rsidRPr="00E62C19">
        <w:rPr>
          <w:rFonts w:ascii="Angsana New" w:eastAsia="MS Mincho" w:hAnsi="Angsana New"/>
          <w:sz w:val="30"/>
          <w:szCs w:val="30"/>
          <w:cs/>
        </w:rPr>
        <w:t>ดังนี้</w:t>
      </w:r>
    </w:p>
    <w:tbl>
      <w:tblPr>
        <w:tblW w:w="94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80"/>
        <w:gridCol w:w="23"/>
        <w:gridCol w:w="251"/>
        <w:gridCol w:w="23"/>
        <w:gridCol w:w="1057"/>
        <w:gridCol w:w="7"/>
        <w:gridCol w:w="28"/>
        <w:gridCol w:w="240"/>
        <w:gridCol w:w="1215"/>
        <w:gridCol w:w="45"/>
        <w:gridCol w:w="221"/>
        <w:gridCol w:w="15"/>
        <w:gridCol w:w="1205"/>
      </w:tblGrid>
      <w:tr w:rsidR="00E62C19" w:rsidRPr="00E62C19" w:rsidTr="00CC4E61">
        <w:trPr>
          <w:trHeight w:val="43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69" w:type="dxa"/>
            <w:gridSpan w:val="7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5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62C19" w:rsidRPr="00E62C19" w:rsidTr="00CC4E61">
        <w:trPr>
          <w:trHeight w:val="42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62C19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3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4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6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62C19" w:rsidRPr="00E62C19" w:rsidTr="00CC4E61">
        <w:trPr>
          <w:trHeight w:val="42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62C19" w:rsidRPr="00E62C19" w:rsidTr="00CC4E61">
        <w:trPr>
          <w:trHeight w:val="40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กำไรที่เป็นส่วนของผู้ถือหุ้นสามัญขอ</w:t>
            </w:r>
            <w:r w:rsidRPr="00E62C19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82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144</w:t>
            </w:r>
          </w:p>
        </w:tc>
        <w:tc>
          <w:tcPr>
            <w:tcW w:w="274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254,460</w:t>
            </w:r>
          </w:p>
        </w:tc>
        <w:tc>
          <w:tcPr>
            <w:tcW w:w="268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285A49">
              <w:rPr>
                <w:rFonts w:ascii="Angsana New" w:eastAsia="MS Mincho" w:hAnsi="Angsana New"/>
                <w:sz w:val="30"/>
                <w:szCs w:val="30"/>
              </w:rPr>
              <w:t>10</w:t>
            </w:r>
            <w:r>
              <w:rPr>
                <w:rFonts w:ascii="Angsana New" w:eastAsia="MS Mincho" w:hAnsi="Angsana New"/>
                <w:sz w:val="30"/>
                <w:szCs w:val="30"/>
              </w:rPr>
              <w:t>,54</w:t>
            </w:r>
            <w:r w:rsidR="00285A49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266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210,760</w:t>
            </w:r>
          </w:p>
        </w:tc>
      </w:tr>
      <w:tr w:rsidR="00E62C19" w:rsidRPr="00E62C19" w:rsidTr="00CC4E61">
        <w:trPr>
          <w:trHeight w:val="41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74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  <w:tc>
          <w:tcPr>
            <w:tcW w:w="268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66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</w:tr>
      <w:tr w:rsidR="00EB6046" w:rsidRPr="00E62C19" w:rsidTr="00CC4E61">
        <w:trPr>
          <w:trHeight w:val="413"/>
          <w:tblHeader/>
        </w:trPr>
        <w:tc>
          <w:tcPr>
            <w:tcW w:w="4029" w:type="dxa"/>
          </w:tcPr>
          <w:p w:rsidR="00EB6046" w:rsidRPr="00E62C19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EB6046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74" w:type="dxa"/>
            <w:gridSpan w:val="2"/>
            <w:vAlign w:val="bottom"/>
          </w:tcPr>
          <w:p w:rsidR="00EB6046" w:rsidRPr="00E62C19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:rsidR="00EB6046" w:rsidRPr="00E62C19" w:rsidRDefault="00D44BE1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EB6046" w:rsidRPr="00E62C19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EB6046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66" w:type="dxa"/>
            <w:gridSpan w:val="2"/>
            <w:vAlign w:val="bottom"/>
          </w:tcPr>
          <w:p w:rsidR="00EB6046" w:rsidRPr="00E62C19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</w:tcPr>
          <w:p w:rsidR="00EB6046" w:rsidRPr="00E62C19" w:rsidRDefault="00D428E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B6046" w:rsidRPr="00E62C19" w:rsidTr="00CC4E61">
        <w:trPr>
          <w:trHeight w:val="413"/>
          <w:tblHeader/>
        </w:trPr>
        <w:tc>
          <w:tcPr>
            <w:tcW w:w="4029" w:type="dxa"/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EB6046" w:rsidRPr="00E125EF" w:rsidRDefault="00EB6046" w:rsidP="00EB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125E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1B4735" w:rsidRPr="00E125EF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74" w:type="dxa"/>
            <w:gridSpan w:val="2"/>
            <w:vAlign w:val="bottom"/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D1CF8" w:rsidRPr="00E125EF" w:rsidRDefault="00CD1CF8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B6046" w:rsidRPr="00E125EF" w:rsidRDefault="00CD1CF8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865,249</w:t>
            </w:r>
          </w:p>
        </w:tc>
        <w:tc>
          <w:tcPr>
            <w:tcW w:w="268" w:type="dxa"/>
            <w:gridSpan w:val="2"/>
            <w:vAlign w:val="bottom"/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1B4735" w:rsidRPr="00E125EF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66" w:type="dxa"/>
            <w:gridSpan w:val="2"/>
            <w:vAlign w:val="bottom"/>
          </w:tcPr>
          <w:p w:rsidR="00EB6046" w:rsidRPr="00E125EF" w:rsidRDefault="00EB6046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D1CF8" w:rsidRPr="00E125EF" w:rsidRDefault="00CD1CF8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B6046" w:rsidRPr="00E125EF" w:rsidRDefault="00CD1CF8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865,249</w:t>
            </w:r>
          </w:p>
        </w:tc>
      </w:tr>
      <w:tr w:rsidR="00E62C19" w:rsidRPr="00E62C19" w:rsidTr="00CC4E61">
        <w:trPr>
          <w:trHeight w:val="423"/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3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4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3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68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0.4</w:t>
            </w:r>
            <w:r w:rsidR="00285A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0.24</w:t>
            </w:r>
          </w:p>
        </w:tc>
      </w:tr>
      <w:tr w:rsidR="00E62C19" w:rsidRPr="00E62C19" w:rsidTr="00CC4E61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5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5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 w:firstLine="63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</w:tr>
      <w:tr w:rsidR="00E62C19" w:rsidRPr="00E62C19" w:rsidTr="00CC4E61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5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ab/>
            </w:r>
          </w:p>
        </w:tc>
        <w:tc>
          <w:tcPr>
            <w:tcW w:w="275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5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 w:firstLine="63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C19" w:rsidRPr="00E62C19" w:rsidTr="00CC4E61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E62C19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62C19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4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5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62C19" w:rsidRPr="00E62C19" w:rsidTr="00CC4E61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0" w:type="dxa"/>
            <w:gridSpan w:val="1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62C19" w:rsidRPr="00E62C19" w:rsidTr="00CC4E61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75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232</w:t>
            </w:r>
          </w:p>
        </w:tc>
        <w:tc>
          <w:tcPr>
            <w:tcW w:w="274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798,764</w:t>
            </w:r>
          </w:p>
        </w:tc>
        <w:tc>
          <w:tcPr>
            <w:tcW w:w="275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285A49">
              <w:rPr>
                <w:rFonts w:ascii="Angsana New" w:eastAsia="MS Mincho" w:hAnsi="Angsana New"/>
                <w:sz w:val="30"/>
                <w:szCs w:val="30"/>
              </w:rPr>
              <w:t>19</w:t>
            </w:r>
            <w:r>
              <w:rPr>
                <w:rFonts w:ascii="Angsana New" w:eastAsia="MS Mincho" w:hAnsi="Angsana New"/>
                <w:sz w:val="30"/>
                <w:szCs w:val="30"/>
              </w:rPr>
              <w:t>,88</w:t>
            </w:r>
            <w:r w:rsidR="00285A49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569,720</w:t>
            </w:r>
          </w:p>
        </w:tc>
      </w:tr>
      <w:tr w:rsidR="00E62C19" w:rsidRPr="00E62C19" w:rsidTr="004D5E67">
        <w:trPr>
          <w:tblHeader/>
        </w:trPr>
        <w:tc>
          <w:tcPr>
            <w:tcW w:w="4029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74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  <w:tc>
          <w:tcPr>
            <w:tcW w:w="275" w:type="dxa"/>
            <w:gridSpan w:val="3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36" w:type="dxa"/>
            <w:gridSpan w:val="2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</w:tr>
      <w:tr w:rsidR="00CC4E61" w:rsidRPr="00E62C19" w:rsidTr="004D5E67">
        <w:trPr>
          <w:tblHeader/>
        </w:trPr>
        <w:tc>
          <w:tcPr>
            <w:tcW w:w="4029" w:type="dxa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C4E61" w:rsidRPr="00E62C19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74" w:type="dxa"/>
            <w:gridSpan w:val="2"/>
            <w:vAlign w:val="bottom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CC4E61" w:rsidRPr="00E62C19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3"/>
            <w:vAlign w:val="bottom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CC4E61" w:rsidRPr="00E62C19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36" w:type="dxa"/>
            <w:gridSpan w:val="2"/>
            <w:vAlign w:val="bottom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CC4E61" w:rsidRPr="00E62C19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C4E61" w:rsidRPr="00E62C19" w:rsidTr="00CC4E61">
        <w:trPr>
          <w:tblHeader/>
        </w:trPr>
        <w:tc>
          <w:tcPr>
            <w:tcW w:w="4029" w:type="dxa"/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820EA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1B4735" w:rsidRPr="00820EA0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74" w:type="dxa"/>
            <w:gridSpan w:val="2"/>
            <w:vAlign w:val="bottom"/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766F" w:rsidRPr="00820EA0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CC4E61" w:rsidRPr="00820EA0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865,249</w:t>
            </w:r>
          </w:p>
        </w:tc>
        <w:tc>
          <w:tcPr>
            <w:tcW w:w="275" w:type="dxa"/>
            <w:gridSpan w:val="3"/>
            <w:vAlign w:val="bottom"/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1B4735" w:rsidRPr="00820EA0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36" w:type="dxa"/>
            <w:gridSpan w:val="2"/>
            <w:vAlign w:val="bottom"/>
          </w:tcPr>
          <w:p w:rsidR="00CC4E61" w:rsidRPr="00820EA0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1D766F" w:rsidRPr="00820EA0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CC4E61" w:rsidRPr="00820EA0" w:rsidRDefault="001D766F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865,249</w:t>
            </w:r>
          </w:p>
        </w:tc>
      </w:tr>
      <w:tr w:rsidR="00CC4E61" w:rsidRPr="00E62C19" w:rsidTr="00CC4E61">
        <w:trPr>
          <w:tblHeader/>
        </w:trPr>
        <w:tc>
          <w:tcPr>
            <w:tcW w:w="4029" w:type="dxa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กำไรต่อหุ้นขั้น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CC4E61" w:rsidRPr="00E62C19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0.8</w:t>
            </w:r>
            <w:r w:rsidR="002C1E9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0.92</w:t>
            </w:r>
          </w:p>
        </w:tc>
        <w:tc>
          <w:tcPr>
            <w:tcW w:w="275" w:type="dxa"/>
            <w:gridSpan w:val="3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C4E61" w:rsidRPr="00E62C19" w:rsidRDefault="001B4735" w:rsidP="00CC4E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0.9</w:t>
            </w:r>
            <w:r w:rsidR="00285A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  <w:bottom w:val="double" w:sz="4" w:space="0" w:color="auto"/>
            </w:tcBorders>
          </w:tcPr>
          <w:p w:rsidR="00CC4E61" w:rsidRPr="00E62C19" w:rsidRDefault="00CC4E61" w:rsidP="00CC4E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0.66</w:t>
            </w:r>
          </w:p>
        </w:tc>
      </w:tr>
    </w:tbl>
    <w:p w:rsidR="00E62C19" w:rsidRPr="00E62C19" w:rsidRDefault="00E62C19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MS Mincho" w:hAnsi="Angsana New"/>
          <w:sz w:val="30"/>
          <w:szCs w:val="30"/>
        </w:rPr>
      </w:pPr>
    </w:p>
    <w:p w:rsidR="00820EA0" w:rsidRDefault="00820EA0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7650"/>
        </w:tabs>
        <w:spacing w:line="240" w:lineRule="auto"/>
        <w:ind w:left="540" w:right="-2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:rsidR="00820EA0" w:rsidRDefault="00820EA0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7650"/>
        </w:tabs>
        <w:spacing w:line="240" w:lineRule="auto"/>
        <w:ind w:left="540" w:right="-2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:rsidR="00820EA0" w:rsidRDefault="00820EA0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7650"/>
        </w:tabs>
        <w:spacing w:line="240" w:lineRule="auto"/>
        <w:ind w:left="540" w:right="-2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:rsidR="00820EA0" w:rsidRDefault="00820EA0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7650"/>
        </w:tabs>
        <w:spacing w:line="240" w:lineRule="auto"/>
        <w:ind w:left="540" w:right="-2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:rsidR="00E62C19" w:rsidRPr="00E62C19" w:rsidRDefault="00E62C19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7650"/>
        </w:tabs>
        <w:spacing w:line="240" w:lineRule="auto"/>
        <w:ind w:left="540" w:right="-2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E62C19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:rsidR="00E62C19" w:rsidRPr="00E62C19" w:rsidRDefault="00E62C19" w:rsidP="00E6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MS Mincho" w:hAnsi="Angsana New"/>
          <w:sz w:val="30"/>
          <w:szCs w:val="30"/>
        </w:rPr>
      </w:pPr>
    </w:p>
    <w:p w:rsidR="00181717" w:rsidRDefault="00E62C19" w:rsidP="006F5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0"/>
          <w:tab w:val="left" w:pos="8730"/>
          <w:tab w:val="left" w:pos="9540"/>
        </w:tabs>
        <w:spacing w:line="240" w:lineRule="auto"/>
        <w:ind w:left="540" w:right="-162"/>
        <w:jc w:val="thaiDistribute"/>
        <w:rPr>
          <w:rFonts w:ascii="Angsana New" w:eastAsia="MS Mincho" w:hAnsi="Angsana New"/>
          <w:sz w:val="30"/>
          <w:szCs w:val="30"/>
        </w:rPr>
      </w:pPr>
      <w:r w:rsidRPr="00E62C19">
        <w:rPr>
          <w:rFonts w:ascii="Angsana New" w:eastAsia="MS Mincho" w:hAnsi="Angsana New"/>
          <w:sz w:val="30"/>
          <w:szCs w:val="30"/>
          <w:cs/>
        </w:rPr>
        <w:t>กำไรต่อหุ้นปรับลดสำหรับงวด</w:t>
      </w:r>
      <w:r w:rsidRPr="00E62C19">
        <w:rPr>
          <w:rFonts w:ascii="Angsana New" w:eastAsia="MS Mincho" w:hAnsi="Angsana New" w:hint="cs"/>
          <w:sz w:val="30"/>
          <w:szCs w:val="30"/>
          <w:cs/>
        </w:rPr>
        <w:t>สามเดือนและ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เก้าเดือนสิ้นสุดวันที่ </w:t>
      </w:r>
      <w:r w:rsidRPr="00E62C19">
        <w:rPr>
          <w:rFonts w:ascii="Angsana New" w:eastAsia="MS Mincho" w:hAnsi="Angsana New"/>
          <w:sz w:val="30"/>
          <w:szCs w:val="30"/>
        </w:rPr>
        <w:t>3</w:t>
      </w:r>
      <w:r w:rsidRPr="00E62C19">
        <w:rPr>
          <w:rFonts w:ascii="Angsana New" w:eastAsia="MS Mincho" w:hAnsi="Angsana New"/>
          <w:sz w:val="30"/>
          <w:szCs w:val="30"/>
          <w:cs/>
        </w:rPr>
        <w:t>0</w:t>
      </w:r>
      <w:r w:rsidRPr="00E62C19">
        <w:rPr>
          <w:rFonts w:ascii="Angsana New" w:eastAsia="MS Mincho" w:hAnsi="Angsana New"/>
          <w:sz w:val="30"/>
          <w:szCs w:val="30"/>
        </w:rPr>
        <w:t xml:space="preserve"> 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กันยายน </w:t>
      </w:r>
      <w:r w:rsidR="00820EA0">
        <w:rPr>
          <w:rFonts w:ascii="Angsana New" w:eastAsia="MS Mincho" w:hAnsi="Angsana New"/>
          <w:sz w:val="30"/>
          <w:szCs w:val="30"/>
        </w:rPr>
        <w:t>2562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 และ </w:t>
      </w:r>
      <w:r w:rsidRPr="00E62C19">
        <w:rPr>
          <w:rFonts w:ascii="Angsana New" w:eastAsia="MS Mincho" w:hAnsi="Angsana New"/>
          <w:sz w:val="30"/>
          <w:szCs w:val="30"/>
        </w:rPr>
        <w:t>256</w:t>
      </w:r>
      <w:r w:rsidR="00820EA0">
        <w:rPr>
          <w:rFonts w:ascii="Angsana New" w:eastAsia="MS Mincho" w:hAnsi="Angsana New"/>
          <w:sz w:val="30"/>
          <w:szCs w:val="30"/>
        </w:rPr>
        <w:t>1</w:t>
      </w:r>
      <w:r w:rsidRPr="00E62C19">
        <w:rPr>
          <w:rFonts w:ascii="Angsana New" w:eastAsia="MS Mincho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หลังจากที่ได้ปรับปรุงผลกระทบของหุ้นปรับลด ดังนี้</w:t>
      </w:r>
    </w:p>
    <w:p w:rsidR="00D06323" w:rsidRPr="00923D06" w:rsidRDefault="00D06323" w:rsidP="00D06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0"/>
          <w:tab w:val="left" w:pos="8730"/>
          <w:tab w:val="left" w:pos="9540"/>
        </w:tabs>
        <w:spacing w:line="240" w:lineRule="auto"/>
        <w:ind w:left="540" w:right="18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925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2"/>
        <w:gridCol w:w="1080"/>
        <w:gridCol w:w="180"/>
        <w:gridCol w:w="1080"/>
        <w:gridCol w:w="180"/>
        <w:gridCol w:w="990"/>
        <w:gridCol w:w="180"/>
        <w:gridCol w:w="990"/>
      </w:tblGrid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left" w:pos="252"/>
              </w:tabs>
              <w:spacing w:line="240" w:lineRule="auto"/>
              <w:ind w:right="-22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23D0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/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พันหุ้น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82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144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254,460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73777D">
              <w:rPr>
                <w:rFonts w:ascii="Angsana New" w:eastAsia="MS Mincho" w:hAnsi="Angsana New"/>
                <w:sz w:val="30"/>
                <w:szCs w:val="30"/>
              </w:rPr>
              <w:t>10</w:t>
            </w:r>
            <w:r>
              <w:rPr>
                <w:rFonts w:ascii="Angsana New" w:eastAsia="MS Mincho" w:hAnsi="Angsana New"/>
                <w:sz w:val="30"/>
                <w:szCs w:val="30"/>
              </w:rPr>
              <w:t>,5</w:t>
            </w:r>
            <w:r w:rsidR="0073777D">
              <w:rPr>
                <w:rFonts w:ascii="Angsana New" w:eastAsia="MS Mincho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1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210,760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</w:tr>
      <w:tr w:rsidR="0090667A" w:rsidRPr="00E62C19" w:rsidTr="00706AC5">
        <w:trPr>
          <w:cantSplit/>
        </w:trPr>
        <w:tc>
          <w:tcPr>
            <w:tcW w:w="4572" w:type="dxa"/>
          </w:tcPr>
          <w:p w:rsidR="0090667A" w:rsidRPr="00E62C19" w:rsidRDefault="0090667A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080" w:type="dxa"/>
          </w:tcPr>
          <w:p w:rsidR="0090667A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180" w:type="dxa"/>
            <w:vAlign w:val="bottom"/>
          </w:tcPr>
          <w:p w:rsidR="0090667A" w:rsidRPr="00E62C19" w:rsidRDefault="0090667A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667A" w:rsidRPr="00E62C19" w:rsidRDefault="00324E47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0667A" w:rsidRPr="00E62C19" w:rsidRDefault="0090667A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0667A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180" w:type="dxa"/>
            <w:vAlign w:val="bottom"/>
          </w:tcPr>
          <w:p w:rsidR="0090667A" w:rsidRPr="00E62C19" w:rsidRDefault="0090667A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0667A" w:rsidRPr="00E62C19" w:rsidRDefault="00324E47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ผลกระทบจากการออกสิทธิซื้อหุ้น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3,886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3,886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0667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869,135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869,135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0.4</w:t>
            </w:r>
            <w:r w:rsidR="007377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0.24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outlineLvl w:val="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24"/>
                <w:szCs w:val="24"/>
                <w:lang w:val="en-GB"/>
              </w:rPr>
            </w:pP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left" w:pos="252"/>
              </w:tabs>
              <w:spacing w:line="240" w:lineRule="auto"/>
              <w:ind w:right="-22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/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พันหุ้น</w:t>
            </w:r>
            <w:r w:rsidRPr="00E62C1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75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825B0">
              <w:rPr>
                <w:rFonts w:ascii="Angsana New" w:eastAsia="MS Mincho" w:hAnsi="Angsana New"/>
                <w:sz w:val="30"/>
                <w:szCs w:val="30"/>
              </w:rPr>
              <w:t>232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798,764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73777D">
              <w:rPr>
                <w:rFonts w:ascii="Angsana New" w:eastAsia="MS Mincho" w:hAnsi="Angsana New"/>
                <w:sz w:val="30"/>
                <w:szCs w:val="30"/>
              </w:rPr>
              <w:t>19</w:t>
            </w:r>
            <w:r>
              <w:rPr>
                <w:rFonts w:ascii="Angsana New" w:eastAsia="MS Mincho" w:hAnsi="Angsana New"/>
                <w:sz w:val="30"/>
                <w:szCs w:val="30"/>
              </w:rPr>
              <w:t>,88</w:t>
            </w:r>
            <w:r w:rsidR="0073777D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569,720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865,249</w:t>
            </w:r>
          </w:p>
        </w:tc>
      </w:tr>
      <w:tr w:rsidR="00B92C7D" w:rsidRPr="00E62C19" w:rsidTr="00706AC5">
        <w:trPr>
          <w:cantSplit/>
        </w:trPr>
        <w:tc>
          <w:tcPr>
            <w:tcW w:w="4572" w:type="dxa"/>
          </w:tcPr>
          <w:p w:rsidR="00B92C7D" w:rsidRPr="00E62C19" w:rsidRDefault="002E304B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1080" w:type="dxa"/>
          </w:tcPr>
          <w:p w:rsidR="00B92C7D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180" w:type="dxa"/>
            <w:vAlign w:val="bottom"/>
          </w:tcPr>
          <w:p w:rsidR="00B92C7D" w:rsidRPr="00E62C19" w:rsidRDefault="00B92C7D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2C7D" w:rsidRPr="00E62C19" w:rsidRDefault="00324E47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92C7D" w:rsidRPr="00E62C19" w:rsidRDefault="00B92C7D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92C7D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180" w:type="dxa"/>
            <w:vAlign w:val="bottom"/>
          </w:tcPr>
          <w:p w:rsidR="00B92C7D" w:rsidRPr="00E62C19" w:rsidRDefault="00B92C7D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92C7D" w:rsidRPr="00E62C19" w:rsidRDefault="00324E47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ผลกระทบจากการออกสิทธิซื้อหุ้น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3,886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</w:rPr>
              <w:t>3,886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B92C7D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869,135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869,135</w:t>
            </w:r>
          </w:p>
        </w:tc>
      </w:tr>
      <w:tr w:rsidR="00E62C19" w:rsidRPr="00E62C19" w:rsidTr="00706AC5">
        <w:trPr>
          <w:cantSplit/>
        </w:trPr>
        <w:tc>
          <w:tcPr>
            <w:tcW w:w="4572" w:type="dxa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0.8</w:t>
            </w:r>
            <w:r w:rsidR="00D063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0.92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1B4735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0.9</w:t>
            </w:r>
            <w:r w:rsidR="007377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2C19" w:rsidRPr="00E62C19" w:rsidRDefault="00E62C19" w:rsidP="00E6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0.66</w:t>
            </w:r>
          </w:p>
        </w:tc>
      </w:tr>
    </w:tbl>
    <w:p w:rsidR="00E62C19" w:rsidRDefault="00E62C19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DA71F4" w:rsidRPr="00E62C19" w:rsidRDefault="00DA71F4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CA31EF" w:rsidRPr="006B22F8" w:rsidRDefault="00E94BCC" w:rsidP="00DA71F4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highlight w:val="yellow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CF3FA8">
        <w:rPr>
          <w:rFonts w:ascii="Angsana New" w:hAnsi="Angsana New" w:cs="Angsana New"/>
          <w:b/>
          <w:bCs/>
          <w:lang w:val="en-US"/>
        </w:rPr>
        <w:t>6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CA31EF" w:rsidRPr="00051DBE">
        <w:rPr>
          <w:rFonts w:ascii="Angsana New" w:hAnsi="Angsana New" w:cs="Angsana New" w:hint="cs"/>
          <w:b/>
          <w:bCs/>
          <w:cs/>
          <w:lang w:val="en-US"/>
        </w:rPr>
        <w:t>เงินปันผล</w:t>
      </w:r>
    </w:p>
    <w:p w:rsidR="00930840" w:rsidRPr="00E62C19" w:rsidRDefault="00930840" w:rsidP="00051DB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:rsidR="00994426" w:rsidRPr="00051DBE" w:rsidRDefault="00994426" w:rsidP="0099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051DBE">
        <w:rPr>
          <w:rFonts w:ascii="Angsana New" w:hAnsi="Angsana New"/>
          <w:sz w:val="30"/>
          <w:szCs w:val="30"/>
          <w:cs/>
        </w:rPr>
        <w:t>เงินปันผล</w:t>
      </w:r>
      <w:r w:rsidRPr="00051DBE">
        <w:rPr>
          <w:rFonts w:ascii="Angsana New" w:hAnsi="Angsana New" w:hint="cs"/>
          <w:sz w:val="30"/>
          <w:szCs w:val="30"/>
          <w:cs/>
        </w:rPr>
        <w:t>ที่</w:t>
      </w:r>
      <w:r w:rsidR="00295C8B">
        <w:rPr>
          <w:rFonts w:ascii="Angsana New" w:hAnsi="Angsana New" w:hint="cs"/>
          <w:sz w:val="30"/>
          <w:szCs w:val="30"/>
          <w:cs/>
        </w:rPr>
        <w:t>กลุ่ม</w:t>
      </w:r>
      <w:r w:rsidRPr="00051DBE">
        <w:rPr>
          <w:rFonts w:ascii="Angsana New" w:hAnsi="Angsana New" w:hint="cs"/>
          <w:sz w:val="30"/>
          <w:szCs w:val="30"/>
          <w:cs/>
        </w:rPr>
        <w:t>บริษัทจ่ายให้ผู้ถือหุ้น</w:t>
      </w:r>
      <w:r w:rsidR="00F63189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E62C19">
        <w:rPr>
          <w:rFonts w:ascii="Angsana New" w:hAnsi="Angsana New" w:hint="cs"/>
          <w:sz w:val="30"/>
          <w:szCs w:val="30"/>
          <w:cs/>
        </w:rPr>
        <w:t>เก้า</w:t>
      </w:r>
      <w:r w:rsidR="00F6318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C3334F">
        <w:rPr>
          <w:rFonts w:ascii="Angsana New" w:hAnsi="Angsana New" w:hint="cs"/>
          <w:sz w:val="30"/>
          <w:szCs w:val="30"/>
          <w:cs/>
        </w:rPr>
        <w:t>วันที่</w:t>
      </w:r>
      <w:r w:rsidR="00F63189">
        <w:rPr>
          <w:rFonts w:ascii="Angsana New" w:hAnsi="Angsana New" w:hint="cs"/>
          <w:sz w:val="30"/>
          <w:szCs w:val="30"/>
          <w:cs/>
        </w:rPr>
        <w:t xml:space="preserve"> </w:t>
      </w:r>
      <w:r w:rsidR="00F63189">
        <w:rPr>
          <w:rFonts w:ascii="Angsana New" w:hAnsi="Angsana New"/>
          <w:sz w:val="30"/>
          <w:szCs w:val="30"/>
        </w:rPr>
        <w:t xml:space="preserve">30 </w:t>
      </w:r>
      <w:r w:rsidR="00E62C19">
        <w:rPr>
          <w:rFonts w:ascii="Angsana New" w:hAnsi="Angsana New" w:hint="cs"/>
          <w:sz w:val="30"/>
          <w:szCs w:val="30"/>
          <w:cs/>
        </w:rPr>
        <w:t>กันย</w:t>
      </w:r>
      <w:r w:rsidR="00F63189">
        <w:rPr>
          <w:rFonts w:ascii="Angsana New" w:hAnsi="Angsana New" w:hint="cs"/>
          <w:sz w:val="30"/>
          <w:szCs w:val="30"/>
          <w:cs/>
        </w:rPr>
        <w:t xml:space="preserve">ายน </w:t>
      </w:r>
      <w:r w:rsidR="00F63189">
        <w:rPr>
          <w:rFonts w:ascii="Angsana New" w:hAnsi="Angsana New"/>
          <w:sz w:val="30"/>
          <w:szCs w:val="30"/>
        </w:rPr>
        <w:t>2562</w:t>
      </w:r>
      <w:r w:rsidR="003B5C74">
        <w:rPr>
          <w:rFonts w:ascii="Angsana New" w:hAnsi="Angsana New"/>
          <w:sz w:val="30"/>
          <w:szCs w:val="30"/>
        </w:rPr>
        <w:t xml:space="preserve"> </w:t>
      </w:r>
      <w:r w:rsidRPr="00051DBE">
        <w:rPr>
          <w:rFonts w:ascii="Angsana New" w:hAnsi="Angsana New" w:hint="cs"/>
          <w:sz w:val="30"/>
          <w:szCs w:val="30"/>
          <w:cs/>
        </w:rPr>
        <w:t>มี</w:t>
      </w:r>
      <w:r w:rsidRPr="00051DBE">
        <w:rPr>
          <w:rFonts w:ascii="Angsana New" w:hAnsi="Angsana New"/>
          <w:sz w:val="30"/>
          <w:szCs w:val="30"/>
          <w:cs/>
        </w:rPr>
        <w:t>ดังนี้</w:t>
      </w:r>
      <w:r w:rsidRPr="00051DBE">
        <w:rPr>
          <w:rFonts w:ascii="Angsana New" w:hAnsi="Angsana New" w:hint="cs"/>
          <w:sz w:val="30"/>
          <w:szCs w:val="30"/>
          <w:cs/>
        </w:rPr>
        <w:t xml:space="preserve"> </w:t>
      </w:r>
    </w:p>
    <w:p w:rsidR="00994426" w:rsidRPr="00E62C19" w:rsidRDefault="00994426" w:rsidP="00CA31E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800"/>
        <w:gridCol w:w="1440"/>
        <w:gridCol w:w="1260"/>
        <w:gridCol w:w="270"/>
        <w:gridCol w:w="1530"/>
      </w:tblGrid>
      <w:tr w:rsidR="002C1E99" w:rsidRPr="00051DBE" w:rsidTr="002526B1">
        <w:trPr>
          <w:trHeight w:val="897"/>
        </w:trPr>
        <w:tc>
          <w:tcPr>
            <w:tcW w:w="3150" w:type="dxa"/>
            <w:vAlign w:val="bottom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C1E99" w:rsidRPr="00051DBE" w:rsidDel="00D43E7A" w:rsidRDefault="002C1E99" w:rsidP="0029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C1E99" w:rsidRPr="00051DBE" w:rsidTr="002526B1">
        <w:trPr>
          <w:trHeight w:val="463"/>
        </w:trPr>
        <w:tc>
          <w:tcPr>
            <w:tcW w:w="315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C1E99" w:rsidRPr="00051DBE" w:rsidRDefault="002C1E99" w:rsidP="0029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57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1E99" w:rsidRPr="002526B1" w:rsidTr="002526B1">
        <w:trPr>
          <w:trHeight w:val="448"/>
        </w:trPr>
        <w:tc>
          <w:tcPr>
            <w:tcW w:w="315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0632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2C1E99" w:rsidRPr="00051DBE" w:rsidRDefault="002C1E99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C1E99" w:rsidRPr="00051DBE" w:rsidRDefault="002C1E99" w:rsidP="00FE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right="-145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0.4</w:t>
            </w:r>
            <w:r w:rsidR="002571A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C1E99" w:rsidRPr="002526B1" w:rsidRDefault="002526B1" w:rsidP="002526B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val="en-US" w:bidi="th-TH"/>
              </w:rPr>
              <w:t xml:space="preserve">    </w:t>
            </w:r>
            <w:r w:rsidR="002C1E99">
              <w:rPr>
                <w:rFonts w:ascii="Angsana New" w:hAnsi="Angsana New"/>
                <w:sz w:val="30"/>
                <w:szCs w:val="30"/>
                <w:lang w:val="en-US"/>
              </w:rPr>
              <w:t>347.84</w:t>
            </w:r>
          </w:p>
        </w:tc>
      </w:tr>
      <w:tr w:rsidR="002C1E99" w:rsidRPr="006D5404" w:rsidTr="002526B1">
        <w:trPr>
          <w:trHeight w:val="448"/>
        </w:trPr>
        <w:tc>
          <w:tcPr>
            <w:tcW w:w="3150" w:type="dxa"/>
          </w:tcPr>
          <w:p w:rsidR="002C1E99" w:rsidRPr="00051DBE" w:rsidRDefault="000C4F2A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2C1E99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0C4F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4F2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2C1E99" w:rsidRDefault="000C4F2A" w:rsidP="006D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C1E99" w:rsidRDefault="000C4F2A" w:rsidP="00FE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right="-145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0.3</w:t>
            </w:r>
            <w:r w:rsidR="00DA4CB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C1E99" w:rsidRPr="00051DBE" w:rsidRDefault="002C1E99" w:rsidP="00A5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C1E99" w:rsidRDefault="000C4F2A" w:rsidP="00295C8B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270.28</w:t>
            </w:r>
          </w:p>
        </w:tc>
      </w:tr>
    </w:tbl>
    <w:p w:rsidR="00E62C19" w:rsidRDefault="00E62C19" w:rsidP="00CA31E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181717" w:rsidRPr="00E62C19" w:rsidRDefault="00181717" w:rsidP="004477B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4D7767" w:rsidRPr="00144E97" w:rsidRDefault="00CA31EF" w:rsidP="000D76D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CF3FA8">
        <w:rPr>
          <w:rFonts w:ascii="Angsana New" w:hAnsi="Angsana New" w:cs="Angsana New"/>
          <w:b/>
          <w:bCs/>
          <w:lang w:val="en-US"/>
        </w:rPr>
        <w:t>7</w:t>
      </w:r>
      <w:r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:rsidR="004D7767" w:rsidRPr="00D022C4" w:rsidRDefault="004D7767" w:rsidP="002B1AD2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0"/>
        <w:gridCol w:w="1157"/>
        <w:gridCol w:w="280"/>
        <w:gridCol w:w="1148"/>
        <w:gridCol w:w="244"/>
        <w:gridCol w:w="25"/>
        <w:gridCol w:w="9"/>
        <w:gridCol w:w="1149"/>
        <w:gridCol w:w="273"/>
        <w:gridCol w:w="1113"/>
      </w:tblGrid>
      <w:tr w:rsidR="002B1AD2" w:rsidRPr="00144E97" w:rsidTr="004477B1">
        <w:trPr>
          <w:tblHeader/>
        </w:trPr>
        <w:tc>
          <w:tcPr>
            <w:tcW w:w="2149" w:type="pct"/>
          </w:tcPr>
          <w:p w:rsidR="00CD4502" w:rsidRPr="00144E97" w:rsidRDefault="00CD4502" w:rsidP="00C9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CD4502" w:rsidRPr="00144E97" w:rsidRDefault="00CD4502" w:rsidP="00C9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D79EB" w:rsidRPr="00144E97" w:rsidTr="004477B1">
        <w:trPr>
          <w:tblHeader/>
        </w:trPr>
        <w:tc>
          <w:tcPr>
            <w:tcW w:w="2149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D79EB" w:rsidRPr="00144E97" w:rsidRDefault="00E62C19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3C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63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BD79EB" w:rsidRPr="00144E97" w:rsidRDefault="00DA71F4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D79EB"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7" w:type="pct"/>
            <w:gridSpan w:val="3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D79EB" w:rsidRPr="00144E97" w:rsidRDefault="00E62C19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3C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63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D79EB" w:rsidRPr="00144E97" w:rsidRDefault="00DA71F4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D79EB" w:rsidRPr="00144E9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D79EB" w:rsidRPr="00144E97" w:rsidTr="004477B1">
        <w:trPr>
          <w:tblHeader/>
        </w:trPr>
        <w:tc>
          <w:tcPr>
            <w:tcW w:w="2149" w:type="pct"/>
          </w:tcPr>
          <w:p w:rsidR="00BD79EB" w:rsidRPr="00144E97" w:rsidRDefault="00BD79EB" w:rsidP="00BD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8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7" w:type="pct"/>
            <w:gridSpan w:val="3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4" w:type="pct"/>
          </w:tcPr>
          <w:p w:rsidR="00BD79EB" w:rsidRPr="00144E97" w:rsidRDefault="00BD79EB" w:rsidP="00BD79EB">
            <w:pPr>
              <w:pStyle w:val="acctfourfigures"/>
              <w:spacing w:line="380" w:lineRule="exact"/>
              <w:ind w:left="-126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</w:tabs>
              <w:spacing w:line="380" w:lineRule="exact"/>
              <w:ind w:left="-126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BD79EB" w:rsidRPr="00144E97" w:rsidTr="004477B1">
        <w:trPr>
          <w:tblHeader/>
        </w:trPr>
        <w:tc>
          <w:tcPr>
            <w:tcW w:w="2149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79EB" w:rsidRPr="00144E97" w:rsidTr="004477B1">
        <w:tc>
          <w:tcPr>
            <w:tcW w:w="2149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1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BD79EB" w:rsidRPr="00144E97" w:rsidRDefault="00BD79EB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3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BD79EB" w:rsidRPr="00144E97" w:rsidRDefault="00BD79EB" w:rsidP="00BD79E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230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07DD" w:rsidRPr="00144E97" w:rsidTr="004477B1">
        <w:tc>
          <w:tcPr>
            <w:tcW w:w="2149" w:type="pct"/>
          </w:tcPr>
          <w:p w:rsidR="001807DD" w:rsidRPr="001807DD" w:rsidRDefault="001807DD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7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สัญญาที่ยังไม่ได้รับรู้สำหรับ</w:t>
            </w:r>
          </w:p>
        </w:tc>
        <w:tc>
          <w:tcPr>
            <w:tcW w:w="611" w:type="pct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807DD" w:rsidRPr="00144E97" w:rsidRDefault="001807DD" w:rsidP="00BD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3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1807DD" w:rsidRPr="00144E97" w:rsidRDefault="001807DD" w:rsidP="00BD79E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230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82,869</w:t>
            </w: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sz w:val="30"/>
                <w:szCs w:val="30"/>
                <w:lang w:val="en-US"/>
              </w:rPr>
              <w:t>274,602</w:t>
            </w:r>
          </w:p>
        </w:tc>
        <w:tc>
          <w:tcPr>
            <w:tcW w:w="129" w:type="pct"/>
          </w:tcPr>
          <w:p w:rsidR="0065129D" w:rsidRPr="00144E97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3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40,623</w:t>
            </w:r>
          </w:p>
        </w:tc>
        <w:tc>
          <w:tcPr>
            <w:tcW w:w="144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sz w:val="30"/>
                <w:szCs w:val="30"/>
                <w:lang w:val="en-US"/>
              </w:rPr>
              <w:t>161,002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82,869</w:t>
            </w:r>
          </w:p>
        </w:tc>
        <w:tc>
          <w:tcPr>
            <w:tcW w:w="148" w:type="pct"/>
          </w:tcPr>
          <w:p w:rsidR="0065129D" w:rsidRPr="004B7DFF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right="-131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274,602</w:t>
            </w:r>
          </w:p>
        </w:tc>
        <w:tc>
          <w:tcPr>
            <w:tcW w:w="129" w:type="pct"/>
          </w:tcPr>
          <w:p w:rsidR="0065129D" w:rsidRPr="00144E97" w:rsidRDefault="0065129D" w:rsidP="0065129D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40,623</w:t>
            </w:r>
          </w:p>
        </w:tc>
        <w:tc>
          <w:tcPr>
            <w:tcW w:w="144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380" w:lineRule="exac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3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161,002</w:t>
            </w:r>
          </w:p>
        </w:tc>
      </w:tr>
      <w:tr w:rsidR="0065129D" w:rsidRPr="00B9524D" w:rsidTr="004477B1">
        <w:tc>
          <w:tcPr>
            <w:tcW w:w="2149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11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605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</w:rPr>
            </w:pPr>
          </w:p>
        </w:tc>
        <w:tc>
          <w:tcPr>
            <w:tcW w:w="142" w:type="pct"/>
            <w:gridSpan w:val="2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612" w:type="pct"/>
            <w:gridSpan w:val="2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:rsidR="0065129D" w:rsidRPr="00B9524D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10"/>
              <w:rPr>
                <w:rFonts w:ascii="Angsana New" w:hAnsi="Angsana New"/>
              </w:rPr>
            </w:pPr>
          </w:p>
        </w:tc>
      </w:tr>
      <w:tr w:rsidR="0065129D" w:rsidRPr="00144E97" w:rsidTr="004477B1">
        <w:trPr>
          <w:trHeight w:val="740"/>
        </w:trPr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1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35,352</w:t>
            </w: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F0BB9">
              <w:rPr>
                <w:rFonts w:ascii="Angsana New" w:hAnsi="Angsana New"/>
                <w:sz w:val="30"/>
                <w:szCs w:val="30"/>
              </w:rPr>
              <w:t>39,1</w:t>
            </w:r>
            <w:r w:rsidR="004E3AC5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BB9">
              <w:rPr>
                <w:rFonts w:ascii="Angsana New" w:hAnsi="Angsana New"/>
                <w:sz w:val="30"/>
                <w:szCs w:val="30"/>
              </w:rPr>
              <w:t>3,166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62,443</w:t>
            </w: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70,525</w:t>
            </w:r>
          </w:p>
        </w:tc>
        <w:tc>
          <w:tcPr>
            <w:tcW w:w="14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79,322</w:t>
            </w: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83,205</w:t>
            </w:r>
          </w:p>
        </w:tc>
        <w:tc>
          <w:tcPr>
            <w:tcW w:w="14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65129D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177,117</w:t>
            </w:r>
          </w:p>
        </w:tc>
        <w:tc>
          <w:tcPr>
            <w:tcW w:w="148" w:type="pct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4E3AC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192,921</w:t>
            </w:r>
          </w:p>
        </w:tc>
        <w:tc>
          <w:tcPr>
            <w:tcW w:w="142" w:type="pct"/>
            <w:gridSpan w:val="2"/>
          </w:tcPr>
          <w:p w:rsidR="0065129D" w:rsidRPr="00144E97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129D" w:rsidRPr="009B6673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5129D" w:rsidRPr="004B7DFF" w:rsidRDefault="0065129D" w:rsidP="0065129D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074C25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BB9">
              <w:rPr>
                <w:rFonts w:ascii="Angsana New" w:hAnsi="Angsana New"/>
                <w:b/>
                <w:bCs/>
                <w:sz w:val="30"/>
                <w:szCs w:val="30"/>
              </w:rPr>
              <w:t>3,166</w:t>
            </w:r>
          </w:p>
        </w:tc>
      </w:tr>
      <w:tr w:rsidR="00FE7ED4" w:rsidRPr="00144E97" w:rsidTr="004477B1">
        <w:tc>
          <w:tcPr>
            <w:tcW w:w="2149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E7ED4" w:rsidRPr="00C951A8" w:rsidRDefault="00FE7ED4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4477B1">
        <w:tc>
          <w:tcPr>
            <w:tcW w:w="2149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1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2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23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29D" w:rsidRPr="00144E97" w:rsidTr="004477B1">
        <w:tc>
          <w:tcPr>
            <w:tcW w:w="2149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32,295</w:t>
            </w:r>
          </w:p>
        </w:tc>
        <w:tc>
          <w:tcPr>
            <w:tcW w:w="14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</w:rPr>
              <w:t>7,391</w:t>
            </w:r>
          </w:p>
        </w:tc>
        <w:tc>
          <w:tcPr>
            <w:tcW w:w="142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32,295</w:t>
            </w:r>
          </w:p>
        </w:tc>
        <w:tc>
          <w:tcPr>
            <w:tcW w:w="144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51A8">
              <w:rPr>
                <w:rFonts w:ascii="Angsana New" w:hAnsi="Angsana New" w:cs="Angsana New" w:hint="cs"/>
                <w:sz w:val="30"/>
                <w:szCs w:val="30"/>
              </w:rPr>
              <w:t>7,391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1" w:type="pct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285,819</w:t>
            </w:r>
          </w:p>
        </w:tc>
        <w:tc>
          <w:tcPr>
            <w:tcW w:w="14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sz w:val="30"/>
                <w:szCs w:val="30"/>
              </w:rPr>
              <w:t>301,296</w:t>
            </w:r>
          </w:p>
        </w:tc>
        <w:tc>
          <w:tcPr>
            <w:tcW w:w="142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129D" w:rsidRPr="0065129D" w:rsidRDefault="001B4735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285,819</w:t>
            </w:r>
          </w:p>
        </w:tc>
        <w:tc>
          <w:tcPr>
            <w:tcW w:w="144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51A8">
              <w:rPr>
                <w:rFonts w:ascii="Angsana New" w:hAnsi="Angsana New" w:cs="Angsana New" w:hint="cs"/>
                <w:sz w:val="30"/>
                <w:szCs w:val="30"/>
              </w:rPr>
              <w:t>301,296</w:t>
            </w:r>
          </w:p>
        </w:tc>
      </w:tr>
      <w:tr w:rsidR="0065129D" w:rsidRPr="00144E97" w:rsidTr="004477B1">
        <w:tc>
          <w:tcPr>
            <w:tcW w:w="2149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318,114</w:t>
            </w:r>
          </w:p>
        </w:tc>
        <w:tc>
          <w:tcPr>
            <w:tcW w:w="148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A8">
              <w:rPr>
                <w:rFonts w:ascii="Angsana New" w:hAnsi="Angsana New" w:hint="cs"/>
                <w:b/>
                <w:bCs/>
                <w:sz w:val="30"/>
                <w:szCs w:val="30"/>
              </w:rPr>
              <w:t>308,687</w:t>
            </w:r>
          </w:p>
        </w:tc>
        <w:tc>
          <w:tcPr>
            <w:tcW w:w="142" w:type="pct"/>
            <w:gridSpan w:val="2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1B4735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318,114</w:t>
            </w:r>
          </w:p>
        </w:tc>
        <w:tc>
          <w:tcPr>
            <w:tcW w:w="144" w:type="pct"/>
          </w:tcPr>
          <w:p w:rsidR="0065129D" w:rsidRPr="00C951A8" w:rsidRDefault="0065129D" w:rsidP="0065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5129D" w:rsidRPr="00C951A8" w:rsidRDefault="0065129D" w:rsidP="0065129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51A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308,687</w:t>
            </w:r>
          </w:p>
        </w:tc>
      </w:tr>
    </w:tbl>
    <w:p w:rsidR="00137B44" w:rsidRPr="00BD79EB" w:rsidRDefault="00494750" w:rsidP="00656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AC62A1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</w:t>
      </w:r>
      <w:r w:rsidR="00C2344B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ี่อาจ</w:t>
      </w:r>
      <w:r w:rsidR="00AC62A1"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เกิดขึ้น </w:t>
      </w:r>
    </w:p>
    <w:p w:rsidR="00AC62A1" w:rsidRPr="00404850" w:rsidRDefault="00AC62A1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011F1" w:rsidRDefault="00D45663" w:rsidP="0018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79EB">
        <w:rPr>
          <w:rFonts w:ascii="Angsana New" w:hAnsi="Angsana New"/>
          <w:sz w:val="30"/>
          <w:szCs w:val="30"/>
        </w:rPr>
        <w:t xml:space="preserve">  </w:t>
      </w:r>
      <w:r w:rsidRPr="00BD79E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1A1E">
        <w:rPr>
          <w:rFonts w:ascii="Angsana New" w:hAnsi="Angsana New"/>
          <w:sz w:val="30"/>
          <w:szCs w:val="30"/>
        </w:rPr>
        <w:t xml:space="preserve">30 </w:t>
      </w:r>
      <w:r w:rsidR="00E62C19">
        <w:rPr>
          <w:rFonts w:ascii="Angsana New" w:hAnsi="Angsana New" w:hint="cs"/>
          <w:sz w:val="30"/>
          <w:szCs w:val="30"/>
          <w:cs/>
        </w:rPr>
        <w:t>กันย</w:t>
      </w:r>
      <w:r w:rsidR="00341A1E">
        <w:rPr>
          <w:rFonts w:ascii="Angsana New" w:hAnsi="Angsana New" w:hint="cs"/>
          <w:sz w:val="30"/>
          <w:szCs w:val="30"/>
          <w:cs/>
        </w:rPr>
        <w:t xml:space="preserve">ายน </w:t>
      </w:r>
      <w:r w:rsidR="00341A1E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บริษัทมี</w:t>
      </w:r>
      <w:r w:rsidRPr="00BD79EB">
        <w:rPr>
          <w:rFonts w:ascii="Angsana New" w:hAnsi="Angsana New" w:hint="cs"/>
          <w:sz w:val="30"/>
          <w:szCs w:val="30"/>
          <w:cs/>
        </w:rPr>
        <w:t>หนี้สินที่อาจเกิดขึ้นกับ</w:t>
      </w:r>
      <w:r w:rsidRPr="00BD79EB">
        <w:rPr>
          <w:rFonts w:ascii="Angsana New" w:hAnsi="Angsana New"/>
          <w:sz w:val="30"/>
          <w:szCs w:val="30"/>
          <w:cs/>
        </w:rPr>
        <w:t>สถาบันการเงินเพื่อค้ำประกัน</w:t>
      </w:r>
      <w:r w:rsidRPr="00BD79EB">
        <w:rPr>
          <w:rFonts w:ascii="Angsana New" w:hAnsi="Angsana New" w:hint="cs"/>
          <w:sz w:val="30"/>
          <w:szCs w:val="30"/>
          <w:cs/>
        </w:rPr>
        <w:t>วงเงินกู้ยืมของบริษัทย่อย</w:t>
      </w:r>
      <w:r w:rsidR="00F92C07">
        <w:rPr>
          <w:rFonts w:ascii="Angsana New" w:hAnsi="Angsana New"/>
          <w:sz w:val="30"/>
          <w:szCs w:val="30"/>
        </w:rPr>
        <w:t xml:space="preserve">  </w:t>
      </w:r>
      <w:r w:rsidR="00A510BA" w:rsidRPr="00BD79EB">
        <w:rPr>
          <w:rFonts w:ascii="Angsana New" w:hAnsi="Angsana New"/>
          <w:sz w:val="30"/>
          <w:szCs w:val="30"/>
        </w:rPr>
        <w:t xml:space="preserve">    </w:t>
      </w:r>
      <w:r w:rsidRPr="00BD79EB">
        <w:rPr>
          <w:rFonts w:ascii="Angsana New" w:hAnsi="Angsana New" w:hint="cs"/>
          <w:sz w:val="30"/>
          <w:szCs w:val="30"/>
          <w:cs/>
        </w:rPr>
        <w:t>หลายแห่ง</w:t>
      </w:r>
      <w:r w:rsidRPr="00BD79EB">
        <w:rPr>
          <w:rFonts w:ascii="Angsana New" w:hAnsi="Angsana New"/>
          <w:sz w:val="30"/>
          <w:szCs w:val="30"/>
          <w:cs/>
        </w:rPr>
        <w:t xml:space="preserve"> เป็นจำนวนเงิ</w:t>
      </w:r>
      <w:r w:rsidRPr="00BD79EB">
        <w:rPr>
          <w:rFonts w:ascii="Angsana New" w:hAnsi="Angsana New" w:hint="cs"/>
          <w:sz w:val="30"/>
          <w:szCs w:val="30"/>
          <w:cs/>
        </w:rPr>
        <w:t>น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="00F4574A">
        <w:rPr>
          <w:rFonts w:ascii="Angsana New" w:hAnsi="Angsana New"/>
          <w:sz w:val="30"/>
          <w:szCs w:val="30"/>
        </w:rPr>
        <w:t xml:space="preserve">2,432 </w:t>
      </w:r>
      <w:r w:rsidRPr="00BD79EB">
        <w:rPr>
          <w:rFonts w:ascii="Angsana New" w:hAnsi="Angsana New"/>
          <w:sz w:val="30"/>
          <w:szCs w:val="30"/>
          <w:cs/>
        </w:rPr>
        <w:t>ล้านบาท</w:t>
      </w:r>
      <w:r w:rsidRPr="00BD79E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="00F4574A">
        <w:rPr>
          <w:rFonts w:ascii="Angsana New" w:hAnsi="Angsana New"/>
          <w:sz w:val="30"/>
          <w:szCs w:val="30"/>
        </w:rPr>
        <w:t xml:space="preserve"> 24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(</w:t>
      </w:r>
      <w:r w:rsidRPr="00BD79EB">
        <w:rPr>
          <w:rFonts w:ascii="Angsana New" w:hAnsi="Angsana New"/>
          <w:i/>
          <w:iCs/>
          <w:sz w:val="30"/>
          <w:szCs w:val="30"/>
        </w:rPr>
        <w:t>31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</w:rPr>
        <w:t>25</w:t>
      </w:r>
      <w:r w:rsidR="008E1B5F" w:rsidRPr="00BD79EB">
        <w:rPr>
          <w:rFonts w:ascii="Angsana New" w:hAnsi="Angsana New"/>
          <w:i/>
          <w:iCs/>
          <w:sz w:val="30"/>
          <w:szCs w:val="30"/>
        </w:rPr>
        <w:t>6</w:t>
      </w:r>
      <w:r w:rsidR="00B8527A" w:rsidRPr="00BD79EB">
        <w:rPr>
          <w:rFonts w:ascii="Angsana New" w:hAnsi="Angsana New"/>
          <w:i/>
          <w:iCs/>
          <w:sz w:val="30"/>
          <w:szCs w:val="30"/>
        </w:rPr>
        <w:t>1</w:t>
      </w:r>
      <w:r w:rsidRPr="00BD79EB">
        <w:rPr>
          <w:rFonts w:ascii="Angsana New" w:hAnsi="Angsana New"/>
          <w:i/>
          <w:iCs/>
          <w:sz w:val="30"/>
          <w:szCs w:val="30"/>
        </w:rPr>
        <w:t>:</w:t>
      </w:r>
      <w:r w:rsidRPr="00BD79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07F94" w:rsidRPr="00BD79EB">
        <w:rPr>
          <w:rFonts w:ascii="Angsana New" w:hAnsi="Angsana New"/>
          <w:i/>
          <w:iCs/>
          <w:sz w:val="30"/>
          <w:szCs w:val="30"/>
        </w:rPr>
        <w:t>1,3</w:t>
      </w:r>
      <w:r w:rsidR="008E1B5F" w:rsidRPr="00BD79EB">
        <w:rPr>
          <w:rFonts w:ascii="Angsana New" w:hAnsi="Angsana New"/>
          <w:i/>
          <w:iCs/>
          <w:sz w:val="30"/>
          <w:szCs w:val="30"/>
        </w:rPr>
        <w:t>99</w:t>
      </w:r>
      <w:r w:rsidRPr="00BD79EB">
        <w:rPr>
          <w:rFonts w:ascii="Angsana New" w:hAnsi="Angsana New"/>
          <w:i/>
          <w:iCs/>
          <w:sz w:val="30"/>
          <w:szCs w:val="30"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5561CD"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        </w:t>
      </w:r>
      <w:r w:rsidRPr="00BD79EB">
        <w:rPr>
          <w:rFonts w:ascii="Angsana New" w:hAnsi="Angsana New"/>
          <w:i/>
          <w:iCs/>
          <w:sz w:val="30"/>
          <w:szCs w:val="30"/>
        </w:rPr>
        <w:t>11</w:t>
      </w:r>
      <w:r w:rsidRPr="00BD79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65672F" w:rsidRPr="00404850" w:rsidRDefault="0065672F" w:rsidP="0018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65672F" w:rsidRPr="00BD79EB" w:rsidRDefault="0065672F" w:rsidP="00656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79EB">
        <w:rPr>
          <w:rFonts w:ascii="Angsana New" w:hAnsi="Angsana New"/>
          <w:b/>
          <w:bCs/>
          <w:i/>
          <w:iCs/>
          <w:sz w:val="30"/>
          <w:szCs w:val="30"/>
          <w:cs/>
        </w:rPr>
        <w:t>การฟ้องร้อง</w:t>
      </w:r>
    </w:p>
    <w:p w:rsidR="0065672F" w:rsidRPr="00404850" w:rsidRDefault="0065672F" w:rsidP="00656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617797" w:rsidRDefault="0065672F" w:rsidP="0061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บริษัทเป็นจำเลย</w:t>
      </w:r>
      <w:r w:rsidRPr="00BD79EB">
        <w:rPr>
          <w:rFonts w:ascii="Angsana New" w:hAnsi="Angsana New" w:hint="cs"/>
          <w:sz w:val="30"/>
          <w:szCs w:val="30"/>
          <w:cs/>
        </w:rPr>
        <w:t>จากการดำเนินคดีทางกฎหมาย</w:t>
      </w:r>
      <w:r w:rsidRPr="00BD79EB">
        <w:rPr>
          <w:rFonts w:ascii="Angsana New" w:hAnsi="Angsana New"/>
          <w:sz w:val="30"/>
          <w:szCs w:val="30"/>
          <w:cs/>
        </w:rPr>
        <w:t xml:space="preserve"> โดยโจทก์</w:t>
      </w:r>
      <w:r w:rsidRPr="00BD79EB">
        <w:rPr>
          <w:rFonts w:ascii="Angsana New" w:hAnsi="Angsana New" w:hint="cs"/>
          <w:sz w:val="30"/>
          <w:szCs w:val="30"/>
          <w:cs/>
        </w:rPr>
        <w:t>มีการ</w:t>
      </w:r>
      <w:r w:rsidRPr="00BD79EB">
        <w:rPr>
          <w:rFonts w:ascii="Angsana New" w:hAnsi="Angsana New"/>
          <w:sz w:val="30"/>
          <w:szCs w:val="30"/>
          <w:cs/>
        </w:rPr>
        <w:t>ฟ้องร้องเรียกค่าเสียหาย</w:t>
      </w:r>
      <w:r w:rsidRPr="00BD79E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BD79EB">
        <w:rPr>
          <w:rFonts w:ascii="Angsana New" w:hAnsi="Angsana New" w:hint="cs"/>
          <w:sz w:val="30"/>
          <w:szCs w:val="30"/>
          <w:cs/>
        </w:rPr>
        <w:t xml:space="preserve"> 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คดีดังกล่าวได้มีการยอมความในเดือนสิงหาคม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ซึ่งทั้งสองฝ่ายตกลงที่จะไม่มีการร้องเรียกค่าเสียหายอีกในภายหลัง</w:t>
      </w:r>
    </w:p>
    <w:p w:rsidR="00617797" w:rsidRPr="00404850" w:rsidRDefault="00617797" w:rsidP="0061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617797" w:rsidRDefault="00617797" w:rsidP="00617797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lang w:val="en-US"/>
        </w:rPr>
        <w:t>18</w:t>
      </w:r>
      <w:r>
        <w:rPr>
          <w:rFonts w:ascii="Angsana New" w:hAnsi="Angsana New" w:cs="Angsana New"/>
          <w:b/>
          <w:bCs/>
          <w: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:rsidR="00617797" w:rsidRPr="00404850" w:rsidRDefault="00617797" w:rsidP="00617797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617797" w:rsidRPr="00617797" w:rsidRDefault="00404850" w:rsidP="00617797">
      <w:pPr>
        <w:pStyle w:val="a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404850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404850">
        <w:rPr>
          <w:rFonts w:ascii="Angsana New" w:hAnsi="Angsana New" w:cs="Angsana New"/>
          <w:lang w:val="en-US"/>
        </w:rPr>
        <w:t>1</w:t>
      </w:r>
      <w:r w:rsidRPr="00404850">
        <w:rPr>
          <w:rFonts w:ascii="Angsana New" w:hAnsi="Angsana New" w:cs="Angsana New" w:hint="cs"/>
          <w:cs/>
          <w:lang w:val="en-US"/>
        </w:rPr>
        <w:t>4 พฤศจิกายน 256</w:t>
      </w:r>
      <w:r w:rsidRPr="00404850">
        <w:rPr>
          <w:rFonts w:ascii="Angsana New" w:hAnsi="Angsana New" w:cs="Angsana New"/>
          <w:lang w:val="en-US"/>
        </w:rPr>
        <w:t>2</w:t>
      </w:r>
      <w:r w:rsidRPr="00404850">
        <w:rPr>
          <w:rFonts w:ascii="Angsana New" w:hAnsi="Angsana New" w:cs="Angsana New" w:hint="cs"/>
          <w:cs/>
          <w:lang w:val="en-US"/>
        </w:rPr>
        <w:t xml:space="preserve"> บริษัทได้ลงนามในสัญญาซื้อขายหุ้น เพื่อเข้าซื้อหุ้น </w:t>
      </w:r>
      <w:r w:rsidRPr="00404850">
        <w:rPr>
          <w:rFonts w:ascii="Angsana New" w:hAnsi="Angsana New" w:cs="Angsana New"/>
          <w:lang w:val="en-US"/>
        </w:rPr>
        <w:t>(</w:t>
      </w:r>
      <w:r w:rsidRPr="00404850">
        <w:rPr>
          <w:rFonts w:ascii="Angsana New" w:hAnsi="Angsana New" w:cs="Angsana New" w:hint="cs"/>
          <w:cs/>
          <w:lang w:val="en-US"/>
        </w:rPr>
        <w:t xml:space="preserve">คิดเป็นร้อยละ </w:t>
      </w:r>
      <w:r w:rsidRPr="00404850">
        <w:rPr>
          <w:rFonts w:ascii="Angsana New" w:hAnsi="Angsana New" w:cs="Angsana New"/>
          <w:lang w:val="en-US"/>
        </w:rPr>
        <w:t xml:space="preserve">83.33) </w:t>
      </w:r>
      <w:r w:rsidRPr="00404850">
        <w:rPr>
          <w:rFonts w:ascii="Angsana New" w:hAnsi="Angsana New" w:cs="Angsana New" w:hint="cs"/>
          <w:cs/>
          <w:lang w:val="en-US"/>
        </w:rPr>
        <w:t xml:space="preserve">ของบริษัท </w:t>
      </w:r>
      <w:r w:rsidRPr="00404850">
        <w:rPr>
          <w:rFonts w:ascii="Angsana New" w:hAnsi="Angsana New" w:cs="Angsana New"/>
          <w:lang w:val="en-US"/>
        </w:rPr>
        <w:t>PT Futamed Pharmaceuticals</w:t>
      </w:r>
      <w:r w:rsidRPr="00404850">
        <w:rPr>
          <w:rFonts w:ascii="Angsana New" w:hAnsi="Angsana New" w:cs="Angsana New" w:hint="cs"/>
          <w:cs/>
          <w:lang w:val="en-US"/>
        </w:rPr>
        <w:t xml:space="preserve"> ที่ตั้งอยู่ในประเทศอินโดนีเซีย ซึ่งประกอบธุรกิจเกี่ยวกับการผลิตและ</w:t>
      </w:r>
      <w:r w:rsidR="00670B8F">
        <w:rPr>
          <w:rFonts w:ascii="Angsana New" w:hAnsi="Angsana New" w:cs="Angsana New" w:hint="cs"/>
          <w:cs/>
          <w:lang w:val="en-US"/>
        </w:rPr>
        <w:t>จัดจำหน่าย</w:t>
      </w:r>
      <w:r w:rsidRPr="00404850">
        <w:rPr>
          <w:rFonts w:ascii="Angsana New" w:hAnsi="Angsana New" w:cs="Angsana New" w:hint="cs"/>
          <w:cs/>
          <w:lang w:val="en-US"/>
        </w:rPr>
        <w:t xml:space="preserve"> ผลิตภัณฑ์ยาและผลิตภัณฑ์อาหารเสริม หากเป็นไปตามเงื่อนไขตามสัญญาที่กำหนดไว้ผู้บริหารคาดว่าธุรกรรมดังกล่าวจะเสร็จสิ้นภายในปี </w:t>
      </w:r>
      <w:r w:rsidRPr="00404850">
        <w:rPr>
          <w:rFonts w:ascii="Angsana New" w:hAnsi="Angsana New" w:cs="Angsana New"/>
          <w:lang w:val="en-US"/>
        </w:rPr>
        <w:t>2562</w:t>
      </w:r>
      <w:r w:rsidR="00617797">
        <w:rPr>
          <w:rFonts w:ascii="Angsana New" w:hAnsi="Angsana New" w:cs="Angsana New"/>
          <w:lang w:val="en-US"/>
        </w:rPr>
        <w:t xml:space="preserve"> </w:t>
      </w:r>
    </w:p>
    <w:p w:rsidR="00EE0338" w:rsidRPr="00404850" w:rsidRDefault="00EE0338" w:rsidP="000D76D7">
      <w:pPr>
        <w:pStyle w:val="a"/>
        <w:tabs>
          <w:tab w:val="clear" w:pos="1080"/>
        </w:tabs>
        <w:ind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A77E1" w:rsidRDefault="000A77E1" w:rsidP="000A77E1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617797">
        <w:rPr>
          <w:rFonts w:ascii="Angsana New" w:hAnsi="Angsana New" w:cs="Angsana New"/>
          <w:b/>
          <w:bCs/>
          <w:lang w:val="en-US"/>
        </w:rPr>
        <w:t>9</w:t>
      </w:r>
      <w:r>
        <w:rPr>
          <w:rFonts w:ascii="Angsana New" w:hAnsi="Angsana New" w:cs="Angsana New"/>
          <w:b/>
          <w:bCs/>
          <w:cs/>
          <w:lang w:val="en-US"/>
        </w:rPr>
        <w:tab/>
      </w:r>
      <w:r w:rsidR="0033040D" w:rsidRPr="0033040D">
        <w:rPr>
          <w:rFonts w:ascii="Angsana New" w:hAnsi="Angsana New" w:cs="Angsana New" w:hint="cs"/>
          <w:b/>
          <w:bCs/>
          <w:cs/>
        </w:rPr>
        <w:t>มาตรฐานการรายงานทางการเงิน</w:t>
      </w:r>
      <w:r w:rsidR="0033040D" w:rsidRPr="0033040D">
        <w:rPr>
          <w:rFonts w:ascii="Angsana New" w:hAnsi="Angsana New" w:cs="Angsana New"/>
          <w:b/>
          <w:bCs/>
          <w:cs/>
        </w:rPr>
        <w:t>ที่ยังไม่ได้ใช้</w:t>
      </w:r>
    </w:p>
    <w:p w:rsidR="000A77E1" w:rsidRPr="00404850" w:rsidRDefault="000A77E1" w:rsidP="00065B7F">
      <w:pPr>
        <w:pStyle w:val="a"/>
        <w:tabs>
          <w:tab w:val="clear" w:pos="1080"/>
          <w:tab w:val="left" w:pos="540"/>
        </w:tabs>
        <w:ind w:right="-72" w:hanging="9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0A77E1" w:rsidRDefault="002925B5" w:rsidP="00DD18AD">
      <w:pPr>
        <w:pStyle w:val="a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2925B5">
        <w:rPr>
          <w:rFonts w:ascii="Angsana New" w:hAnsi="Angsana New" w:cs="Angsana New"/>
          <w:cs/>
        </w:rPr>
        <w:t>มาตรฐานการรายงานทางการเงิน</w:t>
      </w:r>
      <w:r w:rsidRPr="002925B5">
        <w:rPr>
          <w:rFonts w:ascii="Angsana New" w:hAnsi="Angsana New" w:cs="Angsana New" w:hint="cs"/>
          <w:cs/>
        </w:rPr>
        <w:t>ที่</w:t>
      </w:r>
      <w:r w:rsidRPr="00AB7CE6">
        <w:rPr>
          <w:rFonts w:ascii="Angsana New" w:hAnsi="Angsana New" w:cs="Angsana New" w:hint="cs"/>
          <w:cs/>
          <w:lang w:val="en-US"/>
        </w:rPr>
        <w:t>ออกและปรับปรุงใหม่</w:t>
      </w:r>
      <w:r w:rsidRPr="002925B5">
        <w:rPr>
          <w:rFonts w:ascii="Angsana New" w:hAnsi="Angsana New" w:cs="Angsana New"/>
          <w:cs/>
        </w:rPr>
        <w:t>ซึ่ง</w:t>
      </w:r>
      <w:r w:rsidRPr="002925B5">
        <w:rPr>
          <w:rFonts w:ascii="Angsana New" w:hAnsi="Angsana New" w:cs="Angsana New" w:hint="cs"/>
          <w:cs/>
        </w:rPr>
        <w:t>เกี่ยวกับการดำเนินงาน</w:t>
      </w:r>
      <w:r w:rsidRPr="00AB7CE6">
        <w:rPr>
          <w:rFonts w:ascii="Angsana New" w:hAnsi="Angsana New" w:cs="Angsana New" w:hint="cs"/>
          <w:cs/>
          <w:lang w:val="en-US"/>
        </w:rPr>
        <w:t xml:space="preserve">ของกลุ่มบริษัท </w:t>
      </w:r>
      <w:r w:rsidRPr="00AB7CE6">
        <w:rPr>
          <w:rFonts w:ascii="Angsana New" w:hAnsi="Angsana New" w:cs="Angsana New"/>
          <w:cs/>
          <w:lang w:val="en-US"/>
        </w:rPr>
        <w:t>และ</w:t>
      </w:r>
      <w:r w:rsidRPr="002925B5">
        <w:rPr>
          <w:rFonts w:ascii="Angsana New" w:hAnsi="Angsana New" w:cs="Angsana New" w:hint="cs"/>
          <w:cs/>
        </w:rPr>
        <w:t>คาดว่าจะมีผลกระทบที่มีสาระสำคัญต่อ</w:t>
      </w:r>
      <w:r w:rsidRPr="002925B5">
        <w:rPr>
          <w:rFonts w:ascii="Angsana New" w:hAnsi="Angsana New" w:cs="Angsana New" w:hint="cs"/>
          <w:cs/>
          <w:lang w:val="en-US"/>
        </w:rPr>
        <w:t>งบการเงินรวมและงบการเงินเฉพาะกิจการ/งบการเงินของบริษัท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2925B5">
        <w:rPr>
          <w:rFonts w:ascii="Angsana New" w:hAnsi="Angsana New" w:cs="Angsana New" w:hint="cs"/>
          <w:cs/>
          <w:lang w:val="en-US"/>
        </w:rPr>
        <w:t>เมื่อนำมาถือปฏิบัติเป็นครั้งแรก</w:t>
      </w:r>
      <w:r w:rsidRPr="002925B5">
        <w:rPr>
          <w:rFonts w:ascii="Angsana New" w:hAnsi="Angsana New" w:cs="Angsana New"/>
          <w:lang w:val="en-US"/>
        </w:rPr>
        <w:t xml:space="preserve"> </w:t>
      </w:r>
      <w:r w:rsidRPr="002925B5">
        <w:rPr>
          <w:rFonts w:ascii="Angsana New" w:hAnsi="Angsana New" w:cs="Angsana New"/>
          <w:cs/>
          <w:lang w:val="en-US"/>
        </w:rPr>
        <w:t>โดยมาตรฐานการรายงานทางการเงิน</w:t>
      </w:r>
      <w:r w:rsidRPr="002925B5">
        <w:rPr>
          <w:rFonts w:ascii="Angsana New" w:hAnsi="Angsana New" w:cs="Angsana New" w:hint="cs"/>
          <w:cs/>
          <w:lang w:val="en-US"/>
        </w:rPr>
        <w:t>ดังกล่าวกำหนดให้ถือปฏิบัติกับงบการเงิน</w:t>
      </w:r>
      <w:r w:rsidRPr="002925B5">
        <w:rPr>
          <w:rFonts w:ascii="Angsana New" w:hAnsi="Angsana New" w:cs="Angsana New"/>
          <w:cs/>
        </w:rPr>
        <w:t>สำหรับรอบระยะเวลาบัญชีที่เริ่มในหรือหลังวันที่</w:t>
      </w:r>
      <w:r w:rsidR="006433DE">
        <w:rPr>
          <w:rFonts w:ascii="Angsana New" w:hAnsi="Angsana New" w:cs="Angsana New" w:hint="cs"/>
          <w:cs/>
        </w:rPr>
        <w:t xml:space="preserve"> 1</w:t>
      </w:r>
      <w:r w:rsidRPr="002925B5">
        <w:rPr>
          <w:rFonts w:ascii="Angsana New" w:hAnsi="Angsana New" w:cs="Angsana New"/>
          <w:cs/>
        </w:rPr>
        <w:t xml:space="preserve"> มกราคม </w:t>
      </w:r>
      <w:r w:rsidRPr="002925B5">
        <w:rPr>
          <w:rFonts w:ascii="Angsana New" w:hAnsi="Angsana New" w:cs="Angsana New"/>
          <w:lang w:val="en-US"/>
        </w:rPr>
        <w:t xml:space="preserve">2563 </w:t>
      </w:r>
      <w:r w:rsidRPr="002925B5">
        <w:rPr>
          <w:rFonts w:ascii="Angsana New" w:hAnsi="Angsana New" w:cs="Angsana New" w:hint="cs"/>
          <w:cs/>
          <w:lang w:val="en-US"/>
        </w:rPr>
        <w:t>ซึ่งมี</w:t>
      </w:r>
      <w:r w:rsidRPr="002925B5">
        <w:rPr>
          <w:rFonts w:ascii="Angsana New" w:hAnsi="Angsana New" w:cs="Angsana New" w:hint="cs"/>
          <w:cs/>
        </w:rPr>
        <w:t>ดังต่อไปนี้</w:t>
      </w:r>
    </w:p>
    <w:p w:rsidR="005820D9" w:rsidRPr="004F34C7" w:rsidRDefault="005820D9" w:rsidP="002925B5">
      <w:pPr>
        <w:pStyle w:val="a"/>
        <w:tabs>
          <w:tab w:val="clear" w:pos="1080"/>
          <w:tab w:val="left" w:pos="540"/>
        </w:tabs>
        <w:ind w:left="540" w:right="-72" w:hanging="9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5820D9" w:rsidRPr="007D527D" w:rsidTr="00964050">
        <w:trPr>
          <w:tblHeader/>
        </w:trPr>
        <w:tc>
          <w:tcPr>
            <w:tcW w:w="3960" w:type="dxa"/>
            <w:vAlign w:val="bottom"/>
          </w:tcPr>
          <w:p w:rsidR="005820D9" w:rsidRPr="001E17D5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E17D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</w:tcPr>
          <w:p w:rsidR="005820D9" w:rsidRPr="001E17D5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3" w:hanging="83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E17D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64050" w:rsidRPr="00964050" w:rsidTr="00964050">
        <w:trPr>
          <w:tblHeader/>
        </w:trPr>
        <w:tc>
          <w:tcPr>
            <w:tcW w:w="3960" w:type="dxa"/>
            <w:vAlign w:val="bottom"/>
          </w:tcPr>
          <w:p w:rsidR="00964050" w:rsidRPr="00964050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64050">
              <w:rPr>
                <w:rFonts w:ascii="Angsana New" w:hAnsi="Angsana New"/>
                <w:sz w:val="30"/>
                <w:szCs w:val="30"/>
              </w:rPr>
              <w:t>7</w:t>
            </w:r>
            <w:r w:rsidR="008C68C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  <w:vAlign w:val="bottom"/>
          </w:tcPr>
          <w:p w:rsidR="00964050" w:rsidRPr="00964050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820D9" w:rsidRPr="004A797F" w:rsidTr="00964050">
        <w:tc>
          <w:tcPr>
            <w:tcW w:w="3960" w:type="dxa"/>
          </w:tcPr>
          <w:p w:rsidR="005820D9" w:rsidRPr="001E17D5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E17D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17D5">
              <w:rPr>
                <w:rFonts w:ascii="Angsana New" w:hAnsi="Angsana New"/>
                <w:sz w:val="30"/>
                <w:szCs w:val="30"/>
              </w:rPr>
              <w:t>9</w:t>
            </w:r>
            <w:r w:rsidR="008C68C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5820D9" w:rsidRPr="001E17D5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430" w:firstLine="9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E17D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820D9" w:rsidRPr="004A797F" w:rsidTr="00964050">
        <w:tc>
          <w:tcPr>
            <w:tcW w:w="3960" w:type="dxa"/>
          </w:tcPr>
          <w:p w:rsidR="005820D9" w:rsidRPr="001E17D5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E17D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17D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220" w:type="dxa"/>
          </w:tcPr>
          <w:p w:rsidR="005820D9" w:rsidRPr="00964050" w:rsidRDefault="005820D9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9640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32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16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70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4050" w:rsidRPr="004A797F" w:rsidTr="00964050">
        <w:tc>
          <w:tcPr>
            <w:tcW w:w="3960" w:type="dxa"/>
          </w:tcPr>
          <w:p w:rsidR="00964050" w:rsidRPr="001E17D5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405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4050">
              <w:rPr>
                <w:rFonts w:ascii="Angsana New" w:eastAsia="Calibri" w:hAnsi="Angsana New"/>
                <w:sz w:val="30"/>
                <w:szCs w:val="30"/>
              </w:rPr>
              <w:t>19</w:t>
            </w:r>
            <w:r w:rsidR="008C68C5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220" w:type="dxa"/>
          </w:tcPr>
          <w:p w:rsidR="00964050" w:rsidRPr="00964050" w:rsidRDefault="00964050" w:rsidP="0040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firstLine="526"/>
              <w:rPr>
                <w:rFonts w:ascii="Angsana New" w:hAnsi="Angsana New"/>
                <w:sz w:val="30"/>
                <w:szCs w:val="30"/>
                <w:cs/>
              </w:rPr>
            </w:pPr>
            <w:r w:rsidRPr="00964050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24115" w:rsidRDefault="00724115" w:rsidP="000B5DE1">
      <w:pPr>
        <w:pStyle w:val="ListParagraph"/>
        <w:tabs>
          <w:tab w:val="clear" w:pos="454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E1095F" w:rsidRDefault="000D599A" w:rsidP="000B5DE1">
      <w:pPr>
        <w:pStyle w:val="ListParagraph"/>
        <w:tabs>
          <w:tab w:val="clear" w:pos="454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599A">
        <w:rPr>
          <w:rFonts w:ascii="Angsana New" w:hAnsi="Angsana New"/>
          <w:i/>
          <w:iCs/>
          <w:color w:val="000000"/>
          <w:sz w:val="30"/>
          <w:szCs w:val="30"/>
        </w:rPr>
        <w:t xml:space="preserve">* </w:t>
      </w:r>
      <w:r w:rsidRPr="000D599A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E75B4" w:rsidRPr="005E75B4" w:rsidRDefault="005E75B4" w:rsidP="00404850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E75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5E75B4" w:rsidRPr="00724115" w:rsidRDefault="005E75B4" w:rsidP="00DD1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7561E6" w:rsidRPr="001807DD" w:rsidRDefault="00494750" w:rsidP="004048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475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94750" w:rsidRPr="00724115" w:rsidRDefault="00494750" w:rsidP="00DD1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42710" w:rsidRPr="00551616" w:rsidRDefault="00542710" w:rsidP="00952B93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left" w:pos="540"/>
          <w:tab w:val="left" w:pos="900"/>
          <w:tab w:val="left" w:pos="1080"/>
        </w:tabs>
        <w:autoSpaceDE w:val="0"/>
        <w:autoSpaceDN w:val="0"/>
        <w:adjustRightInd w:val="0"/>
        <w:spacing w:line="240" w:lineRule="auto"/>
        <w:ind w:left="1710" w:hanging="17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55161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42710" w:rsidRPr="00724115" w:rsidRDefault="00542710" w:rsidP="00952B93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542710" w:rsidRDefault="00542710" w:rsidP="00952B93">
      <w:pPr>
        <w:tabs>
          <w:tab w:val="clear" w:pos="454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75162">
        <w:rPr>
          <w:rFonts w:asciiTheme="majorBidi" w:hAnsiTheme="majorBidi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542710" w:rsidRPr="00FE7ED4" w:rsidRDefault="00542710" w:rsidP="00952B93">
      <w:pPr>
        <w:tabs>
          <w:tab w:val="clear" w:pos="454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/>
          <w:sz w:val="24"/>
          <w:szCs w:val="24"/>
        </w:rPr>
      </w:pPr>
    </w:p>
    <w:p w:rsidR="00542710" w:rsidRDefault="00542710" w:rsidP="00952B93">
      <w:pPr>
        <w:tabs>
          <w:tab w:val="clear" w:pos="454"/>
          <w:tab w:val="clear" w:pos="680"/>
          <w:tab w:val="clear" w:pos="907"/>
          <w:tab w:val="left" w:pos="540"/>
          <w:tab w:val="left" w:pos="63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75162">
        <w:rPr>
          <w:rFonts w:asciiTheme="majorBidi" w:hAnsi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A173EB" w:rsidRPr="00724115" w:rsidRDefault="00A173EB" w:rsidP="00542710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C339C" w:rsidRDefault="00617797" w:rsidP="00BA3DC9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20</w:t>
      </w:r>
      <w:r w:rsidR="00065B7F">
        <w:rPr>
          <w:rFonts w:ascii="Angsana New" w:hAnsi="Angsana New" w:cs="Angsana New"/>
          <w:b/>
          <w:bCs/>
          <w:cs/>
          <w:lang w:val="en-US"/>
        </w:rPr>
        <w:tab/>
      </w:r>
      <w:r w:rsidR="00DC339C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:rsidR="00DC339C" w:rsidRPr="00724115" w:rsidRDefault="00DC339C" w:rsidP="00DC339C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DC339C" w:rsidRDefault="00DC339C" w:rsidP="0095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DC339C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="004747EB">
        <w:rPr>
          <w:rFonts w:ascii="Angsana New" w:hAnsi="Angsana New" w:hint="cs"/>
          <w:sz w:val="30"/>
          <w:szCs w:val="30"/>
          <w:cs/>
        </w:rPr>
        <w:t xml:space="preserve">งบแสดงฐานะการเงิน ณ วันที่ </w:t>
      </w:r>
      <w:r w:rsidR="004747EB">
        <w:rPr>
          <w:rFonts w:ascii="Angsana New" w:hAnsi="Angsana New"/>
          <w:sz w:val="30"/>
          <w:szCs w:val="30"/>
        </w:rPr>
        <w:t xml:space="preserve">31 </w:t>
      </w:r>
      <w:r w:rsidR="004747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47EB">
        <w:rPr>
          <w:rFonts w:ascii="Angsana New" w:hAnsi="Angsana New"/>
          <w:sz w:val="30"/>
          <w:szCs w:val="30"/>
        </w:rPr>
        <w:t>2561</w:t>
      </w:r>
      <w:r w:rsidR="00E22E08">
        <w:rPr>
          <w:rFonts w:ascii="Angsana New" w:hAnsi="Angsana New"/>
          <w:sz w:val="30"/>
          <w:szCs w:val="30"/>
        </w:rPr>
        <w:t xml:space="preserve"> </w:t>
      </w:r>
      <w:r w:rsidR="004747EB">
        <w:rPr>
          <w:rFonts w:ascii="Angsana New" w:hAnsi="Angsana New" w:hint="cs"/>
          <w:sz w:val="30"/>
          <w:szCs w:val="30"/>
          <w:cs/>
        </w:rPr>
        <w:t>และ</w:t>
      </w:r>
      <w:r w:rsidRPr="00DC339C">
        <w:rPr>
          <w:rFonts w:ascii="Angsana New" w:hAnsi="Angsana New"/>
          <w:sz w:val="30"/>
          <w:szCs w:val="30"/>
          <w:cs/>
        </w:rPr>
        <w:t>งบกำไรขาดทุนเบ็ดเสร็จสำหรับงวด</w:t>
      </w:r>
      <w:r w:rsidR="00592483">
        <w:rPr>
          <w:rFonts w:ascii="Angsana New" w:hAnsi="Angsana New"/>
          <w:sz w:val="30"/>
          <w:szCs w:val="30"/>
        </w:rPr>
        <w:t xml:space="preserve">                     </w:t>
      </w:r>
      <w:r w:rsidR="00E0182B">
        <w:rPr>
          <w:rFonts w:ascii="Angsana New" w:hAnsi="Angsana New"/>
          <w:sz w:val="30"/>
          <w:szCs w:val="30"/>
          <w:cs/>
        </w:rPr>
        <w:t>สามเดือนและ</w:t>
      </w:r>
      <w:r w:rsidR="00724115">
        <w:rPr>
          <w:rFonts w:ascii="Angsana New" w:hAnsi="Angsana New" w:hint="cs"/>
          <w:sz w:val="30"/>
          <w:szCs w:val="30"/>
          <w:cs/>
        </w:rPr>
        <w:t>เก้า</w:t>
      </w:r>
      <w:r w:rsidR="00E0182B">
        <w:rPr>
          <w:rFonts w:ascii="Angsana New" w:hAnsi="Angsana New"/>
          <w:sz w:val="30"/>
          <w:szCs w:val="30"/>
          <w:cs/>
        </w:rPr>
        <w:t>เดือน</w:t>
      </w:r>
      <w:r w:rsidRPr="00DC339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C339C">
        <w:rPr>
          <w:rFonts w:ascii="Angsana New" w:hAnsi="Angsana New"/>
          <w:sz w:val="30"/>
          <w:szCs w:val="30"/>
        </w:rPr>
        <w:t>3</w:t>
      </w:r>
      <w:r w:rsidR="00BD79EB">
        <w:rPr>
          <w:rFonts w:ascii="Angsana New" w:hAnsi="Angsana New" w:hint="cs"/>
          <w:sz w:val="30"/>
          <w:szCs w:val="30"/>
          <w:cs/>
        </w:rPr>
        <w:t>0</w:t>
      </w:r>
      <w:r w:rsidRPr="00DC339C">
        <w:rPr>
          <w:rFonts w:ascii="Angsana New" w:hAnsi="Angsana New"/>
          <w:sz w:val="30"/>
          <w:szCs w:val="30"/>
        </w:rPr>
        <w:t xml:space="preserve"> </w:t>
      </w:r>
      <w:r w:rsidR="00724115">
        <w:rPr>
          <w:rFonts w:ascii="Angsana New" w:hAnsi="Angsana New" w:hint="cs"/>
          <w:sz w:val="30"/>
          <w:szCs w:val="30"/>
          <w:cs/>
        </w:rPr>
        <w:t>กันย</w:t>
      </w:r>
      <w:r w:rsidR="00BD79EB">
        <w:rPr>
          <w:rFonts w:ascii="Angsana New" w:hAnsi="Angsana New" w:hint="cs"/>
          <w:sz w:val="30"/>
          <w:szCs w:val="30"/>
          <w:cs/>
        </w:rPr>
        <w:t>ายน</w:t>
      </w:r>
      <w:r w:rsidRPr="00DC339C">
        <w:rPr>
          <w:rFonts w:ascii="Angsana New" w:hAnsi="Angsana New" w:hint="cs"/>
          <w:sz w:val="30"/>
          <w:szCs w:val="30"/>
          <w:cs/>
        </w:rPr>
        <w:t xml:space="preserve"> </w:t>
      </w:r>
      <w:r w:rsidRPr="00DC339C">
        <w:rPr>
          <w:rFonts w:ascii="Angsana New" w:hAnsi="Angsana New"/>
          <w:sz w:val="30"/>
          <w:szCs w:val="30"/>
        </w:rPr>
        <w:t>256</w:t>
      </w:r>
      <w:r w:rsidR="00065B7F">
        <w:rPr>
          <w:rFonts w:ascii="Angsana New" w:hAnsi="Angsana New"/>
          <w:sz w:val="30"/>
          <w:szCs w:val="30"/>
        </w:rPr>
        <w:t>1</w:t>
      </w:r>
      <w:r w:rsidR="00F121F6">
        <w:rPr>
          <w:rFonts w:ascii="Angsana New" w:hAnsi="Angsana New"/>
          <w:sz w:val="30"/>
          <w:szCs w:val="30"/>
        </w:rPr>
        <w:t xml:space="preserve"> </w:t>
      </w:r>
      <w:r w:rsidRPr="00DC339C">
        <w:rPr>
          <w:rFonts w:ascii="Angsana New" w:hAnsi="Angsana New"/>
          <w:sz w:val="30"/>
          <w:szCs w:val="30"/>
          <w:cs/>
        </w:rPr>
        <w:t>ซึ่งรวมอยู่ใน</w:t>
      </w:r>
      <w:r w:rsidRPr="00DC339C">
        <w:rPr>
          <w:rFonts w:ascii="Angsana New" w:hAnsi="Angsana New" w:hint="cs"/>
          <w:sz w:val="30"/>
          <w:szCs w:val="30"/>
          <w:cs/>
        </w:rPr>
        <w:t>งบ</w:t>
      </w:r>
      <w:r w:rsidRPr="00DC339C">
        <w:rPr>
          <w:rFonts w:ascii="Angsana New" w:hAnsi="Angsana New"/>
          <w:sz w:val="30"/>
          <w:szCs w:val="30"/>
          <w:cs/>
        </w:rPr>
        <w:t>การเงินระหว่างกาลปี</w:t>
      </w:r>
      <w:r w:rsidRPr="00DC339C">
        <w:rPr>
          <w:rFonts w:ascii="Angsana New" w:hAnsi="Angsana New" w:hint="cs"/>
          <w:sz w:val="30"/>
          <w:szCs w:val="30"/>
          <w:cs/>
        </w:rPr>
        <w:t xml:space="preserve"> </w:t>
      </w:r>
      <w:r w:rsidRPr="00DC339C">
        <w:rPr>
          <w:rFonts w:ascii="Angsana New" w:hAnsi="Angsana New"/>
          <w:sz w:val="30"/>
          <w:szCs w:val="30"/>
        </w:rPr>
        <w:t xml:space="preserve">2562 </w:t>
      </w:r>
      <w:r w:rsidRPr="00DC339C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</w:t>
      </w:r>
      <w:r w:rsidRPr="00DC339C">
        <w:rPr>
          <w:rFonts w:ascii="Angsana New" w:hAnsi="Angsana New"/>
          <w:sz w:val="30"/>
          <w:szCs w:val="30"/>
        </w:rPr>
        <w:t xml:space="preserve"> </w:t>
      </w:r>
      <w:r w:rsidRPr="00DC339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DC339C">
        <w:rPr>
          <w:rFonts w:ascii="Angsana New" w:hAnsi="Angsana New" w:hint="cs"/>
          <w:sz w:val="30"/>
          <w:szCs w:val="30"/>
          <w:cs/>
        </w:rPr>
        <w:t>งบ</w:t>
      </w:r>
      <w:r w:rsidRPr="00DC339C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DC339C">
        <w:rPr>
          <w:rFonts w:ascii="Angsana New" w:hAnsi="Angsana New"/>
          <w:sz w:val="30"/>
          <w:szCs w:val="30"/>
        </w:rPr>
        <w:t xml:space="preserve">2562 </w:t>
      </w:r>
      <w:r w:rsidR="00976D8B">
        <w:rPr>
          <w:rFonts w:ascii="Angsana New" w:hAnsi="Angsana New"/>
          <w:sz w:val="30"/>
          <w:szCs w:val="30"/>
        </w:rPr>
        <w:t xml:space="preserve">                   </w:t>
      </w:r>
      <w:r w:rsidR="004849E2">
        <w:rPr>
          <w:rFonts w:ascii="Angsana New" w:hAnsi="Angsana New" w:hint="cs"/>
          <w:sz w:val="30"/>
          <w:szCs w:val="30"/>
          <w:cs/>
        </w:rPr>
        <w:t>การจัดประเภทรายการเหล่านี้</w:t>
      </w:r>
      <w:r w:rsidR="004747EB">
        <w:rPr>
          <w:rFonts w:ascii="Angsana New" w:hAnsi="Angsana New" w:hint="cs"/>
          <w:sz w:val="30"/>
          <w:szCs w:val="30"/>
          <w:cs/>
        </w:rPr>
        <w:t>โดยส่วนใหญ่</w:t>
      </w:r>
      <w:r w:rsidR="004849E2">
        <w:rPr>
          <w:rFonts w:ascii="Angsana New" w:hAnsi="Angsana New" w:hint="cs"/>
          <w:sz w:val="30"/>
          <w:szCs w:val="30"/>
          <w:cs/>
        </w:rPr>
        <w:t>เป็นไปตามการเปลี่ยนแปลงนโยบายการบัญชี ซึ่งเป็นผลจากการนำมาตรฐานการรายงานทางการเงินที่</w:t>
      </w:r>
      <w:r w:rsidR="004849E2" w:rsidRPr="004849E2">
        <w:rPr>
          <w:rFonts w:ascii="Angsana New" w:hAnsi="Angsana New" w:hint="cs"/>
          <w:sz w:val="30"/>
          <w:szCs w:val="30"/>
          <w:cs/>
        </w:rPr>
        <w:t>ออกและ</w:t>
      </w:r>
      <w:r w:rsidR="004849E2">
        <w:rPr>
          <w:rFonts w:ascii="Angsana New" w:hAnsi="Angsana New" w:hint="cs"/>
          <w:sz w:val="30"/>
          <w:szCs w:val="30"/>
          <w:cs/>
        </w:rPr>
        <w:t xml:space="preserve">ปรับปรุงใหม่มาถือปฏิบัติดังที่เปิดเผยไว้ในหมายเหตุข้อ </w:t>
      </w:r>
      <w:r w:rsidR="004849E2">
        <w:rPr>
          <w:rFonts w:ascii="Angsana New" w:hAnsi="Angsana New" w:hint="cs"/>
          <w:sz w:val="30"/>
          <w:szCs w:val="30"/>
        </w:rPr>
        <w:t>3</w:t>
      </w:r>
      <w:r w:rsidR="004849E2">
        <w:rPr>
          <w:rFonts w:ascii="Angsana New" w:hAnsi="Angsana New" w:hint="cs"/>
          <w:sz w:val="30"/>
          <w:szCs w:val="30"/>
          <w:cs/>
        </w:rPr>
        <w:t xml:space="preserve"> การจัดประเภทรายการที่มีสาระสำคัญมีดังนี้</w:t>
      </w:r>
    </w:p>
    <w:p w:rsidR="0065672F" w:rsidRDefault="0065672F" w:rsidP="0095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:rsidR="0065672F" w:rsidRDefault="0065672F" w:rsidP="0095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:rsidR="0065672F" w:rsidRDefault="0065672F" w:rsidP="00952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:rsidR="00EE0338" w:rsidRPr="00C6098E" w:rsidRDefault="00EE0338" w:rsidP="00DC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DC339C" w:rsidRPr="00EE0338" w:rsidTr="00F74479">
        <w:trPr>
          <w:tblHeader/>
        </w:trPr>
        <w:tc>
          <w:tcPr>
            <w:tcW w:w="3888" w:type="dxa"/>
          </w:tcPr>
          <w:p w:rsidR="00DC339C" w:rsidRPr="00956384" w:rsidRDefault="00DC339C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DC339C" w:rsidRPr="00EE0338" w:rsidRDefault="00DC339C" w:rsidP="0089240E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E0338" w:rsidRPr="00956384" w:rsidTr="00F74479">
        <w:trPr>
          <w:tblHeader/>
        </w:trPr>
        <w:tc>
          <w:tcPr>
            <w:tcW w:w="3888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0338" w:rsidRPr="00956384" w:rsidTr="00F74479">
        <w:trPr>
          <w:trHeight w:val="784"/>
          <w:tblHeader/>
        </w:trPr>
        <w:tc>
          <w:tcPr>
            <w:tcW w:w="3888" w:type="dxa"/>
          </w:tcPr>
          <w:p w:rsidR="00EE0338" w:rsidRPr="00DC339C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0338" w:rsidRPr="00DC339C" w:rsidRDefault="00EE0338" w:rsidP="001633CE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EE0338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E0338" w:rsidRPr="00EE0338" w:rsidRDefault="00EE0338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Default="00EE0338" w:rsidP="00456F7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E0338" w:rsidRPr="00EE0338" w:rsidRDefault="00EE0338" w:rsidP="00456F7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CC0D5E" w:rsidRPr="00956384" w:rsidTr="00F74479">
        <w:trPr>
          <w:tblHeader/>
        </w:trPr>
        <w:tc>
          <w:tcPr>
            <w:tcW w:w="3888" w:type="dxa"/>
          </w:tcPr>
          <w:p w:rsidR="00CC0D5E" w:rsidRPr="00DC339C" w:rsidRDefault="00CC0D5E" w:rsidP="00DC339C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CC0D5E" w:rsidRPr="00CC0D5E" w:rsidRDefault="00CC0D5E" w:rsidP="00CC0D5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338" w:rsidRPr="00956384" w:rsidTr="00F74479">
        <w:tc>
          <w:tcPr>
            <w:tcW w:w="3888" w:type="dxa"/>
          </w:tcPr>
          <w:p w:rsidR="00EE0338" w:rsidRPr="00C6098E" w:rsidRDefault="00EE0338" w:rsidP="00C60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41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EE0338" w:rsidRPr="00956384" w:rsidRDefault="00EE0338" w:rsidP="00456F7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0338" w:rsidRPr="00956384" w:rsidRDefault="00EE0338" w:rsidP="00456F7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Pr="00956384" w:rsidRDefault="00EE0338" w:rsidP="00456F7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338" w:rsidRPr="00956384" w:rsidTr="00F74479">
        <w:tc>
          <w:tcPr>
            <w:tcW w:w="7398" w:type="dxa"/>
            <w:gridSpan w:val="4"/>
          </w:tcPr>
          <w:p w:rsidR="00EE0338" w:rsidRPr="00956384" w:rsidRDefault="00EE0338" w:rsidP="0045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6098E"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B2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41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BD79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2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:rsidR="00EE0338" w:rsidRPr="00956384" w:rsidRDefault="00EE0338" w:rsidP="00456F7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338" w:rsidRPr="00956384" w:rsidRDefault="00EE0338" w:rsidP="0045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941" w:rsidRPr="00956384" w:rsidTr="00F74479">
        <w:trPr>
          <w:trHeight w:val="344"/>
        </w:trPr>
        <w:tc>
          <w:tcPr>
            <w:tcW w:w="3888" w:type="dxa"/>
          </w:tcPr>
          <w:p w:rsidR="00EF0941" w:rsidRPr="00956384" w:rsidRDefault="00D5360E" w:rsidP="001D087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EF0941" w:rsidRPr="0049384E" w:rsidRDefault="008C0790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(7,472,310)</w:t>
            </w:r>
          </w:p>
        </w:tc>
        <w:tc>
          <w:tcPr>
            <w:tcW w:w="450" w:type="dxa"/>
          </w:tcPr>
          <w:p w:rsidR="00EF0941" w:rsidRPr="0049384E" w:rsidRDefault="00EF0941" w:rsidP="001D087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EF0941" w:rsidRPr="0049384E" w:rsidRDefault="00116428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133,994</w:t>
            </w:r>
          </w:p>
        </w:tc>
        <w:tc>
          <w:tcPr>
            <w:tcW w:w="450" w:type="dxa"/>
          </w:tcPr>
          <w:p w:rsidR="00EF0941" w:rsidRPr="0049384E" w:rsidRDefault="00EF0941" w:rsidP="001D087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F0941" w:rsidRPr="0049384E" w:rsidRDefault="00116428" w:rsidP="0049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(7,338,316)</w:t>
            </w:r>
          </w:p>
        </w:tc>
      </w:tr>
      <w:tr w:rsidR="003D5BDD" w:rsidRPr="00956384" w:rsidTr="00F74479">
        <w:trPr>
          <w:trHeight w:val="344"/>
        </w:trPr>
        <w:tc>
          <w:tcPr>
            <w:tcW w:w="3888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3D5BDD" w:rsidRPr="0049384E" w:rsidRDefault="008C0790" w:rsidP="008C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(9,969)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BDD" w:rsidRPr="0049384E" w:rsidRDefault="00116428" w:rsidP="003D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(9,468)</w:t>
            </w:r>
          </w:p>
        </w:tc>
        <w:tc>
          <w:tcPr>
            <w:tcW w:w="450" w:type="dxa"/>
          </w:tcPr>
          <w:p w:rsidR="003D5BDD" w:rsidRPr="0049384E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D5BDD" w:rsidRPr="0049384E" w:rsidRDefault="00116428" w:rsidP="003D5BD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(19,437)</w:t>
            </w:r>
          </w:p>
        </w:tc>
      </w:tr>
      <w:tr w:rsidR="00241CC4" w:rsidRPr="00956384" w:rsidTr="00C4366F">
        <w:trPr>
          <w:trHeight w:val="344"/>
        </w:trPr>
        <w:tc>
          <w:tcPr>
            <w:tcW w:w="3888" w:type="dxa"/>
          </w:tcPr>
          <w:p w:rsidR="00241CC4" w:rsidRDefault="00C4366F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</w:tcPr>
          <w:p w:rsidR="00241CC4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4,189,217</w:t>
            </w:r>
          </w:p>
        </w:tc>
        <w:tc>
          <w:tcPr>
            <w:tcW w:w="450" w:type="dxa"/>
          </w:tcPr>
          <w:p w:rsidR="00241CC4" w:rsidRPr="0049384E" w:rsidRDefault="00241CC4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241CC4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28,343</w:t>
            </w:r>
          </w:p>
        </w:tc>
        <w:tc>
          <w:tcPr>
            <w:tcW w:w="450" w:type="dxa"/>
          </w:tcPr>
          <w:p w:rsidR="00241CC4" w:rsidRPr="0049384E" w:rsidRDefault="00241CC4" w:rsidP="00C4366F">
            <w:pPr>
              <w:pStyle w:val="BodyText"/>
              <w:tabs>
                <w:tab w:val="decimal" w:pos="1220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241CC4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4,217,560</w:t>
            </w:r>
          </w:p>
        </w:tc>
      </w:tr>
      <w:tr w:rsidR="00C4366F" w:rsidRPr="009F2754" w:rsidTr="00C4366F"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C4366F" w:rsidRPr="0049384E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1,520,427</w:t>
            </w:r>
          </w:p>
        </w:tc>
        <w:tc>
          <w:tcPr>
            <w:tcW w:w="450" w:type="dxa"/>
          </w:tcPr>
          <w:p w:rsidR="00C4366F" w:rsidRPr="0049384E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Pr="0049384E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(124,526)</w:t>
            </w:r>
          </w:p>
        </w:tc>
        <w:tc>
          <w:tcPr>
            <w:tcW w:w="450" w:type="dxa"/>
          </w:tcPr>
          <w:p w:rsidR="00C4366F" w:rsidRPr="0049384E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Pr="0049384E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right="-194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1,395,901</w:t>
            </w:r>
          </w:p>
        </w:tc>
      </w:tr>
      <w:tr w:rsidR="00C4366F" w:rsidRPr="009F2754" w:rsidTr="00C4366F"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883,323</w:t>
            </w:r>
          </w:p>
        </w:tc>
        <w:tc>
          <w:tcPr>
            <w:tcW w:w="450" w:type="dxa"/>
          </w:tcPr>
          <w:p w:rsidR="00C4366F" w:rsidRPr="0049384E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(28,343)</w:t>
            </w:r>
          </w:p>
        </w:tc>
        <w:tc>
          <w:tcPr>
            <w:tcW w:w="450" w:type="dxa"/>
          </w:tcPr>
          <w:p w:rsidR="00C4366F" w:rsidRPr="0049384E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  <w:tab w:val="left" w:pos="1290"/>
              </w:tabs>
              <w:spacing w:after="0"/>
              <w:ind w:left="370" w:right="-194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854,980</w:t>
            </w:r>
          </w:p>
        </w:tc>
      </w:tr>
      <w:tr w:rsidR="003D5BDD" w:rsidRPr="00956384" w:rsidTr="00F74479">
        <w:tc>
          <w:tcPr>
            <w:tcW w:w="3888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BDD" w:rsidRPr="00956384" w:rsidRDefault="003D5BDD" w:rsidP="003D5BD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D5BDD" w:rsidRPr="00956384" w:rsidRDefault="003D5BDD" w:rsidP="003D5B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5BDD" w:rsidRPr="00EE0338" w:rsidRDefault="003D5BDD" w:rsidP="003D5BDD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3D5BDD" w:rsidRPr="00EE0338" w:rsidRDefault="003D5BDD" w:rsidP="003D5BD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D5BDD" w:rsidRPr="00956384" w:rsidRDefault="003D5BDD" w:rsidP="003D5BD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A5C88" w:rsidRPr="004169E5" w:rsidRDefault="001A5C88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EA6AD1" w:rsidRPr="00EE0338" w:rsidTr="00F74479">
        <w:trPr>
          <w:tblHeader/>
        </w:trPr>
        <w:tc>
          <w:tcPr>
            <w:tcW w:w="3888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A6AD1" w:rsidRPr="00956384" w:rsidTr="00F74479">
        <w:trPr>
          <w:tblHeader/>
        </w:trPr>
        <w:tc>
          <w:tcPr>
            <w:tcW w:w="3888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AD1" w:rsidRPr="00956384" w:rsidTr="00F74479">
        <w:trPr>
          <w:trHeight w:val="784"/>
          <w:tblHeader/>
        </w:trPr>
        <w:tc>
          <w:tcPr>
            <w:tcW w:w="3888" w:type="dxa"/>
          </w:tcPr>
          <w:p w:rsidR="00EA6AD1" w:rsidRPr="00DC339C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6AD1" w:rsidRPr="00DC339C" w:rsidRDefault="00EA6AD1" w:rsidP="001633CE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EA6AD1" w:rsidRPr="00EE0338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A6AD1" w:rsidRPr="00956384" w:rsidTr="00F74479">
        <w:trPr>
          <w:tblHeader/>
        </w:trPr>
        <w:tc>
          <w:tcPr>
            <w:tcW w:w="3888" w:type="dxa"/>
          </w:tcPr>
          <w:p w:rsidR="00EA6AD1" w:rsidRPr="00DC339C" w:rsidRDefault="00EA6AD1" w:rsidP="0006039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EA6AD1" w:rsidRPr="00CC0D5E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AD1" w:rsidRPr="00956384" w:rsidTr="00F74479">
        <w:tc>
          <w:tcPr>
            <w:tcW w:w="3888" w:type="dxa"/>
          </w:tcPr>
          <w:p w:rsidR="00EA6AD1" w:rsidRPr="00C6098E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7241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EA6AD1" w:rsidRPr="00956384" w:rsidRDefault="00EA6AD1" w:rsidP="0006039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A6AD1" w:rsidRPr="00956384" w:rsidRDefault="00EA6AD1" w:rsidP="0006039A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Pr="00956384" w:rsidRDefault="00EA6AD1" w:rsidP="0006039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6AD1" w:rsidRPr="00956384" w:rsidTr="00F74479">
        <w:tc>
          <w:tcPr>
            <w:tcW w:w="7398" w:type="dxa"/>
            <w:gridSpan w:val="4"/>
          </w:tcPr>
          <w:p w:rsidR="00EA6AD1" w:rsidRPr="00956384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8B2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241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41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B2FE9" w:rsidRP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F0B14" w:rsidRP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EA6AD1" w:rsidRPr="00956384" w:rsidRDefault="00EA6AD1" w:rsidP="0006039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6AD1" w:rsidRPr="00956384" w:rsidRDefault="00EA6AD1" w:rsidP="00060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31" w:rsidRPr="00956384" w:rsidTr="00F74479">
        <w:trPr>
          <w:trHeight w:val="344"/>
        </w:trPr>
        <w:tc>
          <w:tcPr>
            <w:tcW w:w="3888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1F1731" w:rsidRPr="009D2073" w:rsidRDefault="00116428" w:rsidP="009D20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(2,405,927)</w:t>
            </w:r>
          </w:p>
        </w:tc>
        <w:tc>
          <w:tcPr>
            <w:tcW w:w="450" w:type="dxa"/>
          </w:tcPr>
          <w:p w:rsidR="001F1731" w:rsidRPr="00956384" w:rsidRDefault="001F1731" w:rsidP="009D2073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F1731" w:rsidRPr="009D2073" w:rsidRDefault="00116428" w:rsidP="009D20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6,29</w:t>
            </w:r>
            <w:r w:rsidR="00BC67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:rsidR="001F1731" w:rsidRPr="009D2073" w:rsidRDefault="00116428" w:rsidP="009D2073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620" w:type="dxa"/>
          </w:tcPr>
          <w:p w:rsidR="001F1731" w:rsidRPr="009D2073" w:rsidRDefault="00116428" w:rsidP="009D20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4366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(2,399,634)</w:t>
            </w:r>
          </w:p>
        </w:tc>
      </w:tr>
      <w:tr w:rsidR="001F1731" w:rsidRPr="00956384" w:rsidTr="00F74479">
        <w:trPr>
          <w:trHeight w:val="344"/>
        </w:trPr>
        <w:tc>
          <w:tcPr>
            <w:tcW w:w="3888" w:type="dxa"/>
          </w:tcPr>
          <w:p w:rsidR="001F1731" w:rsidRPr="00956384" w:rsidRDefault="001F1731" w:rsidP="001F173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1F1731" w:rsidRPr="009D2073" w:rsidRDefault="00116428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(12,695)</w:t>
            </w:r>
          </w:p>
        </w:tc>
        <w:tc>
          <w:tcPr>
            <w:tcW w:w="450" w:type="dxa"/>
          </w:tcPr>
          <w:p w:rsidR="001F1731" w:rsidRPr="00956384" w:rsidRDefault="001F1731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F1731" w:rsidRPr="009D2073" w:rsidRDefault="00116428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34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(6,29</w:t>
            </w:r>
            <w:r w:rsidR="00BC678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1F1731" w:rsidRPr="009D2073" w:rsidRDefault="001F1731" w:rsidP="009D2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F1731" w:rsidRPr="009D2073" w:rsidRDefault="00116428" w:rsidP="00116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(18,988)</w:t>
            </w:r>
          </w:p>
        </w:tc>
      </w:tr>
      <w:tr w:rsidR="00C4366F" w:rsidRPr="00956384" w:rsidTr="00F74479">
        <w:trPr>
          <w:trHeight w:val="344"/>
        </w:trPr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1,293,210</w:t>
            </w:r>
          </w:p>
        </w:tc>
        <w:tc>
          <w:tcPr>
            <w:tcW w:w="450" w:type="dxa"/>
          </w:tcPr>
          <w:p w:rsidR="00C4366F" w:rsidRPr="00956384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190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24,490</w:t>
            </w:r>
          </w:p>
        </w:tc>
        <w:tc>
          <w:tcPr>
            <w:tcW w:w="450" w:type="dxa"/>
          </w:tcPr>
          <w:p w:rsidR="00C4366F" w:rsidRPr="009D2073" w:rsidRDefault="00C4366F" w:rsidP="00C4366F">
            <w:pPr>
              <w:pStyle w:val="BodyText"/>
              <w:tabs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C4366F" w:rsidP="00C4366F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130"/>
                <w:tab w:val="left" w:pos="1300"/>
                <w:tab w:val="left" w:pos="14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1,317,700</w:t>
            </w:r>
          </w:p>
        </w:tc>
      </w:tr>
      <w:tr w:rsidR="00C4366F" w:rsidRPr="00956384" w:rsidTr="00F74479">
        <w:trPr>
          <w:trHeight w:val="344"/>
        </w:trPr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289,718</w:t>
            </w:r>
          </w:p>
        </w:tc>
        <w:tc>
          <w:tcPr>
            <w:tcW w:w="450" w:type="dxa"/>
          </w:tcPr>
          <w:p w:rsidR="00C4366F" w:rsidRPr="00956384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(24,490)</w:t>
            </w:r>
          </w:p>
        </w:tc>
        <w:tc>
          <w:tcPr>
            <w:tcW w:w="450" w:type="dxa"/>
          </w:tcPr>
          <w:p w:rsidR="00C4366F" w:rsidRPr="009D2073" w:rsidRDefault="00C4366F" w:rsidP="00C4366F">
            <w:pPr>
              <w:pStyle w:val="BodyText"/>
              <w:tabs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27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265,228</w:t>
            </w:r>
          </w:p>
        </w:tc>
      </w:tr>
      <w:tr w:rsidR="00C4366F" w:rsidRPr="00956384" w:rsidTr="00F74479">
        <w:tc>
          <w:tcPr>
            <w:tcW w:w="3888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4366F" w:rsidRPr="00EE0338" w:rsidRDefault="00C4366F" w:rsidP="00C4366F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C4366F" w:rsidRPr="00EE0338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5672F" w:rsidRDefault="0065672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C4366F" w:rsidRDefault="00C4366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C4366F" w:rsidRDefault="00C4366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C4366F" w:rsidRDefault="00C4366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C4366F" w:rsidRDefault="00C4366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C4366F" w:rsidRDefault="00C4366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9D562F" w:rsidRPr="00724115" w:rsidRDefault="009D562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9D562F" w:rsidRPr="00EE0338" w:rsidTr="00942009">
        <w:trPr>
          <w:tblHeader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D562F" w:rsidRPr="00956384" w:rsidTr="00942009">
        <w:trPr>
          <w:tblHeader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562F" w:rsidRPr="00956384" w:rsidTr="00942009">
        <w:trPr>
          <w:trHeight w:val="784"/>
          <w:tblHeader/>
        </w:trPr>
        <w:tc>
          <w:tcPr>
            <w:tcW w:w="3888" w:type="dxa"/>
          </w:tcPr>
          <w:p w:rsidR="009D562F" w:rsidRPr="00DC339C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562F" w:rsidRPr="00DC339C" w:rsidRDefault="009D562F" w:rsidP="00BC0127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D562F" w:rsidRPr="00EE0338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D562F" w:rsidRPr="00956384" w:rsidTr="00942009">
        <w:trPr>
          <w:tblHeader/>
        </w:trPr>
        <w:tc>
          <w:tcPr>
            <w:tcW w:w="3888" w:type="dxa"/>
          </w:tcPr>
          <w:p w:rsidR="009D562F" w:rsidRPr="00DC339C" w:rsidRDefault="009D562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D562F" w:rsidRPr="00CC0D5E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62F" w:rsidRPr="00956384" w:rsidTr="00942009">
        <w:tc>
          <w:tcPr>
            <w:tcW w:w="3888" w:type="dxa"/>
          </w:tcPr>
          <w:p w:rsidR="009D562F" w:rsidRPr="00C6098E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956384" w:rsidRDefault="009D562F" w:rsidP="009420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956384" w:rsidRDefault="009D562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562F" w:rsidRPr="00956384" w:rsidTr="00942009">
        <w:tc>
          <w:tcPr>
            <w:tcW w:w="7398" w:type="dxa"/>
            <w:gridSpan w:val="4"/>
          </w:tcPr>
          <w:p w:rsidR="009D562F" w:rsidRPr="00956384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E0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E00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956384" w:rsidRDefault="009D562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62F" w:rsidRPr="00956384" w:rsidTr="00942009">
        <w:trPr>
          <w:trHeight w:val="344"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9D562F" w:rsidRPr="00034CFD" w:rsidRDefault="008C0790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(2,635,30</w:t>
            </w:r>
            <w:r w:rsidR="006635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034CFD" w:rsidRDefault="00116428" w:rsidP="00BF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44,46</w:t>
            </w:r>
            <w:r w:rsidR="00BF0B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:rsidR="009D562F" w:rsidRPr="00034CFD" w:rsidRDefault="00116428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9D562F" w:rsidRPr="00034CFD" w:rsidRDefault="00116428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C4366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(2,590,841)</w:t>
            </w:r>
          </w:p>
        </w:tc>
      </w:tr>
      <w:tr w:rsidR="009D562F" w:rsidRPr="00956384" w:rsidTr="00942009">
        <w:trPr>
          <w:trHeight w:val="344"/>
        </w:trPr>
        <w:tc>
          <w:tcPr>
            <w:tcW w:w="3888" w:type="dxa"/>
          </w:tcPr>
          <w:p w:rsidR="009D562F" w:rsidRPr="00956384" w:rsidRDefault="009D562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9D562F" w:rsidRPr="00034CFD" w:rsidRDefault="008C0790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(3,33</w:t>
            </w:r>
            <w:r w:rsidR="006635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164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562F" w:rsidRPr="00034CFD" w:rsidRDefault="00116428" w:rsidP="00BF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(1,72</w:t>
            </w:r>
            <w:r w:rsidR="005078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9D562F" w:rsidRPr="00034CFD" w:rsidRDefault="009D562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D562F" w:rsidRPr="00034CFD" w:rsidRDefault="00116428" w:rsidP="00C4366F">
            <w:pPr>
              <w:pStyle w:val="BodyText"/>
              <w:tabs>
                <w:tab w:val="clear" w:pos="680"/>
                <w:tab w:val="decimal" w:pos="695"/>
                <w:tab w:val="left" w:pos="1240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C4366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(5,059)</w:t>
            </w:r>
          </w:p>
        </w:tc>
      </w:tr>
      <w:tr w:rsidR="00C4366F" w:rsidRPr="00956384" w:rsidTr="007C3F89">
        <w:trPr>
          <w:trHeight w:val="344"/>
        </w:trPr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1,534,888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tabs>
                <w:tab w:val="decimal" w:pos="1223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12,165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1,547,053</w:t>
            </w:r>
          </w:p>
        </w:tc>
      </w:tr>
      <w:tr w:rsidR="00C4366F" w:rsidRPr="009F2754" w:rsidTr="007C3F89"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C4366F" w:rsidRPr="00034CFD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536,798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tabs>
                <w:tab w:val="decimal" w:pos="1223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Pr="00034CFD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(42,743)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Pr="00034CFD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494,055</w:t>
            </w:r>
          </w:p>
        </w:tc>
      </w:tr>
      <w:tr w:rsidR="00C4366F" w:rsidRPr="009F2754" w:rsidTr="007C3F89"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308,404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tabs>
                <w:tab w:val="decimal" w:pos="1223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(12,165)</w:t>
            </w:r>
          </w:p>
        </w:tc>
        <w:tc>
          <w:tcPr>
            <w:tcW w:w="450" w:type="dxa"/>
          </w:tcPr>
          <w:p w:rsidR="00C4366F" w:rsidRPr="00034CFD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C4366F" w:rsidP="00C4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296,239</w:t>
            </w:r>
          </w:p>
        </w:tc>
      </w:tr>
      <w:tr w:rsidR="00C4366F" w:rsidRPr="00956384" w:rsidTr="00942009">
        <w:tc>
          <w:tcPr>
            <w:tcW w:w="3888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4366F" w:rsidRPr="00EE0338" w:rsidRDefault="00C4366F" w:rsidP="00C4366F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  <w:tab w:val="decimal" w:pos="1223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C4366F" w:rsidRPr="00EE0338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D562F" w:rsidRDefault="009D562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5F6E8F" w:rsidRPr="00EE0338" w:rsidTr="00942009">
        <w:trPr>
          <w:tblHeader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5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F6E8F" w:rsidRPr="00956384" w:rsidTr="00942009">
        <w:trPr>
          <w:tblHeader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E8F" w:rsidRPr="00956384" w:rsidTr="00942009">
        <w:trPr>
          <w:trHeight w:val="784"/>
          <w:tblHeader/>
        </w:trPr>
        <w:tc>
          <w:tcPr>
            <w:tcW w:w="3888" w:type="dxa"/>
          </w:tcPr>
          <w:p w:rsidR="005F6E8F" w:rsidRPr="00DC339C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F6E8F" w:rsidRPr="00DC339C" w:rsidRDefault="005F6E8F" w:rsidP="00BC0127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5F6E8F" w:rsidRPr="00EE0338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F6E8F" w:rsidRPr="00956384" w:rsidTr="00942009">
        <w:trPr>
          <w:tblHeader/>
        </w:trPr>
        <w:tc>
          <w:tcPr>
            <w:tcW w:w="3888" w:type="dxa"/>
          </w:tcPr>
          <w:p w:rsidR="005F6E8F" w:rsidRPr="00DC339C" w:rsidRDefault="005F6E8F" w:rsidP="009420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5F6E8F" w:rsidRPr="00CC0D5E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E8F" w:rsidRPr="00956384" w:rsidTr="00942009">
        <w:tc>
          <w:tcPr>
            <w:tcW w:w="3888" w:type="dxa"/>
          </w:tcPr>
          <w:p w:rsidR="005F6E8F" w:rsidRPr="00C6098E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7D67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56384" w:rsidRDefault="005F6E8F" w:rsidP="009420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56384" w:rsidRDefault="005F6E8F" w:rsidP="009420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6E8F" w:rsidRPr="00956384" w:rsidTr="00942009">
        <w:tc>
          <w:tcPr>
            <w:tcW w:w="7398" w:type="dxa"/>
            <w:gridSpan w:val="4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E0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E00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BF0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E8F" w:rsidRPr="00956384" w:rsidTr="00942009">
        <w:trPr>
          <w:trHeight w:val="344"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:rsidR="005F6E8F" w:rsidRPr="009D2073" w:rsidRDefault="00116428" w:rsidP="001815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81573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(872,12</w:t>
            </w:r>
            <w:r w:rsidR="0066353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D2073" w:rsidRDefault="00116428" w:rsidP="00942009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1,67</w:t>
            </w:r>
            <w:r w:rsidR="00BF0B1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:rsidR="005F6E8F" w:rsidRPr="009D2073" w:rsidRDefault="005F6E8F" w:rsidP="00942009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D2073" w:rsidRDefault="00116428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(870,45</w:t>
            </w:r>
            <w:r w:rsidR="0066353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6E8F" w:rsidRPr="00956384" w:rsidTr="00942009">
        <w:trPr>
          <w:trHeight w:val="344"/>
        </w:trPr>
        <w:tc>
          <w:tcPr>
            <w:tcW w:w="3888" w:type="dxa"/>
          </w:tcPr>
          <w:p w:rsidR="005F6E8F" w:rsidRPr="00956384" w:rsidRDefault="005F6E8F" w:rsidP="009420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:rsidR="005F6E8F" w:rsidRPr="009D2073" w:rsidRDefault="00181573" w:rsidP="001815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116428">
              <w:rPr>
                <w:rFonts w:ascii="Angsana New" w:hAnsi="Angsana New"/>
                <w:sz w:val="30"/>
                <w:szCs w:val="30"/>
              </w:rPr>
              <w:t>(6,938)</w:t>
            </w:r>
          </w:p>
        </w:tc>
        <w:tc>
          <w:tcPr>
            <w:tcW w:w="450" w:type="dxa"/>
          </w:tcPr>
          <w:p w:rsidR="005F6E8F" w:rsidRPr="00956384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E8F" w:rsidRPr="009D2073" w:rsidRDefault="00116428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34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(1,67</w:t>
            </w:r>
            <w:r w:rsidR="00BF0B1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5F6E8F" w:rsidRPr="009D2073" w:rsidRDefault="005F6E8F" w:rsidP="00942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6E8F" w:rsidRPr="009D2073" w:rsidRDefault="00116428" w:rsidP="0018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833"/>
                <w:tab w:val="left" w:pos="1114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(8,61</w:t>
            </w:r>
            <w:r w:rsidR="0066353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366F" w:rsidRPr="00181573" w:rsidTr="00942009">
        <w:trPr>
          <w:trHeight w:val="344"/>
        </w:trPr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</w:tcPr>
          <w:p w:rsidR="00C4366F" w:rsidRDefault="00181573" w:rsidP="001815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C4366F">
              <w:rPr>
                <w:rFonts w:ascii="Angsana New" w:hAnsi="Angsana New"/>
                <w:sz w:val="30"/>
                <w:szCs w:val="30"/>
              </w:rPr>
              <w:t>478,799</w:t>
            </w:r>
          </w:p>
        </w:tc>
        <w:tc>
          <w:tcPr>
            <w:tcW w:w="450" w:type="dxa"/>
          </w:tcPr>
          <w:p w:rsidR="00C4366F" w:rsidRPr="00956384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  <w:tab w:val="left" w:pos="1347"/>
              </w:tabs>
              <w:spacing w:after="0"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8,312</w:t>
            </w:r>
          </w:p>
        </w:tc>
        <w:tc>
          <w:tcPr>
            <w:tcW w:w="450" w:type="dxa"/>
          </w:tcPr>
          <w:p w:rsidR="00C4366F" w:rsidRPr="009D2073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181573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30"/>
                <w:tab w:val="left" w:pos="1220"/>
              </w:tabs>
              <w:spacing w:after="0"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487,111</w:t>
            </w:r>
          </w:p>
        </w:tc>
      </w:tr>
      <w:tr w:rsidR="00C4366F" w:rsidRPr="00181573" w:rsidTr="00942009">
        <w:trPr>
          <w:trHeight w:val="344"/>
        </w:trPr>
        <w:tc>
          <w:tcPr>
            <w:tcW w:w="3888" w:type="dxa"/>
          </w:tcPr>
          <w:p w:rsidR="00C4366F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C4366F" w:rsidRDefault="00181573" w:rsidP="001815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C4366F">
              <w:rPr>
                <w:rFonts w:ascii="Angsana New" w:hAnsi="Angsana New"/>
                <w:sz w:val="30"/>
                <w:szCs w:val="30"/>
              </w:rPr>
              <w:t>107,661</w:t>
            </w:r>
          </w:p>
        </w:tc>
        <w:tc>
          <w:tcPr>
            <w:tcW w:w="450" w:type="dxa"/>
          </w:tcPr>
          <w:p w:rsidR="00C4366F" w:rsidRPr="00956384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left" w:pos="770"/>
                <w:tab w:val="decimal" w:pos="833"/>
                <w:tab w:val="left" w:pos="1100"/>
                <w:tab w:val="left" w:pos="1347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(8,312)</w:t>
            </w:r>
          </w:p>
        </w:tc>
        <w:tc>
          <w:tcPr>
            <w:tcW w:w="450" w:type="dxa"/>
          </w:tcPr>
          <w:p w:rsidR="00C4366F" w:rsidRPr="009D2073" w:rsidRDefault="00C4366F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1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Default="00181573" w:rsidP="001815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95"/>
                <w:tab w:val="decimal" w:pos="833"/>
                <w:tab w:val="left" w:pos="1130"/>
                <w:tab w:val="left" w:pos="1220"/>
              </w:tabs>
              <w:spacing w:after="0"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99,349</w:t>
            </w:r>
          </w:p>
        </w:tc>
      </w:tr>
      <w:tr w:rsidR="00C4366F" w:rsidRPr="00956384" w:rsidTr="00942009">
        <w:tc>
          <w:tcPr>
            <w:tcW w:w="3888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C4366F" w:rsidRPr="00956384" w:rsidRDefault="00C4366F" w:rsidP="00C436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4366F" w:rsidRPr="00EE0338" w:rsidRDefault="00C4366F" w:rsidP="00C4366F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C4366F" w:rsidRPr="00EE0338" w:rsidRDefault="00C4366F" w:rsidP="00C4366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4366F" w:rsidRPr="00956384" w:rsidRDefault="00C4366F" w:rsidP="00C436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F6E8F" w:rsidRDefault="005F6E8F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4D0259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4D0259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4D0259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4D0259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p w:rsidR="004D0259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450"/>
        <w:gridCol w:w="1530"/>
        <w:gridCol w:w="450"/>
        <w:gridCol w:w="1620"/>
      </w:tblGrid>
      <w:tr w:rsidR="009C550D" w:rsidRPr="00EE0338" w:rsidTr="00617797">
        <w:trPr>
          <w:tblHeader/>
        </w:trPr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C550D" w:rsidRPr="00EE0338" w:rsidTr="00617797">
        <w:trPr>
          <w:tblHeader/>
        </w:trPr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  <w:tcBorders>
              <w:bottom w:val="single" w:sz="4" w:space="0" w:color="auto"/>
            </w:tcBorders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12C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C550D" w:rsidRPr="00EE0338" w:rsidTr="00617797">
        <w:trPr>
          <w:trHeight w:val="784"/>
          <w:tblHeader/>
        </w:trPr>
        <w:tc>
          <w:tcPr>
            <w:tcW w:w="4050" w:type="dxa"/>
          </w:tcPr>
          <w:p w:rsidR="009C550D" w:rsidRPr="00DC339C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550D" w:rsidRPr="00DC339C" w:rsidRDefault="009C550D" w:rsidP="00617797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C550D" w:rsidRPr="00EE0338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61779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C550D" w:rsidRPr="00EE0338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C550D" w:rsidRPr="00CC0D5E" w:rsidTr="00617797">
        <w:trPr>
          <w:tblHeader/>
        </w:trPr>
        <w:tc>
          <w:tcPr>
            <w:tcW w:w="4050" w:type="dxa"/>
          </w:tcPr>
          <w:p w:rsidR="009C550D" w:rsidRPr="00DC339C" w:rsidRDefault="009C550D" w:rsidP="0061779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</w:tcPr>
          <w:p w:rsidR="009C550D" w:rsidRPr="00CC0D5E" w:rsidRDefault="009C550D" w:rsidP="0061779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50D" w:rsidRPr="00956384" w:rsidTr="00617797">
        <w:tc>
          <w:tcPr>
            <w:tcW w:w="4050" w:type="dxa"/>
          </w:tcPr>
          <w:p w:rsidR="009C550D" w:rsidRPr="00C6098E" w:rsidRDefault="009C550D" w:rsidP="00617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68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56384" w:rsidRDefault="009C550D" w:rsidP="0061779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50D" w:rsidRPr="009D2073" w:rsidTr="00617797">
        <w:trPr>
          <w:trHeight w:val="344"/>
        </w:trPr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75F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368" w:type="dxa"/>
          </w:tcPr>
          <w:p w:rsidR="009C550D" w:rsidRPr="009D2073" w:rsidRDefault="005C5544" w:rsidP="0061779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  <w:r w:rsidR="009C55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  <w:tab w:val="decimal" w:pos="833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D2073" w:rsidRDefault="005C5544" w:rsidP="005C554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="009C550D">
              <w:rPr>
                <w:rFonts w:ascii="Angsana New" w:hAnsi="Angsana New"/>
                <w:sz w:val="30"/>
                <w:szCs w:val="30"/>
              </w:rPr>
              <w:t>10,660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9C550D" w:rsidRPr="009D2073" w:rsidRDefault="009C550D" w:rsidP="00617797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D2073" w:rsidRDefault="00C73D07" w:rsidP="0061779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="009C55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</w:p>
        </w:tc>
      </w:tr>
      <w:tr w:rsidR="009C550D" w:rsidRPr="009D2073" w:rsidTr="00617797">
        <w:trPr>
          <w:trHeight w:val="344"/>
        </w:trPr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75F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</w:tcPr>
          <w:p w:rsidR="009C550D" w:rsidRPr="009D2073" w:rsidRDefault="005C5544" w:rsidP="0061779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C55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D2073" w:rsidRDefault="009C550D" w:rsidP="005C554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10,660</w:t>
            </w:r>
          </w:p>
        </w:tc>
        <w:tc>
          <w:tcPr>
            <w:tcW w:w="450" w:type="dxa"/>
          </w:tcPr>
          <w:p w:rsidR="009C550D" w:rsidRPr="009D2073" w:rsidRDefault="009C550D" w:rsidP="00617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D2073" w:rsidRDefault="00C73D07" w:rsidP="0061779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9C55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9C550D" w:rsidRPr="00956384" w:rsidTr="009C550D"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C550D" w:rsidRPr="00EE0338" w:rsidRDefault="009C550D" w:rsidP="00617797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50D" w:rsidRPr="00956384" w:rsidTr="009C550D">
        <w:tc>
          <w:tcPr>
            <w:tcW w:w="40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61779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9C550D" w:rsidRDefault="009C550D" w:rsidP="00617797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EE0338" w:rsidRDefault="009C550D" w:rsidP="0061779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56384" w:rsidRDefault="009C550D" w:rsidP="0061779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50D" w:rsidRPr="00956384" w:rsidTr="00617797">
        <w:tc>
          <w:tcPr>
            <w:tcW w:w="40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</w:tcPr>
          <w:p w:rsidR="009C550D" w:rsidRPr="00956384" w:rsidRDefault="009C550D" w:rsidP="009C550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C550D" w:rsidRPr="00956384" w:rsidTr="008275F0">
        <w:trPr>
          <w:tblHeader/>
        </w:trPr>
        <w:tc>
          <w:tcPr>
            <w:tcW w:w="40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  <w:tcBorders>
              <w:bottom w:val="single" w:sz="4" w:space="0" w:color="auto"/>
            </w:tcBorders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50D" w:rsidRPr="00956384" w:rsidTr="008275F0">
        <w:trPr>
          <w:trHeight w:val="784"/>
          <w:tblHeader/>
        </w:trPr>
        <w:tc>
          <w:tcPr>
            <w:tcW w:w="4050" w:type="dxa"/>
          </w:tcPr>
          <w:p w:rsidR="009C550D" w:rsidRPr="00DC339C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550D" w:rsidRPr="00DC339C" w:rsidRDefault="009C550D" w:rsidP="009C550D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C550D" w:rsidRPr="00EE0338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9C550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C550D" w:rsidRPr="00EE0338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C550D" w:rsidRPr="00956384" w:rsidTr="008275F0">
        <w:trPr>
          <w:tblHeader/>
        </w:trPr>
        <w:tc>
          <w:tcPr>
            <w:tcW w:w="4050" w:type="dxa"/>
          </w:tcPr>
          <w:p w:rsidR="009C550D" w:rsidRPr="00DC339C" w:rsidRDefault="009C550D" w:rsidP="009C550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5"/>
          </w:tcPr>
          <w:p w:rsidR="009C550D" w:rsidRPr="00CC0D5E" w:rsidRDefault="009C550D" w:rsidP="009C550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50D" w:rsidRPr="00956384" w:rsidTr="008275F0">
        <w:tc>
          <w:tcPr>
            <w:tcW w:w="4050" w:type="dxa"/>
          </w:tcPr>
          <w:p w:rsidR="009C550D" w:rsidRPr="00C6098E" w:rsidRDefault="009C550D" w:rsidP="009C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68" w:type="dxa"/>
          </w:tcPr>
          <w:p w:rsidR="009C550D" w:rsidRPr="00956384" w:rsidRDefault="009C550D" w:rsidP="009C550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56384" w:rsidRDefault="009C550D" w:rsidP="009C550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56384" w:rsidRDefault="009C550D" w:rsidP="009C550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50D" w:rsidRPr="00956384" w:rsidTr="008275F0">
        <w:trPr>
          <w:trHeight w:val="344"/>
        </w:trPr>
        <w:tc>
          <w:tcPr>
            <w:tcW w:w="40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75F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368" w:type="dxa"/>
          </w:tcPr>
          <w:p w:rsidR="009C550D" w:rsidRPr="009D2073" w:rsidRDefault="009C550D" w:rsidP="009C550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74,312</w:t>
            </w:r>
          </w:p>
        </w:tc>
        <w:tc>
          <w:tcPr>
            <w:tcW w:w="450" w:type="dxa"/>
          </w:tcPr>
          <w:p w:rsidR="009C550D" w:rsidRPr="00956384" w:rsidRDefault="009C550D" w:rsidP="009C550D">
            <w:pPr>
              <w:pStyle w:val="BodyText"/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  <w:tab w:val="decimal" w:pos="833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D2073" w:rsidRDefault="005154BA" w:rsidP="005154B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550D">
              <w:rPr>
                <w:rFonts w:ascii="Angsana New" w:hAnsi="Angsana New"/>
                <w:sz w:val="30"/>
                <w:szCs w:val="30"/>
              </w:rPr>
              <w:t>10,660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9C550D" w:rsidRPr="009D2073" w:rsidRDefault="009C550D" w:rsidP="009C550D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D2073" w:rsidRDefault="009C550D" w:rsidP="009C550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63,652</w:t>
            </w:r>
          </w:p>
        </w:tc>
      </w:tr>
      <w:tr w:rsidR="009C550D" w:rsidRPr="00956384" w:rsidTr="008275F0">
        <w:trPr>
          <w:trHeight w:val="344"/>
        </w:trPr>
        <w:tc>
          <w:tcPr>
            <w:tcW w:w="40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75F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</w:tcPr>
          <w:p w:rsidR="009C550D" w:rsidRPr="009D2073" w:rsidRDefault="009C550D" w:rsidP="009C550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450" w:type="dxa"/>
          </w:tcPr>
          <w:p w:rsidR="009C550D" w:rsidRPr="00956384" w:rsidRDefault="009C550D" w:rsidP="009C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C550D" w:rsidRPr="009D2073" w:rsidRDefault="009C550D" w:rsidP="005154B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10,660</w:t>
            </w:r>
          </w:p>
        </w:tc>
        <w:tc>
          <w:tcPr>
            <w:tcW w:w="450" w:type="dxa"/>
          </w:tcPr>
          <w:p w:rsidR="009C550D" w:rsidRPr="009D2073" w:rsidRDefault="009C550D" w:rsidP="009C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D2073" w:rsidRDefault="009C550D" w:rsidP="009C550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12,564</w:t>
            </w:r>
          </w:p>
        </w:tc>
      </w:tr>
      <w:tr w:rsidR="009C550D" w:rsidRPr="00956384" w:rsidTr="008275F0">
        <w:tc>
          <w:tcPr>
            <w:tcW w:w="40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9C550D" w:rsidRPr="00956384" w:rsidRDefault="009C550D" w:rsidP="009C550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C550D" w:rsidRPr="00956384" w:rsidRDefault="009C550D" w:rsidP="009C550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C550D" w:rsidRPr="00EE0338" w:rsidRDefault="009C550D" w:rsidP="009C550D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9C550D" w:rsidRPr="00EE0338" w:rsidRDefault="009C550D" w:rsidP="009C550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C550D" w:rsidRPr="00956384" w:rsidRDefault="009C550D" w:rsidP="009C550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D0259" w:rsidRPr="00DC339C" w:rsidRDefault="004D0259" w:rsidP="00E52174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sectPr w:rsidR="004D0259" w:rsidRPr="00DC339C" w:rsidSect="007D70EA"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B3E" w:rsidRDefault="00984B3E" w:rsidP="00FC04D5">
      <w:r>
        <w:separator/>
      </w:r>
    </w:p>
  </w:endnote>
  <w:endnote w:type="continuationSeparator" w:id="0">
    <w:p w:rsidR="00984B3E" w:rsidRDefault="00984B3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2015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53958" w:rsidRPr="00FB1525" w:rsidRDefault="00F539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B15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B15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B152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FB15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860E15" w:rsidRDefault="006177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617797" w:rsidRPr="00D8432A" w:rsidRDefault="00617797" w:rsidP="00A73C5C">
    <w:pPr>
      <w:pStyle w:val="Footer"/>
      <w:jc w:val="cen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860E15" w:rsidRDefault="006177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617797" w:rsidRPr="00D8432A" w:rsidRDefault="00617797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B3E" w:rsidRDefault="00984B3E" w:rsidP="00FC04D5">
      <w:r>
        <w:separator/>
      </w:r>
    </w:p>
  </w:footnote>
  <w:footnote w:type="continuationSeparator" w:id="0">
    <w:p w:rsidR="00984B3E" w:rsidRDefault="00984B3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3B5EBA" w:rsidRDefault="00617797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7797" w:rsidRPr="003B5EBA" w:rsidRDefault="00617797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17797" w:rsidRPr="00AF256D" w:rsidRDefault="00617797" w:rsidP="008D7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57D1">
      <w:rPr>
        <w:rFonts w:ascii="Angsana New" w:hAnsi="Angsana New" w:cs="Angsana New"/>
        <w:sz w:val="32"/>
        <w:szCs w:val="32"/>
        <w:lang w:bidi="th-TH"/>
      </w:rPr>
      <w:t>30</w:t>
    </w:r>
    <w:r w:rsidRPr="006E57D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E57D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E57D1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6E57D1"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35E6F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35E6F">
      <w:rPr>
        <w:rFonts w:ascii="Angsana New" w:hAnsi="Angsana New" w:cs="Angsana New"/>
        <w:sz w:val="32"/>
        <w:szCs w:val="32"/>
        <w:lang w:val="en-US" w:bidi="th-TH"/>
      </w:rPr>
      <w:t>)</w:t>
    </w:r>
  </w:p>
  <w:p w:rsidR="00617797" w:rsidRPr="008D7AF1" w:rsidRDefault="0061779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Default="00617797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7797" w:rsidRPr="003B5EBA" w:rsidRDefault="00617797" w:rsidP="00EA58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17797" w:rsidRPr="00AF256D" w:rsidRDefault="00617797" w:rsidP="008D7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57D1">
      <w:rPr>
        <w:rFonts w:ascii="Angsana New" w:hAnsi="Angsana New" w:cs="Angsana New"/>
        <w:sz w:val="32"/>
        <w:szCs w:val="32"/>
        <w:lang w:bidi="th-TH"/>
      </w:rPr>
      <w:t>30</w:t>
    </w:r>
    <w:r w:rsidRPr="006E57D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6E57D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6E57D1"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17797" w:rsidRPr="008D7AF1" w:rsidRDefault="0061779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3B5EBA" w:rsidRDefault="00617797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7797" w:rsidRPr="003B5EBA" w:rsidRDefault="00617797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17797" w:rsidRPr="00AF256D" w:rsidRDefault="00617797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57E62">
      <w:rPr>
        <w:rFonts w:ascii="Angsana New" w:hAnsi="Angsana New" w:cs="Angsana New"/>
        <w:sz w:val="32"/>
        <w:szCs w:val="32"/>
        <w:lang w:bidi="th-TH"/>
      </w:rPr>
      <w:t>30</w:t>
    </w:r>
    <w:r w:rsidRPr="00A57E62">
      <w:rPr>
        <w:rFonts w:ascii="Angsana New" w:hAnsi="Angsana New" w:cs="Angsana New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A57E62"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17797" w:rsidRPr="00BD79EB" w:rsidRDefault="00617797" w:rsidP="00485DC7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3B5EBA" w:rsidRDefault="00617797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7797" w:rsidRPr="003B5EBA" w:rsidRDefault="00617797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17797" w:rsidRPr="00AF256D" w:rsidRDefault="00617797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57E62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A57E62"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17797" w:rsidRPr="00BD79EB" w:rsidRDefault="00617797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3B5EBA" w:rsidRDefault="00617797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7797" w:rsidRPr="003B5EBA" w:rsidRDefault="00617797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17797" w:rsidRPr="00AF256D" w:rsidRDefault="00617797" w:rsidP="00BD79E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57E62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A57E62"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17797" w:rsidRPr="001C28F5" w:rsidRDefault="00617797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EF3B77"/>
    <w:multiLevelType w:val="hybridMultilevel"/>
    <w:tmpl w:val="70B2F146"/>
    <w:lvl w:ilvl="0" w:tplc="73C273EA">
      <w:start w:val="1"/>
      <w:numFmt w:val="decimal"/>
      <w:lvlText w:val="(%1)"/>
      <w:lvlJc w:val="left"/>
      <w:pPr>
        <w:ind w:left="2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6" w:hanging="360"/>
      </w:pPr>
    </w:lvl>
    <w:lvl w:ilvl="2" w:tplc="0409001B" w:tentative="1">
      <w:start w:val="1"/>
      <w:numFmt w:val="lowerRoman"/>
      <w:lvlText w:val="%3."/>
      <w:lvlJc w:val="right"/>
      <w:pPr>
        <w:ind w:left="3586" w:hanging="180"/>
      </w:pPr>
    </w:lvl>
    <w:lvl w:ilvl="3" w:tplc="0409000F" w:tentative="1">
      <w:start w:val="1"/>
      <w:numFmt w:val="decimal"/>
      <w:lvlText w:val="%4."/>
      <w:lvlJc w:val="left"/>
      <w:pPr>
        <w:ind w:left="4306" w:hanging="360"/>
      </w:pPr>
    </w:lvl>
    <w:lvl w:ilvl="4" w:tplc="04090019" w:tentative="1">
      <w:start w:val="1"/>
      <w:numFmt w:val="lowerLetter"/>
      <w:lvlText w:val="%5."/>
      <w:lvlJc w:val="left"/>
      <w:pPr>
        <w:ind w:left="5026" w:hanging="360"/>
      </w:pPr>
    </w:lvl>
    <w:lvl w:ilvl="5" w:tplc="0409001B" w:tentative="1">
      <w:start w:val="1"/>
      <w:numFmt w:val="lowerRoman"/>
      <w:lvlText w:val="%6."/>
      <w:lvlJc w:val="right"/>
      <w:pPr>
        <w:ind w:left="5746" w:hanging="180"/>
      </w:pPr>
    </w:lvl>
    <w:lvl w:ilvl="6" w:tplc="0409000F" w:tentative="1">
      <w:start w:val="1"/>
      <w:numFmt w:val="decimal"/>
      <w:lvlText w:val="%7."/>
      <w:lvlJc w:val="left"/>
      <w:pPr>
        <w:ind w:left="6466" w:hanging="360"/>
      </w:pPr>
    </w:lvl>
    <w:lvl w:ilvl="7" w:tplc="04090019" w:tentative="1">
      <w:start w:val="1"/>
      <w:numFmt w:val="lowerLetter"/>
      <w:lvlText w:val="%8."/>
      <w:lvlJc w:val="left"/>
      <w:pPr>
        <w:ind w:left="7186" w:hanging="360"/>
      </w:pPr>
    </w:lvl>
    <w:lvl w:ilvl="8" w:tplc="04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9BF23630"/>
    <w:lvl w:ilvl="0" w:tplc="F842AC74">
      <w:numFmt w:val="bullet"/>
      <w:lvlText w:val="•"/>
      <w:lvlJc w:val="left"/>
      <w:pPr>
        <w:ind w:left="1924" w:hanging="360"/>
      </w:pPr>
      <w:rPr>
        <w:rFonts w:ascii="Times New Roman" w:eastAsia="Times New Roman" w:hAnsi="Times New Roman" w:cs="Times New Roman" w:hint="default"/>
      </w:rPr>
    </w:lvl>
    <w:lvl w:ilvl="1" w:tplc="5C548A76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21" w15:restartNumberingAfterBreak="0">
    <w:nsid w:val="4BA53103"/>
    <w:multiLevelType w:val="hybridMultilevel"/>
    <w:tmpl w:val="8D465028"/>
    <w:lvl w:ilvl="0" w:tplc="36F01CFE">
      <w:start w:val="4"/>
      <w:numFmt w:val="decimal"/>
      <w:lvlText w:val="(%1)"/>
      <w:lvlJc w:val="left"/>
      <w:pPr>
        <w:ind w:left="2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6" w:hanging="360"/>
      </w:pPr>
    </w:lvl>
    <w:lvl w:ilvl="2" w:tplc="0409001B" w:tentative="1">
      <w:start w:val="1"/>
      <w:numFmt w:val="lowerRoman"/>
      <w:lvlText w:val="%3."/>
      <w:lvlJc w:val="right"/>
      <w:pPr>
        <w:ind w:left="3946" w:hanging="180"/>
      </w:pPr>
    </w:lvl>
    <w:lvl w:ilvl="3" w:tplc="0409000F" w:tentative="1">
      <w:start w:val="1"/>
      <w:numFmt w:val="decimal"/>
      <w:lvlText w:val="%4."/>
      <w:lvlJc w:val="left"/>
      <w:pPr>
        <w:ind w:left="4666" w:hanging="360"/>
      </w:pPr>
    </w:lvl>
    <w:lvl w:ilvl="4" w:tplc="04090019" w:tentative="1">
      <w:start w:val="1"/>
      <w:numFmt w:val="lowerLetter"/>
      <w:lvlText w:val="%5."/>
      <w:lvlJc w:val="left"/>
      <w:pPr>
        <w:ind w:left="5386" w:hanging="360"/>
      </w:pPr>
    </w:lvl>
    <w:lvl w:ilvl="5" w:tplc="0409001B" w:tentative="1">
      <w:start w:val="1"/>
      <w:numFmt w:val="lowerRoman"/>
      <w:lvlText w:val="%6."/>
      <w:lvlJc w:val="right"/>
      <w:pPr>
        <w:ind w:left="6106" w:hanging="180"/>
      </w:pPr>
    </w:lvl>
    <w:lvl w:ilvl="6" w:tplc="0409000F" w:tentative="1">
      <w:start w:val="1"/>
      <w:numFmt w:val="decimal"/>
      <w:lvlText w:val="%7."/>
      <w:lvlJc w:val="left"/>
      <w:pPr>
        <w:ind w:left="6826" w:hanging="360"/>
      </w:pPr>
    </w:lvl>
    <w:lvl w:ilvl="7" w:tplc="04090019" w:tentative="1">
      <w:start w:val="1"/>
      <w:numFmt w:val="lowerLetter"/>
      <w:lvlText w:val="%8."/>
      <w:lvlJc w:val="left"/>
      <w:pPr>
        <w:ind w:left="7546" w:hanging="360"/>
      </w:pPr>
    </w:lvl>
    <w:lvl w:ilvl="8" w:tplc="040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2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17BB0"/>
    <w:multiLevelType w:val="hybridMultilevel"/>
    <w:tmpl w:val="31E43F98"/>
    <w:lvl w:ilvl="0" w:tplc="9E129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5"/>
  </w:num>
  <w:num w:numId="17">
    <w:abstractNumId w:val="20"/>
  </w:num>
  <w:num w:numId="18">
    <w:abstractNumId w:val="26"/>
  </w:num>
  <w:num w:numId="19">
    <w:abstractNumId w:val="28"/>
  </w:num>
  <w:num w:numId="20">
    <w:abstractNumId w:val="10"/>
  </w:num>
  <w:num w:numId="21">
    <w:abstractNumId w:val="18"/>
  </w:num>
  <w:num w:numId="22">
    <w:abstractNumId w:val="22"/>
  </w:num>
  <w:num w:numId="23">
    <w:abstractNumId w:val="27"/>
  </w:num>
  <w:num w:numId="24">
    <w:abstractNumId w:val="24"/>
  </w:num>
  <w:num w:numId="25">
    <w:abstractNumId w:val="20"/>
  </w:num>
  <w:num w:numId="26">
    <w:abstractNumId w:val="14"/>
  </w:num>
  <w:num w:numId="27">
    <w:abstractNumId w:val="11"/>
  </w:num>
  <w:num w:numId="28">
    <w:abstractNumId w:val="13"/>
  </w:num>
  <w:num w:numId="29">
    <w:abstractNumId w:val="12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qQUAW+dVIywAAAA="/>
  </w:docVars>
  <w:rsids>
    <w:rsidRoot w:val="00B37214"/>
    <w:rsid w:val="000001CA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3D9F"/>
    <w:rsid w:val="000042F9"/>
    <w:rsid w:val="000045B5"/>
    <w:rsid w:val="00004D45"/>
    <w:rsid w:val="000057D4"/>
    <w:rsid w:val="00007392"/>
    <w:rsid w:val="0000739E"/>
    <w:rsid w:val="00007ED1"/>
    <w:rsid w:val="00007FE9"/>
    <w:rsid w:val="00010997"/>
    <w:rsid w:val="00011695"/>
    <w:rsid w:val="0001222E"/>
    <w:rsid w:val="00012CB3"/>
    <w:rsid w:val="00012EF7"/>
    <w:rsid w:val="00013801"/>
    <w:rsid w:val="00013D0D"/>
    <w:rsid w:val="00014229"/>
    <w:rsid w:val="00014519"/>
    <w:rsid w:val="00015615"/>
    <w:rsid w:val="000165FA"/>
    <w:rsid w:val="00016872"/>
    <w:rsid w:val="00016AB9"/>
    <w:rsid w:val="00020F3F"/>
    <w:rsid w:val="00021FF3"/>
    <w:rsid w:val="0002247C"/>
    <w:rsid w:val="000232D6"/>
    <w:rsid w:val="000235EB"/>
    <w:rsid w:val="00023D95"/>
    <w:rsid w:val="00024041"/>
    <w:rsid w:val="00024301"/>
    <w:rsid w:val="000252B5"/>
    <w:rsid w:val="00025993"/>
    <w:rsid w:val="00026523"/>
    <w:rsid w:val="000266CF"/>
    <w:rsid w:val="0002744C"/>
    <w:rsid w:val="00027CED"/>
    <w:rsid w:val="00030960"/>
    <w:rsid w:val="0003173A"/>
    <w:rsid w:val="00031EDC"/>
    <w:rsid w:val="000324A7"/>
    <w:rsid w:val="0003252E"/>
    <w:rsid w:val="000336C0"/>
    <w:rsid w:val="000342AC"/>
    <w:rsid w:val="000346ED"/>
    <w:rsid w:val="00034CFD"/>
    <w:rsid w:val="0003507F"/>
    <w:rsid w:val="000353DF"/>
    <w:rsid w:val="0003684F"/>
    <w:rsid w:val="00037F6E"/>
    <w:rsid w:val="00040E04"/>
    <w:rsid w:val="00040E3F"/>
    <w:rsid w:val="000418A1"/>
    <w:rsid w:val="00041BBD"/>
    <w:rsid w:val="00042A8E"/>
    <w:rsid w:val="00043288"/>
    <w:rsid w:val="00044489"/>
    <w:rsid w:val="0004458E"/>
    <w:rsid w:val="00044E65"/>
    <w:rsid w:val="00044F64"/>
    <w:rsid w:val="00044FB0"/>
    <w:rsid w:val="0004543B"/>
    <w:rsid w:val="00045B2C"/>
    <w:rsid w:val="00046A1B"/>
    <w:rsid w:val="0004718D"/>
    <w:rsid w:val="000472A9"/>
    <w:rsid w:val="0004747C"/>
    <w:rsid w:val="00051121"/>
    <w:rsid w:val="00051978"/>
    <w:rsid w:val="00051BEC"/>
    <w:rsid w:val="00051DBE"/>
    <w:rsid w:val="00051DF9"/>
    <w:rsid w:val="00052250"/>
    <w:rsid w:val="0005255E"/>
    <w:rsid w:val="000527E9"/>
    <w:rsid w:val="00052F11"/>
    <w:rsid w:val="000532F4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511"/>
    <w:rsid w:val="00062DE0"/>
    <w:rsid w:val="000630FB"/>
    <w:rsid w:val="00063C0F"/>
    <w:rsid w:val="00063DCB"/>
    <w:rsid w:val="00064927"/>
    <w:rsid w:val="0006578C"/>
    <w:rsid w:val="00065B57"/>
    <w:rsid w:val="00065B7F"/>
    <w:rsid w:val="00066D5F"/>
    <w:rsid w:val="00067A04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159"/>
    <w:rsid w:val="000862F6"/>
    <w:rsid w:val="00086DA5"/>
    <w:rsid w:val="0008701B"/>
    <w:rsid w:val="0008702C"/>
    <w:rsid w:val="000878C3"/>
    <w:rsid w:val="00087A5A"/>
    <w:rsid w:val="000901EA"/>
    <w:rsid w:val="00090702"/>
    <w:rsid w:val="00090735"/>
    <w:rsid w:val="000907EA"/>
    <w:rsid w:val="00091107"/>
    <w:rsid w:val="00091847"/>
    <w:rsid w:val="00092147"/>
    <w:rsid w:val="000922C3"/>
    <w:rsid w:val="00092433"/>
    <w:rsid w:val="00092927"/>
    <w:rsid w:val="00092A03"/>
    <w:rsid w:val="00092BF4"/>
    <w:rsid w:val="00093725"/>
    <w:rsid w:val="00093E68"/>
    <w:rsid w:val="00093FE5"/>
    <w:rsid w:val="0009412B"/>
    <w:rsid w:val="000948F3"/>
    <w:rsid w:val="00094D99"/>
    <w:rsid w:val="00095004"/>
    <w:rsid w:val="00095950"/>
    <w:rsid w:val="00095A3E"/>
    <w:rsid w:val="00095B5D"/>
    <w:rsid w:val="00095BCF"/>
    <w:rsid w:val="00095CC4"/>
    <w:rsid w:val="00096101"/>
    <w:rsid w:val="0009625A"/>
    <w:rsid w:val="00096AFB"/>
    <w:rsid w:val="0009705C"/>
    <w:rsid w:val="000973E5"/>
    <w:rsid w:val="00097626"/>
    <w:rsid w:val="0009774B"/>
    <w:rsid w:val="00097F4E"/>
    <w:rsid w:val="000A0F75"/>
    <w:rsid w:val="000A153B"/>
    <w:rsid w:val="000A2098"/>
    <w:rsid w:val="000A2156"/>
    <w:rsid w:val="000A2B4B"/>
    <w:rsid w:val="000A2BCD"/>
    <w:rsid w:val="000A2F93"/>
    <w:rsid w:val="000A3C65"/>
    <w:rsid w:val="000A459A"/>
    <w:rsid w:val="000A49EA"/>
    <w:rsid w:val="000A4D44"/>
    <w:rsid w:val="000A57C3"/>
    <w:rsid w:val="000A5C99"/>
    <w:rsid w:val="000A679F"/>
    <w:rsid w:val="000A68F4"/>
    <w:rsid w:val="000A69C3"/>
    <w:rsid w:val="000A77E1"/>
    <w:rsid w:val="000A7949"/>
    <w:rsid w:val="000B0B25"/>
    <w:rsid w:val="000B0D28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9BD"/>
    <w:rsid w:val="000B3FDA"/>
    <w:rsid w:val="000B4201"/>
    <w:rsid w:val="000B4705"/>
    <w:rsid w:val="000B4856"/>
    <w:rsid w:val="000B49F7"/>
    <w:rsid w:val="000B4AC5"/>
    <w:rsid w:val="000B4F1B"/>
    <w:rsid w:val="000B5183"/>
    <w:rsid w:val="000B5983"/>
    <w:rsid w:val="000B5C68"/>
    <w:rsid w:val="000B5DE1"/>
    <w:rsid w:val="000B5F7A"/>
    <w:rsid w:val="000B6421"/>
    <w:rsid w:val="000B677C"/>
    <w:rsid w:val="000B6B31"/>
    <w:rsid w:val="000B7067"/>
    <w:rsid w:val="000B76C7"/>
    <w:rsid w:val="000C03A1"/>
    <w:rsid w:val="000C0415"/>
    <w:rsid w:val="000C0A5B"/>
    <w:rsid w:val="000C0E75"/>
    <w:rsid w:val="000C13B0"/>
    <w:rsid w:val="000C1C7E"/>
    <w:rsid w:val="000C20EE"/>
    <w:rsid w:val="000C3025"/>
    <w:rsid w:val="000C3179"/>
    <w:rsid w:val="000C3672"/>
    <w:rsid w:val="000C3A38"/>
    <w:rsid w:val="000C3C4C"/>
    <w:rsid w:val="000C404D"/>
    <w:rsid w:val="000C4185"/>
    <w:rsid w:val="000C4695"/>
    <w:rsid w:val="000C4F03"/>
    <w:rsid w:val="000C4F2A"/>
    <w:rsid w:val="000C55AF"/>
    <w:rsid w:val="000C5A7F"/>
    <w:rsid w:val="000C5E24"/>
    <w:rsid w:val="000C60CC"/>
    <w:rsid w:val="000C62A3"/>
    <w:rsid w:val="000C638E"/>
    <w:rsid w:val="000C6756"/>
    <w:rsid w:val="000C68C7"/>
    <w:rsid w:val="000C7323"/>
    <w:rsid w:val="000C7DFC"/>
    <w:rsid w:val="000D1258"/>
    <w:rsid w:val="000D2103"/>
    <w:rsid w:val="000D22B4"/>
    <w:rsid w:val="000D2EDE"/>
    <w:rsid w:val="000D31F9"/>
    <w:rsid w:val="000D37D5"/>
    <w:rsid w:val="000D3899"/>
    <w:rsid w:val="000D4782"/>
    <w:rsid w:val="000D4919"/>
    <w:rsid w:val="000D4926"/>
    <w:rsid w:val="000D4A59"/>
    <w:rsid w:val="000D599A"/>
    <w:rsid w:val="000D6A8C"/>
    <w:rsid w:val="000D76D7"/>
    <w:rsid w:val="000D7C48"/>
    <w:rsid w:val="000E0578"/>
    <w:rsid w:val="000E0FDE"/>
    <w:rsid w:val="000E184F"/>
    <w:rsid w:val="000E1C92"/>
    <w:rsid w:val="000E27A6"/>
    <w:rsid w:val="000E349E"/>
    <w:rsid w:val="000E36E3"/>
    <w:rsid w:val="000E3AC2"/>
    <w:rsid w:val="000E3E2A"/>
    <w:rsid w:val="000E3FA7"/>
    <w:rsid w:val="000E4637"/>
    <w:rsid w:val="000E4D8E"/>
    <w:rsid w:val="000E512C"/>
    <w:rsid w:val="000E63B3"/>
    <w:rsid w:val="000E66BF"/>
    <w:rsid w:val="000E701D"/>
    <w:rsid w:val="000E73AF"/>
    <w:rsid w:val="000E7F82"/>
    <w:rsid w:val="000F0EE1"/>
    <w:rsid w:val="000F17C4"/>
    <w:rsid w:val="000F2153"/>
    <w:rsid w:val="000F256A"/>
    <w:rsid w:val="000F2726"/>
    <w:rsid w:val="000F2BCB"/>
    <w:rsid w:val="000F3937"/>
    <w:rsid w:val="000F4AA7"/>
    <w:rsid w:val="000F51F3"/>
    <w:rsid w:val="000F56B9"/>
    <w:rsid w:val="000F5BDA"/>
    <w:rsid w:val="000F5FCE"/>
    <w:rsid w:val="000F68AB"/>
    <w:rsid w:val="000F766A"/>
    <w:rsid w:val="000F7BF9"/>
    <w:rsid w:val="0010007E"/>
    <w:rsid w:val="00100970"/>
    <w:rsid w:val="00100B3C"/>
    <w:rsid w:val="00101573"/>
    <w:rsid w:val="0010161F"/>
    <w:rsid w:val="00101ACF"/>
    <w:rsid w:val="001032EF"/>
    <w:rsid w:val="001042AC"/>
    <w:rsid w:val="00104A19"/>
    <w:rsid w:val="00105903"/>
    <w:rsid w:val="001066EA"/>
    <w:rsid w:val="00112424"/>
    <w:rsid w:val="00112578"/>
    <w:rsid w:val="001126E9"/>
    <w:rsid w:val="0011294C"/>
    <w:rsid w:val="00112B9D"/>
    <w:rsid w:val="001134B6"/>
    <w:rsid w:val="00113CC5"/>
    <w:rsid w:val="00114633"/>
    <w:rsid w:val="00116428"/>
    <w:rsid w:val="00117147"/>
    <w:rsid w:val="0011747C"/>
    <w:rsid w:val="00117A4C"/>
    <w:rsid w:val="00117C30"/>
    <w:rsid w:val="0012005E"/>
    <w:rsid w:val="001201FE"/>
    <w:rsid w:val="00120625"/>
    <w:rsid w:val="001206AB"/>
    <w:rsid w:val="001210D8"/>
    <w:rsid w:val="00121C6C"/>
    <w:rsid w:val="00121EE8"/>
    <w:rsid w:val="00122106"/>
    <w:rsid w:val="00122766"/>
    <w:rsid w:val="00123917"/>
    <w:rsid w:val="00123FB2"/>
    <w:rsid w:val="001252FB"/>
    <w:rsid w:val="0012533F"/>
    <w:rsid w:val="00126069"/>
    <w:rsid w:val="00126275"/>
    <w:rsid w:val="00126AB9"/>
    <w:rsid w:val="0012709F"/>
    <w:rsid w:val="0012768E"/>
    <w:rsid w:val="00127B9E"/>
    <w:rsid w:val="001308E3"/>
    <w:rsid w:val="0013147E"/>
    <w:rsid w:val="00131729"/>
    <w:rsid w:val="00131869"/>
    <w:rsid w:val="00132359"/>
    <w:rsid w:val="00132955"/>
    <w:rsid w:val="00132DA8"/>
    <w:rsid w:val="001341FB"/>
    <w:rsid w:val="00135E6F"/>
    <w:rsid w:val="00136EE3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954"/>
    <w:rsid w:val="00144D73"/>
    <w:rsid w:val="00144E97"/>
    <w:rsid w:val="00145320"/>
    <w:rsid w:val="0014552C"/>
    <w:rsid w:val="0014555F"/>
    <w:rsid w:val="00146178"/>
    <w:rsid w:val="00146F4B"/>
    <w:rsid w:val="001473A3"/>
    <w:rsid w:val="001476EC"/>
    <w:rsid w:val="00147C3D"/>
    <w:rsid w:val="00147EC3"/>
    <w:rsid w:val="00150CA8"/>
    <w:rsid w:val="001513BD"/>
    <w:rsid w:val="0015170D"/>
    <w:rsid w:val="00151EA7"/>
    <w:rsid w:val="001544C6"/>
    <w:rsid w:val="0015457F"/>
    <w:rsid w:val="001546DB"/>
    <w:rsid w:val="00154BCC"/>
    <w:rsid w:val="0015528E"/>
    <w:rsid w:val="001555AE"/>
    <w:rsid w:val="00155C40"/>
    <w:rsid w:val="00155ED5"/>
    <w:rsid w:val="0015630D"/>
    <w:rsid w:val="001564AE"/>
    <w:rsid w:val="001569A1"/>
    <w:rsid w:val="00156C17"/>
    <w:rsid w:val="001571A7"/>
    <w:rsid w:val="001571C9"/>
    <w:rsid w:val="0015769B"/>
    <w:rsid w:val="00157DCD"/>
    <w:rsid w:val="001604AD"/>
    <w:rsid w:val="001605D3"/>
    <w:rsid w:val="00160755"/>
    <w:rsid w:val="00160AC3"/>
    <w:rsid w:val="00160BA7"/>
    <w:rsid w:val="00161CBA"/>
    <w:rsid w:val="00161FDB"/>
    <w:rsid w:val="00162DBD"/>
    <w:rsid w:val="001633CE"/>
    <w:rsid w:val="00164EBE"/>
    <w:rsid w:val="00165C3B"/>
    <w:rsid w:val="00166D50"/>
    <w:rsid w:val="001671D8"/>
    <w:rsid w:val="001672FC"/>
    <w:rsid w:val="00167803"/>
    <w:rsid w:val="00171149"/>
    <w:rsid w:val="00171C03"/>
    <w:rsid w:val="00171DBC"/>
    <w:rsid w:val="00172075"/>
    <w:rsid w:val="001721D3"/>
    <w:rsid w:val="00172729"/>
    <w:rsid w:val="00173ACE"/>
    <w:rsid w:val="00173B86"/>
    <w:rsid w:val="0017429E"/>
    <w:rsid w:val="001744B6"/>
    <w:rsid w:val="00174AB6"/>
    <w:rsid w:val="00174B5A"/>
    <w:rsid w:val="00176A68"/>
    <w:rsid w:val="00176B24"/>
    <w:rsid w:val="00176CBE"/>
    <w:rsid w:val="00177912"/>
    <w:rsid w:val="00177DCC"/>
    <w:rsid w:val="001803B7"/>
    <w:rsid w:val="001803F9"/>
    <w:rsid w:val="0018055E"/>
    <w:rsid w:val="001807DD"/>
    <w:rsid w:val="00180EB0"/>
    <w:rsid w:val="001814B3"/>
    <w:rsid w:val="00181573"/>
    <w:rsid w:val="00181717"/>
    <w:rsid w:val="00181911"/>
    <w:rsid w:val="00181C16"/>
    <w:rsid w:val="00182883"/>
    <w:rsid w:val="001851C8"/>
    <w:rsid w:val="0018560D"/>
    <w:rsid w:val="00186C21"/>
    <w:rsid w:val="00186D2F"/>
    <w:rsid w:val="0018733A"/>
    <w:rsid w:val="00187B4B"/>
    <w:rsid w:val="00187DEA"/>
    <w:rsid w:val="00190FEF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EB"/>
    <w:rsid w:val="001A15CC"/>
    <w:rsid w:val="001A196E"/>
    <w:rsid w:val="001A19C2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5559"/>
    <w:rsid w:val="001A56B6"/>
    <w:rsid w:val="001A5788"/>
    <w:rsid w:val="001A5907"/>
    <w:rsid w:val="001A5C88"/>
    <w:rsid w:val="001A6C22"/>
    <w:rsid w:val="001A6E13"/>
    <w:rsid w:val="001A782C"/>
    <w:rsid w:val="001B01BA"/>
    <w:rsid w:val="001B0365"/>
    <w:rsid w:val="001B0958"/>
    <w:rsid w:val="001B0AE2"/>
    <w:rsid w:val="001B0FE8"/>
    <w:rsid w:val="001B18AA"/>
    <w:rsid w:val="001B302D"/>
    <w:rsid w:val="001B31C5"/>
    <w:rsid w:val="001B33F4"/>
    <w:rsid w:val="001B37C0"/>
    <w:rsid w:val="001B4572"/>
    <w:rsid w:val="001B4735"/>
    <w:rsid w:val="001B4936"/>
    <w:rsid w:val="001B4AE8"/>
    <w:rsid w:val="001B4B13"/>
    <w:rsid w:val="001B4CA2"/>
    <w:rsid w:val="001B52C9"/>
    <w:rsid w:val="001B6EA7"/>
    <w:rsid w:val="001B6F83"/>
    <w:rsid w:val="001B6F8E"/>
    <w:rsid w:val="001B7010"/>
    <w:rsid w:val="001B7809"/>
    <w:rsid w:val="001C0791"/>
    <w:rsid w:val="001C14E9"/>
    <w:rsid w:val="001C216D"/>
    <w:rsid w:val="001C28F5"/>
    <w:rsid w:val="001C309D"/>
    <w:rsid w:val="001C3F56"/>
    <w:rsid w:val="001C40B3"/>
    <w:rsid w:val="001C4568"/>
    <w:rsid w:val="001C4745"/>
    <w:rsid w:val="001C4F19"/>
    <w:rsid w:val="001C53A4"/>
    <w:rsid w:val="001C5CC3"/>
    <w:rsid w:val="001C6AB1"/>
    <w:rsid w:val="001C791E"/>
    <w:rsid w:val="001C7B68"/>
    <w:rsid w:val="001D0497"/>
    <w:rsid w:val="001D0878"/>
    <w:rsid w:val="001D097C"/>
    <w:rsid w:val="001D12F7"/>
    <w:rsid w:val="001D1751"/>
    <w:rsid w:val="001D17AF"/>
    <w:rsid w:val="001D1D55"/>
    <w:rsid w:val="001D23BA"/>
    <w:rsid w:val="001D2DE0"/>
    <w:rsid w:val="001D3A48"/>
    <w:rsid w:val="001D3A5E"/>
    <w:rsid w:val="001D5CB3"/>
    <w:rsid w:val="001D6378"/>
    <w:rsid w:val="001D6CFC"/>
    <w:rsid w:val="001D7050"/>
    <w:rsid w:val="001D7473"/>
    <w:rsid w:val="001D766F"/>
    <w:rsid w:val="001D7F1D"/>
    <w:rsid w:val="001E022B"/>
    <w:rsid w:val="001E0E7E"/>
    <w:rsid w:val="001E17D5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B79"/>
    <w:rsid w:val="001E6CA3"/>
    <w:rsid w:val="001E6F20"/>
    <w:rsid w:val="001E76F3"/>
    <w:rsid w:val="001F0AD4"/>
    <w:rsid w:val="001F0DF5"/>
    <w:rsid w:val="001F0FDE"/>
    <w:rsid w:val="001F1731"/>
    <w:rsid w:val="001F22B0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AD8"/>
    <w:rsid w:val="00201EBA"/>
    <w:rsid w:val="00202D8C"/>
    <w:rsid w:val="00203268"/>
    <w:rsid w:val="0020349D"/>
    <w:rsid w:val="002056E6"/>
    <w:rsid w:val="00205C60"/>
    <w:rsid w:val="00205D5D"/>
    <w:rsid w:val="00205E16"/>
    <w:rsid w:val="00206CCA"/>
    <w:rsid w:val="002074B4"/>
    <w:rsid w:val="002076E8"/>
    <w:rsid w:val="00207EB3"/>
    <w:rsid w:val="00210D11"/>
    <w:rsid w:val="00211F37"/>
    <w:rsid w:val="00211F40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D0B"/>
    <w:rsid w:val="00221ECA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7123"/>
    <w:rsid w:val="00227B0C"/>
    <w:rsid w:val="002314E3"/>
    <w:rsid w:val="002318B2"/>
    <w:rsid w:val="002319FA"/>
    <w:rsid w:val="00231BC8"/>
    <w:rsid w:val="00231ED2"/>
    <w:rsid w:val="002326ED"/>
    <w:rsid w:val="00232A51"/>
    <w:rsid w:val="0023547E"/>
    <w:rsid w:val="002355E4"/>
    <w:rsid w:val="002359E5"/>
    <w:rsid w:val="00235AF4"/>
    <w:rsid w:val="00235B75"/>
    <w:rsid w:val="002379B2"/>
    <w:rsid w:val="002379FA"/>
    <w:rsid w:val="0024149C"/>
    <w:rsid w:val="002414D8"/>
    <w:rsid w:val="00241CC4"/>
    <w:rsid w:val="0024293D"/>
    <w:rsid w:val="00242B7E"/>
    <w:rsid w:val="00242DCD"/>
    <w:rsid w:val="0024331D"/>
    <w:rsid w:val="002434EE"/>
    <w:rsid w:val="0024382F"/>
    <w:rsid w:val="00243C8B"/>
    <w:rsid w:val="00244058"/>
    <w:rsid w:val="002441B2"/>
    <w:rsid w:val="002444CE"/>
    <w:rsid w:val="0024505F"/>
    <w:rsid w:val="00245635"/>
    <w:rsid w:val="00245966"/>
    <w:rsid w:val="00245990"/>
    <w:rsid w:val="00245AFA"/>
    <w:rsid w:val="002467D9"/>
    <w:rsid w:val="00246807"/>
    <w:rsid w:val="00247515"/>
    <w:rsid w:val="00247B58"/>
    <w:rsid w:val="00247E53"/>
    <w:rsid w:val="00247F03"/>
    <w:rsid w:val="00250854"/>
    <w:rsid w:val="00250AEA"/>
    <w:rsid w:val="00250B51"/>
    <w:rsid w:val="00251236"/>
    <w:rsid w:val="00251901"/>
    <w:rsid w:val="00251CDE"/>
    <w:rsid w:val="00251DC0"/>
    <w:rsid w:val="002526B1"/>
    <w:rsid w:val="00252AD0"/>
    <w:rsid w:val="0025362E"/>
    <w:rsid w:val="00253C30"/>
    <w:rsid w:val="00253DBB"/>
    <w:rsid w:val="002541EE"/>
    <w:rsid w:val="002550C4"/>
    <w:rsid w:val="002550EB"/>
    <w:rsid w:val="00255FED"/>
    <w:rsid w:val="002571AF"/>
    <w:rsid w:val="00257525"/>
    <w:rsid w:val="00257D4C"/>
    <w:rsid w:val="00257EF2"/>
    <w:rsid w:val="0026043D"/>
    <w:rsid w:val="00260A9B"/>
    <w:rsid w:val="00260F92"/>
    <w:rsid w:val="0026115B"/>
    <w:rsid w:val="0026198D"/>
    <w:rsid w:val="00261AFB"/>
    <w:rsid w:val="0026220A"/>
    <w:rsid w:val="00262748"/>
    <w:rsid w:val="002634D3"/>
    <w:rsid w:val="0026382F"/>
    <w:rsid w:val="00264A45"/>
    <w:rsid w:val="00264B64"/>
    <w:rsid w:val="00264F6E"/>
    <w:rsid w:val="00265DB5"/>
    <w:rsid w:val="00265EC5"/>
    <w:rsid w:val="00266642"/>
    <w:rsid w:val="002678C6"/>
    <w:rsid w:val="00267997"/>
    <w:rsid w:val="00267A98"/>
    <w:rsid w:val="00267D23"/>
    <w:rsid w:val="00267F0D"/>
    <w:rsid w:val="002707AE"/>
    <w:rsid w:val="00271BF6"/>
    <w:rsid w:val="00271F99"/>
    <w:rsid w:val="00272402"/>
    <w:rsid w:val="0027292C"/>
    <w:rsid w:val="00272E8C"/>
    <w:rsid w:val="00273316"/>
    <w:rsid w:val="00273508"/>
    <w:rsid w:val="002736C8"/>
    <w:rsid w:val="0027370E"/>
    <w:rsid w:val="00273ABE"/>
    <w:rsid w:val="00273D3E"/>
    <w:rsid w:val="00273F36"/>
    <w:rsid w:val="00274033"/>
    <w:rsid w:val="002745FF"/>
    <w:rsid w:val="00274904"/>
    <w:rsid w:val="00275338"/>
    <w:rsid w:val="0027546F"/>
    <w:rsid w:val="00275FC4"/>
    <w:rsid w:val="002764C3"/>
    <w:rsid w:val="00276F71"/>
    <w:rsid w:val="0027710D"/>
    <w:rsid w:val="00277C81"/>
    <w:rsid w:val="00277E24"/>
    <w:rsid w:val="002800F6"/>
    <w:rsid w:val="002816EF"/>
    <w:rsid w:val="00281AA2"/>
    <w:rsid w:val="00281BB7"/>
    <w:rsid w:val="00281CCC"/>
    <w:rsid w:val="0028399E"/>
    <w:rsid w:val="00284AAA"/>
    <w:rsid w:val="00285200"/>
    <w:rsid w:val="00285800"/>
    <w:rsid w:val="00285A49"/>
    <w:rsid w:val="00285D30"/>
    <w:rsid w:val="002860AE"/>
    <w:rsid w:val="00286750"/>
    <w:rsid w:val="00286CBC"/>
    <w:rsid w:val="00287935"/>
    <w:rsid w:val="0029035F"/>
    <w:rsid w:val="00290E8E"/>
    <w:rsid w:val="002913C8"/>
    <w:rsid w:val="002914C9"/>
    <w:rsid w:val="002925B5"/>
    <w:rsid w:val="00292C56"/>
    <w:rsid w:val="00293A29"/>
    <w:rsid w:val="002941AC"/>
    <w:rsid w:val="002945F9"/>
    <w:rsid w:val="002947D6"/>
    <w:rsid w:val="00294B8C"/>
    <w:rsid w:val="00294BAA"/>
    <w:rsid w:val="00294E50"/>
    <w:rsid w:val="002953D7"/>
    <w:rsid w:val="0029568A"/>
    <w:rsid w:val="00295990"/>
    <w:rsid w:val="00295C8B"/>
    <w:rsid w:val="0029654F"/>
    <w:rsid w:val="002A16D4"/>
    <w:rsid w:val="002A1A34"/>
    <w:rsid w:val="002A1E98"/>
    <w:rsid w:val="002A250A"/>
    <w:rsid w:val="002A36B8"/>
    <w:rsid w:val="002A3B3C"/>
    <w:rsid w:val="002A426C"/>
    <w:rsid w:val="002A524F"/>
    <w:rsid w:val="002A5468"/>
    <w:rsid w:val="002A5804"/>
    <w:rsid w:val="002A585A"/>
    <w:rsid w:val="002A739D"/>
    <w:rsid w:val="002A7511"/>
    <w:rsid w:val="002A7E90"/>
    <w:rsid w:val="002A7F68"/>
    <w:rsid w:val="002B1248"/>
    <w:rsid w:val="002B1859"/>
    <w:rsid w:val="002B1AD2"/>
    <w:rsid w:val="002B1D98"/>
    <w:rsid w:val="002B1DF4"/>
    <w:rsid w:val="002B31D2"/>
    <w:rsid w:val="002B36C7"/>
    <w:rsid w:val="002B36CF"/>
    <w:rsid w:val="002B3B38"/>
    <w:rsid w:val="002B4296"/>
    <w:rsid w:val="002B5997"/>
    <w:rsid w:val="002B5ECD"/>
    <w:rsid w:val="002B625A"/>
    <w:rsid w:val="002B6362"/>
    <w:rsid w:val="002B6AC4"/>
    <w:rsid w:val="002B70DB"/>
    <w:rsid w:val="002B7544"/>
    <w:rsid w:val="002B77A2"/>
    <w:rsid w:val="002C0633"/>
    <w:rsid w:val="002C0A75"/>
    <w:rsid w:val="002C0A93"/>
    <w:rsid w:val="002C0E8F"/>
    <w:rsid w:val="002C1E99"/>
    <w:rsid w:val="002C23CD"/>
    <w:rsid w:val="002C26A5"/>
    <w:rsid w:val="002C2922"/>
    <w:rsid w:val="002C4157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1DE0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4FDE"/>
    <w:rsid w:val="002D585C"/>
    <w:rsid w:val="002D5AAB"/>
    <w:rsid w:val="002D5B0C"/>
    <w:rsid w:val="002D6B8B"/>
    <w:rsid w:val="002D6D8A"/>
    <w:rsid w:val="002D73D6"/>
    <w:rsid w:val="002D7427"/>
    <w:rsid w:val="002D775B"/>
    <w:rsid w:val="002D7D30"/>
    <w:rsid w:val="002E0822"/>
    <w:rsid w:val="002E25F9"/>
    <w:rsid w:val="002E304B"/>
    <w:rsid w:val="002E32CD"/>
    <w:rsid w:val="002E433F"/>
    <w:rsid w:val="002E4FBA"/>
    <w:rsid w:val="002E5832"/>
    <w:rsid w:val="002E70BA"/>
    <w:rsid w:val="002E785A"/>
    <w:rsid w:val="002E7BD5"/>
    <w:rsid w:val="002F03C2"/>
    <w:rsid w:val="002F0B16"/>
    <w:rsid w:val="002F112F"/>
    <w:rsid w:val="002F21C0"/>
    <w:rsid w:val="002F2CAA"/>
    <w:rsid w:val="002F6540"/>
    <w:rsid w:val="002F69CD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B32"/>
    <w:rsid w:val="00304BC6"/>
    <w:rsid w:val="00304FDB"/>
    <w:rsid w:val="00305400"/>
    <w:rsid w:val="00305E73"/>
    <w:rsid w:val="00306D33"/>
    <w:rsid w:val="00307ABE"/>
    <w:rsid w:val="00307E2B"/>
    <w:rsid w:val="00310512"/>
    <w:rsid w:val="00310AB5"/>
    <w:rsid w:val="003114DD"/>
    <w:rsid w:val="0031160F"/>
    <w:rsid w:val="003116E5"/>
    <w:rsid w:val="00311C57"/>
    <w:rsid w:val="00312F36"/>
    <w:rsid w:val="003133FF"/>
    <w:rsid w:val="00313B59"/>
    <w:rsid w:val="00313E41"/>
    <w:rsid w:val="00314246"/>
    <w:rsid w:val="003142E2"/>
    <w:rsid w:val="0031470A"/>
    <w:rsid w:val="003152E9"/>
    <w:rsid w:val="003158D9"/>
    <w:rsid w:val="00315FC3"/>
    <w:rsid w:val="003163ED"/>
    <w:rsid w:val="00317530"/>
    <w:rsid w:val="003201E3"/>
    <w:rsid w:val="00320B2A"/>
    <w:rsid w:val="003210B0"/>
    <w:rsid w:val="003214B2"/>
    <w:rsid w:val="0032316A"/>
    <w:rsid w:val="003235D5"/>
    <w:rsid w:val="00323846"/>
    <w:rsid w:val="003246D3"/>
    <w:rsid w:val="00324B53"/>
    <w:rsid w:val="00324BF9"/>
    <w:rsid w:val="00324E47"/>
    <w:rsid w:val="00325B55"/>
    <w:rsid w:val="003274FE"/>
    <w:rsid w:val="0033026F"/>
    <w:rsid w:val="003302C0"/>
    <w:rsid w:val="00330356"/>
    <w:rsid w:val="0033040D"/>
    <w:rsid w:val="003307A8"/>
    <w:rsid w:val="00332BC9"/>
    <w:rsid w:val="00334D4D"/>
    <w:rsid w:val="00335913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1A1E"/>
    <w:rsid w:val="0034231D"/>
    <w:rsid w:val="003427AA"/>
    <w:rsid w:val="00342EBA"/>
    <w:rsid w:val="00342FCF"/>
    <w:rsid w:val="00343199"/>
    <w:rsid w:val="00344CC4"/>
    <w:rsid w:val="0034516F"/>
    <w:rsid w:val="0034595F"/>
    <w:rsid w:val="0034604C"/>
    <w:rsid w:val="0034646D"/>
    <w:rsid w:val="00347169"/>
    <w:rsid w:val="0034773E"/>
    <w:rsid w:val="003478E9"/>
    <w:rsid w:val="00350621"/>
    <w:rsid w:val="00352591"/>
    <w:rsid w:val="00352798"/>
    <w:rsid w:val="003535B6"/>
    <w:rsid w:val="00353DD1"/>
    <w:rsid w:val="003543F4"/>
    <w:rsid w:val="00354A85"/>
    <w:rsid w:val="00354EE2"/>
    <w:rsid w:val="00355F42"/>
    <w:rsid w:val="00356D7E"/>
    <w:rsid w:val="00357909"/>
    <w:rsid w:val="00360720"/>
    <w:rsid w:val="00360F18"/>
    <w:rsid w:val="00361397"/>
    <w:rsid w:val="003616AB"/>
    <w:rsid w:val="003623A0"/>
    <w:rsid w:val="003639E2"/>
    <w:rsid w:val="00363BB5"/>
    <w:rsid w:val="003644B7"/>
    <w:rsid w:val="00364BE2"/>
    <w:rsid w:val="00364EDE"/>
    <w:rsid w:val="00364F8D"/>
    <w:rsid w:val="003652A0"/>
    <w:rsid w:val="003652FF"/>
    <w:rsid w:val="0036654D"/>
    <w:rsid w:val="00367145"/>
    <w:rsid w:val="00367C4E"/>
    <w:rsid w:val="00370E81"/>
    <w:rsid w:val="00371810"/>
    <w:rsid w:val="00371D4F"/>
    <w:rsid w:val="00372480"/>
    <w:rsid w:val="00372CB7"/>
    <w:rsid w:val="00372D4B"/>
    <w:rsid w:val="00372F31"/>
    <w:rsid w:val="003732C4"/>
    <w:rsid w:val="00374142"/>
    <w:rsid w:val="00374A45"/>
    <w:rsid w:val="0037615D"/>
    <w:rsid w:val="003765DF"/>
    <w:rsid w:val="00376718"/>
    <w:rsid w:val="00376C88"/>
    <w:rsid w:val="00376CE1"/>
    <w:rsid w:val="003773EF"/>
    <w:rsid w:val="003777D3"/>
    <w:rsid w:val="00377C7B"/>
    <w:rsid w:val="00380C9C"/>
    <w:rsid w:val="003815F1"/>
    <w:rsid w:val="00382236"/>
    <w:rsid w:val="00382C71"/>
    <w:rsid w:val="00382CBD"/>
    <w:rsid w:val="00382F0C"/>
    <w:rsid w:val="003830B3"/>
    <w:rsid w:val="0038412B"/>
    <w:rsid w:val="00384359"/>
    <w:rsid w:val="00385BD5"/>
    <w:rsid w:val="00385C2A"/>
    <w:rsid w:val="00385E5A"/>
    <w:rsid w:val="00386430"/>
    <w:rsid w:val="003872A4"/>
    <w:rsid w:val="00387372"/>
    <w:rsid w:val="00387ACC"/>
    <w:rsid w:val="00387BC2"/>
    <w:rsid w:val="00390D2E"/>
    <w:rsid w:val="00390D48"/>
    <w:rsid w:val="003911D5"/>
    <w:rsid w:val="00391F61"/>
    <w:rsid w:val="00393085"/>
    <w:rsid w:val="00393103"/>
    <w:rsid w:val="00393170"/>
    <w:rsid w:val="0039412C"/>
    <w:rsid w:val="003943DC"/>
    <w:rsid w:val="00394577"/>
    <w:rsid w:val="00394A24"/>
    <w:rsid w:val="00395712"/>
    <w:rsid w:val="003957DD"/>
    <w:rsid w:val="00396F9E"/>
    <w:rsid w:val="00397AF1"/>
    <w:rsid w:val="00397BFF"/>
    <w:rsid w:val="003A0392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E6D"/>
    <w:rsid w:val="003B078C"/>
    <w:rsid w:val="003B0F3E"/>
    <w:rsid w:val="003B1253"/>
    <w:rsid w:val="003B27A0"/>
    <w:rsid w:val="003B2B24"/>
    <w:rsid w:val="003B38B6"/>
    <w:rsid w:val="003B3A5C"/>
    <w:rsid w:val="003B516E"/>
    <w:rsid w:val="003B53D2"/>
    <w:rsid w:val="003B5AFE"/>
    <w:rsid w:val="003B5C74"/>
    <w:rsid w:val="003B5EBA"/>
    <w:rsid w:val="003B6023"/>
    <w:rsid w:val="003B6B39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39A"/>
    <w:rsid w:val="003C781F"/>
    <w:rsid w:val="003C7875"/>
    <w:rsid w:val="003D0613"/>
    <w:rsid w:val="003D196B"/>
    <w:rsid w:val="003D1B06"/>
    <w:rsid w:val="003D1D13"/>
    <w:rsid w:val="003D1F21"/>
    <w:rsid w:val="003D2C24"/>
    <w:rsid w:val="003D3724"/>
    <w:rsid w:val="003D3DF0"/>
    <w:rsid w:val="003D417C"/>
    <w:rsid w:val="003D5BDD"/>
    <w:rsid w:val="003D69E6"/>
    <w:rsid w:val="003D7206"/>
    <w:rsid w:val="003D7705"/>
    <w:rsid w:val="003D7B93"/>
    <w:rsid w:val="003D7E3B"/>
    <w:rsid w:val="003E1282"/>
    <w:rsid w:val="003E147A"/>
    <w:rsid w:val="003E150F"/>
    <w:rsid w:val="003E195F"/>
    <w:rsid w:val="003E19FB"/>
    <w:rsid w:val="003E2ADC"/>
    <w:rsid w:val="003E43CC"/>
    <w:rsid w:val="003E49C3"/>
    <w:rsid w:val="003E49DC"/>
    <w:rsid w:val="003E4C61"/>
    <w:rsid w:val="003E5CC4"/>
    <w:rsid w:val="003E64B8"/>
    <w:rsid w:val="003E6504"/>
    <w:rsid w:val="003E65C1"/>
    <w:rsid w:val="003E6778"/>
    <w:rsid w:val="003E73E7"/>
    <w:rsid w:val="003E74AE"/>
    <w:rsid w:val="003E7FBE"/>
    <w:rsid w:val="003F07C1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107"/>
    <w:rsid w:val="003F5804"/>
    <w:rsid w:val="003F6816"/>
    <w:rsid w:val="003F6D3D"/>
    <w:rsid w:val="003F6DAA"/>
    <w:rsid w:val="003F70BE"/>
    <w:rsid w:val="003F774C"/>
    <w:rsid w:val="004001CF"/>
    <w:rsid w:val="00401383"/>
    <w:rsid w:val="0040205B"/>
    <w:rsid w:val="0040224C"/>
    <w:rsid w:val="00402622"/>
    <w:rsid w:val="0040312D"/>
    <w:rsid w:val="004033D0"/>
    <w:rsid w:val="00404850"/>
    <w:rsid w:val="004051B7"/>
    <w:rsid w:val="00405450"/>
    <w:rsid w:val="00405E40"/>
    <w:rsid w:val="00405FB1"/>
    <w:rsid w:val="00406561"/>
    <w:rsid w:val="00406820"/>
    <w:rsid w:val="00407161"/>
    <w:rsid w:val="0040749F"/>
    <w:rsid w:val="00407583"/>
    <w:rsid w:val="00407769"/>
    <w:rsid w:val="00407CB9"/>
    <w:rsid w:val="00407CDE"/>
    <w:rsid w:val="00407D97"/>
    <w:rsid w:val="00407EFE"/>
    <w:rsid w:val="0041079B"/>
    <w:rsid w:val="0041097F"/>
    <w:rsid w:val="00410D8F"/>
    <w:rsid w:val="0041130A"/>
    <w:rsid w:val="00411527"/>
    <w:rsid w:val="004115F5"/>
    <w:rsid w:val="00412B74"/>
    <w:rsid w:val="00412FF0"/>
    <w:rsid w:val="00413924"/>
    <w:rsid w:val="004149AA"/>
    <w:rsid w:val="00415050"/>
    <w:rsid w:val="004150E2"/>
    <w:rsid w:val="004151BA"/>
    <w:rsid w:val="00415858"/>
    <w:rsid w:val="00415CF7"/>
    <w:rsid w:val="00416733"/>
    <w:rsid w:val="004169E5"/>
    <w:rsid w:val="0041701B"/>
    <w:rsid w:val="00417761"/>
    <w:rsid w:val="00417820"/>
    <w:rsid w:val="004179C0"/>
    <w:rsid w:val="00417AC0"/>
    <w:rsid w:val="00417E2C"/>
    <w:rsid w:val="00420080"/>
    <w:rsid w:val="0042020E"/>
    <w:rsid w:val="0042074F"/>
    <w:rsid w:val="0042099D"/>
    <w:rsid w:val="00420BCE"/>
    <w:rsid w:val="00420C36"/>
    <w:rsid w:val="00421296"/>
    <w:rsid w:val="00421490"/>
    <w:rsid w:val="00421EE1"/>
    <w:rsid w:val="004223A9"/>
    <w:rsid w:val="00423856"/>
    <w:rsid w:val="00423A5C"/>
    <w:rsid w:val="0042487A"/>
    <w:rsid w:val="00424A03"/>
    <w:rsid w:val="004250BA"/>
    <w:rsid w:val="004253C3"/>
    <w:rsid w:val="004255F2"/>
    <w:rsid w:val="00425EBF"/>
    <w:rsid w:val="004263B5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C13"/>
    <w:rsid w:val="00431FC5"/>
    <w:rsid w:val="00432DC5"/>
    <w:rsid w:val="004334A6"/>
    <w:rsid w:val="00433AD6"/>
    <w:rsid w:val="00433B55"/>
    <w:rsid w:val="00433FE7"/>
    <w:rsid w:val="004340FF"/>
    <w:rsid w:val="004342F4"/>
    <w:rsid w:val="00434878"/>
    <w:rsid w:val="00435725"/>
    <w:rsid w:val="004365DE"/>
    <w:rsid w:val="004370E8"/>
    <w:rsid w:val="00437818"/>
    <w:rsid w:val="00441C2C"/>
    <w:rsid w:val="00442711"/>
    <w:rsid w:val="00442AC9"/>
    <w:rsid w:val="0044366E"/>
    <w:rsid w:val="0044370E"/>
    <w:rsid w:val="004437CA"/>
    <w:rsid w:val="00443A8D"/>
    <w:rsid w:val="00443AB4"/>
    <w:rsid w:val="00443D20"/>
    <w:rsid w:val="0044481A"/>
    <w:rsid w:val="004455EA"/>
    <w:rsid w:val="00445CE7"/>
    <w:rsid w:val="00445F8F"/>
    <w:rsid w:val="00446432"/>
    <w:rsid w:val="00446F2D"/>
    <w:rsid w:val="0044720D"/>
    <w:rsid w:val="004477B1"/>
    <w:rsid w:val="004479C8"/>
    <w:rsid w:val="004501C2"/>
    <w:rsid w:val="00450896"/>
    <w:rsid w:val="00451ED3"/>
    <w:rsid w:val="00452105"/>
    <w:rsid w:val="004521E9"/>
    <w:rsid w:val="00452A7B"/>
    <w:rsid w:val="00452D0B"/>
    <w:rsid w:val="0045349D"/>
    <w:rsid w:val="00453691"/>
    <w:rsid w:val="00453A2E"/>
    <w:rsid w:val="0045514D"/>
    <w:rsid w:val="0045549C"/>
    <w:rsid w:val="00455A3C"/>
    <w:rsid w:val="00455AD0"/>
    <w:rsid w:val="00456033"/>
    <w:rsid w:val="00456572"/>
    <w:rsid w:val="00456F78"/>
    <w:rsid w:val="00456F9F"/>
    <w:rsid w:val="00460307"/>
    <w:rsid w:val="00461625"/>
    <w:rsid w:val="00461F56"/>
    <w:rsid w:val="00462C7C"/>
    <w:rsid w:val="00462D6B"/>
    <w:rsid w:val="00462F7B"/>
    <w:rsid w:val="0046337A"/>
    <w:rsid w:val="0046388A"/>
    <w:rsid w:val="00464011"/>
    <w:rsid w:val="004656F8"/>
    <w:rsid w:val="00465BB6"/>
    <w:rsid w:val="0046712E"/>
    <w:rsid w:val="0047026B"/>
    <w:rsid w:val="004709C1"/>
    <w:rsid w:val="00471350"/>
    <w:rsid w:val="00471937"/>
    <w:rsid w:val="0047220F"/>
    <w:rsid w:val="00474155"/>
    <w:rsid w:val="004743A5"/>
    <w:rsid w:val="004747EB"/>
    <w:rsid w:val="00474910"/>
    <w:rsid w:val="00474DDB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1FE5"/>
    <w:rsid w:val="00482911"/>
    <w:rsid w:val="00482FCD"/>
    <w:rsid w:val="00483133"/>
    <w:rsid w:val="004849E2"/>
    <w:rsid w:val="00484DFA"/>
    <w:rsid w:val="00485DC7"/>
    <w:rsid w:val="00486B4E"/>
    <w:rsid w:val="0048779B"/>
    <w:rsid w:val="00487C44"/>
    <w:rsid w:val="00487ECB"/>
    <w:rsid w:val="00487FDB"/>
    <w:rsid w:val="00490812"/>
    <w:rsid w:val="00490B0A"/>
    <w:rsid w:val="00490D92"/>
    <w:rsid w:val="00490FCE"/>
    <w:rsid w:val="0049104B"/>
    <w:rsid w:val="00491C53"/>
    <w:rsid w:val="00491D82"/>
    <w:rsid w:val="0049384E"/>
    <w:rsid w:val="004939C0"/>
    <w:rsid w:val="00494750"/>
    <w:rsid w:val="004949E4"/>
    <w:rsid w:val="00494A1E"/>
    <w:rsid w:val="00494E43"/>
    <w:rsid w:val="00496A60"/>
    <w:rsid w:val="00496B1D"/>
    <w:rsid w:val="00496BA2"/>
    <w:rsid w:val="00496CD8"/>
    <w:rsid w:val="0049707D"/>
    <w:rsid w:val="0049795C"/>
    <w:rsid w:val="004A046F"/>
    <w:rsid w:val="004A1AAC"/>
    <w:rsid w:val="004A1D96"/>
    <w:rsid w:val="004A3246"/>
    <w:rsid w:val="004A4424"/>
    <w:rsid w:val="004A45D6"/>
    <w:rsid w:val="004A4DCF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F16"/>
    <w:rsid w:val="004B1D9C"/>
    <w:rsid w:val="004B1F2C"/>
    <w:rsid w:val="004B2220"/>
    <w:rsid w:val="004B3AFC"/>
    <w:rsid w:val="004B4272"/>
    <w:rsid w:val="004B4290"/>
    <w:rsid w:val="004B4E26"/>
    <w:rsid w:val="004B55B4"/>
    <w:rsid w:val="004B6FEC"/>
    <w:rsid w:val="004B71BE"/>
    <w:rsid w:val="004B7842"/>
    <w:rsid w:val="004B79CB"/>
    <w:rsid w:val="004B7B76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2ADA"/>
    <w:rsid w:val="004C303E"/>
    <w:rsid w:val="004C3123"/>
    <w:rsid w:val="004C32CC"/>
    <w:rsid w:val="004C3551"/>
    <w:rsid w:val="004C3809"/>
    <w:rsid w:val="004C449F"/>
    <w:rsid w:val="004C4A61"/>
    <w:rsid w:val="004C4E91"/>
    <w:rsid w:val="004C53A1"/>
    <w:rsid w:val="004C582F"/>
    <w:rsid w:val="004C5DFE"/>
    <w:rsid w:val="004C738D"/>
    <w:rsid w:val="004C765A"/>
    <w:rsid w:val="004C7997"/>
    <w:rsid w:val="004D0259"/>
    <w:rsid w:val="004D07AB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2F4"/>
    <w:rsid w:val="004D36F2"/>
    <w:rsid w:val="004D38C1"/>
    <w:rsid w:val="004D45A4"/>
    <w:rsid w:val="004D4613"/>
    <w:rsid w:val="004D4AB1"/>
    <w:rsid w:val="004D4C63"/>
    <w:rsid w:val="004D4CA5"/>
    <w:rsid w:val="004D53F9"/>
    <w:rsid w:val="004D5E67"/>
    <w:rsid w:val="004D63AF"/>
    <w:rsid w:val="004D660F"/>
    <w:rsid w:val="004D66A8"/>
    <w:rsid w:val="004D6728"/>
    <w:rsid w:val="004D6E57"/>
    <w:rsid w:val="004D6FCA"/>
    <w:rsid w:val="004D7525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197"/>
    <w:rsid w:val="004E3A1B"/>
    <w:rsid w:val="004E3AC5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F0119"/>
    <w:rsid w:val="004F03C1"/>
    <w:rsid w:val="004F1474"/>
    <w:rsid w:val="004F16C9"/>
    <w:rsid w:val="004F16EA"/>
    <w:rsid w:val="004F197A"/>
    <w:rsid w:val="004F2118"/>
    <w:rsid w:val="004F2D5B"/>
    <w:rsid w:val="004F2E48"/>
    <w:rsid w:val="004F34C7"/>
    <w:rsid w:val="004F38D7"/>
    <w:rsid w:val="004F43FD"/>
    <w:rsid w:val="004F46DD"/>
    <w:rsid w:val="004F4D7E"/>
    <w:rsid w:val="004F4E02"/>
    <w:rsid w:val="004F4FA3"/>
    <w:rsid w:val="004F63E8"/>
    <w:rsid w:val="004F651C"/>
    <w:rsid w:val="004F6709"/>
    <w:rsid w:val="004F6865"/>
    <w:rsid w:val="004F68F0"/>
    <w:rsid w:val="004F6929"/>
    <w:rsid w:val="004F739B"/>
    <w:rsid w:val="004F7D8C"/>
    <w:rsid w:val="0050052E"/>
    <w:rsid w:val="0050056C"/>
    <w:rsid w:val="00500C91"/>
    <w:rsid w:val="00501352"/>
    <w:rsid w:val="005018EF"/>
    <w:rsid w:val="00501ADC"/>
    <w:rsid w:val="00501B83"/>
    <w:rsid w:val="00502251"/>
    <w:rsid w:val="005029B8"/>
    <w:rsid w:val="00503317"/>
    <w:rsid w:val="00503D46"/>
    <w:rsid w:val="0050527B"/>
    <w:rsid w:val="00505828"/>
    <w:rsid w:val="00505E20"/>
    <w:rsid w:val="005061DE"/>
    <w:rsid w:val="00506279"/>
    <w:rsid w:val="00507894"/>
    <w:rsid w:val="00507A3B"/>
    <w:rsid w:val="005105FA"/>
    <w:rsid w:val="00510D5D"/>
    <w:rsid w:val="00510E50"/>
    <w:rsid w:val="00511ED5"/>
    <w:rsid w:val="005125A8"/>
    <w:rsid w:val="005125F2"/>
    <w:rsid w:val="00512908"/>
    <w:rsid w:val="005134A4"/>
    <w:rsid w:val="005154BA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405D"/>
    <w:rsid w:val="0052477D"/>
    <w:rsid w:val="00524F6A"/>
    <w:rsid w:val="005260C4"/>
    <w:rsid w:val="005272F4"/>
    <w:rsid w:val="0052751E"/>
    <w:rsid w:val="005311C6"/>
    <w:rsid w:val="00531665"/>
    <w:rsid w:val="005321A4"/>
    <w:rsid w:val="00533C8B"/>
    <w:rsid w:val="00534BDA"/>
    <w:rsid w:val="005355C4"/>
    <w:rsid w:val="005355E9"/>
    <w:rsid w:val="00535E34"/>
    <w:rsid w:val="005364A3"/>
    <w:rsid w:val="005372AD"/>
    <w:rsid w:val="005373C2"/>
    <w:rsid w:val="00537A0B"/>
    <w:rsid w:val="0054073B"/>
    <w:rsid w:val="00540A35"/>
    <w:rsid w:val="00540A8B"/>
    <w:rsid w:val="00540EF7"/>
    <w:rsid w:val="0054121F"/>
    <w:rsid w:val="00541890"/>
    <w:rsid w:val="00541D09"/>
    <w:rsid w:val="00542710"/>
    <w:rsid w:val="005429C1"/>
    <w:rsid w:val="005437A4"/>
    <w:rsid w:val="00544643"/>
    <w:rsid w:val="00546D9C"/>
    <w:rsid w:val="00546DB3"/>
    <w:rsid w:val="00547DD9"/>
    <w:rsid w:val="00547F95"/>
    <w:rsid w:val="00550893"/>
    <w:rsid w:val="00550A6E"/>
    <w:rsid w:val="00550F61"/>
    <w:rsid w:val="00551616"/>
    <w:rsid w:val="0055166E"/>
    <w:rsid w:val="00551DF0"/>
    <w:rsid w:val="00552175"/>
    <w:rsid w:val="00552F06"/>
    <w:rsid w:val="005531E3"/>
    <w:rsid w:val="00553733"/>
    <w:rsid w:val="00553E82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DC0"/>
    <w:rsid w:val="00560E43"/>
    <w:rsid w:val="00560EEC"/>
    <w:rsid w:val="00561FED"/>
    <w:rsid w:val="0056256F"/>
    <w:rsid w:val="00562758"/>
    <w:rsid w:val="00562CAF"/>
    <w:rsid w:val="0056369E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78D1"/>
    <w:rsid w:val="00570093"/>
    <w:rsid w:val="00570866"/>
    <w:rsid w:val="00570956"/>
    <w:rsid w:val="00571447"/>
    <w:rsid w:val="00571D98"/>
    <w:rsid w:val="00573131"/>
    <w:rsid w:val="00573650"/>
    <w:rsid w:val="00574B0A"/>
    <w:rsid w:val="00574B42"/>
    <w:rsid w:val="005751D8"/>
    <w:rsid w:val="00575534"/>
    <w:rsid w:val="0057607F"/>
    <w:rsid w:val="00577184"/>
    <w:rsid w:val="00580917"/>
    <w:rsid w:val="00580B9B"/>
    <w:rsid w:val="005815FD"/>
    <w:rsid w:val="00581ED8"/>
    <w:rsid w:val="005820D9"/>
    <w:rsid w:val="0058248B"/>
    <w:rsid w:val="005824A7"/>
    <w:rsid w:val="005827D8"/>
    <w:rsid w:val="00583DD0"/>
    <w:rsid w:val="005840A2"/>
    <w:rsid w:val="00584749"/>
    <w:rsid w:val="00584A37"/>
    <w:rsid w:val="005851A7"/>
    <w:rsid w:val="005851FF"/>
    <w:rsid w:val="00585B08"/>
    <w:rsid w:val="00585B42"/>
    <w:rsid w:val="00585D12"/>
    <w:rsid w:val="005862A4"/>
    <w:rsid w:val="00587358"/>
    <w:rsid w:val="0058769E"/>
    <w:rsid w:val="00587E1B"/>
    <w:rsid w:val="0059081E"/>
    <w:rsid w:val="00590A7D"/>
    <w:rsid w:val="0059125B"/>
    <w:rsid w:val="00591DD7"/>
    <w:rsid w:val="00592483"/>
    <w:rsid w:val="005924E0"/>
    <w:rsid w:val="0059258E"/>
    <w:rsid w:val="00592EE7"/>
    <w:rsid w:val="0059389C"/>
    <w:rsid w:val="00593B85"/>
    <w:rsid w:val="00594CEA"/>
    <w:rsid w:val="005953A0"/>
    <w:rsid w:val="0059666F"/>
    <w:rsid w:val="005966EE"/>
    <w:rsid w:val="00596974"/>
    <w:rsid w:val="005971DC"/>
    <w:rsid w:val="00597241"/>
    <w:rsid w:val="005976AE"/>
    <w:rsid w:val="005979B9"/>
    <w:rsid w:val="005A13E8"/>
    <w:rsid w:val="005A13EC"/>
    <w:rsid w:val="005A1659"/>
    <w:rsid w:val="005A2652"/>
    <w:rsid w:val="005A41DA"/>
    <w:rsid w:val="005A47D8"/>
    <w:rsid w:val="005A59E7"/>
    <w:rsid w:val="005A6401"/>
    <w:rsid w:val="005A64BD"/>
    <w:rsid w:val="005A6520"/>
    <w:rsid w:val="005A697E"/>
    <w:rsid w:val="005A7458"/>
    <w:rsid w:val="005A7549"/>
    <w:rsid w:val="005A774E"/>
    <w:rsid w:val="005B00ED"/>
    <w:rsid w:val="005B01DC"/>
    <w:rsid w:val="005B09AA"/>
    <w:rsid w:val="005B0C0F"/>
    <w:rsid w:val="005B1647"/>
    <w:rsid w:val="005B2240"/>
    <w:rsid w:val="005B27D2"/>
    <w:rsid w:val="005B3F6D"/>
    <w:rsid w:val="005B443A"/>
    <w:rsid w:val="005B46C8"/>
    <w:rsid w:val="005B46F2"/>
    <w:rsid w:val="005B5495"/>
    <w:rsid w:val="005B5D31"/>
    <w:rsid w:val="005B623A"/>
    <w:rsid w:val="005B6CB0"/>
    <w:rsid w:val="005B7260"/>
    <w:rsid w:val="005B7BC1"/>
    <w:rsid w:val="005B7EAF"/>
    <w:rsid w:val="005C0904"/>
    <w:rsid w:val="005C09EE"/>
    <w:rsid w:val="005C0CF0"/>
    <w:rsid w:val="005C0D58"/>
    <w:rsid w:val="005C207B"/>
    <w:rsid w:val="005C45FF"/>
    <w:rsid w:val="005C505B"/>
    <w:rsid w:val="005C5544"/>
    <w:rsid w:val="005C5E8B"/>
    <w:rsid w:val="005C6243"/>
    <w:rsid w:val="005C68A5"/>
    <w:rsid w:val="005C6E5E"/>
    <w:rsid w:val="005C7B61"/>
    <w:rsid w:val="005C7C50"/>
    <w:rsid w:val="005D02ED"/>
    <w:rsid w:val="005D0836"/>
    <w:rsid w:val="005D0890"/>
    <w:rsid w:val="005D2799"/>
    <w:rsid w:val="005D27C2"/>
    <w:rsid w:val="005D2BDA"/>
    <w:rsid w:val="005D32D9"/>
    <w:rsid w:val="005D339C"/>
    <w:rsid w:val="005D3B9D"/>
    <w:rsid w:val="005D482F"/>
    <w:rsid w:val="005D4F33"/>
    <w:rsid w:val="005D5909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510D"/>
    <w:rsid w:val="005E5753"/>
    <w:rsid w:val="005E5C35"/>
    <w:rsid w:val="005E6052"/>
    <w:rsid w:val="005E6306"/>
    <w:rsid w:val="005E6BDF"/>
    <w:rsid w:val="005E75B4"/>
    <w:rsid w:val="005E77AD"/>
    <w:rsid w:val="005F0AC2"/>
    <w:rsid w:val="005F14CE"/>
    <w:rsid w:val="005F1503"/>
    <w:rsid w:val="005F2409"/>
    <w:rsid w:val="005F28FC"/>
    <w:rsid w:val="005F2AEA"/>
    <w:rsid w:val="005F2E32"/>
    <w:rsid w:val="005F36A9"/>
    <w:rsid w:val="005F4138"/>
    <w:rsid w:val="005F48AD"/>
    <w:rsid w:val="005F4EB2"/>
    <w:rsid w:val="005F50D9"/>
    <w:rsid w:val="005F561F"/>
    <w:rsid w:val="005F567E"/>
    <w:rsid w:val="005F5AF7"/>
    <w:rsid w:val="005F6916"/>
    <w:rsid w:val="005F6E8F"/>
    <w:rsid w:val="0060047D"/>
    <w:rsid w:val="00600CDA"/>
    <w:rsid w:val="0060170F"/>
    <w:rsid w:val="006023AB"/>
    <w:rsid w:val="0060241F"/>
    <w:rsid w:val="00602F94"/>
    <w:rsid w:val="006040CE"/>
    <w:rsid w:val="006040FB"/>
    <w:rsid w:val="0060432B"/>
    <w:rsid w:val="00604CEF"/>
    <w:rsid w:val="00605453"/>
    <w:rsid w:val="00605A58"/>
    <w:rsid w:val="00606190"/>
    <w:rsid w:val="0060619C"/>
    <w:rsid w:val="0060686E"/>
    <w:rsid w:val="00607C52"/>
    <w:rsid w:val="00607DB0"/>
    <w:rsid w:val="0061035A"/>
    <w:rsid w:val="00610CA6"/>
    <w:rsid w:val="006110E0"/>
    <w:rsid w:val="0061115C"/>
    <w:rsid w:val="00611B50"/>
    <w:rsid w:val="00611B70"/>
    <w:rsid w:val="00611CEE"/>
    <w:rsid w:val="00611D37"/>
    <w:rsid w:val="006120CD"/>
    <w:rsid w:val="00612B81"/>
    <w:rsid w:val="00612CD2"/>
    <w:rsid w:val="00614E23"/>
    <w:rsid w:val="00615275"/>
    <w:rsid w:val="006154A5"/>
    <w:rsid w:val="006160BB"/>
    <w:rsid w:val="00616986"/>
    <w:rsid w:val="0061752C"/>
    <w:rsid w:val="00617797"/>
    <w:rsid w:val="0061792D"/>
    <w:rsid w:val="00617B7B"/>
    <w:rsid w:val="00620048"/>
    <w:rsid w:val="00620B45"/>
    <w:rsid w:val="00621A09"/>
    <w:rsid w:val="00621DE6"/>
    <w:rsid w:val="00621E43"/>
    <w:rsid w:val="00624AF3"/>
    <w:rsid w:val="0062589E"/>
    <w:rsid w:val="00625C19"/>
    <w:rsid w:val="0062780D"/>
    <w:rsid w:val="00627C12"/>
    <w:rsid w:val="00630BB8"/>
    <w:rsid w:val="00630DC6"/>
    <w:rsid w:val="0063147B"/>
    <w:rsid w:val="0063158D"/>
    <w:rsid w:val="00631849"/>
    <w:rsid w:val="00632612"/>
    <w:rsid w:val="00633DB0"/>
    <w:rsid w:val="00633FC2"/>
    <w:rsid w:val="00634043"/>
    <w:rsid w:val="00635D8A"/>
    <w:rsid w:val="00635EAA"/>
    <w:rsid w:val="00636BCA"/>
    <w:rsid w:val="006372DC"/>
    <w:rsid w:val="006401AB"/>
    <w:rsid w:val="006406FD"/>
    <w:rsid w:val="00640F16"/>
    <w:rsid w:val="00641AE0"/>
    <w:rsid w:val="006426CF"/>
    <w:rsid w:val="00642E76"/>
    <w:rsid w:val="006433DE"/>
    <w:rsid w:val="00644987"/>
    <w:rsid w:val="00645C7F"/>
    <w:rsid w:val="00646017"/>
    <w:rsid w:val="00646152"/>
    <w:rsid w:val="006467C2"/>
    <w:rsid w:val="00646E49"/>
    <w:rsid w:val="00647599"/>
    <w:rsid w:val="00647610"/>
    <w:rsid w:val="0065026C"/>
    <w:rsid w:val="006504DC"/>
    <w:rsid w:val="00650500"/>
    <w:rsid w:val="00650CCC"/>
    <w:rsid w:val="0065129D"/>
    <w:rsid w:val="00651BE4"/>
    <w:rsid w:val="00651E6B"/>
    <w:rsid w:val="00652488"/>
    <w:rsid w:val="006526D8"/>
    <w:rsid w:val="006528F6"/>
    <w:rsid w:val="00653186"/>
    <w:rsid w:val="006541E6"/>
    <w:rsid w:val="006542C7"/>
    <w:rsid w:val="00655958"/>
    <w:rsid w:val="00655C5A"/>
    <w:rsid w:val="00655CF0"/>
    <w:rsid w:val="0065672F"/>
    <w:rsid w:val="00656963"/>
    <w:rsid w:val="006571AA"/>
    <w:rsid w:val="00657BE8"/>
    <w:rsid w:val="006601F0"/>
    <w:rsid w:val="006602D8"/>
    <w:rsid w:val="00660750"/>
    <w:rsid w:val="00660E60"/>
    <w:rsid w:val="00660F49"/>
    <w:rsid w:val="006610A1"/>
    <w:rsid w:val="00661D70"/>
    <w:rsid w:val="00661F86"/>
    <w:rsid w:val="00662A02"/>
    <w:rsid w:val="00663533"/>
    <w:rsid w:val="00663631"/>
    <w:rsid w:val="00664145"/>
    <w:rsid w:val="006647F4"/>
    <w:rsid w:val="00664C59"/>
    <w:rsid w:val="00664CF9"/>
    <w:rsid w:val="006655A7"/>
    <w:rsid w:val="006657D7"/>
    <w:rsid w:val="0066581E"/>
    <w:rsid w:val="00666332"/>
    <w:rsid w:val="00666370"/>
    <w:rsid w:val="00666BAF"/>
    <w:rsid w:val="00666FF1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0B8F"/>
    <w:rsid w:val="00671464"/>
    <w:rsid w:val="00671E31"/>
    <w:rsid w:val="006730F5"/>
    <w:rsid w:val="00673504"/>
    <w:rsid w:val="00674D31"/>
    <w:rsid w:val="00674DA8"/>
    <w:rsid w:val="00674FAD"/>
    <w:rsid w:val="00675162"/>
    <w:rsid w:val="00675909"/>
    <w:rsid w:val="0067594F"/>
    <w:rsid w:val="00675A4E"/>
    <w:rsid w:val="006766CF"/>
    <w:rsid w:val="00677744"/>
    <w:rsid w:val="006779A7"/>
    <w:rsid w:val="00677BE6"/>
    <w:rsid w:val="00680D3F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E0"/>
    <w:rsid w:val="006862AD"/>
    <w:rsid w:val="00686888"/>
    <w:rsid w:val="006870BD"/>
    <w:rsid w:val="0068717F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C72"/>
    <w:rsid w:val="006A0637"/>
    <w:rsid w:val="006A07D9"/>
    <w:rsid w:val="006A0E74"/>
    <w:rsid w:val="006A1449"/>
    <w:rsid w:val="006A1761"/>
    <w:rsid w:val="006A1E92"/>
    <w:rsid w:val="006A1ECF"/>
    <w:rsid w:val="006A21D0"/>
    <w:rsid w:val="006A2FF9"/>
    <w:rsid w:val="006A35A9"/>
    <w:rsid w:val="006A3DBD"/>
    <w:rsid w:val="006A4B50"/>
    <w:rsid w:val="006A4B70"/>
    <w:rsid w:val="006A5E0E"/>
    <w:rsid w:val="006A5F99"/>
    <w:rsid w:val="006A5FCA"/>
    <w:rsid w:val="006A5FCD"/>
    <w:rsid w:val="006A67C9"/>
    <w:rsid w:val="006A6892"/>
    <w:rsid w:val="006A68F8"/>
    <w:rsid w:val="006A6F86"/>
    <w:rsid w:val="006A7519"/>
    <w:rsid w:val="006A75FF"/>
    <w:rsid w:val="006A78DC"/>
    <w:rsid w:val="006A7C85"/>
    <w:rsid w:val="006B074E"/>
    <w:rsid w:val="006B1F98"/>
    <w:rsid w:val="006B22F8"/>
    <w:rsid w:val="006B2984"/>
    <w:rsid w:val="006B3832"/>
    <w:rsid w:val="006B397A"/>
    <w:rsid w:val="006B3A81"/>
    <w:rsid w:val="006B3FED"/>
    <w:rsid w:val="006B4542"/>
    <w:rsid w:val="006B50B4"/>
    <w:rsid w:val="006B5438"/>
    <w:rsid w:val="006B672E"/>
    <w:rsid w:val="006B6DDD"/>
    <w:rsid w:val="006B7517"/>
    <w:rsid w:val="006B7813"/>
    <w:rsid w:val="006B7ABD"/>
    <w:rsid w:val="006C0C02"/>
    <w:rsid w:val="006C0F5D"/>
    <w:rsid w:val="006C1724"/>
    <w:rsid w:val="006C20DE"/>
    <w:rsid w:val="006C2A42"/>
    <w:rsid w:val="006C2FFA"/>
    <w:rsid w:val="006C30FC"/>
    <w:rsid w:val="006C3253"/>
    <w:rsid w:val="006C32DF"/>
    <w:rsid w:val="006C351D"/>
    <w:rsid w:val="006C38F0"/>
    <w:rsid w:val="006C3B87"/>
    <w:rsid w:val="006C405E"/>
    <w:rsid w:val="006C4937"/>
    <w:rsid w:val="006C49D3"/>
    <w:rsid w:val="006C4CEE"/>
    <w:rsid w:val="006C4EF1"/>
    <w:rsid w:val="006C521D"/>
    <w:rsid w:val="006C59B9"/>
    <w:rsid w:val="006D0559"/>
    <w:rsid w:val="006D089C"/>
    <w:rsid w:val="006D0D13"/>
    <w:rsid w:val="006D0D4E"/>
    <w:rsid w:val="006D1577"/>
    <w:rsid w:val="006D1640"/>
    <w:rsid w:val="006D23B4"/>
    <w:rsid w:val="006D283A"/>
    <w:rsid w:val="006D2DBB"/>
    <w:rsid w:val="006D38A3"/>
    <w:rsid w:val="006D46DF"/>
    <w:rsid w:val="006D53D8"/>
    <w:rsid w:val="006D5404"/>
    <w:rsid w:val="006D5639"/>
    <w:rsid w:val="006D6712"/>
    <w:rsid w:val="006D69EF"/>
    <w:rsid w:val="006D69F3"/>
    <w:rsid w:val="006E0AC8"/>
    <w:rsid w:val="006E1959"/>
    <w:rsid w:val="006E37DA"/>
    <w:rsid w:val="006E488B"/>
    <w:rsid w:val="006E57D1"/>
    <w:rsid w:val="006E58D5"/>
    <w:rsid w:val="006E5EDF"/>
    <w:rsid w:val="006E5F5F"/>
    <w:rsid w:val="006E6511"/>
    <w:rsid w:val="006E6C79"/>
    <w:rsid w:val="006E7CA8"/>
    <w:rsid w:val="006F067C"/>
    <w:rsid w:val="006F07F0"/>
    <w:rsid w:val="006F0E89"/>
    <w:rsid w:val="006F16E0"/>
    <w:rsid w:val="006F2F6D"/>
    <w:rsid w:val="006F3076"/>
    <w:rsid w:val="006F318C"/>
    <w:rsid w:val="006F35B1"/>
    <w:rsid w:val="006F5418"/>
    <w:rsid w:val="006F5648"/>
    <w:rsid w:val="006F64EE"/>
    <w:rsid w:val="006F7116"/>
    <w:rsid w:val="006F7E78"/>
    <w:rsid w:val="00700B56"/>
    <w:rsid w:val="0070210E"/>
    <w:rsid w:val="00702392"/>
    <w:rsid w:val="0070266E"/>
    <w:rsid w:val="00702C64"/>
    <w:rsid w:val="007036AC"/>
    <w:rsid w:val="00703A65"/>
    <w:rsid w:val="007042C6"/>
    <w:rsid w:val="007042EE"/>
    <w:rsid w:val="00704802"/>
    <w:rsid w:val="00705375"/>
    <w:rsid w:val="00705BF6"/>
    <w:rsid w:val="007060B8"/>
    <w:rsid w:val="00706842"/>
    <w:rsid w:val="00706AC5"/>
    <w:rsid w:val="00707700"/>
    <w:rsid w:val="00707E6D"/>
    <w:rsid w:val="00707FF3"/>
    <w:rsid w:val="00711380"/>
    <w:rsid w:val="007115B1"/>
    <w:rsid w:val="00711733"/>
    <w:rsid w:val="00711CC2"/>
    <w:rsid w:val="0071298B"/>
    <w:rsid w:val="00712A84"/>
    <w:rsid w:val="00713651"/>
    <w:rsid w:val="00713B0F"/>
    <w:rsid w:val="00713CBA"/>
    <w:rsid w:val="0071494D"/>
    <w:rsid w:val="007152CE"/>
    <w:rsid w:val="0071588C"/>
    <w:rsid w:val="00715F22"/>
    <w:rsid w:val="00715FF7"/>
    <w:rsid w:val="00720029"/>
    <w:rsid w:val="00720AA7"/>
    <w:rsid w:val="0072112B"/>
    <w:rsid w:val="00721B29"/>
    <w:rsid w:val="00721C65"/>
    <w:rsid w:val="00721F8F"/>
    <w:rsid w:val="0072214C"/>
    <w:rsid w:val="00722329"/>
    <w:rsid w:val="007223DF"/>
    <w:rsid w:val="00723337"/>
    <w:rsid w:val="00723B0D"/>
    <w:rsid w:val="00723C9A"/>
    <w:rsid w:val="00723F10"/>
    <w:rsid w:val="00723FB6"/>
    <w:rsid w:val="00724115"/>
    <w:rsid w:val="00724375"/>
    <w:rsid w:val="00724DD9"/>
    <w:rsid w:val="00726556"/>
    <w:rsid w:val="00726579"/>
    <w:rsid w:val="00726FAC"/>
    <w:rsid w:val="00727C0D"/>
    <w:rsid w:val="00731D58"/>
    <w:rsid w:val="00733232"/>
    <w:rsid w:val="007332E6"/>
    <w:rsid w:val="00733CE6"/>
    <w:rsid w:val="00734C15"/>
    <w:rsid w:val="007356D9"/>
    <w:rsid w:val="00735723"/>
    <w:rsid w:val="007362DA"/>
    <w:rsid w:val="00736B5B"/>
    <w:rsid w:val="0073777D"/>
    <w:rsid w:val="00737A37"/>
    <w:rsid w:val="00740605"/>
    <w:rsid w:val="00740AC2"/>
    <w:rsid w:val="00741AE5"/>
    <w:rsid w:val="00742140"/>
    <w:rsid w:val="0074319E"/>
    <w:rsid w:val="0074356A"/>
    <w:rsid w:val="00743700"/>
    <w:rsid w:val="007437C1"/>
    <w:rsid w:val="007437EB"/>
    <w:rsid w:val="00743F73"/>
    <w:rsid w:val="00745972"/>
    <w:rsid w:val="00745D88"/>
    <w:rsid w:val="00746009"/>
    <w:rsid w:val="00746035"/>
    <w:rsid w:val="00746E3C"/>
    <w:rsid w:val="00746F88"/>
    <w:rsid w:val="007472CD"/>
    <w:rsid w:val="0075058A"/>
    <w:rsid w:val="00750D83"/>
    <w:rsid w:val="00750F2A"/>
    <w:rsid w:val="00751C03"/>
    <w:rsid w:val="007520FF"/>
    <w:rsid w:val="00752E5E"/>
    <w:rsid w:val="00753030"/>
    <w:rsid w:val="007533F3"/>
    <w:rsid w:val="00754C1F"/>
    <w:rsid w:val="00755D98"/>
    <w:rsid w:val="007561E6"/>
    <w:rsid w:val="00757377"/>
    <w:rsid w:val="00757AAE"/>
    <w:rsid w:val="00761C8B"/>
    <w:rsid w:val="00762014"/>
    <w:rsid w:val="007621F1"/>
    <w:rsid w:val="00762A89"/>
    <w:rsid w:val="00762F3B"/>
    <w:rsid w:val="0076331E"/>
    <w:rsid w:val="00763891"/>
    <w:rsid w:val="00763E5B"/>
    <w:rsid w:val="007647B1"/>
    <w:rsid w:val="00764B17"/>
    <w:rsid w:val="00764B85"/>
    <w:rsid w:val="0076502C"/>
    <w:rsid w:val="00765411"/>
    <w:rsid w:val="00766106"/>
    <w:rsid w:val="00766BD8"/>
    <w:rsid w:val="00766C68"/>
    <w:rsid w:val="00767059"/>
    <w:rsid w:val="007675CA"/>
    <w:rsid w:val="007677DE"/>
    <w:rsid w:val="00767B3D"/>
    <w:rsid w:val="0077024D"/>
    <w:rsid w:val="00771374"/>
    <w:rsid w:val="00771A87"/>
    <w:rsid w:val="007720CA"/>
    <w:rsid w:val="00772591"/>
    <w:rsid w:val="00772C5B"/>
    <w:rsid w:val="007734B4"/>
    <w:rsid w:val="007736EF"/>
    <w:rsid w:val="00774943"/>
    <w:rsid w:val="007757D0"/>
    <w:rsid w:val="00775D82"/>
    <w:rsid w:val="00776510"/>
    <w:rsid w:val="00776FCD"/>
    <w:rsid w:val="00777258"/>
    <w:rsid w:val="007779CF"/>
    <w:rsid w:val="007801D4"/>
    <w:rsid w:val="00780D93"/>
    <w:rsid w:val="007816D6"/>
    <w:rsid w:val="00781BF2"/>
    <w:rsid w:val="007821C6"/>
    <w:rsid w:val="00782232"/>
    <w:rsid w:val="0078226C"/>
    <w:rsid w:val="0078242D"/>
    <w:rsid w:val="007824EA"/>
    <w:rsid w:val="007826C7"/>
    <w:rsid w:val="00782A6E"/>
    <w:rsid w:val="007833B0"/>
    <w:rsid w:val="007840F3"/>
    <w:rsid w:val="007855C6"/>
    <w:rsid w:val="0078565A"/>
    <w:rsid w:val="0078605F"/>
    <w:rsid w:val="00786067"/>
    <w:rsid w:val="00787EB4"/>
    <w:rsid w:val="00787EBB"/>
    <w:rsid w:val="00790C44"/>
    <w:rsid w:val="0079137D"/>
    <w:rsid w:val="00791D24"/>
    <w:rsid w:val="0079274A"/>
    <w:rsid w:val="007927D1"/>
    <w:rsid w:val="0079281D"/>
    <w:rsid w:val="0079409E"/>
    <w:rsid w:val="00794AA1"/>
    <w:rsid w:val="00794DD0"/>
    <w:rsid w:val="00796A80"/>
    <w:rsid w:val="007978BB"/>
    <w:rsid w:val="007A0B99"/>
    <w:rsid w:val="007A15C8"/>
    <w:rsid w:val="007A22C9"/>
    <w:rsid w:val="007A24C0"/>
    <w:rsid w:val="007A26C8"/>
    <w:rsid w:val="007A2B9C"/>
    <w:rsid w:val="007A32ED"/>
    <w:rsid w:val="007A3412"/>
    <w:rsid w:val="007A4FFE"/>
    <w:rsid w:val="007A5136"/>
    <w:rsid w:val="007A5C3D"/>
    <w:rsid w:val="007A6D6E"/>
    <w:rsid w:val="007A6F59"/>
    <w:rsid w:val="007A7560"/>
    <w:rsid w:val="007A76CC"/>
    <w:rsid w:val="007A7F91"/>
    <w:rsid w:val="007B027B"/>
    <w:rsid w:val="007B0624"/>
    <w:rsid w:val="007B0A4A"/>
    <w:rsid w:val="007B0C6D"/>
    <w:rsid w:val="007B0CA3"/>
    <w:rsid w:val="007B114E"/>
    <w:rsid w:val="007B132E"/>
    <w:rsid w:val="007B1458"/>
    <w:rsid w:val="007B14ED"/>
    <w:rsid w:val="007B1F69"/>
    <w:rsid w:val="007B2183"/>
    <w:rsid w:val="007B292A"/>
    <w:rsid w:val="007B3C16"/>
    <w:rsid w:val="007B47DE"/>
    <w:rsid w:val="007B502A"/>
    <w:rsid w:val="007B5225"/>
    <w:rsid w:val="007B57BE"/>
    <w:rsid w:val="007B5C5F"/>
    <w:rsid w:val="007B5DCB"/>
    <w:rsid w:val="007B6100"/>
    <w:rsid w:val="007B62DF"/>
    <w:rsid w:val="007B6D48"/>
    <w:rsid w:val="007B73BF"/>
    <w:rsid w:val="007B767B"/>
    <w:rsid w:val="007B7758"/>
    <w:rsid w:val="007B785B"/>
    <w:rsid w:val="007B7CBE"/>
    <w:rsid w:val="007C141C"/>
    <w:rsid w:val="007C176F"/>
    <w:rsid w:val="007C1A0F"/>
    <w:rsid w:val="007C1D02"/>
    <w:rsid w:val="007C26D7"/>
    <w:rsid w:val="007C27BB"/>
    <w:rsid w:val="007C2A05"/>
    <w:rsid w:val="007C31C1"/>
    <w:rsid w:val="007C3652"/>
    <w:rsid w:val="007C3943"/>
    <w:rsid w:val="007C3F89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0A07"/>
    <w:rsid w:val="007D1278"/>
    <w:rsid w:val="007D1A92"/>
    <w:rsid w:val="007D1C73"/>
    <w:rsid w:val="007D1CDE"/>
    <w:rsid w:val="007D1FA7"/>
    <w:rsid w:val="007D2035"/>
    <w:rsid w:val="007D207F"/>
    <w:rsid w:val="007D270E"/>
    <w:rsid w:val="007D3092"/>
    <w:rsid w:val="007D31EB"/>
    <w:rsid w:val="007D3570"/>
    <w:rsid w:val="007D3B0C"/>
    <w:rsid w:val="007D4F3A"/>
    <w:rsid w:val="007D585D"/>
    <w:rsid w:val="007D6181"/>
    <w:rsid w:val="007D675A"/>
    <w:rsid w:val="007D70EA"/>
    <w:rsid w:val="007D75B2"/>
    <w:rsid w:val="007D75B7"/>
    <w:rsid w:val="007D7CBC"/>
    <w:rsid w:val="007D7DB5"/>
    <w:rsid w:val="007E0167"/>
    <w:rsid w:val="007E083A"/>
    <w:rsid w:val="007E184E"/>
    <w:rsid w:val="007E1AC5"/>
    <w:rsid w:val="007E1D9A"/>
    <w:rsid w:val="007E20D8"/>
    <w:rsid w:val="007E221F"/>
    <w:rsid w:val="007E2CC4"/>
    <w:rsid w:val="007E313C"/>
    <w:rsid w:val="007E31C5"/>
    <w:rsid w:val="007E3C18"/>
    <w:rsid w:val="007E49C3"/>
    <w:rsid w:val="007E4D32"/>
    <w:rsid w:val="007E5491"/>
    <w:rsid w:val="007E609E"/>
    <w:rsid w:val="007E6ABA"/>
    <w:rsid w:val="007E7476"/>
    <w:rsid w:val="007E77D0"/>
    <w:rsid w:val="007E7CFB"/>
    <w:rsid w:val="007E7E42"/>
    <w:rsid w:val="007E7FB6"/>
    <w:rsid w:val="007F0354"/>
    <w:rsid w:val="007F061F"/>
    <w:rsid w:val="007F0AB9"/>
    <w:rsid w:val="007F135D"/>
    <w:rsid w:val="007F1D76"/>
    <w:rsid w:val="007F263F"/>
    <w:rsid w:val="007F36AE"/>
    <w:rsid w:val="007F39D9"/>
    <w:rsid w:val="007F4796"/>
    <w:rsid w:val="007F4988"/>
    <w:rsid w:val="007F70CB"/>
    <w:rsid w:val="007F7248"/>
    <w:rsid w:val="007F75D0"/>
    <w:rsid w:val="007F77BB"/>
    <w:rsid w:val="007F7BCA"/>
    <w:rsid w:val="00800560"/>
    <w:rsid w:val="00800FC8"/>
    <w:rsid w:val="008013BF"/>
    <w:rsid w:val="00801D9C"/>
    <w:rsid w:val="0080296C"/>
    <w:rsid w:val="00802A6F"/>
    <w:rsid w:val="00802C77"/>
    <w:rsid w:val="00802D80"/>
    <w:rsid w:val="00802E7B"/>
    <w:rsid w:val="00804A01"/>
    <w:rsid w:val="00804A5B"/>
    <w:rsid w:val="00804BE3"/>
    <w:rsid w:val="00805338"/>
    <w:rsid w:val="008056CE"/>
    <w:rsid w:val="008057C6"/>
    <w:rsid w:val="00805903"/>
    <w:rsid w:val="00805BEB"/>
    <w:rsid w:val="0080631E"/>
    <w:rsid w:val="008067B9"/>
    <w:rsid w:val="00806A74"/>
    <w:rsid w:val="00807F0D"/>
    <w:rsid w:val="008100DD"/>
    <w:rsid w:val="00810B89"/>
    <w:rsid w:val="00811742"/>
    <w:rsid w:val="00812361"/>
    <w:rsid w:val="00812C07"/>
    <w:rsid w:val="008137D2"/>
    <w:rsid w:val="00813EAE"/>
    <w:rsid w:val="008141A3"/>
    <w:rsid w:val="008144A0"/>
    <w:rsid w:val="0081471C"/>
    <w:rsid w:val="00814E2F"/>
    <w:rsid w:val="00815736"/>
    <w:rsid w:val="008164B4"/>
    <w:rsid w:val="008167DA"/>
    <w:rsid w:val="00816AFD"/>
    <w:rsid w:val="0081717D"/>
    <w:rsid w:val="0081719B"/>
    <w:rsid w:val="00817705"/>
    <w:rsid w:val="00820347"/>
    <w:rsid w:val="00820848"/>
    <w:rsid w:val="00820EA0"/>
    <w:rsid w:val="008217E3"/>
    <w:rsid w:val="008219E5"/>
    <w:rsid w:val="00821D6E"/>
    <w:rsid w:val="00822352"/>
    <w:rsid w:val="008226E0"/>
    <w:rsid w:val="00823471"/>
    <w:rsid w:val="008234F0"/>
    <w:rsid w:val="0082409C"/>
    <w:rsid w:val="008252B4"/>
    <w:rsid w:val="00825559"/>
    <w:rsid w:val="008259DB"/>
    <w:rsid w:val="00825F4E"/>
    <w:rsid w:val="008275F0"/>
    <w:rsid w:val="00827C78"/>
    <w:rsid w:val="00827EA2"/>
    <w:rsid w:val="00830171"/>
    <w:rsid w:val="008308C9"/>
    <w:rsid w:val="00831174"/>
    <w:rsid w:val="008313DD"/>
    <w:rsid w:val="00831813"/>
    <w:rsid w:val="00831C68"/>
    <w:rsid w:val="008320F6"/>
    <w:rsid w:val="00832813"/>
    <w:rsid w:val="00832916"/>
    <w:rsid w:val="0083297D"/>
    <w:rsid w:val="00832FFE"/>
    <w:rsid w:val="0083312A"/>
    <w:rsid w:val="0083319B"/>
    <w:rsid w:val="0083329E"/>
    <w:rsid w:val="00833464"/>
    <w:rsid w:val="008334BD"/>
    <w:rsid w:val="008339AD"/>
    <w:rsid w:val="00834067"/>
    <w:rsid w:val="008341F8"/>
    <w:rsid w:val="00834943"/>
    <w:rsid w:val="008350F7"/>
    <w:rsid w:val="0083568A"/>
    <w:rsid w:val="0083654B"/>
    <w:rsid w:val="008378D5"/>
    <w:rsid w:val="00837EA7"/>
    <w:rsid w:val="0084012C"/>
    <w:rsid w:val="0084096D"/>
    <w:rsid w:val="00840D4B"/>
    <w:rsid w:val="00841068"/>
    <w:rsid w:val="0084137B"/>
    <w:rsid w:val="008416FB"/>
    <w:rsid w:val="008417F9"/>
    <w:rsid w:val="00842B99"/>
    <w:rsid w:val="00842C24"/>
    <w:rsid w:val="00843558"/>
    <w:rsid w:val="0084377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1330"/>
    <w:rsid w:val="00851B97"/>
    <w:rsid w:val="00852CF7"/>
    <w:rsid w:val="0085326B"/>
    <w:rsid w:val="00854144"/>
    <w:rsid w:val="008541D3"/>
    <w:rsid w:val="0085507A"/>
    <w:rsid w:val="0085566D"/>
    <w:rsid w:val="00855E5A"/>
    <w:rsid w:val="00855F9C"/>
    <w:rsid w:val="0085643D"/>
    <w:rsid w:val="00856776"/>
    <w:rsid w:val="00856F13"/>
    <w:rsid w:val="00857E73"/>
    <w:rsid w:val="00857F7B"/>
    <w:rsid w:val="00860117"/>
    <w:rsid w:val="00860657"/>
    <w:rsid w:val="008606AB"/>
    <w:rsid w:val="008607E2"/>
    <w:rsid w:val="008608A1"/>
    <w:rsid w:val="00860E15"/>
    <w:rsid w:val="00861D1D"/>
    <w:rsid w:val="00861E4C"/>
    <w:rsid w:val="00861F83"/>
    <w:rsid w:val="008625CF"/>
    <w:rsid w:val="0086463C"/>
    <w:rsid w:val="00865CBC"/>
    <w:rsid w:val="008669FE"/>
    <w:rsid w:val="00866AB9"/>
    <w:rsid w:val="00866B35"/>
    <w:rsid w:val="00866D53"/>
    <w:rsid w:val="00866DFE"/>
    <w:rsid w:val="008676B0"/>
    <w:rsid w:val="008706DB"/>
    <w:rsid w:val="00870FFB"/>
    <w:rsid w:val="0087138B"/>
    <w:rsid w:val="0087139A"/>
    <w:rsid w:val="008721BC"/>
    <w:rsid w:val="00873ED0"/>
    <w:rsid w:val="0087507E"/>
    <w:rsid w:val="0087525C"/>
    <w:rsid w:val="008756BC"/>
    <w:rsid w:val="00875D46"/>
    <w:rsid w:val="0087610B"/>
    <w:rsid w:val="0087615C"/>
    <w:rsid w:val="008764FF"/>
    <w:rsid w:val="00876587"/>
    <w:rsid w:val="0087667D"/>
    <w:rsid w:val="008768D0"/>
    <w:rsid w:val="008804C3"/>
    <w:rsid w:val="00880D59"/>
    <w:rsid w:val="0088122B"/>
    <w:rsid w:val="0088190A"/>
    <w:rsid w:val="008819C6"/>
    <w:rsid w:val="00881B63"/>
    <w:rsid w:val="00882A01"/>
    <w:rsid w:val="00882ABE"/>
    <w:rsid w:val="00884128"/>
    <w:rsid w:val="00884D5B"/>
    <w:rsid w:val="0088530E"/>
    <w:rsid w:val="0088569F"/>
    <w:rsid w:val="0088688C"/>
    <w:rsid w:val="00886D54"/>
    <w:rsid w:val="00887355"/>
    <w:rsid w:val="008875B8"/>
    <w:rsid w:val="008876F0"/>
    <w:rsid w:val="00887F98"/>
    <w:rsid w:val="0089240E"/>
    <w:rsid w:val="008926CC"/>
    <w:rsid w:val="00893305"/>
    <w:rsid w:val="008937B9"/>
    <w:rsid w:val="0089426E"/>
    <w:rsid w:val="00896F08"/>
    <w:rsid w:val="00897026"/>
    <w:rsid w:val="008A070D"/>
    <w:rsid w:val="008A0753"/>
    <w:rsid w:val="008A0820"/>
    <w:rsid w:val="008A0B42"/>
    <w:rsid w:val="008A0D82"/>
    <w:rsid w:val="008A1FA5"/>
    <w:rsid w:val="008A25C4"/>
    <w:rsid w:val="008A27A8"/>
    <w:rsid w:val="008A2C99"/>
    <w:rsid w:val="008A309A"/>
    <w:rsid w:val="008A3395"/>
    <w:rsid w:val="008A3698"/>
    <w:rsid w:val="008A3786"/>
    <w:rsid w:val="008A3FF3"/>
    <w:rsid w:val="008A40EB"/>
    <w:rsid w:val="008A47A0"/>
    <w:rsid w:val="008A4AAF"/>
    <w:rsid w:val="008A4CE0"/>
    <w:rsid w:val="008A56B6"/>
    <w:rsid w:val="008A5AC7"/>
    <w:rsid w:val="008A633E"/>
    <w:rsid w:val="008A6A77"/>
    <w:rsid w:val="008A6AB0"/>
    <w:rsid w:val="008A6B22"/>
    <w:rsid w:val="008A6B8D"/>
    <w:rsid w:val="008A72C6"/>
    <w:rsid w:val="008A75AD"/>
    <w:rsid w:val="008A766C"/>
    <w:rsid w:val="008A7884"/>
    <w:rsid w:val="008A7CA7"/>
    <w:rsid w:val="008A7D2D"/>
    <w:rsid w:val="008B143D"/>
    <w:rsid w:val="008B1561"/>
    <w:rsid w:val="008B15B3"/>
    <w:rsid w:val="008B1643"/>
    <w:rsid w:val="008B1674"/>
    <w:rsid w:val="008B1ABD"/>
    <w:rsid w:val="008B1ACF"/>
    <w:rsid w:val="008B2692"/>
    <w:rsid w:val="008B26F3"/>
    <w:rsid w:val="008B28D1"/>
    <w:rsid w:val="008B2B53"/>
    <w:rsid w:val="008B2FE9"/>
    <w:rsid w:val="008B307C"/>
    <w:rsid w:val="008B3795"/>
    <w:rsid w:val="008B3AAF"/>
    <w:rsid w:val="008B3ADC"/>
    <w:rsid w:val="008B3C98"/>
    <w:rsid w:val="008B5F27"/>
    <w:rsid w:val="008B68E4"/>
    <w:rsid w:val="008B6916"/>
    <w:rsid w:val="008B6BA2"/>
    <w:rsid w:val="008B75DB"/>
    <w:rsid w:val="008B7CD4"/>
    <w:rsid w:val="008B7D24"/>
    <w:rsid w:val="008B7F66"/>
    <w:rsid w:val="008C04E3"/>
    <w:rsid w:val="008C0790"/>
    <w:rsid w:val="008C0DFD"/>
    <w:rsid w:val="008C1171"/>
    <w:rsid w:val="008C124F"/>
    <w:rsid w:val="008C1C07"/>
    <w:rsid w:val="008C1E46"/>
    <w:rsid w:val="008C1F27"/>
    <w:rsid w:val="008C20FC"/>
    <w:rsid w:val="008C3A43"/>
    <w:rsid w:val="008C40FF"/>
    <w:rsid w:val="008C5800"/>
    <w:rsid w:val="008C5FAE"/>
    <w:rsid w:val="008C6349"/>
    <w:rsid w:val="008C68C5"/>
    <w:rsid w:val="008C6E6C"/>
    <w:rsid w:val="008C7746"/>
    <w:rsid w:val="008D0099"/>
    <w:rsid w:val="008D096E"/>
    <w:rsid w:val="008D15BB"/>
    <w:rsid w:val="008D17A5"/>
    <w:rsid w:val="008D28FC"/>
    <w:rsid w:val="008D39A1"/>
    <w:rsid w:val="008D3E58"/>
    <w:rsid w:val="008D4013"/>
    <w:rsid w:val="008D436F"/>
    <w:rsid w:val="008D48C5"/>
    <w:rsid w:val="008D530D"/>
    <w:rsid w:val="008D587E"/>
    <w:rsid w:val="008D5C71"/>
    <w:rsid w:val="008D6636"/>
    <w:rsid w:val="008D6BA3"/>
    <w:rsid w:val="008D7AF1"/>
    <w:rsid w:val="008E04EB"/>
    <w:rsid w:val="008E1662"/>
    <w:rsid w:val="008E1B5F"/>
    <w:rsid w:val="008E1BCF"/>
    <w:rsid w:val="008E2AD5"/>
    <w:rsid w:val="008E3B71"/>
    <w:rsid w:val="008E40B6"/>
    <w:rsid w:val="008E4EC1"/>
    <w:rsid w:val="008E51B0"/>
    <w:rsid w:val="008E5A0E"/>
    <w:rsid w:val="008E5ED4"/>
    <w:rsid w:val="008E627A"/>
    <w:rsid w:val="008E62FD"/>
    <w:rsid w:val="008E6C44"/>
    <w:rsid w:val="008E6E89"/>
    <w:rsid w:val="008E70DB"/>
    <w:rsid w:val="008E7A2B"/>
    <w:rsid w:val="008F0201"/>
    <w:rsid w:val="008F0910"/>
    <w:rsid w:val="008F0A34"/>
    <w:rsid w:val="008F1F89"/>
    <w:rsid w:val="008F2553"/>
    <w:rsid w:val="008F26D6"/>
    <w:rsid w:val="008F35E5"/>
    <w:rsid w:val="008F3EEE"/>
    <w:rsid w:val="008F44AF"/>
    <w:rsid w:val="008F4DB0"/>
    <w:rsid w:val="008F4E3C"/>
    <w:rsid w:val="008F63C4"/>
    <w:rsid w:val="008F698E"/>
    <w:rsid w:val="008F6D57"/>
    <w:rsid w:val="008F6E83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1962"/>
    <w:rsid w:val="00901FCD"/>
    <w:rsid w:val="009024A6"/>
    <w:rsid w:val="009027C9"/>
    <w:rsid w:val="00902FB5"/>
    <w:rsid w:val="0090343E"/>
    <w:rsid w:val="00904175"/>
    <w:rsid w:val="00904268"/>
    <w:rsid w:val="00904D01"/>
    <w:rsid w:val="00904F26"/>
    <w:rsid w:val="00904F47"/>
    <w:rsid w:val="009059A3"/>
    <w:rsid w:val="0090667A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9CF"/>
    <w:rsid w:val="00913B07"/>
    <w:rsid w:val="009144CD"/>
    <w:rsid w:val="00914D2B"/>
    <w:rsid w:val="0091527D"/>
    <w:rsid w:val="0091628C"/>
    <w:rsid w:val="0091674F"/>
    <w:rsid w:val="009172B5"/>
    <w:rsid w:val="00920220"/>
    <w:rsid w:val="00920DDC"/>
    <w:rsid w:val="00920F16"/>
    <w:rsid w:val="009216A1"/>
    <w:rsid w:val="00921A81"/>
    <w:rsid w:val="009226C7"/>
    <w:rsid w:val="009237FA"/>
    <w:rsid w:val="0092397C"/>
    <w:rsid w:val="00923D06"/>
    <w:rsid w:val="009243C8"/>
    <w:rsid w:val="009248C7"/>
    <w:rsid w:val="009249CD"/>
    <w:rsid w:val="0092509B"/>
    <w:rsid w:val="00926408"/>
    <w:rsid w:val="00930211"/>
    <w:rsid w:val="00930482"/>
    <w:rsid w:val="00930840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FC"/>
    <w:rsid w:val="009362E2"/>
    <w:rsid w:val="009364AD"/>
    <w:rsid w:val="00936B0E"/>
    <w:rsid w:val="00936D8A"/>
    <w:rsid w:val="00936FA1"/>
    <w:rsid w:val="00937062"/>
    <w:rsid w:val="00937F32"/>
    <w:rsid w:val="009418F5"/>
    <w:rsid w:val="00941E67"/>
    <w:rsid w:val="00942009"/>
    <w:rsid w:val="00942F65"/>
    <w:rsid w:val="00943525"/>
    <w:rsid w:val="00943F70"/>
    <w:rsid w:val="00944753"/>
    <w:rsid w:val="00944B77"/>
    <w:rsid w:val="00945987"/>
    <w:rsid w:val="00945D78"/>
    <w:rsid w:val="00946391"/>
    <w:rsid w:val="00946D79"/>
    <w:rsid w:val="00946DD6"/>
    <w:rsid w:val="0095076B"/>
    <w:rsid w:val="00950B7E"/>
    <w:rsid w:val="00951391"/>
    <w:rsid w:val="00952021"/>
    <w:rsid w:val="00952668"/>
    <w:rsid w:val="009527E0"/>
    <w:rsid w:val="00952B93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BC8"/>
    <w:rsid w:val="00961F9F"/>
    <w:rsid w:val="00962B49"/>
    <w:rsid w:val="00962BCC"/>
    <w:rsid w:val="00964050"/>
    <w:rsid w:val="00965F76"/>
    <w:rsid w:val="0096727F"/>
    <w:rsid w:val="0096786A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76D8B"/>
    <w:rsid w:val="0097755A"/>
    <w:rsid w:val="009806B9"/>
    <w:rsid w:val="0098099A"/>
    <w:rsid w:val="00980E15"/>
    <w:rsid w:val="009813E9"/>
    <w:rsid w:val="00981727"/>
    <w:rsid w:val="00981A8D"/>
    <w:rsid w:val="00981BAF"/>
    <w:rsid w:val="009825B0"/>
    <w:rsid w:val="0098308D"/>
    <w:rsid w:val="009832F9"/>
    <w:rsid w:val="0098349C"/>
    <w:rsid w:val="00984B3E"/>
    <w:rsid w:val="00984C91"/>
    <w:rsid w:val="00985277"/>
    <w:rsid w:val="009857B8"/>
    <w:rsid w:val="00985EFC"/>
    <w:rsid w:val="00986F48"/>
    <w:rsid w:val="009874DB"/>
    <w:rsid w:val="009901DD"/>
    <w:rsid w:val="00991777"/>
    <w:rsid w:val="0099323E"/>
    <w:rsid w:val="009933F9"/>
    <w:rsid w:val="009938E7"/>
    <w:rsid w:val="00994426"/>
    <w:rsid w:val="0099507A"/>
    <w:rsid w:val="00995EE0"/>
    <w:rsid w:val="0099648F"/>
    <w:rsid w:val="0099664C"/>
    <w:rsid w:val="00996B37"/>
    <w:rsid w:val="00996C5A"/>
    <w:rsid w:val="00997A9D"/>
    <w:rsid w:val="00997CF9"/>
    <w:rsid w:val="009A040A"/>
    <w:rsid w:val="009A138E"/>
    <w:rsid w:val="009A17EF"/>
    <w:rsid w:val="009A2E7F"/>
    <w:rsid w:val="009A341E"/>
    <w:rsid w:val="009A3BFB"/>
    <w:rsid w:val="009A47CB"/>
    <w:rsid w:val="009A5001"/>
    <w:rsid w:val="009A64E0"/>
    <w:rsid w:val="009A730C"/>
    <w:rsid w:val="009A766E"/>
    <w:rsid w:val="009B034C"/>
    <w:rsid w:val="009B06FB"/>
    <w:rsid w:val="009B0F13"/>
    <w:rsid w:val="009B12C5"/>
    <w:rsid w:val="009B19EC"/>
    <w:rsid w:val="009B29F9"/>
    <w:rsid w:val="009B2CEC"/>
    <w:rsid w:val="009B2E51"/>
    <w:rsid w:val="009B3A2E"/>
    <w:rsid w:val="009B3E95"/>
    <w:rsid w:val="009B44BF"/>
    <w:rsid w:val="009B4F99"/>
    <w:rsid w:val="009B5861"/>
    <w:rsid w:val="009B5BF7"/>
    <w:rsid w:val="009B6529"/>
    <w:rsid w:val="009B65AD"/>
    <w:rsid w:val="009B6673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BE4"/>
    <w:rsid w:val="009C4E59"/>
    <w:rsid w:val="009C550D"/>
    <w:rsid w:val="009C5C37"/>
    <w:rsid w:val="009C690F"/>
    <w:rsid w:val="009C69CA"/>
    <w:rsid w:val="009C6E66"/>
    <w:rsid w:val="009C70F3"/>
    <w:rsid w:val="009D0232"/>
    <w:rsid w:val="009D0737"/>
    <w:rsid w:val="009D131B"/>
    <w:rsid w:val="009D1FA5"/>
    <w:rsid w:val="009D1FF3"/>
    <w:rsid w:val="009D2073"/>
    <w:rsid w:val="009D2262"/>
    <w:rsid w:val="009D2A76"/>
    <w:rsid w:val="009D350F"/>
    <w:rsid w:val="009D3981"/>
    <w:rsid w:val="009D3986"/>
    <w:rsid w:val="009D4917"/>
    <w:rsid w:val="009D4D2C"/>
    <w:rsid w:val="009D5072"/>
    <w:rsid w:val="009D562F"/>
    <w:rsid w:val="009D5C92"/>
    <w:rsid w:val="009D5F34"/>
    <w:rsid w:val="009D696B"/>
    <w:rsid w:val="009D7082"/>
    <w:rsid w:val="009D742D"/>
    <w:rsid w:val="009D7E15"/>
    <w:rsid w:val="009E0120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B9"/>
    <w:rsid w:val="009E74E9"/>
    <w:rsid w:val="009E7B9F"/>
    <w:rsid w:val="009E7E47"/>
    <w:rsid w:val="009F00C9"/>
    <w:rsid w:val="009F05F2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CB3"/>
    <w:rsid w:val="009F6569"/>
    <w:rsid w:val="009F6C91"/>
    <w:rsid w:val="009F739B"/>
    <w:rsid w:val="009F7C16"/>
    <w:rsid w:val="00A00260"/>
    <w:rsid w:val="00A00DAF"/>
    <w:rsid w:val="00A01694"/>
    <w:rsid w:val="00A01C73"/>
    <w:rsid w:val="00A01D83"/>
    <w:rsid w:val="00A02177"/>
    <w:rsid w:val="00A022BB"/>
    <w:rsid w:val="00A0257C"/>
    <w:rsid w:val="00A027A5"/>
    <w:rsid w:val="00A03373"/>
    <w:rsid w:val="00A04D3B"/>
    <w:rsid w:val="00A05177"/>
    <w:rsid w:val="00A05257"/>
    <w:rsid w:val="00A0528D"/>
    <w:rsid w:val="00A055D7"/>
    <w:rsid w:val="00A05DAE"/>
    <w:rsid w:val="00A06191"/>
    <w:rsid w:val="00A069C6"/>
    <w:rsid w:val="00A07F94"/>
    <w:rsid w:val="00A10470"/>
    <w:rsid w:val="00A105D2"/>
    <w:rsid w:val="00A1079D"/>
    <w:rsid w:val="00A13C5E"/>
    <w:rsid w:val="00A13EB5"/>
    <w:rsid w:val="00A148A8"/>
    <w:rsid w:val="00A14F23"/>
    <w:rsid w:val="00A15C2F"/>
    <w:rsid w:val="00A15E26"/>
    <w:rsid w:val="00A16D60"/>
    <w:rsid w:val="00A173CE"/>
    <w:rsid w:val="00A173EB"/>
    <w:rsid w:val="00A175C6"/>
    <w:rsid w:val="00A17EDF"/>
    <w:rsid w:val="00A20169"/>
    <w:rsid w:val="00A20A9C"/>
    <w:rsid w:val="00A21089"/>
    <w:rsid w:val="00A22017"/>
    <w:rsid w:val="00A22202"/>
    <w:rsid w:val="00A230EE"/>
    <w:rsid w:val="00A230F3"/>
    <w:rsid w:val="00A231AE"/>
    <w:rsid w:val="00A2406C"/>
    <w:rsid w:val="00A245CC"/>
    <w:rsid w:val="00A25DEE"/>
    <w:rsid w:val="00A264CC"/>
    <w:rsid w:val="00A265B4"/>
    <w:rsid w:val="00A27157"/>
    <w:rsid w:val="00A274C8"/>
    <w:rsid w:val="00A2779F"/>
    <w:rsid w:val="00A2785B"/>
    <w:rsid w:val="00A27AD9"/>
    <w:rsid w:val="00A30060"/>
    <w:rsid w:val="00A30371"/>
    <w:rsid w:val="00A30531"/>
    <w:rsid w:val="00A308E7"/>
    <w:rsid w:val="00A315B0"/>
    <w:rsid w:val="00A32C45"/>
    <w:rsid w:val="00A333BD"/>
    <w:rsid w:val="00A341AC"/>
    <w:rsid w:val="00A3445E"/>
    <w:rsid w:val="00A34D72"/>
    <w:rsid w:val="00A34F3C"/>
    <w:rsid w:val="00A35231"/>
    <w:rsid w:val="00A353B8"/>
    <w:rsid w:val="00A35FE1"/>
    <w:rsid w:val="00A3637C"/>
    <w:rsid w:val="00A364B7"/>
    <w:rsid w:val="00A36672"/>
    <w:rsid w:val="00A366E8"/>
    <w:rsid w:val="00A36BD6"/>
    <w:rsid w:val="00A36DC9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3014"/>
    <w:rsid w:val="00A4396C"/>
    <w:rsid w:val="00A442F9"/>
    <w:rsid w:val="00A4440E"/>
    <w:rsid w:val="00A44BE6"/>
    <w:rsid w:val="00A44CFF"/>
    <w:rsid w:val="00A4600F"/>
    <w:rsid w:val="00A46C80"/>
    <w:rsid w:val="00A4716E"/>
    <w:rsid w:val="00A47202"/>
    <w:rsid w:val="00A47D46"/>
    <w:rsid w:val="00A50A5D"/>
    <w:rsid w:val="00A50C25"/>
    <w:rsid w:val="00A510BA"/>
    <w:rsid w:val="00A518DC"/>
    <w:rsid w:val="00A52E3E"/>
    <w:rsid w:val="00A54A04"/>
    <w:rsid w:val="00A54C30"/>
    <w:rsid w:val="00A5618E"/>
    <w:rsid w:val="00A56312"/>
    <w:rsid w:val="00A568C4"/>
    <w:rsid w:val="00A56F88"/>
    <w:rsid w:val="00A572A4"/>
    <w:rsid w:val="00A579CE"/>
    <w:rsid w:val="00A57A5F"/>
    <w:rsid w:val="00A57E62"/>
    <w:rsid w:val="00A60A4B"/>
    <w:rsid w:val="00A61061"/>
    <w:rsid w:val="00A61578"/>
    <w:rsid w:val="00A616D9"/>
    <w:rsid w:val="00A621CF"/>
    <w:rsid w:val="00A62298"/>
    <w:rsid w:val="00A622C9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EB0"/>
    <w:rsid w:val="00A66FB4"/>
    <w:rsid w:val="00A703C8"/>
    <w:rsid w:val="00A70FC2"/>
    <w:rsid w:val="00A716D9"/>
    <w:rsid w:val="00A71766"/>
    <w:rsid w:val="00A7192E"/>
    <w:rsid w:val="00A71A41"/>
    <w:rsid w:val="00A7356E"/>
    <w:rsid w:val="00A73C5C"/>
    <w:rsid w:val="00A73F1C"/>
    <w:rsid w:val="00A74153"/>
    <w:rsid w:val="00A74AB6"/>
    <w:rsid w:val="00A752C2"/>
    <w:rsid w:val="00A75A33"/>
    <w:rsid w:val="00A76269"/>
    <w:rsid w:val="00A7725A"/>
    <w:rsid w:val="00A80889"/>
    <w:rsid w:val="00A808B5"/>
    <w:rsid w:val="00A80932"/>
    <w:rsid w:val="00A810EB"/>
    <w:rsid w:val="00A812C6"/>
    <w:rsid w:val="00A815E0"/>
    <w:rsid w:val="00A817B0"/>
    <w:rsid w:val="00A82671"/>
    <w:rsid w:val="00A829B9"/>
    <w:rsid w:val="00A8390B"/>
    <w:rsid w:val="00A84658"/>
    <w:rsid w:val="00A847ED"/>
    <w:rsid w:val="00A84927"/>
    <w:rsid w:val="00A8495C"/>
    <w:rsid w:val="00A84FB6"/>
    <w:rsid w:val="00A85059"/>
    <w:rsid w:val="00A8512E"/>
    <w:rsid w:val="00A854D2"/>
    <w:rsid w:val="00A85C41"/>
    <w:rsid w:val="00A868DA"/>
    <w:rsid w:val="00A9041A"/>
    <w:rsid w:val="00A91291"/>
    <w:rsid w:val="00A91BF0"/>
    <w:rsid w:val="00A92B8B"/>
    <w:rsid w:val="00A9329B"/>
    <w:rsid w:val="00A93356"/>
    <w:rsid w:val="00A93AAA"/>
    <w:rsid w:val="00A94468"/>
    <w:rsid w:val="00A95571"/>
    <w:rsid w:val="00A957C8"/>
    <w:rsid w:val="00A95A55"/>
    <w:rsid w:val="00A97CF5"/>
    <w:rsid w:val="00A97D72"/>
    <w:rsid w:val="00A97F26"/>
    <w:rsid w:val="00A97F37"/>
    <w:rsid w:val="00AA010C"/>
    <w:rsid w:val="00AA0551"/>
    <w:rsid w:val="00AA061E"/>
    <w:rsid w:val="00AA0928"/>
    <w:rsid w:val="00AA2042"/>
    <w:rsid w:val="00AA2333"/>
    <w:rsid w:val="00AA2514"/>
    <w:rsid w:val="00AA25E1"/>
    <w:rsid w:val="00AA321E"/>
    <w:rsid w:val="00AA34CA"/>
    <w:rsid w:val="00AA43FD"/>
    <w:rsid w:val="00AA4AC1"/>
    <w:rsid w:val="00AA4D89"/>
    <w:rsid w:val="00AA5B06"/>
    <w:rsid w:val="00AA61B2"/>
    <w:rsid w:val="00AA673D"/>
    <w:rsid w:val="00AA68D4"/>
    <w:rsid w:val="00AA6BD0"/>
    <w:rsid w:val="00AA70B1"/>
    <w:rsid w:val="00AA77BB"/>
    <w:rsid w:val="00AA7A7A"/>
    <w:rsid w:val="00AB0235"/>
    <w:rsid w:val="00AB0ED3"/>
    <w:rsid w:val="00AB2606"/>
    <w:rsid w:val="00AB371B"/>
    <w:rsid w:val="00AB3835"/>
    <w:rsid w:val="00AB3A24"/>
    <w:rsid w:val="00AB44A3"/>
    <w:rsid w:val="00AB4FD3"/>
    <w:rsid w:val="00AB6A31"/>
    <w:rsid w:val="00AB6B4F"/>
    <w:rsid w:val="00AB6D05"/>
    <w:rsid w:val="00AB70ED"/>
    <w:rsid w:val="00AB712D"/>
    <w:rsid w:val="00AB735B"/>
    <w:rsid w:val="00AB7700"/>
    <w:rsid w:val="00AB790F"/>
    <w:rsid w:val="00AB7CE6"/>
    <w:rsid w:val="00AC0659"/>
    <w:rsid w:val="00AC0C23"/>
    <w:rsid w:val="00AC0FBC"/>
    <w:rsid w:val="00AC1848"/>
    <w:rsid w:val="00AC1BE1"/>
    <w:rsid w:val="00AC2588"/>
    <w:rsid w:val="00AC26B4"/>
    <w:rsid w:val="00AC2908"/>
    <w:rsid w:val="00AC30C6"/>
    <w:rsid w:val="00AC35D7"/>
    <w:rsid w:val="00AC40EB"/>
    <w:rsid w:val="00AC42D4"/>
    <w:rsid w:val="00AC4685"/>
    <w:rsid w:val="00AC57D6"/>
    <w:rsid w:val="00AC57FB"/>
    <w:rsid w:val="00AC5A49"/>
    <w:rsid w:val="00AC62A1"/>
    <w:rsid w:val="00AC65DD"/>
    <w:rsid w:val="00AC68B3"/>
    <w:rsid w:val="00AC7CB0"/>
    <w:rsid w:val="00AD169C"/>
    <w:rsid w:val="00AD174F"/>
    <w:rsid w:val="00AD1A52"/>
    <w:rsid w:val="00AD2074"/>
    <w:rsid w:val="00AD2FFC"/>
    <w:rsid w:val="00AD3384"/>
    <w:rsid w:val="00AD3BE4"/>
    <w:rsid w:val="00AD408D"/>
    <w:rsid w:val="00AD40B6"/>
    <w:rsid w:val="00AD435B"/>
    <w:rsid w:val="00AD4E1C"/>
    <w:rsid w:val="00AD508C"/>
    <w:rsid w:val="00AD55B1"/>
    <w:rsid w:val="00AD5616"/>
    <w:rsid w:val="00AD5ACA"/>
    <w:rsid w:val="00AD5EEB"/>
    <w:rsid w:val="00AD7445"/>
    <w:rsid w:val="00AD7A40"/>
    <w:rsid w:val="00AD7A47"/>
    <w:rsid w:val="00AD7EC7"/>
    <w:rsid w:val="00AE1193"/>
    <w:rsid w:val="00AE1214"/>
    <w:rsid w:val="00AE1EED"/>
    <w:rsid w:val="00AE1FB2"/>
    <w:rsid w:val="00AE2D6F"/>
    <w:rsid w:val="00AE356C"/>
    <w:rsid w:val="00AE368B"/>
    <w:rsid w:val="00AE3C26"/>
    <w:rsid w:val="00AE44C2"/>
    <w:rsid w:val="00AE49AA"/>
    <w:rsid w:val="00AE4A7E"/>
    <w:rsid w:val="00AE4AD3"/>
    <w:rsid w:val="00AE4C89"/>
    <w:rsid w:val="00AE4CCD"/>
    <w:rsid w:val="00AE4F97"/>
    <w:rsid w:val="00AE517E"/>
    <w:rsid w:val="00AE5823"/>
    <w:rsid w:val="00AE58E4"/>
    <w:rsid w:val="00AE6AEB"/>
    <w:rsid w:val="00AE711A"/>
    <w:rsid w:val="00AF0410"/>
    <w:rsid w:val="00AF09C6"/>
    <w:rsid w:val="00AF0CF0"/>
    <w:rsid w:val="00AF0EF7"/>
    <w:rsid w:val="00AF14C1"/>
    <w:rsid w:val="00AF1D76"/>
    <w:rsid w:val="00AF2C89"/>
    <w:rsid w:val="00AF45F6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F1"/>
    <w:rsid w:val="00B01412"/>
    <w:rsid w:val="00B01643"/>
    <w:rsid w:val="00B01E77"/>
    <w:rsid w:val="00B021CA"/>
    <w:rsid w:val="00B023A1"/>
    <w:rsid w:val="00B03978"/>
    <w:rsid w:val="00B03DDD"/>
    <w:rsid w:val="00B03EE6"/>
    <w:rsid w:val="00B0414E"/>
    <w:rsid w:val="00B04321"/>
    <w:rsid w:val="00B04F19"/>
    <w:rsid w:val="00B06218"/>
    <w:rsid w:val="00B071A3"/>
    <w:rsid w:val="00B071EF"/>
    <w:rsid w:val="00B07749"/>
    <w:rsid w:val="00B07BCE"/>
    <w:rsid w:val="00B115D5"/>
    <w:rsid w:val="00B1232D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C7D"/>
    <w:rsid w:val="00B17FDD"/>
    <w:rsid w:val="00B217C7"/>
    <w:rsid w:val="00B21CFF"/>
    <w:rsid w:val="00B21F94"/>
    <w:rsid w:val="00B22EB3"/>
    <w:rsid w:val="00B249BE"/>
    <w:rsid w:val="00B24F6C"/>
    <w:rsid w:val="00B254CC"/>
    <w:rsid w:val="00B25E7C"/>
    <w:rsid w:val="00B26462"/>
    <w:rsid w:val="00B274D0"/>
    <w:rsid w:val="00B27FCB"/>
    <w:rsid w:val="00B30075"/>
    <w:rsid w:val="00B3066D"/>
    <w:rsid w:val="00B3071A"/>
    <w:rsid w:val="00B31706"/>
    <w:rsid w:val="00B3300B"/>
    <w:rsid w:val="00B34FE3"/>
    <w:rsid w:val="00B351BF"/>
    <w:rsid w:val="00B35772"/>
    <w:rsid w:val="00B36FA4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A19"/>
    <w:rsid w:val="00B53B47"/>
    <w:rsid w:val="00B54024"/>
    <w:rsid w:val="00B540DD"/>
    <w:rsid w:val="00B540EB"/>
    <w:rsid w:val="00B54F11"/>
    <w:rsid w:val="00B556BD"/>
    <w:rsid w:val="00B557D3"/>
    <w:rsid w:val="00B56263"/>
    <w:rsid w:val="00B56BF2"/>
    <w:rsid w:val="00B56D58"/>
    <w:rsid w:val="00B5734B"/>
    <w:rsid w:val="00B61CCF"/>
    <w:rsid w:val="00B628BC"/>
    <w:rsid w:val="00B629C0"/>
    <w:rsid w:val="00B62F04"/>
    <w:rsid w:val="00B630F0"/>
    <w:rsid w:val="00B6310E"/>
    <w:rsid w:val="00B63B50"/>
    <w:rsid w:val="00B63D74"/>
    <w:rsid w:val="00B63F8D"/>
    <w:rsid w:val="00B64805"/>
    <w:rsid w:val="00B661DF"/>
    <w:rsid w:val="00B667AD"/>
    <w:rsid w:val="00B6698E"/>
    <w:rsid w:val="00B672E9"/>
    <w:rsid w:val="00B704A8"/>
    <w:rsid w:val="00B708C6"/>
    <w:rsid w:val="00B71BC0"/>
    <w:rsid w:val="00B72E5D"/>
    <w:rsid w:val="00B73158"/>
    <w:rsid w:val="00B73C70"/>
    <w:rsid w:val="00B73CA6"/>
    <w:rsid w:val="00B750DF"/>
    <w:rsid w:val="00B757A3"/>
    <w:rsid w:val="00B75F19"/>
    <w:rsid w:val="00B76024"/>
    <w:rsid w:val="00B765D9"/>
    <w:rsid w:val="00B767FF"/>
    <w:rsid w:val="00B769E9"/>
    <w:rsid w:val="00B77598"/>
    <w:rsid w:val="00B77B47"/>
    <w:rsid w:val="00B77F1C"/>
    <w:rsid w:val="00B8008C"/>
    <w:rsid w:val="00B8010F"/>
    <w:rsid w:val="00B801EB"/>
    <w:rsid w:val="00B806F4"/>
    <w:rsid w:val="00B80AF5"/>
    <w:rsid w:val="00B81689"/>
    <w:rsid w:val="00B82B16"/>
    <w:rsid w:val="00B82CAD"/>
    <w:rsid w:val="00B834CA"/>
    <w:rsid w:val="00B83772"/>
    <w:rsid w:val="00B8381D"/>
    <w:rsid w:val="00B83A24"/>
    <w:rsid w:val="00B843DA"/>
    <w:rsid w:val="00B8527A"/>
    <w:rsid w:val="00B855C8"/>
    <w:rsid w:val="00B85813"/>
    <w:rsid w:val="00B86D23"/>
    <w:rsid w:val="00B8782B"/>
    <w:rsid w:val="00B87F43"/>
    <w:rsid w:val="00B90040"/>
    <w:rsid w:val="00B903A4"/>
    <w:rsid w:val="00B90CB2"/>
    <w:rsid w:val="00B91182"/>
    <w:rsid w:val="00B91537"/>
    <w:rsid w:val="00B9164F"/>
    <w:rsid w:val="00B92841"/>
    <w:rsid w:val="00B92BDE"/>
    <w:rsid w:val="00B92C7D"/>
    <w:rsid w:val="00B9325F"/>
    <w:rsid w:val="00B937BD"/>
    <w:rsid w:val="00B93D12"/>
    <w:rsid w:val="00B94250"/>
    <w:rsid w:val="00B94A90"/>
    <w:rsid w:val="00B94F9B"/>
    <w:rsid w:val="00B95167"/>
    <w:rsid w:val="00B9524D"/>
    <w:rsid w:val="00B95973"/>
    <w:rsid w:val="00B95BDC"/>
    <w:rsid w:val="00B96259"/>
    <w:rsid w:val="00B9671C"/>
    <w:rsid w:val="00B975B1"/>
    <w:rsid w:val="00B97753"/>
    <w:rsid w:val="00B97EF3"/>
    <w:rsid w:val="00BA0897"/>
    <w:rsid w:val="00BA262A"/>
    <w:rsid w:val="00BA386C"/>
    <w:rsid w:val="00BA3A5B"/>
    <w:rsid w:val="00BA3DC9"/>
    <w:rsid w:val="00BA4488"/>
    <w:rsid w:val="00BA493D"/>
    <w:rsid w:val="00BA4AAC"/>
    <w:rsid w:val="00BA5FB1"/>
    <w:rsid w:val="00BA63C7"/>
    <w:rsid w:val="00BA6B94"/>
    <w:rsid w:val="00BA721A"/>
    <w:rsid w:val="00BB0FE6"/>
    <w:rsid w:val="00BB114A"/>
    <w:rsid w:val="00BB191C"/>
    <w:rsid w:val="00BB23B8"/>
    <w:rsid w:val="00BB29AC"/>
    <w:rsid w:val="00BB3956"/>
    <w:rsid w:val="00BB3D41"/>
    <w:rsid w:val="00BB5061"/>
    <w:rsid w:val="00BB5436"/>
    <w:rsid w:val="00BB5B9B"/>
    <w:rsid w:val="00BB6145"/>
    <w:rsid w:val="00BB68A2"/>
    <w:rsid w:val="00BB6C74"/>
    <w:rsid w:val="00BB6E05"/>
    <w:rsid w:val="00BB6E4B"/>
    <w:rsid w:val="00BB7DDA"/>
    <w:rsid w:val="00BC0127"/>
    <w:rsid w:val="00BC1DE9"/>
    <w:rsid w:val="00BC1F1C"/>
    <w:rsid w:val="00BC20AF"/>
    <w:rsid w:val="00BC21B0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6784"/>
    <w:rsid w:val="00BD040A"/>
    <w:rsid w:val="00BD1F30"/>
    <w:rsid w:val="00BD201F"/>
    <w:rsid w:val="00BD23C1"/>
    <w:rsid w:val="00BD255A"/>
    <w:rsid w:val="00BD2A81"/>
    <w:rsid w:val="00BD3CD2"/>
    <w:rsid w:val="00BD3E64"/>
    <w:rsid w:val="00BD4555"/>
    <w:rsid w:val="00BD5151"/>
    <w:rsid w:val="00BD6A2D"/>
    <w:rsid w:val="00BD734E"/>
    <w:rsid w:val="00BD7985"/>
    <w:rsid w:val="00BD79EB"/>
    <w:rsid w:val="00BE1140"/>
    <w:rsid w:val="00BE1793"/>
    <w:rsid w:val="00BE1D0C"/>
    <w:rsid w:val="00BE4025"/>
    <w:rsid w:val="00BE4681"/>
    <w:rsid w:val="00BE49F3"/>
    <w:rsid w:val="00BE54AA"/>
    <w:rsid w:val="00BE6361"/>
    <w:rsid w:val="00BE7033"/>
    <w:rsid w:val="00BE737A"/>
    <w:rsid w:val="00BF0B14"/>
    <w:rsid w:val="00BF0FC3"/>
    <w:rsid w:val="00BF15DD"/>
    <w:rsid w:val="00BF1613"/>
    <w:rsid w:val="00BF1F6F"/>
    <w:rsid w:val="00BF242A"/>
    <w:rsid w:val="00BF2755"/>
    <w:rsid w:val="00BF2904"/>
    <w:rsid w:val="00BF2CF5"/>
    <w:rsid w:val="00BF307F"/>
    <w:rsid w:val="00BF311E"/>
    <w:rsid w:val="00BF3E24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3EE6"/>
    <w:rsid w:val="00C040FD"/>
    <w:rsid w:val="00C0415A"/>
    <w:rsid w:val="00C0497D"/>
    <w:rsid w:val="00C055A4"/>
    <w:rsid w:val="00C05873"/>
    <w:rsid w:val="00C05890"/>
    <w:rsid w:val="00C06A92"/>
    <w:rsid w:val="00C06EC7"/>
    <w:rsid w:val="00C076F7"/>
    <w:rsid w:val="00C07B0F"/>
    <w:rsid w:val="00C07CC2"/>
    <w:rsid w:val="00C07F98"/>
    <w:rsid w:val="00C10324"/>
    <w:rsid w:val="00C105EC"/>
    <w:rsid w:val="00C10C83"/>
    <w:rsid w:val="00C110E1"/>
    <w:rsid w:val="00C11401"/>
    <w:rsid w:val="00C117E5"/>
    <w:rsid w:val="00C12AFB"/>
    <w:rsid w:val="00C12D00"/>
    <w:rsid w:val="00C12FA8"/>
    <w:rsid w:val="00C13D4F"/>
    <w:rsid w:val="00C13E4C"/>
    <w:rsid w:val="00C14880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55"/>
    <w:rsid w:val="00C22061"/>
    <w:rsid w:val="00C222A7"/>
    <w:rsid w:val="00C222B3"/>
    <w:rsid w:val="00C22347"/>
    <w:rsid w:val="00C2344B"/>
    <w:rsid w:val="00C239CC"/>
    <w:rsid w:val="00C23DFE"/>
    <w:rsid w:val="00C24357"/>
    <w:rsid w:val="00C249CC"/>
    <w:rsid w:val="00C24E16"/>
    <w:rsid w:val="00C25274"/>
    <w:rsid w:val="00C25901"/>
    <w:rsid w:val="00C25A2E"/>
    <w:rsid w:val="00C25CEE"/>
    <w:rsid w:val="00C26143"/>
    <w:rsid w:val="00C26445"/>
    <w:rsid w:val="00C26A98"/>
    <w:rsid w:val="00C26ACD"/>
    <w:rsid w:val="00C26DEE"/>
    <w:rsid w:val="00C26E7F"/>
    <w:rsid w:val="00C277F6"/>
    <w:rsid w:val="00C3054E"/>
    <w:rsid w:val="00C310BF"/>
    <w:rsid w:val="00C312FC"/>
    <w:rsid w:val="00C32B4B"/>
    <w:rsid w:val="00C33094"/>
    <w:rsid w:val="00C33208"/>
    <w:rsid w:val="00C3334F"/>
    <w:rsid w:val="00C3336E"/>
    <w:rsid w:val="00C335A9"/>
    <w:rsid w:val="00C34190"/>
    <w:rsid w:val="00C34912"/>
    <w:rsid w:val="00C351C8"/>
    <w:rsid w:val="00C35A9A"/>
    <w:rsid w:val="00C35C72"/>
    <w:rsid w:val="00C375EC"/>
    <w:rsid w:val="00C37ADB"/>
    <w:rsid w:val="00C37DD5"/>
    <w:rsid w:val="00C37ED5"/>
    <w:rsid w:val="00C40352"/>
    <w:rsid w:val="00C404E0"/>
    <w:rsid w:val="00C40AF4"/>
    <w:rsid w:val="00C40F6B"/>
    <w:rsid w:val="00C41865"/>
    <w:rsid w:val="00C42215"/>
    <w:rsid w:val="00C43116"/>
    <w:rsid w:val="00C4366F"/>
    <w:rsid w:val="00C43DDE"/>
    <w:rsid w:val="00C4490D"/>
    <w:rsid w:val="00C44AA3"/>
    <w:rsid w:val="00C44BB3"/>
    <w:rsid w:val="00C44BC8"/>
    <w:rsid w:val="00C45145"/>
    <w:rsid w:val="00C46302"/>
    <w:rsid w:val="00C46510"/>
    <w:rsid w:val="00C47932"/>
    <w:rsid w:val="00C504C5"/>
    <w:rsid w:val="00C506CD"/>
    <w:rsid w:val="00C50E63"/>
    <w:rsid w:val="00C51088"/>
    <w:rsid w:val="00C52146"/>
    <w:rsid w:val="00C5299B"/>
    <w:rsid w:val="00C52C39"/>
    <w:rsid w:val="00C52CB9"/>
    <w:rsid w:val="00C53E88"/>
    <w:rsid w:val="00C5407E"/>
    <w:rsid w:val="00C5534A"/>
    <w:rsid w:val="00C555D6"/>
    <w:rsid w:val="00C559A5"/>
    <w:rsid w:val="00C55C45"/>
    <w:rsid w:val="00C564A6"/>
    <w:rsid w:val="00C568AC"/>
    <w:rsid w:val="00C57750"/>
    <w:rsid w:val="00C602A0"/>
    <w:rsid w:val="00C60454"/>
    <w:rsid w:val="00C6098E"/>
    <w:rsid w:val="00C60FEF"/>
    <w:rsid w:val="00C62349"/>
    <w:rsid w:val="00C62A7D"/>
    <w:rsid w:val="00C62D3B"/>
    <w:rsid w:val="00C63033"/>
    <w:rsid w:val="00C632CF"/>
    <w:rsid w:val="00C63493"/>
    <w:rsid w:val="00C63508"/>
    <w:rsid w:val="00C638D8"/>
    <w:rsid w:val="00C63AF4"/>
    <w:rsid w:val="00C63D90"/>
    <w:rsid w:val="00C64811"/>
    <w:rsid w:val="00C66D31"/>
    <w:rsid w:val="00C67735"/>
    <w:rsid w:val="00C6789A"/>
    <w:rsid w:val="00C700D5"/>
    <w:rsid w:val="00C70743"/>
    <w:rsid w:val="00C716EB"/>
    <w:rsid w:val="00C71A78"/>
    <w:rsid w:val="00C72291"/>
    <w:rsid w:val="00C72731"/>
    <w:rsid w:val="00C72832"/>
    <w:rsid w:val="00C72C5A"/>
    <w:rsid w:val="00C7315E"/>
    <w:rsid w:val="00C73D07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23E1"/>
    <w:rsid w:val="00C825A9"/>
    <w:rsid w:val="00C82B55"/>
    <w:rsid w:val="00C84A14"/>
    <w:rsid w:val="00C84F51"/>
    <w:rsid w:val="00C84F55"/>
    <w:rsid w:val="00C85836"/>
    <w:rsid w:val="00C85A28"/>
    <w:rsid w:val="00C85A67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2B8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5EAC"/>
    <w:rsid w:val="00C9618A"/>
    <w:rsid w:val="00C96303"/>
    <w:rsid w:val="00C966A1"/>
    <w:rsid w:val="00C9685D"/>
    <w:rsid w:val="00C96D80"/>
    <w:rsid w:val="00CA0E91"/>
    <w:rsid w:val="00CA1BBD"/>
    <w:rsid w:val="00CA31EF"/>
    <w:rsid w:val="00CA33EB"/>
    <w:rsid w:val="00CA4B8B"/>
    <w:rsid w:val="00CA4E19"/>
    <w:rsid w:val="00CA5896"/>
    <w:rsid w:val="00CA593E"/>
    <w:rsid w:val="00CA5A2C"/>
    <w:rsid w:val="00CA67BA"/>
    <w:rsid w:val="00CA6F88"/>
    <w:rsid w:val="00CA70F7"/>
    <w:rsid w:val="00CA7309"/>
    <w:rsid w:val="00CA79E6"/>
    <w:rsid w:val="00CA7D49"/>
    <w:rsid w:val="00CA7F0E"/>
    <w:rsid w:val="00CB05E0"/>
    <w:rsid w:val="00CB09EC"/>
    <w:rsid w:val="00CB15DE"/>
    <w:rsid w:val="00CB16C0"/>
    <w:rsid w:val="00CB16D0"/>
    <w:rsid w:val="00CB19A0"/>
    <w:rsid w:val="00CB1ECC"/>
    <w:rsid w:val="00CB1F35"/>
    <w:rsid w:val="00CB218F"/>
    <w:rsid w:val="00CB26D5"/>
    <w:rsid w:val="00CB2837"/>
    <w:rsid w:val="00CB2A44"/>
    <w:rsid w:val="00CB2D34"/>
    <w:rsid w:val="00CB396C"/>
    <w:rsid w:val="00CB42CE"/>
    <w:rsid w:val="00CB4A73"/>
    <w:rsid w:val="00CB4D68"/>
    <w:rsid w:val="00CB4F79"/>
    <w:rsid w:val="00CB5F21"/>
    <w:rsid w:val="00CB6CE9"/>
    <w:rsid w:val="00CC0A49"/>
    <w:rsid w:val="00CC0D5E"/>
    <w:rsid w:val="00CC2E76"/>
    <w:rsid w:val="00CC34E6"/>
    <w:rsid w:val="00CC36E1"/>
    <w:rsid w:val="00CC415E"/>
    <w:rsid w:val="00CC4E61"/>
    <w:rsid w:val="00CC52B9"/>
    <w:rsid w:val="00CC53E7"/>
    <w:rsid w:val="00CC5507"/>
    <w:rsid w:val="00CC6C6D"/>
    <w:rsid w:val="00CC6F45"/>
    <w:rsid w:val="00CC7539"/>
    <w:rsid w:val="00CC771F"/>
    <w:rsid w:val="00CC78CD"/>
    <w:rsid w:val="00CD104E"/>
    <w:rsid w:val="00CD1101"/>
    <w:rsid w:val="00CD13C0"/>
    <w:rsid w:val="00CD1CF8"/>
    <w:rsid w:val="00CD25D3"/>
    <w:rsid w:val="00CD287B"/>
    <w:rsid w:val="00CD2C1A"/>
    <w:rsid w:val="00CD330B"/>
    <w:rsid w:val="00CD39B8"/>
    <w:rsid w:val="00CD3AB6"/>
    <w:rsid w:val="00CD4502"/>
    <w:rsid w:val="00CD4ADF"/>
    <w:rsid w:val="00CD59AA"/>
    <w:rsid w:val="00CD5BBE"/>
    <w:rsid w:val="00CD5E4A"/>
    <w:rsid w:val="00CD67B7"/>
    <w:rsid w:val="00CD7F08"/>
    <w:rsid w:val="00CE0166"/>
    <w:rsid w:val="00CE06FE"/>
    <w:rsid w:val="00CE077E"/>
    <w:rsid w:val="00CE1282"/>
    <w:rsid w:val="00CE1371"/>
    <w:rsid w:val="00CE1538"/>
    <w:rsid w:val="00CE19C1"/>
    <w:rsid w:val="00CE234F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F0272"/>
    <w:rsid w:val="00CF143A"/>
    <w:rsid w:val="00CF193A"/>
    <w:rsid w:val="00CF1946"/>
    <w:rsid w:val="00CF1FE6"/>
    <w:rsid w:val="00CF232B"/>
    <w:rsid w:val="00CF30C1"/>
    <w:rsid w:val="00CF3FA8"/>
    <w:rsid w:val="00CF44FD"/>
    <w:rsid w:val="00CF564E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B81"/>
    <w:rsid w:val="00D00C73"/>
    <w:rsid w:val="00D022C4"/>
    <w:rsid w:val="00D0245E"/>
    <w:rsid w:val="00D02E31"/>
    <w:rsid w:val="00D031EA"/>
    <w:rsid w:val="00D03434"/>
    <w:rsid w:val="00D0457B"/>
    <w:rsid w:val="00D047E8"/>
    <w:rsid w:val="00D04FE3"/>
    <w:rsid w:val="00D05F86"/>
    <w:rsid w:val="00D06323"/>
    <w:rsid w:val="00D07269"/>
    <w:rsid w:val="00D0756A"/>
    <w:rsid w:val="00D07AE2"/>
    <w:rsid w:val="00D114EC"/>
    <w:rsid w:val="00D1191E"/>
    <w:rsid w:val="00D122D7"/>
    <w:rsid w:val="00D13714"/>
    <w:rsid w:val="00D13A98"/>
    <w:rsid w:val="00D13BC3"/>
    <w:rsid w:val="00D13C24"/>
    <w:rsid w:val="00D13D72"/>
    <w:rsid w:val="00D14CDB"/>
    <w:rsid w:val="00D153BD"/>
    <w:rsid w:val="00D16390"/>
    <w:rsid w:val="00D16AC6"/>
    <w:rsid w:val="00D16B1B"/>
    <w:rsid w:val="00D16F43"/>
    <w:rsid w:val="00D17278"/>
    <w:rsid w:val="00D17F6E"/>
    <w:rsid w:val="00D20C60"/>
    <w:rsid w:val="00D2108D"/>
    <w:rsid w:val="00D2118E"/>
    <w:rsid w:val="00D21D8E"/>
    <w:rsid w:val="00D22738"/>
    <w:rsid w:val="00D22839"/>
    <w:rsid w:val="00D22FAD"/>
    <w:rsid w:val="00D23576"/>
    <w:rsid w:val="00D248FF"/>
    <w:rsid w:val="00D24A01"/>
    <w:rsid w:val="00D25410"/>
    <w:rsid w:val="00D257F1"/>
    <w:rsid w:val="00D25BBC"/>
    <w:rsid w:val="00D25E3F"/>
    <w:rsid w:val="00D26453"/>
    <w:rsid w:val="00D27167"/>
    <w:rsid w:val="00D274A6"/>
    <w:rsid w:val="00D27790"/>
    <w:rsid w:val="00D27B36"/>
    <w:rsid w:val="00D27C6C"/>
    <w:rsid w:val="00D27EC9"/>
    <w:rsid w:val="00D30987"/>
    <w:rsid w:val="00D30C90"/>
    <w:rsid w:val="00D310C5"/>
    <w:rsid w:val="00D31DB3"/>
    <w:rsid w:val="00D32393"/>
    <w:rsid w:val="00D32A4B"/>
    <w:rsid w:val="00D32A58"/>
    <w:rsid w:val="00D3312B"/>
    <w:rsid w:val="00D34531"/>
    <w:rsid w:val="00D3483E"/>
    <w:rsid w:val="00D34A2F"/>
    <w:rsid w:val="00D34BBB"/>
    <w:rsid w:val="00D34D46"/>
    <w:rsid w:val="00D35477"/>
    <w:rsid w:val="00D35584"/>
    <w:rsid w:val="00D3560F"/>
    <w:rsid w:val="00D35EE2"/>
    <w:rsid w:val="00D36565"/>
    <w:rsid w:val="00D36AA8"/>
    <w:rsid w:val="00D36ECC"/>
    <w:rsid w:val="00D371A3"/>
    <w:rsid w:val="00D371D3"/>
    <w:rsid w:val="00D40366"/>
    <w:rsid w:val="00D4058D"/>
    <w:rsid w:val="00D40DE7"/>
    <w:rsid w:val="00D417F3"/>
    <w:rsid w:val="00D41A9B"/>
    <w:rsid w:val="00D41BFA"/>
    <w:rsid w:val="00D428E5"/>
    <w:rsid w:val="00D42FAF"/>
    <w:rsid w:val="00D4317B"/>
    <w:rsid w:val="00D432EA"/>
    <w:rsid w:val="00D43572"/>
    <w:rsid w:val="00D43AB2"/>
    <w:rsid w:val="00D43EF3"/>
    <w:rsid w:val="00D44848"/>
    <w:rsid w:val="00D44BE1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83A"/>
    <w:rsid w:val="00D51F7E"/>
    <w:rsid w:val="00D51FCD"/>
    <w:rsid w:val="00D52093"/>
    <w:rsid w:val="00D52628"/>
    <w:rsid w:val="00D527E8"/>
    <w:rsid w:val="00D52E28"/>
    <w:rsid w:val="00D531CC"/>
    <w:rsid w:val="00D5360E"/>
    <w:rsid w:val="00D54752"/>
    <w:rsid w:val="00D54E98"/>
    <w:rsid w:val="00D557AA"/>
    <w:rsid w:val="00D55840"/>
    <w:rsid w:val="00D55F0D"/>
    <w:rsid w:val="00D56B13"/>
    <w:rsid w:val="00D56C1D"/>
    <w:rsid w:val="00D56EA6"/>
    <w:rsid w:val="00D5729F"/>
    <w:rsid w:val="00D6082F"/>
    <w:rsid w:val="00D61AF6"/>
    <w:rsid w:val="00D6271E"/>
    <w:rsid w:val="00D62D5E"/>
    <w:rsid w:val="00D62F42"/>
    <w:rsid w:val="00D630D4"/>
    <w:rsid w:val="00D632B0"/>
    <w:rsid w:val="00D6423F"/>
    <w:rsid w:val="00D64CF0"/>
    <w:rsid w:val="00D64E20"/>
    <w:rsid w:val="00D6521E"/>
    <w:rsid w:val="00D659B2"/>
    <w:rsid w:val="00D659DD"/>
    <w:rsid w:val="00D65A76"/>
    <w:rsid w:val="00D65C7D"/>
    <w:rsid w:val="00D7053D"/>
    <w:rsid w:val="00D7077E"/>
    <w:rsid w:val="00D70CED"/>
    <w:rsid w:val="00D72A7A"/>
    <w:rsid w:val="00D73435"/>
    <w:rsid w:val="00D737D7"/>
    <w:rsid w:val="00D74194"/>
    <w:rsid w:val="00D7432A"/>
    <w:rsid w:val="00D74739"/>
    <w:rsid w:val="00D74A03"/>
    <w:rsid w:val="00D74B22"/>
    <w:rsid w:val="00D7501A"/>
    <w:rsid w:val="00D75255"/>
    <w:rsid w:val="00D75477"/>
    <w:rsid w:val="00D754A7"/>
    <w:rsid w:val="00D76B38"/>
    <w:rsid w:val="00D76FC3"/>
    <w:rsid w:val="00D77915"/>
    <w:rsid w:val="00D803FB"/>
    <w:rsid w:val="00D80AB7"/>
    <w:rsid w:val="00D80C5C"/>
    <w:rsid w:val="00D8135E"/>
    <w:rsid w:val="00D819ED"/>
    <w:rsid w:val="00D82012"/>
    <w:rsid w:val="00D83065"/>
    <w:rsid w:val="00D83228"/>
    <w:rsid w:val="00D83481"/>
    <w:rsid w:val="00D83AB6"/>
    <w:rsid w:val="00D8432A"/>
    <w:rsid w:val="00D84511"/>
    <w:rsid w:val="00D84FEB"/>
    <w:rsid w:val="00D85616"/>
    <w:rsid w:val="00D8579B"/>
    <w:rsid w:val="00D86293"/>
    <w:rsid w:val="00D8688F"/>
    <w:rsid w:val="00D869F0"/>
    <w:rsid w:val="00D86C63"/>
    <w:rsid w:val="00D86CD1"/>
    <w:rsid w:val="00D87AAB"/>
    <w:rsid w:val="00D87DB5"/>
    <w:rsid w:val="00D90468"/>
    <w:rsid w:val="00D90B8C"/>
    <w:rsid w:val="00D91177"/>
    <w:rsid w:val="00D916B7"/>
    <w:rsid w:val="00D91826"/>
    <w:rsid w:val="00D918F2"/>
    <w:rsid w:val="00D91A54"/>
    <w:rsid w:val="00D91D99"/>
    <w:rsid w:val="00D926CC"/>
    <w:rsid w:val="00D92725"/>
    <w:rsid w:val="00D93D17"/>
    <w:rsid w:val="00D94B94"/>
    <w:rsid w:val="00D94D1F"/>
    <w:rsid w:val="00D94F5B"/>
    <w:rsid w:val="00D97015"/>
    <w:rsid w:val="00D9708C"/>
    <w:rsid w:val="00D972AE"/>
    <w:rsid w:val="00DA0747"/>
    <w:rsid w:val="00DA0A0D"/>
    <w:rsid w:val="00DA0D30"/>
    <w:rsid w:val="00DA1CFE"/>
    <w:rsid w:val="00DA23F9"/>
    <w:rsid w:val="00DA256B"/>
    <w:rsid w:val="00DA2F63"/>
    <w:rsid w:val="00DA3488"/>
    <w:rsid w:val="00DA3AAB"/>
    <w:rsid w:val="00DA4ADB"/>
    <w:rsid w:val="00DA4CB4"/>
    <w:rsid w:val="00DA5815"/>
    <w:rsid w:val="00DA62A0"/>
    <w:rsid w:val="00DA62E0"/>
    <w:rsid w:val="00DA69B8"/>
    <w:rsid w:val="00DA71F4"/>
    <w:rsid w:val="00DB053E"/>
    <w:rsid w:val="00DB0633"/>
    <w:rsid w:val="00DB0E2B"/>
    <w:rsid w:val="00DB0EED"/>
    <w:rsid w:val="00DB0EF1"/>
    <w:rsid w:val="00DB120C"/>
    <w:rsid w:val="00DB12DA"/>
    <w:rsid w:val="00DB23D0"/>
    <w:rsid w:val="00DB2C47"/>
    <w:rsid w:val="00DB321D"/>
    <w:rsid w:val="00DB3A9E"/>
    <w:rsid w:val="00DB4C3C"/>
    <w:rsid w:val="00DB4E41"/>
    <w:rsid w:val="00DB5BAD"/>
    <w:rsid w:val="00DB727F"/>
    <w:rsid w:val="00DB7D09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556F"/>
    <w:rsid w:val="00DC5642"/>
    <w:rsid w:val="00DC6645"/>
    <w:rsid w:val="00DC7BC8"/>
    <w:rsid w:val="00DD046D"/>
    <w:rsid w:val="00DD0F4A"/>
    <w:rsid w:val="00DD1083"/>
    <w:rsid w:val="00DD1816"/>
    <w:rsid w:val="00DD18AD"/>
    <w:rsid w:val="00DD20EC"/>
    <w:rsid w:val="00DD2744"/>
    <w:rsid w:val="00DD27F5"/>
    <w:rsid w:val="00DD2D13"/>
    <w:rsid w:val="00DD34B7"/>
    <w:rsid w:val="00DD40F1"/>
    <w:rsid w:val="00DD588C"/>
    <w:rsid w:val="00DD6487"/>
    <w:rsid w:val="00DD66F2"/>
    <w:rsid w:val="00DD7810"/>
    <w:rsid w:val="00DD7E8D"/>
    <w:rsid w:val="00DE000B"/>
    <w:rsid w:val="00DE07CC"/>
    <w:rsid w:val="00DE1375"/>
    <w:rsid w:val="00DE1BD6"/>
    <w:rsid w:val="00DE2737"/>
    <w:rsid w:val="00DE40A0"/>
    <w:rsid w:val="00DE40D2"/>
    <w:rsid w:val="00DE7461"/>
    <w:rsid w:val="00DE74FE"/>
    <w:rsid w:val="00DE785C"/>
    <w:rsid w:val="00DF069A"/>
    <w:rsid w:val="00DF0827"/>
    <w:rsid w:val="00DF0875"/>
    <w:rsid w:val="00DF1FAD"/>
    <w:rsid w:val="00DF2B84"/>
    <w:rsid w:val="00DF4B6B"/>
    <w:rsid w:val="00DF586A"/>
    <w:rsid w:val="00DF6004"/>
    <w:rsid w:val="00DF6D4F"/>
    <w:rsid w:val="00DF74BC"/>
    <w:rsid w:val="00E00229"/>
    <w:rsid w:val="00E00B6B"/>
    <w:rsid w:val="00E00B77"/>
    <w:rsid w:val="00E00B84"/>
    <w:rsid w:val="00E0181B"/>
    <w:rsid w:val="00E0182B"/>
    <w:rsid w:val="00E01DCA"/>
    <w:rsid w:val="00E01EDE"/>
    <w:rsid w:val="00E02D36"/>
    <w:rsid w:val="00E03239"/>
    <w:rsid w:val="00E034B5"/>
    <w:rsid w:val="00E03518"/>
    <w:rsid w:val="00E03938"/>
    <w:rsid w:val="00E03AB3"/>
    <w:rsid w:val="00E04A2C"/>
    <w:rsid w:val="00E0515D"/>
    <w:rsid w:val="00E05B60"/>
    <w:rsid w:val="00E05E19"/>
    <w:rsid w:val="00E06685"/>
    <w:rsid w:val="00E06725"/>
    <w:rsid w:val="00E06D86"/>
    <w:rsid w:val="00E074B5"/>
    <w:rsid w:val="00E07703"/>
    <w:rsid w:val="00E07796"/>
    <w:rsid w:val="00E07BD6"/>
    <w:rsid w:val="00E1095F"/>
    <w:rsid w:val="00E10BA2"/>
    <w:rsid w:val="00E10C3D"/>
    <w:rsid w:val="00E11316"/>
    <w:rsid w:val="00E12116"/>
    <w:rsid w:val="00E1244D"/>
    <w:rsid w:val="00E12472"/>
    <w:rsid w:val="00E125EF"/>
    <w:rsid w:val="00E127B7"/>
    <w:rsid w:val="00E13BFD"/>
    <w:rsid w:val="00E14D8A"/>
    <w:rsid w:val="00E14ED9"/>
    <w:rsid w:val="00E151D1"/>
    <w:rsid w:val="00E1523E"/>
    <w:rsid w:val="00E1588B"/>
    <w:rsid w:val="00E15A9E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B44"/>
    <w:rsid w:val="00E22B8A"/>
    <w:rsid w:val="00E22E08"/>
    <w:rsid w:val="00E231ED"/>
    <w:rsid w:val="00E236C8"/>
    <w:rsid w:val="00E23AA8"/>
    <w:rsid w:val="00E24191"/>
    <w:rsid w:val="00E242B5"/>
    <w:rsid w:val="00E2457A"/>
    <w:rsid w:val="00E247EC"/>
    <w:rsid w:val="00E248B9"/>
    <w:rsid w:val="00E24C84"/>
    <w:rsid w:val="00E25946"/>
    <w:rsid w:val="00E259C2"/>
    <w:rsid w:val="00E25C0E"/>
    <w:rsid w:val="00E2626E"/>
    <w:rsid w:val="00E26895"/>
    <w:rsid w:val="00E271A6"/>
    <w:rsid w:val="00E27693"/>
    <w:rsid w:val="00E27B74"/>
    <w:rsid w:val="00E27DE2"/>
    <w:rsid w:val="00E27F8C"/>
    <w:rsid w:val="00E3004E"/>
    <w:rsid w:val="00E30D98"/>
    <w:rsid w:val="00E30FE3"/>
    <w:rsid w:val="00E311C7"/>
    <w:rsid w:val="00E31947"/>
    <w:rsid w:val="00E32938"/>
    <w:rsid w:val="00E337C7"/>
    <w:rsid w:val="00E3403D"/>
    <w:rsid w:val="00E3451C"/>
    <w:rsid w:val="00E34819"/>
    <w:rsid w:val="00E35911"/>
    <w:rsid w:val="00E36102"/>
    <w:rsid w:val="00E36105"/>
    <w:rsid w:val="00E3778B"/>
    <w:rsid w:val="00E37953"/>
    <w:rsid w:val="00E37DBF"/>
    <w:rsid w:val="00E400BA"/>
    <w:rsid w:val="00E40516"/>
    <w:rsid w:val="00E41101"/>
    <w:rsid w:val="00E4261F"/>
    <w:rsid w:val="00E4347D"/>
    <w:rsid w:val="00E44107"/>
    <w:rsid w:val="00E452C7"/>
    <w:rsid w:val="00E45378"/>
    <w:rsid w:val="00E45BFB"/>
    <w:rsid w:val="00E45FF5"/>
    <w:rsid w:val="00E463F4"/>
    <w:rsid w:val="00E47A81"/>
    <w:rsid w:val="00E50127"/>
    <w:rsid w:val="00E502E9"/>
    <w:rsid w:val="00E512BC"/>
    <w:rsid w:val="00E512F4"/>
    <w:rsid w:val="00E52095"/>
    <w:rsid w:val="00E52174"/>
    <w:rsid w:val="00E52414"/>
    <w:rsid w:val="00E529E6"/>
    <w:rsid w:val="00E53408"/>
    <w:rsid w:val="00E53C85"/>
    <w:rsid w:val="00E53DF6"/>
    <w:rsid w:val="00E5461F"/>
    <w:rsid w:val="00E552E0"/>
    <w:rsid w:val="00E553E6"/>
    <w:rsid w:val="00E55929"/>
    <w:rsid w:val="00E55B54"/>
    <w:rsid w:val="00E569BB"/>
    <w:rsid w:val="00E56BA1"/>
    <w:rsid w:val="00E572DD"/>
    <w:rsid w:val="00E60232"/>
    <w:rsid w:val="00E609CE"/>
    <w:rsid w:val="00E6203A"/>
    <w:rsid w:val="00E62751"/>
    <w:rsid w:val="00E629C6"/>
    <w:rsid w:val="00E62A22"/>
    <w:rsid w:val="00E62C19"/>
    <w:rsid w:val="00E631C3"/>
    <w:rsid w:val="00E635CC"/>
    <w:rsid w:val="00E643C8"/>
    <w:rsid w:val="00E6546B"/>
    <w:rsid w:val="00E66955"/>
    <w:rsid w:val="00E66B10"/>
    <w:rsid w:val="00E66FB9"/>
    <w:rsid w:val="00E707CB"/>
    <w:rsid w:val="00E70B43"/>
    <w:rsid w:val="00E70CA5"/>
    <w:rsid w:val="00E70E03"/>
    <w:rsid w:val="00E71905"/>
    <w:rsid w:val="00E72184"/>
    <w:rsid w:val="00E7355D"/>
    <w:rsid w:val="00E73C15"/>
    <w:rsid w:val="00E7482E"/>
    <w:rsid w:val="00E757EB"/>
    <w:rsid w:val="00E75F66"/>
    <w:rsid w:val="00E75F83"/>
    <w:rsid w:val="00E760DB"/>
    <w:rsid w:val="00E7613D"/>
    <w:rsid w:val="00E76C54"/>
    <w:rsid w:val="00E76D22"/>
    <w:rsid w:val="00E7772A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194"/>
    <w:rsid w:val="00E91E94"/>
    <w:rsid w:val="00E9214A"/>
    <w:rsid w:val="00E92FD2"/>
    <w:rsid w:val="00E93271"/>
    <w:rsid w:val="00E9444C"/>
    <w:rsid w:val="00E94BCC"/>
    <w:rsid w:val="00E956B7"/>
    <w:rsid w:val="00E95E5A"/>
    <w:rsid w:val="00E9648B"/>
    <w:rsid w:val="00E968EC"/>
    <w:rsid w:val="00E96D2E"/>
    <w:rsid w:val="00E97238"/>
    <w:rsid w:val="00E97EE1"/>
    <w:rsid w:val="00E97F30"/>
    <w:rsid w:val="00EA1574"/>
    <w:rsid w:val="00EA3AEC"/>
    <w:rsid w:val="00EA4E0E"/>
    <w:rsid w:val="00EA58F6"/>
    <w:rsid w:val="00EA695C"/>
    <w:rsid w:val="00EA6AD1"/>
    <w:rsid w:val="00EA6CDB"/>
    <w:rsid w:val="00EA6DBA"/>
    <w:rsid w:val="00EA6E6F"/>
    <w:rsid w:val="00EA777A"/>
    <w:rsid w:val="00EA7F40"/>
    <w:rsid w:val="00EB018C"/>
    <w:rsid w:val="00EB0F93"/>
    <w:rsid w:val="00EB12F0"/>
    <w:rsid w:val="00EB13B6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6046"/>
    <w:rsid w:val="00EB64E2"/>
    <w:rsid w:val="00EB656D"/>
    <w:rsid w:val="00EB748F"/>
    <w:rsid w:val="00EC0084"/>
    <w:rsid w:val="00EC0295"/>
    <w:rsid w:val="00EC04F9"/>
    <w:rsid w:val="00EC08E8"/>
    <w:rsid w:val="00EC0D0B"/>
    <w:rsid w:val="00EC1DED"/>
    <w:rsid w:val="00EC1E4E"/>
    <w:rsid w:val="00EC21F2"/>
    <w:rsid w:val="00EC227B"/>
    <w:rsid w:val="00EC236E"/>
    <w:rsid w:val="00EC275B"/>
    <w:rsid w:val="00EC4705"/>
    <w:rsid w:val="00EC4847"/>
    <w:rsid w:val="00EC565B"/>
    <w:rsid w:val="00EC597C"/>
    <w:rsid w:val="00EC7D1B"/>
    <w:rsid w:val="00ED0385"/>
    <w:rsid w:val="00ED0FC7"/>
    <w:rsid w:val="00ED1B05"/>
    <w:rsid w:val="00ED3702"/>
    <w:rsid w:val="00ED3F1C"/>
    <w:rsid w:val="00ED4842"/>
    <w:rsid w:val="00ED57CC"/>
    <w:rsid w:val="00ED5A7E"/>
    <w:rsid w:val="00ED6642"/>
    <w:rsid w:val="00ED6A1D"/>
    <w:rsid w:val="00ED6EB1"/>
    <w:rsid w:val="00ED73F5"/>
    <w:rsid w:val="00EE00D1"/>
    <w:rsid w:val="00EE0338"/>
    <w:rsid w:val="00EE0E50"/>
    <w:rsid w:val="00EE0F2F"/>
    <w:rsid w:val="00EE1220"/>
    <w:rsid w:val="00EE1309"/>
    <w:rsid w:val="00EE1BDB"/>
    <w:rsid w:val="00EE1DB5"/>
    <w:rsid w:val="00EE22C7"/>
    <w:rsid w:val="00EE2F96"/>
    <w:rsid w:val="00EE3B3B"/>
    <w:rsid w:val="00EE49C0"/>
    <w:rsid w:val="00EE59E2"/>
    <w:rsid w:val="00EE6683"/>
    <w:rsid w:val="00EE6A51"/>
    <w:rsid w:val="00EE7848"/>
    <w:rsid w:val="00EF046C"/>
    <w:rsid w:val="00EF0941"/>
    <w:rsid w:val="00EF0DB8"/>
    <w:rsid w:val="00EF1B50"/>
    <w:rsid w:val="00EF43EC"/>
    <w:rsid w:val="00EF444F"/>
    <w:rsid w:val="00EF454D"/>
    <w:rsid w:val="00EF4C60"/>
    <w:rsid w:val="00EF4D9E"/>
    <w:rsid w:val="00EF4FC1"/>
    <w:rsid w:val="00EF56D2"/>
    <w:rsid w:val="00EF5723"/>
    <w:rsid w:val="00EF5B6C"/>
    <w:rsid w:val="00EF5C26"/>
    <w:rsid w:val="00EF5E9F"/>
    <w:rsid w:val="00EF681E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B80"/>
    <w:rsid w:val="00F027FB"/>
    <w:rsid w:val="00F03A68"/>
    <w:rsid w:val="00F0474B"/>
    <w:rsid w:val="00F05156"/>
    <w:rsid w:val="00F0518D"/>
    <w:rsid w:val="00F0532B"/>
    <w:rsid w:val="00F055D7"/>
    <w:rsid w:val="00F057D2"/>
    <w:rsid w:val="00F06396"/>
    <w:rsid w:val="00F0782B"/>
    <w:rsid w:val="00F07D96"/>
    <w:rsid w:val="00F10133"/>
    <w:rsid w:val="00F10503"/>
    <w:rsid w:val="00F10977"/>
    <w:rsid w:val="00F109D2"/>
    <w:rsid w:val="00F10D2B"/>
    <w:rsid w:val="00F118A6"/>
    <w:rsid w:val="00F12136"/>
    <w:rsid w:val="00F121F6"/>
    <w:rsid w:val="00F123D1"/>
    <w:rsid w:val="00F12D00"/>
    <w:rsid w:val="00F12F79"/>
    <w:rsid w:val="00F13916"/>
    <w:rsid w:val="00F13AC2"/>
    <w:rsid w:val="00F144A8"/>
    <w:rsid w:val="00F147FB"/>
    <w:rsid w:val="00F150A7"/>
    <w:rsid w:val="00F15282"/>
    <w:rsid w:val="00F16449"/>
    <w:rsid w:val="00F16AD0"/>
    <w:rsid w:val="00F17588"/>
    <w:rsid w:val="00F1763E"/>
    <w:rsid w:val="00F179F6"/>
    <w:rsid w:val="00F20DEA"/>
    <w:rsid w:val="00F218F1"/>
    <w:rsid w:val="00F21E7C"/>
    <w:rsid w:val="00F232B9"/>
    <w:rsid w:val="00F2382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387D"/>
    <w:rsid w:val="00F33EB0"/>
    <w:rsid w:val="00F34CEF"/>
    <w:rsid w:val="00F34EED"/>
    <w:rsid w:val="00F35851"/>
    <w:rsid w:val="00F35B39"/>
    <w:rsid w:val="00F3624F"/>
    <w:rsid w:val="00F370FA"/>
    <w:rsid w:val="00F3752F"/>
    <w:rsid w:val="00F37FE0"/>
    <w:rsid w:val="00F4093D"/>
    <w:rsid w:val="00F41367"/>
    <w:rsid w:val="00F41C34"/>
    <w:rsid w:val="00F421B0"/>
    <w:rsid w:val="00F421EE"/>
    <w:rsid w:val="00F42497"/>
    <w:rsid w:val="00F42569"/>
    <w:rsid w:val="00F42998"/>
    <w:rsid w:val="00F42B12"/>
    <w:rsid w:val="00F42E96"/>
    <w:rsid w:val="00F42FCE"/>
    <w:rsid w:val="00F432B1"/>
    <w:rsid w:val="00F43821"/>
    <w:rsid w:val="00F43824"/>
    <w:rsid w:val="00F43981"/>
    <w:rsid w:val="00F43E2C"/>
    <w:rsid w:val="00F44992"/>
    <w:rsid w:val="00F4574A"/>
    <w:rsid w:val="00F45842"/>
    <w:rsid w:val="00F459EF"/>
    <w:rsid w:val="00F46000"/>
    <w:rsid w:val="00F46087"/>
    <w:rsid w:val="00F46AD0"/>
    <w:rsid w:val="00F46EB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958"/>
    <w:rsid w:val="00F53E64"/>
    <w:rsid w:val="00F543CF"/>
    <w:rsid w:val="00F547EF"/>
    <w:rsid w:val="00F54BDB"/>
    <w:rsid w:val="00F54E38"/>
    <w:rsid w:val="00F54E49"/>
    <w:rsid w:val="00F55087"/>
    <w:rsid w:val="00F5567E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506"/>
    <w:rsid w:val="00F613D7"/>
    <w:rsid w:val="00F61A4C"/>
    <w:rsid w:val="00F62A13"/>
    <w:rsid w:val="00F62ACB"/>
    <w:rsid w:val="00F62B07"/>
    <w:rsid w:val="00F63189"/>
    <w:rsid w:val="00F63219"/>
    <w:rsid w:val="00F642F9"/>
    <w:rsid w:val="00F65ABA"/>
    <w:rsid w:val="00F65B79"/>
    <w:rsid w:val="00F65E0F"/>
    <w:rsid w:val="00F662CA"/>
    <w:rsid w:val="00F672DC"/>
    <w:rsid w:val="00F67672"/>
    <w:rsid w:val="00F70F82"/>
    <w:rsid w:val="00F71274"/>
    <w:rsid w:val="00F714AD"/>
    <w:rsid w:val="00F7185F"/>
    <w:rsid w:val="00F71A8A"/>
    <w:rsid w:val="00F71EC1"/>
    <w:rsid w:val="00F72681"/>
    <w:rsid w:val="00F728C8"/>
    <w:rsid w:val="00F72915"/>
    <w:rsid w:val="00F729D7"/>
    <w:rsid w:val="00F72E0F"/>
    <w:rsid w:val="00F74479"/>
    <w:rsid w:val="00F750AD"/>
    <w:rsid w:val="00F7526B"/>
    <w:rsid w:val="00F7546C"/>
    <w:rsid w:val="00F769FD"/>
    <w:rsid w:val="00F77EC7"/>
    <w:rsid w:val="00F80A12"/>
    <w:rsid w:val="00F811FA"/>
    <w:rsid w:val="00F81229"/>
    <w:rsid w:val="00F81456"/>
    <w:rsid w:val="00F81B87"/>
    <w:rsid w:val="00F81DD4"/>
    <w:rsid w:val="00F82563"/>
    <w:rsid w:val="00F82736"/>
    <w:rsid w:val="00F8281A"/>
    <w:rsid w:val="00F82DA5"/>
    <w:rsid w:val="00F82FF4"/>
    <w:rsid w:val="00F83595"/>
    <w:rsid w:val="00F83B89"/>
    <w:rsid w:val="00F83B8D"/>
    <w:rsid w:val="00F844A4"/>
    <w:rsid w:val="00F844B2"/>
    <w:rsid w:val="00F8491D"/>
    <w:rsid w:val="00F84CA9"/>
    <w:rsid w:val="00F86091"/>
    <w:rsid w:val="00F863BE"/>
    <w:rsid w:val="00F863E5"/>
    <w:rsid w:val="00F86494"/>
    <w:rsid w:val="00F864B6"/>
    <w:rsid w:val="00F86640"/>
    <w:rsid w:val="00F8666E"/>
    <w:rsid w:val="00F86DA2"/>
    <w:rsid w:val="00F87630"/>
    <w:rsid w:val="00F87EF1"/>
    <w:rsid w:val="00F9007A"/>
    <w:rsid w:val="00F901AB"/>
    <w:rsid w:val="00F902DD"/>
    <w:rsid w:val="00F909FF"/>
    <w:rsid w:val="00F90A94"/>
    <w:rsid w:val="00F90CDE"/>
    <w:rsid w:val="00F90F5E"/>
    <w:rsid w:val="00F91621"/>
    <w:rsid w:val="00F9233C"/>
    <w:rsid w:val="00F92404"/>
    <w:rsid w:val="00F928B0"/>
    <w:rsid w:val="00F92B03"/>
    <w:rsid w:val="00F92C07"/>
    <w:rsid w:val="00F92D2F"/>
    <w:rsid w:val="00F93270"/>
    <w:rsid w:val="00F93553"/>
    <w:rsid w:val="00F935A6"/>
    <w:rsid w:val="00F93A3B"/>
    <w:rsid w:val="00F94214"/>
    <w:rsid w:val="00F94AE2"/>
    <w:rsid w:val="00F94BD2"/>
    <w:rsid w:val="00F94C7D"/>
    <w:rsid w:val="00F94D18"/>
    <w:rsid w:val="00F950CA"/>
    <w:rsid w:val="00F951D7"/>
    <w:rsid w:val="00F958AB"/>
    <w:rsid w:val="00F95999"/>
    <w:rsid w:val="00F96022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5E43"/>
    <w:rsid w:val="00FA662F"/>
    <w:rsid w:val="00FA7A41"/>
    <w:rsid w:val="00FB1261"/>
    <w:rsid w:val="00FB1290"/>
    <w:rsid w:val="00FB1525"/>
    <w:rsid w:val="00FB18C8"/>
    <w:rsid w:val="00FB1927"/>
    <w:rsid w:val="00FB2949"/>
    <w:rsid w:val="00FB3387"/>
    <w:rsid w:val="00FB3AB6"/>
    <w:rsid w:val="00FB453A"/>
    <w:rsid w:val="00FB457E"/>
    <w:rsid w:val="00FB55A6"/>
    <w:rsid w:val="00FB7117"/>
    <w:rsid w:val="00FB7EA6"/>
    <w:rsid w:val="00FB7F82"/>
    <w:rsid w:val="00FC04D5"/>
    <w:rsid w:val="00FC1807"/>
    <w:rsid w:val="00FC1E2F"/>
    <w:rsid w:val="00FC2B22"/>
    <w:rsid w:val="00FC482C"/>
    <w:rsid w:val="00FC48E2"/>
    <w:rsid w:val="00FC49D4"/>
    <w:rsid w:val="00FC4D5A"/>
    <w:rsid w:val="00FC5152"/>
    <w:rsid w:val="00FC52D5"/>
    <w:rsid w:val="00FC52E7"/>
    <w:rsid w:val="00FC5D1F"/>
    <w:rsid w:val="00FC5EC3"/>
    <w:rsid w:val="00FC6569"/>
    <w:rsid w:val="00FC6E7A"/>
    <w:rsid w:val="00FC7180"/>
    <w:rsid w:val="00FC7275"/>
    <w:rsid w:val="00FC7403"/>
    <w:rsid w:val="00FC7546"/>
    <w:rsid w:val="00FC7E1F"/>
    <w:rsid w:val="00FC7F2A"/>
    <w:rsid w:val="00FD11E2"/>
    <w:rsid w:val="00FD1B0C"/>
    <w:rsid w:val="00FD1C9A"/>
    <w:rsid w:val="00FD1DCB"/>
    <w:rsid w:val="00FD26C4"/>
    <w:rsid w:val="00FD3271"/>
    <w:rsid w:val="00FD338F"/>
    <w:rsid w:val="00FD35C9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752"/>
    <w:rsid w:val="00FE2847"/>
    <w:rsid w:val="00FE342E"/>
    <w:rsid w:val="00FE38ED"/>
    <w:rsid w:val="00FE3BC5"/>
    <w:rsid w:val="00FE3D2E"/>
    <w:rsid w:val="00FE5593"/>
    <w:rsid w:val="00FE5782"/>
    <w:rsid w:val="00FE5B78"/>
    <w:rsid w:val="00FE5F6E"/>
    <w:rsid w:val="00FE62C8"/>
    <w:rsid w:val="00FE654B"/>
    <w:rsid w:val="00FE6BAC"/>
    <w:rsid w:val="00FE6DCF"/>
    <w:rsid w:val="00FE716B"/>
    <w:rsid w:val="00FE7671"/>
    <w:rsid w:val="00FE7A26"/>
    <w:rsid w:val="00FE7EC7"/>
    <w:rsid w:val="00FE7ED4"/>
    <w:rsid w:val="00FF0817"/>
    <w:rsid w:val="00FF0871"/>
    <w:rsid w:val="00FF1771"/>
    <w:rsid w:val="00FF1D9C"/>
    <w:rsid w:val="00FF258C"/>
    <w:rsid w:val="00FF25E3"/>
    <w:rsid w:val="00FF39E3"/>
    <w:rsid w:val="00FF3BB6"/>
    <w:rsid w:val="00FF42D3"/>
    <w:rsid w:val="00FF4653"/>
    <w:rsid w:val="00FF4BEE"/>
    <w:rsid w:val="00FF5A2B"/>
    <w:rsid w:val="00FF6590"/>
    <w:rsid w:val="00FF65D4"/>
    <w:rsid w:val="00FF66ED"/>
    <w:rsid w:val="00FF67E8"/>
    <w:rsid w:val="00FF6856"/>
    <w:rsid w:val="00FF776F"/>
    <w:rsid w:val="00FF7948"/>
    <w:rsid w:val="00FF7BE0"/>
    <w:rsid w:val="00FF7DD4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CDD2314-B8AF-4269-A541-EDA7769B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41D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1DA"/>
    <w:pPr>
      <w:ind w:left="284"/>
    </w:pPr>
  </w:style>
  <w:style w:type="paragraph" w:customStyle="1" w:styleId="AAFrameAddress">
    <w:name w:val="AA Frame Address"/>
    <w:basedOn w:val="Heading1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semiHidden/>
    <w:rsid w:val="005A41DA"/>
    <w:pPr>
      <w:ind w:left="1134"/>
    </w:pPr>
  </w:style>
  <w:style w:type="paragraph" w:styleId="TOC6">
    <w:name w:val="toc 6"/>
    <w:basedOn w:val="Normal"/>
    <w:next w:val="Normal"/>
    <w:semiHidden/>
    <w:rsid w:val="005A41DA"/>
    <w:pPr>
      <w:ind w:left="1418"/>
    </w:pPr>
  </w:style>
  <w:style w:type="paragraph" w:styleId="TOC7">
    <w:name w:val="toc 7"/>
    <w:basedOn w:val="Normal"/>
    <w:next w:val="Normal"/>
    <w:semiHidden/>
    <w:rsid w:val="005A41DA"/>
    <w:pPr>
      <w:ind w:left="1701"/>
    </w:pPr>
  </w:style>
  <w:style w:type="paragraph" w:styleId="TOC8">
    <w:name w:val="toc 8"/>
    <w:basedOn w:val="Normal"/>
    <w:next w:val="Normal"/>
    <w:semiHidden/>
    <w:rsid w:val="005A41DA"/>
    <w:pPr>
      <w:ind w:left="1985"/>
    </w:pPr>
  </w:style>
  <w:style w:type="paragraph" w:styleId="TOC9">
    <w:name w:val="toc 9"/>
    <w:basedOn w:val="Normal"/>
    <w:next w:val="Normal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semiHidden/>
    <w:rsid w:val="005A41DA"/>
    <w:pPr>
      <w:ind w:left="567" w:hanging="567"/>
    </w:pPr>
  </w:style>
  <w:style w:type="paragraph" w:styleId="ListBullet5">
    <w:name w:val="List Bullet 5"/>
    <w:basedOn w:val="Normal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paragraph" w:styleId="BodyTextFirstIndent">
    <w:name w:val="Body Text First Indent"/>
    <w:basedOn w:val="BodyText"/>
    <w:rsid w:val="005A41DA"/>
    <w:pPr>
      <w:ind w:firstLine="284"/>
    </w:pPr>
  </w:style>
  <w:style w:type="paragraph" w:styleId="BodyTextIndent">
    <w:name w:val="Body Text Indent"/>
    <w:basedOn w:val="Normal"/>
    <w:rsid w:val="005A41DA"/>
    <w:pPr>
      <w:spacing w:after="120"/>
      <w:ind w:left="283"/>
    </w:pPr>
  </w:style>
  <w:style w:type="paragraph" w:styleId="BodyTextFirstIndent2">
    <w:name w:val="Body Text First Indent 2"/>
    <w:basedOn w:val="BodyTextIndent"/>
    <w:rsid w:val="005A41DA"/>
    <w:pPr>
      <w:ind w:left="284" w:firstLine="284"/>
    </w:pPr>
  </w:style>
  <w:style w:type="character" w:styleId="Strong">
    <w:name w:val="Strong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semiHidden/>
    <w:rsid w:val="0030259E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E0">
    <w:name w:val="ª×èÍºÃÔÉÑ· E"/>
    <w:basedOn w:val="Normal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uiPriority w:val="99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customStyle="1" w:styleId="headingcentred">
    <w:name w:val="heading centred"/>
    <w:aliases w:val="hc"/>
    <w:basedOn w:val="Normal"/>
    <w:uiPriority w:val="99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semiHidden/>
    <w:unhideWhenUsed/>
    <w:rsid w:val="00DB23D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23D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B23D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2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23D0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990C7-06E7-41E4-9F70-F5FA19DE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38</Pages>
  <Words>7701</Words>
  <Characters>35193</Characters>
  <Application>Microsoft Office Word</Application>
  <DocSecurity>0</DocSecurity>
  <Lines>293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42809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2019-11-14T06:40:00Z</cp:lastPrinted>
  <dcterms:created xsi:type="dcterms:W3CDTF">2019-11-14T10:43:00Z</dcterms:created>
  <dcterms:modified xsi:type="dcterms:W3CDTF">2019-11-14T10:44:00Z</dcterms:modified>
</cp:coreProperties>
</file>