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67" w:rsidRPr="00246993" w:rsidRDefault="005A1A67" w:rsidP="00E47025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96070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5A1A67" w:rsidRPr="00246993" w:rsidRDefault="005A1A67" w:rsidP="005A1A6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</w:p>
    <w:p w:rsidR="00BC33BF" w:rsidRDefault="005A1A67" w:rsidP="00F648A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C33BF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EE5610" w:rsidRDefault="00C7107F" w:rsidP="00F648A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C7107F">
        <w:rPr>
          <w:rFonts w:ascii="Angsana New" w:hAnsi="Angsana New" w:hint="cs"/>
          <w:sz w:val="30"/>
          <w:szCs w:val="30"/>
          <w:cs/>
        </w:rPr>
        <w:t>ผลการดำเนินงานในปัจจุบัน</w:t>
      </w:r>
      <w:bookmarkStart w:id="0" w:name="_GoBack"/>
      <w:bookmarkEnd w:id="0"/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9A0116" w:rsidRPr="00C0608C" w:rsidRDefault="009A0116" w:rsidP="009A011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C7107F">
        <w:rPr>
          <w:rFonts w:ascii="Angsana New" w:hAnsi="Angsana New" w:hint="cs"/>
          <w:sz w:val="30"/>
          <w:szCs w:val="30"/>
          <w:cs/>
        </w:rPr>
        <w:t>การซื้อ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83933" w:rsidRDefault="005A1A67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F83933" w:rsidRPr="00F83933" w:rsidRDefault="00F83933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83933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413BF4" w:rsidRPr="00246993" w:rsidRDefault="00413BF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1A7AA4" w:rsidRPr="008959E0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8959E0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bookmarkStart w:id="1" w:name="_Hlk12350368"/>
      <w:r w:rsidRPr="0065636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bookmarkEnd w:id="1"/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AF14AE" w:rsidRDefault="00AF14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2D2D01" w:rsidRDefault="002D2D01" w:rsidP="002D2D0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50F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F14AE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670B7A" w:rsidRPr="00135F52" w:rsidRDefault="00A84411" w:rsidP="0067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670B7A" w:rsidRPr="00135F5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70B7A" w:rsidRPr="00135F52">
        <w:rPr>
          <w:rFonts w:ascii="Angsana New" w:hAnsi="Angsana New" w:hint="cs"/>
          <w:sz w:val="30"/>
          <w:szCs w:val="30"/>
          <w:cs/>
        </w:rPr>
        <w:t>งบ</w:t>
      </w:r>
      <w:r w:rsidR="00670B7A" w:rsidRPr="00135F52">
        <w:rPr>
          <w:rFonts w:ascii="Angsana New" w:hAnsi="Angsana New"/>
          <w:sz w:val="30"/>
          <w:szCs w:val="30"/>
          <w:cs/>
        </w:rPr>
        <w:t>การเงินระหว่างกาลนี้</w:t>
      </w:r>
    </w:p>
    <w:p w:rsidR="00CF0EEB" w:rsidRPr="00CF488F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F0EEB" w:rsidRPr="00135F52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5F52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135F52">
        <w:rPr>
          <w:rFonts w:ascii="Angsana New" w:hAnsi="Angsana New" w:hint="cs"/>
          <w:sz w:val="30"/>
          <w:szCs w:val="30"/>
          <w:cs/>
        </w:rPr>
        <w:t>นี้</w:t>
      </w:r>
      <w:r w:rsidRPr="00135F52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135F52">
        <w:rPr>
          <w:rFonts w:ascii="Angsana New" w:hAnsi="Angsana New" w:hint="cs"/>
          <w:sz w:val="30"/>
          <w:szCs w:val="30"/>
          <w:cs/>
        </w:rPr>
        <w:t>คณะ</w:t>
      </w:r>
      <w:r w:rsidRPr="00135F52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C8272B" w:rsidRPr="00135F52">
        <w:rPr>
          <w:rFonts w:ascii="Angsana New" w:hAnsi="Angsana New"/>
          <w:sz w:val="30"/>
          <w:szCs w:val="30"/>
          <w:cs/>
        </w:rPr>
        <w:t xml:space="preserve"> </w:t>
      </w:r>
      <w:r w:rsidR="00F35DBF">
        <w:rPr>
          <w:rFonts w:ascii="Angsana New" w:hAnsi="Angsana New"/>
          <w:sz w:val="30"/>
          <w:szCs w:val="30"/>
        </w:rPr>
        <w:t>14</w:t>
      </w:r>
      <w:r w:rsidR="008132D7" w:rsidRPr="00135F52">
        <w:rPr>
          <w:rFonts w:ascii="Angsana New" w:hAnsi="Angsana New"/>
          <w:sz w:val="30"/>
          <w:szCs w:val="30"/>
        </w:rPr>
        <w:t xml:space="preserve"> </w:t>
      </w:r>
      <w:r w:rsidR="00117896">
        <w:rPr>
          <w:rFonts w:ascii="Angsana New" w:hAnsi="Angsana New" w:hint="cs"/>
          <w:sz w:val="30"/>
          <w:szCs w:val="30"/>
          <w:cs/>
        </w:rPr>
        <w:t>พฤศจิกายน</w:t>
      </w:r>
      <w:r w:rsidR="004B573B" w:rsidRPr="00135F52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135F52">
        <w:rPr>
          <w:rFonts w:ascii="Angsana New" w:hAnsi="Angsana New"/>
          <w:sz w:val="30"/>
          <w:szCs w:val="30"/>
        </w:rPr>
        <w:t>256</w:t>
      </w:r>
      <w:r w:rsidR="008F07B2" w:rsidRPr="00135F52">
        <w:rPr>
          <w:rFonts w:ascii="Angsana New" w:hAnsi="Angsana New"/>
          <w:sz w:val="30"/>
          <w:szCs w:val="30"/>
        </w:rPr>
        <w:t>2</w:t>
      </w:r>
    </w:p>
    <w:p w:rsidR="00CF0EEB" w:rsidRPr="00CF488F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F0EEB" w:rsidRPr="00135F52" w:rsidRDefault="00CF0EEB" w:rsidP="00C7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5F52">
        <w:rPr>
          <w:rFonts w:ascii="Angsana New" w:hAnsi="Angsana New"/>
          <w:b/>
          <w:bCs/>
          <w:sz w:val="30"/>
          <w:szCs w:val="30"/>
        </w:rPr>
        <w:t>1</w:t>
      </w:r>
      <w:r w:rsidRPr="00135F52">
        <w:rPr>
          <w:rFonts w:ascii="Angsana New" w:hAnsi="Angsana New"/>
          <w:b/>
          <w:bCs/>
          <w:sz w:val="30"/>
          <w:szCs w:val="30"/>
        </w:rPr>
        <w:tab/>
      </w:r>
      <w:r w:rsidRPr="00135F5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F0EEB" w:rsidRPr="00CF488F" w:rsidRDefault="00CF0EEB" w:rsidP="00F7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2D2D01" w:rsidRPr="00135F52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135F52">
        <w:rPr>
          <w:rFonts w:ascii="Angsana New" w:hAnsi="Angsana New"/>
          <w:spacing w:val="-4"/>
          <w:sz w:val="30"/>
          <w:szCs w:val="30"/>
        </w:rPr>
        <w:t>“</w:t>
      </w:r>
      <w:r w:rsidRPr="00135F5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135F52">
        <w:rPr>
          <w:rFonts w:ascii="Angsana New" w:hAnsi="Angsana New"/>
          <w:spacing w:val="-4"/>
          <w:sz w:val="30"/>
          <w:szCs w:val="30"/>
        </w:rPr>
        <w:t>”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และมีที่อยู่จดทะเบียนตั้งอยู่เลขที่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19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11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:rsidR="002D2D01" w:rsidRPr="00CF488F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CF0EEB" w:rsidRPr="00135F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5F52">
        <w:rPr>
          <w:rFonts w:ascii="Angsana New" w:hAnsi="Angsana New"/>
          <w:spacing w:val="-4"/>
          <w:sz w:val="30"/>
          <w:szCs w:val="30"/>
          <w:cs/>
        </w:rPr>
        <w:t>บร</w:t>
      </w:r>
      <w:r w:rsidR="00475F16" w:rsidRPr="00135F52">
        <w:rPr>
          <w:rFonts w:ascii="Angsana New" w:hAnsi="Angsana New"/>
          <w:spacing w:val="-4"/>
          <w:sz w:val="30"/>
          <w:szCs w:val="30"/>
          <w:cs/>
        </w:rPr>
        <w:t>ิษัทจดทะเบียนกับตลาดหลักทรัพย์แห่งประเทศไทยเมื่อเดือน</w:t>
      </w:r>
      <w:r w:rsidR="00F769BA" w:rsidRPr="00135F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F769BA" w:rsidRPr="00135F52">
        <w:rPr>
          <w:rFonts w:ascii="Angsana New" w:hAnsi="Angsana New"/>
          <w:spacing w:val="-4"/>
          <w:sz w:val="30"/>
          <w:szCs w:val="30"/>
        </w:rPr>
        <w:t>2556</w:t>
      </w:r>
    </w:p>
    <w:p w:rsidR="00CF0EEB" w:rsidRPr="00CF488F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2D2D01" w:rsidRPr="00135F52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5F52"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ผู้ถือหุ้นรายใหญ่ในระหว่างงวดได้แก่ นายนรากร ราชพลสิทธิ์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รวมประมาณ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135F52">
        <w:rPr>
          <w:rFonts w:ascii="Angsana New" w:hAnsi="Angsana New"/>
          <w:spacing w:val="-4"/>
          <w:sz w:val="30"/>
          <w:szCs w:val="30"/>
        </w:rPr>
        <w:t xml:space="preserve">11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 xml:space="preserve">และ นางสาวจุไรรัตน์      พงศ์สอน ซึ่งถือหุ้นประมาณร้อยละ </w:t>
      </w:r>
      <w:r w:rsidRPr="00135F52">
        <w:rPr>
          <w:rFonts w:ascii="Angsana New" w:hAnsi="Angsana New"/>
          <w:spacing w:val="-4"/>
          <w:sz w:val="30"/>
          <w:szCs w:val="30"/>
        </w:rPr>
        <w:t>10</w:t>
      </w:r>
    </w:p>
    <w:p w:rsidR="00397462" w:rsidRPr="00CF488F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2D2D01" w:rsidRPr="00047325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5F52">
        <w:rPr>
          <w:rFonts w:ascii="Angsana New" w:hAnsi="Angsana New" w:hint="cs"/>
          <w:sz w:val="30"/>
          <w:szCs w:val="30"/>
          <w:cs/>
        </w:rPr>
        <w:t>กลุ่ม</w:t>
      </w:r>
      <w:r w:rsidRPr="00135F5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135F52">
        <w:rPr>
          <w:rFonts w:ascii="Angsana New" w:hAnsi="Angsana New" w:hint="cs"/>
          <w:sz w:val="30"/>
          <w:szCs w:val="30"/>
          <w:cs/>
        </w:rPr>
        <w:t>การ</w:t>
      </w:r>
      <w:r w:rsidRPr="00135F52">
        <w:rPr>
          <w:rFonts w:ascii="Angsana New" w:hAnsi="Angsana New"/>
          <w:spacing w:val="-4"/>
          <w:sz w:val="30"/>
          <w:szCs w:val="30"/>
          <w:cs/>
        </w:rPr>
        <w:t>ออกแบบ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และผลิตเครื่องจักร</w:t>
      </w:r>
      <w:r w:rsidR="00437ADE">
        <w:rPr>
          <w:rFonts w:ascii="Angsana New" w:hAnsi="Angsana New" w:hint="cs"/>
          <w:spacing w:val="-4"/>
          <w:sz w:val="30"/>
          <w:szCs w:val="30"/>
          <w:cs/>
        </w:rPr>
        <w:t xml:space="preserve"> ระบบจัดเก็บอัตโนมัติ</w:t>
      </w:r>
      <w:r w:rsidR="009C5BFE">
        <w:rPr>
          <w:rFonts w:ascii="Angsana New" w:hAnsi="Angsana New" w:hint="cs"/>
          <w:sz w:val="30"/>
          <w:szCs w:val="30"/>
          <w:cs/>
        </w:rPr>
        <w:t xml:space="preserve"> และการขายกล้องวงจรปิด </w:t>
      </w:r>
      <w:r w:rsidRPr="00135F52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98410C">
        <w:rPr>
          <w:rFonts w:ascii="Angsana New" w:hAnsi="Angsana New" w:hint="cs"/>
          <w:sz w:val="30"/>
          <w:szCs w:val="30"/>
          <w:cs/>
        </w:rPr>
        <w:t>3</w:t>
      </w:r>
      <w:r w:rsidR="0098410C">
        <w:rPr>
          <w:rFonts w:ascii="Angsana New" w:hAnsi="Angsana New"/>
          <w:sz w:val="30"/>
          <w:szCs w:val="30"/>
        </w:rPr>
        <w:t>0</w:t>
      </w:r>
      <w:r w:rsidR="0098410C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35F52">
        <w:rPr>
          <w:rFonts w:ascii="Angsana New" w:hAnsi="Angsana New" w:hint="cs"/>
          <w:sz w:val="30"/>
          <w:szCs w:val="30"/>
          <w:cs/>
        </w:rPr>
        <w:t xml:space="preserve"> 256</w:t>
      </w:r>
      <w:r w:rsidRPr="00135F52">
        <w:rPr>
          <w:rFonts w:ascii="Angsana New" w:hAnsi="Angsana New"/>
          <w:sz w:val="30"/>
          <w:szCs w:val="30"/>
        </w:rPr>
        <w:t>2</w:t>
      </w:r>
      <w:r w:rsidRPr="00135F52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ได้เปิดเผยไว้ในหมายเหตุข้อ </w:t>
      </w:r>
      <w:r w:rsidR="00FA237A" w:rsidRPr="00135F52">
        <w:rPr>
          <w:rFonts w:ascii="Angsana New" w:hAnsi="Angsana New"/>
          <w:sz w:val="30"/>
          <w:szCs w:val="30"/>
        </w:rPr>
        <w:t>7</w:t>
      </w:r>
    </w:p>
    <w:p w:rsidR="00C7107F" w:rsidRPr="00CF488F" w:rsidRDefault="00C7107F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7107F" w:rsidRPr="002D2D01" w:rsidRDefault="00C7107F" w:rsidP="00C7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2D01">
        <w:rPr>
          <w:rFonts w:ascii="Angsana New" w:hAnsi="Angsana New"/>
          <w:b/>
          <w:bCs/>
          <w:sz w:val="30"/>
          <w:szCs w:val="30"/>
        </w:rPr>
        <w:t xml:space="preserve">2 </w:t>
      </w:r>
      <w:r w:rsidRPr="002D2D01">
        <w:rPr>
          <w:rFonts w:ascii="Angsana New" w:hAnsi="Angsana New"/>
          <w:b/>
          <w:bCs/>
          <w:sz w:val="30"/>
          <w:szCs w:val="30"/>
        </w:rPr>
        <w:tab/>
      </w:r>
      <w:r w:rsidRPr="002D2D01">
        <w:rPr>
          <w:rFonts w:ascii="Angsana New" w:hAnsi="Angsana New"/>
          <w:b/>
          <w:bCs/>
          <w:sz w:val="30"/>
          <w:szCs w:val="30"/>
          <w:cs/>
          <w:lang w:val="th-TH"/>
        </w:rPr>
        <w:t>ผลการดำเนินงานในปัจจุบัน</w:t>
      </w:r>
    </w:p>
    <w:p w:rsidR="00C7107F" w:rsidRPr="00C7107F" w:rsidRDefault="00C7107F" w:rsidP="00C7107F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  <w:highlight w:val="yellow"/>
        </w:rPr>
      </w:pPr>
    </w:p>
    <w:p w:rsidR="00670B7A" w:rsidRDefault="00306DC4" w:rsidP="004667CC">
      <w:pPr>
        <w:tabs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2D2D01" w:rsidRPr="00FA43C9">
        <w:rPr>
          <w:rFonts w:ascii="Angsana New" w:hAnsi="Angsana New"/>
          <w:sz w:val="30"/>
          <w:szCs w:val="30"/>
          <w:cs/>
        </w:rPr>
        <w:t>บริษัทมีขาดทุนสุทธิใน</w:t>
      </w:r>
      <w:r w:rsidR="00506A5F" w:rsidRPr="00FA43C9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506A5F">
        <w:rPr>
          <w:rFonts w:ascii="Angsana New" w:hAnsi="Angsana New" w:hint="cs"/>
          <w:sz w:val="30"/>
          <w:szCs w:val="30"/>
          <w:cs/>
        </w:rPr>
        <w:t>รวมและ</w:t>
      </w:r>
      <w:r w:rsidR="002D2D01" w:rsidRPr="00FA43C9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งบกำไรขาดทุนเบ็ดเสร็จเฉพาะกิจการสำหรับงวด</w:t>
      </w:r>
      <w:r w:rsidR="00F6633D">
        <w:rPr>
          <w:rFonts w:ascii="Angsana New" w:hAnsi="Angsana New" w:hint="cs"/>
          <w:sz w:val="30"/>
          <w:szCs w:val="30"/>
          <w:cs/>
        </w:rPr>
        <w:t>เก้า</w:t>
      </w:r>
      <w:r w:rsidR="002D2D01" w:rsidRPr="00FA43C9">
        <w:rPr>
          <w:rFonts w:ascii="Angsana New" w:hAnsi="Angsana New"/>
          <w:sz w:val="30"/>
          <w:szCs w:val="30"/>
          <w:cs/>
        </w:rPr>
        <w:t xml:space="preserve">เดือนสิ้นสุดวันที่ 30 </w:t>
      </w:r>
      <w:r w:rsidR="00865F9F">
        <w:rPr>
          <w:rFonts w:ascii="Angsana New" w:hAnsi="Angsana New" w:hint="cs"/>
          <w:sz w:val="30"/>
          <w:szCs w:val="30"/>
          <w:cs/>
        </w:rPr>
        <w:t>กันย</w:t>
      </w:r>
      <w:r w:rsidR="002D2D01" w:rsidRPr="00FA43C9">
        <w:rPr>
          <w:rFonts w:ascii="Angsana New" w:hAnsi="Angsana New"/>
          <w:sz w:val="30"/>
          <w:szCs w:val="30"/>
          <w:cs/>
        </w:rPr>
        <w:t xml:space="preserve">ายน 2562 </w:t>
      </w:r>
      <w:r w:rsidR="002D2D01" w:rsidRPr="00AF05C9">
        <w:rPr>
          <w:rFonts w:ascii="Angsana New" w:hAnsi="Angsana New" w:hint="cs"/>
          <w:sz w:val="30"/>
          <w:szCs w:val="30"/>
          <w:cs/>
        </w:rPr>
        <w:t>เป็น</w:t>
      </w:r>
      <w:r w:rsidR="002D2D01" w:rsidRPr="00AF05C9">
        <w:rPr>
          <w:rFonts w:ascii="Angsana New" w:hAnsi="Angsana New"/>
          <w:sz w:val="30"/>
          <w:szCs w:val="30"/>
          <w:cs/>
        </w:rPr>
        <w:t>จำนวน</w:t>
      </w:r>
      <w:r w:rsidR="00904097">
        <w:rPr>
          <w:rFonts w:ascii="Angsana New" w:hAnsi="Angsana New" w:hint="cs"/>
          <w:sz w:val="30"/>
          <w:szCs w:val="30"/>
          <w:cs/>
        </w:rPr>
        <w:t>เงิน</w:t>
      </w:r>
      <w:r w:rsidR="002D2D01" w:rsidRPr="00AF05C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2.1 </w:t>
      </w:r>
      <w:r>
        <w:rPr>
          <w:rFonts w:ascii="Angsana New" w:hAnsi="Angsana New" w:hint="cs"/>
          <w:sz w:val="30"/>
          <w:szCs w:val="30"/>
          <w:cs/>
        </w:rPr>
        <w:t>ล้านบาทและ</w:t>
      </w:r>
      <w:r w:rsidR="00812C75">
        <w:rPr>
          <w:rFonts w:ascii="Angsana New" w:hAnsi="Angsana New" w:hint="cs"/>
          <w:sz w:val="30"/>
          <w:szCs w:val="30"/>
          <w:cs/>
        </w:rPr>
        <w:t xml:space="preserve"> </w:t>
      </w:r>
      <w:r w:rsidR="00616EF5">
        <w:rPr>
          <w:rFonts w:ascii="Angsana New" w:hAnsi="Angsana New"/>
          <w:sz w:val="30"/>
          <w:szCs w:val="30"/>
        </w:rPr>
        <w:t>34.6</w:t>
      </w:r>
      <w:r w:rsidR="002D2D01" w:rsidRPr="001B776E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="002D2D01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="002D2D01" w:rsidRPr="001B776E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865F9F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2D2D01" w:rsidRPr="001B776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D2D01" w:rsidRPr="001B776E">
        <w:rPr>
          <w:rFonts w:ascii="Angsana New" w:hAnsi="Angsana New"/>
          <w:i/>
          <w:iCs/>
          <w:sz w:val="30"/>
          <w:szCs w:val="30"/>
        </w:rPr>
        <w:t xml:space="preserve">30 </w:t>
      </w:r>
      <w:r w:rsidR="00865F9F">
        <w:rPr>
          <w:rFonts w:ascii="Angsana New" w:hAnsi="Angsana New" w:hint="cs"/>
          <w:i/>
          <w:iCs/>
          <w:sz w:val="30"/>
          <w:szCs w:val="30"/>
          <w:cs/>
        </w:rPr>
        <w:t>กันย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ายน</w:t>
      </w:r>
      <w:r w:rsidR="002D2D01" w:rsidRPr="001B776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D2D01" w:rsidRPr="001B776E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กำไรสุทธิ</w:t>
      </w:r>
      <w:r w:rsidR="00135F52" w:rsidRPr="001B776E">
        <w:rPr>
          <w:rFonts w:ascii="Angsana New" w:hAnsi="Angsana New" w:hint="cs"/>
          <w:i/>
          <w:iCs/>
          <w:sz w:val="30"/>
          <w:szCs w:val="30"/>
          <w:cs/>
        </w:rPr>
        <w:t>จำนวนเงิน</w:t>
      </w:r>
      <w:r w:rsidR="00E86223" w:rsidRPr="001B776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D0004">
        <w:rPr>
          <w:rFonts w:ascii="Angsana New" w:hAnsi="Angsana New"/>
          <w:i/>
          <w:iCs/>
          <w:sz w:val="30"/>
          <w:szCs w:val="30"/>
        </w:rPr>
        <w:t xml:space="preserve">14.7 </w:t>
      </w:r>
      <w:r w:rsidR="007D0004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616EF5">
        <w:rPr>
          <w:rFonts w:ascii="Angsana New" w:hAnsi="Angsana New"/>
          <w:i/>
          <w:iCs/>
          <w:sz w:val="30"/>
          <w:szCs w:val="30"/>
        </w:rPr>
        <w:t>9</w:t>
      </w:r>
      <w:r w:rsidR="003E22F8">
        <w:rPr>
          <w:rFonts w:ascii="Angsana New" w:hAnsi="Angsana New"/>
          <w:i/>
          <w:iCs/>
          <w:sz w:val="30"/>
          <w:szCs w:val="30"/>
        </w:rPr>
        <w:t>.</w:t>
      </w:r>
      <w:r w:rsidR="00616EF5">
        <w:rPr>
          <w:rFonts w:ascii="Angsana New" w:hAnsi="Angsana New"/>
          <w:i/>
          <w:iCs/>
          <w:sz w:val="30"/>
          <w:szCs w:val="30"/>
        </w:rPr>
        <w:t>5</w:t>
      </w:r>
      <w:r w:rsidR="002D2D01" w:rsidRPr="001B776E">
        <w:rPr>
          <w:rFonts w:ascii="Angsana New" w:hAnsi="Angsana New"/>
          <w:i/>
          <w:iCs/>
          <w:sz w:val="30"/>
          <w:szCs w:val="30"/>
        </w:rPr>
        <w:t xml:space="preserve"> 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ล้านบ</w:t>
      </w:r>
      <w:r w:rsidR="000C212A">
        <w:rPr>
          <w:rFonts w:ascii="Angsana New" w:hAnsi="Angsana New" w:hint="cs"/>
          <w:i/>
          <w:iCs/>
          <w:sz w:val="30"/>
          <w:szCs w:val="30"/>
          <w:cs/>
        </w:rPr>
        <w:t>าท</w:t>
      </w:r>
      <w:r w:rsidR="00667D4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2D2D01" w:rsidRPr="001B776E">
        <w:rPr>
          <w:rFonts w:ascii="Angsana New" w:hAnsi="Angsana New"/>
          <w:i/>
          <w:iCs/>
          <w:sz w:val="30"/>
          <w:szCs w:val="30"/>
          <w:cs/>
        </w:rPr>
        <w:t>)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D2D01" w:rsidRPr="001B776E">
        <w:rPr>
          <w:rFonts w:ascii="Angsana New" w:hAnsi="Angsana New"/>
          <w:sz w:val="30"/>
          <w:szCs w:val="30"/>
          <w:cs/>
        </w:rPr>
        <w:t>และ</w:t>
      </w:r>
      <w:r w:rsidR="00437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37ADE">
        <w:rPr>
          <w:rFonts w:ascii="Angsana New" w:hAnsi="Angsana New"/>
          <w:sz w:val="30"/>
          <w:szCs w:val="30"/>
        </w:rPr>
        <w:t xml:space="preserve">30 </w:t>
      </w:r>
      <w:r w:rsidR="00437AD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37ADE">
        <w:rPr>
          <w:rFonts w:ascii="Angsana New" w:hAnsi="Angsana New"/>
          <w:sz w:val="30"/>
          <w:szCs w:val="30"/>
        </w:rPr>
        <w:t>2562</w:t>
      </w:r>
      <w:r w:rsidR="00437ADE">
        <w:rPr>
          <w:rFonts w:ascii="Angsana New" w:hAnsi="Angsana New" w:hint="cs"/>
          <w:sz w:val="30"/>
          <w:szCs w:val="30"/>
          <w:cs/>
        </w:rPr>
        <w:t xml:space="preserve"> </w:t>
      </w:r>
      <w:r w:rsidR="00E86223" w:rsidRPr="001B776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2D2D01" w:rsidRPr="001B776E">
        <w:rPr>
          <w:rFonts w:ascii="Angsana New" w:hAnsi="Angsana New"/>
          <w:sz w:val="30"/>
          <w:szCs w:val="30"/>
          <w:cs/>
        </w:rPr>
        <w:t>มีขาดทุนสะสมจำนวน</w:t>
      </w:r>
      <w:r w:rsidR="00904097" w:rsidRPr="001B776E">
        <w:rPr>
          <w:rFonts w:ascii="Angsana New" w:hAnsi="Angsana New" w:hint="cs"/>
          <w:sz w:val="30"/>
          <w:szCs w:val="30"/>
          <w:cs/>
        </w:rPr>
        <w:t>เงิน</w:t>
      </w:r>
      <w:r w:rsidR="00E86223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="00334C5B">
        <w:rPr>
          <w:rFonts w:ascii="Angsana New" w:hAnsi="Angsana New"/>
          <w:sz w:val="30"/>
          <w:szCs w:val="30"/>
        </w:rPr>
        <w:t>147.5</w:t>
      </w:r>
      <w:r w:rsidR="00E86223" w:rsidRPr="001B776E">
        <w:rPr>
          <w:rFonts w:ascii="Angsana New" w:hAnsi="Angsana New"/>
          <w:sz w:val="30"/>
          <w:szCs w:val="30"/>
        </w:rPr>
        <w:t xml:space="preserve"> </w:t>
      </w:r>
      <w:r w:rsidR="00E86223" w:rsidRPr="001B776E">
        <w:rPr>
          <w:rFonts w:ascii="Angsana New" w:hAnsi="Angsana New" w:hint="cs"/>
          <w:sz w:val="30"/>
          <w:szCs w:val="30"/>
          <w:cs/>
        </w:rPr>
        <w:t>ล้านบาทและ</w:t>
      </w:r>
      <w:r w:rsidR="002D2D01" w:rsidRPr="001B776E">
        <w:rPr>
          <w:rFonts w:ascii="Angsana New" w:hAnsi="Angsana New"/>
          <w:sz w:val="30"/>
          <w:szCs w:val="30"/>
          <w:cs/>
        </w:rPr>
        <w:t xml:space="preserve"> </w:t>
      </w:r>
      <w:r w:rsidR="00616EF5">
        <w:rPr>
          <w:rFonts w:ascii="Angsana New" w:hAnsi="Angsana New"/>
          <w:sz w:val="30"/>
          <w:szCs w:val="30"/>
        </w:rPr>
        <w:t>163.9</w:t>
      </w:r>
      <w:r w:rsidR="002D2D01" w:rsidRPr="001B776E">
        <w:rPr>
          <w:rFonts w:ascii="Angsana New" w:hAnsi="Angsana New"/>
          <w:sz w:val="30"/>
          <w:szCs w:val="30"/>
          <w:cs/>
        </w:rPr>
        <w:t xml:space="preserve"> ล้านบาท</w:t>
      </w:r>
      <w:r w:rsidR="00E86223" w:rsidRPr="001B776E">
        <w:rPr>
          <w:rFonts w:ascii="Angsana New" w:hAnsi="Angsana New" w:hint="cs"/>
          <w:sz w:val="30"/>
          <w:szCs w:val="30"/>
          <w:cs/>
        </w:rPr>
        <w:t>ตามลำดับ</w:t>
      </w:r>
      <w:r w:rsidR="002D2D01" w:rsidRPr="001B776E">
        <w:rPr>
          <w:rFonts w:ascii="Angsana New" w:hAnsi="Angsana New"/>
          <w:sz w:val="30"/>
          <w:szCs w:val="30"/>
        </w:rPr>
        <w:t xml:space="preserve"> 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D2D01" w:rsidRPr="001B776E">
        <w:rPr>
          <w:rFonts w:ascii="Angsana New" w:hAnsi="Angsana New"/>
          <w:i/>
          <w:iCs/>
          <w:sz w:val="30"/>
          <w:szCs w:val="30"/>
        </w:rPr>
        <w:t xml:space="preserve">31 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D2D01" w:rsidRPr="001B776E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CD0D7B" w:rsidRPr="001B776E">
        <w:rPr>
          <w:rFonts w:ascii="Angsana New" w:hAnsi="Angsana New"/>
          <w:i/>
          <w:iCs/>
          <w:sz w:val="30"/>
          <w:szCs w:val="30"/>
        </w:rPr>
        <w:t xml:space="preserve">147.0 </w:t>
      </w:r>
      <w:r w:rsidR="00CD0D7B" w:rsidRPr="001B776E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D21E77" w:rsidRPr="001B776E">
        <w:rPr>
          <w:rFonts w:ascii="Angsana New" w:hAnsi="Angsana New"/>
          <w:i/>
          <w:iCs/>
          <w:sz w:val="30"/>
          <w:szCs w:val="30"/>
        </w:rPr>
        <w:t xml:space="preserve"> </w:t>
      </w:r>
      <w:r w:rsidR="002D2D01" w:rsidRPr="001B776E">
        <w:rPr>
          <w:rFonts w:ascii="Angsana New" w:hAnsi="Angsana New"/>
          <w:i/>
          <w:iCs/>
          <w:sz w:val="30"/>
          <w:szCs w:val="30"/>
        </w:rPr>
        <w:t xml:space="preserve">129.5 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D0D7B" w:rsidRPr="001B776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2D2D01" w:rsidRPr="001B776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2D2D01" w:rsidRPr="001B776E">
        <w:rPr>
          <w:rFonts w:ascii="Angsana New" w:hAnsi="Angsana New"/>
          <w:sz w:val="30"/>
          <w:szCs w:val="30"/>
          <w:cs/>
        </w:rPr>
        <w:t xml:space="preserve"> </w:t>
      </w:r>
      <w:r w:rsidR="00AD44E8" w:rsidRPr="001B776E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</w:t>
      </w:r>
      <w:r w:rsidR="00AD44E8" w:rsidRPr="00683F9C">
        <w:rPr>
          <w:rFonts w:asciiTheme="majorBidi" w:hAnsiTheme="majorBidi" w:cstheme="majorBidi"/>
          <w:sz w:val="30"/>
          <w:szCs w:val="30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AD44E8" w:rsidRPr="00683F9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D0D7B">
        <w:rPr>
          <w:rFonts w:ascii="Angsana New" w:hAnsi="Angsana New" w:hint="cs"/>
          <w:sz w:val="30"/>
          <w:szCs w:val="30"/>
          <w:cs/>
        </w:rPr>
        <w:t>และบริษัท</w:t>
      </w:r>
      <w:r w:rsidR="00AD44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173D">
        <w:rPr>
          <w:rFonts w:asciiTheme="majorBidi" w:hAnsiTheme="majorBidi" w:cstheme="majorBidi"/>
          <w:sz w:val="30"/>
          <w:szCs w:val="30"/>
        </w:rPr>
        <w:t xml:space="preserve"> </w:t>
      </w:r>
    </w:p>
    <w:p w:rsidR="004667CC" w:rsidRDefault="004667CC" w:rsidP="004667CC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:rsidR="00913408" w:rsidRPr="00E66787" w:rsidRDefault="00986EBF" w:rsidP="00CF488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และบริษัทอยู่ระหว่างการกำหนดนโยบายและวิธีการในการบริหารความเสี่ยงจากสภาพคล่องและการเพิ่มรายได้</w:t>
      </w:r>
      <w:r w:rsidR="0091340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และผลการดำเนินงาน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ผู้บริหารของกลุ่มบริษัทเชื่อมั่นว่า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E6678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และบริษัทจะสามารถหาแหล่งเงินทุนได้ในอนาคต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อันใกล้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และสามารถเพิ่มรายได้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โดยการเพิ่มช่องทางรายได้ ตลอดจนการขยายธุรกิจสู่ภาครัฐบาลและการลดต้นทุนและค่าใช้จ่ายในการขายและบริหาร 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เกณฑ์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การดำเนินงานต่อเนื่อง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ดังนั้น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งบการเงินรวมและงบการเงินเฉพาะกิจการ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จึง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ไม่ได้รวมรายการปรับปรุง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และหนี้สินใหม่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CF0EEB" w:rsidRPr="00E66787" w:rsidRDefault="00C7107F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678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F0EEB" w:rsidRPr="00E66787">
        <w:rPr>
          <w:rFonts w:ascii="Angsana New" w:hAnsi="Angsana New"/>
          <w:b/>
          <w:bCs/>
          <w:sz w:val="30"/>
          <w:szCs w:val="30"/>
          <w:cs/>
        </w:rPr>
        <w:tab/>
      </w:r>
      <w:r w:rsidR="008559AE" w:rsidRPr="00E6678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CF0EEB" w:rsidRPr="00E6678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A33382" w:rsidRPr="00E66787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6678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6678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33382" w:rsidRPr="00E66787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00033" w:rsidRPr="00712F07" w:rsidRDefault="00100033" w:rsidP="0010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6787">
        <w:rPr>
          <w:rFonts w:ascii="Angsana New" w:hAnsi="Angsana New" w:hint="cs"/>
          <w:sz w:val="30"/>
          <w:szCs w:val="30"/>
          <w:cs/>
        </w:rPr>
        <w:t>งบ</w:t>
      </w:r>
      <w:r w:rsidRPr="00E66787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E6678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E6678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E6678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E66787">
        <w:rPr>
          <w:rFonts w:ascii="Angsana New" w:hAnsi="Angsana New"/>
          <w:sz w:val="30"/>
          <w:szCs w:val="30"/>
          <w:cs/>
        </w:rPr>
        <w:t>จัดทำ</w:t>
      </w:r>
      <w:r w:rsidR="00913408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6678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E66787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E66787">
        <w:rPr>
          <w:rFonts w:ascii="Angsana New" w:hAnsi="Angsana New" w:hint="cs"/>
          <w:sz w:val="30"/>
          <w:szCs w:val="30"/>
          <w:cs/>
        </w:rPr>
        <w:t xml:space="preserve"> </w:t>
      </w:r>
      <w:r w:rsidRPr="00E66787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E66787">
        <w:rPr>
          <w:rFonts w:ascii="Angsana New" w:hAnsi="Angsana New"/>
          <w:sz w:val="30"/>
          <w:szCs w:val="30"/>
        </w:rPr>
        <w:t xml:space="preserve">34 </w:t>
      </w:r>
      <w:r w:rsidRPr="00E66787">
        <w:rPr>
          <w:rFonts w:ascii="Angsana New" w:hAnsi="Angsana New"/>
          <w:sz w:val="30"/>
          <w:szCs w:val="30"/>
          <w:cs/>
        </w:rPr>
        <w:t xml:space="preserve">เรื่อง </w:t>
      </w:r>
      <w:r w:rsidRPr="00E6678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6678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66787">
        <w:rPr>
          <w:rFonts w:ascii="Angsana New" w:hAnsi="Angsana New"/>
          <w:sz w:val="30"/>
          <w:szCs w:val="30"/>
          <w:cs/>
        </w:rPr>
        <w:t xml:space="preserve"> </w:t>
      </w:r>
      <w:r w:rsidRPr="00E66787">
        <w:rPr>
          <w:rFonts w:ascii="Angsana New" w:hAnsi="Angsana New"/>
          <w:sz w:val="30"/>
          <w:szCs w:val="30"/>
        </w:rPr>
        <w:t xml:space="preserve"> </w:t>
      </w:r>
      <w:r w:rsidRPr="00E6678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66787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6678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D95C94" w:rsidRPr="006609ED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95C94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0941F4">
        <w:rPr>
          <w:rFonts w:ascii="Angsana New" w:hAnsi="Angsana New"/>
          <w:sz w:val="30"/>
          <w:szCs w:val="30"/>
        </w:rPr>
        <w:t>1</w:t>
      </w:r>
      <w:r w:rsidR="002D2D01">
        <w:rPr>
          <w:rFonts w:ascii="Angsana New" w:hAnsi="Angsana New"/>
          <w:sz w:val="30"/>
          <w:szCs w:val="30"/>
        </w:rPr>
        <w:t xml:space="preserve">       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="00CD0D7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2D2D01">
        <w:rPr>
          <w:rFonts w:ascii="Angsana New" w:hAnsi="Angsana New"/>
          <w:sz w:val="30"/>
          <w:szCs w:val="30"/>
        </w:rPr>
        <w:t>1</w:t>
      </w:r>
    </w:p>
    <w:p w:rsidR="002D2D01" w:rsidRPr="006609ED" w:rsidRDefault="002D2D01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FA237A" w:rsidRDefault="00FA237A" w:rsidP="00FA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A23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FA237A" w:rsidRPr="006609ED" w:rsidRDefault="00FA237A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FA237A" w:rsidRDefault="00FA237A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7EA2">
        <w:rPr>
          <w:rFonts w:ascii="Angsana New" w:hAnsi="Angsana New"/>
          <w:sz w:val="30"/>
          <w:szCs w:val="30"/>
          <w:cs/>
        </w:rPr>
        <w:t>ในการจัดทำ</w:t>
      </w:r>
      <w:r w:rsidRPr="00BC7EA2">
        <w:rPr>
          <w:rFonts w:ascii="Angsana New" w:hAnsi="Angsana New" w:hint="cs"/>
          <w:sz w:val="30"/>
          <w:szCs w:val="30"/>
          <w:cs/>
        </w:rPr>
        <w:t>งบ</w:t>
      </w:r>
      <w:r w:rsidRPr="00BC7EA2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C7EA2">
        <w:rPr>
          <w:rFonts w:ascii="Angsana New" w:hAnsi="Angsana New" w:hint="cs"/>
          <w:sz w:val="30"/>
          <w:szCs w:val="30"/>
          <w:cs/>
        </w:rPr>
        <w:t xml:space="preserve"> </w:t>
      </w:r>
      <w:r w:rsidRPr="00BC7EA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BC7EA2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C7EA2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C7EA2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C7EA2">
        <w:rPr>
          <w:rFonts w:ascii="Angsana New" w:hAnsi="Angsana New"/>
          <w:sz w:val="30"/>
          <w:szCs w:val="30"/>
          <w:cs/>
        </w:rPr>
        <w:t>นั้น</w:t>
      </w:r>
      <w:r w:rsidRPr="00BC7EA2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C7EA2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BC7EA2">
        <w:rPr>
          <w:rFonts w:ascii="Angsana New" w:hAnsi="Angsana New"/>
          <w:sz w:val="30"/>
          <w:szCs w:val="30"/>
        </w:rPr>
        <w:t xml:space="preserve">31 </w:t>
      </w:r>
      <w:r w:rsidRPr="00BC7EA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C7EA2">
        <w:rPr>
          <w:rFonts w:ascii="Angsana New" w:hAnsi="Angsana New"/>
          <w:sz w:val="30"/>
          <w:szCs w:val="30"/>
        </w:rPr>
        <w:t>2561</w:t>
      </w:r>
      <w:r w:rsidRPr="00BC7EA2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BC7EA2">
        <w:rPr>
          <w:rFonts w:asciiTheme="majorBidi" w:hAnsiTheme="majorBidi" w:cstheme="majorBidi"/>
          <w:sz w:val="30"/>
          <w:szCs w:val="30"/>
          <w:cs/>
        </w:rPr>
        <w:t>าร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BC7EA2">
        <w:rPr>
          <w:rFonts w:asciiTheme="majorBidi" w:hAnsiTheme="majorBidi" w:cstheme="majorBidi"/>
          <w:sz w:val="30"/>
          <w:szCs w:val="30"/>
          <w:cs/>
        </w:rPr>
        <w:t>ใช้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C7EA2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BC7EA2">
        <w:rPr>
          <w:rFonts w:asciiTheme="majorBidi" w:hAnsiTheme="majorBidi" w:cstheme="majorBidi"/>
          <w:sz w:val="30"/>
          <w:szCs w:val="30"/>
        </w:rPr>
        <w:t xml:space="preserve">15 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BC7EA2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BC7EA2">
        <w:rPr>
          <w:rFonts w:asciiTheme="majorBidi" w:hAnsiTheme="majorBidi" w:cstheme="majorBidi"/>
          <w:sz w:val="30"/>
          <w:szCs w:val="30"/>
        </w:rPr>
        <w:t>TFRS 15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BC7EA2">
        <w:rPr>
          <w:rFonts w:asciiTheme="majorBidi" w:hAnsiTheme="majorBidi" w:cstheme="majorBidi"/>
          <w:sz w:val="30"/>
          <w:szCs w:val="30"/>
        </w:rPr>
        <w:t xml:space="preserve"> 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C7EA2">
        <w:rPr>
          <w:rFonts w:ascii="Angsana New" w:hAnsi="Angsana New"/>
          <w:sz w:val="30"/>
          <w:szCs w:val="30"/>
          <w:cs/>
        </w:rPr>
        <w:t>กลุ่มบริษัท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BC7EA2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BC7EA2">
        <w:rPr>
          <w:rFonts w:ascii="Angsana New" w:hAnsi="Angsana New"/>
          <w:sz w:val="30"/>
          <w:szCs w:val="30"/>
        </w:rPr>
        <w:t xml:space="preserve">18 </w:t>
      </w:r>
      <w:r w:rsidRPr="00BC7EA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C7EA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BC7EA2">
        <w:rPr>
          <w:rFonts w:ascii="Angsana New" w:hAnsi="Angsana New" w:hint="cs"/>
          <w:sz w:val="30"/>
          <w:szCs w:val="30"/>
          <w:cs/>
        </w:rPr>
        <w:t xml:space="preserve"> </w:t>
      </w:r>
      <w:r w:rsidRPr="00BC7EA2">
        <w:rPr>
          <w:rFonts w:ascii="Angsana New" w:hAnsi="Angsana New"/>
          <w:sz w:val="30"/>
          <w:szCs w:val="30"/>
        </w:rPr>
        <w:t xml:space="preserve">(“TAS 18”) </w:t>
      </w:r>
      <w:r w:rsidRPr="00BC7EA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BC7EA2">
        <w:rPr>
          <w:rFonts w:ascii="Angsana New" w:hAnsi="Angsana New"/>
          <w:sz w:val="30"/>
          <w:szCs w:val="30"/>
        </w:rPr>
        <w:t xml:space="preserve">11 </w:t>
      </w:r>
      <w:r w:rsidRPr="00BC7EA2">
        <w:rPr>
          <w:rFonts w:ascii="Angsana New" w:hAnsi="Angsana New" w:hint="cs"/>
          <w:sz w:val="30"/>
          <w:szCs w:val="30"/>
          <w:cs/>
        </w:rPr>
        <w:t>เรื่อง</w:t>
      </w:r>
      <w:r w:rsidRPr="00BC7EA2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BC7EA2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BC7E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7EA2">
        <w:rPr>
          <w:rFonts w:asciiTheme="majorBidi" w:hAnsiTheme="majorBidi" w:cstheme="majorBidi"/>
          <w:sz w:val="30"/>
          <w:szCs w:val="30"/>
        </w:rPr>
        <w:t>(“TAS 11”)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7EA2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572A0E" w:rsidRDefault="00572A0E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C7EA2" w:rsidRPr="004715C8" w:rsidRDefault="00BC7EA2" w:rsidP="00BC7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BC7EA2">
        <w:rPr>
          <w:rFonts w:asciiTheme="majorBidi" w:hAnsiTheme="majorBidi" w:cstheme="majorBidi"/>
          <w:sz w:val="30"/>
          <w:szCs w:val="30"/>
          <w:cs/>
        </w:rPr>
        <w:t>ตาม</w:t>
      </w:r>
      <w:r w:rsidRPr="00BC7EA2">
        <w:rPr>
          <w:rFonts w:ascii="Angsana New" w:hAnsi="Angsana New"/>
          <w:sz w:val="30"/>
          <w:szCs w:val="30"/>
        </w:rPr>
        <w:t xml:space="preserve"> TFRS 15</w:t>
      </w:r>
      <w:r w:rsidRPr="00BC7EA2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BC7EA2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BC7EA2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C7EA2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BC7EA2">
        <w:rPr>
          <w:rFonts w:asciiTheme="majorBidi" w:hAnsiTheme="majorBidi" w:cstheme="majorBidi"/>
          <w:sz w:val="30"/>
          <w:szCs w:val="30"/>
        </w:rPr>
        <w:t xml:space="preserve"> </w:t>
      </w:r>
      <w:r w:rsidRPr="00BC7EA2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913408">
        <w:rPr>
          <w:rFonts w:asciiTheme="majorBidi" w:hAnsiTheme="majorBidi" w:hint="cs"/>
          <w:sz w:val="30"/>
          <w:szCs w:val="30"/>
          <w:cs/>
        </w:rPr>
        <w:t xml:space="preserve">          </w:t>
      </w:r>
      <w:r w:rsidRPr="00BC7EA2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BC7EA2">
        <w:rPr>
          <w:rFonts w:ascii="Angsana New" w:hAnsi="Angsana New"/>
          <w:sz w:val="30"/>
          <w:szCs w:val="30"/>
          <w:cs/>
        </w:rPr>
        <w:t>กลุ่มบริษัท</w:t>
      </w:r>
      <w:r w:rsidRPr="00BC7EA2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BC7EA2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C7EA2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7EA2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BC7EA2">
        <w:rPr>
          <w:rFonts w:asciiTheme="majorBidi" w:hAnsiTheme="majorBidi"/>
          <w:sz w:val="30"/>
          <w:szCs w:val="30"/>
        </w:rPr>
        <w:t xml:space="preserve">TAS 18 </w:t>
      </w:r>
      <w:r w:rsidRPr="00BC7EA2">
        <w:rPr>
          <w:rFonts w:ascii="Angsana New" w:hAnsi="Angsana New"/>
          <w:sz w:val="30"/>
          <w:szCs w:val="30"/>
          <w:cs/>
        </w:rPr>
        <w:t>กลุ่มบริษัท</w:t>
      </w:r>
      <w:r w:rsidRPr="00BC7EA2">
        <w:rPr>
          <w:rFonts w:ascii="Angsana New" w:hAnsi="Angsana New"/>
          <w:sz w:val="30"/>
          <w:szCs w:val="30"/>
        </w:rPr>
        <w:t xml:space="preserve"> </w:t>
      </w:r>
      <w:r w:rsidRPr="00BC7EA2">
        <w:rPr>
          <w:rFonts w:ascii="Angsana New" w:hAnsi="Angsana New"/>
          <w:sz w:val="30"/>
          <w:szCs w:val="30"/>
          <w:cs/>
        </w:rPr>
        <w:t>รับรู้รายได้</w:t>
      </w:r>
      <w:r w:rsidRPr="00BC7EA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C7EA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C7EA2">
        <w:rPr>
          <w:rFonts w:ascii="Angsana New" w:hAnsi="Angsana New" w:hint="cs"/>
          <w:sz w:val="30"/>
          <w:szCs w:val="30"/>
          <w:cs/>
        </w:rPr>
        <w:t xml:space="preserve"> </w:t>
      </w:r>
      <w:r w:rsidRPr="00BC7EA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</w:t>
      </w:r>
      <w:r w:rsidRPr="00BC7EA2">
        <w:rPr>
          <w:rFonts w:ascii="Angsana New" w:hAnsi="Angsana New"/>
          <w:sz w:val="30"/>
          <w:szCs w:val="30"/>
          <w:cs/>
        </w:rPr>
        <w:lastRenderedPageBreak/>
        <w:t>ที่มีนัยสำคัญในการได้รับประโยชน์เชิงเศรษฐกิจจากการขายสินค้าหรือให้บริการนั้น</w:t>
      </w:r>
      <w:r w:rsidRPr="00BC7EA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/>
          <w:sz w:val="30"/>
          <w:szCs w:val="30"/>
        </w:rPr>
        <w:t xml:space="preserve">  </w:t>
      </w:r>
    </w:p>
    <w:p w:rsidR="00BC7EA2" w:rsidRDefault="00BC7EA2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2173D" w:rsidRPr="0060404C" w:rsidRDefault="0092173D" w:rsidP="0092173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นอกจากนี้</w:t>
      </w:r>
      <w:r w:rsidRPr="004715C8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715C8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4715C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4715C8">
        <w:rPr>
          <w:rFonts w:ascii="Angsana New" w:hAnsi="Angsana New" w:hint="cs"/>
          <w:sz w:val="30"/>
          <w:szCs w:val="30"/>
          <w:cs/>
          <w:lang w:bidi="th-TH"/>
        </w:rPr>
        <w:t xml:space="preserve">ที่ออกใหม่ที่เกี่ยวกับการดำเนินงานของกลุ่มบริษัทได้เปิดเผยในหมายเหตุข้อ </w:t>
      </w:r>
      <w:r w:rsidRPr="004715C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lang w:val="en-US" w:bidi="th-TH"/>
        </w:rPr>
        <w:t>1</w:t>
      </w:r>
    </w:p>
    <w:p w:rsidR="00100033" w:rsidRDefault="00100033" w:rsidP="00531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531308" w:rsidRPr="0078067B" w:rsidRDefault="00531308" w:rsidP="00531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78067B">
        <w:rPr>
          <w:rFonts w:ascii="Angsana New" w:hAnsi="Angsana New"/>
          <w:b/>
          <w:sz w:val="30"/>
          <w:szCs w:val="30"/>
        </w:rPr>
        <w:t>4</w:t>
      </w:r>
      <w:r w:rsidRPr="0078067B">
        <w:rPr>
          <w:rFonts w:ascii="Angsana New" w:hAnsi="Angsana New"/>
          <w:b/>
          <w:sz w:val="30"/>
          <w:szCs w:val="30"/>
        </w:rPr>
        <w:tab/>
      </w:r>
      <w:r w:rsidRPr="0078067B">
        <w:rPr>
          <w:rFonts w:ascii="Angsana New" w:hAnsi="Angsana New" w:hint="cs"/>
          <w:bCs/>
          <w:sz w:val="30"/>
          <w:szCs w:val="30"/>
          <w:cs/>
        </w:rPr>
        <w:t>การซื้อ</w:t>
      </w:r>
      <w:r w:rsidR="0092173D">
        <w:rPr>
          <w:rFonts w:ascii="Angsana New" w:hAnsi="Angsana New" w:hint="cs"/>
          <w:bCs/>
          <w:sz w:val="30"/>
          <w:szCs w:val="30"/>
          <w:cs/>
        </w:rPr>
        <w:t>บริษัทย่อย</w:t>
      </w:r>
    </w:p>
    <w:p w:rsidR="00196714" w:rsidRDefault="00196714" w:rsidP="009B125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9B1258" w:rsidRDefault="00531308" w:rsidP="009B125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A907D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31BAC" w:rsidRPr="00A907D1">
        <w:rPr>
          <w:rFonts w:ascii="Angsana New" w:hAnsi="Angsana New"/>
          <w:sz w:val="30"/>
          <w:szCs w:val="30"/>
        </w:rPr>
        <w:t xml:space="preserve">11 </w:t>
      </w:r>
      <w:r w:rsidR="00931BAC" w:rsidRPr="00A907D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31BAC" w:rsidRPr="00A907D1">
        <w:rPr>
          <w:rFonts w:ascii="Angsana New" w:hAnsi="Angsana New"/>
          <w:sz w:val="30"/>
          <w:szCs w:val="30"/>
        </w:rPr>
        <w:t>2562</w:t>
      </w:r>
      <w:r w:rsidRPr="00A907D1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</w:t>
      </w:r>
      <w:r w:rsidR="00132F12" w:rsidRPr="00A907D1">
        <w:rPr>
          <w:rFonts w:ascii="Angsana New" w:hAnsi="Angsana New" w:hint="cs"/>
          <w:sz w:val="30"/>
          <w:szCs w:val="30"/>
          <w:cs/>
        </w:rPr>
        <w:t xml:space="preserve">บีเอส </w:t>
      </w:r>
      <w:r w:rsidR="002E6731">
        <w:rPr>
          <w:rFonts w:ascii="Angsana New" w:hAnsi="Angsana New" w:hint="cs"/>
          <w:sz w:val="30"/>
          <w:szCs w:val="30"/>
          <w:cs/>
        </w:rPr>
        <w:t>มาย</w:t>
      </w:r>
      <w:r w:rsidR="00132F12" w:rsidRPr="00A907D1">
        <w:rPr>
          <w:rFonts w:ascii="Angsana New" w:hAnsi="Angsana New" w:hint="cs"/>
          <w:sz w:val="30"/>
          <w:szCs w:val="30"/>
          <w:cs/>
        </w:rPr>
        <w:t>โค ไบโอเทค จำกัด</w:t>
      </w:r>
      <w:r w:rsidRPr="00A907D1">
        <w:rPr>
          <w:rFonts w:ascii="Angsana New" w:hAnsi="Angsana New"/>
          <w:sz w:val="30"/>
          <w:szCs w:val="30"/>
          <w:cs/>
        </w:rPr>
        <w:t xml:space="preserve"> จากบริษัทแห่งหนึ่งเป็นจำนวนร้อยละ </w:t>
      </w:r>
      <w:r w:rsidR="00132F12" w:rsidRPr="00A907D1">
        <w:rPr>
          <w:rFonts w:ascii="Angsana New" w:hAnsi="Angsana New"/>
          <w:sz w:val="30"/>
          <w:szCs w:val="30"/>
        </w:rPr>
        <w:t>85.65</w:t>
      </w:r>
      <w:r w:rsidRPr="00A907D1">
        <w:rPr>
          <w:rFonts w:ascii="Angsana New" w:hAnsi="Angsana New"/>
          <w:sz w:val="30"/>
          <w:szCs w:val="30"/>
          <w:cs/>
        </w:rPr>
        <w:t xml:space="preserve"> </w:t>
      </w:r>
      <w:r w:rsidR="009855AB">
        <w:rPr>
          <w:rFonts w:ascii="Angsana New" w:hAnsi="Angsana New" w:hint="cs"/>
          <w:sz w:val="30"/>
          <w:szCs w:val="30"/>
          <w:cs/>
        </w:rPr>
        <w:t>ทั้งนี้</w:t>
      </w:r>
      <w:r w:rsidR="009240F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504D9">
        <w:rPr>
          <w:rFonts w:ascii="Angsana New" w:hAnsi="Angsana New"/>
          <w:sz w:val="30"/>
          <w:szCs w:val="30"/>
        </w:rPr>
        <w:t>12</w:t>
      </w:r>
      <w:r w:rsidR="009240F9">
        <w:rPr>
          <w:rFonts w:ascii="Angsana New" w:hAnsi="Angsana New"/>
          <w:sz w:val="30"/>
          <w:szCs w:val="30"/>
        </w:rPr>
        <w:t xml:space="preserve"> </w:t>
      </w:r>
      <w:r w:rsidR="009240F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240F9">
        <w:rPr>
          <w:rFonts w:ascii="Angsana New" w:hAnsi="Angsana New"/>
          <w:sz w:val="30"/>
          <w:szCs w:val="30"/>
        </w:rPr>
        <w:t xml:space="preserve">2562 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="00E81F81" w:rsidRPr="00A907D1">
        <w:rPr>
          <w:rFonts w:ascii="Angsana New" w:hAnsi="Angsana New"/>
          <w:sz w:val="30"/>
          <w:szCs w:val="30"/>
        </w:rPr>
        <w:t>35.0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ล้านบาท</w:t>
      </w:r>
      <w:r w:rsidR="00E81F81">
        <w:rPr>
          <w:rFonts w:ascii="Angsana New" w:hAnsi="Angsana New"/>
          <w:sz w:val="30"/>
          <w:szCs w:val="30"/>
        </w:rPr>
        <w:t xml:space="preserve"> </w:t>
      </w:r>
      <w:r w:rsidR="00E81F81">
        <w:rPr>
          <w:rFonts w:ascii="Angsana New" w:hAnsi="Angsana New" w:hint="cs"/>
          <w:sz w:val="30"/>
          <w:szCs w:val="30"/>
          <w:cs/>
        </w:rPr>
        <w:t>โดย</w:t>
      </w:r>
      <w:r w:rsidR="00E81F81" w:rsidRPr="00A907D1">
        <w:rPr>
          <w:rFonts w:ascii="Angsana New" w:hAnsi="Angsana New"/>
          <w:sz w:val="30"/>
          <w:szCs w:val="30"/>
          <w:cs/>
        </w:rPr>
        <w:t>บริษัทจ่ายเงินมัดจำค่าหุ้น จำนวน</w:t>
      </w:r>
      <w:r w:rsidR="00E81F81">
        <w:rPr>
          <w:rFonts w:ascii="Angsana New" w:hAnsi="Angsana New" w:hint="cs"/>
          <w:sz w:val="30"/>
          <w:szCs w:val="30"/>
          <w:cs/>
        </w:rPr>
        <w:t>เงิน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15</w:t>
      </w:r>
      <w:r w:rsidR="00B20406">
        <w:rPr>
          <w:rFonts w:ascii="Angsana New" w:hAnsi="Angsana New"/>
          <w:sz w:val="30"/>
          <w:szCs w:val="30"/>
        </w:rPr>
        <w:t>.0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E81F81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256</w:t>
      </w:r>
      <w:r w:rsidR="00E81F81" w:rsidRPr="00A907D1">
        <w:rPr>
          <w:rFonts w:ascii="Angsana New" w:hAnsi="Angsana New"/>
          <w:sz w:val="30"/>
          <w:szCs w:val="30"/>
        </w:rPr>
        <w:t>2</w:t>
      </w:r>
      <w:r w:rsidR="00E81F81">
        <w:rPr>
          <w:rFonts w:ascii="Angsana New" w:hAnsi="Angsana New" w:hint="cs"/>
          <w:sz w:val="30"/>
          <w:szCs w:val="30"/>
          <w:cs/>
        </w:rPr>
        <w:t xml:space="preserve"> </w:t>
      </w:r>
      <w:r w:rsidR="009B1258" w:rsidRPr="00A907D1">
        <w:rPr>
          <w:rFonts w:ascii="Angsana New" w:hAnsi="Angsana New"/>
          <w:sz w:val="30"/>
          <w:szCs w:val="30"/>
          <w:cs/>
        </w:rPr>
        <w:t>บริษัทดำเนินการตามเงื่อนไขตามสัญญา</w:t>
      </w:r>
      <w:r w:rsidR="009855AB">
        <w:rPr>
          <w:rFonts w:ascii="Angsana New" w:hAnsi="Angsana New" w:hint="cs"/>
          <w:sz w:val="30"/>
          <w:szCs w:val="30"/>
          <w:cs/>
        </w:rPr>
        <w:t>จนถึง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วันที่ </w:t>
      </w:r>
      <w:r w:rsidR="009B1258" w:rsidRPr="00A907D1">
        <w:rPr>
          <w:rFonts w:ascii="Angsana New" w:hAnsi="Angsana New"/>
          <w:sz w:val="30"/>
          <w:szCs w:val="30"/>
        </w:rPr>
        <w:t>2</w:t>
      </w:r>
      <w:r w:rsidR="001C07F6">
        <w:rPr>
          <w:rFonts w:ascii="Angsana New" w:hAnsi="Angsana New"/>
          <w:sz w:val="30"/>
          <w:szCs w:val="30"/>
        </w:rPr>
        <w:t>6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</w:t>
      </w:r>
      <w:r w:rsidR="009B1258" w:rsidRPr="00A907D1">
        <w:rPr>
          <w:rFonts w:ascii="Angsana New" w:hAnsi="Angsana New" w:hint="cs"/>
          <w:sz w:val="30"/>
          <w:szCs w:val="30"/>
          <w:cs/>
        </w:rPr>
        <w:t>มิถุนายน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256</w:t>
      </w:r>
      <w:r w:rsidR="009B1258" w:rsidRPr="00A907D1">
        <w:rPr>
          <w:rFonts w:ascii="Angsana New" w:hAnsi="Angsana New"/>
          <w:sz w:val="30"/>
          <w:szCs w:val="30"/>
        </w:rPr>
        <w:t>2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</w:t>
      </w:r>
      <w:r w:rsidR="009B1258">
        <w:rPr>
          <w:rFonts w:ascii="Angsana New" w:hAnsi="Angsana New" w:hint="cs"/>
          <w:sz w:val="30"/>
          <w:szCs w:val="30"/>
          <w:cs/>
        </w:rPr>
        <w:t>ธุรกิจ</w:t>
      </w:r>
      <w:r w:rsidR="005A0E4D">
        <w:rPr>
          <w:rFonts w:ascii="Angsana New" w:hAnsi="Angsana New" w:hint="cs"/>
          <w:sz w:val="30"/>
          <w:szCs w:val="30"/>
          <w:cs/>
        </w:rPr>
        <w:t>และ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ได้มาซึ่งอำนาจควบคุมใน บริษัท </w:t>
      </w:r>
      <w:r w:rsidR="009B1258">
        <w:rPr>
          <w:rFonts w:ascii="Angsana New" w:hAnsi="Angsana New" w:hint="cs"/>
          <w:sz w:val="30"/>
          <w:szCs w:val="30"/>
          <w:cs/>
        </w:rPr>
        <w:t>บีเอส มายโค ไบโอเทค</w:t>
      </w:r>
      <w:r w:rsidR="009B1258" w:rsidRPr="00A907D1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9B1258" w:rsidRPr="00A907D1">
        <w:rPr>
          <w:rFonts w:ascii="Angsana New" w:hAnsi="Angsana New"/>
          <w:sz w:val="30"/>
          <w:szCs w:val="30"/>
        </w:rPr>
        <w:t xml:space="preserve"> </w:t>
      </w:r>
      <w:r w:rsidR="009B1258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ผู้บริหารเชื่อว่าการซื้อธุรกิจ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ในบริษัท </w:t>
      </w:r>
      <w:r w:rsidR="009B1258" w:rsidRPr="00A907D1">
        <w:rPr>
          <w:rFonts w:ascii="Angsana New" w:hAnsi="Angsana New" w:hint="cs"/>
          <w:sz w:val="30"/>
          <w:szCs w:val="30"/>
          <w:cs/>
        </w:rPr>
        <w:t xml:space="preserve">บีเอส </w:t>
      </w:r>
      <w:r w:rsidR="009B1258">
        <w:rPr>
          <w:rFonts w:ascii="Angsana New" w:hAnsi="Angsana New" w:hint="cs"/>
          <w:sz w:val="30"/>
          <w:szCs w:val="30"/>
          <w:cs/>
        </w:rPr>
        <w:t>มาย</w:t>
      </w:r>
      <w:r w:rsidR="009B1258" w:rsidRPr="00A907D1">
        <w:rPr>
          <w:rFonts w:ascii="Angsana New" w:hAnsi="Angsana New" w:hint="cs"/>
          <w:sz w:val="30"/>
          <w:szCs w:val="30"/>
          <w:cs/>
        </w:rPr>
        <w:t>โค ไบโอเทค จำกัด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</w:t>
      </w:r>
      <w:r w:rsidR="009B1258">
        <w:rPr>
          <w:rFonts w:ascii="Angsana New" w:hAnsi="Angsana New" w:hint="cs"/>
          <w:spacing w:val="-2"/>
          <w:sz w:val="30"/>
          <w:szCs w:val="30"/>
          <w:cs/>
        </w:rPr>
        <w:t xml:space="preserve">เป็นโอกาสที่จะเพิ่มรายได้ช่องทางใหม่สู่ธุรกิจอื่น </w:t>
      </w:r>
    </w:p>
    <w:p w:rsidR="009B1258" w:rsidRPr="002E4A66" w:rsidRDefault="009B1258" w:rsidP="009B125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7979AC" w:rsidRDefault="007979AC" w:rsidP="007979A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A907D1">
        <w:rPr>
          <w:rFonts w:ascii="Angsana New" w:hAnsi="Angsana New"/>
          <w:sz w:val="30"/>
          <w:szCs w:val="30"/>
          <w:cs/>
        </w:rPr>
        <w:t>บริษัท</w:t>
      </w:r>
      <w:r w:rsidR="005A0E4D">
        <w:rPr>
          <w:rFonts w:ascii="Angsana New" w:hAnsi="Angsana New" w:hint="cs"/>
          <w:sz w:val="30"/>
          <w:szCs w:val="30"/>
          <w:cs/>
        </w:rPr>
        <w:t>ได้</w:t>
      </w:r>
      <w:r w:rsidRPr="00A907D1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>
        <w:rPr>
          <w:rFonts w:ascii="Angsana New" w:hAnsi="Angsana New" w:hint="cs"/>
          <w:sz w:val="30"/>
          <w:szCs w:val="30"/>
          <w:cs/>
        </w:rPr>
        <w:t>บีเอส มายโค ไบโอเทค</w:t>
      </w:r>
      <w:r w:rsidRPr="00A907D1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A907D1">
        <w:rPr>
          <w:rFonts w:ascii="Angsana New" w:hAnsi="Angsana New"/>
          <w:sz w:val="30"/>
          <w:szCs w:val="30"/>
        </w:rPr>
        <w:t xml:space="preserve"> </w:t>
      </w:r>
      <w:r w:rsidRPr="00A907D1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A907D1">
        <w:rPr>
          <w:rFonts w:ascii="Angsana New" w:hAnsi="Angsana New"/>
          <w:sz w:val="30"/>
          <w:szCs w:val="30"/>
        </w:rPr>
        <w:t>15.0</w:t>
      </w:r>
      <w:r w:rsidRPr="00A907D1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="005A0E4D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A907D1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="001504D9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A907D1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>
        <w:rPr>
          <w:rFonts w:ascii="Angsana New" w:hAnsi="Angsana New" w:hint="cs"/>
          <w:sz w:val="30"/>
          <w:szCs w:val="30"/>
          <w:cs/>
        </w:rPr>
        <w:t>บีเอส มายโค ไบโอเทค</w:t>
      </w:r>
      <w:r w:rsidRPr="00A907D1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:rsidR="007979AC" w:rsidRDefault="007979AC" w:rsidP="00700E6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372D3F" w:rsidRDefault="00531308" w:rsidP="001504D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07D1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A907D1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A907D1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A907D1">
        <w:rPr>
          <w:rFonts w:ascii="Angsana New" w:hAnsi="Angsana New"/>
          <w:spacing w:val="-2"/>
          <w:sz w:val="30"/>
          <w:szCs w:val="30"/>
        </w:rPr>
        <w:t>3</w:t>
      </w:r>
      <w:r w:rsidR="00210A92" w:rsidRPr="00A907D1">
        <w:rPr>
          <w:rFonts w:ascii="Angsana New" w:hAnsi="Angsana New"/>
          <w:spacing w:val="-2"/>
          <w:sz w:val="30"/>
          <w:szCs w:val="30"/>
        </w:rPr>
        <w:t>0</w:t>
      </w:r>
      <w:r w:rsidRPr="00A907D1">
        <w:rPr>
          <w:rFonts w:ascii="Angsana New" w:hAnsi="Angsana New"/>
          <w:spacing w:val="-2"/>
          <w:sz w:val="30"/>
          <w:szCs w:val="30"/>
        </w:rPr>
        <w:t xml:space="preserve"> </w:t>
      </w:r>
      <w:r w:rsidR="00280403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210A92" w:rsidRPr="00A907D1">
        <w:rPr>
          <w:rFonts w:ascii="Angsana New" w:hAnsi="Angsana New" w:hint="cs"/>
          <w:spacing w:val="-2"/>
          <w:sz w:val="30"/>
          <w:szCs w:val="30"/>
          <w:cs/>
        </w:rPr>
        <w:t>ายน</w:t>
      </w:r>
      <w:r w:rsidRPr="00A907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07D1">
        <w:rPr>
          <w:rFonts w:ascii="Angsana New" w:hAnsi="Angsana New"/>
          <w:spacing w:val="-2"/>
          <w:sz w:val="30"/>
          <w:szCs w:val="30"/>
        </w:rPr>
        <w:t>256</w:t>
      </w:r>
      <w:r w:rsidR="00210A92" w:rsidRPr="00A907D1">
        <w:rPr>
          <w:rFonts w:ascii="Angsana New" w:hAnsi="Angsana New"/>
          <w:spacing w:val="-2"/>
          <w:sz w:val="30"/>
          <w:szCs w:val="30"/>
        </w:rPr>
        <w:t>2</w:t>
      </w:r>
      <w:r w:rsidRPr="00A907D1">
        <w:rPr>
          <w:rFonts w:ascii="Angsana New" w:hAnsi="Angsana New"/>
          <w:spacing w:val="-2"/>
          <w:sz w:val="30"/>
          <w:szCs w:val="30"/>
        </w:rPr>
        <w:t xml:space="preserve"> </w:t>
      </w:r>
      <w:r w:rsidR="00210A92" w:rsidRPr="00A907D1">
        <w:rPr>
          <w:rFonts w:ascii="Angsana New" w:hAnsi="Angsana New"/>
          <w:sz w:val="30"/>
          <w:szCs w:val="30"/>
          <w:cs/>
        </w:rPr>
        <w:t xml:space="preserve">บริษัท </w:t>
      </w:r>
      <w:r w:rsidR="002E6731">
        <w:rPr>
          <w:rFonts w:ascii="Angsana New" w:hAnsi="Angsana New" w:hint="cs"/>
          <w:sz w:val="30"/>
          <w:szCs w:val="30"/>
          <w:cs/>
        </w:rPr>
        <w:t>บีเอส มายโค ไบโอ</w:t>
      </w:r>
      <w:r w:rsidR="002E6731" w:rsidRPr="00FE1974">
        <w:rPr>
          <w:rFonts w:ascii="Angsana New" w:hAnsi="Angsana New" w:hint="cs"/>
          <w:sz w:val="30"/>
          <w:szCs w:val="30"/>
          <w:cs/>
        </w:rPr>
        <w:t>เทค</w:t>
      </w:r>
      <w:r w:rsidR="00210A92" w:rsidRPr="00FE1974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FE1974">
        <w:rPr>
          <w:rFonts w:ascii="Angsana New" w:hAnsi="Angsana New"/>
          <w:spacing w:val="-2"/>
          <w:sz w:val="30"/>
          <w:szCs w:val="30"/>
        </w:rPr>
        <w:t xml:space="preserve"> </w:t>
      </w:r>
      <w:r w:rsidRPr="00FE1974">
        <w:rPr>
          <w:rFonts w:ascii="Angsana New" w:hAnsi="Angsana New"/>
          <w:spacing w:val="-2"/>
          <w:sz w:val="30"/>
          <w:szCs w:val="30"/>
          <w:cs/>
        </w:rPr>
        <w:t>มี</w:t>
      </w:r>
      <w:r w:rsidR="00566967" w:rsidRPr="00FE1974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FE1974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913408">
        <w:rPr>
          <w:rFonts w:ascii="Angsana New" w:hAnsi="Angsana New"/>
          <w:spacing w:val="-2"/>
          <w:sz w:val="30"/>
          <w:szCs w:val="30"/>
        </w:rPr>
        <w:t>12.5</w:t>
      </w:r>
      <w:r w:rsidRPr="00FE1974">
        <w:rPr>
          <w:rFonts w:ascii="Angsana New" w:hAnsi="Angsana New"/>
          <w:spacing w:val="-2"/>
          <w:sz w:val="30"/>
          <w:szCs w:val="30"/>
        </w:rPr>
        <w:t xml:space="preserve"> </w:t>
      </w:r>
      <w:r w:rsidRPr="00FE1974">
        <w:rPr>
          <w:rFonts w:ascii="Angsana New" w:hAnsi="Angsana New"/>
          <w:spacing w:val="-2"/>
          <w:sz w:val="30"/>
          <w:szCs w:val="30"/>
          <w:cs/>
        </w:rPr>
        <w:t>ล้านบาท ซึ่งร</w:t>
      </w:r>
      <w:r w:rsidRPr="00372D3F">
        <w:rPr>
          <w:rFonts w:ascii="Angsana New" w:hAnsi="Angsana New"/>
          <w:spacing w:val="-2"/>
          <w:sz w:val="30"/>
          <w:szCs w:val="30"/>
          <w:cs/>
        </w:rPr>
        <w:t xml:space="preserve">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372D3F">
        <w:rPr>
          <w:rFonts w:ascii="Angsana New" w:hAnsi="Angsana New"/>
          <w:spacing w:val="-2"/>
          <w:sz w:val="30"/>
          <w:szCs w:val="30"/>
        </w:rPr>
        <w:t xml:space="preserve">1 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72D3F">
        <w:rPr>
          <w:rFonts w:ascii="Angsana New" w:hAnsi="Angsana New"/>
          <w:spacing w:val="-2"/>
          <w:sz w:val="30"/>
          <w:szCs w:val="30"/>
        </w:rPr>
        <w:t>2562</w:t>
      </w:r>
      <w:r w:rsidRPr="00372D3F">
        <w:rPr>
          <w:rFonts w:ascii="Angsana New" w:hAnsi="Angsana New"/>
          <w:spacing w:val="-2"/>
          <w:sz w:val="30"/>
          <w:szCs w:val="30"/>
        </w:rPr>
        <w:t xml:space="preserve"> </w:t>
      </w:r>
      <w:r w:rsidR="00636735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372D3F">
        <w:rPr>
          <w:rFonts w:ascii="Angsana New" w:hAnsi="Angsana New"/>
          <w:spacing w:val="-2"/>
          <w:sz w:val="30"/>
          <w:szCs w:val="30"/>
          <w:cs/>
        </w:rPr>
        <w:t>สุทธิรวม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28040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280403" w:rsidRPr="00A907D1">
        <w:rPr>
          <w:rFonts w:ascii="Angsana New" w:hAnsi="Angsana New"/>
          <w:spacing w:val="-2"/>
          <w:sz w:val="30"/>
          <w:szCs w:val="30"/>
        </w:rPr>
        <w:t xml:space="preserve">30 </w:t>
      </w:r>
      <w:r w:rsidR="00280403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280403" w:rsidRPr="00A907D1">
        <w:rPr>
          <w:rFonts w:ascii="Angsana New" w:hAnsi="Angsana New" w:hint="cs"/>
          <w:spacing w:val="-2"/>
          <w:sz w:val="30"/>
          <w:szCs w:val="30"/>
          <w:cs/>
        </w:rPr>
        <w:t>ายน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2D3F">
        <w:rPr>
          <w:rFonts w:ascii="Angsana New" w:hAnsi="Angsana New"/>
          <w:spacing w:val="-2"/>
          <w:sz w:val="30"/>
          <w:szCs w:val="30"/>
        </w:rPr>
        <w:t>2562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72D3F">
        <w:rPr>
          <w:rFonts w:ascii="Angsana New" w:hAnsi="Angsana New"/>
          <w:spacing w:val="-2"/>
          <w:sz w:val="30"/>
          <w:szCs w:val="30"/>
          <w:cs/>
        </w:rPr>
        <w:t xml:space="preserve">ไม่แตกต่างจากที่แสดงอย่างเป็นสาระสำคัญ </w:t>
      </w:r>
      <w:r w:rsidR="00372D3F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:rsidR="00437ADE" w:rsidRDefault="00437ADE" w:rsidP="00437AD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9654B"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</w:t>
      </w:r>
      <w:r w:rsidRPr="00C9654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9654B">
        <w:rPr>
          <w:rFonts w:asciiTheme="majorBidi" w:hAnsiTheme="majorBidi" w:hint="cs"/>
          <w:spacing w:val="-4"/>
          <w:sz w:val="30"/>
          <w:szCs w:val="30"/>
          <w:cs/>
        </w:rPr>
        <w:t>มีดังนี้</w:t>
      </w:r>
    </w:p>
    <w:p w:rsidR="00CC6E67" w:rsidRDefault="00CC6E67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</w:rPr>
      </w:pPr>
    </w:p>
    <w:p w:rsidR="00CC6E67" w:rsidRDefault="00CC6E67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สินทรัพย</w:t>
      </w:r>
      <w:r w:rsidR="004264F1">
        <w:rPr>
          <w:rFonts w:asciiTheme="majorBidi" w:hAnsiTheme="majorBidi" w:hint="cs"/>
          <w:spacing w:val="-4"/>
          <w:sz w:val="30"/>
          <w:szCs w:val="30"/>
          <w:cs/>
        </w:rPr>
        <w:t>์</w:t>
      </w:r>
      <w:r>
        <w:rPr>
          <w:rFonts w:asciiTheme="majorBidi" w:hAnsiTheme="majorBidi" w:hint="cs"/>
          <w:spacing w:val="-4"/>
          <w:sz w:val="30"/>
          <w:szCs w:val="30"/>
          <w:cs/>
        </w:rPr>
        <w:t>ที่ได้มาและหนี้สินที่รับมา</w:t>
      </w:r>
    </w:p>
    <w:p w:rsidR="00C9654B" w:rsidRPr="00531308" w:rsidRDefault="00C9654B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18"/>
          <w:szCs w:val="18"/>
          <w:highlight w:val="yellow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530"/>
      </w:tblGrid>
      <w:tr w:rsidR="007564EC" w:rsidRPr="00531308" w:rsidTr="00E04637">
        <w:trPr>
          <w:trHeight w:val="60"/>
        </w:trPr>
        <w:tc>
          <w:tcPr>
            <w:tcW w:w="4320" w:type="dxa"/>
          </w:tcPr>
          <w:p w:rsidR="007564EC" w:rsidRPr="007922D3" w:rsidRDefault="007564EC" w:rsidP="007564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7564EC" w:rsidRPr="00E04637" w:rsidRDefault="007564EC" w:rsidP="0075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64EC" w:rsidRPr="00E04637" w:rsidRDefault="007564EC" w:rsidP="0075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564EC" w:rsidRPr="00E04637" w:rsidRDefault="007564EC" w:rsidP="0075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64EC" w:rsidRPr="00E04637" w:rsidRDefault="007564EC" w:rsidP="0075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7564EC" w:rsidRPr="00E04637" w:rsidRDefault="007564EC" w:rsidP="0075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6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564EC" w:rsidRPr="00531308" w:rsidTr="00E04637">
        <w:trPr>
          <w:trHeight w:val="60"/>
        </w:trPr>
        <w:tc>
          <w:tcPr>
            <w:tcW w:w="4320" w:type="dxa"/>
          </w:tcPr>
          <w:p w:rsidR="007564EC" w:rsidRPr="0078067B" w:rsidRDefault="007564EC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040" w:type="dxa"/>
            <w:gridSpan w:val="5"/>
          </w:tcPr>
          <w:p w:rsidR="007564EC" w:rsidRPr="0001447F" w:rsidRDefault="007564EC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1A4CE8" w:rsidRPr="00531308" w:rsidTr="00E04637">
        <w:trPr>
          <w:trHeight w:val="60"/>
        </w:trPr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</w:tr>
      <w:tr w:rsidR="001A4CE8" w:rsidRPr="00531308" w:rsidTr="00E04637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6,283</w:t>
            </w:r>
          </w:p>
        </w:tc>
      </w:tr>
      <w:tr w:rsidR="001A4CE8" w:rsidRPr="00531308" w:rsidTr="00E04637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54,402</w:t>
            </w:r>
          </w:p>
        </w:tc>
      </w:tr>
      <w:tr w:rsidR="001A4CE8" w:rsidRPr="00531308" w:rsidTr="00E04637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2,641</w:t>
            </w:r>
          </w:p>
        </w:tc>
      </w:tr>
      <w:tr w:rsidR="001A4CE8" w:rsidRPr="00531308" w:rsidTr="00E04637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2,411</w:t>
            </w:r>
          </w:p>
        </w:tc>
      </w:tr>
      <w:tr w:rsidR="001A4CE8" w:rsidRPr="00531308" w:rsidTr="001A4CE8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(17,404)</w:t>
            </w:r>
          </w:p>
        </w:tc>
      </w:tr>
      <w:tr w:rsidR="001A4CE8" w:rsidRPr="00531308" w:rsidTr="001A4CE8">
        <w:trPr>
          <w:trHeight w:val="60"/>
        </w:trPr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1974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FE1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A4CE8" w:rsidRPr="00531308" w:rsidTr="001A4CE8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54,830</w:t>
            </w:r>
          </w:p>
        </w:tc>
      </w:tr>
      <w:tr w:rsidR="001A4CE8" w:rsidRPr="00531308" w:rsidTr="001A4CE8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7922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7922D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.35</w:t>
            </w:r>
            <w:r w:rsidRPr="007922D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(7,868)</w:t>
            </w:r>
          </w:p>
        </w:tc>
      </w:tr>
      <w:tr w:rsidR="001A4CE8" w:rsidRPr="007922D3" w:rsidTr="001A4CE8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46,962</w:t>
            </w:r>
          </w:p>
        </w:tc>
      </w:tr>
      <w:tr w:rsidR="001A4CE8" w:rsidRPr="00531308" w:rsidTr="001A4CE8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(11,963)</w:t>
            </w:r>
          </w:p>
        </w:tc>
      </w:tr>
      <w:tr w:rsidR="001A4CE8" w:rsidRPr="00531308" w:rsidTr="001A4CE8">
        <w:tc>
          <w:tcPr>
            <w:tcW w:w="4320" w:type="dxa"/>
          </w:tcPr>
          <w:p w:rsidR="001A4CE8" w:rsidRPr="007922D3" w:rsidRDefault="001A4CE8" w:rsidP="001A4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30" w:type="dxa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E8" w:rsidRPr="007922D3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CE8" w:rsidRPr="00FE1974" w:rsidRDefault="001A4CE8" w:rsidP="001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34,999</w:t>
            </w:r>
          </w:p>
        </w:tc>
      </w:tr>
      <w:tr w:rsidR="00E85D60" w:rsidRPr="007922D3" w:rsidTr="001A4CE8">
        <w:tc>
          <w:tcPr>
            <w:tcW w:w="432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85D60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5D60" w:rsidRPr="007922D3" w:rsidTr="00E04637">
        <w:tc>
          <w:tcPr>
            <w:tcW w:w="432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3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</w:tr>
      <w:tr w:rsidR="00E85D60" w:rsidRPr="007922D3" w:rsidTr="00E04637">
        <w:tc>
          <w:tcPr>
            <w:tcW w:w="432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53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34,999</w:t>
            </w:r>
          </w:p>
        </w:tc>
      </w:tr>
      <w:tr w:rsidR="00E85D60" w:rsidRPr="007922D3" w:rsidTr="00E04637">
        <w:tc>
          <w:tcPr>
            <w:tcW w:w="4320" w:type="dxa"/>
          </w:tcPr>
          <w:p w:rsidR="00E85D60" w:rsidRPr="007922D3" w:rsidRDefault="00E85D60" w:rsidP="00E85D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53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85D60" w:rsidRPr="007922D3" w:rsidRDefault="00E85D60" w:rsidP="00E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28,197</w:t>
            </w:r>
          </w:p>
        </w:tc>
      </w:tr>
    </w:tbl>
    <w:p w:rsidR="007922D3" w:rsidRPr="007922D3" w:rsidRDefault="007922D3" w:rsidP="00531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57FF6" w:rsidRDefault="001A4CE8" w:rsidP="00437AD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24CC8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บริษัทได้จ้างผู้ประเมินราคาอิสระเพื่อ</w:t>
      </w:r>
      <w:r>
        <w:rPr>
          <w:rFonts w:ascii="Angsana New" w:hAnsi="Angsana New" w:hint="cs"/>
          <w:sz w:val="30"/>
          <w:szCs w:val="30"/>
          <w:cs/>
        </w:rPr>
        <w:t>ประเมิน</w:t>
      </w:r>
      <w:r w:rsidRPr="00F24CC8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>
        <w:rPr>
          <w:rFonts w:ascii="Angsana New" w:hAnsi="Angsana New" w:hint="cs"/>
          <w:sz w:val="30"/>
          <w:szCs w:val="30"/>
          <w:cs/>
        </w:rPr>
        <w:t>ที่ได้มา</w:t>
      </w:r>
      <w:r w:rsidRPr="00F24CC8">
        <w:rPr>
          <w:rFonts w:ascii="Angsana New" w:hAnsi="Angsana New"/>
          <w:sz w:val="30"/>
          <w:szCs w:val="30"/>
          <w:cs/>
        </w:rPr>
        <w:t>และหนี้สิน</w:t>
      </w:r>
      <w:r>
        <w:rPr>
          <w:rFonts w:ascii="Angsana New" w:hAnsi="Angsana New" w:hint="cs"/>
          <w:sz w:val="30"/>
          <w:szCs w:val="30"/>
          <w:cs/>
        </w:rPr>
        <w:t>ที่รับมา</w:t>
      </w:r>
      <w:r w:rsidRPr="00F24CC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F24CC8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การประเมินมูลค่ายุติธรรมยังไม่เสร็จสมบูรณ์ </w:t>
      </w:r>
      <w:r w:rsidRPr="00474634">
        <w:rPr>
          <w:rFonts w:ascii="Angsana New" w:hAnsi="Angsana New" w:hint="cs"/>
          <w:sz w:val="30"/>
          <w:szCs w:val="30"/>
          <w:cs/>
        </w:rPr>
        <w:t xml:space="preserve">อย่างไรก็ดี </w:t>
      </w:r>
      <w:r w:rsidRPr="00474634">
        <w:rPr>
          <w:rFonts w:ascii="Angsana New" w:hAnsi="Angsana New"/>
          <w:sz w:val="30"/>
          <w:szCs w:val="30"/>
          <w:cs/>
        </w:rPr>
        <w:t>บริษัทได้มีการทบทวนอย่างต่อเนื่องในระหว่างช่วงเวลาที่วัดมูลค่า</w:t>
      </w:r>
      <w:r w:rsidRPr="00474634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474634">
        <w:rPr>
          <w:rFonts w:ascii="Angsana New" w:hAnsi="Angsana New"/>
          <w:sz w:val="30"/>
          <w:szCs w:val="30"/>
          <w:cs/>
        </w:rPr>
        <w:t>หาก</w:t>
      </w:r>
      <w:r w:rsidRPr="00474634">
        <w:rPr>
          <w:rFonts w:ascii="Angsana New" w:hAnsi="Angsana New" w:hint="cs"/>
          <w:sz w:val="30"/>
          <w:szCs w:val="30"/>
          <w:cs/>
        </w:rPr>
        <w:t>มี</w:t>
      </w:r>
      <w:r w:rsidRPr="00474634">
        <w:rPr>
          <w:rFonts w:ascii="Angsana New" w:hAnsi="Angsana New"/>
          <w:sz w:val="30"/>
          <w:szCs w:val="30"/>
          <w:cs/>
        </w:rPr>
        <w:t>ข้อมูลใหม่</w:t>
      </w:r>
      <w:r w:rsidRPr="00474634">
        <w:rPr>
          <w:rFonts w:ascii="Angsana New" w:hAnsi="Angsana New" w:hint="cs"/>
          <w:sz w:val="30"/>
          <w:szCs w:val="30"/>
          <w:cs/>
        </w:rPr>
        <w:t>ที่ได้รับ</w:t>
      </w:r>
      <w:r w:rsidRPr="00474634">
        <w:rPr>
          <w:rFonts w:ascii="Angsana New" w:hAnsi="Angsana New"/>
          <w:sz w:val="30"/>
          <w:szCs w:val="30"/>
          <w:cs/>
        </w:rPr>
        <w:t>เพิ่มเติมภายในหนึ่งปีนับจากวันที่มีการซื้อธุรกิจ</w:t>
      </w:r>
      <w:r w:rsidRPr="00474634">
        <w:rPr>
          <w:rFonts w:ascii="Angsana New" w:hAnsi="Angsana New" w:hint="cs"/>
          <w:sz w:val="30"/>
          <w:szCs w:val="30"/>
          <w:cs/>
        </w:rPr>
        <w:t>และรับทราบ</w:t>
      </w:r>
      <w:r w:rsidRPr="00474634">
        <w:rPr>
          <w:rFonts w:ascii="Angsana New" w:hAnsi="Angsana New"/>
          <w:sz w:val="30"/>
          <w:szCs w:val="30"/>
          <w:cs/>
        </w:rPr>
        <w:t>ข้อเท็จจริงที่สะท้อนเหตุการณ์แวดล้อมที่มีอยู่ ณ วันที่ซื้อธุรกิจ จะทำการปรับปรุง</w:t>
      </w:r>
      <w:r w:rsidRPr="00474634">
        <w:rPr>
          <w:rFonts w:ascii="Angsana New" w:hAnsi="Angsana New" w:hint="cs"/>
          <w:sz w:val="30"/>
          <w:szCs w:val="30"/>
          <w:cs/>
        </w:rPr>
        <w:t>สำรอง</w:t>
      </w:r>
      <w:r w:rsidRPr="00474634">
        <w:rPr>
          <w:rFonts w:ascii="Angsana New" w:hAnsi="Angsana New"/>
          <w:sz w:val="30"/>
          <w:szCs w:val="30"/>
          <w:cs/>
        </w:rPr>
        <w:t>ดังกล่าว หรือ</w:t>
      </w:r>
      <w:r w:rsidRPr="00474634">
        <w:rPr>
          <w:rFonts w:ascii="Angsana New" w:hAnsi="Angsana New" w:hint="cs"/>
          <w:sz w:val="30"/>
          <w:szCs w:val="30"/>
          <w:cs/>
        </w:rPr>
        <w:t>หากมีการประมาณสำรอง</w:t>
      </w:r>
      <w:r w:rsidRPr="00474634">
        <w:rPr>
          <w:rFonts w:ascii="Angsana New" w:hAnsi="Angsana New"/>
          <w:sz w:val="30"/>
          <w:szCs w:val="30"/>
          <w:cs/>
        </w:rPr>
        <w:t>เพิ่มเติม</w:t>
      </w:r>
      <w:r w:rsidRPr="00474634">
        <w:rPr>
          <w:rFonts w:ascii="Angsana New" w:hAnsi="Angsana New" w:hint="cs"/>
          <w:sz w:val="30"/>
          <w:szCs w:val="30"/>
          <w:cs/>
        </w:rPr>
        <w:t>ที่สะท้อนเหตุการณ์แวดล้อมที่มีอยู่</w:t>
      </w:r>
      <w:r w:rsidRPr="00474634">
        <w:rPr>
          <w:rFonts w:ascii="Angsana New" w:hAnsi="Angsana New"/>
          <w:sz w:val="30"/>
          <w:szCs w:val="30"/>
          <w:cs/>
        </w:rPr>
        <w:t xml:space="preserve">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1A4CE8" w:rsidRDefault="001A4CE8" w:rsidP="00437AD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CF0EE2" w:rsidRPr="00CF44BF" w:rsidRDefault="00CF0EE2" w:rsidP="00E85D60">
      <w:pPr>
        <w:pStyle w:val="Default"/>
        <w:ind w:left="518"/>
        <w:jc w:val="both"/>
        <w:rPr>
          <w:rFonts w:ascii="Angsana New" w:hAnsi="Angsana New" w:cs="Angsana New"/>
          <w:sz w:val="18"/>
          <w:szCs w:val="18"/>
          <w:cs/>
        </w:rPr>
      </w:pPr>
    </w:p>
    <w:p w:rsidR="004A1D70" w:rsidRPr="00D80A44" w:rsidRDefault="00531308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5</w:t>
      </w:r>
      <w:r w:rsidR="004A1D70" w:rsidRPr="00D80A44">
        <w:rPr>
          <w:rFonts w:ascii="Angsana New" w:hAnsi="Angsana New"/>
          <w:b/>
          <w:sz w:val="30"/>
          <w:szCs w:val="30"/>
        </w:rPr>
        <w:tab/>
      </w:r>
      <w:r w:rsidR="004A1D70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635183" w:rsidRPr="002E02CD" w:rsidRDefault="00635183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/>
        </w:rPr>
      </w:pPr>
    </w:p>
    <w:p w:rsidR="00132FD6" w:rsidRPr="002E02CD" w:rsidRDefault="002E02CD">
      <w:pPr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  <w:r w:rsidRPr="002E02CD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2E02CD">
        <w:rPr>
          <w:rFonts w:ascii="Angsana New" w:hAnsi="Angsana New" w:hint="cs"/>
          <w:b/>
          <w:sz w:val="30"/>
          <w:szCs w:val="30"/>
          <w:cs/>
        </w:rPr>
        <w:t>บริษัทย่อยและ</w:t>
      </w:r>
      <w:r w:rsidRPr="002E02CD">
        <w:rPr>
          <w:rFonts w:ascii="Angsana New" w:hAnsi="Angsana New"/>
          <w:b/>
          <w:sz w:val="30"/>
          <w:szCs w:val="30"/>
          <w:cs/>
        </w:rPr>
        <w:t>การร่วมค้า</w:t>
      </w:r>
      <w:r w:rsidRPr="002E02CD">
        <w:rPr>
          <w:rFonts w:ascii="Angsana New" w:hAnsi="Angsana New" w:hint="cs"/>
          <w:b/>
          <w:sz w:val="30"/>
          <w:szCs w:val="30"/>
          <w:cs/>
        </w:rPr>
        <w:t>ได้เปิดเผยในหมายเหตุข้อ</w:t>
      </w:r>
      <w:r w:rsidRPr="002E02CD">
        <w:rPr>
          <w:rFonts w:ascii="Angsana New" w:hAnsi="Angsana New"/>
          <w:bCs/>
          <w:sz w:val="30"/>
          <w:szCs w:val="30"/>
        </w:rPr>
        <w:t xml:space="preserve"> 7</w:t>
      </w:r>
      <w:r w:rsidRPr="002E02C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E02CD">
        <w:rPr>
          <w:rFonts w:ascii="Angsana New" w:hAnsi="Angsana New"/>
          <w:b/>
          <w:sz w:val="30"/>
          <w:szCs w:val="30"/>
          <w:cs/>
        </w:rPr>
        <w:t>และ</w:t>
      </w:r>
      <w:r w:rsidRPr="002E02CD">
        <w:rPr>
          <w:rFonts w:ascii="Angsana New" w:hAnsi="Angsana New"/>
          <w:bCs/>
          <w:sz w:val="30"/>
          <w:szCs w:val="30"/>
        </w:rPr>
        <w:t xml:space="preserve"> 8</w:t>
      </w:r>
      <w:r w:rsidRPr="002E02C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E02CD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2E02C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2E02CD">
        <w:rPr>
          <w:rFonts w:ascii="Angsana New" w:hAnsi="Angsana New"/>
          <w:sz w:val="30"/>
          <w:szCs w:val="30"/>
          <w:cs/>
        </w:rPr>
        <w:t>กลุ่มบริษัท</w:t>
      </w:r>
      <w:r w:rsidRPr="002E02CD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:rsidR="002E02CD" w:rsidRPr="002E02CD" w:rsidRDefault="002E02CD">
      <w:pPr>
        <w:ind w:left="540" w:right="-27"/>
        <w:jc w:val="thaiDistribute"/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070"/>
        <w:gridCol w:w="3960"/>
      </w:tblGrid>
      <w:tr w:rsidR="00675BEC" w:rsidRPr="00DB6E5F" w:rsidTr="00CB4A7D">
        <w:trPr>
          <w:trHeight w:val="20"/>
        </w:trPr>
        <w:tc>
          <w:tcPr>
            <w:tcW w:w="315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  <w:shd w:val="clear" w:color="auto" w:fill="auto"/>
          </w:tcPr>
          <w:p w:rsidR="00675BEC" w:rsidRPr="00DB6E5F" w:rsidRDefault="00675BEC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44D5F" w:rsidRPr="00DB6E5F" w:rsidTr="00CB4A7D">
        <w:trPr>
          <w:trHeight w:val="20"/>
        </w:trPr>
        <w:tc>
          <w:tcPr>
            <w:tcW w:w="315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144D5F" w:rsidRPr="00144D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="00F75DB0">
              <w:rPr>
                <w:rFonts w:ascii="Angsana New" w:hAnsi="Angsana New"/>
                <w:sz w:val="30"/>
                <w:szCs w:val="30"/>
                <w:cs/>
              </w:rPr>
              <w:t>ี้</w:t>
            </w:r>
            <w:r w:rsidR="00475F16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="00E444AE"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8D4277" w:rsidRPr="00DB6E5F" w:rsidTr="00CB4A7D">
        <w:trPr>
          <w:trHeight w:val="20"/>
        </w:trPr>
        <w:tc>
          <w:tcPr>
            <w:tcW w:w="3150" w:type="dxa"/>
            <w:shd w:val="clear" w:color="auto" w:fill="auto"/>
          </w:tcPr>
          <w:p w:rsidR="008D4277" w:rsidRDefault="00E444AE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2070" w:type="dxa"/>
            <w:shd w:val="clear" w:color="auto" w:fill="auto"/>
          </w:tcPr>
          <w:p w:rsidR="008D4277" w:rsidRPr="00DB6E5F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Pr="00144D5F" w:rsidRDefault="005470D5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4A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เป็นผู้ถือหุ้นรายใหญ่ </w:t>
            </w:r>
            <w:r w:rsidRPr="00CB4A7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8D4277" w:rsidRPr="00CB4A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5B05B4" w:rsidRPr="00CB4A7D">
              <w:rPr>
                <w:rFonts w:ascii="Angsana New" w:hAnsi="Angsana New"/>
                <w:spacing w:val="-6"/>
                <w:sz w:val="30"/>
                <w:szCs w:val="30"/>
              </w:rPr>
              <w:t>11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</w:tbl>
    <w:p w:rsidR="00B12E65" w:rsidRDefault="00B12E65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C326C" w:rsidRDefault="002E02CD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E02CD">
        <w:rPr>
          <w:rFonts w:ascii="Angsana New" w:hAnsi="Angsana New"/>
          <w:b/>
          <w:sz w:val="30"/>
          <w:szCs w:val="30"/>
          <w:cs/>
        </w:rPr>
        <w:t>นโยบายการกำหนดราคาที่มีการเปลี่ยนแปลงอย่างมี</w:t>
      </w:r>
      <w:r w:rsidRPr="002E02CD">
        <w:rPr>
          <w:rFonts w:ascii="Angsana New" w:hAnsi="Angsana New" w:hint="cs"/>
          <w:b/>
          <w:sz w:val="30"/>
          <w:szCs w:val="30"/>
          <w:cs/>
        </w:rPr>
        <w:t>สาระ</w:t>
      </w:r>
      <w:r w:rsidRPr="002E02CD">
        <w:rPr>
          <w:rFonts w:ascii="Angsana New" w:hAnsi="Angsana New"/>
          <w:b/>
          <w:sz w:val="30"/>
          <w:szCs w:val="30"/>
          <w:cs/>
        </w:rPr>
        <w:t>สำคัญ</w:t>
      </w:r>
      <w:r w:rsidRPr="002E02CD">
        <w:rPr>
          <w:rFonts w:ascii="Angsana New" w:hAnsi="Angsana New" w:hint="cs"/>
          <w:b/>
          <w:sz w:val="30"/>
          <w:szCs w:val="30"/>
          <w:cs/>
        </w:rPr>
        <w:t>ใน</w:t>
      </w:r>
      <w:r w:rsidRPr="002E02CD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CB4A7D">
        <w:rPr>
          <w:rFonts w:ascii="Angsana New" w:hAnsi="Angsana New" w:hint="cs"/>
          <w:b/>
          <w:sz w:val="30"/>
          <w:szCs w:val="30"/>
          <w:cs/>
        </w:rPr>
        <w:t>เก้า</w:t>
      </w:r>
      <w:r w:rsidRPr="002E02CD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Pr="002E02CD">
        <w:rPr>
          <w:rFonts w:ascii="Angsana New" w:hAnsi="Angsana New"/>
          <w:bCs/>
          <w:sz w:val="30"/>
          <w:szCs w:val="30"/>
        </w:rPr>
        <w:t>30</w:t>
      </w:r>
      <w:r w:rsidRPr="002E02CD">
        <w:rPr>
          <w:rFonts w:ascii="Angsana New" w:hAnsi="Angsana New"/>
          <w:b/>
          <w:sz w:val="30"/>
          <w:szCs w:val="30"/>
        </w:rPr>
        <w:t xml:space="preserve"> </w:t>
      </w:r>
      <w:r w:rsidR="00CB4A7D">
        <w:rPr>
          <w:rFonts w:ascii="Angsana New" w:hAnsi="Angsana New" w:hint="cs"/>
          <w:b/>
          <w:sz w:val="30"/>
          <w:szCs w:val="30"/>
          <w:cs/>
        </w:rPr>
        <w:t>กันย</w:t>
      </w:r>
      <w:r w:rsidRPr="002E02CD">
        <w:rPr>
          <w:rFonts w:ascii="Angsana New" w:hAnsi="Angsana New"/>
          <w:b/>
          <w:sz w:val="30"/>
          <w:szCs w:val="30"/>
          <w:cs/>
        </w:rPr>
        <w:t xml:space="preserve">ายน </w:t>
      </w:r>
      <w:r w:rsidRPr="002E02CD">
        <w:rPr>
          <w:rFonts w:ascii="Angsana New" w:hAnsi="Angsana New"/>
          <w:bCs/>
          <w:sz w:val="30"/>
          <w:szCs w:val="30"/>
        </w:rPr>
        <w:t>2562</w:t>
      </w:r>
      <w:r w:rsidRPr="002E02CD">
        <w:rPr>
          <w:rFonts w:ascii="Angsana New" w:hAnsi="Angsana New"/>
          <w:b/>
          <w:sz w:val="30"/>
          <w:szCs w:val="30"/>
        </w:rPr>
        <w:t xml:space="preserve"> </w:t>
      </w:r>
      <w:r w:rsidRPr="002E02CD">
        <w:rPr>
          <w:rFonts w:ascii="Angsana New" w:hAnsi="Angsana New"/>
          <w:b/>
          <w:sz w:val="30"/>
          <w:szCs w:val="30"/>
          <w:cs/>
        </w:rPr>
        <w:t>มีดังต่อไปนี้</w:t>
      </w:r>
    </w:p>
    <w:p w:rsidR="002E02CD" w:rsidRPr="002E02CD" w:rsidRDefault="002E02CD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130"/>
      </w:tblGrid>
      <w:tr w:rsidR="003F7D59" w:rsidRPr="000C7DE9" w:rsidTr="00CB4A7D">
        <w:trPr>
          <w:tblHeader/>
        </w:trPr>
        <w:tc>
          <w:tcPr>
            <w:tcW w:w="3870" w:type="dxa"/>
          </w:tcPr>
          <w:p w:rsidR="003F7D59" w:rsidRPr="000C7DE9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0C7DE9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3F7D59" w:rsidRPr="000C7DE9" w:rsidRDefault="003F7D59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F2D41" w:rsidRPr="000C7DE9" w:rsidTr="00CB4A7D">
        <w:tc>
          <w:tcPr>
            <w:tcW w:w="3870" w:type="dxa"/>
          </w:tcPr>
          <w:p w:rsidR="00AF2D41" w:rsidRPr="008379D0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="00AF2D41" w:rsidRPr="008379D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  <w:r w:rsidR="004336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3649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AD417A" w:rsidRPr="000C7DE9" w:rsidTr="00CB4A7D">
        <w:tc>
          <w:tcPr>
            <w:tcW w:w="3870" w:type="dxa"/>
          </w:tcPr>
          <w:p w:rsidR="00AD417A" w:rsidRPr="00192B65" w:rsidRDefault="00DB224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  <w:r w:rsidR="004336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3649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:rsidR="00AD417A" w:rsidRPr="000C7DE9" w:rsidRDefault="00AD417A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D417A" w:rsidRPr="000C7DE9" w:rsidRDefault="00AD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F2D41" w:rsidRPr="000C7DE9" w:rsidTr="00CB4A7D">
        <w:tc>
          <w:tcPr>
            <w:tcW w:w="3870" w:type="dxa"/>
          </w:tcPr>
          <w:p w:rsidR="00AF2D41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="00AF2D4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="00433649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5470D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AF2D41" w:rsidRPr="000C7DE9" w:rsidRDefault="005470D5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F2D41" w:rsidRPr="000C7DE9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AC7CB0" w:rsidRPr="00CA792E" w:rsidTr="00CB4A7D">
        <w:tc>
          <w:tcPr>
            <w:tcW w:w="3870" w:type="dxa"/>
          </w:tcPr>
          <w:p w:rsidR="00AC7CB0" w:rsidRPr="00A30D77" w:rsidRDefault="00AC7CB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30D77"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C7CB0" w:rsidRPr="00A30D77" w:rsidRDefault="00AC7CB0" w:rsidP="009868F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C7CB0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40069" w:rsidRPr="00CA792E" w:rsidTr="00CB4A7D">
        <w:tc>
          <w:tcPr>
            <w:tcW w:w="3870" w:type="dxa"/>
          </w:tcPr>
          <w:p w:rsidR="00A40069" w:rsidRPr="00A30D77" w:rsidRDefault="00A40069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40069" w:rsidRPr="00A30D77" w:rsidRDefault="00A40069" w:rsidP="009868F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40069" w:rsidRDefault="00A40069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CB4A7D">
        <w:tc>
          <w:tcPr>
            <w:tcW w:w="3870" w:type="dxa"/>
          </w:tcPr>
          <w:p w:rsidR="0000613F" w:rsidRDefault="00DB2240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433649">
              <w:rPr>
                <w:rFonts w:ascii="Angsana New" w:hAnsi="Angsana New"/>
                <w:sz w:val="30"/>
                <w:szCs w:val="30"/>
              </w:rPr>
              <w:t xml:space="preserve"> * 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044158" w:rsidTr="00CB4A7D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18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A180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00613F" w:rsidRPr="00044158" w:rsidTr="00CB4A7D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00613F" w:rsidRPr="00044158" w:rsidTr="00CB4A7D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00613F" w:rsidRPr="00CA792E" w:rsidTr="00CB4A7D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CA792E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044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433649" w:rsidRDefault="00433649" w:rsidP="00433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 xml:space="preserve">* </w:t>
      </w:r>
      <w:r w:rsidRPr="00433649">
        <w:rPr>
          <w:rFonts w:ascii="Angsana New" w:hAnsi="Angsana New"/>
          <w:b/>
          <w:sz w:val="30"/>
          <w:szCs w:val="30"/>
          <w:cs/>
        </w:rPr>
        <w:t>รายการ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เหล่านี้ได้รวมรายการของบริษัท ยูเรกา </w:t>
      </w:r>
      <w:r w:rsidRPr="00433649">
        <w:rPr>
          <w:rFonts w:ascii="Angsana New" w:hAnsi="Angsana New" w:hint="cs"/>
          <w:b/>
          <w:sz w:val="30"/>
          <w:szCs w:val="30"/>
          <w:cs/>
        </w:rPr>
        <w:t>ออโตเมชั่น</w:t>
      </w:r>
      <w:r w:rsidRPr="00433649">
        <w:rPr>
          <w:rFonts w:ascii="Angsana New" w:hAnsi="Angsana New"/>
          <w:b/>
          <w:sz w:val="30"/>
          <w:szCs w:val="30"/>
          <w:cs/>
        </w:rPr>
        <w:t xml:space="preserve"> จำกัด</w:t>
      </w:r>
      <w:r w:rsidRPr="00433649">
        <w:rPr>
          <w:rFonts w:ascii="Angsana New" w:hAnsi="Angsana New" w:hint="cs"/>
          <w:b/>
          <w:sz w:val="30"/>
          <w:szCs w:val="30"/>
          <w:cs/>
        </w:rPr>
        <w:t xml:space="preserve"> และบริษัท</w:t>
      </w:r>
      <w:r w:rsidRPr="00433649">
        <w:rPr>
          <w:rFonts w:ascii="Angsana New" w:hAnsi="Angsana New"/>
          <w:b/>
          <w:sz w:val="30"/>
          <w:szCs w:val="30"/>
          <w:cs/>
        </w:rPr>
        <w:t xml:space="preserve"> </w:t>
      </w:r>
      <w:r w:rsidRPr="00433649">
        <w:rPr>
          <w:rFonts w:ascii="Angsana New" w:hAnsi="Angsana New" w:hint="cs"/>
          <w:b/>
          <w:sz w:val="30"/>
          <w:szCs w:val="30"/>
          <w:cs/>
        </w:rPr>
        <w:t>ยูเรกา</w:t>
      </w:r>
      <w:r w:rsidRPr="00433649">
        <w:rPr>
          <w:rFonts w:ascii="Angsana New" w:hAnsi="Angsana New"/>
          <w:b/>
          <w:sz w:val="30"/>
          <w:szCs w:val="30"/>
          <w:cs/>
        </w:rPr>
        <w:t xml:space="preserve"> </w:t>
      </w:r>
      <w:r w:rsidRPr="00433649">
        <w:rPr>
          <w:rFonts w:ascii="Angsana New" w:hAnsi="Angsana New" w:hint="cs"/>
          <w:b/>
          <w:sz w:val="30"/>
          <w:szCs w:val="30"/>
          <w:cs/>
        </w:rPr>
        <w:t>ดีไซน์ อินเตอร์เนชั่นแนล</w:t>
      </w:r>
      <w:r w:rsidRPr="00433649">
        <w:rPr>
          <w:rFonts w:ascii="Angsana New" w:hAnsi="Angsana New"/>
          <w:b/>
          <w:sz w:val="30"/>
          <w:szCs w:val="30"/>
          <w:cs/>
        </w:rPr>
        <w:t xml:space="preserve"> </w:t>
      </w:r>
      <w:r w:rsidRPr="00433649">
        <w:rPr>
          <w:rFonts w:ascii="Angsana New" w:hAnsi="Angsana New" w:hint="cs"/>
          <w:b/>
          <w:sz w:val="30"/>
          <w:szCs w:val="30"/>
          <w:cs/>
        </w:rPr>
        <w:t>จำกัด</w:t>
      </w:r>
      <w:r>
        <w:rPr>
          <w:rFonts w:ascii="Angsana New" w:hAnsi="Angsana New" w:hint="cs"/>
          <w:b/>
          <w:sz w:val="30"/>
          <w:szCs w:val="30"/>
          <w:cs/>
        </w:rPr>
        <w:t xml:space="preserve"> จนถึงวันที่ </w:t>
      </w:r>
      <w:r w:rsidRPr="00433649">
        <w:rPr>
          <w:rFonts w:ascii="Angsana New" w:hAnsi="Angsana New"/>
          <w:bCs/>
          <w:sz w:val="30"/>
          <w:szCs w:val="30"/>
        </w:rPr>
        <w:t xml:space="preserve">24 </w:t>
      </w:r>
      <w:r w:rsidRPr="00433649">
        <w:rPr>
          <w:rFonts w:ascii="Angsana New" w:hAnsi="Angsana New" w:hint="cs"/>
          <w:b/>
          <w:sz w:val="30"/>
          <w:szCs w:val="30"/>
          <w:cs/>
        </w:rPr>
        <w:t>กรกฎาคม</w:t>
      </w:r>
      <w:r w:rsidRPr="0043364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433649">
        <w:rPr>
          <w:rFonts w:ascii="Angsana New" w:hAnsi="Angsana New"/>
          <w:bCs/>
          <w:sz w:val="30"/>
          <w:szCs w:val="30"/>
        </w:rPr>
        <w:t>2562</w:t>
      </w:r>
      <w:r w:rsidRPr="00433649">
        <w:rPr>
          <w:rFonts w:ascii="Angsana New" w:hAnsi="Angsana New"/>
          <w:b/>
          <w:sz w:val="30"/>
          <w:szCs w:val="30"/>
        </w:rPr>
        <w:t xml:space="preserve"> </w:t>
      </w:r>
      <w:r w:rsidRPr="00433649">
        <w:rPr>
          <w:rFonts w:ascii="Angsana New" w:hAnsi="Angsana New" w:hint="cs"/>
          <w:b/>
          <w:sz w:val="30"/>
          <w:szCs w:val="30"/>
          <w:cs/>
        </w:rPr>
        <w:t>ซึ่งเป็นวันที่เสียอำนาจควบคุมในบริษัทย่อย</w:t>
      </w:r>
    </w:p>
    <w:p w:rsidR="00433649" w:rsidRPr="00433649" w:rsidRDefault="00433649" w:rsidP="00433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7E0570" w:rsidRPr="00433649" w:rsidRDefault="007E0570" w:rsidP="00A8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33649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433649">
        <w:rPr>
          <w:rFonts w:ascii="Angsana New" w:hAnsi="Angsana New" w:hint="cs"/>
          <w:b/>
          <w:sz w:val="30"/>
          <w:szCs w:val="30"/>
          <w:cs/>
        </w:rPr>
        <w:t>และเก้าเดือน</w:t>
      </w:r>
      <w:r w:rsidRPr="00433649">
        <w:rPr>
          <w:rFonts w:ascii="Angsana New" w:hAnsi="Angsana New"/>
          <w:b/>
          <w:sz w:val="30"/>
          <w:szCs w:val="30"/>
          <w:cs/>
        </w:rPr>
        <w:t>สิ้นสุดวันที่ 3</w:t>
      </w:r>
      <w:r w:rsidRPr="00433649">
        <w:rPr>
          <w:rFonts w:ascii="Angsana New" w:hAnsi="Angsana New" w:hint="cs"/>
          <w:b/>
          <w:sz w:val="30"/>
          <w:szCs w:val="30"/>
          <w:cs/>
        </w:rPr>
        <w:t>0</w:t>
      </w:r>
      <w:r w:rsidRPr="00433649">
        <w:rPr>
          <w:rFonts w:ascii="Angsana New" w:hAnsi="Angsana New"/>
          <w:b/>
          <w:sz w:val="30"/>
          <w:szCs w:val="30"/>
          <w:cs/>
        </w:rPr>
        <w:t xml:space="preserve"> </w:t>
      </w:r>
      <w:r w:rsidRPr="00433649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433649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:rsidR="00A81462" w:rsidRPr="00A81462" w:rsidRDefault="00A81462" w:rsidP="007E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201"/>
        <w:gridCol w:w="270"/>
        <w:gridCol w:w="1078"/>
        <w:gridCol w:w="270"/>
        <w:gridCol w:w="1167"/>
      </w:tblGrid>
      <w:tr w:rsidR="007E0570" w:rsidRPr="00AC7CB0" w:rsidTr="007E0570">
        <w:trPr>
          <w:tblHeader/>
        </w:trPr>
        <w:tc>
          <w:tcPr>
            <w:tcW w:w="3871" w:type="dxa"/>
          </w:tcPr>
          <w:p w:rsidR="007E0570" w:rsidRPr="00AF795C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570" w:rsidRPr="00AC7CB0" w:rsidTr="007E0570">
        <w:trPr>
          <w:tblHeader/>
        </w:trPr>
        <w:tc>
          <w:tcPr>
            <w:tcW w:w="3871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E0570" w:rsidRPr="00AC7CB0" w:rsidTr="007E0570">
        <w:trPr>
          <w:tblHeader/>
        </w:trPr>
        <w:tc>
          <w:tcPr>
            <w:tcW w:w="3871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C62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0570" w:rsidRPr="00AC7CB0" w:rsidTr="007E0570">
        <w:tc>
          <w:tcPr>
            <w:tcW w:w="3871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E0570" w:rsidRPr="00AC7CB0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297" w:rsidRPr="00AC7CB0" w:rsidTr="007E0570">
        <w:tc>
          <w:tcPr>
            <w:tcW w:w="3871" w:type="dxa"/>
          </w:tcPr>
          <w:p w:rsidR="002C6297" w:rsidRPr="00AC7CB0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  <w:shd w:val="clear" w:color="auto" w:fill="auto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AC7CB0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8329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2C6297" w:rsidRPr="00381548" w:rsidTr="007E0570">
        <w:tc>
          <w:tcPr>
            <w:tcW w:w="3871" w:type="dxa"/>
          </w:tcPr>
          <w:p w:rsidR="002C6297" w:rsidRPr="00381548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40069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  <w:shd w:val="clear" w:color="auto" w:fill="auto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B4A">
              <w:rPr>
                <w:rFonts w:ascii="Angsana New" w:hAnsi="Angsana New"/>
                <w:sz w:val="30"/>
                <w:szCs w:val="30"/>
                <w:lang w:val="en-US"/>
              </w:rPr>
              <w:t>4,73</w:t>
            </w:r>
            <w:r w:rsidR="001832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C6297" w:rsidRPr="00381548" w:rsidTr="007E0570">
        <w:tc>
          <w:tcPr>
            <w:tcW w:w="3871" w:type="dxa"/>
          </w:tcPr>
          <w:p w:rsidR="002C6297" w:rsidRPr="00381548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  <w:shd w:val="clear" w:color="auto" w:fill="auto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70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B4A">
              <w:rPr>
                <w:rFonts w:ascii="Angsana New" w:hAnsi="Angsana New"/>
                <w:sz w:val="30"/>
                <w:szCs w:val="30"/>
                <w:lang w:val="en-US"/>
              </w:rPr>
              <w:t>36,18</w:t>
            </w:r>
            <w:r w:rsidR="0018329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C6297" w:rsidRPr="00381548" w:rsidTr="007E0570">
        <w:tc>
          <w:tcPr>
            <w:tcW w:w="3871" w:type="dxa"/>
          </w:tcPr>
          <w:p w:rsidR="002C6297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67" w:type="dxa"/>
            <w:shd w:val="clear" w:color="auto" w:fill="auto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Default="002C6297" w:rsidP="002C629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381548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16C4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18329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C6297" w:rsidRPr="00381548" w:rsidTr="007E0570">
        <w:tc>
          <w:tcPr>
            <w:tcW w:w="3871" w:type="dxa"/>
          </w:tcPr>
          <w:p w:rsidR="002C6297" w:rsidRPr="004C2EB7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A40069">
              <w:rPr>
                <w:rFonts w:ascii="Angsana New" w:hAnsi="Angsana New" w:hint="cs"/>
                <w:sz w:val="30"/>
                <w:szCs w:val="30"/>
                <w:cs/>
              </w:rPr>
              <w:t>าบริการ</w:t>
            </w:r>
          </w:p>
        </w:tc>
        <w:tc>
          <w:tcPr>
            <w:tcW w:w="1167" w:type="dxa"/>
            <w:shd w:val="clear" w:color="auto" w:fill="auto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6C4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</w:tr>
      <w:tr w:rsidR="002C6297" w:rsidRPr="00381548" w:rsidTr="007E0570">
        <w:trPr>
          <w:trHeight w:hRule="exact" w:val="374"/>
        </w:trPr>
        <w:tc>
          <w:tcPr>
            <w:tcW w:w="3871" w:type="dxa"/>
          </w:tcPr>
          <w:p w:rsidR="002C6297" w:rsidRPr="004C2EB7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B35636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B35636" w:rsidRDefault="002C6297" w:rsidP="002C62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6297" w:rsidRPr="00AC7CB0" w:rsidTr="007E0570">
        <w:trPr>
          <w:trHeight w:hRule="exact" w:val="374"/>
        </w:trPr>
        <w:tc>
          <w:tcPr>
            <w:tcW w:w="3871" w:type="dxa"/>
          </w:tcPr>
          <w:p w:rsidR="002C6297" w:rsidRPr="004C2EB7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6C4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2C6297" w:rsidRPr="00AC7CB0" w:rsidTr="007E0570">
        <w:trPr>
          <w:trHeight w:hRule="exact" w:val="374"/>
        </w:trPr>
        <w:tc>
          <w:tcPr>
            <w:tcW w:w="3871" w:type="dxa"/>
          </w:tcPr>
          <w:p w:rsidR="002C6297" w:rsidRPr="004C2EB7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B35636" w:rsidRDefault="002C6297" w:rsidP="002C62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6297" w:rsidRPr="004C2EB7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B35636" w:rsidRDefault="002C6297" w:rsidP="002C62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6297" w:rsidRPr="007942DC" w:rsidTr="007E0570">
        <w:tc>
          <w:tcPr>
            <w:tcW w:w="3871" w:type="dxa"/>
          </w:tcPr>
          <w:p w:rsidR="002C6297" w:rsidRPr="007942DC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6297" w:rsidRPr="007942DC" w:rsidTr="007E0570">
        <w:tc>
          <w:tcPr>
            <w:tcW w:w="3871" w:type="dxa"/>
          </w:tcPr>
          <w:p w:rsidR="002C6297" w:rsidRPr="007942DC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6297" w:rsidRPr="007942DC" w:rsidTr="007E0570">
        <w:tc>
          <w:tcPr>
            <w:tcW w:w="3871" w:type="dxa"/>
          </w:tcPr>
          <w:p w:rsidR="002C6297" w:rsidRPr="007942DC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:rsidR="002C6297" w:rsidRPr="007942DC" w:rsidRDefault="0018329D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2,302</w:t>
            </w:r>
          </w:p>
        </w:tc>
        <w:tc>
          <w:tcPr>
            <w:tcW w:w="236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5,4</w:t>
            </w:r>
            <w:r w:rsidR="0018329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7942DC" w:rsidRDefault="0018329D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2,096</w:t>
            </w: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3,70</w:t>
            </w:r>
            <w:r w:rsidR="0018329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2C6297" w:rsidRPr="007942DC" w:rsidTr="007E0570">
        <w:tc>
          <w:tcPr>
            <w:tcW w:w="3871" w:type="dxa"/>
          </w:tcPr>
          <w:p w:rsidR="002C6297" w:rsidRPr="007942DC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:rsidR="002C6297" w:rsidRPr="007942DC" w:rsidRDefault="0018329D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6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2C6297" w:rsidRPr="007942DC" w:rsidRDefault="0018329D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2C6297" w:rsidRPr="007942DC" w:rsidTr="007E0570">
        <w:tc>
          <w:tcPr>
            <w:tcW w:w="3871" w:type="dxa"/>
          </w:tcPr>
          <w:p w:rsidR="002C6297" w:rsidRPr="007942DC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6297" w:rsidRPr="007942DC" w:rsidRDefault="0018329D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2,338</w:t>
            </w:r>
          </w:p>
        </w:tc>
        <w:tc>
          <w:tcPr>
            <w:tcW w:w="236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5,50</w:t>
            </w:r>
            <w:r w:rsidR="001832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6297" w:rsidRPr="007942DC" w:rsidRDefault="0018329D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2,131</w:t>
            </w: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</w:t>
            </w:r>
            <w:r w:rsidR="001832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C6297" w:rsidRPr="007942DC" w:rsidTr="007E0570">
        <w:tc>
          <w:tcPr>
            <w:tcW w:w="3871" w:type="dxa"/>
          </w:tcPr>
          <w:p w:rsidR="002C6297" w:rsidRPr="007942DC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2C6297" w:rsidRPr="007942DC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C6297" w:rsidRPr="007942DC" w:rsidTr="007E0570">
        <w:tc>
          <w:tcPr>
            <w:tcW w:w="3871" w:type="dxa"/>
          </w:tcPr>
          <w:p w:rsidR="002C6297" w:rsidRPr="008B7E14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297" w:rsidRPr="007942DC" w:rsidTr="007E0570">
        <w:tc>
          <w:tcPr>
            <w:tcW w:w="3871" w:type="dxa"/>
          </w:tcPr>
          <w:p w:rsidR="002C6297" w:rsidRPr="008B7E14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2C6297" w:rsidRPr="008B7E14" w:rsidRDefault="00C930D3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930D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B35636" w:rsidRDefault="00C930D3" w:rsidP="002C62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297" w:rsidRPr="008B7E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2C6297" w:rsidRPr="00B35636" w:rsidRDefault="002C6297" w:rsidP="002C62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6297" w:rsidRPr="007942DC" w:rsidTr="007E0570">
        <w:tc>
          <w:tcPr>
            <w:tcW w:w="3871" w:type="dxa"/>
          </w:tcPr>
          <w:p w:rsidR="002C6297" w:rsidRPr="008B7E14" w:rsidRDefault="002C6297" w:rsidP="002C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2C6297" w:rsidRPr="00B037CA" w:rsidRDefault="00C930D3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36" w:type="dxa"/>
          </w:tcPr>
          <w:p w:rsidR="002C6297" w:rsidRPr="00D36C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1" w:type="dxa"/>
          </w:tcPr>
          <w:p w:rsidR="002C6297" w:rsidRPr="00B037CA" w:rsidRDefault="002C6297" w:rsidP="002C6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C930D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C6297" w:rsidRPr="003217B2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C6297" w:rsidRPr="00B35636" w:rsidRDefault="00C930D3" w:rsidP="00C930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</w:tcPr>
          <w:p w:rsidR="002C6297" w:rsidRPr="00D36C14" w:rsidRDefault="002C6297" w:rsidP="002C62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7" w:type="dxa"/>
          </w:tcPr>
          <w:p w:rsidR="002C6297" w:rsidRPr="00B35636" w:rsidRDefault="002C6297" w:rsidP="002C62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7E0570" w:rsidRDefault="007E0570" w:rsidP="007E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0570" w:rsidRDefault="007E0570" w:rsidP="007E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195"/>
        <w:gridCol w:w="6"/>
        <w:gridCol w:w="9"/>
        <w:gridCol w:w="258"/>
        <w:gridCol w:w="1160"/>
        <w:gridCol w:w="268"/>
        <w:gridCol w:w="1189"/>
      </w:tblGrid>
      <w:tr w:rsidR="007E0570" w:rsidRPr="00AC7CB0" w:rsidTr="005F6180">
        <w:trPr>
          <w:tblHeader/>
        </w:trPr>
        <w:tc>
          <w:tcPr>
            <w:tcW w:w="3871" w:type="dxa"/>
          </w:tcPr>
          <w:p w:rsidR="007E0570" w:rsidRPr="00AF795C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4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180" w:rsidRPr="00AC7CB0" w:rsidTr="005F6180">
        <w:trPr>
          <w:tblHeader/>
        </w:trPr>
        <w:tc>
          <w:tcPr>
            <w:tcW w:w="3871" w:type="dxa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  <w:gridSpan w:val="2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5F6180" w:rsidRPr="00AC7CB0" w:rsidRDefault="005F6180" w:rsidP="005F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E0570" w:rsidRPr="00AC7CB0" w:rsidTr="005F6180">
        <w:trPr>
          <w:tblHeader/>
        </w:trPr>
        <w:tc>
          <w:tcPr>
            <w:tcW w:w="3871" w:type="dxa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8" w:type="dxa"/>
            <w:gridSpan w:val="9"/>
          </w:tcPr>
          <w:p w:rsidR="007E0570" w:rsidRPr="00AC7CB0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E79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0570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7E0570" w:rsidRPr="003217B2" w:rsidRDefault="007E0570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7E0570" w:rsidRPr="003217B2" w:rsidRDefault="007E0570" w:rsidP="00D92F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986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8D68B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8D68B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CE7986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40069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C273A3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9,364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C273A3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13,6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CE7986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4F6751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42,296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4F6751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175,338</w:t>
            </w:r>
          </w:p>
        </w:tc>
      </w:tr>
      <w:tr w:rsidR="00CE7986" w:rsidRPr="0067517D" w:rsidTr="005F6180">
        <w:tc>
          <w:tcPr>
            <w:tcW w:w="3871" w:type="dxa"/>
          </w:tcPr>
          <w:p w:rsidR="00CE7986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67" w:type="dxa"/>
            <w:shd w:val="clear" w:color="auto" w:fill="auto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81548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</w:tcPr>
          <w:p w:rsidR="00CE7986" w:rsidRPr="00381548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:rsidR="00CE7986" w:rsidRPr="00381548" w:rsidRDefault="00CE7986" w:rsidP="00CE79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E7986" w:rsidRPr="00381548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38154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</w:tr>
      <w:tr w:rsidR="00CE7986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4F6751" w:rsidRDefault="00CE7986" w:rsidP="00CE79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4F6751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E7986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A40069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4F6751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4F6751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2,540</w:t>
            </w:r>
          </w:p>
        </w:tc>
      </w:tr>
      <w:tr w:rsidR="00CE7986" w:rsidRPr="003217B2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8D68B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8D68B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</w:tr>
      <w:tr w:rsidR="00CE7986" w:rsidRPr="008D68B8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8D68B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68" w:type="dxa"/>
          </w:tcPr>
          <w:p w:rsidR="00CE7986" w:rsidRPr="003217B2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8D68B8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</w:tr>
      <w:tr w:rsidR="00CE7986" w:rsidRPr="008D68B8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EB13D6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7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8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E7986" w:rsidRPr="00073E30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top w:val="nil"/>
            </w:tcBorders>
          </w:tcPr>
          <w:p w:rsidR="00CE7986" w:rsidRPr="00073E30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tcBorders>
              <w:top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567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567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986" w:rsidRPr="00073E30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073E30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tcBorders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567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567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986" w:rsidRPr="00073E30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073E30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15,523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16,92</w:t>
            </w:r>
            <w:r w:rsidR="00A4006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9,217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/>
              </w:rPr>
              <w:t>12,41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E7986" w:rsidRPr="00073E30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CE7986" w:rsidRPr="00073E30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sing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A4006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bottom w:val="sing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E7986" w:rsidRPr="008D68B8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bottom w:val="nil"/>
            </w:tcBorders>
          </w:tcPr>
          <w:p w:rsidR="00CE7986" w:rsidRPr="00073E30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15,819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9,368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CE7986" w:rsidRPr="00073E30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12,613</w:t>
            </w:r>
          </w:p>
        </w:tc>
      </w:tr>
      <w:tr w:rsidR="00CE7986" w:rsidRPr="0052149E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top w:val="nil"/>
            </w:tcBorders>
          </w:tcPr>
          <w:p w:rsidR="00CE7986" w:rsidRPr="00EB13D6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95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3" w:type="dxa"/>
            <w:gridSpan w:val="3"/>
            <w:tcBorders>
              <w:top w:val="nil"/>
            </w:tcBorders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:rsidR="00CE7986" w:rsidRPr="00EB13D6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E7986" w:rsidRPr="0052149E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top w:val="nil"/>
            </w:tcBorders>
          </w:tcPr>
          <w:p w:rsidR="00CE7986" w:rsidRPr="0052149E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49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3"/>
            <w:tcBorders>
              <w:top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986" w:rsidRPr="00A6688A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top w:val="nil"/>
              <w:bottom w:val="nil"/>
            </w:tcBorders>
          </w:tcPr>
          <w:p w:rsidR="00CE7986" w:rsidRPr="0052149E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49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bottom w:val="nil"/>
            </w:tcBorders>
          </w:tcPr>
          <w:p w:rsidR="00CE7986" w:rsidRPr="008B7E14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bottom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:rsidR="00CE7986" w:rsidRPr="008B7E14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73" w:type="dxa"/>
            <w:gridSpan w:val="3"/>
            <w:tcBorders>
              <w:bottom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E7986" w:rsidRPr="00B35636" w:rsidRDefault="00CE7986" w:rsidP="00CE798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nil"/>
            </w:tcBorders>
          </w:tcPr>
          <w:p w:rsidR="00CE7986" w:rsidRPr="00B35636" w:rsidRDefault="00CE7986" w:rsidP="00CE798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7986" w:rsidRPr="00A6688A" w:rsidTr="005F6180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top w:val="nil"/>
              <w:bottom w:val="nil"/>
            </w:tcBorders>
          </w:tcPr>
          <w:p w:rsidR="00CE7986" w:rsidRPr="003217B2" w:rsidRDefault="00CE7986" w:rsidP="00CE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tcBorders>
              <w:bottom w:val="nil"/>
            </w:tcBorders>
          </w:tcPr>
          <w:p w:rsidR="00CE7986" w:rsidRPr="00B037CA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3,164</w:t>
            </w:r>
          </w:p>
        </w:tc>
        <w:tc>
          <w:tcPr>
            <w:tcW w:w="236" w:type="dxa"/>
            <w:tcBorders>
              <w:bottom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:rsidR="00CE7986" w:rsidRPr="00B037CA" w:rsidRDefault="00CE7986" w:rsidP="00CE79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  <w:gridSpan w:val="3"/>
            <w:tcBorders>
              <w:bottom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E7986" w:rsidRPr="00B35636" w:rsidRDefault="00CE7986" w:rsidP="00CE798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68" w:type="dxa"/>
            <w:tcBorders>
              <w:bottom w:val="nil"/>
            </w:tcBorders>
          </w:tcPr>
          <w:p w:rsidR="00CE7986" w:rsidRPr="0052149E" w:rsidRDefault="00CE7986" w:rsidP="00CE798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nil"/>
            </w:tcBorders>
          </w:tcPr>
          <w:p w:rsidR="00CE7986" w:rsidRPr="00B35636" w:rsidRDefault="00CE7986" w:rsidP="00CE798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E02CD" w:rsidRPr="00EB13D6" w:rsidRDefault="002E02CD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:rsidR="007B370D" w:rsidRDefault="003F7D59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6688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กับ</w:t>
      </w:r>
      <w:r w:rsidR="00C62639">
        <w:rPr>
          <w:rFonts w:ascii="Angsana New" w:hAnsi="Angsana New" w:hint="cs"/>
          <w:sz w:val="30"/>
          <w:szCs w:val="30"/>
          <w:cs/>
        </w:rPr>
        <w:t>บุคคลหรือ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31906">
        <w:rPr>
          <w:rFonts w:ascii="Angsana New" w:hAnsi="Angsana New"/>
          <w:sz w:val="30"/>
          <w:szCs w:val="30"/>
          <w:cs/>
        </w:rPr>
        <w:t>3</w:t>
      </w:r>
      <w:r w:rsidR="00D31906">
        <w:rPr>
          <w:rFonts w:ascii="Angsana New" w:hAnsi="Angsana New"/>
          <w:sz w:val="30"/>
          <w:szCs w:val="30"/>
        </w:rPr>
        <w:t>0</w:t>
      </w:r>
      <w:r w:rsidR="00D31906">
        <w:rPr>
          <w:rFonts w:ascii="Angsana New" w:hAnsi="Angsana New"/>
          <w:sz w:val="30"/>
          <w:szCs w:val="30"/>
          <w:cs/>
        </w:rPr>
        <w:t xml:space="preserve"> </w:t>
      </w:r>
      <w:r w:rsidR="00D31906">
        <w:rPr>
          <w:rFonts w:ascii="Angsana New" w:hAnsi="Angsana New" w:hint="cs"/>
          <w:sz w:val="30"/>
          <w:szCs w:val="30"/>
          <w:cs/>
        </w:rPr>
        <w:t>กันยายน</w:t>
      </w:r>
      <w:r w:rsidR="00D31906" w:rsidRPr="00A6688A">
        <w:rPr>
          <w:rFonts w:ascii="Angsana New" w:hAnsi="Angsana New"/>
          <w:sz w:val="30"/>
          <w:szCs w:val="30"/>
          <w:cs/>
        </w:rPr>
        <w:t xml:space="preserve"> </w:t>
      </w:r>
      <w:r w:rsidR="00A5043F">
        <w:rPr>
          <w:rFonts w:ascii="Angsana New" w:hAnsi="Angsana New"/>
          <w:sz w:val="30"/>
          <w:szCs w:val="30"/>
          <w:cs/>
        </w:rPr>
        <w:t>25</w:t>
      </w:r>
      <w:r w:rsidR="0094309F">
        <w:rPr>
          <w:rFonts w:ascii="Angsana New" w:hAnsi="Angsana New"/>
          <w:sz w:val="30"/>
          <w:szCs w:val="30"/>
        </w:rPr>
        <w:t>6</w:t>
      </w:r>
      <w:r w:rsidR="002574C7">
        <w:rPr>
          <w:rFonts w:ascii="Angsana New" w:hAnsi="Angsana New"/>
          <w:sz w:val="30"/>
          <w:szCs w:val="30"/>
        </w:rPr>
        <w:t>2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แ</w:t>
      </w:r>
      <w:r w:rsidR="00B21F7D" w:rsidRPr="00A6688A">
        <w:rPr>
          <w:rFonts w:ascii="Angsana New" w:hAnsi="Angsana New"/>
          <w:sz w:val="30"/>
          <w:szCs w:val="30"/>
          <w:cs/>
        </w:rPr>
        <w:t>ละ</w:t>
      </w:r>
      <w:r w:rsidRPr="00A6688A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94309F">
        <w:rPr>
          <w:rFonts w:ascii="Angsana New" w:hAnsi="Angsana New"/>
          <w:sz w:val="30"/>
          <w:szCs w:val="30"/>
          <w:cs/>
        </w:rPr>
        <w:t>256</w:t>
      </w:r>
      <w:r w:rsidR="002574C7">
        <w:rPr>
          <w:rFonts w:ascii="Angsana New" w:hAnsi="Angsana New"/>
          <w:sz w:val="30"/>
          <w:szCs w:val="30"/>
        </w:rPr>
        <w:t>1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</w:t>
      </w:r>
      <w:r w:rsidRPr="00A6688A">
        <w:rPr>
          <w:rFonts w:ascii="Angsana New" w:hAnsi="Angsana New"/>
          <w:sz w:val="30"/>
          <w:szCs w:val="30"/>
          <w:cs/>
        </w:rPr>
        <w:t>มีดังนี้</w:t>
      </w:r>
    </w:p>
    <w:p w:rsidR="00523ADA" w:rsidRPr="000F4203" w:rsidRDefault="00523ADA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7B370D" w:rsidRPr="00F87560" w:rsidTr="000F4203">
        <w:trPr>
          <w:tblHeader/>
        </w:trPr>
        <w:tc>
          <w:tcPr>
            <w:tcW w:w="3870" w:type="dxa"/>
          </w:tcPr>
          <w:p w:rsidR="007B370D" w:rsidRPr="00F87560" w:rsidRDefault="007B370D" w:rsidP="000F42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Pr="00F875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0D" w:rsidRPr="00F87560" w:rsidTr="000F4203">
        <w:trPr>
          <w:tblHeader/>
        </w:trPr>
        <w:tc>
          <w:tcPr>
            <w:tcW w:w="3870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370D" w:rsidRPr="00F87560" w:rsidRDefault="00D31906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B370D" w:rsidRPr="00F87560" w:rsidRDefault="00D31906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370D" w:rsidRPr="00F87560" w:rsidRDefault="007B370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2698E" w:rsidRPr="00F87560" w:rsidTr="000F4203">
        <w:trPr>
          <w:tblHeader/>
        </w:trPr>
        <w:tc>
          <w:tcPr>
            <w:tcW w:w="3870" w:type="dxa"/>
          </w:tcPr>
          <w:p w:rsidR="0082698E" w:rsidRPr="00F8756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AC7CB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EF29DF" w:rsidTr="000F4203">
        <w:tc>
          <w:tcPr>
            <w:tcW w:w="3870" w:type="dxa"/>
          </w:tcPr>
          <w:p w:rsidR="0082698E" w:rsidRPr="00F8756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F87560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574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01317" w:rsidRPr="00F01317" w:rsidTr="000F4203">
        <w:tc>
          <w:tcPr>
            <w:tcW w:w="3870" w:type="dxa"/>
          </w:tcPr>
          <w:p w:rsidR="00F01317" w:rsidRDefault="00F01317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1317" w:rsidRPr="00CE3DF7" w:rsidRDefault="00B70D79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01317" w:rsidRPr="007B370D" w:rsidRDefault="00F01317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1317" w:rsidRPr="00CE3DF7" w:rsidRDefault="00F01317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01317" w:rsidRPr="007B370D" w:rsidRDefault="00F01317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1317" w:rsidRPr="00FA56AD" w:rsidRDefault="00B70D79" w:rsidP="00B70D79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01317" w:rsidRPr="00FA56AD" w:rsidRDefault="00F01317" w:rsidP="000F4203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F01317" w:rsidRPr="00FA56AD" w:rsidRDefault="00F01317" w:rsidP="000F4203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2C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</w:tbl>
    <w:p w:rsidR="007B370D" w:rsidRPr="000F4203" w:rsidRDefault="007B370D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83" w:type="dxa"/>
        <w:tblInd w:w="563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3F7D59" w:rsidRPr="005A5211" w:rsidTr="000F4203">
        <w:trPr>
          <w:tblHeader/>
        </w:trPr>
        <w:tc>
          <w:tcPr>
            <w:tcW w:w="3870" w:type="dxa"/>
          </w:tcPr>
          <w:p w:rsidR="003F7D59" w:rsidRPr="005A5211" w:rsidRDefault="00843BA2" w:rsidP="000F42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105D78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2363E3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3F7D59" w:rsidRPr="005A5211" w:rsidRDefault="003F7D59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5A5211" w:rsidRDefault="003F7D59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3F7D59" w:rsidRPr="005A5211" w:rsidRDefault="003F7D59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76A3" w:rsidRPr="005A5211" w:rsidTr="000F4203">
        <w:trPr>
          <w:tblHeader/>
        </w:trPr>
        <w:tc>
          <w:tcPr>
            <w:tcW w:w="3870" w:type="dxa"/>
          </w:tcPr>
          <w:p w:rsidR="00DA7D5C" w:rsidRPr="005A5211" w:rsidRDefault="00DA7D5C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D5C" w:rsidRPr="005A5211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D5C" w:rsidRPr="005A5211" w:rsidRDefault="00DA7D5C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5C" w:rsidRPr="005A5211" w:rsidRDefault="00DA7D5C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D5C" w:rsidRPr="005A5211" w:rsidRDefault="00DA7D5C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A7D5C" w:rsidRPr="005A5211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D5C" w:rsidRPr="005A5211" w:rsidRDefault="00DA7D5C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DA7D5C" w:rsidRPr="005A5211" w:rsidRDefault="00DA7D5C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5A5211" w:rsidTr="000F4203">
        <w:trPr>
          <w:tblHeader/>
        </w:trPr>
        <w:tc>
          <w:tcPr>
            <w:tcW w:w="3870" w:type="dxa"/>
          </w:tcPr>
          <w:p w:rsidR="0094309F" w:rsidRPr="005A5211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5A5211" w:rsidTr="000F4203">
        <w:tc>
          <w:tcPr>
            <w:tcW w:w="3870" w:type="dxa"/>
          </w:tcPr>
          <w:p w:rsidR="0082698E" w:rsidRPr="005A5211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5A5211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574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2754" w:rsidRPr="005A5211" w:rsidTr="000F4203">
        <w:tc>
          <w:tcPr>
            <w:tcW w:w="3870" w:type="dxa"/>
          </w:tcPr>
          <w:p w:rsidR="00DB2754" w:rsidRPr="005A5211" w:rsidRDefault="00DB2754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2754" w:rsidRPr="00CE3DF7" w:rsidRDefault="00617E3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B2754" w:rsidRPr="005A5211" w:rsidRDefault="00DB2754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2754" w:rsidRPr="00CE3DF7" w:rsidRDefault="00DB2754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B2754" w:rsidRPr="005A5211" w:rsidRDefault="00DB2754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B2754" w:rsidRPr="002E36B9" w:rsidRDefault="00CE7986" w:rsidP="000F420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70" w:type="dxa"/>
          </w:tcPr>
          <w:p w:rsidR="00DB2754" w:rsidRPr="005A5211" w:rsidRDefault="00DB2754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DB2754" w:rsidRPr="007F618F" w:rsidRDefault="00DB2754" w:rsidP="000F4203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1,165</w:t>
            </w:r>
          </w:p>
        </w:tc>
      </w:tr>
    </w:tbl>
    <w:p w:rsidR="00057BE6" w:rsidRPr="00646D36" w:rsidRDefault="00057BE6" w:rsidP="001705E0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A30D77" w:rsidRPr="00BF2202" w:rsidTr="00825AAE">
        <w:trPr>
          <w:tblHeader/>
        </w:trPr>
        <w:tc>
          <w:tcPr>
            <w:tcW w:w="2232" w:type="dxa"/>
          </w:tcPr>
          <w:p w:rsidR="00A30D77" w:rsidRPr="00BF2202" w:rsidRDefault="009030FD" w:rsidP="000F42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A30D77" w:rsidRPr="00BF2202" w:rsidRDefault="00A30D77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A30D77" w:rsidRPr="00BF2202" w:rsidRDefault="00A30D77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30D77" w:rsidRPr="00BF2202" w:rsidRDefault="00A30D77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0D77" w:rsidRPr="00BF2202" w:rsidRDefault="00A30D77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0D77" w:rsidRPr="00BF2202" w:rsidRDefault="00A30D77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75" w:rsidRPr="00BF2202" w:rsidTr="00825AAE">
        <w:trPr>
          <w:tblHeader/>
        </w:trPr>
        <w:tc>
          <w:tcPr>
            <w:tcW w:w="2232" w:type="dxa"/>
          </w:tcPr>
          <w:p w:rsidR="00F53475" w:rsidRPr="00514A88" w:rsidRDefault="009030FD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14A88"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3475" w:rsidRPr="00BF2202" w:rsidRDefault="00F53475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BF2202" w:rsidTr="00825AAE">
        <w:trPr>
          <w:tblHeader/>
        </w:trPr>
        <w:tc>
          <w:tcPr>
            <w:tcW w:w="2232" w:type="dxa"/>
          </w:tcPr>
          <w:p w:rsidR="0094309F" w:rsidRPr="00BF2202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94309F" w:rsidRPr="00BF2202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BF2202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94309F" w:rsidRPr="00BF2202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4309F" w:rsidRPr="00BF2202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BF2202" w:rsidTr="00825AAE">
        <w:tc>
          <w:tcPr>
            <w:tcW w:w="2232" w:type="dxa"/>
          </w:tcPr>
          <w:p w:rsidR="0082698E" w:rsidRPr="00BF2202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82698E" w:rsidRPr="00BF2202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98E" w:rsidRPr="00BF2202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82698E" w:rsidRPr="00BF2202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96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698E" w:rsidRPr="00BF2202" w:rsidTr="00825AAE">
        <w:tc>
          <w:tcPr>
            <w:tcW w:w="2232" w:type="dxa"/>
          </w:tcPr>
          <w:p w:rsidR="0082698E" w:rsidRPr="00BF2202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030FD" w:rsidRDefault="0082698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2698E" w:rsidRPr="009030FD" w:rsidRDefault="0082698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BF2202" w:rsidRDefault="0082698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0610A" w:rsidRDefault="0082698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AAE" w:rsidRPr="00EA1373" w:rsidTr="00825AAE">
        <w:tc>
          <w:tcPr>
            <w:tcW w:w="2232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137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825AAE" w:rsidRPr="00BF2202" w:rsidRDefault="00CE7986" w:rsidP="000F4203">
            <w:pPr>
              <w:pStyle w:val="acctfourfigures"/>
              <w:tabs>
                <w:tab w:val="clear" w:pos="765"/>
                <w:tab w:val="decimal" w:pos="14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825AAE" w:rsidRPr="00BF2202" w:rsidRDefault="00825AA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5AAE" w:rsidRPr="00BF2202" w:rsidRDefault="00825AAE" w:rsidP="000F4203">
            <w:pPr>
              <w:pStyle w:val="acctfourfigures"/>
              <w:tabs>
                <w:tab w:val="clear" w:pos="765"/>
                <w:tab w:val="decimal" w:pos="14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825AAE" w:rsidRPr="00BF2202" w:rsidRDefault="00825AA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25AAE" w:rsidRPr="00800B6A" w:rsidRDefault="00617E3E" w:rsidP="00617E3E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25AAE" w:rsidRPr="00800B6A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AAE" w:rsidRPr="009030FD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825AAE" w:rsidRPr="009030FD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5AAE" w:rsidRPr="00617E3E" w:rsidRDefault="00617E3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CE798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:rsidR="00825AAE" w:rsidRPr="00800B6A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5AAE" w:rsidRPr="009030FD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25AAE" w:rsidRPr="005A5211" w:rsidTr="00825AAE">
        <w:tc>
          <w:tcPr>
            <w:tcW w:w="2232" w:type="dxa"/>
          </w:tcPr>
          <w:p w:rsidR="00825AAE" w:rsidRPr="00BF2202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825AAE" w:rsidRPr="00BF2202" w:rsidRDefault="00CE7986" w:rsidP="000F4203">
            <w:pPr>
              <w:pStyle w:val="acctfourfigures"/>
              <w:tabs>
                <w:tab w:val="clear" w:pos="765"/>
                <w:tab w:val="decimal" w:pos="14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5AAE" w:rsidRPr="00BF2202" w:rsidRDefault="00825AA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5AAE" w:rsidRPr="00BF2202" w:rsidRDefault="00825AAE" w:rsidP="000F4203">
            <w:pPr>
              <w:pStyle w:val="acctfourfigures"/>
              <w:tabs>
                <w:tab w:val="clear" w:pos="765"/>
                <w:tab w:val="decimal" w:pos="14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825AAE" w:rsidRPr="00BF2202" w:rsidRDefault="00825AAE" w:rsidP="000F4203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25AAE" w:rsidRPr="00EA1373" w:rsidRDefault="00617E3E" w:rsidP="00617E3E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25AAE" w:rsidRPr="00EA1373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25AAE" w:rsidRPr="00EA1373" w:rsidRDefault="00825AAE" w:rsidP="000F420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1373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vAlign w:val="bottom"/>
          </w:tcPr>
          <w:p w:rsidR="00825AAE" w:rsidRPr="00EA1373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25AAE" w:rsidRPr="00EA1373" w:rsidRDefault="00617E3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825AAE" w:rsidRPr="00EA1373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A1373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25AAE" w:rsidRPr="00EA1373" w:rsidTr="00825AAE">
        <w:trPr>
          <w:trHeight w:val="125"/>
        </w:trPr>
        <w:tc>
          <w:tcPr>
            <w:tcW w:w="2232" w:type="dxa"/>
          </w:tcPr>
          <w:p w:rsidR="00825AAE" w:rsidRPr="00DB2240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22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AAE" w:rsidRPr="00EA1373" w:rsidRDefault="00617E3E" w:rsidP="00617E3E">
            <w:pPr>
              <w:pStyle w:val="acctfourfigures"/>
              <w:tabs>
                <w:tab w:val="clear" w:pos="765"/>
                <w:tab w:val="decimal" w:pos="56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25AAE" w:rsidRPr="00EA1373" w:rsidRDefault="00825AAE" w:rsidP="000F420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AAE" w:rsidRPr="00EA1373" w:rsidRDefault="00825AAE" w:rsidP="000F420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5AAE" w:rsidRPr="00EA1373" w:rsidRDefault="00617E3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CE7986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5AAE" w:rsidRPr="00EA1373" w:rsidRDefault="00825AAE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0530FD" w:rsidRPr="000F4203" w:rsidRDefault="000530FD" w:rsidP="000530FD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F556E" w:rsidRPr="000D3180" w:rsidRDefault="00DF556E" w:rsidP="00DF556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0D3180">
        <w:rPr>
          <w:rFonts w:ascii="Angsana New" w:hAnsi="Angsana New" w:cs="Angsana New"/>
          <w:cs/>
          <w:lang w:val="en-US"/>
        </w:rPr>
        <w:t>รายการเคลื่อนไหวของเงินให้กู้ยืมแก่กิจการที่เกี่ยวข้องกันสำหรับงวด</w:t>
      </w:r>
      <w:r w:rsidRPr="000D3180">
        <w:rPr>
          <w:rFonts w:ascii="Angsana New" w:hAnsi="Angsana New" w:cs="Angsana New" w:hint="cs"/>
          <w:cs/>
          <w:lang w:val="en-US"/>
        </w:rPr>
        <w:t>เก้า</w:t>
      </w:r>
      <w:r w:rsidRPr="000D3180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Pr="000D3180">
        <w:rPr>
          <w:rFonts w:ascii="Angsana New" w:hAnsi="Angsana New" w:cs="Angsana New"/>
          <w:lang w:val="en-US"/>
        </w:rPr>
        <w:t xml:space="preserve">30 </w:t>
      </w:r>
      <w:r w:rsidRPr="000D3180">
        <w:rPr>
          <w:rFonts w:ascii="Angsana New" w:hAnsi="Angsana New" w:cs="Angsana New" w:hint="cs"/>
          <w:cs/>
          <w:lang w:val="en-US"/>
        </w:rPr>
        <w:t>กันยายน</w:t>
      </w:r>
      <w:r w:rsidRPr="000D3180">
        <w:rPr>
          <w:rFonts w:ascii="Angsana New" w:hAnsi="Angsana New" w:cs="Angsana New"/>
          <w:cs/>
          <w:lang w:val="en-US"/>
        </w:rPr>
        <w:t xml:space="preserve"> </w:t>
      </w:r>
    </w:p>
    <w:p w:rsidR="00DF556E" w:rsidRPr="000F4203" w:rsidRDefault="00DF556E" w:rsidP="00DF556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183"/>
      </w:tblGrid>
      <w:tr w:rsidR="00DF556E" w:rsidRPr="009375E0" w:rsidTr="000F4203">
        <w:trPr>
          <w:tblHeader/>
        </w:trPr>
        <w:tc>
          <w:tcPr>
            <w:tcW w:w="4050" w:type="dxa"/>
          </w:tcPr>
          <w:p w:rsidR="00DF556E" w:rsidRPr="009375E0" w:rsidRDefault="00DF556E" w:rsidP="00D92F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แก่</w:t>
            </w: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56E" w:rsidRPr="009375E0" w:rsidTr="000F4203">
        <w:trPr>
          <w:tblHeader/>
        </w:trPr>
        <w:tc>
          <w:tcPr>
            <w:tcW w:w="4050" w:type="dxa"/>
          </w:tcPr>
          <w:p w:rsidR="00DF556E" w:rsidRPr="009375E0" w:rsidRDefault="00DF556E" w:rsidP="00D92F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F420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F42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F420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56E" w:rsidRPr="00BF2202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F42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F556E" w:rsidRPr="009375E0" w:rsidTr="000F4203">
        <w:trPr>
          <w:tblHeader/>
        </w:trPr>
        <w:tc>
          <w:tcPr>
            <w:tcW w:w="4050" w:type="dxa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E79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556E" w:rsidRPr="009375E0" w:rsidTr="000F4203">
        <w:tc>
          <w:tcPr>
            <w:tcW w:w="4050" w:type="dxa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F556E" w:rsidRPr="009375E0" w:rsidTr="000F4203">
        <w:tc>
          <w:tcPr>
            <w:tcW w:w="4050" w:type="dxa"/>
          </w:tcPr>
          <w:p w:rsidR="00DF556E" w:rsidRPr="009375E0" w:rsidRDefault="00DF556E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56E" w:rsidRPr="009375E0" w:rsidRDefault="00DF556E" w:rsidP="00D92F7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4203" w:rsidRPr="009375E0" w:rsidTr="000F4203">
        <w:tc>
          <w:tcPr>
            <w:tcW w:w="4050" w:type="dxa"/>
          </w:tcPr>
          <w:p w:rsidR="000F4203" w:rsidRPr="009375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75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0F4203" w:rsidRPr="009375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Pr="009375E0" w:rsidRDefault="00617E3E" w:rsidP="0061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0F4203" w:rsidRPr="009375E0" w:rsidTr="000F4203">
        <w:tc>
          <w:tcPr>
            <w:tcW w:w="4050" w:type="dxa"/>
          </w:tcPr>
          <w:p w:rsidR="000F4203" w:rsidRPr="009375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0F4203" w:rsidRPr="009375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Pr="009375E0" w:rsidRDefault="00196714" w:rsidP="0061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617E3E">
              <w:rPr>
                <w:rFonts w:ascii="Angsana New" w:hAnsi="Angsana New"/>
                <w:sz w:val="30"/>
                <w:szCs w:val="30"/>
              </w:rPr>
              <w:t>,</w:t>
            </w:r>
            <w:r w:rsidR="00CE798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4203" w:rsidRPr="009375E0" w:rsidTr="000F4203">
        <w:tc>
          <w:tcPr>
            <w:tcW w:w="4050" w:type="dxa"/>
          </w:tcPr>
          <w:p w:rsidR="000F4203" w:rsidRPr="009375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0F4203" w:rsidRPr="009375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Default="00196714" w:rsidP="001967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(4,000)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0F4203" w:rsidRDefault="000F4203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(38,800)</w:t>
            </w:r>
          </w:p>
        </w:tc>
      </w:tr>
      <w:tr w:rsidR="000F4203" w:rsidRPr="00536A0E" w:rsidTr="000F4203">
        <w:tc>
          <w:tcPr>
            <w:tcW w:w="4050" w:type="dxa"/>
          </w:tcPr>
          <w:p w:rsidR="000F4203" w:rsidRPr="009375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9375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B37AF6" w:rsidRDefault="00B37AF6" w:rsidP="00B3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AF6"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CE7986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4203" w:rsidRPr="006E64CB" w:rsidRDefault="000F4203" w:rsidP="000F420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AF6" w:rsidRPr="00536A0E" w:rsidTr="000F4203">
        <w:tc>
          <w:tcPr>
            <w:tcW w:w="4050" w:type="dxa"/>
          </w:tcPr>
          <w:p w:rsidR="00B37AF6" w:rsidRDefault="00B37AF6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7AF6" w:rsidRPr="00903FE0" w:rsidRDefault="00B37AF6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0F4203" w:rsidRPr="00903FE0" w:rsidRDefault="00617E3E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Pr="00903F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0F4203" w:rsidRPr="00903FE0" w:rsidRDefault="00617E3E" w:rsidP="00617E3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617E3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Pr="00903F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0F4203" w:rsidRPr="009375E0" w:rsidRDefault="00617E3E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203" w:rsidRPr="009375E0" w:rsidRDefault="000F4203" w:rsidP="000F42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(6,01</w:t>
            </w:r>
            <w:r w:rsidR="00617E3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4203" w:rsidRPr="00903F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903FE0" w:rsidRDefault="00617E3E" w:rsidP="00617E3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903FE0" w:rsidRDefault="00617E3E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0F4203" w:rsidRPr="00903FE0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F4203" w:rsidRPr="00A77C02" w:rsidTr="000F4203">
        <w:tc>
          <w:tcPr>
            <w:tcW w:w="4050" w:type="dxa"/>
          </w:tcPr>
          <w:p w:rsidR="000F4203" w:rsidRPr="00A77C02" w:rsidRDefault="000F4203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0F4203" w:rsidRPr="00A77C02" w:rsidRDefault="000F4203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EB13D6" w:rsidRPr="00B37AF6" w:rsidTr="000F4203">
        <w:tc>
          <w:tcPr>
            <w:tcW w:w="4050" w:type="dxa"/>
          </w:tcPr>
          <w:p w:rsidR="00EB13D6" w:rsidRPr="00B37AF6" w:rsidRDefault="00EB13D6" w:rsidP="000F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EB13D6" w:rsidRPr="00B37AF6" w:rsidRDefault="00EB13D6" w:rsidP="000F42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31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รวมเงินให้กู้ยืมระยะสั้นแก่กิจการ</w:t>
            </w:r>
          </w:p>
        </w:tc>
        <w:tc>
          <w:tcPr>
            <w:tcW w:w="11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0F4203" w:rsidRPr="00536A0E" w:rsidTr="000F4203">
        <w:tc>
          <w:tcPr>
            <w:tcW w:w="4050" w:type="dxa"/>
          </w:tcPr>
          <w:p w:rsidR="000F4203" w:rsidRPr="00903FE0" w:rsidRDefault="000F4203" w:rsidP="0031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0F4203" w:rsidRPr="008D3FE7" w:rsidRDefault="000F4203" w:rsidP="0031606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B37AF6" w:rsidRPr="00536A0E" w:rsidTr="000F4203">
        <w:tc>
          <w:tcPr>
            <w:tcW w:w="4050" w:type="dxa"/>
          </w:tcPr>
          <w:p w:rsidR="00B37AF6" w:rsidRPr="00903FE0" w:rsidRDefault="00B37AF6" w:rsidP="00B3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B37AF6" w:rsidRPr="00903FE0" w:rsidRDefault="00B37AF6" w:rsidP="00B37AF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B37AF6" w:rsidRPr="00903FE0" w:rsidRDefault="00B37AF6" w:rsidP="00B37A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Pr="00903FE0" w:rsidRDefault="00B37AF6" w:rsidP="00B37A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:rsidR="00B37AF6" w:rsidRPr="008D3FE7" w:rsidRDefault="00B37AF6" w:rsidP="00B37AF6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37AF6" w:rsidRPr="009375E0" w:rsidRDefault="00B37AF6" w:rsidP="00B3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37AF6" w:rsidRPr="009375E0" w:rsidRDefault="00B37AF6" w:rsidP="00B37A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B37AF6" w:rsidRPr="009375E0" w:rsidRDefault="00B37AF6" w:rsidP="00B37AF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4F4EA3" w:rsidRPr="00536A0E" w:rsidTr="000F4203">
        <w:tc>
          <w:tcPr>
            <w:tcW w:w="4050" w:type="dxa"/>
          </w:tcPr>
          <w:p w:rsidR="004F4EA3" w:rsidRPr="00903FE0" w:rsidRDefault="004F4EA3" w:rsidP="004F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4F4EA3" w:rsidRPr="00903FE0" w:rsidRDefault="004F4EA3" w:rsidP="004F4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4EA3" w:rsidRPr="00903FE0" w:rsidRDefault="004F4EA3" w:rsidP="004F4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4EA3" w:rsidRPr="00903FE0" w:rsidRDefault="004F4EA3" w:rsidP="004F4EA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4F4EA3" w:rsidRPr="008D3FE7" w:rsidRDefault="004F4EA3" w:rsidP="004F4EA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F4EA3" w:rsidRPr="009375E0" w:rsidRDefault="004F4EA3" w:rsidP="004F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70" w:type="dxa"/>
          </w:tcPr>
          <w:p w:rsidR="004F4EA3" w:rsidRPr="009375E0" w:rsidRDefault="004F4EA3" w:rsidP="004F4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4F4EA3" w:rsidRPr="009375E0" w:rsidRDefault="004F4EA3" w:rsidP="004F4EA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F4EA3" w:rsidRPr="00536A0E" w:rsidTr="000F4203">
        <w:tc>
          <w:tcPr>
            <w:tcW w:w="4050" w:type="dxa"/>
          </w:tcPr>
          <w:p w:rsidR="004F4EA3" w:rsidRPr="00903FE0" w:rsidRDefault="004F4EA3" w:rsidP="004F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4F4EA3" w:rsidRPr="009375E0" w:rsidRDefault="004F4EA3" w:rsidP="004F4E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:rsidR="004F4EA3" w:rsidRPr="00903FE0" w:rsidRDefault="004F4EA3" w:rsidP="004F4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4EA3" w:rsidRPr="009375E0" w:rsidRDefault="004F4EA3" w:rsidP="004F4EA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(6,01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F4EA3" w:rsidRPr="008D3FE7" w:rsidRDefault="004F4EA3" w:rsidP="004F4EA3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F4EA3" w:rsidRDefault="004F4EA3" w:rsidP="004F4EA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(4,000)</w:t>
            </w:r>
          </w:p>
        </w:tc>
        <w:tc>
          <w:tcPr>
            <w:tcW w:w="270" w:type="dxa"/>
          </w:tcPr>
          <w:p w:rsidR="004F4EA3" w:rsidRPr="009375E0" w:rsidRDefault="004F4EA3" w:rsidP="004F4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4F4EA3" w:rsidRDefault="004F4EA3" w:rsidP="004F4E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(38,800)</w:t>
            </w:r>
          </w:p>
        </w:tc>
      </w:tr>
      <w:tr w:rsidR="00B37AF6" w:rsidRPr="00536A0E" w:rsidTr="000F4203">
        <w:tc>
          <w:tcPr>
            <w:tcW w:w="4050" w:type="dxa"/>
          </w:tcPr>
          <w:p w:rsidR="00B37AF6" w:rsidRPr="00903FE0" w:rsidRDefault="00B37AF6" w:rsidP="00B3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027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7AF6" w:rsidRPr="00903FE0" w:rsidRDefault="00B37AF6" w:rsidP="00B37AF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7AF6" w:rsidRPr="00903FE0" w:rsidRDefault="00B37AF6" w:rsidP="00B37A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37AF6" w:rsidRPr="00903FE0" w:rsidRDefault="00B37AF6" w:rsidP="00B37A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</w:tcPr>
          <w:p w:rsidR="00B37AF6" w:rsidRPr="008D3FE7" w:rsidRDefault="00B37AF6" w:rsidP="00B37AF6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7AF6" w:rsidRPr="00B37AF6" w:rsidRDefault="00B37AF6" w:rsidP="00B3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AF6"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CE7986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B37AF6" w:rsidRPr="009375E0" w:rsidRDefault="00B37AF6" w:rsidP="00B37A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7AF6" w:rsidRPr="009375E0" w:rsidRDefault="00B37AF6" w:rsidP="00B37AF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DF556E" w:rsidRPr="00B37AF6" w:rsidRDefault="00DF556E" w:rsidP="0093263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tbl>
      <w:tblPr>
        <w:tblW w:w="9463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183"/>
      </w:tblGrid>
      <w:tr w:rsidR="00932639" w:rsidRPr="001E7BA6" w:rsidTr="00900103">
        <w:tc>
          <w:tcPr>
            <w:tcW w:w="4050" w:type="dxa"/>
          </w:tcPr>
          <w:p w:rsidR="00932639" w:rsidRPr="001E7BA6" w:rsidRDefault="00932639" w:rsidP="009326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639" w:rsidRPr="001E7BA6" w:rsidTr="00900103">
        <w:tc>
          <w:tcPr>
            <w:tcW w:w="405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92F7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1E7BA6" w:rsidRDefault="00D92F7C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32639" w:rsidRPr="001E7BA6" w:rsidTr="00900103">
        <w:tc>
          <w:tcPr>
            <w:tcW w:w="405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32639" w:rsidRPr="001E7BA6" w:rsidTr="00900103">
        <w:tc>
          <w:tcPr>
            <w:tcW w:w="405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639" w:rsidRPr="001E7BA6" w:rsidTr="00900103">
        <w:tc>
          <w:tcPr>
            <w:tcW w:w="405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1E7BA6" w:rsidRDefault="00B37AF6" w:rsidP="0093263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32639" w:rsidRPr="0018183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7D1354" w:rsidRDefault="00B37AF6" w:rsidP="00B37AF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32639" w:rsidRPr="007D1354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:rsidR="00932639" w:rsidRPr="00CE3DF7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7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  <w:tr w:rsidR="00932639" w:rsidRPr="00B37AF6" w:rsidTr="00900103">
        <w:tc>
          <w:tcPr>
            <w:tcW w:w="4050" w:type="dxa"/>
          </w:tcPr>
          <w:p w:rsidR="00932639" w:rsidRPr="00B37AF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:rsidR="00932639" w:rsidRPr="00B37AF6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932639" w:rsidRPr="004149F4" w:rsidTr="00900103">
        <w:tc>
          <w:tcPr>
            <w:tcW w:w="4050" w:type="dxa"/>
          </w:tcPr>
          <w:p w:rsidR="00932639" w:rsidRPr="009375E0" w:rsidRDefault="00932639" w:rsidP="009326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639" w:rsidRPr="005332A0" w:rsidTr="00900103">
        <w:tc>
          <w:tcPr>
            <w:tcW w:w="405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5332A0" w:rsidRDefault="00D92F7C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5332A0" w:rsidRDefault="00D92F7C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32639" w:rsidRPr="005332A0" w:rsidTr="00900103">
        <w:tc>
          <w:tcPr>
            <w:tcW w:w="405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32639" w:rsidRPr="004149F4" w:rsidTr="00900103">
        <w:tc>
          <w:tcPr>
            <w:tcW w:w="405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639" w:rsidRPr="004149F4" w:rsidTr="00864FD6">
        <w:tc>
          <w:tcPr>
            <w:tcW w:w="405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7D1354" w:rsidRDefault="00B37AF6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7D1354" w:rsidRDefault="00932639" w:rsidP="00932639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5332A0" w:rsidRDefault="00B37AF6" w:rsidP="00B37AF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</w:tr>
    </w:tbl>
    <w:p w:rsidR="00D92CAC" w:rsidRPr="00B37AF6" w:rsidRDefault="00D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3"/>
        <w:gridCol w:w="809"/>
        <w:gridCol w:w="245"/>
        <w:gridCol w:w="872"/>
        <w:gridCol w:w="236"/>
        <w:gridCol w:w="1057"/>
        <w:gridCol w:w="236"/>
        <w:gridCol w:w="1024"/>
        <w:gridCol w:w="236"/>
        <w:gridCol w:w="1072"/>
        <w:gridCol w:w="241"/>
        <w:gridCol w:w="1061"/>
      </w:tblGrid>
      <w:tr w:rsidR="00C7500F" w:rsidRPr="00BF2202" w:rsidTr="00C42598">
        <w:trPr>
          <w:tblHeader/>
        </w:trPr>
        <w:tc>
          <w:tcPr>
            <w:tcW w:w="2433" w:type="dxa"/>
            <w:shd w:val="clear" w:color="auto" w:fill="auto"/>
          </w:tcPr>
          <w:p w:rsidR="00C7500F" w:rsidRPr="00BF2202" w:rsidRDefault="00C7500F" w:rsidP="00DF0D9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E249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บุคคลหรือ</w:t>
            </w:r>
          </w:p>
        </w:tc>
        <w:tc>
          <w:tcPr>
            <w:tcW w:w="1926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17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F" w:rsidRPr="00BF2202" w:rsidTr="00C42598">
        <w:trPr>
          <w:tblHeader/>
        </w:trPr>
        <w:tc>
          <w:tcPr>
            <w:tcW w:w="2433" w:type="dxa"/>
            <w:shd w:val="clear" w:color="auto" w:fill="auto"/>
          </w:tcPr>
          <w:p w:rsidR="00C7500F" w:rsidRPr="00514A88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C07F6" w:rsidRPr="001C07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09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:rsidR="00C7500F" w:rsidRPr="00BF2202" w:rsidRDefault="00D92F7C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C7500F" w:rsidRPr="00BF2202" w:rsidRDefault="00D92F7C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F3662" w:rsidRPr="00BF2202" w:rsidTr="00C42598">
        <w:trPr>
          <w:tblHeader/>
        </w:trPr>
        <w:tc>
          <w:tcPr>
            <w:tcW w:w="2433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43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92F7C" w:rsidRPr="00BF2202" w:rsidTr="00C42598">
        <w:tc>
          <w:tcPr>
            <w:tcW w:w="2433" w:type="dxa"/>
          </w:tcPr>
          <w:p w:rsidR="00D92F7C" w:rsidRDefault="00D92F7C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6" w:type="dxa"/>
            <w:gridSpan w:val="3"/>
          </w:tcPr>
          <w:p w:rsidR="00D92F7C" w:rsidRPr="00BF2202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92F7C" w:rsidRPr="00BF2202" w:rsidRDefault="00D92F7C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7" w:type="dxa"/>
            <w:gridSpan w:val="7"/>
          </w:tcPr>
          <w:p w:rsidR="00D92F7C" w:rsidRPr="00B0610A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500F" w:rsidRPr="00BF2202" w:rsidTr="00C42598">
        <w:tc>
          <w:tcPr>
            <w:tcW w:w="2433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809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2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7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</w:tcPr>
          <w:p w:rsidR="00C7500F" w:rsidRPr="00B0610A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92F7C" w:rsidRPr="0021476E" w:rsidTr="00C42598">
        <w:tc>
          <w:tcPr>
            <w:tcW w:w="2433" w:type="dxa"/>
          </w:tcPr>
          <w:p w:rsidR="00D92F7C" w:rsidRPr="00BF2202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9" w:type="dxa"/>
          </w:tcPr>
          <w:p w:rsidR="00D92F7C" w:rsidRPr="00BF2202" w:rsidRDefault="00CE7986" w:rsidP="00D92F7C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left="-22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:rsidR="00D92F7C" w:rsidRPr="00BF2202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2" w:type="dxa"/>
          </w:tcPr>
          <w:p w:rsidR="00D92F7C" w:rsidRPr="00BF2202" w:rsidRDefault="00D92F7C" w:rsidP="00D92F7C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left="-22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51B4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36" w:type="dxa"/>
          </w:tcPr>
          <w:p w:rsidR="00D92F7C" w:rsidRPr="00BF2202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7" w:type="dxa"/>
          </w:tcPr>
          <w:p w:rsidR="00D92F7C" w:rsidRPr="00E24929" w:rsidRDefault="00B37AF6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</w:tcPr>
          <w:p w:rsidR="00D92F7C" w:rsidRPr="00E24929" w:rsidRDefault="00B37AF6" w:rsidP="00B37AF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</w:tcPr>
          <w:p w:rsidR="00D92F7C" w:rsidRPr="00E24929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D92F7C" w:rsidRPr="0021476E" w:rsidTr="00C42598">
        <w:tc>
          <w:tcPr>
            <w:tcW w:w="2433" w:type="dxa"/>
          </w:tcPr>
          <w:p w:rsidR="00D92F7C" w:rsidRPr="00BF2202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09" w:type="dxa"/>
          </w:tcPr>
          <w:p w:rsidR="00D92F7C" w:rsidRDefault="00CE7986" w:rsidP="00D92F7C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left="-226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7.4 - 15.0</w:t>
            </w:r>
          </w:p>
        </w:tc>
        <w:tc>
          <w:tcPr>
            <w:tcW w:w="245" w:type="dxa"/>
          </w:tcPr>
          <w:p w:rsidR="00D92F7C" w:rsidRPr="00BF2202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2" w:type="dxa"/>
          </w:tcPr>
          <w:p w:rsidR="00D92F7C" w:rsidRDefault="00D92F7C" w:rsidP="00171CE5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left="-22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7.4 </w:t>
            </w:r>
          </w:p>
        </w:tc>
        <w:tc>
          <w:tcPr>
            <w:tcW w:w="236" w:type="dxa"/>
          </w:tcPr>
          <w:p w:rsidR="00D92F7C" w:rsidRPr="00BF2202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D92F7C" w:rsidRPr="00E24929" w:rsidRDefault="00B37AF6" w:rsidP="00D92F7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36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36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D92F7C" w:rsidRPr="00E24929" w:rsidRDefault="00B37AF6" w:rsidP="00B37AF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241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D92F7C" w:rsidRPr="00E24929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F7C" w:rsidRPr="0021476E" w:rsidTr="00C42598">
        <w:tc>
          <w:tcPr>
            <w:tcW w:w="2433" w:type="dxa"/>
          </w:tcPr>
          <w:p w:rsidR="00D92F7C" w:rsidRPr="00E24929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D92F7C" w:rsidRPr="00E24929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809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2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F7C" w:rsidRPr="00E24929" w:rsidRDefault="00B37AF6" w:rsidP="00D92F7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36" w:type="dxa"/>
            <w:vAlign w:val="bottom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36" w:type="dxa"/>
            <w:vAlign w:val="bottom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F7C" w:rsidRPr="00E24929" w:rsidRDefault="00B37AF6" w:rsidP="00B37AF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241" w:type="dxa"/>
            <w:vAlign w:val="bottom"/>
          </w:tcPr>
          <w:p w:rsidR="00D92F7C" w:rsidRPr="00E24929" w:rsidRDefault="00D92F7C" w:rsidP="00D92F7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F7C" w:rsidRPr="00E24929" w:rsidRDefault="00D92F7C" w:rsidP="00D9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4,794</w:t>
            </w:r>
          </w:p>
        </w:tc>
      </w:tr>
    </w:tbl>
    <w:p w:rsidR="00B37AF6" w:rsidRDefault="00B37AF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B37AF6" w:rsidRDefault="00B37AF6" w:rsidP="00B37AF6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lastRenderedPageBreak/>
        <w:t>รายการเคลื่อนไหวของเงินกู้ยืมจากบุคคลหรือกิจการที่เกี่ยวข้องกันสำหรับง</w:t>
      </w:r>
      <w:r w:rsidRPr="0019058A">
        <w:rPr>
          <w:rFonts w:ascii="Angsana New" w:hAnsi="Angsana New" w:cs="Angsana New"/>
          <w:cs/>
          <w:lang w:val="en-US"/>
        </w:rPr>
        <w:t>วด</w:t>
      </w:r>
      <w:r w:rsidR="000D3180">
        <w:rPr>
          <w:rFonts w:ascii="Angsana New" w:hAnsi="Angsana New" w:cs="Angsana New" w:hint="cs"/>
          <w:cs/>
          <w:lang w:val="en-US"/>
        </w:rPr>
        <w:t>เก้า</w:t>
      </w:r>
      <w:r w:rsidRPr="0019058A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 w:rsidR="000D3180">
        <w:rPr>
          <w:rFonts w:ascii="Angsana New" w:hAnsi="Angsana New" w:cs="Angsana New" w:hint="cs"/>
          <w:cs/>
          <w:lang w:val="en-US"/>
        </w:rPr>
        <w:t>กันย</w:t>
      </w:r>
      <w:r>
        <w:rPr>
          <w:rFonts w:ascii="Angsana New" w:hAnsi="Angsana New" w:cs="Angsana New" w:hint="cs"/>
          <w:cs/>
          <w:lang w:val="en-US"/>
        </w:rPr>
        <w:t>ายน</w:t>
      </w:r>
      <w:r w:rsidRPr="0019058A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    มีดังนี้</w:t>
      </w:r>
    </w:p>
    <w:p w:rsidR="00B37AF6" w:rsidRDefault="00B37AF6" w:rsidP="00B37AF6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170"/>
        <w:gridCol w:w="270"/>
        <w:gridCol w:w="1080"/>
        <w:gridCol w:w="270"/>
        <w:gridCol w:w="1183"/>
      </w:tblGrid>
      <w:tr w:rsidR="00B37AF6" w:rsidRPr="009375E0" w:rsidTr="001D614F">
        <w:trPr>
          <w:tblHeader/>
        </w:trPr>
        <w:tc>
          <w:tcPr>
            <w:tcW w:w="4302" w:type="dxa"/>
          </w:tcPr>
          <w:p w:rsidR="00B37AF6" w:rsidRPr="009375E0" w:rsidRDefault="00B37AF6" w:rsidP="001D614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เงินกู้ยืมจากบุคคล</w:t>
            </w:r>
            <w:r w:rsidRP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B37AF6" w:rsidRPr="009375E0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37AF6" w:rsidRPr="009375E0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B37AF6" w:rsidRPr="009375E0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AF6" w:rsidRPr="001E7BA6" w:rsidTr="001D614F">
        <w:trPr>
          <w:tblHeader/>
        </w:trPr>
        <w:tc>
          <w:tcPr>
            <w:tcW w:w="4302" w:type="dxa"/>
          </w:tcPr>
          <w:p w:rsidR="00B37AF6" w:rsidRPr="00A624D5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7AF6" w:rsidRPr="00BF2202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37AF6" w:rsidRPr="005332A0" w:rsidTr="001D614F">
        <w:trPr>
          <w:tblHeader/>
        </w:trPr>
        <w:tc>
          <w:tcPr>
            <w:tcW w:w="4302" w:type="dxa"/>
          </w:tcPr>
          <w:p w:rsidR="00B37AF6" w:rsidRPr="005332A0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B37AF6" w:rsidRPr="005332A0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7AF6" w:rsidRPr="00C7500F" w:rsidTr="001D614F">
        <w:tc>
          <w:tcPr>
            <w:tcW w:w="4302" w:type="dxa"/>
          </w:tcPr>
          <w:p w:rsidR="00B37AF6" w:rsidRPr="0042251F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7AF6" w:rsidRPr="00C7500F" w:rsidTr="001D614F">
        <w:tc>
          <w:tcPr>
            <w:tcW w:w="4302" w:type="dxa"/>
          </w:tcPr>
          <w:p w:rsidR="00B37AF6" w:rsidRPr="00C7500F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B37AF6" w:rsidRPr="008149D5" w:rsidRDefault="00B37AF6" w:rsidP="001D614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824B4" w:rsidRPr="005332A0" w:rsidTr="001D614F">
        <w:tc>
          <w:tcPr>
            <w:tcW w:w="4302" w:type="dxa"/>
          </w:tcPr>
          <w:p w:rsidR="00C824B4" w:rsidRPr="005332A0" w:rsidRDefault="00C824B4" w:rsidP="00C8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C824B4" w:rsidRPr="008149D5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824B4" w:rsidRPr="008149D5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4B4" w:rsidRPr="006D0D18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824B4" w:rsidRPr="006D0D18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</w:tr>
      <w:tr w:rsidR="00C824B4" w:rsidRPr="005332A0" w:rsidTr="001D614F">
        <w:tc>
          <w:tcPr>
            <w:tcW w:w="4302" w:type="dxa"/>
          </w:tcPr>
          <w:p w:rsidR="00C824B4" w:rsidRPr="005332A0" w:rsidRDefault="00C824B4" w:rsidP="00C8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C824B4" w:rsidRPr="008149D5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824B4" w:rsidRPr="008149D5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4B4" w:rsidRPr="001923F7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975381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C824B4" w:rsidRPr="001923F7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2,656</w:t>
            </w:r>
          </w:p>
        </w:tc>
      </w:tr>
      <w:tr w:rsidR="00C824B4" w:rsidRPr="005332A0" w:rsidTr="001D614F">
        <w:tc>
          <w:tcPr>
            <w:tcW w:w="4302" w:type="dxa"/>
          </w:tcPr>
          <w:p w:rsidR="00C824B4" w:rsidRDefault="00C824B4" w:rsidP="00C8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C824B4" w:rsidRPr="008149D5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824B4" w:rsidRPr="008149D5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4B4" w:rsidRPr="008C4AA7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</w:t>
            </w:r>
            <w:r w:rsidR="00A40069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C824B4" w:rsidRPr="00975381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C824B4" w:rsidRPr="008C4AA7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/>
              </w:rPr>
              <w:t>(3,400)</w:t>
            </w:r>
          </w:p>
        </w:tc>
      </w:tr>
      <w:tr w:rsidR="00C824B4" w:rsidRPr="005332A0" w:rsidTr="001D614F">
        <w:tc>
          <w:tcPr>
            <w:tcW w:w="4302" w:type="dxa"/>
          </w:tcPr>
          <w:p w:rsidR="00C824B4" w:rsidRDefault="00C824B4" w:rsidP="00C8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C824B4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824B4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4B4" w:rsidRPr="008C4AA7" w:rsidRDefault="00A40069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C824B4" w:rsidRPr="005332A0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824B4" w:rsidRPr="008C4AA7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(640)</w:t>
            </w:r>
          </w:p>
        </w:tc>
      </w:tr>
      <w:tr w:rsidR="00C824B4" w:rsidRPr="00C7500F" w:rsidTr="001D614F">
        <w:tc>
          <w:tcPr>
            <w:tcW w:w="4302" w:type="dxa"/>
          </w:tcPr>
          <w:p w:rsidR="00C824B4" w:rsidRPr="00C7500F" w:rsidRDefault="00C824B4" w:rsidP="00C82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A4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24B4" w:rsidRPr="00C7500F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C7500F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24B4" w:rsidRPr="00C7500F" w:rsidRDefault="00C824B4" w:rsidP="00C82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824B4" w:rsidRPr="00C7500F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24B4" w:rsidRPr="00C7500F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24B4" w:rsidRPr="00C7500F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C824B4" w:rsidRPr="00C7500F" w:rsidRDefault="00C824B4" w:rsidP="00C82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7,102</w:t>
            </w:r>
          </w:p>
        </w:tc>
      </w:tr>
      <w:tr w:rsidR="00B37AF6" w:rsidRPr="00C7500F" w:rsidTr="001D614F">
        <w:trPr>
          <w:trHeight w:val="269"/>
        </w:trPr>
        <w:tc>
          <w:tcPr>
            <w:tcW w:w="4302" w:type="dxa"/>
          </w:tcPr>
          <w:p w:rsidR="00B37AF6" w:rsidRPr="00C7500F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7AF6" w:rsidRPr="00C7500F" w:rsidTr="001D614F">
        <w:tc>
          <w:tcPr>
            <w:tcW w:w="4302" w:type="dxa"/>
          </w:tcPr>
          <w:p w:rsidR="00B37AF6" w:rsidRPr="00C7500F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726" w:rsidRPr="00C7500F" w:rsidTr="001D614F">
        <w:tc>
          <w:tcPr>
            <w:tcW w:w="4302" w:type="dxa"/>
          </w:tcPr>
          <w:p w:rsidR="00230726" w:rsidRPr="005332A0" w:rsidRDefault="00230726" w:rsidP="0023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230726" w:rsidRPr="00104490" w:rsidRDefault="00230726" w:rsidP="002307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230726" w:rsidRPr="00104490" w:rsidRDefault="00230726" w:rsidP="00230726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0726" w:rsidRPr="00C7500F" w:rsidTr="001D614F">
        <w:tc>
          <w:tcPr>
            <w:tcW w:w="4302" w:type="dxa"/>
          </w:tcPr>
          <w:p w:rsidR="00230726" w:rsidRPr="005332A0" w:rsidRDefault="00230726" w:rsidP="0023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230726" w:rsidRPr="008149D5" w:rsidRDefault="00F57E18" w:rsidP="002307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2307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30726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:rsidR="00230726" w:rsidRPr="00104490" w:rsidRDefault="00230726" w:rsidP="00230726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25,300</w:t>
            </w:r>
          </w:p>
        </w:tc>
        <w:tc>
          <w:tcPr>
            <w:tcW w:w="2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30726" w:rsidRPr="008149D5" w:rsidRDefault="00F57E18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230726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0726" w:rsidRPr="00C7500F" w:rsidTr="001D614F">
        <w:tc>
          <w:tcPr>
            <w:tcW w:w="4302" w:type="dxa"/>
          </w:tcPr>
          <w:p w:rsidR="00230726" w:rsidRPr="005332A0" w:rsidRDefault="00230726" w:rsidP="0023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0726" w:rsidRPr="00104490" w:rsidRDefault="00230726" w:rsidP="002307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F6C7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57E1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8F6C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57E1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00)</w:t>
            </w:r>
          </w:p>
        </w:tc>
        <w:tc>
          <w:tcPr>
            <w:tcW w:w="270" w:type="dxa"/>
          </w:tcPr>
          <w:p w:rsidR="00230726" w:rsidRPr="005332A0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(2,800)</w:t>
            </w:r>
          </w:p>
        </w:tc>
        <w:tc>
          <w:tcPr>
            <w:tcW w:w="2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0726" w:rsidRPr="008149D5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(51,000)</w:t>
            </w:r>
          </w:p>
        </w:tc>
        <w:tc>
          <w:tcPr>
            <w:tcW w:w="270" w:type="dxa"/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230726" w:rsidRPr="008149D5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0726" w:rsidRPr="00C7500F" w:rsidTr="001D614F">
        <w:tc>
          <w:tcPr>
            <w:tcW w:w="4302" w:type="dxa"/>
          </w:tcPr>
          <w:p w:rsidR="00230726" w:rsidRPr="00C7500F" w:rsidRDefault="00230726" w:rsidP="0023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A4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30726" w:rsidRPr="00104490" w:rsidRDefault="008F6C7A" w:rsidP="002307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70" w:type="dxa"/>
          </w:tcPr>
          <w:p w:rsidR="00230726" w:rsidRPr="00104490" w:rsidRDefault="00230726" w:rsidP="00230726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30726" w:rsidRPr="00C7500F" w:rsidRDefault="00230726" w:rsidP="002307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28,500</w:t>
            </w:r>
          </w:p>
        </w:tc>
        <w:tc>
          <w:tcPr>
            <w:tcW w:w="270" w:type="dxa"/>
          </w:tcPr>
          <w:p w:rsidR="00230726" w:rsidRPr="00C7500F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0726" w:rsidRPr="00C7500F" w:rsidRDefault="00230726" w:rsidP="002307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270" w:type="dxa"/>
          </w:tcPr>
          <w:p w:rsidR="00230726" w:rsidRPr="00C7500F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230726" w:rsidRPr="00C7500F" w:rsidRDefault="00230726" w:rsidP="002307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37AF6" w:rsidRPr="00C7500F" w:rsidTr="001D614F">
        <w:tc>
          <w:tcPr>
            <w:tcW w:w="4302" w:type="dxa"/>
          </w:tcPr>
          <w:p w:rsidR="00B37AF6" w:rsidRPr="00C7500F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B37AF6" w:rsidRPr="00C7500F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7AF6" w:rsidRPr="00C7500F" w:rsidTr="001D614F">
        <w:tc>
          <w:tcPr>
            <w:tcW w:w="4302" w:type="dxa"/>
          </w:tcPr>
          <w:p w:rsidR="00B37AF6" w:rsidRPr="00A624D5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รวมเงินกู้ยืมระยะสั้นจากบุคคลหรือ</w:t>
            </w:r>
          </w:p>
          <w:p w:rsidR="00B37AF6" w:rsidRDefault="00B37AF6" w:rsidP="001D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7AF6" w:rsidRPr="005332A0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Pr="005332A0" w:rsidRDefault="00B37AF6" w:rsidP="001D61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B37AF6" w:rsidRDefault="00B37AF6" w:rsidP="001D61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6C7A" w:rsidRPr="00C7500F" w:rsidTr="001D614F">
        <w:tc>
          <w:tcPr>
            <w:tcW w:w="4302" w:type="dxa"/>
          </w:tcPr>
          <w:p w:rsidR="008F6C7A" w:rsidRPr="005332A0" w:rsidRDefault="008F6C7A" w:rsidP="008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8F6C7A" w:rsidRPr="00104490" w:rsidRDefault="008F6C7A" w:rsidP="008F6C7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8F6C7A" w:rsidRPr="00104490" w:rsidRDefault="008F6C7A" w:rsidP="008F6C7A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F6C7A" w:rsidRPr="008149D5" w:rsidRDefault="008F6C7A" w:rsidP="008F6C7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:rsidR="008F6C7A" w:rsidRPr="005332A0" w:rsidRDefault="008F6C7A" w:rsidP="008F6C7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F6C7A" w:rsidRPr="006D0D18" w:rsidRDefault="008F6C7A" w:rsidP="008F6C7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</w:tcPr>
          <w:p w:rsidR="008F6C7A" w:rsidRPr="005332A0" w:rsidRDefault="008F6C7A" w:rsidP="008F6C7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F6C7A" w:rsidRPr="006D0D18" w:rsidRDefault="008F6C7A" w:rsidP="008F6C7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</w:tr>
      <w:tr w:rsidR="00F57E18" w:rsidRPr="00C7500F" w:rsidTr="001D614F">
        <w:tc>
          <w:tcPr>
            <w:tcW w:w="4302" w:type="dxa"/>
          </w:tcPr>
          <w:p w:rsidR="00F57E18" w:rsidRPr="005332A0" w:rsidRDefault="00F57E18" w:rsidP="00F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F57E18" w:rsidRPr="008149D5" w:rsidRDefault="00F57E18" w:rsidP="00F57E1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57,500</w:t>
            </w:r>
          </w:p>
        </w:tc>
        <w:tc>
          <w:tcPr>
            <w:tcW w:w="270" w:type="dxa"/>
          </w:tcPr>
          <w:p w:rsidR="00F57E18" w:rsidRPr="00104490" w:rsidRDefault="00F57E18" w:rsidP="00F57E1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57E18" w:rsidRPr="008149D5" w:rsidRDefault="00F57E18" w:rsidP="00F57E1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25,300</w:t>
            </w:r>
          </w:p>
        </w:tc>
        <w:tc>
          <w:tcPr>
            <w:tcW w:w="270" w:type="dxa"/>
          </w:tcPr>
          <w:p w:rsidR="00F57E18" w:rsidRPr="005332A0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57E18" w:rsidRPr="001923F7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</w:t>
            </w:r>
            <w:r w:rsidRPr="008F6C7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F57E18" w:rsidRPr="005332A0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F57E18" w:rsidRPr="001923F7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2,656</w:t>
            </w:r>
          </w:p>
        </w:tc>
      </w:tr>
      <w:tr w:rsidR="00F57E18" w:rsidRPr="00C7500F" w:rsidTr="001D614F">
        <w:tc>
          <w:tcPr>
            <w:tcW w:w="4302" w:type="dxa"/>
          </w:tcPr>
          <w:p w:rsidR="00F57E18" w:rsidRPr="005332A0" w:rsidRDefault="00F57E18" w:rsidP="00F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F57E18" w:rsidRPr="00104490" w:rsidRDefault="00F57E18" w:rsidP="00F57E1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118,0</w:t>
            </w: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00)</w:t>
            </w:r>
          </w:p>
        </w:tc>
        <w:tc>
          <w:tcPr>
            <w:tcW w:w="270" w:type="dxa"/>
          </w:tcPr>
          <w:p w:rsidR="00F57E18" w:rsidRPr="005332A0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57E18" w:rsidRPr="008149D5" w:rsidRDefault="00F57E18" w:rsidP="00F57E1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(2,800)</w:t>
            </w:r>
          </w:p>
        </w:tc>
        <w:tc>
          <w:tcPr>
            <w:tcW w:w="270" w:type="dxa"/>
          </w:tcPr>
          <w:p w:rsidR="00F57E18" w:rsidRPr="005332A0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57E18" w:rsidRPr="008C4AA7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</w:t>
            </w:r>
            <w:r w:rsidR="00F91B7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,955)</w:t>
            </w:r>
          </w:p>
        </w:tc>
        <w:tc>
          <w:tcPr>
            <w:tcW w:w="270" w:type="dxa"/>
          </w:tcPr>
          <w:p w:rsidR="00F57E18" w:rsidRPr="005332A0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F57E18" w:rsidRPr="008C4AA7" w:rsidRDefault="00F57E18" w:rsidP="00F57E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/>
              </w:rPr>
              <w:t>(3,400)</w:t>
            </w:r>
          </w:p>
        </w:tc>
      </w:tr>
      <w:tr w:rsidR="00A40069" w:rsidRPr="005332A0" w:rsidTr="001D614F">
        <w:tc>
          <w:tcPr>
            <w:tcW w:w="4302" w:type="dxa"/>
          </w:tcPr>
          <w:p w:rsidR="00A40069" w:rsidRDefault="00A40069" w:rsidP="00A4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A40069" w:rsidRDefault="00A40069" w:rsidP="00A4006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40069" w:rsidRPr="005332A0" w:rsidRDefault="00A40069" w:rsidP="00A4006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40069" w:rsidRDefault="00A40069" w:rsidP="00A4006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40069" w:rsidRPr="005332A0" w:rsidRDefault="00A40069" w:rsidP="00A4006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069" w:rsidRPr="008C4AA7" w:rsidRDefault="00A40069" w:rsidP="00A4006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A40069" w:rsidRPr="005332A0" w:rsidRDefault="00A40069" w:rsidP="00A4006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40069" w:rsidRPr="008C4AA7" w:rsidRDefault="00A40069" w:rsidP="00A4006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(640)</w:t>
            </w:r>
          </w:p>
        </w:tc>
      </w:tr>
      <w:tr w:rsidR="00171CE5" w:rsidRPr="00C7500F" w:rsidTr="001D614F">
        <w:tc>
          <w:tcPr>
            <w:tcW w:w="4302" w:type="dxa"/>
          </w:tcPr>
          <w:p w:rsidR="00171CE5" w:rsidRPr="00C7500F" w:rsidRDefault="00171CE5" w:rsidP="0017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A4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1CE5" w:rsidRPr="00104490" w:rsidRDefault="00171CE5" w:rsidP="00171CE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70" w:type="dxa"/>
          </w:tcPr>
          <w:p w:rsidR="00171CE5" w:rsidRPr="00104490" w:rsidRDefault="00171CE5" w:rsidP="00171CE5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28,500</w:t>
            </w:r>
          </w:p>
        </w:tc>
        <w:tc>
          <w:tcPr>
            <w:tcW w:w="270" w:type="dxa"/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7,102</w:t>
            </w:r>
          </w:p>
        </w:tc>
      </w:tr>
      <w:tr w:rsidR="00171CE5" w:rsidRPr="00C7500F" w:rsidTr="001D614F">
        <w:tc>
          <w:tcPr>
            <w:tcW w:w="4302" w:type="dxa"/>
          </w:tcPr>
          <w:p w:rsidR="00171CE5" w:rsidRPr="00C7500F" w:rsidRDefault="00171CE5" w:rsidP="0017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171CE5" w:rsidRDefault="00171CE5" w:rsidP="00171CE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171CE5" w:rsidRPr="00DF50A6" w:rsidRDefault="00171CE5" w:rsidP="00171CE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171CE5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71CE5" w:rsidRPr="00C7500F" w:rsidRDefault="00171CE5" w:rsidP="00171CE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</w:tcPr>
          <w:p w:rsidR="00171CE5" w:rsidRDefault="00171CE5" w:rsidP="00171CE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B37AF6" w:rsidRDefault="00B37AF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0A1718" w:rsidRDefault="000A1718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0A1718" w:rsidRDefault="000A1718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3F7D59" w:rsidRPr="000B3C71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</w:t>
      </w:r>
      <w:r w:rsidR="00B21F7D"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3F7D59" w:rsidRPr="0031606C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highlight w:val="magenta"/>
          <w:lang w:val="en-US"/>
        </w:rPr>
      </w:pPr>
    </w:p>
    <w:p w:rsidR="00DC7F07" w:rsidRPr="00CF488F" w:rsidRDefault="00DC7F07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F488F">
        <w:rPr>
          <w:rFonts w:ascii="Angsana New" w:hAnsi="Angsana New" w:cs="Angsana New" w:hint="cs"/>
          <w:cs/>
          <w:lang w:val="en-US"/>
        </w:rPr>
        <w:t xml:space="preserve">เมื่อวันที่ 1 </w:t>
      </w:r>
      <w:r w:rsidR="00864FD6">
        <w:rPr>
          <w:rFonts w:ascii="Angsana New" w:hAnsi="Angsana New" w:cs="Angsana New" w:hint="cs"/>
          <w:cs/>
          <w:lang w:val="en-US"/>
        </w:rPr>
        <w:t>กรกฎาคม</w:t>
      </w:r>
      <w:r w:rsidRPr="00CF488F">
        <w:rPr>
          <w:rFonts w:ascii="Angsana New" w:hAnsi="Angsana New" w:cs="Angsana New" w:hint="cs"/>
          <w:cs/>
          <w:lang w:val="en-US"/>
        </w:rPr>
        <w:t xml:space="preserve"> 25</w:t>
      </w:r>
      <w:r w:rsidR="00B661B9" w:rsidRPr="00CF488F">
        <w:rPr>
          <w:rFonts w:ascii="Angsana New" w:hAnsi="Angsana New" w:cs="Angsana New"/>
          <w:lang w:val="en-US"/>
        </w:rPr>
        <w:t>6</w:t>
      </w:r>
      <w:r w:rsidR="008B7DC0" w:rsidRPr="00CF488F">
        <w:rPr>
          <w:rFonts w:ascii="Angsana New" w:hAnsi="Angsana New" w:cs="Angsana New"/>
          <w:lang w:val="en-US"/>
        </w:rPr>
        <w:t>2</w:t>
      </w:r>
      <w:r w:rsidRPr="00CF488F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3247BF" w:rsidRPr="00CF488F">
        <w:rPr>
          <w:rFonts w:ascii="Angsana New" w:hAnsi="Angsana New" w:cs="Angsana New" w:hint="cs"/>
          <w:cs/>
          <w:lang w:val="en-US"/>
        </w:rPr>
        <w:t>ได้ทำสัญญาให้บริการทำ</w:t>
      </w:r>
      <w:r w:rsidRPr="00CF488F">
        <w:rPr>
          <w:rFonts w:ascii="Angsana New" w:hAnsi="Angsana New" w:cs="Angsana New" w:hint="cs"/>
          <w:cs/>
          <w:lang w:val="en-US"/>
        </w:rPr>
        <w:t>บัญชี</w:t>
      </w:r>
      <w:r w:rsidR="005468F4" w:rsidRPr="00CF488F">
        <w:rPr>
          <w:rFonts w:ascii="Angsana New" w:hAnsi="Angsana New" w:cs="Angsana New" w:hint="cs"/>
          <w:cs/>
          <w:lang w:val="en-US"/>
        </w:rPr>
        <w:t>และสนับสนุนการดำเนินงาน</w:t>
      </w:r>
      <w:r w:rsidRPr="00CF488F">
        <w:rPr>
          <w:rFonts w:ascii="Angsana New" w:hAnsi="Angsana New" w:cs="Angsana New" w:hint="cs"/>
          <w:cs/>
          <w:lang w:val="en-US"/>
        </w:rPr>
        <w:t>แก่บริษัทย่อย</w:t>
      </w:r>
      <w:r w:rsidR="00913408">
        <w:rPr>
          <w:rFonts w:ascii="Angsana New" w:hAnsi="Angsana New" w:cs="Angsana New" w:hint="cs"/>
          <w:cs/>
          <w:lang w:val="en-US"/>
        </w:rPr>
        <w:t>หลาย</w:t>
      </w:r>
      <w:r w:rsidR="00CF488F" w:rsidRPr="00CF488F">
        <w:rPr>
          <w:rFonts w:ascii="Angsana New" w:hAnsi="Angsana New" w:cs="Angsana New" w:hint="cs"/>
          <w:cs/>
          <w:lang w:val="en-US"/>
        </w:rPr>
        <w:t>แห่งเ</w:t>
      </w:r>
      <w:r w:rsidR="00575B17" w:rsidRPr="00CF488F">
        <w:rPr>
          <w:rFonts w:ascii="Angsana New" w:hAnsi="Angsana New" w:cs="Angsana New" w:hint="cs"/>
          <w:cs/>
          <w:lang w:val="en-US"/>
        </w:rPr>
        <w:t xml:space="preserve">ป็นระยะเวลา </w:t>
      </w:r>
      <w:r w:rsidR="00575B17" w:rsidRPr="00CF488F">
        <w:rPr>
          <w:rFonts w:ascii="Angsana New" w:hAnsi="Angsana New" w:cs="Angsana New"/>
          <w:lang w:val="en-US"/>
        </w:rPr>
        <w:t xml:space="preserve">1 </w:t>
      </w:r>
      <w:r w:rsidR="00575B17" w:rsidRPr="00CF488F">
        <w:rPr>
          <w:rFonts w:ascii="Angsana New" w:hAnsi="Angsana New" w:cs="Angsana New" w:hint="cs"/>
          <w:cs/>
          <w:lang w:val="en-US"/>
        </w:rPr>
        <w:t>ปี</w:t>
      </w:r>
      <w:r w:rsidRPr="00CF488F">
        <w:rPr>
          <w:rFonts w:ascii="Angsana New" w:hAnsi="Angsana New" w:cs="Angsana New" w:hint="cs"/>
          <w:cs/>
          <w:lang w:val="en-US"/>
        </w:rPr>
        <w:t xml:space="preserve"> </w:t>
      </w:r>
      <w:r w:rsidR="00581AFE" w:rsidRPr="00CF488F">
        <w:rPr>
          <w:rFonts w:ascii="Angsana New" w:hAnsi="Angsana New" w:cs="Angsana New" w:hint="cs"/>
          <w:cs/>
          <w:lang w:val="en-US"/>
        </w:rPr>
        <w:t>โดยบริษัทตกลงที่จะให้บริการช่วยเหลือ</w:t>
      </w:r>
      <w:r w:rsidR="002D106A" w:rsidRPr="00CF488F">
        <w:rPr>
          <w:rFonts w:ascii="Angsana New" w:hAnsi="Angsana New" w:cs="Angsana New" w:hint="cs"/>
          <w:cs/>
          <w:lang w:val="en-US"/>
        </w:rPr>
        <w:t>ด้านบริการจัดการ</w:t>
      </w:r>
      <w:r w:rsidR="00581AFE" w:rsidRPr="00CF488F">
        <w:rPr>
          <w:rFonts w:ascii="Angsana New" w:hAnsi="Angsana New" w:cs="Angsana New" w:hint="cs"/>
          <w:cs/>
          <w:lang w:val="en-US"/>
        </w:rPr>
        <w:t xml:space="preserve">แก่บริษัทย่อยดังกล่าว </w:t>
      </w:r>
      <w:r w:rsidR="00CF488F" w:rsidRPr="00CF488F">
        <w:rPr>
          <w:rFonts w:ascii="Angsana New" w:hAnsi="Angsana New" w:cs="Angsana New" w:hint="cs"/>
          <w:cs/>
          <w:lang w:val="en-US"/>
        </w:rPr>
        <w:t>ใ</w:t>
      </w:r>
      <w:r w:rsidRPr="00CF488F">
        <w:rPr>
          <w:rFonts w:ascii="Angsana New" w:hAnsi="Angsana New" w:cs="Angsana New" w:hint="cs"/>
          <w:cs/>
          <w:lang w:val="en-US"/>
        </w:rPr>
        <w:t>นการนี้บริษัทย่อยตกลงที่จะจ่ายค่าบริการในจำนวนเงินตามที่ระบุในสัญญา</w:t>
      </w:r>
      <w:r w:rsidR="00575B17" w:rsidRPr="00CF488F">
        <w:rPr>
          <w:rFonts w:ascii="Angsana New" w:hAnsi="Angsana New" w:cs="Angsana New" w:hint="cs"/>
          <w:cs/>
          <w:lang w:val="en-US"/>
        </w:rPr>
        <w:t xml:space="preserve"> </w:t>
      </w:r>
    </w:p>
    <w:p w:rsidR="00900F44" w:rsidRPr="00CF488F" w:rsidRDefault="00900F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</w:p>
    <w:p w:rsidR="006E06F4" w:rsidRPr="00A40069" w:rsidRDefault="006E06F4" w:rsidP="00833A3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A40069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9E14BA" w:rsidRPr="00A40069">
        <w:rPr>
          <w:rFonts w:ascii="Angsana New" w:hAnsi="Angsana New" w:cs="Angsana New" w:hint="cs"/>
          <w:cs/>
          <w:lang w:val="en-US"/>
        </w:rPr>
        <w:t>หนึ่ง</w:t>
      </w:r>
      <w:r w:rsidRPr="00A40069">
        <w:rPr>
          <w:rFonts w:ascii="Angsana New" w:hAnsi="Angsana New" w:cs="Angsana New" w:hint="cs"/>
          <w:cs/>
          <w:lang w:val="en-US"/>
        </w:rPr>
        <w:t>โดยมี</w:t>
      </w:r>
      <w:r w:rsidR="00BF2202" w:rsidRPr="00A40069">
        <w:rPr>
          <w:rFonts w:ascii="Angsana New" w:hAnsi="Angsana New" w:cs="Angsana New" w:hint="cs"/>
          <w:cs/>
          <w:lang w:val="en-US"/>
        </w:rPr>
        <w:t>กำหนดรับชำระ</w:t>
      </w:r>
      <w:r w:rsidR="00C429D0" w:rsidRPr="00A40069">
        <w:rPr>
          <w:rFonts w:ascii="Angsana New" w:hAnsi="Angsana New" w:cs="Angsana New" w:hint="cs"/>
          <w:cs/>
          <w:lang w:val="en-US"/>
        </w:rPr>
        <w:t>ภายใน</w:t>
      </w:r>
      <w:r w:rsidR="00BF2202" w:rsidRPr="00A40069">
        <w:rPr>
          <w:rFonts w:ascii="Angsana New" w:hAnsi="Angsana New" w:cs="Angsana New" w:hint="cs"/>
          <w:cs/>
          <w:lang w:val="en-US"/>
        </w:rPr>
        <w:t>เดือน</w:t>
      </w:r>
      <w:r w:rsidR="00A40069" w:rsidRPr="00A40069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A40069" w:rsidRPr="00A40069">
        <w:rPr>
          <w:rFonts w:ascii="Angsana New" w:hAnsi="Angsana New" w:cs="Angsana New"/>
          <w:lang w:val="en-US"/>
        </w:rPr>
        <w:t>2563</w:t>
      </w:r>
    </w:p>
    <w:p w:rsidR="00EF5EE0" w:rsidRPr="0031606C" w:rsidRDefault="00EF5EE0" w:rsidP="00A74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22"/>
        </w:tabs>
        <w:spacing w:line="240" w:lineRule="auto"/>
        <w:rPr>
          <w:rFonts w:ascii="Angsana New" w:hAnsi="Angsana New"/>
          <w:b/>
          <w:sz w:val="24"/>
          <w:szCs w:val="24"/>
        </w:rPr>
      </w:pPr>
    </w:p>
    <w:p w:rsidR="003F7D59" w:rsidRPr="00A6688A" w:rsidRDefault="00B17CA3" w:rsidP="00900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6</w:t>
      </w:r>
      <w:r w:rsidR="00B21F7D" w:rsidRPr="00A6688A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3F7D59" w:rsidRPr="00093F2A" w:rsidRDefault="004A24BA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F1ABC" w:rsidRPr="00B85D43" w:rsidTr="0031606C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FF2" w:rsidRPr="00B85D43" w:rsidTr="0031606C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CB4672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1ABC" w:rsidRPr="00F656B8" w:rsidRDefault="00CB4672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B85D43" w:rsidTr="0031606C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F1ABC" w:rsidRPr="00B85D43" w:rsidTr="0031606C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F50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1718" w:rsidRPr="00B85D43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1718" w:rsidRPr="00F50D70" w:rsidRDefault="000A1718" w:rsidP="000A171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50D70" w:rsidRDefault="000A1718" w:rsidP="000A171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0A1718" w:rsidRPr="00B85D43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1718" w:rsidRPr="00F50D7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35,353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F50D7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35,353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70,255</w:t>
            </w:r>
          </w:p>
        </w:tc>
      </w:tr>
      <w:tr w:rsidR="000A1718" w:rsidRPr="00B85D43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Pr="00F50D7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35,353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Pr="00F50D7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35,353</w:t>
            </w:r>
          </w:p>
        </w:tc>
        <w:tc>
          <w:tcPr>
            <w:tcW w:w="270" w:type="dxa"/>
          </w:tcPr>
          <w:p w:rsidR="000A1718" w:rsidRPr="00F50D70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70,300</w:t>
            </w:r>
          </w:p>
        </w:tc>
      </w:tr>
      <w:tr w:rsidR="000A1718" w:rsidRPr="00B85D43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1718" w:rsidRPr="005B2E8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</w:tr>
      <w:tr w:rsidR="000A1718" w:rsidRPr="00B85D43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34,994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1718" w:rsidRPr="005B2E80" w:rsidDel="00113267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105,726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34,994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1718" w:rsidRPr="005B2E80" w:rsidDel="00113267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70,047</w:t>
            </w:r>
          </w:p>
        </w:tc>
      </w:tr>
      <w:tr w:rsidR="000A1718" w:rsidRPr="00B85D43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Pr="002C2970" w:rsidRDefault="000A1718" w:rsidP="000A171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Pr="002C297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171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1718" w:rsidRPr="00F656B8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BF2202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0A1718" w:rsidRPr="00F656B8" w:rsidTr="0031606C">
        <w:trPr>
          <w:trHeight w:hRule="exact" w:val="374"/>
        </w:trPr>
        <w:tc>
          <w:tcPr>
            <w:tcW w:w="243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0A1718" w:rsidRPr="00F656B8" w:rsidRDefault="000A1718" w:rsidP="000A17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1718" w:rsidRPr="00F656B8" w:rsidTr="0031606C">
        <w:trPr>
          <w:trHeight w:hRule="exact" w:val="374"/>
        </w:trPr>
        <w:tc>
          <w:tcPr>
            <w:tcW w:w="3240" w:type="dxa"/>
            <w:gridSpan w:val="2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718" w:rsidRPr="00F656B8" w:rsidTr="0031606C">
        <w:trPr>
          <w:trHeight w:hRule="exact" w:val="374"/>
        </w:trPr>
        <w:tc>
          <w:tcPr>
            <w:tcW w:w="3240" w:type="dxa"/>
            <w:gridSpan w:val="2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718" w:rsidRPr="00F656B8" w:rsidRDefault="000A1718" w:rsidP="000A171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718" w:rsidRPr="00A6688A" w:rsidTr="0031606C">
        <w:trPr>
          <w:trHeight w:hRule="exact" w:val="374"/>
        </w:trPr>
        <w:tc>
          <w:tcPr>
            <w:tcW w:w="3240" w:type="dxa"/>
            <w:gridSpan w:val="2"/>
          </w:tcPr>
          <w:p w:rsidR="000A1718" w:rsidRPr="00D72705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D727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727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270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A1718" w:rsidRPr="00D72705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D72705" w:rsidRDefault="000A1718" w:rsidP="000A17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(88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2701F3" w:rsidRDefault="000A1718" w:rsidP="000A17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</w:tr>
      <w:tr w:rsidR="000A1718" w:rsidRPr="00A6688A" w:rsidTr="0031606C">
        <w:trPr>
          <w:trHeight w:hRule="exact" w:val="374"/>
        </w:trPr>
        <w:tc>
          <w:tcPr>
            <w:tcW w:w="3240" w:type="dxa"/>
            <w:gridSpan w:val="2"/>
          </w:tcPr>
          <w:p w:rsidR="000A1718" w:rsidRPr="00D72705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270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72705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เก้า</w:t>
            </w:r>
            <w:r w:rsidRPr="00D727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A1718" w:rsidRPr="00D72705" w:rsidRDefault="000A1718" w:rsidP="000A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D72705" w:rsidRDefault="000A1718" w:rsidP="000A171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(497)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(1,30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DB2240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:rsidR="000A1718" w:rsidRPr="00F656B8" w:rsidRDefault="000A1718" w:rsidP="000A17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1718" w:rsidRPr="00913408" w:rsidRDefault="000A1718" w:rsidP="000A17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91340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</w:tbl>
    <w:p w:rsidR="001705E0" w:rsidRDefault="004A41ED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bCs/>
          <w:sz w:val="20"/>
          <w:szCs w:val="20"/>
        </w:rPr>
      </w:pPr>
      <w:r w:rsidRPr="004A24BA">
        <w:rPr>
          <w:rFonts w:ascii="Angsana New" w:hAnsi="Angsana New"/>
          <w:sz w:val="20"/>
          <w:szCs w:val="20"/>
        </w:rPr>
        <w:t xml:space="preserve">      </w:t>
      </w:r>
      <w:r w:rsidR="004A24BA" w:rsidRPr="004A24BA">
        <w:rPr>
          <w:rFonts w:ascii="Angsana New" w:hAnsi="Angsana New"/>
          <w:bCs/>
          <w:sz w:val="20"/>
          <w:szCs w:val="20"/>
        </w:rPr>
        <w:t xml:space="preserve">                 </w:t>
      </w:r>
      <w:r w:rsidR="002917CE">
        <w:rPr>
          <w:rFonts w:ascii="Angsana New" w:hAnsi="Angsana New" w:hint="cs"/>
          <w:bCs/>
          <w:sz w:val="20"/>
          <w:szCs w:val="20"/>
          <w:cs/>
        </w:rPr>
        <w:t xml:space="preserve"> </w:t>
      </w:r>
    </w:p>
    <w:p w:rsidR="008B7DC0" w:rsidRDefault="001705E0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3550D3" w:rsidRDefault="003550D3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534C94" w:rsidRDefault="00534C94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534C94" w:rsidRDefault="00534C94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534C94" w:rsidRDefault="00534C94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  <w:cs/>
        </w:rPr>
      </w:pPr>
    </w:p>
    <w:p w:rsidR="00534C94" w:rsidRDefault="00534C94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3550D3" w:rsidRDefault="003550D3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  <w:cs/>
        </w:rPr>
      </w:pPr>
    </w:p>
    <w:p w:rsidR="005649FB" w:rsidRDefault="005649FB" w:rsidP="008B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5A4F" w:rsidRDefault="00A660C5" w:rsidP="006213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3E53B3" w:rsidRDefault="004A41ED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A660C5" w:rsidRPr="00034EDD" w:rsidTr="0031606C">
        <w:trPr>
          <w:trHeight w:hRule="exact" w:val="374"/>
          <w:tblHeader/>
        </w:trPr>
        <w:tc>
          <w:tcPr>
            <w:tcW w:w="3510" w:type="dxa"/>
          </w:tcPr>
          <w:p w:rsidR="00A660C5" w:rsidRPr="00384C7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68C" w:rsidRPr="00034EDD" w:rsidTr="0031606C">
        <w:trPr>
          <w:trHeight w:hRule="exact" w:val="374"/>
          <w:tblHeader/>
        </w:trPr>
        <w:tc>
          <w:tcPr>
            <w:tcW w:w="351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621353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6668C" w:rsidRPr="00034EDD" w:rsidRDefault="00621353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034EDD" w:rsidTr="0031606C">
        <w:trPr>
          <w:trHeight w:hRule="exact" w:val="374"/>
          <w:tblHeader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EE1" w:rsidRPr="00034EDD" w:rsidTr="0031606C">
        <w:trPr>
          <w:trHeight w:hRule="exact" w:val="374"/>
          <w:tblHeader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F50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5EE1" w:rsidRPr="00034EDD" w:rsidTr="0031606C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864FD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Del="00CF3381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510E5D" w:rsidRPr="003F7707" w:rsidDel="00CF3381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10E5D" w:rsidRPr="003F7707" w:rsidDel="00CF3381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Del="00CF3381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3F7707" w:rsidDel="00CF3381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10E5D" w:rsidRPr="003F7707" w:rsidRDefault="00510E5D" w:rsidP="00510E5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10E5D" w:rsidRPr="002D6F00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10E5D" w:rsidRPr="002D6F00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10E5D" w:rsidRPr="002D6F00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10E5D" w:rsidRPr="002D6F00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10E5D" w:rsidRPr="000F0992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99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10E5D" w:rsidRPr="000F0992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99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10E5D" w:rsidRPr="000F0992" w:rsidRDefault="00510E5D" w:rsidP="00510E5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99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10E5D" w:rsidRPr="002D6F00" w:rsidRDefault="00510E5D" w:rsidP="00510E5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0E5D" w:rsidRPr="00034EDD" w:rsidTr="0031606C">
        <w:trPr>
          <w:trHeight w:hRule="exact" w:val="374"/>
        </w:trPr>
        <w:tc>
          <w:tcPr>
            <w:tcW w:w="3510" w:type="dxa"/>
          </w:tcPr>
          <w:p w:rsidR="00510E5D" w:rsidRPr="00034EDD" w:rsidRDefault="00510E5D" w:rsidP="0051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0E5D" w:rsidRPr="00034EDD" w:rsidRDefault="00510E5D" w:rsidP="00510E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E5D" w:rsidRPr="00034EDD" w:rsidRDefault="00510E5D" w:rsidP="00510E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E43" w:rsidRPr="00034EDD" w:rsidTr="0031606C">
        <w:trPr>
          <w:trHeight w:hRule="exact" w:val="374"/>
        </w:trPr>
        <w:tc>
          <w:tcPr>
            <w:tcW w:w="3510" w:type="dxa"/>
          </w:tcPr>
          <w:p w:rsidR="00955E43" w:rsidRPr="00034EDD" w:rsidRDefault="00955E43" w:rsidP="0095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13,105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62,501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13,105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48,744</w:t>
            </w:r>
          </w:p>
        </w:tc>
      </w:tr>
      <w:tr w:rsidR="00955E43" w:rsidRPr="00034EDD" w:rsidTr="0031606C">
        <w:trPr>
          <w:trHeight w:hRule="exact" w:val="374"/>
        </w:trPr>
        <w:tc>
          <w:tcPr>
            <w:tcW w:w="3510" w:type="dxa"/>
          </w:tcPr>
          <w:p w:rsidR="00955E43" w:rsidRPr="00034EDD" w:rsidRDefault="00955E43" w:rsidP="0095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5E43" w:rsidRPr="00034EDD" w:rsidTr="0031606C">
        <w:trPr>
          <w:trHeight w:hRule="exact" w:val="374"/>
        </w:trPr>
        <w:tc>
          <w:tcPr>
            <w:tcW w:w="3510" w:type="dxa"/>
          </w:tcPr>
          <w:p w:rsidR="00955E43" w:rsidRPr="00034EDD" w:rsidRDefault="00955E43" w:rsidP="0095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13,020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24,677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13,020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17,999</w:t>
            </w:r>
          </w:p>
        </w:tc>
      </w:tr>
      <w:tr w:rsidR="00955E43" w:rsidRPr="00034EDD" w:rsidTr="0031606C">
        <w:trPr>
          <w:trHeight w:hRule="exact" w:val="374"/>
        </w:trPr>
        <w:tc>
          <w:tcPr>
            <w:tcW w:w="3510" w:type="dxa"/>
          </w:tcPr>
          <w:p w:rsidR="00955E43" w:rsidRPr="00034EDD" w:rsidRDefault="00955E43" w:rsidP="0095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7,900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17,332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7,900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Del="00CF3381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2,187</w:t>
            </w:r>
          </w:p>
        </w:tc>
      </w:tr>
      <w:tr w:rsidR="00955E43" w:rsidRPr="00034EDD" w:rsidTr="0031606C">
        <w:trPr>
          <w:trHeight w:hRule="exact" w:val="374"/>
        </w:trPr>
        <w:tc>
          <w:tcPr>
            <w:tcW w:w="3510" w:type="dxa"/>
          </w:tcPr>
          <w:p w:rsidR="00955E43" w:rsidRPr="00034EDD" w:rsidRDefault="00955E43" w:rsidP="0095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034EDD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955E43" w:rsidRPr="00034EDD" w:rsidTr="0031606C">
        <w:trPr>
          <w:trHeight w:hRule="exact" w:val="374"/>
        </w:trPr>
        <w:tc>
          <w:tcPr>
            <w:tcW w:w="3510" w:type="dxa"/>
          </w:tcPr>
          <w:p w:rsidR="00955E43" w:rsidRPr="00034EDD" w:rsidRDefault="00955E43" w:rsidP="0095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955E43" w:rsidRPr="00034EDD" w:rsidDel="00CF3381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Del="00CF3381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1,061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034EDD" w:rsidDel="00CF3381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:rsidR="00955E43" w:rsidRPr="00034EDD" w:rsidRDefault="00955E43" w:rsidP="00955E4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E43" w:rsidRPr="003F7707" w:rsidDel="00CF3381" w:rsidRDefault="00955E43" w:rsidP="00955E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</w:tr>
      <w:tr w:rsidR="00363ACD" w:rsidRPr="00034EDD" w:rsidTr="0031606C">
        <w:trPr>
          <w:trHeight w:hRule="exact" w:val="374"/>
        </w:trPr>
        <w:tc>
          <w:tcPr>
            <w:tcW w:w="3510" w:type="dxa"/>
          </w:tcPr>
          <w:p w:rsidR="00363ACD" w:rsidRPr="00034EDD" w:rsidRDefault="00363ACD" w:rsidP="0036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35,353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106,582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35,353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70,255</w:t>
            </w:r>
          </w:p>
        </w:tc>
      </w:tr>
      <w:tr w:rsidR="00363ACD" w:rsidRPr="00034EDD" w:rsidTr="0031606C">
        <w:trPr>
          <w:trHeight w:hRule="exact" w:val="374"/>
        </w:trPr>
        <w:tc>
          <w:tcPr>
            <w:tcW w:w="3510" w:type="dxa"/>
          </w:tcPr>
          <w:p w:rsidR="00363ACD" w:rsidRPr="00034EDD" w:rsidRDefault="00363ACD" w:rsidP="0036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(856)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</w:tr>
      <w:tr w:rsidR="00363ACD" w:rsidRPr="00034EDD" w:rsidTr="0031606C">
        <w:trPr>
          <w:trHeight w:hRule="exact" w:val="374"/>
        </w:trPr>
        <w:tc>
          <w:tcPr>
            <w:tcW w:w="3510" w:type="dxa"/>
          </w:tcPr>
          <w:p w:rsidR="00363ACD" w:rsidRPr="00034EDD" w:rsidRDefault="00363ACD" w:rsidP="0036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34,994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34,994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70,002</w:t>
            </w:r>
          </w:p>
        </w:tc>
      </w:tr>
      <w:tr w:rsidR="00363ACD" w:rsidRPr="00034EDD" w:rsidTr="0031606C">
        <w:trPr>
          <w:trHeight w:hRule="exact" w:val="374"/>
        </w:trPr>
        <w:tc>
          <w:tcPr>
            <w:tcW w:w="3510" w:type="dxa"/>
          </w:tcPr>
          <w:p w:rsidR="00363ACD" w:rsidRPr="00034EDD" w:rsidRDefault="00363ACD" w:rsidP="0036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3ACD" w:rsidRPr="00384C7A" w:rsidTr="0031606C">
        <w:trPr>
          <w:trHeight w:hRule="exact" w:val="374"/>
        </w:trPr>
        <w:tc>
          <w:tcPr>
            <w:tcW w:w="3510" w:type="dxa"/>
          </w:tcPr>
          <w:p w:rsidR="00363ACD" w:rsidRPr="00034EDD" w:rsidRDefault="00363ACD" w:rsidP="00363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34,994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34,994</w:t>
            </w:r>
          </w:p>
        </w:tc>
        <w:tc>
          <w:tcPr>
            <w:tcW w:w="270" w:type="dxa"/>
          </w:tcPr>
          <w:p w:rsidR="00363ACD" w:rsidRPr="00034EDD" w:rsidRDefault="00363ACD" w:rsidP="00363A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3ACD" w:rsidRPr="003F7707" w:rsidRDefault="00363ACD" w:rsidP="00363A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70,047</w:t>
            </w:r>
          </w:p>
        </w:tc>
      </w:tr>
    </w:tbl>
    <w:p w:rsidR="008D5A4F" w:rsidRDefault="008D5A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A84A95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1D2140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="0035290A" w:rsidRPr="001D2140">
        <w:rPr>
          <w:rFonts w:ascii="Angsana New" w:hAnsi="Angsana New"/>
          <w:bCs/>
          <w:sz w:val="30"/>
          <w:szCs w:val="30"/>
        </w:rPr>
        <w:t>9</w:t>
      </w:r>
      <w:r w:rsidR="003D4F43" w:rsidRPr="001D2140">
        <w:rPr>
          <w:rFonts w:ascii="Angsana New" w:hAnsi="Angsana New"/>
          <w:bCs/>
          <w:sz w:val="30"/>
          <w:szCs w:val="30"/>
        </w:rPr>
        <w:t>0</w:t>
      </w:r>
      <w:r w:rsidRPr="001D2140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083EE6" w:rsidRDefault="0008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91677" w:rsidRDefault="00C9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A40069" w:rsidRDefault="00A4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F83933" w:rsidRDefault="003E53B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7</w:t>
      </w:r>
      <w:r w:rsidR="00F8393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F83933"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633AA2" w:rsidRPr="005F3346" w:rsidRDefault="00633AA2" w:rsidP="0063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720"/>
        <w:gridCol w:w="1260"/>
        <w:gridCol w:w="270"/>
        <w:gridCol w:w="1260"/>
      </w:tblGrid>
      <w:tr w:rsidR="00633AA2" w:rsidRPr="00384C7A" w:rsidTr="00633AA2">
        <w:tc>
          <w:tcPr>
            <w:tcW w:w="423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AA2" w:rsidRPr="00384C7A" w:rsidTr="00633AA2">
        <w:tc>
          <w:tcPr>
            <w:tcW w:w="4230" w:type="dxa"/>
          </w:tcPr>
          <w:p w:rsidR="00633AA2" w:rsidRPr="004916C8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33AA2" w:rsidRPr="00384C7A" w:rsidTr="00633AA2">
        <w:tc>
          <w:tcPr>
            <w:tcW w:w="4230" w:type="dxa"/>
          </w:tcPr>
          <w:p w:rsidR="00633AA2" w:rsidRPr="00384C7A" w:rsidRDefault="00633AA2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33AA2" w:rsidRPr="00C541E7" w:rsidRDefault="00633AA2" w:rsidP="00A27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3AA2" w:rsidRPr="00384C7A" w:rsidRDefault="00633AA2" w:rsidP="00A27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33AA2" w:rsidRPr="00384C7A" w:rsidRDefault="00633AA2" w:rsidP="00A27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33AA2" w:rsidRPr="002148F1" w:rsidRDefault="00633AA2" w:rsidP="00A27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9C70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3AA2" w:rsidRPr="00384C7A" w:rsidTr="00633AA2">
        <w:tc>
          <w:tcPr>
            <w:tcW w:w="4230" w:type="dxa"/>
          </w:tcPr>
          <w:p w:rsidR="00633AA2" w:rsidRPr="00384C7A" w:rsidRDefault="00633AA2" w:rsidP="0063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3233D7" w:rsidRDefault="00FE2CCE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64,486</w:t>
            </w:r>
          </w:p>
        </w:tc>
        <w:tc>
          <w:tcPr>
            <w:tcW w:w="270" w:type="dxa"/>
          </w:tcPr>
          <w:p w:rsidR="00633AA2" w:rsidRPr="003D4F43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C541E7" w:rsidRDefault="00633AA2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7420">
              <w:rPr>
                <w:rFonts w:ascii="Angsana New" w:hAnsi="Angsana New"/>
                <w:sz w:val="30"/>
                <w:szCs w:val="30"/>
                <w:lang w:bidi="th-TH"/>
              </w:rPr>
              <w:t>64,48</w:t>
            </w:r>
            <w:r w:rsidR="00C541E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633AA2" w:rsidRPr="00384C7A" w:rsidTr="00633AA2">
        <w:tc>
          <w:tcPr>
            <w:tcW w:w="4230" w:type="dxa"/>
          </w:tcPr>
          <w:p w:rsidR="00633AA2" w:rsidRPr="00AC0293" w:rsidRDefault="00633AA2" w:rsidP="0063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</w:tcPr>
          <w:p w:rsidR="00633AA2" w:rsidRPr="00C541E7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CD343F" w:rsidRDefault="00FE2CCE" w:rsidP="00FE2CC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41,299</w:t>
            </w:r>
          </w:p>
        </w:tc>
        <w:tc>
          <w:tcPr>
            <w:tcW w:w="270" w:type="dxa"/>
          </w:tcPr>
          <w:p w:rsidR="00633AA2" w:rsidRPr="003D4F43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CD343F" w:rsidRDefault="00633AA2" w:rsidP="00633A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33AA2" w:rsidRPr="00384C7A" w:rsidTr="00633AA2">
        <w:tc>
          <w:tcPr>
            <w:tcW w:w="4230" w:type="dxa"/>
          </w:tcPr>
          <w:p w:rsidR="00633AA2" w:rsidRDefault="00633AA2" w:rsidP="0063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1080" w:type="dxa"/>
          </w:tcPr>
          <w:p w:rsidR="00633AA2" w:rsidRPr="00C541E7" w:rsidRDefault="00633AA2" w:rsidP="00C541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3233D7" w:rsidRDefault="00FE2CCE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65B17">
              <w:rPr>
                <w:rFonts w:ascii="Angsana New" w:hAnsi="Angsana New"/>
                <w:sz w:val="30"/>
                <w:szCs w:val="30"/>
                <w:lang w:bidi="th-TH"/>
              </w:rPr>
              <w:t>96,578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633AA2" w:rsidRPr="003D4F43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AA2" w:rsidRPr="00B362E3" w:rsidRDefault="008E6997" w:rsidP="008E699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41E7" w:rsidRPr="00384C7A" w:rsidTr="00633AA2">
        <w:tc>
          <w:tcPr>
            <w:tcW w:w="4230" w:type="dxa"/>
          </w:tcPr>
          <w:p w:rsidR="00C541E7" w:rsidRDefault="00C541E7" w:rsidP="0063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คืนทุน</w:t>
            </w:r>
          </w:p>
        </w:tc>
        <w:tc>
          <w:tcPr>
            <w:tcW w:w="1080" w:type="dxa"/>
          </w:tcPr>
          <w:p w:rsidR="00C541E7" w:rsidRPr="00C541E7" w:rsidRDefault="00C541E7" w:rsidP="00C541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41E7" w:rsidRDefault="00C541E7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C541E7" w:rsidRDefault="00C541E7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41E7" w:rsidRPr="003233D7" w:rsidRDefault="00FE2CCE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(1,464)</w:t>
            </w:r>
          </w:p>
        </w:tc>
        <w:tc>
          <w:tcPr>
            <w:tcW w:w="270" w:type="dxa"/>
          </w:tcPr>
          <w:p w:rsidR="00C541E7" w:rsidRPr="003D4F43" w:rsidRDefault="00C541E7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41E7" w:rsidRPr="00B362E3" w:rsidRDefault="009F2918" w:rsidP="009F29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(4,042)</w:t>
            </w:r>
          </w:p>
        </w:tc>
      </w:tr>
      <w:tr w:rsidR="009F2918" w:rsidRPr="00384C7A" w:rsidTr="00633AA2">
        <w:tc>
          <w:tcPr>
            <w:tcW w:w="4230" w:type="dxa"/>
          </w:tcPr>
          <w:p w:rsidR="009F2918" w:rsidRDefault="005B611D" w:rsidP="0063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กลับรายการ</w:t>
            </w:r>
            <w:r w:rsidR="009F291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080" w:type="dxa"/>
          </w:tcPr>
          <w:p w:rsidR="009F2918" w:rsidRPr="00C541E7" w:rsidRDefault="009F2918" w:rsidP="00C541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F2918" w:rsidRDefault="009F2918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F2918" w:rsidRDefault="009F2918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F2918" w:rsidRPr="009F2918" w:rsidRDefault="005B611D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35,112</w:t>
            </w:r>
          </w:p>
        </w:tc>
        <w:tc>
          <w:tcPr>
            <w:tcW w:w="270" w:type="dxa"/>
          </w:tcPr>
          <w:p w:rsidR="009F2918" w:rsidRPr="003D4F43" w:rsidRDefault="009F2918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F2918" w:rsidRDefault="008E6997" w:rsidP="009F29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4,042</w:t>
            </w:r>
          </w:p>
        </w:tc>
      </w:tr>
      <w:tr w:rsidR="00633AA2" w:rsidRPr="005D3307" w:rsidTr="00633AA2">
        <w:tc>
          <w:tcPr>
            <w:tcW w:w="4230" w:type="dxa"/>
          </w:tcPr>
          <w:p w:rsidR="00633AA2" w:rsidRPr="005D3307" w:rsidRDefault="00633AA2" w:rsidP="0063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33AA2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33AA2" w:rsidRPr="00CC4DE6" w:rsidRDefault="00FE2CCE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42,855</w:t>
            </w:r>
          </w:p>
        </w:tc>
        <w:tc>
          <w:tcPr>
            <w:tcW w:w="270" w:type="dxa"/>
          </w:tcPr>
          <w:p w:rsidR="00633AA2" w:rsidRPr="005A0E21" w:rsidRDefault="00633AA2" w:rsidP="00633A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33AA2" w:rsidRPr="00CC4DE6" w:rsidRDefault="00633AA2" w:rsidP="00633A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64,48</w:t>
            </w:r>
            <w:r w:rsidR="00C541E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621361" w:rsidRPr="005F3346" w:rsidRDefault="00621361" w:rsidP="005D3307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B12E65" w:rsidRDefault="00B12E65" w:rsidP="0038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8C6E72">
        <w:rPr>
          <w:rFonts w:asciiTheme="majorBidi" w:hAnsiTheme="majorBidi" w:cstheme="majorBidi" w:hint="cs"/>
          <w:sz w:val="30"/>
          <w:szCs w:val="30"/>
          <w:cs/>
        </w:rPr>
        <w:t>ซื้อ</w:t>
      </w:r>
      <w:r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</w:p>
    <w:p w:rsidR="00B12E65" w:rsidRDefault="00B12E65" w:rsidP="0038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71CE5" w:rsidRDefault="008C7420" w:rsidP="0038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60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60CA7" w:rsidRPr="00846075">
        <w:rPr>
          <w:rFonts w:asciiTheme="majorBidi" w:hAnsiTheme="majorBidi" w:cstheme="majorBidi"/>
          <w:sz w:val="30"/>
          <w:szCs w:val="30"/>
        </w:rPr>
        <w:t>2</w:t>
      </w:r>
      <w:r w:rsidR="00846075" w:rsidRPr="00846075">
        <w:rPr>
          <w:rFonts w:asciiTheme="majorBidi" w:hAnsiTheme="majorBidi" w:cstheme="majorBidi"/>
          <w:sz w:val="30"/>
          <w:szCs w:val="30"/>
        </w:rPr>
        <w:t>6</w:t>
      </w:r>
      <w:r w:rsidR="00760CA7" w:rsidRPr="00846075">
        <w:rPr>
          <w:rFonts w:asciiTheme="majorBidi" w:hAnsiTheme="majorBidi" w:cstheme="majorBidi"/>
          <w:sz w:val="30"/>
          <w:szCs w:val="30"/>
        </w:rPr>
        <w:t xml:space="preserve"> </w:t>
      </w:r>
      <w:r w:rsidR="00760CA7" w:rsidRPr="0084607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60CA7" w:rsidRPr="00846075">
        <w:rPr>
          <w:rFonts w:asciiTheme="majorBidi" w:hAnsiTheme="majorBidi" w:cstheme="majorBidi"/>
          <w:sz w:val="30"/>
          <w:szCs w:val="30"/>
        </w:rPr>
        <w:t>2562</w:t>
      </w:r>
      <w:r w:rsidRPr="00846075">
        <w:rPr>
          <w:rFonts w:asciiTheme="majorBidi" w:hAnsiTheme="majorBidi" w:cstheme="majorBidi"/>
          <w:sz w:val="30"/>
          <w:szCs w:val="30"/>
        </w:rPr>
        <w:t xml:space="preserve"> </w:t>
      </w:r>
      <w:r w:rsidRPr="00846075">
        <w:rPr>
          <w:rFonts w:asciiTheme="majorBidi" w:hAnsiTheme="majorBidi" w:hint="cs"/>
          <w:sz w:val="30"/>
          <w:szCs w:val="30"/>
          <w:cs/>
        </w:rPr>
        <w:t>บริษัท</w:t>
      </w:r>
      <w:r w:rsidR="003818F6" w:rsidRPr="00846075">
        <w:rPr>
          <w:rFonts w:asciiTheme="majorBidi" w:hAnsiTheme="majorBidi" w:hint="cs"/>
          <w:sz w:val="30"/>
          <w:szCs w:val="30"/>
          <w:cs/>
        </w:rPr>
        <w:t>ได้ลงทุนในบริษัท</w:t>
      </w:r>
      <w:r w:rsidR="00760CA7" w:rsidRPr="00846075">
        <w:rPr>
          <w:rFonts w:asciiTheme="majorBidi" w:hAnsiTheme="majorBidi"/>
          <w:sz w:val="30"/>
          <w:szCs w:val="30"/>
          <w:cs/>
        </w:rPr>
        <w:t xml:space="preserve"> </w:t>
      </w:r>
      <w:r w:rsidR="002E6731" w:rsidRPr="00846075">
        <w:rPr>
          <w:rFonts w:asciiTheme="majorBidi" w:hAnsiTheme="majorBidi" w:hint="cs"/>
          <w:sz w:val="30"/>
          <w:szCs w:val="30"/>
          <w:cs/>
        </w:rPr>
        <w:t>บีเอส มายโค ไบโอเทค</w:t>
      </w:r>
      <w:r w:rsidR="00760CA7" w:rsidRPr="00846075">
        <w:rPr>
          <w:rFonts w:asciiTheme="majorBidi" w:hAnsiTheme="majorBidi"/>
          <w:sz w:val="30"/>
          <w:szCs w:val="30"/>
          <w:cs/>
        </w:rPr>
        <w:t xml:space="preserve"> </w:t>
      </w:r>
      <w:r w:rsidR="00760CA7" w:rsidRPr="00846075">
        <w:rPr>
          <w:rFonts w:asciiTheme="majorBidi" w:hAnsiTheme="majorBidi" w:hint="cs"/>
          <w:sz w:val="30"/>
          <w:szCs w:val="30"/>
          <w:cs/>
        </w:rPr>
        <w:t>จำกัด</w:t>
      </w:r>
      <w:r w:rsidR="00760CA7" w:rsidRPr="00846075">
        <w:rPr>
          <w:rFonts w:asciiTheme="majorBidi" w:hAnsiTheme="majorBidi"/>
          <w:sz w:val="30"/>
          <w:szCs w:val="30"/>
        </w:rPr>
        <w:t xml:space="preserve"> </w:t>
      </w:r>
      <w:r w:rsidR="003818F6" w:rsidRPr="00846075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3818F6" w:rsidRPr="00846075">
        <w:rPr>
          <w:rFonts w:asciiTheme="majorBidi" w:hAnsiTheme="majorBidi"/>
          <w:sz w:val="30"/>
          <w:szCs w:val="30"/>
        </w:rPr>
        <w:t>85.65</w:t>
      </w:r>
      <w:r w:rsidR="003818F6" w:rsidRPr="00846075">
        <w:rPr>
          <w:rFonts w:asciiTheme="majorBidi" w:hAnsiTheme="majorBidi" w:hint="cs"/>
          <w:sz w:val="30"/>
          <w:szCs w:val="30"/>
          <w:cs/>
        </w:rPr>
        <w:t xml:space="preserve"> ของทุนที่ออกและชำระแล้ว เป็น</w:t>
      </w:r>
      <w:r w:rsidR="00760CA7" w:rsidRPr="00846075">
        <w:rPr>
          <w:rFonts w:asciiTheme="majorBidi" w:hAnsiTheme="majorBidi" w:hint="cs"/>
          <w:sz w:val="30"/>
          <w:szCs w:val="30"/>
          <w:cs/>
        </w:rPr>
        <w:t>จำนวน</w:t>
      </w:r>
      <w:r w:rsidR="003818F6" w:rsidRPr="00846075">
        <w:rPr>
          <w:rFonts w:asciiTheme="majorBidi" w:hAnsiTheme="majorBidi" w:hint="cs"/>
          <w:sz w:val="30"/>
          <w:szCs w:val="30"/>
          <w:cs/>
        </w:rPr>
        <w:t>เงิน</w:t>
      </w:r>
      <w:r w:rsidRPr="00846075">
        <w:rPr>
          <w:rFonts w:asciiTheme="majorBidi" w:hAnsiTheme="majorBidi"/>
          <w:sz w:val="30"/>
          <w:szCs w:val="30"/>
          <w:cs/>
        </w:rPr>
        <w:t xml:space="preserve"> </w:t>
      </w:r>
      <w:r w:rsidR="00994548" w:rsidRPr="00846075">
        <w:rPr>
          <w:rFonts w:asciiTheme="majorBidi" w:hAnsiTheme="majorBidi"/>
          <w:sz w:val="30"/>
          <w:szCs w:val="30"/>
        </w:rPr>
        <w:t>35.0</w:t>
      </w:r>
      <w:r w:rsidRPr="00846075">
        <w:rPr>
          <w:rFonts w:asciiTheme="majorBidi" w:hAnsiTheme="majorBidi"/>
          <w:sz w:val="30"/>
          <w:szCs w:val="30"/>
          <w:cs/>
        </w:rPr>
        <w:t xml:space="preserve"> </w:t>
      </w:r>
      <w:r w:rsidRPr="00846075">
        <w:rPr>
          <w:rFonts w:asciiTheme="majorBidi" w:hAnsiTheme="majorBidi" w:hint="cs"/>
          <w:sz w:val="30"/>
          <w:szCs w:val="30"/>
          <w:cs/>
        </w:rPr>
        <w:t>ล้านบาท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07F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บริษัทได้มาซึ่งอำนาจควบคุมในบริษัท บีเอส มายโค ไบโอเทค จำกัด </w:t>
      </w:r>
      <w:r w:rsidR="00701771" w:rsidRPr="00846075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 xml:space="preserve">บริษัท บีเอส มายโค ไบโอเทค จำกัด </w:t>
      </w:r>
      <w:r w:rsidR="006A04A7" w:rsidRPr="00846075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เป็นบริษัทย่อยของกลุ่มบริษัท </w:t>
      </w:r>
    </w:p>
    <w:p w:rsidR="005D069F" w:rsidRPr="005F3346" w:rsidRDefault="005D069F" w:rsidP="0038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0544" w:rsidRPr="00F332CC" w:rsidRDefault="00210544" w:rsidP="0021054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bookmarkStart w:id="2" w:name="_Hlk15313627"/>
      <w:r w:rsidRPr="00F332CC">
        <w:rPr>
          <w:rFonts w:asciiTheme="majorBidi" w:hAnsiTheme="majorBidi" w:cstheme="majorBidi" w:hint="cs"/>
          <w:color w:val="000000"/>
          <w:cs/>
        </w:rPr>
        <w:t>เมื่อวันที่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24 </w:t>
      </w:r>
      <w:r w:rsidRPr="00F332CC">
        <w:rPr>
          <w:rFonts w:asciiTheme="majorBidi" w:hAnsiTheme="majorBidi" w:cstheme="majorBidi" w:hint="cs"/>
          <w:color w:val="000000"/>
          <w:cs/>
        </w:rPr>
        <w:t>มิถุนายน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2562 </w:t>
      </w:r>
      <w:r w:rsidRPr="00F332CC">
        <w:rPr>
          <w:rFonts w:asciiTheme="majorBidi" w:hAnsiTheme="majorBidi" w:cstheme="majorBidi" w:hint="cs"/>
          <w:color w:val="000000"/>
          <w:cs/>
        </w:rPr>
        <w:t>ที่ประชุมคณะกรรมการบริษัทมีมติอนุมัติให้จัดตั้ง</w:t>
      </w:r>
      <w:r w:rsidRPr="00F332CC">
        <w:rPr>
          <w:rFonts w:asciiTheme="majorBidi" w:hAnsiTheme="majorBidi" w:cstheme="majorBidi"/>
          <w:color w:val="000000"/>
          <w:cs/>
        </w:rPr>
        <w:t xml:space="preserve">บริษัท ยูเรกา </w:t>
      </w:r>
      <w:r>
        <w:rPr>
          <w:rFonts w:asciiTheme="majorBidi" w:hAnsiTheme="majorBidi" w:cstheme="majorBidi" w:hint="cs"/>
          <w:color w:val="000000"/>
          <w:cs/>
        </w:rPr>
        <w:t>ยูยู</w:t>
      </w:r>
      <w:r w:rsidRPr="00F332CC">
        <w:rPr>
          <w:rFonts w:asciiTheme="majorBidi" w:hAnsiTheme="majorBidi" w:cstheme="majorBidi"/>
          <w:color w:val="000000"/>
          <w:cs/>
        </w:rPr>
        <w:t xml:space="preserve"> จำกัด</w:t>
      </w:r>
      <w:r w:rsidRPr="00F332CC">
        <w:rPr>
          <w:rFonts w:asciiTheme="majorBidi" w:hAnsiTheme="majorBidi" w:cstheme="majorBidi" w:hint="cs"/>
          <w:color w:val="000000"/>
          <w:cs/>
        </w:rPr>
        <w:t xml:space="preserve"> </w:t>
      </w:r>
      <w:r>
        <w:rPr>
          <w:rFonts w:asciiTheme="majorBidi" w:hAnsiTheme="majorBidi" w:cstheme="majorBidi" w:hint="cs"/>
          <w:color w:val="000000"/>
          <w:cs/>
        </w:rPr>
        <w:t>(</w:t>
      </w:r>
      <w:r w:rsidRPr="00F332CC">
        <w:rPr>
          <w:rFonts w:asciiTheme="majorBidi" w:hAnsiTheme="majorBidi" w:cstheme="majorBidi" w:hint="cs"/>
          <w:color w:val="000000"/>
          <w:cs/>
        </w:rPr>
        <w:t xml:space="preserve">ทุนจดทะเบียนจำนวน </w:t>
      </w:r>
      <w:r w:rsidRPr="00F332CC">
        <w:rPr>
          <w:rFonts w:asciiTheme="majorBidi" w:hAnsiTheme="majorBidi" w:cstheme="majorBidi"/>
          <w:color w:val="000000"/>
          <w:lang w:val="en-US"/>
        </w:rPr>
        <w:t xml:space="preserve">70,000 </w:t>
      </w:r>
      <w:r w:rsidRPr="00F332CC">
        <w:rPr>
          <w:rFonts w:asciiTheme="majorBidi" w:hAnsiTheme="majorBidi" w:cstheme="majorBidi" w:hint="cs"/>
          <w:color w:val="000000"/>
          <w:cs/>
          <w:lang w:val="en-US"/>
        </w:rPr>
        <w:t xml:space="preserve">หุ้น มูลค่าหุ้นละ </w:t>
      </w:r>
      <w:r w:rsidRPr="00F332CC">
        <w:rPr>
          <w:rFonts w:asciiTheme="majorBidi" w:hAnsiTheme="majorBidi" w:cstheme="majorBidi"/>
          <w:color w:val="000000"/>
          <w:lang w:val="en-US"/>
        </w:rPr>
        <w:t xml:space="preserve">100 </w:t>
      </w:r>
      <w:r w:rsidRPr="00F332CC">
        <w:rPr>
          <w:rFonts w:asciiTheme="majorBidi" w:hAnsiTheme="majorBidi" w:cstheme="majorBidi" w:hint="cs"/>
          <w:color w:val="000000"/>
          <w:cs/>
          <w:lang w:val="en-US"/>
        </w:rPr>
        <w:t>บาท</w:t>
      </w:r>
      <w:r>
        <w:rPr>
          <w:rFonts w:asciiTheme="majorBidi" w:hAnsiTheme="majorBidi" w:cstheme="majorBidi"/>
          <w:color w:val="000000"/>
          <w:lang w:val="en-US"/>
        </w:rPr>
        <w:t>)</w:t>
      </w:r>
      <w:r w:rsidRPr="00F332CC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332CC">
        <w:rPr>
          <w:rFonts w:asciiTheme="majorBidi" w:hAnsiTheme="majorBidi" w:cstheme="majorBidi" w:hint="cs"/>
          <w:color w:val="000000"/>
          <w:cs/>
        </w:rPr>
        <w:t>บริษัทลงทุนร้อยละ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90 </w:t>
      </w:r>
      <w:r w:rsidRPr="00F332CC">
        <w:rPr>
          <w:rFonts w:asciiTheme="majorBidi" w:hAnsiTheme="majorBidi" w:cstheme="majorBidi" w:hint="cs"/>
          <w:color w:val="000000"/>
          <w:cs/>
        </w:rPr>
        <w:t>ของเงินทุนจดทะเบียนและเรียกชำระแล้ว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 w:hint="cs"/>
          <w:color w:val="000000"/>
          <w:cs/>
        </w:rPr>
        <w:t>เป็นจำนวนเงิน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6.3 </w:t>
      </w:r>
      <w:r w:rsidRPr="00F332CC">
        <w:rPr>
          <w:rFonts w:asciiTheme="majorBidi" w:hAnsiTheme="majorBidi" w:cstheme="majorBidi" w:hint="cs"/>
          <w:color w:val="000000"/>
          <w:cs/>
        </w:rPr>
        <w:t>ล้านบาท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 w:hint="cs"/>
          <w:color w:val="000000"/>
          <w:cs/>
        </w:rPr>
        <w:t>โดย</w:t>
      </w:r>
      <w:r w:rsidRPr="00F332CC">
        <w:rPr>
          <w:rFonts w:asciiTheme="majorBidi" w:hAnsiTheme="majorBidi" w:cstheme="majorBidi"/>
          <w:color w:val="000000"/>
          <w:cs/>
        </w:rPr>
        <w:t xml:space="preserve">บริษัท ยูเรกา </w:t>
      </w:r>
      <w:r>
        <w:rPr>
          <w:rFonts w:asciiTheme="majorBidi" w:hAnsiTheme="majorBidi" w:cstheme="majorBidi" w:hint="cs"/>
          <w:color w:val="000000"/>
          <w:cs/>
        </w:rPr>
        <w:t>ยูยู</w:t>
      </w:r>
      <w:r w:rsidRPr="00F332CC">
        <w:rPr>
          <w:rFonts w:asciiTheme="majorBidi" w:hAnsiTheme="majorBidi" w:cstheme="majorBidi"/>
          <w:color w:val="000000"/>
          <w:cs/>
        </w:rPr>
        <w:t xml:space="preserve"> จำกัด</w:t>
      </w:r>
      <w:r w:rsidRPr="00F332CC">
        <w:rPr>
          <w:rFonts w:asciiTheme="majorBidi" w:hAnsiTheme="majorBidi" w:cstheme="majorBidi" w:hint="cs"/>
          <w:color w:val="000000"/>
          <w:cs/>
        </w:rPr>
        <w:t xml:space="preserve"> ได้จดทะเบียนจัดตั้งบริษัทต่อกรมพัฒนาธุรกิจการค้า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 w:hint="cs"/>
          <w:color w:val="000000"/>
          <w:cs/>
        </w:rPr>
        <w:t>กระทรวงพาณิชย์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 w:hint="cs"/>
          <w:color w:val="000000"/>
          <w:cs/>
        </w:rPr>
        <w:t>เมื่อวันที่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1 </w:t>
      </w:r>
      <w:r w:rsidRPr="00F332CC">
        <w:rPr>
          <w:rFonts w:asciiTheme="majorBidi" w:hAnsiTheme="majorBidi" w:cstheme="majorBidi" w:hint="cs"/>
          <w:color w:val="000000"/>
          <w:cs/>
        </w:rPr>
        <w:t>กรกฎาคม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>2562</w:t>
      </w:r>
    </w:p>
    <w:bookmarkEnd w:id="2"/>
    <w:p w:rsidR="00FC7C8C" w:rsidRPr="005F3346" w:rsidRDefault="00FC7C8C" w:rsidP="00FC7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B12E65" w:rsidRPr="00B12E65" w:rsidRDefault="00B12E65" w:rsidP="00B1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การจำหน่ายเงินลงทุน</w:t>
      </w:r>
    </w:p>
    <w:p w:rsidR="00B12E65" w:rsidRDefault="00B12E65" w:rsidP="00B12E6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:rsidR="00B12E65" w:rsidRPr="00A43149" w:rsidRDefault="00B12E65" w:rsidP="00B12E6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r w:rsidRPr="00A4314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A43149">
        <w:rPr>
          <w:rFonts w:asciiTheme="majorBidi" w:hAnsiTheme="majorBidi" w:cstheme="majorBidi"/>
          <w:color w:val="000000"/>
        </w:rPr>
        <w:t>2</w:t>
      </w:r>
      <w:r w:rsidRPr="00A43149">
        <w:rPr>
          <w:rFonts w:asciiTheme="majorBidi" w:hAnsiTheme="majorBidi" w:cstheme="majorBidi" w:hint="cs"/>
          <w:color w:val="000000"/>
          <w:cs/>
        </w:rPr>
        <w:t>2</w:t>
      </w:r>
      <w:r w:rsidRPr="00A43149">
        <w:rPr>
          <w:rFonts w:asciiTheme="majorBidi" w:hAnsiTheme="majorBidi" w:cstheme="majorBidi"/>
          <w:color w:val="000000"/>
          <w:cs/>
        </w:rPr>
        <w:t xml:space="preserve"> กรกฎาคม </w:t>
      </w:r>
      <w:r w:rsidRPr="00A43149">
        <w:rPr>
          <w:rFonts w:asciiTheme="majorBidi" w:hAnsiTheme="majorBidi" w:cstheme="majorBidi"/>
          <w:color w:val="000000"/>
        </w:rPr>
        <w:t>256</w:t>
      </w:r>
      <w:r w:rsidRPr="00A43149">
        <w:rPr>
          <w:rFonts w:asciiTheme="majorBidi" w:hAnsiTheme="majorBidi" w:cstheme="majorBidi" w:hint="cs"/>
          <w:color w:val="000000"/>
          <w:cs/>
        </w:rPr>
        <w:t>2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>ที่ประชุมคณะกรรมการ</w:t>
      </w:r>
      <w:r w:rsidRPr="00A43149">
        <w:rPr>
          <w:rFonts w:asciiTheme="majorBidi" w:hAnsiTheme="majorBidi" w:cstheme="majorBidi" w:hint="cs"/>
          <w:color w:val="000000"/>
          <w:cs/>
        </w:rPr>
        <w:t>บริษัท</w:t>
      </w:r>
      <w:r w:rsidRPr="00A43149">
        <w:rPr>
          <w:rFonts w:asciiTheme="majorBidi" w:hAnsiTheme="majorBidi" w:cstheme="majorBidi"/>
          <w:color w:val="000000"/>
          <w:cs/>
        </w:rPr>
        <w:t xml:space="preserve">มีมติอนุมัติจำหน่ายหุ้นสามัญในบริษัท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Pr="00A43149">
        <w:rPr>
          <w:rFonts w:asciiTheme="majorBidi" w:hAnsiTheme="majorBidi" w:cstheme="majorBidi"/>
          <w:color w:val="000000"/>
          <w:cs/>
        </w:rPr>
        <w:t xml:space="preserve"> จำกัด</w:t>
      </w:r>
      <w:r w:rsidRPr="00A43149">
        <w:rPr>
          <w:rFonts w:asciiTheme="majorBidi" w:hAnsiTheme="majorBidi" w:cstheme="majorBidi" w:hint="cs"/>
          <w:color w:val="000000"/>
          <w:cs/>
        </w:rPr>
        <w:t xml:space="preserve"> และ</w:t>
      </w:r>
      <w:r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A43149">
        <w:rPr>
          <w:rFonts w:asciiTheme="majorBidi" w:hAnsiTheme="majorBidi" w:cstheme="majorBidi"/>
          <w:color w:val="000000"/>
          <w:cs/>
        </w:rPr>
        <w:t xml:space="preserve"> ซึ่งเป็นบริษัทย่อยของบริษัท </w:t>
      </w:r>
    </w:p>
    <w:p w:rsidR="00B12E65" w:rsidRPr="00CF0EE2" w:rsidRDefault="00B12E65" w:rsidP="00B12E65">
      <w:pPr>
        <w:pStyle w:val="Default"/>
        <w:ind w:left="518"/>
        <w:jc w:val="both"/>
        <w:rPr>
          <w:rFonts w:ascii="Angsana New" w:hAnsi="Angsana New" w:cs="Angsana New"/>
          <w:sz w:val="20"/>
          <w:szCs w:val="20"/>
        </w:rPr>
      </w:pPr>
    </w:p>
    <w:p w:rsidR="00B12E65" w:rsidRDefault="00B12E65" w:rsidP="00B12E6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43149">
        <w:rPr>
          <w:rFonts w:asciiTheme="majorBidi" w:hAnsiTheme="majorBidi" w:cstheme="majorBidi" w:hint="cs"/>
          <w:color w:val="000000"/>
          <w:cs/>
        </w:rPr>
        <w:t xml:space="preserve">เมื่อวันที่ </w:t>
      </w:r>
      <w:r w:rsidRPr="00A43149">
        <w:rPr>
          <w:rFonts w:asciiTheme="majorBidi" w:hAnsiTheme="majorBidi" w:cstheme="majorBidi"/>
          <w:color w:val="000000"/>
          <w:lang w:val="en-US"/>
        </w:rPr>
        <w:t>2</w:t>
      </w:r>
      <w:r>
        <w:rPr>
          <w:rFonts w:asciiTheme="majorBidi" w:hAnsiTheme="majorBidi" w:cstheme="majorBidi"/>
          <w:color w:val="000000"/>
          <w:lang w:val="en-US"/>
        </w:rPr>
        <w:t>4</w:t>
      </w:r>
      <w:r w:rsidRPr="00A4314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>กรกฎาคม</w:t>
      </w:r>
      <w:r w:rsidRPr="00A43149">
        <w:rPr>
          <w:rFonts w:asciiTheme="majorBidi" w:hAnsiTheme="majorBidi" w:cstheme="majorBidi"/>
          <w:color w:val="000000"/>
          <w:lang w:val="en-US"/>
        </w:rPr>
        <w:t xml:space="preserve"> 2562 </w:t>
      </w:r>
      <w:r>
        <w:rPr>
          <w:rFonts w:asciiTheme="majorBidi" w:hAnsiTheme="majorBidi" w:cstheme="majorBidi" w:hint="cs"/>
          <w:color w:val="000000"/>
          <w:cs/>
          <w:lang w:val="en-US"/>
        </w:rPr>
        <w:t>กลุ่ม</w:t>
      </w:r>
      <w:r w:rsidRPr="00A43149">
        <w:rPr>
          <w:rFonts w:asciiTheme="majorBidi" w:hAnsiTheme="majorBidi" w:cstheme="majorBidi"/>
          <w:color w:val="000000"/>
          <w:cs/>
        </w:rPr>
        <w:t>บริษัท</w:t>
      </w:r>
      <w:r>
        <w:rPr>
          <w:rFonts w:asciiTheme="majorBidi" w:hAnsiTheme="majorBidi" w:cstheme="majorBidi" w:hint="cs"/>
          <w:color w:val="000000"/>
          <w:cs/>
        </w:rPr>
        <w:t>ไ</w:t>
      </w:r>
      <w:r>
        <w:rPr>
          <w:rFonts w:asciiTheme="majorBidi" w:hAnsiTheme="majorBidi" w:cstheme="majorBidi" w:hint="cs"/>
          <w:cs/>
        </w:rPr>
        <w:t xml:space="preserve">ด้ขายส่วนได้เสียในบริษัท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Pr="00A43149">
        <w:rPr>
          <w:rFonts w:asciiTheme="majorBidi" w:hAnsiTheme="majorBidi" w:cstheme="majorBidi"/>
          <w:color w:val="000000"/>
          <w:cs/>
        </w:rPr>
        <w:t xml:space="preserve"> จำกัด</w:t>
      </w:r>
      <w:r>
        <w:rPr>
          <w:rFonts w:asciiTheme="majorBidi" w:hAnsiTheme="majorBidi" w:cs="Angsana New" w:hint="cs"/>
          <w:color w:val="000000"/>
          <w:cs/>
        </w:rPr>
        <w:t xml:space="preserve"> ซึ่งเป็นบริษัทย่อย ออกไ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ปร้อยละ </w:t>
      </w:r>
      <w:r w:rsidRPr="0053594B">
        <w:rPr>
          <w:rFonts w:asciiTheme="majorBidi" w:hAnsiTheme="majorBidi" w:cstheme="majorBidi"/>
          <w:color w:val="000000"/>
          <w:lang w:val="en-US"/>
        </w:rPr>
        <w:t>100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เป็นจำนวน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53594B">
        <w:rPr>
          <w:rFonts w:asciiTheme="majorBidi" w:hAnsiTheme="majorBidi" w:cstheme="majorBidi"/>
          <w:color w:val="000000"/>
          <w:lang w:val="en-US"/>
        </w:rPr>
        <w:t xml:space="preserve">29.5 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>ล้านบาท</w:t>
      </w:r>
      <w:r>
        <w:rPr>
          <w:rFonts w:asciiTheme="majorBidi" w:hAnsiTheme="majorBidi" w:cstheme="majorBidi" w:hint="cs"/>
          <w:color w:val="000000"/>
          <w:cs/>
          <w:lang w:val="en-US"/>
        </w:rPr>
        <w:t xml:space="preserve"> มีผลให้</w:t>
      </w:r>
      <w:r w:rsidRPr="0053594B">
        <w:rPr>
          <w:rFonts w:asciiTheme="majorBidi" w:hAnsiTheme="majorBidi" w:cstheme="majorBidi"/>
          <w:color w:val="000000"/>
          <w:cs/>
          <w:lang w:val="en-US"/>
        </w:rPr>
        <w:t xml:space="preserve">บริษัท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Pr="0053594B">
        <w:rPr>
          <w:rFonts w:asciiTheme="majorBidi" w:hAnsiTheme="majorBidi" w:cstheme="majorBidi"/>
          <w:color w:val="000000"/>
          <w:cs/>
          <w:lang w:val="en-US"/>
        </w:rPr>
        <w:t xml:space="preserve"> จำกัด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ไม่ได้เป็นบริษัทย่อยอีกต่อไป ณ วันที่จำหน่าย</w:t>
      </w:r>
      <w:r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>มูลค่าตามบัญชีของสินทรัพย์สุทธิของบริษัท ยูเรกา ออโตเมชั่น</w:t>
      </w:r>
      <w:r w:rsidRPr="0053594B">
        <w:rPr>
          <w:rFonts w:asciiTheme="majorBidi" w:hAnsiTheme="majorBidi" w:cstheme="majorBidi"/>
          <w:color w:val="000000"/>
          <w:cs/>
          <w:lang w:val="en-US"/>
        </w:rPr>
        <w:t xml:space="preserve"> จำกัด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ในงบการเงินของกลุ่ม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lastRenderedPageBreak/>
        <w:t>บริษัทมีจำนวน</w:t>
      </w:r>
      <w:r w:rsidR="00DB6729">
        <w:rPr>
          <w:rFonts w:asciiTheme="majorBidi" w:hAnsiTheme="majorBidi" w:cstheme="majorBidi" w:hint="cs"/>
          <w:color w:val="000000"/>
          <w:cs/>
          <w:lang w:val="en-US"/>
        </w:rPr>
        <w:t>เงิน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15.4 ล้านบาท </w:t>
      </w:r>
      <w:r>
        <w:rPr>
          <w:rFonts w:asciiTheme="majorBidi" w:hAnsiTheme="majorBidi" w:cstheme="majorBidi" w:hint="cs"/>
          <w:color w:val="000000"/>
          <w:cs/>
          <w:lang w:val="en-US"/>
        </w:rPr>
        <w:t>แ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>ละกำไรจากการ</w:t>
      </w:r>
      <w:r w:rsidR="00253E04">
        <w:rPr>
          <w:rFonts w:asciiTheme="majorBidi" w:hAnsiTheme="majorBidi" w:cstheme="majorBidi" w:hint="cs"/>
          <w:color w:val="000000"/>
          <w:cs/>
          <w:lang w:val="en-US"/>
        </w:rPr>
        <w:t>จำหน่าย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เงินลงทุนมี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>จำนวน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14.1 ล้านบาท ซึ่งรวมอยู่ในงบกำไรขาดทุนเบ็ดเสร็จ</w:t>
      </w:r>
    </w:p>
    <w:p w:rsidR="00B12E65" w:rsidRDefault="00B12E65" w:rsidP="00B12E6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:rsidR="00B12E65" w:rsidRDefault="00B12E65" w:rsidP="00B12E6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 w:hint="cs"/>
          <w:color w:val="000000"/>
          <w:cs/>
          <w:lang w:val="en-US"/>
        </w:rPr>
        <w:t>นอกจากนี้ กลุ่มบริษัท ไ</w:t>
      </w:r>
      <w:r>
        <w:rPr>
          <w:rFonts w:asciiTheme="majorBidi" w:hAnsiTheme="majorBidi" w:cstheme="majorBidi" w:hint="cs"/>
          <w:cs/>
        </w:rPr>
        <w:t xml:space="preserve">ด้ขายส่วนได้เสียในบริษัท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>
        <w:rPr>
          <w:rFonts w:asciiTheme="majorBidi" w:hAnsiTheme="majorBidi" w:cs="Angsana New" w:hint="cs"/>
          <w:color w:val="000000"/>
          <w:cs/>
        </w:rPr>
        <w:t xml:space="preserve"> ซึ่งเป็นบริษัทย่อย ออกไ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ปร้อยละ </w:t>
      </w:r>
      <w:r w:rsidRPr="0053594B">
        <w:rPr>
          <w:rFonts w:asciiTheme="majorBidi" w:hAnsiTheme="majorBidi" w:cstheme="majorBidi"/>
          <w:color w:val="000000"/>
          <w:lang w:val="en-US"/>
        </w:rPr>
        <w:t>100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เป็นจำนวน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53594B">
        <w:rPr>
          <w:rFonts w:asciiTheme="majorBidi" w:hAnsiTheme="majorBidi" w:cstheme="majorBidi"/>
          <w:color w:val="000000"/>
          <w:lang w:val="en-US"/>
        </w:rPr>
        <w:t>2</w:t>
      </w:r>
      <w:r>
        <w:rPr>
          <w:rFonts w:asciiTheme="majorBidi" w:hAnsiTheme="majorBidi" w:cstheme="majorBidi"/>
          <w:color w:val="000000"/>
          <w:lang w:val="en-US"/>
        </w:rPr>
        <w:t>5</w:t>
      </w:r>
      <w:r w:rsidRPr="0053594B">
        <w:rPr>
          <w:rFonts w:asciiTheme="majorBidi" w:hAnsiTheme="majorBidi" w:cstheme="majorBidi"/>
          <w:color w:val="000000"/>
          <w:lang w:val="en-US"/>
        </w:rPr>
        <w:t xml:space="preserve">.5 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ล้านบาท </w:t>
      </w:r>
      <w:r>
        <w:rPr>
          <w:rFonts w:asciiTheme="majorBidi" w:hAnsiTheme="majorBidi" w:cstheme="majorBidi" w:hint="cs"/>
          <w:color w:val="000000"/>
          <w:cs/>
          <w:lang w:val="en-US"/>
        </w:rPr>
        <w:t>มีผลให้</w:t>
      </w:r>
      <w:r w:rsidRPr="0053594B">
        <w:rPr>
          <w:rFonts w:asciiTheme="majorBidi" w:hAnsiTheme="majorBidi" w:cstheme="majorBidi"/>
          <w:color w:val="000000"/>
          <w:cs/>
          <w:lang w:val="en-US"/>
        </w:rPr>
        <w:t xml:space="preserve">บริษัท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ไม่ได้เป็นบริษัทย่อยอีกต่อไป</w:t>
      </w:r>
      <w:r>
        <w:rPr>
          <w:rFonts w:asciiTheme="majorBidi" w:hAnsiTheme="majorBidi" w:cstheme="majorBidi"/>
          <w:color w:val="000000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cs/>
          <w:lang w:val="en-US"/>
        </w:rPr>
        <w:t>และมีผลให้บริษัท ยูเรกา ดีไซน์ อินโดนีเซีย จำกัด และบริษัท ยูเรกา ดีไซน์ อินเดีย จำกัด ซึ่งเป็นบริษัทย่อยทางอ้อมที่กลุ่มบริษัทถือหุ้นผ่านบริษัท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>
        <w:rPr>
          <w:rFonts w:asciiTheme="majorBidi" w:hAnsiTheme="majorBidi" w:cs="Angsana New" w:hint="cs"/>
          <w:color w:val="000000"/>
          <w:cs/>
        </w:rPr>
        <w:t xml:space="preserve"> มิได้เป็นบริษัทย่อยทางอ้อมของกลุ่มบริษัทด้วย 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ณ วันที่จำหน่ายมูลค่าตามบัญชีของสินทรัพย์สุทธิของบริษัท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ในงบการเงินของกลุ่มบริษัทมีจำนวน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/>
          <w:lang w:val="en-US"/>
        </w:rPr>
        <w:t>23.7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ล้านบาท </w:t>
      </w:r>
      <w:r>
        <w:rPr>
          <w:rFonts w:asciiTheme="majorBidi" w:hAnsiTheme="majorBidi" w:cstheme="majorBidi" w:hint="cs"/>
          <w:color w:val="000000"/>
          <w:cs/>
          <w:lang w:val="en-US"/>
        </w:rPr>
        <w:t>แ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>ละกำไรจากการ</w:t>
      </w:r>
      <w:r w:rsidR="00414EA5">
        <w:rPr>
          <w:rFonts w:asciiTheme="majorBidi" w:hAnsiTheme="majorBidi" w:cstheme="majorBidi" w:hint="cs"/>
          <w:color w:val="000000"/>
          <w:cs/>
          <w:lang w:val="en-US"/>
        </w:rPr>
        <w:t>จำหน่าย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เงินลงทุนมี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>จำนวน</w:t>
      </w:r>
      <w:r w:rsidR="008C6E72">
        <w:rPr>
          <w:rFonts w:asciiTheme="majorBidi" w:hAnsiTheme="majorBidi" w:cstheme="majorBidi" w:hint="cs"/>
          <w:color w:val="000000"/>
          <w:cs/>
          <w:lang w:val="en-US"/>
        </w:rPr>
        <w:t>เงิน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/>
          <w:lang w:val="en-US"/>
        </w:rPr>
        <w:t>1.8</w:t>
      </w:r>
      <w:r w:rsidRPr="0053594B">
        <w:rPr>
          <w:rFonts w:asciiTheme="majorBidi" w:hAnsiTheme="majorBidi" w:cstheme="majorBidi" w:hint="cs"/>
          <w:color w:val="000000"/>
          <w:cs/>
          <w:lang w:val="en-US"/>
        </w:rPr>
        <w:t xml:space="preserve"> ล้านบาท ซึ่งรวมอยู่ในงบกำไรขาดทุนเบ็ดเสร็จ</w:t>
      </w:r>
    </w:p>
    <w:p w:rsidR="005F3346" w:rsidRDefault="005F3346" w:rsidP="00FC7C8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:rsidR="00B12E65" w:rsidRDefault="00B12E65" w:rsidP="005F3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การคืนทุน </w:t>
      </w:r>
    </w:p>
    <w:p w:rsidR="00B12E65" w:rsidRDefault="00B12E65" w:rsidP="005F3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5F3346" w:rsidRDefault="005F3346" w:rsidP="005F3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B7BFB">
        <w:rPr>
          <w:rFonts w:asciiTheme="majorBidi" w:hAnsiTheme="majorBidi" w:hint="cs"/>
          <w:sz w:val="30"/>
          <w:szCs w:val="30"/>
          <w:cs/>
        </w:rPr>
        <w:t>บริษัท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ยูเรกา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เทรดดิ้ง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จำกัด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ซึ่งเป็นบริษัทย่อยทางตรง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cstheme="majorBidi"/>
          <w:sz w:val="30"/>
          <w:szCs w:val="30"/>
        </w:rPr>
        <w:t xml:space="preserve">8 </w:t>
      </w:r>
      <w:r w:rsidRPr="002B7BFB">
        <w:rPr>
          <w:rFonts w:asciiTheme="majorBidi" w:hAnsiTheme="majorBidi" w:hint="cs"/>
          <w:sz w:val="30"/>
          <w:szCs w:val="30"/>
          <w:cs/>
        </w:rPr>
        <w:t>กันยายน</w:t>
      </w:r>
      <w:r w:rsidRPr="002B7BFB">
        <w:rPr>
          <w:rFonts w:asciiTheme="majorBidi" w:hAnsiTheme="majorBidi"/>
          <w:sz w:val="30"/>
          <w:szCs w:val="30"/>
          <w:cs/>
        </w:rPr>
        <w:t xml:space="preserve"> </w:t>
      </w:r>
      <w:r w:rsidRPr="002B7BFB">
        <w:rPr>
          <w:rFonts w:asciiTheme="majorBidi" w:hAnsiTheme="majorBidi" w:cstheme="majorBidi"/>
          <w:sz w:val="30"/>
          <w:szCs w:val="30"/>
        </w:rPr>
        <w:t xml:space="preserve">2560 </w:t>
      </w:r>
      <w:r w:rsidRPr="002B7BFB">
        <w:rPr>
          <w:rFonts w:asciiTheme="majorBidi" w:hAnsiTheme="majorBidi" w:hint="cs"/>
          <w:sz w:val="30"/>
          <w:szCs w:val="30"/>
          <w:cs/>
        </w:rPr>
        <w:t xml:space="preserve">และได้ชำระคืนทุนให้บริษัทเมื่อวันที่ </w:t>
      </w:r>
      <w:r w:rsidRPr="002B7BFB">
        <w:rPr>
          <w:rFonts w:asciiTheme="majorBidi" w:hAnsiTheme="majorBidi"/>
          <w:sz w:val="30"/>
          <w:szCs w:val="30"/>
        </w:rPr>
        <w:t>2</w:t>
      </w:r>
      <w:r w:rsidR="00F25546" w:rsidRPr="002B7BFB">
        <w:rPr>
          <w:rFonts w:asciiTheme="majorBidi" w:hAnsiTheme="majorBidi"/>
          <w:sz w:val="30"/>
          <w:szCs w:val="30"/>
        </w:rPr>
        <w:t>0</w:t>
      </w:r>
      <w:r w:rsidRPr="002B7BFB">
        <w:rPr>
          <w:rFonts w:asciiTheme="majorBidi" w:hAnsiTheme="majorBidi"/>
          <w:sz w:val="30"/>
          <w:szCs w:val="30"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2B7BFB">
        <w:rPr>
          <w:rFonts w:asciiTheme="majorBidi" w:hAnsiTheme="majorBidi"/>
          <w:sz w:val="30"/>
          <w:szCs w:val="30"/>
        </w:rPr>
        <w:t>256</w:t>
      </w:r>
      <w:r w:rsidR="002B7BFB" w:rsidRPr="002B7BFB">
        <w:rPr>
          <w:rFonts w:asciiTheme="majorBidi" w:hAnsiTheme="majorBidi"/>
          <w:sz w:val="30"/>
          <w:szCs w:val="30"/>
        </w:rPr>
        <w:t>2</w:t>
      </w:r>
      <w:r w:rsidRPr="002B7BFB">
        <w:rPr>
          <w:rFonts w:asciiTheme="majorBidi" w:hAnsiTheme="majorBidi"/>
          <w:sz w:val="30"/>
          <w:szCs w:val="30"/>
        </w:rPr>
        <w:t xml:space="preserve"> </w:t>
      </w:r>
      <w:r w:rsidRPr="002B7BFB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2B7BFB">
        <w:rPr>
          <w:rFonts w:asciiTheme="majorBidi" w:hAnsiTheme="majorBidi"/>
          <w:sz w:val="30"/>
          <w:szCs w:val="30"/>
        </w:rPr>
        <w:t xml:space="preserve">0.8 </w:t>
      </w:r>
      <w:r w:rsidRPr="002B7BFB"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เป็นจำนวนเงินทั้งสิ้น </w:t>
      </w:r>
      <w:r w:rsidRPr="002B7BFB">
        <w:rPr>
          <w:rFonts w:asciiTheme="majorBidi" w:hAnsiTheme="majorBidi"/>
          <w:sz w:val="30"/>
          <w:szCs w:val="30"/>
        </w:rPr>
        <w:t xml:space="preserve">1.5 </w:t>
      </w:r>
      <w:r w:rsidRPr="002B7BFB">
        <w:rPr>
          <w:rFonts w:asciiTheme="majorBidi" w:hAnsiTheme="majorBidi" w:hint="cs"/>
          <w:sz w:val="30"/>
          <w:szCs w:val="30"/>
          <w:cs/>
        </w:rPr>
        <w:t>ล้านบา</w:t>
      </w:r>
      <w:r w:rsidRPr="005F3346">
        <w:rPr>
          <w:rFonts w:asciiTheme="majorBidi" w:hAnsiTheme="majorBidi" w:hint="cs"/>
          <w:sz w:val="30"/>
          <w:szCs w:val="30"/>
          <w:cs/>
        </w:rPr>
        <w:t>ท</w:t>
      </w:r>
      <w:r w:rsidRPr="005F3346">
        <w:rPr>
          <w:rFonts w:asciiTheme="majorBidi" w:hAnsiTheme="majorBidi"/>
          <w:sz w:val="30"/>
          <w:szCs w:val="30"/>
        </w:rPr>
        <w:t xml:space="preserve"> </w:t>
      </w:r>
    </w:p>
    <w:p w:rsidR="005F3346" w:rsidRDefault="005F3346" w:rsidP="00FC7C8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:rsidR="009F2918" w:rsidRDefault="009F2918" w:rsidP="009F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101B">
        <w:rPr>
          <w:rFonts w:asciiTheme="majorBidi" w:hAnsiTheme="majorBidi" w:hint="cs"/>
          <w:sz w:val="30"/>
          <w:szCs w:val="30"/>
          <w:cs/>
        </w:rPr>
        <w:t>บริษัท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ยูเรกา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อะโกร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แมชชีนเนอรี่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จำกัด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ซึ่งเป็นบริษัทย่อยทางตรง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8 </w:t>
      </w:r>
      <w:r w:rsidRPr="007D101B">
        <w:rPr>
          <w:rFonts w:asciiTheme="majorBidi" w:hAnsiTheme="majorBidi" w:hint="cs"/>
          <w:sz w:val="30"/>
          <w:szCs w:val="30"/>
          <w:cs/>
        </w:rPr>
        <w:t>กันยายน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hint="cs"/>
          <w:sz w:val="30"/>
          <w:szCs w:val="30"/>
          <w:cs/>
        </w:rPr>
        <w:t xml:space="preserve">และได้ชำระคืนทุนให้บริษัทเมื่อวันที่ </w:t>
      </w:r>
      <w:r>
        <w:rPr>
          <w:rFonts w:asciiTheme="majorBidi" w:hAnsiTheme="majorBidi"/>
          <w:sz w:val="30"/>
          <w:szCs w:val="30"/>
        </w:rPr>
        <w:t xml:space="preserve">21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z w:val="30"/>
          <w:szCs w:val="30"/>
        </w:rPr>
        <w:t xml:space="preserve">2561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 xml:space="preserve">4.1 </w:t>
      </w:r>
      <w:r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/>
          <w:sz w:val="30"/>
          <w:szCs w:val="30"/>
        </w:rPr>
        <w:t xml:space="preserve">3.3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7D101B">
        <w:rPr>
          <w:rFonts w:asciiTheme="majorBidi" w:hAnsiTheme="majorBidi" w:hint="cs"/>
          <w:sz w:val="30"/>
          <w:szCs w:val="30"/>
          <w:cs/>
        </w:rPr>
        <w:t>ทำการชำระบัญชีเสร็จสิ้นกับกรมพัฒนาธุรกิจการค้า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>2561</w:t>
      </w:r>
    </w:p>
    <w:p w:rsidR="009F2918" w:rsidRPr="005D069F" w:rsidRDefault="009F2918" w:rsidP="00FC7C8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:rsidR="009F2918" w:rsidRDefault="009F2918" w:rsidP="009F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101B">
        <w:rPr>
          <w:rFonts w:asciiTheme="majorBidi" w:hAnsiTheme="majorBidi" w:hint="cs"/>
          <w:sz w:val="30"/>
          <w:szCs w:val="30"/>
          <w:cs/>
        </w:rPr>
        <w:t>บริษัท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สยาม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พาร์ทฟีดเดอร์</w:t>
      </w:r>
      <w:r w:rsidRPr="007D101B">
        <w:rPr>
          <w:rFonts w:asciiTheme="majorBidi" w:hAnsiTheme="majorBidi"/>
          <w:sz w:val="30"/>
          <w:szCs w:val="30"/>
          <w:cs/>
        </w:rPr>
        <w:t xml:space="preserve"> (2008) </w:t>
      </w:r>
      <w:r w:rsidRPr="007D101B">
        <w:rPr>
          <w:rFonts w:asciiTheme="majorBidi" w:hAnsiTheme="majorBidi" w:hint="cs"/>
          <w:sz w:val="30"/>
          <w:szCs w:val="30"/>
          <w:cs/>
        </w:rPr>
        <w:t>จำกัด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ซึ่งเป็นบริษัทย่อยทาง</w:t>
      </w:r>
      <w:r>
        <w:rPr>
          <w:rFonts w:asciiTheme="majorBidi" w:hAnsiTheme="majorBidi" w:hint="cs"/>
          <w:sz w:val="30"/>
          <w:szCs w:val="30"/>
          <w:cs/>
        </w:rPr>
        <w:t>อ้อม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8 </w:t>
      </w:r>
      <w:r w:rsidRPr="007D101B">
        <w:rPr>
          <w:rFonts w:asciiTheme="majorBidi" w:hAnsiTheme="majorBidi" w:hint="cs"/>
          <w:sz w:val="30"/>
          <w:szCs w:val="30"/>
          <w:cs/>
        </w:rPr>
        <w:t>กันยายน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hint="cs"/>
          <w:sz w:val="30"/>
          <w:szCs w:val="30"/>
          <w:cs/>
        </w:rPr>
        <w:t xml:space="preserve">และได้ชำระคืนทุนให้บริษัทเมื่อวันที่ </w:t>
      </w:r>
      <w:r>
        <w:rPr>
          <w:rFonts w:asciiTheme="majorBidi" w:hAnsiTheme="majorBidi"/>
          <w:sz w:val="30"/>
          <w:szCs w:val="30"/>
        </w:rPr>
        <w:t xml:space="preserve">21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z w:val="30"/>
          <w:szCs w:val="30"/>
        </w:rPr>
        <w:t xml:space="preserve">2561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 xml:space="preserve">3.8 </w:t>
      </w:r>
      <w:r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/>
          <w:sz w:val="30"/>
          <w:szCs w:val="30"/>
        </w:rPr>
        <w:t xml:space="preserve">0.8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7D101B">
        <w:rPr>
          <w:rFonts w:asciiTheme="majorBidi" w:hAnsiTheme="majorBidi" w:hint="cs"/>
          <w:sz w:val="30"/>
          <w:szCs w:val="30"/>
          <w:cs/>
        </w:rPr>
        <w:t>ทำการชำระบัญชีเสร็จสิ้นกับกรมพัฒนาธุรกิจการค้า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>2561</w:t>
      </w:r>
    </w:p>
    <w:p w:rsidR="009F2918" w:rsidRPr="00FC7C8C" w:rsidRDefault="009F2918" w:rsidP="00FC7C8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F2918" w:rsidRPr="00FC7C8C" w:rsidSect="008A7FBC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pPr w:leftFromText="180" w:rightFromText="180" w:horzAnchor="margin" w:tblpXSpec="center" w:tblpY="2428"/>
        <w:tblW w:w="15300" w:type="dxa"/>
        <w:tblLayout w:type="fixed"/>
        <w:tblLook w:val="01E0" w:firstRow="1" w:lastRow="1" w:firstColumn="1" w:lastColumn="1" w:noHBand="0" w:noVBand="0"/>
      </w:tblPr>
      <w:tblGrid>
        <w:gridCol w:w="2250"/>
        <w:gridCol w:w="2340"/>
        <w:gridCol w:w="720"/>
        <w:gridCol w:w="252"/>
        <w:gridCol w:w="630"/>
        <w:gridCol w:w="990"/>
        <w:gridCol w:w="270"/>
        <w:gridCol w:w="990"/>
        <w:gridCol w:w="270"/>
        <w:gridCol w:w="828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900"/>
      </w:tblGrid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gridSpan w:val="3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8" w:type="dxa"/>
            <w:gridSpan w:val="15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2" w:type="dxa"/>
            <w:gridSpan w:val="3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02" w:type="dxa"/>
            <w:gridSpan w:val="3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C024D8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8" w:type="dxa"/>
            <w:gridSpan w:val="3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83933" w:rsidRPr="00C024D8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</w:t>
            </w:r>
            <w:r w:rsidR="009D0E34" w:rsidRPr="00C024D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52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90" w:type="dxa"/>
          </w:tcPr>
          <w:p w:rsidR="00F83933" w:rsidRPr="00C024D8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F83933" w:rsidRPr="00C024D8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D116C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83933" w:rsidRPr="00C024D8" w:rsidRDefault="00D116C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83933" w:rsidRPr="00C024D8" w:rsidRDefault="002825F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9D0E34" w:rsidRPr="00C024D8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52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F83933" w:rsidRPr="00C024D8" w:rsidRDefault="001D614F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F83933" w:rsidRPr="00C024D8" w:rsidRDefault="001D614F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83933" w:rsidRPr="00C024D8" w:rsidRDefault="001D614F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3933" w:rsidRPr="00C024D8" w:rsidRDefault="001D614F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256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C024D8">
              <w:rPr>
                <w:rFonts w:ascii="Angsana New" w:hAnsi="Angsana New"/>
                <w:sz w:val="26"/>
                <w:szCs w:val="26"/>
              </w:rPr>
              <w:t>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256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C024D8">
              <w:rPr>
                <w:rFonts w:ascii="Angsana New" w:hAnsi="Angsana New"/>
                <w:sz w:val="26"/>
                <w:szCs w:val="26"/>
              </w:rPr>
              <w:t>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256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C024D8">
              <w:rPr>
                <w:rFonts w:ascii="Angsana New" w:hAnsi="Angsana New"/>
                <w:sz w:val="26"/>
                <w:szCs w:val="26"/>
              </w:rPr>
              <w:t>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256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C024D8">
              <w:rPr>
                <w:rFonts w:ascii="Angsana New" w:hAnsi="Angsana New"/>
                <w:sz w:val="26"/>
                <w:szCs w:val="26"/>
              </w:rPr>
              <w:t>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256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C024D8">
              <w:rPr>
                <w:rFonts w:ascii="Angsana New" w:hAnsi="Angsana New"/>
                <w:sz w:val="26"/>
                <w:szCs w:val="26"/>
              </w:rPr>
              <w:t>6</w:t>
            </w:r>
            <w:r w:rsidR="00AC2D64" w:rsidRPr="00C024D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gridSpan w:val="3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024D8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108" w:type="dxa"/>
            <w:gridSpan w:val="15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AC2D64" w:rsidRPr="00C024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024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83933" w:rsidRPr="00C024D8" w:rsidTr="00196807">
        <w:trPr>
          <w:trHeight w:hRule="exact" w:val="288"/>
        </w:trPr>
        <w:tc>
          <w:tcPr>
            <w:tcW w:w="2250" w:type="dxa"/>
          </w:tcPr>
          <w:p w:rsidR="00F83933" w:rsidRPr="00C024D8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</w:t>
            </w:r>
            <w:r w:rsidRPr="00C024D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ย่อยทางตรง</w:t>
            </w:r>
          </w:p>
        </w:tc>
        <w:tc>
          <w:tcPr>
            <w:tcW w:w="234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83933" w:rsidRPr="00C024D8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024D8" w:rsidRPr="00C024D8" w:rsidTr="000B7BE4">
        <w:trPr>
          <w:trHeight w:hRule="exact" w:val="363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 xml:space="preserve">ฟูจิอิ ไอออน เวิร์ค  </w:t>
            </w:r>
          </w:p>
        </w:tc>
        <w:tc>
          <w:tcPr>
            <w:tcW w:w="2340" w:type="dxa"/>
            <w:vAlign w:val="center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236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-103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</w:tr>
      <w:tr w:rsidR="00C024D8" w:rsidRPr="00C024D8" w:rsidTr="00196807">
        <w:trPr>
          <w:trHeight w:hRule="exact" w:val="288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  <w:r w:rsidRPr="00C024D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40" w:type="dxa"/>
            <w:vAlign w:val="center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4D8" w:rsidRPr="00C024D8" w:rsidTr="00196807">
        <w:trPr>
          <w:trHeight w:hRule="exact" w:val="288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และชิ้นส่วน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4D8" w:rsidRPr="00C024D8" w:rsidTr="000B7BE4">
        <w:trPr>
          <w:trHeight w:val="354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บริษัท ยูเรกา ดีไซน์</w:t>
            </w:r>
          </w:p>
        </w:tc>
        <w:tc>
          <w:tcPr>
            <w:tcW w:w="2340" w:type="dxa"/>
            <w:vAlign w:val="center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การลงทุน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-103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(19,712)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26,866</w:t>
            </w:r>
          </w:p>
        </w:tc>
      </w:tr>
      <w:tr w:rsidR="00C024D8" w:rsidRPr="00C024D8" w:rsidTr="00196807">
        <w:trPr>
          <w:trHeight w:hRule="exact" w:val="288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2340" w:type="dxa"/>
            <w:vAlign w:val="center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4D8" w:rsidRPr="00C024D8" w:rsidTr="000B7BE4">
        <w:trPr>
          <w:trHeight w:hRule="exact" w:val="372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บริษัท ยูเรกา ออโตเมชั่น จำกัด</w:t>
            </w:r>
          </w:p>
        </w:tc>
        <w:tc>
          <w:tcPr>
            <w:tcW w:w="234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-103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(15,400)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34,600</w:t>
            </w:r>
          </w:p>
        </w:tc>
      </w:tr>
      <w:tr w:rsidR="00C024D8" w:rsidRPr="00C024D8" w:rsidTr="00196807">
        <w:trPr>
          <w:trHeight w:hRule="exact" w:val="288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739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4D8" w:rsidRPr="00C024D8" w:rsidTr="000B7BE4">
        <w:trPr>
          <w:trHeight w:val="381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บริษัท ยูเรกา เทรดดิ้ง จำกัด</w:t>
            </w:r>
            <w:r w:rsidRPr="00C024D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4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ธุรกิจค้าปลีกและ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-103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C024D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C024D8" w:rsidRPr="00C024D8" w:rsidTr="000B7BE4">
        <w:trPr>
          <w:trHeight w:val="327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4D8" w:rsidRPr="00C024D8" w:rsidTr="000B7BE4">
        <w:trPr>
          <w:trHeight w:val="327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บริษัท บีเอส มายโค</w:t>
            </w:r>
          </w:p>
        </w:tc>
        <w:tc>
          <w:tcPr>
            <w:tcW w:w="234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ผลิตสารกำจัดศัตรูพืชและ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85.65</w:t>
            </w: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46,700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34,999</w:t>
            </w: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34,999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24D8" w:rsidRPr="00C024D8" w:rsidTr="00196807">
        <w:trPr>
          <w:trHeight w:hRule="exact" w:val="288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 xml:space="preserve">   ไบโอเทค จำกัด</w:t>
            </w:r>
          </w:p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ผลิตภัณฑ์เคมีเกษตร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4D8" w:rsidRPr="00C024D8" w:rsidTr="00196807">
        <w:trPr>
          <w:trHeight w:hRule="exact" w:val="372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บริษ</w:t>
            </w:r>
            <w:r w:rsidR="000B7BE4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C024D8">
              <w:rPr>
                <w:rFonts w:ascii="Angsana New" w:hAnsi="Angsana New" w:hint="cs"/>
                <w:sz w:val="26"/>
                <w:szCs w:val="26"/>
                <w:cs/>
              </w:rPr>
              <w:t>ท ยูเรกา ยูยู จำกัด</w:t>
            </w:r>
          </w:p>
        </w:tc>
        <w:tc>
          <w:tcPr>
            <w:tcW w:w="2340" w:type="dxa"/>
          </w:tcPr>
          <w:p w:rsidR="00C024D8" w:rsidRPr="00C024D8" w:rsidRDefault="00280EB0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ผลิตและจำหน่ายน้ำดื่ม น้ำดิบ</w:t>
            </w:r>
          </w:p>
        </w:tc>
        <w:tc>
          <w:tcPr>
            <w:tcW w:w="72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AE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C024D8" w:rsidRPr="00C024D8" w:rsidRDefault="00C024D8" w:rsidP="001968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24D8" w:rsidRPr="00C024D8" w:rsidRDefault="00196807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53" w:right="-3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24D8" w:rsidRPr="00C024D8" w:rsidTr="00196807">
        <w:trPr>
          <w:trHeight w:hRule="exact" w:val="317"/>
        </w:trPr>
        <w:tc>
          <w:tcPr>
            <w:tcW w:w="225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40" w:type="dxa"/>
            <w:vAlign w:val="center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24D8" w:rsidRPr="00C024D8" w:rsidRDefault="00C024D8" w:rsidP="001968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42,855</w:t>
            </w:r>
          </w:p>
        </w:tc>
        <w:tc>
          <w:tcPr>
            <w:tcW w:w="236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D8">
              <w:rPr>
                <w:rFonts w:ascii="Angsana New" w:hAnsi="Angsana New"/>
                <w:b/>
                <w:bCs/>
                <w:sz w:val="26"/>
                <w:szCs w:val="26"/>
              </w:rPr>
              <w:t>99,598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D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D8">
              <w:rPr>
                <w:rFonts w:ascii="Angsana New" w:hAnsi="Angsana New"/>
                <w:b/>
                <w:bCs/>
                <w:sz w:val="26"/>
                <w:szCs w:val="26"/>
              </w:rPr>
              <w:t>(35,112)</w:t>
            </w:r>
          </w:p>
        </w:tc>
        <w:tc>
          <w:tcPr>
            <w:tcW w:w="270" w:type="dxa"/>
            <w:shd w:val="clear" w:color="auto" w:fill="auto"/>
          </w:tcPr>
          <w:p w:rsidR="00C024D8" w:rsidRP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24D8" w:rsidRP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42,855</w:t>
            </w:r>
          </w:p>
        </w:tc>
        <w:tc>
          <w:tcPr>
            <w:tcW w:w="270" w:type="dxa"/>
          </w:tcPr>
          <w:p w:rsidR="00C024D8" w:rsidRP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024D8" w:rsidRPr="00C024D8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4D8">
              <w:rPr>
                <w:rFonts w:ascii="Angsana New" w:hAnsi="Angsana New"/>
                <w:b/>
                <w:bCs/>
                <w:sz w:val="26"/>
                <w:szCs w:val="26"/>
              </w:rPr>
              <w:t>64,486</w:t>
            </w:r>
          </w:p>
        </w:tc>
      </w:tr>
    </w:tbl>
    <w:p w:rsidR="00D92DCC" w:rsidRDefault="00D92DCC" w:rsidP="00D92DCC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>เงินลงทุ</w:t>
      </w:r>
      <w:r w:rsidR="009D0E34">
        <w:rPr>
          <w:rFonts w:ascii="Angsana New" w:hAnsi="Angsana New"/>
          <w:sz w:val="30"/>
          <w:szCs w:val="30"/>
          <w:cs/>
          <w:lang w:bidi="th-TH"/>
        </w:rPr>
        <w:t xml:space="preserve">นในบริษัทย่อย ณ วันที่ </w:t>
      </w:r>
      <w:r w:rsidR="00894070">
        <w:rPr>
          <w:rFonts w:ascii="Angsana New" w:hAnsi="Angsana New"/>
          <w:sz w:val="30"/>
          <w:szCs w:val="30"/>
          <w:cs/>
          <w:lang w:bidi="th-TH"/>
        </w:rPr>
        <w:t>3</w:t>
      </w:r>
      <w:r w:rsidR="00894070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894070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894070"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AC2D64">
        <w:rPr>
          <w:rFonts w:ascii="Angsana New" w:hAnsi="Angsana New"/>
          <w:sz w:val="30"/>
          <w:szCs w:val="30"/>
          <w:lang w:bidi="th-TH"/>
        </w:rPr>
        <w:t>2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AC2D64">
        <w:rPr>
          <w:rFonts w:ascii="Angsana New" w:hAnsi="Angsana New"/>
          <w:sz w:val="30"/>
          <w:szCs w:val="30"/>
          <w:lang w:bidi="th-TH"/>
        </w:rPr>
        <w:t>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D92DCC" w:rsidRPr="001C7355" w:rsidRDefault="00D92DCC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5B611D" w:rsidRDefault="005B611D" w:rsidP="005B611D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43600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943600">
        <w:rPr>
          <w:rFonts w:ascii="Angsana New" w:hAnsi="Angsana New" w:hint="cs"/>
          <w:sz w:val="30"/>
          <w:szCs w:val="30"/>
          <w:cs/>
          <w:lang w:bidi="th-TH"/>
        </w:rPr>
        <w:t>ทั้งหมดดำเนินธุรกิจในประเทศไทย ยกเว้นบริษัท ยูเรกา ดีไซน์ อินเตอร์เนชั่นแนล จำกัด ซึ่งดำเนินธุรกิจในประเทศสิงคโปร์</w:t>
      </w:r>
    </w:p>
    <w:p w:rsidR="00AE50E3" w:rsidRDefault="00AE50E3" w:rsidP="001705E0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C024D8" w:rsidRDefault="00C024D8" w:rsidP="001705E0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F83933" w:rsidRPr="00C871D2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รายละเอียดบริษัทย่อยทางอ้อมของบริษัท ณ วันที่ </w:t>
      </w:r>
      <w:r w:rsidR="00894070">
        <w:rPr>
          <w:rFonts w:ascii="Angsana New" w:hAnsi="Angsana New"/>
          <w:sz w:val="30"/>
          <w:szCs w:val="30"/>
          <w:cs/>
          <w:lang w:bidi="th-TH"/>
        </w:rPr>
        <w:t>3</w:t>
      </w:r>
      <w:r w:rsidR="00894070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894070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894070"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rtl/>
          <w:cs/>
        </w:rPr>
        <w:t>25</w:t>
      </w:r>
      <w:r>
        <w:rPr>
          <w:rFonts w:ascii="Angsana New" w:hAnsi="Angsana New" w:hint="cs"/>
          <w:sz w:val="30"/>
          <w:szCs w:val="30"/>
          <w:rtl/>
        </w:rPr>
        <w:t>6</w:t>
      </w:r>
      <w:r w:rsidR="00AC2D64">
        <w:rPr>
          <w:rFonts w:ascii="Angsana New" w:hAnsi="Angsana New" w:hint="cs"/>
          <w:sz w:val="30"/>
          <w:szCs w:val="30"/>
          <w:rtl/>
        </w:rPr>
        <w:t>2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z w:val="30"/>
          <w:szCs w:val="30"/>
          <w:lang w:bidi="th-TH"/>
        </w:rPr>
        <w:t>256</w:t>
      </w:r>
      <w:r w:rsidR="00AC2D64">
        <w:rPr>
          <w:rFonts w:ascii="Angsana New" w:hAnsi="Angsana New"/>
          <w:sz w:val="30"/>
          <w:szCs w:val="30"/>
          <w:lang w:bidi="th-TH"/>
        </w:rPr>
        <w:t>1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  <w:lang w:bidi="ar-SA"/>
        </w:rPr>
      </w:pPr>
    </w:p>
    <w:tbl>
      <w:tblPr>
        <w:tblW w:w="15552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1782"/>
        <w:gridCol w:w="1620"/>
        <w:gridCol w:w="1080"/>
        <w:gridCol w:w="720"/>
        <w:gridCol w:w="270"/>
        <w:gridCol w:w="72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810"/>
        <w:gridCol w:w="270"/>
        <w:gridCol w:w="900"/>
      </w:tblGrid>
      <w:tr w:rsidR="00F83933" w:rsidRPr="005F5745" w:rsidTr="00196807">
        <w:tc>
          <w:tcPr>
            <w:tcW w:w="1782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5F5745" w:rsidTr="00196807">
        <w:trPr>
          <w:trHeight w:val="245"/>
        </w:trPr>
        <w:tc>
          <w:tcPr>
            <w:tcW w:w="1782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C765C7" w:rsidRPr="005F5745" w:rsidTr="00196807">
        <w:tc>
          <w:tcPr>
            <w:tcW w:w="1782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0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765C7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765C7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765C7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C765C7" w:rsidRPr="005F5745" w:rsidRDefault="00C765C7" w:rsidP="00C765C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765C7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C765C7" w:rsidRPr="005F5745" w:rsidRDefault="00C765C7" w:rsidP="00C7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3933" w:rsidRPr="005F5745" w:rsidTr="00196807">
        <w:tc>
          <w:tcPr>
            <w:tcW w:w="1782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3933" w:rsidRPr="005F5745" w:rsidTr="00196807">
        <w:tc>
          <w:tcPr>
            <w:tcW w:w="1782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360" w:type="dxa"/>
            <w:gridSpan w:val="15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C2D6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83933" w:rsidRPr="005F5745" w:rsidTr="00196807">
        <w:tc>
          <w:tcPr>
            <w:tcW w:w="1782" w:type="dxa"/>
          </w:tcPr>
          <w:p w:rsidR="00F83933" w:rsidRPr="00DE3A29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DE3A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6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100A4" w:rsidRPr="004E5D19" w:rsidTr="00196807">
        <w:tc>
          <w:tcPr>
            <w:tcW w:w="1782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 xml:space="preserve">ยูเรกา ดีไซน์ 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20" w:type="dxa"/>
          </w:tcPr>
          <w:p w:rsidR="00B100A4" w:rsidRPr="00DE3A29" w:rsidRDefault="00C024D8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:rsidR="00B100A4" w:rsidRPr="00DE3A29" w:rsidRDefault="00C024D8" w:rsidP="00C024D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20,903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20,807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(16,021)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:rsidR="00B100A4" w:rsidRPr="00DE3A29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4,786</w:t>
            </w:r>
          </w:p>
        </w:tc>
      </w:tr>
      <w:tr w:rsidR="00B100A4" w:rsidRPr="005F5745" w:rsidTr="00196807">
        <w:tc>
          <w:tcPr>
            <w:tcW w:w="1782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B100A4" w:rsidRPr="00DE3A29" w:rsidRDefault="00B100A4" w:rsidP="00C024D8">
            <w:pPr>
              <w:pStyle w:val="acctfourfigures"/>
              <w:tabs>
                <w:tab w:val="clear" w:pos="765"/>
                <w:tab w:val="decimal" w:pos="432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B100A4" w:rsidRPr="00DE3A29" w:rsidRDefault="00B100A4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00A4" w:rsidRPr="005F5745" w:rsidTr="00196807">
        <w:tc>
          <w:tcPr>
            <w:tcW w:w="1782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>บริษัท ยูเรกา ดีไซน์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20" w:type="dxa"/>
          </w:tcPr>
          <w:p w:rsidR="00B100A4" w:rsidRPr="00DE3A29" w:rsidRDefault="00C024D8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B100A4" w:rsidRPr="00DE3A29" w:rsidRDefault="00C024D8" w:rsidP="00C024D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19,607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B100A4" w:rsidRPr="00DE3A29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19,607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(3,692)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:rsidR="00B100A4" w:rsidRPr="00DE3A29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15,915</w:t>
            </w:r>
          </w:p>
        </w:tc>
      </w:tr>
      <w:tr w:rsidR="00B100A4" w:rsidRPr="005F5745" w:rsidTr="00196807">
        <w:tc>
          <w:tcPr>
            <w:tcW w:w="1782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00A4" w:rsidRPr="007A53F6" w:rsidTr="00196807">
        <w:tc>
          <w:tcPr>
            <w:tcW w:w="1782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40,414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(19,713)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C024D8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19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20,701</w:t>
            </w:r>
          </w:p>
        </w:tc>
      </w:tr>
    </w:tbl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DE3A29" w:rsidRPr="000B4CB7" w:rsidRDefault="00DE3A29" w:rsidP="00DE3A29">
      <w:pPr>
        <w:pStyle w:val="block"/>
        <w:spacing w:after="16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ฟูจิอิ ไอออน เวิร์ค (ประเทศไทย) จำกัด </w:t>
      </w:r>
      <w:r w:rsidR="00AC21AD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บริษัท ยูเรกา เทรดดิ้ง จำกัด</w:t>
      </w:r>
      <w:r w:rsidR="00AC21A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C21AD" w:rsidRPr="000B4CB7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ซึ่งเป็นบริษัทย่อยทางตรง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ได้จดทะเบียนเลิกบริษัทต่อกรมพัฒนาธุรกิจการค้า กระทรวงพาณิชย์เมื่อวันที่ </w:t>
      </w:r>
      <w:r w:rsidRPr="000B4CB7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0B4CB7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DE3A29" w:rsidRPr="0059270E" w:rsidRDefault="00DE3A29" w:rsidP="00DE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DE3A29" w:rsidRPr="0059270E" w:rsidSect="008A7FBC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F83933" w:rsidRDefault="00591AB5" w:rsidP="00A834D5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8</w:t>
      </w:r>
      <w:r w:rsidR="00F8393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F83933"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 w:rsidR="00F83933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:rsidR="00E44627" w:rsidRDefault="00E44627" w:rsidP="00E44627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E44627" w:rsidRPr="00384C7A" w:rsidTr="00E44627">
        <w:tc>
          <w:tcPr>
            <w:tcW w:w="3960" w:type="dxa"/>
          </w:tcPr>
          <w:p w:rsidR="00E44627" w:rsidRPr="00384C7A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44627" w:rsidRPr="00384C7A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E44627" w:rsidRPr="00384C7A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44627" w:rsidRPr="00384C7A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627" w:rsidRPr="00384C7A" w:rsidTr="00E44627">
        <w:tc>
          <w:tcPr>
            <w:tcW w:w="3960" w:type="dxa"/>
          </w:tcPr>
          <w:p w:rsidR="00E44627" w:rsidRPr="00D116C4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4627" w:rsidRPr="00BF2202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44627" w:rsidRPr="00384C7A" w:rsidTr="00E44627">
        <w:tc>
          <w:tcPr>
            <w:tcW w:w="3960" w:type="dxa"/>
          </w:tcPr>
          <w:p w:rsidR="00E44627" w:rsidRPr="00384C7A" w:rsidRDefault="00E44627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E44627" w:rsidRPr="002148F1" w:rsidRDefault="00E44627" w:rsidP="00A27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024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24D8" w:rsidRPr="00384C7A" w:rsidTr="00E44627">
        <w:tc>
          <w:tcPr>
            <w:tcW w:w="3960" w:type="dxa"/>
          </w:tcPr>
          <w:p w:rsidR="00C024D8" w:rsidRPr="00384C7A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C024D8" w:rsidRPr="003B3956" w:rsidRDefault="00D76213" w:rsidP="00D7621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270" w:type="dxa"/>
          </w:tcPr>
          <w:p w:rsid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24D8" w:rsidRPr="00D76213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1,73</w:t>
            </w:r>
            <w:r w:rsidR="00D7621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C024D8" w:rsidRPr="003233D7" w:rsidRDefault="00C024D8" w:rsidP="00C024D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24D8" w:rsidRPr="003B3956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024D8" w:rsidRPr="003D4F43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24D8" w:rsidRPr="003B3956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4D8" w:rsidRPr="00384C7A" w:rsidTr="00D76213">
        <w:tc>
          <w:tcPr>
            <w:tcW w:w="3960" w:type="dxa"/>
          </w:tcPr>
          <w:p w:rsidR="00C024D8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</w:tcPr>
          <w:p w:rsidR="00C024D8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24D8" w:rsidRPr="003D4F43" w:rsidRDefault="00D76213" w:rsidP="00D7621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:rsidR="00C024D8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(267)</w:t>
            </w:r>
          </w:p>
        </w:tc>
        <w:tc>
          <w:tcPr>
            <w:tcW w:w="270" w:type="dxa"/>
          </w:tcPr>
          <w:p w:rsidR="00C024D8" w:rsidRPr="003D4F43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24D8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24D8" w:rsidRPr="003D4F43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024D8" w:rsidRPr="003D4F43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24D8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24D8" w:rsidRPr="003D4F43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213" w:rsidRPr="00384C7A" w:rsidTr="002E77EB">
        <w:tc>
          <w:tcPr>
            <w:tcW w:w="3960" w:type="dxa"/>
          </w:tcPr>
          <w:p w:rsidR="00D76213" w:rsidRDefault="00D76213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6213" w:rsidRPr="00D76213" w:rsidRDefault="00D76213" w:rsidP="00D7621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(1,411)</w:t>
            </w:r>
          </w:p>
        </w:tc>
        <w:tc>
          <w:tcPr>
            <w:tcW w:w="270" w:type="dxa"/>
          </w:tcPr>
          <w:p w:rsidR="00D76213" w:rsidRDefault="00D76213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76213" w:rsidRPr="00D76213" w:rsidRDefault="00D76213" w:rsidP="00D7621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76213" w:rsidRPr="003D4F43" w:rsidRDefault="00D76213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6213" w:rsidRDefault="00D76213" w:rsidP="00D7621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6213" w:rsidRPr="003D4F43" w:rsidRDefault="00D76213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6213" w:rsidRDefault="00D76213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4D8" w:rsidRPr="005D3307" w:rsidTr="00E44627">
        <w:tc>
          <w:tcPr>
            <w:tcW w:w="3960" w:type="dxa"/>
          </w:tcPr>
          <w:p w:rsidR="00C024D8" w:rsidRPr="005D3307" w:rsidRDefault="00C024D8" w:rsidP="00C0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817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024D8" w:rsidRPr="00CC4DE6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024D8" w:rsidRPr="003B3956" w:rsidRDefault="00C024D8" w:rsidP="00C024D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024D8" w:rsidRDefault="00C024D8" w:rsidP="00C024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1,46</w:t>
            </w:r>
            <w:r w:rsidR="00D762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024D8" w:rsidRPr="00CC4DE6" w:rsidRDefault="00C024D8" w:rsidP="00C024D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24D8" w:rsidRPr="00CC4DE6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024D8" w:rsidRPr="005A0E21" w:rsidRDefault="00C024D8" w:rsidP="00C024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24D8" w:rsidRPr="00CC4DE6" w:rsidRDefault="00C024D8" w:rsidP="00C024D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B6702C" w:rsidRDefault="00B6702C" w:rsidP="00805774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CB5158" w:rsidRPr="00B6702C" w:rsidRDefault="00B6702C" w:rsidP="00B6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CB5158" w:rsidRPr="00B6702C" w:rsidSect="008A7FBC"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D116C4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6B5DAE">
        <w:rPr>
          <w:rFonts w:ascii="Angsana New" w:hAnsi="Angsana New"/>
          <w:sz w:val="30"/>
          <w:szCs w:val="30"/>
          <w:cs/>
          <w:lang w:bidi="th-TH"/>
        </w:rPr>
        <w:t>3</w:t>
      </w:r>
      <w:r w:rsidR="006B5DAE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6B5DAE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</w:t>
      </w:r>
      <w:r w:rsidR="00AC2D64">
        <w:rPr>
          <w:rFonts w:ascii="Angsana New" w:hAnsi="Angsana New"/>
          <w:sz w:val="30"/>
          <w:szCs w:val="30"/>
          <w:lang w:val="en-US" w:bidi="th-TH"/>
        </w:rPr>
        <w:t>2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AC2D64">
        <w:rPr>
          <w:rFonts w:ascii="Angsana New" w:hAnsi="Angsana New"/>
          <w:sz w:val="30"/>
          <w:szCs w:val="30"/>
          <w:lang w:bidi="th-TH"/>
        </w:rPr>
        <w:t>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F83933" w:rsidRPr="00E65445" w:rsidTr="00E21D6A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83933" w:rsidRPr="00E65445" w:rsidTr="00E21D6A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F83933" w:rsidRPr="00E65445" w:rsidTr="00E21D6A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E21D6A" w:rsidRPr="00E65445" w:rsidTr="00E21D6A">
        <w:trPr>
          <w:trHeight w:hRule="exact" w:val="346"/>
        </w:trPr>
        <w:tc>
          <w:tcPr>
            <w:tcW w:w="1242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21D6A" w:rsidRPr="00E65445" w:rsidTr="00E21D6A">
        <w:trPr>
          <w:trHeight w:hRule="exact" w:val="346"/>
        </w:trPr>
        <w:tc>
          <w:tcPr>
            <w:tcW w:w="1242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1D6A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21D6A" w:rsidRPr="00E65445" w:rsidRDefault="00E21D6A" w:rsidP="00E21D6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1D6A" w:rsidRPr="00E65445" w:rsidRDefault="00E21D6A" w:rsidP="00E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933" w:rsidRPr="00E65445" w:rsidTr="00E21D6A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3933" w:rsidRPr="00E65445" w:rsidTr="00E21D6A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379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3933" w:rsidRPr="00E65445" w:rsidTr="00E21D6A">
        <w:trPr>
          <w:trHeight w:hRule="exact" w:val="405"/>
        </w:trPr>
        <w:tc>
          <w:tcPr>
            <w:tcW w:w="1242" w:type="dxa"/>
          </w:tcPr>
          <w:p w:rsidR="00F83933" w:rsidRPr="00902038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ยูเรกายูเอ็มไอ</w:t>
            </w: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F83933" w:rsidRPr="00902038" w:rsidRDefault="00905CDE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:rsidR="00F83933" w:rsidRPr="00212F9D" w:rsidRDefault="00905CDE" w:rsidP="00905CDE">
            <w:pPr>
              <w:pStyle w:val="acctfourfigures"/>
              <w:tabs>
                <w:tab w:val="clear" w:pos="765"/>
                <w:tab w:val="left" w:pos="810"/>
              </w:tabs>
              <w:spacing w:line="240" w:lineRule="auto"/>
              <w:ind w:right="140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</w:t>
            </w:r>
            <w:r w:rsidRPr="00905C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905CDE" w:rsidP="00905CDE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644F57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1A7AA4" w:rsidRDefault="00905CDE" w:rsidP="00905CDE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3933" w:rsidRPr="00E65445" w:rsidRDefault="00644F57" w:rsidP="00DE3A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1,464</w:t>
            </w:r>
          </w:p>
        </w:tc>
      </w:tr>
      <w:tr w:rsidR="00F83933" w:rsidRPr="00E65445" w:rsidTr="00E21D6A">
        <w:trPr>
          <w:trHeight w:hRule="exact" w:val="2025"/>
        </w:trPr>
        <w:tc>
          <w:tcPr>
            <w:tcW w:w="1242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D7855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913E33" w:rsidRPr="00E07D86" w:rsidRDefault="001C05F9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913E33" w:rsidRPr="00E07D86" w:rsidSect="008A7FBC">
          <w:headerReference w:type="even" r:id="rId17"/>
          <w:headerReference w:type="default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กายูเอ็ม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ยูเรกายูเอ็มไอ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กลุ่มบริษัทจึงจัดประเภทส่วนได้เสียในยูเรกาเอ็มเอไอเป็นการร่วมค้า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ภายใต้สัญญาก่อตั้งยูเรกายูเอ็มไอ</w:t>
      </w:r>
    </w:p>
    <w:p w:rsidR="000C6EEE" w:rsidRPr="00283571" w:rsidRDefault="00591AB5" w:rsidP="00083E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>
        <w:rPr>
          <w:rFonts w:ascii="Angsana New" w:hAnsi="Angsana New"/>
          <w:b/>
          <w:sz w:val="30"/>
          <w:szCs w:val="30"/>
          <w:lang w:eastAsia="ja-JP"/>
        </w:rPr>
        <w:lastRenderedPageBreak/>
        <w:t>9</w:t>
      </w:r>
      <w:r w:rsidR="00083EE6">
        <w:rPr>
          <w:rFonts w:ascii="Angsana New" w:hAnsi="Angsana New"/>
          <w:b/>
          <w:sz w:val="30"/>
          <w:szCs w:val="30"/>
          <w:lang w:eastAsia="ja-JP"/>
        </w:rPr>
        <w:tab/>
      </w:r>
      <w:r w:rsidR="000C6EEE" w:rsidRPr="009E6DA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1455AA" w:rsidRPr="00616027" w:rsidRDefault="001455AA" w:rsidP="001455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  <w:lang w:eastAsia="ja-JP"/>
        </w:rPr>
      </w:pPr>
    </w:p>
    <w:p w:rsidR="001455AA" w:rsidRPr="007426E0" w:rsidRDefault="001455AA" w:rsidP="001455A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อาคารและอุปกรณ์ระหว่างงวดเก้า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>
        <w:rPr>
          <w:rFonts w:ascii="Angsana New" w:hAnsi="Angsana New"/>
          <w:bCs/>
          <w:sz w:val="30"/>
          <w:szCs w:val="30"/>
          <w:lang w:val="en-US" w:eastAsia="ja-JP" w:bidi="th-TH"/>
        </w:rPr>
        <w:t>0</w:t>
      </w:r>
      <w:r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 w:rsidRPr="00E817F9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กันยายน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</w:t>
      </w:r>
      <w:r w:rsidRPr="001455AA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2</w:t>
      </w:r>
      <w:r w:rsidRPr="00A41985">
        <w:rPr>
          <w:rFonts w:ascii="Angsana New" w:hAnsi="Angsana New"/>
          <w:bCs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>
        <w:rPr>
          <w:rFonts w:ascii="Angsana New" w:hAnsi="Angsana New"/>
          <w:bCs/>
          <w:sz w:val="30"/>
          <w:szCs w:val="30"/>
          <w:lang w:val="en-US" w:eastAsia="ja-JP" w:bidi="th-TH"/>
        </w:rPr>
        <w:t>6</w:t>
      </w:r>
      <w:r w:rsidRPr="001455AA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1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br/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มีดังนี้ </w:t>
      </w:r>
    </w:p>
    <w:p w:rsidR="001455AA" w:rsidRPr="00616027" w:rsidRDefault="001455AA" w:rsidP="001455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46"/>
        <w:gridCol w:w="270"/>
        <w:gridCol w:w="1196"/>
        <w:gridCol w:w="271"/>
        <w:gridCol w:w="1082"/>
        <w:gridCol w:w="331"/>
        <w:gridCol w:w="1187"/>
      </w:tblGrid>
      <w:tr w:rsidR="001455AA" w:rsidRPr="00AF4B60" w:rsidTr="001455AA">
        <w:trPr>
          <w:tblHeader/>
        </w:trPr>
        <w:tc>
          <w:tcPr>
            <w:tcW w:w="2071" w:type="pct"/>
          </w:tcPr>
          <w:p w:rsidR="001455AA" w:rsidRPr="007E63AD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9" w:type="pct"/>
            <w:gridSpan w:val="7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455AA" w:rsidRPr="00AF4B60" w:rsidTr="001455AA">
        <w:trPr>
          <w:trHeight w:val="317"/>
          <w:tblHeader/>
        </w:trPr>
        <w:tc>
          <w:tcPr>
            <w:tcW w:w="2071" w:type="pct"/>
          </w:tcPr>
          <w:p w:rsidR="001455AA" w:rsidRPr="00D116C4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5" w:type="pct"/>
            <w:gridSpan w:val="3"/>
          </w:tcPr>
          <w:p w:rsidR="001455AA" w:rsidRPr="0049145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45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455AA" w:rsidRPr="00AF4B60" w:rsidTr="001455AA">
        <w:trPr>
          <w:trHeight w:val="1109"/>
          <w:tblHeader/>
        </w:trPr>
        <w:tc>
          <w:tcPr>
            <w:tcW w:w="2071" w:type="pct"/>
          </w:tcPr>
          <w:p w:rsidR="001455AA" w:rsidRPr="00AF4B60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455AA" w:rsidRPr="00AF4B60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455AA" w:rsidRPr="00AF4B60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1455AA" w:rsidRPr="00AF4B60" w:rsidTr="001455AA">
        <w:trPr>
          <w:tblHeader/>
        </w:trPr>
        <w:tc>
          <w:tcPr>
            <w:tcW w:w="2071" w:type="pct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:rsidR="001455AA" w:rsidRPr="00AF4B60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905CD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F4B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A5EED" w:rsidRPr="00AF4B60" w:rsidTr="001455AA">
        <w:trPr>
          <w:tblHeader/>
        </w:trPr>
        <w:tc>
          <w:tcPr>
            <w:tcW w:w="2071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2" w:type="pct"/>
            <w:shd w:val="clear" w:color="auto" w:fill="auto"/>
          </w:tcPr>
          <w:p w:rsidR="00AA5EED" w:rsidRPr="003974BE" w:rsidRDefault="00EB7539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44" w:type="pct"/>
            <w:shd w:val="clear" w:color="auto" w:fill="auto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A5EED" w:rsidRPr="003974BE" w:rsidRDefault="00A04032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319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77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5EED" w:rsidRPr="00AF4B60" w:rsidTr="001455AA">
        <w:trPr>
          <w:tblHeader/>
        </w:trPr>
        <w:tc>
          <w:tcPr>
            <w:tcW w:w="2071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2" w:type="pct"/>
            <w:shd w:val="clear" w:color="auto" w:fill="auto"/>
          </w:tcPr>
          <w:p w:rsidR="00AA5EED" w:rsidRPr="003974BE" w:rsidRDefault="00EB7539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1,849</w:t>
            </w:r>
          </w:p>
        </w:tc>
        <w:tc>
          <w:tcPr>
            <w:tcW w:w="144" w:type="pct"/>
            <w:shd w:val="clear" w:color="auto" w:fill="auto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A5EED" w:rsidRPr="003974BE" w:rsidRDefault="00A04032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2,22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7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AA5EED" w:rsidRPr="00AF4B60" w:rsidTr="001455AA">
        <w:trPr>
          <w:tblHeader/>
        </w:trPr>
        <w:tc>
          <w:tcPr>
            <w:tcW w:w="2071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2" w:type="pct"/>
            <w:shd w:val="clear" w:color="auto" w:fill="auto"/>
          </w:tcPr>
          <w:p w:rsidR="00AA5EED" w:rsidRPr="003974BE" w:rsidRDefault="00A04032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B7539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4" w:type="pct"/>
            <w:shd w:val="clear" w:color="auto" w:fill="auto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A5EED" w:rsidRPr="003974BE" w:rsidRDefault="00A04032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177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1,20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A5EED" w:rsidRPr="00AF4B60" w:rsidTr="001455AA">
        <w:trPr>
          <w:tblHeader/>
        </w:trPr>
        <w:tc>
          <w:tcPr>
            <w:tcW w:w="2071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2" w:type="pct"/>
            <w:shd w:val="clear" w:color="auto" w:fill="auto"/>
          </w:tcPr>
          <w:p w:rsidR="00AA5EED" w:rsidRPr="003974BE" w:rsidRDefault="00A04032" w:rsidP="00A0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A5EED" w:rsidRPr="003974BE" w:rsidRDefault="00A04032" w:rsidP="00A0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177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EED" w:rsidRPr="00AF4B60" w:rsidTr="001455AA">
        <w:trPr>
          <w:tblHeader/>
        </w:trPr>
        <w:tc>
          <w:tcPr>
            <w:tcW w:w="2071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12" w:type="pct"/>
            <w:shd w:val="clear" w:color="auto" w:fill="auto"/>
          </w:tcPr>
          <w:p w:rsidR="00AA5EED" w:rsidRPr="003974BE" w:rsidRDefault="00A04032" w:rsidP="00A0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A5EED" w:rsidRPr="003974BE" w:rsidRDefault="00A04032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77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EED" w:rsidRPr="00272D23" w:rsidTr="001455AA">
        <w:trPr>
          <w:tblHeader/>
        </w:trPr>
        <w:tc>
          <w:tcPr>
            <w:tcW w:w="2071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EED" w:rsidRPr="003974BE" w:rsidRDefault="00EB7539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4,141</w:t>
            </w:r>
          </w:p>
        </w:tc>
        <w:tc>
          <w:tcPr>
            <w:tcW w:w="144" w:type="pct"/>
            <w:shd w:val="clear" w:color="auto" w:fill="auto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EED" w:rsidRPr="003974BE" w:rsidRDefault="00A04032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33192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AA5EED" w:rsidRPr="00AF4B60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4BE">
              <w:rPr>
                <w:rFonts w:ascii="Angsana New" w:hAnsi="Angsana New"/>
                <w:b/>
                <w:bCs/>
                <w:sz w:val="30"/>
                <w:szCs w:val="30"/>
              </w:rPr>
              <w:t>8,033</w:t>
            </w:r>
          </w:p>
        </w:tc>
        <w:tc>
          <w:tcPr>
            <w:tcW w:w="177" w:type="pct"/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A5EED" w:rsidRPr="003974BE" w:rsidRDefault="00AA5EED" w:rsidP="00AA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4BE">
              <w:rPr>
                <w:rFonts w:ascii="Angsana New" w:hAnsi="Angsana New"/>
                <w:b/>
                <w:bCs/>
                <w:sz w:val="30"/>
                <w:szCs w:val="30"/>
              </w:rPr>
              <w:t>2,159</w:t>
            </w:r>
          </w:p>
        </w:tc>
      </w:tr>
    </w:tbl>
    <w:p w:rsidR="001455AA" w:rsidRPr="00DB0146" w:rsidRDefault="001455AA" w:rsidP="001455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1"/>
        <w:gridCol w:w="1171"/>
        <w:gridCol w:w="271"/>
        <w:gridCol w:w="1080"/>
        <w:gridCol w:w="357"/>
        <w:gridCol w:w="1170"/>
      </w:tblGrid>
      <w:tr w:rsidR="001455AA" w:rsidRPr="00651978" w:rsidTr="001455AA">
        <w:trPr>
          <w:tblHeader/>
        </w:trPr>
        <w:tc>
          <w:tcPr>
            <w:tcW w:w="2062" w:type="pct"/>
          </w:tcPr>
          <w:p w:rsidR="001455AA" w:rsidRPr="007E63AD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8" w:type="pct"/>
            <w:gridSpan w:val="7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55AA" w:rsidRPr="00651978" w:rsidTr="001455AA">
        <w:trPr>
          <w:tblHeader/>
        </w:trPr>
        <w:tc>
          <w:tcPr>
            <w:tcW w:w="2062" w:type="pct"/>
          </w:tcPr>
          <w:p w:rsidR="001455AA" w:rsidRPr="00F8117C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8" w:type="pct"/>
            <w:gridSpan w:val="3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45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455AA" w:rsidRPr="00651978" w:rsidTr="001455AA">
        <w:trPr>
          <w:trHeight w:val="1109"/>
          <w:tblHeader/>
        </w:trPr>
        <w:tc>
          <w:tcPr>
            <w:tcW w:w="2062" w:type="pct"/>
          </w:tcPr>
          <w:p w:rsidR="001455AA" w:rsidRPr="00651978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455AA" w:rsidRPr="00651978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455AA" w:rsidRPr="00651978" w:rsidRDefault="001455AA" w:rsidP="00A2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1455AA" w:rsidRPr="00651978" w:rsidTr="001455AA">
        <w:trPr>
          <w:tblHeader/>
        </w:trPr>
        <w:tc>
          <w:tcPr>
            <w:tcW w:w="2062" w:type="pct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pct"/>
            <w:gridSpan w:val="7"/>
          </w:tcPr>
          <w:p w:rsidR="001455AA" w:rsidRPr="00651978" w:rsidRDefault="001455AA" w:rsidP="00A2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905CD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5746A" w:rsidRPr="00651978" w:rsidTr="001455AA">
        <w:trPr>
          <w:trHeight w:val="254"/>
          <w:tblHeader/>
        </w:trPr>
        <w:tc>
          <w:tcPr>
            <w:tcW w:w="2062" w:type="pct"/>
          </w:tcPr>
          <w:p w:rsidR="0095746A" w:rsidRPr="00E817F9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6" w:type="pct"/>
          </w:tcPr>
          <w:p w:rsidR="0095746A" w:rsidRPr="00AF4B60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5746A" w:rsidRPr="003974BE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5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5746A" w:rsidRPr="00AF4B60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1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5746A" w:rsidRPr="003974BE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46A" w:rsidRPr="00651978" w:rsidTr="001455AA">
        <w:trPr>
          <w:tblHeader/>
        </w:trPr>
        <w:tc>
          <w:tcPr>
            <w:tcW w:w="2062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26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5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5746A" w:rsidRPr="003974BE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1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5746A" w:rsidRPr="003974BE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5746A" w:rsidRPr="00651978" w:rsidTr="001455AA">
        <w:trPr>
          <w:tblHeader/>
        </w:trPr>
        <w:tc>
          <w:tcPr>
            <w:tcW w:w="2062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6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45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5746A" w:rsidRPr="00E405E1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5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1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5746A" w:rsidRPr="00E405E1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46A" w:rsidRPr="00651978" w:rsidTr="001455AA">
        <w:trPr>
          <w:tblHeader/>
        </w:trPr>
        <w:tc>
          <w:tcPr>
            <w:tcW w:w="2062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6" w:type="pct"/>
          </w:tcPr>
          <w:p w:rsidR="0095746A" w:rsidRPr="00AF4B60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5746A" w:rsidRPr="00E405E1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91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5746A" w:rsidRPr="00E405E1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46A" w:rsidRPr="00651978" w:rsidTr="002E77EB">
        <w:trPr>
          <w:tblHeader/>
        </w:trPr>
        <w:tc>
          <w:tcPr>
            <w:tcW w:w="2062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26" w:type="pct"/>
            <w:shd w:val="clear" w:color="auto" w:fill="auto"/>
          </w:tcPr>
          <w:p w:rsidR="0095746A" w:rsidRPr="00AF4B60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5746A" w:rsidRPr="00E405E1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5E1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91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5746A" w:rsidRPr="00E405E1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46A" w:rsidRPr="00651978" w:rsidTr="002E77EB">
        <w:trPr>
          <w:tblHeader/>
        </w:trPr>
        <w:tc>
          <w:tcPr>
            <w:tcW w:w="2062" w:type="pct"/>
          </w:tcPr>
          <w:p w:rsidR="0095746A" w:rsidRPr="00651978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746A" w:rsidRPr="00A1335D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145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746A" w:rsidRPr="0095746A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46A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145" w:type="pct"/>
          </w:tcPr>
          <w:p w:rsidR="0095746A" w:rsidRPr="0095746A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5746A" w:rsidRPr="00A1335D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5E1">
              <w:rPr>
                <w:rFonts w:ascii="Angsana New" w:hAnsi="Angsana New"/>
                <w:b/>
                <w:bCs/>
                <w:sz w:val="30"/>
                <w:szCs w:val="30"/>
              </w:rPr>
              <w:t>2,13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1" w:type="pct"/>
          </w:tcPr>
          <w:p w:rsidR="0095746A" w:rsidRPr="00AF4B60" w:rsidRDefault="0095746A" w:rsidP="0014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95746A" w:rsidRPr="003974BE" w:rsidRDefault="0095746A" w:rsidP="009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F17">
              <w:rPr>
                <w:rFonts w:ascii="Angsana New" w:hAnsi="Angsana New"/>
                <w:b/>
                <w:bCs/>
                <w:sz w:val="30"/>
                <w:szCs w:val="30"/>
              </w:rPr>
              <w:t>1,181</w:t>
            </w:r>
          </w:p>
        </w:tc>
      </w:tr>
    </w:tbl>
    <w:p w:rsidR="001A7AA4" w:rsidRPr="00D51865" w:rsidRDefault="001455AA" w:rsidP="0016419C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17CA3"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</w:t>
      </w:r>
      <w:r w:rsidR="00BD56CB">
        <w:rPr>
          <w:rFonts w:ascii="Angsana New" w:hAnsi="Angsana New"/>
          <w:b/>
          <w:bCs/>
          <w:sz w:val="30"/>
          <w:szCs w:val="30"/>
          <w:lang w:eastAsia="ja-JP"/>
        </w:rPr>
        <w:t>0</w:t>
      </w:r>
      <w:r w:rsidR="001A7AA4" w:rsidRPr="00D51865">
        <w:rPr>
          <w:rFonts w:ascii="Angsana New" w:hAnsi="Angsana New"/>
          <w:b/>
          <w:bCs/>
          <w:sz w:val="30"/>
          <w:szCs w:val="30"/>
        </w:rPr>
        <w:tab/>
      </w:r>
      <w:r w:rsidR="001A7AA4" w:rsidRPr="00AE13FC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995330" w:rsidRPr="00D51865" w:rsidRDefault="00995330" w:rsidP="00995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95330" w:rsidRPr="00D51865" w:rsidTr="00A27DCC">
        <w:trPr>
          <w:cantSplit/>
          <w:tblHeader/>
        </w:trPr>
        <w:tc>
          <w:tcPr>
            <w:tcW w:w="2070" w:type="dxa"/>
            <w:shd w:val="clear" w:color="auto" w:fill="auto"/>
          </w:tcPr>
          <w:p w:rsidR="00995330" w:rsidRPr="00D51865" w:rsidRDefault="00995330" w:rsidP="00A27DCC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95330" w:rsidRPr="00D51865" w:rsidTr="00A27DCC">
        <w:trPr>
          <w:cantSplit/>
          <w:tblHeader/>
        </w:trPr>
        <w:tc>
          <w:tcPr>
            <w:tcW w:w="2070" w:type="dxa"/>
            <w:shd w:val="clear" w:color="auto" w:fill="auto"/>
          </w:tcPr>
          <w:p w:rsidR="00995330" w:rsidRPr="00D51865" w:rsidRDefault="00995330" w:rsidP="00A27DCC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95330" w:rsidRPr="00D51865" w:rsidTr="00A27DCC">
        <w:trPr>
          <w:cantSplit/>
          <w:tblHeader/>
        </w:trPr>
        <w:tc>
          <w:tcPr>
            <w:tcW w:w="2070" w:type="dxa"/>
            <w:shd w:val="clear" w:color="auto" w:fill="auto"/>
          </w:tcPr>
          <w:p w:rsidR="00995330" w:rsidRPr="00D51865" w:rsidRDefault="00995330" w:rsidP="00A27DCC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95330" w:rsidRPr="00D51865" w:rsidRDefault="00995330" w:rsidP="00A27DCC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061990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38BA" w:rsidRPr="00D51865" w:rsidTr="00A27DCC">
        <w:trPr>
          <w:cantSplit/>
        </w:trPr>
        <w:tc>
          <w:tcPr>
            <w:tcW w:w="2070" w:type="dxa"/>
            <w:shd w:val="clear" w:color="auto" w:fill="auto"/>
          </w:tcPr>
          <w:p w:rsidR="00D138BA" w:rsidRPr="00D51865" w:rsidRDefault="00D138BA" w:rsidP="00D138B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59,085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140,507</w:t>
            </w:r>
          </w:p>
        </w:tc>
      </w:tr>
      <w:tr w:rsidR="00D138BA" w:rsidRPr="00D51865" w:rsidTr="00A27DCC">
        <w:trPr>
          <w:cantSplit/>
        </w:trPr>
        <w:tc>
          <w:tcPr>
            <w:tcW w:w="2070" w:type="dxa"/>
            <w:shd w:val="clear" w:color="auto" w:fill="auto"/>
          </w:tcPr>
          <w:p w:rsidR="00D138BA" w:rsidRPr="00D51865" w:rsidRDefault="00D138BA" w:rsidP="00D138B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(5,096)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(2,482)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(60,500)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D7DDD">
              <w:rPr>
                <w:rFonts w:ascii="Angsana New" w:hAnsi="Angsana New"/>
                <w:sz w:val="30"/>
                <w:szCs w:val="30"/>
                <w:lang w:val="en-US" w:bidi="th-TH"/>
              </w:rPr>
              <w:t>68,175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138BA" w:rsidRPr="00E50217" w:rsidTr="00A27DCC">
        <w:trPr>
          <w:cantSplit/>
        </w:trPr>
        <w:tc>
          <w:tcPr>
            <w:tcW w:w="2070" w:type="dxa"/>
            <w:shd w:val="clear" w:color="auto" w:fill="auto"/>
          </w:tcPr>
          <w:p w:rsidR="00D138BA" w:rsidRPr="00D51865" w:rsidRDefault="00D138BA" w:rsidP="00D138B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138BA" w:rsidRDefault="00D138BA" w:rsidP="00D138B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53,989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clear" w:pos="765"/>
                <w:tab w:val="decimal" w:pos="735"/>
                <w:tab w:val="decimal" w:pos="802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D138B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E50217" w:rsidRDefault="009D7DDD" w:rsidP="00D138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72,332</w:t>
            </w:r>
          </w:p>
        </w:tc>
      </w:tr>
    </w:tbl>
    <w:p w:rsidR="00995330" w:rsidRDefault="00995330" w:rsidP="00995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D138BA" w:rsidRPr="00D51865" w:rsidTr="002E77EB">
        <w:trPr>
          <w:cantSplit/>
          <w:tblHeader/>
        </w:trPr>
        <w:tc>
          <w:tcPr>
            <w:tcW w:w="207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138BA" w:rsidRPr="00D51865" w:rsidTr="002E77EB">
        <w:trPr>
          <w:cantSplit/>
          <w:tblHeader/>
        </w:trPr>
        <w:tc>
          <w:tcPr>
            <w:tcW w:w="207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138BA" w:rsidRPr="00D51865" w:rsidTr="002E77EB">
        <w:trPr>
          <w:cantSplit/>
          <w:tblHeader/>
        </w:trPr>
        <w:tc>
          <w:tcPr>
            <w:tcW w:w="207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38BA" w:rsidRPr="00D51865" w:rsidTr="002E77EB">
        <w:trPr>
          <w:cantSplit/>
        </w:trPr>
        <w:tc>
          <w:tcPr>
            <w:tcW w:w="2070" w:type="dxa"/>
            <w:shd w:val="clear" w:color="auto" w:fill="auto"/>
          </w:tcPr>
          <w:p w:rsidR="00D138BA" w:rsidRPr="00D51865" w:rsidRDefault="00D138BA" w:rsidP="002E77EB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138BA" w:rsidRPr="0016419C" w:rsidRDefault="00D138BA" w:rsidP="002E77E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49,69</w:t>
            </w:r>
            <w:r w:rsidR="0016419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17,74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1,04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74,48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38BA" w:rsidRPr="00D51865" w:rsidTr="002E77EB">
        <w:trPr>
          <w:cantSplit/>
        </w:trPr>
        <w:tc>
          <w:tcPr>
            <w:tcW w:w="2070" w:type="dxa"/>
            <w:shd w:val="clear" w:color="auto" w:fill="auto"/>
          </w:tcPr>
          <w:p w:rsidR="00D138BA" w:rsidRPr="00D51865" w:rsidRDefault="00D138BA" w:rsidP="002E77EB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(40</w:t>
            </w:r>
            <w:r w:rsidR="00A40069">
              <w:rPr>
                <w:rFonts w:ascii="Angsana New" w:hAnsi="Angsana New"/>
                <w:sz w:val="30"/>
                <w:szCs w:val="30"/>
              </w:rPr>
              <w:t>7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(2,617)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(87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335D">
              <w:rPr>
                <w:rFonts w:ascii="Angsana New" w:hAnsi="Angsana New"/>
                <w:sz w:val="30"/>
                <w:szCs w:val="30"/>
                <w:lang w:bidi="th-TH"/>
              </w:rPr>
              <w:t>18,60</w:t>
            </w:r>
            <w:r w:rsidR="00A4006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138BA" w:rsidRPr="00E50217" w:rsidTr="002E77EB">
        <w:trPr>
          <w:cantSplit/>
        </w:trPr>
        <w:tc>
          <w:tcPr>
            <w:tcW w:w="2070" w:type="dxa"/>
            <w:shd w:val="clear" w:color="auto" w:fill="auto"/>
          </w:tcPr>
          <w:p w:rsidR="00D138BA" w:rsidRPr="00D51865" w:rsidRDefault="00D138BA" w:rsidP="002E77EB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49,2</w:t>
            </w:r>
            <w:r w:rsidR="00A40069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138BA" w:rsidRDefault="00D138BA" w:rsidP="002E77EB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15,12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28,500</w:t>
            </w:r>
          </w:p>
        </w:tc>
        <w:tc>
          <w:tcPr>
            <w:tcW w:w="180" w:type="dxa"/>
            <w:shd w:val="clear" w:color="auto" w:fill="auto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38BA" w:rsidRPr="00D51865" w:rsidRDefault="00D138BA" w:rsidP="002E77E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38BA" w:rsidRPr="00E50217" w:rsidRDefault="00D138BA" w:rsidP="002E77E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93,08</w:t>
            </w:r>
            <w:r w:rsidR="00A4006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D138BA" w:rsidRDefault="00D138BA" w:rsidP="00995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138BA" w:rsidRDefault="00D138BA" w:rsidP="00995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95330" w:rsidRPr="00E50217" w:rsidTr="00A27DCC">
        <w:trPr>
          <w:cantSplit/>
          <w:tblHeader/>
        </w:trPr>
        <w:tc>
          <w:tcPr>
            <w:tcW w:w="2070" w:type="dxa"/>
            <w:shd w:val="clear" w:color="auto" w:fill="auto"/>
          </w:tcPr>
          <w:p w:rsidR="00995330" w:rsidRPr="00E50217" w:rsidRDefault="00995330" w:rsidP="00A27DC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5330" w:rsidRPr="00E50217" w:rsidTr="00A27DCC">
        <w:trPr>
          <w:cantSplit/>
          <w:tblHeader/>
        </w:trPr>
        <w:tc>
          <w:tcPr>
            <w:tcW w:w="2070" w:type="dxa"/>
            <w:shd w:val="clear" w:color="auto" w:fill="auto"/>
          </w:tcPr>
          <w:p w:rsidR="00995330" w:rsidRPr="00E50217" w:rsidRDefault="00995330" w:rsidP="00A27DC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95330" w:rsidRPr="00E50217" w:rsidTr="00A27DCC">
        <w:trPr>
          <w:cantSplit/>
          <w:tblHeader/>
        </w:trPr>
        <w:tc>
          <w:tcPr>
            <w:tcW w:w="2070" w:type="dxa"/>
            <w:shd w:val="clear" w:color="auto" w:fill="auto"/>
          </w:tcPr>
          <w:p w:rsidR="00995330" w:rsidRPr="00E50217" w:rsidRDefault="00995330" w:rsidP="00A27DC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95330" w:rsidRPr="00E50217" w:rsidRDefault="00995330" w:rsidP="00A27DCC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9D26D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31A3" w:rsidRPr="00E50217" w:rsidTr="00A27DCC">
        <w:trPr>
          <w:cantSplit/>
        </w:trPr>
        <w:tc>
          <w:tcPr>
            <w:tcW w:w="2070" w:type="dxa"/>
            <w:shd w:val="clear" w:color="auto" w:fill="auto"/>
          </w:tcPr>
          <w:p w:rsidR="00FA31A3" w:rsidRPr="00E50217" w:rsidRDefault="00FA31A3" w:rsidP="00FA31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58,601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80" w:type="dxa"/>
            <w:shd w:val="clear" w:color="auto" w:fill="auto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77,817</w:t>
            </w:r>
          </w:p>
        </w:tc>
      </w:tr>
      <w:tr w:rsidR="00FA31A3" w:rsidRPr="00E50217" w:rsidTr="00A27DCC">
        <w:trPr>
          <w:cantSplit/>
        </w:trPr>
        <w:tc>
          <w:tcPr>
            <w:tcW w:w="2070" w:type="dxa"/>
            <w:shd w:val="clear" w:color="auto" w:fill="auto"/>
          </w:tcPr>
          <w:p w:rsidR="00FA31A3" w:rsidRPr="00E50217" w:rsidRDefault="00FA31A3" w:rsidP="00FA31A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(4,612)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(2,482)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0069">
              <w:rPr>
                <w:rFonts w:ascii="Angsana New" w:hAnsi="Angsana New"/>
                <w:sz w:val="30"/>
                <w:szCs w:val="30"/>
              </w:rPr>
              <w:t>955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0069">
              <w:rPr>
                <w:rFonts w:ascii="Angsana New" w:hAnsi="Angsana New"/>
                <w:sz w:val="30"/>
                <w:szCs w:val="30"/>
              </w:rPr>
              <w:t>8,146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31A3" w:rsidRPr="00E50217" w:rsidTr="002E77EB">
        <w:trPr>
          <w:cantSplit/>
        </w:trPr>
        <w:tc>
          <w:tcPr>
            <w:tcW w:w="2070" w:type="dxa"/>
            <w:shd w:val="clear" w:color="auto" w:fill="auto"/>
          </w:tcPr>
          <w:p w:rsidR="00FA31A3" w:rsidRPr="00E50217" w:rsidRDefault="00FA31A3" w:rsidP="00FA31A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A31A3" w:rsidRPr="00AE336A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FA31A3" w:rsidRPr="00AE336A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FA31A3" w:rsidRPr="00AE336A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A31A3" w:rsidRPr="00E50217" w:rsidRDefault="00A40069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1A3" w:rsidRPr="00AE336A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A31A3" w:rsidRPr="00E50217" w:rsidRDefault="00A40069" w:rsidP="00FA3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FA31A3" w:rsidRPr="00E50217" w:rsidTr="00A27DCC">
        <w:trPr>
          <w:cantSplit/>
        </w:trPr>
        <w:tc>
          <w:tcPr>
            <w:tcW w:w="2070" w:type="dxa"/>
            <w:shd w:val="clear" w:color="auto" w:fill="auto"/>
          </w:tcPr>
          <w:p w:rsidR="00FA31A3" w:rsidRPr="00E50217" w:rsidRDefault="00FA31A3" w:rsidP="00FA31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1A3" w:rsidRPr="00D138BA" w:rsidRDefault="00FA31A3" w:rsidP="00FA31A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53,989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FA31A3" w:rsidRPr="00D51865" w:rsidRDefault="00FA31A3" w:rsidP="00FA31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1A3" w:rsidRPr="00D51865" w:rsidRDefault="00FA31A3" w:rsidP="00FA31A3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D51865" w:rsidRDefault="00FA31A3" w:rsidP="00FA31A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1A3" w:rsidRPr="00D51865" w:rsidRDefault="00FA31A3" w:rsidP="00FA31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:rsidR="00FA31A3" w:rsidRPr="00D51865" w:rsidRDefault="00FA31A3" w:rsidP="00FA31A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1A3" w:rsidRPr="00D51865" w:rsidRDefault="00FA31A3" w:rsidP="00FA3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A31A3" w:rsidRPr="00D51865" w:rsidRDefault="00FA31A3" w:rsidP="00FA31A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1A3" w:rsidRPr="00E50217" w:rsidRDefault="00FA31A3" w:rsidP="00FA31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69,832</w:t>
            </w:r>
          </w:p>
        </w:tc>
      </w:tr>
    </w:tbl>
    <w:p w:rsidR="00995330" w:rsidRDefault="00995330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056178" w:rsidRPr="00E50217" w:rsidTr="00ED5FB1">
        <w:trPr>
          <w:cantSplit/>
          <w:tblHeader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56178" w:rsidRPr="00E50217" w:rsidTr="00ED5FB1">
        <w:trPr>
          <w:cantSplit/>
          <w:tblHeader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6178" w:rsidRPr="00E50217" w:rsidTr="00ED5FB1">
        <w:trPr>
          <w:cantSplit/>
          <w:tblHeader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6178" w:rsidRPr="00E50217" w:rsidTr="00ED5FB1">
        <w:trPr>
          <w:cantSplit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56178" w:rsidRPr="00056178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49,69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17,74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  <w:tc>
          <w:tcPr>
            <w:tcW w:w="18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76,431</w:t>
            </w:r>
          </w:p>
        </w:tc>
      </w:tr>
      <w:tr w:rsidR="00056178" w:rsidRPr="00E50217" w:rsidTr="00ED5FB1">
        <w:trPr>
          <w:cantSplit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430FE">
              <w:rPr>
                <w:rFonts w:ascii="Angsana New" w:hAnsi="Angsana New"/>
                <w:sz w:val="30"/>
                <w:szCs w:val="30"/>
              </w:rPr>
              <w:t>(1,09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430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(2,617)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033">
              <w:rPr>
                <w:rFonts w:ascii="Angsana New" w:hAnsi="Angsana New"/>
                <w:sz w:val="30"/>
                <w:szCs w:val="30"/>
              </w:rPr>
              <w:t>(74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C60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(336)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4,792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6178" w:rsidRPr="00E50217" w:rsidTr="00ED5FB1">
        <w:trPr>
          <w:cantSplit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56178" w:rsidRPr="000C6754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056178" w:rsidRPr="004A0FCF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033">
              <w:rPr>
                <w:rFonts w:ascii="Angsana New" w:hAnsi="Angsana New"/>
                <w:sz w:val="30"/>
                <w:szCs w:val="30"/>
              </w:rPr>
              <w:t>(640)</w:t>
            </w:r>
          </w:p>
        </w:tc>
        <w:tc>
          <w:tcPr>
            <w:tcW w:w="18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640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6178" w:rsidRPr="00E50217" w:rsidTr="00ED5FB1">
        <w:trPr>
          <w:cantSplit/>
        </w:trPr>
        <w:tc>
          <w:tcPr>
            <w:tcW w:w="2070" w:type="dxa"/>
            <w:shd w:val="clear" w:color="auto" w:fill="auto"/>
          </w:tcPr>
          <w:p w:rsidR="00056178" w:rsidRPr="00E50217" w:rsidRDefault="00056178" w:rsidP="00ED5FB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0FE">
              <w:rPr>
                <w:rFonts w:ascii="Angsana New" w:hAnsi="Angsana New"/>
                <w:b/>
                <w:bCs/>
                <w:sz w:val="30"/>
                <w:szCs w:val="30"/>
              </w:rPr>
              <w:t>48,60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15,12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,102</w:t>
            </w:r>
          </w:p>
        </w:tc>
        <w:tc>
          <w:tcPr>
            <w:tcW w:w="180" w:type="dxa"/>
            <w:shd w:val="clear" w:color="auto" w:fill="auto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6178" w:rsidRPr="00E50217" w:rsidRDefault="00056178" w:rsidP="00ED5F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70,999</w:t>
            </w:r>
          </w:p>
        </w:tc>
      </w:tr>
    </w:tbl>
    <w:p w:rsidR="00056178" w:rsidRDefault="00056178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75E17" w:rsidRDefault="00575E17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2310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95330">
        <w:rPr>
          <w:rFonts w:ascii="Angsana New" w:hAnsi="Angsana New"/>
          <w:sz w:val="30"/>
          <w:szCs w:val="30"/>
        </w:rPr>
        <w:t>30</w:t>
      </w:r>
      <w:r w:rsidR="00995330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995330" w:rsidRPr="001463AC">
        <w:rPr>
          <w:rFonts w:ascii="Angsana New" w:hAnsi="Angsana New" w:hint="cs"/>
          <w:sz w:val="30"/>
          <w:szCs w:val="30"/>
          <w:cs/>
        </w:rPr>
        <w:t xml:space="preserve"> </w:t>
      </w:r>
      <w:r w:rsidRPr="00E23107">
        <w:rPr>
          <w:rFonts w:ascii="Angsana New" w:hAnsi="Angsana New"/>
          <w:sz w:val="30"/>
          <w:szCs w:val="30"/>
        </w:rPr>
        <w:t>25</w:t>
      </w:r>
      <w:r w:rsidR="00B913EF" w:rsidRPr="00E23107">
        <w:rPr>
          <w:rFonts w:ascii="Angsana New" w:hAnsi="Angsana New" w:hint="cs"/>
          <w:sz w:val="30"/>
          <w:szCs w:val="30"/>
          <w:cs/>
        </w:rPr>
        <w:t>6</w:t>
      </w:r>
      <w:r w:rsidR="002E467F" w:rsidRPr="00E23107">
        <w:rPr>
          <w:rFonts w:ascii="Angsana New" w:hAnsi="Angsana New"/>
          <w:sz w:val="30"/>
          <w:szCs w:val="30"/>
        </w:rPr>
        <w:t>2</w:t>
      </w:r>
      <w:r w:rsidRPr="00E23107">
        <w:rPr>
          <w:rFonts w:ascii="Angsana New" w:hAnsi="Angsana New"/>
          <w:sz w:val="30"/>
          <w:szCs w:val="30"/>
        </w:rPr>
        <w:t xml:space="preserve"> </w:t>
      </w:r>
      <w:r w:rsidR="00425829" w:rsidRPr="00E2310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E23107">
        <w:rPr>
          <w:rFonts w:ascii="Angsana New" w:hAnsi="Angsana New"/>
          <w:sz w:val="30"/>
          <w:szCs w:val="30"/>
          <w:cs/>
        </w:rPr>
        <w:t>วงเงินสินเชื่อ</w:t>
      </w:r>
      <w:r w:rsidR="00425829" w:rsidRPr="00E23107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E23107">
        <w:rPr>
          <w:rFonts w:ascii="Angsana New" w:hAnsi="Angsana New"/>
          <w:sz w:val="30"/>
          <w:szCs w:val="30"/>
          <w:cs/>
        </w:rPr>
        <w:t>จำนวนเงินรวม</w:t>
      </w:r>
      <w:r w:rsidR="00FC70D4" w:rsidRPr="00E23107">
        <w:rPr>
          <w:rFonts w:ascii="Angsana New" w:hAnsi="Angsana New"/>
          <w:sz w:val="30"/>
          <w:szCs w:val="30"/>
        </w:rPr>
        <w:t xml:space="preserve"> </w:t>
      </w:r>
      <w:r w:rsidR="00072976">
        <w:rPr>
          <w:rFonts w:ascii="Angsana New" w:hAnsi="Angsana New"/>
          <w:sz w:val="30"/>
          <w:szCs w:val="30"/>
        </w:rPr>
        <w:t>11.2</w:t>
      </w:r>
      <w:r w:rsidR="006A7EC4" w:rsidRPr="00E23107">
        <w:rPr>
          <w:rFonts w:ascii="Angsana New" w:hAnsi="Angsana New"/>
          <w:sz w:val="30"/>
          <w:szCs w:val="30"/>
        </w:rPr>
        <w:t xml:space="preserve"> </w:t>
      </w:r>
      <w:r w:rsidRPr="00E23107">
        <w:rPr>
          <w:rFonts w:ascii="Angsana New" w:hAnsi="Angsana New" w:hint="cs"/>
          <w:sz w:val="30"/>
          <w:szCs w:val="30"/>
          <w:cs/>
        </w:rPr>
        <w:t>ล้านบาท</w:t>
      </w:r>
      <w:r w:rsidR="00132C12" w:rsidRPr="00E23107">
        <w:rPr>
          <w:rFonts w:ascii="Angsana New" w:hAnsi="Angsana New"/>
          <w:sz w:val="30"/>
          <w:szCs w:val="30"/>
        </w:rPr>
        <w:t xml:space="preserve"> </w:t>
      </w:r>
      <w:r w:rsidR="00132C12" w:rsidRPr="00E23107">
        <w:rPr>
          <w:rFonts w:ascii="Angsana New" w:hAnsi="Angsana New"/>
          <w:i/>
          <w:iCs/>
          <w:sz w:val="30"/>
          <w:szCs w:val="30"/>
        </w:rPr>
        <w:t xml:space="preserve">(31 </w:t>
      </w:r>
      <w:r w:rsidR="00132C12" w:rsidRPr="00E2310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13EF" w:rsidRPr="00E23107">
        <w:rPr>
          <w:rFonts w:ascii="Angsana New" w:hAnsi="Angsana New"/>
          <w:i/>
          <w:iCs/>
          <w:sz w:val="30"/>
          <w:szCs w:val="30"/>
        </w:rPr>
        <w:t>256</w:t>
      </w:r>
      <w:r w:rsidR="002E467F" w:rsidRPr="00E23107">
        <w:rPr>
          <w:rFonts w:ascii="Angsana New" w:hAnsi="Angsana New"/>
          <w:i/>
          <w:iCs/>
          <w:sz w:val="30"/>
          <w:szCs w:val="30"/>
        </w:rPr>
        <w:t>1</w:t>
      </w:r>
      <w:r w:rsidR="00132C12" w:rsidRPr="00E23107">
        <w:rPr>
          <w:rFonts w:ascii="Angsana New" w:hAnsi="Angsana New"/>
          <w:i/>
          <w:iCs/>
          <w:sz w:val="30"/>
          <w:szCs w:val="30"/>
        </w:rPr>
        <w:t xml:space="preserve">: </w:t>
      </w:r>
      <w:r w:rsidR="002E467F" w:rsidRPr="00E23107">
        <w:rPr>
          <w:rFonts w:ascii="Angsana New" w:hAnsi="Angsana New"/>
          <w:i/>
          <w:iCs/>
          <w:sz w:val="30"/>
          <w:szCs w:val="30"/>
        </w:rPr>
        <w:t>11.4</w:t>
      </w:r>
      <w:r w:rsidR="00132C12" w:rsidRPr="00E23107">
        <w:rPr>
          <w:rFonts w:ascii="Angsana New" w:hAnsi="Angsana New"/>
          <w:i/>
          <w:iCs/>
          <w:sz w:val="30"/>
          <w:szCs w:val="30"/>
        </w:rPr>
        <w:t xml:space="preserve"> </w:t>
      </w:r>
      <w:r w:rsidR="00132C12" w:rsidRPr="00E2310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32C12" w:rsidRPr="00E23107">
        <w:rPr>
          <w:rFonts w:ascii="Angsana New" w:hAnsi="Angsana New"/>
          <w:i/>
          <w:iCs/>
          <w:sz w:val="30"/>
          <w:szCs w:val="30"/>
        </w:rPr>
        <w:t>)</w:t>
      </w:r>
    </w:p>
    <w:p w:rsidR="00FA31A3" w:rsidRPr="001463AC" w:rsidRDefault="00FA31A3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100C6" w:rsidRDefault="003F7D59" w:rsidP="00A10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463AC">
        <w:rPr>
          <w:rFonts w:ascii="Angsana New" w:hAnsi="Angsana New"/>
          <w:b/>
          <w:sz w:val="30"/>
          <w:szCs w:val="30"/>
          <w:cs/>
        </w:rPr>
        <w:lastRenderedPageBreak/>
        <w:t>บริษัทมีข้อผูกพันที่จะต้องปฏิบัติตามเงื่อนไข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และข้อจำกัด</w:t>
      </w:r>
      <w:r w:rsidRPr="001463AC">
        <w:rPr>
          <w:rFonts w:ascii="Angsana New" w:hAnsi="Angsana New"/>
          <w:b/>
          <w:sz w:val="30"/>
          <w:szCs w:val="30"/>
          <w:cs/>
        </w:rPr>
        <w:t>ที่กำหนด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ใน</w:t>
      </w:r>
      <w:r w:rsidRPr="001463AC">
        <w:rPr>
          <w:rFonts w:ascii="Angsana New" w:hAnsi="Angsana New"/>
          <w:b/>
          <w:sz w:val="30"/>
          <w:szCs w:val="30"/>
          <w:cs/>
        </w:rPr>
        <w:t>สัญญาเงินกู้ยืม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 xml:space="preserve"> เช่น</w:t>
      </w:r>
      <w:r w:rsidRPr="001463AC">
        <w:rPr>
          <w:rFonts w:ascii="Angsana New" w:hAnsi="Angsana New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การรักษาสัดส่วนการ</w:t>
      </w:r>
      <w:r w:rsidR="00BD3CB2">
        <w:rPr>
          <w:rFonts w:ascii="Angsana New" w:hAnsi="Angsana New"/>
          <w:b/>
          <w:sz w:val="30"/>
          <w:szCs w:val="30"/>
          <w:cs/>
        </w:rPr>
        <w:br/>
      </w:r>
      <w:r w:rsidR="00A100C6" w:rsidRPr="001463AC">
        <w:rPr>
          <w:rFonts w:ascii="Angsana New" w:hAnsi="Angsana New"/>
          <w:b/>
          <w:sz w:val="30"/>
          <w:szCs w:val="30"/>
          <w:cs/>
        </w:rPr>
        <w:t>ถือหุ้นการดำรงอัตราส่วนของหนี้สินต่อส่วนของผู้ถือหุ้น</w:t>
      </w:r>
      <w:r w:rsidR="001463AC" w:rsidRPr="001463AC">
        <w:rPr>
          <w:rFonts w:ascii="Angsana New" w:hAnsi="Angsana New" w:hint="cs"/>
          <w:b/>
          <w:sz w:val="30"/>
          <w:szCs w:val="30"/>
          <w:cs/>
        </w:rPr>
        <w:t>และความสามารถในการชำระหนี้</w:t>
      </w:r>
      <w:r w:rsidR="00701771">
        <w:rPr>
          <w:rFonts w:ascii="Angsana New" w:hAnsi="Angsana New" w:hint="cs"/>
          <w:b/>
          <w:sz w:val="30"/>
          <w:szCs w:val="30"/>
          <w:cs/>
        </w:rPr>
        <w:t>และ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ข้อจำกัดเกี่ยวกับการจำนอง</w:t>
      </w:r>
      <w:r w:rsidR="0057242B" w:rsidRPr="001463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จำนำหรือสิทธิเรียกร้องต่อสินทรัพย์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 w:hint="cs"/>
          <w:b/>
          <w:sz w:val="30"/>
          <w:szCs w:val="30"/>
          <w:cs/>
        </w:rPr>
        <w:t>เป็นต้น</w:t>
      </w:r>
    </w:p>
    <w:p w:rsidR="00A666E2" w:rsidRDefault="00A666E2" w:rsidP="00A666E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666E2" w:rsidRPr="00A666E2" w:rsidRDefault="00A666E2" w:rsidP="00A666E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6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การละเมิดสัญญาเงินกู้ยืม</w:t>
      </w:r>
    </w:p>
    <w:p w:rsidR="00A666E2" w:rsidRPr="00A666E2" w:rsidRDefault="00A666E2" w:rsidP="00A66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666E2" w:rsidRPr="00A666E2" w:rsidRDefault="00A666E2" w:rsidP="00A66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6E2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D63F28">
        <w:rPr>
          <w:rFonts w:asciiTheme="majorBidi" w:hAnsiTheme="majorBidi" w:cstheme="majorBidi" w:hint="cs"/>
          <w:sz w:val="30"/>
          <w:szCs w:val="30"/>
          <w:cs/>
        </w:rPr>
        <w:t xml:space="preserve">เก้าเดือนสิ้นสุดวันที่ </w:t>
      </w:r>
      <w:r w:rsidR="00D63F28">
        <w:rPr>
          <w:rFonts w:asciiTheme="majorBidi" w:hAnsiTheme="majorBidi" w:cstheme="majorBidi"/>
          <w:sz w:val="30"/>
          <w:szCs w:val="30"/>
        </w:rPr>
        <w:t xml:space="preserve">30 </w:t>
      </w:r>
      <w:r w:rsidR="00D63F2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63F28">
        <w:rPr>
          <w:rFonts w:asciiTheme="majorBidi" w:hAnsiTheme="majorBidi" w:cstheme="majorBidi"/>
          <w:sz w:val="30"/>
          <w:szCs w:val="30"/>
        </w:rPr>
        <w:t xml:space="preserve">2562 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ริษัทมีผลประกอบการขาดทุน 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A666E2">
        <w:rPr>
          <w:rFonts w:asciiTheme="majorBidi" w:hAnsiTheme="majorBidi" w:cstheme="majorBidi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 มูลค่าตามบัญชีของเงินกู้ยืมดังกล่าวมีจำนวน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419C">
        <w:rPr>
          <w:rFonts w:asciiTheme="majorBidi" w:hAnsiTheme="majorBidi" w:cstheme="majorBidi"/>
          <w:sz w:val="30"/>
          <w:szCs w:val="30"/>
        </w:rPr>
        <w:t>11.8</w:t>
      </w:r>
      <w:r w:rsidRPr="00A666E2">
        <w:rPr>
          <w:rFonts w:asciiTheme="majorBidi" w:hAnsiTheme="majorBidi" w:cstheme="majorBidi"/>
          <w:sz w:val="30"/>
          <w:szCs w:val="30"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Pr="00A666E2">
        <w:rPr>
          <w:rFonts w:asciiTheme="majorBidi" w:hAnsiTheme="majorBidi" w:cstheme="majorBidi"/>
          <w:sz w:val="30"/>
          <w:szCs w:val="30"/>
        </w:rPr>
        <w:t>3</w:t>
      </w:r>
      <w:r w:rsidR="00BF7AAC">
        <w:rPr>
          <w:rFonts w:asciiTheme="majorBidi" w:hAnsiTheme="majorBidi" w:cstheme="majorBidi"/>
          <w:sz w:val="30"/>
          <w:szCs w:val="30"/>
        </w:rPr>
        <w:t>0</w:t>
      </w:r>
      <w:r w:rsidRPr="00A666E2">
        <w:rPr>
          <w:rFonts w:asciiTheme="majorBidi" w:hAnsiTheme="majorBidi" w:cstheme="majorBidi"/>
          <w:sz w:val="30"/>
          <w:szCs w:val="30"/>
        </w:rPr>
        <w:t xml:space="preserve"> </w:t>
      </w:r>
      <w:r w:rsidR="0016419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F7AAC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</w:rPr>
        <w:t>256</w:t>
      </w:r>
      <w:r w:rsidR="00BF7AAC">
        <w:rPr>
          <w:rFonts w:asciiTheme="majorBidi" w:hAnsiTheme="majorBidi" w:cstheme="majorBidi"/>
          <w:sz w:val="30"/>
          <w:szCs w:val="30"/>
        </w:rPr>
        <w:t>2</w:t>
      </w:r>
      <w:r w:rsidRPr="00A666E2">
        <w:rPr>
          <w:rFonts w:asciiTheme="majorBidi" w:hAnsiTheme="majorBidi" w:cstheme="majorBidi"/>
          <w:sz w:val="30"/>
          <w:szCs w:val="30"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  <w:cs/>
        </w:rPr>
        <w:t>อย่างไรก็ตาม บริษัทได้รับ</w:t>
      </w:r>
      <w:r w:rsidR="005A0E4D">
        <w:rPr>
          <w:rFonts w:asciiTheme="majorBidi" w:hAnsiTheme="majorBidi" w:cstheme="majorBidi" w:hint="cs"/>
          <w:sz w:val="30"/>
          <w:szCs w:val="30"/>
          <w:cs/>
        </w:rPr>
        <w:t>หนังสือ</w:t>
      </w:r>
      <w:r w:rsidRPr="00A666E2">
        <w:rPr>
          <w:rFonts w:asciiTheme="majorBidi" w:hAnsiTheme="majorBidi" w:cstheme="majorBidi"/>
          <w:sz w:val="30"/>
          <w:szCs w:val="30"/>
          <w:cs/>
        </w:rPr>
        <w:t>ยืนยันการผ่อนผันจากสถาบันการเงินสำหรับการละเมิดสัญญาเงินกู้ยืมดังกล่าวแล้ว</w:t>
      </w:r>
    </w:p>
    <w:p w:rsidR="00FA31A3" w:rsidRPr="00BF7AAC" w:rsidRDefault="00FA31A3" w:rsidP="00BF7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5F3A59" w:rsidRDefault="00B17CA3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D56CB">
        <w:rPr>
          <w:rFonts w:ascii="Angsana New" w:hAnsi="Angsana New"/>
          <w:b/>
          <w:bCs/>
          <w:sz w:val="30"/>
          <w:szCs w:val="30"/>
        </w:rPr>
        <w:t>1</w:t>
      </w:r>
      <w:r w:rsidR="005F3A59" w:rsidRPr="00283571">
        <w:rPr>
          <w:rFonts w:ascii="Angsana New" w:hAnsi="Angsana New"/>
          <w:b/>
          <w:bCs/>
          <w:sz w:val="30"/>
          <w:szCs w:val="30"/>
        </w:rPr>
        <w:tab/>
      </w:r>
      <w:r w:rsidR="005F3A59" w:rsidRPr="00AE13FC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1785" w:rsidRPr="00011968" w:rsidRDefault="00371785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283571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AD3F01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6E0">
              <w:rPr>
                <w:rFonts w:ascii="Angsana New" w:hAnsi="Angsana New"/>
                <w:b/>
                <w:sz w:val="30"/>
                <w:szCs w:val="30"/>
                <w:cs/>
                <w:lang w:eastAsia="ja-JP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0</w:t>
            </w:r>
            <w:r>
              <w:rPr>
                <w:rFonts w:ascii="Angsana New" w:hAnsi="Angsana New"/>
                <w:b/>
                <w:sz w:val="30"/>
                <w:szCs w:val="30"/>
                <w:lang w:eastAsia="ja-JP"/>
              </w:rPr>
              <w:t xml:space="preserve"> </w:t>
            </w:r>
            <w:r w:rsidRPr="00E817F9">
              <w:rPr>
                <w:rFonts w:ascii="Angsana New" w:hAnsi="Angsana New" w:hint="cs"/>
                <w:b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F3A59" w:rsidRPr="008C289C" w:rsidRDefault="00AD3F01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6E0">
              <w:rPr>
                <w:rFonts w:ascii="Angsana New" w:hAnsi="Angsana New"/>
                <w:b/>
                <w:sz w:val="30"/>
                <w:szCs w:val="30"/>
                <w:cs/>
                <w:lang w:eastAsia="ja-JP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0</w:t>
            </w:r>
            <w:r>
              <w:rPr>
                <w:rFonts w:ascii="Angsana New" w:hAnsi="Angsana New"/>
                <w:b/>
                <w:sz w:val="30"/>
                <w:szCs w:val="30"/>
                <w:lang w:eastAsia="ja-JP"/>
              </w:rPr>
              <w:t xml:space="preserve"> </w:t>
            </w:r>
            <w:r w:rsidRPr="00E817F9">
              <w:rPr>
                <w:rFonts w:ascii="Angsana New" w:hAnsi="Angsana New" w:hint="cs"/>
                <w:b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B21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31A3" w:rsidRPr="008C289C" w:rsidTr="00503C97">
        <w:trPr>
          <w:trHeight w:hRule="exact" w:val="374"/>
        </w:trPr>
        <w:tc>
          <w:tcPr>
            <w:tcW w:w="270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center" w:pos="345"/>
              </w:tabs>
              <w:ind w:left="-108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  <w:t>5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2"/>
                <w:tab w:val="right" w:pos="712"/>
              </w:tabs>
              <w:spacing w:line="240" w:lineRule="auto"/>
              <w:ind w:left="-10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31A3" w:rsidRPr="000859A8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2"/>
                <w:tab w:val="right" w:pos="712"/>
              </w:tabs>
              <w:spacing w:line="240" w:lineRule="auto"/>
              <w:ind w:left="-108" w:right="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2"/>
                <w:tab w:val="right" w:pos="712"/>
              </w:tabs>
              <w:spacing w:line="240" w:lineRule="auto"/>
              <w:ind w:left="-10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FA31A3" w:rsidRPr="000859A8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63,200</w:t>
            </w:r>
          </w:p>
        </w:tc>
      </w:tr>
      <w:tr w:rsidR="00FA31A3" w:rsidRPr="008C289C" w:rsidTr="00503C97">
        <w:trPr>
          <w:trHeight w:hRule="exact" w:val="374"/>
        </w:trPr>
        <w:tc>
          <w:tcPr>
            <w:tcW w:w="270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18,239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31A3" w:rsidRPr="000859A8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41,852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18,227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FA31A3" w:rsidRPr="000859A8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16,159</w:t>
            </w:r>
          </w:p>
        </w:tc>
      </w:tr>
      <w:tr w:rsidR="00FA31A3" w:rsidRPr="00031E43" w:rsidTr="00503C97">
        <w:trPr>
          <w:trHeight w:hRule="exact" w:val="374"/>
        </w:trPr>
        <w:tc>
          <w:tcPr>
            <w:tcW w:w="270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31A3" w:rsidRPr="008C289C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A31A3" w:rsidRPr="004464D4" w:rsidRDefault="00FA31A3" w:rsidP="00FA31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18,239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31A3" w:rsidRPr="000859A8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FD5">
              <w:rPr>
                <w:rFonts w:ascii="Angsana New" w:hAnsi="Angsana New"/>
                <w:b/>
                <w:bCs/>
                <w:sz w:val="30"/>
                <w:szCs w:val="30"/>
              </w:rPr>
              <w:t>41,852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A31A3" w:rsidRPr="004464D4" w:rsidRDefault="00FA31A3" w:rsidP="00FA31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18,227</w:t>
            </w:r>
          </w:p>
        </w:tc>
        <w:tc>
          <w:tcPr>
            <w:tcW w:w="270" w:type="dxa"/>
          </w:tcPr>
          <w:p w:rsidR="00FA31A3" w:rsidRPr="008C289C" w:rsidRDefault="00FA31A3" w:rsidP="00FA31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31A3" w:rsidRPr="000859A8" w:rsidRDefault="00FA31A3" w:rsidP="00FA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FD5">
              <w:rPr>
                <w:rFonts w:ascii="Angsana New" w:hAnsi="Angsana New"/>
                <w:b/>
                <w:bCs/>
                <w:sz w:val="30"/>
                <w:szCs w:val="30"/>
              </w:rPr>
              <w:t>79,359</w:t>
            </w:r>
          </w:p>
        </w:tc>
      </w:tr>
    </w:tbl>
    <w:p w:rsidR="005A1EDE" w:rsidRPr="00011968" w:rsidRDefault="005A1EDE" w:rsidP="002E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F14AE" w:rsidRDefault="00083EE6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D56CB">
        <w:rPr>
          <w:rFonts w:ascii="Angsana New" w:hAnsi="Angsana New"/>
          <w:b/>
          <w:bCs/>
          <w:sz w:val="30"/>
          <w:szCs w:val="30"/>
        </w:rPr>
        <w:t>2</w:t>
      </w:r>
      <w:r w:rsidR="00A577A5" w:rsidRPr="00B74C46">
        <w:rPr>
          <w:rFonts w:ascii="Angsana New" w:hAnsi="Angsana New"/>
          <w:b/>
          <w:bCs/>
          <w:sz w:val="30"/>
          <w:szCs w:val="30"/>
        </w:rPr>
        <w:tab/>
      </w:r>
      <w:r w:rsidR="00AF14AE" w:rsidRPr="00C42FD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AF14AE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6425C3" w:rsidRDefault="006425C3" w:rsidP="00AF14A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95CEB">
        <w:rPr>
          <w:rFonts w:ascii="Angsana New" w:hAnsi="Angsana New"/>
          <w:sz w:val="30"/>
          <w:szCs w:val="30"/>
          <w:cs/>
        </w:rPr>
        <w:t>เมื่อวันที่</w:t>
      </w:r>
      <w:r w:rsidRPr="00C95CEB">
        <w:rPr>
          <w:rFonts w:ascii="Angsana New" w:hAnsi="Angsana New"/>
          <w:sz w:val="30"/>
          <w:szCs w:val="30"/>
        </w:rPr>
        <w:t xml:space="preserve"> 5 </w:t>
      </w:r>
      <w:r w:rsidRPr="00C95CEB">
        <w:rPr>
          <w:rFonts w:ascii="Angsana New" w:hAnsi="Angsana New"/>
          <w:sz w:val="30"/>
          <w:szCs w:val="30"/>
          <w:cs/>
        </w:rPr>
        <w:t>เมษายน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</w:rPr>
        <w:t xml:space="preserve">2562 </w:t>
      </w:r>
      <w:r w:rsidRPr="00C95CE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C95CEB">
        <w:rPr>
          <w:rFonts w:ascii="Angsana New" w:hAnsi="Angsana New" w:hint="cs"/>
          <w:sz w:val="30"/>
          <w:szCs w:val="30"/>
          <w:cs/>
        </w:rPr>
        <w:t>และกำหนด</w:t>
      </w:r>
      <w:r w:rsidRPr="00C95CE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95CEB">
        <w:rPr>
          <w:rFonts w:ascii="Angsana New" w:hAnsi="Angsana New"/>
          <w:sz w:val="30"/>
          <w:szCs w:val="30"/>
        </w:rPr>
        <w:t>20</w:t>
      </w:r>
      <w:r w:rsidRPr="00C95CE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95CEB">
        <w:rPr>
          <w:rFonts w:ascii="Angsana New" w:hAnsi="Angsana New"/>
          <w:sz w:val="30"/>
          <w:szCs w:val="30"/>
        </w:rPr>
        <w:t>400</w:t>
      </w:r>
      <w:r w:rsidRPr="00C95CEB">
        <w:rPr>
          <w:rFonts w:ascii="Angsana New" w:hAnsi="Angsana New"/>
          <w:sz w:val="30"/>
          <w:szCs w:val="30"/>
          <w:cs/>
        </w:rPr>
        <w:t xml:space="preserve"> วัน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C95CEB">
        <w:rPr>
          <w:rFonts w:ascii="Angsana New" w:hAnsi="Angsana New" w:hint="cs"/>
          <w:sz w:val="30"/>
          <w:szCs w:val="30"/>
          <w:cs/>
        </w:rPr>
        <w:t>หนึ่ง</w:t>
      </w:r>
      <w:r w:rsidRPr="00C95CEB">
        <w:rPr>
          <w:rFonts w:ascii="Angsana New" w:hAnsi="Angsana New"/>
          <w:sz w:val="30"/>
          <w:szCs w:val="30"/>
          <w:cs/>
        </w:rPr>
        <w:t xml:space="preserve">ปี </w:t>
      </w:r>
      <w:r w:rsidRPr="00C95CEB">
        <w:rPr>
          <w:rFonts w:ascii="Angsana New" w:hAnsi="Angsana New"/>
          <w:sz w:val="30"/>
          <w:szCs w:val="30"/>
        </w:rPr>
        <w:t>2562</w:t>
      </w:r>
      <w:r w:rsidRPr="00C95CE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5A6278" w:rsidRPr="007426E0">
        <w:rPr>
          <w:rFonts w:ascii="Angsana New" w:hAnsi="Angsana New"/>
          <w:b/>
          <w:sz w:val="30"/>
          <w:szCs w:val="30"/>
          <w:cs/>
          <w:lang w:eastAsia="ja-JP"/>
        </w:rPr>
        <w:t>3</w:t>
      </w:r>
      <w:r w:rsidR="005A6278">
        <w:rPr>
          <w:rFonts w:ascii="Angsana New" w:hAnsi="Angsana New"/>
          <w:bCs/>
          <w:sz w:val="30"/>
          <w:szCs w:val="30"/>
          <w:lang w:eastAsia="ja-JP"/>
        </w:rPr>
        <w:t>0</w:t>
      </w:r>
      <w:r w:rsidR="005A6278">
        <w:rPr>
          <w:rFonts w:ascii="Angsana New" w:hAnsi="Angsana New"/>
          <w:b/>
          <w:sz w:val="30"/>
          <w:szCs w:val="30"/>
          <w:lang w:eastAsia="ja-JP"/>
        </w:rPr>
        <w:t xml:space="preserve"> </w:t>
      </w:r>
      <w:r w:rsidR="005A6278" w:rsidRPr="00E817F9">
        <w:rPr>
          <w:rFonts w:ascii="Angsana New" w:hAnsi="Angsana New" w:hint="cs"/>
          <w:b/>
          <w:sz w:val="30"/>
          <w:szCs w:val="30"/>
          <w:cs/>
          <w:lang w:eastAsia="ja-JP"/>
        </w:rPr>
        <w:t>กันยายน</w:t>
      </w:r>
      <w:r w:rsidR="005A6278">
        <w:rPr>
          <w:rFonts w:ascii="Angsana New" w:hAnsi="Angsana New" w:hint="cs"/>
          <w:b/>
          <w:sz w:val="30"/>
          <w:szCs w:val="30"/>
          <w:cs/>
          <w:lang w:eastAsia="ja-JP"/>
        </w:rPr>
        <w:t xml:space="preserve"> </w:t>
      </w:r>
      <w:r w:rsidRPr="00C95CEB">
        <w:rPr>
          <w:rFonts w:ascii="Angsana New" w:hAnsi="Angsana New"/>
          <w:sz w:val="30"/>
          <w:szCs w:val="30"/>
        </w:rPr>
        <w:t>2562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FA31A3">
        <w:rPr>
          <w:rFonts w:ascii="Angsana New" w:hAnsi="Angsana New" w:hint="cs"/>
          <w:sz w:val="30"/>
          <w:szCs w:val="30"/>
          <w:cs/>
        </w:rPr>
        <w:t>เ</w:t>
      </w:r>
      <w:r w:rsidR="005A6278">
        <w:rPr>
          <w:rFonts w:ascii="Angsana New" w:hAnsi="Angsana New" w:hint="cs"/>
          <w:sz w:val="30"/>
          <w:szCs w:val="30"/>
          <w:cs/>
        </w:rPr>
        <w:t>ก้า</w:t>
      </w:r>
      <w:r w:rsidRPr="00C95CEB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="00C400A1">
        <w:rPr>
          <w:rFonts w:ascii="Angsana New" w:hAnsi="Angsana New" w:hint="cs"/>
          <w:sz w:val="30"/>
          <w:szCs w:val="30"/>
          <w:cs/>
        </w:rPr>
        <w:t>เงิน</w:t>
      </w:r>
      <w:r w:rsidR="00FA31A3">
        <w:rPr>
          <w:rFonts w:ascii="Angsana New" w:hAnsi="Angsana New"/>
          <w:sz w:val="30"/>
          <w:szCs w:val="30"/>
        </w:rPr>
        <w:t xml:space="preserve"> </w:t>
      </w:r>
      <w:r w:rsidR="00FA31A3">
        <w:rPr>
          <w:rFonts w:asciiTheme="majorBidi" w:hAnsiTheme="majorBidi" w:cstheme="majorBidi"/>
          <w:sz w:val="30"/>
          <w:szCs w:val="30"/>
        </w:rPr>
        <w:t>0.9</w:t>
      </w:r>
      <w:r w:rsidRPr="00C95CEB">
        <w:rPr>
          <w:rFonts w:ascii="Angsana New" w:hAnsi="Angsana New"/>
          <w:sz w:val="30"/>
          <w:szCs w:val="30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5233A8" w:rsidRDefault="005233A8" w:rsidP="00AF14A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5CEB" w:rsidRDefault="00C95CEB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056178" w:rsidRDefault="00056178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F87875" w:rsidRPr="004464D4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lastRenderedPageBreak/>
        <w:t>1</w:t>
      </w:r>
      <w:r w:rsidR="00BD56CB">
        <w:rPr>
          <w:rFonts w:ascii="Angsana New" w:hAnsi="Angsana New"/>
          <w:b/>
          <w:bCs/>
          <w:sz w:val="30"/>
          <w:szCs w:val="30"/>
        </w:rPr>
        <w:t>3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E50217" w:rsidRPr="00F87875" w:rsidRDefault="00E50217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F87875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36F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>3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8A36F4">
        <w:rPr>
          <w:rFonts w:ascii="Angsana New" w:hAnsi="Angsana New" w:hint="cs"/>
          <w:sz w:val="30"/>
          <w:szCs w:val="30"/>
          <w:cs/>
        </w:rPr>
        <w:t>โ</w:t>
      </w:r>
      <w:r w:rsidRPr="008A36F4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:rsidR="00F87875" w:rsidRPr="00F87875" w:rsidRDefault="00F87875" w:rsidP="00F878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87875" w:rsidRPr="006B49E5" w:rsidRDefault="00F87875" w:rsidP="00891F8F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F87875" w:rsidRPr="006B49E5" w:rsidRDefault="00F87875" w:rsidP="00891F8F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F87875" w:rsidRPr="00C426EF" w:rsidRDefault="00F87875" w:rsidP="00891F8F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3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F87875" w:rsidRPr="00F87875" w:rsidRDefault="00F87875" w:rsidP="00F8787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F87875" w:rsidRPr="00B52E36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E3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87875" w:rsidRPr="00D545C3" w:rsidRDefault="00F87875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87875" w:rsidRPr="00D545C3" w:rsidSect="008A7FBC">
          <w:headerReference w:type="default" r:id="rId21"/>
          <w:footerReference w:type="default" r:id="rId2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D9574F" w:rsidRDefault="00D9574F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3D01D2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="004504B5" w:rsidRPr="003D01D2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3D01D2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tbl>
      <w:tblPr>
        <w:tblW w:w="8642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2413"/>
        <w:gridCol w:w="1011"/>
        <w:gridCol w:w="257"/>
        <w:gridCol w:w="1066"/>
        <w:gridCol w:w="256"/>
        <w:gridCol w:w="920"/>
        <w:gridCol w:w="256"/>
        <w:gridCol w:w="920"/>
        <w:gridCol w:w="256"/>
        <w:gridCol w:w="920"/>
        <w:gridCol w:w="256"/>
        <w:gridCol w:w="920"/>
        <w:gridCol w:w="256"/>
        <w:gridCol w:w="915"/>
        <w:gridCol w:w="256"/>
        <w:gridCol w:w="1005"/>
        <w:gridCol w:w="256"/>
        <w:gridCol w:w="925"/>
        <w:gridCol w:w="256"/>
        <w:gridCol w:w="874"/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75"/>
      </w:tblGrid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</w:tcPr>
          <w:p w:rsidR="006643BD" w:rsidRPr="00AC7B8E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4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2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0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2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0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D57B6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33" w:type="pct"/>
            <w:gridSpan w:val="3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2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0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51" w:type="pct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</w:tr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4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643BD" w:rsidRPr="00C44A60" w:rsidTr="00D57B6D">
        <w:trPr>
          <w:gridAfter w:val="10"/>
          <w:wAfter w:w="2176" w:type="pct"/>
          <w:trHeight w:val="243"/>
        </w:trPr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3BD" w:rsidRPr="005655FA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9,288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3BD" w:rsidRPr="005655FA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105,850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3BD" w:rsidRPr="00C44A60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3BD" w:rsidRPr="00C44A60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28,673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3BD" w:rsidRPr="00C44A60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10,643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</w:tcPr>
          <w:p w:rsidR="006643BD" w:rsidRPr="00C44A60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18,816</w:t>
            </w:r>
          </w:p>
        </w:tc>
        <w:tc>
          <w:tcPr>
            <w:tcW w:w="51" w:type="pct"/>
          </w:tcPr>
          <w:p w:rsid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vAlign w:val="bottom"/>
          </w:tcPr>
          <w:p w:rsidR="006643BD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(471)</w:t>
            </w:r>
          </w:p>
        </w:tc>
        <w:tc>
          <w:tcPr>
            <w:tcW w:w="51" w:type="pct"/>
          </w:tcPr>
          <w:p w:rsid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vAlign w:val="bottom"/>
          </w:tcPr>
          <w:p w:rsidR="006643BD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(59,269)</w:t>
            </w:r>
          </w:p>
        </w:tc>
        <w:tc>
          <w:tcPr>
            <w:tcW w:w="51" w:type="pct"/>
            <w:shd w:val="clear" w:color="auto" w:fill="auto"/>
          </w:tcPr>
          <w:p w:rsid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3BD" w:rsidRPr="00C44A60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05" w:right="3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20,702</w:t>
            </w:r>
          </w:p>
        </w:tc>
        <w:tc>
          <w:tcPr>
            <w:tcW w:w="51" w:type="pct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vAlign w:val="bottom"/>
          </w:tcPr>
          <w:p w:rsidR="006643BD" w:rsidRPr="00C44A60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94,070</w:t>
            </w:r>
          </w:p>
        </w:tc>
      </w:tr>
      <w:tr w:rsidR="006643BD" w:rsidRPr="00284AE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43BD" w:rsidRPr="00420162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(ขาดทุน) ตามส่วนงาน</w:t>
            </w:r>
          </w:p>
          <w:p w:rsidR="006643BD" w:rsidRPr="00420162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643BD" w:rsidRPr="00420162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(16,957)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43BD" w:rsidRPr="00420162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643BD" w:rsidRPr="005655FA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7,308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643BD" w:rsidRPr="00C44A60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(1,348)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="0099789B">
              <w:rPr>
                <w:rFonts w:ascii="Angsana New" w:hAnsi="Angsana New"/>
                <w:color w:val="000000"/>
                <w:sz w:val="30"/>
                <w:szCs w:val="30"/>
              </w:rPr>
              <w:t>340</w:t>
            </w: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643BD" w:rsidRPr="00C44A60" w:rsidRDefault="009072F6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41,605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643BD" w:rsidRPr="00C44A60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(1,842)</w:t>
            </w:r>
          </w:p>
        </w:tc>
        <w:tc>
          <w:tcPr>
            <w:tcW w:w="51" w:type="pct"/>
            <w:shd w:val="clear" w:color="auto" w:fill="auto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3BD" w:rsidRPr="00FE1974" w:rsidRDefault="00D57B6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(20,353)</w:t>
            </w:r>
          </w:p>
        </w:tc>
        <w:tc>
          <w:tcPr>
            <w:tcW w:w="51" w:type="pct"/>
            <w:shd w:val="clear" w:color="auto" w:fill="auto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3BD" w:rsidRPr="00FE1974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(4,537)</w:t>
            </w:r>
          </w:p>
        </w:tc>
        <w:tc>
          <w:tcPr>
            <w:tcW w:w="51" w:type="pct"/>
            <w:shd w:val="clear" w:color="auto" w:fill="auto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643BD" w:rsidRPr="00FE1974" w:rsidRDefault="009072F6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2,947</w:t>
            </w:r>
          </w:p>
        </w:tc>
        <w:tc>
          <w:tcPr>
            <w:tcW w:w="51" w:type="pct"/>
            <w:shd w:val="clear" w:color="auto" w:fill="auto"/>
            <w:vAlign w:val="bottom"/>
          </w:tcPr>
          <w:p w:rsidR="006643BD" w:rsidRPr="00420162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643BD" w:rsidRPr="00420162" w:rsidRDefault="0099789B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(411)</w:t>
            </w:r>
          </w:p>
        </w:tc>
      </w:tr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2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0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D57B6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เก้า</w:t>
            </w: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33" w:type="pct"/>
            <w:gridSpan w:val="3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6643BD" w:rsidRPr="00C44A6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2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0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43BD" w:rsidRPr="00C44A60" w:rsidTr="00D57B6D"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4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643BD" w:rsidRPr="00FE1974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8" w:type="pct"/>
          </w:tcPr>
          <w:p w:rsidR="006643BD" w:rsidRPr="00C44A60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3BD">
              <w:rPr>
                <w:rFonts w:ascii="Angsana New" w:hAnsi="Angsana New"/>
                <w:color w:val="000000"/>
                <w:sz w:val="30"/>
                <w:szCs w:val="30"/>
              </w:rPr>
              <w:t>(2,138)</w:t>
            </w:r>
          </w:p>
        </w:tc>
        <w:tc>
          <w:tcPr>
            <w:tcW w:w="218" w:type="pct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8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5" w:type="pct"/>
            <w:vAlign w:val="bottom"/>
          </w:tcPr>
          <w:p w:rsidR="006643BD" w:rsidRPr="006643BD" w:rsidRDefault="006643BD" w:rsidP="0066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3BD">
              <w:rPr>
                <w:rFonts w:ascii="Angsana New" w:hAnsi="Angsana New"/>
                <w:color w:val="000000"/>
                <w:sz w:val="30"/>
                <w:szCs w:val="30"/>
              </w:rPr>
              <w:t>(2,753)</w:t>
            </w:r>
          </w:p>
        </w:tc>
      </w:tr>
      <w:tr w:rsidR="00D57B6D" w:rsidRPr="00C44A60" w:rsidTr="00D57B6D">
        <w:trPr>
          <w:gridAfter w:val="10"/>
          <w:wAfter w:w="2176" w:type="pct"/>
          <w:trHeight w:val="243"/>
        </w:trPr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:rsidR="00D57B6D" w:rsidRPr="00C44A60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194,561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377,616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18,274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39,082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38,986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</w:tcPr>
          <w:p w:rsidR="00D57B6D" w:rsidRPr="00D57B6D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39,871</w:t>
            </w:r>
          </w:p>
        </w:tc>
        <w:tc>
          <w:tcPr>
            <w:tcW w:w="51" w:type="pct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vAlign w:val="bottom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(42,802)</w:t>
            </w:r>
          </w:p>
        </w:tc>
        <w:tc>
          <w:tcPr>
            <w:tcW w:w="51" w:type="pct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vAlign w:val="bottom"/>
          </w:tcPr>
          <w:p w:rsidR="00D57B6D" w:rsidRPr="00FE1974" w:rsidRDefault="006F5A10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</w:t>
            </w:r>
            <w:r w:rsidR="006F03E0">
              <w:rPr>
                <w:rFonts w:ascii="Angsana New" w:hAnsi="Angsana New"/>
                <w:color w:val="000000"/>
                <w:sz w:val="30"/>
                <w:szCs w:val="30"/>
              </w:rPr>
              <w:t>3,735)</w:t>
            </w:r>
          </w:p>
        </w:tc>
        <w:tc>
          <w:tcPr>
            <w:tcW w:w="51" w:type="pct"/>
            <w:shd w:val="clear" w:color="auto" w:fill="auto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05" w:right="3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209,019</w:t>
            </w:r>
          </w:p>
        </w:tc>
        <w:tc>
          <w:tcPr>
            <w:tcW w:w="51" w:type="pct"/>
            <w:vAlign w:val="bottom"/>
          </w:tcPr>
          <w:p w:rsidR="00D57B6D" w:rsidRPr="00C44A60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vAlign w:val="bottom"/>
          </w:tcPr>
          <w:p w:rsidR="00D57B6D" w:rsidRPr="00C44A60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282,834</w:t>
            </w:r>
          </w:p>
        </w:tc>
      </w:tr>
      <w:tr w:rsidR="00D57B6D" w:rsidRPr="00284AE0" w:rsidTr="00D57B6D">
        <w:trPr>
          <w:gridAfter w:val="10"/>
          <w:wAfter w:w="2176" w:type="pct"/>
        </w:trPr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B6D" w:rsidRPr="00420162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(ขาดทุน) ตามส่วนงาน</w:t>
            </w:r>
          </w:p>
          <w:p w:rsidR="00D57B6D" w:rsidRPr="00420162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(20,525)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22,543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(11,69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9789B">
              <w:rPr>
                <w:rFonts w:ascii="Angsana New" w:hAnsi="Angsana New"/>
                <w:color w:val="000000"/>
                <w:sz w:val="30"/>
                <w:szCs w:val="30"/>
              </w:rPr>
              <w:t>1,824</w:t>
            </w: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57B6D" w:rsidRPr="00D57B6D" w:rsidRDefault="009D7DD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42,840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B6D" w:rsidRPr="00D57B6D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(2,</w:t>
            </w:r>
            <w:r w:rsidR="0099789B"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Pr="00D57B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(8,175)</w:t>
            </w:r>
          </w:p>
        </w:tc>
        <w:tc>
          <w:tcPr>
            <w:tcW w:w="51" w:type="pct"/>
            <w:shd w:val="clear" w:color="auto" w:fill="auto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6D" w:rsidRPr="00FE1974" w:rsidRDefault="006F03E0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(4,271)</w:t>
            </w:r>
          </w:p>
        </w:tc>
        <w:tc>
          <w:tcPr>
            <w:tcW w:w="51" w:type="pct"/>
            <w:shd w:val="clear" w:color="auto" w:fill="auto"/>
          </w:tcPr>
          <w:p w:rsidR="00D57B6D" w:rsidRPr="00FE1974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B6D" w:rsidRPr="00FE1974" w:rsidRDefault="009D7DDD" w:rsidP="009D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2,443</w:t>
            </w:r>
          </w:p>
        </w:tc>
        <w:tc>
          <w:tcPr>
            <w:tcW w:w="51" w:type="pct"/>
            <w:shd w:val="clear" w:color="auto" w:fill="auto"/>
            <w:vAlign w:val="bottom"/>
          </w:tcPr>
          <w:p w:rsidR="00D57B6D" w:rsidRPr="00420162" w:rsidRDefault="00D57B6D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B6D" w:rsidRPr="00420162" w:rsidRDefault="0099789B" w:rsidP="00D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14,268</w:t>
            </w:r>
          </w:p>
        </w:tc>
      </w:tr>
    </w:tbl>
    <w:p w:rsidR="006643BD" w:rsidRDefault="006643BD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6643BD" w:rsidRPr="003D01D2" w:rsidRDefault="006643BD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5A6278" w:rsidRPr="00D27757" w:rsidRDefault="005A6278" w:rsidP="005A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4"/>
          <w:szCs w:val="14"/>
          <w:highlight w:val="yellow"/>
        </w:rPr>
      </w:pPr>
    </w:p>
    <w:p w:rsidR="005A6278" w:rsidRPr="00D27757" w:rsidRDefault="005A6278" w:rsidP="005A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highlight w:val="yellow"/>
        </w:rPr>
      </w:pPr>
    </w:p>
    <w:tbl>
      <w:tblPr>
        <w:tblW w:w="515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54"/>
        <w:gridCol w:w="1113"/>
        <w:gridCol w:w="260"/>
        <w:gridCol w:w="1009"/>
        <w:gridCol w:w="264"/>
        <w:gridCol w:w="997"/>
        <w:gridCol w:w="240"/>
        <w:gridCol w:w="916"/>
        <w:gridCol w:w="261"/>
        <w:gridCol w:w="1039"/>
        <w:gridCol w:w="261"/>
        <w:gridCol w:w="919"/>
        <w:gridCol w:w="261"/>
        <w:gridCol w:w="994"/>
        <w:gridCol w:w="252"/>
        <w:gridCol w:w="1006"/>
        <w:gridCol w:w="252"/>
        <w:gridCol w:w="1018"/>
        <w:gridCol w:w="249"/>
        <w:gridCol w:w="907"/>
      </w:tblGrid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3F4F" w:rsidRPr="003E2D08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lastRenderedPageBreak/>
              <w:t xml:space="preserve">  </w:t>
            </w:r>
          </w:p>
        </w:tc>
        <w:tc>
          <w:tcPr>
            <w:tcW w:w="408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3E2D08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52" w:type="pct"/>
            <w:gridSpan w:val="3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30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8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335D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380,856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546,855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35,862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87,617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53F4F" w:rsidRPr="004335D7" w:rsidRDefault="009072F6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173,314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33,860</w:t>
            </w: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257,030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(192,369)</w:t>
            </w:r>
          </w:p>
        </w:tc>
        <w:tc>
          <w:tcPr>
            <w:tcW w:w="84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:rsidR="00D53F4F" w:rsidRPr="00FE1974" w:rsidRDefault="009072F6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333,002</w:t>
            </w:r>
          </w:p>
        </w:tc>
        <w:tc>
          <w:tcPr>
            <w:tcW w:w="83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475,963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F4F" w:rsidRPr="00FE1974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9072F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33,002</w:t>
            </w:r>
          </w:p>
        </w:tc>
        <w:tc>
          <w:tcPr>
            <w:tcW w:w="83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475,963</w:t>
            </w:r>
          </w:p>
        </w:tc>
      </w:tr>
      <w:tr w:rsidR="00D53F4F" w:rsidRPr="00C44A60" w:rsidTr="00D53F4F"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53F4F" w:rsidRPr="00284AE0" w:rsidTr="00D53F4F"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192,887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288,729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18,087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48,234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47,769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11,896</w:t>
            </w: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158,16</w:t>
            </w:r>
            <w:r w:rsidR="006D6C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(99,971)</w:t>
            </w: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100,58</w:t>
            </w:r>
            <w:r w:rsidR="006D6C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3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248,888</w:t>
            </w:r>
          </w:p>
        </w:tc>
      </w:tr>
      <w:tr w:rsidR="00D53F4F" w:rsidRPr="00284AE0" w:rsidTr="00D53F4F"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F4F" w:rsidRPr="004335D7" w:rsidRDefault="00946983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100,58</w:t>
            </w:r>
            <w:r w:rsidR="006D6C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83" w:type="pct"/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F4F" w:rsidRPr="004335D7" w:rsidRDefault="00D53F4F" w:rsidP="00F2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248,888</w:t>
            </w:r>
          </w:p>
        </w:tc>
      </w:tr>
    </w:tbl>
    <w:p w:rsidR="00D53F4F" w:rsidRDefault="00D53F4F" w:rsidP="00EF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D53F4F" w:rsidSect="008A7FBC">
          <w:headerReference w:type="default" r:id="rId23"/>
          <w:footerReference w:type="default" r:id="rId24"/>
          <w:pgSz w:w="16840" w:h="11907" w:orient="landscape"/>
          <w:pgMar w:top="691" w:right="1152" w:bottom="576" w:left="1152" w:header="720" w:footer="288" w:gutter="0"/>
          <w:cols w:space="708"/>
          <w:docGrid w:linePitch="360"/>
        </w:sectPr>
      </w:pPr>
    </w:p>
    <w:p w:rsidR="00AF14AE" w:rsidRPr="00494273" w:rsidRDefault="003249E9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7E7612">
        <w:rPr>
          <w:rFonts w:ascii="Angsana New" w:hAnsi="Angsana New"/>
          <w:b/>
          <w:bCs/>
          <w:sz w:val="30"/>
          <w:szCs w:val="30"/>
        </w:rPr>
        <w:t>4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 w:rsidR="00AF14AE" w:rsidRPr="00494273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F14AE" w:rsidRPr="00A27DCC" w:rsidRDefault="00AF14AE" w:rsidP="00AF1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AF14AE" w:rsidRPr="00494273" w:rsidRDefault="00AF14AE" w:rsidP="00AF14A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9427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:rsidR="00AF14AE" w:rsidRPr="00A27DCC" w:rsidRDefault="00AF14AE" w:rsidP="00AF14AE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AF14AE" w:rsidRPr="00494273" w:rsidRDefault="00AF14AE" w:rsidP="00AF14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4273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494273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494273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49427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94273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494273">
        <w:rPr>
          <w:rFonts w:asciiTheme="majorBidi" w:hAnsiTheme="majorBidi" w:cstheme="majorBidi" w:hint="cs"/>
          <w:sz w:val="30"/>
          <w:szCs w:val="30"/>
          <w:cs/>
        </w:rPr>
        <w:t xml:space="preserve">และบริการหลัก </w:t>
      </w:r>
      <w:r w:rsidRPr="00494273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p w:rsidR="002C3E7C" w:rsidRPr="006101FF" w:rsidRDefault="002C3E7C" w:rsidP="00AF14AE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101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48"/>
        <w:gridCol w:w="742"/>
        <w:gridCol w:w="267"/>
        <w:gridCol w:w="813"/>
        <w:gridCol w:w="273"/>
        <w:gridCol w:w="717"/>
        <w:gridCol w:w="236"/>
        <w:gridCol w:w="754"/>
        <w:gridCol w:w="276"/>
        <w:gridCol w:w="714"/>
        <w:gridCol w:w="236"/>
        <w:gridCol w:w="754"/>
        <w:gridCol w:w="236"/>
        <w:gridCol w:w="754"/>
      </w:tblGrid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2C4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2C4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8529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</w:t>
            </w:r>
            <w:r w:rsidRPr="002C4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ยน</w:t>
            </w:r>
          </w:p>
        </w:tc>
        <w:tc>
          <w:tcPr>
            <w:tcW w:w="810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C4D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2C4D5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</w:tcPr>
          <w:p w:rsidR="002C3E7C" w:rsidRPr="002C4D51" w:rsidRDefault="00C622A5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12,053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2C3E7C" w:rsidRPr="002C4D51" w:rsidRDefault="00C622A5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48,69</w:t>
            </w:r>
            <w:r w:rsidR="00DD68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36,132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1,248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18,912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86,078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C622A5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1,790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4,814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DD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3,178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</w:t>
            </w:r>
            <w:r w:rsidR="00EA510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790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7,992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C622A5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13,843</w:t>
            </w:r>
          </w:p>
        </w:tc>
        <w:tc>
          <w:tcPr>
            <w:tcW w:w="248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53,512</w:t>
            </w:r>
          </w:p>
        </w:tc>
        <w:tc>
          <w:tcPr>
            <w:tcW w:w="267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273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36,132</w:t>
            </w: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27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4,426</w:t>
            </w: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20,702</w:t>
            </w: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DD68D9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94,070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</w:tcPr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183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2C3E7C" w:rsidRPr="002C4D51" w:rsidRDefault="00DD68D9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2C3E7C" w:rsidRPr="0093171C" w:rsidRDefault="002C3E7C" w:rsidP="0093171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3" w:type="dxa"/>
            <w:vAlign w:val="bottom"/>
          </w:tcPr>
          <w:p w:rsidR="002C3E7C" w:rsidRPr="002C4D51" w:rsidRDefault="00DD68D9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2C3E7C" w:rsidRPr="0093171C" w:rsidRDefault="002C3E7C" w:rsidP="0093171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17" w:type="dxa"/>
            <w:vAlign w:val="bottom"/>
          </w:tcPr>
          <w:p w:rsidR="002C3E7C" w:rsidRPr="002C4D51" w:rsidRDefault="00DD68D9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93171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2C3E7C" w:rsidRPr="00EF0257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02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2C3E7C" w:rsidRPr="002C4D51" w:rsidRDefault="0093171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4,426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EF0257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5,596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93171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4,426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13,660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53,512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DD68D9" w:rsidP="0072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36,132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EF0257" w:rsidP="009D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EF0257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15,106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93171C" w:rsidP="0072416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89,644</w:t>
            </w:r>
          </w:p>
        </w:tc>
      </w:tr>
      <w:tr w:rsidR="0093171C" w:rsidRPr="006101FF" w:rsidTr="002D2D01">
        <w:trPr>
          <w:jc w:val="center"/>
        </w:trPr>
        <w:tc>
          <w:tcPr>
            <w:tcW w:w="2340" w:type="dxa"/>
            <w:hideMark/>
          </w:tcPr>
          <w:p w:rsidR="0093171C" w:rsidRPr="002C4D51" w:rsidRDefault="0093171C" w:rsidP="009317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13,843</w:t>
            </w:r>
          </w:p>
        </w:tc>
        <w:tc>
          <w:tcPr>
            <w:tcW w:w="248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53,512</w:t>
            </w:r>
          </w:p>
        </w:tc>
        <w:tc>
          <w:tcPr>
            <w:tcW w:w="267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273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36,132</w:t>
            </w:r>
          </w:p>
        </w:tc>
        <w:tc>
          <w:tcPr>
            <w:tcW w:w="236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276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4,426</w:t>
            </w:r>
          </w:p>
        </w:tc>
        <w:tc>
          <w:tcPr>
            <w:tcW w:w="236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20,702</w:t>
            </w:r>
          </w:p>
        </w:tc>
        <w:tc>
          <w:tcPr>
            <w:tcW w:w="236" w:type="dxa"/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2C4D51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94,070</w:t>
            </w:r>
          </w:p>
        </w:tc>
      </w:tr>
      <w:tr w:rsidR="0093171C" w:rsidRPr="006101FF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93171C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93171C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93171C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93171C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93171C" w:rsidRPr="006101FF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810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42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67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813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3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7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6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4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93171C" w:rsidRPr="006101FF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04010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04010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04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</w:t>
            </w:r>
            <w:r w:rsidRPr="0004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Pr="0004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810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93171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93171C" w:rsidRPr="00040105" w:rsidRDefault="0093171C" w:rsidP="009317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401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4010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3171C" w:rsidRPr="00040105" w:rsidTr="002D2D01">
        <w:trPr>
          <w:jc w:val="center"/>
        </w:trPr>
        <w:tc>
          <w:tcPr>
            <w:tcW w:w="2340" w:type="dxa"/>
            <w:hideMark/>
          </w:tcPr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F0257" w:rsidRPr="00040105" w:rsidTr="002D2D01">
        <w:trPr>
          <w:jc w:val="center"/>
        </w:trPr>
        <w:tc>
          <w:tcPr>
            <w:tcW w:w="2340" w:type="dxa"/>
            <w:hideMark/>
          </w:tcPr>
          <w:p w:rsidR="00EF0257" w:rsidRPr="00040105" w:rsidRDefault="00EF0257" w:rsidP="00EF0257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11,69</w:t>
            </w:r>
            <w:r w:rsidR="00AF030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8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55,485</w:t>
            </w:r>
          </w:p>
        </w:tc>
        <w:tc>
          <w:tcPr>
            <w:tcW w:w="267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540</w:t>
            </w:r>
          </w:p>
        </w:tc>
        <w:tc>
          <w:tcPr>
            <w:tcW w:w="273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19,854</w:t>
            </w:r>
          </w:p>
        </w:tc>
        <w:tc>
          <w:tcPr>
            <w:tcW w:w="236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5,171</w:t>
            </w:r>
          </w:p>
        </w:tc>
        <w:tc>
          <w:tcPr>
            <w:tcW w:w="276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  <w:t>2,805</w:t>
            </w:r>
          </w:p>
        </w:tc>
        <w:tc>
          <w:tcPr>
            <w:tcW w:w="236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17,408</w:t>
            </w:r>
          </w:p>
        </w:tc>
        <w:tc>
          <w:tcPr>
            <w:tcW w:w="236" w:type="dxa"/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EF0257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78,144</w:t>
            </w:r>
          </w:p>
        </w:tc>
      </w:tr>
      <w:tr w:rsidR="0093171C" w:rsidRPr="00040105" w:rsidTr="002D2D01">
        <w:trPr>
          <w:jc w:val="center"/>
        </w:trPr>
        <w:tc>
          <w:tcPr>
            <w:tcW w:w="2340" w:type="dxa"/>
          </w:tcPr>
          <w:p w:rsidR="0093171C" w:rsidRPr="00040105" w:rsidRDefault="0093171C" w:rsidP="009317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3171C" w:rsidRPr="00040105" w:rsidTr="002D2D01">
        <w:trPr>
          <w:jc w:val="center"/>
        </w:trPr>
        <w:tc>
          <w:tcPr>
            <w:tcW w:w="2340" w:type="dxa"/>
            <w:hideMark/>
          </w:tcPr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93171C" w:rsidRPr="00040105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183</w:t>
            </w:r>
          </w:p>
        </w:tc>
        <w:tc>
          <w:tcPr>
            <w:tcW w:w="248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93171C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93171C" w:rsidRPr="00040105" w:rsidRDefault="0093171C" w:rsidP="00EF025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93171C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93171C" w:rsidRPr="00040105" w:rsidRDefault="0093171C" w:rsidP="00EF025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93171C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5,171</w:t>
            </w:r>
          </w:p>
        </w:tc>
        <w:tc>
          <w:tcPr>
            <w:tcW w:w="27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 w:bidi="th-TH"/>
              </w:rPr>
              <w:t>2,805</w:t>
            </w:r>
          </w:p>
        </w:tc>
        <w:tc>
          <w:tcPr>
            <w:tcW w:w="23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EF0257" w:rsidP="00EF0257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5,354</w:t>
            </w:r>
          </w:p>
        </w:tc>
        <w:tc>
          <w:tcPr>
            <w:tcW w:w="23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2,805</w:t>
            </w:r>
          </w:p>
        </w:tc>
      </w:tr>
      <w:tr w:rsidR="0093171C" w:rsidRPr="00040105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93171C" w:rsidRPr="00040105" w:rsidRDefault="0093171C" w:rsidP="0093171C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11,514</w:t>
            </w:r>
          </w:p>
        </w:tc>
        <w:tc>
          <w:tcPr>
            <w:tcW w:w="248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55,485</w:t>
            </w:r>
          </w:p>
        </w:tc>
        <w:tc>
          <w:tcPr>
            <w:tcW w:w="267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540</w:t>
            </w:r>
          </w:p>
        </w:tc>
        <w:tc>
          <w:tcPr>
            <w:tcW w:w="273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19,854</w:t>
            </w:r>
          </w:p>
        </w:tc>
        <w:tc>
          <w:tcPr>
            <w:tcW w:w="23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1C" w:rsidRPr="00040105" w:rsidRDefault="00EF0257" w:rsidP="00EF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93171C" w:rsidRPr="00040105" w:rsidRDefault="0093171C" w:rsidP="00EF02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1C" w:rsidRPr="00040105" w:rsidRDefault="00EF0257" w:rsidP="00EF02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45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12,054</w:t>
            </w:r>
          </w:p>
        </w:tc>
        <w:tc>
          <w:tcPr>
            <w:tcW w:w="236" w:type="dxa"/>
            <w:vAlign w:val="bottom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75,339</w:t>
            </w:r>
          </w:p>
        </w:tc>
      </w:tr>
      <w:tr w:rsidR="0093171C" w:rsidRPr="00040105" w:rsidTr="002D2D01">
        <w:trPr>
          <w:jc w:val="center"/>
        </w:trPr>
        <w:tc>
          <w:tcPr>
            <w:tcW w:w="2340" w:type="dxa"/>
            <w:hideMark/>
          </w:tcPr>
          <w:p w:rsidR="0093171C" w:rsidRPr="00040105" w:rsidRDefault="0093171C" w:rsidP="009317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11,69</w:t>
            </w:r>
            <w:r w:rsidR="00AF030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8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55,485</w:t>
            </w:r>
          </w:p>
        </w:tc>
        <w:tc>
          <w:tcPr>
            <w:tcW w:w="267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540</w:t>
            </w:r>
          </w:p>
        </w:tc>
        <w:tc>
          <w:tcPr>
            <w:tcW w:w="273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19,854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5,171</w:t>
            </w:r>
          </w:p>
        </w:tc>
        <w:tc>
          <w:tcPr>
            <w:tcW w:w="27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  <w:t>2,805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17,408</w:t>
            </w:r>
          </w:p>
        </w:tc>
        <w:tc>
          <w:tcPr>
            <w:tcW w:w="236" w:type="dxa"/>
          </w:tcPr>
          <w:p w:rsidR="0093171C" w:rsidRPr="00040105" w:rsidRDefault="0093171C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71C" w:rsidRPr="00040105" w:rsidRDefault="00EF0257" w:rsidP="0093171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78,144</w:t>
            </w:r>
          </w:p>
        </w:tc>
      </w:tr>
    </w:tbl>
    <w:p w:rsidR="00AF14AE" w:rsidRPr="00040105" w:rsidRDefault="00AF14AE" w:rsidP="00AF14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48"/>
        <w:gridCol w:w="742"/>
        <w:gridCol w:w="267"/>
        <w:gridCol w:w="813"/>
        <w:gridCol w:w="273"/>
        <w:gridCol w:w="717"/>
        <w:gridCol w:w="236"/>
        <w:gridCol w:w="754"/>
        <w:gridCol w:w="276"/>
        <w:gridCol w:w="714"/>
        <w:gridCol w:w="236"/>
        <w:gridCol w:w="754"/>
        <w:gridCol w:w="236"/>
        <w:gridCol w:w="754"/>
      </w:tblGrid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7241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AF14AE" w:rsidRPr="00B143FF" w:rsidRDefault="00AF14AE" w:rsidP="00441D1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52509D"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</w:t>
            </w:r>
            <w:r w:rsidR="00441D1A"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7241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="00441D1A"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810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143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F14AE" w:rsidRPr="006101FF" w:rsidTr="004C756D">
        <w:trPr>
          <w:jc w:val="center"/>
        </w:trPr>
        <w:tc>
          <w:tcPr>
            <w:tcW w:w="2340" w:type="dxa"/>
            <w:hideMark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7B665D" w:rsidRPr="006101FF" w:rsidTr="00441D1A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146,234</w:t>
            </w:r>
          </w:p>
        </w:tc>
        <w:tc>
          <w:tcPr>
            <w:tcW w:w="248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200,339</w:t>
            </w:r>
          </w:p>
        </w:tc>
        <w:tc>
          <w:tcPr>
            <w:tcW w:w="267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273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42,612</w:t>
            </w:r>
          </w:p>
        </w:tc>
        <w:tc>
          <w:tcPr>
            <w:tcW w:w="23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32,913</w:t>
            </w:r>
          </w:p>
        </w:tc>
        <w:tc>
          <w:tcPr>
            <w:tcW w:w="27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10,840</w:t>
            </w:r>
          </w:p>
        </w:tc>
        <w:tc>
          <w:tcPr>
            <w:tcW w:w="23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194,280</w:t>
            </w:r>
          </w:p>
        </w:tc>
        <w:tc>
          <w:tcPr>
            <w:tcW w:w="23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253,7</w:t>
            </w:r>
            <w:r w:rsidR="00AF03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7B665D" w:rsidRPr="006101FF" w:rsidTr="00441D1A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14,403</w:t>
            </w:r>
          </w:p>
        </w:tc>
        <w:tc>
          <w:tcPr>
            <w:tcW w:w="248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22,350</w:t>
            </w:r>
          </w:p>
        </w:tc>
        <w:tc>
          <w:tcPr>
            <w:tcW w:w="267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336</w:t>
            </w:r>
          </w:p>
        </w:tc>
        <w:tc>
          <w:tcPr>
            <w:tcW w:w="27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6,693</w:t>
            </w:r>
          </w:p>
        </w:tc>
        <w:tc>
          <w:tcPr>
            <w:tcW w:w="23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14,7</w:t>
            </w:r>
            <w:r w:rsidR="00AF03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29,043</w:t>
            </w:r>
          </w:p>
        </w:tc>
      </w:tr>
      <w:tr w:rsidR="007B665D" w:rsidRPr="006101FF" w:rsidTr="00441D1A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160,637</w:t>
            </w:r>
          </w:p>
        </w:tc>
        <w:tc>
          <w:tcPr>
            <w:tcW w:w="248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222,689</w:t>
            </w:r>
          </w:p>
        </w:tc>
        <w:tc>
          <w:tcPr>
            <w:tcW w:w="267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273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42,612</w:t>
            </w:r>
          </w:p>
        </w:tc>
        <w:tc>
          <w:tcPr>
            <w:tcW w:w="236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33,249</w:t>
            </w:r>
          </w:p>
        </w:tc>
        <w:tc>
          <w:tcPr>
            <w:tcW w:w="276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17,533</w:t>
            </w:r>
          </w:p>
        </w:tc>
        <w:tc>
          <w:tcPr>
            <w:tcW w:w="236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209,019</w:t>
            </w:r>
          </w:p>
        </w:tc>
        <w:tc>
          <w:tcPr>
            <w:tcW w:w="236" w:type="dxa"/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2C4D51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282,834</w:t>
            </w:r>
          </w:p>
        </w:tc>
      </w:tr>
      <w:tr w:rsidR="007B665D" w:rsidRPr="006101FF" w:rsidTr="004C756D">
        <w:trPr>
          <w:jc w:val="center"/>
        </w:trPr>
        <w:tc>
          <w:tcPr>
            <w:tcW w:w="2340" w:type="dxa"/>
          </w:tcPr>
          <w:p w:rsidR="007B665D" w:rsidRPr="006101FF" w:rsidRDefault="007B665D" w:rsidP="007B665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67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3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6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7B665D" w:rsidRPr="006101FF" w:rsidTr="004C756D">
        <w:trPr>
          <w:jc w:val="center"/>
        </w:trPr>
        <w:tc>
          <w:tcPr>
            <w:tcW w:w="2340" w:type="dxa"/>
            <w:hideMark/>
          </w:tcPr>
          <w:p w:rsidR="007B665D" w:rsidRPr="0045005A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500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7B665D" w:rsidRPr="0045005A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67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7B665D" w:rsidRPr="006101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276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6101FF" w:rsidRDefault="007B665D" w:rsidP="007B665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6101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</w:tr>
      <w:tr w:rsidR="007B665D" w:rsidRPr="006101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7B665D" w:rsidRPr="0045005A" w:rsidRDefault="007B665D" w:rsidP="007B665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5005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903</w:t>
            </w:r>
          </w:p>
        </w:tc>
        <w:tc>
          <w:tcPr>
            <w:tcW w:w="248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8,016</w:t>
            </w:r>
          </w:p>
        </w:tc>
        <w:tc>
          <w:tcPr>
            <w:tcW w:w="267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D68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9,241</w:t>
            </w:r>
          </w:p>
        </w:tc>
        <w:tc>
          <w:tcPr>
            <w:tcW w:w="27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9,033</w:t>
            </w:r>
          </w:p>
        </w:tc>
        <w:tc>
          <w:tcPr>
            <w:tcW w:w="23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7B665D" w:rsidRDefault="00DD68D9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20,144</w:t>
            </w:r>
          </w:p>
        </w:tc>
        <w:tc>
          <w:tcPr>
            <w:tcW w:w="23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17,049</w:t>
            </w:r>
          </w:p>
        </w:tc>
      </w:tr>
      <w:tr w:rsidR="007B665D" w:rsidRPr="006101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7B665D" w:rsidRPr="0045005A" w:rsidRDefault="007B665D" w:rsidP="007B665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5005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159,734</w:t>
            </w:r>
          </w:p>
        </w:tc>
        <w:tc>
          <w:tcPr>
            <w:tcW w:w="248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214,673</w:t>
            </w:r>
          </w:p>
        </w:tc>
        <w:tc>
          <w:tcPr>
            <w:tcW w:w="267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273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42,612</w:t>
            </w:r>
          </w:p>
        </w:tc>
        <w:tc>
          <w:tcPr>
            <w:tcW w:w="23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7B665D" w:rsidRDefault="00DD68D9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14,008</w:t>
            </w:r>
          </w:p>
        </w:tc>
        <w:tc>
          <w:tcPr>
            <w:tcW w:w="27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8,500</w:t>
            </w:r>
          </w:p>
        </w:tc>
        <w:tc>
          <w:tcPr>
            <w:tcW w:w="23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D68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88,875</w:t>
            </w:r>
          </w:p>
        </w:tc>
        <w:tc>
          <w:tcPr>
            <w:tcW w:w="236" w:type="dxa"/>
            <w:vAlign w:val="bottom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265,785</w:t>
            </w:r>
          </w:p>
        </w:tc>
      </w:tr>
      <w:tr w:rsidR="007B665D" w:rsidRPr="006101FF" w:rsidTr="00441D1A">
        <w:trPr>
          <w:jc w:val="center"/>
        </w:trPr>
        <w:tc>
          <w:tcPr>
            <w:tcW w:w="2340" w:type="dxa"/>
            <w:hideMark/>
          </w:tcPr>
          <w:p w:rsidR="007B665D" w:rsidRPr="0045005A" w:rsidRDefault="007B665D" w:rsidP="007B665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500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160,637</w:t>
            </w:r>
          </w:p>
        </w:tc>
        <w:tc>
          <w:tcPr>
            <w:tcW w:w="248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222,689</w:t>
            </w:r>
          </w:p>
        </w:tc>
        <w:tc>
          <w:tcPr>
            <w:tcW w:w="267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273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42,612</w:t>
            </w:r>
          </w:p>
        </w:tc>
        <w:tc>
          <w:tcPr>
            <w:tcW w:w="236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33,249</w:t>
            </w:r>
          </w:p>
        </w:tc>
        <w:tc>
          <w:tcPr>
            <w:tcW w:w="276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17,533</w:t>
            </w:r>
          </w:p>
        </w:tc>
        <w:tc>
          <w:tcPr>
            <w:tcW w:w="236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209,019</w:t>
            </w:r>
          </w:p>
        </w:tc>
        <w:tc>
          <w:tcPr>
            <w:tcW w:w="236" w:type="dxa"/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7B665D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282,834</w:t>
            </w:r>
          </w:p>
        </w:tc>
      </w:tr>
      <w:tr w:rsidR="007B665D" w:rsidRPr="006101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6101FF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810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42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67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813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3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7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6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4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7B665D" w:rsidRPr="006101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</w:t>
            </w:r>
            <w:r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810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7B665D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7B665D" w:rsidRPr="00B143FF" w:rsidRDefault="007B665D" w:rsidP="007B66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143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B665D" w:rsidRPr="00B143FF" w:rsidTr="004C756D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7B665D" w:rsidRPr="00B143FF" w:rsidTr="00441D1A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50,910</w:t>
            </w:r>
          </w:p>
        </w:tc>
        <w:tc>
          <w:tcPr>
            <w:tcW w:w="248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207,126</w:t>
            </w: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4,886</w:t>
            </w:r>
          </w:p>
        </w:tc>
        <w:tc>
          <w:tcPr>
            <w:tcW w:w="273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26,334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EF0257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16,624</w:t>
            </w:r>
          </w:p>
        </w:tc>
        <w:tc>
          <w:tcPr>
            <w:tcW w:w="27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14,89</w:t>
            </w:r>
            <w:r w:rsidR="006D6C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="00EF02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,420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248,35</w:t>
            </w:r>
            <w:r w:rsidR="006D6C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7B665D" w:rsidRPr="00B143FF" w:rsidTr="004C756D">
        <w:trPr>
          <w:jc w:val="center"/>
        </w:trPr>
        <w:tc>
          <w:tcPr>
            <w:tcW w:w="2340" w:type="dxa"/>
          </w:tcPr>
          <w:p w:rsidR="007B665D" w:rsidRPr="00B143FF" w:rsidRDefault="007B665D" w:rsidP="007B665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B665D" w:rsidRPr="00B143FF" w:rsidTr="004C756D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7B665D" w:rsidRPr="00B143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903</w:t>
            </w:r>
          </w:p>
        </w:tc>
        <w:tc>
          <w:tcPr>
            <w:tcW w:w="248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4,143</w:t>
            </w:r>
          </w:p>
        </w:tc>
        <w:tc>
          <w:tcPr>
            <w:tcW w:w="267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7B665D" w:rsidRPr="00B143FF" w:rsidRDefault="00DD68D9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15,12</w:t>
            </w:r>
            <w:r w:rsidR="00EF02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6,39</w:t>
            </w:r>
            <w:r w:rsidR="006D6CB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DD68D9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16,02</w:t>
            </w:r>
            <w:r w:rsidR="00AF03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10,53</w:t>
            </w:r>
            <w:r w:rsidR="006D6C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7B665D" w:rsidRPr="00B143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7B665D" w:rsidRPr="00B143FF" w:rsidRDefault="007B665D" w:rsidP="007B665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50,00</w:t>
            </w:r>
            <w:r w:rsidR="00AF03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8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202,983</w:t>
            </w:r>
          </w:p>
        </w:tc>
        <w:tc>
          <w:tcPr>
            <w:tcW w:w="267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4,886</w:t>
            </w:r>
          </w:p>
        </w:tc>
        <w:tc>
          <w:tcPr>
            <w:tcW w:w="273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26,334</w:t>
            </w:r>
          </w:p>
        </w:tc>
        <w:tc>
          <w:tcPr>
            <w:tcW w:w="23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D68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,500</w:t>
            </w:r>
          </w:p>
        </w:tc>
        <w:tc>
          <w:tcPr>
            <w:tcW w:w="27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8,500</w:t>
            </w:r>
          </w:p>
        </w:tc>
        <w:tc>
          <w:tcPr>
            <w:tcW w:w="23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65D" w:rsidRPr="00B143FF" w:rsidRDefault="00DD68D9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56,39</w:t>
            </w:r>
            <w:r w:rsidR="00AF03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237,817</w:t>
            </w:r>
          </w:p>
        </w:tc>
      </w:tr>
      <w:tr w:rsidR="007B665D" w:rsidRPr="00B143FF" w:rsidTr="00441D1A">
        <w:trPr>
          <w:jc w:val="center"/>
        </w:trPr>
        <w:tc>
          <w:tcPr>
            <w:tcW w:w="2340" w:type="dxa"/>
            <w:hideMark/>
          </w:tcPr>
          <w:p w:rsidR="007B665D" w:rsidRPr="00B143FF" w:rsidRDefault="007B665D" w:rsidP="007B665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50,910</w:t>
            </w:r>
          </w:p>
        </w:tc>
        <w:tc>
          <w:tcPr>
            <w:tcW w:w="248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207,126</w:t>
            </w:r>
          </w:p>
        </w:tc>
        <w:tc>
          <w:tcPr>
            <w:tcW w:w="267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4,886</w:t>
            </w:r>
          </w:p>
        </w:tc>
        <w:tc>
          <w:tcPr>
            <w:tcW w:w="273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26,334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EF0257" w:rsidP="007B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16,624</w:t>
            </w:r>
          </w:p>
        </w:tc>
        <w:tc>
          <w:tcPr>
            <w:tcW w:w="27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14,89</w:t>
            </w:r>
            <w:r w:rsidR="006D6C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="00EF02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,420</w:t>
            </w:r>
          </w:p>
        </w:tc>
        <w:tc>
          <w:tcPr>
            <w:tcW w:w="236" w:type="dxa"/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665D" w:rsidRPr="00B143FF" w:rsidRDefault="007B665D" w:rsidP="007B665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248,35</w:t>
            </w:r>
            <w:r w:rsidR="006D6C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</w:p>
        </w:tc>
      </w:tr>
    </w:tbl>
    <w:p w:rsidR="0098409D" w:rsidRDefault="0098409D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249E9" w:rsidRDefault="00AF14AE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E7612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249E9" w:rsidRPr="00C11C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44183C" w:rsidRPr="00FF1F33" w:rsidRDefault="0044183C" w:rsidP="0044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4183C" w:rsidRDefault="0044183C" w:rsidP="0044183C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>กี่ยวกับอัตราภาษีเงินได้ประจำปี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ถัวเฉลี่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ย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เงินได้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ของงวดระหว่างกา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ล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อัตราภาษีเงินได้ที่</w:t>
      </w:r>
      <w:r w:rsidRPr="00941828">
        <w:rPr>
          <w:rFonts w:ascii="Angsana New" w:hAnsi="Angsana New" w:hint="cs"/>
          <w:spacing w:val="-6"/>
          <w:sz w:val="30"/>
          <w:szCs w:val="30"/>
          <w:cs/>
        </w:rPr>
        <w:t>แท้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จ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ริงรวม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ในการดำเนินงานต่อเนื่องเป็นระยะเวลาสามเดือนสิ้นสุดวันที่ 3</w:t>
      </w:r>
      <w:r>
        <w:rPr>
          <w:rFonts w:ascii="Angsana New" w:hAnsi="Angsana New"/>
          <w:spacing w:val="-6"/>
          <w:sz w:val="30"/>
          <w:szCs w:val="30"/>
        </w:rPr>
        <w:t xml:space="preserve">0 </w:t>
      </w:r>
      <w:r w:rsidRPr="001A74E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62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 w:hint="cs"/>
          <w:spacing w:val="-6"/>
          <w:sz w:val="30"/>
          <w:szCs w:val="30"/>
          <w:cs/>
        </w:rPr>
        <w:t>1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565E99">
        <w:rPr>
          <w:rFonts w:ascii="Angsana New" w:hAnsi="Angsana New"/>
          <w:spacing w:val="-6"/>
          <w:sz w:val="30"/>
          <w:szCs w:val="30"/>
          <w:cs/>
          <w:lang w:val="th-TH"/>
        </w:rPr>
        <w:t>คือ</w:t>
      </w:r>
      <w:r w:rsidRPr="003E17A7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F63F2E">
        <w:rPr>
          <w:rFonts w:ascii="Angsana New" w:hAnsi="Angsana New"/>
          <w:spacing w:val="-6"/>
          <w:sz w:val="30"/>
          <w:szCs w:val="30"/>
        </w:rPr>
        <w:t>(93.21)</w:t>
      </w:r>
      <w:r w:rsidR="00B46DE7">
        <w:rPr>
          <w:rFonts w:ascii="Angsana New" w:hAnsi="Angsana New"/>
          <w:spacing w:val="-6"/>
          <w:sz w:val="30"/>
          <w:szCs w:val="30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534C94">
        <w:rPr>
          <w:rFonts w:ascii="Angsana New" w:hAnsi="Angsana New"/>
          <w:spacing w:val="-6"/>
          <w:sz w:val="30"/>
          <w:szCs w:val="30"/>
        </w:rPr>
        <w:t xml:space="preserve">   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B46DE7">
        <w:rPr>
          <w:rFonts w:ascii="Angsana New" w:hAnsi="Angsana New"/>
          <w:spacing w:val="-6"/>
          <w:sz w:val="30"/>
          <w:szCs w:val="30"/>
        </w:rPr>
        <w:t xml:space="preserve"> 62.</w:t>
      </w:r>
      <w:r w:rsidR="009A0116">
        <w:rPr>
          <w:rFonts w:ascii="Angsana New" w:hAnsi="Angsana New"/>
          <w:spacing w:val="-6"/>
          <w:sz w:val="30"/>
          <w:szCs w:val="30"/>
        </w:rPr>
        <w:t>1</w:t>
      </w:r>
      <w:r w:rsidR="009F24A7">
        <w:rPr>
          <w:rFonts w:ascii="Angsana New" w:hAnsi="Angsana New"/>
          <w:spacing w:val="-6"/>
          <w:sz w:val="30"/>
          <w:szCs w:val="30"/>
        </w:rPr>
        <w:t>2</w:t>
      </w:r>
      <w:r w:rsidR="00B46DE7">
        <w:rPr>
          <w:rFonts w:ascii="Angsana New" w:hAnsi="Angsana New"/>
          <w:spacing w:val="-6"/>
          <w:sz w:val="30"/>
          <w:szCs w:val="30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3E17A7">
        <w:rPr>
          <w:rFonts w:ascii="Angsana New" w:hAnsi="Angsana New"/>
          <w:spacing w:val="-6"/>
          <w:sz w:val="30"/>
          <w:szCs w:val="30"/>
          <w:cs/>
          <w:lang w:val="th-TH"/>
        </w:rPr>
        <w:t>ของกลุ่มบริษัท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3E17A7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CC31D6">
        <w:rPr>
          <w:rFonts w:ascii="Angsana New" w:hAnsi="Angsana New"/>
          <w:spacing w:val="-6"/>
          <w:sz w:val="30"/>
          <w:szCs w:val="30"/>
        </w:rPr>
        <w:t>(</w:t>
      </w:r>
      <w:r w:rsidR="009F24A7">
        <w:rPr>
          <w:rFonts w:ascii="Angsana New" w:hAnsi="Angsana New"/>
          <w:spacing w:val="-6"/>
          <w:sz w:val="30"/>
          <w:szCs w:val="30"/>
        </w:rPr>
        <w:t>63.</w:t>
      </w:r>
      <w:r w:rsidR="00512BE1">
        <w:rPr>
          <w:rFonts w:ascii="Angsana New" w:hAnsi="Angsana New"/>
          <w:spacing w:val="-6"/>
          <w:sz w:val="30"/>
          <w:szCs w:val="30"/>
        </w:rPr>
        <w:t>43</w:t>
      </w:r>
      <w:r w:rsidR="00CC31D6">
        <w:rPr>
          <w:rFonts w:ascii="Angsana New" w:hAnsi="Angsana New"/>
          <w:spacing w:val="-6"/>
          <w:sz w:val="30"/>
          <w:szCs w:val="30"/>
        </w:rPr>
        <w:t>)</w:t>
      </w:r>
      <w:r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และ ร้อยละ </w:t>
      </w:r>
      <w:r w:rsidR="00B46DE7">
        <w:rPr>
          <w:rFonts w:ascii="Angsana New" w:hAnsi="Angsana New"/>
          <w:spacing w:val="-6"/>
          <w:sz w:val="30"/>
          <w:szCs w:val="30"/>
        </w:rPr>
        <w:t>1.54</w:t>
      </w:r>
      <w:r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ตามลำดับของบริษัท</w:t>
      </w:r>
      <w:r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 xml:space="preserve">และสำหรับระยะเวลาเก้าเดือนสิ้นสุดวันที่ 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256</w:t>
      </w:r>
      <w:r>
        <w:rPr>
          <w:rFonts w:ascii="Angsana New" w:hAnsi="Angsana New" w:hint="cs"/>
          <w:spacing w:val="-6"/>
          <w:sz w:val="30"/>
          <w:szCs w:val="30"/>
          <w:cs/>
        </w:rPr>
        <w:t>2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256</w:t>
      </w:r>
      <w:r>
        <w:rPr>
          <w:rFonts w:ascii="Angsana New" w:hAnsi="Angsana New" w:hint="cs"/>
          <w:spacing w:val="-6"/>
          <w:sz w:val="30"/>
          <w:szCs w:val="30"/>
          <w:cs/>
        </w:rPr>
        <w:t>1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คือร้อยละ</w:t>
      </w:r>
      <w:r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7F4D90">
        <w:rPr>
          <w:rFonts w:ascii="Angsana New" w:hAnsi="Angsana New"/>
          <w:spacing w:val="-6"/>
          <w:sz w:val="30"/>
          <w:szCs w:val="30"/>
        </w:rPr>
        <w:t>(1</w:t>
      </w:r>
      <w:r w:rsidR="009D7DDD">
        <w:rPr>
          <w:rFonts w:ascii="Angsana New" w:hAnsi="Angsana New"/>
          <w:spacing w:val="-6"/>
          <w:sz w:val="30"/>
          <w:szCs w:val="30"/>
        </w:rPr>
        <w:t>87</w:t>
      </w:r>
      <w:r w:rsidR="007F4D90">
        <w:rPr>
          <w:rFonts w:ascii="Angsana New" w:hAnsi="Angsana New"/>
          <w:spacing w:val="-6"/>
          <w:sz w:val="30"/>
          <w:szCs w:val="30"/>
        </w:rPr>
        <w:t>.23)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C31D6">
        <w:rPr>
          <w:rFonts w:ascii="Angsana New" w:hAnsi="Angsana New"/>
          <w:spacing w:val="-6"/>
          <w:sz w:val="30"/>
          <w:szCs w:val="30"/>
        </w:rPr>
        <w:t>(</w:t>
      </w:r>
      <w:r w:rsidR="00B46DE7">
        <w:rPr>
          <w:rFonts w:ascii="Angsana New" w:hAnsi="Angsana New"/>
          <w:spacing w:val="-6"/>
          <w:sz w:val="30"/>
          <w:szCs w:val="30"/>
        </w:rPr>
        <w:t>2.68</w:t>
      </w:r>
      <w:r w:rsidR="00CC31D6">
        <w:rPr>
          <w:rFonts w:ascii="Angsana New" w:hAnsi="Angsana New"/>
          <w:spacing w:val="-6"/>
          <w:sz w:val="30"/>
          <w:szCs w:val="30"/>
        </w:rPr>
        <w:t>)</w:t>
      </w:r>
      <w:r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ตามลำดับของก</w:t>
      </w:r>
      <w:r w:rsidRPr="002A75E9">
        <w:rPr>
          <w:rFonts w:ascii="Angsana New" w:hAnsi="Angsana New" w:hint="cs"/>
          <w:spacing w:val="-6"/>
          <w:sz w:val="30"/>
          <w:szCs w:val="30"/>
          <w:cs/>
        </w:rPr>
        <w:t>ลุ่มบริษัท</w:t>
      </w:r>
      <w:r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75E9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C31D6">
        <w:rPr>
          <w:rFonts w:ascii="Angsana New" w:hAnsi="Angsana New"/>
          <w:spacing w:val="-6"/>
          <w:sz w:val="30"/>
          <w:szCs w:val="30"/>
        </w:rPr>
        <w:t>(</w:t>
      </w:r>
      <w:r w:rsidR="00B46DE7">
        <w:rPr>
          <w:rFonts w:ascii="Angsana New" w:hAnsi="Angsana New"/>
          <w:spacing w:val="-6"/>
          <w:sz w:val="30"/>
          <w:szCs w:val="30"/>
        </w:rPr>
        <w:t>31.2</w:t>
      </w:r>
      <w:r w:rsidR="00512BE1">
        <w:rPr>
          <w:rFonts w:ascii="Angsana New" w:hAnsi="Angsana New"/>
          <w:spacing w:val="-6"/>
          <w:sz w:val="30"/>
          <w:szCs w:val="30"/>
        </w:rPr>
        <w:t>4</w:t>
      </w:r>
      <w:r w:rsidR="00CC31D6">
        <w:rPr>
          <w:rFonts w:ascii="Angsana New" w:hAnsi="Angsana New"/>
          <w:spacing w:val="-6"/>
          <w:sz w:val="30"/>
          <w:szCs w:val="30"/>
        </w:rPr>
        <w:t>)</w:t>
      </w:r>
      <w:r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75E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75E9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C31D6">
        <w:rPr>
          <w:rFonts w:ascii="Angsana New" w:hAnsi="Angsana New"/>
          <w:spacing w:val="-6"/>
          <w:sz w:val="30"/>
          <w:szCs w:val="30"/>
        </w:rPr>
        <w:t>(</w:t>
      </w:r>
      <w:r w:rsidR="00B46DE7">
        <w:rPr>
          <w:rFonts w:ascii="Angsana New" w:hAnsi="Angsana New"/>
          <w:spacing w:val="-6"/>
          <w:sz w:val="30"/>
          <w:szCs w:val="30"/>
        </w:rPr>
        <w:t>0.</w:t>
      </w:r>
      <w:r w:rsidR="009F24A7">
        <w:rPr>
          <w:rFonts w:ascii="Angsana New" w:hAnsi="Angsana New"/>
          <w:spacing w:val="-6"/>
          <w:sz w:val="30"/>
          <w:szCs w:val="30"/>
        </w:rPr>
        <w:t>5</w:t>
      </w:r>
      <w:r w:rsidR="009A0116">
        <w:rPr>
          <w:rFonts w:ascii="Angsana New" w:hAnsi="Angsana New"/>
          <w:spacing w:val="-6"/>
          <w:sz w:val="30"/>
          <w:szCs w:val="30"/>
        </w:rPr>
        <w:t>9</w:t>
      </w:r>
      <w:r w:rsidR="00CC31D6">
        <w:rPr>
          <w:rFonts w:ascii="Angsana New" w:hAnsi="Angsana New"/>
          <w:spacing w:val="-6"/>
          <w:sz w:val="30"/>
          <w:szCs w:val="30"/>
        </w:rPr>
        <w:t>)</w:t>
      </w:r>
      <w:r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75E9">
        <w:rPr>
          <w:rFonts w:ascii="Angsana New" w:hAnsi="Angsana New" w:hint="cs"/>
          <w:spacing w:val="-6"/>
          <w:sz w:val="30"/>
          <w:szCs w:val="30"/>
          <w:cs/>
        </w:rPr>
        <w:t>ตามลำดับของบริษัท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การเปลี่ยนแปลงในอัตราภาษีเงินได้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ที่แท้จริงมีสาเหตุหลักจาก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ผลขาดทุนยกมา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และมีรายได้ส่วนหนึ่งของบริษัทที่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ได้รับสิทธิประโยชน์ตามพระราชบัญญัติส่งเสริมการลงทุนตามที่กล่าวไว้ในหมายเหตุ 1</w:t>
      </w:r>
      <w:r w:rsidR="00B46DE7">
        <w:rPr>
          <w:rFonts w:ascii="Angsana New" w:hAnsi="Angsana New" w:hint="cs"/>
          <w:spacing w:val="-6"/>
          <w:sz w:val="30"/>
          <w:szCs w:val="30"/>
          <w:cs/>
          <w:lang w:val="th-TH"/>
        </w:rPr>
        <w:t>7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AF14AE" w:rsidRPr="0044183C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8712D9" w:rsidRPr="005217B6" w:rsidRDefault="006E7F03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217B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7E7612">
        <w:rPr>
          <w:rFonts w:ascii="Angsana New" w:hAnsi="Angsana New"/>
          <w:b/>
          <w:bCs/>
          <w:sz w:val="30"/>
          <w:szCs w:val="30"/>
        </w:rPr>
        <w:t>6</w:t>
      </w:r>
      <w:r w:rsidR="008712D9" w:rsidRPr="005217B6">
        <w:rPr>
          <w:rFonts w:ascii="Angsana New" w:hAnsi="Angsana New"/>
          <w:b/>
          <w:bCs/>
          <w:sz w:val="30"/>
          <w:szCs w:val="30"/>
        </w:rPr>
        <w:tab/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7426E0"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8712D9"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8712D9" w:rsidRPr="00156223" w:rsidRDefault="008712D9" w:rsidP="0098219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966B17" w:rsidRPr="005217B6" w:rsidRDefault="00966B17" w:rsidP="00966B17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ต่อหุ้นขั้นพื้นฐานสำหรับงวดสามเดือน</w:t>
      </w:r>
      <w:r>
        <w:rPr>
          <w:rFonts w:ascii="Angsana New" w:hAnsi="Angsana New" w:cs="Angsana New" w:hint="cs"/>
          <w:cs/>
        </w:rPr>
        <w:t>และเก้าเดือน</w:t>
      </w:r>
      <w:r w:rsidRPr="005217B6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  <w:cs/>
        </w:rPr>
        <w:t>3</w:t>
      </w:r>
      <w:r>
        <w:rPr>
          <w:rFonts w:ascii="Angsana New" w:hAnsi="Angsana New" w:cs="Angsana New"/>
          <w:lang w:val="en-US"/>
        </w:rPr>
        <w:t xml:space="preserve">0 </w:t>
      </w:r>
      <w:r>
        <w:rPr>
          <w:rFonts w:ascii="Angsana New" w:hAnsi="Angsana New" w:cs="Angsana New" w:hint="cs"/>
          <w:cs/>
          <w:lang w:val="en-US"/>
        </w:rPr>
        <w:t>กันยายน</w:t>
      </w:r>
      <w:r w:rsidRPr="005217B6">
        <w:rPr>
          <w:rFonts w:ascii="Angsana New" w:hAnsi="Angsana New" w:cs="Angsana New"/>
          <w:cs/>
        </w:rPr>
        <w:t xml:space="preserve"> 25</w:t>
      </w:r>
      <w:r>
        <w:rPr>
          <w:rFonts w:ascii="Angsana New" w:hAnsi="Angsana New" w:cs="Angsana New" w:hint="cs"/>
          <w:cs/>
        </w:rPr>
        <w:t>62</w:t>
      </w:r>
      <w:r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 w:hint="cs"/>
          <w:cs/>
          <w:lang w:val="en-US"/>
        </w:rPr>
        <w:t>1</w:t>
      </w:r>
      <w:r w:rsidRPr="005217B6">
        <w:rPr>
          <w:rFonts w:ascii="Angsana New" w:hAnsi="Angsana New" w:cs="Angsana New"/>
          <w:lang w:val="en-US"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Pr="005217B6">
        <w:rPr>
          <w:rFonts w:ascii="Angsana New" w:hAnsi="Angsana New" w:cs="Angsana New"/>
          <w:cs/>
        </w:rPr>
        <w:t>และ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p w:rsidR="00966B17" w:rsidRDefault="00966B17" w:rsidP="0096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65"/>
        <w:gridCol w:w="1247"/>
        <w:gridCol w:w="265"/>
        <w:gridCol w:w="1265"/>
      </w:tblGrid>
      <w:tr w:rsidR="00966B17" w:rsidRPr="00CE095C" w:rsidTr="00D13BB0">
        <w:tc>
          <w:tcPr>
            <w:tcW w:w="3870" w:type="dxa"/>
            <w:shd w:val="clear" w:color="auto" w:fill="auto"/>
          </w:tcPr>
          <w:p w:rsidR="00966B17" w:rsidRPr="00FB2DB4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7" w:type="dxa"/>
            <w:gridSpan w:val="3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66B17" w:rsidRPr="00CE095C" w:rsidTr="00D13BB0">
        <w:tc>
          <w:tcPr>
            <w:tcW w:w="3870" w:type="dxa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1A74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966B17" w:rsidRPr="00CE095C" w:rsidTr="00D13BB0">
        <w:tc>
          <w:tcPr>
            <w:tcW w:w="3870" w:type="dxa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FA31A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="00FA31A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966B17" w:rsidRPr="00CE095C" w:rsidTr="00D13BB0">
        <w:tc>
          <w:tcPr>
            <w:tcW w:w="3870" w:type="dxa"/>
          </w:tcPr>
          <w:p w:rsidR="00966B17" w:rsidRPr="00CE095C" w:rsidRDefault="00966B17" w:rsidP="00A227B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966B17" w:rsidRPr="00CE095C" w:rsidRDefault="00966B17" w:rsidP="00A22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66B17" w:rsidRPr="00CE095C" w:rsidRDefault="00966B17" w:rsidP="00A22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966B17" w:rsidRPr="00CE095C" w:rsidRDefault="00966B17" w:rsidP="00A22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966B17" w:rsidRPr="00CE095C" w:rsidRDefault="00966B17" w:rsidP="00A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966B17" w:rsidRPr="00CE095C" w:rsidRDefault="00966B17" w:rsidP="00A22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6B17" w:rsidRPr="00CE095C" w:rsidTr="00D13BB0">
        <w:tc>
          <w:tcPr>
            <w:tcW w:w="3870" w:type="dxa"/>
          </w:tcPr>
          <w:p w:rsidR="00966B17" w:rsidRPr="00CE095C" w:rsidRDefault="00966B17" w:rsidP="00966B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966B17" w:rsidRPr="00B46DE7" w:rsidRDefault="007F4D90" w:rsidP="00966B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2,017</w:t>
            </w:r>
          </w:p>
        </w:tc>
        <w:tc>
          <w:tcPr>
            <w:tcW w:w="270" w:type="dxa"/>
          </w:tcPr>
          <w:p w:rsidR="00966B17" w:rsidRPr="00CE095C" w:rsidRDefault="00966B17" w:rsidP="00966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66B17" w:rsidRPr="00CE095C" w:rsidRDefault="00966B17" w:rsidP="00966B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(189)</w:t>
            </w:r>
          </w:p>
        </w:tc>
        <w:tc>
          <w:tcPr>
            <w:tcW w:w="265" w:type="dxa"/>
          </w:tcPr>
          <w:p w:rsidR="00966B17" w:rsidRPr="00CE095C" w:rsidRDefault="00966B17" w:rsidP="00966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:rsidR="00966B17" w:rsidRPr="00CE095C" w:rsidRDefault="00B46DE7" w:rsidP="00966B17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(20,6</w:t>
            </w:r>
            <w:r w:rsidR="00512BE1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966B17" w:rsidRPr="00CE095C" w:rsidRDefault="00966B17" w:rsidP="00966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966B17" w:rsidRPr="00CE095C" w:rsidRDefault="00966B17" w:rsidP="00966B17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4,09</w:t>
            </w:r>
            <w:r w:rsidR="00FA31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AE2EED" w:rsidRPr="00CE095C" w:rsidTr="00D13BB0">
        <w:tc>
          <w:tcPr>
            <w:tcW w:w="3870" w:type="dxa"/>
          </w:tcPr>
          <w:p w:rsidR="00AE2EED" w:rsidRPr="00CE095C" w:rsidRDefault="00AE2EED" w:rsidP="00AE2E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AE2EED" w:rsidRPr="00D13BB0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E2EED" w:rsidRPr="00D13BB0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AE2EED" w:rsidRPr="00D13BB0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</w:tr>
      <w:tr w:rsidR="00AE2EED" w:rsidRPr="00CE095C" w:rsidTr="00D13BB0">
        <w:tc>
          <w:tcPr>
            <w:tcW w:w="3870" w:type="dxa"/>
          </w:tcPr>
          <w:p w:rsidR="00AE2EED" w:rsidRPr="00CE095C" w:rsidRDefault="00AE2EED" w:rsidP="00AE2E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E2EED" w:rsidRPr="00CE095C" w:rsidRDefault="00D665D3" w:rsidP="000158E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</w:t>
            </w:r>
            <w:r w:rsidR="007F4D9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03</w:t>
            </w:r>
          </w:p>
        </w:tc>
        <w:tc>
          <w:tcPr>
            <w:tcW w:w="270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(0.0003)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0.006</w:t>
            </w:r>
          </w:p>
        </w:tc>
      </w:tr>
      <w:tr w:rsidR="00AE2EED" w:rsidRPr="00FB2DB4" w:rsidTr="00D13BB0">
        <w:tc>
          <w:tcPr>
            <w:tcW w:w="3870" w:type="dxa"/>
          </w:tcPr>
          <w:p w:rsidR="00AE2EED" w:rsidRPr="00FB2DB4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AE2EED" w:rsidRPr="00FB2DB4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AE2EED" w:rsidRPr="00FB2DB4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AE2EED" w:rsidRPr="00FB2DB4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AE2EED" w:rsidRPr="006969F3" w:rsidTr="00D13BB0">
        <w:tc>
          <w:tcPr>
            <w:tcW w:w="3870" w:type="dxa"/>
          </w:tcPr>
          <w:p w:rsidR="00AE2EED" w:rsidRPr="00CE095C" w:rsidRDefault="00AE2EED" w:rsidP="00AE2E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63F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1A74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9D7DDD" w:rsidRPr="006969F3" w:rsidTr="00DB6729">
        <w:tc>
          <w:tcPr>
            <w:tcW w:w="3870" w:type="dxa"/>
          </w:tcPr>
          <w:p w:rsidR="009D7DDD" w:rsidRPr="00CE095C" w:rsidRDefault="009D7DDD" w:rsidP="00AE2EE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2" w:type="dxa"/>
            <w:gridSpan w:val="7"/>
          </w:tcPr>
          <w:p w:rsidR="009D7DDD" w:rsidRPr="00ED2F49" w:rsidRDefault="009D7DD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E2EED" w:rsidRPr="006969F3" w:rsidTr="00D13BB0">
        <w:tc>
          <w:tcPr>
            <w:tcW w:w="3870" w:type="dxa"/>
          </w:tcPr>
          <w:p w:rsidR="00AE2EED" w:rsidRPr="00CE095C" w:rsidRDefault="00AE2EED" w:rsidP="00AE2E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AE2EED" w:rsidRPr="006969F3" w:rsidRDefault="00AE2EED" w:rsidP="00AE2E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2EED" w:rsidRPr="006969F3" w:rsidRDefault="00AE2EED" w:rsidP="00AE2E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AE2EED" w:rsidRPr="006969F3" w:rsidRDefault="00AE2EED" w:rsidP="00AE2E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AE2EED" w:rsidRPr="006969F3" w:rsidRDefault="00AE2EED" w:rsidP="00AE2E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E2EED" w:rsidRPr="006969F3" w:rsidTr="00D13BB0">
        <w:tc>
          <w:tcPr>
            <w:tcW w:w="3870" w:type="dxa"/>
          </w:tcPr>
          <w:p w:rsidR="00AE2EED" w:rsidRPr="00CE095C" w:rsidRDefault="00AE2EED" w:rsidP="00AE2E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3"/>
                <w:tab w:val="left" w:pos="2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AE2EED" w:rsidRPr="00CE095C" w:rsidRDefault="007F4D90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(377)</w:t>
            </w:r>
          </w:p>
        </w:tc>
        <w:tc>
          <w:tcPr>
            <w:tcW w:w="270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5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(34,</w:t>
            </w:r>
            <w:r w:rsidR="00512BE1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9,46</w:t>
            </w:r>
            <w:r w:rsidR="009F24A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E2EED" w:rsidRPr="00CE095C" w:rsidTr="00D13BB0">
        <w:tc>
          <w:tcPr>
            <w:tcW w:w="3870" w:type="dxa"/>
          </w:tcPr>
          <w:p w:rsidR="00AE2EED" w:rsidRPr="00CE095C" w:rsidRDefault="00AE2EED" w:rsidP="00AE2E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E2EED" w:rsidRPr="00D13BB0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E2EED" w:rsidRPr="00D13BB0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AE2EED" w:rsidRPr="00D13BB0" w:rsidRDefault="00AE2EED" w:rsidP="00AE2EE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65" w:type="dxa"/>
          </w:tcPr>
          <w:p w:rsidR="00AE2EED" w:rsidRPr="00CE095C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</w:tr>
      <w:tr w:rsidR="00AE2EED" w:rsidRPr="006969F3" w:rsidTr="00D13BB0">
        <w:tc>
          <w:tcPr>
            <w:tcW w:w="3870" w:type="dxa"/>
          </w:tcPr>
          <w:p w:rsidR="00AE2EED" w:rsidRPr="00CE095C" w:rsidRDefault="00AE2EED" w:rsidP="00AE2E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7F4D90" w:rsidP="00D66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D665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01)</w:t>
            </w:r>
          </w:p>
        </w:tc>
        <w:tc>
          <w:tcPr>
            <w:tcW w:w="270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(0.05)</w:t>
            </w:r>
          </w:p>
        </w:tc>
        <w:tc>
          <w:tcPr>
            <w:tcW w:w="265" w:type="dxa"/>
          </w:tcPr>
          <w:p w:rsidR="00AE2EED" w:rsidRPr="006969F3" w:rsidRDefault="00AE2EED" w:rsidP="00AE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AE2EED" w:rsidRPr="00CE095C" w:rsidRDefault="00AE2EED" w:rsidP="00AE2EE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</w:tr>
    </w:tbl>
    <w:p w:rsidR="008712D9" w:rsidRPr="004D3DD6" w:rsidRDefault="00933D6A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902DE0">
        <w:rPr>
          <w:rFonts w:ascii="Angsana New" w:hAnsi="Angsana New"/>
          <w:b/>
          <w:bCs/>
          <w:sz w:val="30"/>
          <w:szCs w:val="30"/>
        </w:rPr>
        <w:t>7</w:t>
      </w:r>
      <w:r w:rsidR="008712D9" w:rsidRPr="004D3DD6">
        <w:rPr>
          <w:rFonts w:ascii="Angsana New" w:hAnsi="Angsana New"/>
          <w:b/>
          <w:bCs/>
          <w:sz w:val="30"/>
          <w:szCs w:val="30"/>
        </w:rPr>
        <w:tab/>
      </w:r>
      <w:r w:rsidR="008712D9"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56173" w:rsidRPr="004D3DD6" w:rsidRDefault="00756173" w:rsidP="006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>เกี่ยวกับการผลิต</w:t>
      </w:r>
      <w:r w:rsidR="008C6E72">
        <w:rPr>
          <w:rFonts w:ascii="Angsana New" w:hAnsi="Angsana New" w:hint="cs"/>
          <w:sz w:val="30"/>
          <w:szCs w:val="30"/>
          <w:cs/>
        </w:rPr>
        <w:t>ผลิตภัณฑ์สารชีวภัณฑ์จากเชื้อราที่ใช้เทคโนโลยีชีวภาพ</w:t>
      </w:r>
      <w:r w:rsidRPr="007E4B7A">
        <w:rPr>
          <w:rFonts w:ascii="Angsana New" w:hAnsi="Angsana New" w:hint="cs"/>
          <w:sz w:val="30"/>
          <w:szCs w:val="30"/>
          <w:cs/>
        </w:rPr>
        <w:t xml:space="preserve">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0D194B" w:rsidRPr="0058380D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891F8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BA7266" w:rsidRDefault="000D194B" w:rsidP="00B46129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BA7266" w:rsidRPr="007E4B7A" w:rsidRDefault="00BA7266" w:rsidP="000D194B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F54E35" w:rsidRPr="001159DE" w:rsidRDefault="00902DE0" w:rsidP="00F5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F54E35" w:rsidRPr="001159DE">
        <w:rPr>
          <w:rFonts w:ascii="Angsana New" w:hAnsi="Angsana New"/>
          <w:b/>
          <w:bCs/>
          <w:sz w:val="30"/>
          <w:szCs w:val="30"/>
        </w:rPr>
        <w:tab/>
      </w:r>
      <w:r w:rsidR="00F54E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54E35" w:rsidRPr="00B46129" w:rsidRDefault="00F54E35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5E741B" w:rsidRPr="00B46129" w:rsidRDefault="005E741B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E741B" w:rsidRPr="00693525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31C6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</w:t>
      </w:r>
      <w:r w:rsidR="007B7435">
        <w:rPr>
          <w:rFonts w:ascii="Angsana New" w:hAnsi="Angsana New" w:hint="cs"/>
          <w:sz w:val="30"/>
          <w:szCs w:val="30"/>
          <w:cs/>
        </w:rPr>
        <w:t>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1F31C6" w:rsidRPr="00B46129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CB5DD8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3BB0" w:rsidRDefault="00D13BB0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3BB0" w:rsidRDefault="00D13BB0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3BB0" w:rsidRDefault="00D13BB0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CB5DD8" w:rsidRPr="00474634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CB5DD8" w:rsidRPr="00CB5DD8" w:rsidRDefault="00CB5DD8" w:rsidP="00CB5DD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B5DD8" w:rsidRPr="00CB5DD8" w:rsidRDefault="00CB5DD8" w:rsidP="00CB5DD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B5DD8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0B5719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CB5DD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CB5DD8">
        <w:rPr>
          <w:rFonts w:asciiTheme="majorBidi" w:hAnsiTheme="majorBidi" w:cstheme="majorBidi"/>
          <w:sz w:val="30"/>
          <w:szCs w:val="30"/>
        </w:rPr>
        <w:t xml:space="preserve"> </w:t>
      </w:r>
      <w:r w:rsidRPr="00CB5DD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CB5DD8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CB5DD8" w:rsidRPr="00966B17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:rsidR="00CB5DD8" w:rsidRPr="00CB5DD8" w:rsidRDefault="00CB5DD8" w:rsidP="00CB5DD8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CB5DD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B5DD8">
        <w:rPr>
          <w:rFonts w:asciiTheme="majorBidi" w:hAnsiTheme="majorBidi" w:cstheme="majorBidi"/>
          <w:sz w:val="30"/>
          <w:szCs w:val="30"/>
        </w:rPr>
        <w:t xml:space="preserve">  </w:t>
      </w:r>
      <w:r w:rsidRPr="00CB5DD8">
        <w:rPr>
          <w:rFonts w:asciiTheme="majorBidi" w:hAnsiTheme="majorBidi" w:cstheme="majorBidi"/>
          <w:sz w:val="30"/>
          <w:szCs w:val="30"/>
          <w:cs/>
        </w:rPr>
        <w:t>เป็น</w:t>
      </w:r>
      <w:r w:rsidRPr="00CB5DD8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CB5DD8">
        <w:rPr>
          <w:rFonts w:asciiTheme="majorBidi" w:hAnsiTheme="majorBidi" w:cstheme="majorBidi"/>
          <w:sz w:val="30"/>
          <w:szCs w:val="30"/>
        </w:rPr>
        <w:t>(</w:t>
      </w:r>
      <w:r w:rsidRPr="00CB5DD8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CB5DD8">
        <w:rPr>
          <w:rFonts w:asciiTheme="majorBidi" w:hAnsiTheme="majorBidi" w:cstheme="majorBidi"/>
          <w:sz w:val="30"/>
          <w:szCs w:val="30"/>
        </w:rPr>
        <w:t xml:space="preserve">) </w:t>
      </w:r>
      <w:r w:rsidRPr="00CB5DD8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B5DD8" w:rsidRPr="00CB5DD8" w:rsidRDefault="00CB5DD8" w:rsidP="00CB5DD8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B5DD8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CB5DD8">
        <w:rPr>
          <w:rFonts w:asciiTheme="majorBidi" w:hAnsiTheme="majorBidi" w:cstheme="majorBidi"/>
          <w:sz w:val="30"/>
          <w:szCs w:val="30"/>
        </w:rPr>
        <w:t xml:space="preserve">  </w:t>
      </w:r>
      <w:r w:rsidRPr="00CB5DD8">
        <w:rPr>
          <w:rFonts w:asciiTheme="majorBidi" w:hAnsiTheme="majorBidi" w:cstheme="majorBidi"/>
          <w:sz w:val="30"/>
          <w:szCs w:val="30"/>
          <w:cs/>
        </w:rPr>
        <w:t>เป็น</w:t>
      </w:r>
      <w:r w:rsidRPr="00CB5DD8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CB5DD8">
        <w:rPr>
          <w:rFonts w:asciiTheme="majorBidi" w:hAnsiTheme="majorBidi"/>
          <w:sz w:val="30"/>
          <w:szCs w:val="30"/>
        </w:rPr>
        <w:t>(</w:t>
      </w:r>
      <w:r w:rsidRPr="00CB5DD8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5DD8">
        <w:rPr>
          <w:rFonts w:asciiTheme="majorBidi" w:hAnsiTheme="majorBidi" w:cstheme="majorBidi"/>
          <w:sz w:val="30"/>
          <w:szCs w:val="30"/>
        </w:rPr>
        <w:t>1</w:t>
      </w:r>
    </w:p>
    <w:p w:rsidR="00CB5DD8" w:rsidRPr="00CB5DD8" w:rsidRDefault="00CB5DD8" w:rsidP="00CB5DD8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B5DD8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CB5DD8">
        <w:rPr>
          <w:rFonts w:asciiTheme="majorBidi" w:hAnsiTheme="majorBidi" w:cstheme="majorBidi"/>
          <w:sz w:val="30"/>
          <w:szCs w:val="30"/>
        </w:rPr>
        <w:t xml:space="preserve">  </w:t>
      </w:r>
      <w:r w:rsidRPr="00CB5DD8">
        <w:rPr>
          <w:rFonts w:asciiTheme="majorBidi" w:hAnsiTheme="majorBidi" w:cstheme="majorBidi"/>
          <w:sz w:val="30"/>
          <w:szCs w:val="30"/>
          <w:cs/>
        </w:rPr>
        <w:t>เป็น</w:t>
      </w:r>
      <w:r w:rsidRPr="00CB5DD8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CB5DD8" w:rsidRPr="00966B17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:rsidR="00CB5DD8" w:rsidRPr="00CB5DD8" w:rsidRDefault="00CB5DD8" w:rsidP="00CB5DD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66B17" w:rsidRDefault="0096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712D9" w:rsidRPr="001159DE" w:rsidRDefault="00083EE6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902DE0">
        <w:rPr>
          <w:rFonts w:ascii="Angsana New" w:hAnsi="Angsana New"/>
          <w:b/>
          <w:bCs/>
          <w:sz w:val="30"/>
          <w:szCs w:val="30"/>
        </w:rPr>
        <w:t>9</w:t>
      </w:r>
      <w:r w:rsidR="008712D9" w:rsidRPr="001159DE">
        <w:rPr>
          <w:rFonts w:ascii="Angsana New" w:hAnsi="Angsana New"/>
          <w:b/>
          <w:bCs/>
          <w:sz w:val="30"/>
          <w:szCs w:val="30"/>
        </w:rPr>
        <w:tab/>
      </w:r>
      <w:r w:rsidR="008712D9"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7901D9" w:rsidRPr="00B46129" w:rsidRDefault="007901D9" w:rsidP="00D9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F15429" w:rsidRPr="001159DE" w:rsidTr="00F6521A">
        <w:tc>
          <w:tcPr>
            <w:tcW w:w="3690" w:type="dxa"/>
            <w:shd w:val="clear" w:color="auto" w:fill="auto"/>
          </w:tcPr>
          <w:p w:rsidR="00F15429" w:rsidRPr="004464C7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29" w:rsidRPr="001159DE" w:rsidTr="00F6521A">
        <w:tc>
          <w:tcPr>
            <w:tcW w:w="369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5429" w:rsidRPr="001159DE" w:rsidRDefault="00FB5DC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B5DC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1159DE" w:rsidTr="00F6521A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1EFF" w:rsidRPr="001159DE" w:rsidTr="00F6521A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3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1EFF" w:rsidRPr="001159DE" w:rsidTr="00F6521A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F6521A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3E84" w:rsidRPr="001159DE" w:rsidTr="00F6521A">
        <w:tc>
          <w:tcPr>
            <w:tcW w:w="3690" w:type="dxa"/>
            <w:shd w:val="clear" w:color="auto" w:fill="auto"/>
          </w:tcPr>
          <w:p w:rsidR="008C3E84" w:rsidRPr="001159DE" w:rsidRDefault="008C3E84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8C3E84" w:rsidRPr="00744F7C" w:rsidRDefault="00C616B9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3,175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3,719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C3E84" w:rsidRPr="001159DE" w:rsidRDefault="00ED5FB1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1,590</w:t>
            </w:r>
          </w:p>
        </w:tc>
      </w:tr>
      <w:tr w:rsidR="008C3E84" w:rsidRPr="001159DE" w:rsidTr="00F6521A">
        <w:tc>
          <w:tcPr>
            <w:tcW w:w="3690" w:type="dxa"/>
            <w:shd w:val="clear" w:color="auto" w:fill="auto"/>
          </w:tcPr>
          <w:p w:rsidR="008C3E84" w:rsidRPr="001159DE" w:rsidRDefault="008C3E84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C3E84" w:rsidRPr="00BE6C60" w:rsidRDefault="00B46DE7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C3E84" w:rsidRPr="001159DE" w:rsidRDefault="00B46DE7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300</w:t>
            </w:r>
          </w:p>
        </w:tc>
      </w:tr>
      <w:tr w:rsidR="008C3E84" w:rsidRPr="001159DE" w:rsidTr="00F6521A">
        <w:tc>
          <w:tcPr>
            <w:tcW w:w="3690" w:type="dxa"/>
            <w:shd w:val="clear" w:color="auto" w:fill="auto"/>
          </w:tcPr>
          <w:p w:rsidR="008C3E84" w:rsidRPr="001159DE" w:rsidRDefault="008C3E84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B46DE7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</w:t>
            </w:r>
            <w:r w:rsidR="00C616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6,068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B46DE7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C616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1,890</w:t>
            </w:r>
          </w:p>
        </w:tc>
      </w:tr>
      <w:tr w:rsidR="000B5719" w:rsidRPr="001159DE" w:rsidTr="00F6521A">
        <w:tc>
          <w:tcPr>
            <w:tcW w:w="3690" w:type="dxa"/>
            <w:shd w:val="clear" w:color="auto" w:fill="auto"/>
          </w:tcPr>
          <w:p w:rsidR="000B5719" w:rsidRPr="001159DE" w:rsidRDefault="000B5719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580ADB" w:rsidRDefault="000B5719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B5719" w:rsidRPr="001159DE" w:rsidRDefault="000B5719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8A47D9" w:rsidRDefault="000B5719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B5719" w:rsidRPr="001159DE" w:rsidRDefault="000B5719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BE6C60" w:rsidRDefault="000B5719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B5719" w:rsidRPr="001159DE" w:rsidRDefault="000B5719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8A47D9" w:rsidRDefault="000B5719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34019E" w:rsidRPr="00EF70D2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70D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34019E" w:rsidRPr="00EF70D2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BF7AAC" w:rsidRDefault="0034019E" w:rsidP="00CB5DD8">
      <w:pPr>
        <w:pStyle w:val="a"/>
        <w:tabs>
          <w:tab w:val="clear" w:pos="1080"/>
        </w:tabs>
        <w:ind w:left="540"/>
        <w:jc w:val="thaiDistribute"/>
        <w:rPr>
          <w:rFonts w:ascii="Angsana New" w:hAnsi="Angsana New"/>
          <w:i/>
          <w:iCs/>
          <w:color w:val="000000"/>
        </w:rPr>
      </w:pPr>
      <w:r w:rsidRPr="00EF70D2">
        <w:rPr>
          <w:rFonts w:asciiTheme="majorBidi" w:hAnsiTheme="majorBidi" w:cstheme="majorBidi"/>
          <w:color w:val="000000"/>
          <w:cs/>
        </w:rPr>
        <w:t xml:space="preserve">กลุ่มบริษัทมีสัญญาเช่าพื้นที่และสัญญาบริการอื่นมีกำหนดระยะเวลา </w:t>
      </w:r>
      <w:r w:rsidRPr="00EF70D2">
        <w:rPr>
          <w:rFonts w:asciiTheme="majorBidi" w:hAnsiTheme="majorBidi" w:cstheme="majorBidi"/>
          <w:color w:val="000000"/>
        </w:rPr>
        <w:t xml:space="preserve">1 - </w:t>
      </w:r>
      <w:r w:rsidRPr="00EF70D2">
        <w:rPr>
          <w:rFonts w:asciiTheme="majorBidi" w:hAnsiTheme="majorBidi" w:cstheme="majorBidi"/>
          <w:color w:val="000000"/>
          <w:cs/>
        </w:rPr>
        <w:t>5</w:t>
      </w:r>
      <w:r w:rsidRPr="00EF70D2">
        <w:rPr>
          <w:rFonts w:asciiTheme="majorBidi" w:hAnsiTheme="majorBidi" w:cstheme="majorBidi"/>
          <w:color w:val="000000"/>
        </w:rPr>
        <w:t xml:space="preserve"> </w:t>
      </w:r>
      <w:r w:rsidRPr="00EF70D2">
        <w:rPr>
          <w:rFonts w:asciiTheme="majorBidi" w:hAnsiTheme="majorBidi" w:cstheme="majorBidi"/>
          <w:color w:val="000000"/>
          <w:cs/>
        </w:rPr>
        <w:t xml:space="preserve">ปี สิ้นสุดจนถึงเดือนกุมภาพันธ์ </w:t>
      </w:r>
      <w:r w:rsidRPr="00EF70D2">
        <w:rPr>
          <w:rFonts w:asciiTheme="majorBidi" w:hAnsiTheme="majorBidi" w:cstheme="majorBidi"/>
          <w:color w:val="000000"/>
        </w:rPr>
        <w:t>256</w:t>
      </w:r>
      <w:r w:rsidRPr="00EF70D2">
        <w:rPr>
          <w:rFonts w:asciiTheme="majorBidi" w:hAnsiTheme="majorBidi" w:cstheme="majorBidi"/>
          <w:color w:val="000000"/>
          <w:lang w:val="en-US"/>
        </w:rPr>
        <w:t>6</w:t>
      </w:r>
      <w:r w:rsidRPr="00EF70D2">
        <w:rPr>
          <w:rFonts w:asciiTheme="majorBidi" w:hAnsiTheme="majorBidi" w:cstheme="majorBidi"/>
          <w:color w:val="000000"/>
          <w:cs/>
        </w:rPr>
        <w:t xml:space="preserve"> โดยมี</w:t>
      </w:r>
      <w:r w:rsidR="007D2541">
        <w:rPr>
          <w:rFonts w:asciiTheme="majorBidi" w:hAnsiTheme="majorBidi" w:cstheme="majorBidi" w:hint="cs"/>
          <w:color w:val="000000"/>
          <w:cs/>
        </w:rPr>
        <w:t>ค่าเช่าและค่าบริการ</w:t>
      </w:r>
      <w:r w:rsidRPr="00EF70D2">
        <w:rPr>
          <w:rFonts w:asciiTheme="majorBidi" w:hAnsiTheme="majorBidi" w:cstheme="majorBidi"/>
          <w:color w:val="000000"/>
          <w:cs/>
        </w:rPr>
        <w:t>ตามที่ระบุในสัญญาเช่า</w:t>
      </w:r>
    </w:p>
    <w:p w:rsidR="0034019E" w:rsidRPr="0050169C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34019E" w:rsidRPr="00CB5DD8" w:rsidRDefault="0034019E" w:rsidP="003401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019E" w:rsidRPr="00557732" w:rsidRDefault="0034019E" w:rsidP="003401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</w:rPr>
      </w:pPr>
      <w:r w:rsidRPr="006C4F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5DC2">
        <w:rPr>
          <w:rFonts w:ascii="Angsana New" w:hAnsi="Angsana New"/>
          <w:sz w:val="30"/>
          <w:szCs w:val="30"/>
        </w:rPr>
        <w:t xml:space="preserve">30 </w:t>
      </w:r>
      <w:r w:rsidR="00FB5DC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6C4F6F">
        <w:rPr>
          <w:rFonts w:ascii="Angsana New" w:hAnsi="Angsana New"/>
          <w:sz w:val="30"/>
          <w:szCs w:val="30"/>
        </w:rPr>
        <w:t xml:space="preserve"> </w:t>
      </w:r>
      <w:r w:rsidRPr="006C4F6F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ไม่</w:t>
      </w:r>
      <w:r>
        <w:rPr>
          <w:rFonts w:ascii="Angsana New" w:hAnsi="Angsana New"/>
          <w:sz w:val="30"/>
          <w:szCs w:val="30"/>
          <w:cs/>
        </w:rPr>
        <w:t>มีสัญญาขาย</w:t>
      </w:r>
      <w:r w:rsidRPr="006C4F6F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E3165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2561: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สัญญาขายเงินตราต่างประเทศล่วงหน้าคงเหลือ </w:t>
      </w:r>
      <w:r>
        <w:rPr>
          <w:rFonts w:ascii="Angsana New" w:hAnsi="Angsana New"/>
          <w:i/>
          <w:iCs/>
          <w:sz w:val="30"/>
          <w:szCs w:val="30"/>
        </w:rPr>
        <w:t>0.1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ล้านเหรียญสหรัฐอเมริกาเทียบเท่าเงินบาทจำนวน </w:t>
      </w:r>
      <w:r>
        <w:rPr>
          <w:rFonts w:ascii="Angsana New" w:hAnsi="Angsana New"/>
          <w:i/>
          <w:iCs/>
          <w:sz w:val="30"/>
          <w:szCs w:val="30"/>
        </w:rPr>
        <w:t xml:space="preserve">3.2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34019E" w:rsidRPr="00CB5DD8" w:rsidRDefault="0034019E" w:rsidP="00CB5D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019E" w:rsidRPr="00556241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56241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หนังสือค้ำประกันผลงาน</w:t>
      </w:r>
    </w:p>
    <w:p w:rsidR="0034019E" w:rsidRPr="00CB5DD8" w:rsidRDefault="0034019E" w:rsidP="00CB5D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F24A7" w:rsidRDefault="0034019E" w:rsidP="00B46DE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8B3B57">
        <w:rPr>
          <w:rFonts w:ascii="Angsana New" w:hAnsi="Angsana New" w:cs="Angsana New"/>
          <w:cs/>
          <w:lang w:val="en-US"/>
        </w:rPr>
        <w:t xml:space="preserve">ณ </w:t>
      </w:r>
      <w:r w:rsidRPr="00FB5DC2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FB5DC2" w:rsidRPr="00FB5DC2">
        <w:rPr>
          <w:rFonts w:ascii="Angsana New" w:hAnsi="Angsana New" w:cs="Angsana New" w:hint="cs"/>
        </w:rPr>
        <w:t xml:space="preserve">30 </w:t>
      </w:r>
      <w:r w:rsidR="00FB5DC2" w:rsidRPr="00FB5DC2">
        <w:rPr>
          <w:rFonts w:ascii="Angsana New" w:hAnsi="Angsana New" w:cs="Angsana New" w:hint="cs"/>
          <w:cs/>
        </w:rPr>
        <w:t>กันยายน</w:t>
      </w:r>
      <w:r w:rsidR="00835E0E" w:rsidRPr="00FB5DC2">
        <w:rPr>
          <w:rFonts w:ascii="Angsana New" w:hAnsi="Angsana New" w:cs="Angsana New" w:hint="cs"/>
          <w:cs/>
          <w:lang w:val="en-US"/>
        </w:rPr>
        <w:t xml:space="preserve"> </w:t>
      </w:r>
      <w:r w:rsidR="00835E0E" w:rsidRPr="00FB5DC2">
        <w:rPr>
          <w:rFonts w:ascii="Angsana New" w:hAnsi="Angsana New" w:cs="Angsana New" w:hint="cs"/>
          <w:lang w:val="en-US"/>
        </w:rPr>
        <w:t xml:space="preserve">2562 </w:t>
      </w:r>
      <w:r w:rsidRPr="00FB5DC2">
        <w:rPr>
          <w:rFonts w:ascii="Angsana New" w:hAnsi="Angsana New" w:cs="Angsana New" w:hint="cs"/>
          <w:cs/>
          <w:lang w:val="en-US"/>
        </w:rPr>
        <w:t>บริษัทมีภา</w:t>
      </w:r>
      <w:r w:rsidRPr="008B3B57">
        <w:rPr>
          <w:rFonts w:ascii="Angsana New" w:hAnsi="Angsana New" w:cs="Angsana New" w:hint="cs"/>
          <w:cs/>
          <w:lang w:val="en-US"/>
        </w:rPr>
        <w:t>ระผูกพันจาก</w:t>
      </w:r>
      <w:r w:rsidRPr="008B3B57">
        <w:rPr>
          <w:rFonts w:ascii="Angsana New" w:hAnsi="Angsana New" w:cs="Angsana New"/>
          <w:cs/>
          <w:lang w:val="en-US"/>
        </w:rPr>
        <w:t>หนังสือค้ำประกันที่ออกโดยธนาคารเพื่</w:t>
      </w:r>
      <w:r w:rsidRPr="008B3B57">
        <w:rPr>
          <w:rFonts w:ascii="Angsana New" w:hAnsi="Angsana New" w:cs="Angsana New" w:hint="cs"/>
          <w:cs/>
          <w:lang w:val="en-US"/>
        </w:rPr>
        <w:t>อ</w:t>
      </w:r>
      <w:r w:rsidRPr="008B3B57">
        <w:rPr>
          <w:rFonts w:ascii="Angsana New" w:hAnsi="Angsana New" w:cs="Angsana New"/>
          <w:cs/>
          <w:lang w:val="en-US"/>
        </w:rPr>
        <w:t>ค้ำประกันผลงาน</w:t>
      </w:r>
      <w:r w:rsidRPr="008B3B57">
        <w:rPr>
          <w:rFonts w:ascii="Angsana New" w:hAnsi="Angsana New" w:cs="Angsana New" w:hint="cs"/>
          <w:cs/>
          <w:lang w:val="en-US"/>
        </w:rPr>
        <w:t xml:space="preserve">จำนวนเงิน </w:t>
      </w:r>
      <w:r w:rsidR="00B561E0">
        <w:rPr>
          <w:rFonts w:ascii="Angsana New" w:hAnsi="Angsana New" w:cs="Angsana New"/>
          <w:lang w:val="en-US"/>
        </w:rPr>
        <w:t>2.1</w:t>
      </w:r>
      <w:r w:rsidRPr="008B3B57">
        <w:rPr>
          <w:rFonts w:ascii="Angsana New" w:hAnsi="Angsana New" w:cs="Angsana New"/>
          <w:lang w:val="en-US"/>
        </w:rPr>
        <w:t xml:space="preserve"> </w:t>
      </w:r>
      <w:r w:rsidRPr="008B3B57">
        <w:rPr>
          <w:rFonts w:ascii="Angsana New" w:hAnsi="Angsana New" w:cs="Angsana New" w:hint="cs"/>
          <w:cs/>
          <w:lang w:val="en-US"/>
        </w:rPr>
        <w:t>ล้านบาท</w:t>
      </w:r>
      <w:r w:rsidRPr="008B3B57">
        <w:rPr>
          <w:rFonts w:ascii="Angsana New" w:hAnsi="Angsana New" w:cs="Angsana New"/>
          <w:lang w:val="en-US"/>
        </w:rPr>
        <w:t xml:space="preserve"> </w:t>
      </w:r>
      <w:r w:rsidRPr="00701771">
        <w:rPr>
          <w:rFonts w:ascii="Angsana New" w:hAnsi="Angsana New" w:cs="Angsana New"/>
          <w:i/>
          <w:iCs/>
          <w:lang w:val="en-US"/>
        </w:rPr>
        <w:t xml:space="preserve">(31 </w:t>
      </w:r>
      <w:r w:rsidRPr="00701771">
        <w:rPr>
          <w:rFonts w:ascii="Angsana New" w:hAnsi="Angsana New" w:cs="Angsana New" w:hint="cs"/>
          <w:i/>
          <w:iCs/>
          <w:cs/>
          <w:lang w:val="en-US"/>
        </w:rPr>
        <w:t xml:space="preserve">ธันวาคม </w:t>
      </w:r>
      <w:r w:rsidRPr="00701771">
        <w:rPr>
          <w:rFonts w:ascii="Angsana New" w:hAnsi="Angsana New" w:cs="Angsana New"/>
          <w:i/>
          <w:iCs/>
          <w:lang w:val="en-US"/>
        </w:rPr>
        <w:t xml:space="preserve">2561: 2.1 </w:t>
      </w:r>
      <w:r w:rsidRPr="00701771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  <w:bookmarkStart w:id="3" w:name="_Hlk15066579"/>
    </w:p>
    <w:p w:rsidR="009F24A7" w:rsidRDefault="009F24A7" w:rsidP="00B46DE7">
      <w:pPr>
        <w:pStyle w:val="a"/>
        <w:tabs>
          <w:tab w:val="clear" w:pos="1080"/>
        </w:tabs>
        <w:ind w:left="540"/>
        <w:jc w:val="thaiDistribute"/>
        <w:rPr>
          <w:rFonts w:ascii="Angsana New" w:hAnsi="Angsana New"/>
          <w:b/>
          <w:bCs/>
          <w:lang w:val="en-US"/>
        </w:rPr>
      </w:pPr>
    </w:p>
    <w:p w:rsidR="00083EE6" w:rsidRDefault="00083EE6" w:rsidP="009F2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F24A7">
        <w:rPr>
          <w:rFonts w:ascii="Angsana New" w:hAnsi="Angsana New"/>
          <w:b/>
          <w:bCs/>
          <w:sz w:val="30"/>
          <w:szCs w:val="30"/>
        </w:rPr>
        <w:t>2</w:t>
      </w:r>
      <w:r w:rsidR="00902DE0" w:rsidRPr="009F24A7">
        <w:rPr>
          <w:rFonts w:ascii="Angsana New" w:hAnsi="Angsana New"/>
          <w:b/>
          <w:bCs/>
          <w:sz w:val="30"/>
          <w:szCs w:val="30"/>
        </w:rPr>
        <w:t>0</w:t>
      </w:r>
      <w:r w:rsidRPr="009F24A7">
        <w:rPr>
          <w:rFonts w:ascii="Angsana New" w:hAnsi="Angsana New"/>
          <w:b/>
          <w:bCs/>
          <w:sz w:val="30"/>
          <w:szCs w:val="30"/>
        </w:rPr>
        <w:tab/>
      </w:r>
      <w:r w:rsidRPr="009F24A7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561E0" w:rsidRPr="001C6AEC" w:rsidRDefault="00B561E0" w:rsidP="00B561E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i/>
          <w:sz w:val="30"/>
          <w:szCs w:val="30"/>
          <w:highlight w:val="yellow"/>
          <w:lang w:val="en-US" w:bidi="th-TH"/>
        </w:rPr>
      </w:pPr>
    </w:p>
    <w:p w:rsidR="00B561E0" w:rsidRPr="00F332CC" w:rsidRDefault="00B561E0" w:rsidP="00B561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bookmarkStart w:id="4" w:name="_Hlk23701135"/>
      <w:r w:rsidRPr="002B7BFB">
        <w:rPr>
          <w:rFonts w:asciiTheme="majorBidi" w:hAnsiTheme="majorBidi" w:cstheme="majorBidi" w:hint="cs"/>
          <w:color w:val="000000"/>
          <w:cs/>
        </w:rPr>
        <w:t>เมื่อวันที่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="002B7BFB" w:rsidRPr="002B7BFB">
        <w:rPr>
          <w:rFonts w:asciiTheme="majorBidi" w:hAnsiTheme="majorBidi" w:cstheme="majorBidi" w:hint="cs"/>
          <w:color w:val="000000"/>
          <w:cs/>
        </w:rPr>
        <w:t>8 ตุลาคม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/>
          <w:color w:val="000000"/>
        </w:rPr>
        <w:t xml:space="preserve">2562 </w:t>
      </w:r>
      <w:r w:rsidRPr="002B7BFB">
        <w:rPr>
          <w:rFonts w:asciiTheme="majorBidi" w:hAnsiTheme="majorBidi" w:cstheme="majorBidi" w:hint="cs"/>
          <w:color w:val="000000"/>
          <w:cs/>
        </w:rPr>
        <w:t>ที่ประชุมคณะกรรมการบริษัทมีมติอนุมัติให้จัดตั้ง</w:t>
      </w:r>
      <w:r w:rsidRPr="002B7BFB">
        <w:rPr>
          <w:rFonts w:asciiTheme="majorBidi" w:hAnsiTheme="majorBidi" w:cstheme="majorBidi"/>
          <w:color w:val="000000"/>
          <w:cs/>
        </w:rPr>
        <w:t>บริษัท</w:t>
      </w:r>
      <w:r w:rsidR="00CC31D6">
        <w:rPr>
          <w:rFonts w:asciiTheme="majorBidi" w:hAnsiTheme="majorBidi" w:cstheme="majorBidi" w:hint="cs"/>
          <w:color w:val="000000"/>
          <w:cs/>
        </w:rPr>
        <w:t xml:space="preserve"> ยูเรกา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เอนเนอร์ยี</w:t>
      </w:r>
      <w:r w:rsidRPr="002B7BFB">
        <w:rPr>
          <w:rFonts w:asciiTheme="majorBidi" w:hAnsiTheme="majorBidi" w:cstheme="majorBidi"/>
          <w:color w:val="000000"/>
          <w:cs/>
        </w:rPr>
        <w:t xml:space="preserve"> จำกัด</w:t>
      </w:r>
      <w:r w:rsidRPr="002B7BFB">
        <w:rPr>
          <w:rFonts w:asciiTheme="majorBidi" w:hAnsiTheme="majorBidi" w:cstheme="majorBidi" w:hint="cs"/>
          <w:color w:val="000000"/>
          <w:cs/>
        </w:rPr>
        <w:t xml:space="preserve"> (ทุนจดทะเบียนจำนวน </w:t>
      </w:r>
      <w:r w:rsidR="002B7BFB" w:rsidRPr="002B7BFB">
        <w:rPr>
          <w:rFonts w:asciiTheme="majorBidi" w:hAnsiTheme="majorBidi" w:cstheme="majorBidi"/>
          <w:color w:val="000000"/>
          <w:lang w:val="en-US"/>
        </w:rPr>
        <w:t>5</w:t>
      </w:r>
      <w:r w:rsidRPr="002B7BFB">
        <w:rPr>
          <w:rFonts w:asciiTheme="majorBidi" w:hAnsiTheme="majorBidi" w:cstheme="majorBidi"/>
          <w:color w:val="000000"/>
          <w:lang w:val="en-US"/>
        </w:rPr>
        <w:t xml:space="preserve">0,000 </w:t>
      </w:r>
      <w:r w:rsidRPr="002B7BFB">
        <w:rPr>
          <w:rFonts w:asciiTheme="majorBidi" w:hAnsiTheme="majorBidi" w:cstheme="majorBidi" w:hint="cs"/>
          <w:color w:val="000000"/>
          <w:cs/>
          <w:lang w:val="en-US"/>
        </w:rPr>
        <w:t xml:space="preserve">หุ้น มูลค่าหุ้นละ </w:t>
      </w:r>
      <w:r w:rsidRPr="002B7BFB">
        <w:rPr>
          <w:rFonts w:asciiTheme="majorBidi" w:hAnsiTheme="majorBidi" w:cstheme="majorBidi"/>
          <w:color w:val="000000"/>
          <w:lang w:val="en-US"/>
        </w:rPr>
        <w:t xml:space="preserve">100 </w:t>
      </w:r>
      <w:r w:rsidRPr="002B7BFB">
        <w:rPr>
          <w:rFonts w:asciiTheme="majorBidi" w:hAnsiTheme="majorBidi" w:cstheme="majorBidi" w:hint="cs"/>
          <w:color w:val="000000"/>
          <w:cs/>
          <w:lang w:val="en-US"/>
        </w:rPr>
        <w:t>บาท</w:t>
      </w:r>
      <w:r w:rsidRPr="002B7BFB">
        <w:rPr>
          <w:rFonts w:asciiTheme="majorBidi" w:hAnsiTheme="majorBidi" w:cstheme="majorBidi"/>
          <w:color w:val="000000"/>
          <w:lang w:val="en-US"/>
        </w:rPr>
        <w:t>)</w:t>
      </w:r>
      <w:r w:rsidRPr="002B7BF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บริษัทลงทุนร้อยละ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="002B7BFB" w:rsidRPr="002B7BFB">
        <w:rPr>
          <w:rFonts w:asciiTheme="majorBidi" w:hAnsiTheme="majorBidi" w:cstheme="majorBidi" w:hint="cs"/>
          <w:color w:val="000000"/>
          <w:cs/>
        </w:rPr>
        <w:t>55</w:t>
      </w:r>
      <w:r w:rsidRPr="002B7BFB">
        <w:rPr>
          <w:rFonts w:asciiTheme="majorBidi" w:hAnsiTheme="majorBidi" w:cstheme="majorBidi"/>
          <w:color w:val="000000"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ของเงินทุนจดทะเบียนและเรียกชำระแล้ว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เป็นจำนวนเงิน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="002B7BFB" w:rsidRPr="002B7BFB">
        <w:rPr>
          <w:rFonts w:asciiTheme="majorBidi" w:hAnsiTheme="majorBidi" w:cstheme="majorBidi" w:hint="cs"/>
          <w:color w:val="000000"/>
          <w:cs/>
        </w:rPr>
        <w:t>2.8</w:t>
      </w:r>
      <w:r w:rsidRPr="002B7BFB">
        <w:rPr>
          <w:rFonts w:asciiTheme="majorBidi" w:hAnsiTheme="majorBidi" w:cstheme="majorBidi"/>
          <w:color w:val="000000"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ล้านบาท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โดย</w:t>
      </w:r>
      <w:r w:rsidRPr="002B7BFB">
        <w:rPr>
          <w:rFonts w:asciiTheme="majorBidi" w:hAnsiTheme="majorBidi" w:cstheme="majorBidi"/>
          <w:color w:val="000000"/>
          <w:cs/>
        </w:rPr>
        <w:t xml:space="preserve">บริษัท </w:t>
      </w:r>
      <w:r w:rsidR="00CC31D6">
        <w:rPr>
          <w:rFonts w:asciiTheme="majorBidi" w:hAnsiTheme="majorBidi" w:cstheme="majorBidi" w:hint="cs"/>
          <w:color w:val="000000"/>
          <w:cs/>
        </w:rPr>
        <w:t>ยูเรกา</w:t>
      </w:r>
      <w:r w:rsidR="00CC31D6" w:rsidRPr="002B7BFB">
        <w:rPr>
          <w:rFonts w:asciiTheme="majorBidi" w:hAnsiTheme="majorBidi" w:cstheme="majorBidi"/>
          <w:color w:val="000000"/>
          <w:cs/>
        </w:rPr>
        <w:t xml:space="preserve"> </w:t>
      </w:r>
      <w:r w:rsidR="00CC31D6" w:rsidRPr="002B7BFB">
        <w:rPr>
          <w:rFonts w:asciiTheme="majorBidi" w:hAnsiTheme="majorBidi" w:cstheme="majorBidi" w:hint="cs"/>
          <w:color w:val="000000"/>
          <w:cs/>
        </w:rPr>
        <w:t>เอนเนอร์ยี</w:t>
      </w:r>
      <w:r w:rsidRPr="002B7BFB">
        <w:rPr>
          <w:rFonts w:asciiTheme="majorBidi" w:hAnsiTheme="majorBidi" w:cstheme="majorBidi"/>
          <w:color w:val="000000"/>
          <w:cs/>
        </w:rPr>
        <w:t xml:space="preserve"> จำกัด</w:t>
      </w:r>
      <w:r w:rsidRPr="002B7BFB">
        <w:rPr>
          <w:rFonts w:asciiTheme="majorBidi" w:hAnsiTheme="majorBidi" w:cstheme="majorBidi" w:hint="cs"/>
          <w:color w:val="000000"/>
          <w:cs/>
        </w:rPr>
        <w:t xml:space="preserve"> ได้จดทะเบียนจัดตั้งบริษัทต่อกรมพัฒนาธุรกิจการค้า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กระทรวงพาณิชย์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 w:hint="cs"/>
          <w:color w:val="000000"/>
          <w:cs/>
        </w:rPr>
        <w:t>เมื่อวันที่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="002B7BFB" w:rsidRPr="002B7BFB">
        <w:rPr>
          <w:rFonts w:asciiTheme="majorBidi" w:hAnsiTheme="majorBidi" w:cstheme="majorBidi" w:hint="cs"/>
          <w:color w:val="000000"/>
          <w:cs/>
        </w:rPr>
        <w:t>10 ตุลาคม</w:t>
      </w:r>
      <w:r w:rsidRPr="002B7BFB">
        <w:rPr>
          <w:rFonts w:asciiTheme="majorBidi" w:hAnsiTheme="majorBidi" w:cstheme="majorBidi"/>
          <w:color w:val="000000"/>
          <w:cs/>
        </w:rPr>
        <w:t xml:space="preserve"> </w:t>
      </w:r>
      <w:r w:rsidRPr="002B7BFB">
        <w:rPr>
          <w:rFonts w:asciiTheme="majorBidi" w:hAnsiTheme="majorBidi" w:cstheme="majorBidi"/>
          <w:color w:val="000000"/>
        </w:rPr>
        <w:t>2562</w:t>
      </w:r>
    </w:p>
    <w:bookmarkEnd w:id="3"/>
    <w:bookmarkEnd w:id="4"/>
    <w:p w:rsidR="00AF17AB" w:rsidRDefault="00AF1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F14AE" w:rsidRPr="001159DE" w:rsidRDefault="00B17CA3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C6AEC">
        <w:rPr>
          <w:rFonts w:ascii="Angsana New" w:hAnsi="Angsana New"/>
          <w:b/>
          <w:bCs/>
          <w:sz w:val="30"/>
          <w:szCs w:val="30"/>
        </w:rPr>
        <w:t>1</w:t>
      </w:r>
      <w:r w:rsidR="00AF14AE">
        <w:rPr>
          <w:rFonts w:ascii="Angsana New" w:hAnsi="Angsana New"/>
          <w:b/>
          <w:bCs/>
        </w:rPr>
        <w:tab/>
      </w:r>
      <w:r w:rsidR="00AF14AE" w:rsidRPr="008A47D9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F14AE" w:rsidRPr="00AF17AB" w:rsidRDefault="00AF14AE" w:rsidP="00AF14AE">
      <w:pPr>
        <w:pStyle w:val="a"/>
        <w:tabs>
          <w:tab w:val="left" w:pos="72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</w:p>
    <w:p w:rsidR="00AF14AE" w:rsidRPr="008A47D9" w:rsidRDefault="00AF14AE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A47D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ที่ออกใหม่</w:t>
      </w:r>
      <w:r w:rsidR="00A14598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เกี่ยวกับการดำเนินงานของกลุ่มบริษัท</w:t>
      </w:r>
      <w:r w:rsidRPr="008A47D9">
        <w:rPr>
          <w:rFonts w:ascii="Angsana New" w:hAnsi="Angsana New"/>
          <w:sz w:val="30"/>
          <w:szCs w:val="30"/>
          <w:lang w:bidi="th-TH"/>
        </w:rPr>
        <w:t xml:space="preserve"> </w:t>
      </w:r>
      <w:r w:rsidR="00A14598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8A47D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14598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8A47D9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A47D9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A47D9">
        <w:rPr>
          <w:rFonts w:ascii="Angsana New" w:hAnsi="Angsana New"/>
          <w:sz w:val="30"/>
          <w:szCs w:val="30"/>
        </w:rPr>
        <w:t>1</w:t>
      </w:r>
      <w:r w:rsidRPr="008A47D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8A47D9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ซึ่งมี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F66918" w:rsidRDefault="00F66918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F10AFF" w:rsidRPr="00AF17AB" w:rsidRDefault="00F10AFF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AF14AE" w:rsidRPr="008A47D9" w:rsidTr="004C756D">
        <w:trPr>
          <w:tblHeader/>
        </w:trPr>
        <w:tc>
          <w:tcPr>
            <w:tcW w:w="3960" w:type="dxa"/>
            <w:vAlign w:val="bottom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A47D9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F14AE" w:rsidRPr="00CB5DD8" w:rsidRDefault="00AF14AE" w:rsidP="00A1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p w:rsidR="00AF14AE" w:rsidRPr="008A47D9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47D9">
        <w:rPr>
          <w:rFonts w:ascii="Angsana New" w:hAnsi="Angsana New"/>
          <w:i/>
          <w:iCs/>
          <w:sz w:val="30"/>
          <w:szCs w:val="30"/>
        </w:rPr>
        <w:t xml:space="preserve">* </w:t>
      </w:r>
      <w:r w:rsidRPr="008A47D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586A9A" w:rsidRPr="00182D36" w:rsidRDefault="00586A9A" w:rsidP="00586A9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82D3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82D3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82D3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182D3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182D3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182D36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AF17AB" w:rsidRDefault="00AF1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:rsidR="00586A9A" w:rsidRPr="00182D36" w:rsidRDefault="00586A9A" w:rsidP="00586A9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82D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2D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82D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586A9A" w:rsidRPr="009F3E02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2D3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2D36">
        <w:rPr>
          <w:rFonts w:asciiTheme="majorBidi" w:hAnsiTheme="majorBidi" w:cstheme="majorBidi"/>
          <w:sz w:val="30"/>
          <w:szCs w:val="30"/>
        </w:rPr>
        <w:t>16</w:t>
      </w:r>
      <w:r w:rsidRPr="00182D3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182D3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182D3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2D3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7" w:name="_Hlk15581419"/>
      <w:bookmarkStart w:id="8" w:name="_Hlk15582558"/>
      <w:r w:rsidRPr="00182D3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182D3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182D36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8"/>
    </w:p>
    <w:p w:rsidR="00586A9A" w:rsidRPr="009F3E02" w:rsidRDefault="00586A9A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2D3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182D3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182D3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182D36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</w:p>
    <w:p w:rsidR="00CB5DD8" w:rsidRDefault="00CB5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F66918" w:rsidRPr="00282EA4" w:rsidRDefault="00F66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sectPr w:rsidR="00F66918" w:rsidRPr="00282EA4" w:rsidSect="003D3A3F">
      <w:headerReference w:type="default" r:id="rId25"/>
      <w:footerReference w:type="default" r:id="rId26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7F8" w:rsidRDefault="00AA07F8" w:rsidP="004956B4">
      <w:r>
        <w:separator/>
      </w:r>
    </w:p>
  </w:endnote>
  <w:endnote w:type="continuationSeparator" w:id="0">
    <w:p w:rsidR="00AA07F8" w:rsidRDefault="00AA07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74" w:rsidRPr="006F59B5" w:rsidRDefault="005F7F7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F7F74" w:rsidRPr="007661AC" w:rsidRDefault="005F7F7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F325DB" w:rsidRDefault="00DB6729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B6729" w:rsidRPr="009B6BFE" w:rsidRDefault="00DB6729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6F59B5" w:rsidRDefault="00DB6729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6729" w:rsidRPr="007661AC" w:rsidRDefault="00DB6729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F325DB" w:rsidRDefault="00DB672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34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B6729" w:rsidRPr="00F325DB" w:rsidRDefault="00DB672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F325DB" w:rsidRDefault="00DB672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B6729" w:rsidRPr="00F325DB" w:rsidRDefault="00DB672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F325DB" w:rsidRDefault="00DB672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B6729" w:rsidRDefault="00DB672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DB6729" w:rsidRPr="00F325DB" w:rsidRDefault="00DB672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F325DB" w:rsidRDefault="00DB672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B6729" w:rsidRPr="00F325DB" w:rsidRDefault="00DB672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7F8" w:rsidRDefault="00AA07F8" w:rsidP="004956B4">
      <w:r>
        <w:separator/>
      </w:r>
    </w:p>
  </w:footnote>
  <w:footnote w:type="continuationSeparator" w:id="0">
    <w:p w:rsidR="00AA07F8" w:rsidRDefault="00AA07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B2C1E" w:rsidRDefault="00DB6729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Pr="007B2C1E" w:rsidRDefault="00DB672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DB6729" w:rsidRDefault="00DB672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591AB5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B6729" w:rsidRDefault="00DB672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B2C1E" w:rsidRDefault="00DB6729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Pr="007B2C1E" w:rsidRDefault="00DB6729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DB6729" w:rsidRDefault="00DB6729" w:rsidP="00B73356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BD56CB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B6729" w:rsidRDefault="00DB672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B2C1E" w:rsidRDefault="00DB6729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Pr="007B2C1E" w:rsidRDefault="00DB672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DB6729" w:rsidRDefault="00DB672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B6729" w:rsidRDefault="00DB672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B2C1E" w:rsidRDefault="00DB6729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Pr="007B2C1E" w:rsidRDefault="00DB6729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DB6729" w:rsidRDefault="00DB6729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8F07B2">
      <w:rPr>
        <w:rFonts w:ascii="Angsana New" w:hAnsi="Angsana New" w:hint="cs"/>
        <w:b w:val="0"/>
        <w:bCs/>
        <w:sz w:val="32"/>
        <w:szCs w:val="32"/>
        <w:cs/>
        <w:lang w:bidi="th-TH"/>
      </w:rPr>
      <w:t>25</w:t>
    </w:r>
    <w:r w:rsidRPr="008F07B2"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B6729" w:rsidRPr="00E3228D" w:rsidRDefault="00DB6729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4809C6" w:rsidRDefault="00DB6729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Pr="004809C6" w:rsidRDefault="00DB6729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DB6729" w:rsidRPr="007B2C1E" w:rsidRDefault="00DB6729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DB6729" w:rsidRPr="007B6271" w:rsidRDefault="00DB6729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164FBD" w:rsidRDefault="00DB6729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Default="00DB6729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DB6729" w:rsidRDefault="00DB6729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2562 </w:t>
    </w:r>
    <w:r w:rsidRPr="005B0AA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5B0AA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:rsidR="00DB6729" w:rsidRPr="00015EFC" w:rsidRDefault="00DB6729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B2C1E" w:rsidRDefault="00DB6729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B6729" w:rsidRPr="007B2C1E" w:rsidRDefault="00DB672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DB6729" w:rsidRDefault="00DB672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591AB5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B6729" w:rsidRDefault="00DB6729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63C93"/>
    <w:multiLevelType w:val="multilevel"/>
    <w:tmpl w:val="B0D20C9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A0006B"/>
    <w:multiLevelType w:val="multilevel"/>
    <w:tmpl w:val="4B4C3A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4"/>
  </w:num>
  <w:num w:numId="14">
    <w:abstractNumId w:val="15"/>
  </w:num>
  <w:num w:numId="15">
    <w:abstractNumId w:val="17"/>
  </w:num>
  <w:num w:numId="16">
    <w:abstractNumId w:val="26"/>
  </w:num>
  <w:num w:numId="17">
    <w:abstractNumId w:val="27"/>
  </w:num>
  <w:num w:numId="18">
    <w:abstractNumId w:val="21"/>
  </w:num>
  <w:num w:numId="19">
    <w:abstractNumId w:val="18"/>
  </w:num>
  <w:num w:numId="20">
    <w:abstractNumId w:val="19"/>
  </w:num>
  <w:num w:numId="21">
    <w:abstractNumId w:val="12"/>
  </w:num>
  <w:num w:numId="22">
    <w:abstractNumId w:val="23"/>
  </w:num>
  <w:num w:numId="23">
    <w:abstractNumId w:val="10"/>
  </w:num>
  <w:num w:numId="24">
    <w:abstractNumId w:val="13"/>
  </w:num>
  <w:num w:numId="25">
    <w:abstractNumId w:val="11"/>
  </w:num>
  <w:num w:numId="26">
    <w:abstractNumId w:val="28"/>
  </w:num>
  <w:num w:numId="27">
    <w:abstractNumId w:val="25"/>
  </w:num>
  <w:num w:numId="28">
    <w:abstractNumId w:val="22"/>
  </w:num>
  <w:num w:numId="29">
    <w:abstractNumId w:val="20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900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115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47F"/>
    <w:rsid w:val="000149CF"/>
    <w:rsid w:val="00014B29"/>
    <w:rsid w:val="00015137"/>
    <w:rsid w:val="0001566D"/>
    <w:rsid w:val="000158EC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4F4E"/>
    <w:rsid w:val="0002569A"/>
    <w:rsid w:val="000271F2"/>
    <w:rsid w:val="00027306"/>
    <w:rsid w:val="000278F4"/>
    <w:rsid w:val="00027FA8"/>
    <w:rsid w:val="000304CF"/>
    <w:rsid w:val="0003063B"/>
    <w:rsid w:val="00030A7E"/>
    <w:rsid w:val="000311AA"/>
    <w:rsid w:val="00031E43"/>
    <w:rsid w:val="00032195"/>
    <w:rsid w:val="00032305"/>
    <w:rsid w:val="000325A4"/>
    <w:rsid w:val="000327A5"/>
    <w:rsid w:val="00032B47"/>
    <w:rsid w:val="00033524"/>
    <w:rsid w:val="00033617"/>
    <w:rsid w:val="000339B8"/>
    <w:rsid w:val="00034EDD"/>
    <w:rsid w:val="00035048"/>
    <w:rsid w:val="00035712"/>
    <w:rsid w:val="00035AA5"/>
    <w:rsid w:val="00036AB6"/>
    <w:rsid w:val="000372A9"/>
    <w:rsid w:val="000372CE"/>
    <w:rsid w:val="0003733B"/>
    <w:rsid w:val="00037B03"/>
    <w:rsid w:val="00037B04"/>
    <w:rsid w:val="00037BC0"/>
    <w:rsid w:val="00040105"/>
    <w:rsid w:val="00040A54"/>
    <w:rsid w:val="00042008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164"/>
    <w:rsid w:val="00056178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1990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0809"/>
    <w:rsid w:val="00071735"/>
    <w:rsid w:val="00072976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1A"/>
    <w:rsid w:val="00083766"/>
    <w:rsid w:val="00083BF7"/>
    <w:rsid w:val="00083EE6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41F4"/>
    <w:rsid w:val="00094ED7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718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6DD0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124"/>
    <w:rsid w:val="000B4AF4"/>
    <w:rsid w:val="000B511D"/>
    <w:rsid w:val="000B53F5"/>
    <w:rsid w:val="000B5719"/>
    <w:rsid w:val="000B5BFB"/>
    <w:rsid w:val="000B63C1"/>
    <w:rsid w:val="000B67A4"/>
    <w:rsid w:val="000B7082"/>
    <w:rsid w:val="000B70B0"/>
    <w:rsid w:val="000B7195"/>
    <w:rsid w:val="000B7292"/>
    <w:rsid w:val="000B776E"/>
    <w:rsid w:val="000B78AD"/>
    <w:rsid w:val="000B7A60"/>
    <w:rsid w:val="000B7BE4"/>
    <w:rsid w:val="000B7DCF"/>
    <w:rsid w:val="000B7E8E"/>
    <w:rsid w:val="000C05A9"/>
    <w:rsid w:val="000C0946"/>
    <w:rsid w:val="000C212A"/>
    <w:rsid w:val="000C2E69"/>
    <w:rsid w:val="000C3679"/>
    <w:rsid w:val="000C3C39"/>
    <w:rsid w:val="000C4A61"/>
    <w:rsid w:val="000C5099"/>
    <w:rsid w:val="000C5546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180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A8F"/>
    <w:rsid w:val="000E6CBF"/>
    <w:rsid w:val="000E6CEA"/>
    <w:rsid w:val="000E74E0"/>
    <w:rsid w:val="000E7A5E"/>
    <w:rsid w:val="000E7A6B"/>
    <w:rsid w:val="000E7E13"/>
    <w:rsid w:val="000F0079"/>
    <w:rsid w:val="000F0248"/>
    <w:rsid w:val="000F0992"/>
    <w:rsid w:val="000F0A1F"/>
    <w:rsid w:val="000F0B7E"/>
    <w:rsid w:val="000F1371"/>
    <w:rsid w:val="000F1D70"/>
    <w:rsid w:val="000F2533"/>
    <w:rsid w:val="000F2706"/>
    <w:rsid w:val="000F2B8B"/>
    <w:rsid w:val="000F2FF3"/>
    <w:rsid w:val="000F3711"/>
    <w:rsid w:val="000F4203"/>
    <w:rsid w:val="000F5578"/>
    <w:rsid w:val="000F5776"/>
    <w:rsid w:val="000F7429"/>
    <w:rsid w:val="000F7620"/>
    <w:rsid w:val="000F7944"/>
    <w:rsid w:val="000F7B70"/>
    <w:rsid w:val="00100033"/>
    <w:rsid w:val="001004B6"/>
    <w:rsid w:val="00101867"/>
    <w:rsid w:val="00101E87"/>
    <w:rsid w:val="00101EF8"/>
    <w:rsid w:val="00101F85"/>
    <w:rsid w:val="00101FDA"/>
    <w:rsid w:val="001022E0"/>
    <w:rsid w:val="00102467"/>
    <w:rsid w:val="001032E9"/>
    <w:rsid w:val="00103DA0"/>
    <w:rsid w:val="0010449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537"/>
    <w:rsid w:val="00113C6D"/>
    <w:rsid w:val="00114521"/>
    <w:rsid w:val="00114752"/>
    <w:rsid w:val="00114E94"/>
    <w:rsid w:val="00115976"/>
    <w:rsid w:val="001159DE"/>
    <w:rsid w:val="00115EBD"/>
    <w:rsid w:val="00115F14"/>
    <w:rsid w:val="00116701"/>
    <w:rsid w:val="00116D9C"/>
    <w:rsid w:val="00117896"/>
    <w:rsid w:val="00117D5E"/>
    <w:rsid w:val="001201D0"/>
    <w:rsid w:val="00120302"/>
    <w:rsid w:val="00120F9C"/>
    <w:rsid w:val="0012132F"/>
    <w:rsid w:val="00121F9B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2F12"/>
    <w:rsid w:val="00132FD6"/>
    <w:rsid w:val="001346BF"/>
    <w:rsid w:val="001346CF"/>
    <w:rsid w:val="00134A55"/>
    <w:rsid w:val="00135231"/>
    <w:rsid w:val="00135584"/>
    <w:rsid w:val="00135614"/>
    <w:rsid w:val="001358D7"/>
    <w:rsid w:val="00135F52"/>
    <w:rsid w:val="00140203"/>
    <w:rsid w:val="00140421"/>
    <w:rsid w:val="001408B6"/>
    <w:rsid w:val="00140CCC"/>
    <w:rsid w:val="00140EE5"/>
    <w:rsid w:val="00140FB7"/>
    <w:rsid w:val="00141F0A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55AA"/>
    <w:rsid w:val="00145FFA"/>
    <w:rsid w:val="001463AC"/>
    <w:rsid w:val="00146DEB"/>
    <w:rsid w:val="00146ED9"/>
    <w:rsid w:val="00147105"/>
    <w:rsid w:val="001472BD"/>
    <w:rsid w:val="00147735"/>
    <w:rsid w:val="00147750"/>
    <w:rsid w:val="0014785D"/>
    <w:rsid w:val="0014791D"/>
    <w:rsid w:val="00147B90"/>
    <w:rsid w:val="001504CF"/>
    <w:rsid w:val="001504D9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B80"/>
    <w:rsid w:val="00153FA0"/>
    <w:rsid w:val="00154059"/>
    <w:rsid w:val="00154177"/>
    <w:rsid w:val="001542BE"/>
    <w:rsid w:val="00154B4C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B02"/>
    <w:rsid w:val="00160FCF"/>
    <w:rsid w:val="0016107E"/>
    <w:rsid w:val="001616A4"/>
    <w:rsid w:val="001620C9"/>
    <w:rsid w:val="0016229E"/>
    <w:rsid w:val="001629D3"/>
    <w:rsid w:val="0016419C"/>
    <w:rsid w:val="001643BD"/>
    <w:rsid w:val="001644A7"/>
    <w:rsid w:val="0016467C"/>
    <w:rsid w:val="00164B64"/>
    <w:rsid w:val="001655EA"/>
    <w:rsid w:val="00165AFF"/>
    <w:rsid w:val="0016668C"/>
    <w:rsid w:val="0016711F"/>
    <w:rsid w:val="001704A1"/>
    <w:rsid w:val="001705E0"/>
    <w:rsid w:val="0017121D"/>
    <w:rsid w:val="00171C8F"/>
    <w:rsid w:val="00171CE5"/>
    <w:rsid w:val="00171D05"/>
    <w:rsid w:val="00171F32"/>
    <w:rsid w:val="001721ED"/>
    <w:rsid w:val="00172A69"/>
    <w:rsid w:val="00172B9D"/>
    <w:rsid w:val="00175246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1C4"/>
    <w:rsid w:val="00180679"/>
    <w:rsid w:val="001808C6"/>
    <w:rsid w:val="00180F0B"/>
    <w:rsid w:val="0018100E"/>
    <w:rsid w:val="0018128D"/>
    <w:rsid w:val="0018159A"/>
    <w:rsid w:val="0018190F"/>
    <w:rsid w:val="00181C8A"/>
    <w:rsid w:val="001824A8"/>
    <w:rsid w:val="001829C5"/>
    <w:rsid w:val="00182B84"/>
    <w:rsid w:val="00182D36"/>
    <w:rsid w:val="001831D8"/>
    <w:rsid w:val="0018329D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714"/>
    <w:rsid w:val="00196807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4CE8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D10"/>
    <w:rsid w:val="001B4E79"/>
    <w:rsid w:val="001B51CE"/>
    <w:rsid w:val="001B55C1"/>
    <w:rsid w:val="001B5B5C"/>
    <w:rsid w:val="001B6335"/>
    <w:rsid w:val="001B66AD"/>
    <w:rsid w:val="001B776E"/>
    <w:rsid w:val="001B7BF5"/>
    <w:rsid w:val="001B7C5F"/>
    <w:rsid w:val="001C0137"/>
    <w:rsid w:val="001C04D8"/>
    <w:rsid w:val="001C05F9"/>
    <w:rsid w:val="001C060D"/>
    <w:rsid w:val="001C07F6"/>
    <w:rsid w:val="001C13BB"/>
    <w:rsid w:val="001C16DA"/>
    <w:rsid w:val="001C1816"/>
    <w:rsid w:val="001C322D"/>
    <w:rsid w:val="001C3BC7"/>
    <w:rsid w:val="001C4208"/>
    <w:rsid w:val="001C4480"/>
    <w:rsid w:val="001C4808"/>
    <w:rsid w:val="001C4B12"/>
    <w:rsid w:val="001C5F69"/>
    <w:rsid w:val="001C66BB"/>
    <w:rsid w:val="001C6804"/>
    <w:rsid w:val="001C6934"/>
    <w:rsid w:val="001C6AEC"/>
    <w:rsid w:val="001C6B9B"/>
    <w:rsid w:val="001C7355"/>
    <w:rsid w:val="001C7507"/>
    <w:rsid w:val="001D0709"/>
    <w:rsid w:val="001D0777"/>
    <w:rsid w:val="001D0A1A"/>
    <w:rsid w:val="001D0CCA"/>
    <w:rsid w:val="001D1535"/>
    <w:rsid w:val="001D1763"/>
    <w:rsid w:val="001D1A5D"/>
    <w:rsid w:val="001D1F50"/>
    <w:rsid w:val="001D2140"/>
    <w:rsid w:val="001D21CF"/>
    <w:rsid w:val="001D2250"/>
    <w:rsid w:val="001D30E6"/>
    <w:rsid w:val="001D3A57"/>
    <w:rsid w:val="001D3AC7"/>
    <w:rsid w:val="001D3BD4"/>
    <w:rsid w:val="001D43BA"/>
    <w:rsid w:val="001D52B2"/>
    <w:rsid w:val="001D5714"/>
    <w:rsid w:val="001D614F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0EB"/>
    <w:rsid w:val="001E2104"/>
    <w:rsid w:val="001E23E9"/>
    <w:rsid w:val="001E354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0F5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44"/>
    <w:rsid w:val="0021056F"/>
    <w:rsid w:val="00210A92"/>
    <w:rsid w:val="00211029"/>
    <w:rsid w:val="002111B7"/>
    <w:rsid w:val="00211542"/>
    <w:rsid w:val="0021161B"/>
    <w:rsid w:val="002116E9"/>
    <w:rsid w:val="00211701"/>
    <w:rsid w:val="00211981"/>
    <w:rsid w:val="00212F70"/>
    <w:rsid w:val="00212F9D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5AEA"/>
    <w:rsid w:val="00226549"/>
    <w:rsid w:val="002269A0"/>
    <w:rsid w:val="00226ADC"/>
    <w:rsid w:val="00226B46"/>
    <w:rsid w:val="0022733A"/>
    <w:rsid w:val="00227777"/>
    <w:rsid w:val="00230726"/>
    <w:rsid w:val="00231242"/>
    <w:rsid w:val="00231B5C"/>
    <w:rsid w:val="00233E6C"/>
    <w:rsid w:val="00234DA3"/>
    <w:rsid w:val="0023502F"/>
    <w:rsid w:val="0023547D"/>
    <w:rsid w:val="00235971"/>
    <w:rsid w:val="00235D0A"/>
    <w:rsid w:val="00235E23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4D2D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3DFB"/>
    <w:rsid w:val="00253E04"/>
    <w:rsid w:val="0025437C"/>
    <w:rsid w:val="00254558"/>
    <w:rsid w:val="002546A9"/>
    <w:rsid w:val="00254EC3"/>
    <w:rsid w:val="00255FEF"/>
    <w:rsid w:val="00256E75"/>
    <w:rsid w:val="002571ED"/>
    <w:rsid w:val="002573C7"/>
    <w:rsid w:val="002574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66F51"/>
    <w:rsid w:val="002701F3"/>
    <w:rsid w:val="00270241"/>
    <w:rsid w:val="002705A4"/>
    <w:rsid w:val="002705F0"/>
    <w:rsid w:val="00270D01"/>
    <w:rsid w:val="0027140F"/>
    <w:rsid w:val="00271D38"/>
    <w:rsid w:val="00272772"/>
    <w:rsid w:val="00272CF4"/>
    <w:rsid w:val="002730B8"/>
    <w:rsid w:val="00273137"/>
    <w:rsid w:val="002740B2"/>
    <w:rsid w:val="00274465"/>
    <w:rsid w:val="0027463D"/>
    <w:rsid w:val="00275011"/>
    <w:rsid w:val="0027593E"/>
    <w:rsid w:val="00275BFB"/>
    <w:rsid w:val="00275F1E"/>
    <w:rsid w:val="00275F65"/>
    <w:rsid w:val="0027651D"/>
    <w:rsid w:val="002765C5"/>
    <w:rsid w:val="002766EB"/>
    <w:rsid w:val="00277104"/>
    <w:rsid w:val="00277230"/>
    <w:rsid w:val="00280403"/>
    <w:rsid w:val="0028098B"/>
    <w:rsid w:val="00280EB0"/>
    <w:rsid w:val="00281206"/>
    <w:rsid w:val="00281D41"/>
    <w:rsid w:val="00281D90"/>
    <w:rsid w:val="002823F0"/>
    <w:rsid w:val="002825F3"/>
    <w:rsid w:val="00282883"/>
    <w:rsid w:val="00282EA4"/>
    <w:rsid w:val="00283571"/>
    <w:rsid w:val="002837DD"/>
    <w:rsid w:val="00283B75"/>
    <w:rsid w:val="002846B4"/>
    <w:rsid w:val="00284AE0"/>
    <w:rsid w:val="0028649C"/>
    <w:rsid w:val="00287955"/>
    <w:rsid w:val="00290794"/>
    <w:rsid w:val="00291288"/>
    <w:rsid w:val="0029147A"/>
    <w:rsid w:val="002917CE"/>
    <w:rsid w:val="00292301"/>
    <w:rsid w:val="002925C4"/>
    <w:rsid w:val="0029266A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6D7D"/>
    <w:rsid w:val="002973E4"/>
    <w:rsid w:val="002976EE"/>
    <w:rsid w:val="002A0254"/>
    <w:rsid w:val="002A0C53"/>
    <w:rsid w:val="002A110E"/>
    <w:rsid w:val="002A11FA"/>
    <w:rsid w:val="002A1781"/>
    <w:rsid w:val="002A1BAD"/>
    <w:rsid w:val="002A1BE2"/>
    <w:rsid w:val="002A1D54"/>
    <w:rsid w:val="002A298E"/>
    <w:rsid w:val="002A29C4"/>
    <w:rsid w:val="002A30F9"/>
    <w:rsid w:val="002A3606"/>
    <w:rsid w:val="002A3B73"/>
    <w:rsid w:val="002A3EB6"/>
    <w:rsid w:val="002A50D9"/>
    <w:rsid w:val="002A522E"/>
    <w:rsid w:val="002A5457"/>
    <w:rsid w:val="002A5D68"/>
    <w:rsid w:val="002A6B97"/>
    <w:rsid w:val="002A71DC"/>
    <w:rsid w:val="002A741C"/>
    <w:rsid w:val="002A75E9"/>
    <w:rsid w:val="002B03CE"/>
    <w:rsid w:val="002B09AD"/>
    <w:rsid w:val="002B0FA3"/>
    <w:rsid w:val="002B1624"/>
    <w:rsid w:val="002B235E"/>
    <w:rsid w:val="002B241B"/>
    <w:rsid w:val="002B2460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B7BFB"/>
    <w:rsid w:val="002C0069"/>
    <w:rsid w:val="002C0327"/>
    <w:rsid w:val="002C0365"/>
    <w:rsid w:val="002C099F"/>
    <w:rsid w:val="002C0B44"/>
    <w:rsid w:val="002C130E"/>
    <w:rsid w:val="002C13BE"/>
    <w:rsid w:val="002C1569"/>
    <w:rsid w:val="002C163D"/>
    <w:rsid w:val="002C1750"/>
    <w:rsid w:val="002C1FD7"/>
    <w:rsid w:val="002C23E7"/>
    <w:rsid w:val="002C2970"/>
    <w:rsid w:val="002C2F66"/>
    <w:rsid w:val="002C3E7C"/>
    <w:rsid w:val="002C40ED"/>
    <w:rsid w:val="002C4D51"/>
    <w:rsid w:val="002C4DB9"/>
    <w:rsid w:val="002C5225"/>
    <w:rsid w:val="002C5D2A"/>
    <w:rsid w:val="002C6297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2D01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2CD"/>
    <w:rsid w:val="002E0A32"/>
    <w:rsid w:val="002E10D2"/>
    <w:rsid w:val="002E17D3"/>
    <w:rsid w:val="002E1925"/>
    <w:rsid w:val="002E1A09"/>
    <w:rsid w:val="002E1BB9"/>
    <w:rsid w:val="002E2301"/>
    <w:rsid w:val="002E235E"/>
    <w:rsid w:val="002E253E"/>
    <w:rsid w:val="002E2783"/>
    <w:rsid w:val="002E30E6"/>
    <w:rsid w:val="002E31AB"/>
    <w:rsid w:val="002E3694"/>
    <w:rsid w:val="002E36B9"/>
    <w:rsid w:val="002E3DE6"/>
    <w:rsid w:val="002E3E12"/>
    <w:rsid w:val="002E42EA"/>
    <w:rsid w:val="002E467F"/>
    <w:rsid w:val="002E4A66"/>
    <w:rsid w:val="002E5382"/>
    <w:rsid w:val="002E5501"/>
    <w:rsid w:val="002E5864"/>
    <w:rsid w:val="002E595B"/>
    <w:rsid w:val="002E663B"/>
    <w:rsid w:val="002E6731"/>
    <w:rsid w:val="002E74C1"/>
    <w:rsid w:val="002E75DE"/>
    <w:rsid w:val="002E765B"/>
    <w:rsid w:val="002E77EB"/>
    <w:rsid w:val="002E7F91"/>
    <w:rsid w:val="002F01DB"/>
    <w:rsid w:val="002F130D"/>
    <w:rsid w:val="002F13BD"/>
    <w:rsid w:val="002F1CD1"/>
    <w:rsid w:val="002F2177"/>
    <w:rsid w:val="002F27B3"/>
    <w:rsid w:val="002F327A"/>
    <w:rsid w:val="002F4D41"/>
    <w:rsid w:val="002F4D6A"/>
    <w:rsid w:val="002F53B8"/>
    <w:rsid w:val="002F564F"/>
    <w:rsid w:val="002F617B"/>
    <w:rsid w:val="002F7562"/>
    <w:rsid w:val="002F764B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0D"/>
    <w:rsid w:val="003057D6"/>
    <w:rsid w:val="00305961"/>
    <w:rsid w:val="003059B4"/>
    <w:rsid w:val="00305A09"/>
    <w:rsid w:val="00305C5F"/>
    <w:rsid w:val="0030606B"/>
    <w:rsid w:val="00306CFA"/>
    <w:rsid w:val="00306DC4"/>
    <w:rsid w:val="00306F28"/>
    <w:rsid w:val="0030708B"/>
    <w:rsid w:val="00307988"/>
    <w:rsid w:val="00307C6B"/>
    <w:rsid w:val="00310212"/>
    <w:rsid w:val="00310820"/>
    <w:rsid w:val="00310C90"/>
    <w:rsid w:val="0031135A"/>
    <w:rsid w:val="00311A61"/>
    <w:rsid w:val="00312415"/>
    <w:rsid w:val="00312FE0"/>
    <w:rsid w:val="00313ACA"/>
    <w:rsid w:val="00314013"/>
    <w:rsid w:val="00314A0E"/>
    <w:rsid w:val="00315001"/>
    <w:rsid w:val="003159A4"/>
    <w:rsid w:val="00315CA1"/>
    <w:rsid w:val="00315E32"/>
    <w:rsid w:val="0031606C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C2D"/>
    <w:rsid w:val="003271F2"/>
    <w:rsid w:val="003272D3"/>
    <w:rsid w:val="003272E4"/>
    <w:rsid w:val="00327491"/>
    <w:rsid w:val="003275D7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0FBE"/>
    <w:rsid w:val="0033192A"/>
    <w:rsid w:val="00332921"/>
    <w:rsid w:val="00332941"/>
    <w:rsid w:val="00332B32"/>
    <w:rsid w:val="0033301C"/>
    <w:rsid w:val="00333109"/>
    <w:rsid w:val="00334C5B"/>
    <w:rsid w:val="00334F6E"/>
    <w:rsid w:val="003358BC"/>
    <w:rsid w:val="00335BC9"/>
    <w:rsid w:val="00336519"/>
    <w:rsid w:val="003374F4"/>
    <w:rsid w:val="00337622"/>
    <w:rsid w:val="00337817"/>
    <w:rsid w:val="00337971"/>
    <w:rsid w:val="0034019E"/>
    <w:rsid w:val="0034062E"/>
    <w:rsid w:val="00340747"/>
    <w:rsid w:val="00340AF7"/>
    <w:rsid w:val="00340C61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3C1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0D3"/>
    <w:rsid w:val="003559EB"/>
    <w:rsid w:val="00355A0A"/>
    <w:rsid w:val="0035613F"/>
    <w:rsid w:val="00356A46"/>
    <w:rsid w:val="0035711C"/>
    <w:rsid w:val="00357905"/>
    <w:rsid w:val="00357C07"/>
    <w:rsid w:val="00360804"/>
    <w:rsid w:val="00361189"/>
    <w:rsid w:val="003615AC"/>
    <w:rsid w:val="003616C0"/>
    <w:rsid w:val="00361A50"/>
    <w:rsid w:val="00361E82"/>
    <w:rsid w:val="00362102"/>
    <w:rsid w:val="003622BA"/>
    <w:rsid w:val="00362532"/>
    <w:rsid w:val="0036280C"/>
    <w:rsid w:val="00363ACD"/>
    <w:rsid w:val="00363C34"/>
    <w:rsid w:val="0036421D"/>
    <w:rsid w:val="00364ED8"/>
    <w:rsid w:val="003650EC"/>
    <w:rsid w:val="00365F6B"/>
    <w:rsid w:val="00366340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2D3F"/>
    <w:rsid w:val="00373820"/>
    <w:rsid w:val="0037484A"/>
    <w:rsid w:val="00374A94"/>
    <w:rsid w:val="003767A4"/>
    <w:rsid w:val="00377316"/>
    <w:rsid w:val="0037739F"/>
    <w:rsid w:val="00377952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8F6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DC9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218"/>
    <w:rsid w:val="003A5643"/>
    <w:rsid w:val="003A6A8B"/>
    <w:rsid w:val="003A7034"/>
    <w:rsid w:val="003A72F6"/>
    <w:rsid w:val="003B1BE4"/>
    <w:rsid w:val="003B1ECF"/>
    <w:rsid w:val="003B2064"/>
    <w:rsid w:val="003B22FF"/>
    <w:rsid w:val="003B29F7"/>
    <w:rsid w:val="003B2C57"/>
    <w:rsid w:val="003B2F10"/>
    <w:rsid w:val="003B30E7"/>
    <w:rsid w:val="003B3956"/>
    <w:rsid w:val="003B40A4"/>
    <w:rsid w:val="003B4DEF"/>
    <w:rsid w:val="003B4E8C"/>
    <w:rsid w:val="003B5306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7C0"/>
    <w:rsid w:val="003C4CD3"/>
    <w:rsid w:val="003C4F02"/>
    <w:rsid w:val="003C50B0"/>
    <w:rsid w:val="003C68DF"/>
    <w:rsid w:val="003C79AF"/>
    <w:rsid w:val="003C7D3A"/>
    <w:rsid w:val="003D01D2"/>
    <w:rsid w:val="003D05D1"/>
    <w:rsid w:val="003D0B34"/>
    <w:rsid w:val="003D26B3"/>
    <w:rsid w:val="003D2F07"/>
    <w:rsid w:val="003D321C"/>
    <w:rsid w:val="003D34A5"/>
    <w:rsid w:val="003D3701"/>
    <w:rsid w:val="003D3A3F"/>
    <w:rsid w:val="003D4318"/>
    <w:rsid w:val="003D4F43"/>
    <w:rsid w:val="003D5ACC"/>
    <w:rsid w:val="003D7D4A"/>
    <w:rsid w:val="003E0A46"/>
    <w:rsid w:val="003E0B8C"/>
    <w:rsid w:val="003E15EF"/>
    <w:rsid w:val="003E1AB8"/>
    <w:rsid w:val="003E1FF8"/>
    <w:rsid w:val="003E22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3B3"/>
    <w:rsid w:val="003E58B2"/>
    <w:rsid w:val="003E60DA"/>
    <w:rsid w:val="003E6BE0"/>
    <w:rsid w:val="003E7738"/>
    <w:rsid w:val="003E7A35"/>
    <w:rsid w:val="003E7A91"/>
    <w:rsid w:val="003F02DA"/>
    <w:rsid w:val="003F045A"/>
    <w:rsid w:val="003F058F"/>
    <w:rsid w:val="003F06EA"/>
    <w:rsid w:val="003F0B68"/>
    <w:rsid w:val="003F0E91"/>
    <w:rsid w:val="003F0E9B"/>
    <w:rsid w:val="003F1968"/>
    <w:rsid w:val="003F1AD0"/>
    <w:rsid w:val="003F1CAE"/>
    <w:rsid w:val="003F1F11"/>
    <w:rsid w:val="003F2139"/>
    <w:rsid w:val="003F248D"/>
    <w:rsid w:val="003F25DE"/>
    <w:rsid w:val="003F265D"/>
    <w:rsid w:val="003F288C"/>
    <w:rsid w:val="003F3144"/>
    <w:rsid w:val="003F40CF"/>
    <w:rsid w:val="003F47F4"/>
    <w:rsid w:val="003F4969"/>
    <w:rsid w:val="003F5777"/>
    <w:rsid w:val="003F5802"/>
    <w:rsid w:val="003F628E"/>
    <w:rsid w:val="003F62D6"/>
    <w:rsid w:val="003F6507"/>
    <w:rsid w:val="003F6A22"/>
    <w:rsid w:val="003F6C49"/>
    <w:rsid w:val="003F729D"/>
    <w:rsid w:val="003F7D59"/>
    <w:rsid w:val="004004D8"/>
    <w:rsid w:val="004006AD"/>
    <w:rsid w:val="0040100E"/>
    <w:rsid w:val="00401741"/>
    <w:rsid w:val="00401830"/>
    <w:rsid w:val="00401C2D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0269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4EA5"/>
    <w:rsid w:val="0041523E"/>
    <w:rsid w:val="00415258"/>
    <w:rsid w:val="00415B9E"/>
    <w:rsid w:val="00416072"/>
    <w:rsid w:val="004163FA"/>
    <w:rsid w:val="0041664B"/>
    <w:rsid w:val="00416828"/>
    <w:rsid w:val="00417575"/>
    <w:rsid w:val="00417706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5B0D"/>
    <w:rsid w:val="00425D90"/>
    <w:rsid w:val="004264F1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D7"/>
    <w:rsid w:val="004335E7"/>
    <w:rsid w:val="00433649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ADE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83C"/>
    <w:rsid w:val="00441D1A"/>
    <w:rsid w:val="004421A9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5005A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940"/>
    <w:rsid w:val="00453AE0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00A4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7CC"/>
    <w:rsid w:val="00466A5B"/>
    <w:rsid w:val="00470275"/>
    <w:rsid w:val="004705D9"/>
    <w:rsid w:val="004707D8"/>
    <w:rsid w:val="0047129F"/>
    <w:rsid w:val="00471354"/>
    <w:rsid w:val="00471706"/>
    <w:rsid w:val="00471713"/>
    <w:rsid w:val="004720B3"/>
    <w:rsid w:val="00472D05"/>
    <w:rsid w:val="00472D5B"/>
    <w:rsid w:val="004736A8"/>
    <w:rsid w:val="00473941"/>
    <w:rsid w:val="00473F06"/>
    <w:rsid w:val="00474A14"/>
    <w:rsid w:val="00474B36"/>
    <w:rsid w:val="00474E0F"/>
    <w:rsid w:val="00475790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1878"/>
    <w:rsid w:val="00482067"/>
    <w:rsid w:val="0048221B"/>
    <w:rsid w:val="00482666"/>
    <w:rsid w:val="00482D28"/>
    <w:rsid w:val="00483E55"/>
    <w:rsid w:val="00483F91"/>
    <w:rsid w:val="004842A5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DCB"/>
    <w:rsid w:val="0049216E"/>
    <w:rsid w:val="00492BF1"/>
    <w:rsid w:val="004941D7"/>
    <w:rsid w:val="00494273"/>
    <w:rsid w:val="0049492C"/>
    <w:rsid w:val="004954DD"/>
    <w:rsid w:val="0049561F"/>
    <w:rsid w:val="004956B4"/>
    <w:rsid w:val="00495BAC"/>
    <w:rsid w:val="00495C46"/>
    <w:rsid w:val="00495FD6"/>
    <w:rsid w:val="0049660D"/>
    <w:rsid w:val="00496C76"/>
    <w:rsid w:val="00496E45"/>
    <w:rsid w:val="004A00BB"/>
    <w:rsid w:val="004A0102"/>
    <w:rsid w:val="004A07AE"/>
    <w:rsid w:val="004A0C37"/>
    <w:rsid w:val="004A0FCF"/>
    <w:rsid w:val="004A1460"/>
    <w:rsid w:val="004A180F"/>
    <w:rsid w:val="004A1D70"/>
    <w:rsid w:val="004A238B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9E7"/>
    <w:rsid w:val="004A6A7D"/>
    <w:rsid w:val="004A6D64"/>
    <w:rsid w:val="004A7028"/>
    <w:rsid w:val="004A75BA"/>
    <w:rsid w:val="004B05DA"/>
    <w:rsid w:val="004B1837"/>
    <w:rsid w:val="004B193A"/>
    <w:rsid w:val="004B26B0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26"/>
    <w:rsid w:val="004C37CD"/>
    <w:rsid w:val="004C3EE2"/>
    <w:rsid w:val="004C4325"/>
    <w:rsid w:val="004C45FC"/>
    <w:rsid w:val="004C47E6"/>
    <w:rsid w:val="004C5087"/>
    <w:rsid w:val="004C51B4"/>
    <w:rsid w:val="004C5B2E"/>
    <w:rsid w:val="004C6229"/>
    <w:rsid w:val="004C638D"/>
    <w:rsid w:val="004C63E1"/>
    <w:rsid w:val="004C6758"/>
    <w:rsid w:val="004C7424"/>
    <w:rsid w:val="004C756D"/>
    <w:rsid w:val="004D0277"/>
    <w:rsid w:val="004D0335"/>
    <w:rsid w:val="004D0E6F"/>
    <w:rsid w:val="004D12F4"/>
    <w:rsid w:val="004D13B8"/>
    <w:rsid w:val="004D198C"/>
    <w:rsid w:val="004D231E"/>
    <w:rsid w:val="004D2626"/>
    <w:rsid w:val="004D271E"/>
    <w:rsid w:val="004D2CDC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DC9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8FD"/>
    <w:rsid w:val="004E5950"/>
    <w:rsid w:val="004E5B60"/>
    <w:rsid w:val="004E6754"/>
    <w:rsid w:val="004E6BDA"/>
    <w:rsid w:val="004E714D"/>
    <w:rsid w:val="004E7231"/>
    <w:rsid w:val="004E74F6"/>
    <w:rsid w:val="004E7CE4"/>
    <w:rsid w:val="004F027E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EA3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6A5F"/>
    <w:rsid w:val="0050775B"/>
    <w:rsid w:val="00510E5D"/>
    <w:rsid w:val="005111CF"/>
    <w:rsid w:val="005116F8"/>
    <w:rsid w:val="0051290F"/>
    <w:rsid w:val="005129E6"/>
    <w:rsid w:val="00512BE1"/>
    <w:rsid w:val="00512F91"/>
    <w:rsid w:val="00513CCE"/>
    <w:rsid w:val="00513EE9"/>
    <w:rsid w:val="00513FDD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3A8"/>
    <w:rsid w:val="00523ADA"/>
    <w:rsid w:val="00523E95"/>
    <w:rsid w:val="00523FA6"/>
    <w:rsid w:val="0052509D"/>
    <w:rsid w:val="005257B8"/>
    <w:rsid w:val="00525A6D"/>
    <w:rsid w:val="00526195"/>
    <w:rsid w:val="005302DC"/>
    <w:rsid w:val="00530343"/>
    <w:rsid w:val="00531237"/>
    <w:rsid w:val="00531308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4C94"/>
    <w:rsid w:val="00535933"/>
    <w:rsid w:val="0053594B"/>
    <w:rsid w:val="005360CE"/>
    <w:rsid w:val="0053640B"/>
    <w:rsid w:val="00536A0E"/>
    <w:rsid w:val="005371DA"/>
    <w:rsid w:val="0053735E"/>
    <w:rsid w:val="005373B5"/>
    <w:rsid w:val="00537F5F"/>
    <w:rsid w:val="005400C6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30"/>
    <w:rsid w:val="005476D2"/>
    <w:rsid w:val="0054794D"/>
    <w:rsid w:val="00547A7C"/>
    <w:rsid w:val="00547C2C"/>
    <w:rsid w:val="00550571"/>
    <w:rsid w:val="005509C8"/>
    <w:rsid w:val="0055125C"/>
    <w:rsid w:val="0055196C"/>
    <w:rsid w:val="00551F3A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1388"/>
    <w:rsid w:val="0056157F"/>
    <w:rsid w:val="005622C7"/>
    <w:rsid w:val="0056305F"/>
    <w:rsid w:val="0056392D"/>
    <w:rsid w:val="00563CC8"/>
    <w:rsid w:val="00563E8B"/>
    <w:rsid w:val="00563E8D"/>
    <w:rsid w:val="005644D6"/>
    <w:rsid w:val="005649FB"/>
    <w:rsid w:val="00564F46"/>
    <w:rsid w:val="00565453"/>
    <w:rsid w:val="005655FA"/>
    <w:rsid w:val="005656A8"/>
    <w:rsid w:val="00565739"/>
    <w:rsid w:val="00565E99"/>
    <w:rsid w:val="0056615E"/>
    <w:rsid w:val="005668C8"/>
    <w:rsid w:val="00566967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0E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ADB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6A9A"/>
    <w:rsid w:val="00587426"/>
    <w:rsid w:val="00591122"/>
    <w:rsid w:val="00591359"/>
    <w:rsid w:val="00591379"/>
    <w:rsid w:val="0059137C"/>
    <w:rsid w:val="005915D9"/>
    <w:rsid w:val="00591AB5"/>
    <w:rsid w:val="00592209"/>
    <w:rsid w:val="005925D9"/>
    <w:rsid w:val="00592B60"/>
    <w:rsid w:val="00592BAC"/>
    <w:rsid w:val="005934CB"/>
    <w:rsid w:val="0059416F"/>
    <w:rsid w:val="0059489F"/>
    <w:rsid w:val="005961BE"/>
    <w:rsid w:val="00597B6B"/>
    <w:rsid w:val="005A0CE1"/>
    <w:rsid w:val="005A0E21"/>
    <w:rsid w:val="005A0E4D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4C14"/>
    <w:rsid w:val="005A5211"/>
    <w:rsid w:val="005A56E6"/>
    <w:rsid w:val="005A6278"/>
    <w:rsid w:val="005A64E1"/>
    <w:rsid w:val="005A66C4"/>
    <w:rsid w:val="005A6CD5"/>
    <w:rsid w:val="005A7317"/>
    <w:rsid w:val="005A73CF"/>
    <w:rsid w:val="005B00C7"/>
    <w:rsid w:val="005B05B4"/>
    <w:rsid w:val="005B0AAA"/>
    <w:rsid w:val="005B1610"/>
    <w:rsid w:val="005B17E1"/>
    <w:rsid w:val="005B1F71"/>
    <w:rsid w:val="005B25E6"/>
    <w:rsid w:val="005B2745"/>
    <w:rsid w:val="005B29E4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11D"/>
    <w:rsid w:val="005B64DC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4D2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69F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1E4"/>
    <w:rsid w:val="005D5760"/>
    <w:rsid w:val="005D60E8"/>
    <w:rsid w:val="005D64A4"/>
    <w:rsid w:val="005D6503"/>
    <w:rsid w:val="005D7862"/>
    <w:rsid w:val="005D7899"/>
    <w:rsid w:val="005D7B3A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191"/>
    <w:rsid w:val="005E62A8"/>
    <w:rsid w:val="005E6AFC"/>
    <w:rsid w:val="005E741B"/>
    <w:rsid w:val="005E7ADE"/>
    <w:rsid w:val="005E7BE2"/>
    <w:rsid w:val="005E7C1D"/>
    <w:rsid w:val="005F025E"/>
    <w:rsid w:val="005F0D25"/>
    <w:rsid w:val="005F0EBD"/>
    <w:rsid w:val="005F192B"/>
    <w:rsid w:val="005F197A"/>
    <w:rsid w:val="005F1B9F"/>
    <w:rsid w:val="005F1BA9"/>
    <w:rsid w:val="005F2203"/>
    <w:rsid w:val="005F2AE5"/>
    <w:rsid w:val="005F3346"/>
    <w:rsid w:val="005F3A59"/>
    <w:rsid w:val="005F3AFE"/>
    <w:rsid w:val="005F3E2C"/>
    <w:rsid w:val="005F4809"/>
    <w:rsid w:val="005F494C"/>
    <w:rsid w:val="005F49FF"/>
    <w:rsid w:val="005F4CCE"/>
    <w:rsid w:val="005F5427"/>
    <w:rsid w:val="005F6180"/>
    <w:rsid w:val="005F6554"/>
    <w:rsid w:val="005F766E"/>
    <w:rsid w:val="005F7F74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04C"/>
    <w:rsid w:val="00604197"/>
    <w:rsid w:val="006047E1"/>
    <w:rsid w:val="00604CD6"/>
    <w:rsid w:val="006051CD"/>
    <w:rsid w:val="006059CE"/>
    <w:rsid w:val="006059ED"/>
    <w:rsid w:val="00605ED2"/>
    <w:rsid w:val="0060630E"/>
    <w:rsid w:val="006065C9"/>
    <w:rsid w:val="00606C3F"/>
    <w:rsid w:val="00610171"/>
    <w:rsid w:val="006101FF"/>
    <w:rsid w:val="00610B8B"/>
    <w:rsid w:val="00610F7D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EF5"/>
    <w:rsid w:val="006171B8"/>
    <w:rsid w:val="00617249"/>
    <w:rsid w:val="00617798"/>
    <w:rsid w:val="00617E3E"/>
    <w:rsid w:val="00620195"/>
    <w:rsid w:val="006208F5"/>
    <w:rsid w:val="0062099C"/>
    <w:rsid w:val="0062106B"/>
    <w:rsid w:val="00621164"/>
    <w:rsid w:val="00621353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3AA2"/>
    <w:rsid w:val="006342DB"/>
    <w:rsid w:val="006343CF"/>
    <w:rsid w:val="00634FEF"/>
    <w:rsid w:val="00635183"/>
    <w:rsid w:val="0063532F"/>
    <w:rsid w:val="0063552E"/>
    <w:rsid w:val="006355E4"/>
    <w:rsid w:val="00635800"/>
    <w:rsid w:val="00635ACB"/>
    <w:rsid w:val="006363B5"/>
    <w:rsid w:val="00636735"/>
    <w:rsid w:val="006372F1"/>
    <w:rsid w:val="00640938"/>
    <w:rsid w:val="00640BFD"/>
    <w:rsid w:val="00641D33"/>
    <w:rsid w:val="00642154"/>
    <w:rsid w:val="006425C3"/>
    <w:rsid w:val="00642DBB"/>
    <w:rsid w:val="00643127"/>
    <w:rsid w:val="00643C63"/>
    <w:rsid w:val="00643D2A"/>
    <w:rsid w:val="00643F46"/>
    <w:rsid w:val="00644F57"/>
    <w:rsid w:val="00645787"/>
    <w:rsid w:val="00646967"/>
    <w:rsid w:val="00646D36"/>
    <w:rsid w:val="00651978"/>
    <w:rsid w:val="0065232E"/>
    <w:rsid w:val="006534F5"/>
    <w:rsid w:val="00653580"/>
    <w:rsid w:val="00653937"/>
    <w:rsid w:val="006542A1"/>
    <w:rsid w:val="006546EB"/>
    <w:rsid w:val="00654A0E"/>
    <w:rsid w:val="00654FC5"/>
    <w:rsid w:val="0065519F"/>
    <w:rsid w:val="0065563F"/>
    <w:rsid w:val="0065577D"/>
    <w:rsid w:val="00656202"/>
    <w:rsid w:val="00656507"/>
    <w:rsid w:val="0065667A"/>
    <w:rsid w:val="00656754"/>
    <w:rsid w:val="006574FD"/>
    <w:rsid w:val="00657982"/>
    <w:rsid w:val="00657A34"/>
    <w:rsid w:val="006609ED"/>
    <w:rsid w:val="00661133"/>
    <w:rsid w:val="00661179"/>
    <w:rsid w:val="0066154A"/>
    <w:rsid w:val="00662DC1"/>
    <w:rsid w:val="006631D6"/>
    <w:rsid w:val="00663DA0"/>
    <w:rsid w:val="00664070"/>
    <w:rsid w:val="00664348"/>
    <w:rsid w:val="006643BD"/>
    <w:rsid w:val="00664733"/>
    <w:rsid w:val="00664999"/>
    <w:rsid w:val="006650F2"/>
    <w:rsid w:val="00665503"/>
    <w:rsid w:val="00665B17"/>
    <w:rsid w:val="0066645E"/>
    <w:rsid w:val="006666CE"/>
    <w:rsid w:val="00666D6B"/>
    <w:rsid w:val="00667827"/>
    <w:rsid w:val="00667D44"/>
    <w:rsid w:val="006704E3"/>
    <w:rsid w:val="00670A1D"/>
    <w:rsid w:val="00670B7A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2FB1"/>
    <w:rsid w:val="00683CBF"/>
    <w:rsid w:val="0068409B"/>
    <w:rsid w:val="00684150"/>
    <w:rsid w:val="00685444"/>
    <w:rsid w:val="006858FA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4A7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7E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1D39"/>
    <w:rsid w:val="006B2043"/>
    <w:rsid w:val="006B21B2"/>
    <w:rsid w:val="006B2B83"/>
    <w:rsid w:val="006B2D1C"/>
    <w:rsid w:val="006B4D02"/>
    <w:rsid w:val="006B5332"/>
    <w:rsid w:val="006B56B4"/>
    <w:rsid w:val="006B5970"/>
    <w:rsid w:val="006B5DAE"/>
    <w:rsid w:val="006B76C8"/>
    <w:rsid w:val="006C04D0"/>
    <w:rsid w:val="006C074A"/>
    <w:rsid w:val="006C1F7B"/>
    <w:rsid w:val="006C24D9"/>
    <w:rsid w:val="006C2647"/>
    <w:rsid w:val="006C3247"/>
    <w:rsid w:val="006C52BB"/>
    <w:rsid w:val="006C616B"/>
    <w:rsid w:val="006C71BF"/>
    <w:rsid w:val="006D03AB"/>
    <w:rsid w:val="006D0667"/>
    <w:rsid w:val="006D0821"/>
    <w:rsid w:val="006D0D18"/>
    <w:rsid w:val="006D10CE"/>
    <w:rsid w:val="006D15EA"/>
    <w:rsid w:val="006D17F1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6CB6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3E0"/>
    <w:rsid w:val="006F05FC"/>
    <w:rsid w:val="006F13E6"/>
    <w:rsid w:val="006F17DD"/>
    <w:rsid w:val="006F2AB0"/>
    <w:rsid w:val="006F2BA2"/>
    <w:rsid w:val="006F53AB"/>
    <w:rsid w:val="006F59B5"/>
    <w:rsid w:val="006F5A10"/>
    <w:rsid w:val="006F5B86"/>
    <w:rsid w:val="006F62FA"/>
    <w:rsid w:val="006F6415"/>
    <w:rsid w:val="006F67B6"/>
    <w:rsid w:val="006F6885"/>
    <w:rsid w:val="006F7064"/>
    <w:rsid w:val="006F7B62"/>
    <w:rsid w:val="0070052B"/>
    <w:rsid w:val="00700E66"/>
    <w:rsid w:val="007010A2"/>
    <w:rsid w:val="007013E5"/>
    <w:rsid w:val="00701771"/>
    <w:rsid w:val="00701A92"/>
    <w:rsid w:val="007024E1"/>
    <w:rsid w:val="00702949"/>
    <w:rsid w:val="00702D1A"/>
    <w:rsid w:val="0070328B"/>
    <w:rsid w:val="007034FD"/>
    <w:rsid w:val="00703BA9"/>
    <w:rsid w:val="0070445D"/>
    <w:rsid w:val="007044D0"/>
    <w:rsid w:val="007048CE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38FC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160"/>
    <w:rsid w:val="007246D7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084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49C"/>
    <w:rsid w:val="007475E8"/>
    <w:rsid w:val="007476BC"/>
    <w:rsid w:val="0074790F"/>
    <w:rsid w:val="00747957"/>
    <w:rsid w:val="00750F5A"/>
    <w:rsid w:val="00751E53"/>
    <w:rsid w:val="007523C4"/>
    <w:rsid w:val="00752A32"/>
    <w:rsid w:val="0075316F"/>
    <w:rsid w:val="00753B5E"/>
    <w:rsid w:val="00753E47"/>
    <w:rsid w:val="007540DD"/>
    <w:rsid w:val="007540F4"/>
    <w:rsid w:val="00754AA6"/>
    <w:rsid w:val="007551CD"/>
    <w:rsid w:val="00755678"/>
    <w:rsid w:val="00756173"/>
    <w:rsid w:val="007564EC"/>
    <w:rsid w:val="00756CFF"/>
    <w:rsid w:val="00756DFC"/>
    <w:rsid w:val="0075716B"/>
    <w:rsid w:val="007571C4"/>
    <w:rsid w:val="00757285"/>
    <w:rsid w:val="00757696"/>
    <w:rsid w:val="007576CA"/>
    <w:rsid w:val="00757F16"/>
    <w:rsid w:val="00757FCE"/>
    <w:rsid w:val="007609A3"/>
    <w:rsid w:val="007609DF"/>
    <w:rsid w:val="00760AD6"/>
    <w:rsid w:val="00760C05"/>
    <w:rsid w:val="00760CA7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EB5"/>
    <w:rsid w:val="00771501"/>
    <w:rsid w:val="00771C47"/>
    <w:rsid w:val="007726DC"/>
    <w:rsid w:val="007726F0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769CE"/>
    <w:rsid w:val="007805A9"/>
    <w:rsid w:val="0078067B"/>
    <w:rsid w:val="007809F6"/>
    <w:rsid w:val="00780B89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5993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D3"/>
    <w:rsid w:val="007922E5"/>
    <w:rsid w:val="00792866"/>
    <w:rsid w:val="00792B97"/>
    <w:rsid w:val="00792D2F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9AC"/>
    <w:rsid w:val="00797AD6"/>
    <w:rsid w:val="007A0C55"/>
    <w:rsid w:val="007A1160"/>
    <w:rsid w:val="007A1903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5A"/>
    <w:rsid w:val="007A6A9B"/>
    <w:rsid w:val="007A7879"/>
    <w:rsid w:val="007A7CA8"/>
    <w:rsid w:val="007A7DB4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4944"/>
    <w:rsid w:val="007B53EA"/>
    <w:rsid w:val="007B59E5"/>
    <w:rsid w:val="007B6258"/>
    <w:rsid w:val="007B6271"/>
    <w:rsid w:val="007B6348"/>
    <w:rsid w:val="007B658E"/>
    <w:rsid w:val="007B665D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3CA5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04"/>
    <w:rsid w:val="007D00F0"/>
    <w:rsid w:val="007D05A7"/>
    <w:rsid w:val="007D062E"/>
    <w:rsid w:val="007D0D63"/>
    <w:rsid w:val="007D1354"/>
    <w:rsid w:val="007D21D8"/>
    <w:rsid w:val="007D2541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570"/>
    <w:rsid w:val="007E099A"/>
    <w:rsid w:val="007E0AA0"/>
    <w:rsid w:val="007E3177"/>
    <w:rsid w:val="007E3303"/>
    <w:rsid w:val="007E358D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E7612"/>
    <w:rsid w:val="007E76F8"/>
    <w:rsid w:val="007F08DB"/>
    <w:rsid w:val="007F0D0C"/>
    <w:rsid w:val="007F1D16"/>
    <w:rsid w:val="007F32F7"/>
    <w:rsid w:val="007F336E"/>
    <w:rsid w:val="007F3615"/>
    <w:rsid w:val="007F3E0F"/>
    <w:rsid w:val="007F3FF6"/>
    <w:rsid w:val="007F4428"/>
    <w:rsid w:val="007F445C"/>
    <w:rsid w:val="007F4C5E"/>
    <w:rsid w:val="007F4D90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0B6A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07AC1"/>
    <w:rsid w:val="00810850"/>
    <w:rsid w:val="00810A38"/>
    <w:rsid w:val="00811084"/>
    <w:rsid w:val="00811098"/>
    <w:rsid w:val="008110AB"/>
    <w:rsid w:val="00811B08"/>
    <w:rsid w:val="00811B44"/>
    <w:rsid w:val="00812C75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8A"/>
    <w:rsid w:val="00816200"/>
    <w:rsid w:val="00816666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AAE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0E"/>
    <w:rsid w:val="00835ED7"/>
    <w:rsid w:val="008361EB"/>
    <w:rsid w:val="008363AE"/>
    <w:rsid w:val="00836CB7"/>
    <w:rsid w:val="00837205"/>
    <w:rsid w:val="008372FE"/>
    <w:rsid w:val="008379D0"/>
    <w:rsid w:val="00837B00"/>
    <w:rsid w:val="00837E95"/>
    <w:rsid w:val="008401BF"/>
    <w:rsid w:val="008413B4"/>
    <w:rsid w:val="0084202B"/>
    <w:rsid w:val="00842133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0BD"/>
    <w:rsid w:val="00844452"/>
    <w:rsid w:val="0084483B"/>
    <w:rsid w:val="00845112"/>
    <w:rsid w:val="008458FD"/>
    <w:rsid w:val="00846075"/>
    <w:rsid w:val="00846655"/>
    <w:rsid w:val="00846CE2"/>
    <w:rsid w:val="008470CA"/>
    <w:rsid w:val="008471AF"/>
    <w:rsid w:val="008473F2"/>
    <w:rsid w:val="008474B9"/>
    <w:rsid w:val="00847BA3"/>
    <w:rsid w:val="00850375"/>
    <w:rsid w:val="00850E12"/>
    <w:rsid w:val="00851117"/>
    <w:rsid w:val="008514E9"/>
    <w:rsid w:val="00851645"/>
    <w:rsid w:val="008527EA"/>
    <w:rsid w:val="0085284B"/>
    <w:rsid w:val="0085289B"/>
    <w:rsid w:val="008529F5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4FD6"/>
    <w:rsid w:val="00865DF8"/>
    <w:rsid w:val="00865F9F"/>
    <w:rsid w:val="008664EA"/>
    <w:rsid w:val="00866EE0"/>
    <w:rsid w:val="00870470"/>
    <w:rsid w:val="00871154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575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1F8F"/>
    <w:rsid w:val="0089233C"/>
    <w:rsid w:val="00892437"/>
    <w:rsid w:val="00893134"/>
    <w:rsid w:val="00894070"/>
    <w:rsid w:val="0089408D"/>
    <w:rsid w:val="008945B3"/>
    <w:rsid w:val="00894D63"/>
    <w:rsid w:val="00894D8E"/>
    <w:rsid w:val="00894DB4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6D"/>
    <w:rsid w:val="008A667A"/>
    <w:rsid w:val="008A6C10"/>
    <w:rsid w:val="008A70CB"/>
    <w:rsid w:val="008A78F1"/>
    <w:rsid w:val="008A7FBC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3B57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B7DC0"/>
    <w:rsid w:val="008C0417"/>
    <w:rsid w:val="008C05FE"/>
    <w:rsid w:val="008C1040"/>
    <w:rsid w:val="008C1721"/>
    <w:rsid w:val="008C289C"/>
    <w:rsid w:val="008C30F3"/>
    <w:rsid w:val="008C3E84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6E72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021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69"/>
    <w:rsid w:val="008D45BD"/>
    <w:rsid w:val="008D4695"/>
    <w:rsid w:val="008D47B6"/>
    <w:rsid w:val="008D5A4F"/>
    <w:rsid w:val="008D5BDF"/>
    <w:rsid w:val="008D632D"/>
    <w:rsid w:val="008D6B11"/>
    <w:rsid w:val="008E0671"/>
    <w:rsid w:val="008E2951"/>
    <w:rsid w:val="008E31A6"/>
    <w:rsid w:val="008E3932"/>
    <w:rsid w:val="008E393B"/>
    <w:rsid w:val="008E42B8"/>
    <w:rsid w:val="008E4BF3"/>
    <w:rsid w:val="008E5151"/>
    <w:rsid w:val="008E5D66"/>
    <w:rsid w:val="008E5F42"/>
    <w:rsid w:val="008E5FE9"/>
    <w:rsid w:val="008E6997"/>
    <w:rsid w:val="008E7659"/>
    <w:rsid w:val="008E7666"/>
    <w:rsid w:val="008E7BF7"/>
    <w:rsid w:val="008F07B2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6C7A"/>
    <w:rsid w:val="008F731A"/>
    <w:rsid w:val="008F749E"/>
    <w:rsid w:val="008F760F"/>
    <w:rsid w:val="008F7EC9"/>
    <w:rsid w:val="00900103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2DE0"/>
    <w:rsid w:val="009030FD"/>
    <w:rsid w:val="009035DA"/>
    <w:rsid w:val="00903836"/>
    <w:rsid w:val="00903FD4"/>
    <w:rsid w:val="00904050"/>
    <w:rsid w:val="00904097"/>
    <w:rsid w:val="0090452D"/>
    <w:rsid w:val="00904C05"/>
    <w:rsid w:val="00904F66"/>
    <w:rsid w:val="00905357"/>
    <w:rsid w:val="0090588E"/>
    <w:rsid w:val="00905CDE"/>
    <w:rsid w:val="00905EE3"/>
    <w:rsid w:val="00905FC6"/>
    <w:rsid w:val="009072F6"/>
    <w:rsid w:val="00910410"/>
    <w:rsid w:val="00910496"/>
    <w:rsid w:val="00911950"/>
    <w:rsid w:val="00912343"/>
    <w:rsid w:val="0091331C"/>
    <w:rsid w:val="00913408"/>
    <w:rsid w:val="00913E33"/>
    <w:rsid w:val="0091422B"/>
    <w:rsid w:val="00914596"/>
    <w:rsid w:val="00914BAA"/>
    <w:rsid w:val="00914E88"/>
    <w:rsid w:val="00915295"/>
    <w:rsid w:val="0091548D"/>
    <w:rsid w:val="00915770"/>
    <w:rsid w:val="009157CC"/>
    <w:rsid w:val="00915CF0"/>
    <w:rsid w:val="00916D7E"/>
    <w:rsid w:val="00916DAE"/>
    <w:rsid w:val="00917380"/>
    <w:rsid w:val="0091741D"/>
    <w:rsid w:val="00917E12"/>
    <w:rsid w:val="00920F6F"/>
    <w:rsid w:val="00921277"/>
    <w:rsid w:val="0092173D"/>
    <w:rsid w:val="00922F2C"/>
    <w:rsid w:val="00923452"/>
    <w:rsid w:val="009236F3"/>
    <w:rsid w:val="0092395B"/>
    <w:rsid w:val="00923A83"/>
    <w:rsid w:val="009240F9"/>
    <w:rsid w:val="0092416F"/>
    <w:rsid w:val="0092491C"/>
    <w:rsid w:val="00925347"/>
    <w:rsid w:val="0092570A"/>
    <w:rsid w:val="00925C11"/>
    <w:rsid w:val="00925FB3"/>
    <w:rsid w:val="00927E87"/>
    <w:rsid w:val="009301CB"/>
    <w:rsid w:val="00931106"/>
    <w:rsid w:val="009312EE"/>
    <w:rsid w:val="00931438"/>
    <w:rsid w:val="0093171C"/>
    <w:rsid w:val="00931BAC"/>
    <w:rsid w:val="00931C5E"/>
    <w:rsid w:val="00932513"/>
    <w:rsid w:val="00932639"/>
    <w:rsid w:val="00932692"/>
    <w:rsid w:val="009326BB"/>
    <w:rsid w:val="009328D9"/>
    <w:rsid w:val="009329C3"/>
    <w:rsid w:val="00932EFD"/>
    <w:rsid w:val="00932FEE"/>
    <w:rsid w:val="00933962"/>
    <w:rsid w:val="00933C3A"/>
    <w:rsid w:val="00933D6A"/>
    <w:rsid w:val="00934092"/>
    <w:rsid w:val="00934BD8"/>
    <w:rsid w:val="00934E0B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0816"/>
    <w:rsid w:val="00940CF0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0D9"/>
    <w:rsid w:val="00945118"/>
    <w:rsid w:val="00945725"/>
    <w:rsid w:val="00945E34"/>
    <w:rsid w:val="009462E7"/>
    <w:rsid w:val="00946307"/>
    <w:rsid w:val="00946983"/>
    <w:rsid w:val="0094796A"/>
    <w:rsid w:val="00947E57"/>
    <w:rsid w:val="0095053F"/>
    <w:rsid w:val="00950AD7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5E43"/>
    <w:rsid w:val="009560B1"/>
    <w:rsid w:val="00956163"/>
    <w:rsid w:val="00956543"/>
    <w:rsid w:val="00956EF1"/>
    <w:rsid w:val="0095703E"/>
    <w:rsid w:val="0095746A"/>
    <w:rsid w:val="00957B5E"/>
    <w:rsid w:val="009604CF"/>
    <w:rsid w:val="00961351"/>
    <w:rsid w:val="0096143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0F8"/>
    <w:rsid w:val="00965761"/>
    <w:rsid w:val="0096664F"/>
    <w:rsid w:val="009666B7"/>
    <w:rsid w:val="00966787"/>
    <w:rsid w:val="00966B1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381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0501"/>
    <w:rsid w:val="00981483"/>
    <w:rsid w:val="00982193"/>
    <w:rsid w:val="0098260C"/>
    <w:rsid w:val="0098270F"/>
    <w:rsid w:val="0098286E"/>
    <w:rsid w:val="0098375B"/>
    <w:rsid w:val="0098409D"/>
    <w:rsid w:val="0098410C"/>
    <w:rsid w:val="009855AB"/>
    <w:rsid w:val="00985B11"/>
    <w:rsid w:val="00986667"/>
    <w:rsid w:val="009866E5"/>
    <w:rsid w:val="00986812"/>
    <w:rsid w:val="009868FF"/>
    <w:rsid w:val="00986EBF"/>
    <w:rsid w:val="00987DC3"/>
    <w:rsid w:val="00990889"/>
    <w:rsid w:val="00990E8B"/>
    <w:rsid w:val="0099244F"/>
    <w:rsid w:val="00993B58"/>
    <w:rsid w:val="009944B4"/>
    <w:rsid w:val="00994548"/>
    <w:rsid w:val="00994A30"/>
    <w:rsid w:val="009952B7"/>
    <w:rsid w:val="00995330"/>
    <w:rsid w:val="009954B2"/>
    <w:rsid w:val="00995E94"/>
    <w:rsid w:val="00996727"/>
    <w:rsid w:val="009969B2"/>
    <w:rsid w:val="009973F0"/>
    <w:rsid w:val="009975B0"/>
    <w:rsid w:val="0099789B"/>
    <w:rsid w:val="009A0014"/>
    <w:rsid w:val="009A0116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2A2"/>
    <w:rsid w:val="009A6916"/>
    <w:rsid w:val="009A7564"/>
    <w:rsid w:val="009A7BDE"/>
    <w:rsid w:val="009B07F6"/>
    <w:rsid w:val="009B0AF0"/>
    <w:rsid w:val="009B0BFB"/>
    <w:rsid w:val="009B106E"/>
    <w:rsid w:val="009B1258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3F75"/>
    <w:rsid w:val="009C3F98"/>
    <w:rsid w:val="009C4021"/>
    <w:rsid w:val="009C46FB"/>
    <w:rsid w:val="009C5BFE"/>
    <w:rsid w:val="009C6F9C"/>
    <w:rsid w:val="009C6FF5"/>
    <w:rsid w:val="009C704C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787"/>
    <w:rsid w:val="009D1F22"/>
    <w:rsid w:val="009D2151"/>
    <w:rsid w:val="009D26DA"/>
    <w:rsid w:val="009D3501"/>
    <w:rsid w:val="009D3FDB"/>
    <w:rsid w:val="009D4C41"/>
    <w:rsid w:val="009D5242"/>
    <w:rsid w:val="009D5D58"/>
    <w:rsid w:val="009D6B6D"/>
    <w:rsid w:val="009D6E8D"/>
    <w:rsid w:val="009D7293"/>
    <w:rsid w:val="009D7855"/>
    <w:rsid w:val="009D795E"/>
    <w:rsid w:val="009D7DDD"/>
    <w:rsid w:val="009E1170"/>
    <w:rsid w:val="009E1374"/>
    <w:rsid w:val="009E14BA"/>
    <w:rsid w:val="009E15DC"/>
    <w:rsid w:val="009E2E3C"/>
    <w:rsid w:val="009E2EBE"/>
    <w:rsid w:val="009E33A8"/>
    <w:rsid w:val="009E4E0C"/>
    <w:rsid w:val="009E539C"/>
    <w:rsid w:val="009E542D"/>
    <w:rsid w:val="009E5A2E"/>
    <w:rsid w:val="009E644F"/>
    <w:rsid w:val="009E6DA1"/>
    <w:rsid w:val="009E7382"/>
    <w:rsid w:val="009F079A"/>
    <w:rsid w:val="009F0B9A"/>
    <w:rsid w:val="009F0DCF"/>
    <w:rsid w:val="009F1CF1"/>
    <w:rsid w:val="009F23C7"/>
    <w:rsid w:val="009F242A"/>
    <w:rsid w:val="009F24A7"/>
    <w:rsid w:val="009F290E"/>
    <w:rsid w:val="009F2918"/>
    <w:rsid w:val="009F32F5"/>
    <w:rsid w:val="009F36E7"/>
    <w:rsid w:val="009F3E02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032"/>
    <w:rsid w:val="00A04BC4"/>
    <w:rsid w:val="00A05221"/>
    <w:rsid w:val="00A052DC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598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00"/>
    <w:rsid w:val="00A20799"/>
    <w:rsid w:val="00A208F7"/>
    <w:rsid w:val="00A211B8"/>
    <w:rsid w:val="00A21A87"/>
    <w:rsid w:val="00A21ECD"/>
    <w:rsid w:val="00A2258B"/>
    <w:rsid w:val="00A227B3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27DCC"/>
    <w:rsid w:val="00A30D77"/>
    <w:rsid w:val="00A31BD2"/>
    <w:rsid w:val="00A31C66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069"/>
    <w:rsid w:val="00A406E2"/>
    <w:rsid w:val="00A4071E"/>
    <w:rsid w:val="00A40A42"/>
    <w:rsid w:val="00A40B35"/>
    <w:rsid w:val="00A40E38"/>
    <w:rsid w:val="00A41985"/>
    <w:rsid w:val="00A421B0"/>
    <w:rsid w:val="00A43149"/>
    <w:rsid w:val="00A43580"/>
    <w:rsid w:val="00A43743"/>
    <w:rsid w:val="00A43B2D"/>
    <w:rsid w:val="00A43CC9"/>
    <w:rsid w:val="00A44B86"/>
    <w:rsid w:val="00A44DFA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112"/>
    <w:rsid w:val="00A525C2"/>
    <w:rsid w:val="00A527C2"/>
    <w:rsid w:val="00A5322A"/>
    <w:rsid w:val="00A532D0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3A79"/>
    <w:rsid w:val="00A6435A"/>
    <w:rsid w:val="00A64AC2"/>
    <w:rsid w:val="00A6564D"/>
    <w:rsid w:val="00A65A05"/>
    <w:rsid w:val="00A65B88"/>
    <w:rsid w:val="00A65CEA"/>
    <w:rsid w:val="00A660C5"/>
    <w:rsid w:val="00A666E2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4E"/>
    <w:rsid w:val="00A746E3"/>
    <w:rsid w:val="00A746EC"/>
    <w:rsid w:val="00A74BEA"/>
    <w:rsid w:val="00A75410"/>
    <w:rsid w:val="00A77C02"/>
    <w:rsid w:val="00A8041F"/>
    <w:rsid w:val="00A80C85"/>
    <w:rsid w:val="00A81462"/>
    <w:rsid w:val="00A8155B"/>
    <w:rsid w:val="00A82902"/>
    <w:rsid w:val="00A82A74"/>
    <w:rsid w:val="00A834D5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07D1"/>
    <w:rsid w:val="00A9120D"/>
    <w:rsid w:val="00A91664"/>
    <w:rsid w:val="00A916C6"/>
    <w:rsid w:val="00A919B5"/>
    <w:rsid w:val="00A9288F"/>
    <w:rsid w:val="00A930C6"/>
    <w:rsid w:val="00A933A5"/>
    <w:rsid w:val="00A94A61"/>
    <w:rsid w:val="00A94AD6"/>
    <w:rsid w:val="00A95AE8"/>
    <w:rsid w:val="00A961D4"/>
    <w:rsid w:val="00A96293"/>
    <w:rsid w:val="00A96B80"/>
    <w:rsid w:val="00A970F6"/>
    <w:rsid w:val="00A97166"/>
    <w:rsid w:val="00A971F1"/>
    <w:rsid w:val="00AA0334"/>
    <w:rsid w:val="00AA07F8"/>
    <w:rsid w:val="00AA0897"/>
    <w:rsid w:val="00AA1E53"/>
    <w:rsid w:val="00AA2799"/>
    <w:rsid w:val="00AA3933"/>
    <w:rsid w:val="00AA3C5C"/>
    <w:rsid w:val="00AA5EED"/>
    <w:rsid w:val="00AA638B"/>
    <w:rsid w:val="00AA6602"/>
    <w:rsid w:val="00AA667C"/>
    <w:rsid w:val="00AA6AF3"/>
    <w:rsid w:val="00AA6CE5"/>
    <w:rsid w:val="00AA701B"/>
    <w:rsid w:val="00AA7118"/>
    <w:rsid w:val="00AB0615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438"/>
    <w:rsid w:val="00AB774B"/>
    <w:rsid w:val="00AB78A6"/>
    <w:rsid w:val="00AB7C87"/>
    <w:rsid w:val="00AC00B4"/>
    <w:rsid w:val="00AC0293"/>
    <w:rsid w:val="00AC21AD"/>
    <w:rsid w:val="00AC253F"/>
    <w:rsid w:val="00AC296C"/>
    <w:rsid w:val="00AC2D64"/>
    <w:rsid w:val="00AC326C"/>
    <w:rsid w:val="00AC41C0"/>
    <w:rsid w:val="00AC422D"/>
    <w:rsid w:val="00AC4ED8"/>
    <w:rsid w:val="00AC5233"/>
    <w:rsid w:val="00AC537F"/>
    <w:rsid w:val="00AC53D1"/>
    <w:rsid w:val="00AC55CC"/>
    <w:rsid w:val="00AC55FD"/>
    <w:rsid w:val="00AC5A7F"/>
    <w:rsid w:val="00AC5D6A"/>
    <w:rsid w:val="00AC5FD1"/>
    <w:rsid w:val="00AC6BF7"/>
    <w:rsid w:val="00AC7B2B"/>
    <w:rsid w:val="00AC7B8E"/>
    <w:rsid w:val="00AC7CB0"/>
    <w:rsid w:val="00AC7F8B"/>
    <w:rsid w:val="00AD08C8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3F01"/>
    <w:rsid w:val="00AD410A"/>
    <w:rsid w:val="00AD417A"/>
    <w:rsid w:val="00AD44C8"/>
    <w:rsid w:val="00AD44E8"/>
    <w:rsid w:val="00AD54F4"/>
    <w:rsid w:val="00AD5652"/>
    <w:rsid w:val="00AD6438"/>
    <w:rsid w:val="00AD74CC"/>
    <w:rsid w:val="00AE0493"/>
    <w:rsid w:val="00AE0AB9"/>
    <w:rsid w:val="00AE13FC"/>
    <w:rsid w:val="00AE1803"/>
    <w:rsid w:val="00AE199A"/>
    <w:rsid w:val="00AE1C2F"/>
    <w:rsid w:val="00AE285A"/>
    <w:rsid w:val="00AE29CF"/>
    <w:rsid w:val="00AE2EED"/>
    <w:rsid w:val="00AE336A"/>
    <w:rsid w:val="00AE3BB6"/>
    <w:rsid w:val="00AE3C37"/>
    <w:rsid w:val="00AE3F8B"/>
    <w:rsid w:val="00AE433F"/>
    <w:rsid w:val="00AE4453"/>
    <w:rsid w:val="00AE4803"/>
    <w:rsid w:val="00AE488B"/>
    <w:rsid w:val="00AE50E3"/>
    <w:rsid w:val="00AE52EF"/>
    <w:rsid w:val="00AE60FD"/>
    <w:rsid w:val="00AE671D"/>
    <w:rsid w:val="00AE6D29"/>
    <w:rsid w:val="00AE7F54"/>
    <w:rsid w:val="00AF022B"/>
    <w:rsid w:val="00AF030F"/>
    <w:rsid w:val="00AF05C9"/>
    <w:rsid w:val="00AF06BC"/>
    <w:rsid w:val="00AF0818"/>
    <w:rsid w:val="00AF1301"/>
    <w:rsid w:val="00AF14AE"/>
    <w:rsid w:val="00AF153B"/>
    <w:rsid w:val="00AF17A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43F4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0A4"/>
    <w:rsid w:val="00B1044F"/>
    <w:rsid w:val="00B1121C"/>
    <w:rsid w:val="00B1176A"/>
    <w:rsid w:val="00B11BBF"/>
    <w:rsid w:val="00B11D87"/>
    <w:rsid w:val="00B11E79"/>
    <w:rsid w:val="00B12E65"/>
    <w:rsid w:val="00B12EC2"/>
    <w:rsid w:val="00B13D6F"/>
    <w:rsid w:val="00B143FF"/>
    <w:rsid w:val="00B1461E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35"/>
    <w:rsid w:val="00B16EDB"/>
    <w:rsid w:val="00B17CA3"/>
    <w:rsid w:val="00B20406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6CA"/>
    <w:rsid w:val="00B30CA9"/>
    <w:rsid w:val="00B30EEB"/>
    <w:rsid w:val="00B3158B"/>
    <w:rsid w:val="00B3246E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62E3"/>
    <w:rsid w:val="00B3741D"/>
    <w:rsid w:val="00B37A94"/>
    <w:rsid w:val="00B37AF6"/>
    <w:rsid w:val="00B37FB2"/>
    <w:rsid w:val="00B400C4"/>
    <w:rsid w:val="00B40ECF"/>
    <w:rsid w:val="00B40F33"/>
    <w:rsid w:val="00B4198D"/>
    <w:rsid w:val="00B41F58"/>
    <w:rsid w:val="00B43BDB"/>
    <w:rsid w:val="00B44FB5"/>
    <w:rsid w:val="00B45512"/>
    <w:rsid w:val="00B45710"/>
    <w:rsid w:val="00B45FC5"/>
    <w:rsid w:val="00B46129"/>
    <w:rsid w:val="00B4632A"/>
    <w:rsid w:val="00B46DE7"/>
    <w:rsid w:val="00B476A7"/>
    <w:rsid w:val="00B47EB2"/>
    <w:rsid w:val="00B502EC"/>
    <w:rsid w:val="00B5059F"/>
    <w:rsid w:val="00B51344"/>
    <w:rsid w:val="00B51B51"/>
    <w:rsid w:val="00B524A3"/>
    <w:rsid w:val="00B52545"/>
    <w:rsid w:val="00B53D0C"/>
    <w:rsid w:val="00B542DA"/>
    <w:rsid w:val="00B54749"/>
    <w:rsid w:val="00B54AF4"/>
    <w:rsid w:val="00B54EFD"/>
    <w:rsid w:val="00B5555F"/>
    <w:rsid w:val="00B559DD"/>
    <w:rsid w:val="00B55D33"/>
    <w:rsid w:val="00B561E0"/>
    <w:rsid w:val="00B56299"/>
    <w:rsid w:val="00B56517"/>
    <w:rsid w:val="00B57FF6"/>
    <w:rsid w:val="00B60866"/>
    <w:rsid w:val="00B60934"/>
    <w:rsid w:val="00B60BA5"/>
    <w:rsid w:val="00B63A3C"/>
    <w:rsid w:val="00B64103"/>
    <w:rsid w:val="00B642E3"/>
    <w:rsid w:val="00B64AD1"/>
    <w:rsid w:val="00B65230"/>
    <w:rsid w:val="00B65426"/>
    <w:rsid w:val="00B6546B"/>
    <w:rsid w:val="00B661B9"/>
    <w:rsid w:val="00B66629"/>
    <w:rsid w:val="00B66F0E"/>
    <w:rsid w:val="00B6702C"/>
    <w:rsid w:val="00B7071B"/>
    <w:rsid w:val="00B70D79"/>
    <w:rsid w:val="00B710B7"/>
    <w:rsid w:val="00B717DA"/>
    <w:rsid w:val="00B71F50"/>
    <w:rsid w:val="00B72A24"/>
    <w:rsid w:val="00B72B28"/>
    <w:rsid w:val="00B72D16"/>
    <w:rsid w:val="00B73291"/>
    <w:rsid w:val="00B73356"/>
    <w:rsid w:val="00B73DE2"/>
    <w:rsid w:val="00B7402B"/>
    <w:rsid w:val="00B74AE7"/>
    <w:rsid w:val="00B74C46"/>
    <w:rsid w:val="00B750B2"/>
    <w:rsid w:val="00B76A25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4C87"/>
    <w:rsid w:val="00B85D43"/>
    <w:rsid w:val="00B85DA5"/>
    <w:rsid w:val="00B86AB5"/>
    <w:rsid w:val="00B87BF9"/>
    <w:rsid w:val="00B900AA"/>
    <w:rsid w:val="00B90403"/>
    <w:rsid w:val="00B909A5"/>
    <w:rsid w:val="00B913EF"/>
    <w:rsid w:val="00B91759"/>
    <w:rsid w:val="00B91C3A"/>
    <w:rsid w:val="00B91C46"/>
    <w:rsid w:val="00B91DA5"/>
    <w:rsid w:val="00B93342"/>
    <w:rsid w:val="00B93363"/>
    <w:rsid w:val="00B9354C"/>
    <w:rsid w:val="00B942EB"/>
    <w:rsid w:val="00B94590"/>
    <w:rsid w:val="00B94722"/>
    <w:rsid w:val="00B949C5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A7DFB"/>
    <w:rsid w:val="00BB037B"/>
    <w:rsid w:val="00BB1A63"/>
    <w:rsid w:val="00BB3D18"/>
    <w:rsid w:val="00BB3FB7"/>
    <w:rsid w:val="00BB3FD0"/>
    <w:rsid w:val="00BB4278"/>
    <w:rsid w:val="00BB4481"/>
    <w:rsid w:val="00BB46E7"/>
    <w:rsid w:val="00BB4992"/>
    <w:rsid w:val="00BB49BD"/>
    <w:rsid w:val="00BB4C4A"/>
    <w:rsid w:val="00BB4EC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0EF"/>
    <w:rsid w:val="00BC08A8"/>
    <w:rsid w:val="00BC16C3"/>
    <w:rsid w:val="00BC1D5A"/>
    <w:rsid w:val="00BC1E71"/>
    <w:rsid w:val="00BC1EF7"/>
    <w:rsid w:val="00BC2806"/>
    <w:rsid w:val="00BC33BF"/>
    <w:rsid w:val="00BC3C55"/>
    <w:rsid w:val="00BC5010"/>
    <w:rsid w:val="00BC52DA"/>
    <w:rsid w:val="00BC5A3E"/>
    <w:rsid w:val="00BC5BA6"/>
    <w:rsid w:val="00BC6056"/>
    <w:rsid w:val="00BC698C"/>
    <w:rsid w:val="00BC72F3"/>
    <w:rsid w:val="00BC7BEE"/>
    <w:rsid w:val="00BC7EA2"/>
    <w:rsid w:val="00BD02CE"/>
    <w:rsid w:val="00BD06E8"/>
    <w:rsid w:val="00BD075C"/>
    <w:rsid w:val="00BD0BBA"/>
    <w:rsid w:val="00BD1551"/>
    <w:rsid w:val="00BD1BB9"/>
    <w:rsid w:val="00BD1EE9"/>
    <w:rsid w:val="00BD3269"/>
    <w:rsid w:val="00BD34BC"/>
    <w:rsid w:val="00BD3CB2"/>
    <w:rsid w:val="00BD4A05"/>
    <w:rsid w:val="00BD4B88"/>
    <w:rsid w:val="00BD4D54"/>
    <w:rsid w:val="00BD503E"/>
    <w:rsid w:val="00BD5224"/>
    <w:rsid w:val="00BD56CB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4D2D"/>
    <w:rsid w:val="00BE5243"/>
    <w:rsid w:val="00BE52E6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C60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1E0E"/>
    <w:rsid w:val="00BF208E"/>
    <w:rsid w:val="00BF2202"/>
    <w:rsid w:val="00BF2814"/>
    <w:rsid w:val="00BF2DC7"/>
    <w:rsid w:val="00BF2F24"/>
    <w:rsid w:val="00BF3092"/>
    <w:rsid w:val="00BF372B"/>
    <w:rsid w:val="00BF3897"/>
    <w:rsid w:val="00BF397C"/>
    <w:rsid w:val="00BF3D4E"/>
    <w:rsid w:val="00BF4411"/>
    <w:rsid w:val="00BF44CC"/>
    <w:rsid w:val="00BF4B82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BF7AAC"/>
    <w:rsid w:val="00C0078A"/>
    <w:rsid w:val="00C00C94"/>
    <w:rsid w:val="00C01865"/>
    <w:rsid w:val="00C024D8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08C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17A99"/>
    <w:rsid w:val="00C20021"/>
    <w:rsid w:val="00C201B6"/>
    <w:rsid w:val="00C202C7"/>
    <w:rsid w:val="00C206E0"/>
    <w:rsid w:val="00C208FA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01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1EDA"/>
    <w:rsid w:val="00C32BB3"/>
    <w:rsid w:val="00C33382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0A1"/>
    <w:rsid w:val="00C409B8"/>
    <w:rsid w:val="00C40B4F"/>
    <w:rsid w:val="00C412AF"/>
    <w:rsid w:val="00C41369"/>
    <w:rsid w:val="00C41533"/>
    <w:rsid w:val="00C42598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1E7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6B9"/>
    <w:rsid w:val="00C619C9"/>
    <w:rsid w:val="00C61ABF"/>
    <w:rsid w:val="00C61B84"/>
    <w:rsid w:val="00C61D55"/>
    <w:rsid w:val="00C61DA4"/>
    <w:rsid w:val="00C61EFF"/>
    <w:rsid w:val="00C61F81"/>
    <w:rsid w:val="00C622A5"/>
    <w:rsid w:val="00C62639"/>
    <w:rsid w:val="00C62A3E"/>
    <w:rsid w:val="00C63E08"/>
    <w:rsid w:val="00C64900"/>
    <w:rsid w:val="00C64B92"/>
    <w:rsid w:val="00C64EC1"/>
    <w:rsid w:val="00C66F23"/>
    <w:rsid w:val="00C66F66"/>
    <w:rsid w:val="00C671BE"/>
    <w:rsid w:val="00C7048C"/>
    <w:rsid w:val="00C70BF3"/>
    <w:rsid w:val="00C70DA6"/>
    <w:rsid w:val="00C7107F"/>
    <w:rsid w:val="00C71282"/>
    <w:rsid w:val="00C714F2"/>
    <w:rsid w:val="00C71DD9"/>
    <w:rsid w:val="00C7213A"/>
    <w:rsid w:val="00C7245A"/>
    <w:rsid w:val="00C72F1A"/>
    <w:rsid w:val="00C736F5"/>
    <w:rsid w:val="00C73CF7"/>
    <w:rsid w:val="00C73EC6"/>
    <w:rsid w:val="00C74BC7"/>
    <w:rsid w:val="00C7500F"/>
    <w:rsid w:val="00C752FD"/>
    <w:rsid w:val="00C765C7"/>
    <w:rsid w:val="00C76BD7"/>
    <w:rsid w:val="00C76CEF"/>
    <w:rsid w:val="00C77385"/>
    <w:rsid w:val="00C77705"/>
    <w:rsid w:val="00C81A87"/>
    <w:rsid w:val="00C81CD0"/>
    <w:rsid w:val="00C81E32"/>
    <w:rsid w:val="00C81FD9"/>
    <w:rsid w:val="00C821BA"/>
    <w:rsid w:val="00C82265"/>
    <w:rsid w:val="00C824B4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18F"/>
    <w:rsid w:val="00C851F4"/>
    <w:rsid w:val="00C85B18"/>
    <w:rsid w:val="00C85B44"/>
    <w:rsid w:val="00C8606C"/>
    <w:rsid w:val="00C86B29"/>
    <w:rsid w:val="00C87447"/>
    <w:rsid w:val="00C878FA"/>
    <w:rsid w:val="00C91677"/>
    <w:rsid w:val="00C91B5F"/>
    <w:rsid w:val="00C91D65"/>
    <w:rsid w:val="00C92087"/>
    <w:rsid w:val="00C92FFD"/>
    <w:rsid w:val="00C930D3"/>
    <w:rsid w:val="00C9362B"/>
    <w:rsid w:val="00C93E23"/>
    <w:rsid w:val="00C93FE0"/>
    <w:rsid w:val="00C945A4"/>
    <w:rsid w:val="00C94645"/>
    <w:rsid w:val="00C94CF6"/>
    <w:rsid w:val="00C94F6C"/>
    <w:rsid w:val="00C95CD3"/>
    <w:rsid w:val="00C95CEB"/>
    <w:rsid w:val="00C95F6F"/>
    <w:rsid w:val="00C96045"/>
    <w:rsid w:val="00C9654B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672"/>
    <w:rsid w:val="00CB4A7D"/>
    <w:rsid w:val="00CB4BFC"/>
    <w:rsid w:val="00CB5040"/>
    <w:rsid w:val="00CB5158"/>
    <w:rsid w:val="00CB51A6"/>
    <w:rsid w:val="00CB54F7"/>
    <w:rsid w:val="00CB5DD8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222"/>
    <w:rsid w:val="00CC28EF"/>
    <w:rsid w:val="00CC2A4D"/>
    <w:rsid w:val="00CC31D6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6E67"/>
    <w:rsid w:val="00CC7640"/>
    <w:rsid w:val="00CC7968"/>
    <w:rsid w:val="00CC7970"/>
    <w:rsid w:val="00CC7DB5"/>
    <w:rsid w:val="00CD0071"/>
    <w:rsid w:val="00CD04A7"/>
    <w:rsid w:val="00CD05E5"/>
    <w:rsid w:val="00CD0B5C"/>
    <w:rsid w:val="00CD0D7B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04"/>
    <w:rsid w:val="00CE3289"/>
    <w:rsid w:val="00CE3BAE"/>
    <w:rsid w:val="00CE449A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7986"/>
    <w:rsid w:val="00CF0D33"/>
    <w:rsid w:val="00CF0EE2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44BF"/>
    <w:rsid w:val="00CF488F"/>
    <w:rsid w:val="00CF4CE2"/>
    <w:rsid w:val="00CF56AF"/>
    <w:rsid w:val="00CF597C"/>
    <w:rsid w:val="00CF5997"/>
    <w:rsid w:val="00CF7378"/>
    <w:rsid w:val="00D0022E"/>
    <w:rsid w:val="00D006A2"/>
    <w:rsid w:val="00D01338"/>
    <w:rsid w:val="00D01442"/>
    <w:rsid w:val="00D01F06"/>
    <w:rsid w:val="00D027B6"/>
    <w:rsid w:val="00D030CF"/>
    <w:rsid w:val="00D034EB"/>
    <w:rsid w:val="00D04BA3"/>
    <w:rsid w:val="00D05A8D"/>
    <w:rsid w:val="00D0625C"/>
    <w:rsid w:val="00D064D4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38BA"/>
    <w:rsid w:val="00D13BB0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0851"/>
    <w:rsid w:val="00D21D6D"/>
    <w:rsid w:val="00D21DDE"/>
    <w:rsid w:val="00D21E77"/>
    <w:rsid w:val="00D22BC4"/>
    <w:rsid w:val="00D22C01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493"/>
    <w:rsid w:val="00D27757"/>
    <w:rsid w:val="00D27761"/>
    <w:rsid w:val="00D306E5"/>
    <w:rsid w:val="00D31906"/>
    <w:rsid w:val="00D3235C"/>
    <w:rsid w:val="00D32AAA"/>
    <w:rsid w:val="00D34053"/>
    <w:rsid w:val="00D34CE8"/>
    <w:rsid w:val="00D351AF"/>
    <w:rsid w:val="00D3545D"/>
    <w:rsid w:val="00D36550"/>
    <w:rsid w:val="00D370EE"/>
    <w:rsid w:val="00D37151"/>
    <w:rsid w:val="00D371A4"/>
    <w:rsid w:val="00D37966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815"/>
    <w:rsid w:val="00D52A6D"/>
    <w:rsid w:val="00D52DB8"/>
    <w:rsid w:val="00D53514"/>
    <w:rsid w:val="00D53ACC"/>
    <w:rsid w:val="00D53E95"/>
    <w:rsid w:val="00D53F4F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57B6D"/>
    <w:rsid w:val="00D60E27"/>
    <w:rsid w:val="00D6270E"/>
    <w:rsid w:val="00D63C7A"/>
    <w:rsid w:val="00D63F28"/>
    <w:rsid w:val="00D6413A"/>
    <w:rsid w:val="00D641AC"/>
    <w:rsid w:val="00D64A20"/>
    <w:rsid w:val="00D64D9A"/>
    <w:rsid w:val="00D656FE"/>
    <w:rsid w:val="00D65DF1"/>
    <w:rsid w:val="00D66300"/>
    <w:rsid w:val="00D665D3"/>
    <w:rsid w:val="00D66DEB"/>
    <w:rsid w:val="00D66E7F"/>
    <w:rsid w:val="00D67414"/>
    <w:rsid w:val="00D674DA"/>
    <w:rsid w:val="00D67857"/>
    <w:rsid w:val="00D67C39"/>
    <w:rsid w:val="00D67CE6"/>
    <w:rsid w:val="00D701B8"/>
    <w:rsid w:val="00D7051F"/>
    <w:rsid w:val="00D7094F"/>
    <w:rsid w:val="00D70D07"/>
    <w:rsid w:val="00D716F3"/>
    <w:rsid w:val="00D719EC"/>
    <w:rsid w:val="00D72705"/>
    <w:rsid w:val="00D72CBA"/>
    <w:rsid w:val="00D73186"/>
    <w:rsid w:val="00D7320D"/>
    <w:rsid w:val="00D73599"/>
    <w:rsid w:val="00D7401A"/>
    <w:rsid w:val="00D74399"/>
    <w:rsid w:val="00D74AD8"/>
    <w:rsid w:val="00D760D3"/>
    <w:rsid w:val="00D7621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87E99"/>
    <w:rsid w:val="00D90055"/>
    <w:rsid w:val="00D90B45"/>
    <w:rsid w:val="00D90CA9"/>
    <w:rsid w:val="00D90E97"/>
    <w:rsid w:val="00D91668"/>
    <w:rsid w:val="00D91DAF"/>
    <w:rsid w:val="00D92CAC"/>
    <w:rsid w:val="00D92DCC"/>
    <w:rsid w:val="00D92F7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9DA"/>
    <w:rsid w:val="00DA1E87"/>
    <w:rsid w:val="00DA1FBD"/>
    <w:rsid w:val="00DA1FD5"/>
    <w:rsid w:val="00DA334D"/>
    <w:rsid w:val="00DA349C"/>
    <w:rsid w:val="00DA36A7"/>
    <w:rsid w:val="00DA3A4C"/>
    <w:rsid w:val="00DA4B41"/>
    <w:rsid w:val="00DA509B"/>
    <w:rsid w:val="00DA56B5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240"/>
    <w:rsid w:val="00DB23D1"/>
    <w:rsid w:val="00DB2754"/>
    <w:rsid w:val="00DB2D18"/>
    <w:rsid w:val="00DB2D5B"/>
    <w:rsid w:val="00DB4864"/>
    <w:rsid w:val="00DB49DA"/>
    <w:rsid w:val="00DB53A8"/>
    <w:rsid w:val="00DB5608"/>
    <w:rsid w:val="00DB63CE"/>
    <w:rsid w:val="00DB6402"/>
    <w:rsid w:val="00DB6729"/>
    <w:rsid w:val="00DB68F0"/>
    <w:rsid w:val="00DB6E05"/>
    <w:rsid w:val="00DB6E5F"/>
    <w:rsid w:val="00DB7405"/>
    <w:rsid w:val="00DB7E18"/>
    <w:rsid w:val="00DC0149"/>
    <w:rsid w:val="00DC042E"/>
    <w:rsid w:val="00DC08FF"/>
    <w:rsid w:val="00DC11E6"/>
    <w:rsid w:val="00DC11FF"/>
    <w:rsid w:val="00DC165C"/>
    <w:rsid w:val="00DC2D8D"/>
    <w:rsid w:val="00DC31D4"/>
    <w:rsid w:val="00DC3476"/>
    <w:rsid w:val="00DC3578"/>
    <w:rsid w:val="00DC51C0"/>
    <w:rsid w:val="00DC6F33"/>
    <w:rsid w:val="00DC6FF4"/>
    <w:rsid w:val="00DC798B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B17"/>
    <w:rsid w:val="00DD3DF5"/>
    <w:rsid w:val="00DD4A68"/>
    <w:rsid w:val="00DD617A"/>
    <w:rsid w:val="00DD6869"/>
    <w:rsid w:val="00DD688B"/>
    <w:rsid w:val="00DD68D9"/>
    <w:rsid w:val="00DD692B"/>
    <w:rsid w:val="00DE0B25"/>
    <w:rsid w:val="00DE10E9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6C2"/>
    <w:rsid w:val="00DE6973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0A6"/>
    <w:rsid w:val="00DF535A"/>
    <w:rsid w:val="00DF556E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637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4F9"/>
    <w:rsid w:val="00E16ABF"/>
    <w:rsid w:val="00E204BE"/>
    <w:rsid w:val="00E208D4"/>
    <w:rsid w:val="00E20A13"/>
    <w:rsid w:val="00E21350"/>
    <w:rsid w:val="00E21AD3"/>
    <w:rsid w:val="00E21D37"/>
    <w:rsid w:val="00E21D6A"/>
    <w:rsid w:val="00E23107"/>
    <w:rsid w:val="00E233A7"/>
    <w:rsid w:val="00E24285"/>
    <w:rsid w:val="00E24343"/>
    <w:rsid w:val="00E244B1"/>
    <w:rsid w:val="00E24929"/>
    <w:rsid w:val="00E24931"/>
    <w:rsid w:val="00E24B72"/>
    <w:rsid w:val="00E25162"/>
    <w:rsid w:val="00E25B19"/>
    <w:rsid w:val="00E25D0F"/>
    <w:rsid w:val="00E25F37"/>
    <w:rsid w:val="00E267C2"/>
    <w:rsid w:val="00E30548"/>
    <w:rsid w:val="00E30D08"/>
    <w:rsid w:val="00E30F2B"/>
    <w:rsid w:val="00E3228D"/>
    <w:rsid w:val="00E32B98"/>
    <w:rsid w:val="00E330C6"/>
    <w:rsid w:val="00E33C56"/>
    <w:rsid w:val="00E33FBB"/>
    <w:rsid w:val="00E3405E"/>
    <w:rsid w:val="00E3480A"/>
    <w:rsid w:val="00E34C67"/>
    <w:rsid w:val="00E34C6D"/>
    <w:rsid w:val="00E351AC"/>
    <w:rsid w:val="00E354F7"/>
    <w:rsid w:val="00E365D6"/>
    <w:rsid w:val="00E36728"/>
    <w:rsid w:val="00E36EC3"/>
    <w:rsid w:val="00E3796E"/>
    <w:rsid w:val="00E37B1E"/>
    <w:rsid w:val="00E42791"/>
    <w:rsid w:val="00E44186"/>
    <w:rsid w:val="00E44209"/>
    <w:rsid w:val="00E44248"/>
    <w:rsid w:val="00E443E2"/>
    <w:rsid w:val="00E444AE"/>
    <w:rsid w:val="00E44627"/>
    <w:rsid w:val="00E44758"/>
    <w:rsid w:val="00E4487C"/>
    <w:rsid w:val="00E45D50"/>
    <w:rsid w:val="00E47025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EAD"/>
    <w:rsid w:val="00E574FD"/>
    <w:rsid w:val="00E5767F"/>
    <w:rsid w:val="00E6004B"/>
    <w:rsid w:val="00E60477"/>
    <w:rsid w:val="00E608C1"/>
    <w:rsid w:val="00E60DF4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787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1F81"/>
    <w:rsid w:val="00E8233C"/>
    <w:rsid w:val="00E832BD"/>
    <w:rsid w:val="00E83564"/>
    <w:rsid w:val="00E83E8F"/>
    <w:rsid w:val="00E84485"/>
    <w:rsid w:val="00E84971"/>
    <w:rsid w:val="00E8575B"/>
    <w:rsid w:val="00E85D60"/>
    <w:rsid w:val="00E86223"/>
    <w:rsid w:val="00E86772"/>
    <w:rsid w:val="00E86D94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2B6"/>
    <w:rsid w:val="00EA1373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107"/>
    <w:rsid w:val="00EA5701"/>
    <w:rsid w:val="00EA5800"/>
    <w:rsid w:val="00EA61BA"/>
    <w:rsid w:val="00EA627C"/>
    <w:rsid w:val="00EA6A3B"/>
    <w:rsid w:val="00EA74E1"/>
    <w:rsid w:val="00EA76D6"/>
    <w:rsid w:val="00EA78C4"/>
    <w:rsid w:val="00EB0122"/>
    <w:rsid w:val="00EB02C0"/>
    <w:rsid w:val="00EB07AC"/>
    <w:rsid w:val="00EB0B6C"/>
    <w:rsid w:val="00EB13D6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539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4E1B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446C"/>
    <w:rsid w:val="00ED59A9"/>
    <w:rsid w:val="00ED5FB1"/>
    <w:rsid w:val="00ED63B2"/>
    <w:rsid w:val="00ED6425"/>
    <w:rsid w:val="00ED6859"/>
    <w:rsid w:val="00ED702D"/>
    <w:rsid w:val="00ED704B"/>
    <w:rsid w:val="00ED7497"/>
    <w:rsid w:val="00EE0534"/>
    <w:rsid w:val="00EE1702"/>
    <w:rsid w:val="00EE2207"/>
    <w:rsid w:val="00EE3EEF"/>
    <w:rsid w:val="00EE43BE"/>
    <w:rsid w:val="00EE47B5"/>
    <w:rsid w:val="00EE4AC6"/>
    <w:rsid w:val="00EE4D08"/>
    <w:rsid w:val="00EE4E13"/>
    <w:rsid w:val="00EE53CA"/>
    <w:rsid w:val="00EE5610"/>
    <w:rsid w:val="00EE570B"/>
    <w:rsid w:val="00EE6868"/>
    <w:rsid w:val="00EE7D04"/>
    <w:rsid w:val="00EE7ED9"/>
    <w:rsid w:val="00EF00D2"/>
    <w:rsid w:val="00EF0257"/>
    <w:rsid w:val="00EF06FB"/>
    <w:rsid w:val="00EF224C"/>
    <w:rsid w:val="00EF22E1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17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4E4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0AFF"/>
    <w:rsid w:val="00F10B5E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912"/>
    <w:rsid w:val="00F23DA0"/>
    <w:rsid w:val="00F2457D"/>
    <w:rsid w:val="00F24CC8"/>
    <w:rsid w:val="00F251F7"/>
    <w:rsid w:val="00F25546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32CC"/>
    <w:rsid w:val="00F34BAD"/>
    <w:rsid w:val="00F35497"/>
    <w:rsid w:val="00F35DBF"/>
    <w:rsid w:val="00F3674D"/>
    <w:rsid w:val="00F37146"/>
    <w:rsid w:val="00F3765F"/>
    <w:rsid w:val="00F37A81"/>
    <w:rsid w:val="00F4091A"/>
    <w:rsid w:val="00F413C4"/>
    <w:rsid w:val="00F41571"/>
    <w:rsid w:val="00F42729"/>
    <w:rsid w:val="00F428AF"/>
    <w:rsid w:val="00F43019"/>
    <w:rsid w:val="00F43278"/>
    <w:rsid w:val="00F438B2"/>
    <w:rsid w:val="00F44FBF"/>
    <w:rsid w:val="00F45D72"/>
    <w:rsid w:val="00F46101"/>
    <w:rsid w:val="00F461F2"/>
    <w:rsid w:val="00F46458"/>
    <w:rsid w:val="00F4649F"/>
    <w:rsid w:val="00F46954"/>
    <w:rsid w:val="00F47522"/>
    <w:rsid w:val="00F47F70"/>
    <w:rsid w:val="00F50252"/>
    <w:rsid w:val="00F50590"/>
    <w:rsid w:val="00F50A8A"/>
    <w:rsid w:val="00F50D70"/>
    <w:rsid w:val="00F51C99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573FB"/>
    <w:rsid w:val="00F57E18"/>
    <w:rsid w:val="00F605FF"/>
    <w:rsid w:val="00F60887"/>
    <w:rsid w:val="00F61386"/>
    <w:rsid w:val="00F61983"/>
    <w:rsid w:val="00F61E9F"/>
    <w:rsid w:val="00F6242D"/>
    <w:rsid w:val="00F628E0"/>
    <w:rsid w:val="00F63507"/>
    <w:rsid w:val="00F63E91"/>
    <w:rsid w:val="00F63F0C"/>
    <w:rsid w:val="00F63F2E"/>
    <w:rsid w:val="00F648A5"/>
    <w:rsid w:val="00F64BEC"/>
    <w:rsid w:val="00F64CBB"/>
    <w:rsid w:val="00F64E47"/>
    <w:rsid w:val="00F651F1"/>
    <w:rsid w:val="00F6521A"/>
    <w:rsid w:val="00F65308"/>
    <w:rsid w:val="00F65311"/>
    <w:rsid w:val="00F656B8"/>
    <w:rsid w:val="00F65EB6"/>
    <w:rsid w:val="00F6633D"/>
    <w:rsid w:val="00F663E7"/>
    <w:rsid w:val="00F66918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82C"/>
    <w:rsid w:val="00F729BC"/>
    <w:rsid w:val="00F72E34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17C"/>
    <w:rsid w:val="00F81A1E"/>
    <w:rsid w:val="00F81CD0"/>
    <w:rsid w:val="00F83184"/>
    <w:rsid w:val="00F8351E"/>
    <w:rsid w:val="00F83773"/>
    <w:rsid w:val="00F83869"/>
    <w:rsid w:val="00F83933"/>
    <w:rsid w:val="00F83998"/>
    <w:rsid w:val="00F83AA8"/>
    <w:rsid w:val="00F84875"/>
    <w:rsid w:val="00F8490C"/>
    <w:rsid w:val="00F849C8"/>
    <w:rsid w:val="00F84AF1"/>
    <w:rsid w:val="00F851FE"/>
    <w:rsid w:val="00F85D80"/>
    <w:rsid w:val="00F85DE5"/>
    <w:rsid w:val="00F86B58"/>
    <w:rsid w:val="00F87560"/>
    <w:rsid w:val="00F87870"/>
    <w:rsid w:val="00F87875"/>
    <w:rsid w:val="00F9020A"/>
    <w:rsid w:val="00F9090B"/>
    <w:rsid w:val="00F91004"/>
    <w:rsid w:val="00F91B73"/>
    <w:rsid w:val="00F92ACD"/>
    <w:rsid w:val="00F930C6"/>
    <w:rsid w:val="00F93528"/>
    <w:rsid w:val="00F95277"/>
    <w:rsid w:val="00F955A3"/>
    <w:rsid w:val="00F95A0C"/>
    <w:rsid w:val="00F95AC8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37A"/>
    <w:rsid w:val="00FA29C8"/>
    <w:rsid w:val="00FA2A58"/>
    <w:rsid w:val="00FA31A3"/>
    <w:rsid w:val="00FA39B6"/>
    <w:rsid w:val="00FA3AD3"/>
    <w:rsid w:val="00FA3B7C"/>
    <w:rsid w:val="00FA4038"/>
    <w:rsid w:val="00FA5040"/>
    <w:rsid w:val="00FA56AD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160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84D"/>
    <w:rsid w:val="00FB5B09"/>
    <w:rsid w:val="00FB5DC2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C7C8C"/>
    <w:rsid w:val="00FD018A"/>
    <w:rsid w:val="00FD0226"/>
    <w:rsid w:val="00FD0FF1"/>
    <w:rsid w:val="00FD2531"/>
    <w:rsid w:val="00FD2C2B"/>
    <w:rsid w:val="00FD3014"/>
    <w:rsid w:val="00FD3533"/>
    <w:rsid w:val="00FD4D12"/>
    <w:rsid w:val="00FD520B"/>
    <w:rsid w:val="00FD53AF"/>
    <w:rsid w:val="00FD5B4B"/>
    <w:rsid w:val="00FD6FDE"/>
    <w:rsid w:val="00FD7396"/>
    <w:rsid w:val="00FE1974"/>
    <w:rsid w:val="00FE1B03"/>
    <w:rsid w:val="00FE1E05"/>
    <w:rsid w:val="00FE1E6F"/>
    <w:rsid w:val="00FE2807"/>
    <w:rsid w:val="00FE294F"/>
    <w:rsid w:val="00FE2C9A"/>
    <w:rsid w:val="00FE2CCE"/>
    <w:rsid w:val="00FE2CE2"/>
    <w:rsid w:val="00FE2E76"/>
    <w:rsid w:val="00FE4709"/>
    <w:rsid w:val="00FE4B94"/>
    <w:rsid w:val="00FE4E23"/>
    <w:rsid w:val="00FE56E8"/>
    <w:rsid w:val="00FE5B30"/>
    <w:rsid w:val="00FE6131"/>
    <w:rsid w:val="00FE65D9"/>
    <w:rsid w:val="00FE76DC"/>
    <w:rsid w:val="00FF013F"/>
    <w:rsid w:val="00FF03D1"/>
    <w:rsid w:val="00FF05FC"/>
    <w:rsid w:val="00FF0666"/>
    <w:rsid w:val="00FF1CFB"/>
    <w:rsid w:val="00FF1EC2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34019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1352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35231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">
    <w:name w:val="Heading 8 Char"/>
    <w:basedOn w:val="DefaultParagraphFont"/>
    <w:link w:val="Heading8"/>
    <w:locked/>
    <w:rsid w:val="00083EE6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494273"/>
    <w:rPr>
      <w:rFonts w:asciiTheme="minorHAnsi" w:eastAsiaTheme="minorHAnsi" w:hAnsiTheme="minorHAnsi" w:cstheme="minorBidi"/>
      <w:sz w:val="22"/>
      <w:szCs w:val="28"/>
    </w:rPr>
  </w:style>
  <w:style w:type="paragraph" w:customStyle="1" w:styleId="Default">
    <w:name w:val="Default"/>
    <w:rsid w:val="00E85D60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424C-66A2-4A41-968B-9E335525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37</Pages>
  <Words>7855</Words>
  <Characters>33960</Characters>
  <Application>Microsoft Office Word</Application>
  <DocSecurity>0</DocSecurity>
  <Lines>283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Somjai, Nigonyanont</cp:lastModifiedBy>
  <cp:revision>3</cp:revision>
  <cp:lastPrinted>2019-11-12T04:55:00Z</cp:lastPrinted>
  <dcterms:created xsi:type="dcterms:W3CDTF">2019-11-12T16:28:00Z</dcterms:created>
  <dcterms:modified xsi:type="dcterms:W3CDTF">2019-11-12T16:32:00Z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