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D454C" w14:textId="77777777" w:rsidR="00371706" w:rsidRPr="008F2A3E" w:rsidRDefault="00371706" w:rsidP="00616A61">
      <w:pPr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เจนเนอรัล เอนจิเนียริ่ง จำกัด 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8F2A3E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76F84741" w14:textId="6331F67B" w:rsidR="00234D67" w:rsidRPr="008F2A3E" w:rsidRDefault="00234D67" w:rsidP="00234D67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DD26FDE" w14:textId="740E946E" w:rsidR="00234D67" w:rsidRPr="008F2A3E" w:rsidRDefault="00237B9B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สำหรับงวดสามเดือน</w:t>
      </w:r>
      <w:r w:rsidR="00522B4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D00DC4">
        <w:rPr>
          <w:rFonts w:ascii="Browallia New" w:hAnsi="Browallia New" w:cs="Browallia New" w:hint="cs"/>
          <w:b/>
          <w:bCs/>
          <w:sz w:val="28"/>
          <w:szCs w:val="28"/>
          <w:cs/>
        </w:rPr>
        <w:t>เก้า</w:t>
      </w:r>
      <w:r w:rsidR="00522B42">
        <w:rPr>
          <w:rFonts w:ascii="Browallia New" w:hAnsi="Browallia New" w:cs="Browallia New" w:hint="cs"/>
          <w:b/>
          <w:bCs/>
          <w:sz w:val="28"/>
          <w:szCs w:val="28"/>
          <w:cs/>
        </w:rPr>
        <w:t>เดือน</w:t>
      </w:r>
      <w:r w:rsidRPr="008F2A3E">
        <w:rPr>
          <w:rFonts w:ascii="Browallia New" w:hAnsi="Browallia New" w:cs="Browallia New" w:hint="cs"/>
          <w:b/>
          <w:bCs/>
          <w:sz w:val="28"/>
          <w:szCs w:val="28"/>
          <w:cs/>
        </w:rPr>
        <w:t>สิ้นสุด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522B42">
        <w:rPr>
          <w:rFonts w:ascii="Browallia New" w:hAnsi="Browallia New" w:cs="Browallia New"/>
          <w:b/>
          <w:bCs/>
          <w:sz w:val="28"/>
          <w:szCs w:val="28"/>
        </w:rPr>
        <w:t>0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F4BDF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</w:t>
      </w:r>
      <w:r w:rsidR="00522B42">
        <w:rPr>
          <w:rFonts w:ascii="Browallia New" w:hAnsi="Browallia New" w:cs="Browallia New" w:hint="cs"/>
          <w:b/>
          <w:bCs/>
          <w:sz w:val="28"/>
          <w:szCs w:val="28"/>
          <w:cs/>
        </w:rPr>
        <w:t>ยน</w:t>
      </w:r>
      <w:r w:rsidR="008C46C7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b/>
          <w:bCs/>
          <w:sz w:val="28"/>
          <w:szCs w:val="28"/>
          <w:lang w:val="en-GB"/>
        </w:rPr>
        <w:t>2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4D67" w:rsidRPr="008F2A3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D1A56CF" w14:textId="77777777" w:rsidR="00234D67" w:rsidRPr="008F2A3E" w:rsidRDefault="00234D67" w:rsidP="00234D67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</w:rPr>
      </w:pPr>
    </w:p>
    <w:p w14:paraId="7681481E" w14:textId="77777777" w:rsidR="00234D67" w:rsidRPr="008F2A3E" w:rsidRDefault="00234D67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ลักษณะการดำเนินธุรกิจ</w:t>
      </w:r>
    </w:p>
    <w:p w14:paraId="58B8B017" w14:textId="77777777" w:rsidR="00234D67" w:rsidRPr="008B77BD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04852AC" w14:textId="7E503449" w:rsidR="00234D67" w:rsidRPr="006A68C4" w:rsidRDefault="00D123D7" w:rsidP="00234D67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 เจนเนอรัล เอนจิ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เนียริ่ง จำกัด </w:t>
      </w:r>
      <w:r w:rsidRPr="006A68C4">
        <w:rPr>
          <w:rFonts w:ascii="Browallia New" w:hAnsi="Browallia New" w:cs="Browallia New"/>
          <w:sz w:val="28"/>
          <w:szCs w:val="28"/>
        </w:rPr>
        <w:t>(</w:t>
      </w:r>
      <w:r w:rsidRPr="006A68C4">
        <w:rPr>
          <w:rFonts w:ascii="Browallia New" w:hAnsi="Browallia New" w:cs="Browallia New"/>
          <w:sz w:val="28"/>
          <w:szCs w:val="28"/>
          <w:cs/>
        </w:rPr>
        <w:t>มหาชน</w:t>
      </w:r>
      <w:r w:rsidRPr="006A68C4">
        <w:rPr>
          <w:rFonts w:ascii="Browallia New" w:hAnsi="Browallia New" w:cs="Browallia New"/>
          <w:sz w:val="28"/>
          <w:szCs w:val="28"/>
        </w:rPr>
        <w:t>) (“</w:t>
      </w:r>
      <w:r w:rsidRPr="006A68C4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6A68C4">
        <w:rPr>
          <w:rFonts w:ascii="Browallia New" w:hAnsi="Browallia New" w:cs="Browallia New"/>
          <w:sz w:val="28"/>
          <w:szCs w:val="28"/>
        </w:rPr>
        <w:t xml:space="preserve">”)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ดำเนินธุรกิจหลักเกี่ยวกับการผลิต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>และจำหน่าย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</w:t>
      </w:r>
      <w:r w:rsidR="001E54A3">
        <w:rPr>
          <w:rFonts w:ascii="Browallia New" w:hAnsi="Browallia New" w:cs="Browallia New"/>
          <w:sz w:val="28"/>
          <w:szCs w:val="28"/>
        </w:rPr>
        <w:t xml:space="preserve"> </w:t>
      </w:r>
      <w:r w:rsidR="00957D46">
        <w:rPr>
          <w:rFonts w:ascii="Browallia New" w:hAnsi="Browallia New" w:cs="Browallia New" w:hint="cs"/>
          <w:sz w:val="28"/>
          <w:szCs w:val="28"/>
          <w:cs/>
        </w:rPr>
        <w:t>เสาเข็มคอนกรีตเสริมเหล็กอ</w:t>
      </w:r>
      <w:r w:rsidR="00317222">
        <w:rPr>
          <w:rFonts w:ascii="Browallia New" w:hAnsi="Browallia New" w:cs="Browallia New" w:hint="cs"/>
          <w:sz w:val="28"/>
          <w:szCs w:val="28"/>
          <w:cs/>
        </w:rPr>
        <w:t>ั</w:t>
      </w:r>
      <w:r w:rsidR="00957D46">
        <w:rPr>
          <w:rFonts w:ascii="Browallia New" w:hAnsi="Browallia New" w:cs="Browallia New" w:hint="cs"/>
          <w:sz w:val="28"/>
          <w:szCs w:val="28"/>
          <w:cs/>
        </w:rPr>
        <w:t>ดแรงโดยใช้แรงเหวี่ยง</w:t>
      </w:r>
      <w:r w:rsidR="00234D67" w:rsidRPr="006A68C4">
        <w:rPr>
          <w:rFonts w:ascii="Browallia New" w:hAnsi="Browallia New" w:cs="Browallia New"/>
          <w:sz w:val="28"/>
          <w:szCs w:val="28"/>
          <w:cs/>
        </w:rPr>
        <w:t>และให้บริการงานก่อสร้างและติดตั้งผลิตภัณฑ์ดังกล่า</w:t>
      </w:r>
      <w:r w:rsidR="00234D67" w:rsidRPr="006A68C4">
        <w:rPr>
          <w:rFonts w:ascii="Browallia New" w:hAnsi="Browallia New" w:cs="Browallia New" w:hint="cs"/>
          <w:sz w:val="28"/>
          <w:szCs w:val="28"/>
          <w:cs/>
        </w:rPr>
        <w:t xml:space="preserve">ว </w:t>
      </w:r>
      <w:r w:rsidR="00AD2F9E">
        <w:rPr>
          <w:rFonts w:ascii="Browallia New" w:hAnsi="Browallia New" w:cs="Browallia New" w:hint="cs"/>
          <w:sz w:val="28"/>
          <w:szCs w:val="28"/>
          <w:cs/>
        </w:rPr>
        <w:t>และการผลิตและจำ</w:t>
      </w:r>
      <w:r w:rsidR="001A1A68">
        <w:rPr>
          <w:rFonts w:ascii="Browallia New" w:hAnsi="Browallia New" w:cs="Browallia New" w:hint="cs"/>
          <w:sz w:val="28"/>
          <w:szCs w:val="28"/>
          <w:cs/>
        </w:rPr>
        <w:t>หน่าย</w:t>
      </w:r>
      <w:r w:rsidR="001A1A68" w:rsidRPr="001A1A68">
        <w:rPr>
          <w:rFonts w:ascii="Browallia New" w:hAnsi="Browallia New" w:cs="Browallia New"/>
          <w:sz w:val="28"/>
          <w:szCs w:val="28"/>
          <w:cs/>
        </w:rPr>
        <w:t xml:space="preserve">ลวดแรงดึงสูงคุณภาพพิเศษ </w:t>
      </w:r>
    </w:p>
    <w:p w14:paraId="3198750A" w14:textId="77777777" w:rsidR="00234D67" w:rsidRPr="006A68C4" w:rsidRDefault="00234D67" w:rsidP="00234D67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</w:p>
    <w:p w14:paraId="40CED155" w14:textId="77777777" w:rsidR="00234D67" w:rsidRPr="006A68C4" w:rsidRDefault="009368AB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A68C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ข้อมูลทั่วไปและ</w:t>
      </w:r>
      <w:r w:rsidR="00234D67" w:rsidRPr="006A68C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14:paraId="59417568" w14:textId="77777777" w:rsidR="00234D67" w:rsidRPr="006A68C4" w:rsidRDefault="00234D67" w:rsidP="00234D67">
      <w:pPr>
        <w:tabs>
          <w:tab w:val="left" w:pos="360"/>
          <w:tab w:val="left" w:pos="72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41F438" w14:textId="52C9495E" w:rsidR="001F56AB" w:rsidRPr="008F2A3E" w:rsidRDefault="001F56AB" w:rsidP="0067565B">
      <w:pPr>
        <w:tabs>
          <w:tab w:val="clear" w:pos="454"/>
          <w:tab w:val="left" w:pos="63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bookmarkStart w:id="0" w:name="_Hlk482306634"/>
      <w:r w:rsidRPr="006A68C4">
        <w:rPr>
          <w:rFonts w:ascii="Browallia New" w:hAnsi="Browallia New" w:cs="Browallia New"/>
          <w:sz w:val="28"/>
          <w:szCs w:val="28"/>
          <w:cs/>
        </w:rPr>
        <w:t>บริษัทเป็นนิติบุคคลที่จัดตั้งขึ้นในประเทศไทย หุ้นของบริษัทได้รับการจดทะเบียนซื้อขายในตลาดหลักทรัพย์</w:t>
      </w:r>
      <w:r w:rsidR="000D1D4B" w:rsidRPr="006A68C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แห่งประเทศไทยตั้งแต่ปี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2534</w:t>
      </w:r>
      <w:r w:rsidRPr="006A68C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123D7" w:rsidRPr="006A68C4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ตั้งอยู่ที่ เลขที่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6A68C4">
        <w:rPr>
          <w:rFonts w:ascii="Browallia New" w:hAnsi="Browallia New" w:cs="Browallia New"/>
          <w:sz w:val="28"/>
          <w:szCs w:val="28"/>
        </w:rPr>
        <w:t>/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</w:rPr>
        <w:t xml:space="preserve"> 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หมู่ </w:t>
      </w:r>
      <w:r w:rsidR="00BD6F20" w:rsidRPr="006A68C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6A68C4">
        <w:rPr>
          <w:rFonts w:ascii="Browallia New" w:hAnsi="Browallia New" w:cs="Browallia New"/>
          <w:sz w:val="28"/>
          <w:szCs w:val="28"/>
          <w:cs/>
        </w:rPr>
        <w:t xml:space="preserve"> ถนนติวานนท์ ตำบลบางกะดี อำเภอเมืองปทุมธานี </w:t>
      </w:r>
      <w:r w:rsidRPr="006A68C4">
        <w:rPr>
          <w:rFonts w:ascii="Browallia New" w:hAnsi="Browallia New" w:cs="Browallia New"/>
          <w:sz w:val="28"/>
          <w:szCs w:val="28"/>
          <w:cs/>
          <w:lang w:val="en-GB"/>
        </w:rPr>
        <w:t>จังหวัด</w:t>
      </w:r>
      <w:r w:rsidRPr="006A68C4">
        <w:rPr>
          <w:rFonts w:ascii="Browallia New" w:hAnsi="Browallia New" w:cs="Browallia New"/>
          <w:sz w:val="28"/>
          <w:szCs w:val="28"/>
          <w:cs/>
        </w:rPr>
        <w:t>ปทุมธานี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</w:p>
    <w:bookmarkEnd w:id="0"/>
    <w:p w14:paraId="6042CF39" w14:textId="77777777" w:rsidR="008C718D" w:rsidRPr="008F2A3E" w:rsidRDefault="008C718D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E14B776" w14:textId="088D450F" w:rsidR="007A783E" w:rsidRPr="008F2A3E" w:rsidRDefault="007A783E" w:rsidP="0067565B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งบการเงินรวมและงบการเงินเฉพาะของบริษัทระหว่างกาล (งบการเงินระหว่างกาล) จัดทำขึ้นสำหรับงวดสามเดือน</w:t>
      </w:r>
      <w:r w:rsidR="00522B42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6D024D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522B42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522B42">
        <w:rPr>
          <w:rFonts w:ascii="Browallia New" w:hAnsi="Browallia New" w:cs="Browallia New"/>
          <w:sz w:val="28"/>
          <w:szCs w:val="28"/>
        </w:rPr>
        <w:t>0</w:t>
      </w:r>
      <w:r w:rsidR="00FB5D9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6D024D">
        <w:rPr>
          <w:rFonts w:ascii="Browallia New" w:hAnsi="Browallia New" w:cs="Browallia New" w:hint="cs"/>
          <w:sz w:val="28"/>
          <w:szCs w:val="28"/>
          <w:cs/>
        </w:rPr>
        <w:t>กันยา</w:t>
      </w:r>
      <w:r w:rsidR="00522B42">
        <w:rPr>
          <w:rFonts w:ascii="Browallia New" w:hAnsi="Browallia New" w:cs="Browallia New" w:hint="cs"/>
          <w:sz w:val="28"/>
          <w:szCs w:val="28"/>
          <w:cs/>
        </w:rPr>
        <w:t>ยน</w:t>
      </w:r>
      <w:r w:rsidR="00FB5D9A" w:rsidRPr="00FB5D9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FB5D9A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และได้นำเสนอในสกุลเงินไทยบาทซึ่งเป็นสกุลเงินที่ใช้ในการดำเนินงานของบริษัทใหญ่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(ปรับปรุง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FA679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</w:rPr>
        <w:t>1</w:t>
      </w:r>
      <w:r w:rsidR="00AF113D" w:rsidRPr="008F2A3E">
        <w:rPr>
          <w:rFonts w:ascii="Browallia New" w:hAnsi="Browallia New" w:cs="Browallia New" w:hint="cs"/>
          <w:sz w:val="28"/>
          <w:szCs w:val="28"/>
          <w:cs/>
        </w:rPr>
        <w:t>)</w:t>
      </w:r>
      <w:r w:rsidR="00AF113D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เรื่อง</w:t>
      </w:r>
      <w:r w:rsidR="008C46C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22B42">
        <w:rPr>
          <w:rFonts w:ascii="Browallia New" w:hAnsi="Browallia New" w:cs="Browallia New" w:hint="cs"/>
          <w:sz w:val="28"/>
          <w:szCs w:val="28"/>
          <w:cs/>
        </w:rPr>
        <w:t xml:space="preserve">              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</w:t>
      </w:r>
      <w:r w:rsidRPr="008F2A3E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F71BD5"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โดยไม่ได้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รวบ</w:t>
      </w:r>
      <w:r w:rsidRPr="008F2A3E">
        <w:rPr>
          <w:rFonts w:ascii="Browallia New" w:hAnsi="Browallia New" w:cs="Browallia New"/>
          <w:sz w:val="28"/>
          <w:szCs w:val="28"/>
          <w:cs/>
        </w:rPr>
        <w:t>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</w:t>
      </w:r>
      <w:r w:rsidR="00522B4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5D9A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7BCF306F" w14:textId="77777777" w:rsidR="007A783E" w:rsidRPr="008F2A3E" w:rsidRDefault="007A783E" w:rsidP="000D1D4B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821B38" w14:textId="2E9116F9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</w:t>
      </w:r>
      <w:r w:rsidR="000D1D4B">
        <w:rPr>
          <w:rFonts w:ascii="Browallia New" w:hAnsi="Browallia New" w:cs="Browallia New"/>
          <w:sz w:val="28"/>
          <w:szCs w:val="28"/>
        </w:rPr>
        <w:t xml:space="preserve">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งบการเงินฉบับภาษาไทย</w:t>
      </w:r>
    </w:p>
    <w:p w14:paraId="585B07C9" w14:textId="77777777" w:rsidR="007A783E" w:rsidRPr="008F2A3E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lang w:val="en-GB"/>
        </w:rPr>
      </w:pPr>
    </w:p>
    <w:p w14:paraId="37469F0F" w14:textId="14D6B086" w:rsidR="007A783E" w:rsidRPr="0092165C" w:rsidRDefault="007A783E" w:rsidP="007A783E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A76AA">
        <w:rPr>
          <w:rFonts w:ascii="Browallia New" w:hAnsi="Browallia New" w:cs="Browallia New"/>
          <w:sz w:val="28"/>
          <w:szCs w:val="28"/>
          <w:cs/>
          <w:lang w:val="en-GB"/>
        </w:rPr>
        <w:t xml:space="preserve">งบการเงินระหว่างกาลนี้ได้รับอนุมัติจากคณะกรรมการของบริษัทแล้ว </w:t>
      </w:r>
      <w:r w:rsidRPr="0092165C">
        <w:rPr>
          <w:rFonts w:ascii="Browallia New" w:hAnsi="Browallia New" w:cs="Browallia New"/>
          <w:sz w:val="28"/>
          <w:szCs w:val="28"/>
          <w:cs/>
          <w:lang w:val="en-GB"/>
        </w:rPr>
        <w:t>เมื่อ</w:t>
      </w:r>
      <w:r w:rsidRPr="009C19D8">
        <w:rPr>
          <w:rFonts w:ascii="Browallia New" w:hAnsi="Browallia New" w:cs="Browallia New"/>
          <w:sz w:val="28"/>
          <w:szCs w:val="28"/>
          <w:cs/>
          <w:lang w:val="en-GB"/>
        </w:rPr>
        <w:t>วันที่</w:t>
      </w:r>
      <w:r w:rsidRPr="009C19D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E4215" w:rsidRPr="00CE4215">
        <w:rPr>
          <w:rFonts w:ascii="Browallia New" w:hAnsi="Browallia New" w:cs="Browallia New"/>
          <w:sz w:val="28"/>
          <w:szCs w:val="28"/>
        </w:rPr>
        <w:t xml:space="preserve">14 </w:t>
      </w:r>
      <w:r w:rsidR="00CE4215" w:rsidRPr="00CE4215">
        <w:rPr>
          <w:rFonts w:ascii="Browallia New" w:hAnsi="Browallia New" w:cs="Browallia New" w:hint="cs"/>
          <w:sz w:val="28"/>
          <w:szCs w:val="28"/>
          <w:cs/>
        </w:rPr>
        <w:t>พฤศจิกายน</w:t>
      </w:r>
      <w:r w:rsidR="009819C7" w:rsidRPr="00CE4215">
        <w:rPr>
          <w:rFonts w:ascii="Browallia New" w:hAnsi="Browallia New" w:cs="Browallia New"/>
          <w:sz w:val="28"/>
          <w:szCs w:val="28"/>
          <w:lang w:val="en-GB"/>
        </w:rPr>
        <w:t xml:space="preserve"> 2562</w:t>
      </w:r>
    </w:p>
    <w:p w14:paraId="2B50D1A6" w14:textId="77777777" w:rsidR="00234D67" w:rsidRPr="008F2A3E" w:rsidRDefault="00234D67" w:rsidP="00234D6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D1B6881" w14:textId="67581DF2" w:rsidR="00234D67" w:rsidRDefault="00234D67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t>นโยบายการบัญชีที่สำคัญ</w:t>
      </w:r>
    </w:p>
    <w:p w14:paraId="3A81C579" w14:textId="77777777" w:rsidR="001A1A68" w:rsidRPr="00F236B0" w:rsidRDefault="001A1A68" w:rsidP="001A1A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E8E97C" w14:textId="00EFC4D2" w:rsidR="001A1A68" w:rsidRPr="006D1C89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A1A68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</w:t>
      </w:r>
      <w:r w:rsidR="00EE31CA">
        <w:rPr>
          <w:rFonts w:ascii="Browallia New" w:hAnsi="Browallia New" w:cs="Browallia New"/>
          <w:sz w:val="28"/>
          <w:szCs w:val="28"/>
        </w:rPr>
        <w:t xml:space="preserve"> 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และบริษัทย่อยสำหรับปีสิ้นสุดวันที่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ยกเว้น การป</w:t>
      </w:r>
      <w:r w:rsidR="00932EFD">
        <w:rPr>
          <w:rFonts w:ascii="Browallia New" w:hAnsi="Browallia New" w:cs="Browallia New" w:hint="cs"/>
          <w:sz w:val="28"/>
          <w:szCs w:val="28"/>
          <w:cs/>
        </w:rPr>
        <w:t>ฏิ</w:t>
      </w:r>
      <w:r w:rsidRPr="001A1A68">
        <w:rPr>
          <w:rFonts w:ascii="Browallia New" w:hAnsi="Browallia New" w:cs="Browallia New"/>
          <w:sz w:val="28"/>
          <w:szCs w:val="28"/>
          <w:cs/>
        </w:rPr>
        <w:t>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</w:t>
      </w:r>
      <w:r w:rsidR="00EE31CA">
        <w:rPr>
          <w:rFonts w:ascii="Browallia New" w:hAnsi="Browallia New" w:cs="Browallia New"/>
          <w:sz w:val="28"/>
          <w:szCs w:val="28"/>
        </w:rPr>
        <w:t xml:space="preserve">   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ที่เริ่มในหรือหลังวันที่ </w:t>
      </w:r>
      <w:r>
        <w:rPr>
          <w:rFonts w:ascii="Browallia New" w:hAnsi="Browallia New" w:cs="Browallia New"/>
          <w:sz w:val="28"/>
          <w:szCs w:val="28"/>
        </w:rPr>
        <w:t>1</w:t>
      </w:r>
      <w:r w:rsidRPr="001A1A68">
        <w:rPr>
          <w:rFonts w:ascii="Browallia New" w:hAnsi="Browallia New" w:cs="Browallia New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sz w:val="28"/>
          <w:szCs w:val="28"/>
        </w:rPr>
        <w:t>2562</w:t>
      </w:r>
      <w:r w:rsidR="00AF74C9">
        <w:rPr>
          <w:rFonts w:ascii="Browallia New" w:hAnsi="Browallia New" w:cs="Browallia New"/>
          <w:sz w:val="28"/>
          <w:szCs w:val="28"/>
        </w:rPr>
        <w:t xml:space="preserve"> </w:t>
      </w:r>
      <w:r w:rsidR="00AF74C9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</w:p>
    <w:p w14:paraId="7B520B91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7229AE1D" w14:textId="41722097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592AB7F" w14:textId="18B4FBB9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“รายได้จากสัญญาที่ทำกับลูกค้า” </w:t>
      </w:r>
    </w:p>
    <w:p w14:paraId="36C9D751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8561065" w14:textId="77777777" w:rsidR="001A1A68" w:rsidRPr="00971A6E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15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มีผลบังคับใช้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สำหรับรอบระยะเวลาบัญชี ที่เริ่มในหรือหลัง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โดยนำเสนอหลักการการรับรู้รายได้ใหม่แทนมาตรฐานการบัญชี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18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“รายได้” มาตรฐานการบัญชี ฉบับที่ </w:t>
      </w:r>
      <w:r>
        <w:rPr>
          <w:rFonts w:ascii="Browallia New" w:hAnsi="Browallia New" w:cs="Browallia New"/>
          <w:color w:val="auto"/>
          <w:sz w:val="28"/>
          <w:szCs w:val="28"/>
        </w:rPr>
        <w:t>11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“สัญญาก่อสร้าง” รวมถึงการตีความมาตรฐานที่เกี่ยวข้องกับรายได้อีกหลายฉบับ มาตรฐานฉบับใหม่ได้กำหนดหลักการในการร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ั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บรู้รายได้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โดยพิจารณาจากการควบคุม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และให้แนวปฏิบัติทางการบัญชีเพิ่มเติมในหลายเรื่อง ซึ่งมีรายละเอียดจำกัดในมาตรฐานการรายงานทางการเงินที่ใช้ในปัจจุบัน</w:t>
      </w:r>
    </w:p>
    <w:p w14:paraId="18BFE7F5" w14:textId="77777777" w:rsidR="001A1A68" w:rsidRPr="00183725" w:rsidRDefault="001A1A68" w:rsidP="001A1A68">
      <w:pPr>
        <w:tabs>
          <w:tab w:val="clear" w:pos="227"/>
          <w:tab w:val="clear" w:pos="454"/>
          <w:tab w:val="left" w:pos="810"/>
          <w:tab w:val="left" w:pos="2160"/>
          <w:tab w:val="right" w:pos="7280"/>
          <w:tab w:val="right" w:pos="8540"/>
        </w:tabs>
        <w:spacing w:line="240" w:lineRule="auto"/>
        <w:ind w:left="360" w:right="-45" w:hanging="360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5325FD3" w14:textId="77777777" w:rsidR="001A1A68" w:rsidRDefault="001A1A68" w:rsidP="001A1A6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</w:rPr>
        <w:t>ประกาศอื่นๆ</w:t>
      </w:r>
    </w:p>
    <w:p w14:paraId="4892CF82" w14:textId="77777777" w:rsidR="001A1A68" w:rsidRPr="00183725" w:rsidRDefault="001A1A68" w:rsidP="001A1A68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32F8E5C" w14:textId="5F79BBFC" w:rsidR="001A1A68" w:rsidRDefault="001A1A68" w:rsidP="001A1A6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ประกาศ</w:t>
      </w:r>
      <w:proofErr w:type="spellStart"/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อื่นๆ</w:t>
      </w:r>
      <w:proofErr w:type="spellEnd"/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ที่มีผลตั้งแต่วันที่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2562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 xml:space="preserve"> เพื่อให้สอดคล้องตามมาตรฐานการรายงานทางการเงินระหว่างประเทศ การเปลี่ยนแปลงส่วนใหญ่เกี่ยวข้องกับการปรับปรุงถ้อยคำ การตีความและเป็นแนวทางแก่ผู้ใช้มาตรฐาน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นำ</w:t>
      </w:r>
      <w:r w:rsidRPr="00971A6E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มาตรฐานการรายงานทางการเงินฉบับปรับปรุง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>มาใช้</w:t>
      </w:r>
      <w:r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12753AFD" w14:textId="77777777" w:rsidR="001A1A68" w:rsidRP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59BA9D13" w14:textId="63AF960C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อย่างไรก็ตาม การนำมาตรฐานการรายงานทางการเงินและประกาศอื่นๆ ดังกล่าวมาถือปฏิบัติ ไม่มีผลกระทบที่เป็นสาระสำคัญกับงบการเงินระหว่างกาลของบริษัทและบริษัทย่อย</w:t>
      </w:r>
    </w:p>
    <w:p w14:paraId="621C4850" w14:textId="77777777" w:rsidR="00A24D39" w:rsidRPr="00AC7DA8" w:rsidRDefault="00A24D39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6728B752" w14:textId="62D6873A" w:rsid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มาตรฐานการรายงานทางการเงินฉบับใหม่ที่ประกาศโดยสภาวิชาชีพบัญชี ซึ่งจะมีผลตั้งแต่วันที่ </w:t>
      </w:r>
      <w:r w:rsidRPr="00AC7DA8">
        <w:rPr>
          <w:rFonts w:ascii="Browallia New" w:hAnsi="Browallia New" w:cs="Browallia New"/>
          <w:sz w:val="28"/>
          <w:szCs w:val="28"/>
        </w:rPr>
        <w:t xml:space="preserve">1 </w:t>
      </w:r>
      <w:r w:rsidRPr="00AC7DA8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AC7DA8">
        <w:rPr>
          <w:rFonts w:ascii="Browallia New" w:hAnsi="Browallia New" w:cs="Browallia New"/>
          <w:sz w:val="28"/>
          <w:szCs w:val="28"/>
        </w:rPr>
        <w:t xml:space="preserve">2563 </w:t>
      </w:r>
      <w:r w:rsidRPr="00AC7DA8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5B0E978E" w14:textId="77777777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200DA154" w14:textId="2621596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426"/>
          <w:tab w:val="left" w:pos="720"/>
        </w:tabs>
        <w:ind w:left="360" w:firstLine="9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“สัญญาเช่า”</w:t>
      </w:r>
    </w:p>
    <w:p w14:paraId="686F5354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426"/>
          <w:tab w:val="left" w:pos="720"/>
        </w:tabs>
        <w:ind w:left="45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5F2D381" w14:textId="5AB31737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มาตรฐานการรายงานทางการเงินฉบับนี้ ใช้แทนมาตรฐานการรายงานทางการเงินฉบับเดิม โดยมีการกำหนดหลักการสำหรับการรับรู้รายการ การวัดมูลค่า การนำเสนอและการเปิดเผยข้อมูลของสัญญาเช่า สัญญาเช่าจะถูกรับรู้ในงบแสดงฐานะการเงินเป็นสิทธิในการใช้สินทรัพย์และหนี้สินตามสัญญาเช่า</w:t>
      </w:r>
    </w:p>
    <w:p w14:paraId="238E9241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A8DA5A" w14:textId="42D405D6" w:rsidR="00AC7DA8" w:rsidRDefault="00AC7DA8" w:rsidP="00AC7DA8">
      <w:pPr>
        <w:pStyle w:val="CordiaNew"/>
        <w:numPr>
          <w:ilvl w:val="0"/>
          <w:numId w:val="38"/>
        </w:numPr>
        <w:tabs>
          <w:tab w:val="clear" w:pos="4153"/>
          <w:tab w:val="clear" w:pos="8306"/>
          <w:tab w:val="left" w:pos="720"/>
        </w:tabs>
        <w:ind w:hanging="27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9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“เครื่องมือทางการเงิน” มาตรฐานการบัญชี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32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“การแสดงรายการสำหรับเครื่องมือทางการเงิน” 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7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“การเปิดเผยข้อมูลสำหรับเครื่องมือทางการเงิน” การตีความมาตรฐานการรายงานทางการเงิน ฉบับที่ 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16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“การป้องกัน</w:t>
      </w:r>
      <w:r w:rsidRPr="0062297A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ความเสี่ยงของเงินลงทุนสุทธิในหน่วยงานต่างประเทศ” และ การตีความมาตรฐานการรายงานทางการเงิน ฉบับที่ </w:t>
      </w:r>
      <w:r w:rsidRPr="0062297A">
        <w:rPr>
          <w:rFonts w:ascii="Browallia New" w:hAnsi="Browallia New" w:cs="Browallia New"/>
          <w:color w:val="auto"/>
          <w:spacing w:val="-4"/>
          <w:sz w:val="28"/>
          <w:szCs w:val="28"/>
        </w:rPr>
        <w:t>19</w:t>
      </w:r>
      <w:r w:rsidRPr="00AC7D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เรื่อง “การชำระหนี้สินทางการเงินด้วยตราสารทุน”</w:t>
      </w:r>
    </w:p>
    <w:p w14:paraId="5AF0C1C0" w14:textId="77777777" w:rsidR="00AC7DA8" w:rsidRPr="00AC7DA8" w:rsidRDefault="00AC7DA8" w:rsidP="00AC7DA8">
      <w:pPr>
        <w:pStyle w:val="CordiaNew"/>
        <w:tabs>
          <w:tab w:val="clear" w:pos="4153"/>
          <w:tab w:val="clear" w:pos="8306"/>
          <w:tab w:val="left" w:pos="72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BCD640B" w14:textId="7E95F07F" w:rsid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7DA8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มาตรฐานการรายงานทางการเงินฉบับใหม่มีข้อกำหนดใหม่ที่เกี่ยวข้องกับคำนิยาม การรับรู้รายการ การจัดประเภทรายการ การวัดมูลค่า การด้อยค่าของสินทรัพย์และหนี้สินทางการเงิน รวมถึงการให้แนวทางปฏิบัติเกี่ยวกับการบัญชีป้องกันความเสี่ยง</w:t>
      </w:r>
    </w:p>
    <w:p w14:paraId="593843CD" w14:textId="77777777" w:rsidR="00AC7DA8" w:rsidRPr="00AC7DA8" w:rsidRDefault="00AC7DA8" w:rsidP="00AC7DA8">
      <w:pPr>
        <w:pStyle w:val="CordiaNew"/>
        <w:tabs>
          <w:tab w:val="clear" w:pos="4153"/>
          <w:tab w:val="left" w:pos="810"/>
        </w:tabs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183E06C" w14:textId="54638F42" w:rsidR="00AC7DA8" w:rsidRPr="00AC7DA8" w:rsidRDefault="00AC7DA8" w:rsidP="00AC7DA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AC7DA8">
        <w:rPr>
          <w:rFonts w:ascii="Browallia New" w:hAnsi="Browallia New" w:cs="Browallia New"/>
          <w:sz w:val="28"/>
          <w:szCs w:val="28"/>
          <w:cs/>
        </w:rPr>
        <w:t>บริษัทและบริษัทย่อยจะนำมาตรฐานการรายงานทางการเงินฉบับใหม่นี้มาถือปฏิบัติ เมื่อมีผลบังคับใช้ ปัจจุบัน</w:t>
      </w:r>
      <w:r w:rsidR="00EE31CA">
        <w:rPr>
          <w:rFonts w:ascii="Browallia New" w:hAnsi="Browallia New" w:cs="Browallia New"/>
          <w:sz w:val="28"/>
          <w:szCs w:val="28"/>
        </w:rPr>
        <w:t xml:space="preserve">           </w:t>
      </w:r>
      <w:r w:rsidRPr="00AC7DA8">
        <w:rPr>
          <w:rFonts w:ascii="Browallia New" w:hAnsi="Browallia New" w:cs="Browallia New"/>
          <w:sz w:val="28"/>
          <w:szCs w:val="28"/>
          <w:cs/>
        </w:rPr>
        <w:t>ฝ่ายบริหารอยู่ระหว่างการประเมินผลกระทบต่องบการเงินในงวดที่เริ่มต้นใช้มาตรฐานเหล่านี้</w:t>
      </w:r>
    </w:p>
    <w:p w14:paraId="6947E692" w14:textId="121BFB23" w:rsidR="001A1A68" w:rsidRDefault="001A1A68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567E2FF3" w14:textId="77777777" w:rsidR="0034322A" w:rsidRPr="001A1A68" w:rsidRDefault="0034322A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032FA713" w14:textId="56294636" w:rsidR="00FB5D9A" w:rsidRPr="001A1A68" w:rsidRDefault="00FB5D9A" w:rsidP="001A1A68">
      <w:pPr>
        <w:tabs>
          <w:tab w:val="clear" w:pos="454"/>
          <w:tab w:val="left" w:pos="711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3EA4158A" w14:textId="67403C0D" w:rsidR="00234D67" w:rsidRPr="008F2A3E" w:rsidRDefault="00234D67" w:rsidP="0024092F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41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การประมาณการ</w:t>
      </w:r>
      <w:r w:rsidR="006C1512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8B0E23">
        <w:rPr>
          <w:rFonts w:ascii="Browallia New" w:hAnsi="Browallia New" w:cs="Browallia New" w:hint="cs"/>
          <w:b/>
          <w:bCs/>
          <w:sz w:val="28"/>
          <w:szCs w:val="28"/>
          <w:cs/>
        </w:rPr>
        <w:t>การใช้</w:t>
      </w:r>
      <w:r w:rsidR="00A50466">
        <w:rPr>
          <w:rFonts w:ascii="Browallia New" w:hAnsi="Browallia New" w:cs="Browallia New" w:hint="cs"/>
          <w:b/>
          <w:bCs/>
          <w:sz w:val="28"/>
          <w:szCs w:val="28"/>
          <w:cs/>
        </w:rPr>
        <w:t>ดุลยพินิจ</w:t>
      </w:r>
    </w:p>
    <w:p w14:paraId="37DB2A65" w14:textId="77777777" w:rsidR="00234D67" w:rsidRPr="008F2A3E" w:rsidRDefault="00234D67" w:rsidP="0023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DF647AB" w14:textId="77777777" w:rsidR="00234D67" w:rsidRPr="008F2A3E" w:rsidRDefault="00234D67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ในการจัดทำงบการเงินระหว่างกาล ฝ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่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ายบริหารใช้ดุลยพินิจ การประมาณการ และข้อสมมติฐานเกี่ยวกับการรับรู้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ผลที่เกิดขึ้นจริงอาจจะแตกต่างจากดุลยพินิจ </w:t>
      </w:r>
      <w:r w:rsidR="005A50E4" w:rsidRPr="008F2A3E">
        <w:rPr>
          <w:rFonts w:ascii="Browallia New" w:hAnsi="Browallia New" w:cs="Browallia New"/>
          <w:sz w:val="28"/>
          <w:szCs w:val="28"/>
        </w:rPr>
        <w:t xml:space="preserve">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1C28694E" w14:textId="77777777" w:rsidR="00234D67" w:rsidRPr="008F2A3E" w:rsidRDefault="00234D67" w:rsidP="00E6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4F75699" w14:textId="563DD331" w:rsidR="00F236B0" w:rsidRDefault="00234D67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27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ถือตามเกณฑ์</w:t>
      </w:r>
      <w:r w:rsidRPr="008F2A3E">
        <w:rPr>
          <w:rFonts w:ascii="Browallia New" w:hAnsi="Browallia New" w:cs="Browallia New"/>
          <w:sz w:val="28"/>
          <w:szCs w:val="28"/>
          <w:cs/>
        </w:rPr>
        <w:t>เหมือนกับที่ใช้ในการจัดทำงบการเงินประจำปีสิ้นสุดวันที่</w:t>
      </w:r>
      <w:r w:rsidRPr="008F2A3E">
        <w:rPr>
          <w:rFonts w:ascii="Browallia New" w:hAnsi="Browallia New" w:cs="Browallia New"/>
          <w:cs/>
        </w:rPr>
        <w:t xml:space="preserve">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BD6F20" w:rsidRPr="008F2A3E">
        <w:rPr>
          <w:rFonts w:ascii="Browallia New" w:hAnsi="Browallia New" w:cs="Browallia New"/>
          <w:sz w:val="28"/>
          <w:szCs w:val="28"/>
          <w:lang w:val="en-GB"/>
        </w:rPr>
        <w:t>256</w:t>
      </w:r>
      <w:r w:rsidR="009819C7">
        <w:rPr>
          <w:rFonts w:ascii="Browallia New" w:hAnsi="Browallia New" w:cs="Browallia New"/>
          <w:sz w:val="28"/>
          <w:szCs w:val="28"/>
          <w:lang w:val="en-GB"/>
        </w:rPr>
        <w:t>1</w:t>
      </w:r>
    </w:p>
    <w:p w14:paraId="3C3D1255" w14:textId="61F52793" w:rsidR="00A669A4" w:rsidRDefault="00A6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72CB6BE" w14:textId="6E6BE500" w:rsidR="00E9348B" w:rsidRPr="000839D0" w:rsidRDefault="00E9348B" w:rsidP="00F236B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ลูกหนี้การค้า</w:t>
      </w:r>
      <w:r w:rsidRPr="000839D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และลูกหนี้อื่น</w:t>
      </w:r>
      <w:r w:rsidRPr="000839D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</w:p>
    <w:p w14:paraId="096B9B80" w14:textId="77777777" w:rsidR="00D44E65" w:rsidRPr="008F2A3E" w:rsidRDefault="00D44E65" w:rsidP="00D44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0393660" w14:textId="2897299E" w:rsidR="00E9348B" w:rsidRPr="008F2A3E" w:rsidRDefault="00D44E65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24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</w:rPr>
        <w:t xml:space="preserve">  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2297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62297A">
        <w:rPr>
          <w:rFonts w:ascii="Browallia New" w:hAnsi="Browallia New" w:cs="Browallia New"/>
          <w:sz w:val="28"/>
          <w:szCs w:val="28"/>
        </w:rPr>
        <w:t>0</w:t>
      </w:r>
      <w:r w:rsidR="0062297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6D024D" w:rsidRPr="006D024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9819C7" w:rsidRPr="00FB5D9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819C7" w:rsidRPr="00FB5D9A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122B86"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E9348B" w:rsidRPr="008F2A3E">
        <w:rPr>
          <w:rFonts w:ascii="Browallia New" w:hAnsi="Browallia New" w:cs="Browallia New"/>
          <w:sz w:val="28"/>
          <w:szCs w:val="28"/>
        </w:rPr>
        <w:t>31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E9348B" w:rsidRPr="008F2A3E">
        <w:rPr>
          <w:rFonts w:ascii="Browallia New" w:hAnsi="Browallia New" w:cs="Browallia New"/>
          <w:sz w:val="28"/>
          <w:szCs w:val="28"/>
        </w:rPr>
        <w:t>25</w:t>
      </w:r>
      <w:r w:rsidR="00EE6CAE" w:rsidRPr="008F2A3E">
        <w:rPr>
          <w:rFonts w:ascii="Browallia New" w:hAnsi="Browallia New" w:cs="Browallia New"/>
          <w:sz w:val="28"/>
          <w:szCs w:val="28"/>
        </w:rPr>
        <w:t>6</w:t>
      </w:r>
      <w:r w:rsidR="009819C7">
        <w:rPr>
          <w:rFonts w:ascii="Browallia New" w:hAnsi="Browallia New" w:cs="Browallia New"/>
          <w:sz w:val="28"/>
          <w:szCs w:val="28"/>
        </w:rPr>
        <w:t>1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 xml:space="preserve"> มียอดคงเหลือลูกหนี้การค้า</w:t>
      </w:r>
      <w:r w:rsidR="00E9348B" w:rsidRPr="008F2A3E">
        <w:rPr>
          <w:rFonts w:ascii="Browallia New" w:hAnsi="Browallia New" w:cs="Browallia New" w:hint="cs"/>
          <w:sz w:val="28"/>
          <w:szCs w:val="28"/>
          <w:cs/>
        </w:rPr>
        <w:t>และลูกหนี้อื่น</w:t>
      </w:r>
      <w:r w:rsidR="00E9348B"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2DE7AF2F" w14:textId="77777777" w:rsidR="00D44E65" w:rsidRPr="008F2A3E" w:rsidRDefault="00D44E65" w:rsidP="00E9348B">
      <w:pPr>
        <w:pStyle w:val="ListParagraph"/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7"/>
        <w:gridCol w:w="1107"/>
        <w:gridCol w:w="236"/>
        <w:gridCol w:w="1069"/>
        <w:gridCol w:w="236"/>
        <w:gridCol w:w="1076"/>
        <w:gridCol w:w="236"/>
        <w:gridCol w:w="1143"/>
      </w:tblGrid>
      <w:tr w:rsidR="00D44E65" w:rsidRPr="009819C7" w14:paraId="3D5E5A89" w14:textId="77777777" w:rsidTr="0024092F">
        <w:trPr>
          <w:cantSplit/>
        </w:trPr>
        <w:tc>
          <w:tcPr>
            <w:tcW w:w="3827" w:type="dxa"/>
          </w:tcPr>
          <w:p w14:paraId="2C385B4B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7"/>
          </w:tcPr>
          <w:p w14:paraId="09131D79" w14:textId="77777777" w:rsidR="00D44E65" w:rsidRPr="009819C7" w:rsidRDefault="00D44E65" w:rsidP="00402E81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D44E65" w:rsidRPr="009819C7" w14:paraId="24BF4EA2" w14:textId="77777777" w:rsidTr="0024092F">
        <w:trPr>
          <w:cantSplit/>
          <w:trHeight w:val="346"/>
        </w:trPr>
        <w:tc>
          <w:tcPr>
            <w:tcW w:w="3827" w:type="dxa"/>
          </w:tcPr>
          <w:p w14:paraId="67C420B8" w14:textId="77777777" w:rsidR="00D44E65" w:rsidRPr="009819C7" w:rsidRDefault="00D44E65" w:rsidP="00402E81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12" w:type="dxa"/>
            <w:gridSpan w:val="3"/>
          </w:tcPr>
          <w:p w14:paraId="6A2822B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C8813A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55" w:type="dxa"/>
            <w:gridSpan w:val="3"/>
            <w:tcBorders>
              <w:bottom w:val="single" w:sz="4" w:space="0" w:color="auto"/>
            </w:tcBorders>
          </w:tcPr>
          <w:p w14:paraId="47125122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9819C7" w14:paraId="40C4214B" w14:textId="77777777" w:rsidTr="0024092F">
        <w:trPr>
          <w:cantSplit/>
        </w:trPr>
        <w:tc>
          <w:tcPr>
            <w:tcW w:w="3827" w:type="dxa"/>
          </w:tcPr>
          <w:p w14:paraId="5A38690D" w14:textId="77777777" w:rsidR="009819C7" w:rsidRPr="009819C7" w:rsidRDefault="009819C7" w:rsidP="009819C7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30D83" w14:textId="69A4C4BE" w:rsidR="009819C7" w:rsidRPr="009819C7" w:rsidRDefault="0062297A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024D" w:rsidRPr="006D024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819C7"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819C7"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CA22BE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3D026" w14:textId="00BB5472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10754F33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F6C01B5" w14:textId="79B9F84A" w:rsidR="009819C7" w:rsidRPr="009819C7" w:rsidRDefault="0062297A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024D" w:rsidRPr="006D024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819C7" w:rsidRPr="009819C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819C7" w:rsidRPr="009819C7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8A8712" w14:textId="77777777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CA35D" w14:textId="59107BE6" w:rsidR="009819C7" w:rsidRPr="009819C7" w:rsidRDefault="009819C7" w:rsidP="009819C7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819C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819C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819C7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D44E65" w:rsidRPr="009819C7" w14:paraId="77C9A7BF" w14:textId="77777777" w:rsidTr="0024092F">
        <w:trPr>
          <w:cantSplit/>
        </w:trPr>
        <w:tc>
          <w:tcPr>
            <w:tcW w:w="3827" w:type="dxa"/>
          </w:tcPr>
          <w:p w14:paraId="3F3E137C" w14:textId="77777777" w:rsidR="00D44E65" w:rsidRPr="009819C7" w:rsidRDefault="00D44E65" w:rsidP="00402E8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7" w:type="dxa"/>
          </w:tcPr>
          <w:p w14:paraId="4B7E62B3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D410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0DD44E69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0D3B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A569E1E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CDD28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43" w:type="dxa"/>
          </w:tcPr>
          <w:p w14:paraId="6ABD35E6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44E65" w:rsidRPr="009819C7" w14:paraId="24501869" w14:textId="77777777" w:rsidTr="0024092F">
        <w:trPr>
          <w:cantSplit/>
        </w:trPr>
        <w:tc>
          <w:tcPr>
            <w:tcW w:w="3827" w:type="dxa"/>
          </w:tcPr>
          <w:p w14:paraId="0E353982" w14:textId="77777777" w:rsidR="00D44E65" w:rsidRPr="009819C7" w:rsidRDefault="00D44E65" w:rsidP="00402E81">
            <w:pPr>
              <w:pStyle w:val="a4"/>
              <w:widowControl/>
              <w:ind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9819C7">
              <w:rPr>
                <w:rFonts w:ascii="Browallia New" w:hAnsi="Browallia New" w:cs="Browallia New"/>
                <w:b/>
                <w:bCs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b/>
                <w:bCs/>
                <w:cs/>
              </w:rPr>
              <w:t>ลูกค้าทั่วไป</w:t>
            </w:r>
          </w:p>
        </w:tc>
        <w:tc>
          <w:tcPr>
            <w:tcW w:w="1107" w:type="dxa"/>
          </w:tcPr>
          <w:p w14:paraId="2AEBF217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B3293C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41A435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5750D" w14:textId="77777777" w:rsidR="00D44E65" w:rsidRPr="009819C7" w:rsidRDefault="00D44E65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A82780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0020AF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1F2A27C" w14:textId="77777777" w:rsidR="00D44E65" w:rsidRPr="009819C7" w:rsidRDefault="00D44E65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F2D49" w:rsidRPr="009819C7" w14:paraId="4B17EBED" w14:textId="77777777" w:rsidTr="0045302F">
        <w:trPr>
          <w:cantSplit/>
        </w:trPr>
        <w:tc>
          <w:tcPr>
            <w:tcW w:w="3827" w:type="dxa"/>
          </w:tcPr>
          <w:p w14:paraId="2FC531D0" w14:textId="77777777" w:rsidR="003F2D49" w:rsidRPr="009819C7" w:rsidRDefault="003F2D49" w:rsidP="003F2D49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 w:hint="cs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3B14BED9" w14:textId="492C745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419,613</w:t>
            </w:r>
          </w:p>
        </w:tc>
        <w:tc>
          <w:tcPr>
            <w:tcW w:w="236" w:type="dxa"/>
          </w:tcPr>
          <w:p w14:paraId="25EA4CD9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2892D549" w14:textId="39E401BF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240D0AB1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235FF27B" w14:textId="39455296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386,114</w:t>
            </w:r>
          </w:p>
        </w:tc>
        <w:tc>
          <w:tcPr>
            <w:tcW w:w="236" w:type="dxa"/>
          </w:tcPr>
          <w:p w14:paraId="32E62BC8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32A5BFE" w14:textId="60C0DB6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3F2D49" w:rsidRPr="009819C7" w14:paraId="6AFFAC85" w14:textId="77777777" w:rsidTr="0045302F">
        <w:trPr>
          <w:cantSplit/>
        </w:trPr>
        <w:tc>
          <w:tcPr>
            <w:tcW w:w="3827" w:type="dxa"/>
          </w:tcPr>
          <w:p w14:paraId="6FC2B5F7" w14:textId="77777777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 </w:t>
            </w:r>
            <w:r w:rsidRPr="009819C7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เช็ครับลงวันที่ล่วงหน้า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CBC0E4" w14:textId="50503A4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72B39D8D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B0294C" w14:textId="7B23CA29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542D4B35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8AB212B" w14:textId="206FD916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8246490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32980A" w14:textId="61ACD46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3F2D49" w:rsidRPr="009819C7" w14:paraId="16B93C5E" w14:textId="77777777" w:rsidTr="0045302F">
        <w:trPr>
          <w:cantSplit/>
        </w:trPr>
        <w:tc>
          <w:tcPr>
            <w:tcW w:w="3827" w:type="dxa"/>
          </w:tcPr>
          <w:p w14:paraId="6D8A51F1" w14:textId="77777777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ลูกหนี้การค้า – ลูกค้าทั่วไป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766C7B" w14:textId="727ED8DE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419,613</w:t>
            </w:r>
          </w:p>
        </w:tc>
        <w:tc>
          <w:tcPr>
            <w:tcW w:w="236" w:type="dxa"/>
          </w:tcPr>
          <w:p w14:paraId="502C941B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93ABF87" w14:textId="270F7591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3DD27137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D4E1648" w14:textId="6BA873D9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386,114</w:t>
            </w:r>
          </w:p>
        </w:tc>
        <w:tc>
          <w:tcPr>
            <w:tcW w:w="236" w:type="dxa"/>
          </w:tcPr>
          <w:p w14:paraId="47B9B70D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AB040F8" w14:textId="3E5D6E2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3F2D49" w:rsidRPr="009819C7" w14:paraId="3A040C90" w14:textId="77777777" w:rsidTr="0045302F">
        <w:trPr>
          <w:cantSplit/>
        </w:trPr>
        <w:tc>
          <w:tcPr>
            <w:tcW w:w="3827" w:type="dxa"/>
          </w:tcPr>
          <w:p w14:paraId="5B4DA68E" w14:textId="77777777" w:rsidR="003F2D49" w:rsidRPr="009819C7" w:rsidRDefault="003F2D49" w:rsidP="003F2D49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 xml:space="preserve">ลูกหนี้การค้า – </w:t>
            </w:r>
            <w:r w:rsidRPr="009819C7">
              <w:rPr>
                <w:rFonts w:ascii="Browallia New" w:hAnsi="Browallia New" w:cs="Browallia New" w:hint="cs"/>
                <w:cs/>
              </w:rPr>
              <w:t>บริษัทที่เกี่ยวข้อง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FB8F92" w14:textId="0752A2EE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1,312</w:t>
            </w:r>
          </w:p>
        </w:tc>
        <w:tc>
          <w:tcPr>
            <w:tcW w:w="236" w:type="dxa"/>
          </w:tcPr>
          <w:p w14:paraId="69BFA2C9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7D4F58C" w14:textId="171DFA18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3FDCF7B7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B180B10" w14:textId="71FE0B77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22,120</w:t>
            </w:r>
          </w:p>
        </w:tc>
        <w:tc>
          <w:tcPr>
            <w:tcW w:w="236" w:type="dxa"/>
          </w:tcPr>
          <w:p w14:paraId="046D27A7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A96E60A" w14:textId="215795E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3F2D49" w:rsidRPr="009819C7" w14:paraId="27699216" w14:textId="77777777" w:rsidTr="0045302F">
        <w:trPr>
          <w:cantSplit/>
        </w:trPr>
        <w:tc>
          <w:tcPr>
            <w:tcW w:w="3827" w:type="dxa"/>
          </w:tcPr>
          <w:p w14:paraId="4862BE9D" w14:textId="77777777" w:rsidR="003F2D49" w:rsidRPr="009819C7" w:rsidRDefault="003F2D49" w:rsidP="003F2D49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9819C7">
              <w:rPr>
                <w:rFonts w:ascii="Browallia New" w:hAnsi="Browallia New" w:cs="Browallia New"/>
                <w:cs/>
              </w:rPr>
              <w:t>รวม</w:t>
            </w:r>
            <w:r w:rsidRPr="009819C7">
              <w:rPr>
                <w:rFonts w:ascii="Browallia New" w:hAnsi="Browallia New" w:cs="Browallia New" w:hint="cs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F375FC2" w14:textId="084135B1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420,925</w:t>
            </w:r>
          </w:p>
        </w:tc>
        <w:tc>
          <w:tcPr>
            <w:tcW w:w="236" w:type="dxa"/>
          </w:tcPr>
          <w:p w14:paraId="5A615D55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4466722" w14:textId="741029F5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BEF7AB6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D437F85" w14:textId="272B8840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480,234</w:t>
            </w:r>
          </w:p>
        </w:tc>
        <w:tc>
          <w:tcPr>
            <w:tcW w:w="236" w:type="dxa"/>
          </w:tcPr>
          <w:p w14:paraId="117FDE45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7EC572" w14:textId="381D85B2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3F2D49" w:rsidRPr="009819C7" w14:paraId="2C088B83" w14:textId="77777777" w:rsidTr="006B3784">
        <w:trPr>
          <w:cantSplit/>
        </w:trPr>
        <w:tc>
          <w:tcPr>
            <w:tcW w:w="3827" w:type="dxa"/>
          </w:tcPr>
          <w:p w14:paraId="18163095" w14:textId="77777777" w:rsidR="003F2D49" w:rsidRPr="009819C7" w:rsidRDefault="003F2D49" w:rsidP="003F2D49">
            <w:pPr>
              <w:pStyle w:val="a4"/>
              <w:widowControl/>
              <w:ind w:right="0"/>
              <w:rPr>
                <w:rFonts w:ascii="Browallia New" w:hAnsi="Browallia New" w:cs="Browallia New"/>
              </w:rPr>
            </w:pPr>
            <w:r w:rsidRPr="009819C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9819C7">
              <w:rPr>
                <w:rFonts w:ascii="Browallia New" w:hAnsi="Browallia New" w:cs="Browallia New" w:hint="cs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528EC2" w14:textId="48B587BD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,409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83B7F05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D84B4CA" w14:textId="2B268189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57187848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0CB4642" w14:textId="43101181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(28,409)</w:t>
            </w:r>
          </w:p>
        </w:tc>
        <w:tc>
          <w:tcPr>
            <w:tcW w:w="236" w:type="dxa"/>
          </w:tcPr>
          <w:p w14:paraId="71534597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A1961D" w14:textId="5F9ED6E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3F2D49" w:rsidRPr="009819C7" w14:paraId="28C879BA" w14:textId="77777777" w:rsidTr="006B3784">
        <w:trPr>
          <w:cantSplit/>
        </w:trPr>
        <w:tc>
          <w:tcPr>
            <w:tcW w:w="3827" w:type="dxa"/>
          </w:tcPr>
          <w:p w14:paraId="5EDCE42C" w14:textId="77777777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ลูกหนี้การค้า </w:t>
            </w:r>
            <w:r w:rsidRPr="009819C7">
              <w:rPr>
                <w:rFonts w:ascii="Browallia New" w:hAnsi="Browallia New" w:cs="Browallia New"/>
                <w:cs/>
              </w:rPr>
              <w:t>–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B2A660B" w14:textId="77253F9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392</w:t>
            </w:r>
            <w:r>
              <w:rPr>
                <w:rFonts w:ascii="Browallia New" w:hAnsi="Browallia New" w:cs="Browallia New"/>
                <w:sz w:val="28"/>
                <w:szCs w:val="28"/>
              </w:rPr>
              <w:t>,516</w:t>
            </w:r>
          </w:p>
        </w:tc>
        <w:tc>
          <w:tcPr>
            <w:tcW w:w="236" w:type="dxa"/>
          </w:tcPr>
          <w:p w14:paraId="049989B8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11450388" w14:textId="7F441D0A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1FA527EA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8F5A1" w14:textId="10190552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379,825</w:t>
            </w:r>
          </w:p>
        </w:tc>
        <w:tc>
          <w:tcPr>
            <w:tcW w:w="236" w:type="dxa"/>
          </w:tcPr>
          <w:p w14:paraId="72F3EF1C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290C45" w14:textId="6BA74291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  <w:tr w:rsidR="003F2D49" w:rsidRPr="009819C7" w14:paraId="24B3189D" w14:textId="77777777" w:rsidTr="006B3784">
        <w:trPr>
          <w:cantSplit/>
        </w:trPr>
        <w:tc>
          <w:tcPr>
            <w:tcW w:w="3827" w:type="dxa"/>
          </w:tcPr>
          <w:p w14:paraId="56B62F13" w14:textId="17112E1D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6461EA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6461EA">
              <w:rPr>
                <w:rFonts w:ascii="Browallia New" w:hAnsi="Browallia New" w:cs="Browallia New"/>
                <w:color w:val="auto"/>
                <w:cs/>
              </w:rPr>
              <w:t xml:space="preserve"> – ลูกค้าทั่วไป</w:t>
            </w:r>
          </w:p>
        </w:tc>
        <w:tc>
          <w:tcPr>
            <w:tcW w:w="1107" w:type="dxa"/>
          </w:tcPr>
          <w:p w14:paraId="2638CBF6" w14:textId="6B056D34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2,513</w:t>
            </w:r>
          </w:p>
        </w:tc>
        <w:tc>
          <w:tcPr>
            <w:tcW w:w="236" w:type="dxa"/>
          </w:tcPr>
          <w:p w14:paraId="6BF570F5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1FB69FB" w14:textId="01958C13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51D8924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9230471" w14:textId="5E41DF29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1,338</w:t>
            </w:r>
          </w:p>
        </w:tc>
        <w:tc>
          <w:tcPr>
            <w:tcW w:w="236" w:type="dxa"/>
          </w:tcPr>
          <w:p w14:paraId="0F6E3F24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37904A0" w14:textId="795DF184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F2D49" w:rsidRPr="009819C7" w14:paraId="33E06841" w14:textId="77777777" w:rsidTr="0045302F">
        <w:trPr>
          <w:cantSplit/>
        </w:trPr>
        <w:tc>
          <w:tcPr>
            <w:tcW w:w="3827" w:type="dxa"/>
          </w:tcPr>
          <w:p w14:paraId="2DF29310" w14:textId="77777777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ลูกหนี้อื่น</w:t>
            </w:r>
            <w:r w:rsidRPr="009819C7">
              <w:rPr>
                <w:rFonts w:ascii="Browallia New" w:hAnsi="Browallia New" w:cs="Browallia New"/>
                <w:color w:val="auto"/>
                <w:cs/>
              </w:rPr>
              <w:t xml:space="preserve"> – </w:t>
            </w:r>
            <w:r w:rsidRPr="009819C7">
              <w:rPr>
                <w:rFonts w:ascii="Browallia New" w:hAnsi="Browallia New" w:cs="Browallia New" w:hint="cs"/>
                <w:color w:val="auto"/>
                <w:cs/>
              </w:rPr>
              <w:t>บริษัทที่เกี่ยวข้อง</w:t>
            </w:r>
          </w:p>
        </w:tc>
        <w:tc>
          <w:tcPr>
            <w:tcW w:w="1107" w:type="dxa"/>
          </w:tcPr>
          <w:p w14:paraId="4E009305" w14:textId="4A3B4CB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36" w:type="dxa"/>
          </w:tcPr>
          <w:p w14:paraId="0715083A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14:paraId="4CE951A4" w14:textId="4EDB8243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1,3</w:t>
            </w:r>
            <w:r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DEDDFBD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9AD235D" w14:textId="74EB684D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18,219</w:t>
            </w:r>
          </w:p>
        </w:tc>
        <w:tc>
          <w:tcPr>
            <w:tcW w:w="236" w:type="dxa"/>
          </w:tcPr>
          <w:p w14:paraId="22326820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2D15617" w14:textId="5D94B792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7,913 </w:t>
            </w:r>
          </w:p>
        </w:tc>
      </w:tr>
      <w:tr w:rsidR="003F2D49" w:rsidRPr="009819C7" w14:paraId="1C56CADE" w14:textId="77777777" w:rsidTr="0045302F">
        <w:trPr>
          <w:cantSplit/>
        </w:trPr>
        <w:tc>
          <w:tcPr>
            <w:tcW w:w="3827" w:type="dxa"/>
          </w:tcPr>
          <w:p w14:paraId="430C4C6C" w14:textId="77777777" w:rsidR="003F2D49" w:rsidRPr="009819C7" w:rsidRDefault="003F2D49" w:rsidP="003F2D49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819C7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รวมลูกหนี้การค้าและลูกหนี้อื่น</w:t>
            </w:r>
            <w:r w:rsidRPr="009819C7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– 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49DCAEAA" w14:textId="5FFAE6D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396,355</w:t>
            </w:r>
          </w:p>
        </w:tc>
        <w:tc>
          <w:tcPr>
            <w:tcW w:w="236" w:type="dxa"/>
          </w:tcPr>
          <w:p w14:paraId="32258B06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655321CB" w14:textId="4879B9A0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438,831 </w:t>
            </w:r>
          </w:p>
        </w:tc>
        <w:tc>
          <w:tcPr>
            <w:tcW w:w="236" w:type="dxa"/>
          </w:tcPr>
          <w:p w14:paraId="414466ED" w14:textId="77777777" w:rsidR="003F2D49" w:rsidRPr="009819C7" w:rsidRDefault="003F2D49" w:rsidP="003F2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12" w:space="0" w:color="auto"/>
            </w:tcBorders>
          </w:tcPr>
          <w:p w14:paraId="782D6770" w14:textId="631C58B0" w:rsidR="003F2D49" w:rsidRPr="00EE3F16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399,382</w:t>
            </w:r>
          </w:p>
        </w:tc>
        <w:tc>
          <w:tcPr>
            <w:tcW w:w="236" w:type="dxa"/>
          </w:tcPr>
          <w:p w14:paraId="00E62FA0" w14:textId="77777777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19BDAB06" w14:textId="2D534AEF" w:rsidR="003F2D49" w:rsidRPr="009819C7" w:rsidRDefault="003F2D49" w:rsidP="003F2D4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438,438 </w:t>
            </w:r>
          </w:p>
        </w:tc>
      </w:tr>
    </w:tbl>
    <w:p w14:paraId="5D5C309E" w14:textId="77777777" w:rsidR="009819C7" w:rsidRDefault="009819C7" w:rsidP="0005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967EC8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559BDB5" w14:textId="14FC2D70" w:rsidR="0020040C" w:rsidRPr="008F2A3E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6ECFB912" w14:textId="77777777" w:rsidR="0020040C" w:rsidRPr="00254D4D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080"/>
        <w:gridCol w:w="242"/>
        <w:gridCol w:w="1080"/>
        <w:gridCol w:w="236"/>
        <w:gridCol w:w="1071"/>
        <w:gridCol w:w="241"/>
        <w:gridCol w:w="1075"/>
        <w:gridCol w:w="6"/>
      </w:tblGrid>
      <w:tr w:rsidR="0020040C" w:rsidRPr="00BA549F" w14:paraId="37FDE524" w14:textId="77777777" w:rsidTr="0062297A">
        <w:trPr>
          <w:gridAfter w:val="1"/>
          <w:wAfter w:w="6" w:type="dxa"/>
          <w:cantSplit/>
          <w:tblHeader/>
        </w:trPr>
        <w:tc>
          <w:tcPr>
            <w:tcW w:w="3861" w:type="dxa"/>
          </w:tcPr>
          <w:p w14:paraId="31FBCC1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25" w:type="dxa"/>
            <w:gridSpan w:val="7"/>
          </w:tcPr>
          <w:p w14:paraId="23D18592" w14:textId="77777777" w:rsidR="0020040C" w:rsidRPr="00BA549F" w:rsidRDefault="0020040C" w:rsidP="00BA549F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0040C" w:rsidRPr="00BA549F" w14:paraId="41AF11AD" w14:textId="77777777" w:rsidTr="0062297A">
        <w:trPr>
          <w:cantSplit/>
          <w:tblHeader/>
        </w:trPr>
        <w:tc>
          <w:tcPr>
            <w:tcW w:w="3861" w:type="dxa"/>
          </w:tcPr>
          <w:p w14:paraId="224C6B4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2" w:type="dxa"/>
            <w:gridSpan w:val="3"/>
            <w:tcBorders>
              <w:bottom w:val="single" w:sz="4" w:space="0" w:color="auto"/>
            </w:tcBorders>
          </w:tcPr>
          <w:p w14:paraId="68BC240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C0462B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3" w:type="dxa"/>
            <w:gridSpan w:val="4"/>
            <w:tcBorders>
              <w:bottom w:val="single" w:sz="4" w:space="0" w:color="auto"/>
            </w:tcBorders>
          </w:tcPr>
          <w:p w14:paraId="2F50969F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819C7" w:rsidRPr="00BA549F" w14:paraId="26F6C2BD" w14:textId="77777777" w:rsidTr="0062297A">
        <w:trPr>
          <w:cantSplit/>
          <w:tblHeader/>
        </w:trPr>
        <w:tc>
          <w:tcPr>
            <w:tcW w:w="3861" w:type="dxa"/>
          </w:tcPr>
          <w:p w14:paraId="7445F15C" w14:textId="77777777" w:rsidR="009819C7" w:rsidRPr="00BA549F" w:rsidRDefault="009819C7" w:rsidP="00BA549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95C9E" w14:textId="76C777C4" w:rsidR="009819C7" w:rsidRPr="00BA549F" w:rsidRDefault="0062297A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024D" w:rsidRPr="006D024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B72FF8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A79F" w14:textId="7F38C69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214866D7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719E051E" w14:textId="7341BD44" w:rsidR="009819C7" w:rsidRPr="00BA549F" w:rsidRDefault="0062297A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024D" w:rsidRPr="006D024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9819C7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563746E2" w14:textId="77777777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73707" w14:textId="595D5D33" w:rsidR="009819C7" w:rsidRPr="00BA549F" w:rsidRDefault="009819C7" w:rsidP="00BA54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0040C" w:rsidRPr="00BA549F" w14:paraId="0B08E317" w14:textId="77777777" w:rsidTr="0062297A">
        <w:trPr>
          <w:cantSplit/>
          <w:trHeight w:val="71"/>
        </w:trPr>
        <w:tc>
          <w:tcPr>
            <w:tcW w:w="3861" w:type="dxa"/>
            <w:vAlign w:val="center"/>
          </w:tcPr>
          <w:p w14:paraId="6399932A" w14:textId="77777777" w:rsidR="0020040C" w:rsidRPr="00BA549F" w:rsidRDefault="0020040C" w:rsidP="00BA549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5AFAF8A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FEE0F9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AD8A7C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24A9B00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CD1ABA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2B2A2E6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A200FC0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0040C" w:rsidRPr="00BA549F" w14:paraId="7E0F6B26" w14:textId="77777777" w:rsidTr="0062297A">
        <w:trPr>
          <w:cantSplit/>
        </w:trPr>
        <w:tc>
          <w:tcPr>
            <w:tcW w:w="3861" w:type="dxa"/>
          </w:tcPr>
          <w:p w14:paraId="6EFC8E84" w14:textId="3844DAC2" w:rsidR="0020040C" w:rsidRPr="00BA549F" w:rsidRDefault="0020040C" w:rsidP="00BA549F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ลูกค้าทั่วไป</w:t>
            </w:r>
          </w:p>
        </w:tc>
        <w:tc>
          <w:tcPr>
            <w:tcW w:w="1080" w:type="dxa"/>
            <w:vAlign w:val="bottom"/>
          </w:tcPr>
          <w:p w14:paraId="69F461C0" w14:textId="77777777" w:rsidR="0020040C" w:rsidRPr="00BA549F" w:rsidRDefault="0020040C" w:rsidP="00BA549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F56F012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544BCE8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90FC601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D2BF745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AB9E2EA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8430479" w14:textId="77777777" w:rsidR="0020040C" w:rsidRPr="00BA549F" w:rsidRDefault="0020040C" w:rsidP="00BA5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B3FAC" w:rsidRPr="00BA549F" w14:paraId="499185CF" w14:textId="77777777" w:rsidTr="0062297A">
        <w:trPr>
          <w:cantSplit/>
          <w:trHeight w:val="243"/>
        </w:trPr>
        <w:tc>
          <w:tcPr>
            <w:tcW w:w="3861" w:type="dxa"/>
          </w:tcPr>
          <w:p w14:paraId="308E7ECD" w14:textId="77777777" w:rsidR="001B3FAC" w:rsidRPr="00BA549F" w:rsidRDefault="001B3FAC" w:rsidP="001B3FAC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65A34AD3" w14:textId="48534DBF" w:rsidR="001B3FAC" w:rsidRPr="00BA549F" w:rsidRDefault="001B3FAC" w:rsidP="001B3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292,767</w:t>
            </w:r>
          </w:p>
        </w:tc>
        <w:tc>
          <w:tcPr>
            <w:tcW w:w="242" w:type="dxa"/>
          </w:tcPr>
          <w:p w14:paraId="447A5E03" w14:textId="77777777" w:rsidR="001B3FAC" w:rsidRPr="00BA549F" w:rsidRDefault="001B3FAC" w:rsidP="001B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5757F5E" w14:textId="04CE0052" w:rsidR="001B3FAC" w:rsidRPr="00BA549F" w:rsidRDefault="001B3FAC" w:rsidP="001B3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 323,504</w:t>
            </w:r>
          </w:p>
        </w:tc>
        <w:tc>
          <w:tcPr>
            <w:tcW w:w="236" w:type="dxa"/>
          </w:tcPr>
          <w:p w14:paraId="27A410AB" w14:textId="77777777" w:rsidR="001B3FAC" w:rsidRPr="00BA549F" w:rsidRDefault="001B3FAC" w:rsidP="001B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202997" w14:textId="432E99AB" w:rsidR="001B3FAC" w:rsidRPr="00BA549F" w:rsidRDefault="001B3FAC" w:rsidP="001B3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270,759</w:t>
            </w:r>
          </w:p>
        </w:tc>
        <w:tc>
          <w:tcPr>
            <w:tcW w:w="241" w:type="dxa"/>
          </w:tcPr>
          <w:p w14:paraId="58E86BE8" w14:textId="77777777" w:rsidR="001B3FAC" w:rsidRPr="00BA549F" w:rsidRDefault="001B3FAC" w:rsidP="001B3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7808C41" w14:textId="43AC16BF" w:rsidR="001B3FAC" w:rsidRPr="00BA549F" w:rsidRDefault="001B3FAC" w:rsidP="001B3FA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317,375</w:t>
            </w:r>
          </w:p>
        </w:tc>
      </w:tr>
      <w:tr w:rsidR="003D3E6E" w:rsidRPr="00BA549F" w14:paraId="67970815" w14:textId="77777777" w:rsidTr="0062297A">
        <w:trPr>
          <w:cantSplit/>
        </w:trPr>
        <w:tc>
          <w:tcPr>
            <w:tcW w:w="3861" w:type="dxa"/>
          </w:tcPr>
          <w:p w14:paraId="6EC73B20" w14:textId="77777777" w:rsidR="003D3E6E" w:rsidRPr="00BA549F" w:rsidRDefault="003D3E6E" w:rsidP="003D3E6E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C342E29" w14:textId="77777777" w:rsidR="003D3E6E" w:rsidRPr="00BA549F" w:rsidRDefault="003D3E6E" w:rsidP="0078242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8DBDEB2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15FB19A0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12C320" w14:textId="77777777" w:rsidR="003D3E6E" w:rsidRPr="00BA549F" w:rsidRDefault="003D3E6E" w:rsidP="003D3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3D47EB7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A0DEF05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3978A08" w14:textId="77777777" w:rsidR="003D3E6E" w:rsidRPr="00BA549F" w:rsidRDefault="003D3E6E" w:rsidP="003D3E6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8322E" w:rsidRPr="00BA549F" w14:paraId="581E6AA0" w14:textId="77777777" w:rsidTr="0062297A">
        <w:trPr>
          <w:cantSplit/>
          <w:trHeight w:val="135"/>
        </w:trPr>
        <w:tc>
          <w:tcPr>
            <w:tcW w:w="3861" w:type="dxa"/>
          </w:tcPr>
          <w:p w14:paraId="281DE9CB" w14:textId="77777777" w:rsidR="0078322E" w:rsidRPr="00BA549F" w:rsidRDefault="0078322E" w:rsidP="0078322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1E9ED442" w14:textId="0FB4BCB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57,953</w:t>
            </w:r>
          </w:p>
        </w:tc>
        <w:tc>
          <w:tcPr>
            <w:tcW w:w="242" w:type="dxa"/>
          </w:tcPr>
          <w:p w14:paraId="4E41B4B4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9BE373B" w14:textId="2039A2A2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52,20</w:t>
            </w: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2159A41C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6F97934" w14:textId="53321589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48,894</w:t>
            </w:r>
          </w:p>
        </w:tc>
        <w:tc>
          <w:tcPr>
            <w:tcW w:w="241" w:type="dxa"/>
          </w:tcPr>
          <w:p w14:paraId="2BAB67C1" w14:textId="7777777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9B822DD" w14:textId="6317DAE2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51,909 </w:t>
            </w:r>
          </w:p>
        </w:tc>
      </w:tr>
      <w:tr w:rsidR="0078322E" w:rsidRPr="00BA549F" w14:paraId="42D19DC3" w14:textId="77777777" w:rsidTr="0062297A">
        <w:trPr>
          <w:cantSplit/>
        </w:trPr>
        <w:tc>
          <w:tcPr>
            <w:tcW w:w="3861" w:type="dxa"/>
          </w:tcPr>
          <w:p w14:paraId="21ED5D02" w14:textId="77777777" w:rsidR="0078322E" w:rsidRPr="00BA549F" w:rsidRDefault="0078322E" w:rsidP="0078322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A15EA3F" w14:textId="23B8618B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20,395</w:t>
            </w:r>
          </w:p>
        </w:tc>
        <w:tc>
          <w:tcPr>
            <w:tcW w:w="242" w:type="dxa"/>
          </w:tcPr>
          <w:p w14:paraId="25C84888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0F93547D" w14:textId="05CA279D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  <w:tc>
          <w:tcPr>
            <w:tcW w:w="236" w:type="dxa"/>
          </w:tcPr>
          <w:p w14:paraId="221CF30A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BA47FE1" w14:textId="78701A9D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17,963</w:t>
            </w:r>
          </w:p>
        </w:tc>
        <w:tc>
          <w:tcPr>
            <w:tcW w:w="241" w:type="dxa"/>
          </w:tcPr>
          <w:p w14:paraId="00CAABE4" w14:textId="7777777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A30F270" w14:textId="2534F6E8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17,569 </w:t>
            </w:r>
          </w:p>
        </w:tc>
      </w:tr>
      <w:tr w:rsidR="0078322E" w:rsidRPr="00BA549F" w14:paraId="291BC31D" w14:textId="77777777" w:rsidTr="0062297A">
        <w:trPr>
          <w:cantSplit/>
          <w:trHeight w:val="126"/>
        </w:trPr>
        <w:tc>
          <w:tcPr>
            <w:tcW w:w="3861" w:type="dxa"/>
          </w:tcPr>
          <w:p w14:paraId="7E9E1695" w14:textId="77777777" w:rsidR="0078322E" w:rsidRPr="00BA549F" w:rsidRDefault="0078322E" w:rsidP="0078322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6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1D53CAE" w14:textId="7382D9A6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7,772</w:t>
            </w:r>
          </w:p>
        </w:tc>
        <w:tc>
          <w:tcPr>
            <w:tcW w:w="242" w:type="dxa"/>
          </w:tcPr>
          <w:p w14:paraId="3C859E14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D0E27F3" w14:textId="375E788B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  <w:tc>
          <w:tcPr>
            <w:tcW w:w="236" w:type="dxa"/>
          </w:tcPr>
          <w:p w14:paraId="531F8871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7BC237EE" w14:textId="31DC3D28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7,772</w:t>
            </w:r>
          </w:p>
        </w:tc>
        <w:tc>
          <w:tcPr>
            <w:tcW w:w="241" w:type="dxa"/>
          </w:tcPr>
          <w:p w14:paraId="64E8A057" w14:textId="7777777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B5C259D" w14:textId="7BF0DDD9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15,234 </w:t>
            </w:r>
          </w:p>
        </w:tc>
      </w:tr>
      <w:tr w:rsidR="0078322E" w:rsidRPr="00BA549F" w14:paraId="7D18C598" w14:textId="77777777" w:rsidTr="0062297A">
        <w:trPr>
          <w:cantSplit/>
          <w:trHeight w:val="126"/>
        </w:trPr>
        <w:tc>
          <w:tcPr>
            <w:tcW w:w="3861" w:type="dxa"/>
          </w:tcPr>
          <w:p w14:paraId="29190987" w14:textId="095E4C40" w:rsidR="0078322E" w:rsidRPr="00BA549F" w:rsidRDefault="0078322E" w:rsidP="0078322E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F394A" w14:textId="7DE4B26E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40,726</w:t>
            </w:r>
          </w:p>
        </w:tc>
        <w:tc>
          <w:tcPr>
            <w:tcW w:w="242" w:type="dxa"/>
          </w:tcPr>
          <w:p w14:paraId="51959D08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B60AE1" w14:textId="3E43436A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  <w:tc>
          <w:tcPr>
            <w:tcW w:w="236" w:type="dxa"/>
          </w:tcPr>
          <w:p w14:paraId="29CC44D0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C78A8C5" w14:textId="2D3B1EAD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40,726</w:t>
            </w:r>
          </w:p>
        </w:tc>
        <w:tc>
          <w:tcPr>
            <w:tcW w:w="241" w:type="dxa"/>
          </w:tcPr>
          <w:p w14:paraId="5BEF52CC" w14:textId="7777777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07485606" w14:textId="627BB72E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35,800 </w:t>
            </w:r>
          </w:p>
        </w:tc>
      </w:tr>
      <w:tr w:rsidR="0078322E" w:rsidRPr="00BA549F" w14:paraId="00B2A8C3" w14:textId="77777777" w:rsidTr="0062297A">
        <w:trPr>
          <w:cantSplit/>
          <w:trHeight w:val="107"/>
        </w:trPr>
        <w:tc>
          <w:tcPr>
            <w:tcW w:w="3861" w:type="dxa"/>
            <w:vAlign w:val="bottom"/>
          </w:tcPr>
          <w:p w14:paraId="3A6158DF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9B3835" w14:textId="499E335A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419,613</w:t>
            </w:r>
          </w:p>
        </w:tc>
        <w:tc>
          <w:tcPr>
            <w:tcW w:w="242" w:type="dxa"/>
          </w:tcPr>
          <w:p w14:paraId="34C810E3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3CA0D0" w14:textId="357E07F5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444,308 </w:t>
            </w:r>
          </w:p>
        </w:tc>
        <w:tc>
          <w:tcPr>
            <w:tcW w:w="236" w:type="dxa"/>
          </w:tcPr>
          <w:p w14:paraId="02F24F4A" w14:textId="77777777" w:rsidR="0078322E" w:rsidRPr="00BA549F" w:rsidRDefault="0078322E" w:rsidP="00783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4D889F3" w14:textId="7CB96798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386,114</w:t>
            </w:r>
          </w:p>
        </w:tc>
        <w:tc>
          <w:tcPr>
            <w:tcW w:w="241" w:type="dxa"/>
          </w:tcPr>
          <w:p w14:paraId="2230EE5F" w14:textId="77777777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4A357ABE" w14:textId="3F2F4889" w:rsidR="0078322E" w:rsidRPr="00BA549F" w:rsidRDefault="0078322E" w:rsidP="0078322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437,887 </w:t>
            </w:r>
          </w:p>
        </w:tc>
      </w:tr>
      <w:tr w:rsidR="008C58E8" w:rsidRPr="00BA549F" w14:paraId="163419BD" w14:textId="77777777" w:rsidTr="0062297A">
        <w:trPr>
          <w:cantSplit/>
        </w:trPr>
        <w:tc>
          <w:tcPr>
            <w:tcW w:w="3861" w:type="dxa"/>
            <w:vAlign w:val="bottom"/>
          </w:tcPr>
          <w:p w14:paraId="6100FD3B" w14:textId="77777777" w:rsidR="008C58E8" w:rsidRPr="00BA549F" w:rsidRDefault="008C58E8" w:rsidP="008C58E8">
            <w:pPr>
              <w:spacing w:line="240" w:lineRule="auto"/>
              <w:ind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FFA9B5" w14:textId="2CFFAA09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2" w:type="dxa"/>
          </w:tcPr>
          <w:p w14:paraId="541E71EC" w14:textId="77777777" w:rsidR="008C58E8" w:rsidRPr="00BA549F" w:rsidRDefault="008C58E8" w:rsidP="008C5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55D9A" w14:textId="3F0422A9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  <w:tc>
          <w:tcPr>
            <w:tcW w:w="236" w:type="dxa"/>
          </w:tcPr>
          <w:p w14:paraId="7BE4A1E0" w14:textId="77777777" w:rsidR="008C58E8" w:rsidRPr="00BA549F" w:rsidRDefault="008C58E8" w:rsidP="008C5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D2312C7" w14:textId="242F76B1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241" w:type="dxa"/>
          </w:tcPr>
          <w:p w14:paraId="15940E46" w14:textId="77777777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6BF44CD3" w14:textId="13FE8E08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139 </w:t>
            </w:r>
          </w:p>
        </w:tc>
      </w:tr>
      <w:tr w:rsidR="008C58E8" w:rsidRPr="00BA549F" w14:paraId="2617F547" w14:textId="77777777" w:rsidTr="0062297A">
        <w:trPr>
          <w:cantSplit/>
        </w:trPr>
        <w:tc>
          <w:tcPr>
            <w:tcW w:w="3861" w:type="dxa"/>
            <w:vAlign w:val="bottom"/>
          </w:tcPr>
          <w:p w14:paraId="67CC2E77" w14:textId="77777777" w:rsidR="008C58E8" w:rsidRPr="00BA549F" w:rsidRDefault="008C58E8" w:rsidP="008C5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1F7E06" w14:textId="39599A22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419,613</w:t>
            </w:r>
          </w:p>
        </w:tc>
        <w:tc>
          <w:tcPr>
            <w:tcW w:w="242" w:type="dxa"/>
          </w:tcPr>
          <w:p w14:paraId="16326A26" w14:textId="77777777" w:rsidR="008C58E8" w:rsidRPr="00BA549F" w:rsidRDefault="008C58E8" w:rsidP="008C5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1EEF99" w14:textId="1CB29360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444,447 </w:t>
            </w:r>
          </w:p>
        </w:tc>
        <w:tc>
          <w:tcPr>
            <w:tcW w:w="236" w:type="dxa"/>
          </w:tcPr>
          <w:p w14:paraId="68DA9879" w14:textId="77777777" w:rsidR="008C58E8" w:rsidRPr="00BA549F" w:rsidRDefault="008C58E8" w:rsidP="008C5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5183645" w14:textId="2CDC36B6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386,114</w:t>
            </w:r>
          </w:p>
        </w:tc>
        <w:tc>
          <w:tcPr>
            <w:tcW w:w="241" w:type="dxa"/>
          </w:tcPr>
          <w:p w14:paraId="2CE6C684" w14:textId="77777777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5A7A70" w14:textId="279B8FB7" w:rsidR="008C58E8" w:rsidRPr="00BA549F" w:rsidRDefault="008C58E8" w:rsidP="008C58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 438,026 </w:t>
            </w:r>
          </w:p>
        </w:tc>
      </w:tr>
      <w:tr w:rsidR="00037A60" w:rsidRPr="00BA549F" w14:paraId="28D53DF3" w14:textId="77777777" w:rsidTr="0062297A">
        <w:trPr>
          <w:cantSplit/>
        </w:trPr>
        <w:tc>
          <w:tcPr>
            <w:tcW w:w="3861" w:type="dxa"/>
            <w:vAlign w:val="bottom"/>
          </w:tcPr>
          <w:p w14:paraId="108519B0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72E68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8FC31D6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10A15A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F0AE5E5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02240C2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D1B1FA7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049A26F5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37A60" w:rsidRPr="00BA549F" w14:paraId="7E951306" w14:textId="77777777" w:rsidTr="0062297A">
        <w:trPr>
          <w:cantSplit/>
        </w:trPr>
        <w:tc>
          <w:tcPr>
            <w:tcW w:w="3861" w:type="dxa"/>
          </w:tcPr>
          <w:p w14:paraId="1ED926B5" w14:textId="77777777" w:rsidR="00037A60" w:rsidRPr="00BA549F" w:rsidRDefault="00037A60" w:rsidP="00037A60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 – บริษัทที่เกี่ยวข้อง</w:t>
            </w:r>
          </w:p>
        </w:tc>
        <w:tc>
          <w:tcPr>
            <w:tcW w:w="1080" w:type="dxa"/>
          </w:tcPr>
          <w:p w14:paraId="0BAEBEAE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9D5D348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2B17423B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6549971" w14:textId="77777777" w:rsidR="00037A60" w:rsidRPr="00BA549F" w:rsidRDefault="00037A60" w:rsidP="00037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68F4CE1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28542DC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D62B3B5" w14:textId="77777777" w:rsidR="00037A60" w:rsidRPr="00BA549F" w:rsidRDefault="00037A60" w:rsidP="00037A6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0011" w:rsidRPr="00BA549F" w14:paraId="2505C5F0" w14:textId="77777777" w:rsidTr="0062297A">
        <w:trPr>
          <w:cantSplit/>
        </w:trPr>
        <w:tc>
          <w:tcPr>
            <w:tcW w:w="3861" w:type="dxa"/>
          </w:tcPr>
          <w:p w14:paraId="3807B927" w14:textId="77777777" w:rsidR="00D70011" w:rsidRPr="00BA549F" w:rsidRDefault="00D70011" w:rsidP="00D70011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56DD45" w14:textId="75A45A75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1,248</w:t>
            </w:r>
          </w:p>
        </w:tc>
        <w:tc>
          <w:tcPr>
            <w:tcW w:w="242" w:type="dxa"/>
          </w:tcPr>
          <w:p w14:paraId="6E735A35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A58A1A8" w14:textId="190BAAA1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  <w:tc>
          <w:tcPr>
            <w:tcW w:w="236" w:type="dxa"/>
          </w:tcPr>
          <w:p w14:paraId="153E945C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CCE373C" w14:textId="0A074C2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1,248</w:t>
            </w:r>
          </w:p>
        </w:tc>
        <w:tc>
          <w:tcPr>
            <w:tcW w:w="241" w:type="dxa"/>
          </w:tcPr>
          <w:p w14:paraId="2E29B9E9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1CDF391" w14:textId="75A23CF6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5,187 </w:t>
            </w:r>
          </w:p>
        </w:tc>
      </w:tr>
      <w:tr w:rsidR="00D70011" w:rsidRPr="00BA549F" w14:paraId="5AB6DB36" w14:textId="77777777" w:rsidTr="0062297A">
        <w:trPr>
          <w:cantSplit/>
        </w:trPr>
        <w:tc>
          <w:tcPr>
            <w:tcW w:w="3861" w:type="dxa"/>
          </w:tcPr>
          <w:p w14:paraId="69874DDE" w14:textId="77777777" w:rsidR="00D70011" w:rsidRPr="00BA549F" w:rsidRDefault="00D70011" w:rsidP="00D70011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6C33B02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ABB6AC9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2FC5731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9D927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FC8BA7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866162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0C52ACAB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0011" w:rsidRPr="00BA549F" w14:paraId="6A0C5838" w14:textId="77777777" w:rsidTr="0062297A">
        <w:trPr>
          <w:cantSplit/>
        </w:trPr>
        <w:tc>
          <w:tcPr>
            <w:tcW w:w="3861" w:type="dxa"/>
          </w:tcPr>
          <w:p w14:paraId="34047E36" w14:textId="77777777" w:rsidR="00D70011" w:rsidRPr="00BA549F" w:rsidRDefault="00D70011" w:rsidP="00D70011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080" w:type="dxa"/>
          </w:tcPr>
          <w:p w14:paraId="2B6A9E0F" w14:textId="3D2F28E0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42" w:type="dxa"/>
          </w:tcPr>
          <w:p w14:paraId="343E6105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81CBFCD" w14:textId="6F9D9656" w:rsidR="00D70011" w:rsidRPr="00BA549F" w:rsidRDefault="00D70011" w:rsidP="00D7001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79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4,247 </w:t>
            </w:r>
          </w:p>
        </w:tc>
        <w:tc>
          <w:tcPr>
            <w:tcW w:w="236" w:type="dxa"/>
          </w:tcPr>
          <w:p w14:paraId="61F70425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C66F620" w14:textId="0F0571E3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7,063</w:t>
            </w:r>
          </w:p>
        </w:tc>
        <w:tc>
          <w:tcPr>
            <w:tcW w:w="241" w:type="dxa"/>
          </w:tcPr>
          <w:p w14:paraId="74FD1F09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D9C8E50" w14:textId="6C09B136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4,332 </w:t>
            </w:r>
          </w:p>
        </w:tc>
      </w:tr>
      <w:tr w:rsidR="00D70011" w:rsidRPr="00BA549F" w14:paraId="7321F668" w14:textId="77777777" w:rsidTr="0062297A">
        <w:trPr>
          <w:cantSplit/>
        </w:trPr>
        <w:tc>
          <w:tcPr>
            <w:tcW w:w="3861" w:type="dxa"/>
          </w:tcPr>
          <w:p w14:paraId="76A14F48" w14:textId="77777777" w:rsidR="00D70011" w:rsidRPr="00BA549F" w:rsidRDefault="00D70011" w:rsidP="00D70011">
            <w:pPr>
              <w:spacing w:line="240" w:lineRule="auto"/>
              <w:ind w:left="317" w:right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 xml:space="preserve">3 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–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256B6F6D" w14:textId="69B3DBB6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59E5C3A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744D651" w14:textId="0B9D55C2" w:rsidR="00D70011" w:rsidRPr="00BA549F" w:rsidRDefault="00D70011" w:rsidP="00D7001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3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  <w:tc>
          <w:tcPr>
            <w:tcW w:w="236" w:type="dxa"/>
          </w:tcPr>
          <w:p w14:paraId="36DEB293" w14:textId="77777777" w:rsidR="00D70011" w:rsidRPr="00BA549F" w:rsidRDefault="00D70011" w:rsidP="00D70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8758061" w14:textId="64494FFA" w:rsidR="00D70011" w:rsidRPr="00BA549F" w:rsidRDefault="00D70011" w:rsidP="00D7001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13,809</w:t>
            </w:r>
          </w:p>
        </w:tc>
        <w:tc>
          <w:tcPr>
            <w:tcW w:w="241" w:type="dxa"/>
          </w:tcPr>
          <w:p w14:paraId="6ECACDF2" w14:textId="77777777" w:rsidR="00D70011" w:rsidRPr="00BA549F" w:rsidRDefault="00D70011" w:rsidP="00D7001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54BAC68" w14:textId="4AE04A98" w:rsidR="00D70011" w:rsidRPr="00BA549F" w:rsidRDefault="00D70011" w:rsidP="00D70011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675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278 </w:t>
            </w:r>
          </w:p>
        </w:tc>
      </w:tr>
      <w:tr w:rsidR="006E4C0C" w:rsidRPr="00BA549F" w14:paraId="7005E560" w14:textId="77777777" w:rsidTr="00EA1210">
        <w:trPr>
          <w:cantSplit/>
        </w:trPr>
        <w:tc>
          <w:tcPr>
            <w:tcW w:w="3861" w:type="dxa"/>
            <w:vAlign w:val="bottom"/>
          </w:tcPr>
          <w:p w14:paraId="7DD3A0C3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4AA" w14:textId="0C09994B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1,312</w:t>
            </w:r>
          </w:p>
        </w:tc>
        <w:tc>
          <w:tcPr>
            <w:tcW w:w="242" w:type="dxa"/>
          </w:tcPr>
          <w:p w14:paraId="2315EFEC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A1F320" w14:textId="191CBD1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9,712 </w:t>
            </w:r>
          </w:p>
        </w:tc>
        <w:tc>
          <w:tcPr>
            <w:tcW w:w="236" w:type="dxa"/>
          </w:tcPr>
          <w:p w14:paraId="2EF8C38E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2E984" w14:textId="328043EC" w:rsidR="006E4C0C" w:rsidRPr="005072B2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22,120</w:t>
            </w:r>
          </w:p>
        </w:tc>
        <w:tc>
          <w:tcPr>
            <w:tcW w:w="241" w:type="dxa"/>
          </w:tcPr>
          <w:p w14:paraId="0B753902" w14:textId="7777777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18C337" w14:textId="785A069F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9,797 </w:t>
            </w:r>
          </w:p>
        </w:tc>
      </w:tr>
      <w:tr w:rsidR="006E4C0C" w:rsidRPr="00BA549F" w14:paraId="516E675A" w14:textId="77777777" w:rsidTr="0062297A">
        <w:trPr>
          <w:cantSplit/>
        </w:trPr>
        <w:tc>
          <w:tcPr>
            <w:tcW w:w="3861" w:type="dxa"/>
            <w:vAlign w:val="bottom"/>
          </w:tcPr>
          <w:p w14:paraId="2D3D9042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D3FB89" w14:textId="674A7BD4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420,925</w:t>
            </w:r>
          </w:p>
        </w:tc>
        <w:tc>
          <w:tcPr>
            <w:tcW w:w="242" w:type="dxa"/>
          </w:tcPr>
          <w:p w14:paraId="38657C27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8C5A7" w14:textId="7E8ECD6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454,159 </w:t>
            </w:r>
          </w:p>
        </w:tc>
        <w:tc>
          <w:tcPr>
            <w:tcW w:w="236" w:type="dxa"/>
          </w:tcPr>
          <w:p w14:paraId="70A35734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555674B" w14:textId="3328D877" w:rsidR="006E4C0C" w:rsidRPr="005072B2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408,234</w:t>
            </w:r>
          </w:p>
        </w:tc>
        <w:tc>
          <w:tcPr>
            <w:tcW w:w="241" w:type="dxa"/>
          </w:tcPr>
          <w:p w14:paraId="78687665" w14:textId="7777777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</w:tcPr>
          <w:p w14:paraId="5A92EBD6" w14:textId="30BCF933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447,823 </w:t>
            </w:r>
          </w:p>
        </w:tc>
      </w:tr>
      <w:tr w:rsidR="006E4C0C" w:rsidRPr="00BA549F" w14:paraId="4D2CC1CA" w14:textId="77777777" w:rsidTr="0062297A">
        <w:trPr>
          <w:cantSplit/>
        </w:trPr>
        <w:tc>
          <w:tcPr>
            <w:tcW w:w="3861" w:type="dxa"/>
            <w:vAlign w:val="bottom"/>
          </w:tcPr>
          <w:p w14:paraId="137FD625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46F2E1" w14:textId="2F7D6CF4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(28</w:t>
            </w:r>
            <w:r>
              <w:rPr>
                <w:rFonts w:ascii="Browallia New" w:hAnsi="Browallia New" w:cs="Browallia New"/>
                <w:sz w:val="28"/>
                <w:szCs w:val="28"/>
              </w:rPr>
              <w:t>,409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</w:tcPr>
          <w:p w14:paraId="7EE0665E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C4330A" w14:textId="476AF582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  <w:tc>
          <w:tcPr>
            <w:tcW w:w="236" w:type="dxa"/>
          </w:tcPr>
          <w:p w14:paraId="5EE6C918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6BD7BFB" w14:textId="395F9207" w:rsidR="006E4C0C" w:rsidRPr="005072B2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(28,409)</w:t>
            </w:r>
          </w:p>
        </w:tc>
        <w:tc>
          <w:tcPr>
            <w:tcW w:w="241" w:type="dxa"/>
          </w:tcPr>
          <w:p w14:paraId="3E4A29FF" w14:textId="7777777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3E39DEFF" w14:textId="5CB0E1AF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(17,298)</w:t>
            </w:r>
          </w:p>
        </w:tc>
      </w:tr>
      <w:tr w:rsidR="006E4C0C" w:rsidRPr="00BA549F" w14:paraId="5F91C050" w14:textId="77777777" w:rsidTr="0062297A">
        <w:trPr>
          <w:cantSplit/>
        </w:trPr>
        <w:tc>
          <w:tcPr>
            <w:tcW w:w="3861" w:type="dxa"/>
            <w:vAlign w:val="bottom"/>
          </w:tcPr>
          <w:p w14:paraId="49134477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 –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3365A28" w14:textId="79C9868F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392</w:t>
            </w:r>
            <w:r>
              <w:rPr>
                <w:rFonts w:ascii="Browallia New" w:hAnsi="Browallia New" w:cs="Browallia New"/>
                <w:sz w:val="28"/>
                <w:szCs w:val="28"/>
              </w:rPr>
              <w:t>,516</w:t>
            </w:r>
          </w:p>
        </w:tc>
        <w:tc>
          <w:tcPr>
            <w:tcW w:w="242" w:type="dxa"/>
          </w:tcPr>
          <w:p w14:paraId="572D6A99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045F6706" w14:textId="6D595743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1FAA">
              <w:rPr>
                <w:rFonts w:ascii="Browallia New" w:hAnsi="Browallia New" w:cs="Browallia New"/>
                <w:sz w:val="28"/>
                <w:szCs w:val="28"/>
              </w:rPr>
              <w:t xml:space="preserve"> 436,861 </w:t>
            </w:r>
          </w:p>
        </w:tc>
        <w:tc>
          <w:tcPr>
            <w:tcW w:w="236" w:type="dxa"/>
          </w:tcPr>
          <w:p w14:paraId="5B0009D3" w14:textId="77777777" w:rsidR="006E4C0C" w:rsidRPr="00BA549F" w:rsidRDefault="006E4C0C" w:rsidP="006E4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2B85C9C8" w14:textId="6EC2DAD6" w:rsidR="006E4C0C" w:rsidRPr="005072B2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379,825</w:t>
            </w:r>
          </w:p>
        </w:tc>
        <w:tc>
          <w:tcPr>
            <w:tcW w:w="241" w:type="dxa"/>
          </w:tcPr>
          <w:p w14:paraId="469AC73C" w14:textId="77777777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ADA30DF" w14:textId="08CECD58" w:rsidR="006E4C0C" w:rsidRPr="00BA549F" w:rsidRDefault="006E4C0C" w:rsidP="006E4C0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430,525 </w:t>
            </w:r>
          </w:p>
        </w:tc>
      </w:tr>
    </w:tbl>
    <w:p w14:paraId="758BAD14" w14:textId="77777777" w:rsidR="0020040C" w:rsidRPr="00500149" w:rsidRDefault="0020040C" w:rsidP="00FA0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420BCE" w14:textId="77777777" w:rsidR="00C270DF" w:rsidRDefault="0020040C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8F2A3E">
        <w:rPr>
          <w:rFonts w:ascii="Browallia New" w:hAnsi="Browallia New" w:cs="Browallia New"/>
          <w:sz w:val="28"/>
          <w:szCs w:val="28"/>
        </w:rPr>
        <w:t>30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วันถึง </w:t>
      </w:r>
      <w:r w:rsidRPr="008F2A3E">
        <w:rPr>
          <w:rFonts w:ascii="Browallia New" w:hAnsi="Browallia New" w:cs="Browallia New"/>
          <w:sz w:val="28"/>
          <w:szCs w:val="28"/>
        </w:rPr>
        <w:t>60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วัน</w:t>
      </w:r>
      <w:r w:rsidR="00314159">
        <w:rPr>
          <w:rFonts w:ascii="Browallia New" w:hAnsi="Browallia New" w:cs="Browallia New"/>
          <w:sz w:val="28"/>
          <w:szCs w:val="28"/>
        </w:rPr>
        <w:t xml:space="preserve"> </w:t>
      </w:r>
    </w:p>
    <w:p w14:paraId="3CC42F5D" w14:textId="77777777" w:rsidR="00C270DF" w:rsidRDefault="00C270DF" w:rsidP="0031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13E7D731" w14:textId="796DBBAA" w:rsidR="00C81E12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ฝ่ายบริหารประเมินสถานะลูกหนี้และเชื่อว่าค่าเผื่อหนี้สงสัยจะสูญ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ที่ได้บันทึกไว้ในบัญชีนั้น</w:t>
      </w:r>
      <w:r w:rsidRPr="008F2A3E">
        <w:rPr>
          <w:rFonts w:ascii="Browallia New" w:hAnsi="Browallia New" w:cs="Browallia New"/>
          <w:sz w:val="28"/>
          <w:szCs w:val="28"/>
          <w:cs/>
        </w:rPr>
        <w:t>เพียงพอต่อผลเสียหาย</w:t>
      </w:r>
      <w:r w:rsidR="00BA549F">
        <w:rPr>
          <w:rFonts w:ascii="Browallia New" w:hAnsi="Browallia New" w:cs="Browallia New"/>
          <w:sz w:val="28"/>
          <w:szCs w:val="28"/>
        </w:rPr>
        <w:t xml:space="preserve">              </w:t>
      </w:r>
      <w:r w:rsidRPr="008F2A3E">
        <w:rPr>
          <w:rFonts w:ascii="Browallia New" w:hAnsi="Browallia New" w:cs="Browallia New"/>
          <w:sz w:val="28"/>
          <w:szCs w:val="28"/>
          <w:cs/>
        </w:rPr>
        <w:t>ที่อาจจะเกิดขึ้นจากการเรียกเก็บเงินจากลูกหนี้ไม่ได้</w:t>
      </w:r>
    </w:p>
    <w:p w14:paraId="07C66BEE" w14:textId="77777777" w:rsidR="00BA549F" w:rsidRDefault="00BA549F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4AA169CB" w14:textId="77777777" w:rsidR="00AC7DA8" w:rsidRDefault="00AC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7404993" w14:textId="5703DF7C" w:rsidR="0020040C" w:rsidRPr="008F2A3E" w:rsidRDefault="0020040C" w:rsidP="00C81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ในระหว่างงวด รายการเคลื่อนไหวของค่าเผื่อหนี้สงสัยจะสูญมีดังต่อไปนี้</w:t>
      </w:r>
    </w:p>
    <w:p w14:paraId="68535142" w14:textId="77777777" w:rsidR="0020040C" w:rsidRPr="00500149" w:rsidRDefault="0020040C" w:rsidP="00200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3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813"/>
        <w:gridCol w:w="335"/>
        <w:gridCol w:w="1791"/>
        <w:gridCol w:w="283"/>
        <w:gridCol w:w="1701"/>
      </w:tblGrid>
      <w:tr w:rsidR="0020040C" w:rsidRPr="00263DDE" w14:paraId="1950F20A" w14:textId="77777777" w:rsidTr="00402E81">
        <w:tc>
          <w:tcPr>
            <w:tcW w:w="4813" w:type="dxa"/>
          </w:tcPr>
          <w:p w14:paraId="5F614E6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110" w:type="dxa"/>
            <w:gridSpan w:val="4"/>
          </w:tcPr>
          <w:p w14:paraId="3309C82B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0040C" w:rsidRPr="00263DDE" w14:paraId="192F9007" w14:textId="77777777" w:rsidTr="000D1D4B">
        <w:trPr>
          <w:trHeight w:val="351"/>
        </w:trPr>
        <w:tc>
          <w:tcPr>
            <w:tcW w:w="4813" w:type="dxa"/>
          </w:tcPr>
          <w:p w14:paraId="516229FF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</w:tcPr>
          <w:p w14:paraId="3DF1F69A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068E390E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0040C" w:rsidRPr="00263DDE" w14:paraId="15308D1F" w14:textId="77777777" w:rsidTr="000D1D4B">
        <w:trPr>
          <w:trHeight w:val="351"/>
        </w:trPr>
        <w:tc>
          <w:tcPr>
            <w:tcW w:w="4813" w:type="dxa"/>
          </w:tcPr>
          <w:p w14:paraId="50B50A06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35" w:type="dxa"/>
            <w:vAlign w:val="bottom"/>
          </w:tcPr>
          <w:p w14:paraId="4C4E6BD5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78BBA8B" w14:textId="27F6F7EE" w:rsidR="0020040C" w:rsidRPr="00263DDE" w:rsidRDefault="0062297A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D024D" w:rsidRPr="006D024D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63DDE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263DDE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" w:type="dxa"/>
            <w:vAlign w:val="bottom"/>
          </w:tcPr>
          <w:p w14:paraId="4680637A" w14:textId="77777777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751843" w14:textId="78FA4836" w:rsidR="0020040C" w:rsidRPr="00263DDE" w:rsidRDefault="0020040C" w:rsidP="00402E81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263DDE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C64BD" w:rsidRPr="00263DDE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263DDE" w:rsidRPr="00263DDE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  <w:tr w:rsidR="0020040C" w:rsidRPr="00263DDE" w14:paraId="2383C621" w14:textId="77777777" w:rsidTr="0067565B">
        <w:trPr>
          <w:trHeight w:val="354"/>
        </w:trPr>
        <w:tc>
          <w:tcPr>
            <w:tcW w:w="4813" w:type="dxa"/>
          </w:tcPr>
          <w:p w14:paraId="02A29C62" w14:textId="77777777" w:rsidR="0020040C" w:rsidRPr="00263DDE" w:rsidRDefault="0020040C" w:rsidP="00402E81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35" w:type="dxa"/>
          </w:tcPr>
          <w:p w14:paraId="3355FEF8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05233FC0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4515017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7A43B2" w14:textId="77777777" w:rsidR="0020040C" w:rsidRPr="00263DDE" w:rsidRDefault="0020040C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2DDF" w:rsidRPr="00263DDE" w14:paraId="266749A8" w14:textId="77777777" w:rsidTr="00565467">
        <w:trPr>
          <w:trHeight w:val="113"/>
        </w:trPr>
        <w:tc>
          <w:tcPr>
            <w:tcW w:w="4813" w:type="dxa"/>
          </w:tcPr>
          <w:p w14:paraId="115497E3" w14:textId="3E6AB2F7" w:rsidR="00C12DDF" w:rsidRPr="00263DDE" w:rsidRDefault="00C12DDF" w:rsidP="00C12DD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263DDE">
              <w:rPr>
                <w:rFonts w:ascii="Browallia New" w:hAnsi="Browallia New" w:cs="Browallia New"/>
                <w:cs/>
                <w:lang w:val="en-GB"/>
              </w:rPr>
              <w:t>ยอด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คงเหลือ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ต้น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263DDE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263DDE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335" w:type="dxa"/>
          </w:tcPr>
          <w:p w14:paraId="7553A64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51E97DC" w14:textId="72469FC7" w:rsidR="00C12DDF" w:rsidRPr="00263DDE" w:rsidRDefault="009C00A1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17,298</w:t>
            </w:r>
          </w:p>
        </w:tc>
        <w:tc>
          <w:tcPr>
            <w:tcW w:w="283" w:type="dxa"/>
          </w:tcPr>
          <w:p w14:paraId="21B490E4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27369F" w14:textId="333E6F6D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15,097 </w:t>
            </w:r>
          </w:p>
        </w:tc>
      </w:tr>
      <w:tr w:rsidR="00A35544" w:rsidRPr="00263DDE" w14:paraId="34CCB9EC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638167FA" w14:textId="2EB7A36C" w:rsidR="00A35544" w:rsidRPr="00263DDE" w:rsidRDefault="00A35544" w:rsidP="00A35544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ค่าเผื่อหนี้สงสัยจะสูญ</w:t>
            </w:r>
          </w:p>
        </w:tc>
        <w:tc>
          <w:tcPr>
            <w:tcW w:w="335" w:type="dxa"/>
          </w:tcPr>
          <w:p w14:paraId="767ED9A1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7B6FE055" w14:textId="7946C303" w:rsidR="00A35544" w:rsidRPr="00263DDE" w:rsidRDefault="009C00A1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12,054</w:t>
            </w:r>
          </w:p>
        </w:tc>
        <w:tc>
          <w:tcPr>
            <w:tcW w:w="283" w:type="dxa"/>
          </w:tcPr>
          <w:p w14:paraId="0DFE1DFC" w14:textId="77777777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8D0FED2" w14:textId="7D456FDA" w:rsidR="00A35544" w:rsidRPr="00263DDE" w:rsidRDefault="00A35544" w:rsidP="00A35544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 xml:space="preserve"> 5,112</w:t>
            </w:r>
          </w:p>
        </w:tc>
      </w:tr>
      <w:tr w:rsidR="00C12DDF" w:rsidRPr="00263DDE" w14:paraId="214D5D72" w14:textId="77777777" w:rsidTr="008C0540">
        <w:trPr>
          <w:trHeight w:val="113"/>
        </w:trPr>
        <w:tc>
          <w:tcPr>
            <w:tcW w:w="4813" w:type="dxa"/>
            <w:vAlign w:val="bottom"/>
          </w:tcPr>
          <w:p w14:paraId="5223CD04" w14:textId="221C7042" w:rsidR="00C12DDF" w:rsidRPr="00263DDE" w:rsidRDefault="00C12DDF" w:rsidP="00C12DDF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6461EA">
              <w:rPr>
                <w:rFonts w:ascii="Browallia New" w:hAnsi="Browallia New" w:cs="Browallia New" w:hint="cs"/>
                <w:u w:val="single"/>
                <w:cs/>
              </w:rPr>
              <w:t>หัก</w:t>
            </w:r>
            <w:r w:rsidRPr="006461EA">
              <w:rPr>
                <w:rFonts w:ascii="Browallia New" w:hAnsi="Browallia New" w:cs="Browallia New" w:hint="cs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กลับรายการ</w:t>
            </w:r>
            <w:r w:rsidRPr="006461EA">
              <w:rPr>
                <w:rFonts w:ascii="Browallia New" w:hAnsi="Browallia New" w:cs="Browallia New" w:hint="cs"/>
                <w:cs/>
              </w:rPr>
              <w:t>ค่าเผื่อหนี้สงสัยจะสูญ</w:t>
            </w:r>
          </w:p>
        </w:tc>
        <w:tc>
          <w:tcPr>
            <w:tcW w:w="335" w:type="dxa"/>
          </w:tcPr>
          <w:p w14:paraId="427CF89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</w:tcPr>
          <w:p w14:paraId="4F5935B5" w14:textId="54CEC822" w:rsidR="00C12DDF" w:rsidRPr="00263DDE" w:rsidRDefault="009C00A1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(943)</w:t>
            </w:r>
          </w:p>
        </w:tc>
        <w:tc>
          <w:tcPr>
            <w:tcW w:w="283" w:type="dxa"/>
          </w:tcPr>
          <w:p w14:paraId="2C6E48D5" w14:textId="77777777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DECD252" w14:textId="6BE0F46E" w:rsidR="00C12DDF" w:rsidRPr="00263DDE" w:rsidRDefault="00C12DDF" w:rsidP="00C12DD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123ED">
              <w:rPr>
                <w:rFonts w:ascii="Browallia New" w:hAnsi="Browallia New" w:cs="Browallia New"/>
                <w:sz w:val="28"/>
                <w:szCs w:val="28"/>
              </w:rPr>
              <w:t>(2,911)</w:t>
            </w:r>
          </w:p>
        </w:tc>
      </w:tr>
      <w:tr w:rsidR="00681D02" w:rsidRPr="00263DDE" w14:paraId="3A21F8DF" w14:textId="77777777" w:rsidTr="00263DDE">
        <w:trPr>
          <w:trHeight w:val="215"/>
        </w:trPr>
        <w:tc>
          <w:tcPr>
            <w:tcW w:w="4813" w:type="dxa"/>
          </w:tcPr>
          <w:p w14:paraId="2D056156" w14:textId="39DDE8B2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คงเหลือ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สิ้น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งวด</w:t>
            </w:r>
            <w:r w:rsidRPr="00263DDE">
              <w:rPr>
                <w:rFonts w:ascii="Browallia New" w:hAnsi="Browallia New" w:cs="Browallia New"/>
                <w:sz w:val="28"/>
                <w:szCs w:val="28"/>
                <w:cs/>
              </w:rPr>
              <w:t>/</w:t>
            </w:r>
            <w:r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35" w:type="dxa"/>
          </w:tcPr>
          <w:p w14:paraId="4273E879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</w:tcPr>
          <w:p w14:paraId="73AA47B1" w14:textId="03A59A33" w:rsidR="00681D02" w:rsidRPr="00263DDE" w:rsidRDefault="009C00A1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28,409</w:t>
            </w:r>
          </w:p>
        </w:tc>
        <w:tc>
          <w:tcPr>
            <w:tcW w:w="283" w:type="dxa"/>
          </w:tcPr>
          <w:p w14:paraId="668D340E" w14:textId="77777777" w:rsidR="00681D02" w:rsidRPr="00263DDE" w:rsidRDefault="00681D02" w:rsidP="0068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5212E682" w14:textId="300E1214" w:rsidR="00681D02" w:rsidRPr="00263DDE" w:rsidRDefault="00681D02" w:rsidP="00681D0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17,298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22B72C72" w14:textId="77777777" w:rsidR="003C1016" w:rsidRDefault="003C1016" w:rsidP="00F23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4554F37" w14:textId="0406881E" w:rsidR="00371706" w:rsidRPr="008F2A3E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รายการบัญชีกับบุคคลและ</w:t>
      </w:r>
      <w:r w:rsidR="00D16A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กิจการ</w:t>
      </w: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ที่เกี่ยวข้อง</w:t>
      </w:r>
    </w:p>
    <w:p w14:paraId="17CCC068" w14:textId="77777777" w:rsidR="00371706" w:rsidRPr="00D328F2" w:rsidRDefault="00371706" w:rsidP="00530D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FE1DF0" w14:textId="15594D4B" w:rsidR="00E41F91" w:rsidRPr="008F2A3E" w:rsidRDefault="00371706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บริษัทมีรายการบัญชีที่สำคัญซึ่งเกิดขึ้นกับ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C10E96" w:rsidRPr="008F2A3E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C10E96"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เหล่านี้เกี่ยวข้องกันโดยการมีผู้ถือหุ้นและ</w:t>
      </w:r>
      <w:r w:rsidR="0049374F" w:rsidRPr="008F2A3E">
        <w:rPr>
          <w:rFonts w:ascii="Browallia New" w:hAnsi="Browallia New" w:cs="Browallia New"/>
          <w:sz w:val="28"/>
          <w:szCs w:val="28"/>
        </w:rPr>
        <w:t>/</w:t>
      </w:r>
      <w:r w:rsidRPr="008F2A3E">
        <w:rPr>
          <w:rFonts w:ascii="Browallia New" w:hAnsi="Browallia New" w:cs="Browallia New"/>
          <w:sz w:val="28"/>
          <w:szCs w:val="28"/>
          <w:cs/>
        </w:rPr>
        <w:t>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8F2A3E">
        <w:rPr>
          <w:rFonts w:ascii="Browallia New" w:hAnsi="Browallia New" w:cs="Browallia New"/>
          <w:sz w:val="28"/>
          <w:szCs w:val="28"/>
          <w:cs/>
        </w:rPr>
        <w:t>ที่เกี่ยวข้อง ซึ่งมูลฐานที่ใช้บางกรณีอาจแตกต่างจากมูลฐานที่ใช้สำหรับรายการที่เกิดขึ้นกับบุค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คลหรือ</w:t>
      </w:r>
      <w:r w:rsidR="00BD1944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="002C557B" w:rsidRPr="008F2A3E">
        <w:rPr>
          <w:rFonts w:ascii="Browallia New" w:hAnsi="Browallia New" w:cs="Browallia New"/>
          <w:sz w:val="28"/>
          <w:szCs w:val="28"/>
          <w:cs/>
        </w:rPr>
        <w:t>ที่ไม่เกี่ยวข้อง</w:t>
      </w:r>
    </w:p>
    <w:p w14:paraId="1DA7111C" w14:textId="77777777" w:rsidR="00AC7DA8" w:rsidRDefault="00AC7DA8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0447B585" w14:textId="24B24934" w:rsidR="00F976C2" w:rsidRDefault="00BD1944" w:rsidP="000D1D4B">
      <w:pPr>
        <w:tabs>
          <w:tab w:val="clear" w:pos="454"/>
          <w:tab w:val="clear" w:pos="680"/>
          <w:tab w:val="left" w:pos="657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บุคคลและ</w:t>
      </w:r>
      <w:r w:rsidR="007373B0" w:rsidRPr="008F2A3E">
        <w:rPr>
          <w:rFonts w:ascii="Browallia New" w:hAnsi="Browallia New" w:cs="Browallia New"/>
          <w:sz w:val="28"/>
          <w:szCs w:val="28"/>
          <w:cs/>
        </w:rPr>
        <w:t>กิจการที่เกี่ยวข้องโดยสรุป</w:t>
      </w:r>
      <w:r w:rsidR="00F976C2"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E0B71DA" w14:textId="77777777" w:rsidR="007219DD" w:rsidRPr="0062297A" w:rsidRDefault="007219DD" w:rsidP="00530D0F">
      <w:pPr>
        <w:spacing w:line="240" w:lineRule="auto"/>
        <w:ind w:left="44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93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620"/>
        <w:gridCol w:w="3060"/>
      </w:tblGrid>
      <w:tr w:rsidR="00EF66B8" w:rsidRPr="007D75D9" w14:paraId="6788BC98" w14:textId="77777777" w:rsidTr="00BC527D">
        <w:trPr>
          <w:tblHeader/>
        </w:trPr>
        <w:tc>
          <w:tcPr>
            <w:tcW w:w="4257" w:type="dxa"/>
            <w:vAlign w:val="bottom"/>
          </w:tcPr>
          <w:p w14:paraId="281B9D6D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1620" w:type="dxa"/>
          </w:tcPr>
          <w:p w14:paraId="46732149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จัดตั้งในประเทศ/สัญชาติ</w:t>
            </w:r>
          </w:p>
        </w:tc>
        <w:tc>
          <w:tcPr>
            <w:tcW w:w="3060" w:type="dxa"/>
            <w:vAlign w:val="bottom"/>
          </w:tcPr>
          <w:p w14:paraId="49D0BA52" w14:textId="77777777" w:rsidR="00EF66B8" w:rsidRPr="007D75D9" w:rsidRDefault="00EF66B8" w:rsidP="00402E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EF66B8" w:rsidRPr="007D75D9" w14:paraId="2D129B75" w14:textId="77777777" w:rsidTr="00BC527D">
        <w:trPr>
          <w:tblHeader/>
        </w:trPr>
        <w:tc>
          <w:tcPr>
            <w:tcW w:w="4257" w:type="dxa"/>
          </w:tcPr>
          <w:p w14:paraId="03B80723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45F67D1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C2AB29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61FD51E0" w14:textId="77777777" w:rsidTr="00BC527D">
        <w:tc>
          <w:tcPr>
            <w:tcW w:w="4257" w:type="dxa"/>
          </w:tcPr>
          <w:p w14:paraId="3DE2A55B" w14:textId="77777777" w:rsidR="00EF66B8" w:rsidRPr="007D75D9" w:rsidRDefault="00EF66B8" w:rsidP="00402E81">
            <w:pPr>
              <w:spacing w:line="240" w:lineRule="auto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val="en-GB" w:eastAsia="en-GB"/>
              </w:rPr>
              <w:t>บริษัทย่อย</w:t>
            </w:r>
          </w:p>
        </w:tc>
        <w:tc>
          <w:tcPr>
            <w:tcW w:w="1620" w:type="dxa"/>
          </w:tcPr>
          <w:p w14:paraId="3AEE635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665947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3C76CDEE" w14:textId="77777777" w:rsidTr="00BC527D">
        <w:tc>
          <w:tcPr>
            <w:tcW w:w="4257" w:type="dxa"/>
          </w:tcPr>
          <w:p w14:paraId="4E3AE48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1620" w:type="dxa"/>
          </w:tcPr>
          <w:p w14:paraId="445CF27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CDC12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6E07AA4E" w14:textId="77777777" w:rsidTr="00BC527D">
        <w:tc>
          <w:tcPr>
            <w:tcW w:w="4257" w:type="dxa"/>
          </w:tcPr>
          <w:p w14:paraId="34C6ED1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General Engineering Mauritius Limited</w:t>
            </w:r>
          </w:p>
        </w:tc>
        <w:tc>
          <w:tcPr>
            <w:tcW w:w="1620" w:type="dxa"/>
          </w:tcPr>
          <w:p w14:paraId="4E83609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val="en-GB"/>
              </w:rPr>
              <w:t>Mauritius</w:t>
            </w:r>
          </w:p>
        </w:tc>
        <w:tc>
          <w:tcPr>
            <w:tcW w:w="3060" w:type="dxa"/>
          </w:tcPr>
          <w:p w14:paraId="211CEEF3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2AFA3A60" w14:textId="77777777" w:rsidTr="00BC527D">
        <w:tc>
          <w:tcPr>
            <w:tcW w:w="4257" w:type="dxa"/>
          </w:tcPr>
          <w:p w14:paraId="371D5DDC" w14:textId="77777777" w:rsidR="00EF66B8" w:rsidRPr="007D75D9" w:rsidRDefault="00EF66B8" w:rsidP="00EF66B8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620" w:type="dxa"/>
          </w:tcPr>
          <w:p w14:paraId="7CA68D92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1C921347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702328D7" w14:textId="77777777" w:rsidTr="00BC527D">
        <w:tc>
          <w:tcPr>
            <w:tcW w:w="4257" w:type="dxa"/>
          </w:tcPr>
          <w:p w14:paraId="5C9E3576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3C75DFBC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115106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04A14C1E" w14:textId="77777777" w:rsidTr="00BC527D">
        <w:tc>
          <w:tcPr>
            <w:tcW w:w="4257" w:type="dxa"/>
          </w:tcPr>
          <w:p w14:paraId="0FE2AFC0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บริษัทร่วม</w:t>
            </w:r>
          </w:p>
        </w:tc>
        <w:tc>
          <w:tcPr>
            <w:tcW w:w="1620" w:type="dxa"/>
          </w:tcPr>
          <w:p w14:paraId="067D251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A0533C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19038D31" w14:textId="77777777" w:rsidTr="00BC527D">
        <w:tc>
          <w:tcPr>
            <w:tcW w:w="4257" w:type="dxa"/>
          </w:tcPr>
          <w:p w14:paraId="3AF1CC0D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620" w:type="dxa"/>
          </w:tcPr>
          <w:p w14:paraId="692DEE8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2225A3A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478FCAAA" w14:textId="77777777" w:rsidTr="00BC527D">
        <w:tc>
          <w:tcPr>
            <w:tcW w:w="4257" w:type="dxa"/>
          </w:tcPr>
          <w:p w14:paraId="384C56A2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63A469C7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357AEAD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59C70E43" w14:textId="77777777" w:rsidTr="00BC527D">
        <w:tc>
          <w:tcPr>
            <w:tcW w:w="4257" w:type="dxa"/>
          </w:tcPr>
          <w:p w14:paraId="725EBB10" w14:textId="7BA29588" w:rsidR="00EF66B8" w:rsidRPr="007D75D9" w:rsidRDefault="005462ED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กิจ</w:t>
            </w:r>
            <w:r w:rsidR="00EF66B8"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การร่วมค้า</w:t>
            </w:r>
          </w:p>
        </w:tc>
        <w:tc>
          <w:tcPr>
            <w:tcW w:w="1620" w:type="dxa"/>
          </w:tcPr>
          <w:p w14:paraId="373B56D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7A7E4918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F66B8" w:rsidRPr="007D75D9" w14:paraId="79B67CA7" w14:textId="77777777" w:rsidTr="00BC527D">
        <w:tc>
          <w:tcPr>
            <w:tcW w:w="4257" w:type="dxa"/>
          </w:tcPr>
          <w:p w14:paraId="447AF396" w14:textId="77777777" w:rsidR="00EF66B8" w:rsidRPr="007D75D9" w:rsidRDefault="00EF66B8" w:rsidP="00B4608C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Wisdom Tree Investment 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S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)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PTE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 xml:space="preserve">. </w:t>
            </w:r>
            <w:r w:rsidRPr="007D75D9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Limited </w:t>
            </w:r>
          </w:p>
        </w:tc>
        <w:tc>
          <w:tcPr>
            <w:tcW w:w="1620" w:type="dxa"/>
          </w:tcPr>
          <w:p w14:paraId="3BDF93C4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3060" w:type="dxa"/>
          </w:tcPr>
          <w:p w14:paraId="0B348A9E" w14:textId="77777777" w:rsidR="00EF66B8" w:rsidRPr="007D75D9" w:rsidRDefault="00EF66B8" w:rsidP="00B4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ถือหุ้นโดยตรง</w:t>
            </w:r>
          </w:p>
        </w:tc>
      </w:tr>
      <w:tr w:rsidR="00EF66B8" w:rsidRPr="007D75D9" w14:paraId="011DDDD7" w14:textId="77777777" w:rsidTr="00BC527D">
        <w:tc>
          <w:tcPr>
            <w:tcW w:w="4257" w:type="dxa"/>
          </w:tcPr>
          <w:p w14:paraId="68D907C7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มิลคอน ติฮา จีอีแอล จำกัด</w:t>
            </w:r>
          </w:p>
        </w:tc>
        <w:tc>
          <w:tcPr>
            <w:tcW w:w="1620" w:type="dxa"/>
          </w:tcPr>
          <w:p w14:paraId="690C59E6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3060" w:type="dxa"/>
          </w:tcPr>
          <w:p w14:paraId="19E1A905" w14:textId="5AE2EB2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บริษัทย่อยของ</w:t>
            </w:r>
            <w:r w:rsidR="005F746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7D75D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การร่วมค้า</w:t>
            </w:r>
          </w:p>
        </w:tc>
      </w:tr>
      <w:tr w:rsidR="00EF66B8" w:rsidRPr="007D75D9" w14:paraId="2ED3DE44" w14:textId="77777777" w:rsidTr="00BC527D">
        <w:tc>
          <w:tcPr>
            <w:tcW w:w="4257" w:type="dxa"/>
          </w:tcPr>
          <w:p w14:paraId="71D43D58" w14:textId="77777777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76425AAB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6A9D47A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7EC7DA7F" w14:textId="77777777" w:rsidTr="00BC527D">
        <w:tc>
          <w:tcPr>
            <w:tcW w:w="4257" w:type="dxa"/>
          </w:tcPr>
          <w:p w14:paraId="11029A71" w14:textId="64F4DB3B" w:rsidR="00EF66B8" w:rsidRPr="007D75D9" w:rsidRDefault="00EF66B8" w:rsidP="00402E8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lang w:eastAsia="en-GB"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  <w:lang w:eastAsia="en-GB"/>
              </w:rPr>
              <w:t>บริษัทที่เกี่ยวข้อง</w:t>
            </w:r>
          </w:p>
        </w:tc>
        <w:tc>
          <w:tcPr>
            <w:tcW w:w="1620" w:type="dxa"/>
          </w:tcPr>
          <w:p w14:paraId="2BEB9C52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08D8C345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E626B" w:rsidRPr="00503AF6" w14:paraId="5C0894ED" w14:textId="77777777" w:rsidTr="00BC527D">
        <w:tc>
          <w:tcPr>
            <w:tcW w:w="4257" w:type="dxa"/>
          </w:tcPr>
          <w:p w14:paraId="4CF0330C" w14:textId="01F14FFD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620" w:type="dxa"/>
          </w:tcPr>
          <w:p w14:paraId="35E34062" w14:textId="21964DFE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6A29AE17" w14:textId="1E3ABBC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กิจการที่บริษัทลงทุน</w:t>
            </w:r>
          </w:p>
        </w:tc>
      </w:tr>
      <w:tr w:rsidR="00EE626B" w:rsidRPr="00503AF6" w14:paraId="341DAC02" w14:textId="77777777" w:rsidTr="00BC527D">
        <w:tc>
          <w:tcPr>
            <w:tcW w:w="4257" w:type="dxa"/>
          </w:tcPr>
          <w:p w14:paraId="497AD898" w14:textId="4E429C1B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ซันเทคเมทัลส์ จำกัด</w:t>
            </w:r>
          </w:p>
        </w:tc>
        <w:tc>
          <w:tcPr>
            <w:tcW w:w="1620" w:type="dxa"/>
          </w:tcPr>
          <w:p w14:paraId="08D42CB1" w14:textId="6C6B9757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4EC3443D" w14:textId="7699D525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9133F38" w14:textId="77777777" w:rsidTr="00BC527D">
        <w:tc>
          <w:tcPr>
            <w:tcW w:w="4257" w:type="dxa"/>
          </w:tcPr>
          <w:p w14:paraId="68529D0D" w14:textId="0692E60E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มิลล์คอนบูรพา จำกัด</w:t>
            </w:r>
          </w:p>
        </w:tc>
        <w:tc>
          <w:tcPr>
            <w:tcW w:w="1620" w:type="dxa"/>
          </w:tcPr>
          <w:p w14:paraId="445FEF69" w14:textId="4C90531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2F707A5E" w14:textId="57CFA4EA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7613E640" w14:textId="77777777" w:rsidTr="00BC527D">
        <w:tc>
          <w:tcPr>
            <w:tcW w:w="4257" w:type="dxa"/>
          </w:tcPr>
          <w:p w14:paraId="51E46986" w14:textId="49037534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มิลล์คอน สตีล ไพพ์ จำกัด</w:t>
            </w:r>
          </w:p>
        </w:tc>
        <w:tc>
          <w:tcPr>
            <w:tcW w:w="1620" w:type="dxa"/>
          </w:tcPr>
          <w:p w14:paraId="42B1117F" w14:textId="24B42D73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1DF90A7C" w14:textId="2F405B49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03544671" w14:textId="77777777" w:rsidTr="00BC527D">
        <w:tc>
          <w:tcPr>
            <w:tcW w:w="4257" w:type="dxa"/>
          </w:tcPr>
          <w:p w14:paraId="4DBBFAC1" w14:textId="52FAD66F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Millcon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Thiha</w:t>
            </w:r>
            <w:proofErr w:type="spellEnd"/>
            <w:r w:rsidRPr="00503AF6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 xml:space="preserve"> Limited</w:t>
            </w:r>
          </w:p>
        </w:tc>
        <w:tc>
          <w:tcPr>
            <w:tcW w:w="1620" w:type="dxa"/>
          </w:tcPr>
          <w:p w14:paraId="3F8F9747" w14:textId="7C015522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พม่า</w:t>
            </w:r>
          </w:p>
        </w:tc>
        <w:tc>
          <w:tcPr>
            <w:tcW w:w="3060" w:type="dxa"/>
          </w:tcPr>
          <w:p w14:paraId="02AB5E7B" w14:textId="5A2C005F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EE626B" w:rsidRPr="00503AF6" w14:paraId="28CB8097" w14:textId="77777777" w:rsidTr="00BC527D">
        <w:tc>
          <w:tcPr>
            <w:tcW w:w="4257" w:type="dxa"/>
          </w:tcPr>
          <w:p w14:paraId="47DDD1B6" w14:textId="651722A3" w:rsidR="00EE626B" w:rsidRPr="00503AF6" w:rsidRDefault="00EE626B" w:rsidP="00EE626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 สหร่วมวัสดุก่อสร้าง จำกัด</w:t>
            </w:r>
          </w:p>
        </w:tc>
        <w:tc>
          <w:tcPr>
            <w:tcW w:w="1620" w:type="dxa"/>
          </w:tcPr>
          <w:p w14:paraId="23C31BCB" w14:textId="4398B728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ไทย</w:t>
            </w:r>
          </w:p>
        </w:tc>
        <w:tc>
          <w:tcPr>
            <w:tcW w:w="3060" w:type="dxa"/>
          </w:tcPr>
          <w:p w14:paraId="0F0E0B13" w14:textId="54B7619B" w:rsidR="00EE626B" w:rsidRPr="00503AF6" w:rsidRDefault="00EE626B" w:rsidP="00EE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BC527D" w:rsidRPr="00503AF6" w14:paraId="237A6DDD" w14:textId="77777777" w:rsidTr="00BC527D">
        <w:tc>
          <w:tcPr>
            <w:tcW w:w="4257" w:type="dxa"/>
          </w:tcPr>
          <w:p w14:paraId="041AE241" w14:textId="735F4A87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กิจการร่วมค้า ไอบีซีไอ – แมคทริค</w:t>
            </w:r>
          </w:p>
        </w:tc>
        <w:tc>
          <w:tcPr>
            <w:tcW w:w="1620" w:type="dxa"/>
          </w:tcPr>
          <w:p w14:paraId="16667A02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4636083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34322A" w:rsidRPr="00503AF6" w14:paraId="25428A4E" w14:textId="77777777" w:rsidTr="00BC527D">
        <w:tc>
          <w:tcPr>
            <w:tcW w:w="4257" w:type="dxa"/>
          </w:tcPr>
          <w:p w14:paraId="07945519" w14:textId="77777777" w:rsidR="0034322A" w:rsidRPr="00503AF6" w:rsidRDefault="0034322A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620" w:type="dxa"/>
          </w:tcPr>
          <w:p w14:paraId="60914BEA" w14:textId="77777777" w:rsidR="0034322A" w:rsidRPr="00503AF6" w:rsidRDefault="0034322A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11A33D0" w14:textId="77777777" w:rsidR="0034322A" w:rsidRPr="00503AF6" w:rsidRDefault="0034322A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C527D" w:rsidRPr="00503AF6" w14:paraId="289D7A7B" w14:textId="77777777" w:rsidTr="00BC527D">
        <w:tc>
          <w:tcPr>
            <w:tcW w:w="4257" w:type="dxa"/>
          </w:tcPr>
          <w:p w14:paraId="2AD57CE5" w14:textId="4B31648A" w:rsidR="00BC527D" w:rsidRPr="00503AF6" w:rsidRDefault="00BC527D" w:rsidP="00022D4E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lastRenderedPageBreak/>
              <w:t xml:space="preserve">กิจการร่วมค้า เทพมงคล 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–</w:t>
            </w: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ไทยมีเดีย</w:t>
            </w:r>
          </w:p>
        </w:tc>
        <w:tc>
          <w:tcPr>
            <w:tcW w:w="1620" w:type="dxa"/>
          </w:tcPr>
          <w:p w14:paraId="5B252D37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3C447085" w14:textId="77777777" w:rsidR="00BC527D" w:rsidRPr="00503AF6" w:rsidRDefault="00BC527D" w:rsidP="00022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กิจการร่วมค้าของบริษัทร่วม</w:t>
            </w:r>
          </w:p>
        </w:tc>
      </w:tr>
      <w:tr w:rsidR="00EF66B8" w:rsidRPr="00503AF6" w14:paraId="55FAE504" w14:textId="77777777" w:rsidTr="00BC527D">
        <w:tc>
          <w:tcPr>
            <w:tcW w:w="4257" w:type="dxa"/>
          </w:tcPr>
          <w:p w14:paraId="0A876BD7" w14:textId="77777777" w:rsidR="00EF66B8" w:rsidRPr="00503AF6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503AF6">
              <w:rPr>
                <w:rFonts w:ascii="Browallia New" w:hAnsi="Browallia New" w:cs="Browallia New"/>
                <w:sz w:val="24"/>
                <w:szCs w:val="24"/>
              </w:rPr>
              <w:t>Nippon Concrete Industries Co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503AF6">
              <w:rPr>
                <w:rFonts w:ascii="Browallia New" w:hAnsi="Browallia New" w:cs="Browallia New"/>
                <w:sz w:val="24"/>
                <w:szCs w:val="24"/>
              </w:rPr>
              <w:t>, Ltd</w:t>
            </w:r>
            <w:r w:rsidRPr="00503AF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  <w:tc>
          <w:tcPr>
            <w:tcW w:w="1620" w:type="dxa"/>
          </w:tcPr>
          <w:p w14:paraId="0840C7BD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3060" w:type="dxa"/>
          </w:tcPr>
          <w:p w14:paraId="383B4CB7" w14:textId="77777777" w:rsidR="00EF66B8" w:rsidRPr="00503AF6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03AF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ผู้ถือหุ้นของบริษัทย่อย</w:t>
            </w:r>
          </w:p>
        </w:tc>
      </w:tr>
      <w:tr w:rsidR="00EF66B8" w:rsidRPr="007D75D9" w14:paraId="55145AED" w14:textId="77777777" w:rsidTr="00BC527D">
        <w:tc>
          <w:tcPr>
            <w:tcW w:w="4257" w:type="dxa"/>
          </w:tcPr>
          <w:p w14:paraId="1530B0CF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7FBAD53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5D34FE80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395A9AB8" w14:textId="77777777" w:rsidTr="00BC527D">
        <w:tc>
          <w:tcPr>
            <w:tcW w:w="4257" w:type="dxa"/>
          </w:tcPr>
          <w:p w14:paraId="08F11B8E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i/>
                <w:iCs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620" w:type="dxa"/>
          </w:tcPr>
          <w:p w14:paraId="24BAC7D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2C905D5E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EF66B8" w:rsidRPr="007D75D9" w14:paraId="541F3F2C" w14:textId="77777777" w:rsidTr="00BC527D">
        <w:tc>
          <w:tcPr>
            <w:tcW w:w="4257" w:type="dxa"/>
          </w:tcPr>
          <w:p w14:paraId="63EE47D4" w14:textId="77777777" w:rsidR="00EF66B8" w:rsidRPr="007D75D9" w:rsidRDefault="00EF66B8" w:rsidP="00402E81">
            <w:pPr>
              <w:tabs>
                <w:tab w:val="clear" w:pos="258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กรรมการและผู้บริหาร</w:t>
            </w:r>
          </w:p>
        </w:tc>
        <w:tc>
          <w:tcPr>
            <w:tcW w:w="1620" w:type="dxa"/>
          </w:tcPr>
          <w:p w14:paraId="474678B1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D75D9"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3060" w:type="dxa"/>
          </w:tcPr>
          <w:p w14:paraId="7590EE9F" w14:textId="77777777" w:rsidR="00EF66B8" w:rsidRPr="007D75D9" w:rsidRDefault="00EF66B8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034E4BDA" w14:textId="6DC09D72" w:rsidR="00FE29FE" w:rsidRDefault="00FE2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6B14A6B" w14:textId="55B59DD9" w:rsidR="001845FA" w:rsidRDefault="00371706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รายการบัญชีที่สำคัญกับบุคคล</w:t>
      </w:r>
      <w:r w:rsidRPr="00F5610C">
        <w:rPr>
          <w:rFonts w:ascii="Browallia New" w:hAnsi="Browallia New" w:cs="Browallia New"/>
          <w:sz w:val="28"/>
          <w:szCs w:val="28"/>
          <w:cs/>
        </w:rPr>
        <w:t>และ</w:t>
      </w:r>
      <w:r w:rsidR="00DC449F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F5610C">
        <w:rPr>
          <w:rFonts w:ascii="Browallia New" w:hAnsi="Browallia New" w:cs="Browallia New"/>
          <w:sz w:val="28"/>
          <w:szCs w:val="28"/>
          <w:cs/>
        </w:rPr>
        <w:t>ที่เกี่ยวข้อง</w:t>
      </w:r>
      <w:r w:rsidR="00D73270" w:rsidRPr="00F5610C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>สำหรับงวดสามเดือน</w:t>
      </w:r>
      <w:r w:rsidR="0062297A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6D024D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62297A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62297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62297A">
        <w:rPr>
          <w:rFonts w:ascii="Browallia New" w:hAnsi="Browallia New" w:cs="Browallia New"/>
          <w:sz w:val="28"/>
          <w:szCs w:val="28"/>
        </w:rPr>
        <w:t>0</w:t>
      </w:r>
      <w:r w:rsidR="0062297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6D024D" w:rsidRPr="006D024D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263DDE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63DDE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BD6F20" w:rsidRPr="00F5610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63DDE">
        <w:rPr>
          <w:rFonts w:ascii="Browallia New" w:hAnsi="Browallia New" w:cs="Browallia New"/>
          <w:sz w:val="28"/>
          <w:szCs w:val="28"/>
        </w:rPr>
        <w:t>1</w:t>
      </w:r>
      <w:r w:rsidR="007A4E5F" w:rsidRPr="00F5610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F5610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BD71FCD" w14:textId="77777777" w:rsidR="00EE31CA" w:rsidRPr="00EE31CA" w:rsidRDefault="00EE31CA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0A80F21F" w14:textId="77777777" w:rsidR="001845FA" w:rsidRPr="007D75D9" w:rsidRDefault="001845FA" w:rsidP="00982AC5">
      <w:pPr>
        <w:spacing w:line="240" w:lineRule="auto"/>
        <w:ind w:left="448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2054"/>
        <w:gridCol w:w="990"/>
        <w:gridCol w:w="945"/>
        <w:gridCol w:w="1026"/>
        <w:gridCol w:w="999"/>
      </w:tblGrid>
      <w:tr w:rsidR="00D328F2" w:rsidRPr="0000608E" w14:paraId="75BB3ABF" w14:textId="77777777" w:rsidTr="00AD5C3A">
        <w:trPr>
          <w:tblHeader/>
        </w:trPr>
        <w:tc>
          <w:tcPr>
            <w:tcW w:w="3010" w:type="dxa"/>
          </w:tcPr>
          <w:p w14:paraId="31EF4587" w14:textId="77777777" w:rsidR="00D328F2" w:rsidRPr="00DC449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4" w:type="dxa"/>
          </w:tcPr>
          <w:p w14:paraId="434B18C6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33022E69" w14:textId="77777777" w:rsidR="00D328F2" w:rsidRPr="00AA60F0" w:rsidRDefault="00D328F2" w:rsidP="008A76A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D328F2" w:rsidRPr="0000608E" w14:paraId="7CF640E4" w14:textId="77777777" w:rsidTr="00AD5C3A">
        <w:trPr>
          <w:tblHeader/>
        </w:trPr>
        <w:tc>
          <w:tcPr>
            <w:tcW w:w="3010" w:type="dxa"/>
          </w:tcPr>
          <w:p w14:paraId="2AC9B1F7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16BD1EE2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5" w:type="dxa"/>
            <w:gridSpan w:val="2"/>
          </w:tcPr>
          <w:p w14:paraId="705688E2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42CE3C90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D328F2" w:rsidRPr="0000608E" w14:paraId="0BAB30C0" w14:textId="77777777" w:rsidTr="00AD5C3A">
        <w:trPr>
          <w:tblHeader/>
        </w:trPr>
        <w:tc>
          <w:tcPr>
            <w:tcW w:w="3010" w:type="dxa"/>
          </w:tcPr>
          <w:p w14:paraId="0E247034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26F13AA8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0F64089D" w14:textId="50A472C2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D75D9"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2297A"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6D024D" w:rsidRPr="006D024D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D328F2" w:rsidRPr="0000608E" w14:paraId="175B66F3" w14:textId="77777777" w:rsidTr="00AD5C3A">
        <w:trPr>
          <w:tblHeader/>
        </w:trPr>
        <w:tc>
          <w:tcPr>
            <w:tcW w:w="3010" w:type="dxa"/>
          </w:tcPr>
          <w:p w14:paraId="4179F4B1" w14:textId="77777777" w:rsidR="00D328F2" w:rsidRPr="00AA60F0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7EACF3F4" w14:textId="7777777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90" w:type="dxa"/>
          </w:tcPr>
          <w:p w14:paraId="4C17C6AF" w14:textId="36D23105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472E08E8" w14:textId="3C5848D3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26" w:type="dxa"/>
          </w:tcPr>
          <w:p w14:paraId="4C18843F" w14:textId="5936E2F7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6396482A" w14:textId="114D35BB" w:rsidR="00D328F2" w:rsidRPr="00AA60F0" w:rsidRDefault="00D328F2" w:rsidP="008A7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D75D9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</w:tr>
      <w:tr w:rsidR="00D328F2" w:rsidRPr="00D127CF" w14:paraId="26D841EE" w14:textId="77777777" w:rsidTr="00AD5C3A">
        <w:tc>
          <w:tcPr>
            <w:tcW w:w="3010" w:type="dxa"/>
          </w:tcPr>
          <w:p w14:paraId="28893D23" w14:textId="77777777" w:rsidR="00D328F2" w:rsidRPr="00D127CF" w:rsidRDefault="00D328F2" w:rsidP="008A76A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54" w:type="dxa"/>
          </w:tcPr>
          <w:p w14:paraId="33FB3EC8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48A45B0B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458D6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4EDBDF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B55D4F9" w14:textId="77777777" w:rsidR="00D328F2" w:rsidRPr="00D127CF" w:rsidRDefault="00D328F2" w:rsidP="008A7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263A" w:rsidRPr="00D127CF" w14:paraId="5F1527A5" w14:textId="77777777" w:rsidTr="00095B79">
        <w:tc>
          <w:tcPr>
            <w:tcW w:w="3010" w:type="dxa"/>
            <w:shd w:val="clear" w:color="auto" w:fill="auto"/>
          </w:tcPr>
          <w:p w14:paraId="51660979" w14:textId="35137AEB" w:rsidR="0048263A" w:rsidRPr="00D127CF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และบริการ</w:t>
            </w:r>
          </w:p>
        </w:tc>
        <w:tc>
          <w:tcPr>
            <w:tcW w:w="2054" w:type="dxa"/>
            <w:shd w:val="clear" w:color="auto" w:fill="auto"/>
          </w:tcPr>
          <w:p w14:paraId="528641C5" w14:textId="77777777" w:rsidR="0048263A" w:rsidRPr="00D127CF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6021B" w14:textId="69E41CC9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CDB69A0" w14:textId="12B529E8" w:rsidR="0048263A" w:rsidRPr="006D024D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6FF238" w14:textId="1E3ED527" w:rsidR="0048263A" w:rsidRPr="001A77B1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  <w:shd w:val="clear" w:color="auto" w:fill="auto"/>
          </w:tcPr>
          <w:p w14:paraId="79AC390A" w14:textId="66C6ECC2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1,097</w:t>
            </w:r>
          </w:p>
        </w:tc>
      </w:tr>
      <w:tr w:rsidR="0048263A" w:rsidRPr="00D127CF" w14:paraId="484D8711" w14:textId="77777777" w:rsidTr="00281586">
        <w:tc>
          <w:tcPr>
            <w:tcW w:w="3010" w:type="dxa"/>
            <w:shd w:val="clear" w:color="auto" w:fill="auto"/>
          </w:tcPr>
          <w:p w14:paraId="499EDE40" w14:textId="77777777" w:rsidR="0048263A" w:rsidRPr="00D127CF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54" w:type="dxa"/>
            <w:shd w:val="clear" w:color="auto" w:fill="auto"/>
          </w:tcPr>
          <w:p w14:paraId="6EC11A02" w14:textId="77777777" w:rsidR="0048263A" w:rsidRPr="00D127CF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0FB9FD" w14:textId="4FC98AC5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5ECABE" w14:textId="4B155557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694BED3" w14:textId="0949239C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999" w:type="dxa"/>
            <w:shd w:val="clear" w:color="auto" w:fill="auto"/>
          </w:tcPr>
          <w:p w14:paraId="4369AE39" w14:textId="672B8BB3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1,250</w:t>
            </w:r>
          </w:p>
        </w:tc>
      </w:tr>
      <w:tr w:rsidR="0048263A" w:rsidRPr="00D127CF" w14:paraId="1F59D8C7" w14:textId="77777777" w:rsidTr="00095B79">
        <w:tc>
          <w:tcPr>
            <w:tcW w:w="3010" w:type="dxa"/>
            <w:shd w:val="clear" w:color="auto" w:fill="auto"/>
          </w:tcPr>
          <w:p w14:paraId="61436027" w14:textId="77777777" w:rsidR="0048263A" w:rsidRPr="00561373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61373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  <w:shd w:val="clear" w:color="auto" w:fill="auto"/>
          </w:tcPr>
          <w:p w14:paraId="70CCB538" w14:textId="77777777" w:rsidR="0048263A" w:rsidRPr="00561373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61373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512B9D" w14:textId="286CD375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D03130E" w14:textId="0C77BCF5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9FEE503" w14:textId="55E7CD65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2,874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2A497A2" w14:textId="6DCF4FA1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3,184</w:t>
            </w:r>
          </w:p>
        </w:tc>
      </w:tr>
      <w:tr w:rsidR="0048263A" w:rsidRPr="00D127CF" w14:paraId="2E3B15A7" w14:textId="77777777" w:rsidTr="00281586">
        <w:tc>
          <w:tcPr>
            <w:tcW w:w="3010" w:type="dxa"/>
            <w:shd w:val="clear" w:color="auto" w:fill="auto"/>
          </w:tcPr>
          <w:p w14:paraId="54DE033D" w14:textId="77777777" w:rsidR="0048263A" w:rsidRPr="00D127CF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54" w:type="dxa"/>
            <w:shd w:val="clear" w:color="auto" w:fill="auto"/>
          </w:tcPr>
          <w:p w14:paraId="642F16CC" w14:textId="77777777" w:rsidR="0048263A" w:rsidRPr="00D127CF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8A6F91" w14:textId="76BDC21C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2E6F740" w14:textId="6898A804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A8298B" w14:textId="38BF7E99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2,508</w:t>
            </w:r>
          </w:p>
        </w:tc>
        <w:tc>
          <w:tcPr>
            <w:tcW w:w="999" w:type="dxa"/>
            <w:shd w:val="clear" w:color="auto" w:fill="auto"/>
          </w:tcPr>
          <w:p w14:paraId="1B4E846D" w14:textId="3CA03F43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3,139</w:t>
            </w:r>
          </w:p>
        </w:tc>
      </w:tr>
      <w:tr w:rsidR="0048263A" w:rsidRPr="00D127CF" w14:paraId="069BC528" w14:textId="77777777" w:rsidTr="00095B79">
        <w:tc>
          <w:tcPr>
            <w:tcW w:w="3010" w:type="dxa"/>
            <w:shd w:val="clear" w:color="auto" w:fill="auto"/>
          </w:tcPr>
          <w:p w14:paraId="6A667C12" w14:textId="26EC71FA" w:rsidR="0048263A" w:rsidRPr="00D127CF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54" w:type="dxa"/>
            <w:shd w:val="clear" w:color="auto" w:fill="auto"/>
          </w:tcPr>
          <w:p w14:paraId="78B2A5CA" w14:textId="57DD556B" w:rsidR="0048263A" w:rsidRPr="00D127CF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F1BC2" w14:textId="0F42AD85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528D88A" w14:textId="43729751" w:rsidR="0048263A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2B07F1BD" w14:textId="2568846E" w:rsidR="0048263A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AD19DB3" w14:textId="3ECFA934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48263A" w:rsidRPr="00D127CF" w14:paraId="56D5ECCF" w14:textId="77777777" w:rsidTr="00281586">
        <w:tc>
          <w:tcPr>
            <w:tcW w:w="3010" w:type="dxa"/>
          </w:tcPr>
          <w:p w14:paraId="40F1E7A2" w14:textId="67802795" w:rsidR="0048263A" w:rsidRPr="00E11A95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54" w:type="dxa"/>
          </w:tcPr>
          <w:p w14:paraId="1B500207" w14:textId="3A7B5AEB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76A87A7" w14:textId="348259F8" w:rsidR="0048263A" w:rsidRPr="00E11A95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vAlign w:val="bottom"/>
          </w:tcPr>
          <w:p w14:paraId="7CE30BF3" w14:textId="1E23CD8D" w:rsidR="0048263A" w:rsidRPr="00E11A95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</w:tcPr>
          <w:p w14:paraId="2D4E53E7" w14:textId="35AD496D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41,071</w:t>
            </w:r>
          </w:p>
        </w:tc>
        <w:tc>
          <w:tcPr>
            <w:tcW w:w="999" w:type="dxa"/>
            <w:vAlign w:val="bottom"/>
          </w:tcPr>
          <w:p w14:paraId="30F58AAD" w14:textId="3F9B0562" w:rsidR="0048263A" w:rsidRPr="00E11A95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48263A" w:rsidRPr="00D127CF" w14:paraId="4494BE99" w14:textId="77777777" w:rsidTr="00561373">
        <w:tc>
          <w:tcPr>
            <w:tcW w:w="3010" w:type="dxa"/>
          </w:tcPr>
          <w:p w14:paraId="6C2EE4D3" w14:textId="0A066DA9" w:rsidR="0048263A" w:rsidRPr="00D127CF" w:rsidRDefault="0048263A" w:rsidP="0048263A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้อสินค้าสำเร็จรูปและบริการ</w:t>
            </w:r>
          </w:p>
        </w:tc>
        <w:tc>
          <w:tcPr>
            <w:tcW w:w="2054" w:type="dxa"/>
          </w:tcPr>
          <w:p w14:paraId="5E0D5AF3" w14:textId="180E6ACB" w:rsidR="0048263A" w:rsidRPr="00E11A95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vAlign w:val="bottom"/>
          </w:tcPr>
          <w:p w14:paraId="4167167C" w14:textId="5E553FD8" w:rsidR="0048263A" w:rsidRPr="00E11A95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vAlign w:val="bottom"/>
          </w:tcPr>
          <w:p w14:paraId="2AD676B4" w14:textId="5E916CDE" w:rsidR="0048263A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0094A133" w14:textId="53E6AFCA" w:rsidR="0048263A" w:rsidRPr="00561373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30,601</w:t>
            </w:r>
          </w:p>
        </w:tc>
        <w:tc>
          <w:tcPr>
            <w:tcW w:w="999" w:type="dxa"/>
            <w:vAlign w:val="bottom"/>
          </w:tcPr>
          <w:p w14:paraId="60F8D1C8" w14:textId="392A641B" w:rsidR="0048263A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6D024D" w:rsidRPr="00D127CF" w14:paraId="7CB5DD3D" w14:textId="77777777" w:rsidTr="00AD5C3A">
        <w:tc>
          <w:tcPr>
            <w:tcW w:w="3010" w:type="dxa"/>
          </w:tcPr>
          <w:p w14:paraId="28947DA5" w14:textId="77777777" w:rsidR="006D024D" w:rsidRPr="00D127CF" w:rsidRDefault="006D024D" w:rsidP="006D024D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63A4F7E9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AC77EBC" w14:textId="77777777" w:rsidR="006D024D" w:rsidRPr="00E61568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255CB03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05A0E54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9E476FE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024D" w:rsidRPr="00D127CF" w14:paraId="0E022974" w14:textId="77777777" w:rsidTr="00AD5C3A">
        <w:tc>
          <w:tcPr>
            <w:tcW w:w="3010" w:type="dxa"/>
          </w:tcPr>
          <w:p w14:paraId="464D6310" w14:textId="77777777" w:rsidR="006D024D" w:rsidRPr="00D127CF" w:rsidRDefault="006D024D" w:rsidP="006D024D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2054" w:type="dxa"/>
          </w:tcPr>
          <w:p w14:paraId="21DE2AE4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63202AA4" w14:textId="77777777" w:rsidR="006D024D" w:rsidRPr="00E61568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6410D029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40E9506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E78091A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263A" w:rsidRPr="00D127CF" w14:paraId="5E60D868" w14:textId="77777777" w:rsidTr="00FA0E37">
        <w:trPr>
          <w:trHeight w:val="135"/>
        </w:trPr>
        <w:tc>
          <w:tcPr>
            <w:tcW w:w="3010" w:type="dxa"/>
          </w:tcPr>
          <w:p w14:paraId="03FCF620" w14:textId="783094B1" w:rsidR="0048263A" w:rsidRPr="00D127CF" w:rsidRDefault="0048263A" w:rsidP="0048263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1A7AD8D5" w14:textId="77777777" w:rsidR="0048263A" w:rsidRPr="00D127CF" w:rsidRDefault="0048263A" w:rsidP="004826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75DD277C" w14:textId="5BB33643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</w:tcPr>
          <w:p w14:paraId="4040C485" w14:textId="14315575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FC0018E" w14:textId="3FA1DA38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</w:tcPr>
          <w:p w14:paraId="540852E4" w14:textId="7B06E94A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48263A" w:rsidRPr="00D127CF" w14:paraId="62F1D7D7" w14:textId="77777777" w:rsidTr="009A13E0">
        <w:trPr>
          <w:trHeight w:val="135"/>
        </w:trPr>
        <w:tc>
          <w:tcPr>
            <w:tcW w:w="3010" w:type="dxa"/>
          </w:tcPr>
          <w:p w14:paraId="2AC51B3F" w14:textId="77777777" w:rsidR="0048263A" w:rsidRPr="00D127CF" w:rsidRDefault="0048263A" w:rsidP="0048263A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</w:tcPr>
          <w:p w14:paraId="66B31A2C" w14:textId="77777777" w:rsidR="0048263A" w:rsidRPr="00D127CF" w:rsidRDefault="0048263A" w:rsidP="0048263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vAlign w:val="bottom"/>
          </w:tcPr>
          <w:p w14:paraId="00000578" w14:textId="544D601B" w:rsidR="0048263A" w:rsidRPr="00E61568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  <w:vAlign w:val="bottom"/>
          </w:tcPr>
          <w:p w14:paraId="1BDE8D42" w14:textId="0B07DCDA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3DDED73" w14:textId="609D9285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  <w:vAlign w:val="bottom"/>
          </w:tcPr>
          <w:p w14:paraId="33EB3F8D" w14:textId="1474D3E6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41</w:t>
            </w:r>
          </w:p>
        </w:tc>
      </w:tr>
      <w:tr w:rsidR="0048263A" w:rsidRPr="00D127CF" w14:paraId="54B656EB" w14:textId="77777777" w:rsidTr="00FA0E37">
        <w:tc>
          <w:tcPr>
            <w:tcW w:w="3010" w:type="dxa"/>
          </w:tcPr>
          <w:p w14:paraId="445AF6FB" w14:textId="77777777" w:rsidR="0048263A" w:rsidRPr="00D127CF" w:rsidRDefault="0048263A" w:rsidP="0048263A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2054" w:type="dxa"/>
          </w:tcPr>
          <w:p w14:paraId="70C1D5EB" w14:textId="3995D4A4" w:rsidR="0048263A" w:rsidRPr="00D127CF" w:rsidRDefault="0048263A" w:rsidP="0048263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  <w:vAlign w:val="bottom"/>
          </w:tcPr>
          <w:p w14:paraId="5738974C" w14:textId="6E118EEB" w:rsidR="0048263A" w:rsidRPr="002952F2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</w:tcPr>
          <w:p w14:paraId="3111336C" w14:textId="7969274D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24,038</w:t>
            </w:r>
          </w:p>
        </w:tc>
        <w:tc>
          <w:tcPr>
            <w:tcW w:w="1026" w:type="dxa"/>
            <w:vAlign w:val="bottom"/>
          </w:tcPr>
          <w:p w14:paraId="7BEE96E3" w14:textId="326493FD" w:rsidR="0048263A" w:rsidRPr="00D127CF" w:rsidRDefault="0048263A" w:rsidP="0048263A">
            <w:pPr>
              <w:tabs>
                <w:tab w:val="clear" w:pos="454"/>
                <w:tab w:val="left" w:pos="624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  <w:vAlign w:val="bottom"/>
          </w:tcPr>
          <w:p w14:paraId="0B1F8ECF" w14:textId="6B91E89E" w:rsidR="0048263A" w:rsidRPr="00D127CF" w:rsidRDefault="0048263A" w:rsidP="00482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6D024D" w:rsidRPr="00D127CF" w14:paraId="51E15517" w14:textId="77777777" w:rsidTr="00AD5C3A">
        <w:tc>
          <w:tcPr>
            <w:tcW w:w="3010" w:type="dxa"/>
          </w:tcPr>
          <w:p w14:paraId="3809C854" w14:textId="77777777" w:rsidR="006D024D" w:rsidRPr="00D127CF" w:rsidRDefault="006D024D" w:rsidP="006D024D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4" w:type="dxa"/>
          </w:tcPr>
          <w:p w14:paraId="6A571EF2" w14:textId="77777777" w:rsidR="006D024D" w:rsidRPr="00D127CF" w:rsidRDefault="006D024D" w:rsidP="006D024D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4B215A" w14:textId="77777777" w:rsidR="006D024D" w:rsidRDefault="006D024D" w:rsidP="006D024D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7C4B41B3" w14:textId="77777777" w:rsidR="006D024D" w:rsidRPr="00D127CF" w:rsidRDefault="006D024D" w:rsidP="006D024D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E245F38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0465D677" w14:textId="77777777" w:rsidR="006D024D" w:rsidRPr="00D127CF" w:rsidRDefault="006D024D" w:rsidP="006D024D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024D" w:rsidRPr="00D127CF" w14:paraId="41FBD66E" w14:textId="77777777" w:rsidTr="00AD5C3A">
        <w:tc>
          <w:tcPr>
            <w:tcW w:w="3010" w:type="dxa"/>
          </w:tcPr>
          <w:p w14:paraId="148A37E5" w14:textId="4CBB18B8" w:rsidR="006D024D" w:rsidRPr="00D127CF" w:rsidRDefault="006D024D" w:rsidP="006D024D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54" w:type="dxa"/>
          </w:tcPr>
          <w:p w14:paraId="158F139A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2CEFB265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029B900E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4F227E1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8F09E75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5E53" w:rsidRPr="00D127CF" w14:paraId="3ED104FE" w14:textId="77777777" w:rsidTr="003646D3">
        <w:tc>
          <w:tcPr>
            <w:tcW w:w="3010" w:type="dxa"/>
          </w:tcPr>
          <w:p w14:paraId="755E1166" w14:textId="77777777" w:rsidR="00E85E53" w:rsidRPr="00D127CF" w:rsidRDefault="00E85E53" w:rsidP="00E85E53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รายได้จากการขายและบริการและ</w:t>
            </w:r>
            <w:proofErr w:type="spellStart"/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  <w:proofErr w:type="spellEnd"/>
          </w:p>
        </w:tc>
        <w:tc>
          <w:tcPr>
            <w:tcW w:w="2054" w:type="dxa"/>
          </w:tcPr>
          <w:p w14:paraId="34CE7549" w14:textId="77777777" w:rsidR="00E85E53" w:rsidRPr="00D127CF" w:rsidRDefault="00E85E53" w:rsidP="00E85E53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F76357A" w14:textId="5863BA58" w:rsidR="00E85E53" w:rsidRPr="00C11B18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</w:tcPr>
          <w:p w14:paraId="24EE7FDC" w14:textId="342B8477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26" w:type="dxa"/>
            <w:vAlign w:val="bottom"/>
          </w:tcPr>
          <w:p w14:paraId="6CABDC2F" w14:textId="3FFC2619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</w:tcPr>
          <w:p w14:paraId="182AD8EF" w14:textId="11BEBB84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5A51C0" w:rsidRPr="00D127CF" w14:paraId="042BD52D" w14:textId="77777777" w:rsidTr="00EE3F16">
        <w:tc>
          <w:tcPr>
            <w:tcW w:w="3010" w:type="dxa"/>
          </w:tcPr>
          <w:p w14:paraId="73B958A4" w14:textId="77777777" w:rsidR="005A51C0" w:rsidRPr="00D127CF" w:rsidRDefault="005A51C0" w:rsidP="005A51C0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54" w:type="dxa"/>
          </w:tcPr>
          <w:p w14:paraId="288A79A6" w14:textId="77777777" w:rsidR="005A51C0" w:rsidRPr="00D127CF" w:rsidRDefault="005A51C0" w:rsidP="005A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6369A8B3" w14:textId="69025BC5" w:rsidR="005A51C0" w:rsidRPr="00C03016" w:rsidRDefault="005A51C0" w:rsidP="005A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11,338</w:t>
            </w:r>
          </w:p>
        </w:tc>
        <w:tc>
          <w:tcPr>
            <w:tcW w:w="945" w:type="dxa"/>
          </w:tcPr>
          <w:p w14:paraId="6779BB3C" w14:textId="0485918A" w:rsidR="005A51C0" w:rsidRPr="00D127CF" w:rsidRDefault="005A51C0" w:rsidP="005A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39,039</w:t>
            </w:r>
          </w:p>
        </w:tc>
        <w:tc>
          <w:tcPr>
            <w:tcW w:w="1026" w:type="dxa"/>
            <w:shd w:val="clear" w:color="auto" w:fill="auto"/>
          </w:tcPr>
          <w:p w14:paraId="4410CF54" w14:textId="4480ECEF" w:rsidR="005A51C0" w:rsidRPr="00D127CF" w:rsidRDefault="005A51C0" w:rsidP="005A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999" w:type="dxa"/>
          </w:tcPr>
          <w:p w14:paraId="53EE9DE2" w14:textId="5D2C755E" w:rsidR="005A51C0" w:rsidRPr="00D127CF" w:rsidRDefault="005A51C0" w:rsidP="005A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19,927</w:t>
            </w:r>
          </w:p>
        </w:tc>
      </w:tr>
      <w:tr w:rsidR="00E85E53" w:rsidRPr="00D127CF" w14:paraId="44021BD7" w14:textId="77777777" w:rsidTr="00FA0E37">
        <w:tc>
          <w:tcPr>
            <w:tcW w:w="3010" w:type="dxa"/>
          </w:tcPr>
          <w:p w14:paraId="6D1DD167" w14:textId="0E6D0CE8" w:rsidR="00E85E53" w:rsidRPr="00D127CF" w:rsidRDefault="00E85E53" w:rsidP="00E85E53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54" w:type="dxa"/>
          </w:tcPr>
          <w:p w14:paraId="2BF74ACA" w14:textId="0AD72A8A" w:rsidR="00E85E53" w:rsidRPr="00D127CF" w:rsidRDefault="00E85E53" w:rsidP="00E85E53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  <w:vAlign w:val="bottom"/>
          </w:tcPr>
          <w:p w14:paraId="48FCF04A" w14:textId="04F565F6" w:rsidR="00E85E53" w:rsidRPr="005462ED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45" w:type="dxa"/>
          </w:tcPr>
          <w:p w14:paraId="2A9B169C" w14:textId="44371597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17,214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026" w:type="dxa"/>
            <w:vAlign w:val="bottom"/>
          </w:tcPr>
          <w:p w14:paraId="1ABF1C57" w14:textId="054326C7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  <w:tc>
          <w:tcPr>
            <w:tcW w:w="999" w:type="dxa"/>
            <w:vAlign w:val="bottom"/>
          </w:tcPr>
          <w:p w14:paraId="30AEFBE4" w14:textId="4139FDA3" w:rsidR="00E85E53" w:rsidRPr="00D127CF" w:rsidRDefault="00E85E53" w:rsidP="00E85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-</w:t>
            </w:r>
          </w:p>
        </w:tc>
      </w:tr>
      <w:tr w:rsidR="006D024D" w:rsidRPr="00D127CF" w14:paraId="6A11E388" w14:textId="77777777" w:rsidTr="00AD5C3A">
        <w:tc>
          <w:tcPr>
            <w:tcW w:w="3010" w:type="dxa"/>
          </w:tcPr>
          <w:p w14:paraId="2AE8E1FE" w14:textId="77777777" w:rsidR="006D024D" w:rsidRPr="00D127CF" w:rsidRDefault="006D024D" w:rsidP="006D024D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43328DDD" w14:textId="77777777" w:rsidR="006D024D" w:rsidRPr="00D127CF" w:rsidRDefault="006D024D" w:rsidP="006D024D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7920CB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12EBC67E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A2A92D5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E4FE506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D024D" w:rsidRPr="00D127CF" w14:paraId="171761E4" w14:textId="77777777" w:rsidTr="00AD5C3A">
        <w:tc>
          <w:tcPr>
            <w:tcW w:w="3010" w:type="dxa"/>
          </w:tcPr>
          <w:p w14:paraId="1FF2E1EC" w14:textId="77777777" w:rsidR="006D024D" w:rsidRPr="00D127CF" w:rsidRDefault="006D024D" w:rsidP="006D024D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54" w:type="dxa"/>
          </w:tcPr>
          <w:p w14:paraId="43D1D3E8" w14:textId="77777777" w:rsidR="006D024D" w:rsidRPr="00D127CF" w:rsidRDefault="006D024D" w:rsidP="006D024D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B3575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FFEC2F7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0B8A4212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521552D4" w14:textId="77777777" w:rsidR="006D024D" w:rsidRPr="00D127CF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1FA7" w:rsidRPr="00D127CF" w14:paraId="34058A87" w14:textId="77777777" w:rsidTr="00EE3F16">
        <w:tc>
          <w:tcPr>
            <w:tcW w:w="3010" w:type="dxa"/>
          </w:tcPr>
          <w:p w14:paraId="77131741" w14:textId="77777777" w:rsidR="009B1FA7" w:rsidRPr="00D127CF" w:rsidRDefault="009B1FA7" w:rsidP="009B1FA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54" w:type="dxa"/>
          </w:tcPr>
          <w:p w14:paraId="327017FE" w14:textId="77777777" w:rsidR="009B1FA7" w:rsidRPr="00D127CF" w:rsidRDefault="009B1FA7" w:rsidP="009B1FA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11553D06" w14:textId="4602DDC0" w:rsidR="009B1FA7" w:rsidRPr="00DF43DB" w:rsidRDefault="009B1FA7" w:rsidP="009B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10,295</w:t>
            </w:r>
          </w:p>
        </w:tc>
        <w:tc>
          <w:tcPr>
            <w:tcW w:w="945" w:type="dxa"/>
          </w:tcPr>
          <w:p w14:paraId="0E12C92D" w14:textId="3EE6D2C3" w:rsidR="009B1FA7" w:rsidRPr="00D127CF" w:rsidRDefault="009B1FA7" w:rsidP="009B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5,839</w:t>
            </w:r>
          </w:p>
        </w:tc>
        <w:tc>
          <w:tcPr>
            <w:tcW w:w="1026" w:type="dxa"/>
          </w:tcPr>
          <w:p w14:paraId="01BC8D75" w14:textId="7B4954F8" w:rsidR="009B1FA7" w:rsidRPr="00D127CF" w:rsidRDefault="009B1FA7" w:rsidP="009B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7,558</w:t>
            </w:r>
          </w:p>
        </w:tc>
        <w:tc>
          <w:tcPr>
            <w:tcW w:w="999" w:type="dxa"/>
          </w:tcPr>
          <w:p w14:paraId="398B6745" w14:textId="6B74F898" w:rsidR="009B1FA7" w:rsidRPr="00D127CF" w:rsidRDefault="009B1FA7" w:rsidP="009B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5,839</w:t>
            </w:r>
          </w:p>
        </w:tc>
      </w:tr>
      <w:tr w:rsidR="009B1FA7" w:rsidRPr="00D127CF" w14:paraId="09332892" w14:textId="77777777" w:rsidTr="00EE3F16">
        <w:tc>
          <w:tcPr>
            <w:tcW w:w="3010" w:type="dxa"/>
          </w:tcPr>
          <w:p w14:paraId="53A019F5" w14:textId="77777777" w:rsidR="009B1FA7" w:rsidRPr="00D127CF" w:rsidRDefault="009B1FA7" w:rsidP="009B1FA7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54" w:type="dxa"/>
          </w:tcPr>
          <w:p w14:paraId="4010BFB2" w14:textId="77777777" w:rsidR="009B1FA7" w:rsidRPr="00D127CF" w:rsidRDefault="009B1FA7" w:rsidP="009B1FA7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D96D486" w14:textId="7701F240" w:rsidR="009B1FA7" w:rsidRPr="00DF43DB" w:rsidRDefault="009B1FA7" w:rsidP="009B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945" w:type="dxa"/>
          </w:tcPr>
          <w:p w14:paraId="7E63EFBE" w14:textId="38305377" w:rsidR="009B1FA7" w:rsidRPr="00D127CF" w:rsidRDefault="009B1FA7" w:rsidP="009B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026" w:type="dxa"/>
          </w:tcPr>
          <w:p w14:paraId="5AF14EC6" w14:textId="474DAAED" w:rsidR="009B1FA7" w:rsidRPr="00D127CF" w:rsidRDefault="009B1FA7" w:rsidP="009B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  <w:tc>
          <w:tcPr>
            <w:tcW w:w="999" w:type="dxa"/>
          </w:tcPr>
          <w:p w14:paraId="7667DA6B" w14:textId="0171C13B" w:rsidR="009B1FA7" w:rsidRPr="00D127CF" w:rsidRDefault="009B1FA7" w:rsidP="009B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9B1FA7" w:rsidRPr="0000608E" w14:paraId="0451C50E" w14:textId="77777777" w:rsidTr="00EE3F16">
        <w:tc>
          <w:tcPr>
            <w:tcW w:w="3010" w:type="dxa"/>
          </w:tcPr>
          <w:p w14:paraId="0AA81985" w14:textId="77777777" w:rsidR="009B1FA7" w:rsidRPr="00D127CF" w:rsidRDefault="009B1FA7" w:rsidP="009B1FA7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54" w:type="dxa"/>
          </w:tcPr>
          <w:p w14:paraId="6DE7CACC" w14:textId="77777777" w:rsidR="009B1FA7" w:rsidRPr="00D127CF" w:rsidRDefault="009B1FA7" w:rsidP="009B1FA7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705BD8E3" w14:textId="20B789D9" w:rsidR="009B1FA7" w:rsidRPr="009B1FA7" w:rsidRDefault="009B1FA7" w:rsidP="009B1F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B1FA7">
              <w:rPr>
                <w:rFonts w:ascii="Browallia New" w:hAnsi="Browallia New" w:cs="Browallia New"/>
                <w:sz w:val="24"/>
                <w:szCs w:val="24"/>
                <w:lang w:val="en-GB"/>
              </w:rPr>
              <w:t>10,612</w:t>
            </w:r>
          </w:p>
        </w:tc>
        <w:tc>
          <w:tcPr>
            <w:tcW w:w="945" w:type="dxa"/>
          </w:tcPr>
          <w:p w14:paraId="0E9C6225" w14:textId="30FEC0CB" w:rsidR="009B1FA7" w:rsidRPr="00D127CF" w:rsidRDefault="009B1FA7" w:rsidP="009B1F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6,103</w:t>
            </w:r>
          </w:p>
        </w:tc>
        <w:tc>
          <w:tcPr>
            <w:tcW w:w="1026" w:type="dxa"/>
          </w:tcPr>
          <w:p w14:paraId="206DEBA7" w14:textId="486D10CB" w:rsidR="009B1FA7" w:rsidRPr="00D127CF" w:rsidRDefault="009B1FA7" w:rsidP="009B1F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7,855</w:t>
            </w:r>
          </w:p>
        </w:tc>
        <w:tc>
          <w:tcPr>
            <w:tcW w:w="999" w:type="dxa"/>
          </w:tcPr>
          <w:p w14:paraId="33F620B6" w14:textId="040E9807" w:rsidR="009B1FA7" w:rsidRPr="00AA60F0" w:rsidRDefault="009B1FA7" w:rsidP="009B1FA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lang w:val="en-GB"/>
              </w:rPr>
              <w:t>6,103</w:t>
            </w:r>
          </w:p>
        </w:tc>
      </w:tr>
    </w:tbl>
    <w:p w14:paraId="4461D3BE" w14:textId="2569F97A" w:rsidR="003A0793" w:rsidRDefault="003A0793"/>
    <w:p w14:paraId="0B881B31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C48EAE3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3DF8924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4" w:type="dxa"/>
        <w:tblInd w:w="426" w:type="dxa"/>
        <w:tblLook w:val="01E0" w:firstRow="1" w:lastRow="1" w:firstColumn="1" w:lastColumn="1" w:noHBand="0" w:noVBand="0"/>
      </w:tblPr>
      <w:tblGrid>
        <w:gridCol w:w="3010"/>
        <w:gridCol w:w="2054"/>
        <w:gridCol w:w="990"/>
        <w:gridCol w:w="945"/>
        <w:gridCol w:w="1026"/>
        <w:gridCol w:w="999"/>
      </w:tblGrid>
      <w:tr w:rsidR="0062297A" w:rsidRPr="0000608E" w14:paraId="08012ECC" w14:textId="77777777" w:rsidTr="0062297A">
        <w:trPr>
          <w:tblHeader/>
        </w:trPr>
        <w:tc>
          <w:tcPr>
            <w:tcW w:w="3010" w:type="dxa"/>
          </w:tcPr>
          <w:p w14:paraId="6A65F31C" w14:textId="77777777" w:rsidR="0062297A" w:rsidRPr="00DC449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54" w:type="dxa"/>
          </w:tcPr>
          <w:p w14:paraId="642C7434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1872D279" w14:textId="77777777" w:rsidR="0062297A" w:rsidRPr="00AA60F0" w:rsidRDefault="0062297A" w:rsidP="0062297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AA6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62297A" w:rsidRPr="0000608E" w14:paraId="1FD12697" w14:textId="77777777" w:rsidTr="0062297A">
        <w:trPr>
          <w:tblHeader/>
        </w:trPr>
        <w:tc>
          <w:tcPr>
            <w:tcW w:w="3010" w:type="dxa"/>
          </w:tcPr>
          <w:p w14:paraId="306CFC7C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601EF99C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35" w:type="dxa"/>
            <w:gridSpan w:val="2"/>
          </w:tcPr>
          <w:p w14:paraId="1F5ACA56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791117F6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2297A" w:rsidRPr="0000608E" w14:paraId="1FA8A39D" w14:textId="77777777" w:rsidTr="0062297A">
        <w:trPr>
          <w:tblHeader/>
        </w:trPr>
        <w:tc>
          <w:tcPr>
            <w:tcW w:w="3010" w:type="dxa"/>
          </w:tcPr>
          <w:p w14:paraId="35C229D3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74CB5B9E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60" w:type="dxa"/>
            <w:gridSpan w:val="4"/>
          </w:tcPr>
          <w:p w14:paraId="38869FAE" w14:textId="0F9D2405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6D024D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AA60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706E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6D024D" w:rsidRPr="006D024D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62297A" w:rsidRPr="0000608E" w14:paraId="7070803C" w14:textId="77777777" w:rsidTr="0062297A">
        <w:trPr>
          <w:tblHeader/>
        </w:trPr>
        <w:tc>
          <w:tcPr>
            <w:tcW w:w="3010" w:type="dxa"/>
          </w:tcPr>
          <w:p w14:paraId="239989DD" w14:textId="77777777" w:rsidR="0062297A" w:rsidRPr="00AA60F0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4" w:type="dxa"/>
          </w:tcPr>
          <w:p w14:paraId="544AB63B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990" w:type="dxa"/>
          </w:tcPr>
          <w:p w14:paraId="513DD232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14:paraId="4BB59D0F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026" w:type="dxa"/>
          </w:tcPr>
          <w:p w14:paraId="11571A93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99" w:type="dxa"/>
          </w:tcPr>
          <w:p w14:paraId="55A32FE0" w14:textId="77777777" w:rsidR="0062297A" w:rsidRPr="00AA60F0" w:rsidRDefault="0062297A" w:rsidP="006229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A60F0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62297A" w:rsidRPr="00D127CF" w14:paraId="67AB00D2" w14:textId="77777777" w:rsidTr="0062297A">
        <w:tc>
          <w:tcPr>
            <w:tcW w:w="3010" w:type="dxa"/>
          </w:tcPr>
          <w:p w14:paraId="26F4722A" w14:textId="77777777" w:rsidR="0062297A" w:rsidRPr="00D127CF" w:rsidRDefault="0062297A" w:rsidP="0062297A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2054" w:type="dxa"/>
          </w:tcPr>
          <w:p w14:paraId="0ACC6C2F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F5F0005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5A909B74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8A89099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9" w:type="dxa"/>
          </w:tcPr>
          <w:p w14:paraId="75C02727" w14:textId="77777777" w:rsidR="0062297A" w:rsidRPr="00D127CF" w:rsidRDefault="0062297A" w:rsidP="00622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4125D" w:rsidRPr="00D127CF" w14:paraId="0A818DF9" w14:textId="77777777" w:rsidTr="00095B79">
        <w:tc>
          <w:tcPr>
            <w:tcW w:w="3010" w:type="dxa"/>
            <w:shd w:val="clear" w:color="auto" w:fill="auto"/>
          </w:tcPr>
          <w:p w14:paraId="264B69A8" w14:textId="4A8C0E99" w:rsidR="00C4125D" w:rsidRPr="00D127CF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รายได้จากการขาย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และบริการ</w:t>
            </w:r>
          </w:p>
        </w:tc>
        <w:tc>
          <w:tcPr>
            <w:tcW w:w="2054" w:type="dxa"/>
            <w:shd w:val="clear" w:color="auto" w:fill="auto"/>
          </w:tcPr>
          <w:p w14:paraId="3621250D" w14:textId="77777777" w:rsidR="00C4125D" w:rsidRPr="00D127CF" w:rsidRDefault="00C4125D" w:rsidP="00C4125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  <w:shd w:val="clear" w:color="auto" w:fill="auto"/>
          </w:tcPr>
          <w:p w14:paraId="30974774" w14:textId="0660DF98" w:rsidR="00C4125D" w:rsidRPr="00E61568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69CFDEA" w14:textId="6078F604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FC5CC81" w14:textId="689271FC" w:rsidR="00C4125D" w:rsidRPr="00C4125D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0EC6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999" w:type="dxa"/>
            <w:shd w:val="clear" w:color="auto" w:fill="auto"/>
          </w:tcPr>
          <w:p w14:paraId="22434A2E" w14:textId="4854E40C" w:rsidR="00C4125D" w:rsidRPr="00D127CF" w:rsidRDefault="00D31C4F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4125D"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C4125D" w:rsidRPr="00D127CF" w14:paraId="5B6E64B2" w14:textId="77777777" w:rsidTr="00095B79">
        <w:tc>
          <w:tcPr>
            <w:tcW w:w="3010" w:type="dxa"/>
            <w:shd w:val="clear" w:color="auto" w:fill="auto"/>
          </w:tcPr>
          <w:p w14:paraId="273032F8" w14:textId="77777777" w:rsidR="00C4125D" w:rsidRPr="00D127CF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รายได้ค่าเช่า</w:t>
            </w:r>
          </w:p>
        </w:tc>
        <w:tc>
          <w:tcPr>
            <w:tcW w:w="2054" w:type="dxa"/>
            <w:shd w:val="clear" w:color="auto" w:fill="auto"/>
          </w:tcPr>
          <w:p w14:paraId="7F201FB1" w14:textId="77777777" w:rsidR="00C4125D" w:rsidRPr="00D127CF" w:rsidRDefault="00C4125D" w:rsidP="00C4125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</w:tcPr>
          <w:p w14:paraId="0E6CD412" w14:textId="4D6E7813" w:rsidR="00C4125D" w:rsidRPr="00E61568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0010794E" w14:textId="06532886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130A52BF" w14:textId="552BC762" w:rsidR="00C4125D" w:rsidRPr="006961B2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3,750</w:t>
            </w:r>
          </w:p>
        </w:tc>
        <w:tc>
          <w:tcPr>
            <w:tcW w:w="999" w:type="dxa"/>
            <w:shd w:val="clear" w:color="auto" w:fill="auto"/>
          </w:tcPr>
          <w:p w14:paraId="0E151FB7" w14:textId="182DC352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3,750</w:t>
            </w:r>
          </w:p>
        </w:tc>
      </w:tr>
      <w:tr w:rsidR="00C4125D" w:rsidRPr="00D127CF" w14:paraId="011ACA3E" w14:textId="77777777" w:rsidTr="00095B79">
        <w:tc>
          <w:tcPr>
            <w:tcW w:w="3010" w:type="dxa"/>
            <w:shd w:val="clear" w:color="auto" w:fill="auto"/>
          </w:tcPr>
          <w:p w14:paraId="3519F7AB" w14:textId="77777777" w:rsidR="00C4125D" w:rsidRPr="00FA0E37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FA0E37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  <w:shd w:val="clear" w:color="auto" w:fill="auto"/>
          </w:tcPr>
          <w:p w14:paraId="403F3E2D" w14:textId="77777777" w:rsidR="00C4125D" w:rsidRPr="00FA0E37" w:rsidRDefault="00C4125D" w:rsidP="00C4125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A0E37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  <w:shd w:val="clear" w:color="auto" w:fill="auto"/>
          </w:tcPr>
          <w:p w14:paraId="55412322" w14:textId="2201510A" w:rsidR="00C4125D" w:rsidRPr="00FA0E37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EEDA093" w14:textId="06C5E87C" w:rsidR="00C4125D" w:rsidRPr="00FA0E37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D35FD58" w14:textId="0B8CD797" w:rsidR="00C4125D" w:rsidRPr="00FA0E37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8,473</w:t>
            </w:r>
          </w:p>
        </w:tc>
        <w:tc>
          <w:tcPr>
            <w:tcW w:w="999" w:type="dxa"/>
            <w:shd w:val="clear" w:color="auto" w:fill="auto"/>
          </w:tcPr>
          <w:p w14:paraId="5B44FFEB" w14:textId="63FEFBA9" w:rsidR="00C4125D" w:rsidRPr="00FA0E37" w:rsidRDefault="0021713A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51DD4">
              <w:rPr>
                <w:rFonts w:ascii="Browallia New" w:hAnsi="Browallia New" w:cs="Browallia New"/>
                <w:sz w:val="24"/>
                <w:szCs w:val="24"/>
                <w:lang w:val="en-GB"/>
              </w:rPr>
              <w:t>,392</w:t>
            </w:r>
          </w:p>
        </w:tc>
      </w:tr>
      <w:tr w:rsidR="00C4125D" w:rsidRPr="00D127CF" w14:paraId="27209D6D" w14:textId="77777777" w:rsidTr="00095B79">
        <w:tc>
          <w:tcPr>
            <w:tcW w:w="3010" w:type="dxa"/>
            <w:shd w:val="clear" w:color="auto" w:fill="auto"/>
          </w:tcPr>
          <w:p w14:paraId="7BCD6744" w14:textId="77777777" w:rsidR="00C4125D" w:rsidRPr="00D127CF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2054" w:type="dxa"/>
            <w:shd w:val="clear" w:color="auto" w:fill="auto"/>
          </w:tcPr>
          <w:p w14:paraId="11FF8522" w14:textId="77777777" w:rsidR="00C4125D" w:rsidRPr="00D127CF" w:rsidRDefault="00C4125D" w:rsidP="00C4125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0.5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</w:tcPr>
          <w:p w14:paraId="12A317E3" w14:textId="278EA1D5" w:rsidR="00C4125D" w:rsidRPr="00E61568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15D80B3A" w14:textId="1F0FFF68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1C33668C" w14:textId="35377F4B" w:rsidR="00C4125D" w:rsidRPr="006961B2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8,072</w:t>
            </w:r>
          </w:p>
        </w:tc>
        <w:tc>
          <w:tcPr>
            <w:tcW w:w="999" w:type="dxa"/>
            <w:shd w:val="clear" w:color="auto" w:fill="auto"/>
          </w:tcPr>
          <w:p w14:paraId="7AF1BE5B" w14:textId="6A254BCE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10,383</w:t>
            </w:r>
          </w:p>
        </w:tc>
      </w:tr>
      <w:tr w:rsidR="00C4125D" w:rsidRPr="00D127CF" w14:paraId="6CAB2DE6" w14:textId="77777777" w:rsidTr="00095B79">
        <w:tc>
          <w:tcPr>
            <w:tcW w:w="3010" w:type="dxa"/>
            <w:shd w:val="clear" w:color="auto" w:fill="auto"/>
          </w:tcPr>
          <w:p w14:paraId="47BD64D1" w14:textId="2A443530" w:rsidR="00C4125D" w:rsidRPr="00D127CF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054" w:type="dxa"/>
            <w:shd w:val="clear" w:color="auto" w:fill="auto"/>
          </w:tcPr>
          <w:p w14:paraId="47D171C1" w14:textId="15B939EC" w:rsidR="00C4125D" w:rsidRPr="00D127CF" w:rsidRDefault="00C4125D" w:rsidP="00C4125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 xml:space="preserve"> MLR – 0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127CF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990" w:type="dxa"/>
            <w:shd w:val="clear" w:color="auto" w:fill="auto"/>
          </w:tcPr>
          <w:p w14:paraId="4905CC0F" w14:textId="25E340DF" w:rsidR="00C4125D" w:rsidRPr="00E61568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7E723835" w14:textId="1DF0D007" w:rsidR="00C4125D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EE34482" w14:textId="2D1B2601" w:rsidR="00C4125D" w:rsidRPr="006961B2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999" w:type="dxa"/>
            <w:shd w:val="clear" w:color="auto" w:fill="auto"/>
          </w:tcPr>
          <w:p w14:paraId="6FC827C9" w14:textId="1D30AC0A" w:rsidR="00C4125D" w:rsidRPr="00151DD4" w:rsidRDefault="00151DD4" w:rsidP="0015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C4125D" w:rsidRPr="00D127CF" w14:paraId="27C1C335" w14:textId="77777777" w:rsidTr="00095B79">
        <w:tc>
          <w:tcPr>
            <w:tcW w:w="3010" w:type="dxa"/>
          </w:tcPr>
          <w:p w14:paraId="29441586" w14:textId="77777777" w:rsidR="00C4125D" w:rsidRPr="00E11A95" w:rsidRDefault="00C4125D" w:rsidP="00C4125D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ซื้อวัตถุดิบ</w:t>
            </w:r>
          </w:p>
        </w:tc>
        <w:tc>
          <w:tcPr>
            <w:tcW w:w="2054" w:type="dxa"/>
          </w:tcPr>
          <w:p w14:paraId="33FA6EA0" w14:textId="77777777" w:rsidR="00C4125D" w:rsidRPr="00D127CF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E11A95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ราคาตลาด</w:t>
            </w:r>
          </w:p>
        </w:tc>
        <w:tc>
          <w:tcPr>
            <w:tcW w:w="990" w:type="dxa"/>
          </w:tcPr>
          <w:p w14:paraId="2972CBC4" w14:textId="1A3C7259" w:rsidR="00C4125D" w:rsidRPr="00E11A95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33FFD74D" w14:textId="7585DD9B" w:rsidR="00C4125D" w:rsidRPr="00E11A95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78F3682E" w14:textId="058DD254" w:rsidR="00C4125D" w:rsidRPr="006961B2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108,033</w:t>
            </w:r>
          </w:p>
        </w:tc>
        <w:tc>
          <w:tcPr>
            <w:tcW w:w="999" w:type="dxa"/>
          </w:tcPr>
          <w:p w14:paraId="2CF0AA4B" w14:textId="156044DF" w:rsidR="00C4125D" w:rsidRPr="00E11A95" w:rsidRDefault="00C4125D" w:rsidP="00C41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432CF" w:rsidRPr="00D127CF" w14:paraId="70902351" w14:textId="77777777" w:rsidTr="00095B79">
        <w:tc>
          <w:tcPr>
            <w:tcW w:w="3010" w:type="dxa"/>
          </w:tcPr>
          <w:p w14:paraId="279A4947" w14:textId="1D9220F1" w:rsidR="001432CF" w:rsidRPr="00D127CF" w:rsidRDefault="001432CF" w:rsidP="001432CF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ซื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้อสินค้าสำเร็จรูปและบริการ</w:t>
            </w:r>
          </w:p>
        </w:tc>
        <w:tc>
          <w:tcPr>
            <w:tcW w:w="2054" w:type="dxa"/>
          </w:tcPr>
          <w:p w14:paraId="64F9F3F2" w14:textId="43817898" w:rsidR="001432CF" w:rsidRPr="00E11A95" w:rsidRDefault="001432CF" w:rsidP="0014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</w:tcPr>
          <w:p w14:paraId="64106BDF" w14:textId="1BFB70D0" w:rsidR="001432CF" w:rsidRPr="00E11A95" w:rsidRDefault="001432CF" w:rsidP="0014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8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6507257F" w14:textId="53D019DB" w:rsidR="001432CF" w:rsidRDefault="001432CF" w:rsidP="0014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E367105" w14:textId="2CCA8B73" w:rsidR="001432CF" w:rsidRPr="00C4125D" w:rsidRDefault="001432CF" w:rsidP="0014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4125D">
              <w:rPr>
                <w:rFonts w:ascii="Browallia New" w:hAnsi="Browallia New" w:cs="Browallia New"/>
                <w:sz w:val="24"/>
                <w:szCs w:val="24"/>
                <w:lang w:val="en-GB"/>
              </w:rPr>
              <w:t>40,484</w:t>
            </w:r>
          </w:p>
        </w:tc>
        <w:tc>
          <w:tcPr>
            <w:tcW w:w="999" w:type="dxa"/>
          </w:tcPr>
          <w:p w14:paraId="699ABEA1" w14:textId="293ED14A" w:rsidR="001432CF" w:rsidRDefault="001432CF" w:rsidP="0014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137F5" w:rsidRPr="00D127CF" w14:paraId="61F388AA" w14:textId="77777777" w:rsidTr="0062297A">
        <w:tc>
          <w:tcPr>
            <w:tcW w:w="3010" w:type="dxa"/>
          </w:tcPr>
          <w:p w14:paraId="4F6A986D" w14:textId="77777777" w:rsidR="008137F5" w:rsidRPr="00D127CF" w:rsidRDefault="008137F5" w:rsidP="008137F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47667513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40A62DD3" w14:textId="77777777" w:rsidR="008137F5" w:rsidRPr="00E61568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4238BBEA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158DC5B2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AE5EE4A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137F5" w:rsidRPr="00D127CF" w14:paraId="4FD7AFBF" w14:textId="77777777" w:rsidTr="0062297A">
        <w:tc>
          <w:tcPr>
            <w:tcW w:w="3010" w:type="dxa"/>
          </w:tcPr>
          <w:p w14:paraId="56CEBE4B" w14:textId="77777777" w:rsidR="008137F5" w:rsidRPr="00D127CF" w:rsidRDefault="008137F5" w:rsidP="008137F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รายการธุรกิจกับบริษัทร่วม             </w:t>
            </w:r>
          </w:p>
        </w:tc>
        <w:tc>
          <w:tcPr>
            <w:tcW w:w="2054" w:type="dxa"/>
          </w:tcPr>
          <w:p w14:paraId="54672999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14B3B112" w14:textId="77777777" w:rsidR="008137F5" w:rsidRPr="00E61568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4C9CB4E3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2D44EE5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5E36649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A5E09" w:rsidRPr="00D127CF" w14:paraId="013934B6" w14:textId="77777777" w:rsidTr="00095B79">
        <w:trPr>
          <w:trHeight w:val="135"/>
        </w:trPr>
        <w:tc>
          <w:tcPr>
            <w:tcW w:w="3010" w:type="dxa"/>
          </w:tcPr>
          <w:p w14:paraId="207E1931" w14:textId="0504E910" w:rsidR="003A5E09" w:rsidRPr="00D127CF" w:rsidRDefault="003A5E09" w:rsidP="003A5E09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2099285F" w14:textId="77777777" w:rsidR="003A5E09" w:rsidRPr="00D127CF" w:rsidRDefault="003A5E09" w:rsidP="003A5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2EAE8780" w14:textId="0470B1FB" w:rsidR="003A5E09" w:rsidRPr="00E61568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45" w:type="dxa"/>
            <w:vAlign w:val="bottom"/>
          </w:tcPr>
          <w:p w14:paraId="7890FBCF" w14:textId="24C714A9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2,</w:t>
            </w:r>
            <w:r w:rsidR="009A6631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026" w:type="dxa"/>
            <w:shd w:val="clear" w:color="auto" w:fill="auto"/>
          </w:tcPr>
          <w:p w14:paraId="6D192AE2" w14:textId="3A9EEBCE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999" w:type="dxa"/>
            <w:vAlign w:val="bottom"/>
          </w:tcPr>
          <w:p w14:paraId="798F1583" w14:textId="5A52C665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</w:tr>
      <w:tr w:rsidR="009A6631" w:rsidRPr="00D127CF" w14:paraId="005DE158" w14:textId="77777777" w:rsidTr="00095B79">
        <w:trPr>
          <w:trHeight w:val="135"/>
        </w:trPr>
        <w:tc>
          <w:tcPr>
            <w:tcW w:w="3010" w:type="dxa"/>
          </w:tcPr>
          <w:p w14:paraId="32695353" w14:textId="77777777" w:rsidR="009A6631" w:rsidRPr="00D127CF" w:rsidRDefault="009A6631" w:rsidP="009A6631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รายได้ค่าบริการอื่น</w:t>
            </w:r>
          </w:p>
        </w:tc>
        <w:tc>
          <w:tcPr>
            <w:tcW w:w="2054" w:type="dxa"/>
          </w:tcPr>
          <w:p w14:paraId="0DAE6408" w14:textId="77777777" w:rsidR="009A6631" w:rsidRPr="00D127CF" w:rsidRDefault="009A6631" w:rsidP="009A6631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990" w:type="dxa"/>
          </w:tcPr>
          <w:p w14:paraId="76404851" w14:textId="72689484" w:rsidR="009A6631" w:rsidRDefault="009A6631" w:rsidP="009A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1,015</w:t>
            </w:r>
          </w:p>
        </w:tc>
        <w:tc>
          <w:tcPr>
            <w:tcW w:w="945" w:type="dxa"/>
          </w:tcPr>
          <w:p w14:paraId="1B233B39" w14:textId="31BE7BDB" w:rsidR="009A6631" w:rsidRPr="005D3037" w:rsidRDefault="009A6631" w:rsidP="009A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26" w:type="dxa"/>
            <w:shd w:val="clear" w:color="auto" w:fill="auto"/>
          </w:tcPr>
          <w:p w14:paraId="31A3AD7C" w14:textId="7DC91CEB" w:rsidR="009A6631" w:rsidRDefault="009A6631" w:rsidP="009A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1,015</w:t>
            </w:r>
          </w:p>
        </w:tc>
        <w:tc>
          <w:tcPr>
            <w:tcW w:w="999" w:type="dxa"/>
          </w:tcPr>
          <w:p w14:paraId="6F43353A" w14:textId="5284EB18" w:rsidR="009A6631" w:rsidRPr="00621950" w:rsidRDefault="009A6631" w:rsidP="009A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</w:tr>
      <w:tr w:rsidR="003A5E09" w:rsidRPr="00D127CF" w14:paraId="1E685B10" w14:textId="77777777" w:rsidTr="00095B79">
        <w:tc>
          <w:tcPr>
            <w:tcW w:w="3010" w:type="dxa"/>
          </w:tcPr>
          <w:p w14:paraId="0AA7CFCF" w14:textId="77777777" w:rsidR="003A5E09" w:rsidRPr="00D127CF" w:rsidRDefault="003A5E09" w:rsidP="003A5E09">
            <w:pPr>
              <w:tabs>
                <w:tab w:val="clear" w:pos="454"/>
                <w:tab w:val="left" w:pos="180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ค่าก่อสร้าง</w:t>
            </w:r>
          </w:p>
        </w:tc>
        <w:tc>
          <w:tcPr>
            <w:tcW w:w="2054" w:type="dxa"/>
          </w:tcPr>
          <w:p w14:paraId="62DBF9B0" w14:textId="77777777" w:rsidR="003A5E09" w:rsidRPr="00D127CF" w:rsidRDefault="003A5E09" w:rsidP="003A5E09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</w:tcPr>
          <w:p w14:paraId="2C06B0D7" w14:textId="31167DD8" w:rsidR="003A5E09" w:rsidRPr="002952F2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945" w:type="dxa"/>
          </w:tcPr>
          <w:p w14:paraId="17BAE673" w14:textId="7476B4F9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78,058</w:t>
            </w:r>
          </w:p>
        </w:tc>
        <w:tc>
          <w:tcPr>
            <w:tcW w:w="1026" w:type="dxa"/>
          </w:tcPr>
          <w:p w14:paraId="7827820C" w14:textId="1108ED61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1EB4F003" w14:textId="1A1E8E35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1,492</w:t>
            </w:r>
          </w:p>
        </w:tc>
      </w:tr>
      <w:tr w:rsidR="003A5E09" w:rsidRPr="00D127CF" w14:paraId="016C377A" w14:textId="77777777" w:rsidTr="00095B79">
        <w:tc>
          <w:tcPr>
            <w:tcW w:w="3010" w:type="dxa"/>
          </w:tcPr>
          <w:p w14:paraId="14A0BB11" w14:textId="77777777" w:rsidR="003A5E09" w:rsidRPr="00D127CF" w:rsidRDefault="003A5E09" w:rsidP="003A5E0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054" w:type="dxa"/>
          </w:tcPr>
          <w:p w14:paraId="753541FB" w14:textId="77777777" w:rsidR="003A5E09" w:rsidRPr="00D127CF" w:rsidRDefault="003A5E09" w:rsidP="003A5E0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17312CFA" w14:textId="46E6A4E7" w:rsidR="003A5E09" w:rsidRPr="00C03016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945" w:type="dxa"/>
          </w:tcPr>
          <w:p w14:paraId="549730C9" w14:textId="48470578" w:rsidR="003A5E09" w:rsidRPr="00D127CF" w:rsidRDefault="003A5E09" w:rsidP="003A5E09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-63" w:right="-8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26" w:type="dxa"/>
          </w:tcPr>
          <w:p w14:paraId="4737712D" w14:textId="1E874BAD" w:rsidR="003A5E09" w:rsidRPr="00D127CF" w:rsidRDefault="003A5E09" w:rsidP="003A5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34FDA33D" w14:textId="6F0A7597" w:rsidR="003A5E09" w:rsidRPr="00D127CF" w:rsidRDefault="003A5E09" w:rsidP="003A5E09">
            <w:pPr>
              <w:tabs>
                <w:tab w:val="clear" w:pos="454"/>
                <w:tab w:val="left" w:pos="534"/>
              </w:tabs>
              <w:spacing w:line="240" w:lineRule="auto"/>
              <w:ind w:left="-105" w:right="-1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137F5" w:rsidRPr="00D127CF" w14:paraId="0685E6A3" w14:textId="77777777" w:rsidTr="0062297A">
        <w:tc>
          <w:tcPr>
            <w:tcW w:w="3010" w:type="dxa"/>
          </w:tcPr>
          <w:p w14:paraId="6C7E5882" w14:textId="77777777" w:rsidR="008137F5" w:rsidRPr="00D127CF" w:rsidRDefault="008137F5" w:rsidP="008137F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54" w:type="dxa"/>
          </w:tcPr>
          <w:p w14:paraId="46165575" w14:textId="77777777" w:rsidR="008137F5" w:rsidRPr="00D127CF" w:rsidRDefault="008137F5" w:rsidP="008137F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D94870" w14:textId="77777777" w:rsidR="008137F5" w:rsidRDefault="008137F5" w:rsidP="008137F5">
            <w:pPr>
              <w:spacing w:line="240" w:lineRule="auto"/>
              <w:ind w:left="44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45" w:type="dxa"/>
          </w:tcPr>
          <w:p w14:paraId="67BCCFD8" w14:textId="77777777" w:rsidR="008137F5" w:rsidRPr="00D127CF" w:rsidRDefault="008137F5" w:rsidP="008137F5">
            <w:pPr>
              <w:spacing w:line="240" w:lineRule="auto"/>
              <w:ind w:left="448"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17E8588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7DD59A1B" w14:textId="77777777" w:rsidR="008137F5" w:rsidRPr="00D127CF" w:rsidRDefault="008137F5" w:rsidP="008137F5">
            <w:pPr>
              <w:spacing w:line="240" w:lineRule="auto"/>
              <w:ind w:left="448"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137F5" w:rsidRPr="00D127CF" w14:paraId="38CAF0CD" w14:textId="77777777" w:rsidTr="0062297A">
        <w:tc>
          <w:tcPr>
            <w:tcW w:w="3010" w:type="dxa"/>
          </w:tcPr>
          <w:p w14:paraId="59EDB32F" w14:textId="77777777" w:rsidR="008137F5" w:rsidRPr="00D127CF" w:rsidRDefault="008137F5" w:rsidP="008137F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รายการธุรกิจกับกิจการที่เกี่ยวข้อง</w:t>
            </w:r>
          </w:p>
        </w:tc>
        <w:tc>
          <w:tcPr>
            <w:tcW w:w="2054" w:type="dxa"/>
          </w:tcPr>
          <w:p w14:paraId="0F000637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0EFB344A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5611B939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0FB9E58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4FF65941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330E9" w:rsidRPr="00D127CF" w14:paraId="5D0E3806" w14:textId="77777777" w:rsidTr="0062297A">
        <w:tc>
          <w:tcPr>
            <w:tcW w:w="3010" w:type="dxa"/>
          </w:tcPr>
          <w:p w14:paraId="5C84B3C6" w14:textId="2C30D9B5" w:rsidR="002330E9" w:rsidRPr="00D127CF" w:rsidRDefault="002330E9" w:rsidP="002330E9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054" w:type="dxa"/>
          </w:tcPr>
          <w:p w14:paraId="69F1A1D2" w14:textId="77777777" w:rsidR="002330E9" w:rsidRPr="00D127CF" w:rsidRDefault="002330E9" w:rsidP="002330E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75D9EEE5" w14:textId="03769815" w:rsidR="002330E9" w:rsidRPr="00C11B18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945" w:type="dxa"/>
          </w:tcPr>
          <w:p w14:paraId="44AEBFD3" w14:textId="3FEBBA43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26" w:type="dxa"/>
          </w:tcPr>
          <w:p w14:paraId="7F01EC92" w14:textId="6E339D08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999" w:type="dxa"/>
          </w:tcPr>
          <w:p w14:paraId="07DDA4F6" w14:textId="0B9A2ADF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2330E9" w:rsidRPr="00D127CF" w14:paraId="5B6B3154" w14:textId="77777777" w:rsidTr="00095B79">
        <w:tc>
          <w:tcPr>
            <w:tcW w:w="3010" w:type="dxa"/>
          </w:tcPr>
          <w:p w14:paraId="05882309" w14:textId="77777777" w:rsidR="002330E9" w:rsidRPr="00D127CF" w:rsidRDefault="002330E9" w:rsidP="002330E9">
            <w:pPr>
              <w:ind w:firstLine="1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ซื้อวัตถุดิบ</w:t>
            </w:r>
          </w:p>
        </w:tc>
        <w:tc>
          <w:tcPr>
            <w:tcW w:w="2054" w:type="dxa"/>
          </w:tcPr>
          <w:p w14:paraId="52B4D67A" w14:textId="77777777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990" w:type="dxa"/>
          </w:tcPr>
          <w:p w14:paraId="7E94E7B9" w14:textId="77B51FCA" w:rsidR="002330E9" w:rsidRPr="00C03016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25,914</w:t>
            </w:r>
          </w:p>
        </w:tc>
        <w:tc>
          <w:tcPr>
            <w:tcW w:w="945" w:type="dxa"/>
            <w:vAlign w:val="bottom"/>
          </w:tcPr>
          <w:p w14:paraId="318AA981" w14:textId="51557295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2217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39,875</w:t>
            </w:r>
          </w:p>
        </w:tc>
        <w:tc>
          <w:tcPr>
            <w:tcW w:w="1026" w:type="dxa"/>
            <w:shd w:val="clear" w:color="auto" w:fill="auto"/>
          </w:tcPr>
          <w:p w14:paraId="2F959919" w14:textId="4D1C3B35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15,022</w:t>
            </w:r>
          </w:p>
        </w:tc>
        <w:tc>
          <w:tcPr>
            <w:tcW w:w="999" w:type="dxa"/>
          </w:tcPr>
          <w:p w14:paraId="191F28C1" w14:textId="346B6848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3,666</w:t>
            </w:r>
          </w:p>
        </w:tc>
      </w:tr>
      <w:tr w:rsidR="002330E9" w:rsidRPr="00D127CF" w14:paraId="4740BD88" w14:textId="77777777" w:rsidTr="00A60DAF">
        <w:tc>
          <w:tcPr>
            <w:tcW w:w="3010" w:type="dxa"/>
          </w:tcPr>
          <w:p w14:paraId="4181C41B" w14:textId="77777777" w:rsidR="002330E9" w:rsidRPr="00D127CF" w:rsidRDefault="002330E9" w:rsidP="002330E9">
            <w:pPr>
              <w:tabs>
                <w:tab w:val="clear" w:pos="2580"/>
              </w:tabs>
              <w:spacing w:line="240" w:lineRule="auto"/>
              <w:ind w:left="162" w:firstLine="17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ค่าก่อสร้าง</w:t>
            </w:r>
          </w:p>
        </w:tc>
        <w:tc>
          <w:tcPr>
            <w:tcW w:w="2054" w:type="dxa"/>
          </w:tcPr>
          <w:p w14:paraId="2A4D2736" w14:textId="77777777" w:rsidR="002330E9" w:rsidRPr="00D127CF" w:rsidRDefault="002330E9" w:rsidP="002330E9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Pr="00D127CF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การประกวดราคา</w:t>
            </w:r>
          </w:p>
        </w:tc>
        <w:tc>
          <w:tcPr>
            <w:tcW w:w="990" w:type="dxa"/>
          </w:tcPr>
          <w:p w14:paraId="6CE60F91" w14:textId="36ACC89B" w:rsidR="002330E9" w:rsidRPr="005462ED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50F01C6B" w14:textId="2F4C723E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20,498</w:t>
            </w:r>
          </w:p>
        </w:tc>
        <w:tc>
          <w:tcPr>
            <w:tcW w:w="1026" w:type="dxa"/>
          </w:tcPr>
          <w:p w14:paraId="267F20B2" w14:textId="30501892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99" w:type="dxa"/>
          </w:tcPr>
          <w:p w14:paraId="76160EBF" w14:textId="3AFF5881" w:rsidR="002330E9" w:rsidRPr="00D127CF" w:rsidRDefault="002330E9" w:rsidP="00233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137F5" w:rsidRPr="00D127CF" w14:paraId="345B05CC" w14:textId="77777777" w:rsidTr="0062297A">
        <w:tc>
          <w:tcPr>
            <w:tcW w:w="3010" w:type="dxa"/>
          </w:tcPr>
          <w:p w14:paraId="19B3E5E5" w14:textId="77777777" w:rsidR="008137F5" w:rsidRPr="00D127CF" w:rsidRDefault="008137F5" w:rsidP="008137F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54" w:type="dxa"/>
          </w:tcPr>
          <w:p w14:paraId="258753B7" w14:textId="77777777" w:rsidR="008137F5" w:rsidRPr="00D127CF" w:rsidRDefault="008137F5" w:rsidP="008137F5">
            <w:pPr>
              <w:tabs>
                <w:tab w:val="left" w:pos="1080"/>
              </w:tabs>
              <w:spacing w:line="240" w:lineRule="auto"/>
              <w:ind w:left="176" w:hanging="17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3A35EEF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</w:tcPr>
          <w:p w14:paraId="3D7DCD4B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330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E398140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1F204746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137F5" w:rsidRPr="00D127CF" w14:paraId="0938994A" w14:textId="77777777" w:rsidTr="0062297A">
        <w:tc>
          <w:tcPr>
            <w:tcW w:w="3010" w:type="dxa"/>
          </w:tcPr>
          <w:p w14:paraId="22FA33E2" w14:textId="77777777" w:rsidR="008137F5" w:rsidRPr="00D127CF" w:rsidRDefault="008137F5" w:rsidP="008137F5">
            <w:pPr>
              <w:ind w:left="179" w:hanging="17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2054" w:type="dxa"/>
          </w:tcPr>
          <w:p w14:paraId="73A53798" w14:textId="77777777" w:rsidR="008137F5" w:rsidRPr="00D127CF" w:rsidRDefault="008137F5" w:rsidP="008137F5">
            <w:pPr>
              <w:tabs>
                <w:tab w:val="left" w:pos="1080"/>
              </w:tabs>
              <w:spacing w:line="240" w:lineRule="auto"/>
              <w:ind w:left="176" w:hanging="17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2C1E6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15E55BD0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B000A70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</w:tcPr>
          <w:p w14:paraId="6B9D364A" w14:textId="77777777" w:rsidR="008137F5" w:rsidRPr="00D127CF" w:rsidRDefault="008137F5" w:rsidP="00813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C1975" w:rsidRPr="00D127CF" w14:paraId="64C137BD" w14:textId="77777777" w:rsidTr="00EE3F16">
        <w:tc>
          <w:tcPr>
            <w:tcW w:w="3010" w:type="dxa"/>
          </w:tcPr>
          <w:p w14:paraId="5B5D6EA5" w14:textId="77777777" w:rsidR="00BC1975" w:rsidRPr="00D127CF" w:rsidRDefault="00BC1975" w:rsidP="00BC197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ผลประโยชน์ปัจจุบัน</w:t>
            </w:r>
          </w:p>
        </w:tc>
        <w:tc>
          <w:tcPr>
            <w:tcW w:w="2054" w:type="dxa"/>
          </w:tcPr>
          <w:p w14:paraId="2A6A83B6" w14:textId="77777777" w:rsidR="00BC1975" w:rsidRPr="00D127CF" w:rsidRDefault="00BC1975" w:rsidP="00BC197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534BB9CD" w14:textId="49185153" w:rsidR="00BC1975" w:rsidRPr="00DF43DB" w:rsidRDefault="00BC1975" w:rsidP="00B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28,004</w:t>
            </w:r>
          </w:p>
        </w:tc>
        <w:tc>
          <w:tcPr>
            <w:tcW w:w="945" w:type="dxa"/>
          </w:tcPr>
          <w:p w14:paraId="1B23E1C4" w14:textId="1810F55A" w:rsidR="00BC1975" w:rsidRPr="00D127CF" w:rsidRDefault="00BC1975" w:rsidP="00B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17,218</w:t>
            </w:r>
          </w:p>
        </w:tc>
        <w:tc>
          <w:tcPr>
            <w:tcW w:w="1026" w:type="dxa"/>
          </w:tcPr>
          <w:p w14:paraId="4A98CC15" w14:textId="50E7E429" w:rsidR="00BC1975" w:rsidRPr="00D127CF" w:rsidRDefault="00BC1975" w:rsidP="00B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19,330</w:t>
            </w:r>
          </w:p>
        </w:tc>
        <w:tc>
          <w:tcPr>
            <w:tcW w:w="999" w:type="dxa"/>
          </w:tcPr>
          <w:p w14:paraId="62DA1E17" w14:textId="7875245D" w:rsidR="00BC1975" w:rsidRPr="00D127CF" w:rsidRDefault="00BC1975" w:rsidP="00BC1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17,218</w:t>
            </w:r>
          </w:p>
        </w:tc>
      </w:tr>
      <w:tr w:rsidR="00BC1975" w:rsidRPr="00D127CF" w14:paraId="09CEB5D2" w14:textId="77777777" w:rsidTr="00EE3F16">
        <w:tc>
          <w:tcPr>
            <w:tcW w:w="3010" w:type="dxa"/>
          </w:tcPr>
          <w:p w14:paraId="63843044" w14:textId="77777777" w:rsidR="00BC1975" w:rsidRPr="00D127CF" w:rsidRDefault="00BC1975" w:rsidP="00BC1975">
            <w:pPr>
              <w:ind w:firstLine="17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2054" w:type="dxa"/>
          </w:tcPr>
          <w:p w14:paraId="613C7C0A" w14:textId="77777777" w:rsidR="00BC1975" w:rsidRPr="00D127CF" w:rsidRDefault="00BC1975" w:rsidP="00BC1975">
            <w:pPr>
              <w:tabs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</w:tcPr>
          <w:p w14:paraId="686F7594" w14:textId="44F4BFAF" w:rsidR="00BC1975" w:rsidRPr="00DF43DB" w:rsidRDefault="00BC1975" w:rsidP="00BC1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945" w:type="dxa"/>
          </w:tcPr>
          <w:p w14:paraId="16FEA8D4" w14:textId="5DA132D2" w:rsidR="00BC1975" w:rsidRPr="00D127CF" w:rsidRDefault="00BC1975" w:rsidP="00BC1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026" w:type="dxa"/>
          </w:tcPr>
          <w:p w14:paraId="429F7C5F" w14:textId="6B28E158" w:rsidR="00BC1975" w:rsidRPr="00D127CF" w:rsidRDefault="00BC1975" w:rsidP="00BC1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999" w:type="dxa"/>
          </w:tcPr>
          <w:p w14:paraId="7B731A8E" w14:textId="41010809" w:rsidR="00BC1975" w:rsidRPr="00D127CF" w:rsidRDefault="00BC1975" w:rsidP="00BC19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</w:p>
        </w:tc>
      </w:tr>
      <w:tr w:rsidR="00BC1975" w:rsidRPr="0000608E" w14:paraId="1E25745D" w14:textId="77777777" w:rsidTr="00EE3F16">
        <w:tc>
          <w:tcPr>
            <w:tcW w:w="3010" w:type="dxa"/>
          </w:tcPr>
          <w:p w14:paraId="5A21F30F" w14:textId="77777777" w:rsidR="00BC1975" w:rsidRPr="00D127CF" w:rsidRDefault="00BC1975" w:rsidP="00BC1975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127C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54" w:type="dxa"/>
          </w:tcPr>
          <w:p w14:paraId="63766202" w14:textId="77777777" w:rsidR="00BC1975" w:rsidRPr="00D127CF" w:rsidRDefault="00BC1975" w:rsidP="00BC1975">
            <w:pPr>
              <w:spacing w:line="240" w:lineRule="auto"/>
              <w:ind w:right="28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4F9AE594" w14:textId="7C6A70F1" w:rsidR="00BC1975" w:rsidRPr="002B091D" w:rsidRDefault="00BC1975" w:rsidP="00BC1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28,952</w:t>
            </w:r>
          </w:p>
        </w:tc>
        <w:tc>
          <w:tcPr>
            <w:tcW w:w="945" w:type="dxa"/>
          </w:tcPr>
          <w:p w14:paraId="04664C77" w14:textId="0C278AD1" w:rsidR="00BC1975" w:rsidRPr="00D127CF" w:rsidRDefault="00BC1975" w:rsidP="00BC1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18,011</w:t>
            </w:r>
          </w:p>
        </w:tc>
        <w:tc>
          <w:tcPr>
            <w:tcW w:w="1026" w:type="dxa"/>
          </w:tcPr>
          <w:p w14:paraId="639021B5" w14:textId="1A59CEC1" w:rsidR="00BC1975" w:rsidRPr="00D127CF" w:rsidRDefault="00BC1975" w:rsidP="00BC1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20,221</w:t>
            </w:r>
          </w:p>
        </w:tc>
        <w:tc>
          <w:tcPr>
            <w:tcW w:w="999" w:type="dxa"/>
          </w:tcPr>
          <w:p w14:paraId="2B6A0A9A" w14:textId="5F9E0BAC" w:rsidR="00BC1975" w:rsidRPr="00AA60F0" w:rsidRDefault="00BC1975" w:rsidP="00BC197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1568">
              <w:rPr>
                <w:rFonts w:ascii="Browallia New" w:hAnsi="Browallia New" w:cs="Browallia New"/>
                <w:sz w:val="24"/>
                <w:szCs w:val="24"/>
                <w:lang w:val="en-GB"/>
              </w:rPr>
              <w:t>18,011</w:t>
            </w:r>
          </w:p>
        </w:tc>
      </w:tr>
    </w:tbl>
    <w:p w14:paraId="422A4355" w14:textId="77777777" w:rsidR="0062297A" w:rsidRDefault="00622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91F6CC6" w14:textId="1686DCA7" w:rsidR="00371706" w:rsidRPr="008F2A3E" w:rsidRDefault="00371706" w:rsidP="00B23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ยอดคงเหลือกับบุคคลและ</w:t>
      </w:r>
      <w:r w:rsidRPr="000F55CE">
        <w:rPr>
          <w:rFonts w:ascii="Browallia New" w:hAnsi="Browallia New" w:cs="Browallia New"/>
          <w:sz w:val="28"/>
          <w:szCs w:val="28"/>
          <w:cs/>
        </w:rPr>
        <w:t>บริษัทที่เกี่ยวข้อง</w:t>
      </w:r>
      <w:r w:rsidR="00D73270" w:rsidRPr="000F55CE">
        <w:rPr>
          <w:rFonts w:ascii="Browallia New" w:hAnsi="Browallia New" w:cs="Browallia New" w:hint="cs"/>
          <w:sz w:val="28"/>
          <w:szCs w:val="28"/>
          <w:cs/>
        </w:rPr>
        <w:t>กัน</w:t>
      </w:r>
      <w:r w:rsidRPr="000F55CE">
        <w:rPr>
          <w:rFonts w:ascii="Browallia New" w:hAnsi="Browallia New" w:cs="Browallia New"/>
          <w:sz w:val="28"/>
          <w:szCs w:val="28"/>
          <w:cs/>
        </w:rPr>
        <w:t xml:space="preserve">ที่มีสาระสำคัญ 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D1584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CD1584">
        <w:rPr>
          <w:rFonts w:ascii="Browallia New" w:hAnsi="Browallia New" w:cs="Browallia New"/>
          <w:sz w:val="28"/>
          <w:szCs w:val="28"/>
        </w:rPr>
        <w:t>0</w:t>
      </w:r>
      <w:r w:rsidR="00CD1584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8137F5" w:rsidRPr="008137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7D75D9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D75D9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และวันที่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31</w:t>
      </w:r>
      <w:r w:rsidR="007A4E5F" w:rsidRPr="000F55C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BD6F20" w:rsidRPr="000F55CE">
        <w:rPr>
          <w:rFonts w:ascii="Browallia New" w:hAnsi="Browallia New" w:cs="Browallia New"/>
          <w:sz w:val="28"/>
          <w:szCs w:val="28"/>
          <w:lang w:val="en-GB"/>
        </w:rPr>
        <w:t>25</w:t>
      </w:r>
      <w:r w:rsidR="00375416" w:rsidRPr="000F55CE">
        <w:rPr>
          <w:rFonts w:ascii="Browallia New" w:hAnsi="Browallia New" w:cs="Browallia New"/>
          <w:sz w:val="28"/>
          <w:szCs w:val="28"/>
          <w:lang w:val="en-GB"/>
        </w:rPr>
        <w:t>6</w:t>
      </w:r>
      <w:r w:rsidR="007D75D9">
        <w:rPr>
          <w:rFonts w:ascii="Browallia New" w:hAnsi="Browallia New" w:cs="Browallia New"/>
          <w:sz w:val="28"/>
          <w:szCs w:val="28"/>
          <w:lang w:val="en-GB"/>
        </w:rPr>
        <w:t>1</w:t>
      </w:r>
      <w:r w:rsidR="00D73270" w:rsidRPr="000F55C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F55C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759CD4DF" w14:textId="77777777" w:rsidR="008F12BD" w:rsidRPr="00E61568" w:rsidRDefault="008F1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97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197"/>
        <w:gridCol w:w="240"/>
        <w:gridCol w:w="1185"/>
        <w:gridCol w:w="242"/>
        <w:gridCol w:w="1162"/>
        <w:gridCol w:w="242"/>
        <w:gridCol w:w="1178"/>
      </w:tblGrid>
      <w:tr w:rsidR="00CB5A99" w:rsidRPr="00F90408" w14:paraId="5404B006" w14:textId="77777777" w:rsidTr="00772DBA">
        <w:trPr>
          <w:cantSplit/>
          <w:tblHeader/>
        </w:trPr>
        <w:tc>
          <w:tcPr>
            <w:tcW w:w="3528" w:type="dxa"/>
            <w:vAlign w:val="center"/>
          </w:tcPr>
          <w:p w14:paraId="1C9F734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6" w:type="dxa"/>
            <w:gridSpan w:val="7"/>
          </w:tcPr>
          <w:p w14:paraId="2C159BBF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B5A99" w:rsidRPr="00F90408" w14:paraId="21397FEC" w14:textId="77777777" w:rsidTr="00772DBA">
        <w:trPr>
          <w:cantSplit/>
          <w:tblHeader/>
        </w:trPr>
        <w:tc>
          <w:tcPr>
            <w:tcW w:w="3528" w:type="dxa"/>
            <w:vAlign w:val="center"/>
          </w:tcPr>
          <w:p w14:paraId="52E1B483" w14:textId="77777777" w:rsidR="00CB5A99" w:rsidRPr="00F90408" w:rsidRDefault="00CB5A99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tcBorders>
              <w:bottom w:val="single" w:sz="4" w:space="0" w:color="auto"/>
            </w:tcBorders>
          </w:tcPr>
          <w:p w14:paraId="37D6F9BB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4D37433D" w14:textId="77777777" w:rsidR="00CB5A99" w:rsidRPr="00F90408" w:rsidRDefault="00CB5A99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3"/>
            <w:tcBorders>
              <w:bottom w:val="single" w:sz="4" w:space="0" w:color="auto"/>
            </w:tcBorders>
          </w:tcPr>
          <w:p w14:paraId="5C1B5FDD" w14:textId="77777777" w:rsidR="00CB5A99" w:rsidRPr="00F90408" w:rsidRDefault="00CB5A99" w:rsidP="00903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D75D9" w:rsidRPr="00F90408" w14:paraId="64B44768" w14:textId="77777777" w:rsidTr="004433C8">
        <w:trPr>
          <w:cantSplit/>
          <w:tblHeader/>
        </w:trPr>
        <w:tc>
          <w:tcPr>
            <w:tcW w:w="3528" w:type="dxa"/>
            <w:vAlign w:val="center"/>
          </w:tcPr>
          <w:p w14:paraId="35ED4405" w14:textId="77777777" w:rsidR="007D75D9" w:rsidRPr="00F90408" w:rsidRDefault="007D75D9" w:rsidP="007D75D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2F1B034" w14:textId="64F2A101" w:rsidR="007D75D9" w:rsidRPr="00F90408" w:rsidRDefault="00772DBA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7D018B6F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5B4A1868" w14:textId="5F99103D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49721DA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8363222" w14:textId="0990E2C2" w:rsidR="007D75D9" w:rsidRPr="00F90408" w:rsidRDefault="00772DBA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D75D9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622E1A17" w14:textId="77777777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1DABD919" w14:textId="7D7FEDDE" w:rsidR="007D75D9" w:rsidRPr="00F90408" w:rsidRDefault="007D75D9" w:rsidP="007D7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627E1" w:rsidRPr="00D127CF" w14:paraId="30B0A4E8" w14:textId="77777777" w:rsidTr="004433C8">
        <w:trPr>
          <w:cantSplit/>
        </w:trPr>
        <w:tc>
          <w:tcPr>
            <w:tcW w:w="3528" w:type="dxa"/>
            <w:vAlign w:val="center"/>
          </w:tcPr>
          <w:p w14:paraId="73244AE0" w14:textId="77777777" w:rsidR="00F627E1" w:rsidRPr="00D127CF" w:rsidRDefault="00F627E1" w:rsidP="00402E81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97" w:type="dxa"/>
            <w:vAlign w:val="bottom"/>
          </w:tcPr>
          <w:p w14:paraId="52597B5E" w14:textId="77777777" w:rsidR="00F627E1" w:rsidRPr="00D127CF" w:rsidRDefault="00F627E1" w:rsidP="00402E8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4DDEB91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746E7493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4C7B1C78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A00052E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DD38A87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17764E90" w14:textId="77777777" w:rsidR="00F627E1" w:rsidRPr="00D127CF" w:rsidRDefault="00F627E1" w:rsidP="00402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6DA7" w:rsidRPr="004C67BB" w14:paraId="3D1681C0" w14:textId="77777777" w:rsidTr="004433C8">
        <w:trPr>
          <w:cantSplit/>
          <w:trHeight w:val="382"/>
        </w:trPr>
        <w:tc>
          <w:tcPr>
            <w:tcW w:w="3528" w:type="dxa"/>
          </w:tcPr>
          <w:p w14:paraId="03B333C6" w14:textId="77777777" w:rsidR="00706DA7" w:rsidRPr="00D127CF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0CD5DE18" w14:textId="6043AF3A" w:rsidR="00706DA7" w:rsidRPr="00E61568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03B5E3D0" w14:textId="77777777" w:rsidR="00706DA7" w:rsidRPr="004C67BB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3F152AA" w14:textId="2233F3EB" w:rsidR="00706DA7" w:rsidRPr="00D127CF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0BFD3521" w14:textId="77777777" w:rsidR="00706DA7" w:rsidRPr="00D127CF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0BEBDFB9" w14:textId="6AEEBC69" w:rsidR="00706DA7" w:rsidRPr="005A0C37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20,808</w:t>
            </w:r>
          </w:p>
        </w:tc>
        <w:tc>
          <w:tcPr>
            <w:tcW w:w="242" w:type="dxa"/>
          </w:tcPr>
          <w:p w14:paraId="72F2808A" w14:textId="77777777" w:rsidR="00706DA7" w:rsidRPr="004C67BB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5C3A2125" w14:textId="3BB98BA3" w:rsidR="00706DA7" w:rsidRPr="00D127CF" w:rsidRDefault="00706DA7" w:rsidP="00706DA7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</w:tr>
      <w:tr w:rsidR="009660A9" w:rsidRPr="00D127CF" w14:paraId="181A8982" w14:textId="77777777" w:rsidTr="004433C8">
        <w:trPr>
          <w:cantSplit/>
        </w:trPr>
        <w:tc>
          <w:tcPr>
            <w:tcW w:w="3528" w:type="dxa"/>
          </w:tcPr>
          <w:p w14:paraId="237C7F83" w14:textId="77777777" w:rsidR="009660A9" w:rsidRPr="00D127CF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7A34997B" w14:textId="1B3AE571" w:rsidR="009660A9" w:rsidRPr="00E61568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1,248</w:t>
            </w:r>
          </w:p>
        </w:tc>
        <w:tc>
          <w:tcPr>
            <w:tcW w:w="240" w:type="dxa"/>
          </w:tcPr>
          <w:p w14:paraId="4EF0FC2B" w14:textId="77777777" w:rsidR="009660A9" w:rsidRPr="00811093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E06DA76" w14:textId="21455E23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  <w:tc>
          <w:tcPr>
            <w:tcW w:w="242" w:type="dxa"/>
          </w:tcPr>
          <w:p w14:paraId="37F7965E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30506226" w14:textId="63BF086B" w:rsidR="009660A9" w:rsidRPr="005A0C37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1,248</w:t>
            </w:r>
          </w:p>
        </w:tc>
        <w:tc>
          <w:tcPr>
            <w:tcW w:w="242" w:type="dxa"/>
          </w:tcPr>
          <w:p w14:paraId="16D22905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177C56CC" w14:textId="582ECE72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9,642</w:t>
            </w:r>
          </w:p>
        </w:tc>
      </w:tr>
      <w:tr w:rsidR="009660A9" w:rsidRPr="00D127CF" w14:paraId="485E0162" w14:textId="77777777" w:rsidTr="004433C8">
        <w:trPr>
          <w:cantSplit/>
        </w:trPr>
        <w:tc>
          <w:tcPr>
            <w:tcW w:w="3528" w:type="dxa"/>
          </w:tcPr>
          <w:p w14:paraId="4D19F8F2" w14:textId="77777777" w:rsidR="009660A9" w:rsidRPr="00D127CF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8704902" w14:textId="3D80DF37" w:rsidR="009660A9" w:rsidRPr="00E61568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40" w:type="dxa"/>
          </w:tcPr>
          <w:p w14:paraId="06ADBD8D" w14:textId="77777777" w:rsidR="009660A9" w:rsidRPr="00811093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24D8C62" w14:textId="7D392E11" w:rsidR="009660A9" w:rsidRPr="00811093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242" w:type="dxa"/>
          </w:tcPr>
          <w:p w14:paraId="040F745B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F77FC" w14:textId="32B2EFE0" w:rsidR="009660A9" w:rsidRPr="005A0C37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242" w:type="dxa"/>
          </w:tcPr>
          <w:p w14:paraId="00DAEFD8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A2FD728" w14:textId="16B2CA4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9660A9" w:rsidRPr="00D127CF" w14:paraId="3AC12FD1" w14:textId="77777777" w:rsidTr="004433C8">
        <w:trPr>
          <w:cantSplit/>
        </w:trPr>
        <w:tc>
          <w:tcPr>
            <w:tcW w:w="3528" w:type="dxa"/>
            <w:vAlign w:val="center"/>
          </w:tcPr>
          <w:p w14:paraId="5967E876" w14:textId="77777777" w:rsidR="009660A9" w:rsidRPr="00D127CF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024DEB3C" w14:textId="14001F8B" w:rsidR="009660A9" w:rsidRPr="00E61568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1,312</w:t>
            </w:r>
          </w:p>
        </w:tc>
        <w:tc>
          <w:tcPr>
            <w:tcW w:w="240" w:type="dxa"/>
          </w:tcPr>
          <w:p w14:paraId="024613A6" w14:textId="77777777" w:rsidR="009660A9" w:rsidRPr="00811093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556C7949" w14:textId="15A93BB6" w:rsidR="009660A9" w:rsidRPr="00811093" w:rsidRDefault="009660A9" w:rsidP="009660A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/>
                <w:sz w:val="28"/>
                <w:szCs w:val="28"/>
              </w:rPr>
              <w:t>9,712</w:t>
            </w:r>
          </w:p>
        </w:tc>
        <w:tc>
          <w:tcPr>
            <w:tcW w:w="242" w:type="dxa"/>
          </w:tcPr>
          <w:p w14:paraId="3D75B5EA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67D0A061" w14:textId="15A939A5" w:rsidR="009660A9" w:rsidRPr="005A0C37" w:rsidRDefault="009660A9" w:rsidP="009660A9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22,120</w:t>
            </w:r>
          </w:p>
        </w:tc>
        <w:tc>
          <w:tcPr>
            <w:tcW w:w="242" w:type="dxa"/>
          </w:tcPr>
          <w:p w14:paraId="49A5A94A" w14:textId="77777777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35C65FA" w14:textId="6406B79E" w:rsidR="009660A9" w:rsidRPr="00D127CF" w:rsidRDefault="009660A9" w:rsidP="0096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9,797</w:t>
            </w:r>
          </w:p>
        </w:tc>
      </w:tr>
      <w:tr w:rsidR="00510D32" w:rsidRPr="00331BBF" w14:paraId="4A9C66D8" w14:textId="77777777" w:rsidTr="00095B79">
        <w:trPr>
          <w:cantSplit/>
          <w:trHeight w:hRule="exact" w:val="336"/>
        </w:trPr>
        <w:tc>
          <w:tcPr>
            <w:tcW w:w="3528" w:type="dxa"/>
            <w:vAlign w:val="center"/>
          </w:tcPr>
          <w:p w14:paraId="2054327B" w14:textId="77777777" w:rsidR="00510D32" w:rsidRPr="00331BB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  <w:vAlign w:val="bottom"/>
          </w:tcPr>
          <w:p w14:paraId="59214C15" w14:textId="77777777" w:rsidR="00510D32" w:rsidRPr="00331BBF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6D70B2B1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  <w:vAlign w:val="bottom"/>
          </w:tcPr>
          <w:p w14:paraId="1784342D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45D27033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vAlign w:val="bottom"/>
          </w:tcPr>
          <w:p w14:paraId="352723CD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3995500E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bottom"/>
          </w:tcPr>
          <w:p w14:paraId="302D0819" w14:textId="77777777" w:rsidR="00510D32" w:rsidRPr="00331BB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5B79" w:rsidRPr="00331BBF" w14:paraId="62BB782B" w14:textId="77777777" w:rsidTr="00095B79">
        <w:trPr>
          <w:cantSplit/>
          <w:trHeight w:hRule="exact" w:val="336"/>
        </w:trPr>
        <w:tc>
          <w:tcPr>
            <w:tcW w:w="3528" w:type="dxa"/>
            <w:vAlign w:val="center"/>
          </w:tcPr>
          <w:p w14:paraId="3E736323" w14:textId="77777777" w:rsidR="00095B79" w:rsidRPr="00331BBF" w:rsidRDefault="00095B79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6BAEFBC5" w14:textId="77777777" w:rsidR="00095B79" w:rsidRPr="00331BBF" w:rsidRDefault="00095B79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32FDAE67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49186661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481C8396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08F0DDFF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1B814493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49307313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5B79" w:rsidRPr="00331BBF" w14:paraId="3DD2F0CC" w14:textId="77777777" w:rsidTr="00095B79">
        <w:trPr>
          <w:cantSplit/>
          <w:trHeight w:hRule="exact" w:val="336"/>
        </w:trPr>
        <w:tc>
          <w:tcPr>
            <w:tcW w:w="3528" w:type="dxa"/>
            <w:vAlign w:val="center"/>
          </w:tcPr>
          <w:p w14:paraId="0504B3C1" w14:textId="77777777" w:rsidR="00095B79" w:rsidRPr="00331BBF" w:rsidRDefault="00095B79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2070B62D" w14:textId="77777777" w:rsidR="00095B79" w:rsidRPr="00331BBF" w:rsidRDefault="00095B79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1F09A5A1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5023DDB1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0AFC9EBA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18620DBB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04B56F57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3F7D1D1E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95B79" w:rsidRPr="00331BBF" w14:paraId="2AEF7E95" w14:textId="77777777" w:rsidTr="00095B79">
        <w:trPr>
          <w:cantSplit/>
          <w:trHeight w:hRule="exact" w:val="336"/>
        </w:trPr>
        <w:tc>
          <w:tcPr>
            <w:tcW w:w="3528" w:type="dxa"/>
            <w:vAlign w:val="center"/>
          </w:tcPr>
          <w:p w14:paraId="21F4A156" w14:textId="77777777" w:rsidR="00095B79" w:rsidRPr="00331BBF" w:rsidRDefault="00095B79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vAlign w:val="bottom"/>
          </w:tcPr>
          <w:p w14:paraId="40DE1E5C" w14:textId="77777777" w:rsidR="00095B79" w:rsidRPr="00331BBF" w:rsidRDefault="00095B79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243F7927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2179CD1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</w:tcPr>
          <w:p w14:paraId="4EE7DAFC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62" w:type="dxa"/>
            <w:vAlign w:val="bottom"/>
          </w:tcPr>
          <w:p w14:paraId="2FC8E651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2" w:type="dxa"/>
          </w:tcPr>
          <w:p w14:paraId="49387310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15A30B26" w14:textId="77777777" w:rsidR="00095B79" w:rsidRPr="00331BBF" w:rsidRDefault="00095B79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10D32" w:rsidRPr="00D127CF" w14:paraId="69110667" w14:textId="77777777" w:rsidTr="004433C8">
        <w:trPr>
          <w:cantSplit/>
        </w:trPr>
        <w:tc>
          <w:tcPr>
            <w:tcW w:w="3528" w:type="dxa"/>
            <w:vAlign w:val="center"/>
          </w:tcPr>
          <w:p w14:paraId="6D225C69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97" w:type="dxa"/>
            <w:vAlign w:val="bottom"/>
          </w:tcPr>
          <w:p w14:paraId="5A401038" w14:textId="77777777" w:rsidR="00510D32" w:rsidRPr="00E61568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BB19B8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vAlign w:val="bottom"/>
          </w:tcPr>
          <w:p w14:paraId="32D69ED5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6E9815F0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B8E79BE" w14:textId="77777777" w:rsidR="00510D32" w:rsidRPr="005A0C37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03E15B0C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vAlign w:val="bottom"/>
          </w:tcPr>
          <w:p w14:paraId="776E99D9" w14:textId="77777777" w:rsidR="00510D32" w:rsidRPr="00D127CF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86010" w:rsidRPr="00D127CF" w14:paraId="2E7A0450" w14:textId="77777777" w:rsidTr="004433C8">
        <w:trPr>
          <w:cantSplit/>
        </w:trPr>
        <w:tc>
          <w:tcPr>
            <w:tcW w:w="3528" w:type="dxa"/>
          </w:tcPr>
          <w:p w14:paraId="4D2F7EE6" w14:textId="77777777" w:rsidR="00486010" w:rsidRPr="00D127CF" w:rsidRDefault="00486010" w:rsidP="00486010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32242375" w14:textId="0121F0D1" w:rsidR="00486010" w:rsidRPr="00E61568" w:rsidRDefault="00486010" w:rsidP="00486010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F711A8B" w14:textId="77777777" w:rsidR="00486010" w:rsidRPr="00D127CF" w:rsidRDefault="00486010" w:rsidP="0048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21141493" w14:textId="28A984DD" w:rsidR="00486010" w:rsidRPr="00D127CF" w:rsidRDefault="00486010" w:rsidP="00486010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A660939" w14:textId="77777777" w:rsidR="00486010" w:rsidRPr="00D127CF" w:rsidRDefault="00486010" w:rsidP="0048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77C7D90" w14:textId="454B647A" w:rsidR="00486010" w:rsidRPr="005A0C37" w:rsidRDefault="00486010" w:rsidP="00486010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18,219</w:t>
            </w:r>
          </w:p>
        </w:tc>
        <w:tc>
          <w:tcPr>
            <w:tcW w:w="242" w:type="dxa"/>
          </w:tcPr>
          <w:p w14:paraId="5DE9DD72" w14:textId="77777777" w:rsidR="00486010" w:rsidRPr="00D127CF" w:rsidRDefault="00486010" w:rsidP="0048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6FE139F9" w14:textId="3D4CBEFB" w:rsidR="00486010" w:rsidRPr="00D127CF" w:rsidRDefault="00486010" w:rsidP="00486010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174456" w:rsidRPr="00D127CF" w14:paraId="03FAF597" w14:textId="77777777" w:rsidTr="004433C8">
        <w:trPr>
          <w:cantSplit/>
        </w:trPr>
        <w:tc>
          <w:tcPr>
            <w:tcW w:w="3528" w:type="dxa"/>
          </w:tcPr>
          <w:p w14:paraId="1A043879" w14:textId="77777777" w:rsidR="00174456" w:rsidRPr="00D127CF" w:rsidRDefault="00174456" w:rsidP="0017445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2EF73168" w14:textId="08E42502" w:rsidR="00174456" w:rsidRPr="00E61568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40" w:type="dxa"/>
          </w:tcPr>
          <w:p w14:paraId="5C2F2624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17D7183C" w14:textId="5C02245C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42" w:type="dxa"/>
          </w:tcPr>
          <w:p w14:paraId="31C97184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814A5E1" w14:textId="2A2BE9FC" w:rsidR="00174456" w:rsidRPr="005A0C37" w:rsidRDefault="00174456" w:rsidP="00174456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B2C62CE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20D77046" w14:textId="4979EAC9" w:rsidR="00174456" w:rsidRPr="00D127CF" w:rsidRDefault="00174456" w:rsidP="0017445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174456" w:rsidRPr="00F90408" w14:paraId="657EC6DE" w14:textId="77777777" w:rsidTr="004433C8">
        <w:trPr>
          <w:cantSplit/>
        </w:trPr>
        <w:tc>
          <w:tcPr>
            <w:tcW w:w="3528" w:type="dxa"/>
          </w:tcPr>
          <w:p w14:paraId="4721B7B0" w14:textId="77777777" w:rsidR="00174456" w:rsidRPr="00D127CF" w:rsidRDefault="00174456" w:rsidP="00174456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7390B872" w14:textId="336C6CC8" w:rsidR="00174456" w:rsidRPr="00E61568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1,326</w:t>
            </w:r>
          </w:p>
        </w:tc>
        <w:tc>
          <w:tcPr>
            <w:tcW w:w="240" w:type="dxa"/>
          </w:tcPr>
          <w:p w14:paraId="1200E1A2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46DCACD6" w14:textId="06F42ED1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13FC5">
              <w:rPr>
                <w:rFonts w:ascii="Browallia New" w:hAnsi="Browallia New" w:cs="Browallia New"/>
                <w:sz w:val="28"/>
                <w:szCs w:val="28"/>
              </w:rPr>
              <w:t>1,3</w:t>
            </w:r>
            <w:r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242" w:type="dxa"/>
          </w:tcPr>
          <w:p w14:paraId="1ADF754C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09A39923" w14:textId="5F75BB54" w:rsidR="00174456" w:rsidRPr="005A0C37" w:rsidRDefault="00174456" w:rsidP="00174456">
            <w:pPr>
              <w:tabs>
                <w:tab w:val="clear" w:pos="227"/>
                <w:tab w:val="clear" w:pos="454"/>
                <w:tab w:val="clear" w:pos="680"/>
                <w:tab w:val="left" w:pos="345"/>
              </w:tabs>
              <w:spacing w:line="240" w:lineRule="auto"/>
              <w:ind w:left="-15" w:hanging="2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18,219</w:t>
            </w:r>
          </w:p>
        </w:tc>
        <w:tc>
          <w:tcPr>
            <w:tcW w:w="242" w:type="dxa"/>
          </w:tcPr>
          <w:p w14:paraId="643693DA" w14:textId="77777777" w:rsidR="00174456" w:rsidRPr="00D127CF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1CD2FE9E" w14:textId="714B0F9E" w:rsidR="00174456" w:rsidRPr="00811093" w:rsidRDefault="00174456" w:rsidP="00174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7,913</w:t>
            </w:r>
          </w:p>
        </w:tc>
      </w:tr>
      <w:tr w:rsidR="00510D32" w:rsidRPr="00331BBF" w14:paraId="3961B4A7" w14:textId="77777777" w:rsidTr="008137F5">
        <w:trPr>
          <w:cantSplit/>
          <w:trHeight w:val="357"/>
        </w:trPr>
        <w:tc>
          <w:tcPr>
            <w:tcW w:w="3528" w:type="dxa"/>
          </w:tcPr>
          <w:p w14:paraId="300698F5" w14:textId="77777777" w:rsidR="00510D32" w:rsidRPr="00331BB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826AD0C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EC9681F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FAC4109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2E47AC98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EB51126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2" w:type="dxa"/>
          </w:tcPr>
          <w:p w14:paraId="535F8EAF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13F1AC0A" w14:textId="77777777" w:rsidR="00510D32" w:rsidRPr="00331BBF" w:rsidRDefault="00510D32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10D32" w:rsidRPr="00D127CF" w14:paraId="0F1C9FA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6C69C2CE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97" w:type="dxa"/>
            <w:shd w:val="clear" w:color="auto" w:fill="auto"/>
          </w:tcPr>
          <w:p w14:paraId="30633E97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A64F41B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DF59410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113E0501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352AD04" w14:textId="77777777" w:rsidR="00510D32" w:rsidRPr="005A0C37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5C42806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31406983" w14:textId="77777777" w:rsidR="00510D32" w:rsidRPr="00D127CF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F4624E" w:rsidRPr="00D127CF" w14:paraId="52C59BE9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392A5752" w14:textId="451B656E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2864A8E7" w14:textId="60E35BA6" w:rsidR="00F4624E" w:rsidRPr="006B2C49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38B05DAA" w14:textId="77777777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10621FD" w14:textId="6BAF8802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4352E1F1" w14:textId="77777777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B2BE21" w14:textId="01B87539" w:rsidR="00F4624E" w:rsidRPr="005A0C37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  <w:shd w:val="clear" w:color="auto" w:fill="auto"/>
          </w:tcPr>
          <w:p w14:paraId="2D34E130" w14:textId="77777777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60AFC92D" w14:textId="062DE650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5</w:t>
            </w:r>
          </w:p>
        </w:tc>
      </w:tr>
      <w:tr w:rsidR="00F4624E" w:rsidRPr="00D127CF" w14:paraId="5CFDFDA2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826AEED" w14:textId="77777777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5F119655" w14:textId="651B6469" w:rsidR="00F4624E" w:rsidRPr="006B2C49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D3E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0C12BB9" w14:textId="77777777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DB720D0" w14:textId="4801AEEF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  <w:tc>
          <w:tcPr>
            <w:tcW w:w="242" w:type="dxa"/>
            <w:shd w:val="clear" w:color="auto" w:fill="auto"/>
          </w:tcPr>
          <w:p w14:paraId="0572A5C8" w14:textId="77777777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A4E9172" w14:textId="1D309234" w:rsidR="00F4624E" w:rsidRPr="005A0C37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D3E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32E8733" w14:textId="77777777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B057FA0" w14:textId="29E93C24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975</w:t>
            </w:r>
          </w:p>
        </w:tc>
      </w:tr>
      <w:tr w:rsidR="00F4624E" w:rsidRPr="00F90408" w14:paraId="10D3583B" w14:textId="77777777" w:rsidTr="004433C8">
        <w:trPr>
          <w:cantSplit/>
        </w:trPr>
        <w:tc>
          <w:tcPr>
            <w:tcW w:w="3528" w:type="dxa"/>
          </w:tcPr>
          <w:p w14:paraId="25C02B69" w14:textId="77777777" w:rsidR="00F4624E" w:rsidRPr="00D127CF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127C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584E2A1E" w14:textId="5F7DF2BB" w:rsidR="00F4624E" w:rsidRPr="006B2C49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0" w:type="dxa"/>
          </w:tcPr>
          <w:p w14:paraId="49B2ABF8" w14:textId="77777777" w:rsidR="00F4624E" w:rsidRPr="00D127CF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14:paraId="667C3896" w14:textId="03A0EA8F" w:rsidR="00F4624E" w:rsidRPr="00D127CF" w:rsidRDefault="00F4624E" w:rsidP="00F4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980</w:t>
            </w:r>
          </w:p>
        </w:tc>
        <w:tc>
          <w:tcPr>
            <w:tcW w:w="242" w:type="dxa"/>
          </w:tcPr>
          <w:p w14:paraId="4693B71F" w14:textId="77777777" w:rsidR="00F4624E" w:rsidRPr="00D127CF" w:rsidRDefault="00F4624E" w:rsidP="00F4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</w:tcPr>
          <w:p w14:paraId="2BE4F7EE" w14:textId="0A8701C4" w:rsidR="00F4624E" w:rsidRPr="005A0C37" w:rsidRDefault="00F4624E" w:rsidP="00F4624E">
            <w:pPr>
              <w:tabs>
                <w:tab w:val="clear" w:pos="227"/>
                <w:tab w:val="clear" w:pos="454"/>
              </w:tabs>
              <w:spacing w:line="240" w:lineRule="auto"/>
              <w:ind w:left="456" w:right="30" w:hanging="2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0A082CDF" w14:textId="77777777" w:rsidR="00F4624E" w:rsidRPr="00D127CF" w:rsidRDefault="00F4624E" w:rsidP="00F462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76AE1E75" w14:textId="73B509F1" w:rsidR="00F4624E" w:rsidRPr="00F90408" w:rsidRDefault="00F4624E" w:rsidP="00F4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1093">
              <w:rPr>
                <w:rFonts w:ascii="Browallia New" w:hAnsi="Browallia New" w:cs="Browallia New" w:hint="cs"/>
                <w:sz w:val="28"/>
                <w:szCs w:val="28"/>
                <w:cs/>
              </w:rPr>
              <w:t>980</w:t>
            </w:r>
          </w:p>
        </w:tc>
      </w:tr>
      <w:tr w:rsidR="00510D32" w:rsidRPr="002A2393" w14:paraId="6AD4CE5B" w14:textId="77777777" w:rsidTr="008137F5">
        <w:trPr>
          <w:cantSplit/>
          <w:trHeight w:val="339"/>
        </w:trPr>
        <w:tc>
          <w:tcPr>
            <w:tcW w:w="3528" w:type="dxa"/>
          </w:tcPr>
          <w:p w14:paraId="3519DDDE" w14:textId="77777777" w:rsidR="00510D32" w:rsidRPr="002A2393" w:rsidRDefault="00510D32" w:rsidP="00510D32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3C6159ED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7DC3AF7D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73038CF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0003457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2E4D0F6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2F3141D0" w14:textId="77777777" w:rsidR="00510D32" w:rsidRPr="002A2393" w:rsidRDefault="00510D32" w:rsidP="00510D3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FB6973E" w14:textId="77777777" w:rsidR="00510D32" w:rsidRPr="002A2393" w:rsidRDefault="00510D32" w:rsidP="00510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</w:tr>
      <w:tr w:rsidR="00DC7239" w:rsidRPr="00F90408" w14:paraId="31C44E8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1ED066AA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97" w:type="dxa"/>
            <w:shd w:val="clear" w:color="auto" w:fill="auto"/>
          </w:tcPr>
          <w:p w14:paraId="3BFF3BFC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9ACFD2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C797DE5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BDF65C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513860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AEC789E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CDC12A6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232E" w:rsidRPr="00F90408" w14:paraId="2F88B46F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22CD6068" w14:textId="08DC1165" w:rsidR="0065232E" w:rsidRPr="007D75D9" w:rsidRDefault="0065232E" w:rsidP="0065232E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5D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D75D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3BF8462E" w14:textId="3C6AAA3A" w:rsidR="0065232E" w:rsidRPr="006B2C49" w:rsidRDefault="0065232E" w:rsidP="0065232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A928BB" w14:textId="77777777" w:rsidR="0065232E" w:rsidRPr="00F90408" w:rsidRDefault="0065232E" w:rsidP="006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A8C557D" w14:textId="0A5AD56D" w:rsidR="0065232E" w:rsidRPr="00F90408" w:rsidRDefault="0065232E" w:rsidP="0065232E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4B88827" w14:textId="77777777" w:rsidR="0065232E" w:rsidRPr="00F90408" w:rsidRDefault="0065232E" w:rsidP="006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4C4829" w14:textId="6D2A959C" w:rsidR="0065232E" w:rsidRPr="007D1E04" w:rsidRDefault="0065232E" w:rsidP="006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27,761</w:t>
            </w:r>
          </w:p>
        </w:tc>
        <w:tc>
          <w:tcPr>
            <w:tcW w:w="242" w:type="dxa"/>
            <w:shd w:val="clear" w:color="auto" w:fill="auto"/>
          </w:tcPr>
          <w:p w14:paraId="177940D0" w14:textId="77777777" w:rsidR="0065232E" w:rsidRPr="00F90408" w:rsidRDefault="0065232E" w:rsidP="006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1B81EF7" w14:textId="41276F25" w:rsidR="0065232E" w:rsidRPr="00F90408" w:rsidRDefault="0065232E" w:rsidP="006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13,872</w:t>
            </w:r>
          </w:p>
        </w:tc>
      </w:tr>
      <w:tr w:rsidR="001E2C36" w:rsidRPr="00F90408" w14:paraId="421898D3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3069F23" w14:textId="77777777" w:rsidR="001E2C36" w:rsidRPr="00F90408" w:rsidRDefault="001E2C36" w:rsidP="001E2C36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013DDBA" w14:textId="5368F639" w:rsidR="001E2C36" w:rsidRPr="006B2C49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7,067</w:t>
            </w:r>
          </w:p>
        </w:tc>
        <w:tc>
          <w:tcPr>
            <w:tcW w:w="240" w:type="dxa"/>
            <w:shd w:val="clear" w:color="auto" w:fill="auto"/>
          </w:tcPr>
          <w:p w14:paraId="552E0482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16FC432" w14:textId="07451B55" w:rsidR="001E2C36" w:rsidRPr="00F90408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17C68B42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6D91554" w14:textId="7B6405E8" w:rsidR="001E2C36" w:rsidRPr="007D1E04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D3E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11413C1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A469D98" w14:textId="20DFA33A" w:rsidR="001E2C36" w:rsidRPr="00F90408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21,093</w:t>
            </w:r>
          </w:p>
        </w:tc>
      </w:tr>
      <w:tr w:rsidR="001E2C36" w:rsidRPr="00F90408" w14:paraId="3B336E23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635B2AEE" w14:textId="3CDD06A5" w:rsidR="001E2C36" w:rsidRPr="00F90408" w:rsidRDefault="001E2C36" w:rsidP="001E2C36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B8ADC7B" w14:textId="7CBACD55" w:rsidR="001E2C36" w:rsidRPr="006B2C49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7,067</w:t>
            </w:r>
          </w:p>
        </w:tc>
        <w:tc>
          <w:tcPr>
            <w:tcW w:w="240" w:type="dxa"/>
            <w:shd w:val="clear" w:color="auto" w:fill="auto"/>
          </w:tcPr>
          <w:p w14:paraId="5939235D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00E87F9" w14:textId="01363625" w:rsidR="001E2C36" w:rsidRPr="00F90408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56,568</w:t>
            </w:r>
          </w:p>
        </w:tc>
        <w:tc>
          <w:tcPr>
            <w:tcW w:w="242" w:type="dxa"/>
            <w:shd w:val="clear" w:color="auto" w:fill="auto"/>
          </w:tcPr>
          <w:p w14:paraId="4882FF1F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8233C9" w14:textId="7A8C4D0B" w:rsidR="001E2C36" w:rsidRPr="007D1E04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27,761</w:t>
            </w:r>
          </w:p>
        </w:tc>
        <w:tc>
          <w:tcPr>
            <w:tcW w:w="242" w:type="dxa"/>
            <w:shd w:val="clear" w:color="auto" w:fill="auto"/>
          </w:tcPr>
          <w:p w14:paraId="7209803B" w14:textId="77777777" w:rsidR="001E2C36" w:rsidRPr="00F90408" w:rsidRDefault="001E2C36" w:rsidP="001E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1894BF2" w14:textId="3E85B82B" w:rsidR="001E2C36" w:rsidRPr="00F90408" w:rsidRDefault="001E2C36" w:rsidP="001E2C3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lang w:val="en-GB"/>
              </w:rPr>
              <w:t>34,965</w:t>
            </w:r>
          </w:p>
        </w:tc>
      </w:tr>
      <w:tr w:rsidR="00DC7239" w:rsidRPr="002A2393" w14:paraId="128D90A9" w14:textId="77777777" w:rsidTr="008137F5">
        <w:trPr>
          <w:cantSplit/>
          <w:trHeight w:val="348"/>
        </w:trPr>
        <w:tc>
          <w:tcPr>
            <w:tcW w:w="3528" w:type="dxa"/>
            <w:shd w:val="clear" w:color="auto" w:fill="auto"/>
          </w:tcPr>
          <w:p w14:paraId="44ABB0DE" w14:textId="77777777" w:rsidR="00DC7239" w:rsidRPr="002A2393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  <w:shd w:val="clear" w:color="auto" w:fill="auto"/>
          </w:tcPr>
          <w:p w14:paraId="09AD02CD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  <w:shd w:val="clear" w:color="auto" w:fill="auto"/>
          </w:tcPr>
          <w:p w14:paraId="4D513742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  <w:shd w:val="clear" w:color="auto" w:fill="auto"/>
          </w:tcPr>
          <w:p w14:paraId="3FC1AF13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shd w:val="clear" w:color="auto" w:fill="auto"/>
          </w:tcPr>
          <w:p w14:paraId="04664C6A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  <w:shd w:val="clear" w:color="auto" w:fill="auto"/>
          </w:tcPr>
          <w:p w14:paraId="638E302F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shd w:val="clear" w:color="auto" w:fill="auto"/>
          </w:tcPr>
          <w:p w14:paraId="60DB6552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shd w:val="clear" w:color="auto" w:fill="auto"/>
          </w:tcPr>
          <w:p w14:paraId="5BCAEA5B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C7239" w:rsidRPr="00F90408" w14:paraId="496C27A7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BF35093" w14:textId="443A23DF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97" w:type="dxa"/>
            <w:shd w:val="clear" w:color="auto" w:fill="auto"/>
          </w:tcPr>
          <w:p w14:paraId="2067058D" w14:textId="77777777" w:rsidR="00DC7239" w:rsidRPr="006B2C4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B4CA626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368ED4ED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08B48C3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A733151" w14:textId="77777777" w:rsidR="00DC7239" w:rsidRPr="000F5CC9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037A70C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210612A" w14:textId="77777777" w:rsidR="00DC7239" w:rsidRPr="00F90408" w:rsidRDefault="00DC7239" w:rsidP="00DC723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0D93" w:rsidRPr="00F90408" w14:paraId="0C771E32" w14:textId="77777777" w:rsidTr="004433C8">
        <w:trPr>
          <w:cantSplit/>
        </w:trPr>
        <w:tc>
          <w:tcPr>
            <w:tcW w:w="3528" w:type="dxa"/>
            <w:shd w:val="clear" w:color="auto" w:fill="auto"/>
          </w:tcPr>
          <w:p w14:paraId="553A0FA1" w14:textId="77777777" w:rsidR="00A90D93" w:rsidRPr="00F90408" w:rsidRDefault="00A90D93" w:rsidP="00A90D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14:paraId="2F767BCA" w14:textId="2D4FA3FE" w:rsidR="00A90D93" w:rsidRPr="006B2C49" w:rsidRDefault="00A90D93" w:rsidP="00A90D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28,812</w:t>
            </w:r>
          </w:p>
        </w:tc>
        <w:tc>
          <w:tcPr>
            <w:tcW w:w="240" w:type="dxa"/>
            <w:shd w:val="clear" w:color="auto" w:fill="auto"/>
          </w:tcPr>
          <w:p w14:paraId="6F77C83A" w14:textId="77777777" w:rsidR="00A90D93" w:rsidRPr="00F90408" w:rsidRDefault="00A90D93" w:rsidP="00A90D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1493CB9" w14:textId="72997BDF" w:rsidR="00A90D93" w:rsidRPr="00F90408" w:rsidRDefault="00A90D93" w:rsidP="00A90D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49,599</w:t>
            </w:r>
          </w:p>
        </w:tc>
        <w:tc>
          <w:tcPr>
            <w:tcW w:w="242" w:type="dxa"/>
            <w:shd w:val="clear" w:color="auto" w:fill="auto"/>
          </w:tcPr>
          <w:p w14:paraId="51AB7586" w14:textId="77777777" w:rsidR="00A90D93" w:rsidRPr="00F90408" w:rsidRDefault="00A90D93" w:rsidP="00A90D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9C87A3C" w14:textId="46DA1286" w:rsidR="00A90D93" w:rsidRPr="000F5CC9" w:rsidRDefault="00A90D93" w:rsidP="00A90D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4D3EA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06207E" w14:textId="77777777" w:rsidR="00A90D93" w:rsidRPr="00F90408" w:rsidRDefault="00A90D93" w:rsidP="00A90D9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151973AB" w14:textId="65310C04" w:rsidR="00A90D93" w:rsidRPr="00F90408" w:rsidRDefault="00A90D93" w:rsidP="00A90D93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DC7239" w:rsidRPr="002A2393" w14:paraId="09648EB1" w14:textId="77777777" w:rsidTr="008137F5">
        <w:trPr>
          <w:cantSplit/>
          <w:trHeight w:val="330"/>
        </w:trPr>
        <w:tc>
          <w:tcPr>
            <w:tcW w:w="3528" w:type="dxa"/>
          </w:tcPr>
          <w:p w14:paraId="6D2BEA90" w14:textId="77777777" w:rsidR="00DC7239" w:rsidRPr="002A2393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48D27ED6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4E58C091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3DE058F0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62C0B5FE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1612C411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68F87E24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00C0D3D" w14:textId="77777777" w:rsidR="00DC7239" w:rsidRPr="002A2393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DC7239" w:rsidRPr="00F90408" w14:paraId="4D1CB835" w14:textId="77777777" w:rsidTr="004433C8">
        <w:trPr>
          <w:cantSplit/>
        </w:trPr>
        <w:tc>
          <w:tcPr>
            <w:tcW w:w="3528" w:type="dxa"/>
          </w:tcPr>
          <w:p w14:paraId="71C2D23F" w14:textId="77777777" w:rsidR="00DC7239" w:rsidRPr="00F90408" w:rsidRDefault="00DC7239" w:rsidP="00DC7239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97" w:type="dxa"/>
          </w:tcPr>
          <w:p w14:paraId="5A08B2B2" w14:textId="77777777" w:rsidR="00DC7239" w:rsidRPr="006B2C4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1ABC4197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432CF90D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242" w:type="dxa"/>
          </w:tcPr>
          <w:p w14:paraId="2F5B2E3B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58096459" w14:textId="77777777" w:rsidR="00DC7239" w:rsidRPr="000F5CC9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5B9F24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04F52F1A" w14:textId="77777777" w:rsidR="00DC7239" w:rsidRPr="00F90408" w:rsidRDefault="00DC7239" w:rsidP="00DC7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A78E0" w:rsidRPr="00F90408" w14:paraId="289A2B3C" w14:textId="77777777" w:rsidTr="002B091D">
        <w:trPr>
          <w:cantSplit/>
        </w:trPr>
        <w:tc>
          <w:tcPr>
            <w:tcW w:w="3528" w:type="dxa"/>
          </w:tcPr>
          <w:p w14:paraId="3EF32635" w14:textId="6624FF8D" w:rsidR="004A78E0" w:rsidRPr="004F344D" w:rsidRDefault="004A78E0" w:rsidP="004A78E0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75D9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D75D9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110D9520" w14:textId="631145A4" w:rsidR="004A78E0" w:rsidRPr="006B2C49" w:rsidRDefault="004A78E0" w:rsidP="004A78E0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511EA63F" w14:textId="77777777" w:rsidR="004A78E0" w:rsidRPr="00F90408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</w:tcPr>
          <w:p w14:paraId="1FDC8C84" w14:textId="59BA607B" w:rsidR="004A78E0" w:rsidRPr="00F90408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green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B075E52" w14:textId="77777777" w:rsidR="004A78E0" w:rsidRPr="00F90408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4BA5CBD" w14:textId="0AA9582B" w:rsidR="004A78E0" w:rsidRPr="004F344D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1,764</w:t>
            </w:r>
          </w:p>
        </w:tc>
        <w:tc>
          <w:tcPr>
            <w:tcW w:w="242" w:type="dxa"/>
          </w:tcPr>
          <w:p w14:paraId="4C847655" w14:textId="77777777" w:rsidR="004A78E0" w:rsidRPr="00F90408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</w:tcPr>
          <w:p w14:paraId="10BC7326" w14:textId="25A6DDFB" w:rsidR="004A78E0" w:rsidRPr="004F344D" w:rsidRDefault="004A78E0" w:rsidP="004A7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9113F" w:rsidRPr="00F90408" w14:paraId="3EA3F8D8" w14:textId="77777777" w:rsidTr="002B091D">
        <w:trPr>
          <w:cantSplit/>
        </w:trPr>
        <w:tc>
          <w:tcPr>
            <w:tcW w:w="3528" w:type="dxa"/>
            <w:shd w:val="clear" w:color="auto" w:fill="auto"/>
          </w:tcPr>
          <w:p w14:paraId="69F57DE0" w14:textId="77777777" w:rsidR="0039113F" w:rsidRPr="002A2393" w:rsidRDefault="0039113F" w:rsidP="0039113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2393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97" w:type="dxa"/>
            <w:shd w:val="clear" w:color="auto" w:fill="auto"/>
          </w:tcPr>
          <w:p w14:paraId="09EAE5E7" w14:textId="769AF6A4" w:rsidR="0039113F" w:rsidRPr="0039113F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113F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</w:p>
        </w:tc>
        <w:tc>
          <w:tcPr>
            <w:tcW w:w="240" w:type="dxa"/>
            <w:shd w:val="clear" w:color="auto" w:fill="auto"/>
          </w:tcPr>
          <w:p w14:paraId="13827522" w14:textId="77777777" w:rsidR="0039113F" w:rsidRPr="002A2393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ED46542" w14:textId="5E143D20" w:rsidR="0039113F" w:rsidRPr="002A2393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053D4888" w14:textId="77777777" w:rsidR="0039113F" w:rsidRPr="002A2393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B143BB0" w14:textId="7386E3E3" w:rsidR="0039113F" w:rsidRPr="004A78E0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2427DD7" w14:textId="77777777" w:rsidR="0039113F" w:rsidRPr="002A2393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BE29611" w14:textId="0D9EA893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39113F" w:rsidRPr="00F90408" w14:paraId="01657458" w14:textId="77777777" w:rsidTr="002B091D">
        <w:trPr>
          <w:cantSplit/>
        </w:trPr>
        <w:tc>
          <w:tcPr>
            <w:tcW w:w="3528" w:type="dxa"/>
          </w:tcPr>
          <w:p w14:paraId="62FA0FA0" w14:textId="0AFF0379" w:rsidR="0039113F" w:rsidRPr="004F344D" w:rsidRDefault="0039113F" w:rsidP="0039113F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366250" w14:textId="5ECC1B44" w:rsidR="0039113F" w:rsidRPr="0039113F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113F">
              <w:rPr>
                <w:rFonts w:ascii="Browallia New" w:hAnsi="Browallia New" w:cs="Browallia New"/>
                <w:sz w:val="28"/>
                <w:szCs w:val="28"/>
                <w:lang w:val="en-GB"/>
              </w:rPr>
              <w:t>13,</w:t>
            </w:r>
            <w:r w:rsidR="00C2762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9113F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240" w:type="dxa"/>
          </w:tcPr>
          <w:p w14:paraId="77667432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08499E7" w14:textId="14D1ACD7" w:rsidR="0039113F" w:rsidRPr="00F552B7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2" w:type="dxa"/>
          </w:tcPr>
          <w:p w14:paraId="6A10F095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EA70C7" w14:textId="1DA82EC8" w:rsidR="0039113F" w:rsidRPr="004F344D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5,532</w:t>
            </w:r>
          </w:p>
        </w:tc>
        <w:tc>
          <w:tcPr>
            <w:tcW w:w="242" w:type="dxa"/>
          </w:tcPr>
          <w:p w14:paraId="0AF5444F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E4A3F25" w14:textId="418CA1A6" w:rsidR="0039113F" w:rsidRPr="004F344D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39113F" w:rsidRPr="00F90408" w14:paraId="29046F2D" w14:textId="77777777" w:rsidTr="004F344D">
        <w:trPr>
          <w:cantSplit/>
        </w:trPr>
        <w:tc>
          <w:tcPr>
            <w:tcW w:w="3528" w:type="dxa"/>
          </w:tcPr>
          <w:p w14:paraId="61D3B932" w14:textId="1DD7B1B1" w:rsidR="0039113F" w:rsidRPr="00F90408" w:rsidRDefault="0039113F" w:rsidP="0039113F">
            <w:pPr>
              <w:tabs>
                <w:tab w:val="clear" w:pos="227"/>
                <w:tab w:val="clear" w:pos="454"/>
              </w:tabs>
              <w:spacing w:line="240" w:lineRule="auto"/>
              <w:ind w:left="456" w:right="162" w:hanging="27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749B3E" w14:textId="1CC9D8F5" w:rsidR="0039113F" w:rsidRPr="0039113F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9113F">
              <w:rPr>
                <w:rFonts w:ascii="Browallia New" w:hAnsi="Browallia New" w:cs="Browallia New"/>
                <w:sz w:val="28"/>
                <w:szCs w:val="28"/>
                <w:lang w:val="en-GB"/>
              </w:rPr>
              <w:t>13,547</w:t>
            </w:r>
          </w:p>
        </w:tc>
        <w:tc>
          <w:tcPr>
            <w:tcW w:w="240" w:type="dxa"/>
          </w:tcPr>
          <w:p w14:paraId="1E745877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7296E2" w14:textId="1001B4AC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  <w:tc>
          <w:tcPr>
            <w:tcW w:w="242" w:type="dxa"/>
          </w:tcPr>
          <w:p w14:paraId="77134B24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A36ABC6" w14:textId="58177B3B" w:rsidR="0039113F" w:rsidRPr="004F344D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7,296</w:t>
            </w:r>
          </w:p>
        </w:tc>
        <w:tc>
          <w:tcPr>
            <w:tcW w:w="242" w:type="dxa"/>
          </w:tcPr>
          <w:p w14:paraId="5E68A2F8" w14:textId="77777777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12" w:space="0" w:color="auto"/>
            </w:tcBorders>
          </w:tcPr>
          <w:p w14:paraId="6F40EE57" w14:textId="7527629E" w:rsidR="0039113F" w:rsidRPr="00F90408" w:rsidRDefault="0039113F" w:rsidP="00391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7,663</w:t>
            </w:r>
          </w:p>
        </w:tc>
      </w:tr>
      <w:tr w:rsidR="004F344D" w:rsidRPr="002A2393" w14:paraId="77A2E54E" w14:textId="77777777" w:rsidTr="008137F5">
        <w:trPr>
          <w:cantSplit/>
          <w:trHeight w:val="393"/>
        </w:trPr>
        <w:tc>
          <w:tcPr>
            <w:tcW w:w="3528" w:type="dxa"/>
          </w:tcPr>
          <w:p w14:paraId="0874217B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6A3520A8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1332B6FC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1BA28EE2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4650237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0B6D118E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2472416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2E406657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F344D" w:rsidRPr="00F90408" w14:paraId="12F6503F" w14:textId="77777777" w:rsidTr="00FC1102">
        <w:trPr>
          <w:cantSplit/>
        </w:trPr>
        <w:tc>
          <w:tcPr>
            <w:tcW w:w="3528" w:type="dxa"/>
          </w:tcPr>
          <w:p w14:paraId="6FB0E754" w14:textId="77777777" w:rsidR="004F344D" w:rsidRPr="00F90408" w:rsidRDefault="004F344D" w:rsidP="004F344D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97" w:type="dxa"/>
          </w:tcPr>
          <w:p w14:paraId="70A762D8" w14:textId="77777777" w:rsidR="004F344D" w:rsidRPr="006B2C4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087F6DF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B16B355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EABA6B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</w:tcPr>
          <w:p w14:paraId="17FE5BFD" w14:textId="77777777" w:rsidR="004F344D" w:rsidRPr="000F5CC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41BA678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8" w:type="dxa"/>
          </w:tcPr>
          <w:p w14:paraId="03CE0DDC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F11E0" w:rsidRPr="00F90408" w14:paraId="60F60E98" w14:textId="77777777" w:rsidTr="00FC1102">
        <w:trPr>
          <w:cantSplit/>
        </w:trPr>
        <w:tc>
          <w:tcPr>
            <w:tcW w:w="3528" w:type="dxa"/>
          </w:tcPr>
          <w:p w14:paraId="0E713185" w14:textId="77777777" w:rsidR="00EF11E0" w:rsidRPr="00F90408" w:rsidRDefault="00EF11E0" w:rsidP="00EF11E0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bottom w:val="single" w:sz="12" w:space="0" w:color="auto"/>
            </w:tcBorders>
          </w:tcPr>
          <w:p w14:paraId="27856A60" w14:textId="2D48B060" w:rsidR="00EF11E0" w:rsidRPr="006B2C49" w:rsidRDefault="00EF11E0" w:rsidP="00EF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444E9B0C" w14:textId="77777777" w:rsidR="00EF11E0" w:rsidRPr="00F90408" w:rsidRDefault="00EF11E0" w:rsidP="00EF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14:paraId="169F01B7" w14:textId="7724F14C" w:rsidR="00EF11E0" w:rsidRPr="00F90408" w:rsidRDefault="00EF11E0" w:rsidP="00EF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D118199" w14:textId="77777777" w:rsidR="00EF11E0" w:rsidRPr="00F90408" w:rsidRDefault="00EF11E0" w:rsidP="00EF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53A5CCA8" w14:textId="75E3FC63" w:rsidR="00EF11E0" w:rsidRPr="000F5CC9" w:rsidRDefault="00EF11E0" w:rsidP="00EF11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173,808</w:t>
            </w:r>
          </w:p>
        </w:tc>
        <w:tc>
          <w:tcPr>
            <w:tcW w:w="242" w:type="dxa"/>
          </w:tcPr>
          <w:p w14:paraId="1AA92F76" w14:textId="77777777" w:rsidR="00EF11E0" w:rsidRPr="00F90408" w:rsidRDefault="00EF11E0" w:rsidP="00EF1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678E80F4" w14:textId="5FF5F9B0" w:rsidR="00EF11E0" w:rsidRPr="00F90408" w:rsidRDefault="00EF11E0" w:rsidP="00EF11E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202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461EA">
              <w:rPr>
                <w:rFonts w:ascii="Browallia New" w:hAnsi="Browallia New" w:cs="Browallia New"/>
                <w:sz w:val="28"/>
                <w:szCs w:val="28"/>
                <w:cs/>
              </w:rPr>
              <w:t>870</w:t>
            </w:r>
          </w:p>
        </w:tc>
      </w:tr>
      <w:tr w:rsidR="004F344D" w:rsidRPr="002A2393" w14:paraId="70975DC4" w14:textId="77777777" w:rsidTr="008137F5">
        <w:trPr>
          <w:cantSplit/>
          <w:trHeight w:val="222"/>
        </w:trPr>
        <w:tc>
          <w:tcPr>
            <w:tcW w:w="3528" w:type="dxa"/>
          </w:tcPr>
          <w:p w14:paraId="5A9AC40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7" w:type="dxa"/>
            <w:tcBorders>
              <w:top w:val="single" w:sz="12" w:space="0" w:color="auto"/>
            </w:tcBorders>
          </w:tcPr>
          <w:p w14:paraId="7E5ED5BF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173AE9BD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14:paraId="4A25BA1F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24621586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61E07C7C" w14:textId="77777777" w:rsidR="004F344D" w:rsidRPr="002A2393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</w:tcPr>
          <w:p w14:paraId="7C1493D5" w14:textId="77777777" w:rsidR="004F344D" w:rsidRPr="002A2393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</w:tcPr>
          <w:p w14:paraId="3C785D12" w14:textId="77777777" w:rsidR="004F344D" w:rsidRPr="002A2393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4F344D" w:rsidRPr="00F90408" w14:paraId="10FD2C70" w14:textId="77777777" w:rsidTr="004433C8">
        <w:trPr>
          <w:cantSplit/>
        </w:trPr>
        <w:tc>
          <w:tcPr>
            <w:tcW w:w="3528" w:type="dxa"/>
          </w:tcPr>
          <w:p w14:paraId="79F52D6C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197" w:type="dxa"/>
          </w:tcPr>
          <w:p w14:paraId="4DDC86F0" w14:textId="77777777" w:rsidR="004F344D" w:rsidRPr="006B2C49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0318506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5" w:type="dxa"/>
          </w:tcPr>
          <w:p w14:paraId="26C8F6DF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06B38BA0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</w:tcPr>
          <w:p w14:paraId="31003EF6" w14:textId="77777777" w:rsidR="004F344D" w:rsidRPr="000F5CC9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17C21EE" w14:textId="77777777" w:rsidR="004F344D" w:rsidRPr="00F90408" w:rsidRDefault="004F344D" w:rsidP="004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</w:tcPr>
          <w:p w14:paraId="422E9B00" w14:textId="77777777" w:rsidR="004F344D" w:rsidRPr="00F90408" w:rsidRDefault="004F344D" w:rsidP="004F34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C32CF0" w:rsidRPr="00F90408" w14:paraId="32F4AE5E" w14:textId="77777777" w:rsidTr="004433C8">
        <w:trPr>
          <w:cantSplit/>
          <w:trHeight w:val="153"/>
        </w:trPr>
        <w:tc>
          <w:tcPr>
            <w:tcW w:w="3528" w:type="dxa"/>
          </w:tcPr>
          <w:p w14:paraId="5B9E8B91" w14:textId="77777777" w:rsidR="00C32CF0" w:rsidRPr="00F90408" w:rsidRDefault="00C32CF0" w:rsidP="00C32CF0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 w:firstLine="2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90408">
              <w:rPr>
                <w:rFonts w:ascii="Browallia New" w:hAnsi="Browallia New" w:cs="Browallia New" w:hint="cs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197" w:type="dxa"/>
            <w:tcBorders>
              <w:bottom w:val="single" w:sz="12" w:space="0" w:color="auto"/>
            </w:tcBorders>
          </w:tcPr>
          <w:p w14:paraId="6C5D336F" w14:textId="0F369B68" w:rsidR="00C32CF0" w:rsidRPr="002B091D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7,807</w:t>
            </w:r>
          </w:p>
        </w:tc>
        <w:tc>
          <w:tcPr>
            <w:tcW w:w="240" w:type="dxa"/>
          </w:tcPr>
          <w:p w14:paraId="4E8B0988" w14:textId="77777777" w:rsidR="00C32CF0" w:rsidRPr="00F90408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14:paraId="46F988F0" w14:textId="10F367E7" w:rsidR="00C32CF0" w:rsidRPr="00F90408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7061D">
              <w:rPr>
                <w:rFonts w:ascii="Browallia New" w:hAnsi="Browallia New" w:cs="Browallia New"/>
                <w:sz w:val="28"/>
                <w:szCs w:val="28"/>
              </w:rPr>
              <w:t>6,155</w:t>
            </w:r>
          </w:p>
        </w:tc>
        <w:tc>
          <w:tcPr>
            <w:tcW w:w="242" w:type="dxa"/>
          </w:tcPr>
          <w:p w14:paraId="6E07338E" w14:textId="77777777" w:rsidR="00C32CF0" w:rsidRPr="00F90408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162" w:type="dxa"/>
            <w:tcBorders>
              <w:bottom w:val="single" w:sz="12" w:space="0" w:color="auto"/>
            </w:tcBorders>
          </w:tcPr>
          <w:p w14:paraId="2551BCA8" w14:textId="5CA43FA2" w:rsidR="00C32CF0" w:rsidRPr="00A20E42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5,480</w:t>
            </w:r>
          </w:p>
        </w:tc>
        <w:tc>
          <w:tcPr>
            <w:tcW w:w="242" w:type="dxa"/>
          </w:tcPr>
          <w:p w14:paraId="4BBF4C6D" w14:textId="77777777" w:rsidR="00C32CF0" w:rsidRPr="00F90408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</w:tcPr>
          <w:p w14:paraId="04E3D1CF" w14:textId="121A9AD9" w:rsidR="00C32CF0" w:rsidRPr="00F90408" w:rsidRDefault="00C32CF0" w:rsidP="00C3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4,588</w:t>
            </w:r>
          </w:p>
        </w:tc>
      </w:tr>
    </w:tbl>
    <w:p w14:paraId="5E3C417A" w14:textId="77777777" w:rsidR="008137F5" w:rsidRDefault="008137F5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14255CB" w14:textId="77777777" w:rsidR="00095B79" w:rsidRDefault="00095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D37CD90" w14:textId="457D4163" w:rsidR="0049374F" w:rsidRPr="008F2A3E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lastRenderedPageBreak/>
        <w:t>รายการเคลื่อนไหวของเงินกู้ยืมและดอกเบี้ยค้าง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497BF5">
        <w:rPr>
          <w:rFonts w:ascii="Browallia New" w:hAnsi="Browallia New" w:cs="Browallia New" w:hint="cs"/>
          <w:sz w:val="28"/>
          <w:szCs w:val="28"/>
          <w:cs/>
        </w:rPr>
        <w:t>จาก</w:t>
      </w:r>
      <w:r w:rsidRPr="008F2A3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8137F5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8137F5" w:rsidRPr="008137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13C8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10D60906" w14:textId="77777777" w:rsidR="0049374F" w:rsidRPr="008137F5" w:rsidRDefault="0049374F" w:rsidP="00493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06" w:type="dxa"/>
        <w:tblInd w:w="426" w:type="dxa"/>
        <w:tblLook w:val="01E0" w:firstRow="1" w:lastRow="1" w:firstColumn="1" w:lastColumn="1" w:noHBand="0" w:noVBand="0"/>
      </w:tblPr>
      <w:tblGrid>
        <w:gridCol w:w="3570"/>
        <w:gridCol w:w="1188"/>
        <w:gridCol w:w="283"/>
        <w:gridCol w:w="1078"/>
        <w:gridCol w:w="282"/>
        <w:gridCol w:w="1140"/>
        <w:gridCol w:w="282"/>
        <w:gridCol w:w="1183"/>
      </w:tblGrid>
      <w:tr w:rsidR="0049374F" w:rsidRPr="0082485B" w14:paraId="611A3D0D" w14:textId="77777777" w:rsidTr="00EE31CA">
        <w:tc>
          <w:tcPr>
            <w:tcW w:w="3570" w:type="dxa"/>
          </w:tcPr>
          <w:p w14:paraId="7E24DA7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</w:tcPr>
          <w:p w14:paraId="66DDABF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374F" w:rsidRPr="0082485B" w14:paraId="676B742E" w14:textId="77777777" w:rsidTr="00EE31CA">
        <w:tc>
          <w:tcPr>
            <w:tcW w:w="3570" w:type="dxa"/>
          </w:tcPr>
          <w:p w14:paraId="46A50945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right="-18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436" w:type="dxa"/>
            <w:gridSpan w:val="7"/>
            <w:tcBorders>
              <w:bottom w:val="single" w:sz="4" w:space="0" w:color="auto"/>
            </w:tcBorders>
          </w:tcPr>
          <w:p w14:paraId="446164F9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49374F" w:rsidRPr="0082485B" w14:paraId="75CC06CE" w14:textId="77777777" w:rsidTr="00EE31CA">
        <w:trPr>
          <w:trHeight w:val="56"/>
        </w:trPr>
        <w:tc>
          <w:tcPr>
            <w:tcW w:w="3570" w:type="dxa"/>
          </w:tcPr>
          <w:p w14:paraId="2054ECBE" w14:textId="77777777" w:rsidR="0049374F" w:rsidRPr="0082485B" w:rsidRDefault="0049374F" w:rsidP="004D0BD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50AFB4E" w14:textId="33CA282F" w:rsidR="0049374F" w:rsidRPr="005D13C8" w:rsidRDefault="0049374F" w:rsidP="00D328F2">
            <w:pPr>
              <w:tabs>
                <w:tab w:val="clear" w:pos="4451"/>
                <w:tab w:val="left" w:pos="540"/>
              </w:tabs>
              <w:spacing w:line="240" w:lineRule="auto"/>
              <w:ind w:left="-54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157C7B6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F956C01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282" w:type="dxa"/>
            <w:vAlign w:val="bottom"/>
          </w:tcPr>
          <w:p w14:paraId="025D48DF" w14:textId="77777777" w:rsidR="0049374F" w:rsidRPr="0082485B" w:rsidRDefault="0049374F" w:rsidP="004D0BD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FC132B5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282" w:type="dxa"/>
            <w:vAlign w:val="bottom"/>
          </w:tcPr>
          <w:p w14:paraId="41C31D3A" w14:textId="77777777" w:rsidR="0049374F" w:rsidRPr="0082485B" w:rsidRDefault="0049374F" w:rsidP="004D0BD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54511E2" w14:textId="42180041" w:rsidR="0049374F" w:rsidRPr="0082485B" w:rsidRDefault="00772DBA" w:rsidP="00D328F2">
            <w:pPr>
              <w:tabs>
                <w:tab w:val="clear" w:pos="4451"/>
                <w:tab w:val="left" w:pos="540"/>
              </w:tabs>
              <w:spacing w:line="240" w:lineRule="auto"/>
              <w:ind w:left="-90" w:right="-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D13C8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49374F" w:rsidRPr="0082485B" w14:paraId="2A3E8FB3" w14:textId="77777777" w:rsidTr="00EE31CA">
        <w:trPr>
          <w:trHeight w:val="113"/>
        </w:trPr>
        <w:tc>
          <w:tcPr>
            <w:tcW w:w="3570" w:type="dxa"/>
          </w:tcPr>
          <w:p w14:paraId="2F2E08D8" w14:textId="77777777" w:rsidR="0049374F" w:rsidRPr="0082485B" w:rsidRDefault="0049374F" w:rsidP="004D0BD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188" w:type="dxa"/>
          </w:tcPr>
          <w:p w14:paraId="141611A0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2DAEE1B8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29162B55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52892D6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39F93DE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4BF8A87B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1D6441D7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49374F" w:rsidRPr="0082485B" w14:paraId="397A3E77" w14:textId="77777777" w:rsidTr="00EE31CA">
        <w:trPr>
          <w:trHeight w:val="113"/>
        </w:trPr>
        <w:tc>
          <w:tcPr>
            <w:tcW w:w="3570" w:type="dxa"/>
          </w:tcPr>
          <w:p w14:paraId="3D1BA184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บริษัท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ย่อย</w:t>
            </w:r>
          </w:p>
        </w:tc>
        <w:tc>
          <w:tcPr>
            <w:tcW w:w="1188" w:type="dxa"/>
          </w:tcPr>
          <w:p w14:paraId="68101679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14:paraId="4C3B11C6" w14:textId="77777777" w:rsidR="0049374F" w:rsidRPr="0082485B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</w:tcPr>
          <w:p w14:paraId="1125AF66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6DC6A70E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</w:tcPr>
          <w:p w14:paraId="7903BD77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82" w:type="dxa"/>
          </w:tcPr>
          <w:p w14:paraId="1F888853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</w:tcPr>
          <w:p w14:paraId="53E2A900" w14:textId="77777777" w:rsidR="0049374F" w:rsidRPr="00F5484A" w:rsidRDefault="0049374F" w:rsidP="004D0BD5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</w:tr>
      <w:tr w:rsidR="00395301" w:rsidRPr="0082485B" w14:paraId="5450AD47" w14:textId="77777777" w:rsidTr="00EE31CA">
        <w:trPr>
          <w:trHeight w:val="113"/>
        </w:trPr>
        <w:tc>
          <w:tcPr>
            <w:tcW w:w="3570" w:type="dxa"/>
          </w:tcPr>
          <w:p w14:paraId="21BB306D" w14:textId="77777777" w:rsidR="00395301" w:rsidRPr="0082485B" w:rsidRDefault="00395301" w:rsidP="0039530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เงินกู้ยืม</w:t>
            </w:r>
          </w:p>
        </w:tc>
        <w:tc>
          <w:tcPr>
            <w:tcW w:w="1188" w:type="dxa"/>
            <w:vAlign w:val="bottom"/>
          </w:tcPr>
          <w:p w14:paraId="253D8D3B" w14:textId="6DAFC38A" w:rsidR="00395301" w:rsidRPr="004A5064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198,000</w:t>
            </w:r>
          </w:p>
        </w:tc>
        <w:tc>
          <w:tcPr>
            <w:tcW w:w="283" w:type="dxa"/>
            <w:vAlign w:val="bottom"/>
          </w:tcPr>
          <w:p w14:paraId="455FDCC9" w14:textId="77777777" w:rsidR="00395301" w:rsidRPr="004A5064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A5E862" w14:textId="64C6A694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82" w:type="dxa"/>
            <w:vAlign w:val="bottom"/>
          </w:tcPr>
          <w:p w14:paraId="3CD0B784" w14:textId="77777777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2E1D1A79" w14:textId="33F16B1C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30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26,311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D8D4D6E" w14:textId="77777777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E034A7" w14:textId="4FA6E7DD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171,689</w:t>
            </w:r>
          </w:p>
        </w:tc>
      </w:tr>
      <w:tr w:rsidR="00395301" w:rsidRPr="0082485B" w14:paraId="2727DCC7" w14:textId="77777777" w:rsidTr="00EE31CA">
        <w:trPr>
          <w:trHeight w:val="113"/>
        </w:trPr>
        <w:tc>
          <w:tcPr>
            <w:tcW w:w="3570" w:type="dxa"/>
          </w:tcPr>
          <w:p w14:paraId="361468FE" w14:textId="77777777" w:rsidR="00395301" w:rsidRPr="0082485B" w:rsidRDefault="00395301" w:rsidP="0039530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ดอกเบี้ยค้าง</w:t>
            </w: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88" w:type="dxa"/>
            <w:vAlign w:val="bottom"/>
          </w:tcPr>
          <w:p w14:paraId="480C96D7" w14:textId="596E4BE9" w:rsidR="00395301" w:rsidRPr="004A5064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4,870</w:t>
            </w:r>
          </w:p>
        </w:tc>
        <w:tc>
          <w:tcPr>
            <w:tcW w:w="283" w:type="dxa"/>
            <w:vAlign w:val="bottom"/>
          </w:tcPr>
          <w:p w14:paraId="26038349" w14:textId="77777777" w:rsidR="00395301" w:rsidRPr="004A5064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FD03E70" w14:textId="5119E931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8,072</w:t>
            </w:r>
          </w:p>
        </w:tc>
        <w:tc>
          <w:tcPr>
            <w:tcW w:w="282" w:type="dxa"/>
            <w:vAlign w:val="bottom"/>
          </w:tcPr>
          <w:p w14:paraId="22F8545D" w14:textId="77777777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2BC92910" w14:textId="6A13E9D2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10,823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5F3903E8" w14:textId="77777777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957C4DB" w14:textId="18FE0225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2,119</w:t>
            </w:r>
          </w:p>
        </w:tc>
      </w:tr>
      <w:tr w:rsidR="00395301" w:rsidRPr="0082485B" w14:paraId="6E1004D7" w14:textId="77777777" w:rsidTr="00EE31CA">
        <w:trPr>
          <w:trHeight w:val="113"/>
        </w:trPr>
        <w:tc>
          <w:tcPr>
            <w:tcW w:w="3570" w:type="dxa"/>
          </w:tcPr>
          <w:p w14:paraId="3F4D8241" w14:textId="77777777" w:rsidR="00395301" w:rsidRPr="0082485B" w:rsidRDefault="00395301" w:rsidP="00395301">
            <w:pPr>
              <w:tabs>
                <w:tab w:val="clear" w:pos="227"/>
                <w:tab w:val="clear" w:pos="454"/>
                <w:tab w:val="left" w:pos="172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8AC7CA" w14:textId="2CD71A3A" w:rsidR="00395301" w:rsidRPr="004A5064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202,870</w:t>
            </w:r>
            <w:r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361F517F" w14:textId="77777777" w:rsidR="00395301" w:rsidRPr="004A5064" w:rsidRDefault="00395301" w:rsidP="003953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86490E" w14:textId="63A50BA6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8,072</w:t>
            </w:r>
          </w:p>
        </w:tc>
        <w:tc>
          <w:tcPr>
            <w:tcW w:w="282" w:type="dxa"/>
            <w:vAlign w:val="bottom"/>
          </w:tcPr>
          <w:p w14:paraId="3CAD88B6" w14:textId="77777777" w:rsidR="00395301" w:rsidRPr="00F5484A" w:rsidRDefault="00395301" w:rsidP="003953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86273CC" w14:textId="4DBCC0B6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37,134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82" w:type="dxa"/>
            <w:vAlign w:val="bottom"/>
          </w:tcPr>
          <w:p w14:paraId="24015677" w14:textId="77777777" w:rsidR="00395301" w:rsidRPr="00F5484A" w:rsidRDefault="00395301" w:rsidP="00395301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5EE8A6" w14:textId="5D39E50D" w:rsidR="00395301" w:rsidRPr="00F5484A" w:rsidRDefault="00395301" w:rsidP="0039530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173,808</w:t>
            </w:r>
          </w:p>
        </w:tc>
      </w:tr>
    </w:tbl>
    <w:p w14:paraId="77969274" w14:textId="77777777" w:rsidR="0049374F" w:rsidRPr="00095B79" w:rsidRDefault="0049374F" w:rsidP="00402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0"/>
          <w:szCs w:val="20"/>
        </w:rPr>
      </w:pPr>
    </w:p>
    <w:p w14:paraId="667D7123" w14:textId="77777777" w:rsidR="00EE542D" w:rsidRDefault="00402E81" w:rsidP="00854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เงินกู้ยืมจากบริษัทย่อยไม่มีหลักประกัน และมีกำหนดชำระคืนเมื่อทวงถาม มีอัตราดอกเบี้ยร้อยละ </w:t>
      </w:r>
      <w:r w:rsidRPr="008F2A3E">
        <w:rPr>
          <w:rFonts w:ascii="Browallia New" w:hAnsi="Browallia New" w:cs="Browallia New"/>
          <w:sz w:val="28"/>
          <w:szCs w:val="28"/>
          <w:lang w:val="en-GB"/>
        </w:rPr>
        <w:t xml:space="preserve">MLR – 0.5 </w:t>
      </w:r>
      <w:r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</w:p>
    <w:p w14:paraId="29F58713" w14:textId="4ECA30D1" w:rsidR="00140FE2" w:rsidRPr="00095B79" w:rsidRDefault="0014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</w:pPr>
    </w:p>
    <w:p w14:paraId="0690EED8" w14:textId="6455FF22" w:rsidR="00477C94" w:rsidRDefault="00371706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สินค้าคงเหลือ </w:t>
      </w:r>
    </w:p>
    <w:p w14:paraId="03A14B37" w14:textId="5DCF38D9" w:rsidR="00F814DE" w:rsidRPr="00EE31CA" w:rsidRDefault="00F814DE" w:rsidP="00F8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73"/>
        <w:gridCol w:w="1179"/>
        <w:gridCol w:w="240"/>
        <w:gridCol w:w="1164"/>
        <w:gridCol w:w="242"/>
        <w:gridCol w:w="1162"/>
        <w:gridCol w:w="242"/>
        <w:gridCol w:w="1171"/>
        <w:gridCol w:w="7"/>
      </w:tblGrid>
      <w:tr w:rsidR="00F814DE" w:rsidRPr="00772DBA" w14:paraId="578188BE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46FEED79" w14:textId="77777777" w:rsidR="00F814DE" w:rsidRPr="00772DBA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CE926C8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814DE" w:rsidRPr="00772DBA" w14:paraId="40EBF563" w14:textId="77777777" w:rsidTr="00EE31CA">
        <w:trPr>
          <w:cantSplit/>
          <w:tblHeader/>
        </w:trPr>
        <w:tc>
          <w:tcPr>
            <w:tcW w:w="3573" w:type="dxa"/>
            <w:vAlign w:val="center"/>
          </w:tcPr>
          <w:p w14:paraId="1F67C2CF" w14:textId="77777777" w:rsidR="00F814DE" w:rsidRPr="00772DBA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6AA9343F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784645CD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2" w:type="dxa"/>
            <w:gridSpan w:val="4"/>
            <w:tcBorders>
              <w:bottom w:val="single" w:sz="4" w:space="0" w:color="auto"/>
            </w:tcBorders>
          </w:tcPr>
          <w:p w14:paraId="3AF0BF69" w14:textId="77777777" w:rsidR="00F814DE" w:rsidRPr="00772DBA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772DBA" w14:paraId="4442A93B" w14:textId="77777777" w:rsidTr="00EE31CA">
        <w:trPr>
          <w:gridAfter w:val="1"/>
          <w:wAfter w:w="7" w:type="dxa"/>
          <w:cantSplit/>
          <w:tblHeader/>
        </w:trPr>
        <w:tc>
          <w:tcPr>
            <w:tcW w:w="3573" w:type="dxa"/>
            <w:vAlign w:val="center"/>
          </w:tcPr>
          <w:p w14:paraId="3731B36D" w14:textId="77777777" w:rsidR="005D13C8" w:rsidRPr="00772DBA" w:rsidRDefault="005D13C8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B2EECA" w14:textId="65F205C3" w:rsidR="005D13C8" w:rsidRPr="00772DBA" w:rsidRDefault="00772DBA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9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 xml:space="preserve">0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0" w:type="dxa"/>
            <w:vAlign w:val="bottom"/>
          </w:tcPr>
          <w:p w14:paraId="117F96B9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54331171" w14:textId="0DFBAB9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  <w:tc>
          <w:tcPr>
            <w:tcW w:w="242" w:type="dxa"/>
          </w:tcPr>
          <w:p w14:paraId="4630F1C5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4FCA30E7" w14:textId="0F5F0BA7" w:rsidR="005D13C8" w:rsidRPr="00772DBA" w:rsidRDefault="00772DBA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60" w:right="3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 xml:space="preserve">0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vAlign w:val="bottom"/>
          </w:tcPr>
          <w:p w14:paraId="1AC2EDE7" w14:textId="77777777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32D848B" w14:textId="51B4B9F2" w:rsidR="005D13C8" w:rsidRPr="00772DBA" w:rsidRDefault="005D13C8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57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2561</w:t>
            </w:r>
          </w:p>
        </w:tc>
      </w:tr>
      <w:tr w:rsidR="00F814DE" w:rsidRPr="00A35F17" w14:paraId="563A247B" w14:textId="77777777" w:rsidTr="002A2393">
        <w:trPr>
          <w:gridAfter w:val="1"/>
          <w:wAfter w:w="7" w:type="dxa"/>
          <w:cantSplit/>
          <w:trHeight w:val="97"/>
        </w:trPr>
        <w:tc>
          <w:tcPr>
            <w:tcW w:w="3573" w:type="dxa"/>
            <w:vAlign w:val="center"/>
          </w:tcPr>
          <w:p w14:paraId="4C630304" w14:textId="7DEF00DD" w:rsidR="00F814DE" w:rsidRPr="00A35F17" w:rsidRDefault="00F814DE" w:rsidP="00772DBA">
            <w:pPr>
              <w:tabs>
                <w:tab w:val="clear" w:pos="227"/>
                <w:tab w:val="clear" w:pos="454"/>
              </w:tabs>
              <w:spacing w:line="240" w:lineRule="auto"/>
              <w:ind w:right="-11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9" w:type="dxa"/>
            <w:vAlign w:val="bottom"/>
          </w:tcPr>
          <w:p w14:paraId="0D778E57" w14:textId="77777777" w:rsidR="00F814DE" w:rsidRPr="00A35F17" w:rsidRDefault="00F814DE" w:rsidP="00772DB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40" w:type="dxa"/>
          </w:tcPr>
          <w:p w14:paraId="3E9C69EF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64" w:type="dxa"/>
            <w:vAlign w:val="bottom"/>
          </w:tcPr>
          <w:p w14:paraId="1198D6DC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42" w:type="dxa"/>
          </w:tcPr>
          <w:p w14:paraId="2F777204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2" w:type="dxa"/>
            <w:vAlign w:val="bottom"/>
          </w:tcPr>
          <w:p w14:paraId="145DD0DB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6E222D62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71" w:type="dxa"/>
            <w:vAlign w:val="bottom"/>
          </w:tcPr>
          <w:p w14:paraId="303401E9" w14:textId="77777777" w:rsidR="00F814DE" w:rsidRPr="00A35F17" w:rsidRDefault="00F814DE" w:rsidP="00772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E430B" w:rsidRPr="00772DBA" w14:paraId="04ED4B8A" w14:textId="77777777" w:rsidTr="00772DBA">
        <w:trPr>
          <w:gridAfter w:val="1"/>
          <w:wAfter w:w="7" w:type="dxa"/>
          <w:cantSplit/>
          <w:trHeight w:val="162"/>
        </w:trPr>
        <w:tc>
          <w:tcPr>
            <w:tcW w:w="3573" w:type="dxa"/>
          </w:tcPr>
          <w:p w14:paraId="0F965E8D" w14:textId="0D36E50A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สินค้าสำเร็จรูป</w:t>
            </w:r>
          </w:p>
        </w:tc>
        <w:tc>
          <w:tcPr>
            <w:tcW w:w="1179" w:type="dxa"/>
          </w:tcPr>
          <w:p w14:paraId="16B5EEDD" w14:textId="4CECC838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324,541</w:t>
            </w:r>
          </w:p>
        </w:tc>
        <w:tc>
          <w:tcPr>
            <w:tcW w:w="240" w:type="dxa"/>
          </w:tcPr>
          <w:p w14:paraId="5C994B22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7FE42FB0" w14:textId="76727D46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341,675</w:t>
            </w:r>
          </w:p>
        </w:tc>
        <w:tc>
          <w:tcPr>
            <w:tcW w:w="242" w:type="dxa"/>
          </w:tcPr>
          <w:p w14:paraId="7006790E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35F13AF" w14:textId="03F001E9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299,035</w:t>
            </w:r>
          </w:p>
        </w:tc>
        <w:tc>
          <w:tcPr>
            <w:tcW w:w="242" w:type="dxa"/>
          </w:tcPr>
          <w:p w14:paraId="3182F552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080A0EFA" w14:textId="21B331CD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302,452 </w:t>
            </w:r>
          </w:p>
        </w:tc>
      </w:tr>
      <w:tr w:rsidR="007E430B" w:rsidRPr="00772DBA" w14:paraId="1D59F341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3E663481" w14:textId="50D58298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งานระหว่างทำ</w:t>
            </w:r>
          </w:p>
        </w:tc>
        <w:tc>
          <w:tcPr>
            <w:tcW w:w="1179" w:type="dxa"/>
          </w:tcPr>
          <w:p w14:paraId="71F90729" w14:textId="29DAC6FE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128,12</w:t>
            </w:r>
            <w:r w:rsidR="0087503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240" w:type="dxa"/>
          </w:tcPr>
          <w:p w14:paraId="7994A8FA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57236D0A" w14:textId="213CD181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183,712</w:t>
            </w:r>
          </w:p>
        </w:tc>
        <w:tc>
          <w:tcPr>
            <w:tcW w:w="242" w:type="dxa"/>
          </w:tcPr>
          <w:p w14:paraId="051AF9F8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6F450B1" w14:textId="2985EAA3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124</w:t>
            </w:r>
            <w:r w:rsidRPr="009C18F2">
              <w:rPr>
                <w:rFonts w:ascii="Browallia New" w:hAnsi="Browallia New" w:cs="Browallia New"/>
                <w:sz w:val="28"/>
                <w:szCs w:val="28"/>
                <w:lang w:val="en-GB"/>
              </w:rPr>
              <w:t>,380</w:t>
            </w:r>
          </w:p>
        </w:tc>
        <w:tc>
          <w:tcPr>
            <w:tcW w:w="242" w:type="dxa"/>
          </w:tcPr>
          <w:p w14:paraId="15C89FF2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4CACD451" w14:textId="728A5C76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180,118 </w:t>
            </w:r>
          </w:p>
        </w:tc>
      </w:tr>
      <w:tr w:rsidR="007E430B" w:rsidRPr="00772DBA" w14:paraId="6FFE2EE8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E77A1E2" w14:textId="620BD076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วัตถุดิบและอะไหล่</w:t>
            </w:r>
          </w:p>
        </w:tc>
        <w:tc>
          <w:tcPr>
            <w:tcW w:w="1179" w:type="dxa"/>
          </w:tcPr>
          <w:p w14:paraId="6E8A3025" w14:textId="517F5C13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93,7</w:t>
            </w:r>
            <w:r w:rsidR="0087503B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240" w:type="dxa"/>
          </w:tcPr>
          <w:p w14:paraId="4665DB80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4CA2923E" w14:textId="1FC847E2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103,47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242" w:type="dxa"/>
          </w:tcPr>
          <w:p w14:paraId="13D13F13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D6D7A9E" w14:textId="11874263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80,951</w:t>
            </w:r>
          </w:p>
        </w:tc>
        <w:tc>
          <w:tcPr>
            <w:tcW w:w="242" w:type="dxa"/>
          </w:tcPr>
          <w:p w14:paraId="4C05DA83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179CA8A3" w14:textId="410A16A6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73,217 </w:t>
            </w:r>
          </w:p>
        </w:tc>
      </w:tr>
      <w:tr w:rsidR="007E430B" w:rsidRPr="00772DBA" w14:paraId="67FC6B0E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5A753E" w14:textId="63A42E23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สินค้าระหว่างทาง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A5081D8" w14:textId="5D8948BB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1,575</w:t>
            </w:r>
          </w:p>
        </w:tc>
        <w:tc>
          <w:tcPr>
            <w:tcW w:w="240" w:type="dxa"/>
          </w:tcPr>
          <w:p w14:paraId="7D922FC1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C3EFBB7" w14:textId="283B76C6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527</w:t>
            </w:r>
          </w:p>
        </w:tc>
        <w:tc>
          <w:tcPr>
            <w:tcW w:w="242" w:type="dxa"/>
          </w:tcPr>
          <w:p w14:paraId="474B9E61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B07D5AA" w14:textId="0D0A9B45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1,575</w:t>
            </w:r>
          </w:p>
        </w:tc>
        <w:tc>
          <w:tcPr>
            <w:tcW w:w="242" w:type="dxa"/>
          </w:tcPr>
          <w:p w14:paraId="369CC036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6AF36" w14:textId="3B13BAD7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527 </w:t>
            </w:r>
          </w:p>
        </w:tc>
      </w:tr>
      <w:tr w:rsidR="007E430B" w:rsidRPr="00772DBA" w14:paraId="5C000547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2C25AC84" w14:textId="2C8ADAFE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C57FF5F" w14:textId="76B80A04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547,983</w:t>
            </w:r>
          </w:p>
        </w:tc>
        <w:tc>
          <w:tcPr>
            <w:tcW w:w="240" w:type="dxa"/>
          </w:tcPr>
          <w:p w14:paraId="16ECBAED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2CBE0A8" w14:textId="0FF42262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629,38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42" w:type="dxa"/>
          </w:tcPr>
          <w:p w14:paraId="3276363E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7C0BBE9D" w14:textId="6AF36E98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505,941</w:t>
            </w:r>
          </w:p>
        </w:tc>
        <w:tc>
          <w:tcPr>
            <w:tcW w:w="242" w:type="dxa"/>
          </w:tcPr>
          <w:p w14:paraId="699C81EC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31225C" w14:textId="7EF3B074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556,314 </w:t>
            </w:r>
          </w:p>
        </w:tc>
      </w:tr>
      <w:tr w:rsidR="007E430B" w:rsidRPr="00772DBA" w14:paraId="101DC10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1C9A9E7D" w14:textId="660019CA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u w:val="single"/>
                <w:cs/>
              </w:rPr>
              <w:t>หัก</w:t>
            </w:r>
            <w:r w:rsidRPr="00772DBA">
              <w:rPr>
                <w:rFonts w:ascii="Browallia New" w:hAnsi="Browallia New" w:cs="Browallia New" w:hint="cs"/>
                <w:color w:val="auto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9" w:type="dxa"/>
          </w:tcPr>
          <w:p w14:paraId="72BEE66B" w14:textId="0D6544BA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1,783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209A7BE0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</w:tcPr>
          <w:p w14:paraId="618F1485" w14:textId="4F36D91A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(1,914)</w:t>
            </w:r>
          </w:p>
        </w:tc>
        <w:tc>
          <w:tcPr>
            <w:tcW w:w="242" w:type="dxa"/>
          </w:tcPr>
          <w:p w14:paraId="49130B7B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AAC4D5D" w14:textId="53B11D64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(1,783)</w:t>
            </w:r>
          </w:p>
        </w:tc>
        <w:tc>
          <w:tcPr>
            <w:tcW w:w="242" w:type="dxa"/>
          </w:tcPr>
          <w:p w14:paraId="3F20E744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</w:tcPr>
          <w:p w14:paraId="6C54E68E" w14:textId="65C556FD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(1,914)</w:t>
            </w:r>
          </w:p>
        </w:tc>
      </w:tr>
      <w:tr w:rsidR="007E430B" w:rsidRPr="00772DBA" w14:paraId="56D96340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059DD033" w14:textId="5BCD6459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bookmarkStart w:id="1" w:name="_Hlk521668581"/>
            <w:r w:rsidRPr="00772DBA">
              <w:rPr>
                <w:rFonts w:ascii="Browallia New" w:hAnsi="Browallia New" w:cs="Browallia New" w:hint="cs"/>
                <w:color w:val="auto"/>
              </w:rPr>
              <w:t xml:space="preserve">     </w:t>
            </w: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ค่าเผื่อมูลค่าสินค้าลดลง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248DB91" w14:textId="010A3E0F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42,308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</w:tcPr>
          <w:p w14:paraId="101C1582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071C8D0" w14:textId="063394BD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(2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</w:rPr>
              <w:t>5,420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483189F6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F867743" w14:textId="5CD51679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(37,681)</w:t>
            </w:r>
          </w:p>
        </w:tc>
        <w:tc>
          <w:tcPr>
            <w:tcW w:w="242" w:type="dxa"/>
          </w:tcPr>
          <w:p w14:paraId="549A1776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82E6B4" w14:textId="5EA703B2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(2</w:t>
            </w:r>
            <w:r w:rsidRPr="00C858EB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5,420</w:t>
            </w: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</w:tr>
      <w:bookmarkEnd w:id="1"/>
      <w:tr w:rsidR="007E430B" w:rsidRPr="00772DBA" w14:paraId="4BD1AEC9" w14:textId="77777777" w:rsidTr="00EE31CA">
        <w:trPr>
          <w:gridAfter w:val="1"/>
          <w:wAfter w:w="7" w:type="dxa"/>
          <w:cantSplit/>
        </w:trPr>
        <w:tc>
          <w:tcPr>
            <w:tcW w:w="3573" w:type="dxa"/>
          </w:tcPr>
          <w:p w14:paraId="59A3DA04" w14:textId="0B459987" w:rsidR="007E430B" w:rsidRPr="00772DBA" w:rsidRDefault="007E430B" w:rsidP="007E430B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772DBA">
              <w:rPr>
                <w:rFonts w:ascii="Browallia New" w:hAnsi="Browallia New" w:cs="Browallia New" w:hint="cs"/>
                <w:color w:val="auto"/>
                <w:cs/>
              </w:rPr>
              <w:t>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</w:tcPr>
          <w:p w14:paraId="7DEFB4CD" w14:textId="00FB788E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503,892</w:t>
            </w:r>
          </w:p>
        </w:tc>
        <w:tc>
          <w:tcPr>
            <w:tcW w:w="240" w:type="dxa"/>
          </w:tcPr>
          <w:p w14:paraId="6FF80525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</w:tcPr>
          <w:p w14:paraId="18EA5335" w14:textId="03DDC56B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602,050 </w:t>
            </w:r>
          </w:p>
        </w:tc>
        <w:tc>
          <w:tcPr>
            <w:tcW w:w="242" w:type="dxa"/>
          </w:tcPr>
          <w:p w14:paraId="7086C7FB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B2DD11" w14:textId="18B939E2" w:rsidR="007E430B" w:rsidRPr="00087EAF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87EAF">
              <w:rPr>
                <w:rFonts w:ascii="Browallia New" w:hAnsi="Browallia New" w:cs="Browallia New"/>
                <w:sz w:val="28"/>
                <w:szCs w:val="28"/>
                <w:lang w:val="en-GB"/>
              </w:rPr>
              <w:t>466,477</w:t>
            </w:r>
          </w:p>
        </w:tc>
        <w:tc>
          <w:tcPr>
            <w:tcW w:w="242" w:type="dxa"/>
          </w:tcPr>
          <w:p w14:paraId="51D7E32A" w14:textId="77777777" w:rsidR="007E430B" w:rsidRPr="00772DBA" w:rsidRDefault="007E430B" w:rsidP="007E4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232A430" w14:textId="4845B10F" w:rsidR="007E430B" w:rsidRPr="00772DBA" w:rsidRDefault="007E430B" w:rsidP="007E430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72DBA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528,980 </w:t>
            </w:r>
          </w:p>
        </w:tc>
      </w:tr>
    </w:tbl>
    <w:p w14:paraId="1C0DBDFC" w14:textId="773DA746" w:rsidR="002B091D" w:rsidRPr="002A2393" w:rsidRDefault="002B0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16"/>
          <w:szCs w:val="16"/>
          <w:cs/>
        </w:rPr>
      </w:pPr>
    </w:p>
    <w:p w14:paraId="3018ED9E" w14:textId="49A00C89" w:rsidR="008B601D" w:rsidRDefault="008B601D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ในระหว่างงวด รายการเคลื่อนไหวของค่าเผื่อสินค้าเสื่อมคุณภาพ</w:t>
      </w:r>
      <w:r w:rsidR="004B11EE">
        <w:rPr>
          <w:rFonts w:ascii="Browallia New" w:hAnsi="Browallia New" w:cs="Browallia New" w:hint="cs"/>
          <w:sz w:val="28"/>
          <w:szCs w:val="28"/>
          <w:cs/>
        </w:rPr>
        <w:t>และมูลค่าของสินค้าลดลง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7127F43" w14:textId="77777777" w:rsidR="00AC66C5" w:rsidRPr="008137F5" w:rsidRDefault="00AC66C5" w:rsidP="008B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168"/>
        <w:gridCol w:w="74"/>
        <w:gridCol w:w="1138"/>
        <w:gridCol w:w="240"/>
        <w:gridCol w:w="1147"/>
        <w:gridCol w:w="236"/>
        <w:gridCol w:w="1206"/>
        <w:gridCol w:w="6"/>
      </w:tblGrid>
      <w:tr w:rsidR="002D5327" w:rsidRPr="0082485B" w14:paraId="2DF2F8F1" w14:textId="77777777" w:rsidTr="00EE31CA">
        <w:trPr>
          <w:gridAfter w:val="1"/>
          <w:wAfter w:w="6" w:type="dxa"/>
        </w:trPr>
        <w:tc>
          <w:tcPr>
            <w:tcW w:w="4875" w:type="dxa"/>
            <w:gridSpan w:val="3"/>
          </w:tcPr>
          <w:p w14:paraId="7C746367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1" w:type="dxa"/>
            <w:gridSpan w:val="6"/>
          </w:tcPr>
          <w:p w14:paraId="1816637A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D5327" w:rsidRPr="0082485B" w14:paraId="54FDFA31" w14:textId="77777777" w:rsidTr="00EE31CA">
        <w:trPr>
          <w:trHeight w:val="351"/>
        </w:trPr>
        <w:tc>
          <w:tcPr>
            <w:tcW w:w="3537" w:type="dxa"/>
          </w:tcPr>
          <w:p w14:paraId="5D45032D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0" w:type="dxa"/>
            <w:gridSpan w:val="4"/>
            <w:tcBorders>
              <w:bottom w:val="single" w:sz="4" w:space="0" w:color="auto"/>
            </w:tcBorders>
          </w:tcPr>
          <w:p w14:paraId="3B97B615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6310A36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5" w:type="dxa"/>
            <w:gridSpan w:val="4"/>
            <w:tcBorders>
              <w:bottom w:val="single" w:sz="4" w:space="0" w:color="auto"/>
            </w:tcBorders>
          </w:tcPr>
          <w:p w14:paraId="62619780" w14:textId="77777777" w:rsidR="002D5327" w:rsidRPr="0082485B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D13C8" w:rsidRPr="0082485B" w14:paraId="4AED9B28" w14:textId="77777777" w:rsidTr="00EE31CA">
        <w:trPr>
          <w:trHeight w:val="351"/>
        </w:trPr>
        <w:tc>
          <w:tcPr>
            <w:tcW w:w="3537" w:type="dxa"/>
          </w:tcPr>
          <w:p w14:paraId="2E740AD6" w14:textId="77777777" w:rsidR="005D13C8" w:rsidRPr="0082485B" w:rsidRDefault="005D13C8" w:rsidP="005D13C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06FD6" w14:textId="2B5F4B5A" w:rsidR="005D13C8" w:rsidRPr="0082485B" w:rsidRDefault="00772DBA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gridSpan w:val="2"/>
            <w:tcBorders>
              <w:top w:val="single" w:sz="4" w:space="0" w:color="auto"/>
            </w:tcBorders>
            <w:vAlign w:val="bottom"/>
          </w:tcPr>
          <w:p w14:paraId="3B5F3225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38145" w14:textId="31B3F09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40" w:type="dxa"/>
            <w:vAlign w:val="bottom"/>
          </w:tcPr>
          <w:p w14:paraId="5D530703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540DADA" w14:textId="5F520C05" w:rsidR="005D13C8" w:rsidRPr="0082485B" w:rsidRDefault="00772DBA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137F5" w:rsidRPr="008137F5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5D13C8" w:rsidRPr="00BA549F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3418B217" w14:textId="77777777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3274EE7A" w14:textId="5B4625EE" w:rsidR="005D13C8" w:rsidRPr="0082485B" w:rsidRDefault="005D13C8" w:rsidP="005D13C8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BA549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BA54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BA549F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2D5327" w:rsidRPr="002A2393" w14:paraId="3A54EBB6" w14:textId="77777777" w:rsidTr="002A2393">
        <w:trPr>
          <w:trHeight w:hRule="exact" w:val="283"/>
        </w:trPr>
        <w:tc>
          <w:tcPr>
            <w:tcW w:w="3537" w:type="dxa"/>
          </w:tcPr>
          <w:p w14:paraId="18662965" w14:textId="77777777" w:rsidR="002D5327" w:rsidRPr="002A2393" w:rsidRDefault="002D5327" w:rsidP="008641ED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ED5B2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2" w:type="dxa"/>
            <w:gridSpan w:val="2"/>
          </w:tcPr>
          <w:p w14:paraId="4568C483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38" w:type="dxa"/>
          </w:tcPr>
          <w:p w14:paraId="5F47ADEE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40" w:type="dxa"/>
          </w:tcPr>
          <w:p w14:paraId="5BE86338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7D333A6D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15554B2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</w:tcPr>
          <w:p w14:paraId="319EF620" w14:textId="77777777" w:rsidR="002D5327" w:rsidRPr="002A2393" w:rsidRDefault="002D5327" w:rsidP="008641E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BF3812" w:rsidRPr="0082485B" w14:paraId="7AE07B13" w14:textId="77777777" w:rsidTr="00EE31CA">
        <w:trPr>
          <w:trHeight w:val="113"/>
        </w:trPr>
        <w:tc>
          <w:tcPr>
            <w:tcW w:w="3537" w:type="dxa"/>
          </w:tcPr>
          <w:p w14:paraId="66E386E6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ยอดต้น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งวด</w:t>
            </w:r>
            <w:r w:rsidRPr="0082485B">
              <w:rPr>
                <w:rFonts w:ascii="Browallia New" w:hAnsi="Browallia New" w:cs="Browallia New"/>
                <w:cs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</w:tcPr>
          <w:p w14:paraId="41BB00F8" w14:textId="49B0F93E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42" w:type="dxa"/>
            <w:gridSpan w:val="2"/>
          </w:tcPr>
          <w:p w14:paraId="3E20F4A6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115653E2" w14:textId="4010F10B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  <w:tc>
          <w:tcPr>
            <w:tcW w:w="240" w:type="dxa"/>
          </w:tcPr>
          <w:p w14:paraId="37DCB4D5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29121DE8" w14:textId="3ACA25D0" w:rsidR="00BF3812" w:rsidRPr="004A5064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</w:p>
        </w:tc>
        <w:tc>
          <w:tcPr>
            <w:tcW w:w="236" w:type="dxa"/>
          </w:tcPr>
          <w:p w14:paraId="37120E8B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4AC4CC5A" w14:textId="4BF68A5D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3,254 </w:t>
            </w:r>
          </w:p>
        </w:tc>
      </w:tr>
      <w:tr w:rsidR="00BF3812" w:rsidRPr="0082485B" w14:paraId="3D3BA7C5" w14:textId="77777777" w:rsidTr="00EE31CA">
        <w:trPr>
          <w:trHeight w:val="113"/>
        </w:trPr>
        <w:tc>
          <w:tcPr>
            <w:tcW w:w="3537" w:type="dxa"/>
          </w:tcPr>
          <w:p w14:paraId="10DE74B4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เพิ่มขึ้น</w:t>
            </w:r>
          </w:p>
        </w:tc>
        <w:tc>
          <w:tcPr>
            <w:tcW w:w="1170" w:type="dxa"/>
          </w:tcPr>
          <w:p w14:paraId="412FC6FA" w14:textId="5B6CDCCA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16,888</w:t>
            </w:r>
          </w:p>
        </w:tc>
        <w:tc>
          <w:tcPr>
            <w:tcW w:w="242" w:type="dxa"/>
            <w:gridSpan w:val="2"/>
          </w:tcPr>
          <w:p w14:paraId="60F13764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20E6D79D" w14:textId="64FBFC55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52EA652C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538193D" w14:textId="3944D5C5" w:rsidR="00BF3812" w:rsidRPr="004A5064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12,261</w:t>
            </w:r>
          </w:p>
        </w:tc>
        <w:tc>
          <w:tcPr>
            <w:tcW w:w="236" w:type="dxa"/>
          </w:tcPr>
          <w:p w14:paraId="542CDAE1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</w:tcPr>
          <w:p w14:paraId="57D5B989" w14:textId="4C26F5F7" w:rsidR="00BF3812" w:rsidRPr="0082485B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</w:rPr>
              <w:t>5,420</w:t>
            </w:r>
          </w:p>
        </w:tc>
      </w:tr>
      <w:tr w:rsidR="00BF3812" w:rsidRPr="0082485B" w14:paraId="01FC81FF" w14:textId="77777777" w:rsidTr="00EE31CA">
        <w:trPr>
          <w:trHeight w:val="113"/>
        </w:trPr>
        <w:tc>
          <w:tcPr>
            <w:tcW w:w="3537" w:type="dxa"/>
          </w:tcPr>
          <w:p w14:paraId="349FF2BB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  <w:r w:rsidRPr="0082485B">
              <w:rPr>
                <w:rFonts w:ascii="Browallia New" w:hAnsi="Browallia New" w:cs="Browallia New"/>
                <w:cs/>
                <w:lang w:val="en-GB"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2FB251" w14:textId="0DE4BAFE" w:rsidR="00BF3812" w:rsidRPr="0021651F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42" w:type="dxa"/>
            <w:gridSpan w:val="2"/>
          </w:tcPr>
          <w:p w14:paraId="7BD8CB14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46F3AFA2" w14:textId="320C23EB" w:rsidR="00BF3812" w:rsidRPr="003B5F52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(1,340)</w:t>
            </w:r>
          </w:p>
        </w:tc>
        <w:tc>
          <w:tcPr>
            <w:tcW w:w="240" w:type="dxa"/>
          </w:tcPr>
          <w:p w14:paraId="0DA5ACF3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7E8AA9D" w14:textId="3F16F195" w:rsidR="00BF3812" w:rsidRPr="004A5064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(131)</w:t>
            </w:r>
          </w:p>
        </w:tc>
        <w:tc>
          <w:tcPr>
            <w:tcW w:w="236" w:type="dxa"/>
          </w:tcPr>
          <w:p w14:paraId="23E615B0" w14:textId="77777777" w:rsidR="00BF3812" w:rsidRPr="0082485B" w:rsidRDefault="00BF3812" w:rsidP="00BF3812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4CDAD3CF" w14:textId="0DB6D8F4" w:rsidR="00BF3812" w:rsidRPr="0082485B" w:rsidRDefault="00BF3812" w:rsidP="00BF3812">
            <w:pPr>
              <w:pStyle w:val="a4"/>
              <w:widowControl/>
              <w:ind w:right="0"/>
              <w:jc w:val="right"/>
              <w:rPr>
                <w:rFonts w:ascii="Browallia New" w:hAnsi="Browallia New" w:cs="Browallia New"/>
                <w:lang w:val="en-GB"/>
              </w:rPr>
            </w:pPr>
            <w:r w:rsidRPr="006461EA">
              <w:rPr>
                <w:rFonts w:ascii="Browallia New" w:hAnsi="Browallia New" w:cs="Browallia New"/>
              </w:rPr>
              <w:t xml:space="preserve"> (1,340)</w:t>
            </w:r>
          </w:p>
        </w:tc>
      </w:tr>
      <w:tr w:rsidR="00BF3812" w:rsidRPr="0082485B" w14:paraId="2375054F" w14:textId="77777777" w:rsidTr="00EE31CA">
        <w:trPr>
          <w:trHeight w:val="58"/>
        </w:trPr>
        <w:tc>
          <w:tcPr>
            <w:tcW w:w="3537" w:type="dxa"/>
          </w:tcPr>
          <w:p w14:paraId="4F13C64A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cs/>
                <w:lang w:val="en-GB"/>
              </w:rPr>
            </w:pP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ยอดสิ้นงวด</w:t>
            </w:r>
            <w:r w:rsidRPr="0082485B">
              <w:rPr>
                <w:rFonts w:ascii="Browallia New" w:hAnsi="Browallia New" w:cs="Browallia New"/>
                <w:lang w:val="en-GB"/>
              </w:rPr>
              <w:t>/</w:t>
            </w:r>
            <w:r w:rsidRPr="0082485B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</w:tcPr>
          <w:p w14:paraId="44AAD6A2" w14:textId="714D3D06" w:rsidR="00BF3812" w:rsidRPr="0021651F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44,091</w:t>
            </w:r>
          </w:p>
        </w:tc>
        <w:tc>
          <w:tcPr>
            <w:tcW w:w="242" w:type="dxa"/>
            <w:gridSpan w:val="2"/>
          </w:tcPr>
          <w:p w14:paraId="68F8D5D9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</w:tcPr>
          <w:p w14:paraId="2D30CD3C" w14:textId="16CABC73" w:rsidR="00BF3812" w:rsidRPr="003B5F52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443E43C0" w14:textId="77777777" w:rsidR="00BF3812" w:rsidRPr="0082485B" w:rsidRDefault="00BF3812" w:rsidP="00BF3812">
            <w:pPr>
              <w:pStyle w:val="a4"/>
              <w:widowControl/>
              <w:ind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3B9E522" w14:textId="60EB1D00" w:rsidR="00BF3812" w:rsidRPr="004A5064" w:rsidRDefault="00BF3812" w:rsidP="00BF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39,464</w:t>
            </w:r>
          </w:p>
        </w:tc>
        <w:tc>
          <w:tcPr>
            <w:tcW w:w="236" w:type="dxa"/>
          </w:tcPr>
          <w:p w14:paraId="2D980EA9" w14:textId="77777777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D7743E9" w14:textId="3AADC269" w:rsidR="00BF3812" w:rsidRPr="0082485B" w:rsidRDefault="00BF3812" w:rsidP="00BF381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27,334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2F7BDA3" w14:textId="37D9836A" w:rsidR="00572677" w:rsidRPr="004A5064" w:rsidRDefault="00572677" w:rsidP="00572677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A506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เงินลงทุนในหลักทรัพย์เผื่อขาย</w:t>
      </w:r>
      <w:r w:rsidRPr="004A5064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3532DF59" w14:textId="77777777" w:rsidR="00572677" w:rsidRPr="00772DBA" w:rsidRDefault="00572677" w:rsidP="00572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8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5"/>
        <w:gridCol w:w="900"/>
        <w:gridCol w:w="900"/>
        <w:gridCol w:w="900"/>
        <w:gridCol w:w="900"/>
        <w:gridCol w:w="1044"/>
        <w:gridCol w:w="1020"/>
      </w:tblGrid>
      <w:tr w:rsidR="00DA15D9" w:rsidRPr="005D13C8" w14:paraId="19551DAD" w14:textId="77777777" w:rsidTr="00EE31CA">
        <w:trPr>
          <w:cantSplit/>
          <w:trHeight w:val="283"/>
        </w:trPr>
        <w:tc>
          <w:tcPr>
            <w:tcW w:w="3285" w:type="dxa"/>
          </w:tcPr>
          <w:p w14:paraId="4FC6FEC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A1096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CB059D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A31792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C3D70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64" w:type="dxa"/>
            <w:gridSpan w:val="2"/>
            <w:hideMark/>
          </w:tcPr>
          <w:p w14:paraId="5C5DE633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DA15D9" w:rsidRPr="005D13C8" w14:paraId="59D64846" w14:textId="77777777" w:rsidTr="00EE31CA">
        <w:trPr>
          <w:cantSplit/>
          <w:trHeight w:val="283"/>
        </w:trPr>
        <w:tc>
          <w:tcPr>
            <w:tcW w:w="3285" w:type="dxa"/>
          </w:tcPr>
          <w:p w14:paraId="716045F1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64" w:type="dxa"/>
            <w:gridSpan w:val="6"/>
          </w:tcPr>
          <w:p w14:paraId="1568356D" w14:textId="77777777" w:rsidR="00DA15D9" w:rsidRPr="005D13C8" w:rsidRDefault="00DA15D9" w:rsidP="00EE31CA">
            <w:pPr>
              <w:pBdr>
                <w:bottom w:val="single" w:sz="4" w:space="1" w:color="auto"/>
              </w:pBdr>
              <w:tabs>
                <w:tab w:val="clear" w:pos="907"/>
                <w:tab w:val="clear" w:pos="5613"/>
                <w:tab w:val="left" w:pos="67"/>
                <w:tab w:val="left" w:pos="1018"/>
                <w:tab w:val="left" w:pos="5250"/>
              </w:tabs>
              <w:spacing w:line="240" w:lineRule="auto"/>
              <w:ind w:left="-51" w:right="-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DA15D9" w:rsidRPr="005D13C8" w14:paraId="497836D7" w14:textId="77777777" w:rsidTr="00EE31CA">
        <w:trPr>
          <w:cantSplit/>
          <w:trHeight w:val="306"/>
        </w:trPr>
        <w:tc>
          <w:tcPr>
            <w:tcW w:w="3285" w:type="dxa"/>
          </w:tcPr>
          <w:p w14:paraId="0C9F8FAE" w14:textId="77777777" w:rsidR="00DA15D9" w:rsidRPr="005D13C8" w:rsidRDefault="00DA15D9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6057CF6A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จำนวนหุ้นที่ถือ</w:t>
            </w:r>
          </w:p>
        </w:tc>
        <w:tc>
          <w:tcPr>
            <w:tcW w:w="1800" w:type="dxa"/>
            <w:gridSpan w:val="2"/>
            <w:hideMark/>
          </w:tcPr>
          <w:p w14:paraId="23BD011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2064" w:type="dxa"/>
            <w:gridSpan w:val="2"/>
            <w:hideMark/>
          </w:tcPr>
          <w:p w14:paraId="24E03C5B" w14:textId="77777777" w:rsidR="00DA15D9" w:rsidRPr="005D13C8" w:rsidRDefault="00DA15D9" w:rsidP="005D13C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มูลค่าเงินลงทุน</w:t>
            </w:r>
          </w:p>
        </w:tc>
      </w:tr>
      <w:tr w:rsidR="008C0540" w:rsidRPr="005D13C8" w14:paraId="4AC9AC88" w14:textId="77777777" w:rsidTr="00772DBA">
        <w:trPr>
          <w:cantSplit/>
          <w:trHeight w:val="306"/>
        </w:trPr>
        <w:tc>
          <w:tcPr>
            <w:tcW w:w="3285" w:type="dxa"/>
          </w:tcPr>
          <w:p w14:paraId="23DCB065" w14:textId="77777777" w:rsidR="008C0540" w:rsidRPr="005D13C8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1E58FD0" w14:textId="0773B439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72DBA"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772DBA"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6467E7CF" w14:textId="699B724F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34D73B" w14:textId="4E04EE11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2935F96D" w14:textId="2A42FC2E" w:rsidR="008C0540" w:rsidRPr="005D13C8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63319C8B" w14:textId="16AE8365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900" w:type="dxa"/>
            <w:hideMark/>
          </w:tcPr>
          <w:p w14:paraId="014F5D7D" w14:textId="00D9141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44" w:type="dxa"/>
            <w:hideMark/>
          </w:tcPr>
          <w:p w14:paraId="5E337CF5" w14:textId="01F786A6" w:rsidR="008C0540" w:rsidRPr="005D13C8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5CC22CF2" w14:textId="784DA7B4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20" w:type="dxa"/>
            <w:hideMark/>
          </w:tcPr>
          <w:p w14:paraId="20432406" w14:textId="6E8F8EE3" w:rsidR="008C0540" w:rsidRPr="005D13C8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96D14" w:rsidRPr="005D13C8" w14:paraId="6B5D441C" w14:textId="77777777" w:rsidTr="00772DBA">
        <w:trPr>
          <w:cantSplit/>
          <w:trHeight w:val="207"/>
        </w:trPr>
        <w:tc>
          <w:tcPr>
            <w:tcW w:w="3285" w:type="dxa"/>
          </w:tcPr>
          <w:p w14:paraId="35ECB9A5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9AB96B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2BC82CD7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00" w:type="dxa"/>
          </w:tcPr>
          <w:p w14:paraId="396D0E52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B2DF1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8AE3B56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272258" w14:textId="77777777" w:rsidR="00796D14" w:rsidRPr="005D13C8" w:rsidRDefault="00796D14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485B" w:rsidRPr="005D13C8" w14:paraId="57B15CFD" w14:textId="77777777" w:rsidTr="00772DBA">
        <w:trPr>
          <w:cantSplit/>
          <w:trHeight w:hRule="exact" w:val="216"/>
        </w:trPr>
        <w:tc>
          <w:tcPr>
            <w:tcW w:w="3285" w:type="dxa"/>
          </w:tcPr>
          <w:p w14:paraId="4EE8354D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19B3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BCA1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97922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CFD9C9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AE2BD26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7F3F6F" w14:textId="77777777" w:rsidR="0082485B" w:rsidRPr="005D13C8" w:rsidRDefault="0082485B" w:rsidP="005D13C8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77F2" w:rsidRPr="005D13C8" w14:paraId="05EF8032" w14:textId="77777777" w:rsidTr="00772DBA">
        <w:trPr>
          <w:cantSplit/>
          <w:trHeight w:val="207"/>
        </w:trPr>
        <w:tc>
          <w:tcPr>
            <w:tcW w:w="3285" w:type="dxa"/>
          </w:tcPr>
          <w:p w14:paraId="740AE493" w14:textId="77777777" w:rsidR="00C877F2" w:rsidRPr="005D13C8" w:rsidRDefault="00C877F2" w:rsidP="00C877F2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ตราสารทุน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-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บริษัท มิลล์คอน สตีล จำกัด 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มหาชน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64A4384" w14:textId="77777777" w:rsidR="00C877F2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EFC5B9" w14:textId="1F0AA435" w:rsidR="00C877F2" w:rsidRPr="005D13C8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768FA131" w14:textId="77777777" w:rsidR="00C877F2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8140D1" w14:textId="3380FDA6" w:rsidR="00C877F2" w:rsidRPr="005D13C8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778,560</w:t>
            </w:r>
          </w:p>
        </w:tc>
        <w:tc>
          <w:tcPr>
            <w:tcW w:w="900" w:type="dxa"/>
          </w:tcPr>
          <w:p w14:paraId="67BD775C" w14:textId="77777777" w:rsidR="00C877F2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0805F" w14:textId="6A98F5A3" w:rsidR="00C877F2" w:rsidRPr="005D13C8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900" w:type="dxa"/>
          </w:tcPr>
          <w:p w14:paraId="368234C5" w14:textId="77777777" w:rsidR="00C877F2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698C50" w14:textId="7F27D779" w:rsidR="00C877F2" w:rsidRPr="005D13C8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</w:rPr>
              <w:t>17.97</w:t>
            </w:r>
          </w:p>
        </w:tc>
        <w:tc>
          <w:tcPr>
            <w:tcW w:w="1044" w:type="dxa"/>
          </w:tcPr>
          <w:p w14:paraId="29D5B831" w14:textId="77777777" w:rsidR="009B6112" w:rsidRDefault="009B611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389DB3" w14:textId="184BAA6C" w:rsidR="00C877F2" w:rsidRPr="005D13C8" w:rsidRDefault="009B611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  <w:tc>
          <w:tcPr>
            <w:tcW w:w="1020" w:type="dxa"/>
          </w:tcPr>
          <w:p w14:paraId="35D1D31F" w14:textId="77777777" w:rsidR="00C877F2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69E30" w14:textId="782EC894" w:rsidR="00C877F2" w:rsidRPr="005D13C8" w:rsidRDefault="00C877F2" w:rsidP="00C877F2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1,279,101</w:t>
            </w:r>
          </w:p>
        </w:tc>
      </w:tr>
      <w:tr w:rsidR="00962D64" w:rsidRPr="005D13C8" w14:paraId="1FE9CB1C" w14:textId="77777777" w:rsidTr="00772DBA">
        <w:trPr>
          <w:cantSplit/>
          <w:trHeight w:val="81"/>
        </w:trPr>
        <w:tc>
          <w:tcPr>
            <w:tcW w:w="3285" w:type="dxa"/>
            <w:hideMark/>
          </w:tcPr>
          <w:p w14:paraId="50159FBB" w14:textId="14B7040F" w:rsidR="00962D64" w:rsidRPr="005D13C8" w:rsidRDefault="00962D64" w:rsidP="00962D6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>ขาดทุน</w:t>
            </w: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900" w:type="dxa"/>
            <w:vAlign w:val="bottom"/>
          </w:tcPr>
          <w:p w14:paraId="689DB128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A23EC6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4EF357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DA4065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9E56332" w14:textId="7F76E268" w:rsidR="00962D64" w:rsidRPr="005D13C8" w:rsidRDefault="00962D64" w:rsidP="00962D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609,5</w:t>
            </w:r>
            <w:r w:rsidR="00D713A6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301B3C6C" w14:textId="1269D458" w:rsidR="00962D64" w:rsidRPr="005D13C8" w:rsidRDefault="00962D64" w:rsidP="00962D6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(72,333)</w:t>
            </w:r>
          </w:p>
        </w:tc>
      </w:tr>
      <w:tr w:rsidR="00962D64" w:rsidRPr="005D13C8" w14:paraId="0AD20AAC" w14:textId="77777777" w:rsidTr="00772DBA">
        <w:trPr>
          <w:cantSplit/>
          <w:trHeight w:val="108"/>
        </w:trPr>
        <w:tc>
          <w:tcPr>
            <w:tcW w:w="3285" w:type="dxa"/>
          </w:tcPr>
          <w:p w14:paraId="6721BCC6" w14:textId="77777777" w:rsidR="00962D64" w:rsidRPr="005D13C8" w:rsidRDefault="00962D64" w:rsidP="00962D64">
            <w:pPr>
              <w:pStyle w:val="1"/>
              <w:widowControl/>
              <w:ind w:left="252" w:right="0" w:hanging="25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D13C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หลักทรัพย์เผื่อขาย - สุทธิ</w:t>
            </w:r>
          </w:p>
        </w:tc>
        <w:tc>
          <w:tcPr>
            <w:tcW w:w="900" w:type="dxa"/>
            <w:vAlign w:val="bottom"/>
          </w:tcPr>
          <w:p w14:paraId="1453DC56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89200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460422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196930" w14:textId="77777777" w:rsidR="00962D64" w:rsidRPr="005D13C8" w:rsidRDefault="00962D64" w:rsidP="00962D6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BE5324D" w14:textId="722BA833" w:rsidR="00962D64" w:rsidRPr="005D13C8" w:rsidRDefault="00962D64" w:rsidP="00962D64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669,56</w:t>
            </w:r>
            <w:r w:rsidR="00731FE5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020" w:type="dxa"/>
          </w:tcPr>
          <w:p w14:paraId="12C781FA" w14:textId="0103E893" w:rsidR="00962D64" w:rsidRPr="005D13C8" w:rsidRDefault="00962D64" w:rsidP="00962D64">
            <w:pPr>
              <w:pBdr>
                <w:bottom w:val="single" w:sz="12" w:space="1" w:color="auto"/>
              </w:pBd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1,206,768</w:t>
            </w:r>
          </w:p>
        </w:tc>
      </w:tr>
    </w:tbl>
    <w:p w14:paraId="0A027F0F" w14:textId="77777777" w:rsidR="00BC527D" w:rsidRDefault="00BC527D" w:rsidP="00F42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9"/>
        <w:jc w:val="thaiDistribute"/>
        <w:rPr>
          <w:rFonts w:ascii="Browallia New" w:hAnsi="Browallia New" w:cs="Browallia New"/>
          <w:sz w:val="28"/>
          <w:szCs w:val="28"/>
        </w:rPr>
      </w:pPr>
    </w:p>
    <w:p w14:paraId="5081B359" w14:textId="33C592D4" w:rsidR="00EE542D" w:rsidRDefault="00DA15D9" w:rsidP="00111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/>
          <w:sz w:val="28"/>
          <w:szCs w:val="28"/>
          <w:cs/>
        </w:rPr>
        <w:t>รายการเคลื่อนไหวสำหรับงวด</w:t>
      </w:r>
      <w:r w:rsidR="008137F5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772DBA" w:rsidRPr="00FB5D9A">
        <w:rPr>
          <w:rFonts w:ascii="Browallia New" w:hAnsi="Browallia New" w:cs="Browallia New"/>
          <w:sz w:val="28"/>
          <w:szCs w:val="28"/>
          <w:lang w:val="en-GB"/>
        </w:rPr>
        <w:t>3</w:t>
      </w:r>
      <w:r w:rsidR="00772DBA">
        <w:rPr>
          <w:rFonts w:ascii="Browallia New" w:hAnsi="Browallia New" w:cs="Browallia New"/>
          <w:sz w:val="28"/>
          <w:szCs w:val="28"/>
        </w:rPr>
        <w:t>0</w:t>
      </w:r>
      <w:r w:rsidR="00772DBA" w:rsidRPr="00FB5D9A">
        <w:rPr>
          <w:rFonts w:ascii="Browallia New" w:hAnsi="Browallia New" w:cs="Browallia New"/>
          <w:sz w:val="28"/>
          <w:szCs w:val="28"/>
        </w:rPr>
        <w:t xml:space="preserve"> </w:t>
      </w:r>
      <w:r w:rsidR="008137F5" w:rsidRPr="008137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5D13C8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5D13C8" w:rsidRPr="001116FA">
        <w:rPr>
          <w:rFonts w:ascii="Browallia New" w:hAnsi="Browallia New" w:cs="Browallia New"/>
          <w:sz w:val="28"/>
          <w:szCs w:val="28"/>
        </w:rPr>
        <w:t>2562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8F2A3E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BD6F20" w:rsidRPr="001116FA">
        <w:rPr>
          <w:rFonts w:ascii="Browallia New" w:hAnsi="Browallia New" w:cs="Browallia New"/>
          <w:sz w:val="28"/>
          <w:szCs w:val="28"/>
        </w:rPr>
        <w:t>31</w:t>
      </w:r>
      <w:r w:rsidRPr="001116FA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="00BD6F20" w:rsidRPr="001116FA">
        <w:rPr>
          <w:rFonts w:ascii="Browallia New" w:hAnsi="Browallia New" w:cs="Browallia New"/>
          <w:sz w:val="28"/>
          <w:szCs w:val="28"/>
        </w:rPr>
        <w:t>256</w:t>
      </w:r>
      <w:r w:rsidR="005D13C8">
        <w:rPr>
          <w:rFonts w:ascii="Browallia New" w:hAnsi="Browallia New" w:cs="Browallia New"/>
          <w:sz w:val="28"/>
          <w:szCs w:val="28"/>
        </w:rPr>
        <w:t>1</w:t>
      </w:r>
      <w:r w:rsidRPr="008F2A3E">
        <w:rPr>
          <w:rFonts w:ascii="Browallia New" w:hAnsi="Browallia New" w:cs="Browallia New"/>
          <w:sz w:val="28"/>
          <w:szCs w:val="28"/>
          <w:cs/>
        </w:rPr>
        <w:t xml:space="preserve"> ของเงินลงทุน</w:t>
      </w:r>
      <w:r w:rsidRPr="008F2A3E">
        <w:rPr>
          <w:rFonts w:ascii="Browallia New" w:hAnsi="Browallia New" w:cs="Browallia New" w:hint="cs"/>
          <w:sz w:val="28"/>
          <w:szCs w:val="28"/>
          <w:cs/>
        </w:rPr>
        <w:t>ในหลักทรัพย์</w:t>
      </w:r>
      <w:r w:rsidRPr="008F2A3E">
        <w:rPr>
          <w:rFonts w:ascii="Browallia New" w:hAnsi="Browallia New" w:cs="Browallia New"/>
          <w:sz w:val="28"/>
          <w:szCs w:val="28"/>
          <w:cs/>
        </w:rPr>
        <w:t>เผื่อขาย</w:t>
      </w:r>
      <w:r w:rsidRPr="008F2A3E">
        <w:rPr>
          <w:rFonts w:ascii="Browallia New" w:hAnsi="Browallia New" w:cs="Browallia New"/>
          <w:sz w:val="28"/>
          <w:szCs w:val="28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ACA4928" w14:textId="77777777" w:rsidR="006F0042" w:rsidRPr="008F2A3E" w:rsidRDefault="006F0042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632"/>
        <w:gridCol w:w="1890"/>
        <w:gridCol w:w="270"/>
        <w:gridCol w:w="1886"/>
      </w:tblGrid>
      <w:tr w:rsidR="00DA15D9" w:rsidRPr="0082485B" w14:paraId="7809E01F" w14:textId="77777777" w:rsidTr="001116FA">
        <w:tc>
          <w:tcPr>
            <w:tcW w:w="4230" w:type="dxa"/>
          </w:tcPr>
          <w:p w14:paraId="5D65459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14:paraId="112CA02F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DA15D9" w:rsidRPr="0082485B" w14:paraId="6285CF73" w14:textId="77777777" w:rsidTr="001116FA">
        <w:tc>
          <w:tcPr>
            <w:tcW w:w="4230" w:type="dxa"/>
          </w:tcPr>
          <w:p w14:paraId="2DE7F62E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</w:tcPr>
          <w:p w14:paraId="36DC125C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46" w:type="dxa"/>
            <w:gridSpan w:val="3"/>
            <w:tcBorders>
              <w:bottom w:val="single" w:sz="4" w:space="0" w:color="auto"/>
            </w:tcBorders>
          </w:tcPr>
          <w:p w14:paraId="33B9307C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82485B">
              <w:rPr>
                <w:rFonts w:ascii="Browallia New" w:hAnsi="Browallia New" w:cs="Browallia New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DA15D9" w:rsidRPr="0082485B" w14:paraId="353A9C99" w14:textId="77777777" w:rsidTr="001116FA">
        <w:trPr>
          <w:trHeight w:val="351"/>
        </w:trPr>
        <w:tc>
          <w:tcPr>
            <w:tcW w:w="4230" w:type="dxa"/>
          </w:tcPr>
          <w:p w14:paraId="427456C7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431EEA2" w14:textId="77777777" w:rsidR="00DA15D9" w:rsidRPr="0082485B" w:rsidRDefault="00DA15D9" w:rsidP="0091210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A9C6444" w14:textId="22E3FBBF" w:rsidR="00DA15D9" w:rsidRPr="0082485B" w:rsidRDefault="00772DBA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B5D9A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FB5D9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95419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="00995419">
              <w:rPr>
                <w:rFonts w:ascii="Browallia New" w:hAnsi="Browallia New" w:cs="Browallia New" w:hint="cs"/>
                <w:sz w:val="28"/>
                <w:szCs w:val="28"/>
                <w:cs/>
              </w:rPr>
              <w:t>น</w:t>
            </w:r>
            <w:r w:rsidR="005D13C8" w:rsidRPr="00263DD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5D13C8" w:rsidRPr="00263DD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vAlign w:val="bottom"/>
          </w:tcPr>
          <w:p w14:paraId="2CBF4D03" w14:textId="77777777" w:rsidR="00DA15D9" w:rsidRPr="0082485B" w:rsidRDefault="00DA15D9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  <w:vAlign w:val="bottom"/>
          </w:tcPr>
          <w:p w14:paraId="41FA2A6E" w14:textId="45B9934D" w:rsidR="00DA15D9" w:rsidRPr="0082485B" w:rsidRDefault="00BD6F20" w:rsidP="0091210F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DA15D9" w:rsidRPr="0082485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82485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5D13C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DA15D9" w:rsidRPr="0082485B" w14:paraId="78937526" w14:textId="77777777" w:rsidTr="001116FA">
        <w:trPr>
          <w:trHeight w:val="113"/>
        </w:trPr>
        <w:tc>
          <w:tcPr>
            <w:tcW w:w="4230" w:type="dxa"/>
          </w:tcPr>
          <w:p w14:paraId="24965CDF" w14:textId="77777777" w:rsidR="00DA15D9" w:rsidRPr="0082485B" w:rsidRDefault="00DA15D9" w:rsidP="0091210F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632" w:type="dxa"/>
          </w:tcPr>
          <w:p w14:paraId="37758ED6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3F56795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938FAD" w14:textId="77777777" w:rsidR="00DA15D9" w:rsidRPr="0082485B" w:rsidRDefault="00DA15D9" w:rsidP="0091210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7FFBC3CC" w14:textId="77777777" w:rsidR="00DA15D9" w:rsidRPr="0082485B" w:rsidRDefault="00DA15D9" w:rsidP="0091210F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F48EC" w:rsidRPr="0082485B" w14:paraId="742F03BC" w14:textId="77777777" w:rsidTr="001116FA">
        <w:trPr>
          <w:trHeight w:val="113"/>
        </w:trPr>
        <w:tc>
          <w:tcPr>
            <w:tcW w:w="4230" w:type="dxa"/>
          </w:tcPr>
          <w:p w14:paraId="4C021F60" w14:textId="62530149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ตามบัญชี ณ วันต้น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087A875C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FA793F6" w14:textId="5DB10046" w:rsidR="001F48EC" w:rsidRPr="00A17768" w:rsidRDefault="00B24CE0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  <w:tc>
          <w:tcPr>
            <w:tcW w:w="270" w:type="dxa"/>
          </w:tcPr>
          <w:p w14:paraId="3AE41F68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</w:tcPr>
          <w:p w14:paraId="5C95A6DB" w14:textId="7D3D6E91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1,284,624</w:t>
            </w:r>
          </w:p>
        </w:tc>
      </w:tr>
      <w:tr w:rsidR="001F48EC" w:rsidRPr="0082485B" w14:paraId="623CB864" w14:textId="77777777" w:rsidTr="001116FA">
        <w:trPr>
          <w:trHeight w:val="113"/>
        </w:trPr>
        <w:tc>
          <w:tcPr>
            <w:tcW w:w="4230" w:type="dxa"/>
          </w:tcPr>
          <w:p w14:paraId="4AAF3DE1" w14:textId="5DC98627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ขาดทุน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ที่ยังไม่เกิดขึ้นจริง</w:t>
            </w:r>
          </w:p>
        </w:tc>
        <w:tc>
          <w:tcPr>
            <w:tcW w:w="632" w:type="dxa"/>
          </w:tcPr>
          <w:p w14:paraId="3FE5C0DF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C250692" w14:textId="6F6224F8" w:rsidR="001F48EC" w:rsidRPr="00A17768" w:rsidRDefault="00876D2F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(537</w:t>
            </w:r>
            <w:r w:rsidR="00CC316A">
              <w:rPr>
                <w:rFonts w:ascii="Browallia New" w:hAnsi="Browallia New" w:cs="Browallia New"/>
                <w:sz w:val="28"/>
                <w:szCs w:val="28"/>
              </w:rPr>
              <w:t>,206)</w:t>
            </w:r>
          </w:p>
        </w:tc>
        <w:tc>
          <w:tcPr>
            <w:tcW w:w="270" w:type="dxa"/>
          </w:tcPr>
          <w:p w14:paraId="637A0DE4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5C73D199" w14:textId="38C7AB69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(77,856)</w:t>
            </w:r>
          </w:p>
        </w:tc>
      </w:tr>
      <w:tr w:rsidR="001F48EC" w:rsidRPr="0082485B" w14:paraId="5DC02EFB" w14:textId="77777777" w:rsidTr="001116FA">
        <w:trPr>
          <w:trHeight w:val="113"/>
        </w:trPr>
        <w:tc>
          <w:tcPr>
            <w:tcW w:w="4230" w:type="dxa"/>
          </w:tcPr>
          <w:p w14:paraId="4E7ABE0D" w14:textId="00819E61" w:rsidR="001F48EC" w:rsidRPr="0082485B" w:rsidRDefault="001F48EC" w:rsidP="001F48EC">
            <w:pPr>
              <w:pStyle w:val="1"/>
              <w:widowControl/>
              <w:ind w:right="0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cs/>
              </w:rPr>
              <w:t>มูลค่า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ตามบัญชี ณ</w:t>
            </w:r>
            <w:r w:rsidRPr="0082485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485B">
              <w:rPr>
                <w:rFonts w:ascii="Browallia New" w:hAnsi="Browallia New" w:cs="Browallia New"/>
                <w:color w:val="auto"/>
                <w:cs/>
              </w:rPr>
              <w:t>วันสิ้น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งวด</w:t>
            </w:r>
            <w:r w:rsidRPr="0082485B">
              <w:rPr>
                <w:rFonts w:ascii="Browallia New" w:hAnsi="Browallia New" w:cs="Browallia New"/>
                <w:color w:val="auto"/>
              </w:rPr>
              <w:t>/</w:t>
            </w:r>
            <w:r w:rsidRPr="0082485B">
              <w:rPr>
                <w:rFonts w:ascii="Browallia New" w:hAnsi="Browallia New" w:cs="Browallia New" w:hint="cs"/>
                <w:color w:val="auto"/>
                <w:cs/>
              </w:rPr>
              <w:t>ปี</w:t>
            </w:r>
          </w:p>
        </w:tc>
        <w:tc>
          <w:tcPr>
            <w:tcW w:w="632" w:type="dxa"/>
          </w:tcPr>
          <w:p w14:paraId="55D9DDE0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21BC75" w14:textId="02E3E738" w:rsidR="001F48EC" w:rsidRPr="00A17768" w:rsidRDefault="002B5958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669,56</w:t>
            </w:r>
            <w:r w:rsidR="00DE62D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347A56E" w14:textId="77777777" w:rsidR="001F48EC" w:rsidRPr="0082485B" w:rsidRDefault="001F48EC" w:rsidP="001F48EC">
            <w:pPr>
              <w:tabs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-10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single" w:sz="12" w:space="0" w:color="auto"/>
            </w:tcBorders>
          </w:tcPr>
          <w:p w14:paraId="6EA22707" w14:textId="5F07A300" w:rsidR="001F48EC" w:rsidRPr="0082485B" w:rsidRDefault="001F48EC" w:rsidP="001F48EC">
            <w:pPr>
              <w:tabs>
                <w:tab w:val="clear" w:pos="907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1,206,768</w:t>
            </w:r>
          </w:p>
        </w:tc>
      </w:tr>
    </w:tbl>
    <w:p w14:paraId="6D35C994" w14:textId="438334D7" w:rsidR="008137F5" w:rsidRDefault="00813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AB047CC" w14:textId="43DF5A6E" w:rsidR="00F115E8" w:rsidRPr="008137F5" w:rsidRDefault="00F115E8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137F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ณ วันที่ </w:t>
      </w:r>
      <w:r w:rsidR="00772DBA" w:rsidRPr="008137F5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772DBA" w:rsidRPr="008137F5">
        <w:rPr>
          <w:rFonts w:ascii="Browallia New" w:hAnsi="Browallia New" w:cs="Browallia New"/>
          <w:spacing w:val="-4"/>
          <w:sz w:val="28"/>
          <w:szCs w:val="28"/>
        </w:rPr>
        <w:t xml:space="preserve">0 </w:t>
      </w:r>
      <w:r w:rsidR="008137F5" w:rsidRPr="008137F5">
        <w:rPr>
          <w:rFonts w:ascii="Browallia New" w:hAnsi="Browallia New" w:cs="Browallia New"/>
          <w:spacing w:val="-4"/>
          <w:sz w:val="28"/>
          <w:szCs w:val="28"/>
          <w:cs/>
        </w:rPr>
        <w:t>กันยายน</w:t>
      </w:r>
      <w:r w:rsidR="005D13C8" w:rsidRPr="008137F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D13C8" w:rsidRPr="008137F5">
        <w:rPr>
          <w:rFonts w:ascii="Browallia New" w:hAnsi="Browallia New" w:cs="Browallia New"/>
          <w:spacing w:val="-4"/>
          <w:sz w:val="28"/>
          <w:szCs w:val="28"/>
        </w:rPr>
        <w:t>2562</w:t>
      </w:r>
      <w:r w:rsidRPr="008137F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8137F5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บริษัทมีใบสำคัญแสดงสิทธิ</w:t>
      </w:r>
      <w:r w:rsidRPr="008137F5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ที่จะซื้อหุ้นสามัญของบริษัท มิลล์คอน สตีล จำกัด (มหาชน) </w:t>
      </w:r>
      <w:r w:rsidRPr="008137F5">
        <w:rPr>
          <w:rFonts w:ascii="Browallia New" w:hAnsi="Browallia New" w:cs="Browallia New" w:hint="cs"/>
          <w:spacing w:val="-4"/>
          <w:sz w:val="28"/>
          <w:szCs w:val="28"/>
          <w:cs/>
        </w:rPr>
        <w:t>ดังนี้</w:t>
      </w:r>
    </w:p>
    <w:p w14:paraId="67BF48EE" w14:textId="77777777" w:rsidR="00F115E8" w:rsidRPr="008F2A3E" w:rsidRDefault="00F115E8" w:rsidP="00F1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0"/>
        <w:gridCol w:w="1260"/>
        <w:gridCol w:w="1440"/>
        <w:gridCol w:w="1620"/>
        <w:gridCol w:w="1530"/>
        <w:gridCol w:w="1440"/>
      </w:tblGrid>
      <w:tr w:rsidR="00F115E8" w:rsidRPr="005D0215" w14:paraId="00A4EEFC" w14:textId="77777777" w:rsidTr="00CD08BA">
        <w:tc>
          <w:tcPr>
            <w:tcW w:w="1620" w:type="dxa"/>
            <w:vAlign w:val="bottom"/>
          </w:tcPr>
          <w:p w14:paraId="305DBAEA" w14:textId="77777777" w:rsidR="00F115E8" w:rsidRPr="005D0215" w:rsidRDefault="00F115E8" w:rsidP="00CD08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14:paraId="16D85E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จำนวน</w:t>
            </w:r>
          </w:p>
          <w:p w14:paraId="05AB570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(ล้านหน่วย)</w:t>
            </w:r>
          </w:p>
        </w:tc>
        <w:tc>
          <w:tcPr>
            <w:tcW w:w="1440" w:type="dxa"/>
          </w:tcPr>
          <w:p w14:paraId="1935D8A5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ราคาใช้สิทธิ</w:t>
            </w:r>
          </w:p>
          <w:p w14:paraId="41C50184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(บาทต่อหุ้น)</w:t>
            </w:r>
          </w:p>
        </w:tc>
        <w:tc>
          <w:tcPr>
            <w:tcW w:w="1620" w:type="dxa"/>
          </w:tcPr>
          <w:p w14:paraId="3DD7FB0C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อัตราการใช้สิทธิ</w:t>
            </w: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ต่อหุ้นสามัญ</w:t>
            </w:r>
          </w:p>
        </w:tc>
        <w:tc>
          <w:tcPr>
            <w:tcW w:w="1530" w:type="dxa"/>
          </w:tcPr>
          <w:p w14:paraId="21C6C9E3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23BCABA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  <w:cs/>
              </w:rPr>
              <w:t>ครบกำหนดอายุ</w:t>
            </w:r>
          </w:p>
        </w:tc>
        <w:tc>
          <w:tcPr>
            <w:tcW w:w="1440" w:type="dxa"/>
          </w:tcPr>
          <w:p w14:paraId="2ADD236E" w14:textId="77777777" w:rsidR="00F115E8" w:rsidRPr="005D0215" w:rsidRDefault="00F115E8" w:rsidP="003049B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D0215">
              <w:rPr>
                <w:rFonts w:ascii="Browallia New" w:hAnsi="Browallia New" w:cs="Browallia New" w:hint="cs"/>
                <w:sz w:val="27"/>
                <w:szCs w:val="27"/>
                <w:cs/>
              </w:rPr>
              <w:t>มูลค่ายุติธรรม (บาทต่อหุ้น)</w:t>
            </w:r>
          </w:p>
        </w:tc>
      </w:tr>
      <w:tr w:rsidR="0082485B" w:rsidRPr="005D0215" w14:paraId="765522BE" w14:textId="77777777" w:rsidTr="00CD08BA">
        <w:tc>
          <w:tcPr>
            <w:tcW w:w="1620" w:type="dxa"/>
          </w:tcPr>
          <w:p w14:paraId="00CE5D7C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7E520F6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7C2E38B5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20" w:type="dxa"/>
          </w:tcPr>
          <w:p w14:paraId="14427E11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55EB093F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34CEA322" w14:textId="77777777" w:rsidR="0082485B" w:rsidRPr="005D0215" w:rsidRDefault="0082485B" w:rsidP="0082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</w:tr>
      <w:tr w:rsidR="00597AF7" w:rsidRPr="005D0215" w14:paraId="55B23D27" w14:textId="77777777" w:rsidTr="00CD08BA">
        <w:tc>
          <w:tcPr>
            <w:tcW w:w="1620" w:type="dxa"/>
          </w:tcPr>
          <w:p w14:paraId="5270D99E" w14:textId="77777777" w:rsidR="00597AF7" w:rsidRPr="005D0215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MILL-W3</w:t>
            </w:r>
          </w:p>
        </w:tc>
        <w:tc>
          <w:tcPr>
            <w:tcW w:w="1260" w:type="dxa"/>
          </w:tcPr>
          <w:p w14:paraId="4E595259" w14:textId="7FD2A90E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39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>
              <w:rPr>
                <w:rFonts w:ascii="Browallia New" w:hAnsi="Browallia New" w:cs="Browallia New"/>
                <w:sz w:val="27"/>
                <w:szCs w:val="27"/>
              </w:rPr>
              <w:t>30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440" w:type="dxa"/>
          </w:tcPr>
          <w:p w14:paraId="53B8FE5E" w14:textId="4FE6FF34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2.732</w:t>
            </w:r>
          </w:p>
        </w:tc>
        <w:tc>
          <w:tcPr>
            <w:tcW w:w="1620" w:type="dxa"/>
          </w:tcPr>
          <w:p w14:paraId="7B033469" w14:textId="4BE027D5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44FE9F4C" w14:textId="47637165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21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440" w:type="dxa"/>
          </w:tcPr>
          <w:p w14:paraId="773209E3" w14:textId="47A311AE" w:rsidR="00597AF7" w:rsidRPr="00134907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  <w:r w:rsidRPr="00164B82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597AF7" w:rsidRPr="005D0215" w14:paraId="27922F47" w14:textId="77777777" w:rsidTr="00CD08BA">
        <w:tc>
          <w:tcPr>
            <w:tcW w:w="1620" w:type="dxa"/>
          </w:tcPr>
          <w:p w14:paraId="31E0EC64" w14:textId="77777777" w:rsidR="00597AF7" w:rsidRPr="005D0215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5D0215">
              <w:rPr>
                <w:rFonts w:ascii="Browallia New" w:hAnsi="Browallia New" w:cs="Browallia New"/>
                <w:sz w:val="27"/>
                <w:szCs w:val="27"/>
              </w:rPr>
              <w:t>MILL-W4</w:t>
            </w:r>
          </w:p>
        </w:tc>
        <w:tc>
          <w:tcPr>
            <w:tcW w:w="1260" w:type="dxa"/>
          </w:tcPr>
          <w:p w14:paraId="1CD98F66" w14:textId="5E6771D0" w:rsidR="00597AF7" w:rsidRPr="00A1147E" w:rsidRDefault="000107C2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597AF7">
              <w:rPr>
                <w:rFonts w:ascii="Browallia New" w:hAnsi="Browallia New" w:cs="Browallia New"/>
                <w:sz w:val="27"/>
                <w:szCs w:val="27"/>
              </w:rPr>
              <w:t>7</w:t>
            </w:r>
            <w:r w:rsidR="00597AF7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="005B067B">
              <w:rPr>
                <w:rFonts w:ascii="Browallia New" w:hAnsi="Browallia New" w:cs="Browallia New"/>
                <w:sz w:val="27"/>
                <w:szCs w:val="27"/>
              </w:rPr>
              <w:t>50</w:t>
            </w:r>
          </w:p>
        </w:tc>
        <w:tc>
          <w:tcPr>
            <w:tcW w:w="1440" w:type="dxa"/>
          </w:tcPr>
          <w:p w14:paraId="615EF214" w14:textId="0B5C4EB1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2.003</w:t>
            </w:r>
          </w:p>
        </w:tc>
        <w:tc>
          <w:tcPr>
            <w:tcW w:w="1620" w:type="dxa"/>
          </w:tcPr>
          <w:p w14:paraId="1279C1AF" w14:textId="3207AFC6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640816F0" w14:textId="4AF878E1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>ค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2565</w:t>
            </w:r>
          </w:p>
        </w:tc>
        <w:tc>
          <w:tcPr>
            <w:tcW w:w="1440" w:type="dxa"/>
          </w:tcPr>
          <w:p w14:paraId="2564D027" w14:textId="1004C143" w:rsidR="00597AF7" w:rsidRPr="00134907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  <w:r w:rsidRPr="00164B82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164B8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164B82">
              <w:rPr>
                <w:rFonts w:ascii="Browallia New" w:hAnsi="Browallia New" w:cs="Browallia New"/>
                <w:sz w:val="27"/>
                <w:szCs w:val="27"/>
              </w:rPr>
              <w:t>06</w:t>
            </w:r>
          </w:p>
        </w:tc>
      </w:tr>
      <w:tr w:rsidR="00597AF7" w:rsidRPr="005D0215" w14:paraId="27175628" w14:textId="77777777" w:rsidTr="00CD08BA">
        <w:tc>
          <w:tcPr>
            <w:tcW w:w="1620" w:type="dxa"/>
          </w:tcPr>
          <w:p w14:paraId="1A47C3F3" w14:textId="0C9B0024" w:rsidR="00597AF7" w:rsidRPr="005D0215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>MILL-W5</w:t>
            </w:r>
          </w:p>
        </w:tc>
        <w:tc>
          <w:tcPr>
            <w:tcW w:w="1260" w:type="dxa"/>
          </w:tcPr>
          <w:p w14:paraId="4E34F6C7" w14:textId="4C43ABCE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="005B067B">
              <w:rPr>
                <w:rFonts w:ascii="Browallia New" w:hAnsi="Browallia New" w:cs="Browallia New"/>
                <w:sz w:val="27"/>
                <w:szCs w:val="27"/>
              </w:rPr>
              <w:t>28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="005B067B">
              <w:rPr>
                <w:rFonts w:ascii="Browallia New" w:hAnsi="Browallia New" w:cs="Browallia New"/>
                <w:sz w:val="27"/>
                <w:szCs w:val="27"/>
              </w:rPr>
              <w:t>46</w:t>
            </w:r>
          </w:p>
        </w:tc>
        <w:tc>
          <w:tcPr>
            <w:tcW w:w="1440" w:type="dxa"/>
          </w:tcPr>
          <w:p w14:paraId="60EBFE4B" w14:textId="107EF97B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35F17">
              <w:rPr>
                <w:rFonts w:ascii="Browallia New" w:hAnsi="Browallia New" w:cs="Browallia New"/>
                <w:sz w:val="27"/>
                <w:szCs w:val="27"/>
              </w:rPr>
              <w:t>1.748</w:t>
            </w:r>
          </w:p>
        </w:tc>
        <w:tc>
          <w:tcPr>
            <w:tcW w:w="1620" w:type="dxa"/>
          </w:tcPr>
          <w:p w14:paraId="58876075" w14:textId="3F5233CA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  <w:r w:rsidRPr="00A1147E">
              <w:rPr>
                <w:rFonts w:ascii="Browallia New" w:hAnsi="Browallia New" w:cs="Browallia New"/>
                <w:sz w:val="27"/>
                <w:szCs w:val="27"/>
                <w:cs/>
              </w:rPr>
              <w:t>: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1</w:t>
            </w:r>
          </w:p>
        </w:tc>
        <w:tc>
          <w:tcPr>
            <w:tcW w:w="1530" w:type="dxa"/>
          </w:tcPr>
          <w:p w14:paraId="5C8C40D8" w14:textId="520F66F6" w:rsidR="00597AF7" w:rsidRPr="00A1147E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A1147E">
              <w:rPr>
                <w:rFonts w:ascii="Browallia New" w:hAnsi="Browallia New" w:cs="Browallia New"/>
                <w:sz w:val="27"/>
                <w:szCs w:val="27"/>
              </w:rPr>
              <w:t xml:space="preserve">10 </w:t>
            </w:r>
            <w:r w:rsidRPr="00A1147E">
              <w:rPr>
                <w:rFonts w:ascii="Browallia New" w:hAnsi="Browallia New" w:cs="Browallia New" w:hint="cs"/>
                <w:sz w:val="27"/>
                <w:szCs w:val="27"/>
                <w:cs/>
              </w:rPr>
              <w:t xml:space="preserve">ก.ค. </w:t>
            </w:r>
            <w:r w:rsidRPr="00A1147E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14:paraId="0BA07E3B" w14:textId="67C694D2" w:rsidR="00597AF7" w:rsidRPr="00134907" w:rsidRDefault="00597AF7" w:rsidP="00597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7"/>
                <w:szCs w:val="27"/>
                <w:highlight w:val="yellow"/>
              </w:rPr>
            </w:pPr>
            <w:r w:rsidRPr="00164B82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164B82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164B82">
              <w:rPr>
                <w:rFonts w:ascii="Browallia New" w:hAnsi="Browallia New" w:cs="Browallia New"/>
                <w:sz w:val="27"/>
                <w:szCs w:val="27"/>
              </w:rPr>
              <w:t>04</w:t>
            </w:r>
          </w:p>
        </w:tc>
      </w:tr>
    </w:tbl>
    <w:p w14:paraId="2E2C78BB" w14:textId="77777777" w:rsidR="006A66B4" w:rsidRPr="008137F5" w:rsidRDefault="006A66B4" w:rsidP="00DA1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2094E5" w14:textId="56200B5B" w:rsidR="00652473" w:rsidRPr="00095B79" w:rsidRDefault="00894A8F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95B79">
        <w:rPr>
          <w:rFonts w:ascii="Browallia New" w:hAnsi="Browallia New" w:cs="Browallia New"/>
          <w:i/>
          <w:iCs/>
          <w:sz w:val="28"/>
          <w:szCs w:val="28"/>
          <w:cs/>
        </w:rPr>
        <w:t>ในระหว่าง</w:t>
      </w:r>
      <w:r w:rsidR="002342C5" w:rsidRPr="00095B79">
        <w:rPr>
          <w:rFonts w:ascii="Browallia New" w:hAnsi="Browallia New" w:cs="Browallia New" w:hint="cs"/>
          <w:i/>
          <w:iCs/>
          <w:sz w:val="28"/>
          <w:szCs w:val="28"/>
          <w:cs/>
        </w:rPr>
        <w:t>งวด</w:t>
      </w:r>
      <w:r w:rsidR="00BE39B9" w:rsidRPr="00095B79">
        <w:rPr>
          <w:rFonts w:ascii="Browallia New" w:hAnsi="Browallia New" w:cs="Browallia New" w:hint="cs"/>
          <w:i/>
          <w:iCs/>
          <w:sz w:val="28"/>
          <w:szCs w:val="28"/>
          <w:cs/>
        </w:rPr>
        <w:t>เก้าเดือน</w:t>
      </w:r>
      <w:r w:rsidRPr="00095B79">
        <w:rPr>
          <w:rFonts w:ascii="Browallia New" w:hAnsi="Browallia New" w:cs="Browallia New"/>
          <w:i/>
          <w:iCs/>
          <w:sz w:val="28"/>
          <w:szCs w:val="28"/>
          <w:cs/>
        </w:rPr>
        <w:t xml:space="preserve">สิ้นสุดวันที่ </w:t>
      </w:r>
      <w:r w:rsidR="00772DBA" w:rsidRPr="00095B79">
        <w:rPr>
          <w:rFonts w:ascii="Browallia New" w:hAnsi="Browallia New" w:cs="Browallia New"/>
          <w:i/>
          <w:iCs/>
          <w:sz w:val="28"/>
          <w:szCs w:val="28"/>
          <w:lang w:val="en-GB"/>
        </w:rPr>
        <w:t>3</w:t>
      </w:r>
      <w:r w:rsidR="00772DBA" w:rsidRPr="00095B79">
        <w:rPr>
          <w:rFonts w:ascii="Browallia New" w:hAnsi="Browallia New" w:cs="Browallia New"/>
          <w:i/>
          <w:iCs/>
          <w:sz w:val="28"/>
          <w:szCs w:val="28"/>
        </w:rPr>
        <w:t xml:space="preserve">0 </w:t>
      </w:r>
      <w:r w:rsidR="008137F5" w:rsidRPr="00095B79">
        <w:rPr>
          <w:rFonts w:ascii="Browallia New" w:hAnsi="Browallia New" w:cs="Browallia New"/>
          <w:i/>
          <w:iCs/>
          <w:sz w:val="28"/>
          <w:szCs w:val="28"/>
          <w:cs/>
        </w:rPr>
        <w:t>กันยายน</w:t>
      </w:r>
      <w:r w:rsidRPr="00095B79">
        <w:rPr>
          <w:rFonts w:ascii="Browallia New" w:hAnsi="Browallia New" w:cs="Browallia New"/>
          <w:i/>
          <w:iCs/>
          <w:sz w:val="28"/>
          <w:szCs w:val="28"/>
          <w:cs/>
        </w:rPr>
        <w:t xml:space="preserve"> </w:t>
      </w:r>
      <w:r w:rsidRPr="00095B79">
        <w:rPr>
          <w:rFonts w:ascii="Browallia New" w:hAnsi="Browallia New" w:cs="Browallia New"/>
          <w:i/>
          <w:iCs/>
          <w:sz w:val="28"/>
          <w:szCs w:val="28"/>
        </w:rPr>
        <w:t>2562</w:t>
      </w:r>
      <w:r w:rsidR="00FB5495" w:rsidRPr="00095B79">
        <w:rPr>
          <w:rFonts w:ascii="Browallia New" w:hAnsi="Browallia New" w:cs="Browallia New"/>
          <w:i/>
          <w:iCs/>
          <w:sz w:val="28"/>
          <w:szCs w:val="28"/>
        </w:rPr>
        <w:t xml:space="preserve"> </w:t>
      </w:r>
    </w:p>
    <w:p w14:paraId="68C7B430" w14:textId="0709C165" w:rsidR="00894A8F" w:rsidRDefault="00894A8F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2342C5">
        <w:rPr>
          <w:rFonts w:ascii="Browallia New" w:hAnsi="Browallia New" w:cs="Browallia New"/>
          <w:sz w:val="28"/>
          <w:szCs w:val="28"/>
          <w:cs/>
        </w:rPr>
        <w:t>บริษัทขายใบสำคัญแสดงสิทธิที่จะซื้อหุ้นสามัญ (</w:t>
      </w:r>
      <w:r w:rsidRPr="002342C5">
        <w:rPr>
          <w:rFonts w:ascii="Browallia New" w:hAnsi="Browallia New" w:cs="Browallia New"/>
          <w:sz w:val="28"/>
          <w:szCs w:val="28"/>
        </w:rPr>
        <w:t>MILL-</w:t>
      </w:r>
      <w:r w:rsidRPr="007F0272">
        <w:rPr>
          <w:rFonts w:ascii="Browallia New" w:hAnsi="Browallia New" w:cs="Browallia New"/>
          <w:sz w:val="28"/>
          <w:szCs w:val="28"/>
        </w:rPr>
        <w:t>W3,</w:t>
      </w:r>
      <w:r w:rsidR="00CD08BA" w:rsidRPr="007F0272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</w:rPr>
        <w:t xml:space="preserve">MILL-W4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7F0272">
        <w:rPr>
          <w:rFonts w:ascii="Browallia New" w:hAnsi="Browallia New" w:cs="Browallia New"/>
          <w:sz w:val="28"/>
          <w:szCs w:val="28"/>
        </w:rPr>
        <w:t xml:space="preserve">MILL-W5)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ของบริษัท มิลล์คอน สตีล จำกัด (มหาชน) จำนวน </w:t>
      </w:r>
      <w:r w:rsidR="00134907">
        <w:rPr>
          <w:rFonts w:ascii="Browallia New" w:hAnsi="Browallia New" w:cs="Browallia New"/>
          <w:sz w:val="28"/>
          <w:szCs w:val="28"/>
        </w:rPr>
        <w:t>88.95</w:t>
      </w:r>
      <w:r w:rsidRPr="007F0272">
        <w:rPr>
          <w:rFonts w:ascii="Browallia New" w:hAnsi="Browallia New" w:cs="Browallia New"/>
          <w:sz w:val="28"/>
          <w:szCs w:val="28"/>
        </w:rPr>
        <w:t xml:space="preserve"> </w:t>
      </w:r>
      <w:r w:rsidRPr="007F0272">
        <w:rPr>
          <w:rFonts w:ascii="Browallia New" w:hAnsi="Browallia New" w:cs="Browallia New"/>
          <w:sz w:val="28"/>
          <w:szCs w:val="28"/>
          <w:cs/>
        </w:rPr>
        <w:t xml:space="preserve">ล้านหน่วย เป็นเงินจำนวน </w:t>
      </w:r>
      <w:r w:rsidR="00134907">
        <w:rPr>
          <w:rFonts w:ascii="Browallia New" w:hAnsi="Browallia New" w:cs="Browallia New"/>
          <w:sz w:val="28"/>
          <w:szCs w:val="28"/>
        </w:rPr>
        <w:t>4.08</w:t>
      </w:r>
      <w:r w:rsidRPr="002342C5">
        <w:rPr>
          <w:rFonts w:ascii="Browallia New" w:hAnsi="Browallia New" w:cs="Browallia New"/>
          <w:sz w:val="28"/>
          <w:szCs w:val="28"/>
        </w:rPr>
        <w:t xml:space="preserve"> </w:t>
      </w:r>
      <w:r w:rsidRPr="002342C5">
        <w:rPr>
          <w:rFonts w:ascii="Browallia New" w:hAnsi="Browallia New" w:cs="Browallia New"/>
          <w:sz w:val="28"/>
          <w:szCs w:val="28"/>
          <w:cs/>
        </w:rPr>
        <w:t>ล้านบาท โดยขายผ่านตลาดหลักทรัพย์แห่ง</w:t>
      </w:r>
      <w:r w:rsidR="00DD3EB0">
        <w:rPr>
          <w:rFonts w:ascii="Browallia New" w:hAnsi="Browallia New" w:cs="Browallia New"/>
          <w:sz w:val="28"/>
          <w:szCs w:val="28"/>
        </w:rPr>
        <w:t xml:space="preserve">         </w:t>
      </w:r>
      <w:r w:rsidRPr="002342C5">
        <w:rPr>
          <w:rFonts w:ascii="Browallia New" w:hAnsi="Browallia New" w:cs="Browallia New"/>
          <w:sz w:val="28"/>
          <w:szCs w:val="28"/>
          <w:cs/>
        </w:rPr>
        <w:t>ประเทศไทย</w:t>
      </w:r>
    </w:p>
    <w:p w14:paraId="18041C1C" w14:textId="70B728CC" w:rsidR="00EF3074" w:rsidRPr="005C2F3B" w:rsidRDefault="00EF3074" w:rsidP="00C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</w:rPr>
      </w:pPr>
    </w:p>
    <w:p w14:paraId="0170C681" w14:textId="1C2894DD" w:rsidR="00EF3074" w:rsidRDefault="00EF3074" w:rsidP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บริษัทได้รับเงินปันผลจากบริษัท มิลล์คอน สตีล จำกัด </w:t>
      </w:r>
      <w:r w:rsidRPr="007E4BFE">
        <w:rPr>
          <w:rFonts w:ascii="Browallia New" w:hAnsi="Browallia New" w:cs="Browallia New"/>
          <w:sz w:val="28"/>
          <w:szCs w:val="28"/>
        </w:rPr>
        <w:t>(</w:t>
      </w:r>
      <w:r w:rsidRPr="007E4BFE">
        <w:rPr>
          <w:rFonts w:ascii="Browallia New" w:hAnsi="Browallia New" w:cs="Browallia New" w:hint="cs"/>
          <w:sz w:val="28"/>
          <w:szCs w:val="28"/>
          <w:cs/>
        </w:rPr>
        <w:t>มหาชน</w:t>
      </w:r>
      <w:r w:rsidRPr="007E4BFE">
        <w:rPr>
          <w:rFonts w:ascii="Browallia New" w:hAnsi="Browallia New" w:cs="Browallia New"/>
          <w:sz w:val="28"/>
          <w:szCs w:val="28"/>
        </w:rPr>
        <w:t xml:space="preserve">)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ในอัตราหุ้นละ </w:t>
      </w:r>
      <w:r w:rsidRPr="007E4BFE">
        <w:rPr>
          <w:rFonts w:ascii="Browallia New" w:hAnsi="Browallia New" w:cs="Browallia New"/>
          <w:sz w:val="28"/>
          <w:szCs w:val="28"/>
        </w:rPr>
        <w:t xml:space="preserve">0.0033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Pr="007E4BFE">
        <w:rPr>
          <w:rFonts w:ascii="Browallia New" w:hAnsi="Browallia New" w:cs="Browallia New"/>
          <w:sz w:val="28"/>
          <w:szCs w:val="28"/>
        </w:rPr>
        <w:t xml:space="preserve">23.36 </w:t>
      </w:r>
      <w:r w:rsidRPr="007E4BFE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3196B1D" w14:textId="77777777" w:rsidR="002A2393" w:rsidRPr="005C2F3B" w:rsidRDefault="002A2393" w:rsidP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6BD068F1" w14:textId="77777777" w:rsidR="00095B79" w:rsidRDefault="00095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2658D621" w14:textId="24585562" w:rsidR="007D0F72" w:rsidRPr="00D268ED" w:rsidRDefault="00371706" w:rsidP="004E6D30">
      <w:pPr>
        <w:pStyle w:val="ListParagraph"/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</w:t>
      </w:r>
      <w:r w:rsidR="00F8036C" w:rsidRPr="00D268ED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ินลงทุนในบริษัทย่อย</w:t>
      </w:r>
      <w:r w:rsidR="00132BB8" w:rsidRPr="00D268E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A8B14A8" w14:textId="77777777" w:rsidR="003841D5" w:rsidRPr="008137F5" w:rsidRDefault="003841D5" w:rsidP="00384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09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6"/>
        <w:gridCol w:w="900"/>
        <w:gridCol w:w="900"/>
        <w:gridCol w:w="900"/>
        <w:gridCol w:w="900"/>
        <w:gridCol w:w="900"/>
        <w:gridCol w:w="900"/>
      </w:tblGrid>
      <w:tr w:rsidR="007D0F72" w:rsidRPr="008C0540" w14:paraId="6D185663" w14:textId="77777777" w:rsidTr="008C0540">
        <w:trPr>
          <w:cantSplit/>
          <w:trHeight w:val="283"/>
        </w:trPr>
        <w:tc>
          <w:tcPr>
            <w:tcW w:w="3696" w:type="dxa"/>
          </w:tcPr>
          <w:p w14:paraId="04A451D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472A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F70C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670CD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365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hideMark/>
          </w:tcPr>
          <w:p w14:paraId="202957C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(</w:t>
            </w:r>
            <w:proofErr w:type="gramStart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หน่วย :</w:t>
            </w:r>
            <w:proofErr w:type="gramEnd"/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D0F72" w:rsidRPr="008C0540" w14:paraId="40F25D4A" w14:textId="77777777" w:rsidTr="008C0540">
        <w:trPr>
          <w:cantSplit/>
          <w:trHeight w:val="306"/>
        </w:trPr>
        <w:tc>
          <w:tcPr>
            <w:tcW w:w="3696" w:type="dxa"/>
          </w:tcPr>
          <w:p w14:paraId="59B6F48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  <w:hideMark/>
          </w:tcPr>
          <w:p w14:paraId="5AD07DF1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hideMark/>
          </w:tcPr>
          <w:p w14:paraId="0B7C73A6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00" w:type="dxa"/>
            <w:gridSpan w:val="2"/>
            <w:hideMark/>
          </w:tcPr>
          <w:p w14:paraId="406D6CC3" w14:textId="77777777" w:rsidR="007D0F72" w:rsidRPr="008C0540" w:rsidRDefault="007D0F72" w:rsidP="009E1B9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8C0540" w:rsidRPr="008C0540" w14:paraId="3AAABAD6" w14:textId="77777777" w:rsidTr="008C0540">
        <w:trPr>
          <w:cantSplit/>
          <w:trHeight w:val="306"/>
        </w:trPr>
        <w:tc>
          <w:tcPr>
            <w:tcW w:w="3696" w:type="dxa"/>
          </w:tcPr>
          <w:p w14:paraId="2CF1C1AA" w14:textId="77777777" w:rsidR="008C0540" w:rsidRPr="008C0540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14:paraId="430479A3" w14:textId="151A662A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519F722B" w14:textId="1DBB3DB4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6CEBCC89" w14:textId="77AC237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395A777" w14:textId="6BCB59F7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2D1299B5" w14:textId="2F46598C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D9F8AFF" w14:textId="6E11A9C5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900" w:type="dxa"/>
            <w:hideMark/>
          </w:tcPr>
          <w:p w14:paraId="5FA12887" w14:textId="131A5B5A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D13C8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.ย.</w:t>
            </w:r>
          </w:p>
          <w:p w14:paraId="2CA4351A" w14:textId="449CAB0B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900" w:type="dxa"/>
            <w:hideMark/>
          </w:tcPr>
          <w:p w14:paraId="3295DF78" w14:textId="3538C1A8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</w:tr>
      <w:tr w:rsidR="007D0F72" w:rsidRPr="008C0540" w14:paraId="125AF818" w14:textId="77777777" w:rsidTr="008C0540">
        <w:trPr>
          <w:cantSplit/>
          <w:trHeight w:val="207"/>
        </w:trPr>
        <w:tc>
          <w:tcPr>
            <w:tcW w:w="3696" w:type="dxa"/>
          </w:tcPr>
          <w:p w14:paraId="42CE7F1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EE0C38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76DAC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175B91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209BB9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02DE13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E5EE4" w14:textId="77777777" w:rsidR="007D0F72" w:rsidRPr="008C0540" w:rsidRDefault="007D0F72" w:rsidP="009E1B9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64E5" w:rsidRPr="008C0540" w14:paraId="3982CFCD" w14:textId="77777777" w:rsidTr="008C0540">
        <w:trPr>
          <w:cantSplit/>
          <w:trHeight w:val="193"/>
        </w:trPr>
        <w:tc>
          <w:tcPr>
            <w:tcW w:w="3696" w:type="dxa"/>
            <w:hideMark/>
          </w:tcPr>
          <w:p w14:paraId="46EC6B16" w14:textId="77777777" w:rsidR="00EB64E5" w:rsidRPr="008C0540" w:rsidRDefault="00EB64E5" w:rsidP="00EB64E5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General Engineering Mauritius Limited</w:t>
            </w:r>
          </w:p>
        </w:tc>
        <w:tc>
          <w:tcPr>
            <w:tcW w:w="900" w:type="dxa"/>
          </w:tcPr>
          <w:p w14:paraId="76D517EF" w14:textId="229BD9FC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hideMark/>
          </w:tcPr>
          <w:p w14:paraId="68043012" w14:textId="48D1A8FE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</w:tcPr>
          <w:p w14:paraId="03B5134F" w14:textId="5677916C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hideMark/>
          </w:tcPr>
          <w:p w14:paraId="54B27F56" w14:textId="3B5BBC02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5ECBE493" w14:textId="14FED37C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900" w:type="dxa"/>
            <w:vAlign w:val="bottom"/>
            <w:hideMark/>
          </w:tcPr>
          <w:p w14:paraId="4F0CCF8A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EB64E5" w:rsidRPr="008C0540" w14:paraId="06C34F06" w14:textId="77777777" w:rsidTr="008C0540">
        <w:trPr>
          <w:cantSplit/>
          <w:trHeight w:val="265"/>
        </w:trPr>
        <w:tc>
          <w:tcPr>
            <w:tcW w:w="3696" w:type="dxa"/>
          </w:tcPr>
          <w:p w14:paraId="6A6AD02D" w14:textId="77777777" w:rsidR="00EB64E5" w:rsidRPr="008C0540" w:rsidRDefault="00EB64E5" w:rsidP="00EB64E5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เซเว่น ไวร์ จำกัด</w:t>
            </w:r>
          </w:p>
        </w:tc>
        <w:tc>
          <w:tcPr>
            <w:tcW w:w="900" w:type="dxa"/>
          </w:tcPr>
          <w:p w14:paraId="1EC12CFC" w14:textId="50065CA8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73E782D4" w14:textId="1686895C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280,000</w:t>
            </w:r>
          </w:p>
        </w:tc>
        <w:tc>
          <w:tcPr>
            <w:tcW w:w="900" w:type="dxa"/>
          </w:tcPr>
          <w:p w14:paraId="13930391" w14:textId="4412C9EE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</w:tcPr>
          <w:p w14:paraId="09FC9198" w14:textId="014A6AC9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396A255F" w14:textId="0F03EE41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3A62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900" w:type="dxa"/>
            <w:vAlign w:val="bottom"/>
          </w:tcPr>
          <w:p w14:paraId="38288D59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7D3C03" w:rsidRPr="008C0540" w14:paraId="3D53C1A8" w14:textId="77777777" w:rsidTr="008C0540">
        <w:trPr>
          <w:cantSplit/>
          <w:trHeight w:val="256"/>
        </w:trPr>
        <w:tc>
          <w:tcPr>
            <w:tcW w:w="3696" w:type="dxa"/>
            <w:vAlign w:val="center"/>
          </w:tcPr>
          <w:p w14:paraId="0DBB5BCB" w14:textId="77777777" w:rsidR="007D3C03" w:rsidRPr="008C0540" w:rsidRDefault="007D3C03" w:rsidP="007D3C03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บริษัท เจนเนอร</w:t>
            </w:r>
            <w:proofErr w:type="spellStart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ัล</w:t>
            </w:r>
            <w:proofErr w:type="spellEnd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proofErr w:type="spellStart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นิป</w:t>
            </w:r>
            <w:proofErr w:type="spellEnd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ปอน คอนกรีต อิน</w:t>
            </w:r>
            <w:proofErr w:type="spellStart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ดัสท</w:t>
            </w:r>
            <w:proofErr w:type="spellEnd"/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eastAsia="en-GB"/>
              </w:rPr>
              <w:t>รีส์ จำกัด</w:t>
            </w:r>
          </w:p>
        </w:tc>
        <w:tc>
          <w:tcPr>
            <w:tcW w:w="900" w:type="dxa"/>
          </w:tcPr>
          <w:p w14:paraId="67BD4094" w14:textId="0452EC66" w:rsidR="007D3C03" w:rsidRPr="008C0540" w:rsidRDefault="007D3C03" w:rsidP="007D3C03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0,000</w:t>
            </w:r>
          </w:p>
        </w:tc>
        <w:tc>
          <w:tcPr>
            <w:tcW w:w="900" w:type="dxa"/>
          </w:tcPr>
          <w:p w14:paraId="626352B1" w14:textId="3FA0D28E" w:rsidR="007D3C03" w:rsidRPr="008C0540" w:rsidRDefault="007D3C03" w:rsidP="007D3C03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0,000</w:t>
            </w:r>
          </w:p>
        </w:tc>
        <w:tc>
          <w:tcPr>
            <w:tcW w:w="900" w:type="dxa"/>
          </w:tcPr>
          <w:p w14:paraId="176843D8" w14:textId="1FD9864E" w:rsidR="007D3C03" w:rsidRPr="008C0540" w:rsidRDefault="007D3C03" w:rsidP="007D3C03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</w:tcPr>
          <w:p w14:paraId="15FF6C65" w14:textId="4DB152DD" w:rsidR="007D3C03" w:rsidRPr="008C0540" w:rsidRDefault="007D3C03" w:rsidP="007D3C03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82.50</w:t>
            </w:r>
          </w:p>
        </w:tc>
        <w:tc>
          <w:tcPr>
            <w:tcW w:w="900" w:type="dxa"/>
            <w:vAlign w:val="bottom"/>
          </w:tcPr>
          <w:p w14:paraId="02EE17A4" w14:textId="24D7DB8D" w:rsidR="007D3C03" w:rsidRPr="008C0540" w:rsidRDefault="007D3C03" w:rsidP="007D3C0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3A62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030DA3DB" w14:textId="77777777" w:rsidR="007D3C03" w:rsidRPr="008C0540" w:rsidRDefault="007D3C03" w:rsidP="007D3C0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B64E5" w:rsidRPr="008C0540" w14:paraId="0FBE515A" w14:textId="77777777" w:rsidTr="008C0540">
        <w:trPr>
          <w:cantSplit/>
          <w:trHeight w:val="235"/>
        </w:trPr>
        <w:tc>
          <w:tcPr>
            <w:tcW w:w="3696" w:type="dxa"/>
          </w:tcPr>
          <w:p w14:paraId="5139243D" w14:textId="77777777" w:rsidR="00EB64E5" w:rsidRPr="008C0540" w:rsidRDefault="00EB64E5" w:rsidP="00EB64E5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86" w:right="-57" w:hanging="186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8C0540">
              <w:rPr>
                <w:rFonts w:ascii="Browallia New" w:hAnsi="Browallia New" w:cs="Browallia New" w:hint="cs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</w:tcPr>
          <w:p w14:paraId="18302509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097AD4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8B9BF1B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78E5291A" w14:textId="77777777" w:rsidR="00EB64E5" w:rsidRPr="008C0540" w:rsidRDefault="00EB64E5" w:rsidP="00EB64E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A66B06D" w14:textId="080E82F2" w:rsidR="00EB64E5" w:rsidRPr="008C0540" w:rsidRDefault="00EB64E5" w:rsidP="00EB64E5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3A62F9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900" w:type="dxa"/>
            <w:hideMark/>
          </w:tcPr>
          <w:p w14:paraId="208B0151" w14:textId="77777777" w:rsidR="00EB64E5" w:rsidRPr="008C0540" w:rsidRDefault="00EB64E5" w:rsidP="00EB64E5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Pr="008C05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C054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</w:tr>
    </w:tbl>
    <w:p w14:paraId="78DB205C" w14:textId="3056C4BD" w:rsidR="00EF3074" w:rsidRPr="00560277" w:rsidRDefault="00EF3074" w:rsidP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4EE6747" w14:textId="7F297A46" w:rsidR="00371706" w:rsidRPr="006B2C49" w:rsidRDefault="001D08BF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6B2C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เงินลงทุนใน</w:t>
      </w:r>
      <w:r w:rsidR="00371706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บริษัทร่วม</w:t>
      </w:r>
      <w:r w:rsidR="000357CE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กิจ</w:t>
      </w:r>
      <w:r w:rsidR="00F8036C" w:rsidRPr="006B2C4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การร่วมค้า</w:t>
      </w:r>
      <w:r w:rsidR="00152EEC" w:rsidRPr="006B2C4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8FCD6CC" w14:textId="77777777" w:rsidR="00371706" w:rsidRPr="008137F5" w:rsidRDefault="00371706" w:rsidP="00530D0F">
      <w:pPr>
        <w:spacing w:line="240" w:lineRule="auto"/>
        <w:ind w:left="45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54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313"/>
        <w:gridCol w:w="900"/>
        <w:gridCol w:w="862"/>
        <w:gridCol w:w="819"/>
        <w:gridCol w:w="860"/>
        <w:gridCol w:w="879"/>
        <w:gridCol w:w="810"/>
        <w:gridCol w:w="810"/>
        <w:gridCol w:w="801"/>
      </w:tblGrid>
      <w:tr w:rsidR="006827F3" w:rsidRPr="008F2A3E" w14:paraId="7CE67CFE" w14:textId="77777777" w:rsidTr="002762D5">
        <w:trPr>
          <w:cantSplit/>
        </w:trPr>
        <w:tc>
          <w:tcPr>
            <w:tcW w:w="2313" w:type="dxa"/>
          </w:tcPr>
          <w:p w14:paraId="46C93F4E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8E5C1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2" w:type="dxa"/>
          </w:tcPr>
          <w:p w14:paraId="3D6FC682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41F2F2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0" w:type="dxa"/>
          </w:tcPr>
          <w:p w14:paraId="3B60174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00" w:type="dxa"/>
            <w:gridSpan w:val="4"/>
          </w:tcPr>
          <w:p w14:paraId="7068BB4D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6827F3" w:rsidRPr="008F2A3E" w14:paraId="0DBA12B4" w14:textId="77777777" w:rsidTr="002762D5">
        <w:trPr>
          <w:cantSplit/>
        </w:trPr>
        <w:tc>
          <w:tcPr>
            <w:tcW w:w="2313" w:type="dxa"/>
          </w:tcPr>
          <w:p w14:paraId="31561E93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62" w:type="dxa"/>
            <w:gridSpan w:val="2"/>
          </w:tcPr>
          <w:p w14:paraId="4FDFC272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79" w:type="dxa"/>
            <w:gridSpan w:val="2"/>
          </w:tcPr>
          <w:p w14:paraId="56336F79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689" w:type="dxa"/>
            <w:gridSpan w:val="2"/>
          </w:tcPr>
          <w:p w14:paraId="0E48498E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11" w:type="dxa"/>
            <w:gridSpan w:val="2"/>
          </w:tcPr>
          <w:p w14:paraId="063A82D6" w14:textId="77777777" w:rsidR="006827F3" w:rsidRPr="008F2A3E" w:rsidRDefault="006827F3" w:rsidP="00D10F2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</w:rPr>
              <w:t>วิธีส่วนได้เสีย</w:t>
            </w:r>
          </w:p>
        </w:tc>
      </w:tr>
      <w:tr w:rsidR="008C0540" w:rsidRPr="008F2A3E" w14:paraId="191AE99B" w14:textId="77777777" w:rsidTr="002762D5">
        <w:trPr>
          <w:cantSplit/>
        </w:trPr>
        <w:tc>
          <w:tcPr>
            <w:tcW w:w="2313" w:type="dxa"/>
          </w:tcPr>
          <w:p w14:paraId="366C3764" w14:textId="77777777" w:rsidR="008C0540" w:rsidRPr="008F2A3E" w:rsidRDefault="008C0540" w:rsidP="008C054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27144F" w14:textId="3CA9FBAD" w:rsidR="008C0540" w:rsidRPr="00772DBA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2" w:name="_Hlk10541489"/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bookmarkEnd w:id="2"/>
          </w:p>
          <w:p w14:paraId="3EDC6C6A" w14:textId="3442F4C4" w:rsidR="008C0540" w:rsidRPr="00772DBA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DokChampa"/>
                <w:sz w:val="22"/>
                <w:szCs w:val="22"/>
                <w:lang w:val="en-GB" w:bidi="lo-LA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62" w:type="dxa"/>
          </w:tcPr>
          <w:p w14:paraId="2937EF5B" w14:textId="3CB9ACE6" w:rsidR="008C0540" w:rsidRPr="008C0540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9" w:type="dxa"/>
          </w:tcPr>
          <w:p w14:paraId="51738397" w14:textId="1C2D0C38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5B859CDF" w14:textId="578C1165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60" w:type="dxa"/>
          </w:tcPr>
          <w:p w14:paraId="2FE00502" w14:textId="7093341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79" w:type="dxa"/>
          </w:tcPr>
          <w:p w14:paraId="7F7E7E2D" w14:textId="69F57FE3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161CDEA1" w14:textId="32BB76C4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6C958666" w14:textId="7F857C91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810" w:type="dxa"/>
          </w:tcPr>
          <w:p w14:paraId="04C3528B" w14:textId="263CE978" w:rsidR="008C0540" w:rsidRPr="008C0540" w:rsidRDefault="00772DBA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2DBA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72DBA">
              <w:rPr>
                <w:rFonts w:ascii="Browallia New" w:hAnsi="Browallia New" w:cs="Browallia New"/>
                <w:sz w:val="22"/>
                <w:szCs w:val="22"/>
              </w:rPr>
              <w:t xml:space="preserve">0 </w:t>
            </w:r>
            <w:r w:rsidR="008137F5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772DB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</w:p>
          <w:p w14:paraId="462E54A8" w14:textId="54424083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01" w:type="dxa"/>
          </w:tcPr>
          <w:p w14:paraId="7A729715" w14:textId="1C1C5DDB" w:rsidR="008C0540" w:rsidRPr="008F2A3E" w:rsidRDefault="008C0540" w:rsidP="008C054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C054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C05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</w:tr>
      <w:tr w:rsidR="006827F3" w:rsidRPr="008F2A3E" w14:paraId="2FDA673C" w14:textId="77777777" w:rsidTr="002762D5">
        <w:trPr>
          <w:cantSplit/>
        </w:trPr>
        <w:tc>
          <w:tcPr>
            <w:tcW w:w="2313" w:type="dxa"/>
          </w:tcPr>
          <w:p w14:paraId="3880A538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A4F1AE1" w14:textId="5FAA0B6D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62" w:type="dxa"/>
          </w:tcPr>
          <w:p w14:paraId="07C6F2CC" w14:textId="0E319938" w:rsidR="006827F3" w:rsidRPr="008F2A3E" w:rsidRDefault="00C570D4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พันบาท)</w:t>
            </w:r>
          </w:p>
        </w:tc>
        <w:tc>
          <w:tcPr>
            <w:tcW w:w="819" w:type="dxa"/>
          </w:tcPr>
          <w:p w14:paraId="765D3367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7089F89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7811C025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0533D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A1B3D0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2C7C1911" w14:textId="77777777" w:rsidR="006827F3" w:rsidRPr="008F2A3E" w:rsidRDefault="006827F3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137F5" w:rsidRPr="008F2A3E" w14:paraId="6D224D76" w14:textId="77777777" w:rsidTr="008137F5">
        <w:trPr>
          <w:cantSplit/>
          <w:trHeight w:hRule="exact" w:val="187"/>
        </w:trPr>
        <w:tc>
          <w:tcPr>
            <w:tcW w:w="2313" w:type="dxa"/>
          </w:tcPr>
          <w:p w14:paraId="790C3699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49794EC" w14:textId="77777777" w:rsidR="008137F5" w:rsidRPr="00C570D4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2" w:type="dxa"/>
          </w:tcPr>
          <w:p w14:paraId="26391FFE" w14:textId="77777777" w:rsidR="008137F5" w:rsidRPr="00C570D4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788D0938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0" w:type="dxa"/>
          </w:tcPr>
          <w:p w14:paraId="55A7A127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ADE4018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4D93E9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303E84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01" w:type="dxa"/>
          </w:tcPr>
          <w:p w14:paraId="37DB24DF" w14:textId="77777777" w:rsidR="008137F5" w:rsidRPr="008F2A3E" w:rsidRDefault="008137F5" w:rsidP="00D10F2E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9445F" w:rsidRPr="008F2A3E" w14:paraId="5973A1CD" w14:textId="77777777" w:rsidTr="002762D5">
        <w:trPr>
          <w:cantSplit/>
        </w:trPr>
        <w:tc>
          <w:tcPr>
            <w:tcW w:w="2313" w:type="dxa"/>
          </w:tcPr>
          <w:p w14:paraId="68B73C44" w14:textId="77777777" w:rsidR="0049445F" w:rsidRPr="008F2A3E" w:rsidRDefault="0049445F" w:rsidP="0049445F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บริษัท </w:t>
            </w:r>
            <w:proofErr w:type="spellStart"/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แมคทริค</w:t>
            </w:r>
            <w:proofErr w:type="spellEnd"/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จำกัด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(มหาชน)</w:t>
            </w:r>
          </w:p>
        </w:tc>
        <w:tc>
          <w:tcPr>
            <w:tcW w:w="900" w:type="dxa"/>
          </w:tcPr>
          <w:p w14:paraId="588FE3E1" w14:textId="65E2DA75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62" w:type="dxa"/>
          </w:tcPr>
          <w:p w14:paraId="23260D26" w14:textId="77777777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300,000</w:t>
            </w:r>
          </w:p>
        </w:tc>
        <w:tc>
          <w:tcPr>
            <w:tcW w:w="819" w:type="dxa"/>
          </w:tcPr>
          <w:p w14:paraId="05D33F8D" w14:textId="2EFD7078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60" w:type="dxa"/>
          </w:tcPr>
          <w:p w14:paraId="1439C869" w14:textId="77777777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32.65</w:t>
            </w:r>
          </w:p>
        </w:tc>
        <w:tc>
          <w:tcPr>
            <w:tcW w:w="879" w:type="dxa"/>
          </w:tcPr>
          <w:p w14:paraId="07CA22DD" w14:textId="4E57D9C1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</w:tcPr>
          <w:p w14:paraId="70A82D08" w14:textId="77777777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185,633</w:t>
            </w:r>
          </w:p>
        </w:tc>
        <w:tc>
          <w:tcPr>
            <w:tcW w:w="810" w:type="dxa"/>
            <w:shd w:val="clear" w:color="auto" w:fill="auto"/>
          </w:tcPr>
          <w:p w14:paraId="7ED4874F" w14:textId="15A1D3A8" w:rsidR="0049445F" w:rsidRPr="0049445F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445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174,29</w:t>
            </w:r>
            <w:r w:rsidR="006211A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801" w:type="dxa"/>
          </w:tcPr>
          <w:p w14:paraId="3A57E832" w14:textId="5BB2A475" w:rsidR="0049445F" w:rsidRPr="008F2A3E" w:rsidRDefault="0049445F" w:rsidP="0049445F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49445F" w:rsidRPr="008F2A3E" w14:paraId="32593665" w14:textId="77777777" w:rsidTr="002762D5">
        <w:trPr>
          <w:cantSplit/>
        </w:trPr>
        <w:tc>
          <w:tcPr>
            <w:tcW w:w="2313" w:type="dxa"/>
          </w:tcPr>
          <w:p w14:paraId="441314EE" w14:textId="77777777" w:rsidR="0049445F" w:rsidRPr="008F2A3E" w:rsidRDefault="0049445F" w:rsidP="004944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2B16D809" w14:textId="77777777" w:rsidR="0049445F" w:rsidRPr="008F2A3E" w:rsidRDefault="0049445F" w:rsidP="004944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266AA87D" w14:textId="77777777" w:rsidR="0049445F" w:rsidRPr="008F2A3E" w:rsidRDefault="0049445F" w:rsidP="004944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64CE875E" w14:textId="77777777" w:rsidR="0049445F" w:rsidRPr="008F2A3E" w:rsidRDefault="0049445F" w:rsidP="0049445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22C17AF" w14:textId="77777777" w:rsidR="0049445F" w:rsidRPr="008F2A3E" w:rsidRDefault="0049445F" w:rsidP="0049445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50957C0D" w14:textId="1B499A48" w:rsidR="0049445F" w:rsidRPr="008F2A3E" w:rsidRDefault="0049445F" w:rsidP="0049445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</w:tcPr>
          <w:p w14:paraId="11C4D2A5" w14:textId="77777777" w:rsidR="0049445F" w:rsidRPr="008F2A3E" w:rsidRDefault="0049445F" w:rsidP="0049445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>(19,044)</w:t>
            </w:r>
          </w:p>
        </w:tc>
        <w:tc>
          <w:tcPr>
            <w:tcW w:w="810" w:type="dxa"/>
            <w:shd w:val="clear" w:color="auto" w:fill="auto"/>
          </w:tcPr>
          <w:p w14:paraId="46D1C833" w14:textId="6CE78711" w:rsidR="0049445F" w:rsidRPr="00334349" w:rsidRDefault="0049445F" w:rsidP="0049445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  <w:tc>
          <w:tcPr>
            <w:tcW w:w="801" w:type="dxa"/>
          </w:tcPr>
          <w:p w14:paraId="78FA3892" w14:textId="77777777" w:rsidR="0049445F" w:rsidRPr="008F2A3E" w:rsidRDefault="0049445F" w:rsidP="0049445F">
            <w:pPr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49445F" w:rsidRPr="008F2A3E" w14:paraId="559E3595" w14:textId="77777777" w:rsidTr="002762D5">
        <w:trPr>
          <w:cantSplit/>
        </w:trPr>
        <w:tc>
          <w:tcPr>
            <w:tcW w:w="2313" w:type="dxa"/>
          </w:tcPr>
          <w:p w14:paraId="23889630" w14:textId="77777777" w:rsidR="0049445F" w:rsidRPr="008F2A3E" w:rsidRDefault="0049445F" w:rsidP="0049445F">
            <w:pPr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00" w:type="dxa"/>
          </w:tcPr>
          <w:p w14:paraId="49F66C94" w14:textId="77777777" w:rsidR="0049445F" w:rsidRPr="008F2A3E" w:rsidRDefault="0049445F" w:rsidP="004944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0DB04C00" w14:textId="77777777" w:rsidR="0049445F" w:rsidRPr="008F2A3E" w:rsidRDefault="0049445F" w:rsidP="0049445F">
            <w:pPr>
              <w:ind w:left="450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3F60547F" w14:textId="77777777" w:rsidR="0049445F" w:rsidRPr="008F2A3E" w:rsidRDefault="0049445F" w:rsidP="0049445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6D966453" w14:textId="77777777" w:rsidR="0049445F" w:rsidRPr="008F2A3E" w:rsidRDefault="0049445F" w:rsidP="0049445F">
            <w:pPr>
              <w:ind w:left="450"/>
              <w:jc w:val="center"/>
              <w:rPr>
                <w:rFonts w:ascii="Browallia New" w:hAnsi="Browallia New" w:cs="Browallia New"/>
                <w:u w:val="single"/>
                <w:cs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3D93BC56" w14:textId="71B07579" w:rsidR="0049445F" w:rsidRPr="008F2A3E" w:rsidRDefault="0049445F" w:rsidP="004944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42B33">
              <w:rPr>
                <w:rFonts w:ascii="Browallia New" w:hAnsi="Browallia New" w:cs="Browallia New"/>
                <w:sz w:val="22"/>
                <w:szCs w:val="22"/>
              </w:rPr>
              <w:t>166,589</w:t>
            </w:r>
          </w:p>
        </w:tc>
        <w:tc>
          <w:tcPr>
            <w:tcW w:w="810" w:type="dxa"/>
            <w:vAlign w:val="bottom"/>
          </w:tcPr>
          <w:p w14:paraId="67AD1691" w14:textId="77777777" w:rsidR="0049445F" w:rsidRPr="008F2A3E" w:rsidRDefault="0049445F" w:rsidP="004944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166,589</w:t>
            </w:r>
          </w:p>
        </w:tc>
        <w:tc>
          <w:tcPr>
            <w:tcW w:w="810" w:type="dxa"/>
            <w:shd w:val="clear" w:color="auto" w:fill="auto"/>
          </w:tcPr>
          <w:p w14:paraId="7647A505" w14:textId="564411B1" w:rsidR="0049445F" w:rsidRPr="00334349" w:rsidRDefault="0049445F" w:rsidP="004944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49445F">
              <w:rPr>
                <w:rFonts w:ascii="Browallia New" w:hAnsi="Browallia New" w:cs="Browallia New"/>
                <w:sz w:val="22"/>
                <w:szCs w:val="22"/>
                <w:lang w:val="en-GB"/>
              </w:rPr>
              <w:t>174,29</w:t>
            </w:r>
            <w:r w:rsidR="006211A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801" w:type="dxa"/>
          </w:tcPr>
          <w:p w14:paraId="3592A3AF" w14:textId="09B5881C" w:rsidR="0049445F" w:rsidRPr="008F2A3E" w:rsidRDefault="0049445F" w:rsidP="0049445F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158,344</w:t>
            </w:r>
          </w:p>
        </w:tc>
      </w:tr>
      <w:tr w:rsidR="00C570D4" w:rsidRPr="007A2107" w14:paraId="1E5FC69C" w14:textId="77777777" w:rsidTr="005C2F3B">
        <w:trPr>
          <w:cantSplit/>
          <w:trHeight w:val="68"/>
        </w:trPr>
        <w:tc>
          <w:tcPr>
            <w:tcW w:w="2313" w:type="dxa"/>
          </w:tcPr>
          <w:p w14:paraId="317A7A2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900" w:type="dxa"/>
          </w:tcPr>
          <w:p w14:paraId="42AC3E7F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2" w:type="dxa"/>
          </w:tcPr>
          <w:p w14:paraId="64E6674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19" w:type="dxa"/>
          </w:tcPr>
          <w:p w14:paraId="7615D4A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3E8C0926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1D47C1A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64DD357A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1559754B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23F58E46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C570D4" w:rsidRPr="007A2107" w14:paraId="5FF30827" w14:textId="77777777" w:rsidTr="002762D5">
        <w:trPr>
          <w:cantSplit/>
        </w:trPr>
        <w:tc>
          <w:tcPr>
            <w:tcW w:w="2313" w:type="dxa"/>
          </w:tcPr>
          <w:p w14:paraId="6ABAB0A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900" w:type="dxa"/>
          </w:tcPr>
          <w:p w14:paraId="1717637D" w14:textId="2AAE42E3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62D5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>ดอลลาร์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62" w:type="dxa"/>
          </w:tcPr>
          <w:p w14:paraId="77507911" w14:textId="563FAB63" w:rsidR="00C570D4" w:rsidRPr="00C570D4" w:rsidRDefault="00C570D4" w:rsidP="00C570D4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 w:right="-48" w:hanging="6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570D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762D5">
              <w:rPr>
                <w:rFonts w:ascii="Browallia New" w:hAnsi="Browallia New" w:cs="Browallia New" w:hint="cs"/>
                <w:sz w:val="22"/>
                <w:szCs w:val="22"/>
                <w:cs/>
              </w:rPr>
              <w:t>พัน</w:t>
            </w:r>
            <w:r w:rsidR="00317222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ดอลลาร์ </w:t>
            </w:r>
            <w:r w:rsidRPr="00C570D4">
              <w:rPr>
                <w:rFonts w:ascii="Browallia New" w:hAnsi="Browallia New" w:cs="Browallia New"/>
                <w:sz w:val="22"/>
                <w:szCs w:val="22"/>
                <w:cs/>
              </w:rPr>
              <w:t>สหรัฐฯ)</w:t>
            </w:r>
          </w:p>
        </w:tc>
        <w:tc>
          <w:tcPr>
            <w:tcW w:w="819" w:type="dxa"/>
          </w:tcPr>
          <w:p w14:paraId="65416607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60" w:type="dxa"/>
          </w:tcPr>
          <w:p w14:paraId="18F40744" w14:textId="77777777" w:rsidR="00C570D4" w:rsidRPr="007A2107" w:rsidRDefault="00C570D4" w:rsidP="0024332A">
            <w:pPr>
              <w:ind w:left="45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879" w:type="dxa"/>
          </w:tcPr>
          <w:p w14:paraId="64C784A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553A0444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10" w:type="dxa"/>
          </w:tcPr>
          <w:p w14:paraId="2DC2849D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  <w:tc>
          <w:tcPr>
            <w:tcW w:w="801" w:type="dxa"/>
          </w:tcPr>
          <w:p w14:paraId="1A6641B2" w14:textId="77777777" w:rsidR="00C570D4" w:rsidRPr="007A2107" w:rsidRDefault="00C570D4" w:rsidP="00C570D4">
            <w:pPr>
              <w:ind w:left="450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lang w:val="en-GB"/>
              </w:rPr>
            </w:pPr>
          </w:p>
        </w:tc>
      </w:tr>
      <w:tr w:rsidR="00134EE2" w:rsidRPr="008F2A3E" w14:paraId="22C9B779" w14:textId="77777777" w:rsidTr="002762D5">
        <w:trPr>
          <w:cantSplit/>
        </w:trPr>
        <w:tc>
          <w:tcPr>
            <w:tcW w:w="2313" w:type="dxa"/>
          </w:tcPr>
          <w:p w14:paraId="5B530478" w14:textId="77777777" w:rsidR="00134EE2" w:rsidRPr="008F2A3E" w:rsidRDefault="00134EE2" w:rsidP="00134EE2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Wisdom Tree Investment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S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PTE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. 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Limited</w:t>
            </w:r>
          </w:p>
        </w:tc>
        <w:tc>
          <w:tcPr>
            <w:tcW w:w="900" w:type="dxa"/>
            <w:vAlign w:val="center"/>
          </w:tcPr>
          <w:p w14:paraId="7F9F97B1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781D53" w14:textId="288B6AA5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62" w:type="dxa"/>
            <w:vAlign w:val="center"/>
          </w:tcPr>
          <w:p w14:paraId="6C09ACA0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A306E29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5,400</w:t>
            </w:r>
          </w:p>
        </w:tc>
        <w:tc>
          <w:tcPr>
            <w:tcW w:w="819" w:type="dxa"/>
          </w:tcPr>
          <w:p w14:paraId="6ED945FA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F4227C" w14:textId="205E6F26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60" w:type="dxa"/>
          </w:tcPr>
          <w:p w14:paraId="11DBD8EC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A1DA276" w14:textId="77777777" w:rsidR="00134EE2" w:rsidRPr="008F2A3E" w:rsidRDefault="00134EE2" w:rsidP="00134EE2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879" w:type="dxa"/>
            <w:vAlign w:val="bottom"/>
          </w:tcPr>
          <w:p w14:paraId="1DEE62B5" w14:textId="7651AD66" w:rsidR="00134EE2" w:rsidRPr="008F2A3E" w:rsidRDefault="00134EE2" w:rsidP="00134EE2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5D4D8B6D" w14:textId="77777777" w:rsidR="00134EE2" w:rsidRPr="008F2A3E" w:rsidRDefault="00134EE2" w:rsidP="00134EE2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177,661</w:t>
            </w:r>
          </w:p>
        </w:tc>
        <w:tc>
          <w:tcPr>
            <w:tcW w:w="810" w:type="dxa"/>
            <w:vAlign w:val="bottom"/>
          </w:tcPr>
          <w:p w14:paraId="02EAADFE" w14:textId="7D9C03D8" w:rsidR="00134EE2" w:rsidRPr="008F2A3E" w:rsidRDefault="00300AF3" w:rsidP="00134EE2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121,63</w:t>
            </w:r>
            <w:r w:rsidR="009E605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01" w:type="dxa"/>
            <w:vAlign w:val="bottom"/>
          </w:tcPr>
          <w:p w14:paraId="00219124" w14:textId="05AC1C90" w:rsidR="00134EE2" w:rsidRPr="008F2A3E" w:rsidRDefault="00134EE2" w:rsidP="00134EE2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150,417</w:t>
            </w:r>
          </w:p>
        </w:tc>
      </w:tr>
      <w:tr w:rsidR="00C570D4" w:rsidRPr="007A2107" w14:paraId="14F7D52B" w14:textId="77777777" w:rsidTr="002762D5">
        <w:trPr>
          <w:cantSplit/>
          <w:trHeight w:val="270"/>
        </w:trPr>
        <w:tc>
          <w:tcPr>
            <w:tcW w:w="2313" w:type="dxa"/>
          </w:tcPr>
          <w:p w14:paraId="2F905992" w14:textId="77777777" w:rsidR="00C570D4" w:rsidRPr="007A2107" w:rsidRDefault="00C570D4" w:rsidP="00C570D4">
            <w:pPr>
              <w:tabs>
                <w:tab w:val="left" w:pos="851"/>
                <w:tab w:val="left" w:pos="1418"/>
                <w:tab w:val="left" w:pos="1985"/>
              </w:tabs>
              <w:spacing w:line="240" w:lineRule="auto"/>
              <w:ind w:left="173" w:right="-57" w:hanging="173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900" w:type="dxa"/>
            <w:vAlign w:val="center"/>
          </w:tcPr>
          <w:p w14:paraId="4FC8FD98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2" w:type="dxa"/>
            <w:vAlign w:val="center"/>
          </w:tcPr>
          <w:p w14:paraId="6CB59BF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9" w:type="dxa"/>
            <w:vAlign w:val="center"/>
          </w:tcPr>
          <w:p w14:paraId="0E2D343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0" w:type="dxa"/>
          </w:tcPr>
          <w:p w14:paraId="7738E197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5C336639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0" w:type="dxa"/>
            <w:vAlign w:val="bottom"/>
          </w:tcPr>
          <w:p w14:paraId="3AE58906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2C68FBD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1" w:type="dxa"/>
            <w:vAlign w:val="bottom"/>
          </w:tcPr>
          <w:p w14:paraId="6684EFFE" w14:textId="77777777" w:rsidR="00C570D4" w:rsidRPr="007A2107" w:rsidRDefault="00C570D4" w:rsidP="00C570D4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6659" w:rsidRPr="008F2A3E" w14:paraId="66DC970C" w14:textId="77777777" w:rsidTr="00EE31CA">
        <w:trPr>
          <w:cantSplit/>
        </w:trPr>
        <w:tc>
          <w:tcPr>
            <w:tcW w:w="4075" w:type="dxa"/>
            <w:gridSpan w:val="3"/>
          </w:tcPr>
          <w:p w14:paraId="02B989B3" w14:textId="05A60A0D" w:rsidR="00746659" w:rsidRPr="008F2A3E" w:rsidRDefault="00746659" w:rsidP="00746659">
            <w:pP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เงินลงทุนในบริษัทร่วมและ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กิจ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 xml:space="preserve">การร่วมค้า </w:t>
            </w:r>
            <w:r w:rsidRPr="008F2A3E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Pr="008F2A3E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8F2A3E">
              <w:rPr>
                <w:rFonts w:ascii="Browallia New" w:hAnsi="Browallia New" w:cs="Browallia New" w:hint="cs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819" w:type="dxa"/>
            <w:vAlign w:val="center"/>
          </w:tcPr>
          <w:p w14:paraId="22E4388C" w14:textId="77777777" w:rsidR="00746659" w:rsidRPr="008F2A3E" w:rsidRDefault="00746659" w:rsidP="00746659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0" w:type="dxa"/>
          </w:tcPr>
          <w:p w14:paraId="285A2642" w14:textId="77777777" w:rsidR="00746659" w:rsidRPr="008F2A3E" w:rsidRDefault="00746659" w:rsidP="00746659">
            <w:pP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257A82D3" w14:textId="15F151D6" w:rsidR="00746659" w:rsidRPr="008F2A3E" w:rsidRDefault="00746659" w:rsidP="00746659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67F9B21D" w14:textId="77777777" w:rsidR="00746659" w:rsidRPr="008F2A3E" w:rsidRDefault="00746659" w:rsidP="00746659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F2A3E">
              <w:rPr>
                <w:rFonts w:ascii="Browallia New" w:hAnsi="Browallia New" w:cs="Browallia New"/>
                <w:sz w:val="22"/>
                <w:szCs w:val="22"/>
                <w:lang w:val="en-GB"/>
              </w:rPr>
              <w:t>344,250</w:t>
            </w:r>
          </w:p>
        </w:tc>
        <w:tc>
          <w:tcPr>
            <w:tcW w:w="810" w:type="dxa"/>
            <w:vAlign w:val="bottom"/>
          </w:tcPr>
          <w:p w14:paraId="7132FE17" w14:textId="73C5DD02" w:rsidR="00746659" w:rsidRPr="00D53F78" w:rsidRDefault="0049445F" w:rsidP="00746659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295,925</w:t>
            </w:r>
          </w:p>
        </w:tc>
        <w:tc>
          <w:tcPr>
            <w:tcW w:w="801" w:type="dxa"/>
            <w:vAlign w:val="bottom"/>
          </w:tcPr>
          <w:p w14:paraId="4C4AA65A" w14:textId="3402011C" w:rsidR="00746659" w:rsidRPr="008F2A3E" w:rsidRDefault="00746659" w:rsidP="00746659">
            <w:pPr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308,761</w:t>
            </w:r>
          </w:p>
        </w:tc>
      </w:tr>
    </w:tbl>
    <w:p w14:paraId="60244815" w14:textId="77777777" w:rsidR="00095B79" w:rsidRDefault="00095B79" w:rsidP="00C570D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012A31" w14:textId="375C0478" w:rsidR="00C570D4" w:rsidRPr="006461EA" w:rsidRDefault="00C570D4" w:rsidP="00C570D4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461E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บริษัทได้นำหุ้นสามัญของบริษัทที่ถืออยู่ในบริษัท </w:t>
      </w:r>
      <w:r w:rsidRPr="006461EA">
        <w:rPr>
          <w:rFonts w:ascii="Browallia New" w:hAnsi="Browallia New" w:cs="Browallia New"/>
          <w:sz w:val="28"/>
          <w:szCs w:val="28"/>
        </w:rPr>
        <w:t xml:space="preserve">Wisdom Tree </w:t>
      </w:r>
      <w:r w:rsidRPr="006461EA">
        <w:rPr>
          <w:rFonts w:ascii="Browallia New" w:hAnsi="Browallia New" w:cs="Browallia New"/>
          <w:sz w:val="22"/>
          <w:szCs w:val="22"/>
          <w:lang w:val="en-GB" w:eastAsia="en-GB"/>
        </w:rPr>
        <w:t xml:space="preserve"> </w:t>
      </w:r>
      <w:r w:rsidRPr="006461EA">
        <w:rPr>
          <w:rFonts w:ascii="Browallia New" w:hAnsi="Browallia New" w:cs="Browallia New"/>
          <w:sz w:val="28"/>
          <w:szCs w:val="28"/>
        </w:rPr>
        <w:t xml:space="preserve">Investment </w:t>
      </w:r>
      <w:r w:rsidRPr="006461EA">
        <w:rPr>
          <w:rFonts w:ascii="Browallia New" w:hAnsi="Browallia New" w:cs="Browallia New"/>
          <w:sz w:val="28"/>
          <w:szCs w:val="28"/>
          <w:cs/>
        </w:rPr>
        <w:t>(</w:t>
      </w:r>
      <w:r w:rsidRPr="006461EA">
        <w:rPr>
          <w:rFonts w:ascii="Browallia New" w:hAnsi="Browallia New" w:cs="Browallia New"/>
          <w:sz w:val="28"/>
          <w:szCs w:val="28"/>
        </w:rPr>
        <w:t>S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6461EA">
        <w:rPr>
          <w:rFonts w:ascii="Browallia New" w:hAnsi="Browallia New" w:cs="Browallia New"/>
          <w:sz w:val="28"/>
          <w:szCs w:val="28"/>
        </w:rPr>
        <w:t>PTE</w:t>
      </w:r>
      <w:r w:rsidRPr="006461EA">
        <w:rPr>
          <w:rFonts w:ascii="Browallia New" w:hAnsi="Browallia New" w:cs="Browallia New"/>
          <w:sz w:val="28"/>
          <w:szCs w:val="28"/>
          <w:cs/>
        </w:rPr>
        <w:t xml:space="preserve">. </w:t>
      </w:r>
      <w:r w:rsidRPr="006461EA">
        <w:rPr>
          <w:rFonts w:ascii="Browallia New" w:hAnsi="Browallia New" w:cs="Browallia New"/>
          <w:sz w:val="28"/>
          <w:szCs w:val="28"/>
        </w:rPr>
        <w:t xml:space="preserve">Limited </w:t>
      </w:r>
      <w:r w:rsidRPr="006461EA">
        <w:rPr>
          <w:rFonts w:ascii="Browallia New" w:hAnsi="Browallia New" w:cs="Browallia New" w:hint="cs"/>
          <w:sz w:val="28"/>
          <w:szCs w:val="28"/>
          <w:cs/>
        </w:rPr>
        <w:t>ไปค้ำประกันวงเงินสินเชื่อของ</w:t>
      </w:r>
      <w:r>
        <w:rPr>
          <w:rFonts w:ascii="Browallia New" w:hAnsi="Browallia New" w:cs="Browallia New" w:hint="cs"/>
          <w:sz w:val="28"/>
          <w:szCs w:val="28"/>
          <w:cs/>
        </w:rPr>
        <w:t>กิจการร่วมค้าในต่างประเทศ</w:t>
      </w:r>
      <w:r w:rsidRPr="006461EA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5A5AF828" w14:textId="65FE7E59" w:rsidR="00887E75" w:rsidRPr="00446705" w:rsidRDefault="0088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704A15C6" w14:textId="02C161A8" w:rsidR="00577F4D" w:rsidRPr="008F2A3E" w:rsidRDefault="00371706" w:rsidP="00577F4D">
      <w:pPr>
        <w:ind w:left="4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รายการเคลื่</w:t>
      </w:r>
      <w:r w:rsidR="00FF1E7D" w:rsidRPr="008F2A3E">
        <w:rPr>
          <w:rFonts w:ascii="Browallia New" w:hAnsi="Browallia New" w:cs="Browallia New"/>
          <w:sz w:val="28"/>
          <w:szCs w:val="28"/>
          <w:cs/>
          <w:lang w:val="en-GB"/>
        </w:rPr>
        <w:t>อนไหวของเงินลงทุนใน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>บริษัทร่วม</w:t>
      </w:r>
      <w:r w:rsidR="00FE6EE0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  <w:r w:rsidR="0047789F">
        <w:rPr>
          <w:rFonts w:ascii="Browallia New" w:hAnsi="Browallia New" w:cs="Browallia New" w:hint="cs"/>
          <w:sz w:val="28"/>
          <w:szCs w:val="28"/>
          <w:cs/>
          <w:lang w:val="en-GB"/>
        </w:rPr>
        <w:t>กิจ</w:t>
      </w:r>
      <w:r w:rsidR="00FF1E7D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>การร่วมค้า</w:t>
      </w:r>
      <w:r w:rsidR="00152EEC" w:rsidRPr="008F2A3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8F2A3E">
        <w:rPr>
          <w:rFonts w:ascii="Browallia New" w:hAnsi="Browallia New" w:cs="Browallia New"/>
          <w:sz w:val="28"/>
          <w:szCs w:val="28"/>
          <w:cs/>
          <w:lang w:val="en-GB"/>
        </w:rPr>
        <w:t xml:space="preserve">(บันทึกบัญชีตามวิธีส่วนได้เสียในงบการเงินรวม) </w:t>
      </w:r>
      <w:r w:rsidR="00974785" w:rsidRPr="008F2A3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   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ในระหว่าง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>งวด</w:t>
      </w:r>
      <w:r w:rsidR="008137F5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8137F5" w:rsidRPr="008137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0540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C0540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577F4D" w:rsidRPr="008F2A3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77F4D" w:rsidRPr="008F2A3E">
        <w:rPr>
          <w:rFonts w:ascii="Browallia New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65325320" w14:textId="77777777" w:rsidR="00577F4D" w:rsidRPr="00446705" w:rsidRDefault="00577F4D" w:rsidP="00577F4D">
      <w:pPr>
        <w:tabs>
          <w:tab w:val="left" w:pos="2160"/>
        </w:tabs>
        <w:ind w:left="851" w:right="-1"/>
        <w:jc w:val="righ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9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69"/>
        <w:gridCol w:w="2351"/>
      </w:tblGrid>
      <w:tr w:rsidR="00577F4D" w:rsidRPr="008137F5" w14:paraId="763D932D" w14:textId="77777777" w:rsidTr="00577F4D">
        <w:trPr>
          <w:cantSplit/>
        </w:trPr>
        <w:tc>
          <w:tcPr>
            <w:tcW w:w="4252" w:type="dxa"/>
          </w:tcPr>
          <w:p w14:paraId="56ABD8C0" w14:textId="77777777" w:rsidR="00577F4D" w:rsidRPr="008137F5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369" w:type="dxa"/>
          </w:tcPr>
          <w:p w14:paraId="19A72DB2" w14:textId="77777777" w:rsidR="00577F4D" w:rsidRPr="008137F5" w:rsidRDefault="00577F4D" w:rsidP="00BF1A33">
            <w:pPr>
              <w:tabs>
                <w:tab w:val="decimal" w:pos="1008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51" w:type="dxa"/>
          </w:tcPr>
          <w:p w14:paraId="3D90C760" w14:textId="77777777" w:rsidR="00577F4D" w:rsidRPr="008137F5" w:rsidRDefault="00577F4D" w:rsidP="00BF1A33">
            <w:pPr>
              <w:tabs>
                <w:tab w:val="clear" w:pos="1644"/>
                <w:tab w:val="decimal" w:pos="1008"/>
                <w:tab w:val="left" w:pos="1663"/>
              </w:tabs>
              <w:ind w:left="18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(หน่วย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: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77F4D" w:rsidRPr="008137F5" w14:paraId="48F1DD72" w14:textId="77777777" w:rsidTr="00577F4D">
        <w:trPr>
          <w:cantSplit/>
        </w:trPr>
        <w:tc>
          <w:tcPr>
            <w:tcW w:w="4252" w:type="dxa"/>
          </w:tcPr>
          <w:p w14:paraId="3344155E" w14:textId="77777777" w:rsidR="00577F4D" w:rsidRPr="008137F5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9" w:type="dxa"/>
          </w:tcPr>
          <w:p w14:paraId="55F47FE7" w14:textId="77777777" w:rsidR="00577F4D" w:rsidRPr="008137F5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1" w:type="dxa"/>
          </w:tcPr>
          <w:p w14:paraId="1FDBA912" w14:textId="77777777" w:rsidR="00577F4D" w:rsidRPr="008137F5" w:rsidRDefault="00577F4D" w:rsidP="00BF1A33">
            <w:pPr>
              <w:pBdr>
                <w:bottom w:val="single" w:sz="4" w:space="1" w:color="auto"/>
              </w:pBdr>
              <w:ind w:left="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77F4D" w:rsidRPr="008137F5" w14:paraId="1778B4BE" w14:textId="77777777" w:rsidTr="00BE3F64">
        <w:trPr>
          <w:cantSplit/>
          <w:trHeight w:hRule="exact" w:val="333"/>
        </w:trPr>
        <w:tc>
          <w:tcPr>
            <w:tcW w:w="4252" w:type="dxa"/>
          </w:tcPr>
          <w:p w14:paraId="01C94A51" w14:textId="77777777" w:rsidR="00577F4D" w:rsidRPr="008137F5" w:rsidRDefault="00577F4D" w:rsidP="00BF1A3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9" w:type="dxa"/>
          </w:tcPr>
          <w:p w14:paraId="2234A81F" w14:textId="77777777" w:rsidR="00577F4D" w:rsidRPr="008137F5" w:rsidRDefault="00577F4D" w:rsidP="00BF1A33">
            <w:pPr>
              <w:ind w:left="50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351" w:type="dxa"/>
          </w:tcPr>
          <w:p w14:paraId="5922648F" w14:textId="77777777" w:rsidR="00577F4D" w:rsidRPr="008137F5" w:rsidRDefault="00577F4D" w:rsidP="00BF1A33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B1312" w:rsidRPr="008137F5" w14:paraId="3DF1EA90" w14:textId="77777777" w:rsidTr="00577F4D">
        <w:trPr>
          <w:cantSplit/>
        </w:trPr>
        <w:tc>
          <w:tcPr>
            <w:tcW w:w="4252" w:type="dxa"/>
          </w:tcPr>
          <w:p w14:paraId="0CBA9AFE" w14:textId="6F95381C" w:rsidR="008B1312" w:rsidRPr="008137F5" w:rsidRDefault="008B1312" w:rsidP="008B1312">
            <w:pPr>
              <w:ind w:right="-36"/>
              <w:rPr>
                <w:rFonts w:ascii="Browallia New" w:hAnsi="Browallia New" w:cs="Browallia New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</w:rPr>
              <w:t>2</w:t>
            </w:r>
          </w:p>
        </w:tc>
        <w:tc>
          <w:tcPr>
            <w:tcW w:w="2369" w:type="dxa"/>
          </w:tcPr>
          <w:p w14:paraId="6DD8BE10" w14:textId="3346B0D7" w:rsidR="008B1312" w:rsidRPr="008137F5" w:rsidRDefault="00CC1316" w:rsidP="008B1312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</w:rPr>
              <w:t>308,761</w:t>
            </w:r>
          </w:p>
        </w:tc>
        <w:tc>
          <w:tcPr>
            <w:tcW w:w="2351" w:type="dxa"/>
          </w:tcPr>
          <w:p w14:paraId="2F006A11" w14:textId="5AEDDB92" w:rsidR="008B1312" w:rsidRPr="008137F5" w:rsidRDefault="008B1312" w:rsidP="008B1312">
            <w:pP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</w:t>
            </w:r>
            <w:r w:rsidR="00473C8E" w:rsidRPr="008137F5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44</w:t>
            </w:r>
            <w:r w:rsidR="00F10AFA" w:rsidRPr="008137F5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,2</w:t>
            </w:r>
            <w:r w:rsidR="00473C8E" w:rsidRPr="008137F5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50</w:t>
            </w:r>
          </w:p>
        </w:tc>
      </w:tr>
      <w:tr w:rsidR="00ED0B03" w:rsidRPr="008137F5" w14:paraId="4B08F082" w14:textId="77777777" w:rsidTr="0020035F">
        <w:trPr>
          <w:cantSplit/>
        </w:trPr>
        <w:tc>
          <w:tcPr>
            <w:tcW w:w="4252" w:type="dxa"/>
          </w:tcPr>
          <w:p w14:paraId="04C06EBB" w14:textId="77777777" w:rsidR="00ED0B03" w:rsidRPr="008137F5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2C49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2369" w:type="dxa"/>
          </w:tcPr>
          <w:p w14:paraId="6564BC4C" w14:textId="6EBC7D72" w:rsidR="00ED0B03" w:rsidRPr="008F712B" w:rsidRDefault="00503F89" w:rsidP="00ED0B03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15,949</w:t>
            </w:r>
          </w:p>
        </w:tc>
        <w:tc>
          <w:tcPr>
            <w:tcW w:w="2351" w:type="dxa"/>
          </w:tcPr>
          <w:p w14:paraId="64988A92" w14:textId="35DA3B13" w:rsidR="00ED0B03" w:rsidRPr="008137F5" w:rsidRDefault="002D5673" w:rsidP="002D5673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D5673" w:rsidRPr="008137F5" w14:paraId="1088011F" w14:textId="77777777" w:rsidTr="009B26C7">
        <w:trPr>
          <w:cantSplit/>
        </w:trPr>
        <w:tc>
          <w:tcPr>
            <w:tcW w:w="4252" w:type="dxa"/>
          </w:tcPr>
          <w:p w14:paraId="3F4FD78B" w14:textId="3849A14A" w:rsidR="002D5673" w:rsidRPr="008137F5" w:rsidRDefault="002D5673" w:rsidP="002D567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ส่วนแบ่งขาดทุนของกิจการร่วมค้า</w:t>
            </w:r>
          </w:p>
        </w:tc>
        <w:tc>
          <w:tcPr>
            <w:tcW w:w="2369" w:type="dxa"/>
          </w:tcPr>
          <w:p w14:paraId="750CD060" w14:textId="1C269953" w:rsidR="002D5673" w:rsidRPr="008137F5" w:rsidRDefault="000B18BA" w:rsidP="002D5673">
            <w:pP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(23,</w:t>
            </w:r>
            <w:r w:rsidR="00EB0983">
              <w:rPr>
                <w:rFonts w:ascii="Browallia New" w:hAnsi="Browallia New" w:cs="Browallia New"/>
                <w:sz w:val="28"/>
                <w:szCs w:val="28"/>
                <w:lang w:val="en-GB"/>
              </w:rPr>
              <w:t>241)</w:t>
            </w:r>
          </w:p>
        </w:tc>
        <w:tc>
          <w:tcPr>
            <w:tcW w:w="2351" w:type="dxa"/>
          </w:tcPr>
          <w:p w14:paraId="07A2EDC3" w14:textId="546C1E81" w:rsidR="002D5673" w:rsidRPr="008137F5" w:rsidRDefault="002D5673" w:rsidP="002D5673">
            <w:pPr>
              <w:ind w:left="18" w:right="285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ED0B03" w:rsidRPr="008137F5" w14:paraId="6E9AFC13" w14:textId="77777777" w:rsidTr="00DD3EB0">
        <w:trPr>
          <w:cantSplit/>
          <w:trHeight w:val="171"/>
        </w:trPr>
        <w:tc>
          <w:tcPr>
            <w:tcW w:w="4252" w:type="dxa"/>
          </w:tcPr>
          <w:p w14:paraId="1DF76BB3" w14:textId="313E493C" w:rsidR="00ED0B03" w:rsidRPr="008137F5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>ผลต่างจากการแปลงค่าเงินลงทุน</w:t>
            </w:r>
          </w:p>
        </w:tc>
        <w:tc>
          <w:tcPr>
            <w:tcW w:w="2369" w:type="dxa"/>
          </w:tcPr>
          <w:p w14:paraId="37EB7E3B" w14:textId="4E711E7B" w:rsidR="00ED0B03" w:rsidRPr="008137F5" w:rsidRDefault="00611DA4" w:rsidP="00611DA4">
            <w:pPr>
              <w:pBdr>
                <w:bottom w:val="single" w:sz="4" w:space="0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(5,544)</w:t>
            </w:r>
          </w:p>
        </w:tc>
        <w:tc>
          <w:tcPr>
            <w:tcW w:w="2351" w:type="dxa"/>
          </w:tcPr>
          <w:p w14:paraId="60566CDB" w14:textId="706449C3" w:rsidR="00ED0B03" w:rsidRPr="008137F5" w:rsidRDefault="00A4044B" w:rsidP="00A4044B">
            <w:pPr>
              <w:pBdr>
                <w:bottom w:val="single" w:sz="4" w:space="1" w:color="auto"/>
              </w:pBdr>
              <w:ind w:left="18" w:right="1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                     -</w:t>
            </w:r>
          </w:p>
        </w:tc>
      </w:tr>
      <w:tr w:rsidR="00ED0B03" w:rsidRPr="008137F5" w14:paraId="1147B4F6" w14:textId="77777777" w:rsidTr="009B26C7">
        <w:trPr>
          <w:cantSplit/>
        </w:trPr>
        <w:tc>
          <w:tcPr>
            <w:tcW w:w="4252" w:type="dxa"/>
          </w:tcPr>
          <w:p w14:paraId="315C26CB" w14:textId="126CDA0E" w:rsidR="00ED0B03" w:rsidRPr="008137F5" w:rsidRDefault="00ED0B03" w:rsidP="00ED0B03">
            <w:pPr>
              <w:ind w:right="-3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</w:rPr>
              <w:t xml:space="preserve">30 </w:t>
            </w:r>
            <w:r w:rsidR="008137F5"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>กันยายน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8137F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9" w:type="dxa"/>
          </w:tcPr>
          <w:p w14:paraId="374912B0" w14:textId="6991EBB1" w:rsidR="00ED0B03" w:rsidRPr="008137F5" w:rsidRDefault="00B60116" w:rsidP="00ED0B03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295,</w:t>
            </w:r>
            <w:r w:rsidR="004A6ADF">
              <w:rPr>
                <w:rFonts w:ascii="Browallia New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2351" w:type="dxa"/>
          </w:tcPr>
          <w:p w14:paraId="095EB4B8" w14:textId="704AD0B2" w:rsidR="00ED0B03" w:rsidRPr="008137F5" w:rsidRDefault="00E87FAA" w:rsidP="00ED0B03">
            <w:pPr>
              <w:pBdr>
                <w:bottom w:val="single" w:sz="12" w:space="1" w:color="auto"/>
              </w:pBdr>
              <w:ind w:left="18" w:right="10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137F5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344,250</w:t>
            </w:r>
          </w:p>
        </w:tc>
      </w:tr>
    </w:tbl>
    <w:p w14:paraId="44057534" w14:textId="77777777" w:rsidR="002A2393" w:rsidRDefault="002A2393" w:rsidP="002A2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8148DBC" w14:textId="412F05FC" w:rsidR="002A6F10" w:rsidRPr="006E0640" w:rsidRDefault="002A6F10" w:rsidP="00274C4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ที่ดิน อาคาร</w:t>
      </w:r>
      <w:r w:rsidR="00293ED1" w:rsidRPr="006E064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6E064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และอุปกรณ์</w:t>
      </w:r>
      <w:r w:rsidR="00646255"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34A11D31" w14:textId="77777777" w:rsidR="007A2107" w:rsidRPr="00EE31CA" w:rsidRDefault="007A2107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1D4D00A" w14:textId="296FE0E6" w:rsidR="0092497F" w:rsidRPr="006E0640" w:rsidRDefault="0092497F" w:rsidP="0092497F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8137F5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8137F5" w:rsidRPr="008137F5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8C0540" w:rsidRPr="006E06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C0540" w:rsidRPr="006E0640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A95214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มีรายการเปลี่ยนแปลงของที่ดิน อาคาร และอุปกรณ์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3C3DF7A2" w14:textId="77777777" w:rsidR="0092497F" w:rsidRPr="00EE31CA" w:rsidRDefault="0092497F" w:rsidP="00F65AA7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2126"/>
        <w:gridCol w:w="236"/>
        <w:gridCol w:w="2178"/>
      </w:tblGrid>
      <w:tr w:rsidR="0092497F" w:rsidRPr="000C3D50" w14:paraId="602E9A39" w14:textId="77777777" w:rsidTr="006E0640">
        <w:tc>
          <w:tcPr>
            <w:tcW w:w="4394" w:type="dxa"/>
          </w:tcPr>
          <w:p w14:paraId="3051E03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26" w:type="dxa"/>
          </w:tcPr>
          <w:p w14:paraId="50125F36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414" w:type="dxa"/>
            <w:gridSpan w:val="2"/>
            <w:shd w:val="clear" w:color="auto" w:fill="auto"/>
          </w:tcPr>
          <w:p w14:paraId="6BDB8949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2497F" w:rsidRPr="000C3D50" w14:paraId="44C1D656" w14:textId="77777777" w:rsidTr="006E0640">
        <w:tc>
          <w:tcPr>
            <w:tcW w:w="4394" w:type="dxa"/>
          </w:tcPr>
          <w:p w14:paraId="76DF5B57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1C00240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6" w:type="dxa"/>
          </w:tcPr>
          <w:p w14:paraId="6E2355F2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bottom w:val="single" w:sz="4" w:space="0" w:color="auto"/>
            </w:tcBorders>
            <w:shd w:val="clear" w:color="auto" w:fill="auto"/>
          </w:tcPr>
          <w:p w14:paraId="5CA51920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92497F" w:rsidRPr="000C3D50" w14:paraId="7220325E" w14:textId="77777777" w:rsidTr="006E0640">
        <w:trPr>
          <w:trHeight w:hRule="exact" w:val="379"/>
        </w:trPr>
        <w:tc>
          <w:tcPr>
            <w:tcW w:w="4394" w:type="dxa"/>
          </w:tcPr>
          <w:p w14:paraId="5B4888CB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B4AEA3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36" w:type="dxa"/>
          </w:tcPr>
          <w:p w14:paraId="169C635B" w14:textId="77777777" w:rsidR="0092497F" w:rsidRPr="000C3D5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14:paraId="089C601F" w14:textId="77777777" w:rsidR="0092497F" w:rsidRPr="006E0640" w:rsidRDefault="0092497F" w:rsidP="00BF1A33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1D116B" w:rsidRPr="000C3D50" w14:paraId="35A96122" w14:textId="77777777" w:rsidTr="006E0640">
        <w:tc>
          <w:tcPr>
            <w:tcW w:w="4394" w:type="dxa"/>
          </w:tcPr>
          <w:p w14:paraId="58392753" w14:textId="36941BB6" w:rsidR="001D116B" w:rsidRPr="006E0640" w:rsidRDefault="001D116B" w:rsidP="001D116B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8E7F06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="008C0540"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2126" w:type="dxa"/>
          </w:tcPr>
          <w:p w14:paraId="23A679A4" w14:textId="47F903DB" w:rsidR="001D116B" w:rsidRPr="009E49ED" w:rsidRDefault="009E49ED" w:rsidP="009E49ED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2,9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29</w:t>
            </w:r>
            <w:r w:rsidRPr="009E49ED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A41E9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885</w:t>
            </w:r>
          </w:p>
        </w:tc>
        <w:tc>
          <w:tcPr>
            <w:tcW w:w="236" w:type="dxa"/>
          </w:tcPr>
          <w:p w14:paraId="44953DED" w14:textId="77777777" w:rsidR="001D116B" w:rsidRPr="000C3D50" w:rsidRDefault="001D116B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2C759387" w14:textId="466A55ED" w:rsidR="001D116B" w:rsidRPr="006E0640" w:rsidRDefault="006E0640" w:rsidP="001D116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1,682,647</w:t>
            </w:r>
          </w:p>
        </w:tc>
      </w:tr>
      <w:tr w:rsidR="00AB69A9" w:rsidRPr="000C3D50" w14:paraId="213E4FA2" w14:textId="77777777" w:rsidTr="006E0640">
        <w:tc>
          <w:tcPr>
            <w:tcW w:w="4394" w:type="dxa"/>
          </w:tcPr>
          <w:p w14:paraId="3E002CF1" w14:textId="77777777" w:rsidR="00AB69A9" w:rsidRPr="006E0640" w:rsidRDefault="00AB69A9" w:rsidP="00AB69A9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2126" w:type="dxa"/>
          </w:tcPr>
          <w:p w14:paraId="27C9005B" w14:textId="08D0129D" w:rsidR="00AB69A9" w:rsidRPr="001F0A51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86,</w:t>
            </w:r>
            <w:r w:rsidR="00AC3AF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166</w:t>
            </w:r>
          </w:p>
        </w:tc>
        <w:tc>
          <w:tcPr>
            <w:tcW w:w="236" w:type="dxa"/>
          </w:tcPr>
          <w:p w14:paraId="651F5EA0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F7E0978" w14:textId="1036E807" w:rsidR="00AB69A9" w:rsidRPr="006D0B6C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22,381</w:t>
            </w:r>
          </w:p>
        </w:tc>
      </w:tr>
      <w:tr w:rsidR="00AB69A9" w:rsidRPr="000C3D50" w14:paraId="3DE959F1" w14:textId="77777777" w:rsidTr="006E0640">
        <w:tc>
          <w:tcPr>
            <w:tcW w:w="4394" w:type="dxa"/>
          </w:tcPr>
          <w:p w14:paraId="7EE50A86" w14:textId="41E37366" w:rsidR="00AB69A9" w:rsidRPr="006E0640" w:rsidRDefault="00AB69A9" w:rsidP="00AB69A9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รับโอนจากสินค้าคงเหลือ</w:t>
            </w:r>
          </w:p>
        </w:tc>
        <w:tc>
          <w:tcPr>
            <w:tcW w:w="2126" w:type="dxa"/>
          </w:tcPr>
          <w:p w14:paraId="33D1AF77" w14:textId="1DA75D77" w:rsidR="00AB69A9" w:rsidRPr="001F0A51" w:rsidRDefault="00AC3AF3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AB69A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366</w:t>
            </w:r>
          </w:p>
        </w:tc>
        <w:tc>
          <w:tcPr>
            <w:tcW w:w="236" w:type="dxa"/>
          </w:tcPr>
          <w:p w14:paraId="0E453A94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0E50B26" w14:textId="25700074" w:rsidR="00AB69A9" w:rsidRPr="004972A7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6,580</w:t>
            </w:r>
          </w:p>
        </w:tc>
      </w:tr>
      <w:tr w:rsidR="00AB69A9" w:rsidRPr="000C3D50" w14:paraId="1692E3B1" w14:textId="77777777" w:rsidTr="006E0640">
        <w:tc>
          <w:tcPr>
            <w:tcW w:w="4394" w:type="dxa"/>
          </w:tcPr>
          <w:p w14:paraId="04D8B50C" w14:textId="78AD48B1" w:rsidR="00AB69A9" w:rsidRPr="006E0640" w:rsidRDefault="00AB69A9" w:rsidP="00AB69A9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ต้นทุนการกู้ยืมเงินที่รวมเป็นต้นทุน</w:t>
            </w:r>
          </w:p>
        </w:tc>
        <w:tc>
          <w:tcPr>
            <w:tcW w:w="2126" w:type="dxa"/>
          </w:tcPr>
          <w:p w14:paraId="08A63C58" w14:textId="2EFB9CCA" w:rsidR="00AB69A9" w:rsidRPr="001F0A51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4,325</w:t>
            </w:r>
          </w:p>
        </w:tc>
        <w:tc>
          <w:tcPr>
            <w:tcW w:w="236" w:type="dxa"/>
          </w:tcPr>
          <w:p w14:paraId="6C65AB2C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1364A176" w14:textId="214A8AAB" w:rsidR="00AB69A9" w:rsidRPr="006D0B6C" w:rsidRDefault="00AB69A9" w:rsidP="00AB69A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                      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-</w:t>
            </w:r>
          </w:p>
        </w:tc>
      </w:tr>
      <w:tr w:rsidR="00AB69A9" w:rsidRPr="000C3D50" w14:paraId="77A246BD" w14:textId="77777777" w:rsidTr="006E0640">
        <w:tc>
          <w:tcPr>
            <w:tcW w:w="4394" w:type="dxa"/>
          </w:tcPr>
          <w:p w14:paraId="225368EB" w14:textId="2ACAAD28" w:rsidR="00AB69A9" w:rsidRPr="006E0640" w:rsidRDefault="00AB69A9" w:rsidP="00AB69A9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74ECC07B" w14:textId="4B360E38" w:rsidR="00AB69A9" w:rsidRPr="001F0A51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77,</w:t>
            </w:r>
            <w:r w:rsidR="00827B67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038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236" w:type="dxa"/>
          </w:tcPr>
          <w:p w14:paraId="39A128F8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76AD765A" w14:textId="03A9C2D9" w:rsidR="00AB69A9" w:rsidRPr="006D0B6C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51,879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AB69A9" w:rsidRPr="000C3D50" w14:paraId="59602633" w14:textId="77777777" w:rsidTr="006E0640">
        <w:tc>
          <w:tcPr>
            <w:tcW w:w="4394" w:type="dxa"/>
          </w:tcPr>
          <w:p w14:paraId="33FBFDA8" w14:textId="329C4BA9" w:rsidR="00AB69A9" w:rsidRPr="006E0640" w:rsidRDefault="00AB69A9" w:rsidP="00AB69A9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653EF111" w14:textId="683310F9" w:rsidR="00AB69A9" w:rsidRPr="001F0A51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4,707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236" w:type="dxa"/>
          </w:tcPr>
          <w:p w14:paraId="3AB30D9D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178" w:type="dxa"/>
            <w:shd w:val="clear" w:color="auto" w:fill="auto"/>
          </w:tcPr>
          <w:p w14:paraId="021E2438" w14:textId="22A4A738" w:rsidR="00AB69A9" w:rsidRPr="006D0B6C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(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4,670</w:t>
            </w: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AB69A9" w:rsidRPr="000C3D50" w14:paraId="2CBA1A72" w14:textId="77777777" w:rsidTr="006E0640">
        <w:tc>
          <w:tcPr>
            <w:tcW w:w="4394" w:type="dxa"/>
          </w:tcPr>
          <w:p w14:paraId="09B9EA74" w14:textId="53B8B9AA" w:rsidR="00AB69A9" w:rsidRPr="006E0640" w:rsidRDefault="00AB69A9" w:rsidP="00AB69A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C6426AD" w14:textId="0A1F1DE4" w:rsidR="00AB69A9" w:rsidRPr="001F0A51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2,947,997</w:t>
            </w:r>
          </w:p>
        </w:tc>
        <w:tc>
          <w:tcPr>
            <w:tcW w:w="236" w:type="dxa"/>
          </w:tcPr>
          <w:p w14:paraId="692CA013" w14:textId="77777777" w:rsidR="00AB69A9" w:rsidRPr="000C3D50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17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05E1F3" w14:textId="21AFE583" w:rsidR="00AB69A9" w:rsidRPr="006D0B6C" w:rsidRDefault="00AB69A9" w:rsidP="00AB69A9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1,655,059</w:t>
            </w:r>
          </w:p>
        </w:tc>
      </w:tr>
    </w:tbl>
    <w:p w14:paraId="7A9541EE" w14:textId="77777777" w:rsidR="0081450C" w:rsidRPr="00EE31CA" w:rsidRDefault="0081450C" w:rsidP="00F65AA7">
      <w:pPr>
        <w:ind w:left="426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B0F4258" w14:textId="56406CC8" w:rsidR="00371706" w:rsidRDefault="00CB5A4B" w:rsidP="00170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6E0640">
        <w:rPr>
          <w:rFonts w:ascii="Browallia New" w:hAnsi="Browallia New" w:cs="Browallia New" w:hint="cs"/>
          <w:sz w:val="28"/>
          <w:szCs w:val="28"/>
          <w:cs/>
        </w:rPr>
        <w:t>เครื่องจักรและ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ที่ดินบางส่วนและสิ่งปลูกสร้างของบริษัท</w:t>
      </w:r>
      <w:r w:rsidR="00ED4AC9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และบริษัทย่อย</w:t>
      </w:r>
      <w:r w:rsidR="00371706" w:rsidRPr="006E0640">
        <w:rPr>
          <w:rFonts w:ascii="Browallia New" w:hAnsi="Browallia New" w:cs="Browallia New"/>
          <w:sz w:val="28"/>
          <w:szCs w:val="28"/>
          <w:cs/>
          <w:lang w:val="en-GB"/>
        </w:rPr>
        <w:t>ได้ถูกจดจำนองเพื่อใช้เป็นหลักประกันสำหรับวงเงินสินเชื่อจา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กธนาคาร</w:t>
      </w:r>
      <w:r w:rsidR="008E61C1" w:rsidRPr="006E0640">
        <w:rPr>
          <w:rFonts w:ascii="Browallia New" w:hAnsi="Browallia New" w:cs="Browallia New"/>
          <w:sz w:val="28"/>
          <w:szCs w:val="28"/>
          <w:cs/>
          <w:lang w:val="en-GB"/>
        </w:rPr>
        <w:t>แห่งหนึ่ง</w:t>
      </w:r>
      <w:r w:rsidR="00E270C2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 w:rsidR="006F0042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3</w:t>
      </w:r>
      <w:r w:rsidR="0027639E" w:rsidRPr="006E06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7639E"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และ </w:t>
      </w:r>
      <w:r w:rsidR="006F0042" w:rsidRPr="006E0640">
        <w:rPr>
          <w:rFonts w:ascii="Browallia New" w:hAnsi="Browallia New" w:cs="Browallia New"/>
          <w:sz w:val="28"/>
          <w:szCs w:val="28"/>
        </w:rPr>
        <w:t>1</w:t>
      </w:r>
      <w:r w:rsidR="00BE5A56">
        <w:rPr>
          <w:rFonts w:ascii="Browallia New" w:hAnsi="Browallia New" w:cs="Browallia New"/>
          <w:sz w:val="28"/>
          <w:szCs w:val="28"/>
        </w:rPr>
        <w:t>5</w:t>
      </w:r>
    </w:p>
    <w:p w14:paraId="658C525F" w14:textId="77777777" w:rsidR="00F31D26" w:rsidRDefault="00F31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886F971" w14:textId="2B23C4CB" w:rsidR="002342C5" w:rsidRPr="006E0640" w:rsidRDefault="002342C5" w:rsidP="002342C5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โปรแกรมคอมพิวเตอร์</w:t>
      </w:r>
      <w:r w:rsidRPr="006E064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5D1C3832" w14:textId="77777777" w:rsidR="002342C5" w:rsidRPr="00F31D26" w:rsidRDefault="002342C5" w:rsidP="002342C5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EA4AF55" w14:textId="56B68205" w:rsidR="002342C5" w:rsidRPr="006E0640" w:rsidRDefault="002342C5" w:rsidP="002342C5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0640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="00F31D26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Pr="006E0640">
        <w:rPr>
          <w:rFonts w:ascii="Browallia New" w:hAnsi="Browallia New" w:cs="Browallia New" w:hint="cs"/>
          <w:sz w:val="28"/>
          <w:szCs w:val="28"/>
          <w:cs/>
          <w:lang w:val="en-GB"/>
        </w:rPr>
        <w:t>เดือน</w:t>
      </w:r>
      <w:r w:rsidRPr="006E064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Pr="006E06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E0640">
        <w:rPr>
          <w:rFonts w:ascii="Browallia New" w:hAnsi="Browallia New" w:cs="Browallia New"/>
          <w:sz w:val="28"/>
          <w:szCs w:val="28"/>
          <w:lang w:val="en-GB"/>
        </w:rPr>
        <w:t xml:space="preserve">2562 </w:t>
      </w:r>
      <w:r w:rsidRPr="006E0640">
        <w:rPr>
          <w:rFonts w:ascii="Browallia New" w:hAnsi="Browallia New" w:cs="Browallia New"/>
          <w:sz w:val="28"/>
          <w:szCs w:val="28"/>
          <w:cs/>
        </w:rPr>
        <w:t>มีรายการเปลี่ยนแปลงของ</w:t>
      </w:r>
      <w:r>
        <w:rPr>
          <w:rFonts w:ascii="Browallia New" w:hAnsi="Browallia New" w:cs="Browallia New" w:hint="cs"/>
          <w:sz w:val="28"/>
          <w:szCs w:val="28"/>
          <w:cs/>
        </w:rPr>
        <w:t>โปรแกรมคอมพิวเตอร์</w:t>
      </w:r>
      <w:r w:rsidRPr="006E0640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6E0640">
        <w:rPr>
          <w:rFonts w:ascii="Browallia New" w:hAnsi="Browallia New" w:cs="Browallia New"/>
          <w:sz w:val="28"/>
          <w:szCs w:val="28"/>
        </w:rPr>
        <w:t xml:space="preserve"> </w:t>
      </w:r>
    </w:p>
    <w:p w14:paraId="2EE70933" w14:textId="77777777" w:rsidR="002342C5" w:rsidRPr="00EE31CA" w:rsidRDefault="002342C5" w:rsidP="002342C5">
      <w:pPr>
        <w:ind w:left="426"/>
        <w:jc w:val="thaiDistribute"/>
        <w:rPr>
          <w:rFonts w:ascii="Browallia New" w:hAnsi="Browallia New" w:cs="Browallia New"/>
          <w:sz w:val="24"/>
          <w:szCs w:val="24"/>
          <w:highlight w:val="cyan"/>
        </w:rPr>
      </w:pPr>
    </w:p>
    <w:tbl>
      <w:tblPr>
        <w:tblW w:w="893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984"/>
        <w:gridCol w:w="2554"/>
      </w:tblGrid>
      <w:tr w:rsidR="004A0679" w:rsidRPr="000C3D50" w14:paraId="032C27A6" w14:textId="77777777" w:rsidTr="00D8526B">
        <w:tc>
          <w:tcPr>
            <w:tcW w:w="4394" w:type="dxa"/>
          </w:tcPr>
          <w:p w14:paraId="7058C1A4" w14:textId="77777777" w:rsidR="004A0679" w:rsidRPr="000C3D50" w:rsidRDefault="004A0679" w:rsidP="002342C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4538" w:type="dxa"/>
            <w:gridSpan w:val="2"/>
            <w:shd w:val="clear" w:color="auto" w:fill="auto"/>
          </w:tcPr>
          <w:p w14:paraId="4490D445" w14:textId="77777777" w:rsidR="004A0679" w:rsidRPr="006E0640" w:rsidRDefault="004A0679" w:rsidP="002342C5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A0679" w:rsidRPr="000C3D50" w14:paraId="519009C7" w14:textId="77777777" w:rsidTr="00D8526B">
        <w:tc>
          <w:tcPr>
            <w:tcW w:w="4394" w:type="dxa"/>
          </w:tcPr>
          <w:p w14:paraId="4FF9B0D8" w14:textId="77777777" w:rsidR="004A0679" w:rsidRPr="000C3D50" w:rsidRDefault="004A0679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val="en-GB" w:eastAsia="th-TH"/>
              </w:rPr>
            </w:pPr>
          </w:p>
        </w:tc>
        <w:tc>
          <w:tcPr>
            <w:tcW w:w="1984" w:type="dxa"/>
          </w:tcPr>
          <w:p w14:paraId="22D4273F" w14:textId="77777777" w:rsidR="004A0679" w:rsidRPr="000C3D50" w:rsidRDefault="004A0679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highlight w:val="cyan"/>
                <w:cs/>
                <w:lang w:eastAsia="th-TH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14FD2D99" w14:textId="77777777" w:rsidR="004A0679" w:rsidRDefault="004A0679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79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E479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</w:p>
          <w:p w14:paraId="3FF26817" w14:textId="1454D1B1" w:rsidR="004A0679" w:rsidRPr="006E0640" w:rsidRDefault="004A0679" w:rsidP="002342C5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A0679" w:rsidRPr="00EF3074" w14:paraId="4B090B4C" w14:textId="77777777" w:rsidTr="00D8526B">
        <w:trPr>
          <w:trHeight w:hRule="exact" w:val="316"/>
        </w:trPr>
        <w:tc>
          <w:tcPr>
            <w:tcW w:w="4394" w:type="dxa"/>
          </w:tcPr>
          <w:p w14:paraId="1DD405D1" w14:textId="77777777" w:rsidR="004A0679" w:rsidRPr="00EF3074" w:rsidRDefault="004A0679" w:rsidP="002342C5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84" w:type="dxa"/>
          </w:tcPr>
          <w:p w14:paraId="308B2465" w14:textId="77777777" w:rsidR="004A0679" w:rsidRPr="00EF3074" w:rsidRDefault="004A0679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highlight w:val="cyan"/>
                <w:cs/>
                <w:lang w:eastAsia="th-TH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64FFF93A" w14:textId="77777777" w:rsidR="004A0679" w:rsidRPr="00EF3074" w:rsidRDefault="004A0679" w:rsidP="002342C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A0679" w:rsidRPr="000C3D50" w14:paraId="06B5B57F" w14:textId="77777777" w:rsidTr="00D8526B">
        <w:tc>
          <w:tcPr>
            <w:tcW w:w="4394" w:type="dxa"/>
          </w:tcPr>
          <w:p w14:paraId="35034BA9" w14:textId="3E61A233" w:rsidR="004A0679" w:rsidRPr="006E0640" w:rsidRDefault="004A0679" w:rsidP="002D07C8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สุทธิ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>2</w:t>
            </w:r>
          </w:p>
        </w:tc>
        <w:tc>
          <w:tcPr>
            <w:tcW w:w="1984" w:type="dxa"/>
          </w:tcPr>
          <w:p w14:paraId="23A2E1F9" w14:textId="77777777" w:rsidR="004A0679" w:rsidRPr="000C3D50" w:rsidRDefault="004A0679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551" w:type="dxa"/>
            <w:shd w:val="clear" w:color="auto" w:fill="auto"/>
          </w:tcPr>
          <w:p w14:paraId="3AC3DB02" w14:textId="00F222C7" w:rsidR="004A0679" w:rsidRPr="002D07C8" w:rsidRDefault="004A0679" w:rsidP="002D07C8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9,437</w:t>
            </w:r>
          </w:p>
        </w:tc>
      </w:tr>
      <w:tr w:rsidR="004A0679" w:rsidRPr="000C3D50" w14:paraId="0A25D4E4" w14:textId="77777777" w:rsidTr="00D8526B">
        <w:tc>
          <w:tcPr>
            <w:tcW w:w="4394" w:type="dxa"/>
          </w:tcPr>
          <w:p w14:paraId="78CD44CE" w14:textId="62E27650" w:rsidR="004A0679" w:rsidRPr="006E0640" w:rsidRDefault="004A0679" w:rsidP="00F73024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เพิ่มระหว่างงวด</w:t>
            </w:r>
          </w:p>
        </w:tc>
        <w:tc>
          <w:tcPr>
            <w:tcW w:w="1984" w:type="dxa"/>
          </w:tcPr>
          <w:p w14:paraId="19F020FE" w14:textId="77777777" w:rsidR="004A0679" w:rsidRPr="000C3D50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551" w:type="dxa"/>
            <w:shd w:val="clear" w:color="auto" w:fill="auto"/>
          </w:tcPr>
          <w:p w14:paraId="2C2E6001" w14:textId="41930FCB" w:rsidR="004A0679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70</w:t>
            </w:r>
          </w:p>
        </w:tc>
      </w:tr>
      <w:tr w:rsidR="004A0679" w:rsidRPr="000C3D50" w14:paraId="3A04DCC9" w14:textId="77777777" w:rsidTr="00D8526B">
        <w:tc>
          <w:tcPr>
            <w:tcW w:w="4394" w:type="dxa"/>
          </w:tcPr>
          <w:p w14:paraId="074CFA10" w14:textId="05B26A5A" w:rsidR="004A0679" w:rsidRPr="006E0640" w:rsidRDefault="004A0679" w:rsidP="00F73024">
            <w:pPr>
              <w:tabs>
                <w:tab w:val="left" w:pos="147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984" w:type="dxa"/>
          </w:tcPr>
          <w:p w14:paraId="44AAF7C7" w14:textId="77777777" w:rsidR="004A0679" w:rsidRPr="000C3D50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val="en-GB" w:eastAsia="th-TH"/>
              </w:rPr>
            </w:pPr>
          </w:p>
        </w:tc>
        <w:tc>
          <w:tcPr>
            <w:tcW w:w="2551" w:type="dxa"/>
            <w:shd w:val="clear" w:color="auto" w:fill="auto"/>
          </w:tcPr>
          <w:p w14:paraId="6DF062A2" w14:textId="23877969" w:rsidR="004A0679" w:rsidRPr="006E0640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(889)</w:t>
            </w:r>
          </w:p>
        </w:tc>
      </w:tr>
      <w:tr w:rsidR="004A0679" w:rsidRPr="000C3D50" w14:paraId="007D828D" w14:textId="77777777" w:rsidTr="00D8526B">
        <w:tc>
          <w:tcPr>
            <w:tcW w:w="4394" w:type="dxa"/>
          </w:tcPr>
          <w:p w14:paraId="0A9C1FB3" w14:textId="5F12224C" w:rsidR="004A0679" w:rsidRPr="006E0640" w:rsidRDefault="004A0679" w:rsidP="00F73024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ตามบัญชี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6E064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6E06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06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984" w:type="dxa"/>
          </w:tcPr>
          <w:p w14:paraId="1094B77E" w14:textId="77777777" w:rsidR="004A0679" w:rsidRPr="000C3D50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highlight w:val="cyan"/>
                <w:lang w:eastAsia="th-TH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501D36" w14:textId="7C8FF83B" w:rsidR="004A0679" w:rsidRPr="006E0640" w:rsidRDefault="004A0679" w:rsidP="00F73024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8,618</w:t>
            </w:r>
          </w:p>
        </w:tc>
      </w:tr>
    </w:tbl>
    <w:p w14:paraId="07C1BFEF" w14:textId="77777777" w:rsidR="002342C5" w:rsidRPr="00F31D26" w:rsidRDefault="002342C5" w:rsidP="0023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B354349" w14:textId="77777777" w:rsidR="00095B79" w:rsidRDefault="00095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14703F0B" w14:textId="798DAD10" w:rsidR="00034107" w:rsidRDefault="005635D8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เงินเบิกเกินบัญชีและ</w:t>
      </w:r>
      <w:r w:rsidR="00034107" w:rsidRPr="0003410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เงินกู้ยืมระยะสั้นจากสถาบันการเงิน</w:t>
      </w:r>
    </w:p>
    <w:p w14:paraId="26EA0A9D" w14:textId="3126799B" w:rsidR="00034107" w:rsidRPr="00F31D26" w:rsidRDefault="00034107" w:rsidP="007944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86"/>
        <w:gridCol w:w="1107"/>
        <w:gridCol w:w="242"/>
        <w:gridCol w:w="1126"/>
        <w:gridCol w:w="237"/>
        <w:gridCol w:w="1113"/>
        <w:gridCol w:w="236"/>
        <w:gridCol w:w="1096"/>
      </w:tblGrid>
      <w:tr w:rsidR="007944B6" w:rsidRPr="00ED7901" w14:paraId="1833A49C" w14:textId="77777777" w:rsidTr="004242A0">
        <w:trPr>
          <w:cantSplit/>
        </w:trPr>
        <w:tc>
          <w:tcPr>
            <w:tcW w:w="3786" w:type="dxa"/>
          </w:tcPr>
          <w:p w14:paraId="3ECFC067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157" w:type="dxa"/>
            <w:gridSpan w:val="7"/>
          </w:tcPr>
          <w:p w14:paraId="4315037D" w14:textId="77777777" w:rsidR="007944B6" w:rsidRPr="00ED7901" w:rsidRDefault="007944B6" w:rsidP="004242A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944B6" w:rsidRPr="00ED7901" w14:paraId="3272C3CD" w14:textId="77777777" w:rsidTr="004242A0">
        <w:trPr>
          <w:cantSplit/>
          <w:trHeight w:val="373"/>
        </w:trPr>
        <w:tc>
          <w:tcPr>
            <w:tcW w:w="3786" w:type="dxa"/>
          </w:tcPr>
          <w:p w14:paraId="103EB21E" w14:textId="77777777" w:rsidR="007944B6" w:rsidRPr="00ED7901" w:rsidRDefault="007944B6" w:rsidP="004242A0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75" w:type="dxa"/>
            <w:gridSpan w:val="3"/>
          </w:tcPr>
          <w:p w14:paraId="5043DA47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619A42B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bottom w:val="single" w:sz="4" w:space="0" w:color="auto"/>
            </w:tcBorders>
          </w:tcPr>
          <w:p w14:paraId="30BBDF50" w14:textId="77777777" w:rsidR="007944B6" w:rsidRPr="00ED7901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C0540" w:rsidRPr="00ED7901" w14:paraId="5EA1C2AE" w14:textId="77777777" w:rsidTr="004242A0">
        <w:trPr>
          <w:cantSplit/>
        </w:trPr>
        <w:tc>
          <w:tcPr>
            <w:tcW w:w="3786" w:type="dxa"/>
          </w:tcPr>
          <w:p w14:paraId="77CE4ABD" w14:textId="77777777" w:rsidR="008C0540" w:rsidRPr="00ED7901" w:rsidRDefault="008C0540" w:rsidP="008C0540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62880" w14:textId="3B009038" w:rsidR="008C0540" w:rsidRPr="00ED7901" w:rsidRDefault="00DC0FCD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D1C8972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B72D" w14:textId="1EFBE80F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1A6D0E3E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4C832A5" w14:textId="5308BBB6" w:rsidR="008C0540" w:rsidRPr="00ED7901" w:rsidRDefault="00DC0FCD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C0540"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4BC0C6" w14:textId="77777777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6E28" w14:textId="363BF98B" w:rsidR="008C0540" w:rsidRPr="00ED7901" w:rsidRDefault="008C0540" w:rsidP="008C0540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bidi="lo-LA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D790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ED790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7944B6" w:rsidRPr="00EF3074" w14:paraId="65498E38" w14:textId="77777777" w:rsidTr="00F31D26">
        <w:trPr>
          <w:cantSplit/>
          <w:trHeight w:val="323"/>
        </w:trPr>
        <w:tc>
          <w:tcPr>
            <w:tcW w:w="3786" w:type="dxa"/>
          </w:tcPr>
          <w:p w14:paraId="7EB6785B" w14:textId="67DEA7D9" w:rsidR="007944B6" w:rsidRPr="00EF3074" w:rsidRDefault="007944B6" w:rsidP="004242A0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07" w:type="dxa"/>
          </w:tcPr>
          <w:p w14:paraId="39343185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42" w:type="dxa"/>
          </w:tcPr>
          <w:p w14:paraId="225C9BE7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26" w:type="dxa"/>
          </w:tcPr>
          <w:p w14:paraId="55D5A590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003D6B72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4F4F97A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78E39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96" w:type="dxa"/>
          </w:tcPr>
          <w:p w14:paraId="27BEFF01" w14:textId="77777777" w:rsidR="007944B6" w:rsidRPr="00EF3074" w:rsidRDefault="007944B6" w:rsidP="00424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11A49" w:rsidRPr="00ED7901" w14:paraId="21CE3FF4" w14:textId="77777777" w:rsidTr="00AD2F9E">
        <w:trPr>
          <w:cantSplit/>
        </w:trPr>
        <w:tc>
          <w:tcPr>
            <w:tcW w:w="3786" w:type="dxa"/>
          </w:tcPr>
          <w:p w14:paraId="51E1F7C6" w14:textId="2A8E4C33" w:rsidR="00C11A49" w:rsidRPr="00ED7901" w:rsidRDefault="00C11A49" w:rsidP="00C11A4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หนี้สินภายใต้สัญญาท</w:t>
            </w:r>
            <w:proofErr w:type="spellStart"/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รั</w:t>
            </w:r>
            <w:proofErr w:type="spellEnd"/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สต์รี</w:t>
            </w:r>
            <w:proofErr w:type="spellStart"/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ซีทส์</w:t>
            </w:r>
            <w:proofErr w:type="spellEnd"/>
          </w:p>
        </w:tc>
        <w:tc>
          <w:tcPr>
            <w:tcW w:w="1107" w:type="dxa"/>
          </w:tcPr>
          <w:p w14:paraId="64EB4350" w14:textId="7D5FA03C" w:rsidR="00C11A49" w:rsidRPr="00C11A4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A49">
              <w:rPr>
                <w:rFonts w:ascii="Browallia New" w:hAnsi="Browallia New" w:cs="Browallia New"/>
                <w:sz w:val="28"/>
                <w:szCs w:val="28"/>
                <w:lang w:val="en-GB"/>
              </w:rPr>
              <w:t>1,216</w:t>
            </w:r>
          </w:p>
        </w:tc>
        <w:tc>
          <w:tcPr>
            <w:tcW w:w="242" w:type="dxa"/>
          </w:tcPr>
          <w:p w14:paraId="308252D8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12B0E8D6" w14:textId="125FA69D" w:rsidR="00C11A49" w:rsidRPr="00D811AC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41,443 </w:t>
            </w:r>
          </w:p>
        </w:tc>
        <w:tc>
          <w:tcPr>
            <w:tcW w:w="237" w:type="dxa"/>
          </w:tcPr>
          <w:p w14:paraId="27E10E58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F00D12" w14:textId="673387BA" w:rsidR="00C11A49" w:rsidRPr="00971DE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518">
              <w:rPr>
                <w:rFonts w:ascii="Browallia New" w:hAnsi="Browallia New" w:cs="Browallia New"/>
                <w:sz w:val="28"/>
                <w:szCs w:val="28"/>
                <w:lang w:val="en-GB"/>
              </w:rPr>
              <w:t>1,216</w:t>
            </w:r>
          </w:p>
        </w:tc>
        <w:tc>
          <w:tcPr>
            <w:tcW w:w="236" w:type="dxa"/>
          </w:tcPr>
          <w:p w14:paraId="37327A34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686F0BD" w14:textId="09CF2301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3,496</w:t>
            </w:r>
          </w:p>
        </w:tc>
      </w:tr>
      <w:tr w:rsidR="00C11A49" w:rsidRPr="00ED7901" w14:paraId="645C173C" w14:textId="77777777" w:rsidTr="00AD2F9E">
        <w:trPr>
          <w:cantSplit/>
        </w:trPr>
        <w:tc>
          <w:tcPr>
            <w:tcW w:w="3786" w:type="dxa"/>
          </w:tcPr>
          <w:p w14:paraId="00783D73" w14:textId="3558E010" w:rsidR="00C11A49" w:rsidRPr="00ED7901" w:rsidRDefault="00C11A49" w:rsidP="00C11A4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ตั๋วสัญญาใช้เงิน</w:t>
            </w:r>
          </w:p>
        </w:tc>
        <w:tc>
          <w:tcPr>
            <w:tcW w:w="1107" w:type="dxa"/>
          </w:tcPr>
          <w:p w14:paraId="1FDA1509" w14:textId="58930AF7" w:rsidR="00C11A49" w:rsidRPr="00C11A4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A49">
              <w:rPr>
                <w:rFonts w:ascii="Browallia New" w:hAnsi="Browallia New" w:cs="Browallia New"/>
                <w:sz w:val="28"/>
                <w:szCs w:val="28"/>
                <w:lang w:val="en-GB"/>
              </w:rPr>
              <w:t>514,422</w:t>
            </w:r>
          </w:p>
        </w:tc>
        <w:tc>
          <w:tcPr>
            <w:tcW w:w="242" w:type="dxa"/>
          </w:tcPr>
          <w:p w14:paraId="0C65ACDA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33A4D71D" w14:textId="7A879FBC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225,500 </w:t>
            </w:r>
          </w:p>
        </w:tc>
        <w:tc>
          <w:tcPr>
            <w:tcW w:w="237" w:type="dxa"/>
          </w:tcPr>
          <w:p w14:paraId="55DD404C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3F8941E" w14:textId="3EEADB43" w:rsidR="00C11A49" w:rsidRPr="00971DE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5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360,000</w:t>
            </w:r>
          </w:p>
        </w:tc>
        <w:tc>
          <w:tcPr>
            <w:tcW w:w="236" w:type="dxa"/>
          </w:tcPr>
          <w:p w14:paraId="1256FF4B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vAlign w:val="center"/>
          </w:tcPr>
          <w:p w14:paraId="2E8CA329" w14:textId="6A7E8EAA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200,000</w:t>
            </w:r>
          </w:p>
        </w:tc>
      </w:tr>
      <w:tr w:rsidR="00C11A49" w:rsidRPr="00ED7901" w14:paraId="64B0FBD9" w14:textId="77777777" w:rsidTr="00ED7901">
        <w:trPr>
          <w:cantSplit/>
        </w:trPr>
        <w:tc>
          <w:tcPr>
            <w:tcW w:w="3786" w:type="dxa"/>
          </w:tcPr>
          <w:p w14:paraId="3BF4539B" w14:textId="1A539BFD" w:rsidR="00C11A49" w:rsidRPr="00ED7901" w:rsidRDefault="00C11A49" w:rsidP="00C11A4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107" w:type="dxa"/>
          </w:tcPr>
          <w:p w14:paraId="27382FFC" w14:textId="1C189899" w:rsidR="00C11A49" w:rsidRPr="00C11A4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11A49">
              <w:rPr>
                <w:rFonts w:ascii="Browallia New" w:hAnsi="Browallia New" w:cs="Browallia New"/>
                <w:sz w:val="28"/>
                <w:szCs w:val="28"/>
                <w:lang w:val="en-GB"/>
              </w:rPr>
              <w:t>26,835</w:t>
            </w:r>
          </w:p>
        </w:tc>
        <w:tc>
          <w:tcPr>
            <w:tcW w:w="242" w:type="dxa"/>
          </w:tcPr>
          <w:p w14:paraId="3195A5BF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55046A00" w14:textId="4007F32C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25,793 </w:t>
            </w:r>
          </w:p>
        </w:tc>
        <w:tc>
          <w:tcPr>
            <w:tcW w:w="237" w:type="dxa"/>
          </w:tcPr>
          <w:p w14:paraId="25636522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12B88BD" w14:textId="52EA7A5F" w:rsidR="00C11A49" w:rsidRPr="00971DE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565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</w:tcPr>
          <w:p w14:paraId="2E29AE20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</w:tcPr>
          <w:p w14:paraId="1009D805" w14:textId="049DDF9A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11A49" w:rsidRPr="00ED7901" w14:paraId="722ED453" w14:textId="77777777" w:rsidTr="00AD2F9E">
        <w:trPr>
          <w:cantSplit/>
        </w:trPr>
        <w:tc>
          <w:tcPr>
            <w:tcW w:w="3786" w:type="dxa"/>
          </w:tcPr>
          <w:p w14:paraId="34AB94E6" w14:textId="4EB84C1B" w:rsidR="00C11A49" w:rsidRPr="00ED7901" w:rsidRDefault="00C11A49" w:rsidP="00C11A49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D790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12" w:space="0" w:color="auto"/>
            </w:tcBorders>
          </w:tcPr>
          <w:p w14:paraId="357C1E76" w14:textId="76A2EA83" w:rsidR="00C11A49" w:rsidRPr="00C11A4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11A49">
              <w:rPr>
                <w:rFonts w:ascii="Browallia New" w:hAnsi="Browallia New" w:cs="Browallia New"/>
                <w:sz w:val="28"/>
                <w:szCs w:val="28"/>
                <w:lang w:val="en-GB"/>
              </w:rPr>
              <w:t>542,473</w:t>
            </w:r>
          </w:p>
        </w:tc>
        <w:tc>
          <w:tcPr>
            <w:tcW w:w="242" w:type="dxa"/>
          </w:tcPr>
          <w:p w14:paraId="75A965B6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7EAFF6F1" w14:textId="0C08ACD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292,736 </w:t>
            </w:r>
          </w:p>
        </w:tc>
        <w:tc>
          <w:tcPr>
            <w:tcW w:w="237" w:type="dxa"/>
          </w:tcPr>
          <w:p w14:paraId="3FA17742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12" w:space="0" w:color="auto"/>
            </w:tcBorders>
          </w:tcPr>
          <w:p w14:paraId="3068F49F" w14:textId="535CB767" w:rsidR="00C11A49" w:rsidRPr="00971DE9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361,217</w:t>
            </w:r>
          </w:p>
        </w:tc>
        <w:tc>
          <w:tcPr>
            <w:tcW w:w="236" w:type="dxa"/>
          </w:tcPr>
          <w:p w14:paraId="457D42D7" w14:textId="77777777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7A0C17" w14:textId="299201DB" w:rsidR="00C11A49" w:rsidRPr="00ED7901" w:rsidRDefault="00C11A49" w:rsidP="00C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D7901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203,49</w:t>
            </w:r>
            <w:r w:rsidRPr="00ED790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</w:tbl>
    <w:p w14:paraId="09E7417B" w14:textId="77777777" w:rsidR="00F31D26" w:rsidRDefault="00F31D26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EF1730" w14:textId="372E7EDA" w:rsidR="00076EBE" w:rsidRPr="003F7072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บริษัทมีเงินกู้ยืมระยะสั้นจากสถาบันการเงินเป็นจำนวน</w:t>
      </w:r>
      <w:r w:rsidR="00076F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344E0">
        <w:rPr>
          <w:rFonts w:ascii="Browallia New" w:hAnsi="Browallia New" w:cs="Browallia New"/>
          <w:sz w:val="28"/>
          <w:szCs w:val="28"/>
          <w:lang w:val="en-GB"/>
        </w:rPr>
        <w:t>360</w:t>
      </w:r>
      <w:r w:rsidR="00076FD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โดยมีอัตราดอกเบี้ยร้อยละ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8C10C8">
        <w:rPr>
          <w:rFonts w:ascii="Browallia New" w:hAnsi="Browallia New" w:cs="Browallia New"/>
          <w:sz w:val="28"/>
          <w:szCs w:val="28"/>
          <w:lang w:val="en-GB"/>
        </w:rPr>
        <w:t>.00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ต่อปี ซึ่ง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เงินกู้ยืมดังกล่าว</w:t>
      </w:r>
      <w:r w:rsidR="00D53B8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>ค้ำประกันโดยการจดจำนองที่ดินพร้อมสิ่งปลูกสร้างตาม</w:t>
      </w:r>
      <w:r w:rsidR="00F31D26">
        <w:rPr>
          <w:rFonts w:ascii="Browallia New" w:hAnsi="Browallia New" w:cs="Browallia New"/>
          <w:sz w:val="28"/>
          <w:szCs w:val="28"/>
          <w:lang w:val="en-GB"/>
        </w:rPr>
        <w:t xml:space="preserve">        </w:t>
      </w:r>
      <w:r w:rsidR="003F7072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3F7072">
        <w:rPr>
          <w:rFonts w:ascii="Browallia New" w:hAnsi="Browallia New" w:cs="Browallia New"/>
          <w:sz w:val="28"/>
          <w:szCs w:val="28"/>
        </w:rPr>
        <w:t>11</w:t>
      </w:r>
    </w:p>
    <w:p w14:paraId="7E2B777D" w14:textId="6493EE12" w:rsidR="00076EBE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A210587" w14:textId="7D5255C4" w:rsidR="00076EBE" w:rsidRPr="004242A0" w:rsidRDefault="00076EBE" w:rsidP="00EE3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2"/>
        <w:jc w:val="thaiDistribute"/>
        <w:rPr>
          <w:rFonts w:ascii="Browallia New" w:hAnsi="Browallia New" w:cs="Browallia New"/>
          <w:sz w:val="28"/>
          <w:szCs w:val="28"/>
        </w:rPr>
      </w:pP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บริษัทย่อยมีเงินเบิกเกินบัญชีและเงินกู้ยืม</w:t>
      </w:r>
      <w:r w:rsidR="002118E5">
        <w:rPr>
          <w:rFonts w:ascii="Browallia New" w:hAnsi="Browallia New" w:cs="Browallia New" w:hint="cs"/>
          <w:sz w:val="28"/>
          <w:szCs w:val="28"/>
          <w:cs/>
          <w:lang w:val="en-GB"/>
        </w:rPr>
        <w:t>ระยะสั้น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จากสถาบันการเงินเป็นจำนวนเงิน </w:t>
      </w:r>
      <w:r w:rsidR="006D0B6C" w:rsidRPr="00D778B1">
        <w:rPr>
          <w:rFonts w:ascii="Browallia New" w:hAnsi="Browallia New" w:cs="Browallia New"/>
          <w:sz w:val="28"/>
          <w:szCs w:val="28"/>
          <w:lang w:val="en-GB"/>
        </w:rPr>
        <w:t>2</w:t>
      </w:r>
      <w:r w:rsidR="00EE7BFC">
        <w:rPr>
          <w:rFonts w:ascii="Browallia New" w:hAnsi="Browallia New" w:cs="Browallia New"/>
          <w:sz w:val="28"/>
          <w:szCs w:val="28"/>
          <w:lang w:val="en-GB"/>
        </w:rPr>
        <w:t>6</w:t>
      </w:r>
      <w:r w:rsidR="00D778B1">
        <w:rPr>
          <w:rFonts w:ascii="Browallia New" w:hAnsi="Browallia New" w:cs="Browallia New"/>
          <w:sz w:val="28"/>
          <w:szCs w:val="28"/>
          <w:lang w:val="en-GB"/>
        </w:rPr>
        <w:t>.8</w:t>
      </w:r>
      <w:r w:rsidR="0079596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72251A">
        <w:rPr>
          <w:rFonts w:ascii="Browallia New" w:hAnsi="Browallia New" w:cs="Browallia New"/>
          <w:sz w:val="28"/>
          <w:szCs w:val="28"/>
          <w:lang w:val="en-GB"/>
        </w:rPr>
        <w:t>154.4</w:t>
      </w:r>
      <w:r w:rsidR="0024461B">
        <w:rPr>
          <w:rFonts w:ascii="Browallia New" w:hAnsi="Browallia New" w:cs="Browallia New"/>
          <w:sz w:val="28"/>
          <w:szCs w:val="28"/>
          <w:lang w:val="en-GB"/>
        </w:rPr>
        <w:t>2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="00EE626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25CB"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โดยมีอัตรา</w:t>
      </w:r>
      <w:r w:rsidRPr="00176424">
        <w:rPr>
          <w:rFonts w:ascii="Browallia New" w:hAnsi="Browallia New" w:cs="Browallia New"/>
          <w:sz w:val="28"/>
          <w:szCs w:val="28"/>
          <w:cs/>
          <w:lang w:val="en-GB"/>
        </w:rPr>
        <w:t xml:space="preserve">ดอกเบี้ยร้อยละ </w:t>
      </w:r>
      <w:r w:rsidR="000F55CE" w:rsidRPr="00176424">
        <w:rPr>
          <w:rFonts w:ascii="Browallia New" w:hAnsi="Browallia New" w:cs="Browallia New"/>
          <w:sz w:val="28"/>
          <w:szCs w:val="28"/>
          <w:lang w:val="en-GB"/>
        </w:rPr>
        <w:t xml:space="preserve">MOR </w:t>
      </w:r>
      <w:r w:rsidR="00AF25CB" w:rsidRPr="00176424">
        <w:rPr>
          <w:rFonts w:ascii="Browallia New" w:hAnsi="Browallia New" w:cs="Browallia New" w:hint="cs"/>
          <w:sz w:val="28"/>
          <w:szCs w:val="28"/>
          <w:cs/>
          <w:lang w:val="en-GB"/>
        </w:rPr>
        <w:t>ต่อปี</w:t>
      </w:r>
      <w:r w:rsidRPr="00AF25CB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และร้อย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ละ </w:t>
      </w:r>
      <w:r w:rsidRPr="00076EBE">
        <w:rPr>
          <w:rFonts w:ascii="Browallia New" w:hAnsi="Browallia New" w:cs="Browallia New"/>
          <w:sz w:val="28"/>
          <w:szCs w:val="28"/>
          <w:lang w:val="en-GB"/>
        </w:rPr>
        <w:t>MLR -1</w:t>
      </w:r>
      <w:r w:rsidR="00AF25C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AF25CB">
        <w:rPr>
          <w:rFonts w:ascii="Browallia New" w:hAnsi="Browallia New" w:cs="Browallia New" w:hint="cs"/>
          <w:sz w:val="28"/>
          <w:szCs w:val="28"/>
          <w:cs/>
        </w:rPr>
        <w:t>ต่อป</w:t>
      </w:r>
      <w:r w:rsidR="00D53B81">
        <w:rPr>
          <w:rFonts w:ascii="Browallia New" w:hAnsi="Browallia New" w:cs="Browallia New" w:hint="cs"/>
          <w:sz w:val="28"/>
          <w:szCs w:val="28"/>
          <w:cs/>
        </w:rPr>
        <w:t>ี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ตามลำดับ ซึ่งเงินกู้ยื</w:t>
      </w:r>
      <w:r w:rsidR="0027639E">
        <w:rPr>
          <w:rFonts w:ascii="Browallia New" w:hAnsi="Browallia New" w:cs="Browallia New" w:hint="cs"/>
          <w:sz w:val="28"/>
          <w:szCs w:val="28"/>
          <w:cs/>
          <w:lang w:val="en-GB"/>
        </w:rPr>
        <w:t>มดังกล่าว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 xml:space="preserve"> ค้ำประกันโดยบริษัทใหญ่</w:t>
      </w:r>
      <w:r w:rsidR="00F8195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เครื่องจักรและที่ดินบางส่วนพร้อมสิ่งปลูกสร้างของ</w:t>
      </w:r>
      <w:r w:rsidR="00601D6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</w:t>
      </w:r>
      <w:r w:rsidRPr="00076EBE">
        <w:rPr>
          <w:rFonts w:ascii="Browallia New" w:hAnsi="Browallia New" w:cs="Browallia New"/>
          <w:sz w:val="28"/>
          <w:szCs w:val="28"/>
          <w:cs/>
          <w:lang w:val="en-GB"/>
        </w:rPr>
        <w:t>ตามหมายเหตุ</w:t>
      </w:r>
      <w:r w:rsidR="00F4092A">
        <w:rPr>
          <w:rFonts w:ascii="Browallia New" w:hAnsi="Browallia New" w:cs="Browallia New"/>
          <w:sz w:val="28"/>
          <w:szCs w:val="28"/>
          <w:lang w:val="en-GB"/>
        </w:rPr>
        <w:t xml:space="preserve"> 11</w:t>
      </w:r>
    </w:p>
    <w:p w14:paraId="4566EE43" w14:textId="06CDE3A7" w:rsidR="008025B1" w:rsidRDefault="00802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10AF51D" w14:textId="3A33186B" w:rsidR="008C1521" w:rsidRPr="009D735E" w:rsidRDefault="008C1521" w:rsidP="00C73DDA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D735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เจ้าหนี้การค้าและเจ้าหนี้อื่น</w:t>
      </w:r>
    </w:p>
    <w:p w14:paraId="5C6A3386" w14:textId="77777777" w:rsidR="008C1521" w:rsidRPr="00F31D26" w:rsidRDefault="008C1521" w:rsidP="008C1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6"/>
        <w:gridCol w:w="1062"/>
        <w:gridCol w:w="242"/>
        <w:gridCol w:w="1075"/>
        <w:gridCol w:w="237"/>
        <w:gridCol w:w="1059"/>
        <w:gridCol w:w="239"/>
        <w:gridCol w:w="1102"/>
      </w:tblGrid>
      <w:tr w:rsidR="008C1521" w:rsidRPr="009D735E" w14:paraId="7B1BDCF4" w14:textId="77777777" w:rsidTr="00DC0FCD">
        <w:trPr>
          <w:cantSplit/>
        </w:trPr>
        <w:tc>
          <w:tcPr>
            <w:tcW w:w="4026" w:type="dxa"/>
          </w:tcPr>
          <w:p w14:paraId="71477B49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16" w:type="dxa"/>
            <w:gridSpan w:val="7"/>
          </w:tcPr>
          <w:p w14:paraId="5E519707" w14:textId="77777777" w:rsidR="008C1521" w:rsidRPr="009D735E" w:rsidRDefault="008C1521" w:rsidP="003049B6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C1521" w:rsidRPr="009D735E" w14:paraId="128D2C9A" w14:textId="77777777" w:rsidTr="00DC0FCD">
        <w:trPr>
          <w:cantSplit/>
          <w:trHeight w:val="373"/>
        </w:trPr>
        <w:tc>
          <w:tcPr>
            <w:tcW w:w="4026" w:type="dxa"/>
          </w:tcPr>
          <w:p w14:paraId="76F86EAE" w14:textId="77777777" w:rsidR="008C1521" w:rsidRPr="009D735E" w:rsidRDefault="008C1521" w:rsidP="003049B6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79" w:type="dxa"/>
            <w:gridSpan w:val="3"/>
          </w:tcPr>
          <w:p w14:paraId="33BAF4BC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64B9CF3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bottom w:val="single" w:sz="4" w:space="0" w:color="auto"/>
            </w:tcBorders>
          </w:tcPr>
          <w:p w14:paraId="3DD0E926" w14:textId="77777777" w:rsidR="008C1521" w:rsidRPr="009D735E" w:rsidRDefault="008C1521" w:rsidP="0030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9D735E" w14:paraId="5170AB50" w14:textId="77777777" w:rsidTr="00DC0FCD">
        <w:trPr>
          <w:cantSplit/>
        </w:trPr>
        <w:tc>
          <w:tcPr>
            <w:tcW w:w="4026" w:type="dxa"/>
          </w:tcPr>
          <w:p w14:paraId="4CF4C299" w14:textId="77777777" w:rsidR="00C73DDA" w:rsidRPr="009D735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3954" w14:textId="2B590039" w:rsidR="00C73DDA" w:rsidRPr="009D735E" w:rsidRDefault="00DC0FCD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2D62BE0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FA7C" w14:textId="4B31126E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7" w:type="dxa"/>
            <w:vAlign w:val="bottom"/>
          </w:tcPr>
          <w:p w14:paraId="695F0CCF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7E7B5004" w14:textId="02EA68BC" w:rsidR="00C73DDA" w:rsidRPr="009D735E" w:rsidRDefault="00DC0FCD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9D735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5BB99C18" w14:textId="77777777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61B42" w14:textId="5160C071" w:rsidR="00C73DDA" w:rsidRPr="009D735E" w:rsidRDefault="00C73DDA" w:rsidP="00C73DDA">
            <w:pPr>
              <w:tabs>
                <w:tab w:val="clear" w:pos="907"/>
              </w:tabs>
              <w:ind w:left="-108" w:right="-108"/>
              <w:jc w:val="center"/>
              <w:rPr>
                <w:rFonts w:ascii="Browallia New" w:hAnsi="Browallia New" w:cs="DokChampa"/>
                <w:sz w:val="28"/>
                <w:szCs w:val="28"/>
                <w:lang w:bidi="lo-LA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C1521" w:rsidRPr="009D735E" w14:paraId="2B960FD1" w14:textId="77777777" w:rsidTr="00DC0FCD">
        <w:trPr>
          <w:cantSplit/>
          <w:trHeight w:hRule="exact" w:val="245"/>
        </w:trPr>
        <w:tc>
          <w:tcPr>
            <w:tcW w:w="4026" w:type="dxa"/>
          </w:tcPr>
          <w:p w14:paraId="6A68EB1C" w14:textId="77777777" w:rsidR="008C1521" w:rsidRPr="009D735E" w:rsidRDefault="008C1521" w:rsidP="008C1521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2" w:type="dxa"/>
          </w:tcPr>
          <w:p w14:paraId="5610833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28699FD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10CE63EB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8DBDC27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05999D56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135A58F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14:paraId="321D5D6E" w14:textId="77777777" w:rsidR="008C1521" w:rsidRPr="009D735E" w:rsidRDefault="008C1521" w:rsidP="008C1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B72DD" w:rsidRPr="009D735E" w14:paraId="268C57B1" w14:textId="77777777" w:rsidTr="00DC0FCD">
        <w:trPr>
          <w:cantSplit/>
        </w:trPr>
        <w:tc>
          <w:tcPr>
            <w:tcW w:w="4026" w:type="dxa"/>
          </w:tcPr>
          <w:p w14:paraId="36E98A03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เจ้า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 ผู้ค้าทั่วไป</w:t>
            </w:r>
          </w:p>
        </w:tc>
        <w:tc>
          <w:tcPr>
            <w:tcW w:w="1062" w:type="dxa"/>
          </w:tcPr>
          <w:p w14:paraId="38605AB3" w14:textId="0E7A2E50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270,9</w:t>
            </w:r>
            <w:r w:rsidR="000D2EB1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242" w:type="dxa"/>
          </w:tcPr>
          <w:p w14:paraId="6384550D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6BFAD43" w14:textId="2BCD3F1F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379,260 </w:t>
            </w:r>
          </w:p>
        </w:tc>
        <w:tc>
          <w:tcPr>
            <w:tcW w:w="237" w:type="dxa"/>
          </w:tcPr>
          <w:p w14:paraId="6266BF80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ACD7B60" w14:textId="60894956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197,275</w:t>
            </w:r>
          </w:p>
        </w:tc>
        <w:tc>
          <w:tcPr>
            <w:tcW w:w="239" w:type="dxa"/>
          </w:tcPr>
          <w:p w14:paraId="5802DE9A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2293CA" w14:textId="46CEBBF3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</w:t>
            </w:r>
            <w:r>
              <w:rPr>
                <w:rFonts w:ascii="Browallia New" w:hAnsi="Browallia New" w:cs="Browallia New"/>
                <w:sz w:val="28"/>
                <w:szCs w:val="28"/>
              </w:rPr>
              <w:t>55,970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B72DD" w:rsidRPr="009D735E" w14:paraId="13E52300" w14:textId="77777777" w:rsidTr="00DC0FCD">
        <w:trPr>
          <w:cantSplit/>
        </w:trPr>
        <w:tc>
          <w:tcPr>
            <w:tcW w:w="4026" w:type="dxa"/>
          </w:tcPr>
          <w:p w14:paraId="710CFAB0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เจ้าหนี้การค้า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19FA3208" w14:textId="49C3EDD6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7,067</w:t>
            </w:r>
          </w:p>
        </w:tc>
        <w:tc>
          <w:tcPr>
            <w:tcW w:w="242" w:type="dxa"/>
          </w:tcPr>
          <w:p w14:paraId="2E5E10FC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69BE503D" w14:textId="7BFB5429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56,568 </w:t>
            </w:r>
          </w:p>
        </w:tc>
        <w:tc>
          <w:tcPr>
            <w:tcW w:w="237" w:type="dxa"/>
          </w:tcPr>
          <w:p w14:paraId="451912F2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DF89F22" w14:textId="4D80D606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27,761</w:t>
            </w:r>
          </w:p>
        </w:tc>
        <w:tc>
          <w:tcPr>
            <w:tcW w:w="239" w:type="dxa"/>
          </w:tcPr>
          <w:p w14:paraId="75FDD7A8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6472F0F" w14:textId="49FC92BF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34,965 </w:t>
            </w:r>
          </w:p>
        </w:tc>
      </w:tr>
      <w:tr w:rsidR="00BB72DD" w:rsidRPr="009D735E" w14:paraId="38207A44" w14:textId="77777777" w:rsidTr="00DC0FCD">
        <w:trPr>
          <w:cantSplit/>
        </w:trPr>
        <w:tc>
          <w:tcPr>
            <w:tcW w:w="4026" w:type="dxa"/>
          </w:tcPr>
          <w:p w14:paraId="587C7497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เจ้าหนี้ค่าก่อสร้าง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ผู้ค้าทั่วไป</w:t>
            </w:r>
          </w:p>
        </w:tc>
        <w:tc>
          <w:tcPr>
            <w:tcW w:w="1062" w:type="dxa"/>
          </w:tcPr>
          <w:p w14:paraId="3991AA89" w14:textId="7C881549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3,859</w:t>
            </w:r>
          </w:p>
        </w:tc>
        <w:tc>
          <w:tcPr>
            <w:tcW w:w="242" w:type="dxa"/>
          </w:tcPr>
          <w:p w14:paraId="24480FE8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7B96EB5A" w14:textId="30C300CD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1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507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67CFE51D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D956879" w14:textId="2B5C24E8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7D5A2C0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39D193D1" w14:textId="79969894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B72DD" w:rsidRPr="009D735E" w14:paraId="6D3A71D3" w14:textId="77777777" w:rsidTr="00DC0FCD">
        <w:trPr>
          <w:cantSplit/>
        </w:trPr>
        <w:tc>
          <w:tcPr>
            <w:tcW w:w="4026" w:type="dxa"/>
          </w:tcPr>
          <w:p w14:paraId="50FF452A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ี้ค่าก่อสร้าง</w:t>
            </w: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– บริษัทที่เกี่ยวข้อง</w:t>
            </w:r>
          </w:p>
        </w:tc>
        <w:tc>
          <w:tcPr>
            <w:tcW w:w="1062" w:type="dxa"/>
          </w:tcPr>
          <w:p w14:paraId="6C0D3A84" w14:textId="0BA59CF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28,812</w:t>
            </w:r>
          </w:p>
        </w:tc>
        <w:tc>
          <w:tcPr>
            <w:tcW w:w="242" w:type="dxa"/>
          </w:tcPr>
          <w:p w14:paraId="528AC71F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3105E321" w14:textId="020570BB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49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599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E72DEC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4D994C5" w14:textId="0900AC21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A2D21D4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077C12B" w14:textId="216854E3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B72DD" w:rsidRPr="009D735E" w14:paraId="5419BAC7" w14:textId="77777777" w:rsidTr="00DC0FCD">
        <w:trPr>
          <w:cantSplit/>
        </w:trPr>
        <w:tc>
          <w:tcPr>
            <w:tcW w:w="4026" w:type="dxa"/>
          </w:tcPr>
          <w:p w14:paraId="2EBAD920" w14:textId="7C1B889A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เจ้าหนี้อื่น – ผู้ค้าทั่วไป</w:t>
            </w:r>
          </w:p>
        </w:tc>
        <w:tc>
          <w:tcPr>
            <w:tcW w:w="1062" w:type="dxa"/>
          </w:tcPr>
          <w:p w14:paraId="51287020" w14:textId="522C1D9E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E20B0">
              <w:rPr>
                <w:rFonts w:ascii="Browallia New" w:hAnsi="Browallia New" w:cs="Browallia New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E20B0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  <w:tc>
          <w:tcPr>
            <w:tcW w:w="242" w:type="dxa"/>
          </w:tcPr>
          <w:p w14:paraId="17624AC1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30DA7A66" w14:textId="57F6636E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3,106</w:t>
            </w:r>
          </w:p>
        </w:tc>
        <w:tc>
          <w:tcPr>
            <w:tcW w:w="237" w:type="dxa"/>
          </w:tcPr>
          <w:p w14:paraId="48965BF1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B5211EE" w14:textId="5740F049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14,490</w:t>
            </w:r>
          </w:p>
        </w:tc>
        <w:tc>
          <w:tcPr>
            <w:tcW w:w="239" w:type="dxa"/>
          </w:tcPr>
          <w:p w14:paraId="2686A816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6EB188E" w14:textId="4639FC9B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>12,805</w:t>
            </w:r>
          </w:p>
        </w:tc>
      </w:tr>
      <w:tr w:rsidR="00BB72DD" w:rsidRPr="009D735E" w14:paraId="15B2AAF3" w14:textId="77777777" w:rsidTr="00DC0FCD">
        <w:trPr>
          <w:cantSplit/>
        </w:trPr>
        <w:tc>
          <w:tcPr>
            <w:tcW w:w="4026" w:type="dxa"/>
          </w:tcPr>
          <w:p w14:paraId="762D985F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เจ้าหนี้อื่น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–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บริษัทที่เกี่ยวข้อง</w:t>
            </w:r>
          </w:p>
        </w:tc>
        <w:tc>
          <w:tcPr>
            <w:tcW w:w="1062" w:type="dxa"/>
          </w:tcPr>
          <w:p w14:paraId="4E3B63EE" w14:textId="2AB57799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13,547</w:t>
            </w:r>
          </w:p>
        </w:tc>
        <w:tc>
          <w:tcPr>
            <w:tcW w:w="242" w:type="dxa"/>
          </w:tcPr>
          <w:p w14:paraId="57757F32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519D83EB" w14:textId="76CADC52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7,663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22DAB7A6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BC416A6" w14:textId="1EFF7178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7,296</w:t>
            </w:r>
          </w:p>
        </w:tc>
        <w:tc>
          <w:tcPr>
            <w:tcW w:w="239" w:type="dxa"/>
          </w:tcPr>
          <w:p w14:paraId="6CA5B2BF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BC73E6D" w14:textId="59694564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7,663 </w:t>
            </w:r>
          </w:p>
        </w:tc>
      </w:tr>
      <w:tr w:rsidR="00BB72DD" w:rsidRPr="009D735E" w14:paraId="685CB5F4" w14:textId="77777777" w:rsidTr="00F31D26">
        <w:trPr>
          <w:cantSplit/>
          <w:trHeight w:val="153"/>
        </w:trPr>
        <w:tc>
          <w:tcPr>
            <w:tcW w:w="4026" w:type="dxa"/>
          </w:tcPr>
          <w:p w14:paraId="0254ED78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ต้นทุนค้างจ่าย</w:t>
            </w:r>
          </w:p>
        </w:tc>
        <w:tc>
          <w:tcPr>
            <w:tcW w:w="1062" w:type="dxa"/>
          </w:tcPr>
          <w:p w14:paraId="0F26C91F" w14:textId="17D1D090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64489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64489">
              <w:rPr>
                <w:rFonts w:ascii="Browallia New" w:hAnsi="Browallia New" w:cs="Browallia New"/>
                <w:sz w:val="28"/>
                <w:szCs w:val="28"/>
              </w:rPr>
              <w:t>160</w:t>
            </w:r>
          </w:p>
        </w:tc>
        <w:tc>
          <w:tcPr>
            <w:tcW w:w="242" w:type="dxa"/>
          </w:tcPr>
          <w:p w14:paraId="5DFE6A67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0444CE7C" w14:textId="5CC6AC5E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  <w:tc>
          <w:tcPr>
            <w:tcW w:w="237" w:type="dxa"/>
          </w:tcPr>
          <w:p w14:paraId="5EB20F16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9A6FD" w14:textId="4D7F3B0E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107,720</w:t>
            </w:r>
          </w:p>
        </w:tc>
        <w:tc>
          <w:tcPr>
            <w:tcW w:w="239" w:type="dxa"/>
          </w:tcPr>
          <w:p w14:paraId="57883C9B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089FA86" w14:textId="3697F51B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74,071 </w:t>
            </w:r>
          </w:p>
        </w:tc>
      </w:tr>
      <w:tr w:rsidR="00BB72DD" w:rsidRPr="009D735E" w14:paraId="49633D31" w14:textId="77777777" w:rsidTr="00F31D26">
        <w:trPr>
          <w:cantSplit/>
          <w:trHeight w:val="135"/>
        </w:trPr>
        <w:tc>
          <w:tcPr>
            <w:tcW w:w="4026" w:type="dxa"/>
          </w:tcPr>
          <w:p w14:paraId="47BD3239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062" w:type="dxa"/>
          </w:tcPr>
          <w:p w14:paraId="403C93B7" w14:textId="6EA09B77" w:rsidR="00BB72DD" w:rsidRPr="009D735E" w:rsidRDefault="00F64489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49,86</w:t>
            </w:r>
            <w:r w:rsidR="00BB72DD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14:paraId="6EFBB99B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</w:tcPr>
          <w:p w14:paraId="4A0C5F40" w14:textId="4CCF7055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39,887 </w:t>
            </w:r>
          </w:p>
        </w:tc>
        <w:tc>
          <w:tcPr>
            <w:tcW w:w="237" w:type="dxa"/>
          </w:tcPr>
          <w:p w14:paraId="57AF0279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FFECF32" w14:textId="70E9745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29,469</w:t>
            </w:r>
          </w:p>
        </w:tc>
        <w:tc>
          <w:tcPr>
            <w:tcW w:w="239" w:type="dxa"/>
          </w:tcPr>
          <w:p w14:paraId="1D5F98F1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77B1F0D" w14:textId="7EA2D63C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30,271 </w:t>
            </w:r>
          </w:p>
        </w:tc>
      </w:tr>
      <w:tr w:rsidR="00BB72DD" w:rsidRPr="00C73DDA" w14:paraId="7FF83BB0" w14:textId="77777777" w:rsidTr="00F31D26">
        <w:trPr>
          <w:cantSplit/>
          <w:trHeight w:val="125"/>
        </w:trPr>
        <w:tc>
          <w:tcPr>
            <w:tcW w:w="4026" w:type="dxa"/>
          </w:tcPr>
          <w:p w14:paraId="7F2F6A39" w14:textId="77777777" w:rsidR="00BB72DD" w:rsidRPr="009D735E" w:rsidRDefault="00BB72DD" w:rsidP="00BB72DD">
            <w:pPr>
              <w:tabs>
                <w:tab w:val="left" w:pos="3090"/>
                <w:tab w:val="left" w:pos="4860"/>
              </w:tabs>
              <w:ind w:left="-58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9D735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รวมเจ้าหนี้การค้าและเจ้าหนี้อื่น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590AFC59" w14:textId="33F1C49C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502,036</w:t>
            </w:r>
          </w:p>
        </w:tc>
        <w:tc>
          <w:tcPr>
            <w:tcW w:w="242" w:type="dxa"/>
          </w:tcPr>
          <w:p w14:paraId="157FD50D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12" w:space="0" w:color="auto"/>
            </w:tcBorders>
          </w:tcPr>
          <w:p w14:paraId="641D0AB8" w14:textId="4D155315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D735E">
              <w:rPr>
                <w:rFonts w:ascii="Browallia New" w:hAnsi="Browallia New" w:cs="Browallia New"/>
                <w:noProof/>
                <w:sz w:val="28"/>
                <w:szCs w:val="28"/>
              </w:rPr>
              <w:t>624,661</w:t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</w:tcPr>
          <w:p w14:paraId="49311B1F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12" w:space="0" w:color="auto"/>
            </w:tcBorders>
          </w:tcPr>
          <w:p w14:paraId="7BEA4BC6" w14:textId="39865492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384,011</w:t>
            </w:r>
          </w:p>
        </w:tc>
        <w:tc>
          <w:tcPr>
            <w:tcW w:w="239" w:type="dxa"/>
          </w:tcPr>
          <w:p w14:paraId="6669F120" w14:textId="77777777" w:rsidR="00BB72DD" w:rsidRPr="009D735E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12" w:space="0" w:color="auto"/>
            </w:tcBorders>
          </w:tcPr>
          <w:p w14:paraId="09543EC2" w14:textId="4801BC4C" w:rsidR="00BB72DD" w:rsidRPr="00A437C9" w:rsidRDefault="00BB72DD" w:rsidP="00BB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515,745</w:t>
            </w:r>
            <w:r w:rsidRPr="00A437C9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67132ED" w14:textId="3B4C4E1F" w:rsidR="00076EBE" w:rsidRPr="00F31D26" w:rsidRDefault="0007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1EDD883" w14:textId="77777777" w:rsidR="00095B79" w:rsidRDefault="00095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15379142" w14:textId="6DB19D56" w:rsidR="00D911E3" w:rsidRPr="008F2A3E" w:rsidRDefault="00D911E3" w:rsidP="001A0039">
      <w:pPr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เงินกู้ยืมระยะยาวจากสถาบันการเงิน</w:t>
      </w:r>
      <w:r w:rsidR="002D614A" w:rsidRPr="008F2A3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</w:p>
    <w:p w14:paraId="0FCC3B50" w14:textId="77777777" w:rsidR="00D911E3" w:rsidRPr="00F31D26" w:rsidRDefault="00D911E3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29"/>
        <w:gridCol w:w="1062"/>
        <w:gridCol w:w="236"/>
        <w:gridCol w:w="1063"/>
        <w:gridCol w:w="236"/>
        <w:gridCol w:w="1060"/>
        <w:gridCol w:w="236"/>
        <w:gridCol w:w="1111"/>
      </w:tblGrid>
      <w:tr w:rsidR="00845A05" w:rsidRPr="0057729E" w14:paraId="03E2F922" w14:textId="77777777" w:rsidTr="00DC0FCD">
        <w:trPr>
          <w:cantSplit/>
        </w:trPr>
        <w:tc>
          <w:tcPr>
            <w:tcW w:w="4029" w:type="dxa"/>
          </w:tcPr>
          <w:p w14:paraId="290C3798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04" w:type="dxa"/>
            <w:gridSpan w:val="7"/>
          </w:tcPr>
          <w:p w14:paraId="54BD794A" w14:textId="77777777" w:rsidR="00845A05" w:rsidRPr="0057729E" w:rsidRDefault="00845A05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45A05" w:rsidRPr="0057729E" w14:paraId="73550DE9" w14:textId="77777777" w:rsidTr="00DC0FCD">
        <w:trPr>
          <w:cantSplit/>
        </w:trPr>
        <w:tc>
          <w:tcPr>
            <w:tcW w:w="4029" w:type="dxa"/>
          </w:tcPr>
          <w:p w14:paraId="357C3A62" w14:textId="77777777" w:rsidR="00845A05" w:rsidRPr="0057729E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61" w:type="dxa"/>
            <w:gridSpan w:val="3"/>
          </w:tcPr>
          <w:p w14:paraId="79D8A1CE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C464BC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7592E61" w14:textId="77777777" w:rsidR="00845A05" w:rsidRPr="0057729E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488D1D87" w14:textId="77777777" w:rsidTr="00DC0FCD">
        <w:trPr>
          <w:cantSplit/>
        </w:trPr>
        <w:tc>
          <w:tcPr>
            <w:tcW w:w="4029" w:type="dxa"/>
          </w:tcPr>
          <w:p w14:paraId="21039936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5FF2" w14:textId="121B0658" w:rsidR="00C73DDA" w:rsidRPr="0057729E" w:rsidRDefault="00DC0FCD" w:rsidP="00C73DDA">
            <w:pPr>
              <w:tabs>
                <w:tab w:val="clear" w:pos="907"/>
                <w:tab w:val="clear" w:pos="2580"/>
                <w:tab w:val="left" w:pos="99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2828AA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DE3F0" w14:textId="2D95477F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20EE3BAA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E73BB8D" w14:textId="50CC3150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EF0569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6A48" w14:textId="02614D24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845A05" w:rsidRPr="00887E75" w14:paraId="7DC90876" w14:textId="77777777" w:rsidTr="00F31D26">
        <w:trPr>
          <w:cantSplit/>
          <w:trHeight w:val="359"/>
        </w:trPr>
        <w:tc>
          <w:tcPr>
            <w:tcW w:w="4029" w:type="dxa"/>
          </w:tcPr>
          <w:p w14:paraId="68B2A7EC" w14:textId="77777777" w:rsidR="00845A05" w:rsidRPr="00887E75" w:rsidRDefault="00845A05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062" w:type="dxa"/>
          </w:tcPr>
          <w:p w14:paraId="28E0E772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1BCAAB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3" w:type="dxa"/>
          </w:tcPr>
          <w:p w14:paraId="603ADC2F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1DDDA7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</w:tcPr>
          <w:p w14:paraId="0DCD1CB3" w14:textId="77777777" w:rsidR="00845A05" w:rsidRPr="00887E75" w:rsidRDefault="00845A05" w:rsidP="00610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D2A804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11" w:type="dxa"/>
          </w:tcPr>
          <w:p w14:paraId="7C8462A3" w14:textId="77777777" w:rsidR="00845A05" w:rsidRPr="00887E75" w:rsidRDefault="00845A05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6CAF" w:rsidRPr="0057729E" w14:paraId="03F93D61" w14:textId="77777777" w:rsidTr="00DC0FCD">
        <w:trPr>
          <w:cantSplit/>
        </w:trPr>
        <w:tc>
          <w:tcPr>
            <w:tcW w:w="4029" w:type="dxa"/>
            <w:vAlign w:val="bottom"/>
          </w:tcPr>
          <w:p w14:paraId="2456A3CF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62" w:type="dxa"/>
          </w:tcPr>
          <w:p w14:paraId="2AD7094D" w14:textId="5B137002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908,800</w:t>
            </w:r>
          </w:p>
        </w:tc>
        <w:tc>
          <w:tcPr>
            <w:tcW w:w="236" w:type="dxa"/>
          </w:tcPr>
          <w:p w14:paraId="168CA54B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</w:tcPr>
          <w:p w14:paraId="2CADEB50" w14:textId="2B8E3F71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27293754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</w:tcPr>
          <w:p w14:paraId="733C4E21" w14:textId="392D28F5" w:rsidR="00346CAF" w:rsidRPr="007B195C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4CD5">
              <w:rPr>
                <w:rFonts w:ascii="Browallia New" w:hAnsi="Browallia New" w:cs="Browallia New"/>
                <w:sz w:val="28"/>
                <w:szCs w:val="28"/>
              </w:rPr>
              <w:t>219,209</w:t>
            </w:r>
          </w:p>
        </w:tc>
        <w:tc>
          <w:tcPr>
            <w:tcW w:w="236" w:type="dxa"/>
          </w:tcPr>
          <w:p w14:paraId="6B8E462A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C26B4F7" w14:textId="5CF0131A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302,909 </w:t>
            </w:r>
          </w:p>
        </w:tc>
      </w:tr>
      <w:tr w:rsidR="00346CAF" w:rsidRPr="0057729E" w14:paraId="46734E58" w14:textId="77777777" w:rsidTr="00DC0FCD">
        <w:trPr>
          <w:cantSplit/>
        </w:trPr>
        <w:tc>
          <w:tcPr>
            <w:tcW w:w="4029" w:type="dxa"/>
            <w:vAlign w:val="bottom"/>
          </w:tcPr>
          <w:p w14:paraId="0BB456F5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62" w:type="dxa"/>
          </w:tcPr>
          <w:p w14:paraId="2078A8A2" w14:textId="13BCDFEF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</w:rPr>
              <w:t>225,104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FEA0819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</w:tcPr>
          <w:p w14:paraId="6045783A" w14:textId="549D245D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(193,500)</w:t>
            </w:r>
          </w:p>
        </w:tc>
        <w:tc>
          <w:tcPr>
            <w:tcW w:w="236" w:type="dxa"/>
          </w:tcPr>
          <w:p w14:paraId="64223E68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10C106DB" w14:textId="148905F7" w:rsidR="00346CAF" w:rsidRPr="007B195C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4CD5">
              <w:rPr>
                <w:rFonts w:ascii="Browallia New" w:hAnsi="Browallia New" w:cs="Browallia New" w:hint="cs"/>
                <w:sz w:val="28"/>
                <w:szCs w:val="28"/>
                <w:cs/>
              </w:rPr>
              <w:t>(103</w:t>
            </w:r>
            <w:r w:rsidRPr="00414CD5">
              <w:rPr>
                <w:rFonts w:ascii="Browallia New" w:hAnsi="Browallia New" w:cs="Browallia New"/>
                <w:sz w:val="28"/>
                <w:szCs w:val="28"/>
              </w:rPr>
              <w:t>,209</w:t>
            </w:r>
            <w:r w:rsidRPr="00414CD5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830C8B0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28FEC90" w14:textId="0119AB75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>(111,600)</w:t>
            </w:r>
          </w:p>
        </w:tc>
      </w:tr>
      <w:tr w:rsidR="00346CAF" w:rsidRPr="0057729E" w14:paraId="0B5445D3" w14:textId="77777777" w:rsidTr="00DC0FCD">
        <w:trPr>
          <w:cantSplit/>
        </w:trPr>
        <w:tc>
          <w:tcPr>
            <w:tcW w:w="4029" w:type="dxa"/>
            <w:vAlign w:val="center"/>
          </w:tcPr>
          <w:p w14:paraId="50914D60" w14:textId="77777777" w:rsidR="00346CAF" w:rsidRPr="0057729E" w:rsidRDefault="00346CAF" w:rsidP="00346CAF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12" w:space="0" w:color="auto"/>
            </w:tcBorders>
          </w:tcPr>
          <w:p w14:paraId="715239AF" w14:textId="4FE79A2E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683,696</w:t>
            </w:r>
          </w:p>
        </w:tc>
        <w:tc>
          <w:tcPr>
            <w:tcW w:w="236" w:type="dxa"/>
          </w:tcPr>
          <w:p w14:paraId="7A7BD84B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</w:tcPr>
          <w:p w14:paraId="7C25C0D6" w14:textId="161D1B72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815,819</w:t>
            </w:r>
          </w:p>
        </w:tc>
        <w:tc>
          <w:tcPr>
            <w:tcW w:w="236" w:type="dxa"/>
          </w:tcPr>
          <w:p w14:paraId="4F63BADE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12" w:space="0" w:color="auto"/>
            </w:tcBorders>
          </w:tcPr>
          <w:p w14:paraId="4004AA7E" w14:textId="67B688BB" w:rsidR="00346CAF" w:rsidRPr="007B195C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4CD5">
              <w:rPr>
                <w:rFonts w:ascii="Browallia New" w:hAnsi="Browallia New" w:cs="Browallia New" w:hint="cs"/>
                <w:sz w:val="28"/>
                <w:szCs w:val="28"/>
                <w:cs/>
              </w:rPr>
              <w:t>11</w:t>
            </w:r>
            <w:r w:rsidRPr="00414CD5">
              <w:rPr>
                <w:rFonts w:ascii="Browallia New" w:hAnsi="Browallia New" w:cs="Browallia New"/>
                <w:sz w:val="28"/>
                <w:szCs w:val="28"/>
              </w:rPr>
              <w:t>6,000</w:t>
            </w:r>
          </w:p>
        </w:tc>
        <w:tc>
          <w:tcPr>
            <w:tcW w:w="236" w:type="dxa"/>
          </w:tcPr>
          <w:p w14:paraId="0E0D876E" w14:textId="77777777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12" w:space="0" w:color="auto"/>
            </w:tcBorders>
          </w:tcPr>
          <w:p w14:paraId="381150C4" w14:textId="50D36744" w:rsidR="00346CAF" w:rsidRPr="0057729E" w:rsidRDefault="00346CAF" w:rsidP="00346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60646">
              <w:rPr>
                <w:rFonts w:ascii="Browallia New" w:hAnsi="Browallia New" w:cs="Browallia New"/>
                <w:sz w:val="28"/>
                <w:szCs w:val="28"/>
              </w:rPr>
              <w:t xml:space="preserve"> 191,309 </w:t>
            </w:r>
          </w:p>
        </w:tc>
      </w:tr>
    </w:tbl>
    <w:p w14:paraId="4FB23CE8" w14:textId="2FCA8DF8" w:rsidR="00EF3074" w:rsidRDefault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25503C37" w14:textId="752F3A2F" w:rsidR="00173756" w:rsidRPr="008F2A3E" w:rsidRDefault="00173756" w:rsidP="00173756">
      <w:pPr>
        <w:tabs>
          <w:tab w:val="clear" w:pos="227"/>
          <w:tab w:val="clear" w:pos="454"/>
          <w:tab w:val="clear" w:pos="680"/>
          <w:tab w:val="left" w:pos="993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8F2A3E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รายการเคลื่อนไหวของเงินกู้ยืมระยะยาวจากสถาบันการเงิน มี</w:t>
      </w:r>
      <w:r w:rsidRPr="008F2A3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222C819" w14:textId="77777777" w:rsidR="00173756" w:rsidRPr="00F31D26" w:rsidRDefault="00173756" w:rsidP="00BD1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5"/>
        <w:gridCol w:w="1071"/>
        <w:gridCol w:w="236"/>
        <w:gridCol w:w="1052"/>
        <w:gridCol w:w="8"/>
        <w:gridCol w:w="236"/>
        <w:gridCol w:w="1069"/>
        <w:gridCol w:w="236"/>
        <w:gridCol w:w="1099"/>
      </w:tblGrid>
      <w:tr w:rsidR="00FC7A44" w:rsidRPr="0057729E" w14:paraId="4CA1D3AD" w14:textId="77777777" w:rsidTr="000D4875">
        <w:trPr>
          <w:cantSplit/>
        </w:trPr>
        <w:tc>
          <w:tcPr>
            <w:tcW w:w="4035" w:type="dxa"/>
          </w:tcPr>
          <w:p w14:paraId="5B6330CF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07" w:type="dxa"/>
            <w:gridSpan w:val="8"/>
          </w:tcPr>
          <w:p w14:paraId="07546B37" w14:textId="77777777" w:rsidR="00FC7A44" w:rsidRPr="0057729E" w:rsidRDefault="00FC7A44" w:rsidP="00936F8E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C7A44" w:rsidRPr="0057729E" w14:paraId="31F31A4D" w14:textId="77777777" w:rsidTr="000D4875">
        <w:trPr>
          <w:cantSplit/>
        </w:trPr>
        <w:tc>
          <w:tcPr>
            <w:tcW w:w="4035" w:type="dxa"/>
          </w:tcPr>
          <w:p w14:paraId="7742849D" w14:textId="77777777" w:rsidR="00FC7A44" w:rsidRPr="0057729E" w:rsidRDefault="00FC7A44" w:rsidP="00936F8E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59" w:type="dxa"/>
            <w:gridSpan w:val="3"/>
          </w:tcPr>
          <w:p w14:paraId="4DE66309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  <w:gridSpan w:val="2"/>
          </w:tcPr>
          <w:p w14:paraId="1A722E9B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2972BE16" w14:textId="77777777" w:rsidR="00FC7A44" w:rsidRPr="0057729E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73DDA" w:rsidRPr="0057729E" w14:paraId="5BDF4C6F" w14:textId="77777777" w:rsidTr="000D4875">
        <w:trPr>
          <w:cantSplit/>
        </w:trPr>
        <w:tc>
          <w:tcPr>
            <w:tcW w:w="4035" w:type="dxa"/>
          </w:tcPr>
          <w:p w14:paraId="5644BA50" w14:textId="77777777" w:rsidR="00C73DDA" w:rsidRPr="0057729E" w:rsidRDefault="00C73DDA" w:rsidP="00C73DDA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C6DB3" w14:textId="397284A5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F92F50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EE40" w14:textId="6379B295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236" w:type="dxa"/>
            <w:vAlign w:val="bottom"/>
          </w:tcPr>
          <w:p w14:paraId="61F8CD16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20E0BBE8" w14:textId="1457CB87" w:rsidR="00C73DDA" w:rsidRPr="0057729E" w:rsidRDefault="00DC0FCD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C73DDA"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89570DF" w14:textId="77777777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800B0" w14:textId="4CE88716" w:rsidR="00C73DDA" w:rsidRPr="0057729E" w:rsidRDefault="00C73DDA" w:rsidP="00C73DD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73DDA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</w:tr>
      <w:tr w:rsidR="00FC7A44" w:rsidRPr="00887E75" w14:paraId="15029539" w14:textId="77777777" w:rsidTr="000D4875">
        <w:trPr>
          <w:cantSplit/>
          <w:trHeight w:val="224"/>
        </w:trPr>
        <w:tc>
          <w:tcPr>
            <w:tcW w:w="4035" w:type="dxa"/>
          </w:tcPr>
          <w:p w14:paraId="208418C4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1" w:type="dxa"/>
          </w:tcPr>
          <w:p w14:paraId="06B6D3E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EEBD6FA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0" w:type="dxa"/>
            <w:gridSpan w:val="2"/>
          </w:tcPr>
          <w:p w14:paraId="28A3060B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2BA9F1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69" w:type="dxa"/>
          </w:tcPr>
          <w:p w14:paraId="53234323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D38596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99" w:type="dxa"/>
          </w:tcPr>
          <w:p w14:paraId="6FB8863C" w14:textId="77777777" w:rsidR="00FC7A44" w:rsidRPr="00887E75" w:rsidRDefault="00FC7A44" w:rsidP="0093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6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4360" w:rsidRPr="0057729E" w14:paraId="7132B626" w14:textId="77777777" w:rsidTr="000D4875">
        <w:trPr>
          <w:cantSplit/>
        </w:trPr>
        <w:tc>
          <w:tcPr>
            <w:tcW w:w="4035" w:type="dxa"/>
          </w:tcPr>
          <w:p w14:paraId="1F237510" w14:textId="77777777" w:rsidR="00B24360" w:rsidRPr="0057729E" w:rsidRDefault="00B24360" w:rsidP="00B2436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วันต้นงวด/ปี</w:t>
            </w:r>
          </w:p>
        </w:tc>
        <w:tc>
          <w:tcPr>
            <w:tcW w:w="1071" w:type="dxa"/>
          </w:tcPr>
          <w:p w14:paraId="2E4EB9FC" w14:textId="7693C246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1,009,319</w:t>
            </w:r>
          </w:p>
        </w:tc>
        <w:tc>
          <w:tcPr>
            <w:tcW w:w="236" w:type="dxa"/>
          </w:tcPr>
          <w:p w14:paraId="1D41C3DA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7F034AB9" w14:textId="1C2337B0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710,086 </w:t>
            </w:r>
          </w:p>
        </w:tc>
        <w:tc>
          <w:tcPr>
            <w:tcW w:w="236" w:type="dxa"/>
          </w:tcPr>
          <w:p w14:paraId="3C5694D1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97E845" w14:textId="7593F807" w:rsidR="00B24360" w:rsidRPr="00460699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  <w:tc>
          <w:tcPr>
            <w:tcW w:w="236" w:type="dxa"/>
          </w:tcPr>
          <w:p w14:paraId="3EB690CF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CDE24B2" w14:textId="76737922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386,679</w:t>
            </w:r>
          </w:p>
        </w:tc>
      </w:tr>
      <w:tr w:rsidR="00B24360" w:rsidRPr="0057729E" w14:paraId="26032FE8" w14:textId="77777777" w:rsidTr="000D4875">
        <w:trPr>
          <w:cantSplit/>
        </w:trPr>
        <w:tc>
          <w:tcPr>
            <w:tcW w:w="4035" w:type="dxa"/>
          </w:tcPr>
          <w:p w14:paraId="4182C8D0" w14:textId="17369DC0" w:rsidR="00B24360" w:rsidRPr="0057729E" w:rsidRDefault="00B24360" w:rsidP="00B24360">
            <w:pPr>
              <w:tabs>
                <w:tab w:val="clear" w:pos="454"/>
                <w:tab w:val="left" w:pos="531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กู้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เพิ่มเติม</w:t>
            </w:r>
          </w:p>
        </w:tc>
        <w:tc>
          <w:tcPr>
            <w:tcW w:w="1071" w:type="dxa"/>
          </w:tcPr>
          <w:p w14:paraId="515EBAE3" w14:textId="1D90F1F1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36,150</w:t>
            </w:r>
          </w:p>
        </w:tc>
        <w:tc>
          <w:tcPr>
            <w:tcW w:w="236" w:type="dxa"/>
          </w:tcPr>
          <w:p w14:paraId="3A3482D0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0B8B3211" w14:textId="0E1C26D8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>142,016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60C7B1B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7DBBF35" w14:textId="2F53F2C1" w:rsidR="00B24360" w:rsidRPr="00460699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432C99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012A2FA" w14:textId="46FB0649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19,430</w:t>
            </w:r>
          </w:p>
        </w:tc>
      </w:tr>
      <w:tr w:rsidR="00B24360" w:rsidRPr="0057729E" w14:paraId="56EF5DA7" w14:textId="77777777" w:rsidTr="000D4875">
        <w:trPr>
          <w:cantSplit/>
        </w:trPr>
        <w:tc>
          <w:tcPr>
            <w:tcW w:w="4035" w:type="dxa"/>
          </w:tcPr>
          <w:p w14:paraId="0CEF29C2" w14:textId="4E5C7D14" w:rsidR="00B24360" w:rsidRPr="00C73DDA" w:rsidRDefault="00B24360" w:rsidP="00B24360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73D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      </w:t>
            </w:r>
            <w:r w:rsidRPr="00C73DDA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โอนจากเงินกู้ยืมระยะสั้นจากสถาบันการเงิน</w:t>
            </w:r>
          </w:p>
        </w:tc>
        <w:tc>
          <w:tcPr>
            <w:tcW w:w="1071" w:type="dxa"/>
          </w:tcPr>
          <w:p w14:paraId="4E21C1CE" w14:textId="555B2004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14DCDF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3B6A131B" w14:textId="690AE004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306,717</w:t>
            </w:r>
          </w:p>
        </w:tc>
        <w:tc>
          <w:tcPr>
            <w:tcW w:w="236" w:type="dxa"/>
          </w:tcPr>
          <w:p w14:paraId="6F6BC035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13B9B116" w14:textId="42949667" w:rsidR="00B24360" w:rsidRPr="001F5E5A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CB47F9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294F106" w14:textId="5ECB947E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24360" w:rsidRPr="0057729E" w14:paraId="62212A37" w14:textId="77777777" w:rsidTr="000D4875">
        <w:trPr>
          <w:cantSplit/>
        </w:trPr>
        <w:tc>
          <w:tcPr>
            <w:tcW w:w="4035" w:type="dxa"/>
            <w:vAlign w:val="bottom"/>
          </w:tcPr>
          <w:p w14:paraId="63519E03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071" w:type="dxa"/>
          </w:tcPr>
          <w:p w14:paraId="4D27C4E9" w14:textId="42730540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135,000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09BA0719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40AF0580" w14:textId="6140F874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(149,500)</w:t>
            </w:r>
          </w:p>
        </w:tc>
        <w:tc>
          <w:tcPr>
            <w:tcW w:w="236" w:type="dxa"/>
          </w:tcPr>
          <w:p w14:paraId="1572DAEA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72450D8F" w14:textId="632DDD68" w:rsidR="00B24360" w:rsidRPr="000D4875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(83,700)</w:t>
            </w:r>
          </w:p>
        </w:tc>
        <w:tc>
          <w:tcPr>
            <w:tcW w:w="236" w:type="dxa"/>
          </w:tcPr>
          <w:p w14:paraId="5E261CE3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72F06B4" w14:textId="043DA7B8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(103,200)</w:t>
            </w:r>
          </w:p>
        </w:tc>
      </w:tr>
      <w:tr w:rsidR="00B24360" w:rsidRPr="0057729E" w14:paraId="5EEEDDCF" w14:textId="77777777" w:rsidTr="00281586">
        <w:trPr>
          <w:cantSplit/>
        </w:trPr>
        <w:tc>
          <w:tcPr>
            <w:tcW w:w="4035" w:type="dxa"/>
          </w:tcPr>
          <w:p w14:paraId="70F5DBBB" w14:textId="0BD4EA4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C73DD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 xml:space="preserve">    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/>
              </w:rPr>
              <w:t>ค่าธรรมเนียมทางการเงินรอตัดจ่าย</w:t>
            </w:r>
          </w:p>
        </w:tc>
        <w:tc>
          <w:tcPr>
            <w:tcW w:w="1071" w:type="dxa"/>
          </w:tcPr>
          <w:p w14:paraId="22FB8627" w14:textId="519D3C3E" w:rsidR="00B24360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1,669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26564B54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</w:tcPr>
          <w:p w14:paraId="5794A217" w14:textId="5CAFD741" w:rsidR="00B24360" w:rsidRPr="006461EA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D735E">
              <w:rPr>
                <w:rFonts w:ascii="Browallia New" w:hAnsi="Browallia New" w:cs="Browallia New"/>
                <w:sz w:val="28"/>
                <w:szCs w:val="28"/>
              </w:rPr>
              <w:t xml:space="preserve">       </w:t>
            </w:r>
            <w:r w:rsidRPr="009D735E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C1B3E9E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C3E33AD" w14:textId="36CBDFC4" w:rsidR="00B24360" w:rsidRPr="000D4875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514C7D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EF02CAD" w14:textId="045B5527" w:rsidR="00B24360" w:rsidRPr="006461EA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6461E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24360" w:rsidRPr="0057729E" w14:paraId="162D0849" w14:textId="77777777" w:rsidTr="000D4875">
        <w:trPr>
          <w:cantSplit/>
        </w:trPr>
        <w:tc>
          <w:tcPr>
            <w:tcW w:w="4035" w:type="dxa"/>
            <w:vAlign w:val="center"/>
          </w:tcPr>
          <w:p w14:paraId="2D5D5F84" w14:textId="77777777" w:rsidR="00B24360" w:rsidRPr="0057729E" w:rsidRDefault="00B24360" w:rsidP="00B24360">
            <w:pPr>
              <w:tabs>
                <w:tab w:val="clear" w:pos="227"/>
                <w:tab w:val="clear" w:pos="454"/>
              </w:tabs>
              <w:spacing w:line="240" w:lineRule="auto"/>
              <w:ind w:right="16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ยอดคงเหลือ ณ วันสิ้นงวด/ปี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2" w:space="0" w:color="auto"/>
            </w:tcBorders>
          </w:tcPr>
          <w:p w14:paraId="72261521" w14:textId="181D081E" w:rsidR="00B24360" w:rsidRPr="001E6403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908,800</w:t>
            </w:r>
          </w:p>
        </w:tc>
        <w:tc>
          <w:tcPr>
            <w:tcW w:w="236" w:type="dxa"/>
          </w:tcPr>
          <w:p w14:paraId="3A058C73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1E9DC31" w14:textId="148875C6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 xml:space="preserve"> 1,009,319 </w:t>
            </w:r>
          </w:p>
        </w:tc>
        <w:tc>
          <w:tcPr>
            <w:tcW w:w="236" w:type="dxa"/>
          </w:tcPr>
          <w:p w14:paraId="03B0F110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2" w:space="0" w:color="auto"/>
            </w:tcBorders>
          </w:tcPr>
          <w:p w14:paraId="361C9B34" w14:textId="5B603FC8" w:rsidR="00B24360" w:rsidRPr="000D4875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14CD5">
              <w:rPr>
                <w:rFonts w:ascii="Browallia New" w:hAnsi="Browallia New" w:cs="Browallia New" w:hint="cs"/>
                <w:sz w:val="28"/>
                <w:szCs w:val="28"/>
                <w:cs/>
              </w:rPr>
              <w:t>219</w:t>
            </w:r>
            <w:r w:rsidRPr="00414CD5">
              <w:rPr>
                <w:rFonts w:ascii="Browallia New" w:hAnsi="Browallia New" w:cs="Browallia New"/>
                <w:sz w:val="28"/>
                <w:szCs w:val="28"/>
              </w:rPr>
              <w:t>,209</w:t>
            </w:r>
          </w:p>
        </w:tc>
        <w:tc>
          <w:tcPr>
            <w:tcW w:w="236" w:type="dxa"/>
          </w:tcPr>
          <w:p w14:paraId="027AE0B1" w14:textId="77777777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2" w:space="0" w:color="auto"/>
            </w:tcBorders>
          </w:tcPr>
          <w:p w14:paraId="3F0AA371" w14:textId="4C57DF7C" w:rsidR="00B24360" w:rsidRPr="0057729E" w:rsidRDefault="00B24360" w:rsidP="00B24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461EA">
              <w:rPr>
                <w:rFonts w:ascii="Browallia New" w:hAnsi="Browallia New" w:cs="Browallia New"/>
                <w:sz w:val="28"/>
                <w:szCs w:val="28"/>
              </w:rPr>
              <w:t>302,909</w:t>
            </w:r>
          </w:p>
        </w:tc>
      </w:tr>
    </w:tbl>
    <w:p w14:paraId="6007AD85" w14:textId="77777777" w:rsidR="00887E75" w:rsidRPr="00F31D26" w:rsidRDefault="00887E75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E58594" w14:textId="332DC315" w:rsidR="00B84849" w:rsidRDefault="00046118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วงเงินสินเชื่อดังกล่าวค้ำประกันโดยการจดจำนองเครื่องจักรและที่ดินพร้อมสิ่งปลูกสร้าง </w:t>
      </w:r>
      <w:r w:rsidR="003C4475">
        <w:rPr>
          <w:rFonts w:ascii="Browallia New" w:hAnsi="Browallia New" w:cs="Browallia New" w:hint="cs"/>
          <w:sz w:val="28"/>
          <w:szCs w:val="28"/>
          <w:cs/>
          <w:lang w:val="en-GB"/>
        </w:rPr>
        <w:t>ตาม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>
        <w:rPr>
          <w:rFonts w:ascii="Browallia New" w:hAnsi="Browallia New" w:cs="Browallia New"/>
          <w:sz w:val="28"/>
          <w:szCs w:val="28"/>
        </w:rPr>
        <w:t>1</w:t>
      </w:r>
      <w:r w:rsidR="006F1C00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DA1BE43" w14:textId="77777777" w:rsidR="00EF3074" w:rsidRDefault="00EF3074" w:rsidP="006B2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8E08C2E" w14:textId="77777777" w:rsidR="00095B79" w:rsidRDefault="00095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2F4EC1A8" w14:textId="2A0EE7D4" w:rsidR="006956FE" w:rsidRDefault="006956FE" w:rsidP="001A0039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lastRenderedPageBreak/>
        <w:t>หนี้สินภาระผูกพันผลประโยชน์พนักงาน</w:t>
      </w:r>
    </w:p>
    <w:p w14:paraId="4993FA6C" w14:textId="7549BEBD" w:rsidR="006956FE" w:rsidRPr="00095B79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E1C457C" w14:textId="044B1218" w:rsidR="009E78A5" w:rsidRPr="009E78A5" w:rsidRDefault="009E78A5" w:rsidP="00F31D26">
      <w:pPr>
        <w:tabs>
          <w:tab w:val="clear" w:pos="454"/>
          <w:tab w:val="left" w:pos="720"/>
        </w:tabs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9E78A5">
        <w:rPr>
          <w:rFonts w:ascii="Browallia New" w:hAnsi="Browallia New" w:cs="Browallia New" w:hint="cs"/>
          <w:sz w:val="28"/>
          <w:szCs w:val="28"/>
          <w:cs/>
          <w:lang w:val="en-GB"/>
        </w:rPr>
        <w:t>สำหรับงวด</w:t>
      </w:r>
      <w:r w:rsidR="00F31D26">
        <w:rPr>
          <w:rFonts w:ascii="Browallia New" w:hAnsi="Browallia New" w:cs="Browallia New" w:hint="cs"/>
          <w:sz w:val="28"/>
          <w:szCs w:val="28"/>
          <w:cs/>
          <w:lang w:val="en-GB"/>
        </w:rPr>
        <w:t>เก้า</w:t>
      </w:r>
      <w:r w:rsidRPr="009E78A5">
        <w:rPr>
          <w:rFonts w:ascii="Browallia New" w:hAnsi="Browallia New" w:cs="Browallia New" w:hint="cs"/>
          <w:sz w:val="28"/>
          <w:szCs w:val="28"/>
          <w:cs/>
          <w:lang w:val="en-GB"/>
        </w:rPr>
        <w:t>เดือนสิ้นสุดวันที่</w:t>
      </w:r>
      <w:r>
        <w:rPr>
          <w:rFonts w:ascii="Browallia New" w:hAnsi="Browallia New" w:cs="Browallia New" w:hint="cs"/>
          <w:cs/>
          <w:lang w:val="en-GB"/>
        </w:rPr>
        <w:t xml:space="preserve"> </w:t>
      </w:r>
      <w:r w:rsidR="006956FE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6956F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956FE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6956FE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956FE"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6956FE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9E78A5">
        <w:rPr>
          <w:rFonts w:ascii="Browallia New" w:hAnsi="Browallia New" w:cs="Browallia New" w:hint="cs"/>
          <w:sz w:val="28"/>
          <w:szCs w:val="28"/>
          <w:cs/>
        </w:rPr>
        <w:t>มีรายการเปลี่ยนแปลงประมาณการหนี้สินตามภาระผูกพันสำหรับผลประโยชน์พนักงาน ดังต่อไปนี้</w:t>
      </w:r>
    </w:p>
    <w:p w14:paraId="7F36401C" w14:textId="5957887F" w:rsidR="006956FE" w:rsidRPr="00095B79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888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932"/>
        <w:gridCol w:w="1800"/>
        <w:gridCol w:w="270"/>
        <w:gridCol w:w="1881"/>
        <w:gridCol w:w="6"/>
      </w:tblGrid>
      <w:tr w:rsidR="006956FE" w:rsidRPr="006956FE" w14:paraId="28459D36" w14:textId="77777777" w:rsidTr="00A964FE">
        <w:trPr>
          <w:gridAfter w:val="1"/>
          <w:wAfter w:w="6" w:type="dxa"/>
          <w:cantSplit/>
          <w:tblHeader/>
        </w:trPr>
        <w:tc>
          <w:tcPr>
            <w:tcW w:w="4932" w:type="dxa"/>
          </w:tcPr>
          <w:p w14:paraId="349195DA" w14:textId="77777777" w:rsidR="006956FE" w:rsidRPr="006956FE" w:rsidRDefault="006956FE" w:rsidP="000D16E3">
            <w:pPr>
              <w:tabs>
                <w:tab w:val="clear" w:pos="454"/>
                <w:tab w:val="left" w:pos="459"/>
              </w:tabs>
              <w:ind w:left="186" w:hanging="180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16535375"/>
          </w:p>
        </w:tc>
        <w:tc>
          <w:tcPr>
            <w:tcW w:w="3951" w:type="dxa"/>
            <w:gridSpan w:val="3"/>
            <w:vAlign w:val="bottom"/>
            <w:hideMark/>
          </w:tcPr>
          <w:p w14:paraId="502EA390" w14:textId="18824AAC" w:rsidR="006956FE" w:rsidRPr="006956FE" w:rsidRDefault="006956FE" w:rsidP="000D16E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(</w:t>
            </w:r>
            <w:proofErr w:type="gramStart"/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หน่วย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:</w:t>
            </w:r>
            <w:proofErr w:type="gramEnd"/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00D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)</w:t>
            </w:r>
          </w:p>
        </w:tc>
      </w:tr>
      <w:tr w:rsidR="006956FE" w:rsidRPr="006956FE" w14:paraId="7848CA06" w14:textId="77777777" w:rsidTr="00A964FE">
        <w:trPr>
          <w:tblHeader/>
        </w:trPr>
        <w:tc>
          <w:tcPr>
            <w:tcW w:w="4932" w:type="dxa"/>
          </w:tcPr>
          <w:p w14:paraId="11ACE88D" w14:textId="77777777" w:rsidR="006956FE" w:rsidRPr="006956FE" w:rsidRDefault="006956FE" w:rsidP="000D16E3">
            <w:pPr>
              <w:tabs>
                <w:tab w:val="clear" w:pos="454"/>
                <w:tab w:val="left" w:pos="459"/>
              </w:tabs>
              <w:ind w:left="186" w:hanging="18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31622B16" w14:textId="77777777" w:rsidR="006956FE" w:rsidRPr="006956FE" w:rsidRDefault="006956FE" w:rsidP="000D16E3">
            <w:pPr>
              <w:ind w:left="-18" w:right="-1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E1BB7DF" w14:textId="77777777" w:rsidR="006956FE" w:rsidRPr="006956FE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  <w:vAlign w:val="bottom"/>
          </w:tcPr>
          <w:p w14:paraId="2869A76D" w14:textId="77777777" w:rsidR="006956FE" w:rsidRPr="006956FE" w:rsidRDefault="006956FE" w:rsidP="000D16E3">
            <w:pPr>
              <w:ind w:left="-18" w:right="-1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956FE" w:rsidRPr="00095B79" w14:paraId="35298263" w14:textId="77777777" w:rsidTr="00A964FE">
        <w:trPr>
          <w:tblHeader/>
        </w:trPr>
        <w:tc>
          <w:tcPr>
            <w:tcW w:w="4932" w:type="dxa"/>
          </w:tcPr>
          <w:p w14:paraId="1B7B48AF" w14:textId="77777777" w:rsidR="006956FE" w:rsidRPr="00095B79" w:rsidRDefault="006956FE" w:rsidP="000D16E3">
            <w:pPr>
              <w:tabs>
                <w:tab w:val="clear" w:pos="454"/>
                <w:tab w:val="left" w:pos="459"/>
              </w:tabs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3A028D4" w14:textId="77777777" w:rsidR="006956FE" w:rsidRPr="00095B79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124B4341" w14:textId="77777777" w:rsidR="006956FE" w:rsidRPr="00095B79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887" w:type="dxa"/>
            <w:gridSpan w:val="2"/>
          </w:tcPr>
          <w:p w14:paraId="6C5FE037" w14:textId="77777777" w:rsidR="006956FE" w:rsidRPr="00095B79" w:rsidRDefault="006956FE" w:rsidP="000D16E3">
            <w:pPr>
              <w:ind w:left="-18" w:right="-1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560277" w:rsidRPr="006956FE" w14:paraId="2BCFD419" w14:textId="77777777" w:rsidTr="00A964FE">
        <w:trPr>
          <w:tblHeader/>
        </w:trPr>
        <w:tc>
          <w:tcPr>
            <w:tcW w:w="4932" w:type="dxa"/>
            <w:hideMark/>
          </w:tcPr>
          <w:p w14:paraId="147BD2BB" w14:textId="77777777" w:rsidR="00560277" w:rsidRPr="006956FE" w:rsidRDefault="00560277" w:rsidP="00560277">
            <w:pPr>
              <w:ind w:left="293" w:right="-72" w:hanging="2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ณ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วันที่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มกราคม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1800" w:type="dxa"/>
            <w:vAlign w:val="bottom"/>
            <w:hideMark/>
          </w:tcPr>
          <w:p w14:paraId="6D4FFD56" w14:textId="107DDDC9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4455BE">
              <w:rPr>
                <w:rFonts w:ascii="Browallia New" w:hAnsi="Browallia New" w:cs="Browallia New"/>
                <w:sz w:val="28"/>
                <w:szCs w:val="28"/>
                <w:lang w:val="en-GB"/>
              </w:rPr>
              <w:t>37,782</w:t>
            </w:r>
          </w:p>
        </w:tc>
        <w:tc>
          <w:tcPr>
            <w:tcW w:w="270" w:type="dxa"/>
            <w:vAlign w:val="bottom"/>
          </w:tcPr>
          <w:p w14:paraId="30B6CF4B" w14:textId="7777777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703B3E3E" w14:textId="7E029AD7" w:rsidR="00560277" w:rsidRPr="006956FE" w:rsidRDefault="00560277" w:rsidP="00560277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35,800</w:t>
            </w:r>
          </w:p>
        </w:tc>
      </w:tr>
      <w:tr w:rsidR="00491A91" w:rsidRPr="006956FE" w14:paraId="5C6E8BFD" w14:textId="77777777" w:rsidTr="00A964FE">
        <w:trPr>
          <w:tblHeader/>
        </w:trPr>
        <w:tc>
          <w:tcPr>
            <w:tcW w:w="4932" w:type="dxa"/>
            <w:hideMark/>
          </w:tcPr>
          <w:p w14:paraId="5F089B6C" w14:textId="77777777" w:rsidR="00491A91" w:rsidRPr="006956FE" w:rsidRDefault="00491A91" w:rsidP="00491A91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vAlign w:val="bottom"/>
          </w:tcPr>
          <w:p w14:paraId="683F5DFE" w14:textId="268DBFB1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7,460</w:t>
            </w:r>
          </w:p>
        </w:tc>
        <w:tc>
          <w:tcPr>
            <w:tcW w:w="270" w:type="dxa"/>
            <w:vAlign w:val="bottom"/>
          </w:tcPr>
          <w:p w14:paraId="6205B85B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107E6828" w14:textId="7593E6B4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6,416</w:t>
            </w:r>
          </w:p>
        </w:tc>
      </w:tr>
      <w:tr w:rsidR="00491A91" w:rsidRPr="006956FE" w14:paraId="60771A66" w14:textId="77777777" w:rsidTr="00A964FE">
        <w:trPr>
          <w:tblHeader/>
        </w:trPr>
        <w:tc>
          <w:tcPr>
            <w:tcW w:w="4932" w:type="dxa"/>
            <w:hideMark/>
          </w:tcPr>
          <w:p w14:paraId="17FD515D" w14:textId="77777777" w:rsidR="00491A91" w:rsidRPr="006956FE" w:rsidRDefault="00491A91" w:rsidP="00491A91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vAlign w:val="bottom"/>
          </w:tcPr>
          <w:p w14:paraId="6C271833" w14:textId="26FFAB8A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801</w:t>
            </w:r>
          </w:p>
        </w:tc>
        <w:tc>
          <w:tcPr>
            <w:tcW w:w="270" w:type="dxa"/>
            <w:vAlign w:val="bottom"/>
          </w:tcPr>
          <w:p w14:paraId="32D85E4E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31A6A0E4" w14:textId="46068113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</w:p>
        </w:tc>
      </w:tr>
      <w:tr w:rsidR="00491A91" w:rsidRPr="006956FE" w14:paraId="4316AD22" w14:textId="77777777" w:rsidTr="00A964FE">
        <w:trPr>
          <w:tblHeader/>
        </w:trPr>
        <w:tc>
          <w:tcPr>
            <w:tcW w:w="4932" w:type="dxa"/>
            <w:hideMark/>
          </w:tcPr>
          <w:p w14:paraId="543CB782" w14:textId="77777777" w:rsidR="00491A91" w:rsidRPr="006956FE" w:rsidRDefault="00491A91" w:rsidP="00491A91">
            <w:pPr>
              <w:ind w:left="186" w:hanging="18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800" w:type="dxa"/>
            <w:vAlign w:val="bottom"/>
          </w:tcPr>
          <w:p w14:paraId="3858EB1E" w14:textId="3964967D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7,601</w:t>
            </w:r>
          </w:p>
        </w:tc>
        <w:tc>
          <w:tcPr>
            <w:tcW w:w="270" w:type="dxa"/>
            <w:vAlign w:val="bottom"/>
          </w:tcPr>
          <w:p w14:paraId="46409F29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gridSpan w:val="2"/>
            <w:vAlign w:val="bottom"/>
          </w:tcPr>
          <w:p w14:paraId="3826C9C0" w14:textId="02928F25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7,097</w:t>
            </w:r>
          </w:p>
        </w:tc>
      </w:tr>
      <w:tr w:rsidR="00491A91" w:rsidRPr="006956FE" w14:paraId="0775972E" w14:textId="77777777" w:rsidTr="00A964FE">
        <w:trPr>
          <w:tblHeader/>
        </w:trPr>
        <w:tc>
          <w:tcPr>
            <w:tcW w:w="4932" w:type="dxa"/>
          </w:tcPr>
          <w:p w14:paraId="62520B38" w14:textId="4405245A" w:rsidR="00491A91" w:rsidRPr="006956FE" w:rsidRDefault="00491A91" w:rsidP="00491A91">
            <w:pPr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จ่ายผลประโยชน์พนักงาน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85571D" w14:textId="62EE0C94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(670)</w:t>
            </w:r>
          </w:p>
        </w:tc>
        <w:tc>
          <w:tcPr>
            <w:tcW w:w="270" w:type="dxa"/>
            <w:vAlign w:val="bottom"/>
          </w:tcPr>
          <w:p w14:paraId="166B9901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  <w:vAlign w:val="bottom"/>
          </w:tcPr>
          <w:p w14:paraId="38D967F3" w14:textId="4B8A3EBB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91A91" w:rsidRPr="006956FE" w14:paraId="0D5D0423" w14:textId="77777777" w:rsidTr="00A964FE">
        <w:trPr>
          <w:tblHeader/>
        </w:trPr>
        <w:tc>
          <w:tcPr>
            <w:tcW w:w="4932" w:type="dxa"/>
            <w:hideMark/>
          </w:tcPr>
          <w:p w14:paraId="57FCB7C8" w14:textId="1C746E21" w:rsidR="00491A91" w:rsidRPr="006956FE" w:rsidRDefault="00491A91" w:rsidP="00491A91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ยอดคงเหลือ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</w:rPr>
              <w:t>ณ วันที่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 xml:space="preserve">30 </w:t>
            </w:r>
            <w:r w:rsidRPr="00F31D26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2369F9" w14:textId="61657B6E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52,974</w:t>
            </w:r>
          </w:p>
        </w:tc>
        <w:tc>
          <w:tcPr>
            <w:tcW w:w="270" w:type="dxa"/>
            <w:vAlign w:val="bottom"/>
          </w:tcPr>
          <w:p w14:paraId="0AA521AB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</w:tcBorders>
            <w:vAlign w:val="bottom"/>
          </w:tcPr>
          <w:p w14:paraId="7C09570A" w14:textId="11955FEF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rtl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49,397</w:t>
            </w:r>
          </w:p>
        </w:tc>
      </w:tr>
      <w:tr w:rsidR="00491A91" w:rsidRPr="006956FE" w14:paraId="7EADC477" w14:textId="77777777" w:rsidTr="00A964FE">
        <w:trPr>
          <w:tblHeader/>
        </w:trPr>
        <w:tc>
          <w:tcPr>
            <w:tcW w:w="4932" w:type="dxa"/>
            <w:hideMark/>
          </w:tcPr>
          <w:p w14:paraId="44745C9A" w14:textId="77777777" w:rsidR="00491A91" w:rsidRPr="006956FE" w:rsidRDefault="00491A91" w:rsidP="00491A91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114807" w14:textId="0D3D19DC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(3,470)</w:t>
            </w:r>
          </w:p>
        </w:tc>
        <w:tc>
          <w:tcPr>
            <w:tcW w:w="270" w:type="dxa"/>
            <w:vAlign w:val="bottom"/>
          </w:tcPr>
          <w:p w14:paraId="15050458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gridSpan w:val="2"/>
            <w:tcBorders>
              <w:bottom w:val="single" w:sz="4" w:space="0" w:color="auto"/>
            </w:tcBorders>
            <w:vAlign w:val="bottom"/>
          </w:tcPr>
          <w:p w14:paraId="7C84689A" w14:textId="2A8E0FB2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3,470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91A91" w:rsidRPr="006956FE" w14:paraId="33C9A736" w14:textId="77777777" w:rsidTr="00A964FE">
        <w:trPr>
          <w:tblHeader/>
        </w:trPr>
        <w:tc>
          <w:tcPr>
            <w:tcW w:w="4932" w:type="dxa"/>
            <w:hideMark/>
          </w:tcPr>
          <w:p w14:paraId="6B57186B" w14:textId="77777777" w:rsidR="00491A91" w:rsidRPr="006956FE" w:rsidRDefault="00491A91" w:rsidP="00491A91">
            <w:pPr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56F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509F36" w14:textId="7C15B9CD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91A91">
              <w:rPr>
                <w:rFonts w:ascii="Browallia New" w:hAnsi="Browallia New" w:cs="Browallia New"/>
                <w:sz w:val="28"/>
                <w:szCs w:val="28"/>
                <w:lang w:val="en-GB"/>
              </w:rPr>
              <w:t>49,504</w:t>
            </w:r>
          </w:p>
        </w:tc>
        <w:tc>
          <w:tcPr>
            <w:tcW w:w="270" w:type="dxa"/>
            <w:vAlign w:val="bottom"/>
          </w:tcPr>
          <w:p w14:paraId="3AF8821B" w14:textId="77777777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AA41515" w14:textId="26FCD829" w:rsidR="00491A91" w:rsidRPr="006956FE" w:rsidRDefault="00491A91" w:rsidP="00491A91">
            <w:pPr>
              <w:ind w:left="-18"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45,927</w:t>
            </w:r>
          </w:p>
        </w:tc>
      </w:tr>
      <w:bookmarkEnd w:id="3"/>
    </w:tbl>
    <w:p w14:paraId="50F4FF94" w14:textId="6A375031" w:rsidR="006956FE" w:rsidRPr="00A964FE" w:rsidRDefault="006956FE" w:rsidP="0069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80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22A55" w14:textId="1C4B5360" w:rsidR="006956FE" w:rsidRPr="006956FE" w:rsidRDefault="006956FE" w:rsidP="00A964FE">
      <w:pPr>
        <w:tabs>
          <w:tab w:val="clear" w:pos="454"/>
          <w:tab w:val="left" w:pos="720"/>
        </w:tabs>
        <w:ind w:left="459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bookmarkStart w:id="4" w:name="_GoBack"/>
      <w:r w:rsidRPr="006956F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6956FE">
        <w:rPr>
          <w:rFonts w:ascii="Browallia New" w:hAnsi="Browallia New" w:cs="Browallia New"/>
          <w:sz w:val="28"/>
          <w:szCs w:val="28"/>
        </w:rPr>
        <w:t>5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สภานิติบัญญัติแห่งชาติได้ประกาศพระราชบัญญัติคุ้มครองแรงงานฉบับที่ </w:t>
      </w:r>
      <w:r w:rsidRPr="006956FE">
        <w:rPr>
          <w:rFonts w:ascii="Browallia New" w:hAnsi="Browallia New" w:cs="Browallia New"/>
          <w:sz w:val="28"/>
          <w:szCs w:val="28"/>
        </w:rPr>
        <w:t>7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พ.ศ.</w:t>
      </w:r>
      <w:r w:rsidRPr="006956F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ในราชกิจจา</w:t>
      </w:r>
      <w:proofErr w:type="spellStart"/>
      <w:r w:rsidRPr="006956FE">
        <w:rPr>
          <w:rFonts w:ascii="Browallia New" w:hAnsi="Browallia New" w:cs="Browallia New"/>
          <w:sz w:val="28"/>
          <w:szCs w:val="28"/>
          <w:cs/>
        </w:rPr>
        <w:t>นุเ</w:t>
      </w:r>
      <w:proofErr w:type="spellEnd"/>
      <w:r w:rsidRPr="006956FE">
        <w:rPr>
          <w:rFonts w:ascii="Browallia New" w:hAnsi="Browallia New" w:cs="Browallia New"/>
          <w:sz w:val="28"/>
          <w:szCs w:val="28"/>
          <w:cs/>
        </w:rPr>
        <w:t xml:space="preserve">บกษา ซึ่งให้สิทธิแก่ลูกจ้างที่ทำงานติดต่อกันครบ </w:t>
      </w:r>
      <w:r w:rsidRPr="006956FE">
        <w:rPr>
          <w:rFonts w:ascii="Browallia New" w:hAnsi="Browallia New" w:cs="Browallia New"/>
          <w:sz w:val="28"/>
          <w:szCs w:val="28"/>
        </w:rPr>
        <w:t>20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ปีขึ้นไป ได้รับค่าชดเชยไม่น้อยกว่าค่าจ้างอัตราสุดท้าย </w:t>
      </w:r>
      <w:r w:rsidRPr="006956FE">
        <w:rPr>
          <w:rFonts w:ascii="Browallia New" w:hAnsi="Browallia New" w:cs="Browallia New"/>
          <w:sz w:val="28"/>
          <w:szCs w:val="28"/>
        </w:rPr>
        <w:t>400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วั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น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กฎหมายฉบับปรับปรุงมีผลบังคับใช้ตั้งแต่วันที่</w:t>
      </w:r>
      <w:r w:rsidRPr="006956FE">
        <w:rPr>
          <w:rFonts w:ascii="Browallia New" w:hAnsi="Browallia New" w:cs="Arial" w:hint="cs"/>
          <w:sz w:val="28"/>
          <w:szCs w:val="28"/>
          <w:rtl/>
        </w:rPr>
        <w:t xml:space="preserve"> </w:t>
      </w:r>
      <w:r w:rsidRPr="006956FE">
        <w:rPr>
          <w:rFonts w:ascii="Browallia New" w:hAnsi="Browallia New" w:cs="Browallia New"/>
          <w:sz w:val="28"/>
          <w:szCs w:val="28"/>
        </w:rPr>
        <w:t>5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Pr="006956FE">
        <w:rPr>
          <w:rFonts w:ascii="Browallia New" w:hAnsi="Browallia New" w:cs="Browallia New"/>
          <w:sz w:val="28"/>
          <w:szCs w:val="28"/>
        </w:rPr>
        <w:t>2562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และส่งผลให้ภาระผูกพันผลประโยชน์พนักงานรวมถึงต้นทุนบริการในอดีต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ในกำไรขาดทุน</w:t>
      </w:r>
      <w:r w:rsidRPr="006956FE">
        <w:rPr>
          <w:rFonts w:ascii="Browallia New" w:hAnsi="Browallia New" w:cs="Browallia New"/>
          <w:sz w:val="28"/>
          <w:szCs w:val="28"/>
          <w:cs/>
        </w:rPr>
        <w:t>เพิ่มขึ้นจำนวน</w:t>
      </w:r>
      <w:r w:rsidRPr="006956FE">
        <w:rPr>
          <w:rFonts w:ascii="Browallia New" w:hAnsi="Browallia New" w:cs="Browallia New"/>
          <w:sz w:val="28"/>
          <w:szCs w:val="28"/>
        </w:rPr>
        <w:t xml:space="preserve"> 7.60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บาท ในงบการเงินรวม และ </w:t>
      </w:r>
      <w:r w:rsidRPr="006956FE">
        <w:rPr>
          <w:rFonts w:ascii="Browallia New" w:hAnsi="Browallia New" w:cs="Browallia New"/>
          <w:sz w:val="28"/>
          <w:szCs w:val="28"/>
        </w:rPr>
        <w:t>7.10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4"/>
      <w:r w:rsidRPr="006956FE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Pr="006956FE">
        <w:rPr>
          <w:rFonts w:ascii="Browallia New" w:hAnsi="Browallia New" w:cs="Browallia New"/>
          <w:sz w:val="28"/>
          <w:szCs w:val="28"/>
          <w:cs/>
        </w:rPr>
        <w:t>บาท ในงบการเงินเฉพาะ</w:t>
      </w:r>
      <w:r w:rsidRPr="006956FE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6956FE">
        <w:rPr>
          <w:rFonts w:ascii="Browallia New" w:hAnsi="Browallia New" w:cs="Browallia New"/>
          <w:sz w:val="28"/>
          <w:szCs w:val="28"/>
          <w:cs/>
        </w:rPr>
        <w:t xml:space="preserve"> ตามลำดับ</w:t>
      </w:r>
    </w:p>
    <w:p w14:paraId="670C4FE0" w14:textId="10E26F5A" w:rsidR="00EF3074" w:rsidRPr="00095B79" w:rsidRDefault="00EF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0"/>
          <w:szCs w:val="20"/>
        </w:rPr>
      </w:pPr>
    </w:p>
    <w:p w14:paraId="6187D6E2" w14:textId="77777777" w:rsidR="00371706" w:rsidRPr="006956FE" w:rsidRDefault="00371706" w:rsidP="006956F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 w:hanging="45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956F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การเปิดเผยข้อมูลเครื่องมือทางการเงิน</w:t>
      </w:r>
    </w:p>
    <w:p w14:paraId="334B932A" w14:textId="77777777" w:rsidR="00CA3DC0" w:rsidRPr="00095B79" w:rsidRDefault="00CA3DC0" w:rsidP="00530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</w:rPr>
      </w:pPr>
    </w:p>
    <w:p w14:paraId="75597DC8" w14:textId="77777777" w:rsidR="00CA3DC0" w:rsidRPr="0057729E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57729E">
        <w:rPr>
          <w:rFonts w:ascii="Browallia New" w:hAnsi="Browallia New" w:cs="Browallia New"/>
          <w:i/>
          <w:iCs/>
          <w:sz w:val="28"/>
          <w:szCs w:val="28"/>
          <w:cs/>
        </w:rPr>
        <w:t>ความเสี่ยงของอัตราแลกเปลี่ยนเงินตราต่างประเทศ</w:t>
      </w:r>
    </w:p>
    <w:p w14:paraId="053B6576" w14:textId="77777777" w:rsidR="00CA3DC0" w:rsidRPr="00095B79" w:rsidRDefault="00CA3DC0" w:rsidP="00FC2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both"/>
        <w:rPr>
          <w:rFonts w:ascii="Browallia New" w:hAnsi="Browallia New" w:cs="Browallia New"/>
          <w:b/>
          <w:bCs/>
        </w:rPr>
      </w:pPr>
    </w:p>
    <w:p w14:paraId="52B00076" w14:textId="36663442" w:rsidR="00DE069E" w:rsidRDefault="00CA3DC0" w:rsidP="0024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</w:t>
      </w:r>
      <w:r w:rsidR="004F7754" w:rsidRPr="0057729E">
        <w:rPr>
          <w:rFonts w:ascii="Browallia New" w:hAnsi="Browallia New" w:cs="Browallia New" w:hint="cs"/>
          <w:sz w:val="28"/>
          <w:szCs w:val="28"/>
          <w:cs/>
        </w:rPr>
        <w:t>สินทรัพย์และหนี้สิน</w:t>
      </w:r>
      <w:r w:rsidRPr="0057729E">
        <w:rPr>
          <w:rFonts w:ascii="Browallia New" w:hAnsi="Browallia New" w:cs="Browallia New"/>
          <w:sz w:val="28"/>
          <w:szCs w:val="28"/>
          <w:cs/>
        </w:rPr>
        <w:t>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450E893B" w14:textId="3FF613EF" w:rsidR="004E53AA" w:rsidRPr="00095B79" w:rsidRDefault="004E53AA" w:rsidP="008F1AAC">
      <w:pPr>
        <w:tabs>
          <w:tab w:val="clear" w:pos="454"/>
          <w:tab w:val="clear" w:pos="907"/>
          <w:tab w:val="left" w:pos="450"/>
          <w:tab w:val="left" w:pos="630"/>
          <w:tab w:val="left" w:pos="2160"/>
          <w:tab w:val="left" w:pos="6120"/>
          <w:tab w:val="left" w:pos="648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5236939" w14:textId="2EDFF26B" w:rsidR="00FC7663" w:rsidRDefault="00371706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DC0FC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C73DD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24F3" w:rsidRPr="0057729E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>มีสินทรัพย์และหนี้สินทางการเงินที่เป็นสกุลเงินตราต่างประเทศที่ไม่ได้ทำการป้องกันความเสี่ยง</w:t>
      </w:r>
      <w:r w:rsidR="00A14A44" w:rsidRPr="0057729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Pr="0057729E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ดังนี้  </w:t>
      </w:r>
    </w:p>
    <w:p w14:paraId="456BF63E" w14:textId="77777777" w:rsidR="00221201" w:rsidRPr="00095B79" w:rsidRDefault="00221201" w:rsidP="004242A0">
      <w:pPr>
        <w:tabs>
          <w:tab w:val="clear" w:pos="454"/>
          <w:tab w:val="clear" w:pos="907"/>
          <w:tab w:val="left" w:pos="450"/>
          <w:tab w:val="left" w:pos="2160"/>
          <w:tab w:val="left" w:pos="6120"/>
          <w:tab w:val="left" w:pos="6480"/>
        </w:tabs>
        <w:spacing w:line="240" w:lineRule="auto"/>
        <w:ind w:left="45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89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48"/>
        <w:gridCol w:w="13"/>
        <w:gridCol w:w="1517"/>
        <w:gridCol w:w="13"/>
        <w:gridCol w:w="1517"/>
        <w:gridCol w:w="13"/>
        <w:gridCol w:w="1517"/>
        <w:gridCol w:w="13"/>
      </w:tblGrid>
      <w:tr w:rsidR="00FC7663" w:rsidRPr="0057729E" w14:paraId="58EBB314" w14:textId="77777777" w:rsidTr="00C73DDA">
        <w:trPr>
          <w:cantSplit/>
        </w:trPr>
        <w:tc>
          <w:tcPr>
            <w:tcW w:w="2790" w:type="dxa"/>
            <w:vAlign w:val="bottom"/>
          </w:tcPr>
          <w:p w14:paraId="4A88808E" w14:textId="77777777" w:rsidR="00FC7663" w:rsidRPr="0057729E" w:rsidRDefault="00FC7663" w:rsidP="005C4E38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091" w:type="dxa"/>
            <w:gridSpan w:val="4"/>
            <w:vAlign w:val="bottom"/>
          </w:tcPr>
          <w:p w14:paraId="71B8A10C" w14:textId="77777777" w:rsidR="00FC7663" w:rsidRPr="00BB142F" w:rsidRDefault="00E44889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ind w:firstLine="1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B142F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530744EA" w14:textId="77777777" w:rsidR="00FC7663" w:rsidRPr="0057729E" w:rsidRDefault="00FC7663" w:rsidP="006312E6">
            <w:pPr>
              <w:pBdr>
                <w:bottom w:val="single" w:sz="4" w:space="1" w:color="auto"/>
              </w:pBdr>
              <w:tabs>
                <w:tab w:val="clear" w:pos="9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</w:t>
            </w:r>
            <w:r w:rsidRPr="0057729E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</w:t>
            </w:r>
          </w:p>
        </w:tc>
      </w:tr>
      <w:tr w:rsidR="00E44889" w:rsidRPr="0057729E" w14:paraId="0E858525" w14:textId="77777777" w:rsidTr="00C73DDA">
        <w:tc>
          <w:tcPr>
            <w:tcW w:w="2790" w:type="dxa"/>
            <w:vAlign w:val="bottom"/>
          </w:tcPr>
          <w:p w14:paraId="6541D995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A4528BC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3A387496" w14:textId="77777777" w:rsidR="00E44889" w:rsidRPr="00BB142F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22DD727D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247DF0A4" w14:textId="77777777" w:rsidR="00E44889" w:rsidRPr="0057729E" w:rsidRDefault="00E44889" w:rsidP="00E44889">
            <w:pP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</w:t>
            </w:r>
          </w:p>
        </w:tc>
      </w:tr>
      <w:tr w:rsidR="00E44889" w:rsidRPr="0057729E" w14:paraId="6D1A25A6" w14:textId="77777777" w:rsidTr="00C73DDA">
        <w:tc>
          <w:tcPr>
            <w:tcW w:w="2790" w:type="dxa"/>
            <w:vAlign w:val="bottom"/>
          </w:tcPr>
          <w:p w14:paraId="33518D72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61" w:type="dxa"/>
            <w:gridSpan w:val="2"/>
            <w:vAlign w:val="bottom"/>
          </w:tcPr>
          <w:p w14:paraId="5AAC204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86064FF" w14:textId="77777777" w:rsidR="00E44889" w:rsidRPr="00BB142F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B142F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450F4C8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76F69760" w14:textId="77777777" w:rsidR="00E44889" w:rsidRPr="0057729E" w:rsidRDefault="00E44889" w:rsidP="006312E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7729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  <w:tr w:rsidR="00E44889" w:rsidRPr="0057729E" w14:paraId="68D1C045" w14:textId="77777777" w:rsidTr="00C73DDA">
        <w:tc>
          <w:tcPr>
            <w:tcW w:w="2790" w:type="dxa"/>
            <w:vAlign w:val="bottom"/>
          </w:tcPr>
          <w:p w14:paraId="1F23412D" w14:textId="77777777" w:rsidR="00E44889" w:rsidRPr="0057729E" w:rsidRDefault="00E44889" w:rsidP="00E44889">
            <w:pPr>
              <w:pStyle w:val="Heading2"/>
              <w:ind w:right="-108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1" w:type="dxa"/>
            <w:gridSpan w:val="2"/>
            <w:vAlign w:val="bottom"/>
          </w:tcPr>
          <w:p w14:paraId="2688162B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C739A6" w14:textId="77777777" w:rsidR="00E44889" w:rsidRPr="0057729E" w:rsidRDefault="00E44889" w:rsidP="00E44889">
            <w:pPr>
              <w:tabs>
                <w:tab w:val="decimal" w:pos="1152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EFB80D3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8A1198" w14:textId="77777777" w:rsidR="00E44889" w:rsidRPr="0057729E" w:rsidRDefault="00E44889" w:rsidP="00E44889">
            <w:pPr>
              <w:tabs>
                <w:tab w:val="clear" w:pos="907"/>
                <w:tab w:val="decimal" w:pos="882"/>
              </w:tabs>
              <w:ind w:left="34" w:right="-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27805" w:rsidRPr="0057729E" w14:paraId="698A021F" w14:textId="77777777" w:rsidTr="00D45B64">
        <w:trPr>
          <w:gridAfter w:val="1"/>
          <w:wAfter w:w="13" w:type="dxa"/>
          <w:trHeight w:val="366"/>
        </w:trPr>
        <w:tc>
          <w:tcPr>
            <w:tcW w:w="2790" w:type="dxa"/>
            <w:vAlign w:val="bottom"/>
          </w:tcPr>
          <w:p w14:paraId="34E57F3F" w14:textId="77777777" w:rsidR="00827805" w:rsidRPr="0057729E" w:rsidRDefault="00827805" w:rsidP="00827805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57729E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548" w:type="dxa"/>
            <w:vAlign w:val="bottom"/>
          </w:tcPr>
          <w:p w14:paraId="634F5B97" w14:textId="67242BA2" w:rsidR="00827805" w:rsidRPr="006B2C49" w:rsidRDefault="00827805" w:rsidP="00827805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  <w:vAlign w:val="bottom"/>
          </w:tcPr>
          <w:p w14:paraId="7679A989" w14:textId="46374ED1" w:rsidR="00827805" w:rsidRPr="00D31EB3" w:rsidRDefault="00827805" w:rsidP="00827805">
            <w:pPr>
              <w:ind w:left="-1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  <w:tc>
          <w:tcPr>
            <w:tcW w:w="1530" w:type="dxa"/>
            <w:gridSpan w:val="2"/>
            <w:vAlign w:val="bottom"/>
          </w:tcPr>
          <w:p w14:paraId="3469EC60" w14:textId="34015ECF" w:rsidR="00827805" w:rsidRPr="005A0EEB" w:rsidRDefault="00827805" w:rsidP="00827805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2,099</w:t>
            </w:r>
          </w:p>
        </w:tc>
        <w:tc>
          <w:tcPr>
            <w:tcW w:w="1530" w:type="dxa"/>
            <w:gridSpan w:val="2"/>
          </w:tcPr>
          <w:p w14:paraId="5E9DDF3D" w14:textId="750BBF14" w:rsidR="00827805" w:rsidRPr="00211E5B" w:rsidRDefault="00827805" w:rsidP="00827805">
            <w:pPr>
              <w:pStyle w:val="ListParagraph"/>
              <w:numPr>
                <w:ilvl w:val="0"/>
                <w:numId w:val="41"/>
              </w:num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7805" w:rsidRPr="0057729E" w14:paraId="05A053CC" w14:textId="77777777" w:rsidTr="00C73DDA">
        <w:trPr>
          <w:gridAfter w:val="1"/>
          <w:wAfter w:w="13" w:type="dxa"/>
          <w:trHeight w:val="366"/>
        </w:trPr>
        <w:tc>
          <w:tcPr>
            <w:tcW w:w="2790" w:type="dxa"/>
            <w:vAlign w:val="bottom"/>
          </w:tcPr>
          <w:p w14:paraId="41D45564" w14:textId="57FAD0BB" w:rsidR="00827805" w:rsidRPr="0057729E" w:rsidRDefault="00827805" w:rsidP="00827805">
            <w:pPr>
              <w:pStyle w:val="Heading2"/>
              <w:ind w:right="-108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548" w:type="dxa"/>
            <w:vAlign w:val="bottom"/>
          </w:tcPr>
          <w:p w14:paraId="09DCBFF0" w14:textId="3AA2E6EB" w:rsidR="00827805" w:rsidRPr="006B2C49" w:rsidRDefault="00827805" w:rsidP="00827805">
            <w:pPr>
              <w:ind w:left="-1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  -</w:t>
            </w:r>
          </w:p>
        </w:tc>
        <w:tc>
          <w:tcPr>
            <w:tcW w:w="1530" w:type="dxa"/>
            <w:gridSpan w:val="2"/>
          </w:tcPr>
          <w:p w14:paraId="74BC0F29" w14:textId="71AAC203" w:rsidR="00827805" w:rsidRPr="00D31EB3" w:rsidRDefault="00827805" w:rsidP="00827805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,200,000</w:t>
            </w:r>
          </w:p>
        </w:tc>
        <w:tc>
          <w:tcPr>
            <w:tcW w:w="1530" w:type="dxa"/>
            <w:gridSpan w:val="2"/>
            <w:vAlign w:val="bottom"/>
          </w:tcPr>
          <w:p w14:paraId="6D9E81D7" w14:textId="7D3EB83C" w:rsidR="00827805" w:rsidRPr="00CA2C8C" w:rsidRDefault="00827805" w:rsidP="00827805">
            <w:pPr>
              <w:pStyle w:val="ListParagraph"/>
              <w:numPr>
                <w:ilvl w:val="0"/>
                <w:numId w:val="41"/>
              </w:num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74E80F50" w14:textId="339EF634" w:rsidR="00827805" w:rsidRPr="002825D9" w:rsidRDefault="00827805" w:rsidP="00827805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</w:rPr>
              <w:t>,200,000</w:t>
            </w:r>
          </w:p>
        </w:tc>
      </w:tr>
    </w:tbl>
    <w:p w14:paraId="356DFB65" w14:textId="6A547637" w:rsidR="00BE3F64" w:rsidRDefault="00BE3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75550375" w14:textId="77777777" w:rsidR="00BE3F64" w:rsidRDefault="00BE3F64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BE3F64" w:rsidSect="008137F5">
          <w:footerReference w:type="even" r:id="rId11"/>
          <w:footerReference w:type="default" r:id="rId12"/>
          <w:footerReference w:type="first" r:id="rId13"/>
          <w:pgSz w:w="11909" w:h="16834" w:code="9"/>
          <w:pgMar w:top="1440" w:right="1134" w:bottom="709" w:left="1440" w:header="992" w:footer="383" w:gutter="0"/>
          <w:pgNumType w:start="12"/>
          <w:cols w:space="720"/>
          <w:docGrid w:linePitch="245"/>
        </w:sectPr>
      </w:pPr>
    </w:p>
    <w:p w14:paraId="54982942" w14:textId="4547FA2A" w:rsidR="003251F5" w:rsidRPr="008F2A3E" w:rsidRDefault="003251F5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 w:right="1800" w:hanging="45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8F2A3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ส่วนงานดำเนินงาน</w:t>
      </w:r>
      <w:r w:rsidRPr="008F2A3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</w:p>
    <w:p w14:paraId="6C73B9E4" w14:textId="77777777" w:rsidR="00EE66CF" w:rsidRPr="009E0371" w:rsidRDefault="00EE66CF" w:rsidP="00EE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64F5FA5" w14:textId="390D588C" w:rsidR="00BE3F64" w:rsidRDefault="00BE3F64" w:rsidP="009E0371">
      <w:pPr>
        <w:tabs>
          <w:tab w:val="clear" w:pos="454"/>
          <w:tab w:val="clear" w:pos="680"/>
          <w:tab w:val="left" w:pos="666"/>
        </w:tabs>
        <w:spacing w:line="240" w:lineRule="auto"/>
        <w:ind w:left="486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ข้อมูลรายได้และกำไรขั้นต้นของส่วนงานของบริษัทและบริษัทย่อยสำหรับงวดสาม</w:t>
      </w:r>
      <w:r w:rsidR="00DC0FCD">
        <w:rPr>
          <w:rFonts w:ascii="Browallia New" w:hAnsi="Browallia New" w:cs="Browallia New" w:hint="cs"/>
          <w:sz w:val="28"/>
          <w:szCs w:val="28"/>
          <w:cs/>
        </w:rPr>
        <w:t>เดือนและ</w:t>
      </w:r>
      <w:r w:rsidR="00F31D26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DC0FCD">
        <w:rPr>
          <w:rFonts w:ascii="Browallia New" w:hAnsi="Browallia New" w:cs="Browallia New" w:hint="cs"/>
          <w:sz w:val="28"/>
          <w:szCs w:val="28"/>
          <w:cs/>
        </w:rPr>
        <w:t>เดือน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สิ้นสุดวันที่ </w:t>
      </w:r>
      <w:r w:rsidR="00DC0FCD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2562 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3FD4F1CB" w14:textId="77777777" w:rsidR="00BE3F64" w:rsidRDefault="00BE3F64" w:rsidP="001A0039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1074"/>
        <w:gridCol w:w="6"/>
        <w:gridCol w:w="1164"/>
        <w:gridCol w:w="1080"/>
        <w:gridCol w:w="6"/>
        <w:gridCol w:w="1080"/>
        <w:gridCol w:w="1074"/>
        <w:gridCol w:w="6"/>
        <w:gridCol w:w="1074"/>
        <w:gridCol w:w="6"/>
        <w:gridCol w:w="1102"/>
        <w:gridCol w:w="6"/>
        <w:gridCol w:w="1136"/>
        <w:gridCol w:w="6"/>
        <w:gridCol w:w="1074"/>
        <w:gridCol w:w="6"/>
      </w:tblGrid>
      <w:tr w:rsidR="00887E75" w:rsidRPr="00E62488" w14:paraId="16B7E46B" w14:textId="77777777" w:rsidTr="00E96DDD">
        <w:tc>
          <w:tcPr>
            <w:tcW w:w="2790" w:type="dxa"/>
          </w:tcPr>
          <w:p w14:paraId="0E4FE1D8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5" w:name="_Hlk7782759"/>
          </w:p>
        </w:tc>
        <w:tc>
          <w:tcPr>
            <w:tcW w:w="270" w:type="dxa"/>
          </w:tcPr>
          <w:p w14:paraId="2997D6AA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</w:tcPr>
          <w:p w14:paraId="413B3047" w14:textId="28F36B55" w:rsidR="00887E75" w:rsidRPr="00E62488" w:rsidRDefault="00887E75" w:rsidP="00104DF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>:</w:t>
            </w:r>
            <w:proofErr w:type="gramEnd"/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887E75" w:rsidRPr="00E62488" w14:paraId="6317ECA9" w14:textId="77777777" w:rsidTr="00E96DDD">
        <w:tc>
          <w:tcPr>
            <w:tcW w:w="2790" w:type="dxa"/>
          </w:tcPr>
          <w:p w14:paraId="27C2A16F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0B7DA84" w14:textId="77777777" w:rsidR="00887E75" w:rsidRPr="00E62488" w:rsidRDefault="00887E75" w:rsidP="00942BE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7"/>
          </w:tcPr>
          <w:p w14:paraId="503D84AE" w14:textId="0548929B" w:rsidR="00887E75" w:rsidRPr="00E62488" w:rsidRDefault="00887E75" w:rsidP="00104DF8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DC0FC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C0FC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F31D26" w:rsidRPr="00F31D2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8705C4" w:rsidRPr="00E62488" w14:paraId="39D1301D" w14:textId="77777777" w:rsidTr="00E96DDD">
        <w:tc>
          <w:tcPr>
            <w:tcW w:w="2790" w:type="dxa"/>
          </w:tcPr>
          <w:p w14:paraId="19BFBA4F" w14:textId="77777777" w:rsidR="008705C4" w:rsidRPr="00E96DDD" w:rsidRDefault="008705C4" w:rsidP="008705C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5B15F4" w14:textId="77777777" w:rsidR="008705C4" w:rsidRPr="00E62488" w:rsidRDefault="008705C4" w:rsidP="008705C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09E9905C" w14:textId="43FDD345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14:paraId="0A4D00B4" w14:textId="3000E8D7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vAlign w:val="bottom"/>
          </w:tcPr>
          <w:p w14:paraId="02776E1F" w14:textId="0E29F683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705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2188" w:type="dxa"/>
            <w:gridSpan w:val="4"/>
            <w:tcBorders>
              <w:top w:val="single" w:sz="4" w:space="0" w:color="auto"/>
            </w:tcBorders>
            <w:vAlign w:val="bottom"/>
          </w:tcPr>
          <w:p w14:paraId="394DCFD4" w14:textId="5EF89BA2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4CE4E330" w14:textId="04F80112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4"/>
            <w:tcBorders>
              <w:top w:val="single" w:sz="4" w:space="0" w:color="auto"/>
            </w:tcBorders>
            <w:vAlign w:val="bottom"/>
          </w:tcPr>
          <w:p w14:paraId="25B8B3A9" w14:textId="59C21FAB" w:rsidR="008705C4" w:rsidRPr="00E62488" w:rsidRDefault="008705C4" w:rsidP="008705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87E75" w:rsidRPr="00E62488" w14:paraId="7CC55D46" w14:textId="77777777" w:rsidTr="00446705">
        <w:tc>
          <w:tcPr>
            <w:tcW w:w="2790" w:type="dxa"/>
          </w:tcPr>
          <w:p w14:paraId="27DF0D5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330FF62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6625849" w14:textId="540BA6E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05E1AB82" w14:textId="5E0FA245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64" w:type="dxa"/>
          </w:tcPr>
          <w:p w14:paraId="3D7D5C8A" w14:textId="4F6F43D6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6" w:type="dxa"/>
            <w:gridSpan w:val="2"/>
          </w:tcPr>
          <w:p w14:paraId="0D53EA76" w14:textId="7A8A5A1B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053F476E" w14:textId="369A741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10A782C1" w14:textId="5E646567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  <w:gridSpan w:val="2"/>
          </w:tcPr>
          <w:p w14:paraId="6756598D" w14:textId="476534C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  <w:gridSpan w:val="2"/>
          </w:tcPr>
          <w:p w14:paraId="76B66843" w14:textId="6AC63504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  <w:gridSpan w:val="2"/>
          </w:tcPr>
          <w:p w14:paraId="4ECABDB6" w14:textId="785437B2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gridSpan w:val="2"/>
          </w:tcPr>
          <w:p w14:paraId="52DCD432" w14:textId="7051EE4D" w:rsidR="00887E75" w:rsidRPr="00E62488" w:rsidRDefault="00887E75" w:rsidP="00887E7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887E75" w:rsidRPr="00E62488" w14:paraId="2219C695" w14:textId="77777777" w:rsidTr="00446705">
        <w:tc>
          <w:tcPr>
            <w:tcW w:w="2790" w:type="dxa"/>
          </w:tcPr>
          <w:p w14:paraId="3A9841D6" w14:textId="768295D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7E228EDF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ED002F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D0D89D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B6D5F4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5DED421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5FFDA1C" w14:textId="77777777" w:rsidR="00887E75" w:rsidRPr="00887E75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7F1BD43" w14:textId="3F5549E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20E6791" w14:textId="654D0CD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2DA80A6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22A309E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3BE99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30033" w:rsidRPr="00E62488" w14:paraId="3528A2D0" w14:textId="77777777" w:rsidTr="00446705">
        <w:tc>
          <w:tcPr>
            <w:tcW w:w="2790" w:type="dxa"/>
          </w:tcPr>
          <w:p w14:paraId="51E401F8" w14:textId="78C35EAD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332C57A5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72B1288" w14:textId="46CACAF2" w:rsidR="00A30033" w:rsidRPr="00887E75" w:rsidRDefault="00A3003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468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,9</w:t>
            </w:r>
            <w:r w:rsidR="00746863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gridSpan w:val="2"/>
          </w:tcPr>
          <w:p w14:paraId="5A72D115" w14:textId="1CE1179A" w:rsidR="00A30033" w:rsidRPr="00E62488" w:rsidRDefault="00B633DA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500,086</w:t>
            </w:r>
          </w:p>
        </w:tc>
        <w:tc>
          <w:tcPr>
            <w:tcW w:w="1164" w:type="dxa"/>
          </w:tcPr>
          <w:p w14:paraId="01CBFF21" w14:textId="794784DE" w:rsidR="00A30033" w:rsidRPr="00E62488" w:rsidRDefault="00A3003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68,809</w:t>
            </w:r>
          </w:p>
        </w:tc>
        <w:tc>
          <w:tcPr>
            <w:tcW w:w="1086" w:type="dxa"/>
            <w:gridSpan w:val="2"/>
          </w:tcPr>
          <w:p w14:paraId="0A074911" w14:textId="2D68758D" w:rsidR="00A30033" w:rsidRPr="00E62488" w:rsidRDefault="00A30033" w:rsidP="00A30033">
            <w:pP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6F55ED2" w14:textId="6AE4FD4C" w:rsidR="00A30033" w:rsidRPr="00E62488" w:rsidRDefault="007E7F8A" w:rsidP="008B51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2D654D">
              <w:rPr>
                <w:rFonts w:ascii="Browallia New" w:hAnsi="Browallia New" w:cs="Browallia New"/>
                <w:sz w:val="24"/>
                <w:szCs w:val="24"/>
                <w:lang w:val="en-GB"/>
              </w:rPr>
              <w:t>,6</w:t>
            </w:r>
            <w:r w:rsidR="008B5184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80" w:type="dxa"/>
            <w:gridSpan w:val="2"/>
          </w:tcPr>
          <w:p w14:paraId="513F8F0C" w14:textId="13A86F69" w:rsidR="00A30033" w:rsidRPr="00E62488" w:rsidRDefault="00A30033" w:rsidP="00A3003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548ACDDE" w14:textId="53ACCED3" w:rsidR="00A30033" w:rsidRPr="00E62488" w:rsidRDefault="00216E71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(78,158)</w:t>
            </w:r>
          </w:p>
        </w:tc>
        <w:tc>
          <w:tcPr>
            <w:tcW w:w="1108" w:type="dxa"/>
            <w:gridSpan w:val="2"/>
          </w:tcPr>
          <w:p w14:paraId="6C08B36D" w14:textId="08F5A18B" w:rsidR="00A30033" w:rsidRPr="00E62488" w:rsidRDefault="000B1E51" w:rsidP="000B1E51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(1,083)</w:t>
            </w:r>
          </w:p>
        </w:tc>
        <w:tc>
          <w:tcPr>
            <w:tcW w:w="1142" w:type="dxa"/>
            <w:gridSpan w:val="2"/>
          </w:tcPr>
          <w:p w14:paraId="24D83BD5" w14:textId="605285E0" w:rsidR="00A30033" w:rsidRPr="00E62488" w:rsidRDefault="000B1E51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051E0">
              <w:rPr>
                <w:rFonts w:ascii="Browallia New" w:hAnsi="Browallia New" w:cs="Browallia New"/>
                <w:sz w:val="24"/>
                <w:szCs w:val="24"/>
                <w:lang w:val="en-GB"/>
              </w:rPr>
              <w:t>2,294</w:t>
            </w:r>
          </w:p>
        </w:tc>
        <w:tc>
          <w:tcPr>
            <w:tcW w:w="1080" w:type="dxa"/>
            <w:gridSpan w:val="2"/>
          </w:tcPr>
          <w:p w14:paraId="167C2F20" w14:textId="10EEDE4D" w:rsidR="00A30033" w:rsidRPr="00E62488" w:rsidRDefault="00F16B5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499,003</w:t>
            </w:r>
          </w:p>
        </w:tc>
      </w:tr>
      <w:tr w:rsidR="00A30033" w:rsidRPr="00E62488" w14:paraId="7F23D4DB" w14:textId="77777777" w:rsidTr="00446705">
        <w:tc>
          <w:tcPr>
            <w:tcW w:w="2790" w:type="dxa"/>
          </w:tcPr>
          <w:p w14:paraId="72FAC446" w14:textId="58AC1525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1948B2E9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5044354" w14:textId="3DB45A55" w:rsidR="00A30033" w:rsidRPr="00E6248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277F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8C6A4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F277F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C6A45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gridSpan w:val="2"/>
          </w:tcPr>
          <w:p w14:paraId="5F97A735" w14:textId="1EACB2D5" w:rsidR="00A30033" w:rsidRPr="00E62488" w:rsidRDefault="00B633DA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(499,113)</w:t>
            </w:r>
          </w:p>
        </w:tc>
        <w:tc>
          <w:tcPr>
            <w:tcW w:w="1164" w:type="dxa"/>
          </w:tcPr>
          <w:p w14:paraId="57F69736" w14:textId="301EB21D" w:rsidR="00A30033" w:rsidRPr="00E6248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(74,635)</w:t>
            </w:r>
          </w:p>
        </w:tc>
        <w:tc>
          <w:tcPr>
            <w:tcW w:w="1086" w:type="dxa"/>
            <w:gridSpan w:val="2"/>
          </w:tcPr>
          <w:p w14:paraId="2A13CF3B" w14:textId="1D30FE05" w:rsidR="00A30033" w:rsidRPr="00E62488" w:rsidRDefault="00A30033" w:rsidP="00A30033">
            <w:pPr>
              <w:pBdr>
                <w:bottom w:val="single" w:sz="4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="00544B0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6)</w:t>
            </w:r>
          </w:p>
        </w:tc>
        <w:tc>
          <w:tcPr>
            <w:tcW w:w="1080" w:type="dxa"/>
          </w:tcPr>
          <w:p w14:paraId="09AE983B" w14:textId="5877BBB9" w:rsidR="00A30033" w:rsidRPr="008B5184" w:rsidRDefault="008B5184" w:rsidP="008B518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B5184">
              <w:rPr>
                <w:rFonts w:ascii="Browallia New" w:hAnsi="Browallia New" w:cs="Browallia New"/>
                <w:sz w:val="24"/>
                <w:szCs w:val="24"/>
                <w:lang w:val="en-GB"/>
              </w:rPr>
              <w:t>(49,642)</w:t>
            </w:r>
          </w:p>
        </w:tc>
        <w:tc>
          <w:tcPr>
            <w:tcW w:w="1080" w:type="dxa"/>
            <w:gridSpan w:val="2"/>
          </w:tcPr>
          <w:p w14:paraId="3221B53F" w14:textId="3FC6D6DA" w:rsidR="00A30033" w:rsidRPr="004616E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</w:tcPr>
          <w:p w14:paraId="5501D164" w14:textId="09AF83F1" w:rsidR="00A30033" w:rsidRPr="004616E8" w:rsidRDefault="00216E71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02563">
              <w:rPr>
                <w:rFonts w:ascii="Browallia New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0256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108" w:type="dxa"/>
            <w:gridSpan w:val="2"/>
          </w:tcPr>
          <w:p w14:paraId="41CAC3B1" w14:textId="2B67FF7E" w:rsidR="00A30033" w:rsidRPr="00E62488" w:rsidRDefault="000B1E51" w:rsidP="000B1E5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1,2</w:t>
            </w:r>
            <w:r w:rsidR="00DF381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42" w:type="dxa"/>
            <w:gridSpan w:val="2"/>
          </w:tcPr>
          <w:p w14:paraId="1AC23964" w14:textId="1986C012" w:rsidR="00A30033" w:rsidRPr="00E62488" w:rsidRDefault="007051E0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(518,353)</w:t>
            </w:r>
          </w:p>
        </w:tc>
        <w:tc>
          <w:tcPr>
            <w:tcW w:w="1080" w:type="dxa"/>
            <w:gridSpan w:val="2"/>
          </w:tcPr>
          <w:p w14:paraId="28206DDF" w14:textId="7F4E5F43" w:rsidR="00A30033" w:rsidRPr="00E62488" w:rsidRDefault="007051E0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(498,</w:t>
            </w:r>
            <w:r w:rsidR="00F16B53">
              <w:rPr>
                <w:rFonts w:ascii="Browallia New" w:hAnsi="Browallia New" w:cs="Browallia New"/>
                <w:sz w:val="24"/>
                <w:szCs w:val="24"/>
                <w:lang w:val="en-GB"/>
              </w:rPr>
              <w:t>695)</w:t>
            </w:r>
          </w:p>
        </w:tc>
      </w:tr>
      <w:tr w:rsidR="007756F7" w:rsidRPr="00E62488" w14:paraId="28B2ECBD" w14:textId="77777777" w:rsidTr="00446705">
        <w:tc>
          <w:tcPr>
            <w:tcW w:w="2790" w:type="dxa"/>
          </w:tcPr>
          <w:p w14:paraId="1CA9D564" w14:textId="42BEB60A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3A6C0C4F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E210844" w14:textId="7A22F893" w:rsidR="007756F7" w:rsidRPr="00E62488" w:rsidRDefault="00D710D9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57EC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679A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7EC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80" w:type="dxa"/>
            <w:gridSpan w:val="2"/>
          </w:tcPr>
          <w:p w14:paraId="3447032D" w14:textId="19C4C80F" w:rsidR="007756F7" w:rsidRPr="00E62488" w:rsidRDefault="007E4EE7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164" w:type="dxa"/>
          </w:tcPr>
          <w:p w14:paraId="2351B376" w14:textId="13CBA4E8" w:rsidR="007756F7" w:rsidRPr="00827282" w:rsidRDefault="00827282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(5,826)</w:t>
            </w:r>
          </w:p>
        </w:tc>
        <w:tc>
          <w:tcPr>
            <w:tcW w:w="1086" w:type="dxa"/>
            <w:gridSpan w:val="2"/>
          </w:tcPr>
          <w:p w14:paraId="105E6EBE" w14:textId="4AF606CC" w:rsidR="007756F7" w:rsidRPr="00E62488" w:rsidRDefault="009E364B" w:rsidP="007756F7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="00544B08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4603C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0E170EE9" w14:textId="78E1C98F" w:rsidR="007756F7" w:rsidRPr="00E62488" w:rsidRDefault="008B5184" w:rsidP="008B518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(9,958)</w:t>
            </w:r>
          </w:p>
        </w:tc>
        <w:tc>
          <w:tcPr>
            <w:tcW w:w="1080" w:type="dxa"/>
            <w:gridSpan w:val="2"/>
          </w:tcPr>
          <w:p w14:paraId="13A8A435" w14:textId="0EDE8F0C" w:rsidR="007756F7" w:rsidRPr="00E62488" w:rsidRDefault="00A30033" w:rsidP="007756F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gridSpan w:val="2"/>
          </w:tcPr>
          <w:p w14:paraId="11CB1D55" w14:textId="47F9B330" w:rsidR="007756F7" w:rsidRPr="00E62488" w:rsidRDefault="00A509A4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2,682</w:t>
            </w:r>
          </w:p>
        </w:tc>
        <w:tc>
          <w:tcPr>
            <w:tcW w:w="1108" w:type="dxa"/>
            <w:gridSpan w:val="2"/>
          </w:tcPr>
          <w:p w14:paraId="38310319" w14:textId="46E1CF85" w:rsidR="007756F7" w:rsidRPr="00E62488" w:rsidRDefault="003202D8" w:rsidP="000B1E5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F381F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42" w:type="dxa"/>
            <w:gridSpan w:val="2"/>
          </w:tcPr>
          <w:p w14:paraId="4B5098EB" w14:textId="64ED8C3C" w:rsidR="007756F7" w:rsidRPr="00E62488" w:rsidRDefault="007051E0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13,941</w:t>
            </w:r>
          </w:p>
        </w:tc>
        <w:tc>
          <w:tcPr>
            <w:tcW w:w="1080" w:type="dxa"/>
            <w:gridSpan w:val="2"/>
          </w:tcPr>
          <w:p w14:paraId="6E074A1B" w14:textId="45A8B953" w:rsidR="007756F7" w:rsidRPr="00E62488" w:rsidRDefault="007051E0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</w:tr>
      <w:tr w:rsidR="00887E75" w:rsidRPr="00E62488" w14:paraId="631E2E0B" w14:textId="77777777" w:rsidTr="00446705">
        <w:tc>
          <w:tcPr>
            <w:tcW w:w="2790" w:type="dxa"/>
          </w:tcPr>
          <w:p w14:paraId="724B984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1ED89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F67838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12CA84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793FAEE2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1B251C2D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2542C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121C870" w14:textId="23C65E8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9B6986D" w14:textId="2D28CBDE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D0282A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145A7691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D8359F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7E75" w:rsidRPr="00E62488" w14:paraId="710581DA" w14:textId="77777777" w:rsidTr="00446705">
        <w:tc>
          <w:tcPr>
            <w:tcW w:w="2790" w:type="dxa"/>
          </w:tcPr>
          <w:p w14:paraId="2A4BF06C" w14:textId="3853526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3E532BA9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7BED6BA" w14:textId="56F3AD89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F40595E" w14:textId="45B1F43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32B11CAD" w14:textId="3D88D7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4FA5F529" w14:textId="358B56A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A2A507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CAB0623" w14:textId="237AD74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CBAF758" w14:textId="6C232E1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1BAFAF7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3DEACFBB" w14:textId="34A28BFC" w:rsidR="00887E75" w:rsidRPr="00E62488" w:rsidRDefault="004317CB" w:rsidP="006B371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7,262</w:t>
            </w:r>
          </w:p>
        </w:tc>
        <w:tc>
          <w:tcPr>
            <w:tcW w:w="1080" w:type="dxa"/>
            <w:gridSpan w:val="2"/>
          </w:tcPr>
          <w:p w14:paraId="7430038F" w14:textId="6E544E2F" w:rsidR="00887E75" w:rsidRPr="00E62488" w:rsidRDefault="00FA7FA4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7,773</w:t>
            </w:r>
          </w:p>
        </w:tc>
      </w:tr>
      <w:tr w:rsidR="00887E75" w:rsidRPr="00E62488" w14:paraId="1196927F" w14:textId="77777777" w:rsidTr="00446705">
        <w:trPr>
          <w:gridAfter w:val="1"/>
          <w:wAfter w:w="6" w:type="dxa"/>
        </w:trPr>
        <w:tc>
          <w:tcPr>
            <w:tcW w:w="5304" w:type="dxa"/>
            <w:gridSpan w:val="4"/>
          </w:tcPr>
          <w:p w14:paraId="38287323" w14:textId="722545D3" w:rsidR="00887E75" w:rsidRPr="00E62488" w:rsidRDefault="00887E75" w:rsidP="00887E7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</w:t>
            </w:r>
            <w:r w:rsidR="00333CD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 w:rsidR="004869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(</w:t>
            </w:r>
            <w:r w:rsidR="00285DC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="004869F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)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จากเงินลงทุนในบริษัทร่วมและ</w:t>
            </w:r>
            <w:r w:rsidR="00D60CB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1170" w:type="dxa"/>
            <w:gridSpan w:val="2"/>
          </w:tcPr>
          <w:p w14:paraId="02D5D37F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01F511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567094B2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4" w:type="dxa"/>
          </w:tcPr>
          <w:p w14:paraId="36A2726C" w14:textId="45E3FD13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C7650F9" w14:textId="05EED65D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20D2FBB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5EECF984" w14:textId="59A43923" w:rsidR="00887E75" w:rsidRPr="00E62488" w:rsidRDefault="002163DC" w:rsidP="00CC6CC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(577)</w:t>
            </w:r>
          </w:p>
        </w:tc>
        <w:tc>
          <w:tcPr>
            <w:tcW w:w="1080" w:type="dxa"/>
            <w:gridSpan w:val="2"/>
          </w:tcPr>
          <w:p w14:paraId="442D1BF6" w14:textId="3F18512E" w:rsidR="00887E75" w:rsidRPr="00E62488" w:rsidRDefault="00B85164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7,068</w:t>
            </w:r>
          </w:p>
        </w:tc>
      </w:tr>
      <w:tr w:rsidR="004B1529" w:rsidRPr="00E62488" w14:paraId="56C5ACAF" w14:textId="77777777" w:rsidTr="00446705">
        <w:tc>
          <w:tcPr>
            <w:tcW w:w="2790" w:type="dxa"/>
          </w:tcPr>
          <w:p w14:paraId="66213FB3" w14:textId="7BD373C4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และค่าตัดจำหน่าย</w:t>
            </w:r>
          </w:p>
        </w:tc>
        <w:tc>
          <w:tcPr>
            <w:tcW w:w="270" w:type="dxa"/>
          </w:tcPr>
          <w:p w14:paraId="2495AF30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D6E9344" w14:textId="21022D87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6144E7A" w14:textId="547B809F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44136FB1" w14:textId="4059EA3A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8B0BD2E" w14:textId="2BE66268" w:rsidR="004B1529" w:rsidRPr="00E62488" w:rsidRDefault="004B1529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9DD221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FC852E6" w14:textId="0FA14341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F566C6B" w14:textId="04D23859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18A357D" w14:textId="77777777" w:rsidR="004B1529" w:rsidRPr="00E62488" w:rsidRDefault="004B1529" w:rsidP="004B1529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0E32D68D" w14:textId="4D3B1E84" w:rsidR="004B1529" w:rsidRPr="00E62488" w:rsidRDefault="002163DC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(28,120)</w:t>
            </w:r>
          </w:p>
        </w:tc>
        <w:tc>
          <w:tcPr>
            <w:tcW w:w="1080" w:type="dxa"/>
            <w:gridSpan w:val="2"/>
          </w:tcPr>
          <w:p w14:paraId="4F5DA667" w14:textId="4365EC47" w:rsidR="004B1529" w:rsidRPr="00E62488" w:rsidRDefault="00B85164" w:rsidP="004B1529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(20,</w:t>
            </w:r>
            <w:r w:rsidR="00992202">
              <w:rPr>
                <w:rFonts w:ascii="Browallia New" w:hAnsi="Browallia New" w:cs="Browallia New"/>
                <w:sz w:val="24"/>
                <w:szCs w:val="24"/>
                <w:lang w:val="en-GB"/>
              </w:rPr>
              <w:t>937)</w:t>
            </w:r>
          </w:p>
        </w:tc>
      </w:tr>
      <w:tr w:rsidR="00887E75" w:rsidRPr="00E62488" w14:paraId="52919629" w14:textId="77777777" w:rsidTr="00446705">
        <w:trPr>
          <w:trHeight w:val="153"/>
        </w:trPr>
        <w:tc>
          <w:tcPr>
            <w:tcW w:w="2790" w:type="dxa"/>
          </w:tcPr>
          <w:p w14:paraId="303D9691" w14:textId="558E3ABB" w:rsidR="00887E75" w:rsidRPr="00E62488" w:rsidRDefault="00285DCE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45C5F884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6DBB080" w14:textId="5D13A821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50F0274" w14:textId="797A1F6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BDE01D1" w14:textId="75D4A2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3EF89B6C" w14:textId="6B995EBF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336A5E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49F0758" w14:textId="6E7B1738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26F58AC" w14:textId="72CB844A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64A9A18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5AA709EA" w14:textId="24F8CD0B" w:rsidR="00887E75" w:rsidRPr="00E62488" w:rsidRDefault="002163DC" w:rsidP="0075754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(18</w:t>
            </w:r>
            <w:r w:rsidR="007E693E">
              <w:rPr>
                <w:rFonts w:ascii="Browallia New" w:hAnsi="Browallia New" w:cs="Browallia New"/>
                <w:sz w:val="24"/>
                <w:szCs w:val="24"/>
                <w:lang w:val="en-GB"/>
              </w:rPr>
              <w:t>,977)</w:t>
            </w:r>
          </w:p>
        </w:tc>
        <w:tc>
          <w:tcPr>
            <w:tcW w:w="1080" w:type="dxa"/>
            <w:gridSpan w:val="2"/>
          </w:tcPr>
          <w:p w14:paraId="55344D98" w14:textId="0BE14083" w:rsidR="00887E75" w:rsidRPr="00E62488" w:rsidRDefault="00992202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(11,441)</w:t>
            </w:r>
          </w:p>
        </w:tc>
      </w:tr>
      <w:tr w:rsidR="00887E75" w:rsidRPr="00E62488" w14:paraId="5ACE7687" w14:textId="77777777" w:rsidTr="00446705">
        <w:trPr>
          <w:trHeight w:val="126"/>
        </w:trPr>
        <w:tc>
          <w:tcPr>
            <w:tcW w:w="2790" w:type="dxa"/>
          </w:tcPr>
          <w:p w14:paraId="738DD81D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3A8D2EA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EB01095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378F919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64" w:type="dxa"/>
          </w:tcPr>
          <w:p w14:paraId="32F90D2C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177B29B4" w14:textId="77777777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A77144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944756A" w14:textId="229BB4E2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AFB9443" w14:textId="227262C9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5073BF2E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037A36D5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2964B2C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87E75" w:rsidRPr="00E62488" w14:paraId="18A2AC3E" w14:textId="77777777" w:rsidTr="00446705">
        <w:trPr>
          <w:trHeight w:val="144"/>
        </w:trPr>
        <w:tc>
          <w:tcPr>
            <w:tcW w:w="2790" w:type="dxa"/>
          </w:tcPr>
          <w:p w14:paraId="716C0303" w14:textId="0ACC881F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57BC7A0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4A26D21" w14:textId="78FDA40C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6417E3B" w14:textId="58B37E3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64" w:type="dxa"/>
          </w:tcPr>
          <w:p w14:paraId="69945EFE" w14:textId="064D25E5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6" w:type="dxa"/>
            <w:gridSpan w:val="2"/>
          </w:tcPr>
          <w:p w14:paraId="7C0D3400" w14:textId="5625E19D" w:rsidR="00887E75" w:rsidRPr="00E62488" w:rsidRDefault="00887E75" w:rsidP="00887E7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5A45D0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4FC184B" w14:textId="5B901AA0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2190DC43" w14:textId="326CDA36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  <w:gridSpan w:val="2"/>
          </w:tcPr>
          <w:p w14:paraId="4D5EBE58" w14:textId="77777777" w:rsidR="00887E75" w:rsidRPr="00E62488" w:rsidRDefault="00887E75" w:rsidP="00887E75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2"/>
          </w:tcPr>
          <w:p w14:paraId="46B9252A" w14:textId="41F6BBC8" w:rsidR="00887E75" w:rsidRPr="00E62488" w:rsidRDefault="007E693E" w:rsidP="000F0D6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(63,201)</w:t>
            </w:r>
          </w:p>
        </w:tc>
        <w:tc>
          <w:tcPr>
            <w:tcW w:w="1080" w:type="dxa"/>
            <w:gridSpan w:val="2"/>
          </w:tcPr>
          <w:p w14:paraId="47D38503" w14:textId="3D48C76D" w:rsidR="00887E75" w:rsidRPr="00E62488" w:rsidRDefault="004317CB" w:rsidP="00887E7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(54,908)</w:t>
            </w:r>
          </w:p>
        </w:tc>
      </w:tr>
      <w:bookmarkEnd w:id="5"/>
    </w:tbl>
    <w:p w14:paraId="254757C3" w14:textId="5972966A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16267813" w14:textId="77777777" w:rsidR="00BE3F64" w:rsidRDefault="00BE3F64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48B89E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020B537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6469E0E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6F64B0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7532038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1438F0D" w14:textId="77777777" w:rsid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Style w:val="TableGrid"/>
        <w:tblW w:w="14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1170"/>
        <w:gridCol w:w="1080"/>
        <w:gridCol w:w="1170"/>
        <w:gridCol w:w="1080"/>
        <w:gridCol w:w="1080"/>
        <w:gridCol w:w="1080"/>
        <w:gridCol w:w="1080"/>
        <w:gridCol w:w="1108"/>
        <w:gridCol w:w="1142"/>
        <w:gridCol w:w="1080"/>
      </w:tblGrid>
      <w:tr w:rsidR="00DC0FCD" w:rsidRPr="00E62488" w14:paraId="539B2787" w14:textId="77777777" w:rsidTr="00E96DDD">
        <w:tc>
          <w:tcPr>
            <w:tcW w:w="2790" w:type="dxa"/>
          </w:tcPr>
          <w:p w14:paraId="7F02EB22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E0371C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5530FE5D" w14:textId="77777777" w:rsidR="00DC0FCD" w:rsidRPr="00E62488" w:rsidRDefault="00DC0FCD" w:rsidP="00EE3F1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proofErr w:type="gramStart"/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หน่วย </w:t>
            </w:r>
            <w:r w:rsidRPr="00E62488">
              <w:rPr>
                <w:rFonts w:ascii="Browallia New" w:hAnsi="Browallia New" w:cs="Browallia New"/>
                <w:sz w:val="24"/>
                <w:szCs w:val="24"/>
              </w:rPr>
              <w:t>:</w:t>
            </w:r>
            <w:proofErr w:type="gramEnd"/>
            <w:r w:rsidRPr="00E6248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DC0FCD" w:rsidRPr="00E62488" w14:paraId="4BA1E609" w14:textId="77777777" w:rsidTr="00E96DDD">
        <w:tc>
          <w:tcPr>
            <w:tcW w:w="2790" w:type="dxa"/>
          </w:tcPr>
          <w:p w14:paraId="0248358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73AE49F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70" w:type="dxa"/>
            <w:gridSpan w:val="10"/>
          </w:tcPr>
          <w:p w14:paraId="19617A6A" w14:textId="63DA3901" w:rsidR="00DC0FCD" w:rsidRPr="00E62488" w:rsidRDefault="00DC0FCD" w:rsidP="00EE3F16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สำหรับงวด</w:t>
            </w:r>
            <w:r w:rsidR="00F31D26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เก้า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F31D26" w:rsidRPr="00F31D26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C0FCD" w:rsidRPr="00E62488" w14:paraId="34589DEF" w14:textId="77777777" w:rsidTr="00E96DDD">
        <w:tc>
          <w:tcPr>
            <w:tcW w:w="2790" w:type="dxa"/>
          </w:tcPr>
          <w:p w14:paraId="1D02C39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E15FC94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7C877E3F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</w:rPr>
              <w:t>ผลิตและจำหน่ายผลิตภัณฑ์คอนกรีตสำเร็จรูป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750337D6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ผลิตและจำหน่ายลวดแรงดึงสูงพิเศษ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781FDD0" w14:textId="16ADCB77" w:rsidR="00DC0FCD" w:rsidRPr="00D5067F" w:rsidRDefault="00D5067F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5067F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ผลิตและจำหน่ายผลิตภัณฑ์คอนกรีตสำเร็จรูปที่ใช้ในการก่อสร้าง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</w:tcBorders>
            <w:vAlign w:val="bottom"/>
          </w:tcPr>
          <w:p w14:paraId="70F2CBC8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การตัดรายการ</w:t>
            </w:r>
          </w:p>
          <w:p w14:paraId="2D80B2D7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บัญชีระหว่างกัน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</w:tcBorders>
            <w:vAlign w:val="bottom"/>
          </w:tcPr>
          <w:p w14:paraId="3D59AD42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C0FCD" w:rsidRPr="00E62488" w14:paraId="553E5A64" w14:textId="77777777" w:rsidTr="00E96DDD">
        <w:tc>
          <w:tcPr>
            <w:tcW w:w="2790" w:type="dxa"/>
          </w:tcPr>
          <w:p w14:paraId="46AFB550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DCB8F9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55038F1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51A57261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5321E49B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564BE15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3810373F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61243CA8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4637F1E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08" w:type="dxa"/>
          </w:tcPr>
          <w:p w14:paraId="6B479124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1142" w:type="dxa"/>
          </w:tcPr>
          <w:p w14:paraId="3397FFB3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</w:tcPr>
          <w:p w14:paraId="693945F9" w14:textId="77777777" w:rsidR="00DC0FCD" w:rsidRPr="00E62488" w:rsidRDefault="00DC0FCD" w:rsidP="00EE3F1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DC0FCD" w:rsidRPr="00E62488" w14:paraId="261F6580" w14:textId="77777777" w:rsidTr="00E96DDD">
        <w:tc>
          <w:tcPr>
            <w:tcW w:w="2790" w:type="dxa"/>
          </w:tcPr>
          <w:p w14:paraId="541E8E9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270" w:type="dxa"/>
          </w:tcPr>
          <w:p w14:paraId="3351E02C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711C83B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3B6DE1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2F3208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3412C4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C0D1BB" w14:textId="77777777" w:rsidR="00DC0FCD" w:rsidRPr="00887E75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3AB56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34DC1F3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69167472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1D7E2C35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C72AB39" w14:textId="77777777" w:rsidR="00DC0FCD" w:rsidRPr="00E62488" w:rsidRDefault="00DC0FCD" w:rsidP="00EE3F16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30033" w:rsidRPr="00E62488" w14:paraId="364CCB09" w14:textId="77777777" w:rsidTr="00E96DDD">
        <w:tc>
          <w:tcPr>
            <w:tcW w:w="2790" w:type="dxa"/>
          </w:tcPr>
          <w:p w14:paraId="1D85B765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70" w:type="dxa"/>
          </w:tcPr>
          <w:p w14:paraId="2DD953A4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56A8C07" w14:textId="272AE3A4" w:rsidR="00A30033" w:rsidRPr="00887E75" w:rsidRDefault="00A3003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</w:t>
            </w:r>
            <w:r w:rsidR="00870CAF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44D84">
              <w:rPr>
                <w:rFonts w:ascii="Browallia New" w:hAnsi="Browallia New" w:cs="Browallia New"/>
                <w:sz w:val="24"/>
                <w:szCs w:val="24"/>
              </w:rPr>
              <w:t>533</w:t>
            </w:r>
          </w:p>
        </w:tc>
        <w:tc>
          <w:tcPr>
            <w:tcW w:w="1080" w:type="dxa"/>
          </w:tcPr>
          <w:p w14:paraId="638AAD07" w14:textId="09F77C56" w:rsidR="00A30033" w:rsidRPr="00E62488" w:rsidRDefault="00A3003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1,377,233</w:t>
            </w:r>
          </w:p>
        </w:tc>
        <w:tc>
          <w:tcPr>
            <w:tcW w:w="1170" w:type="dxa"/>
          </w:tcPr>
          <w:p w14:paraId="5A1CC021" w14:textId="359E7A12" w:rsidR="00A30033" w:rsidRPr="00E62488" w:rsidRDefault="00A30033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199,935</w:t>
            </w:r>
          </w:p>
        </w:tc>
        <w:tc>
          <w:tcPr>
            <w:tcW w:w="1080" w:type="dxa"/>
          </w:tcPr>
          <w:p w14:paraId="1C03A2FC" w14:textId="67308B63" w:rsidR="00A30033" w:rsidRPr="00E62488" w:rsidRDefault="00A30033" w:rsidP="00A30033">
            <w:pPr>
              <w:tabs>
                <w:tab w:val="clear" w:pos="907"/>
                <w:tab w:val="left" w:pos="336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2904DBA" w14:textId="22FBD1A9" w:rsidR="00A30033" w:rsidRPr="00E62488" w:rsidRDefault="00267208" w:rsidP="003935D0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71,931</w:t>
            </w:r>
          </w:p>
        </w:tc>
        <w:tc>
          <w:tcPr>
            <w:tcW w:w="1080" w:type="dxa"/>
          </w:tcPr>
          <w:p w14:paraId="0502AA8C" w14:textId="7C1674CC" w:rsidR="00A30033" w:rsidRPr="00E62488" w:rsidRDefault="00A30033" w:rsidP="00A30033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2556565" w14:textId="75D3BE58" w:rsidR="00A30033" w:rsidRPr="00E62488" w:rsidRDefault="003935D0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(161,597)</w:t>
            </w:r>
          </w:p>
        </w:tc>
        <w:tc>
          <w:tcPr>
            <w:tcW w:w="1108" w:type="dxa"/>
          </w:tcPr>
          <w:p w14:paraId="311FB7CC" w14:textId="3E89DE94" w:rsidR="00A30033" w:rsidRPr="00E62488" w:rsidRDefault="006B1955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68C7">
              <w:rPr>
                <w:rFonts w:ascii="Browallia New" w:hAnsi="Browallia New" w:cs="Browallia New"/>
                <w:sz w:val="24"/>
                <w:szCs w:val="24"/>
                <w:lang w:val="en-GB"/>
              </w:rPr>
              <w:t>6,503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2" w:type="dxa"/>
          </w:tcPr>
          <w:p w14:paraId="28DADA5D" w14:textId="13B462F2" w:rsidR="00A30033" w:rsidRPr="00E62488" w:rsidRDefault="008C68C7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1,623,802</w:t>
            </w:r>
          </w:p>
        </w:tc>
        <w:tc>
          <w:tcPr>
            <w:tcW w:w="1080" w:type="dxa"/>
          </w:tcPr>
          <w:p w14:paraId="6EF7DFAC" w14:textId="2211D0E5" w:rsidR="00A30033" w:rsidRPr="00E62488" w:rsidRDefault="00262AF2" w:rsidP="00A30033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1,370,</w:t>
            </w:r>
            <w:r w:rsidR="0021570C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</w:tr>
      <w:tr w:rsidR="00A30033" w:rsidRPr="00E62488" w14:paraId="7B86D5DA" w14:textId="77777777" w:rsidTr="00E96DDD">
        <w:tc>
          <w:tcPr>
            <w:tcW w:w="2790" w:type="dxa"/>
          </w:tcPr>
          <w:p w14:paraId="3B15F45B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ต้นทุนขาย</w:t>
            </w:r>
          </w:p>
        </w:tc>
        <w:tc>
          <w:tcPr>
            <w:tcW w:w="270" w:type="dxa"/>
          </w:tcPr>
          <w:p w14:paraId="544C29F7" w14:textId="77777777" w:rsidR="00A30033" w:rsidRPr="00E62488" w:rsidRDefault="00A30033" w:rsidP="00A30033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8F2B995" w14:textId="1D19DCDC" w:rsidR="00A30033" w:rsidRPr="00E6248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</w:t>
            </w:r>
            <w:r w:rsidR="00C44D84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C040F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5)</w:t>
            </w:r>
          </w:p>
        </w:tc>
        <w:tc>
          <w:tcPr>
            <w:tcW w:w="1080" w:type="dxa"/>
          </w:tcPr>
          <w:p w14:paraId="62C63C3A" w14:textId="008A5712" w:rsidR="00A30033" w:rsidRPr="00E6248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(1,369,796)</w:t>
            </w:r>
          </w:p>
        </w:tc>
        <w:tc>
          <w:tcPr>
            <w:tcW w:w="1170" w:type="dxa"/>
          </w:tcPr>
          <w:p w14:paraId="6A0178A0" w14:textId="0042C5A4" w:rsidR="00A30033" w:rsidRPr="00E6248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(224,140)</w:t>
            </w:r>
          </w:p>
        </w:tc>
        <w:tc>
          <w:tcPr>
            <w:tcW w:w="1080" w:type="dxa"/>
          </w:tcPr>
          <w:p w14:paraId="557D801E" w14:textId="0C2D1CAF" w:rsidR="00A30033" w:rsidRPr="00E62488" w:rsidRDefault="00A30033" w:rsidP="00A30033">
            <w:pPr>
              <w:pBdr>
                <w:bottom w:val="single" w:sz="4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="002405F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6)</w:t>
            </w:r>
          </w:p>
        </w:tc>
        <w:tc>
          <w:tcPr>
            <w:tcW w:w="1080" w:type="dxa"/>
          </w:tcPr>
          <w:p w14:paraId="4AA8F19D" w14:textId="0D55FD80" w:rsidR="00A30033" w:rsidRPr="003935D0" w:rsidRDefault="00267208" w:rsidP="003935D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935D0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C0E7F" w:rsidRPr="003935D0">
              <w:rPr>
                <w:rFonts w:ascii="Browallia New" w:hAnsi="Browallia New" w:cs="Browallia New"/>
                <w:sz w:val="24"/>
                <w:szCs w:val="24"/>
                <w:lang w:val="en-GB"/>
              </w:rPr>
              <w:t>82,361)</w:t>
            </w:r>
          </w:p>
        </w:tc>
        <w:tc>
          <w:tcPr>
            <w:tcW w:w="1080" w:type="dxa"/>
          </w:tcPr>
          <w:p w14:paraId="4E49F165" w14:textId="048BADA0" w:rsidR="00A30033" w:rsidRPr="004616E8" w:rsidRDefault="00A30033" w:rsidP="00A3003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5BE95F9" w14:textId="39E6BBC7" w:rsidR="00A30033" w:rsidRPr="004616E8" w:rsidRDefault="003935D0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163,923</w:t>
            </w:r>
          </w:p>
        </w:tc>
        <w:tc>
          <w:tcPr>
            <w:tcW w:w="1108" w:type="dxa"/>
          </w:tcPr>
          <w:p w14:paraId="7B8C229B" w14:textId="58A490A7" w:rsidR="008C68C7" w:rsidRPr="00E62488" w:rsidRDefault="008C68C7" w:rsidP="008C68C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5,1</w:t>
            </w:r>
            <w:r w:rsidR="002405F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42" w:type="dxa"/>
          </w:tcPr>
          <w:p w14:paraId="4A189A81" w14:textId="53F66307" w:rsidR="00A30033" w:rsidRPr="00E62488" w:rsidRDefault="008C68C7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(1,562,373)</w:t>
            </w:r>
          </w:p>
        </w:tc>
        <w:tc>
          <w:tcPr>
            <w:tcW w:w="1080" w:type="dxa"/>
          </w:tcPr>
          <w:p w14:paraId="2CEC2CFE" w14:textId="74902D97" w:rsidR="00A30033" w:rsidRPr="00E62488" w:rsidRDefault="0021570C" w:rsidP="00A3003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(1,365,444)</w:t>
            </w:r>
          </w:p>
        </w:tc>
      </w:tr>
      <w:tr w:rsidR="007756F7" w:rsidRPr="00E62488" w14:paraId="696E14BF" w14:textId="77777777" w:rsidTr="00E96DDD">
        <w:tc>
          <w:tcPr>
            <w:tcW w:w="2790" w:type="dxa"/>
          </w:tcPr>
          <w:p w14:paraId="7EC6F444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กำไร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ขั้นต้นตามส่วนงาน</w:t>
            </w:r>
          </w:p>
        </w:tc>
        <w:tc>
          <w:tcPr>
            <w:tcW w:w="270" w:type="dxa"/>
          </w:tcPr>
          <w:p w14:paraId="3195E072" w14:textId="77777777" w:rsidR="007756F7" w:rsidRPr="00E62488" w:rsidRDefault="007756F7" w:rsidP="007756F7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DD0461C" w14:textId="03728603" w:rsidR="007756F7" w:rsidRPr="00E62488" w:rsidRDefault="004557B3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312D">
              <w:rPr>
                <w:rFonts w:ascii="Browallia New" w:hAnsi="Browallia New" w:cs="Browallia New"/>
                <w:sz w:val="24"/>
                <w:szCs w:val="24"/>
                <w:lang w:val="en-GB"/>
              </w:rPr>
              <w:t>3,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5F312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080" w:type="dxa"/>
          </w:tcPr>
          <w:p w14:paraId="1A1E9211" w14:textId="0C9C31AF" w:rsidR="007756F7" w:rsidRPr="00E62488" w:rsidRDefault="00D36A9E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7,437</w:t>
            </w:r>
          </w:p>
        </w:tc>
        <w:tc>
          <w:tcPr>
            <w:tcW w:w="1170" w:type="dxa"/>
          </w:tcPr>
          <w:p w14:paraId="21D64D40" w14:textId="0D0BD8A5" w:rsidR="007756F7" w:rsidRPr="00E62488" w:rsidRDefault="00DE7C05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(24,205)</w:t>
            </w:r>
          </w:p>
        </w:tc>
        <w:tc>
          <w:tcPr>
            <w:tcW w:w="1080" w:type="dxa"/>
          </w:tcPr>
          <w:p w14:paraId="355E5722" w14:textId="0074F987" w:rsidR="007756F7" w:rsidRPr="00E62488" w:rsidRDefault="00A60E82" w:rsidP="007756F7">
            <w:pPr>
              <w:pBdr>
                <w:bottom w:val="single" w:sz="12" w:space="1" w:color="auto"/>
              </w:pBdr>
              <w:tabs>
                <w:tab w:val="clear" w:pos="907"/>
                <w:tab w:val="left" w:pos="336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</w:t>
            </w:r>
            <w:r w:rsidR="002405F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6)</w:t>
            </w:r>
          </w:p>
        </w:tc>
        <w:tc>
          <w:tcPr>
            <w:tcW w:w="1080" w:type="dxa"/>
          </w:tcPr>
          <w:p w14:paraId="7F4186BE" w14:textId="3C703B23" w:rsidR="007756F7" w:rsidRPr="00E62488" w:rsidRDefault="002C0E7F" w:rsidP="003935D0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</w:t>
            </w:r>
            <w:r w:rsidR="003935D0">
              <w:rPr>
                <w:rFonts w:ascii="Browallia New" w:hAnsi="Browallia New" w:cs="Browallia New"/>
                <w:sz w:val="24"/>
                <w:szCs w:val="24"/>
                <w:lang w:val="en-GB"/>
              </w:rPr>
              <w:t>0,430)</w:t>
            </w:r>
          </w:p>
        </w:tc>
        <w:tc>
          <w:tcPr>
            <w:tcW w:w="1080" w:type="dxa"/>
          </w:tcPr>
          <w:p w14:paraId="0FDB2D99" w14:textId="0B227D1B" w:rsidR="007756F7" w:rsidRPr="00E62488" w:rsidRDefault="00A30033" w:rsidP="007756F7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667102BF" w14:textId="6E9EE104" w:rsidR="007756F7" w:rsidRPr="00E62488" w:rsidRDefault="003935D0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2,326</w:t>
            </w:r>
          </w:p>
        </w:tc>
        <w:tc>
          <w:tcPr>
            <w:tcW w:w="1108" w:type="dxa"/>
          </w:tcPr>
          <w:p w14:paraId="1883541F" w14:textId="1ECBAB3F" w:rsidR="007756F7" w:rsidRPr="00E62488" w:rsidRDefault="00AF4125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8C68C7">
              <w:rPr>
                <w:rFonts w:ascii="Browallia New" w:hAnsi="Browallia New" w:cs="Browallia New"/>
                <w:sz w:val="24"/>
                <w:szCs w:val="24"/>
                <w:lang w:val="en-GB"/>
              </w:rPr>
              <w:t>1,3</w:t>
            </w:r>
            <w:r w:rsidR="002405F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C68C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42" w:type="dxa"/>
          </w:tcPr>
          <w:p w14:paraId="013EF0F9" w14:textId="4E55C2EE" w:rsidR="007756F7" w:rsidRPr="00E62488" w:rsidRDefault="00262AF2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61,429</w:t>
            </w:r>
          </w:p>
        </w:tc>
        <w:tc>
          <w:tcPr>
            <w:tcW w:w="1080" w:type="dxa"/>
          </w:tcPr>
          <w:p w14:paraId="66AF2D69" w14:textId="697C2090" w:rsidR="007756F7" w:rsidRPr="00E62488" w:rsidRDefault="001A188B" w:rsidP="007756F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5,2</w:t>
            </w:r>
            <w:r w:rsidR="005B4472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</w:tr>
      <w:tr w:rsidR="00CE226D" w:rsidRPr="00E62488" w14:paraId="552D5D98" w14:textId="77777777" w:rsidTr="00E96DDD">
        <w:tc>
          <w:tcPr>
            <w:tcW w:w="2790" w:type="dxa"/>
          </w:tcPr>
          <w:p w14:paraId="3F1ED581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CF181D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80EF5F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0FFBF6D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E5FB49B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A06976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FAB4D4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F7DE2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11DC9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2048CB6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23AFDE8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CF885AF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226D" w:rsidRPr="00E62488" w14:paraId="425699C2" w14:textId="77777777" w:rsidTr="00E96DDD">
        <w:tc>
          <w:tcPr>
            <w:tcW w:w="2790" w:type="dxa"/>
          </w:tcPr>
          <w:p w14:paraId="486C73F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270" w:type="dxa"/>
          </w:tcPr>
          <w:p w14:paraId="03A9020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05C07F39" w14:textId="287895D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DD60A9" w14:textId="7FBEFC0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BD1FAA6" w14:textId="6434D330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189A88B" w14:textId="0CCB096A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913A83F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2A6B3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06070F5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5EDA152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6F6A9B89" w14:textId="5A62601F" w:rsidR="00CE226D" w:rsidRPr="00E62488" w:rsidRDefault="00E2095C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23,550</w:t>
            </w:r>
          </w:p>
        </w:tc>
        <w:tc>
          <w:tcPr>
            <w:tcW w:w="1080" w:type="dxa"/>
          </w:tcPr>
          <w:p w14:paraId="67DDC835" w14:textId="5B595055" w:rsidR="00CE226D" w:rsidRPr="00E62488" w:rsidRDefault="00730D4E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18,781</w:t>
            </w:r>
          </w:p>
        </w:tc>
      </w:tr>
      <w:tr w:rsidR="00C15E84" w:rsidRPr="00E62488" w14:paraId="2317AEDA" w14:textId="77777777" w:rsidTr="00E96DDD">
        <w:tc>
          <w:tcPr>
            <w:tcW w:w="5310" w:type="dxa"/>
            <w:gridSpan w:val="4"/>
          </w:tcPr>
          <w:p w14:paraId="0F556EA9" w14:textId="35AC8E8D" w:rsidR="00C15E84" w:rsidRPr="00E62488" w:rsidRDefault="00C15E84" w:rsidP="00C15E8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ส่วนแบ่ง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กำไร (ขาดทุน) 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จากเงินลงทุนในบริษัทร่วมและ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</w:t>
            </w: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การร่วมค้า</w:t>
            </w:r>
          </w:p>
        </w:tc>
        <w:tc>
          <w:tcPr>
            <w:tcW w:w="1170" w:type="dxa"/>
          </w:tcPr>
          <w:p w14:paraId="5B83124C" w14:textId="48C0AA14" w:rsidR="00C15E84" w:rsidRPr="00E62488" w:rsidRDefault="00C15E84" w:rsidP="00C15E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E61E3B2" w14:textId="351A306E" w:rsidR="00C15E84" w:rsidRPr="00E62488" w:rsidRDefault="00C15E84" w:rsidP="00C15E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C6907B2" w14:textId="77777777" w:rsidR="00C15E84" w:rsidRPr="00E62488" w:rsidRDefault="00C15E84" w:rsidP="00C15E8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58FDF3" w14:textId="77777777" w:rsidR="00C15E84" w:rsidRPr="00E62488" w:rsidRDefault="00C15E84" w:rsidP="00C15E8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13154A" w14:textId="77777777" w:rsidR="00C15E84" w:rsidRPr="00E62488" w:rsidRDefault="00C15E84" w:rsidP="00C15E8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282492B3" w14:textId="77777777" w:rsidR="00C15E84" w:rsidRPr="00E62488" w:rsidRDefault="00C15E84" w:rsidP="00C15E84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1E1C9633" w14:textId="564BB666" w:rsidR="00C15E84" w:rsidRPr="00E62488" w:rsidRDefault="00C15E84" w:rsidP="00C15E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(7,292)</w:t>
            </w:r>
          </w:p>
        </w:tc>
        <w:tc>
          <w:tcPr>
            <w:tcW w:w="1080" w:type="dxa"/>
          </w:tcPr>
          <w:p w14:paraId="49BAECB5" w14:textId="740E9230" w:rsidR="00C15E84" w:rsidRPr="00E62488" w:rsidRDefault="00C15E84" w:rsidP="00C15E8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6,680</w:t>
            </w:r>
          </w:p>
        </w:tc>
      </w:tr>
      <w:tr w:rsidR="00CE226D" w:rsidRPr="00E62488" w14:paraId="6D97CD5B" w14:textId="77777777" w:rsidTr="00E96DDD">
        <w:tc>
          <w:tcPr>
            <w:tcW w:w="2790" w:type="dxa"/>
          </w:tcPr>
          <w:p w14:paraId="5E9BA58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และค่าตัดจำหน่าย</w:t>
            </w:r>
          </w:p>
        </w:tc>
        <w:tc>
          <w:tcPr>
            <w:tcW w:w="270" w:type="dxa"/>
          </w:tcPr>
          <w:p w14:paraId="142A1F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EF65552" w14:textId="24D9A03C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B340095" w14:textId="0F254BCD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55072D25" w14:textId="218890BC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5BB631" w14:textId="03CE6F18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C692FC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B6F36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0C65D1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74EEC3A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06D3C3C5" w14:textId="61AA0AB3" w:rsidR="00CE226D" w:rsidRPr="00E62488" w:rsidRDefault="00E2095C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(77,927)</w:t>
            </w:r>
          </w:p>
        </w:tc>
        <w:tc>
          <w:tcPr>
            <w:tcW w:w="1080" w:type="dxa"/>
          </w:tcPr>
          <w:p w14:paraId="050A0CC0" w14:textId="6E146872" w:rsidR="00CE226D" w:rsidRPr="00E62488" w:rsidRDefault="00E2095C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</w:t>
            </w:r>
            <w:r w:rsidR="008F0896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F0896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E226D" w:rsidRPr="00E62488" w14:paraId="7490D8F5" w14:textId="77777777" w:rsidTr="00E96DDD">
        <w:trPr>
          <w:trHeight w:val="153"/>
        </w:trPr>
        <w:tc>
          <w:tcPr>
            <w:tcW w:w="2790" w:type="dxa"/>
          </w:tcPr>
          <w:p w14:paraId="73AE1152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270" w:type="dxa"/>
          </w:tcPr>
          <w:p w14:paraId="77DB5AF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53DB064" w14:textId="35D85652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AA4AD25" w14:textId="0EA39D5B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931C7D" w14:textId="28E9064E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8B8BC28" w14:textId="4BE4F071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2170EB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99C678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3DB4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4A319ED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6CA8179D" w14:textId="456D8A2A" w:rsidR="00CE226D" w:rsidRPr="00E62488" w:rsidRDefault="00E2095C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(50,018)</w:t>
            </w:r>
          </w:p>
        </w:tc>
        <w:tc>
          <w:tcPr>
            <w:tcW w:w="1080" w:type="dxa"/>
          </w:tcPr>
          <w:p w14:paraId="079EDCFF" w14:textId="3B7FCB92" w:rsidR="00CE226D" w:rsidRPr="00E62488" w:rsidRDefault="00E2095C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(26,001)</w:t>
            </w:r>
          </w:p>
        </w:tc>
      </w:tr>
      <w:tr w:rsidR="00CE226D" w:rsidRPr="00E62488" w14:paraId="6A4E6FEE" w14:textId="77777777" w:rsidTr="00E96DDD">
        <w:trPr>
          <w:trHeight w:val="126"/>
        </w:trPr>
        <w:tc>
          <w:tcPr>
            <w:tcW w:w="2790" w:type="dxa"/>
          </w:tcPr>
          <w:p w14:paraId="73E0234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78B6CA7C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1782F9F3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6BB9F58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36DCB20F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BA7C10A" w14:textId="7777777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A5836E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1B01B41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C127609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</w:tcPr>
          <w:p w14:paraId="1B4726E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42" w:type="dxa"/>
          </w:tcPr>
          <w:p w14:paraId="13ACAB5D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236C5C8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CE226D" w:rsidRPr="00E62488" w14:paraId="341DC306" w14:textId="77777777" w:rsidTr="00E96DDD">
        <w:tc>
          <w:tcPr>
            <w:tcW w:w="2790" w:type="dxa"/>
          </w:tcPr>
          <w:p w14:paraId="5E28FB57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6248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ขาดทุนก่อนภาษีเงินได้</w:t>
            </w:r>
          </w:p>
        </w:tc>
        <w:tc>
          <w:tcPr>
            <w:tcW w:w="270" w:type="dxa"/>
          </w:tcPr>
          <w:p w14:paraId="653F187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409966BD" w14:textId="02C2F22A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80749A2" w14:textId="024A9857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2AA0B80D" w14:textId="53A1D3E3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2C18949" w14:textId="47744C59" w:rsidR="00CE226D" w:rsidRPr="00E62488" w:rsidRDefault="00CE226D" w:rsidP="00CE226D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BCA910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1AE81E3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B9A85A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8" w:type="dxa"/>
          </w:tcPr>
          <w:p w14:paraId="037C31BB" w14:textId="77777777" w:rsidR="00CE226D" w:rsidRPr="00E62488" w:rsidRDefault="00CE226D" w:rsidP="00CE226D">
            <w:pPr>
              <w:spacing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</w:tcPr>
          <w:p w14:paraId="4E8C8CC7" w14:textId="301CEB30" w:rsidR="00CE226D" w:rsidRPr="00E62488" w:rsidRDefault="00E2095C" w:rsidP="00CE226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(154,</w:t>
            </w:r>
            <w:r w:rsidR="00190397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DF2175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9039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</w:tcPr>
          <w:p w14:paraId="010190D4" w14:textId="41C1C170" w:rsidR="00CE226D" w:rsidRPr="00E62488" w:rsidRDefault="00E2095C" w:rsidP="00CE226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(118,195)</w:t>
            </w:r>
          </w:p>
        </w:tc>
      </w:tr>
    </w:tbl>
    <w:p w14:paraId="77AF286A" w14:textId="37D3A749" w:rsidR="00DC0FCD" w:rsidRPr="00DC0FCD" w:rsidRDefault="00DC0FCD" w:rsidP="00DC0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  <w:sectPr w:rsidR="00DC0FCD" w:rsidRPr="00DC0FCD" w:rsidSect="008648E9">
          <w:pgSz w:w="16834" w:h="11909" w:orient="landscape" w:code="9"/>
          <w:pgMar w:top="1440" w:right="1530" w:bottom="1134" w:left="1170" w:header="992" w:footer="293" w:gutter="0"/>
          <w:cols w:space="720"/>
          <w:docGrid w:linePitch="245"/>
        </w:sectPr>
      </w:pPr>
    </w:p>
    <w:p w14:paraId="41BBEFE0" w14:textId="1C01448A" w:rsidR="008A5461" w:rsidRPr="00192B3C" w:rsidRDefault="00371706" w:rsidP="0057729E">
      <w:pPr>
        <w:numPr>
          <w:ilvl w:val="0"/>
          <w:numId w:val="16"/>
        </w:numPr>
        <w:tabs>
          <w:tab w:val="clear" w:pos="227"/>
          <w:tab w:val="clear" w:pos="45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1800" w:hanging="468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92B3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ภาระผูกพันและหนี้สินที่อาจเกิดขึ้น</w:t>
      </w:r>
    </w:p>
    <w:p w14:paraId="61EE43C2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0CAA4C16" w14:textId="77777777" w:rsidR="00DE069E" w:rsidRPr="008F2A3E" w:rsidRDefault="00DE069E" w:rsidP="00274C4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vanish/>
          <w:spacing w:val="-4"/>
          <w:sz w:val="28"/>
          <w:szCs w:val="28"/>
          <w:cs/>
        </w:rPr>
      </w:pPr>
    </w:p>
    <w:p w14:paraId="7C359CF7" w14:textId="77777777" w:rsidR="00D95F0B" w:rsidRPr="00C73DDA" w:rsidRDefault="00D95F0B" w:rsidP="0015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D399AE" w14:textId="7FCDD5BD" w:rsidR="00D83556" w:rsidRPr="0057729E" w:rsidRDefault="00D95F0B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8F712B">
        <w:rPr>
          <w:rFonts w:ascii="Browallia New" w:hAnsi="Browallia New" w:cs="Browallia New" w:hint="cs"/>
          <w:sz w:val="28"/>
          <w:szCs w:val="28"/>
          <w:cs/>
        </w:rPr>
        <w:t>และบริ</w:t>
      </w:r>
      <w:r w:rsidR="00D12A96">
        <w:rPr>
          <w:rFonts w:ascii="Browallia New" w:hAnsi="Browallia New" w:cs="Browallia New" w:hint="cs"/>
          <w:sz w:val="28"/>
          <w:szCs w:val="28"/>
          <w:cs/>
        </w:rPr>
        <w:t>ษัทย่อย</w:t>
      </w:r>
      <w:r w:rsidRPr="0057729E">
        <w:rPr>
          <w:rFonts w:ascii="Browallia New" w:hAnsi="Browallia New" w:cs="Browallia New"/>
          <w:sz w:val="28"/>
          <w:szCs w:val="28"/>
          <w:cs/>
        </w:rPr>
        <w:t xml:space="preserve">มีสัญญาขายสินค้าและให้บริการกับลูกค้าซึ่งยังไม่ได้ส่งมอบสินค้าหรือยังไม่ได้ส่งมอบงานบริการเป็นจำนวนเงินรวม </w:t>
      </w:r>
      <w:r w:rsidR="00122480">
        <w:rPr>
          <w:rFonts w:ascii="Browallia New" w:hAnsi="Browallia New" w:cs="Browallia New"/>
          <w:sz w:val="28"/>
          <w:szCs w:val="28"/>
        </w:rPr>
        <w:t>1,</w:t>
      </w:r>
      <w:r w:rsidR="00C15589">
        <w:rPr>
          <w:rFonts w:ascii="Browallia New" w:hAnsi="Browallia New" w:cs="Browallia New"/>
          <w:sz w:val="28"/>
          <w:szCs w:val="28"/>
        </w:rPr>
        <w:t>788</w:t>
      </w:r>
      <w:r w:rsidR="00095B79">
        <w:rPr>
          <w:rFonts w:ascii="Browallia New" w:hAnsi="Browallia New" w:cs="Browallia New"/>
          <w:sz w:val="28"/>
          <w:szCs w:val="28"/>
        </w:rPr>
        <w:t xml:space="preserve"> </w:t>
      </w:r>
      <w:r w:rsidRPr="0057729E">
        <w:rPr>
          <w:rFonts w:ascii="Browallia New" w:hAnsi="Browallia New" w:cs="Browallia New"/>
          <w:sz w:val="28"/>
          <w:szCs w:val="28"/>
          <w:cs/>
        </w:rPr>
        <w:t>ล้านบา</w:t>
      </w:r>
      <w:r w:rsidR="00C95748" w:rsidRPr="0057729E">
        <w:rPr>
          <w:rFonts w:ascii="Browallia New" w:hAnsi="Browallia New" w:cs="Browallia New" w:hint="cs"/>
          <w:sz w:val="28"/>
          <w:szCs w:val="28"/>
          <w:cs/>
        </w:rPr>
        <w:t>ท</w:t>
      </w:r>
      <w:r w:rsidR="00C349CB">
        <w:rPr>
          <w:rFonts w:ascii="Browallia New" w:hAnsi="Browallia New" w:cs="Browallia New"/>
          <w:sz w:val="28"/>
          <w:szCs w:val="28"/>
        </w:rPr>
        <w:t xml:space="preserve"> </w:t>
      </w:r>
      <w:r w:rsidR="00C349CB">
        <w:rPr>
          <w:rFonts w:ascii="Browallia New" w:hAnsi="Browallia New" w:cs="Browallia New" w:hint="cs"/>
          <w:sz w:val="28"/>
          <w:szCs w:val="28"/>
          <w:cs/>
        </w:rPr>
        <w:t>(</w:t>
      </w:r>
      <w:r w:rsidR="00095B79">
        <w:rPr>
          <w:rFonts w:ascii="Browallia New" w:hAnsi="Browallia New" w:cs="Browallia New" w:hint="cs"/>
          <w:sz w:val="28"/>
          <w:szCs w:val="28"/>
          <w:cs/>
        </w:rPr>
        <w:t xml:space="preserve">ส่วนของบริษัท </w:t>
      </w:r>
      <w:r w:rsidR="00095B79">
        <w:rPr>
          <w:rFonts w:ascii="Browallia New" w:hAnsi="Browallia New" w:cs="Browallia New"/>
          <w:sz w:val="28"/>
          <w:szCs w:val="28"/>
        </w:rPr>
        <w:t xml:space="preserve">: </w:t>
      </w:r>
      <w:r w:rsidR="00095B79">
        <w:rPr>
          <w:rFonts w:ascii="Browallia New" w:hAnsi="Browallia New" w:cs="Browallia New"/>
          <w:color w:val="000000" w:themeColor="text1"/>
          <w:sz w:val="28"/>
          <w:szCs w:val="28"/>
        </w:rPr>
        <w:t>1,612</w:t>
      </w:r>
      <w:r w:rsidR="00095B7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ล้านบาท</w:t>
      </w:r>
      <w:r w:rsidR="006764B9">
        <w:rPr>
          <w:rFonts w:ascii="Browallia New" w:hAnsi="Browallia New" w:cs="Browallia New" w:hint="cs"/>
          <w:sz w:val="28"/>
          <w:szCs w:val="28"/>
          <w:cs/>
        </w:rPr>
        <w:t>)</w:t>
      </w:r>
    </w:p>
    <w:p w14:paraId="20242311" w14:textId="77777777" w:rsidR="00F16F70" w:rsidRPr="00986196" w:rsidRDefault="00F16F70" w:rsidP="00986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C32AD3" w14:textId="73BFCCE3" w:rsidR="00D8355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57729E">
        <w:rPr>
          <w:rFonts w:ascii="Browallia New" w:hAnsi="Browallia New" w:cs="Browallia New"/>
          <w:sz w:val="28"/>
          <w:szCs w:val="28"/>
          <w:cs/>
        </w:rPr>
        <w:t>บริษัทมีหนี้สินที่อาจเกิดขึ้นจากการที่ธนาคารออกหนังสือค้ำประกัน</w:t>
      </w:r>
      <w:r w:rsidR="00E1048D" w:rsidRPr="0057729E">
        <w:rPr>
          <w:rFonts w:ascii="Browallia New" w:hAnsi="Browallia New" w:cs="Browallia New"/>
          <w:sz w:val="28"/>
          <w:szCs w:val="28"/>
          <w:cs/>
        </w:rPr>
        <w:t>สำหรับการปฏิบัติตามสัญญาและการใช้ไฟฟ้า พร้อมทั้งได้นำที่ดินบางส่วนพร้อมสิ่งปลูกสร้างของบริษัทไปเป็นหลักประกันหนังสือค้ำประกันดังกล</w:t>
      </w:r>
      <w:r w:rsidR="008E687F" w:rsidRPr="0057729E">
        <w:rPr>
          <w:rFonts w:ascii="Browallia New" w:hAnsi="Browallia New" w:cs="Browallia New" w:hint="cs"/>
          <w:sz w:val="28"/>
          <w:szCs w:val="28"/>
          <w:cs/>
        </w:rPr>
        <w:t>่าว ดังต่อไปนี้</w:t>
      </w:r>
    </w:p>
    <w:p w14:paraId="0B4EDDA3" w14:textId="77777777" w:rsidR="0020035F" w:rsidRPr="00C73DDA" w:rsidRDefault="00200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8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71"/>
        <w:gridCol w:w="2070"/>
      </w:tblGrid>
      <w:tr w:rsidR="008E687F" w:rsidRPr="00C73DDA" w14:paraId="65BF6A6C" w14:textId="77777777" w:rsidTr="0057729E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B9968CA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6" w:name="_Hlk513819362"/>
          </w:p>
        </w:tc>
        <w:tc>
          <w:tcPr>
            <w:tcW w:w="2160" w:type="dxa"/>
          </w:tcPr>
          <w:p w14:paraId="7755FE86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" w:type="dxa"/>
            <w:tcBorders>
              <w:right w:val="nil"/>
            </w:tcBorders>
          </w:tcPr>
          <w:p w14:paraId="39123F4F" w14:textId="77777777" w:rsidR="008E687F" w:rsidRPr="00C73DDA" w:rsidRDefault="008E687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</w:tcBorders>
          </w:tcPr>
          <w:p w14:paraId="0C139172" w14:textId="37A0A87B" w:rsidR="008E687F" w:rsidRPr="00C73DDA" w:rsidRDefault="008E687F" w:rsidP="007756F7">
            <w:pPr>
              <w:spacing w:line="240" w:lineRule="auto"/>
              <w:ind w:right="7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8C550D" w:rsidRP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E687F" w:rsidRPr="00C73DDA" w14:paraId="6A098C65" w14:textId="77777777" w:rsidTr="0057729E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62B149" w14:textId="77777777" w:rsidR="008E687F" w:rsidRPr="00C73DDA" w:rsidRDefault="008E687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438279F" w14:textId="77777777" w:rsidR="008E687F" w:rsidRPr="00C73DDA" w:rsidRDefault="008E687F" w:rsidP="003562D3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4954BA08" w14:textId="777777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19262" w14:textId="1C512477" w:rsidR="008E687F" w:rsidRPr="00C73DDA" w:rsidRDefault="008E687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8E687F" w:rsidRPr="00C73DDA" w14:paraId="62C1DF7C" w14:textId="77777777" w:rsidTr="0057729E">
        <w:trPr>
          <w:cantSplit/>
          <w:trHeight w:val="34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B5BF3E2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1A7DBDF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71" w:type="dxa"/>
          </w:tcPr>
          <w:p w14:paraId="7FAAF1BE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091044" w14:textId="77777777" w:rsidR="008E687F" w:rsidRPr="00C73DDA" w:rsidRDefault="008E687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872214" w:rsidRPr="00C73DDA" w14:paraId="27289B84" w14:textId="77777777" w:rsidTr="0057729E">
        <w:trPr>
          <w:cantSplit/>
          <w:trHeight w:val="355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2A78FA2" w14:textId="77777777" w:rsidR="00872214" w:rsidRPr="00C73DDA" w:rsidRDefault="00872214" w:rsidP="00872214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หนี้สินที่อาจเกิดขึ้นจากการค้ำประกัน</w:t>
            </w:r>
          </w:p>
        </w:tc>
        <w:tc>
          <w:tcPr>
            <w:tcW w:w="2160" w:type="dxa"/>
          </w:tcPr>
          <w:p w14:paraId="313E0FCC" w14:textId="4EECB682" w:rsidR="00872214" w:rsidRPr="00C73DDA" w:rsidRDefault="00854347" w:rsidP="00872214">
            <w:pPr>
              <w:ind w:left="-157"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12BB">
              <w:rPr>
                <w:rFonts w:ascii="Browallia New" w:hAnsi="Browallia New" w:cs="Browallia New"/>
                <w:sz w:val="28"/>
                <w:szCs w:val="28"/>
              </w:rPr>
              <w:t>277,938</w:t>
            </w:r>
          </w:p>
        </w:tc>
        <w:tc>
          <w:tcPr>
            <w:tcW w:w="171" w:type="dxa"/>
          </w:tcPr>
          <w:p w14:paraId="34F0C5B3" w14:textId="77777777" w:rsidR="00872214" w:rsidRPr="00C73DDA" w:rsidRDefault="00872214" w:rsidP="00872214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DD2D89" w14:textId="07ADF17C" w:rsidR="00872214" w:rsidRPr="00C73DDA" w:rsidRDefault="00872214" w:rsidP="00872214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12BB">
              <w:rPr>
                <w:rFonts w:ascii="Browallia New" w:hAnsi="Browallia New" w:cs="Browallia New"/>
                <w:sz w:val="28"/>
                <w:szCs w:val="28"/>
              </w:rPr>
              <w:t>236,813</w:t>
            </w:r>
          </w:p>
        </w:tc>
      </w:tr>
      <w:bookmarkEnd w:id="6"/>
    </w:tbl>
    <w:p w14:paraId="5BD2195E" w14:textId="4B208879" w:rsidR="00221201" w:rsidRDefault="00221201" w:rsidP="00577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D294BC" w14:textId="252FAC73" w:rsidR="00371706" w:rsidRPr="0057729E" w:rsidRDefault="00371706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/>
          <w:sz w:val="28"/>
          <w:szCs w:val="28"/>
          <w:cs/>
        </w:rPr>
        <w:t>บริษัท</w:t>
      </w:r>
      <w:r w:rsidR="004112D5">
        <w:rPr>
          <w:rFonts w:ascii="Browallia New" w:hAnsi="Browallia New" w:cs="Browallia New" w:hint="cs"/>
          <w:sz w:val="28"/>
          <w:szCs w:val="28"/>
          <w:cs/>
        </w:rPr>
        <w:t>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มีภาระผูกพันเกี่ยวกับสัญญาเช่า</w:t>
      </w:r>
      <w:r w:rsidR="007C1BAE" w:rsidRPr="00D15EA2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Pr="00D15EA2">
        <w:rPr>
          <w:rFonts w:ascii="Browallia New" w:hAnsi="Browallia New" w:cs="Browallia New"/>
          <w:sz w:val="28"/>
          <w:szCs w:val="28"/>
          <w:cs/>
        </w:rPr>
        <w:t>และรถยนต์ จำนวนเงินที่ต้องจ่ายในอนาคตตามสัญญาเช่า</w:t>
      </w:r>
      <w:r w:rsidRPr="0057729E">
        <w:rPr>
          <w:rFonts w:ascii="Browallia New" w:hAnsi="Browallia New" w:cs="Browallia New"/>
          <w:sz w:val="28"/>
          <w:szCs w:val="28"/>
          <w:cs/>
        </w:rPr>
        <w:t>ดำเนินงานที่ไม่สามารถยกเลิกได้ มีดังนี้</w:t>
      </w:r>
    </w:p>
    <w:p w14:paraId="084BF2FC" w14:textId="77777777" w:rsidR="001A0039" w:rsidRPr="00C73DDA" w:rsidRDefault="001A0039" w:rsidP="001A0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1A0BC80" w14:textId="77777777" w:rsidR="00371706" w:rsidRPr="003562D3" w:rsidRDefault="00371706" w:rsidP="00436A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6"/>
          <w:szCs w:val="6"/>
          <w:cs/>
        </w:rPr>
      </w:pPr>
    </w:p>
    <w:tbl>
      <w:tblPr>
        <w:tblW w:w="8376" w:type="dxa"/>
        <w:tblInd w:w="99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57"/>
        <w:gridCol w:w="2160"/>
        <w:gridCol w:w="180"/>
        <w:gridCol w:w="2079"/>
      </w:tblGrid>
      <w:tr w:rsidR="002861FF" w:rsidRPr="00C73DDA" w14:paraId="2005A454" w14:textId="77777777" w:rsidTr="0004055B">
        <w:trPr>
          <w:cantSplit/>
          <w:trHeight w:val="24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6C49EC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  <w:bookmarkStart w:id="7" w:name="_Hlk513819592"/>
          </w:p>
        </w:tc>
        <w:tc>
          <w:tcPr>
            <w:tcW w:w="2160" w:type="dxa"/>
          </w:tcPr>
          <w:p w14:paraId="1B5CD142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  <w:tcBorders>
              <w:right w:val="nil"/>
            </w:tcBorders>
          </w:tcPr>
          <w:p w14:paraId="52D48174" w14:textId="77777777" w:rsidR="002861FF" w:rsidRPr="00C73DDA" w:rsidRDefault="002861FF" w:rsidP="008C2EDA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left w:val="nil"/>
            </w:tcBorders>
          </w:tcPr>
          <w:p w14:paraId="3D772CFC" w14:textId="77777777" w:rsidR="002861FF" w:rsidRPr="00C73DDA" w:rsidRDefault="002861FF" w:rsidP="007756F7">
            <w:pPr>
              <w:spacing w:line="240" w:lineRule="auto"/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861FF" w:rsidRPr="00C73DDA" w14:paraId="1F440977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7DE9C2" w14:textId="77777777" w:rsidR="002861FF" w:rsidRPr="00C73DDA" w:rsidRDefault="002861FF" w:rsidP="008C2EDA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83D5023" w14:textId="7DE77B0F" w:rsidR="002861FF" w:rsidRPr="00C73DDA" w:rsidRDefault="002861FF" w:rsidP="001037A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383165" w14:textId="7777777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CBD1FF" w14:textId="48884E17" w:rsidR="002861FF" w:rsidRPr="00C73DDA" w:rsidRDefault="002861FF" w:rsidP="008C2EDA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</w:t>
            </w:r>
            <w:r w:rsidR="00C73DDA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ของบริษัท</w:t>
            </w:r>
          </w:p>
        </w:tc>
      </w:tr>
      <w:tr w:rsidR="002861FF" w:rsidRPr="00C73DDA" w14:paraId="4049165E" w14:textId="77777777" w:rsidTr="0004055B">
        <w:trPr>
          <w:cantSplit/>
          <w:trHeight w:val="21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02BEE4E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0061D22C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89F6D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98F058" w14:textId="77777777" w:rsidR="002861FF" w:rsidRPr="00C73DDA" w:rsidRDefault="002861FF" w:rsidP="008C2E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3"/>
              </w:tabs>
              <w:spacing w:line="240" w:lineRule="auto"/>
              <w:ind w:left="993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BE5B4E" w:rsidRPr="00C73DDA" w14:paraId="30DF0D25" w14:textId="77777777" w:rsidTr="0004055B">
        <w:trPr>
          <w:cantSplit/>
          <w:trHeight w:val="80"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BE90B" w14:textId="77777777" w:rsidR="00BE5B4E" w:rsidRPr="00C73DDA" w:rsidRDefault="00BE5B4E" w:rsidP="00BE5B4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4B58341F" w14:textId="44CC2D66" w:rsidR="00BE5B4E" w:rsidRPr="00C73DDA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24,186</w:t>
            </w:r>
          </w:p>
        </w:tc>
        <w:tc>
          <w:tcPr>
            <w:tcW w:w="180" w:type="dxa"/>
          </w:tcPr>
          <w:p w14:paraId="11D45D09" w14:textId="77777777" w:rsidR="00BE5B4E" w:rsidRPr="00C73DDA" w:rsidRDefault="00BE5B4E" w:rsidP="00BE5B4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01D898" w14:textId="7AA541B4" w:rsidR="00BE5B4E" w:rsidRPr="0099459B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15,902</w:t>
            </w:r>
          </w:p>
        </w:tc>
      </w:tr>
      <w:tr w:rsidR="00BE5B4E" w:rsidRPr="00C73DDA" w14:paraId="2E88718D" w14:textId="77777777" w:rsidTr="0004055B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8081AAE" w14:textId="77777777" w:rsidR="00BE5B4E" w:rsidRPr="00C73DDA" w:rsidRDefault="00BE5B4E" w:rsidP="00BE5B4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73DDA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F48809" w14:textId="67F681D0" w:rsidR="00BE5B4E" w:rsidRPr="00C73DDA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19,638</w:t>
            </w:r>
          </w:p>
        </w:tc>
        <w:tc>
          <w:tcPr>
            <w:tcW w:w="180" w:type="dxa"/>
          </w:tcPr>
          <w:p w14:paraId="6513A0CD" w14:textId="77777777" w:rsidR="00BE5B4E" w:rsidRPr="00C73DDA" w:rsidRDefault="00BE5B4E" w:rsidP="00BE5B4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left w:val="nil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0CC904" w14:textId="30D69313" w:rsidR="00BE5B4E" w:rsidRPr="0099459B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5,154</w:t>
            </w:r>
          </w:p>
        </w:tc>
      </w:tr>
      <w:tr w:rsidR="00BE5B4E" w:rsidRPr="00C73DDA" w14:paraId="0410E0DD" w14:textId="77777777" w:rsidTr="00A57E2F">
        <w:trPr>
          <w:cantSplit/>
        </w:trPr>
        <w:tc>
          <w:tcPr>
            <w:tcW w:w="3957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378F28F" w14:textId="77777777" w:rsidR="00BE5B4E" w:rsidRPr="00C73DDA" w:rsidRDefault="00BE5B4E" w:rsidP="00BE5B4E">
            <w:pPr>
              <w:spacing w:line="240" w:lineRule="auto"/>
              <w:ind w:left="25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3DD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11FE249B" w14:textId="76DEE7A5" w:rsidR="00BE5B4E" w:rsidRPr="00C73DDA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43,824</w:t>
            </w:r>
          </w:p>
        </w:tc>
        <w:tc>
          <w:tcPr>
            <w:tcW w:w="180" w:type="dxa"/>
          </w:tcPr>
          <w:p w14:paraId="5DCEFAD1" w14:textId="77777777" w:rsidR="00BE5B4E" w:rsidRPr="00C73DDA" w:rsidRDefault="00BE5B4E" w:rsidP="00BE5B4E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78F9B7" w14:textId="32D4FCF8" w:rsidR="00BE5B4E" w:rsidRPr="0099459B" w:rsidRDefault="00BE5B4E" w:rsidP="00BE5B4E">
            <w:pPr>
              <w:ind w:left="-157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21,056</w:t>
            </w:r>
          </w:p>
        </w:tc>
      </w:tr>
      <w:bookmarkEnd w:id="7"/>
    </w:tbl>
    <w:p w14:paraId="168F29AC" w14:textId="665027E1" w:rsidR="00630B01" w:rsidRDefault="00630B01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D3E657B" w14:textId="29ECEB9C" w:rsidR="00371706" w:rsidRPr="008F2A3E" w:rsidRDefault="007A4E5F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426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D65009">
        <w:rPr>
          <w:rFonts w:ascii="Browallia New" w:hAnsi="Browallia New" w:cs="Browallia New"/>
          <w:sz w:val="28"/>
          <w:szCs w:val="28"/>
        </w:rPr>
        <w:t xml:space="preserve">30 </w:t>
      </w:r>
      <w:r w:rsidR="00F31D26" w:rsidRPr="00F31D26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C73DDA" w:rsidRPr="00263DD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C73DDA" w:rsidRPr="00263DDE">
        <w:rPr>
          <w:rFonts w:ascii="Browallia New" w:hAnsi="Browallia New" w:cs="Browallia New"/>
          <w:sz w:val="28"/>
          <w:szCs w:val="28"/>
          <w:lang w:val="en-GB"/>
        </w:rPr>
        <w:t>2562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 วันที่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BD6F20" w:rsidRPr="008F2A3E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C73DDA">
        <w:rPr>
          <w:rFonts w:ascii="Browallia New" w:hAnsi="Browallia New" w:cs="Browallia New"/>
          <w:spacing w:val="-4"/>
          <w:sz w:val="28"/>
          <w:szCs w:val="28"/>
        </w:rPr>
        <w:t>1</w:t>
      </w:r>
      <w:r w:rsidRPr="008F2A3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371706" w:rsidRPr="008F2A3E">
        <w:rPr>
          <w:rFonts w:ascii="Browallia New" w:hAnsi="Browallia New" w:cs="Browallia New"/>
          <w:spacing w:val="-4"/>
          <w:sz w:val="28"/>
          <w:szCs w:val="28"/>
          <w:cs/>
        </w:rPr>
        <w:t>บริษัทและบริษัทย่อยมีวงเงินสินเชื่อ ดังต่อไปนี้</w:t>
      </w:r>
    </w:p>
    <w:p w14:paraId="2DC7E9CA" w14:textId="77777777" w:rsidR="00371706" w:rsidRPr="00C73DDA" w:rsidRDefault="00371706" w:rsidP="00602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3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38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355"/>
        <w:gridCol w:w="720"/>
        <w:gridCol w:w="900"/>
        <w:gridCol w:w="900"/>
        <w:gridCol w:w="900"/>
        <w:gridCol w:w="900"/>
        <w:gridCol w:w="900"/>
        <w:gridCol w:w="810"/>
      </w:tblGrid>
      <w:tr w:rsidR="00371706" w:rsidRPr="008F2A3E" w14:paraId="32DE00A3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6960B682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6880C" w14:textId="77777777" w:rsidR="00371706" w:rsidRPr="008F2A3E" w:rsidRDefault="00371706" w:rsidP="00530D0F">
            <w:pPr>
              <w:spacing w:line="240" w:lineRule="auto"/>
              <w:ind w:left="993" w:right="-21" w:hanging="56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371706" w:rsidRPr="008F2A3E" w14:paraId="12AFA5E6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09CB439C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7BB5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1706" w:rsidRPr="008F2A3E" w14:paraId="19028ADB" w14:textId="77777777" w:rsidTr="008E1EB5">
        <w:trPr>
          <w:cantSplit/>
          <w:trHeight w:val="243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77C258B" w14:textId="77777777" w:rsidR="00371706" w:rsidRPr="008F2A3E" w:rsidRDefault="00371706" w:rsidP="00530D0F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94027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FF59" w14:textId="03EBCCBA" w:rsidR="00371706" w:rsidRPr="00E535AB" w:rsidRDefault="000D26E8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B174" w14:textId="4990853A" w:rsidR="00371706" w:rsidRPr="008F2A3E" w:rsidRDefault="00BD6F20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="00483577"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371706" w:rsidRPr="008F2A3E" w14:paraId="6830371E" w14:textId="77777777" w:rsidTr="008E1EB5">
        <w:trPr>
          <w:cantSplit/>
          <w:trHeight w:val="288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1195B3A0" w14:textId="77777777" w:rsidR="00371706" w:rsidRPr="008F2A3E" w:rsidRDefault="00371706" w:rsidP="00530D0F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C03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D592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28D7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209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1C9E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2C213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233A" w14:textId="77777777" w:rsidR="00371706" w:rsidRPr="008F2A3E" w:rsidRDefault="00371706" w:rsidP="00530D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371706" w:rsidRPr="008F2A3E" w14:paraId="111E8224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1CBF6BF1" w14:textId="77777777" w:rsidR="00371706" w:rsidRPr="008F2A3E" w:rsidRDefault="00371706" w:rsidP="00530D0F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C18F" w14:textId="77777777" w:rsidR="00371706" w:rsidRPr="008F2A3E" w:rsidRDefault="00371706" w:rsidP="00530D0F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BA6FF3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5B7C8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48734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7A91A1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31A1A2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129D05" w14:textId="77777777" w:rsidR="00371706" w:rsidRPr="008F2A3E" w:rsidRDefault="00371706" w:rsidP="0053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8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5D56" w:rsidRPr="008F2A3E" w14:paraId="59E2919E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5A7350D4" w14:textId="77777777" w:rsidR="00415D56" w:rsidRPr="008F2A3E" w:rsidRDefault="00415D56" w:rsidP="00415D56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C63C" w14:textId="77777777" w:rsidR="00415D56" w:rsidRPr="008F2A3E" w:rsidRDefault="00415D56" w:rsidP="00415D56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F1B0E1" w14:textId="50D680A7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/>
                <w:sz w:val="24"/>
                <w:szCs w:val="24"/>
              </w:rPr>
              <w:t>715,325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1B93B6" w14:textId="50125BA3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C30299">
              <w:rPr>
                <w:rFonts w:ascii="Browallia New" w:hAnsi="Browallia New" w:cs="Browallia New"/>
                <w:sz w:val="24"/>
                <w:szCs w:val="24"/>
              </w:rPr>
              <w:t>277,938</w:t>
            </w:r>
            <w:r w:rsidRPr="00C3029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FE7D38" w14:textId="6B52554D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/>
                <w:sz w:val="24"/>
                <w:szCs w:val="24"/>
              </w:rPr>
              <w:t>437,387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6877C" w14:textId="17881C3C" w:rsidR="00415D56" w:rsidRPr="008F2A3E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585,643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89E74" w14:textId="5BAFD5DA" w:rsidR="00415D56" w:rsidRPr="008F2A3E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(269,835)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C38C1A" w14:textId="03AC04E9" w:rsidR="00415D56" w:rsidRPr="008F2A3E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315,808</w:t>
            </w:r>
          </w:p>
        </w:tc>
      </w:tr>
      <w:tr w:rsidR="00415D56" w:rsidRPr="008F2A3E" w14:paraId="387EB8E6" w14:textId="77777777" w:rsidTr="008E1EB5">
        <w:trPr>
          <w:trHeight w:val="287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63F941DF" w14:textId="77777777" w:rsidR="00415D56" w:rsidRPr="008F2A3E" w:rsidRDefault="00415D56" w:rsidP="00415D56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61024B" w14:textId="77777777" w:rsidR="00415D56" w:rsidRPr="008F2A3E" w:rsidRDefault="00415D56" w:rsidP="00415D56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A1E1DE" w14:textId="509F6A0D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/>
                <w:sz w:val="24"/>
                <w:szCs w:val="24"/>
              </w:rPr>
              <w:t>2,001,000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62EDC5" w14:textId="0EB450F6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 w:hint="cs"/>
                <w:sz w:val="24"/>
                <w:szCs w:val="24"/>
                <w:cs/>
              </w:rPr>
              <w:t>(1</w:t>
            </w:r>
            <w:r w:rsidRPr="00C30299">
              <w:rPr>
                <w:rFonts w:ascii="Browallia New" w:hAnsi="Browallia New" w:cs="Browallia New"/>
                <w:sz w:val="24"/>
                <w:szCs w:val="24"/>
              </w:rPr>
              <w:t>,943,571</w:t>
            </w:r>
            <w:r w:rsidRPr="00C30299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87C87" w14:textId="3692B7D9" w:rsidR="00415D56" w:rsidRPr="006B2C49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0299">
              <w:rPr>
                <w:rFonts w:ascii="Browallia New" w:hAnsi="Browallia New" w:cs="Browallia New" w:hint="cs"/>
                <w:sz w:val="24"/>
                <w:szCs w:val="24"/>
                <w:cs/>
              </w:rPr>
              <w:t>57</w:t>
            </w:r>
            <w:r w:rsidRPr="00C30299">
              <w:rPr>
                <w:rFonts w:ascii="Browallia New" w:hAnsi="Browallia New" w:cs="Browallia New"/>
                <w:sz w:val="24"/>
                <w:szCs w:val="24"/>
              </w:rPr>
              <w:t>,429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E1857" w14:textId="794503A8" w:rsidR="00415D56" w:rsidRPr="008F2A3E" w:rsidRDefault="00415D56" w:rsidP="00415D56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1,885,000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589E85" w14:textId="67AA39E4" w:rsidR="00415D56" w:rsidRPr="008F2A3E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(1,624,863)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C610C9" w14:textId="087BD565" w:rsidR="00415D56" w:rsidRPr="008F2A3E" w:rsidRDefault="00415D56" w:rsidP="00415D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260,137</w:t>
            </w:r>
          </w:p>
        </w:tc>
      </w:tr>
    </w:tbl>
    <w:p w14:paraId="0481E756" w14:textId="0750927A" w:rsidR="0050334A" w:rsidRDefault="0050334A"/>
    <w:p w14:paraId="39100785" w14:textId="77777777" w:rsidR="0050334A" w:rsidRDefault="00503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38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355"/>
        <w:gridCol w:w="720"/>
        <w:gridCol w:w="900"/>
        <w:gridCol w:w="900"/>
        <w:gridCol w:w="900"/>
        <w:gridCol w:w="900"/>
        <w:gridCol w:w="900"/>
        <w:gridCol w:w="810"/>
      </w:tblGrid>
      <w:tr w:rsidR="00E535AB" w:rsidRPr="008F2A3E" w14:paraId="6AAFCD9A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1C684CB6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39CB5" w14:textId="77777777" w:rsidR="00E535AB" w:rsidRPr="008F2A3E" w:rsidRDefault="00E535AB" w:rsidP="00E535AB">
            <w:pPr>
              <w:tabs>
                <w:tab w:val="clear" w:pos="907"/>
              </w:tabs>
              <w:spacing w:line="240" w:lineRule="auto"/>
              <w:ind w:right="-21" w:hanging="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8F2A3E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E535AB" w:rsidRPr="008F2A3E" w14:paraId="227183EC" w14:textId="77777777" w:rsidTr="008E1EB5">
        <w:trPr>
          <w:cantSplit/>
          <w:trHeight w:val="279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56F84D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AD5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535AB" w:rsidRPr="008F2A3E" w14:paraId="3C862DDB" w14:textId="77777777" w:rsidTr="008E1EB5">
        <w:trPr>
          <w:cantSplit/>
          <w:trHeight w:val="243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center"/>
          </w:tcPr>
          <w:p w14:paraId="77DEC6B4" w14:textId="77777777" w:rsidR="00E535AB" w:rsidRPr="008F2A3E" w:rsidRDefault="00E535AB" w:rsidP="00E535AB">
            <w:pPr>
              <w:spacing w:line="240" w:lineRule="auto"/>
              <w:ind w:left="72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DCA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D6D9" w14:textId="25D96358" w:rsidR="00E535AB" w:rsidRPr="008F2A3E" w:rsidRDefault="000D26E8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30 </w:t>
            </w:r>
            <w:r w:rsidR="00F31D26" w:rsidRPr="00F31D2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535AB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2562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170E" w14:textId="58AB9D03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580"/>
                <w:tab w:val="clear" w:pos="2807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8F2A3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</w:p>
        </w:tc>
      </w:tr>
      <w:tr w:rsidR="00E535AB" w:rsidRPr="008F2A3E" w14:paraId="690E7A33" w14:textId="77777777" w:rsidTr="008E1EB5">
        <w:trPr>
          <w:cantSplit/>
          <w:trHeight w:val="288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029A0620" w14:textId="77777777" w:rsidR="00E535AB" w:rsidRPr="008F2A3E" w:rsidRDefault="00E535AB" w:rsidP="00E535AB">
            <w:pPr>
              <w:spacing w:line="240" w:lineRule="auto"/>
              <w:ind w:left="72" w:right="-86" w:firstLine="35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ABC0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D27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4D4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C1C2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1EEB8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วงเงินทั้งสิ้น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C803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วงเงินใช้ไป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D349" w14:textId="77777777" w:rsidR="00E535AB" w:rsidRPr="008F2A3E" w:rsidRDefault="00E535AB" w:rsidP="00E535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right="-21" w:hanging="1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วงเงินคงเหลือ</w:t>
            </w:r>
          </w:p>
        </w:tc>
      </w:tr>
      <w:tr w:rsidR="00E535AB" w:rsidRPr="008F2A3E" w14:paraId="59A1D15E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6B72D8D5" w14:textId="77777777" w:rsidR="00E535AB" w:rsidRPr="008F2A3E" w:rsidRDefault="00E535AB" w:rsidP="00E535AB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935" w14:textId="77777777" w:rsidR="00E535AB" w:rsidRPr="008F2A3E" w:rsidRDefault="00E535AB" w:rsidP="00E535AB">
            <w:pPr>
              <w:tabs>
                <w:tab w:val="clear" w:pos="227"/>
                <w:tab w:val="clear" w:pos="454"/>
              </w:tabs>
              <w:spacing w:line="240" w:lineRule="auto"/>
              <w:ind w:left="-123" w:right="-39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064A65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610438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BB82D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57C67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823E2E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983E7B" w14:textId="77777777" w:rsidR="00E535AB" w:rsidRPr="008F2A3E" w:rsidRDefault="00E535AB" w:rsidP="00E53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360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65519" w:rsidRPr="008F2A3E" w14:paraId="7842EDB0" w14:textId="77777777" w:rsidTr="008E1EB5">
        <w:trPr>
          <w:trHeight w:val="171"/>
        </w:trPr>
        <w:tc>
          <w:tcPr>
            <w:tcW w:w="2355" w:type="dxa"/>
            <w:tcBorders>
              <w:top w:val="nil"/>
              <w:left w:val="nil"/>
              <w:bottom w:val="nil"/>
            </w:tcBorders>
            <w:vAlign w:val="bottom"/>
          </w:tcPr>
          <w:p w14:paraId="2FE9F770" w14:textId="77777777" w:rsidR="00B65519" w:rsidRPr="008F2A3E" w:rsidRDefault="00B65519" w:rsidP="00B6551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59EE" w14:textId="77777777" w:rsidR="00B65519" w:rsidRPr="008F2A3E" w:rsidRDefault="00B65519" w:rsidP="00B6551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74DBEB" w14:textId="39E6691B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/>
                <w:sz w:val="24"/>
                <w:szCs w:val="24"/>
              </w:rPr>
              <w:t>408,000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5CC1F" w14:textId="575AFD4F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Pr="009512BB">
              <w:rPr>
                <w:rFonts w:ascii="Browallia New" w:hAnsi="Browallia New" w:cs="Browallia New"/>
                <w:sz w:val="24"/>
                <w:szCs w:val="24"/>
              </w:rPr>
              <w:t>236,813</w:t>
            </w: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147D94" w14:textId="58B4AAFF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/>
                <w:sz w:val="24"/>
                <w:szCs w:val="24"/>
              </w:rPr>
              <w:t>171,187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27912" w14:textId="431A9298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305,000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B8D5D" w14:textId="6D76AAC1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(255,392)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BB2337" w14:textId="7C81B0A3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49,608</w:t>
            </w:r>
          </w:p>
        </w:tc>
      </w:tr>
      <w:tr w:rsidR="00B65519" w:rsidRPr="008F2A3E" w14:paraId="04A704FE" w14:textId="77777777" w:rsidTr="008E1EB5">
        <w:trPr>
          <w:trHeight w:val="287"/>
        </w:trPr>
        <w:tc>
          <w:tcPr>
            <w:tcW w:w="2355" w:type="dxa"/>
            <w:tcBorders>
              <w:top w:val="nil"/>
              <w:left w:val="nil"/>
              <w:bottom w:val="nil"/>
            </w:tcBorders>
          </w:tcPr>
          <w:p w14:paraId="3AA56AC1" w14:textId="77777777" w:rsidR="00B65519" w:rsidRPr="008F2A3E" w:rsidRDefault="00B65519" w:rsidP="00B65519">
            <w:pPr>
              <w:spacing w:line="240" w:lineRule="auto"/>
              <w:ind w:left="-108" w:righ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วงเงินเบิกเกินบัญชีและอื่นๆ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FD44A7" w14:textId="77777777" w:rsidR="00B65519" w:rsidRPr="008F2A3E" w:rsidRDefault="00B65519" w:rsidP="00B65519">
            <w:pPr>
              <w:tabs>
                <w:tab w:val="clear" w:pos="227"/>
                <w:tab w:val="clear" w:pos="454"/>
              </w:tabs>
              <w:spacing w:line="240" w:lineRule="auto"/>
              <w:ind w:left="-18" w:right="-3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F2A3E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3FB300" w14:textId="2610D6AC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 w:rsidRPr="009512BB">
              <w:rPr>
                <w:rFonts w:ascii="Browallia New" w:hAnsi="Browallia New" w:cs="Browallia New"/>
                <w:sz w:val="24"/>
                <w:szCs w:val="24"/>
              </w:rPr>
              <w:t>,011,000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C2FC6A" w14:textId="6F085CBF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(970</w:t>
            </w:r>
            <w:r w:rsidRPr="009512BB">
              <w:rPr>
                <w:rFonts w:ascii="Browallia New" w:hAnsi="Browallia New" w:cs="Browallia New"/>
                <w:sz w:val="24"/>
                <w:szCs w:val="24"/>
              </w:rPr>
              <w:t>,521</w:t>
            </w: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5A3A43" w14:textId="2EDB0A8B" w:rsidR="00B65519" w:rsidRPr="00824809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512BB">
              <w:rPr>
                <w:rFonts w:ascii="Browallia New" w:hAnsi="Browallia New" w:cs="Browallia New" w:hint="cs"/>
                <w:sz w:val="24"/>
                <w:szCs w:val="24"/>
                <w:cs/>
              </w:rPr>
              <w:t>40</w:t>
            </w:r>
            <w:r w:rsidRPr="009512BB">
              <w:rPr>
                <w:rFonts w:ascii="Browallia New" w:hAnsi="Browallia New" w:cs="Browallia New"/>
                <w:sz w:val="24"/>
                <w:szCs w:val="24"/>
              </w:rPr>
              <w:t>,479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9E851" w14:textId="1662473E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84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895,000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D24C4E" w14:textId="5353C9E6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(783,033)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C64738" w14:textId="5075551F" w:rsidR="00B65519" w:rsidRPr="008F2A3E" w:rsidRDefault="00B65519" w:rsidP="00B6551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3" w:right="-3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461EA">
              <w:rPr>
                <w:rFonts w:ascii="Browallia New" w:hAnsi="Browallia New" w:cs="Browallia New"/>
                <w:sz w:val="24"/>
                <w:szCs w:val="24"/>
              </w:rPr>
              <w:t>111,967</w:t>
            </w:r>
          </w:p>
        </w:tc>
      </w:tr>
    </w:tbl>
    <w:p w14:paraId="167728FE" w14:textId="77777777" w:rsidR="00371706" w:rsidRPr="008F2A3E" w:rsidRDefault="00371706" w:rsidP="00530D0F">
      <w:pPr>
        <w:tabs>
          <w:tab w:val="clear" w:pos="227"/>
          <w:tab w:val="clear" w:pos="454"/>
          <w:tab w:val="clear" w:pos="907"/>
          <w:tab w:val="clear" w:pos="5387"/>
          <w:tab w:val="left" w:pos="450"/>
          <w:tab w:val="left" w:pos="72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240" w:lineRule="auto"/>
        <w:rPr>
          <w:rFonts w:ascii="Browallia New" w:hAnsi="Browallia New" w:cs="Browallia New"/>
          <w:sz w:val="2"/>
          <w:szCs w:val="2"/>
          <w:lang w:val="en-GB"/>
        </w:rPr>
      </w:pPr>
    </w:p>
    <w:p w14:paraId="1F78EBD3" w14:textId="77777777" w:rsidR="00E5563C" w:rsidRPr="00C73DDA" w:rsidRDefault="00E5563C" w:rsidP="00E5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A89629" w14:textId="6DB1F9CB" w:rsidR="00D77E40" w:rsidRPr="0057729E" w:rsidRDefault="00AA5653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 xml:space="preserve">บริษัทมีภาระผูกพันจากการออกหนังสือค้ำประกัน 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(</w:t>
      </w:r>
      <w:r w:rsidR="00A45C66" w:rsidRPr="00D15EA2">
        <w:rPr>
          <w:rFonts w:ascii="Browallia New" w:hAnsi="Browallia New" w:cs="Browallia New"/>
          <w:sz w:val="28"/>
          <w:szCs w:val="28"/>
        </w:rPr>
        <w:t>Letter of credit</w:t>
      </w:r>
      <w:r w:rsidR="00A45C66" w:rsidRPr="00D15EA2">
        <w:rPr>
          <w:rFonts w:ascii="Browallia New" w:hAnsi="Browallia New" w:cs="Browallia New" w:hint="cs"/>
          <w:sz w:val="28"/>
          <w:szCs w:val="28"/>
          <w:cs/>
        </w:rPr>
        <w:t>)</w:t>
      </w:r>
      <w:r w:rsidRPr="00D15EA2">
        <w:rPr>
          <w:rFonts w:ascii="Browallia New" w:hAnsi="Browallia New" w:cs="Browallia New"/>
          <w:sz w:val="28"/>
          <w:szCs w:val="28"/>
        </w:rPr>
        <w:t xml:space="preserve"> 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กับธนาคาร</w:t>
      </w:r>
      <w:r w:rsidR="005E3E96" w:rsidRPr="00D15EA2">
        <w:rPr>
          <w:rFonts w:ascii="Browallia New" w:hAnsi="Browallia New" w:cs="Browallia New" w:hint="cs"/>
          <w:sz w:val="28"/>
          <w:szCs w:val="28"/>
          <w:cs/>
        </w:rPr>
        <w:t>แห่งหนึ่งร่วมกับบริษัท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  </w:t>
      </w:r>
      <w:r w:rsidR="005E3E96" w:rsidRPr="0057729E">
        <w:rPr>
          <w:rFonts w:ascii="Browallia New" w:hAnsi="Browallia New" w:cs="Browallia New" w:hint="cs"/>
          <w:sz w:val="28"/>
          <w:szCs w:val="28"/>
          <w:cs/>
        </w:rPr>
        <w:t>ที่เกี่ยวข้อง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กัน</w:t>
      </w:r>
      <w:r w:rsidR="00706884" w:rsidRPr="00866DA7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9F53C7" w:rsidRPr="00866DA7">
        <w:rPr>
          <w:rFonts w:ascii="Browallia New" w:hAnsi="Browallia New" w:cs="Browallia New"/>
          <w:sz w:val="28"/>
          <w:szCs w:val="28"/>
        </w:rPr>
        <w:t>6.07</w:t>
      </w:r>
      <w:r w:rsidR="002861FF" w:rsidRPr="002828F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6884" w:rsidRPr="002828FD">
        <w:rPr>
          <w:rFonts w:ascii="Browallia New" w:hAnsi="Browallia New" w:cs="Browallia New" w:hint="cs"/>
          <w:sz w:val="28"/>
          <w:szCs w:val="28"/>
          <w:cs/>
        </w:rPr>
        <w:t>ล้าน</w:t>
      </w:r>
      <w:r w:rsidR="00706884" w:rsidRPr="0057729E">
        <w:rPr>
          <w:rFonts w:ascii="Browallia New" w:hAnsi="Browallia New" w:cs="Browallia New" w:hint="cs"/>
          <w:sz w:val="28"/>
          <w:szCs w:val="28"/>
          <w:cs/>
        </w:rPr>
        <w:t>เหรียญสหรัฐ เพื่อค้ำประกันวงเงินสินเชื่อของการร่วมค้า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 xml:space="preserve"> วงเงินดังกล่าว</w:t>
      </w:r>
      <w:r w:rsidR="001A0039" w:rsidRPr="0057729E">
        <w:rPr>
          <w:rFonts w:ascii="Browallia New" w:hAnsi="Browallia New" w:cs="Browallia New"/>
          <w:sz w:val="28"/>
          <w:szCs w:val="28"/>
        </w:rPr>
        <w:t xml:space="preserve">                   </w:t>
      </w:r>
      <w:r w:rsidR="00411ABF" w:rsidRPr="0057729E">
        <w:rPr>
          <w:rFonts w:ascii="Browallia New" w:hAnsi="Browallia New" w:cs="Browallia New" w:hint="cs"/>
          <w:sz w:val="28"/>
          <w:szCs w:val="28"/>
          <w:cs/>
        </w:rPr>
        <w:t>ค้ำประกันโดย</w:t>
      </w:r>
      <w:r w:rsidR="00F2418A" w:rsidRPr="0057729E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A45C66" w:rsidRPr="0057729E">
        <w:rPr>
          <w:rFonts w:ascii="Browallia New" w:hAnsi="Browallia New" w:cs="Browallia New" w:hint="cs"/>
          <w:sz w:val="28"/>
          <w:szCs w:val="28"/>
          <w:cs/>
        </w:rPr>
        <w:t>สามัญ</w:t>
      </w:r>
      <w:r w:rsidR="00B31392">
        <w:rPr>
          <w:rFonts w:ascii="Browallia New" w:hAnsi="Browallia New" w:cs="Browallia New" w:hint="cs"/>
          <w:sz w:val="28"/>
          <w:szCs w:val="28"/>
          <w:cs/>
        </w:rPr>
        <w:t>ในกิจการร่วมค้า</w:t>
      </w:r>
    </w:p>
    <w:p w14:paraId="36008043" w14:textId="52A2E6E6" w:rsidR="0004055B" w:rsidRPr="00C73DDA" w:rsidRDefault="0004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8D20575" w14:textId="7A23444F" w:rsidR="00D77E40" w:rsidRPr="00D15EA2" w:rsidRDefault="00D77E40" w:rsidP="00FF004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D15EA2">
        <w:rPr>
          <w:rFonts w:ascii="Browallia New" w:hAnsi="Browallia New" w:cs="Browallia New" w:hint="cs"/>
          <w:sz w:val="28"/>
          <w:szCs w:val="28"/>
          <w:cs/>
        </w:rPr>
        <w:t>บริษัทและบริษัทย่อย</w:t>
      </w:r>
      <w:r w:rsidRPr="00D15EA2">
        <w:rPr>
          <w:rFonts w:ascii="Browallia New" w:hAnsi="Browallia New" w:cs="Browallia New"/>
          <w:sz w:val="28"/>
          <w:szCs w:val="28"/>
          <w:cs/>
        </w:rPr>
        <w:t>มีภาระผูกพันในการจ่ายชำระค่า</w:t>
      </w:r>
      <w:r w:rsidRPr="00D15EA2">
        <w:rPr>
          <w:rFonts w:ascii="Browallia New" w:hAnsi="Browallia New" w:cs="Browallia New" w:hint="cs"/>
          <w:sz w:val="28"/>
          <w:szCs w:val="28"/>
          <w:cs/>
        </w:rPr>
        <w:t>สินทรัพย์ดังนี้</w:t>
      </w:r>
    </w:p>
    <w:p w14:paraId="5C283E81" w14:textId="77777777" w:rsidR="008E28F0" w:rsidRPr="00C73DDA" w:rsidRDefault="008E28F0" w:rsidP="008E28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55" w:type="dxa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1172"/>
        <w:gridCol w:w="180"/>
        <w:gridCol w:w="1893"/>
        <w:gridCol w:w="180"/>
        <w:gridCol w:w="2138"/>
      </w:tblGrid>
      <w:tr w:rsidR="00D77E40" w:rsidRPr="00E535AB" w14:paraId="4534312B" w14:textId="77777777" w:rsidTr="00D271D3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EF2D560" w14:textId="77777777" w:rsidR="00D77E40" w:rsidRPr="00E535AB" w:rsidRDefault="00D77E40" w:rsidP="0045302F">
            <w:pPr>
              <w:spacing w:line="240" w:lineRule="auto"/>
              <w:ind w:left="277" w:hanging="27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076AE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  <w:r w:rsidR="003562D3" w:rsidRPr="00E535A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3562D3"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ล้าน)</w:t>
            </w:r>
          </w:p>
        </w:tc>
        <w:tc>
          <w:tcPr>
            <w:tcW w:w="180" w:type="dxa"/>
          </w:tcPr>
          <w:p w14:paraId="6805AA87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6BFB86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59D0E89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4362DA" w14:textId="77777777" w:rsidR="00D77E40" w:rsidRPr="00E535AB" w:rsidRDefault="00D77E40" w:rsidP="0045302F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E40" w:rsidRPr="00E535AB" w14:paraId="0DBCCEE8" w14:textId="77777777" w:rsidTr="00D271D3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4F0EA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9F1A97B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6FFAFED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0CBB37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76F595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6FB855B4" w14:textId="77777777" w:rsidR="00D77E40" w:rsidRPr="00E535AB" w:rsidRDefault="00D77E40" w:rsidP="0045302F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558C" w:rsidRPr="00E535AB" w14:paraId="236A6407" w14:textId="77777777" w:rsidTr="00BF074B">
        <w:trPr>
          <w:cantSplit/>
          <w:trHeight w:val="76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5A5F25" w14:textId="77777777" w:rsidR="0035558C" w:rsidRPr="00E535AB" w:rsidRDefault="0035558C" w:rsidP="0035558C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การก่อสร้างโรงงาน</w:t>
            </w:r>
          </w:p>
        </w:tc>
        <w:tc>
          <w:tcPr>
            <w:tcW w:w="1172" w:type="dxa"/>
            <w:hideMark/>
          </w:tcPr>
          <w:p w14:paraId="6900BF25" w14:textId="77777777" w:rsidR="0035558C" w:rsidRPr="00E535AB" w:rsidRDefault="0035558C" w:rsidP="003555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5CB1CAD4" w14:textId="77777777" w:rsidR="0035558C" w:rsidRPr="00E535AB" w:rsidRDefault="0035558C" w:rsidP="0035558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BBEFF6F" w14:textId="3988EBF7" w:rsidR="0035558C" w:rsidRPr="0099453E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06</w:t>
            </w:r>
          </w:p>
        </w:tc>
        <w:tc>
          <w:tcPr>
            <w:tcW w:w="180" w:type="dxa"/>
          </w:tcPr>
          <w:p w14:paraId="595A05B0" w14:textId="77777777" w:rsidR="0035558C" w:rsidRPr="00E535AB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6D990BE6" w14:textId="0C3846FD" w:rsidR="0035558C" w:rsidRPr="0047382D" w:rsidRDefault="0035558C" w:rsidP="0035558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 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5558C" w:rsidRPr="0047382D" w14:paraId="0790A671" w14:textId="77777777" w:rsidTr="00BF074B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9D3F44" w14:textId="77777777" w:rsidR="0035558C" w:rsidRPr="00E535AB" w:rsidRDefault="0035558C" w:rsidP="0035558C">
            <w:pPr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ซื้ออุปกรณ์และเครื่องจักร</w:t>
            </w:r>
          </w:p>
        </w:tc>
        <w:tc>
          <w:tcPr>
            <w:tcW w:w="1172" w:type="dxa"/>
            <w:hideMark/>
          </w:tcPr>
          <w:p w14:paraId="6990FB40" w14:textId="77777777" w:rsidR="0035558C" w:rsidRPr="00E535AB" w:rsidRDefault="0035558C" w:rsidP="003555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535AB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A03C780" w14:textId="77777777" w:rsidR="0035558C" w:rsidRPr="00E535AB" w:rsidRDefault="0035558C" w:rsidP="0035558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E096000" w14:textId="54D12424" w:rsidR="0035558C" w:rsidRPr="0099453E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48B4CC6C" w14:textId="77777777" w:rsidR="0035558C" w:rsidRPr="00E535AB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5B131EC7" w14:textId="6AFC4180" w:rsidR="0035558C" w:rsidRPr="0047382D" w:rsidRDefault="0035558C" w:rsidP="0035558C">
            <w:pPr>
              <w:ind w:left="-157" w:right="7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</w:tr>
      <w:tr w:rsidR="0035558C" w:rsidRPr="00E535AB" w14:paraId="32B581D8" w14:textId="77777777" w:rsidTr="00BF074B">
        <w:trPr>
          <w:cantSplit/>
          <w:trHeight w:val="330"/>
        </w:trPr>
        <w:tc>
          <w:tcPr>
            <w:tcW w:w="27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C3EE3" w14:textId="77777777" w:rsidR="0035558C" w:rsidRPr="00E535AB" w:rsidRDefault="0035558C" w:rsidP="0035558C">
            <w:pPr>
              <w:spacing w:line="240" w:lineRule="auto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C956AD3" w14:textId="77777777" w:rsidR="0035558C" w:rsidRPr="00E535AB" w:rsidRDefault="0035558C" w:rsidP="0035558C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535AB">
              <w:rPr>
                <w:rFonts w:ascii="Browallia New" w:hAnsi="Browallia New" w:cs="Browalli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80" w:type="dxa"/>
          </w:tcPr>
          <w:p w14:paraId="7B2FF88A" w14:textId="77777777" w:rsidR="0035558C" w:rsidRPr="00E535AB" w:rsidRDefault="0035558C" w:rsidP="0035558C">
            <w:pPr>
              <w:spacing w:line="240" w:lineRule="auto"/>
              <w:ind w:left="426" w:right="7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9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5EC8CE" w14:textId="766468DE" w:rsidR="0035558C" w:rsidRPr="0099453E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</w:t>
            </w:r>
            <w:r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214A7EA6" w14:textId="77777777" w:rsidR="0035558C" w:rsidRPr="00E535AB" w:rsidRDefault="0035558C" w:rsidP="0035558C">
            <w:pPr>
              <w:ind w:left="-1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38" w:type="dxa"/>
            <w:shd w:val="clear" w:color="auto" w:fill="auto"/>
          </w:tcPr>
          <w:p w14:paraId="41E96ADD" w14:textId="5BE93ACF" w:rsidR="0035558C" w:rsidRPr="0047382D" w:rsidRDefault="0035558C" w:rsidP="0035558C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            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</w:tbl>
    <w:p w14:paraId="55994F34" w14:textId="77777777" w:rsidR="003943CF" w:rsidRDefault="003943CF" w:rsidP="00394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A9DE14" w14:textId="69C550F1" w:rsidR="00476619" w:rsidRPr="003943CF" w:rsidRDefault="00476619" w:rsidP="003943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p w14:paraId="76D287D8" w14:textId="4C8090AA" w:rsidR="00011983" w:rsidRPr="00460699" w:rsidRDefault="00011983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36"/>
          <w:szCs w:val="36"/>
        </w:rPr>
      </w:pPr>
    </w:p>
    <w:p w14:paraId="5BACAD11" w14:textId="77777777" w:rsidR="00523CFB" w:rsidRDefault="00523CFB" w:rsidP="000B0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64E6705" w14:textId="7A7617C4" w:rsidR="00993E94" w:rsidRPr="00025864" w:rsidRDefault="00993E94" w:rsidP="00025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sectPr w:rsidR="00993E94" w:rsidRPr="00025864" w:rsidSect="008648E9">
      <w:pgSz w:w="11909" w:h="16834" w:code="9"/>
      <w:pgMar w:top="1530" w:right="1134" w:bottom="709" w:left="1440" w:header="992" w:footer="29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A4DD5" w14:textId="77777777" w:rsidR="001708FA" w:rsidRDefault="001708FA">
      <w:r>
        <w:separator/>
      </w:r>
    </w:p>
  </w:endnote>
  <w:endnote w:type="continuationSeparator" w:id="0">
    <w:p w14:paraId="62E574EB" w14:textId="77777777" w:rsidR="001708FA" w:rsidRDefault="001708FA">
      <w:r>
        <w:continuationSeparator/>
      </w:r>
    </w:p>
  </w:endnote>
  <w:endnote w:type="continuationNotice" w:id="1">
    <w:p w14:paraId="3852D97A" w14:textId="77777777" w:rsidR="001708FA" w:rsidRDefault="001708F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9D0F9" w14:textId="77777777" w:rsidR="00095B79" w:rsidRDefault="00095B79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14:paraId="30029668" w14:textId="77777777" w:rsidR="00095B79" w:rsidRDefault="00095B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6CCEB" w14:textId="696350F1" w:rsidR="00095B79" w:rsidRPr="004D5A33" w:rsidRDefault="00095B79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sz w:val="28"/>
        <w:szCs w:val="28"/>
      </w:rPr>
    </w:pPr>
    <w:r w:rsidRPr="004D5A33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4D5A33"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30</w:t>
    </w:r>
    <w:r w:rsidRPr="004D5A33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8A02E1C" w14:textId="77777777" w:rsidR="00095B79" w:rsidRDefault="00095B79" w:rsidP="00055141">
    <w:pPr>
      <w:pStyle w:val="Footer"/>
      <w:tabs>
        <w:tab w:val="clear" w:pos="227"/>
        <w:tab w:val="clear" w:pos="454"/>
        <w:tab w:val="clear" w:pos="9072"/>
        <w:tab w:val="right" w:pos="9360"/>
      </w:tabs>
      <w:ind w:left="42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u w:val="single"/>
        <w:cs/>
      </w:rPr>
      <w:t xml:space="preserve">                                            </w:t>
    </w:r>
    <w:r>
      <w:rPr>
        <w:rFonts w:ascii="Browallia New" w:hAnsi="Browallia New" w:cs="Browallia New"/>
        <w:sz w:val="28"/>
        <w:szCs w:val="28"/>
        <w:cs/>
      </w:rPr>
      <w:t xml:space="preserve"> กรรมการ</w:t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  <w:r>
      <w:rPr>
        <w:rFonts w:ascii="Browallia New" w:hAnsi="Browallia New" w:cs="Browallia New"/>
        <w:sz w:val="28"/>
        <w:szCs w:val="28"/>
        <w:cs/>
      </w:rPr>
      <w:tab/>
    </w:r>
  </w:p>
  <w:p w14:paraId="1415C0BD" w14:textId="77777777" w:rsidR="00095B79" w:rsidRDefault="00095B79" w:rsidP="0005514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3892"/>
      </w:tabs>
      <w:ind w:left="426" w:right="-25"/>
      <w:rPr>
        <w:rFonts w:ascii="Angsana New" w:hAnsi="Angsana New"/>
        <w:sz w:val="28"/>
        <w:szCs w:val="28"/>
      </w:rPr>
    </w:pPr>
    <w:r>
      <w:rPr>
        <w:rFonts w:ascii="Browallia New" w:hAnsi="Browallia New" w:cs="Browallia New"/>
        <w:sz w:val="28"/>
        <w:szCs w:val="28"/>
        <w:cs/>
      </w:rPr>
      <w:t>(                        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1017" w14:textId="77777777" w:rsidR="00095B79" w:rsidRDefault="00095B79">
    <w:pPr>
      <w:pStyle w:val="Footer"/>
      <w:rPr>
        <w:rFonts w:ascii="Angsana New" w:hAnsi="Angsana New"/>
        <w:sz w:val="28"/>
        <w:szCs w:val="28"/>
      </w:rPr>
    </w:pP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szCs w:val="30"/>
      </w:rPr>
      <w:tab/>
    </w:r>
    <w:r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Pr="00BD6F20">
      <w:rPr>
        <w:rStyle w:val="PageNumber"/>
        <w:rFonts w:ascii="Angsana New" w:hAnsi="Angsana New" w:cs="Angsana New"/>
        <w:noProof/>
        <w:sz w:val="28"/>
        <w:szCs w:val="28"/>
        <w:lang w:val="en-GB"/>
      </w:rPr>
      <w:t>54</w:t>
    </w:r>
    <w:r>
      <w:rPr>
        <w:rStyle w:val="PageNumber"/>
        <w:rFonts w:ascii="Angsana New" w:hAnsi="Angsana New" w:cs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4B8D4" w14:textId="77777777" w:rsidR="001708FA" w:rsidRDefault="001708FA">
      <w:r>
        <w:separator/>
      </w:r>
    </w:p>
  </w:footnote>
  <w:footnote w:type="continuationSeparator" w:id="0">
    <w:p w14:paraId="0261CBC8" w14:textId="77777777" w:rsidR="001708FA" w:rsidRDefault="001708FA">
      <w:r>
        <w:continuationSeparator/>
      </w:r>
    </w:p>
  </w:footnote>
  <w:footnote w:type="continuationNotice" w:id="1">
    <w:p w14:paraId="57A7932B" w14:textId="77777777" w:rsidR="001708FA" w:rsidRDefault="001708F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E0501A"/>
    <w:multiLevelType w:val="hybridMultilevel"/>
    <w:tmpl w:val="593CBF2A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16F228B"/>
    <w:multiLevelType w:val="hybridMultilevel"/>
    <w:tmpl w:val="3D7AC114"/>
    <w:lvl w:ilvl="0" w:tplc="B60A1B50">
      <w:numFmt w:val="bullet"/>
      <w:lvlText w:val="-"/>
      <w:lvlJc w:val="left"/>
      <w:pPr>
        <w:ind w:left="2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</w:abstractNum>
  <w:abstractNum w:abstractNumId="12" w15:restartNumberingAfterBreak="0">
    <w:nsid w:val="046079BC"/>
    <w:multiLevelType w:val="hybridMultilevel"/>
    <w:tmpl w:val="F03A606C"/>
    <w:lvl w:ilvl="0" w:tplc="90687C38">
      <w:start w:val="1"/>
      <w:numFmt w:val="bullet"/>
      <w:lvlText w:val="-"/>
      <w:lvlJc w:val="left"/>
      <w:pPr>
        <w:ind w:left="81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06EB259A"/>
    <w:multiLevelType w:val="multilevel"/>
    <w:tmpl w:val="96CA6D7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C93224D"/>
    <w:multiLevelType w:val="multilevel"/>
    <w:tmpl w:val="A2E6F1E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CC6308C"/>
    <w:multiLevelType w:val="multilevel"/>
    <w:tmpl w:val="5C92D26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F276C80"/>
    <w:multiLevelType w:val="multilevel"/>
    <w:tmpl w:val="8B3C22D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4EC1C67"/>
    <w:multiLevelType w:val="multilevel"/>
    <w:tmpl w:val="57444A0C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99A2928"/>
    <w:multiLevelType w:val="multilevel"/>
    <w:tmpl w:val="22F8DA7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942F35"/>
    <w:multiLevelType w:val="multilevel"/>
    <w:tmpl w:val="5C92D26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A9B282A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2BA10C62"/>
    <w:multiLevelType w:val="hybridMultilevel"/>
    <w:tmpl w:val="EA72D322"/>
    <w:lvl w:ilvl="0" w:tplc="444CA6A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CE20CE4"/>
    <w:multiLevelType w:val="hybridMultilevel"/>
    <w:tmpl w:val="A5F4F9A6"/>
    <w:lvl w:ilvl="0" w:tplc="C58AFB26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4" w15:restartNumberingAfterBreak="0">
    <w:nsid w:val="2D223D2C"/>
    <w:multiLevelType w:val="hybridMultilevel"/>
    <w:tmpl w:val="67AEFB96"/>
    <w:lvl w:ilvl="0" w:tplc="CE229A28">
      <w:numFmt w:val="bullet"/>
      <w:lvlText w:val="-"/>
      <w:lvlJc w:val="left"/>
      <w:pPr>
        <w:ind w:left="62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3A951A45"/>
    <w:multiLevelType w:val="hybridMultilevel"/>
    <w:tmpl w:val="9BEAE414"/>
    <w:lvl w:ilvl="0" w:tplc="04090001">
      <w:start w:val="1"/>
      <w:numFmt w:val="bullet"/>
      <w:lvlText w:val=""/>
      <w:lvlJc w:val="left"/>
      <w:pPr>
        <w:ind w:left="1425" w:hanging="43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30" w15:restartNumberingAfterBreak="0">
    <w:nsid w:val="4A4B65FD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0C56365"/>
    <w:multiLevelType w:val="hybridMultilevel"/>
    <w:tmpl w:val="B1CEB06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23451D5"/>
    <w:multiLevelType w:val="multilevel"/>
    <w:tmpl w:val="4D26038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3" w15:restartNumberingAfterBreak="0">
    <w:nsid w:val="5244414F"/>
    <w:multiLevelType w:val="hybridMultilevel"/>
    <w:tmpl w:val="69C4F92A"/>
    <w:lvl w:ilvl="0" w:tplc="B3E881F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C6843"/>
    <w:multiLevelType w:val="multilevel"/>
    <w:tmpl w:val="DB480A6E"/>
    <w:lvl w:ilvl="0">
      <w:start w:val="21"/>
      <w:numFmt w:val="none"/>
      <w:lvlText w:val="19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9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A884E2D"/>
    <w:multiLevelType w:val="hybridMultilevel"/>
    <w:tmpl w:val="A3F2F41E"/>
    <w:lvl w:ilvl="0" w:tplc="E0B2A800">
      <w:numFmt w:val="bullet"/>
      <w:lvlText w:val="•"/>
      <w:lvlJc w:val="left"/>
      <w:pPr>
        <w:ind w:left="1425" w:hanging="72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6" w15:restartNumberingAfterBreak="0">
    <w:nsid w:val="5B6877D1"/>
    <w:multiLevelType w:val="hybridMultilevel"/>
    <w:tmpl w:val="955EE43E"/>
    <w:lvl w:ilvl="0" w:tplc="B52C101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  <w:b/>
        <w:bCs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5E4F493A"/>
    <w:multiLevelType w:val="multilevel"/>
    <w:tmpl w:val="6098199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AD6015"/>
    <w:multiLevelType w:val="hybridMultilevel"/>
    <w:tmpl w:val="EFAEA39C"/>
    <w:lvl w:ilvl="0" w:tplc="4BDA6F5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17578B"/>
    <w:multiLevelType w:val="hybridMultilevel"/>
    <w:tmpl w:val="A4980704"/>
    <w:lvl w:ilvl="0" w:tplc="A20089B6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994221"/>
    <w:multiLevelType w:val="hybridMultilevel"/>
    <w:tmpl w:val="9724DDA8"/>
    <w:lvl w:ilvl="0" w:tplc="078E1BBC">
      <w:start w:val="1"/>
      <w:numFmt w:val="decimal"/>
      <w:lvlText w:val="3.%1"/>
      <w:lvlJc w:val="left"/>
      <w:pPr>
        <w:ind w:left="1170" w:hanging="360"/>
      </w:pPr>
      <w:rPr>
        <w:rFonts w:cs="Times New Roman" w:hint="default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 w15:restartNumberingAfterBreak="0">
    <w:nsid w:val="6A2D1EBA"/>
    <w:multiLevelType w:val="hybridMultilevel"/>
    <w:tmpl w:val="B89823FE"/>
    <w:lvl w:ilvl="0" w:tplc="8D1CF87E">
      <w:numFmt w:val="bullet"/>
      <w:lvlText w:val="-"/>
      <w:lvlJc w:val="left"/>
      <w:pPr>
        <w:ind w:left="20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63" w:hanging="360"/>
      </w:pPr>
      <w:rPr>
        <w:rFonts w:ascii="Wingdings" w:hAnsi="Wingdings" w:hint="default"/>
      </w:rPr>
    </w:lvl>
  </w:abstractNum>
  <w:abstractNum w:abstractNumId="43" w15:restartNumberingAfterBreak="0">
    <w:nsid w:val="6AA32DB2"/>
    <w:multiLevelType w:val="multilevel"/>
    <w:tmpl w:val="A4E68E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41"/>
  </w:num>
  <w:num w:numId="14">
    <w:abstractNumId w:val="25"/>
  </w:num>
  <w:num w:numId="15">
    <w:abstractNumId w:val="29"/>
  </w:num>
  <w:num w:numId="16">
    <w:abstractNumId w:val="36"/>
  </w:num>
  <w:num w:numId="17">
    <w:abstractNumId w:val="34"/>
  </w:num>
  <w:num w:numId="18">
    <w:abstractNumId w:val="43"/>
  </w:num>
  <w:num w:numId="19">
    <w:abstractNumId w:val="21"/>
  </w:num>
  <w:num w:numId="20">
    <w:abstractNumId w:val="16"/>
  </w:num>
  <w:num w:numId="21">
    <w:abstractNumId w:val="14"/>
  </w:num>
  <w:num w:numId="22">
    <w:abstractNumId w:val="22"/>
  </w:num>
  <w:num w:numId="23">
    <w:abstractNumId w:val="12"/>
  </w:num>
  <w:num w:numId="24">
    <w:abstractNumId w:val="13"/>
  </w:num>
  <w:num w:numId="25">
    <w:abstractNumId w:val="15"/>
  </w:num>
  <w:num w:numId="26">
    <w:abstractNumId w:val="10"/>
  </w:num>
  <w:num w:numId="27">
    <w:abstractNumId w:val="27"/>
  </w:num>
  <w:num w:numId="28">
    <w:abstractNumId w:val="31"/>
  </w:num>
  <w:num w:numId="29">
    <w:abstractNumId w:val="35"/>
  </w:num>
  <w:num w:numId="30">
    <w:abstractNumId w:val="11"/>
  </w:num>
  <w:num w:numId="31">
    <w:abstractNumId w:val="24"/>
  </w:num>
  <w:num w:numId="32">
    <w:abstractNumId w:val="23"/>
  </w:num>
  <w:num w:numId="33">
    <w:abstractNumId w:val="30"/>
  </w:num>
  <w:num w:numId="34">
    <w:abstractNumId w:val="37"/>
  </w:num>
  <w:num w:numId="35">
    <w:abstractNumId w:val="17"/>
  </w:num>
  <w:num w:numId="36">
    <w:abstractNumId w:val="32"/>
  </w:num>
  <w:num w:numId="37">
    <w:abstractNumId w:val="40"/>
  </w:num>
  <w:num w:numId="38">
    <w:abstractNumId w:val="28"/>
  </w:num>
  <w:num w:numId="39">
    <w:abstractNumId w:val="20"/>
  </w:num>
  <w:num w:numId="40">
    <w:abstractNumId w:val="19"/>
  </w:num>
  <w:num w:numId="41">
    <w:abstractNumId w:val="42"/>
  </w:num>
  <w:num w:numId="42">
    <w:abstractNumId w:val="39"/>
  </w:num>
  <w:num w:numId="43">
    <w:abstractNumId w:val="33"/>
  </w:num>
  <w:num w:numId="44">
    <w:abstractNumId w:val="3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C9"/>
    <w:rsid w:val="0000052F"/>
    <w:rsid w:val="0000072B"/>
    <w:rsid w:val="0000082D"/>
    <w:rsid w:val="00000D3A"/>
    <w:rsid w:val="000017F7"/>
    <w:rsid w:val="000030A8"/>
    <w:rsid w:val="00003449"/>
    <w:rsid w:val="00004FD8"/>
    <w:rsid w:val="0000608E"/>
    <w:rsid w:val="00006E8A"/>
    <w:rsid w:val="00010346"/>
    <w:rsid w:val="000107C2"/>
    <w:rsid w:val="00010873"/>
    <w:rsid w:val="00010A95"/>
    <w:rsid w:val="00010C22"/>
    <w:rsid w:val="0001139C"/>
    <w:rsid w:val="0001196A"/>
    <w:rsid w:val="00011983"/>
    <w:rsid w:val="00011A1D"/>
    <w:rsid w:val="00011E26"/>
    <w:rsid w:val="0001213A"/>
    <w:rsid w:val="0001223E"/>
    <w:rsid w:val="000128FA"/>
    <w:rsid w:val="00012ECC"/>
    <w:rsid w:val="00013288"/>
    <w:rsid w:val="0001339E"/>
    <w:rsid w:val="000138E1"/>
    <w:rsid w:val="00013AE1"/>
    <w:rsid w:val="00014838"/>
    <w:rsid w:val="00014C5F"/>
    <w:rsid w:val="00015B2E"/>
    <w:rsid w:val="00015D59"/>
    <w:rsid w:val="00016131"/>
    <w:rsid w:val="000164BD"/>
    <w:rsid w:val="00016777"/>
    <w:rsid w:val="0002025E"/>
    <w:rsid w:val="000207D1"/>
    <w:rsid w:val="00020DCE"/>
    <w:rsid w:val="00021167"/>
    <w:rsid w:val="00021371"/>
    <w:rsid w:val="00021705"/>
    <w:rsid w:val="0002174D"/>
    <w:rsid w:val="0002208E"/>
    <w:rsid w:val="0002228C"/>
    <w:rsid w:val="0002245C"/>
    <w:rsid w:val="00022D4E"/>
    <w:rsid w:val="000230D2"/>
    <w:rsid w:val="00023CCC"/>
    <w:rsid w:val="000244F1"/>
    <w:rsid w:val="00024602"/>
    <w:rsid w:val="00024B4F"/>
    <w:rsid w:val="00024BAB"/>
    <w:rsid w:val="00025864"/>
    <w:rsid w:val="00026872"/>
    <w:rsid w:val="00026D0D"/>
    <w:rsid w:val="0002720A"/>
    <w:rsid w:val="00027654"/>
    <w:rsid w:val="000276EA"/>
    <w:rsid w:val="000277DA"/>
    <w:rsid w:val="00027E09"/>
    <w:rsid w:val="00027FB1"/>
    <w:rsid w:val="0003038B"/>
    <w:rsid w:val="00030743"/>
    <w:rsid w:val="00030A74"/>
    <w:rsid w:val="00030E46"/>
    <w:rsid w:val="00031350"/>
    <w:rsid w:val="00031ABC"/>
    <w:rsid w:val="00031B13"/>
    <w:rsid w:val="000325C3"/>
    <w:rsid w:val="00032678"/>
    <w:rsid w:val="000326E3"/>
    <w:rsid w:val="000327EE"/>
    <w:rsid w:val="00032BA4"/>
    <w:rsid w:val="00033041"/>
    <w:rsid w:val="0003306D"/>
    <w:rsid w:val="00033797"/>
    <w:rsid w:val="00034107"/>
    <w:rsid w:val="000346AC"/>
    <w:rsid w:val="00034741"/>
    <w:rsid w:val="00034CA0"/>
    <w:rsid w:val="00034F52"/>
    <w:rsid w:val="00034F7A"/>
    <w:rsid w:val="00035042"/>
    <w:rsid w:val="00035678"/>
    <w:rsid w:val="0003577B"/>
    <w:rsid w:val="000357CE"/>
    <w:rsid w:val="000358C4"/>
    <w:rsid w:val="00036C74"/>
    <w:rsid w:val="00036DA0"/>
    <w:rsid w:val="00037249"/>
    <w:rsid w:val="000373FF"/>
    <w:rsid w:val="00037A60"/>
    <w:rsid w:val="0004055B"/>
    <w:rsid w:val="000415AE"/>
    <w:rsid w:val="00041946"/>
    <w:rsid w:val="000423CB"/>
    <w:rsid w:val="00042A11"/>
    <w:rsid w:val="00042F8E"/>
    <w:rsid w:val="000435DE"/>
    <w:rsid w:val="0004361D"/>
    <w:rsid w:val="00043DF3"/>
    <w:rsid w:val="000442AC"/>
    <w:rsid w:val="00044D68"/>
    <w:rsid w:val="00044FCA"/>
    <w:rsid w:val="00045146"/>
    <w:rsid w:val="00045633"/>
    <w:rsid w:val="00045A67"/>
    <w:rsid w:val="00046118"/>
    <w:rsid w:val="0004618D"/>
    <w:rsid w:val="00046865"/>
    <w:rsid w:val="00047995"/>
    <w:rsid w:val="00047D04"/>
    <w:rsid w:val="0005094A"/>
    <w:rsid w:val="00050A67"/>
    <w:rsid w:val="00050C70"/>
    <w:rsid w:val="0005273C"/>
    <w:rsid w:val="00052A28"/>
    <w:rsid w:val="0005390F"/>
    <w:rsid w:val="00053C98"/>
    <w:rsid w:val="00053F76"/>
    <w:rsid w:val="00054AE8"/>
    <w:rsid w:val="00055141"/>
    <w:rsid w:val="00055572"/>
    <w:rsid w:val="00055B4C"/>
    <w:rsid w:val="00056382"/>
    <w:rsid w:val="000563D7"/>
    <w:rsid w:val="000565C3"/>
    <w:rsid w:val="00056791"/>
    <w:rsid w:val="00057E91"/>
    <w:rsid w:val="00060AEC"/>
    <w:rsid w:val="00060B6D"/>
    <w:rsid w:val="0006131C"/>
    <w:rsid w:val="00061C20"/>
    <w:rsid w:val="00061C4D"/>
    <w:rsid w:val="00061C62"/>
    <w:rsid w:val="00061CFE"/>
    <w:rsid w:val="000620C7"/>
    <w:rsid w:val="00062622"/>
    <w:rsid w:val="00062636"/>
    <w:rsid w:val="00062CD3"/>
    <w:rsid w:val="00062D2B"/>
    <w:rsid w:val="000632A6"/>
    <w:rsid w:val="00063441"/>
    <w:rsid w:val="0006359D"/>
    <w:rsid w:val="00063BFE"/>
    <w:rsid w:val="000640A9"/>
    <w:rsid w:val="00064E6C"/>
    <w:rsid w:val="000661F5"/>
    <w:rsid w:val="0006628D"/>
    <w:rsid w:val="00066925"/>
    <w:rsid w:val="0006699D"/>
    <w:rsid w:val="000670B4"/>
    <w:rsid w:val="000676DF"/>
    <w:rsid w:val="000676F0"/>
    <w:rsid w:val="00067E17"/>
    <w:rsid w:val="000703DC"/>
    <w:rsid w:val="000704D4"/>
    <w:rsid w:val="00070F21"/>
    <w:rsid w:val="0007175C"/>
    <w:rsid w:val="0007185C"/>
    <w:rsid w:val="00071B38"/>
    <w:rsid w:val="00071DB4"/>
    <w:rsid w:val="000729E9"/>
    <w:rsid w:val="00072B8D"/>
    <w:rsid w:val="000737B8"/>
    <w:rsid w:val="000739A4"/>
    <w:rsid w:val="00073B12"/>
    <w:rsid w:val="00074AA5"/>
    <w:rsid w:val="00074BC4"/>
    <w:rsid w:val="000750C3"/>
    <w:rsid w:val="00075711"/>
    <w:rsid w:val="0007590C"/>
    <w:rsid w:val="000767F0"/>
    <w:rsid w:val="000768AA"/>
    <w:rsid w:val="00076A22"/>
    <w:rsid w:val="00076A94"/>
    <w:rsid w:val="00076EBE"/>
    <w:rsid w:val="00076FD0"/>
    <w:rsid w:val="000771D7"/>
    <w:rsid w:val="000803F1"/>
    <w:rsid w:val="0008140E"/>
    <w:rsid w:val="00081CC2"/>
    <w:rsid w:val="00081D62"/>
    <w:rsid w:val="00081E2D"/>
    <w:rsid w:val="00082258"/>
    <w:rsid w:val="00082E8A"/>
    <w:rsid w:val="00083752"/>
    <w:rsid w:val="000839D0"/>
    <w:rsid w:val="00083A51"/>
    <w:rsid w:val="00085CEC"/>
    <w:rsid w:val="000863BC"/>
    <w:rsid w:val="00086B5D"/>
    <w:rsid w:val="000877B8"/>
    <w:rsid w:val="00087EAF"/>
    <w:rsid w:val="000900E7"/>
    <w:rsid w:val="000907BC"/>
    <w:rsid w:val="00090913"/>
    <w:rsid w:val="00090F2D"/>
    <w:rsid w:val="000915D2"/>
    <w:rsid w:val="00091C5C"/>
    <w:rsid w:val="00091D4F"/>
    <w:rsid w:val="00091E58"/>
    <w:rsid w:val="00092AB3"/>
    <w:rsid w:val="00093975"/>
    <w:rsid w:val="00093DC4"/>
    <w:rsid w:val="000944BD"/>
    <w:rsid w:val="00095B79"/>
    <w:rsid w:val="000A0782"/>
    <w:rsid w:val="000A0CA4"/>
    <w:rsid w:val="000A135D"/>
    <w:rsid w:val="000A23A5"/>
    <w:rsid w:val="000A2414"/>
    <w:rsid w:val="000A2427"/>
    <w:rsid w:val="000A2B1F"/>
    <w:rsid w:val="000A378D"/>
    <w:rsid w:val="000A3AE8"/>
    <w:rsid w:val="000A5333"/>
    <w:rsid w:val="000A54BE"/>
    <w:rsid w:val="000A5B86"/>
    <w:rsid w:val="000A5C2F"/>
    <w:rsid w:val="000A6BFF"/>
    <w:rsid w:val="000A6C85"/>
    <w:rsid w:val="000A6CB0"/>
    <w:rsid w:val="000A6E21"/>
    <w:rsid w:val="000A73B5"/>
    <w:rsid w:val="000A7505"/>
    <w:rsid w:val="000A7826"/>
    <w:rsid w:val="000A78CD"/>
    <w:rsid w:val="000B0875"/>
    <w:rsid w:val="000B0DC4"/>
    <w:rsid w:val="000B157B"/>
    <w:rsid w:val="000B17D5"/>
    <w:rsid w:val="000B1828"/>
    <w:rsid w:val="000B18BA"/>
    <w:rsid w:val="000B1E51"/>
    <w:rsid w:val="000B1F61"/>
    <w:rsid w:val="000B21B2"/>
    <w:rsid w:val="000B221A"/>
    <w:rsid w:val="000B25A4"/>
    <w:rsid w:val="000B2CFA"/>
    <w:rsid w:val="000B33B9"/>
    <w:rsid w:val="000B350E"/>
    <w:rsid w:val="000B36A1"/>
    <w:rsid w:val="000B36BD"/>
    <w:rsid w:val="000B3742"/>
    <w:rsid w:val="000B3A26"/>
    <w:rsid w:val="000B3E74"/>
    <w:rsid w:val="000B40B1"/>
    <w:rsid w:val="000B4B47"/>
    <w:rsid w:val="000B4F3C"/>
    <w:rsid w:val="000B5042"/>
    <w:rsid w:val="000B5278"/>
    <w:rsid w:val="000B5E03"/>
    <w:rsid w:val="000B6C35"/>
    <w:rsid w:val="000B741C"/>
    <w:rsid w:val="000B7A68"/>
    <w:rsid w:val="000B7B9E"/>
    <w:rsid w:val="000C0D06"/>
    <w:rsid w:val="000C0F26"/>
    <w:rsid w:val="000C1122"/>
    <w:rsid w:val="000C11A2"/>
    <w:rsid w:val="000C1804"/>
    <w:rsid w:val="000C24FC"/>
    <w:rsid w:val="000C2707"/>
    <w:rsid w:val="000C2CCE"/>
    <w:rsid w:val="000C3053"/>
    <w:rsid w:val="000C30D5"/>
    <w:rsid w:val="000C36AB"/>
    <w:rsid w:val="000C3AA1"/>
    <w:rsid w:val="000C3C7A"/>
    <w:rsid w:val="000C3D50"/>
    <w:rsid w:val="000C3E61"/>
    <w:rsid w:val="000C3FDE"/>
    <w:rsid w:val="000C3FE3"/>
    <w:rsid w:val="000C4167"/>
    <w:rsid w:val="000C4301"/>
    <w:rsid w:val="000C49B2"/>
    <w:rsid w:val="000C6751"/>
    <w:rsid w:val="000C6898"/>
    <w:rsid w:val="000C6A8F"/>
    <w:rsid w:val="000C6B88"/>
    <w:rsid w:val="000C7448"/>
    <w:rsid w:val="000D00E2"/>
    <w:rsid w:val="000D0132"/>
    <w:rsid w:val="000D1542"/>
    <w:rsid w:val="000D16E3"/>
    <w:rsid w:val="000D1D4B"/>
    <w:rsid w:val="000D2678"/>
    <w:rsid w:val="000D26E8"/>
    <w:rsid w:val="000D2B79"/>
    <w:rsid w:val="000D2B91"/>
    <w:rsid w:val="000D2E75"/>
    <w:rsid w:val="000D2EB1"/>
    <w:rsid w:val="000D326E"/>
    <w:rsid w:val="000D3400"/>
    <w:rsid w:val="000D3BA6"/>
    <w:rsid w:val="000D3D7F"/>
    <w:rsid w:val="000D4875"/>
    <w:rsid w:val="000D5D96"/>
    <w:rsid w:val="000D5DD3"/>
    <w:rsid w:val="000D710F"/>
    <w:rsid w:val="000D74BE"/>
    <w:rsid w:val="000D7E4A"/>
    <w:rsid w:val="000E0A70"/>
    <w:rsid w:val="000E21A2"/>
    <w:rsid w:val="000E23E5"/>
    <w:rsid w:val="000E2571"/>
    <w:rsid w:val="000E38D6"/>
    <w:rsid w:val="000E3920"/>
    <w:rsid w:val="000E3E5C"/>
    <w:rsid w:val="000E4441"/>
    <w:rsid w:val="000E4A00"/>
    <w:rsid w:val="000E56A0"/>
    <w:rsid w:val="000E5975"/>
    <w:rsid w:val="000E5EA9"/>
    <w:rsid w:val="000E61BD"/>
    <w:rsid w:val="000E682A"/>
    <w:rsid w:val="000E6B33"/>
    <w:rsid w:val="000E6E34"/>
    <w:rsid w:val="000E7D98"/>
    <w:rsid w:val="000F07D5"/>
    <w:rsid w:val="000F0925"/>
    <w:rsid w:val="000F0D4D"/>
    <w:rsid w:val="000F0D60"/>
    <w:rsid w:val="000F1BB6"/>
    <w:rsid w:val="000F2126"/>
    <w:rsid w:val="000F2B1E"/>
    <w:rsid w:val="000F2E76"/>
    <w:rsid w:val="000F3567"/>
    <w:rsid w:val="000F35F6"/>
    <w:rsid w:val="000F3C9A"/>
    <w:rsid w:val="000F3F08"/>
    <w:rsid w:val="000F40B1"/>
    <w:rsid w:val="000F4FF5"/>
    <w:rsid w:val="000F527F"/>
    <w:rsid w:val="000F55CE"/>
    <w:rsid w:val="000F5CC9"/>
    <w:rsid w:val="000F6BCF"/>
    <w:rsid w:val="000F72E9"/>
    <w:rsid w:val="0010009D"/>
    <w:rsid w:val="001000E5"/>
    <w:rsid w:val="00100BC2"/>
    <w:rsid w:val="00100C8A"/>
    <w:rsid w:val="001017E2"/>
    <w:rsid w:val="001019BA"/>
    <w:rsid w:val="001020AE"/>
    <w:rsid w:val="00102292"/>
    <w:rsid w:val="001022F0"/>
    <w:rsid w:val="001037AF"/>
    <w:rsid w:val="00103EDA"/>
    <w:rsid w:val="0010401C"/>
    <w:rsid w:val="001043F4"/>
    <w:rsid w:val="00104843"/>
    <w:rsid w:val="00104DF8"/>
    <w:rsid w:val="00104E6C"/>
    <w:rsid w:val="0010595F"/>
    <w:rsid w:val="00105971"/>
    <w:rsid w:val="00105D91"/>
    <w:rsid w:val="0010616D"/>
    <w:rsid w:val="001064A4"/>
    <w:rsid w:val="00107012"/>
    <w:rsid w:val="0010750F"/>
    <w:rsid w:val="001079FC"/>
    <w:rsid w:val="001102F1"/>
    <w:rsid w:val="00110FC1"/>
    <w:rsid w:val="001116FA"/>
    <w:rsid w:val="00111C57"/>
    <w:rsid w:val="001122FD"/>
    <w:rsid w:val="00112A59"/>
    <w:rsid w:val="00112C13"/>
    <w:rsid w:val="001132C2"/>
    <w:rsid w:val="00114A34"/>
    <w:rsid w:val="00114AF8"/>
    <w:rsid w:val="00114B33"/>
    <w:rsid w:val="00114CC8"/>
    <w:rsid w:val="00115199"/>
    <w:rsid w:val="00115351"/>
    <w:rsid w:val="001155D4"/>
    <w:rsid w:val="00115BE7"/>
    <w:rsid w:val="00115E65"/>
    <w:rsid w:val="001162E6"/>
    <w:rsid w:val="001162F7"/>
    <w:rsid w:val="001167AA"/>
    <w:rsid w:val="00116B6C"/>
    <w:rsid w:val="0011727F"/>
    <w:rsid w:val="001172BA"/>
    <w:rsid w:val="0011757D"/>
    <w:rsid w:val="001206FF"/>
    <w:rsid w:val="00120897"/>
    <w:rsid w:val="001214C8"/>
    <w:rsid w:val="00122480"/>
    <w:rsid w:val="001226E0"/>
    <w:rsid w:val="00122876"/>
    <w:rsid w:val="00122B86"/>
    <w:rsid w:val="00123581"/>
    <w:rsid w:val="00123ED6"/>
    <w:rsid w:val="00125243"/>
    <w:rsid w:val="00125637"/>
    <w:rsid w:val="00125834"/>
    <w:rsid w:val="001259F6"/>
    <w:rsid w:val="001261CD"/>
    <w:rsid w:val="0012690B"/>
    <w:rsid w:val="00127C69"/>
    <w:rsid w:val="00127E19"/>
    <w:rsid w:val="001303A2"/>
    <w:rsid w:val="00130E65"/>
    <w:rsid w:val="00130ED8"/>
    <w:rsid w:val="00131113"/>
    <w:rsid w:val="0013121A"/>
    <w:rsid w:val="001312C0"/>
    <w:rsid w:val="001324FA"/>
    <w:rsid w:val="00132BB8"/>
    <w:rsid w:val="00132D35"/>
    <w:rsid w:val="0013324D"/>
    <w:rsid w:val="00133EC9"/>
    <w:rsid w:val="001344BB"/>
    <w:rsid w:val="00134679"/>
    <w:rsid w:val="0013476A"/>
    <w:rsid w:val="00134907"/>
    <w:rsid w:val="00134EE2"/>
    <w:rsid w:val="001367CD"/>
    <w:rsid w:val="00136966"/>
    <w:rsid w:val="00140FE2"/>
    <w:rsid w:val="00141202"/>
    <w:rsid w:val="00141402"/>
    <w:rsid w:val="00141AE3"/>
    <w:rsid w:val="00142225"/>
    <w:rsid w:val="00142529"/>
    <w:rsid w:val="0014258D"/>
    <w:rsid w:val="00142DB5"/>
    <w:rsid w:val="001432CF"/>
    <w:rsid w:val="0014388D"/>
    <w:rsid w:val="00143E1A"/>
    <w:rsid w:val="001441FB"/>
    <w:rsid w:val="00144A02"/>
    <w:rsid w:val="00144C14"/>
    <w:rsid w:val="001460BA"/>
    <w:rsid w:val="001466C1"/>
    <w:rsid w:val="0014696A"/>
    <w:rsid w:val="00146980"/>
    <w:rsid w:val="00146B28"/>
    <w:rsid w:val="001473D0"/>
    <w:rsid w:val="00147573"/>
    <w:rsid w:val="0014757A"/>
    <w:rsid w:val="0014782A"/>
    <w:rsid w:val="001478DD"/>
    <w:rsid w:val="00147D31"/>
    <w:rsid w:val="00147FCA"/>
    <w:rsid w:val="0015001F"/>
    <w:rsid w:val="001501C6"/>
    <w:rsid w:val="001508CA"/>
    <w:rsid w:val="00150F18"/>
    <w:rsid w:val="00151953"/>
    <w:rsid w:val="00151AFA"/>
    <w:rsid w:val="00151C58"/>
    <w:rsid w:val="00151DD4"/>
    <w:rsid w:val="001520C7"/>
    <w:rsid w:val="00152122"/>
    <w:rsid w:val="00152332"/>
    <w:rsid w:val="001525EE"/>
    <w:rsid w:val="0015277E"/>
    <w:rsid w:val="00152B16"/>
    <w:rsid w:val="00152B1F"/>
    <w:rsid w:val="00152EEC"/>
    <w:rsid w:val="001530A4"/>
    <w:rsid w:val="00153858"/>
    <w:rsid w:val="00153DC0"/>
    <w:rsid w:val="0015478B"/>
    <w:rsid w:val="00154C8A"/>
    <w:rsid w:val="00154E5A"/>
    <w:rsid w:val="00155252"/>
    <w:rsid w:val="00155BF8"/>
    <w:rsid w:val="00155CE4"/>
    <w:rsid w:val="0015621F"/>
    <w:rsid w:val="00156D42"/>
    <w:rsid w:val="00156E4C"/>
    <w:rsid w:val="0015753B"/>
    <w:rsid w:val="00157D93"/>
    <w:rsid w:val="00157DF3"/>
    <w:rsid w:val="0016041E"/>
    <w:rsid w:val="00160642"/>
    <w:rsid w:val="00161E54"/>
    <w:rsid w:val="0016316D"/>
    <w:rsid w:val="00163984"/>
    <w:rsid w:val="00163A4F"/>
    <w:rsid w:val="00164266"/>
    <w:rsid w:val="00165649"/>
    <w:rsid w:val="00165800"/>
    <w:rsid w:val="00165810"/>
    <w:rsid w:val="00165D71"/>
    <w:rsid w:val="001660FF"/>
    <w:rsid w:val="00166860"/>
    <w:rsid w:val="00166BBB"/>
    <w:rsid w:val="001672C5"/>
    <w:rsid w:val="001674A5"/>
    <w:rsid w:val="00167C7C"/>
    <w:rsid w:val="00170378"/>
    <w:rsid w:val="001708FA"/>
    <w:rsid w:val="00171319"/>
    <w:rsid w:val="001719DA"/>
    <w:rsid w:val="00172874"/>
    <w:rsid w:val="00172897"/>
    <w:rsid w:val="001729DF"/>
    <w:rsid w:val="00172AFB"/>
    <w:rsid w:val="00172D62"/>
    <w:rsid w:val="00172F56"/>
    <w:rsid w:val="00173756"/>
    <w:rsid w:val="00173B7C"/>
    <w:rsid w:val="00173E73"/>
    <w:rsid w:val="00174456"/>
    <w:rsid w:val="00174665"/>
    <w:rsid w:val="00174682"/>
    <w:rsid w:val="0017472A"/>
    <w:rsid w:val="001749F4"/>
    <w:rsid w:val="00174A98"/>
    <w:rsid w:val="00174B27"/>
    <w:rsid w:val="001757FE"/>
    <w:rsid w:val="001763FF"/>
    <w:rsid w:val="00176424"/>
    <w:rsid w:val="00176E7D"/>
    <w:rsid w:val="00176EEE"/>
    <w:rsid w:val="00177947"/>
    <w:rsid w:val="00180700"/>
    <w:rsid w:val="00180A4B"/>
    <w:rsid w:val="00180A9E"/>
    <w:rsid w:val="00181AFB"/>
    <w:rsid w:val="00181B99"/>
    <w:rsid w:val="00182500"/>
    <w:rsid w:val="0018286A"/>
    <w:rsid w:val="00182BB7"/>
    <w:rsid w:val="00183A02"/>
    <w:rsid w:val="00183C98"/>
    <w:rsid w:val="001845FA"/>
    <w:rsid w:val="00185F48"/>
    <w:rsid w:val="001863D6"/>
    <w:rsid w:val="00186908"/>
    <w:rsid w:val="0018690A"/>
    <w:rsid w:val="00186C51"/>
    <w:rsid w:val="00186ECA"/>
    <w:rsid w:val="0018706D"/>
    <w:rsid w:val="001879B4"/>
    <w:rsid w:val="00190397"/>
    <w:rsid w:val="001905CA"/>
    <w:rsid w:val="00190DAF"/>
    <w:rsid w:val="001912C3"/>
    <w:rsid w:val="0019167C"/>
    <w:rsid w:val="00192001"/>
    <w:rsid w:val="001923F1"/>
    <w:rsid w:val="0019241E"/>
    <w:rsid w:val="0019260E"/>
    <w:rsid w:val="00192AA2"/>
    <w:rsid w:val="00192B1F"/>
    <w:rsid w:val="00192B3C"/>
    <w:rsid w:val="00192CCD"/>
    <w:rsid w:val="00193700"/>
    <w:rsid w:val="001938EC"/>
    <w:rsid w:val="0019414C"/>
    <w:rsid w:val="00194342"/>
    <w:rsid w:val="00194431"/>
    <w:rsid w:val="001945EF"/>
    <w:rsid w:val="00194917"/>
    <w:rsid w:val="00195295"/>
    <w:rsid w:val="00195673"/>
    <w:rsid w:val="001964ED"/>
    <w:rsid w:val="00196678"/>
    <w:rsid w:val="0019677F"/>
    <w:rsid w:val="00196979"/>
    <w:rsid w:val="00197450"/>
    <w:rsid w:val="0019781A"/>
    <w:rsid w:val="001978B5"/>
    <w:rsid w:val="001A0039"/>
    <w:rsid w:val="001A00D2"/>
    <w:rsid w:val="001A10D0"/>
    <w:rsid w:val="001A14DB"/>
    <w:rsid w:val="001A16B9"/>
    <w:rsid w:val="001A1825"/>
    <w:rsid w:val="001A188B"/>
    <w:rsid w:val="001A1A68"/>
    <w:rsid w:val="001A23C2"/>
    <w:rsid w:val="001A2EAE"/>
    <w:rsid w:val="001A2F52"/>
    <w:rsid w:val="001A30E4"/>
    <w:rsid w:val="001A357F"/>
    <w:rsid w:val="001A3EB1"/>
    <w:rsid w:val="001A44FB"/>
    <w:rsid w:val="001A4651"/>
    <w:rsid w:val="001A47EF"/>
    <w:rsid w:val="001A4F57"/>
    <w:rsid w:val="001A5344"/>
    <w:rsid w:val="001A535B"/>
    <w:rsid w:val="001A596B"/>
    <w:rsid w:val="001A59BF"/>
    <w:rsid w:val="001A5A62"/>
    <w:rsid w:val="001A68E1"/>
    <w:rsid w:val="001A729A"/>
    <w:rsid w:val="001A77B1"/>
    <w:rsid w:val="001B0112"/>
    <w:rsid w:val="001B04B9"/>
    <w:rsid w:val="001B0DC6"/>
    <w:rsid w:val="001B0F11"/>
    <w:rsid w:val="001B1055"/>
    <w:rsid w:val="001B12AA"/>
    <w:rsid w:val="001B1F08"/>
    <w:rsid w:val="001B1F66"/>
    <w:rsid w:val="001B20E6"/>
    <w:rsid w:val="001B2368"/>
    <w:rsid w:val="001B3801"/>
    <w:rsid w:val="001B3926"/>
    <w:rsid w:val="001B3B99"/>
    <w:rsid w:val="001B3FAC"/>
    <w:rsid w:val="001B5135"/>
    <w:rsid w:val="001B6D52"/>
    <w:rsid w:val="001B6F83"/>
    <w:rsid w:val="001B760D"/>
    <w:rsid w:val="001B7681"/>
    <w:rsid w:val="001B7D47"/>
    <w:rsid w:val="001C0176"/>
    <w:rsid w:val="001C247A"/>
    <w:rsid w:val="001C2734"/>
    <w:rsid w:val="001C30B4"/>
    <w:rsid w:val="001C3228"/>
    <w:rsid w:val="001C376E"/>
    <w:rsid w:val="001C3C2B"/>
    <w:rsid w:val="001C3E51"/>
    <w:rsid w:val="001C5060"/>
    <w:rsid w:val="001C5070"/>
    <w:rsid w:val="001C6799"/>
    <w:rsid w:val="001C68D1"/>
    <w:rsid w:val="001C692C"/>
    <w:rsid w:val="001C6B26"/>
    <w:rsid w:val="001C6D0C"/>
    <w:rsid w:val="001C6E99"/>
    <w:rsid w:val="001C6FD5"/>
    <w:rsid w:val="001D06B8"/>
    <w:rsid w:val="001D08BF"/>
    <w:rsid w:val="001D0A17"/>
    <w:rsid w:val="001D116B"/>
    <w:rsid w:val="001D164E"/>
    <w:rsid w:val="001D1FAF"/>
    <w:rsid w:val="001D2CC1"/>
    <w:rsid w:val="001D3232"/>
    <w:rsid w:val="001D41B6"/>
    <w:rsid w:val="001D4A80"/>
    <w:rsid w:val="001D56D0"/>
    <w:rsid w:val="001D5767"/>
    <w:rsid w:val="001D5E0B"/>
    <w:rsid w:val="001D5E25"/>
    <w:rsid w:val="001D5EA6"/>
    <w:rsid w:val="001D6B43"/>
    <w:rsid w:val="001D6C03"/>
    <w:rsid w:val="001D6D10"/>
    <w:rsid w:val="001D7696"/>
    <w:rsid w:val="001D7881"/>
    <w:rsid w:val="001E05B8"/>
    <w:rsid w:val="001E0DE2"/>
    <w:rsid w:val="001E0E8A"/>
    <w:rsid w:val="001E1334"/>
    <w:rsid w:val="001E1C8E"/>
    <w:rsid w:val="001E1E97"/>
    <w:rsid w:val="001E1E9D"/>
    <w:rsid w:val="001E20B0"/>
    <w:rsid w:val="001E25B3"/>
    <w:rsid w:val="001E288E"/>
    <w:rsid w:val="001E298E"/>
    <w:rsid w:val="001E2C36"/>
    <w:rsid w:val="001E2D0D"/>
    <w:rsid w:val="001E316F"/>
    <w:rsid w:val="001E3CE0"/>
    <w:rsid w:val="001E3F8A"/>
    <w:rsid w:val="001E482B"/>
    <w:rsid w:val="001E4B78"/>
    <w:rsid w:val="001E54A3"/>
    <w:rsid w:val="001E55CD"/>
    <w:rsid w:val="001E5B56"/>
    <w:rsid w:val="001E618D"/>
    <w:rsid w:val="001E624C"/>
    <w:rsid w:val="001E6403"/>
    <w:rsid w:val="001E70F6"/>
    <w:rsid w:val="001E7146"/>
    <w:rsid w:val="001E76B3"/>
    <w:rsid w:val="001F0A51"/>
    <w:rsid w:val="001F17AC"/>
    <w:rsid w:val="001F2897"/>
    <w:rsid w:val="001F3227"/>
    <w:rsid w:val="001F3A77"/>
    <w:rsid w:val="001F41C7"/>
    <w:rsid w:val="001F48EC"/>
    <w:rsid w:val="001F49C7"/>
    <w:rsid w:val="001F4DDC"/>
    <w:rsid w:val="001F4F82"/>
    <w:rsid w:val="001F537F"/>
    <w:rsid w:val="001F55D3"/>
    <w:rsid w:val="001F56AB"/>
    <w:rsid w:val="001F5B22"/>
    <w:rsid w:val="001F5C6C"/>
    <w:rsid w:val="001F5E5A"/>
    <w:rsid w:val="001F5FF7"/>
    <w:rsid w:val="001F6306"/>
    <w:rsid w:val="001F6595"/>
    <w:rsid w:val="001F6619"/>
    <w:rsid w:val="001F6877"/>
    <w:rsid w:val="001F6948"/>
    <w:rsid w:val="001F6DE8"/>
    <w:rsid w:val="001F70FF"/>
    <w:rsid w:val="001F74D7"/>
    <w:rsid w:val="001F767B"/>
    <w:rsid w:val="0020035F"/>
    <w:rsid w:val="0020040C"/>
    <w:rsid w:val="002005CD"/>
    <w:rsid w:val="00200709"/>
    <w:rsid w:val="0020093E"/>
    <w:rsid w:val="0020141A"/>
    <w:rsid w:val="002020F0"/>
    <w:rsid w:val="00203569"/>
    <w:rsid w:val="00203B20"/>
    <w:rsid w:val="00203DFB"/>
    <w:rsid w:val="00204B57"/>
    <w:rsid w:val="00204D0D"/>
    <w:rsid w:val="00205083"/>
    <w:rsid w:val="00205CB8"/>
    <w:rsid w:val="00205F5E"/>
    <w:rsid w:val="00205F9F"/>
    <w:rsid w:val="00205FC5"/>
    <w:rsid w:val="0020609B"/>
    <w:rsid w:val="00207575"/>
    <w:rsid w:val="0020767B"/>
    <w:rsid w:val="00207CAF"/>
    <w:rsid w:val="00210AF8"/>
    <w:rsid w:val="00210E5D"/>
    <w:rsid w:val="00210F4A"/>
    <w:rsid w:val="002110E9"/>
    <w:rsid w:val="00211560"/>
    <w:rsid w:val="002118E5"/>
    <w:rsid w:val="00211E5B"/>
    <w:rsid w:val="002122CF"/>
    <w:rsid w:val="00212AF1"/>
    <w:rsid w:val="00212B0B"/>
    <w:rsid w:val="00213CAF"/>
    <w:rsid w:val="00214286"/>
    <w:rsid w:val="00214446"/>
    <w:rsid w:val="00214A6A"/>
    <w:rsid w:val="00214B27"/>
    <w:rsid w:val="0021570C"/>
    <w:rsid w:val="00215873"/>
    <w:rsid w:val="002158DC"/>
    <w:rsid w:val="002160B1"/>
    <w:rsid w:val="00216185"/>
    <w:rsid w:val="002161F7"/>
    <w:rsid w:val="002163DC"/>
    <w:rsid w:val="0021651F"/>
    <w:rsid w:val="00216919"/>
    <w:rsid w:val="00216B1A"/>
    <w:rsid w:val="00216E71"/>
    <w:rsid w:val="00216F8A"/>
    <w:rsid w:val="0021713A"/>
    <w:rsid w:val="00217681"/>
    <w:rsid w:val="002176D7"/>
    <w:rsid w:val="0022016C"/>
    <w:rsid w:val="0022065C"/>
    <w:rsid w:val="00220765"/>
    <w:rsid w:val="00221201"/>
    <w:rsid w:val="0022173B"/>
    <w:rsid w:val="00221807"/>
    <w:rsid w:val="00221834"/>
    <w:rsid w:val="00221E67"/>
    <w:rsid w:val="00221FAC"/>
    <w:rsid w:val="002223F0"/>
    <w:rsid w:val="00222B2C"/>
    <w:rsid w:val="00222F80"/>
    <w:rsid w:val="00223799"/>
    <w:rsid w:val="0022391D"/>
    <w:rsid w:val="0022491A"/>
    <w:rsid w:val="00225FD6"/>
    <w:rsid w:val="00226B3B"/>
    <w:rsid w:val="00227F07"/>
    <w:rsid w:val="002301B7"/>
    <w:rsid w:val="00230D62"/>
    <w:rsid w:val="00230E6A"/>
    <w:rsid w:val="00230F6F"/>
    <w:rsid w:val="00231107"/>
    <w:rsid w:val="00231F1C"/>
    <w:rsid w:val="00232276"/>
    <w:rsid w:val="002324F3"/>
    <w:rsid w:val="0023259D"/>
    <w:rsid w:val="00232940"/>
    <w:rsid w:val="00232CDF"/>
    <w:rsid w:val="002330E9"/>
    <w:rsid w:val="00233F66"/>
    <w:rsid w:val="0023415F"/>
    <w:rsid w:val="002342C5"/>
    <w:rsid w:val="00234CBB"/>
    <w:rsid w:val="00234D67"/>
    <w:rsid w:val="002352F6"/>
    <w:rsid w:val="00236117"/>
    <w:rsid w:val="0023666D"/>
    <w:rsid w:val="002372EB"/>
    <w:rsid w:val="0023733D"/>
    <w:rsid w:val="002377FC"/>
    <w:rsid w:val="002378C9"/>
    <w:rsid w:val="00237AAF"/>
    <w:rsid w:val="00237B9B"/>
    <w:rsid w:val="002405F5"/>
    <w:rsid w:val="0024092F"/>
    <w:rsid w:val="00240CEF"/>
    <w:rsid w:val="00240FCD"/>
    <w:rsid w:val="00241433"/>
    <w:rsid w:val="00241C9A"/>
    <w:rsid w:val="0024216A"/>
    <w:rsid w:val="0024276A"/>
    <w:rsid w:val="00242915"/>
    <w:rsid w:val="00242D43"/>
    <w:rsid w:val="002430D4"/>
    <w:rsid w:val="0024332A"/>
    <w:rsid w:val="00243381"/>
    <w:rsid w:val="002434E1"/>
    <w:rsid w:val="00243FB6"/>
    <w:rsid w:val="002440D8"/>
    <w:rsid w:val="0024419B"/>
    <w:rsid w:val="00244373"/>
    <w:rsid w:val="0024461B"/>
    <w:rsid w:val="00244DDF"/>
    <w:rsid w:val="002452E7"/>
    <w:rsid w:val="002453EB"/>
    <w:rsid w:val="002465E6"/>
    <w:rsid w:val="002466C5"/>
    <w:rsid w:val="00246999"/>
    <w:rsid w:val="0024699E"/>
    <w:rsid w:val="002471D8"/>
    <w:rsid w:val="00247E09"/>
    <w:rsid w:val="0025043D"/>
    <w:rsid w:val="002508AE"/>
    <w:rsid w:val="00250ADE"/>
    <w:rsid w:val="00251062"/>
    <w:rsid w:val="002515FD"/>
    <w:rsid w:val="00251B22"/>
    <w:rsid w:val="00251EAF"/>
    <w:rsid w:val="0025212C"/>
    <w:rsid w:val="0025247A"/>
    <w:rsid w:val="00252BA8"/>
    <w:rsid w:val="00252CF1"/>
    <w:rsid w:val="002546C6"/>
    <w:rsid w:val="00254750"/>
    <w:rsid w:val="00254D4D"/>
    <w:rsid w:val="0025524A"/>
    <w:rsid w:val="0025619B"/>
    <w:rsid w:val="002561E1"/>
    <w:rsid w:val="002562C7"/>
    <w:rsid w:val="002568BB"/>
    <w:rsid w:val="00256FE1"/>
    <w:rsid w:val="00257805"/>
    <w:rsid w:val="00260A5E"/>
    <w:rsid w:val="00260DDF"/>
    <w:rsid w:val="00261650"/>
    <w:rsid w:val="00262034"/>
    <w:rsid w:val="00262496"/>
    <w:rsid w:val="00262AC5"/>
    <w:rsid w:val="00262AF2"/>
    <w:rsid w:val="00262DD2"/>
    <w:rsid w:val="002632A0"/>
    <w:rsid w:val="00263873"/>
    <w:rsid w:val="00263DDE"/>
    <w:rsid w:val="00264119"/>
    <w:rsid w:val="00264265"/>
    <w:rsid w:val="0026485C"/>
    <w:rsid w:val="0026488C"/>
    <w:rsid w:val="00264DAD"/>
    <w:rsid w:val="00265138"/>
    <w:rsid w:val="00265797"/>
    <w:rsid w:val="00265E75"/>
    <w:rsid w:val="00266163"/>
    <w:rsid w:val="00266CC1"/>
    <w:rsid w:val="002670F2"/>
    <w:rsid w:val="00267208"/>
    <w:rsid w:val="00267235"/>
    <w:rsid w:val="00267373"/>
    <w:rsid w:val="0026765F"/>
    <w:rsid w:val="00267792"/>
    <w:rsid w:val="00267A03"/>
    <w:rsid w:val="00267BF4"/>
    <w:rsid w:val="00271CBC"/>
    <w:rsid w:val="0027268F"/>
    <w:rsid w:val="00272A07"/>
    <w:rsid w:val="00272C30"/>
    <w:rsid w:val="00273A12"/>
    <w:rsid w:val="00273E57"/>
    <w:rsid w:val="002749F4"/>
    <w:rsid w:val="00274C49"/>
    <w:rsid w:val="0027510B"/>
    <w:rsid w:val="002757DE"/>
    <w:rsid w:val="00275B21"/>
    <w:rsid w:val="002762D5"/>
    <w:rsid w:val="00276311"/>
    <w:rsid w:val="0027639E"/>
    <w:rsid w:val="00276B2B"/>
    <w:rsid w:val="0027762B"/>
    <w:rsid w:val="002777F1"/>
    <w:rsid w:val="00280382"/>
    <w:rsid w:val="00280E18"/>
    <w:rsid w:val="00281586"/>
    <w:rsid w:val="002822E3"/>
    <w:rsid w:val="002825D9"/>
    <w:rsid w:val="00282878"/>
    <w:rsid w:val="002828FD"/>
    <w:rsid w:val="00282CEF"/>
    <w:rsid w:val="002836E1"/>
    <w:rsid w:val="00283936"/>
    <w:rsid w:val="00284EEC"/>
    <w:rsid w:val="002857C4"/>
    <w:rsid w:val="002858EA"/>
    <w:rsid w:val="00285CD0"/>
    <w:rsid w:val="00285DCE"/>
    <w:rsid w:val="00286091"/>
    <w:rsid w:val="002861FF"/>
    <w:rsid w:val="00286B7C"/>
    <w:rsid w:val="00286DD5"/>
    <w:rsid w:val="00287070"/>
    <w:rsid w:val="00287225"/>
    <w:rsid w:val="00287457"/>
    <w:rsid w:val="002874BB"/>
    <w:rsid w:val="002874E7"/>
    <w:rsid w:val="00287A0F"/>
    <w:rsid w:val="00287D7F"/>
    <w:rsid w:val="00287DB4"/>
    <w:rsid w:val="002906AE"/>
    <w:rsid w:val="00290739"/>
    <w:rsid w:val="002907DE"/>
    <w:rsid w:val="00290974"/>
    <w:rsid w:val="0029106F"/>
    <w:rsid w:val="00292211"/>
    <w:rsid w:val="00292AE1"/>
    <w:rsid w:val="00292CCC"/>
    <w:rsid w:val="0029326C"/>
    <w:rsid w:val="0029340D"/>
    <w:rsid w:val="002934D3"/>
    <w:rsid w:val="00293ED1"/>
    <w:rsid w:val="0029459D"/>
    <w:rsid w:val="00294A1B"/>
    <w:rsid w:val="002952F2"/>
    <w:rsid w:val="00295995"/>
    <w:rsid w:val="00295B60"/>
    <w:rsid w:val="00295BEE"/>
    <w:rsid w:val="00296434"/>
    <w:rsid w:val="00296805"/>
    <w:rsid w:val="00296F8F"/>
    <w:rsid w:val="002974FD"/>
    <w:rsid w:val="00297B73"/>
    <w:rsid w:val="00297E27"/>
    <w:rsid w:val="002A0E1B"/>
    <w:rsid w:val="002A0EE1"/>
    <w:rsid w:val="002A1115"/>
    <w:rsid w:val="002A1406"/>
    <w:rsid w:val="002A2393"/>
    <w:rsid w:val="002A29AB"/>
    <w:rsid w:val="002A2A6A"/>
    <w:rsid w:val="002A2E4A"/>
    <w:rsid w:val="002A2F35"/>
    <w:rsid w:val="002A4AA4"/>
    <w:rsid w:val="002A4CF6"/>
    <w:rsid w:val="002A519D"/>
    <w:rsid w:val="002A5D62"/>
    <w:rsid w:val="002A66B0"/>
    <w:rsid w:val="002A6840"/>
    <w:rsid w:val="002A6C4D"/>
    <w:rsid w:val="002A6F10"/>
    <w:rsid w:val="002A7C83"/>
    <w:rsid w:val="002B0071"/>
    <w:rsid w:val="002B0240"/>
    <w:rsid w:val="002B070C"/>
    <w:rsid w:val="002B091D"/>
    <w:rsid w:val="002B0933"/>
    <w:rsid w:val="002B0ABD"/>
    <w:rsid w:val="002B0D8B"/>
    <w:rsid w:val="002B1218"/>
    <w:rsid w:val="002B23A0"/>
    <w:rsid w:val="002B247D"/>
    <w:rsid w:val="002B272D"/>
    <w:rsid w:val="002B2B49"/>
    <w:rsid w:val="002B38DC"/>
    <w:rsid w:val="002B4408"/>
    <w:rsid w:val="002B447C"/>
    <w:rsid w:val="002B4775"/>
    <w:rsid w:val="002B48E2"/>
    <w:rsid w:val="002B4A58"/>
    <w:rsid w:val="002B4F4E"/>
    <w:rsid w:val="002B4FEA"/>
    <w:rsid w:val="002B57E8"/>
    <w:rsid w:val="002B5937"/>
    <w:rsid w:val="002B5958"/>
    <w:rsid w:val="002B5D33"/>
    <w:rsid w:val="002B6CD0"/>
    <w:rsid w:val="002B73D1"/>
    <w:rsid w:val="002B7A95"/>
    <w:rsid w:val="002C0052"/>
    <w:rsid w:val="002C03A3"/>
    <w:rsid w:val="002C0E7F"/>
    <w:rsid w:val="002C104A"/>
    <w:rsid w:val="002C1903"/>
    <w:rsid w:val="002C2122"/>
    <w:rsid w:val="002C2396"/>
    <w:rsid w:val="002C26E6"/>
    <w:rsid w:val="002C31EA"/>
    <w:rsid w:val="002C3232"/>
    <w:rsid w:val="002C3C09"/>
    <w:rsid w:val="002C4A75"/>
    <w:rsid w:val="002C4D4C"/>
    <w:rsid w:val="002C5351"/>
    <w:rsid w:val="002C551D"/>
    <w:rsid w:val="002C557B"/>
    <w:rsid w:val="002C5AE4"/>
    <w:rsid w:val="002C5DED"/>
    <w:rsid w:val="002C5E13"/>
    <w:rsid w:val="002C6A80"/>
    <w:rsid w:val="002C6FED"/>
    <w:rsid w:val="002D02EA"/>
    <w:rsid w:val="002D07C8"/>
    <w:rsid w:val="002D121C"/>
    <w:rsid w:val="002D127D"/>
    <w:rsid w:val="002D1822"/>
    <w:rsid w:val="002D27B5"/>
    <w:rsid w:val="002D27E5"/>
    <w:rsid w:val="002D2924"/>
    <w:rsid w:val="002D32F8"/>
    <w:rsid w:val="002D3C42"/>
    <w:rsid w:val="002D4E1E"/>
    <w:rsid w:val="002D5327"/>
    <w:rsid w:val="002D5673"/>
    <w:rsid w:val="002D58B6"/>
    <w:rsid w:val="002D58D4"/>
    <w:rsid w:val="002D5F51"/>
    <w:rsid w:val="002D5F73"/>
    <w:rsid w:val="002D614A"/>
    <w:rsid w:val="002D6299"/>
    <w:rsid w:val="002D654D"/>
    <w:rsid w:val="002D7074"/>
    <w:rsid w:val="002D7AE0"/>
    <w:rsid w:val="002E003D"/>
    <w:rsid w:val="002E0986"/>
    <w:rsid w:val="002E0D1B"/>
    <w:rsid w:val="002E1438"/>
    <w:rsid w:val="002E17B0"/>
    <w:rsid w:val="002E25A6"/>
    <w:rsid w:val="002E26BF"/>
    <w:rsid w:val="002E26C2"/>
    <w:rsid w:val="002E2A3C"/>
    <w:rsid w:val="002E2D93"/>
    <w:rsid w:val="002E3050"/>
    <w:rsid w:val="002E35CC"/>
    <w:rsid w:val="002E3760"/>
    <w:rsid w:val="002E3ECF"/>
    <w:rsid w:val="002E46E5"/>
    <w:rsid w:val="002E4A52"/>
    <w:rsid w:val="002E54B2"/>
    <w:rsid w:val="002E5BE5"/>
    <w:rsid w:val="002E5C0C"/>
    <w:rsid w:val="002E5C25"/>
    <w:rsid w:val="002E6832"/>
    <w:rsid w:val="002E6984"/>
    <w:rsid w:val="002E7306"/>
    <w:rsid w:val="002E7AE1"/>
    <w:rsid w:val="002E7D0E"/>
    <w:rsid w:val="002E7D7C"/>
    <w:rsid w:val="002E7DE6"/>
    <w:rsid w:val="002F1EE3"/>
    <w:rsid w:val="002F3311"/>
    <w:rsid w:val="002F33D8"/>
    <w:rsid w:val="002F4050"/>
    <w:rsid w:val="002F40B6"/>
    <w:rsid w:val="002F42E6"/>
    <w:rsid w:val="002F4606"/>
    <w:rsid w:val="002F4BDF"/>
    <w:rsid w:val="002F50BD"/>
    <w:rsid w:val="002F52F8"/>
    <w:rsid w:val="002F607C"/>
    <w:rsid w:val="002F6346"/>
    <w:rsid w:val="002F7665"/>
    <w:rsid w:val="002F775E"/>
    <w:rsid w:val="00300386"/>
    <w:rsid w:val="003003B1"/>
    <w:rsid w:val="00300AF3"/>
    <w:rsid w:val="00300E2B"/>
    <w:rsid w:val="00301526"/>
    <w:rsid w:val="00301C46"/>
    <w:rsid w:val="00301D63"/>
    <w:rsid w:val="00302563"/>
    <w:rsid w:val="0030289B"/>
    <w:rsid w:val="00303A7A"/>
    <w:rsid w:val="0030413C"/>
    <w:rsid w:val="00304903"/>
    <w:rsid w:val="003049B6"/>
    <w:rsid w:val="00304BD5"/>
    <w:rsid w:val="00304F83"/>
    <w:rsid w:val="00306B2C"/>
    <w:rsid w:val="00306F66"/>
    <w:rsid w:val="0030731E"/>
    <w:rsid w:val="00307371"/>
    <w:rsid w:val="0030749E"/>
    <w:rsid w:val="00307733"/>
    <w:rsid w:val="00307FCA"/>
    <w:rsid w:val="0031050C"/>
    <w:rsid w:val="00310567"/>
    <w:rsid w:val="003105DA"/>
    <w:rsid w:val="00310A4D"/>
    <w:rsid w:val="00310DD0"/>
    <w:rsid w:val="00311567"/>
    <w:rsid w:val="003119C1"/>
    <w:rsid w:val="00311E99"/>
    <w:rsid w:val="003124AD"/>
    <w:rsid w:val="00313556"/>
    <w:rsid w:val="00313F4A"/>
    <w:rsid w:val="00314159"/>
    <w:rsid w:val="00315594"/>
    <w:rsid w:val="00316029"/>
    <w:rsid w:val="003167F6"/>
    <w:rsid w:val="003171B7"/>
    <w:rsid w:val="00317222"/>
    <w:rsid w:val="00317FB8"/>
    <w:rsid w:val="003202D8"/>
    <w:rsid w:val="003206D5"/>
    <w:rsid w:val="00320735"/>
    <w:rsid w:val="00320BCD"/>
    <w:rsid w:val="0032114C"/>
    <w:rsid w:val="00321863"/>
    <w:rsid w:val="00321F47"/>
    <w:rsid w:val="00322AD8"/>
    <w:rsid w:val="00322B72"/>
    <w:rsid w:val="00323A18"/>
    <w:rsid w:val="00324BC9"/>
    <w:rsid w:val="003250AD"/>
    <w:rsid w:val="003251F5"/>
    <w:rsid w:val="003252C5"/>
    <w:rsid w:val="00325631"/>
    <w:rsid w:val="00325655"/>
    <w:rsid w:val="00326051"/>
    <w:rsid w:val="003262B5"/>
    <w:rsid w:val="00326500"/>
    <w:rsid w:val="003269B3"/>
    <w:rsid w:val="00326EA7"/>
    <w:rsid w:val="00327770"/>
    <w:rsid w:val="00330D23"/>
    <w:rsid w:val="00330D27"/>
    <w:rsid w:val="00331BBF"/>
    <w:rsid w:val="00331D1D"/>
    <w:rsid w:val="003321FA"/>
    <w:rsid w:val="003329DC"/>
    <w:rsid w:val="00332F60"/>
    <w:rsid w:val="00333047"/>
    <w:rsid w:val="00333CD5"/>
    <w:rsid w:val="00334296"/>
    <w:rsid w:val="00334349"/>
    <w:rsid w:val="00334FFC"/>
    <w:rsid w:val="003358DF"/>
    <w:rsid w:val="00335FF0"/>
    <w:rsid w:val="00336489"/>
    <w:rsid w:val="0033692E"/>
    <w:rsid w:val="00337512"/>
    <w:rsid w:val="003376AC"/>
    <w:rsid w:val="00337D1A"/>
    <w:rsid w:val="003403A1"/>
    <w:rsid w:val="0034140C"/>
    <w:rsid w:val="00341571"/>
    <w:rsid w:val="003427EE"/>
    <w:rsid w:val="00342DDC"/>
    <w:rsid w:val="0034322A"/>
    <w:rsid w:val="0034380A"/>
    <w:rsid w:val="0034423E"/>
    <w:rsid w:val="00344405"/>
    <w:rsid w:val="003448A8"/>
    <w:rsid w:val="00345647"/>
    <w:rsid w:val="00345BEE"/>
    <w:rsid w:val="003460B8"/>
    <w:rsid w:val="003463C2"/>
    <w:rsid w:val="00346CAF"/>
    <w:rsid w:val="003471AC"/>
    <w:rsid w:val="00350216"/>
    <w:rsid w:val="003507ED"/>
    <w:rsid w:val="00350A20"/>
    <w:rsid w:val="00350E5A"/>
    <w:rsid w:val="00351129"/>
    <w:rsid w:val="003525F6"/>
    <w:rsid w:val="00352695"/>
    <w:rsid w:val="00352DA0"/>
    <w:rsid w:val="00352EAB"/>
    <w:rsid w:val="003531F5"/>
    <w:rsid w:val="00353377"/>
    <w:rsid w:val="003542A3"/>
    <w:rsid w:val="00354A66"/>
    <w:rsid w:val="0035542B"/>
    <w:rsid w:val="00355512"/>
    <w:rsid w:val="0035558C"/>
    <w:rsid w:val="0035587D"/>
    <w:rsid w:val="003562D3"/>
    <w:rsid w:val="00356792"/>
    <w:rsid w:val="00356AAB"/>
    <w:rsid w:val="00357324"/>
    <w:rsid w:val="003575D4"/>
    <w:rsid w:val="00357EBA"/>
    <w:rsid w:val="003607AB"/>
    <w:rsid w:val="00360EFB"/>
    <w:rsid w:val="00361283"/>
    <w:rsid w:val="003614E8"/>
    <w:rsid w:val="00361A57"/>
    <w:rsid w:val="003629F8"/>
    <w:rsid w:val="003630FF"/>
    <w:rsid w:val="003631B8"/>
    <w:rsid w:val="003635A3"/>
    <w:rsid w:val="00363896"/>
    <w:rsid w:val="00364367"/>
    <w:rsid w:val="00364492"/>
    <w:rsid w:val="00364B80"/>
    <w:rsid w:val="00364B9B"/>
    <w:rsid w:val="00365050"/>
    <w:rsid w:val="00365DEE"/>
    <w:rsid w:val="00365F59"/>
    <w:rsid w:val="00366381"/>
    <w:rsid w:val="003667F0"/>
    <w:rsid w:val="003668A8"/>
    <w:rsid w:val="00366A5F"/>
    <w:rsid w:val="003671C3"/>
    <w:rsid w:val="00367226"/>
    <w:rsid w:val="00367348"/>
    <w:rsid w:val="003679A8"/>
    <w:rsid w:val="003708C1"/>
    <w:rsid w:val="0037121E"/>
    <w:rsid w:val="00371706"/>
    <w:rsid w:val="003723F3"/>
    <w:rsid w:val="00372573"/>
    <w:rsid w:val="00372894"/>
    <w:rsid w:val="00372CE8"/>
    <w:rsid w:val="00373042"/>
    <w:rsid w:val="003733BD"/>
    <w:rsid w:val="00373B2A"/>
    <w:rsid w:val="00373D1F"/>
    <w:rsid w:val="00374430"/>
    <w:rsid w:val="003751DB"/>
    <w:rsid w:val="00375416"/>
    <w:rsid w:val="003755BD"/>
    <w:rsid w:val="0037560F"/>
    <w:rsid w:val="0037594E"/>
    <w:rsid w:val="00376051"/>
    <w:rsid w:val="0037646D"/>
    <w:rsid w:val="003764AE"/>
    <w:rsid w:val="00376631"/>
    <w:rsid w:val="00376915"/>
    <w:rsid w:val="00376A1E"/>
    <w:rsid w:val="0037709B"/>
    <w:rsid w:val="003771E3"/>
    <w:rsid w:val="00377627"/>
    <w:rsid w:val="00377B12"/>
    <w:rsid w:val="00377D8F"/>
    <w:rsid w:val="00377DAE"/>
    <w:rsid w:val="003801A2"/>
    <w:rsid w:val="003804EB"/>
    <w:rsid w:val="003807C6"/>
    <w:rsid w:val="00380839"/>
    <w:rsid w:val="003821A1"/>
    <w:rsid w:val="00382442"/>
    <w:rsid w:val="00382F12"/>
    <w:rsid w:val="00382F46"/>
    <w:rsid w:val="003830A8"/>
    <w:rsid w:val="003831B3"/>
    <w:rsid w:val="0038342D"/>
    <w:rsid w:val="00383E64"/>
    <w:rsid w:val="00383F5D"/>
    <w:rsid w:val="003841D5"/>
    <w:rsid w:val="00384E78"/>
    <w:rsid w:val="003862FF"/>
    <w:rsid w:val="00386922"/>
    <w:rsid w:val="003906B3"/>
    <w:rsid w:val="003906FB"/>
    <w:rsid w:val="003907FD"/>
    <w:rsid w:val="0039113F"/>
    <w:rsid w:val="003912FD"/>
    <w:rsid w:val="00391960"/>
    <w:rsid w:val="00391A78"/>
    <w:rsid w:val="00391FCB"/>
    <w:rsid w:val="003926F9"/>
    <w:rsid w:val="003935D0"/>
    <w:rsid w:val="00393EF5"/>
    <w:rsid w:val="00394035"/>
    <w:rsid w:val="003943CF"/>
    <w:rsid w:val="003950A0"/>
    <w:rsid w:val="00395301"/>
    <w:rsid w:val="0039552B"/>
    <w:rsid w:val="00395948"/>
    <w:rsid w:val="00396059"/>
    <w:rsid w:val="00396451"/>
    <w:rsid w:val="003965DF"/>
    <w:rsid w:val="0039684A"/>
    <w:rsid w:val="00396AC5"/>
    <w:rsid w:val="003978E3"/>
    <w:rsid w:val="003A068B"/>
    <w:rsid w:val="003A0793"/>
    <w:rsid w:val="003A0C9F"/>
    <w:rsid w:val="003A14D7"/>
    <w:rsid w:val="003A2CBD"/>
    <w:rsid w:val="003A2CFB"/>
    <w:rsid w:val="003A31FF"/>
    <w:rsid w:val="003A3494"/>
    <w:rsid w:val="003A3E2F"/>
    <w:rsid w:val="003A49F9"/>
    <w:rsid w:val="003A4D7F"/>
    <w:rsid w:val="003A4ED5"/>
    <w:rsid w:val="003A5A94"/>
    <w:rsid w:val="003A5E09"/>
    <w:rsid w:val="003A62F9"/>
    <w:rsid w:val="003A6A62"/>
    <w:rsid w:val="003A6C7E"/>
    <w:rsid w:val="003A7014"/>
    <w:rsid w:val="003A76CA"/>
    <w:rsid w:val="003A7D69"/>
    <w:rsid w:val="003B0464"/>
    <w:rsid w:val="003B08B0"/>
    <w:rsid w:val="003B0FE9"/>
    <w:rsid w:val="003B22B8"/>
    <w:rsid w:val="003B2368"/>
    <w:rsid w:val="003B2987"/>
    <w:rsid w:val="003B2FAE"/>
    <w:rsid w:val="003B3314"/>
    <w:rsid w:val="003B36DC"/>
    <w:rsid w:val="003B37A2"/>
    <w:rsid w:val="003B37C3"/>
    <w:rsid w:val="003B454D"/>
    <w:rsid w:val="003B612E"/>
    <w:rsid w:val="003B726D"/>
    <w:rsid w:val="003B7AF8"/>
    <w:rsid w:val="003B7EFA"/>
    <w:rsid w:val="003C0401"/>
    <w:rsid w:val="003C0C27"/>
    <w:rsid w:val="003C0DDB"/>
    <w:rsid w:val="003C1016"/>
    <w:rsid w:val="003C187D"/>
    <w:rsid w:val="003C25DE"/>
    <w:rsid w:val="003C433D"/>
    <w:rsid w:val="003C43B0"/>
    <w:rsid w:val="003C4475"/>
    <w:rsid w:val="003C4537"/>
    <w:rsid w:val="003C48EF"/>
    <w:rsid w:val="003C4A3E"/>
    <w:rsid w:val="003C5358"/>
    <w:rsid w:val="003C5A04"/>
    <w:rsid w:val="003C61E4"/>
    <w:rsid w:val="003C645E"/>
    <w:rsid w:val="003C6615"/>
    <w:rsid w:val="003C68E2"/>
    <w:rsid w:val="003C6D5D"/>
    <w:rsid w:val="003C7607"/>
    <w:rsid w:val="003C7BF9"/>
    <w:rsid w:val="003D04DA"/>
    <w:rsid w:val="003D0B28"/>
    <w:rsid w:val="003D0ED1"/>
    <w:rsid w:val="003D0F0F"/>
    <w:rsid w:val="003D102E"/>
    <w:rsid w:val="003D122B"/>
    <w:rsid w:val="003D1578"/>
    <w:rsid w:val="003D1A9F"/>
    <w:rsid w:val="003D1FD2"/>
    <w:rsid w:val="003D27F8"/>
    <w:rsid w:val="003D3665"/>
    <w:rsid w:val="003D3E6E"/>
    <w:rsid w:val="003D493C"/>
    <w:rsid w:val="003D4BA4"/>
    <w:rsid w:val="003D5310"/>
    <w:rsid w:val="003D55A6"/>
    <w:rsid w:val="003D66F1"/>
    <w:rsid w:val="003D6AC2"/>
    <w:rsid w:val="003D6B53"/>
    <w:rsid w:val="003D6BF5"/>
    <w:rsid w:val="003D6D16"/>
    <w:rsid w:val="003E0BDE"/>
    <w:rsid w:val="003E0C9B"/>
    <w:rsid w:val="003E1A68"/>
    <w:rsid w:val="003E1EBC"/>
    <w:rsid w:val="003E21D1"/>
    <w:rsid w:val="003E28AF"/>
    <w:rsid w:val="003E338E"/>
    <w:rsid w:val="003E345A"/>
    <w:rsid w:val="003E34F2"/>
    <w:rsid w:val="003E350A"/>
    <w:rsid w:val="003E3F07"/>
    <w:rsid w:val="003E4154"/>
    <w:rsid w:val="003E46B2"/>
    <w:rsid w:val="003E51B1"/>
    <w:rsid w:val="003E782B"/>
    <w:rsid w:val="003F0B0F"/>
    <w:rsid w:val="003F0FB4"/>
    <w:rsid w:val="003F1067"/>
    <w:rsid w:val="003F1496"/>
    <w:rsid w:val="003F1D03"/>
    <w:rsid w:val="003F1F7F"/>
    <w:rsid w:val="003F2349"/>
    <w:rsid w:val="003F2D49"/>
    <w:rsid w:val="003F417F"/>
    <w:rsid w:val="003F4D27"/>
    <w:rsid w:val="003F5EEA"/>
    <w:rsid w:val="003F6CA7"/>
    <w:rsid w:val="003F7072"/>
    <w:rsid w:val="003F7670"/>
    <w:rsid w:val="00400ACC"/>
    <w:rsid w:val="00400AFB"/>
    <w:rsid w:val="00401F97"/>
    <w:rsid w:val="00401FBF"/>
    <w:rsid w:val="004029F8"/>
    <w:rsid w:val="00402D70"/>
    <w:rsid w:val="00402E81"/>
    <w:rsid w:val="00402EA0"/>
    <w:rsid w:val="00402FB8"/>
    <w:rsid w:val="0040333F"/>
    <w:rsid w:val="00404550"/>
    <w:rsid w:val="004051D9"/>
    <w:rsid w:val="00405D46"/>
    <w:rsid w:val="0040639E"/>
    <w:rsid w:val="00410B6E"/>
    <w:rsid w:val="004112D5"/>
    <w:rsid w:val="004113BA"/>
    <w:rsid w:val="00411864"/>
    <w:rsid w:val="00411ABF"/>
    <w:rsid w:val="00412382"/>
    <w:rsid w:val="00412F71"/>
    <w:rsid w:val="004132D8"/>
    <w:rsid w:val="00413C07"/>
    <w:rsid w:val="00413DF9"/>
    <w:rsid w:val="004146C3"/>
    <w:rsid w:val="0041481D"/>
    <w:rsid w:val="00415194"/>
    <w:rsid w:val="004152CA"/>
    <w:rsid w:val="00415300"/>
    <w:rsid w:val="004153B6"/>
    <w:rsid w:val="00415690"/>
    <w:rsid w:val="004159E0"/>
    <w:rsid w:val="00415D56"/>
    <w:rsid w:val="00416829"/>
    <w:rsid w:val="00416F94"/>
    <w:rsid w:val="00417273"/>
    <w:rsid w:val="00417B00"/>
    <w:rsid w:val="00417B0A"/>
    <w:rsid w:val="004200AC"/>
    <w:rsid w:val="0042027D"/>
    <w:rsid w:val="00420310"/>
    <w:rsid w:val="00420530"/>
    <w:rsid w:val="00420ACC"/>
    <w:rsid w:val="00420FFC"/>
    <w:rsid w:val="004223BB"/>
    <w:rsid w:val="00422A69"/>
    <w:rsid w:val="00422F7C"/>
    <w:rsid w:val="004237CB"/>
    <w:rsid w:val="00423977"/>
    <w:rsid w:val="0042414E"/>
    <w:rsid w:val="004242A0"/>
    <w:rsid w:val="00424791"/>
    <w:rsid w:val="00424DEA"/>
    <w:rsid w:val="004252FF"/>
    <w:rsid w:val="0042565D"/>
    <w:rsid w:val="00425760"/>
    <w:rsid w:val="004259CB"/>
    <w:rsid w:val="00425BDC"/>
    <w:rsid w:val="00426972"/>
    <w:rsid w:val="004272B7"/>
    <w:rsid w:val="00427ACB"/>
    <w:rsid w:val="00427C40"/>
    <w:rsid w:val="00427FF3"/>
    <w:rsid w:val="00430335"/>
    <w:rsid w:val="00430CFD"/>
    <w:rsid w:val="004317CB"/>
    <w:rsid w:val="00432D49"/>
    <w:rsid w:val="0043330E"/>
    <w:rsid w:val="004334F7"/>
    <w:rsid w:val="0043435D"/>
    <w:rsid w:val="004346F9"/>
    <w:rsid w:val="00435805"/>
    <w:rsid w:val="0043612A"/>
    <w:rsid w:val="00436523"/>
    <w:rsid w:val="00436AB4"/>
    <w:rsid w:val="00436B1E"/>
    <w:rsid w:val="00436E3C"/>
    <w:rsid w:val="00437549"/>
    <w:rsid w:val="00437965"/>
    <w:rsid w:val="00437F9B"/>
    <w:rsid w:val="004403CB"/>
    <w:rsid w:val="00440470"/>
    <w:rsid w:val="00440613"/>
    <w:rsid w:val="004408B3"/>
    <w:rsid w:val="00440D17"/>
    <w:rsid w:val="00441B8F"/>
    <w:rsid w:val="004426D8"/>
    <w:rsid w:val="00442AF2"/>
    <w:rsid w:val="00442D84"/>
    <w:rsid w:val="00443384"/>
    <w:rsid w:val="004433C8"/>
    <w:rsid w:val="004442AB"/>
    <w:rsid w:val="00444775"/>
    <w:rsid w:val="00445465"/>
    <w:rsid w:val="004454D1"/>
    <w:rsid w:val="00445BC6"/>
    <w:rsid w:val="00445C51"/>
    <w:rsid w:val="00446705"/>
    <w:rsid w:val="00446815"/>
    <w:rsid w:val="00446853"/>
    <w:rsid w:val="004469A1"/>
    <w:rsid w:val="0044731C"/>
    <w:rsid w:val="0044743D"/>
    <w:rsid w:val="00447979"/>
    <w:rsid w:val="00447B79"/>
    <w:rsid w:val="004504B6"/>
    <w:rsid w:val="0045082C"/>
    <w:rsid w:val="00451415"/>
    <w:rsid w:val="00451553"/>
    <w:rsid w:val="0045161F"/>
    <w:rsid w:val="0045167E"/>
    <w:rsid w:val="0045288A"/>
    <w:rsid w:val="0045302F"/>
    <w:rsid w:val="00453936"/>
    <w:rsid w:val="00454234"/>
    <w:rsid w:val="004546B0"/>
    <w:rsid w:val="004546BC"/>
    <w:rsid w:val="00454A81"/>
    <w:rsid w:val="00454C1D"/>
    <w:rsid w:val="00454DC5"/>
    <w:rsid w:val="004554A9"/>
    <w:rsid w:val="004556F0"/>
    <w:rsid w:val="004557B3"/>
    <w:rsid w:val="00455C11"/>
    <w:rsid w:val="00455C9D"/>
    <w:rsid w:val="004563FC"/>
    <w:rsid w:val="00456653"/>
    <w:rsid w:val="00456697"/>
    <w:rsid w:val="00457798"/>
    <w:rsid w:val="0045799C"/>
    <w:rsid w:val="00457AF4"/>
    <w:rsid w:val="0046027F"/>
    <w:rsid w:val="0046034D"/>
    <w:rsid w:val="0046058B"/>
    <w:rsid w:val="00460605"/>
    <w:rsid w:val="00460699"/>
    <w:rsid w:val="004608C2"/>
    <w:rsid w:val="00460910"/>
    <w:rsid w:val="0046098A"/>
    <w:rsid w:val="00460DD5"/>
    <w:rsid w:val="00461389"/>
    <w:rsid w:val="004616E8"/>
    <w:rsid w:val="00461C8A"/>
    <w:rsid w:val="00461F67"/>
    <w:rsid w:val="00462420"/>
    <w:rsid w:val="00462642"/>
    <w:rsid w:val="0046311F"/>
    <w:rsid w:val="0046406B"/>
    <w:rsid w:val="00464BC6"/>
    <w:rsid w:val="004664BD"/>
    <w:rsid w:val="00466563"/>
    <w:rsid w:val="00466765"/>
    <w:rsid w:val="00466F93"/>
    <w:rsid w:val="0046702D"/>
    <w:rsid w:val="0046718D"/>
    <w:rsid w:val="00467263"/>
    <w:rsid w:val="004673D3"/>
    <w:rsid w:val="0046773B"/>
    <w:rsid w:val="00467A5F"/>
    <w:rsid w:val="0047018B"/>
    <w:rsid w:val="004703CC"/>
    <w:rsid w:val="0047086A"/>
    <w:rsid w:val="004709E9"/>
    <w:rsid w:val="004711AE"/>
    <w:rsid w:val="004713E4"/>
    <w:rsid w:val="00471748"/>
    <w:rsid w:val="00471F9F"/>
    <w:rsid w:val="0047280C"/>
    <w:rsid w:val="004732BD"/>
    <w:rsid w:val="0047382D"/>
    <w:rsid w:val="00473C8E"/>
    <w:rsid w:val="00473FAF"/>
    <w:rsid w:val="00474A77"/>
    <w:rsid w:val="00474C9B"/>
    <w:rsid w:val="00475B19"/>
    <w:rsid w:val="004760ED"/>
    <w:rsid w:val="00476619"/>
    <w:rsid w:val="00476628"/>
    <w:rsid w:val="00476ED1"/>
    <w:rsid w:val="00477470"/>
    <w:rsid w:val="0047789F"/>
    <w:rsid w:val="00477B1F"/>
    <w:rsid w:val="00477B5A"/>
    <w:rsid w:val="00477C94"/>
    <w:rsid w:val="00477FA3"/>
    <w:rsid w:val="00480988"/>
    <w:rsid w:val="00480A16"/>
    <w:rsid w:val="00481A60"/>
    <w:rsid w:val="0048263A"/>
    <w:rsid w:val="0048286D"/>
    <w:rsid w:val="00482A5D"/>
    <w:rsid w:val="00483577"/>
    <w:rsid w:val="00483E27"/>
    <w:rsid w:val="00484140"/>
    <w:rsid w:val="0048438F"/>
    <w:rsid w:val="0048500F"/>
    <w:rsid w:val="00485335"/>
    <w:rsid w:val="004857E1"/>
    <w:rsid w:val="004859BA"/>
    <w:rsid w:val="00485B4A"/>
    <w:rsid w:val="00486010"/>
    <w:rsid w:val="004860EE"/>
    <w:rsid w:val="00486152"/>
    <w:rsid w:val="004869F7"/>
    <w:rsid w:val="00486B2F"/>
    <w:rsid w:val="00486C0A"/>
    <w:rsid w:val="00486CE2"/>
    <w:rsid w:val="00487DA8"/>
    <w:rsid w:val="00487F98"/>
    <w:rsid w:val="0049073A"/>
    <w:rsid w:val="004918E5"/>
    <w:rsid w:val="00491A91"/>
    <w:rsid w:val="004921EF"/>
    <w:rsid w:val="0049224D"/>
    <w:rsid w:val="00493095"/>
    <w:rsid w:val="0049374F"/>
    <w:rsid w:val="0049445F"/>
    <w:rsid w:val="00494678"/>
    <w:rsid w:val="00495483"/>
    <w:rsid w:val="004955EE"/>
    <w:rsid w:val="004956DC"/>
    <w:rsid w:val="00495E2E"/>
    <w:rsid w:val="0049600D"/>
    <w:rsid w:val="004963E4"/>
    <w:rsid w:val="00496AD3"/>
    <w:rsid w:val="00497268"/>
    <w:rsid w:val="004972A7"/>
    <w:rsid w:val="004976D4"/>
    <w:rsid w:val="00497BF5"/>
    <w:rsid w:val="004A043C"/>
    <w:rsid w:val="004A0679"/>
    <w:rsid w:val="004A0715"/>
    <w:rsid w:val="004A07F7"/>
    <w:rsid w:val="004A0874"/>
    <w:rsid w:val="004A0BB3"/>
    <w:rsid w:val="004A1214"/>
    <w:rsid w:val="004A15CA"/>
    <w:rsid w:val="004A1A49"/>
    <w:rsid w:val="004A20CA"/>
    <w:rsid w:val="004A366E"/>
    <w:rsid w:val="004A3DC0"/>
    <w:rsid w:val="004A4EA2"/>
    <w:rsid w:val="004A5064"/>
    <w:rsid w:val="004A5142"/>
    <w:rsid w:val="004A51DA"/>
    <w:rsid w:val="004A5EA9"/>
    <w:rsid w:val="004A6723"/>
    <w:rsid w:val="004A6798"/>
    <w:rsid w:val="004A67BA"/>
    <w:rsid w:val="004A6ADF"/>
    <w:rsid w:val="004A6B50"/>
    <w:rsid w:val="004A7625"/>
    <w:rsid w:val="004A78E0"/>
    <w:rsid w:val="004A7DBE"/>
    <w:rsid w:val="004A7F7C"/>
    <w:rsid w:val="004B0800"/>
    <w:rsid w:val="004B09D7"/>
    <w:rsid w:val="004B0A05"/>
    <w:rsid w:val="004B0C01"/>
    <w:rsid w:val="004B11EE"/>
    <w:rsid w:val="004B1529"/>
    <w:rsid w:val="004B2524"/>
    <w:rsid w:val="004B25E4"/>
    <w:rsid w:val="004B26BC"/>
    <w:rsid w:val="004B2D9C"/>
    <w:rsid w:val="004B2DFC"/>
    <w:rsid w:val="004B371F"/>
    <w:rsid w:val="004B42DB"/>
    <w:rsid w:val="004B432B"/>
    <w:rsid w:val="004B443F"/>
    <w:rsid w:val="004B445E"/>
    <w:rsid w:val="004B470F"/>
    <w:rsid w:val="004B48BB"/>
    <w:rsid w:val="004B4AB9"/>
    <w:rsid w:val="004B6042"/>
    <w:rsid w:val="004B629F"/>
    <w:rsid w:val="004B69A6"/>
    <w:rsid w:val="004B6CA0"/>
    <w:rsid w:val="004B6DE2"/>
    <w:rsid w:val="004B74BB"/>
    <w:rsid w:val="004B75D4"/>
    <w:rsid w:val="004B7FEF"/>
    <w:rsid w:val="004C016A"/>
    <w:rsid w:val="004C0A8C"/>
    <w:rsid w:val="004C0C8C"/>
    <w:rsid w:val="004C1115"/>
    <w:rsid w:val="004C185E"/>
    <w:rsid w:val="004C1F70"/>
    <w:rsid w:val="004C2A51"/>
    <w:rsid w:val="004C2AF7"/>
    <w:rsid w:val="004C3057"/>
    <w:rsid w:val="004C4621"/>
    <w:rsid w:val="004C498D"/>
    <w:rsid w:val="004C4B41"/>
    <w:rsid w:val="004C4F23"/>
    <w:rsid w:val="004C52BD"/>
    <w:rsid w:val="004C53FB"/>
    <w:rsid w:val="004C560F"/>
    <w:rsid w:val="004C62CA"/>
    <w:rsid w:val="004C67BB"/>
    <w:rsid w:val="004C6FF1"/>
    <w:rsid w:val="004C70BE"/>
    <w:rsid w:val="004D00B3"/>
    <w:rsid w:val="004D0BD5"/>
    <w:rsid w:val="004D0DAC"/>
    <w:rsid w:val="004D18E2"/>
    <w:rsid w:val="004D1C79"/>
    <w:rsid w:val="004D2096"/>
    <w:rsid w:val="004D243F"/>
    <w:rsid w:val="004D25B8"/>
    <w:rsid w:val="004D3070"/>
    <w:rsid w:val="004D3344"/>
    <w:rsid w:val="004D3424"/>
    <w:rsid w:val="004D3EA5"/>
    <w:rsid w:val="004D4064"/>
    <w:rsid w:val="004D4172"/>
    <w:rsid w:val="004D428C"/>
    <w:rsid w:val="004D4D7C"/>
    <w:rsid w:val="004D53D6"/>
    <w:rsid w:val="004D5A33"/>
    <w:rsid w:val="004D60A5"/>
    <w:rsid w:val="004D6114"/>
    <w:rsid w:val="004D6A06"/>
    <w:rsid w:val="004D6B1A"/>
    <w:rsid w:val="004D6E92"/>
    <w:rsid w:val="004D79A7"/>
    <w:rsid w:val="004D7B40"/>
    <w:rsid w:val="004D7C4F"/>
    <w:rsid w:val="004E04E3"/>
    <w:rsid w:val="004E0C31"/>
    <w:rsid w:val="004E0C49"/>
    <w:rsid w:val="004E150E"/>
    <w:rsid w:val="004E25CD"/>
    <w:rsid w:val="004E2AA4"/>
    <w:rsid w:val="004E2CDE"/>
    <w:rsid w:val="004E2FFB"/>
    <w:rsid w:val="004E3151"/>
    <w:rsid w:val="004E3B38"/>
    <w:rsid w:val="004E48CF"/>
    <w:rsid w:val="004E4A4C"/>
    <w:rsid w:val="004E50C4"/>
    <w:rsid w:val="004E53AA"/>
    <w:rsid w:val="004E55A3"/>
    <w:rsid w:val="004E577A"/>
    <w:rsid w:val="004E5E39"/>
    <w:rsid w:val="004E5F14"/>
    <w:rsid w:val="004E68D8"/>
    <w:rsid w:val="004E6972"/>
    <w:rsid w:val="004E697F"/>
    <w:rsid w:val="004E6D30"/>
    <w:rsid w:val="004E769D"/>
    <w:rsid w:val="004E7836"/>
    <w:rsid w:val="004F0A58"/>
    <w:rsid w:val="004F1CE2"/>
    <w:rsid w:val="004F2416"/>
    <w:rsid w:val="004F2F3B"/>
    <w:rsid w:val="004F344D"/>
    <w:rsid w:val="004F4607"/>
    <w:rsid w:val="004F46F6"/>
    <w:rsid w:val="004F49E8"/>
    <w:rsid w:val="004F4D4E"/>
    <w:rsid w:val="004F563C"/>
    <w:rsid w:val="004F58A8"/>
    <w:rsid w:val="004F6904"/>
    <w:rsid w:val="004F7754"/>
    <w:rsid w:val="004F7A88"/>
    <w:rsid w:val="004F7AB1"/>
    <w:rsid w:val="00500149"/>
    <w:rsid w:val="005002E9"/>
    <w:rsid w:val="005004AC"/>
    <w:rsid w:val="00500C65"/>
    <w:rsid w:val="00500D79"/>
    <w:rsid w:val="00501F8D"/>
    <w:rsid w:val="005022C5"/>
    <w:rsid w:val="005024B3"/>
    <w:rsid w:val="00502798"/>
    <w:rsid w:val="0050334A"/>
    <w:rsid w:val="00503AF6"/>
    <w:rsid w:val="00503EB9"/>
    <w:rsid w:val="00503F89"/>
    <w:rsid w:val="0050414D"/>
    <w:rsid w:val="005042CD"/>
    <w:rsid w:val="005042F1"/>
    <w:rsid w:val="005043FB"/>
    <w:rsid w:val="00504980"/>
    <w:rsid w:val="00505041"/>
    <w:rsid w:val="005052C0"/>
    <w:rsid w:val="0050547F"/>
    <w:rsid w:val="00505B89"/>
    <w:rsid w:val="00506085"/>
    <w:rsid w:val="00507075"/>
    <w:rsid w:val="00507178"/>
    <w:rsid w:val="0050720D"/>
    <w:rsid w:val="005072B2"/>
    <w:rsid w:val="0051029E"/>
    <w:rsid w:val="0051079A"/>
    <w:rsid w:val="00510D32"/>
    <w:rsid w:val="005125FD"/>
    <w:rsid w:val="005127B9"/>
    <w:rsid w:val="0051280E"/>
    <w:rsid w:val="00512DDF"/>
    <w:rsid w:val="005139EC"/>
    <w:rsid w:val="00513AA1"/>
    <w:rsid w:val="00513F2C"/>
    <w:rsid w:val="005145A0"/>
    <w:rsid w:val="00514930"/>
    <w:rsid w:val="00514939"/>
    <w:rsid w:val="00514980"/>
    <w:rsid w:val="00514CDB"/>
    <w:rsid w:val="00515261"/>
    <w:rsid w:val="00515930"/>
    <w:rsid w:val="00515AB0"/>
    <w:rsid w:val="00516072"/>
    <w:rsid w:val="005161D7"/>
    <w:rsid w:val="005172DC"/>
    <w:rsid w:val="00517429"/>
    <w:rsid w:val="005174E7"/>
    <w:rsid w:val="005203BF"/>
    <w:rsid w:val="005204D6"/>
    <w:rsid w:val="005208C4"/>
    <w:rsid w:val="00520BC0"/>
    <w:rsid w:val="00520FF6"/>
    <w:rsid w:val="00521181"/>
    <w:rsid w:val="00521942"/>
    <w:rsid w:val="00521CFE"/>
    <w:rsid w:val="00521F09"/>
    <w:rsid w:val="0052203F"/>
    <w:rsid w:val="0052223C"/>
    <w:rsid w:val="00522B42"/>
    <w:rsid w:val="005230CE"/>
    <w:rsid w:val="005233E3"/>
    <w:rsid w:val="0052368B"/>
    <w:rsid w:val="0052394A"/>
    <w:rsid w:val="00523CFB"/>
    <w:rsid w:val="005241AA"/>
    <w:rsid w:val="005245CE"/>
    <w:rsid w:val="00524803"/>
    <w:rsid w:val="0052496C"/>
    <w:rsid w:val="00524B40"/>
    <w:rsid w:val="00525B94"/>
    <w:rsid w:val="00525C88"/>
    <w:rsid w:val="005261CA"/>
    <w:rsid w:val="00527261"/>
    <w:rsid w:val="00527FC2"/>
    <w:rsid w:val="005304F7"/>
    <w:rsid w:val="0053094D"/>
    <w:rsid w:val="00530C48"/>
    <w:rsid w:val="00530D0F"/>
    <w:rsid w:val="005314CD"/>
    <w:rsid w:val="005316AD"/>
    <w:rsid w:val="00531B0E"/>
    <w:rsid w:val="00531E2B"/>
    <w:rsid w:val="00532454"/>
    <w:rsid w:val="00532479"/>
    <w:rsid w:val="00532496"/>
    <w:rsid w:val="005326CA"/>
    <w:rsid w:val="0053345E"/>
    <w:rsid w:val="005336F3"/>
    <w:rsid w:val="00533B3F"/>
    <w:rsid w:val="005342B5"/>
    <w:rsid w:val="00534647"/>
    <w:rsid w:val="00535890"/>
    <w:rsid w:val="00535D8D"/>
    <w:rsid w:val="00535D9D"/>
    <w:rsid w:val="00536746"/>
    <w:rsid w:val="00536D22"/>
    <w:rsid w:val="005379C7"/>
    <w:rsid w:val="00537AE6"/>
    <w:rsid w:val="005428A8"/>
    <w:rsid w:val="005428BB"/>
    <w:rsid w:val="00542EEA"/>
    <w:rsid w:val="00542F62"/>
    <w:rsid w:val="00543B79"/>
    <w:rsid w:val="005441BB"/>
    <w:rsid w:val="00544278"/>
    <w:rsid w:val="00544B08"/>
    <w:rsid w:val="00544C47"/>
    <w:rsid w:val="00544CAA"/>
    <w:rsid w:val="00544CAE"/>
    <w:rsid w:val="00545A2B"/>
    <w:rsid w:val="00546214"/>
    <w:rsid w:val="005462ED"/>
    <w:rsid w:val="00546380"/>
    <w:rsid w:val="00547E13"/>
    <w:rsid w:val="005507E5"/>
    <w:rsid w:val="00550D7A"/>
    <w:rsid w:val="00550E4D"/>
    <w:rsid w:val="00551988"/>
    <w:rsid w:val="005519BC"/>
    <w:rsid w:val="005524E4"/>
    <w:rsid w:val="00553062"/>
    <w:rsid w:val="00553495"/>
    <w:rsid w:val="005537AE"/>
    <w:rsid w:val="00553AB3"/>
    <w:rsid w:val="00553FC9"/>
    <w:rsid w:val="0055468E"/>
    <w:rsid w:val="00554750"/>
    <w:rsid w:val="00554AAB"/>
    <w:rsid w:val="005554F1"/>
    <w:rsid w:val="005557EF"/>
    <w:rsid w:val="0055582D"/>
    <w:rsid w:val="00555A3D"/>
    <w:rsid w:val="00556CF0"/>
    <w:rsid w:val="005575D8"/>
    <w:rsid w:val="00557616"/>
    <w:rsid w:val="00557B08"/>
    <w:rsid w:val="00557DC6"/>
    <w:rsid w:val="00557EEB"/>
    <w:rsid w:val="00557FCC"/>
    <w:rsid w:val="00560277"/>
    <w:rsid w:val="00560554"/>
    <w:rsid w:val="00560DD8"/>
    <w:rsid w:val="0056103E"/>
    <w:rsid w:val="005610D3"/>
    <w:rsid w:val="00561373"/>
    <w:rsid w:val="00562528"/>
    <w:rsid w:val="005635D8"/>
    <w:rsid w:val="005648D0"/>
    <w:rsid w:val="00564D65"/>
    <w:rsid w:val="00565467"/>
    <w:rsid w:val="00566128"/>
    <w:rsid w:val="00566F4A"/>
    <w:rsid w:val="0056742A"/>
    <w:rsid w:val="00567B8E"/>
    <w:rsid w:val="00570427"/>
    <w:rsid w:val="00572677"/>
    <w:rsid w:val="00572C0C"/>
    <w:rsid w:val="00572E8C"/>
    <w:rsid w:val="005733C6"/>
    <w:rsid w:val="005734A5"/>
    <w:rsid w:val="00573EB6"/>
    <w:rsid w:val="005745E2"/>
    <w:rsid w:val="0057472A"/>
    <w:rsid w:val="00574A8F"/>
    <w:rsid w:val="00574BA7"/>
    <w:rsid w:val="0057549E"/>
    <w:rsid w:val="00575E48"/>
    <w:rsid w:val="0057620A"/>
    <w:rsid w:val="00576290"/>
    <w:rsid w:val="0057656B"/>
    <w:rsid w:val="005765A2"/>
    <w:rsid w:val="00576D34"/>
    <w:rsid w:val="005771A2"/>
    <w:rsid w:val="00577226"/>
    <w:rsid w:val="0057729E"/>
    <w:rsid w:val="0057740D"/>
    <w:rsid w:val="005776B7"/>
    <w:rsid w:val="0057789B"/>
    <w:rsid w:val="00577C94"/>
    <w:rsid w:val="00577D23"/>
    <w:rsid w:val="00577F4D"/>
    <w:rsid w:val="00580C87"/>
    <w:rsid w:val="00582ADF"/>
    <w:rsid w:val="005830D8"/>
    <w:rsid w:val="0058380D"/>
    <w:rsid w:val="00583C18"/>
    <w:rsid w:val="00583FA3"/>
    <w:rsid w:val="00584693"/>
    <w:rsid w:val="00584A64"/>
    <w:rsid w:val="00584FA8"/>
    <w:rsid w:val="00584FF5"/>
    <w:rsid w:val="00585322"/>
    <w:rsid w:val="005855EC"/>
    <w:rsid w:val="0058637E"/>
    <w:rsid w:val="005863D2"/>
    <w:rsid w:val="00586E6E"/>
    <w:rsid w:val="005871CA"/>
    <w:rsid w:val="00587B42"/>
    <w:rsid w:val="00587EC5"/>
    <w:rsid w:val="00590FD5"/>
    <w:rsid w:val="005910C0"/>
    <w:rsid w:val="005914CA"/>
    <w:rsid w:val="005915BB"/>
    <w:rsid w:val="005917B8"/>
    <w:rsid w:val="00591D2E"/>
    <w:rsid w:val="0059254E"/>
    <w:rsid w:val="00592871"/>
    <w:rsid w:val="00593897"/>
    <w:rsid w:val="00593911"/>
    <w:rsid w:val="00594722"/>
    <w:rsid w:val="0059497F"/>
    <w:rsid w:val="00594AF2"/>
    <w:rsid w:val="00594EFD"/>
    <w:rsid w:val="00594F95"/>
    <w:rsid w:val="00595257"/>
    <w:rsid w:val="0059607E"/>
    <w:rsid w:val="00596831"/>
    <w:rsid w:val="00596CA8"/>
    <w:rsid w:val="00597552"/>
    <w:rsid w:val="00597AF7"/>
    <w:rsid w:val="00597E60"/>
    <w:rsid w:val="005A08DC"/>
    <w:rsid w:val="005A0C37"/>
    <w:rsid w:val="005A0D99"/>
    <w:rsid w:val="005A0EEB"/>
    <w:rsid w:val="005A1050"/>
    <w:rsid w:val="005A1084"/>
    <w:rsid w:val="005A13DF"/>
    <w:rsid w:val="005A13E8"/>
    <w:rsid w:val="005A20FA"/>
    <w:rsid w:val="005A23FB"/>
    <w:rsid w:val="005A2770"/>
    <w:rsid w:val="005A27D8"/>
    <w:rsid w:val="005A27FA"/>
    <w:rsid w:val="005A32F0"/>
    <w:rsid w:val="005A3428"/>
    <w:rsid w:val="005A405B"/>
    <w:rsid w:val="005A417A"/>
    <w:rsid w:val="005A450C"/>
    <w:rsid w:val="005A4BC2"/>
    <w:rsid w:val="005A4EE9"/>
    <w:rsid w:val="005A50E4"/>
    <w:rsid w:val="005A5162"/>
    <w:rsid w:val="005A51C0"/>
    <w:rsid w:val="005A53E1"/>
    <w:rsid w:val="005A6573"/>
    <w:rsid w:val="005A6BBB"/>
    <w:rsid w:val="005A6F22"/>
    <w:rsid w:val="005A73F7"/>
    <w:rsid w:val="005A771E"/>
    <w:rsid w:val="005A787E"/>
    <w:rsid w:val="005B00F4"/>
    <w:rsid w:val="005B0302"/>
    <w:rsid w:val="005B04B0"/>
    <w:rsid w:val="005B067B"/>
    <w:rsid w:val="005B06F9"/>
    <w:rsid w:val="005B0AA1"/>
    <w:rsid w:val="005B0E35"/>
    <w:rsid w:val="005B21E6"/>
    <w:rsid w:val="005B2470"/>
    <w:rsid w:val="005B2594"/>
    <w:rsid w:val="005B2953"/>
    <w:rsid w:val="005B2D8C"/>
    <w:rsid w:val="005B305C"/>
    <w:rsid w:val="005B344F"/>
    <w:rsid w:val="005B3846"/>
    <w:rsid w:val="005B4137"/>
    <w:rsid w:val="005B4159"/>
    <w:rsid w:val="005B42F6"/>
    <w:rsid w:val="005B4472"/>
    <w:rsid w:val="005B56EB"/>
    <w:rsid w:val="005B58CD"/>
    <w:rsid w:val="005B596C"/>
    <w:rsid w:val="005B62B8"/>
    <w:rsid w:val="005B632F"/>
    <w:rsid w:val="005B6385"/>
    <w:rsid w:val="005B6A80"/>
    <w:rsid w:val="005B7517"/>
    <w:rsid w:val="005B77FB"/>
    <w:rsid w:val="005B7B39"/>
    <w:rsid w:val="005C02F7"/>
    <w:rsid w:val="005C05F7"/>
    <w:rsid w:val="005C0B9B"/>
    <w:rsid w:val="005C1AB5"/>
    <w:rsid w:val="005C21C0"/>
    <w:rsid w:val="005C2850"/>
    <w:rsid w:val="005C2919"/>
    <w:rsid w:val="005C2AC6"/>
    <w:rsid w:val="005C2F3B"/>
    <w:rsid w:val="005C329D"/>
    <w:rsid w:val="005C3768"/>
    <w:rsid w:val="005C42C5"/>
    <w:rsid w:val="005C44EA"/>
    <w:rsid w:val="005C471E"/>
    <w:rsid w:val="005C4E38"/>
    <w:rsid w:val="005C605A"/>
    <w:rsid w:val="005C60D2"/>
    <w:rsid w:val="005C687C"/>
    <w:rsid w:val="005C6DFE"/>
    <w:rsid w:val="005C6FF9"/>
    <w:rsid w:val="005C7455"/>
    <w:rsid w:val="005C7469"/>
    <w:rsid w:val="005D0215"/>
    <w:rsid w:val="005D13C8"/>
    <w:rsid w:val="005D17D8"/>
    <w:rsid w:val="005D19C4"/>
    <w:rsid w:val="005D1F5B"/>
    <w:rsid w:val="005D2524"/>
    <w:rsid w:val="005D295D"/>
    <w:rsid w:val="005D3037"/>
    <w:rsid w:val="005D381E"/>
    <w:rsid w:val="005D3863"/>
    <w:rsid w:val="005D3913"/>
    <w:rsid w:val="005D4D0D"/>
    <w:rsid w:val="005D565D"/>
    <w:rsid w:val="005D576C"/>
    <w:rsid w:val="005D5776"/>
    <w:rsid w:val="005D6040"/>
    <w:rsid w:val="005D6361"/>
    <w:rsid w:val="005D6580"/>
    <w:rsid w:val="005D759F"/>
    <w:rsid w:val="005E14BC"/>
    <w:rsid w:val="005E1C23"/>
    <w:rsid w:val="005E1F22"/>
    <w:rsid w:val="005E24DB"/>
    <w:rsid w:val="005E24F2"/>
    <w:rsid w:val="005E2E27"/>
    <w:rsid w:val="005E38FD"/>
    <w:rsid w:val="005E3E1A"/>
    <w:rsid w:val="005E3E96"/>
    <w:rsid w:val="005E3FE8"/>
    <w:rsid w:val="005E4416"/>
    <w:rsid w:val="005E4D8A"/>
    <w:rsid w:val="005E4EE1"/>
    <w:rsid w:val="005E4F3A"/>
    <w:rsid w:val="005E5BA1"/>
    <w:rsid w:val="005E6D61"/>
    <w:rsid w:val="005E6ED5"/>
    <w:rsid w:val="005E75F8"/>
    <w:rsid w:val="005E76D8"/>
    <w:rsid w:val="005E790E"/>
    <w:rsid w:val="005E7E18"/>
    <w:rsid w:val="005F14FB"/>
    <w:rsid w:val="005F216E"/>
    <w:rsid w:val="005F312D"/>
    <w:rsid w:val="005F35DE"/>
    <w:rsid w:val="005F362E"/>
    <w:rsid w:val="005F3B0B"/>
    <w:rsid w:val="005F4450"/>
    <w:rsid w:val="005F475E"/>
    <w:rsid w:val="005F4D38"/>
    <w:rsid w:val="005F5245"/>
    <w:rsid w:val="005F567C"/>
    <w:rsid w:val="005F59DA"/>
    <w:rsid w:val="005F6681"/>
    <w:rsid w:val="005F67D0"/>
    <w:rsid w:val="005F6BD1"/>
    <w:rsid w:val="005F709B"/>
    <w:rsid w:val="005F746F"/>
    <w:rsid w:val="005F7491"/>
    <w:rsid w:val="005F76F3"/>
    <w:rsid w:val="005F7C82"/>
    <w:rsid w:val="005F7DC2"/>
    <w:rsid w:val="005F7F12"/>
    <w:rsid w:val="006003CA"/>
    <w:rsid w:val="00600828"/>
    <w:rsid w:val="00600EB4"/>
    <w:rsid w:val="00601071"/>
    <w:rsid w:val="00601324"/>
    <w:rsid w:val="00601410"/>
    <w:rsid w:val="00601619"/>
    <w:rsid w:val="00601D6C"/>
    <w:rsid w:val="00601D97"/>
    <w:rsid w:val="006021A0"/>
    <w:rsid w:val="00602C93"/>
    <w:rsid w:val="00602FD7"/>
    <w:rsid w:val="00603235"/>
    <w:rsid w:val="006034C2"/>
    <w:rsid w:val="0060378F"/>
    <w:rsid w:val="00604FD5"/>
    <w:rsid w:val="006050B0"/>
    <w:rsid w:val="006055F3"/>
    <w:rsid w:val="006058A2"/>
    <w:rsid w:val="00605E2A"/>
    <w:rsid w:val="00605E7A"/>
    <w:rsid w:val="00606001"/>
    <w:rsid w:val="00606345"/>
    <w:rsid w:val="00607822"/>
    <w:rsid w:val="00610213"/>
    <w:rsid w:val="0061023F"/>
    <w:rsid w:val="0061034E"/>
    <w:rsid w:val="00610777"/>
    <w:rsid w:val="00610C64"/>
    <w:rsid w:val="00611CDA"/>
    <w:rsid w:val="00611DA4"/>
    <w:rsid w:val="00612DA7"/>
    <w:rsid w:val="0061341C"/>
    <w:rsid w:val="0061358B"/>
    <w:rsid w:val="00613CB6"/>
    <w:rsid w:val="00613F63"/>
    <w:rsid w:val="0061423E"/>
    <w:rsid w:val="00614435"/>
    <w:rsid w:val="00615094"/>
    <w:rsid w:val="006151B5"/>
    <w:rsid w:val="00615808"/>
    <w:rsid w:val="00616113"/>
    <w:rsid w:val="00616A53"/>
    <w:rsid w:val="00616A61"/>
    <w:rsid w:val="00616E4D"/>
    <w:rsid w:val="00617442"/>
    <w:rsid w:val="0062019E"/>
    <w:rsid w:val="00620A95"/>
    <w:rsid w:val="006211AB"/>
    <w:rsid w:val="0062159C"/>
    <w:rsid w:val="00621950"/>
    <w:rsid w:val="0062209B"/>
    <w:rsid w:val="0062268A"/>
    <w:rsid w:val="0062297A"/>
    <w:rsid w:val="00622B04"/>
    <w:rsid w:val="00622BE7"/>
    <w:rsid w:val="00622FB4"/>
    <w:rsid w:val="00623449"/>
    <w:rsid w:val="006244FD"/>
    <w:rsid w:val="006245F1"/>
    <w:rsid w:val="00625254"/>
    <w:rsid w:val="006252AD"/>
    <w:rsid w:val="006264C8"/>
    <w:rsid w:val="00626BAF"/>
    <w:rsid w:val="00627113"/>
    <w:rsid w:val="0062745B"/>
    <w:rsid w:val="00627860"/>
    <w:rsid w:val="00627D79"/>
    <w:rsid w:val="00630B01"/>
    <w:rsid w:val="00631281"/>
    <w:rsid w:val="00631298"/>
    <w:rsid w:val="006312E6"/>
    <w:rsid w:val="0063184C"/>
    <w:rsid w:val="00631DC0"/>
    <w:rsid w:val="00631E83"/>
    <w:rsid w:val="006328FC"/>
    <w:rsid w:val="006349A6"/>
    <w:rsid w:val="00634D75"/>
    <w:rsid w:val="006362DA"/>
    <w:rsid w:val="0063632E"/>
    <w:rsid w:val="00637246"/>
    <w:rsid w:val="00637942"/>
    <w:rsid w:val="0064005E"/>
    <w:rsid w:val="00640608"/>
    <w:rsid w:val="0064162C"/>
    <w:rsid w:val="0064163A"/>
    <w:rsid w:val="0064163D"/>
    <w:rsid w:val="006416AA"/>
    <w:rsid w:val="00641819"/>
    <w:rsid w:val="0064230E"/>
    <w:rsid w:val="006425F3"/>
    <w:rsid w:val="00642B33"/>
    <w:rsid w:val="00643B5B"/>
    <w:rsid w:val="00644343"/>
    <w:rsid w:val="0064460F"/>
    <w:rsid w:val="00644A69"/>
    <w:rsid w:val="00644E16"/>
    <w:rsid w:val="006451FD"/>
    <w:rsid w:val="006457B8"/>
    <w:rsid w:val="00645926"/>
    <w:rsid w:val="00646255"/>
    <w:rsid w:val="006464E1"/>
    <w:rsid w:val="00646CE9"/>
    <w:rsid w:val="00646F12"/>
    <w:rsid w:val="00647DC2"/>
    <w:rsid w:val="00647E70"/>
    <w:rsid w:val="0065009E"/>
    <w:rsid w:val="00650DE0"/>
    <w:rsid w:val="00651438"/>
    <w:rsid w:val="00651780"/>
    <w:rsid w:val="006520CB"/>
    <w:rsid w:val="0065232E"/>
    <w:rsid w:val="00652473"/>
    <w:rsid w:val="00652A9F"/>
    <w:rsid w:val="006530CD"/>
    <w:rsid w:val="006538D8"/>
    <w:rsid w:val="00653A0C"/>
    <w:rsid w:val="00653B2C"/>
    <w:rsid w:val="00653FB1"/>
    <w:rsid w:val="00653FEF"/>
    <w:rsid w:val="0065429A"/>
    <w:rsid w:val="006560BD"/>
    <w:rsid w:val="00656254"/>
    <w:rsid w:val="0065737E"/>
    <w:rsid w:val="006573CE"/>
    <w:rsid w:val="006577EA"/>
    <w:rsid w:val="00660016"/>
    <w:rsid w:val="0066012B"/>
    <w:rsid w:val="006601B0"/>
    <w:rsid w:val="00660596"/>
    <w:rsid w:val="0066073B"/>
    <w:rsid w:val="006610D3"/>
    <w:rsid w:val="00663EAB"/>
    <w:rsid w:val="006644D6"/>
    <w:rsid w:val="006644E8"/>
    <w:rsid w:val="00664616"/>
    <w:rsid w:val="00664F3D"/>
    <w:rsid w:val="00666662"/>
    <w:rsid w:val="00666AA6"/>
    <w:rsid w:val="00666E50"/>
    <w:rsid w:val="00667A0B"/>
    <w:rsid w:val="00670076"/>
    <w:rsid w:val="006703AB"/>
    <w:rsid w:val="006708F0"/>
    <w:rsid w:val="00670979"/>
    <w:rsid w:val="00670FE5"/>
    <w:rsid w:val="00671319"/>
    <w:rsid w:val="00671329"/>
    <w:rsid w:val="006715A2"/>
    <w:rsid w:val="00671C64"/>
    <w:rsid w:val="00672B99"/>
    <w:rsid w:val="00672F40"/>
    <w:rsid w:val="006735D4"/>
    <w:rsid w:val="00674E06"/>
    <w:rsid w:val="0067565B"/>
    <w:rsid w:val="00675DEE"/>
    <w:rsid w:val="00675DF5"/>
    <w:rsid w:val="00675E47"/>
    <w:rsid w:val="006764B9"/>
    <w:rsid w:val="00677438"/>
    <w:rsid w:val="00677983"/>
    <w:rsid w:val="006804B2"/>
    <w:rsid w:val="00680C40"/>
    <w:rsid w:val="00680FFF"/>
    <w:rsid w:val="006811F2"/>
    <w:rsid w:val="00681AA9"/>
    <w:rsid w:val="00681B8F"/>
    <w:rsid w:val="00681D02"/>
    <w:rsid w:val="00681F80"/>
    <w:rsid w:val="00682090"/>
    <w:rsid w:val="006820CA"/>
    <w:rsid w:val="006824D9"/>
    <w:rsid w:val="006827F3"/>
    <w:rsid w:val="00683502"/>
    <w:rsid w:val="00683E1F"/>
    <w:rsid w:val="006846AC"/>
    <w:rsid w:val="00684A9A"/>
    <w:rsid w:val="006853A6"/>
    <w:rsid w:val="00687AF3"/>
    <w:rsid w:val="00690055"/>
    <w:rsid w:val="0069141A"/>
    <w:rsid w:val="006915DD"/>
    <w:rsid w:val="006916A3"/>
    <w:rsid w:val="006916CB"/>
    <w:rsid w:val="00692A79"/>
    <w:rsid w:val="00693907"/>
    <w:rsid w:val="00693D85"/>
    <w:rsid w:val="006942C1"/>
    <w:rsid w:val="00694510"/>
    <w:rsid w:val="00694E0A"/>
    <w:rsid w:val="006956FE"/>
    <w:rsid w:val="0069596C"/>
    <w:rsid w:val="00695B24"/>
    <w:rsid w:val="00695D48"/>
    <w:rsid w:val="006961B2"/>
    <w:rsid w:val="006967B5"/>
    <w:rsid w:val="00696D40"/>
    <w:rsid w:val="00697220"/>
    <w:rsid w:val="006A0111"/>
    <w:rsid w:val="006A099F"/>
    <w:rsid w:val="006A0AEB"/>
    <w:rsid w:val="006A0FA2"/>
    <w:rsid w:val="006A13AA"/>
    <w:rsid w:val="006A16F8"/>
    <w:rsid w:val="006A1BD7"/>
    <w:rsid w:val="006A1E9D"/>
    <w:rsid w:val="006A2096"/>
    <w:rsid w:val="006A2A18"/>
    <w:rsid w:val="006A2B03"/>
    <w:rsid w:val="006A3588"/>
    <w:rsid w:val="006A41E8"/>
    <w:rsid w:val="006A5B9D"/>
    <w:rsid w:val="006A66B4"/>
    <w:rsid w:val="006A68C4"/>
    <w:rsid w:val="006A691F"/>
    <w:rsid w:val="006A7230"/>
    <w:rsid w:val="006A761C"/>
    <w:rsid w:val="006A7771"/>
    <w:rsid w:val="006A7C4A"/>
    <w:rsid w:val="006B0FF6"/>
    <w:rsid w:val="006B1955"/>
    <w:rsid w:val="006B1AB6"/>
    <w:rsid w:val="006B23DC"/>
    <w:rsid w:val="006B245C"/>
    <w:rsid w:val="006B28A3"/>
    <w:rsid w:val="006B2B6A"/>
    <w:rsid w:val="006B2C49"/>
    <w:rsid w:val="006B2D4C"/>
    <w:rsid w:val="006B2EC0"/>
    <w:rsid w:val="006B371D"/>
    <w:rsid w:val="006B3784"/>
    <w:rsid w:val="006B4275"/>
    <w:rsid w:val="006B4A06"/>
    <w:rsid w:val="006B53AD"/>
    <w:rsid w:val="006B57BA"/>
    <w:rsid w:val="006B5886"/>
    <w:rsid w:val="006B66F0"/>
    <w:rsid w:val="006B6DBD"/>
    <w:rsid w:val="006B6FE2"/>
    <w:rsid w:val="006B71B5"/>
    <w:rsid w:val="006C0215"/>
    <w:rsid w:val="006C03B0"/>
    <w:rsid w:val="006C06F0"/>
    <w:rsid w:val="006C1512"/>
    <w:rsid w:val="006C17F4"/>
    <w:rsid w:val="006C1C97"/>
    <w:rsid w:val="006C29B2"/>
    <w:rsid w:val="006C3763"/>
    <w:rsid w:val="006C38DA"/>
    <w:rsid w:val="006C3DC4"/>
    <w:rsid w:val="006C3E23"/>
    <w:rsid w:val="006C40A9"/>
    <w:rsid w:val="006C4E0C"/>
    <w:rsid w:val="006C54BA"/>
    <w:rsid w:val="006C576F"/>
    <w:rsid w:val="006C5888"/>
    <w:rsid w:val="006C5E2B"/>
    <w:rsid w:val="006C6167"/>
    <w:rsid w:val="006C6E53"/>
    <w:rsid w:val="006C71C5"/>
    <w:rsid w:val="006C72E3"/>
    <w:rsid w:val="006C750A"/>
    <w:rsid w:val="006C7772"/>
    <w:rsid w:val="006D022D"/>
    <w:rsid w:val="006D024D"/>
    <w:rsid w:val="006D0B6C"/>
    <w:rsid w:val="006D22C9"/>
    <w:rsid w:val="006D2848"/>
    <w:rsid w:val="006D2C98"/>
    <w:rsid w:val="006D4E8A"/>
    <w:rsid w:val="006D5260"/>
    <w:rsid w:val="006D54BE"/>
    <w:rsid w:val="006D5AD2"/>
    <w:rsid w:val="006D6036"/>
    <w:rsid w:val="006D6037"/>
    <w:rsid w:val="006D6181"/>
    <w:rsid w:val="006D6638"/>
    <w:rsid w:val="006D6A63"/>
    <w:rsid w:val="006D746A"/>
    <w:rsid w:val="006D77B2"/>
    <w:rsid w:val="006E0640"/>
    <w:rsid w:val="006E1C21"/>
    <w:rsid w:val="006E1D81"/>
    <w:rsid w:val="006E1E6C"/>
    <w:rsid w:val="006E205D"/>
    <w:rsid w:val="006E21C7"/>
    <w:rsid w:val="006E22E5"/>
    <w:rsid w:val="006E3078"/>
    <w:rsid w:val="006E3681"/>
    <w:rsid w:val="006E3770"/>
    <w:rsid w:val="006E3D11"/>
    <w:rsid w:val="006E4C0C"/>
    <w:rsid w:val="006E5B19"/>
    <w:rsid w:val="006E5E84"/>
    <w:rsid w:val="006E679A"/>
    <w:rsid w:val="006E67E6"/>
    <w:rsid w:val="006E7830"/>
    <w:rsid w:val="006F0042"/>
    <w:rsid w:val="006F0438"/>
    <w:rsid w:val="006F0A5C"/>
    <w:rsid w:val="006F0BED"/>
    <w:rsid w:val="006F0D04"/>
    <w:rsid w:val="006F1C00"/>
    <w:rsid w:val="006F2051"/>
    <w:rsid w:val="006F22F5"/>
    <w:rsid w:val="006F2514"/>
    <w:rsid w:val="006F27CE"/>
    <w:rsid w:val="006F34A3"/>
    <w:rsid w:val="006F3749"/>
    <w:rsid w:val="006F4070"/>
    <w:rsid w:val="006F4377"/>
    <w:rsid w:val="006F4772"/>
    <w:rsid w:val="006F4E7F"/>
    <w:rsid w:val="006F5494"/>
    <w:rsid w:val="006F5855"/>
    <w:rsid w:val="006F6738"/>
    <w:rsid w:val="006F6CFB"/>
    <w:rsid w:val="006F7208"/>
    <w:rsid w:val="006F7D71"/>
    <w:rsid w:val="0070065D"/>
    <w:rsid w:val="00700B76"/>
    <w:rsid w:val="00700FA7"/>
    <w:rsid w:val="007011B1"/>
    <w:rsid w:val="00701342"/>
    <w:rsid w:val="00701D90"/>
    <w:rsid w:val="00702139"/>
    <w:rsid w:val="0070250F"/>
    <w:rsid w:val="00702CC0"/>
    <w:rsid w:val="007033AF"/>
    <w:rsid w:val="007033C5"/>
    <w:rsid w:val="007043D4"/>
    <w:rsid w:val="00704760"/>
    <w:rsid w:val="0070513B"/>
    <w:rsid w:val="007051E0"/>
    <w:rsid w:val="00705443"/>
    <w:rsid w:val="0070614D"/>
    <w:rsid w:val="00706884"/>
    <w:rsid w:val="00706A6D"/>
    <w:rsid w:val="00706B18"/>
    <w:rsid w:val="00706DA7"/>
    <w:rsid w:val="00707311"/>
    <w:rsid w:val="00707629"/>
    <w:rsid w:val="00710040"/>
    <w:rsid w:val="007102D3"/>
    <w:rsid w:val="007104F7"/>
    <w:rsid w:val="0071057F"/>
    <w:rsid w:val="00710D23"/>
    <w:rsid w:val="00711079"/>
    <w:rsid w:val="00711696"/>
    <w:rsid w:val="007116F1"/>
    <w:rsid w:val="00711EBB"/>
    <w:rsid w:val="00711FEA"/>
    <w:rsid w:val="007122DA"/>
    <w:rsid w:val="00713FA4"/>
    <w:rsid w:val="00713FD5"/>
    <w:rsid w:val="00713FD6"/>
    <w:rsid w:val="00714CB6"/>
    <w:rsid w:val="0071598F"/>
    <w:rsid w:val="00716774"/>
    <w:rsid w:val="0071714E"/>
    <w:rsid w:val="007213C2"/>
    <w:rsid w:val="007215A3"/>
    <w:rsid w:val="0072183D"/>
    <w:rsid w:val="007219DD"/>
    <w:rsid w:val="0072251A"/>
    <w:rsid w:val="00722859"/>
    <w:rsid w:val="007228A1"/>
    <w:rsid w:val="00723443"/>
    <w:rsid w:val="00725062"/>
    <w:rsid w:val="00725334"/>
    <w:rsid w:val="00725652"/>
    <w:rsid w:val="0072576D"/>
    <w:rsid w:val="00726B4C"/>
    <w:rsid w:val="007270FE"/>
    <w:rsid w:val="00727A11"/>
    <w:rsid w:val="00727F1F"/>
    <w:rsid w:val="007304A6"/>
    <w:rsid w:val="00730506"/>
    <w:rsid w:val="0073071D"/>
    <w:rsid w:val="00730759"/>
    <w:rsid w:val="00730D4E"/>
    <w:rsid w:val="00731384"/>
    <w:rsid w:val="00731D84"/>
    <w:rsid w:val="00731FE5"/>
    <w:rsid w:val="007327B7"/>
    <w:rsid w:val="00732C37"/>
    <w:rsid w:val="00732C66"/>
    <w:rsid w:val="007336AF"/>
    <w:rsid w:val="00734564"/>
    <w:rsid w:val="00734A5F"/>
    <w:rsid w:val="007350B2"/>
    <w:rsid w:val="007356D9"/>
    <w:rsid w:val="00735D73"/>
    <w:rsid w:val="00736042"/>
    <w:rsid w:val="00736ABE"/>
    <w:rsid w:val="00736DBB"/>
    <w:rsid w:val="007373B0"/>
    <w:rsid w:val="00737957"/>
    <w:rsid w:val="00737DF8"/>
    <w:rsid w:val="00737EF0"/>
    <w:rsid w:val="0074092A"/>
    <w:rsid w:val="00740D2A"/>
    <w:rsid w:val="00741C49"/>
    <w:rsid w:val="00742A62"/>
    <w:rsid w:val="00742DA8"/>
    <w:rsid w:val="007430C9"/>
    <w:rsid w:val="007436E8"/>
    <w:rsid w:val="00743759"/>
    <w:rsid w:val="00744358"/>
    <w:rsid w:val="007444E6"/>
    <w:rsid w:val="00745029"/>
    <w:rsid w:val="00745053"/>
    <w:rsid w:val="0074574E"/>
    <w:rsid w:val="00745CE0"/>
    <w:rsid w:val="00745FA2"/>
    <w:rsid w:val="00746659"/>
    <w:rsid w:val="00746863"/>
    <w:rsid w:val="00747163"/>
    <w:rsid w:val="00747E2A"/>
    <w:rsid w:val="007500BB"/>
    <w:rsid w:val="00750705"/>
    <w:rsid w:val="00750BB3"/>
    <w:rsid w:val="0075223A"/>
    <w:rsid w:val="00752F8B"/>
    <w:rsid w:val="00753296"/>
    <w:rsid w:val="00753FF9"/>
    <w:rsid w:val="007543D8"/>
    <w:rsid w:val="00754BA6"/>
    <w:rsid w:val="0075588B"/>
    <w:rsid w:val="00755A18"/>
    <w:rsid w:val="00755FB6"/>
    <w:rsid w:val="0075635E"/>
    <w:rsid w:val="0075672B"/>
    <w:rsid w:val="00756971"/>
    <w:rsid w:val="00756ADE"/>
    <w:rsid w:val="00756AEE"/>
    <w:rsid w:val="00757544"/>
    <w:rsid w:val="007605F1"/>
    <w:rsid w:val="0076088C"/>
    <w:rsid w:val="0076176B"/>
    <w:rsid w:val="007617D5"/>
    <w:rsid w:val="00761DDD"/>
    <w:rsid w:val="00761ED1"/>
    <w:rsid w:val="00762526"/>
    <w:rsid w:val="00764216"/>
    <w:rsid w:val="00764DE5"/>
    <w:rsid w:val="007660E0"/>
    <w:rsid w:val="00766258"/>
    <w:rsid w:val="00766362"/>
    <w:rsid w:val="0076652F"/>
    <w:rsid w:val="00766C64"/>
    <w:rsid w:val="00767DE4"/>
    <w:rsid w:val="00771004"/>
    <w:rsid w:val="007715B9"/>
    <w:rsid w:val="007721D2"/>
    <w:rsid w:val="00772DBA"/>
    <w:rsid w:val="00773807"/>
    <w:rsid w:val="00773E30"/>
    <w:rsid w:val="00774031"/>
    <w:rsid w:val="00774182"/>
    <w:rsid w:val="00774D48"/>
    <w:rsid w:val="007755FF"/>
    <w:rsid w:val="007756F7"/>
    <w:rsid w:val="00775859"/>
    <w:rsid w:val="00775AFF"/>
    <w:rsid w:val="00776190"/>
    <w:rsid w:val="007765EF"/>
    <w:rsid w:val="00776664"/>
    <w:rsid w:val="00776BE4"/>
    <w:rsid w:val="00776D6A"/>
    <w:rsid w:val="00776EF4"/>
    <w:rsid w:val="00777E74"/>
    <w:rsid w:val="00777F90"/>
    <w:rsid w:val="0078072F"/>
    <w:rsid w:val="00780C51"/>
    <w:rsid w:val="00781773"/>
    <w:rsid w:val="00781807"/>
    <w:rsid w:val="007818B7"/>
    <w:rsid w:val="00781BF4"/>
    <w:rsid w:val="0078213C"/>
    <w:rsid w:val="00782423"/>
    <w:rsid w:val="00782BFF"/>
    <w:rsid w:val="0078322E"/>
    <w:rsid w:val="0078495D"/>
    <w:rsid w:val="007856BD"/>
    <w:rsid w:val="007859C3"/>
    <w:rsid w:val="00785E62"/>
    <w:rsid w:val="00785FCE"/>
    <w:rsid w:val="00786E6B"/>
    <w:rsid w:val="0078774C"/>
    <w:rsid w:val="00790050"/>
    <w:rsid w:val="00790393"/>
    <w:rsid w:val="00790664"/>
    <w:rsid w:val="00791148"/>
    <w:rsid w:val="00791F2B"/>
    <w:rsid w:val="00791F35"/>
    <w:rsid w:val="00793317"/>
    <w:rsid w:val="00793410"/>
    <w:rsid w:val="00793D36"/>
    <w:rsid w:val="007944B6"/>
    <w:rsid w:val="00794A7C"/>
    <w:rsid w:val="00794D60"/>
    <w:rsid w:val="00795322"/>
    <w:rsid w:val="007955D0"/>
    <w:rsid w:val="0079596C"/>
    <w:rsid w:val="00796628"/>
    <w:rsid w:val="00796723"/>
    <w:rsid w:val="00796973"/>
    <w:rsid w:val="00796A72"/>
    <w:rsid w:val="00796D14"/>
    <w:rsid w:val="00796DC0"/>
    <w:rsid w:val="00797DF4"/>
    <w:rsid w:val="007A0470"/>
    <w:rsid w:val="007A08D1"/>
    <w:rsid w:val="007A0FCB"/>
    <w:rsid w:val="007A1373"/>
    <w:rsid w:val="007A2107"/>
    <w:rsid w:val="007A2251"/>
    <w:rsid w:val="007A28BF"/>
    <w:rsid w:val="007A2BBE"/>
    <w:rsid w:val="007A2CBA"/>
    <w:rsid w:val="007A2F06"/>
    <w:rsid w:val="007A30BE"/>
    <w:rsid w:val="007A3423"/>
    <w:rsid w:val="007A3CFD"/>
    <w:rsid w:val="007A4045"/>
    <w:rsid w:val="007A4E5F"/>
    <w:rsid w:val="007A5627"/>
    <w:rsid w:val="007A5C32"/>
    <w:rsid w:val="007A5CC3"/>
    <w:rsid w:val="007A67E2"/>
    <w:rsid w:val="007A6C51"/>
    <w:rsid w:val="007A6F82"/>
    <w:rsid w:val="007A783E"/>
    <w:rsid w:val="007A797A"/>
    <w:rsid w:val="007A7E31"/>
    <w:rsid w:val="007B194E"/>
    <w:rsid w:val="007B195C"/>
    <w:rsid w:val="007B21B1"/>
    <w:rsid w:val="007B2875"/>
    <w:rsid w:val="007B28DE"/>
    <w:rsid w:val="007B4CA7"/>
    <w:rsid w:val="007B4EC3"/>
    <w:rsid w:val="007B51B0"/>
    <w:rsid w:val="007B545F"/>
    <w:rsid w:val="007B60FD"/>
    <w:rsid w:val="007B7980"/>
    <w:rsid w:val="007C0B8A"/>
    <w:rsid w:val="007C122E"/>
    <w:rsid w:val="007C131A"/>
    <w:rsid w:val="007C173A"/>
    <w:rsid w:val="007C1BAE"/>
    <w:rsid w:val="007C2083"/>
    <w:rsid w:val="007C3188"/>
    <w:rsid w:val="007C31C4"/>
    <w:rsid w:val="007C3BFD"/>
    <w:rsid w:val="007C3E1C"/>
    <w:rsid w:val="007C3EF5"/>
    <w:rsid w:val="007C49A6"/>
    <w:rsid w:val="007C4CEB"/>
    <w:rsid w:val="007C51C9"/>
    <w:rsid w:val="007C5229"/>
    <w:rsid w:val="007C5384"/>
    <w:rsid w:val="007C5D9C"/>
    <w:rsid w:val="007C6033"/>
    <w:rsid w:val="007C63F3"/>
    <w:rsid w:val="007C6A6F"/>
    <w:rsid w:val="007C6E88"/>
    <w:rsid w:val="007C71E2"/>
    <w:rsid w:val="007C7D00"/>
    <w:rsid w:val="007D00C6"/>
    <w:rsid w:val="007D017C"/>
    <w:rsid w:val="007D0478"/>
    <w:rsid w:val="007D070E"/>
    <w:rsid w:val="007D0730"/>
    <w:rsid w:val="007D0773"/>
    <w:rsid w:val="007D0E6C"/>
    <w:rsid w:val="007D0F72"/>
    <w:rsid w:val="007D196E"/>
    <w:rsid w:val="007D1E04"/>
    <w:rsid w:val="007D1FAF"/>
    <w:rsid w:val="007D243D"/>
    <w:rsid w:val="007D2848"/>
    <w:rsid w:val="007D2F75"/>
    <w:rsid w:val="007D2FB6"/>
    <w:rsid w:val="007D3C03"/>
    <w:rsid w:val="007D40A0"/>
    <w:rsid w:val="007D469E"/>
    <w:rsid w:val="007D46B3"/>
    <w:rsid w:val="007D49F6"/>
    <w:rsid w:val="007D602B"/>
    <w:rsid w:val="007D64B2"/>
    <w:rsid w:val="007D6734"/>
    <w:rsid w:val="007D69A1"/>
    <w:rsid w:val="007D6BB4"/>
    <w:rsid w:val="007D6C5D"/>
    <w:rsid w:val="007D75D9"/>
    <w:rsid w:val="007D75E7"/>
    <w:rsid w:val="007D7E62"/>
    <w:rsid w:val="007E00E0"/>
    <w:rsid w:val="007E02EE"/>
    <w:rsid w:val="007E0522"/>
    <w:rsid w:val="007E1646"/>
    <w:rsid w:val="007E1858"/>
    <w:rsid w:val="007E1CC1"/>
    <w:rsid w:val="007E23BC"/>
    <w:rsid w:val="007E26C0"/>
    <w:rsid w:val="007E3378"/>
    <w:rsid w:val="007E346A"/>
    <w:rsid w:val="007E430B"/>
    <w:rsid w:val="007E43AB"/>
    <w:rsid w:val="007E444E"/>
    <w:rsid w:val="007E49DE"/>
    <w:rsid w:val="007E4BFE"/>
    <w:rsid w:val="007E4D04"/>
    <w:rsid w:val="007E4EE7"/>
    <w:rsid w:val="007E5124"/>
    <w:rsid w:val="007E580A"/>
    <w:rsid w:val="007E5D50"/>
    <w:rsid w:val="007E61EC"/>
    <w:rsid w:val="007E693E"/>
    <w:rsid w:val="007E6A71"/>
    <w:rsid w:val="007E7682"/>
    <w:rsid w:val="007E7A9B"/>
    <w:rsid w:val="007E7EEB"/>
    <w:rsid w:val="007E7F8A"/>
    <w:rsid w:val="007F0272"/>
    <w:rsid w:val="007F17D8"/>
    <w:rsid w:val="007F2E47"/>
    <w:rsid w:val="007F3ABF"/>
    <w:rsid w:val="007F3D6F"/>
    <w:rsid w:val="007F3D82"/>
    <w:rsid w:val="007F3E06"/>
    <w:rsid w:val="007F41CD"/>
    <w:rsid w:val="007F4767"/>
    <w:rsid w:val="007F4BE8"/>
    <w:rsid w:val="007F4D35"/>
    <w:rsid w:val="007F579C"/>
    <w:rsid w:val="007F671B"/>
    <w:rsid w:val="007F6E31"/>
    <w:rsid w:val="007F707E"/>
    <w:rsid w:val="007F7529"/>
    <w:rsid w:val="00800349"/>
    <w:rsid w:val="008009B4"/>
    <w:rsid w:val="00800EDB"/>
    <w:rsid w:val="0080111D"/>
    <w:rsid w:val="008018CA"/>
    <w:rsid w:val="00801AFD"/>
    <w:rsid w:val="00801B6E"/>
    <w:rsid w:val="008023FA"/>
    <w:rsid w:val="008025B1"/>
    <w:rsid w:val="00802BDB"/>
    <w:rsid w:val="00802E41"/>
    <w:rsid w:val="008031F0"/>
    <w:rsid w:val="00803527"/>
    <w:rsid w:val="00803A4D"/>
    <w:rsid w:val="00803BD5"/>
    <w:rsid w:val="00804940"/>
    <w:rsid w:val="00804A19"/>
    <w:rsid w:val="008053B8"/>
    <w:rsid w:val="00805BBB"/>
    <w:rsid w:val="00806090"/>
    <w:rsid w:val="008060BB"/>
    <w:rsid w:val="008061C7"/>
    <w:rsid w:val="008064D9"/>
    <w:rsid w:val="00807280"/>
    <w:rsid w:val="008075BF"/>
    <w:rsid w:val="00807A3A"/>
    <w:rsid w:val="00807C94"/>
    <w:rsid w:val="0081009D"/>
    <w:rsid w:val="008102CC"/>
    <w:rsid w:val="00810691"/>
    <w:rsid w:val="0081075D"/>
    <w:rsid w:val="00810894"/>
    <w:rsid w:val="00810D9E"/>
    <w:rsid w:val="00810F3D"/>
    <w:rsid w:val="00811093"/>
    <w:rsid w:val="008116D5"/>
    <w:rsid w:val="00811C0D"/>
    <w:rsid w:val="00811DCD"/>
    <w:rsid w:val="00811F4B"/>
    <w:rsid w:val="00812325"/>
    <w:rsid w:val="00812CA0"/>
    <w:rsid w:val="00812DD8"/>
    <w:rsid w:val="008137F5"/>
    <w:rsid w:val="00813B47"/>
    <w:rsid w:val="00813E45"/>
    <w:rsid w:val="0081450C"/>
    <w:rsid w:val="008148F1"/>
    <w:rsid w:val="00814BC0"/>
    <w:rsid w:val="00815105"/>
    <w:rsid w:val="00815B24"/>
    <w:rsid w:val="00815D0B"/>
    <w:rsid w:val="008169A4"/>
    <w:rsid w:val="00816A73"/>
    <w:rsid w:val="00816DA4"/>
    <w:rsid w:val="00820CE1"/>
    <w:rsid w:val="00820FB9"/>
    <w:rsid w:val="00821B08"/>
    <w:rsid w:val="00821BB9"/>
    <w:rsid w:val="008221AF"/>
    <w:rsid w:val="0082312E"/>
    <w:rsid w:val="008235A4"/>
    <w:rsid w:val="00823B96"/>
    <w:rsid w:val="008242AA"/>
    <w:rsid w:val="00824809"/>
    <w:rsid w:val="0082485B"/>
    <w:rsid w:val="008259D8"/>
    <w:rsid w:val="00825B6C"/>
    <w:rsid w:val="008262B8"/>
    <w:rsid w:val="00826E04"/>
    <w:rsid w:val="00826EAC"/>
    <w:rsid w:val="00827172"/>
    <w:rsid w:val="0082721D"/>
    <w:rsid w:val="0082727A"/>
    <w:rsid w:val="00827282"/>
    <w:rsid w:val="00827805"/>
    <w:rsid w:val="0082791B"/>
    <w:rsid w:val="00827B67"/>
    <w:rsid w:val="00830517"/>
    <w:rsid w:val="00830716"/>
    <w:rsid w:val="00830936"/>
    <w:rsid w:val="008314E3"/>
    <w:rsid w:val="0083234B"/>
    <w:rsid w:val="008323D0"/>
    <w:rsid w:val="00832E31"/>
    <w:rsid w:val="00833623"/>
    <w:rsid w:val="008338F1"/>
    <w:rsid w:val="008342C3"/>
    <w:rsid w:val="008345DF"/>
    <w:rsid w:val="00834631"/>
    <w:rsid w:val="00834639"/>
    <w:rsid w:val="0083488A"/>
    <w:rsid w:val="008353FC"/>
    <w:rsid w:val="00835489"/>
    <w:rsid w:val="0083560C"/>
    <w:rsid w:val="00835835"/>
    <w:rsid w:val="00835A5A"/>
    <w:rsid w:val="00836752"/>
    <w:rsid w:val="008368BD"/>
    <w:rsid w:val="00836908"/>
    <w:rsid w:val="00836C91"/>
    <w:rsid w:val="00836FB2"/>
    <w:rsid w:val="008374D2"/>
    <w:rsid w:val="00837B67"/>
    <w:rsid w:val="00840528"/>
    <w:rsid w:val="00840887"/>
    <w:rsid w:val="0084135E"/>
    <w:rsid w:val="00841911"/>
    <w:rsid w:val="00841F35"/>
    <w:rsid w:val="00842480"/>
    <w:rsid w:val="00842668"/>
    <w:rsid w:val="008438DE"/>
    <w:rsid w:val="00843B0E"/>
    <w:rsid w:val="00844821"/>
    <w:rsid w:val="0084574A"/>
    <w:rsid w:val="0084597E"/>
    <w:rsid w:val="00845A05"/>
    <w:rsid w:val="00845C23"/>
    <w:rsid w:val="0084644C"/>
    <w:rsid w:val="008468C1"/>
    <w:rsid w:val="00847599"/>
    <w:rsid w:val="00850034"/>
    <w:rsid w:val="0085085A"/>
    <w:rsid w:val="0085086A"/>
    <w:rsid w:val="00850CF3"/>
    <w:rsid w:val="00850D21"/>
    <w:rsid w:val="008530C9"/>
    <w:rsid w:val="00853D4B"/>
    <w:rsid w:val="00854033"/>
    <w:rsid w:val="00854347"/>
    <w:rsid w:val="00855509"/>
    <w:rsid w:val="00855B1F"/>
    <w:rsid w:val="008561D2"/>
    <w:rsid w:val="0086029A"/>
    <w:rsid w:val="0086111C"/>
    <w:rsid w:val="0086120D"/>
    <w:rsid w:val="00861932"/>
    <w:rsid w:val="00861EA8"/>
    <w:rsid w:val="008623C0"/>
    <w:rsid w:val="008639C4"/>
    <w:rsid w:val="008641ED"/>
    <w:rsid w:val="008645E8"/>
    <w:rsid w:val="008648E9"/>
    <w:rsid w:val="00864EF0"/>
    <w:rsid w:val="00866DA7"/>
    <w:rsid w:val="0086763E"/>
    <w:rsid w:val="0087002A"/>
    <w:rsid w:val="0087031D"/>
    <w:rsid w:val="008705C4"/>
    <w:rsid w:val="00870738"/>
    <w:rsid w:val="00870CAF"/>
    <w:rsid w:val="0087198B"/>
    <w:rsid w:val="00871CDC"/>
    <w:rsid w:val="00871DDF"/>
    <w:rsid w:val="00871E0B"/>
    <w:rsid w:val="00872214"/>
    <w:rsid w:val="0087270D"/>
    <w:rsid w:val="0087350B"/>
    <w:rsid w:val="0087355C"/>
    <w:rsid w:val="008735C0"/>
    <w:rsid w:val="0087503B"/>
    <w:rsid w:val="0087508A"/>
    <w:rsid w:val="008752AB"/>
    <w:rsid w:val="008755C4"/>
    <w:rsid w:val="00875A29"/>
    <w:rsid w:val="00876220"/>
    <w:rsid w:val="008764C7"/>
    <w:rsid w:val="008765B4"/>
    <w:rsid w:val="00876D26"/>
    <w:rsid w:val="00876D2F"/>
    <w:rsid w:val="00877827"/>
    <w:rsid w:val="008778A7"/>
    <w:rsid w:val="00877C02"/>
    <w:rsid w:val="008811F3"/>
    <w:rsid w:val="00881465"/>
    <w:rsid w:val="00881E96"/>
    <w:rsid w:val="008823E6"/>
    <w:rsid w:val="0088264E"/>
    <w:rsid w:val="00882A48"/>
    <w:rsid w:val="00882F06"/>
    <w:rsid w:val="00883910"/>
    <w:rsid w:val="00883F66"/>
    <w:rsid w:val="008840EA"/>
    <w:rsid w:val="008846B7"/>
    <w:rsid w:val="008852EE"/>
    <w:rsid w:val="00885699"/>
    <w:rsid w:val="008856DF"/>
    <w:rsid w:val="00885943"/>
    <w:rsid w:val="0088622E"/>
    <w:rsid w:val="00886FAE"/>
    <w:rsid w:val="008871EE"/>
    <w:rsid w:val="008876D6"/>
    <w:rsid w:val="00887A23"/>
    <w:rsid w:val="00887E75"/>
    <w:rsid w:val="00890860"/>
    <w:rsid w:val="00890E91"/>
    <w:rsid w:val="008910B3"/>
    <w:rsid w:val="00891AD7"/>
    <w:rsid w:val="00891D4C"/>
    <w:rsid w:val="008923F4"/>
    <w:rsid w:val="00892688"/>
    <w:rsid w:val="008926E0"/>
    <w:rsid w:val="00892943"/>
    <w:rsid w:val="0089304D"/>
    <w:rsid w:val="0089314D"/>
    <w:rsid w:val="00893D63"/>
    <w:rsid w:val="00894809"/>
    <w:rsid w:val="00894A8F"/>
    <w:rsid w:val="00895041"/>
    <w:rsid w:val="00895A92"/>
    <w:rsid w:val="00895E9C"/>
    <w:rsid w:val="008972DC"/>
    <w:rsid w:val="00897436"/>
    <w:rsid w:val="0089752F"/>
    <w:rsid w:val="00897661"/>
    <w:rsid w:val="008979D2"/>
    <w:rsid w:val="008A0461"/>
    <w:rsid w:val="008A05BF"/>
    <w:rsid w:val="008A135E"/>
    <w:rsid w:val="008A1989"/>
    <w:rsid w:val="008A1FCA"/>
    <w:rsid w:val="008A2A54"/>
    <w:rsid w:val="008A2E37"/>
    <w:rsid w:val="008A3634"/>
    <w:rsid w:val="008A3927"/>
    <w:rsid w:val="008A3BAD"/>
    <w:rsid w:val="008A5461"/>
    <w:rsid w:val="008A57B1"/>
    <w:rsid w:val="008A6997"/>
    <w:rsid w:val="008A76AA"/>
    <w:rsid w:val="008B00F8"/>
    <w:rsid w:val="008B0206"/>
    <w:rsid w:val="008B0E23"/>
    <w:rsid w:val="008B0F8A"/>
    <w:rsid w:val="008B0FC7"/>
    <w:rsid w:val="008B0FEA"/>
    <w:rsid w:val="008B12E5"/>
    <w:rsid w:val="008B1312"/>
    <w:rsid w:val="008B223E"/>
    <w:rsid w:val="008B23ED"/>
    <w:rsid w:val="008B2605"/>
    <w:rsid w:val="008B50C5"/>
    <w:rsid w:val="008B5107"/>
    <w:rsid w:val="008B5184"/>
    <w:rsid w:val="008B601D"/>
    <w:rsid w:val="008B610A"/>
    <w:rsid w:val="008B6EC9"/>
    <w:rsid w:val="008B70B8"/>
    <w:rsid w:val="008B716D"/>
    <w:rsid w:val="008B730C"/>
    <w:rsid w:val="008B77BD"/>
    <w:rsid w:val="008B7DDF"/>
    <w:rsid w:val="008C0229"/>
    <w:rsid w:val="008C0540"/>
    <w:rsid w:val="008C09AA"/>
    <w:rsid w:val="008C0EB6"/>
    <w:rsid w:val="008C10C8"/>
    <w:rsid w:val="008C1157"/>
    <w:rsid w:val="008C141B"/>
    <w:rsid w:val="008C1521"/>
    <w:rsid w:val="008C1815"/>
    <w:rsid w:val="008C1B66"/>
    <w:rsid w:val="008C247A"/>
    <w:rsid w:val="008C2EDA"/>
    <w:rsid w:val="008C3091"/>
    <w:rsid w:val="008C3D15"/>
    <w:rsid w:val="008C46C7"/>
    <w:rsid w:val="008C4F4E"/>
    <w:rsid w:val="008C550D"/>
    <w:rsid w:val="008C58E8"/>
    <w:rsid w:val="008C617E"/>
    <w:rsid w:val="008C668B"/>
    <w:rsid w:val="008C68C7"/>
    <w:rsid w:val="008C6A45"/>
    <w:rsid w:val="008C718D"/>
    <w:rsid w:val="008C7ED1"/>
    <w:rsid w:val="008D044F"/>
    <w:rsid w:val="008D0F86"/>
    <w:rsid w:val="008D1267"/>
    <w:rsid w:val="008D20C1"/>
    <w:rsid w:val="008D2256"/>
    <w:rsid w:val="008D2784"/>
    <w:rsid w:val="008D3879"/>
    <w:rsid w:val="008D3A60"/>
    <w:rsid w:val="008D453F"/>
    <w:rsid w:val="008D4B6A"/>
    <w:rsid w:val="008D58C8"/>
    <w:rsid w:val="008D5B86"/>
    <w:rsid w:val="008D5EE1"/>
    <w:rsid w:val="008D61FE"/>
    <w:rsid w:val="008D649E"/>
    <w:rsid w:val="008D676D"/>
    <w:rsid w:val="008D749B"/>
    <w:rsid w:val="008D7660"/>
    <w:rsid w:val="008E035D"/>
    <w:rsid w:val="008E0785"/>
    <w:rsid w:val="008E084A"/>
    <w:rsid w:val="008E0BC1"/>
    <w:rsid w:val="008E1AE6"/>
    <w:rsid w:val="008E1EB5"/>
    <w:rsid w:val="008E236D"/>
    <w:rsid w:val="008E23D8"/>
    <w:rsid w:val="008E28F0"/>
    <w:rsid w:val="008E3644"/>
    <w:rsid w:val="008E3926"/>
    <w:rsid w:val="008E3D44"/>
    <w:rsid w:val="008E3E44"/>
    <w:rsid w:val="008E3EC3"/>
    <w:rsid w:val="008E4B0F"/>
    <w:rsid w:val="008E5463"/>
    <w:rsid w:val="008E582E"/>
    <w:rsid w:val="008E5BA2"/>
    <w:rsid w:val="008E61C1"/>
    <w:rsid w:val="008E6368"/>
    <w:rsid w:val="008E687F"/>
    <w:rsid w:val="008E7582"/>
    <w:rsid w:val="008E7634"/>
    <w:rsid w:val="008E78D1"/>
    <w:rsid w:val="008E7F06"/>
    <w:rsid w:val="008E7F38"/>
    <w:rsid w:val="008F007A"/>
    <w:rsid w:val="008F0896"/>
    <w:rsid w:val="008F0B7D"/>
    <w:rsid w:val="008F0CBD"/>
    <w:rsid w:val="008F12BD"/>
    <w:rsid w:val="008F16EA"/>
    <w:rsid w:val="008F1AAC"/>
    <w:rsid w:val="008F2238"/>
    <w:rsid w:val="008F260A"/>
    <w:rsid w:val="008F2A3E"/>
    <w:rsid w:val="008F2B79"/>
    <w:rsid w:val="008F2C0E"/>
    <w:rsid w:val="008F32DD"/>
    <w:rsid w:val="008F3F25"/>
    <w:rsid w:val="008F3FCD"/>
    <w:rsid w:val="008F4887"/>
    <w:rsid w:val="008F54D0"/>
    <w:rsid w:val="008F5A84"/>
    <w:rsid w:val="008F66D3"/>
    <w:rsid w:val="008F672C"/>
    <w:rsid w:val="008F67D3"/>
    <w:rsid w:val="008F712B"/>
    <w:rsid w:val="008F74C4"/>
    <w:rsid w:val="008F7659"/>
    <w:rsid w:val="008F77E2"/>
    <w:rsid w:val="008F78CC"/>
    <w:rsid w:val="009000F0"/>
    <w:rsid w:val="00900347"/>
    <w:rsid w:val="00900620"/>
    <w:rsid w:val="00900EF2"/>
    <w:rsid w:val="0090130E"/>
    <w:rsid w:val="00901A50"/>
    <w:rsid w:val="009022BA"/>
    <w:rsid w:val="00902612"/>
    <w:rsid w:val="00902818"/>
    <w:rsid w:val="00902B81"/>
    <w:rsid w:val="00903487"/>
    <w:rsid w:val="00903539"/>
    <w:rsid w:val="00904542"/>
    <w:rsid w:val="00904827"/>
    <w:rsid w:val="00904964"/>
    <w:rsid w:val="00904E04"/>
    <w:rsid w:val="00905788"/>
    <w:rsid w:val="0090637B"/>
    <w:rsid w:val="009063A2"/>
    <w:rsid w:val="00906938"/>
    <w:rsid w:val="00907F1B"/>
    <w:rsid w:val="0091017D"/>
    <w:rsid w:val="009106D3"/>
    <w:rsid w:val="00910D4C"/>
    <w:rsid w:val="00910DE9"/>
    <w:rsid w:val="00911068"/>
    <w:rsid w:val="00911C29"/>
    <w:rsid w:val="009120B6"/>
    <w:rsid w:val="009120D0"/>
    <w:rsid w:val="0091210F"/>
    <w:rsid w:val="00912392"/>
    <w:rsid w:val="0091269B"/>
    <w:rsid w:val="009126E1"/>
    <w:rsid w:val="00912898"/>
    <w:rsid w:val="009135C1"/>
    <w:rsid w:val="0091392C"/>
    <w:rsid w:val="00913B5E"/>
    <w:rsid w:val="00914015"/>
    <w:rsid w:val="0091420D"/>
    <w:rsid w:val="009142E9"/>
    <w:rsid w:val="00915444"/>
    <w:rsid w:val="0091589C"/>
    <w:rsid w:val="00915D3C"/>
    <w:rsid w:val="0091604E"/>
    <w:rsid w:val="00916230"/>
    <w:rsid w:val="00916A84"/>
    <w:rsid w:val="00916B13"/>
    <w:rsid w:val="009177EB"/>
    <w:rsid w:val="00917856"/>
    <w:rsid w:val="0091793F"/>
    <w:rsid w:val="009179E8"/>
    <w:rsid w:val="00917C75"/>
    <w:rsid w:val="009200A8"/>
    <w:rsid w:val="009203AF"/>
    <w:rsid w:val="00920A29"/>
    <w:rsid w:val="00920C12"/>
    <w:rsid w:val="00920CED"/>
    <w:rsid w:val="0092154E"/>
    <w:rsid w:val="0092165C"/>
    <w:rsid w:val="009219BF"/>
    <w:rsid w:val="00921ACD"/>
    <w:rsid w:val="00921E27"/>
    <w:rsid w:val="00922F3B"/>
    <w:rsid w:val="0092304B"/>
    <w:rsid w:val="00923194"/>
    <w:rsid w:val="0092323E"/>
    <w:rsid w:val="00923317"/>
    <w:rsid w:val="009239D7"/>
    <w:rsid w:val="009243DA"/>
    <w:rsid w:val="009246E1"/>
    <w:rsid w:val="0092497F"/>
    <w:rsid w:val="00924BD8"/>
    <w:rsid w:val="00924E5B"/>
    <w:rsid w:val="00925B38"/>
    <w:rsid w:val="0092660F"/>
    <w:rsid w:val="009271AB"/>
    <w:rsid w:val="009276CF"/>
    <w:rsid w:val="00930733"/>
    <w:rsid w:val="00930951"/>
    <w:rsid w:val="0093121A"/>
    <w:rsid w:val="0093227B"/>
    <w:rsid w:val="009328AB"/>
    <w:rsid w:val="009329C3"/>
    <w:rsid w:val="00932BD5"/>
    <w:rsid w:val="00932EFD"/>
    <w:rsid w:val="00934123"/>
    <w:rsid w:val="009344C2"/>
    <w:rsid w:val="00934727"/>
    <w:rsid w:val="0093517E"/>
    <w:rsid w:val="0093538A"/>
    <w:rsid w:val="009358F8"/>
    <w:rsid w:val="00935C43"/>
    <w:rsid w:val="00935D4C"/>
    <w:rsid w:val="00936235"/>
    <w:rsid w:val="009363CC"/>
    <w:rsid w:val="009368AB"/>
    <w:rsid w:val="00936F8E"/>
    <w:rsid w:val="0093784D"/>
    <w:rsid w:val="00937A92"/>
    <w:rsid w:val="00940B30"/>
    <w:rsid w:val="00941F32"/>
    <w:rsid w:val="00942663"/>
    <w:rsid w:val="0094290F"/>
    <w:rsid w:val="00942BE4"/>
    <w:rsid w:val="00942DD2"/>
    <w:rsid w:val="0094386D"/>
    <w:rsid w:val="00944455"/>
    <w:rsid w:val="0094472C"/>
    <w:rsid w:val="00944965"/>
    <w:rsid w:val="0094566A"/>
    <w:rsid w:val="0094577C"/>
    <w:rsid w:val="009458E7"/>
    <w:rsid w:val="009466D3"/>
    <w:rsid w:val="0094693A"/>
    <w:rsid w:val="00946EE5"/>
    <w:rsid w:val="0094786B"/>
    <w:rsid w:val="00947A83"/>
    <w:rsid w:val="00947BAF"/>
    <w:rsid w:val="00947EF6"/>
    <w:rsid w:val="0095022A"/>
    <w:rsid w:val="00951532"/>
    <w:rsid w:val="00951FA6"/>
    <w:rsid w:val="00952891"/>
    <w:rsid w:val="00952FAC"/>
    <w:rsid w:val="009530CB"/>
    <w:rsid w:val="0095335F"/>
    <w:rsid w:val="009541F2"/>
    <w:rsid w:val="00954968"/>
    <w:rsid w:val="00954989"/>
    <w:rsid w:val="00955AD4"/>
    <w:rsid w:val="009564E3"/>
    <w:rsid w:val="0095667C"/>
    <w:rsid w:val="00957239"/>
    <w:rsid w:val="00957606"/>
    <w:rsid w:val="00957AC9"/>
    <w:rsid w:val="00957CFD"/>
    <w:rsid w:val="00957D46"/>
    <w:rsid w:val="00957E7D"/>
    <w:rsid w:val="009600E7"/>
    <w:rsid w:val="0096091A"/>
    <w:rsid w:val="009609EF"/>
    <w:rsid w:val="00960B67"/>
    <w:rsid w:val="0096195D"/>
    <w:rsid w:val="00961C14"/>
    <w:rsid w:val="009624C2"/>
    <w:rsid w:val="0096277B"/>
    <w:rsid w:val="00962982"/>
    <w:rsid w:val="00962D64"/>
    <w:rsid w:val="0096392D"/>
    <w:rsid w:val="00963969"/>
    <w:rsid w:val="00963BF9"/>
    <w:rsid w:val="009646F4"/>
    <w:rsid w:val="009646FC"/>
    <w:rsid w:val="00964744"/>
    <w:rsid w:val="00964ABE"/>
    <w:rsid w:val="00964C97"/>
    <w:rsid w:val="00964D26"/>
    <w:rsid w:val="00964E5C"/>
    <w:rsid w:val="00964F37"/>
    <w:rsid w:val="00965939"/>
    <w:rsid w:val="00965FCB"/>
    <w:rsid w:val="00966077"/>
    <w:rsid w:val="009660A9"/>
    <w:rsid w:val="0096647E"/>
    <w:rsid w:val="00966B9C"/>
    <w:rsid w:val="00966F4E"/>
    <w:rsid w:val="00966FFD"/>
    <w:rsid w:val="00970BC4"/>
    <w:rsid w:val="009712DF"/>
    <w:rsid w:val="009714AA"/>
    <w:rsid w:val="00971D37"/>
    <w:rsid w:val="00971DE9"/>
    <w:rsid w:val="00972C49"/>
    <w:rsid w:val="00973825"/>
    <w:rsid w:val="00973881"/>
    <w:rsid w:val="00974785"/>
    <w:rsid w:val="00974D35"/>
    <w:rsid w:val="009754FF"/>
    <w:rsid w:val="0097780F"/>
    <w:rsid w:val="009778A3"/>
    <w:rsid w:val="009804E6"/>
    <w:rsid w:val="00980A8A"/>
    <w:rsid w:val="00980EF9"/>
    <w:rsid w:val="009811A0"/>
    <w:rsid w:val="009818D2"/>
    <w:rsid w:val="009819C7"/>
    <w:rsid w:val="00981D7A"/>
    <w:rsid w:val="00982981"/>
    <w:rsid w:val="00982AC5"/>
    <w:rsid w:val="009835F0"/>
    <w:rsid w:val="00983A69"/>
    <w:rsid w:val="00984228"/>
    <w:rsid w:val="0098443D"/>
    <w:rsid w:val="009845BD"/>
    <w:rsid w:val="00984B97"/>
    <w:rsid w:val="00984C29"/>
    <w:rsid w:val="009850B0"/>
    <w:rsid w:val="0098584C"/>
    <w:rsid w:val="00985A4B"/>
    <w:rsid w:val="00985F51"/>
    <w:rsid w:val="0098603C"/>
    <w:rsid w:val="00986196"/>
    <w:rsid w:val="009862CE"/>
    <w:rsid w:val="00986AB4"/>
    <w:rsid w:val="0098748E"/>
    <w:rsid w:val="009879A6"/>
    <w:rsid w:val="00990711"/>
    <w:rsid w:val="009908C6"/>
    <w:rsid w:val="00990FEC"/>
    <w:rsid w:val="0099134B"/>
    <w:rsid w:val="00991F4D"/>
    <w:rsid w:val="00992134"/>
    <w:rsid w:val="00992202"/>
    <w:rsid w:val="0099227A"/>
    <w:rsid w:val="009928E5"/>
    <w:rsid w:val="009936AF"/>
    <w:rsid w:val="00993E94"/>
    <w:rsid w:val="009944EF"/>
    <w:rsid w:val="0099453E"/>
    <w:rsid w:val="0099459B"/>
    <w:rsid w:val="00994B0A"/>
    <w:rsid w:val="00994EE3"/>
    <w:rsid w:val="009950B6"/>
    <w:rsid w:val="00995419"/>
    <w:rsid w:val="009961FF"/>
    <w:rsid w:val="00996814"/>
    <w:rsid w:val="00996B04"/>
    <w:rsid w:val="00997CE7"/>
    <w:rsid w:val="009A087B"/>
    <w:rsid w:val="009A0DEF"/>
    <w:rsid w:val="009A17D4"/>
    <w:rsid w:val="009A1DB3"/>
    <w:rsid w:val="009A217A"/>
    <w:rsid w:val="009A28A4"/>
    <w:rsid w:val="009A2A7F"/>
    <w:rsid w:val="009A2D37"/>
    <w:rsid w:val="009A32E5"/>
    <w:rsid w:val="009A37E0"/>
    <w:rsid w:val="009A3F0E"/>
    <w:rsid w:val="009A45B9"/>
    <w:rsid w:val="009A49FC"/>
    <w:rsid w:val="009A4B9F"/>
    <w:rsid w:val="009A5361"/>
    <w:rsid w:val="009A57EA"/>
    <w:rsid w:val="009A587C"/>
    <w:rsid w:val="009A5996"/>
    <w:rsid w:val="009A5DA4"/>
    <w:rsid w:val="009A60B6"/>
    <w:rsid w:val="009A610C"/>
    <w:rsid w:val="009A61E5"/>
    <w:rsid w:val="009A6631"/>
    <w:rsid w:val="009A67E0"/>
    <w:rsid w:val="009A796B"/>
    <w:rsid w:val="009A7ED9"/>
    <w:rsid w:val="009B0257"/>
    <w:rsid w:val="009B0C9D"/>
    <w:rsid w:val="009B13D3"/>
    <w:rsid w:val="009B1FA7"/>
    <w:rsid w:val="009B246F"/>
    <w:rsid w:val="009B26C7"/>
    <w:rsid w:val="009B33A0"/>
    <w:rsid w:val="009B3EAD"/>
    <w:rsid w:val="009B49EF"/>
    <w:rsid w:val="009B4C39"/>
    <w:rsid w:val="009B57A2"/>
    <w:rsid w:val="009B5920"/>
    <w:rsid w:val="009B5A29"/>
    <w:rsid w:val="009B6112"/>
    <w:rsid w:val="009B6201"/>
    <w:rsid w:val="009B6668"/>
    <w:rsid w:val="009B66FD"/>
    <w:rsid w:val="009B6952"/>
    <w:rsid w:val="009B6D46"/>
    <w:rsid w:val="009B6FD1"/>
    <w:rsid w:val="009B73CD"/>
    <w:rsid w:val="009B76D2"/>
    <w:rsid w:val="009B7B8E"/>
    <w:rsid w:val="009B7FF2"/>
    <w:rsid w:val="009C00A1"/>
    <w:rsid w:val="009C0744"/>
    <w:rsid w:val="009C07AE"/>
    <w:rsid w:val="009C0994"/>
    <w:rsid w:val="009C0A2F"/>
    <w:rsid w:val="009C0FD6"/>
    <w:rsid w:val="009C18F2"/>
    <w:rsid w:val="009C19D8"/>
    <w:rsid w:val="009C1EF0"/>
    <w:rsid w:val="009C251F"/>
    <w:rsid w:val="009C2B47"/>
    <w:rsid w:val="009C2C1D"/>
    <w:rsid w:val="009C2D91"/>
    <w:rsid w:val="009C3684"/>
    <w:rsid w:val="009C3C00"/>
    <w:rsid w:val="009C40A6"/>
    <w:rsid w:val="009C44F0"/>
    <w:rsid w:val="009C474B"/>
    <w:rsid w:val="009C4B4C"/>
    <w:rsid w:val="009C5477"/>
    <w:rsid w:val="009C55ED"/>
    <w:rsid w:val="009C59A9"/>
    <w:rsid w:val="009C6270"/>
    <w:rsid w:val="009C6EA9"/>
    <w:rsid w:val="009C74CD"/>
    <w:rsid w:val="009C7DF3"/>
    <w:rsid w:val="009C7DFC"/>
    <w:rsid w:val="009C7E27"/>
    <w:rsid w:val="009D0C73"/>
    <w:rsid w:val="009D1845"/>
    <w:rsid w:val="009D1E6A"/>
    <w:rsid w:val="009D1F83"/>
    <w:rsid w:val="009D25D0"/>
    <w:rsid w:val="009D2686"/>
    <w:rsid w:val="009D33B2"/>
    <w:rsid w:val="009D35E1"/>
    <w:rsid w:val="009D3A7C"/>
    <w:rsid w:val="009D41F3"/>
    <w:rsid w:val="009D44CB"/>
    <w:rsid w:val="009D4A6A"/>
    <w:rsid w:val="009D4D36"/>
    <w:rsid w:val="009D4D68"/>
    <w:rsid w:val="009D4DAD"/>
    <w:rsid w:val="009D5270"/>
    <w:rsid w:val="009D52A7"/>
    <w:rsid w:val="009D5364"/>
    <w:rsid w:val="009D687D"/>
    <w:rsid w:val="009D6EBF"/>
    <w:rsid w:val="009D7065"/>
    <w:rsid w:val="009D735E"/>
    <w:rsid w:val="009D7477"/>
    <w:rsid w:val="009E0290"/>
    <w:rsid w:val="009E0371"/>
    <w:rsid w:val="009E04B8"/>
    <w:rsid w:val="009E18A7"/>
    <w:rsid w:val="009E1A43"/>
    <w:rsid w:val="009E1B94"/>
    <w:rsid w:val="009E1C46"/>
    <w:rsid w:val="009E3195"/>
    <w:rsid w:val="009E35E5"/>
    <w:rsid w:val="009E364B"/>
    <w:rsid w:val="009E3F3A"/>
    <w:rsid w:val="009E4354"/>
    <w:rsid w:val="009E4553"/>
    <w:rsid w:val="009E4684"/>
    <w:rsid w:val="009E49ED"/>
    <w:rsid w:val="009E5B4F"/>
    <w:rsid w:val="009E5ECB"/>
    <w:rsid w:val="009E605A"/>
    <w:rsid w:val="009E6228"/>
    <w:rsid w:val="009E685B"/>
    <w:rsid w:val="009E6898"/>
    <w:rsid w:val="009E7108"/>
    <w:rsid w:val="009E78A5"/>
    <w:rsid w:val="009E7BAF"/>
    <w:rsid w:val="009E7EA6"/>
    <w:rsid w:val="009F0898"/>
    <w:rsid w:val="009F0AD4"/>
    <w:rsid w:val="009F122D"/>
    <w:rsid w:val="009F2D3A"/>
    <w:rsid w:val="009F2FB2"/>
    <w:rsid w:val="009F380D"/>
    <w:rsid w:val="009F38F0"/>
    <w:rsid w:val="009F49C7"/>
    <w:rsid w:val="009F4D2C"/>
    <w:rsid w:val="009F53C7"/>
    <w:rsid w:val="009F57A4"/>
    <w:rsid w:val="009F616C"/>
    <w:rsid w:val="009F653B"/>
    <w:rsid w:val="009F65FB"/>
    <w:rsid w:val="009F6899"/>
    <w:rsid w:val="009F71D6"/>
    <w:rsid w:val="00A0063F"/>
    <w:rsid w:val="00A013F2"/>
    <w:rsid w:val="00A01A78"/>
    <w:rsid w:val="00A01D1C"/>
    <w:rsid w:val="00A0293B"/>
    <w:rsid w:val="00A02CEE"/>
    <w:rsid w:val="00A030A7"/>
    <w:rsid w:val="00A035DF"/>
    <w:rsid w:val="00A03C84"/>
    <w:rsid w:val="00A04F96"/>
    <w:rsid w:val="00A05C1C"/>
    <w:rsid w:val="00A05D24"/>
    <w:rsid w:val="00A0671D"/>
    <w:rsid w:val="00A06F22"/>
    <w:rsid w:val="00A0729C"/>
    <w:rsid w:val="00A074DB"/>
    <w:rsid w:val="00A101FC"/>
    <w:rsid w:val="00A10510"/>
    <w:rsid w:val="00A10649"/>
    <w:rsid w:val="00A10A09"/>
    <w:rsid w:val="00A10C43"/>
    <w:rsid w:val="00A10F9A"/>
    <w:rsid w:val="00A1147E"/>
    <w:rsid w:val="00A11B63"/>
    <w:rsid w:val="00A124A8"/>
    <w:rsid w:val="00A124FD"/>
    <w:rsid w:val="00A125F1"/>
    <w:rsid w:val="00A13169"/>
    <w:rsid w:val="00A13826"/>
    <w:rsid w:val="00A1391C"/>
    <w:rsid w:val="00A13EEE"/>
    <w:rsid w:val="00A143E1"/>
    <w:rsid w:val="00A14659"/>
    <w:rsid w:val="00A14A44"/>
    <w:rsid w:val="00A14D38"/>
    <w:rsid w:val="00A14DBE"/>
    <w:rsid w:val="00A15C2E"/>
    <w:rsid w:val="00A15E45"/>
    <w:rsid w:val="00A161AE"/>
    <w:rsid w:val="00A16D4B"/>
    <w:rsid w:val="00A16FD6"/>
    <w:rsid w:val="00A17768"/>
    <w:rsid w:val="00A20279"/>
    <w:rsid w:val="00A208D1"/>
    <w:rsid w:val="00A20E42"/>
    <w:rsid w:val="00A2104A"/>
    <w:rsid w:val="00A21101"/>
    <w:rsid w:val="00A2122C"/>
    <w:rsid w:val="00A224DE"/>
    <w:rsid w:val="00A22899"/>
    <w:rsid w:val="00A22B01"/>
    <w:rsid w:val="00A22D65"/>
    <w:rsid w:val="00A234EF"/>
    <w:rsid w:val="00A24AA4"/>
    <w:rsid w:val="00A24AF5"/>
    <w:rsid w:val="00A24C4C"/>
    <w:rsid w:val="00A24D39"/>
    <w:rsid w:val="00A24E80"/>
    <w:rsid w:val="00A256D2"/>
    <w:rsid w:val="00A258D1"/>
    <w:rsid w:val="00A25D57"/>
    <w:rsid w:val="00A260CC"/>
    <w:rsid w:val="00A26193"/>
    <w:rsid w:val="00A27423"/>
    <w:rsid w:val="00A274AC"/>
    <w:rsid w:val="00A277EC"/>
    <w:rsid w:val="00A30033"/>
    <w:rsid w:val="00A30A64"/>
    <w:rsid w:val="00A30B7E"/>
    <w:rsid w:val="00A30EE0"/>
    <w:rsid w:val="00A320A3"/>
    <w:rsid w:val="00A32594"/>
    <w:rsid w:val="00A325ED"/>
    <w:rsid w:val="00A3265C"/>
    <w:rsid w:val="00A34612"/>
    <w:rsid w:val="00A35544"/>
    <w:rsid w:val="00A35F17"/>
    <w:rsid w:val="00A367DF"/>
    <w:rsid w:val="00A36CB8"/>
    <w:rsid w:val="00A36DE1"/>
    <w:rsid w:val="00A4044B"/>
    <w:rsid w:val="00A40CE3"/>
    <w:rsid w:val="00A40E96"/>
    <w:rsid w:val="00A4105D"/>
    <w:rsid w:val="00A41617"/>
    <w:rsid w:val="00A417DC"/>
    <w:rsid w:val="00A41E93"/>
    <w:rsid w:val="00A42450"/>
    <w:rsid w:val="00A42673"/>
    <w:rsid w:val="00A437C9"/>
    <w:rsid w:val="00A4407E"/>
    <w:rsid w:val="00A44461"/>
    <w:rsid w:val="00A446E8"/>
    <w:rsid w:val="00A44A6A"/>
    <w:rsid w:val="00A44C32"/>
    <w:rsid w:val="00A452C7"/>
    <w:rsid w:val="00A45C66"/>
    <w:rsid w:val="00A462C3"/>
    <w:rsid w:val="00A464AC"/>
    <w:rsid w:val="00A46B41"/>
    <w:rsid w:val="00A47607"/>
    <w:rsid w:val="00A47794"/>
    <w:rsid w:val="00A477AA"/>
    <w:rsid w:val="00A5030F"/>
    <w:rsid w:val="00A50406"/>
    <w:rsid w:val="00A50466"/>
    <w:rsid w:val="00A50916"/>
    <w:rsid w:val="00A5099E"/>
    <w:rsid w:val="00A509A4"/>
    <w:rsid w:val="00A513DB"/>
    <w:rsid w:val="00A51AB4"/>
    <w:rsid w:val="00A51CC8"/>
    <w:rsid w:val="00A52611"/>
    <w:rsid w:val="00A52631"/>
    <w:rsid w:val="00A530FC"/>
    <w:rsid w:val="00A53D71"/>
    <w:rsid w:val="00A540D4"/>
    <w:rsid w:val="00A54500"/>
    <w:rsid w:val="00A54670"/>
    <w:rsid w:val="00A5496E"/>
    <w:rsid w:val="00A54BE2"/>
    <w:rsid w:val="00A54DF3"/>
    <w:rsid w:val="00A554E7"/>
    <w:rsid w:val="00A55C2D"/>
    <w:rsid w:val="00A55D14"/>
    <w:rsid w:val="00A55D81"/>
    <w:rsid w:val="00A56094"/>
    <w:rsid w:val="00A56289"/>
    <w:rsid w:val="00A5675C"/>
    <w:rsid w:val="00A56BD3"/>
    <w:rsid w:val="00A57450"/>
    <w:rsid w:val="00A57491"/>
    <w:rsid w:val="00A57E2F"/>
    <w:rsid w:val="00A60204"/>
    <w:rsid w:val="00A60E82"/>
    <w:rsid w:val="00A61712"/>
    <w:rsid w:val="00A61A3A"/>
    <w:rsid w:val="00A62575"/>
    <w:rsid w:val="00A625AF"/>
    <w:rsid w:val="00A629E8"/>
    <w:rsid w:val="00A631AB"/>
    <w:rsid w:val="00A63303"/>
    <w:rsid w:val="00A63483"/>
    <w:rsid w:val="00A6354E"/>
    <w:rsid w:val="00A63FCE"/>
    <w:rsid w:val="00A63FFA"/>
    <w:rsid w:val="00A64465"/>
    <w:rsid w:val="00A6447E"/>
    <w:rsid w:val="00A64B3E"/>
    <w:rsid w:val="00A64EE8"/>
    <w:rsid w:val="00A65237"/>
    <w:rsid w:val="00A66343"/>
    <w:rsid w:val="00A664A5"/>
    <w:rsid w:val="00A669A4"/>
    <w:rsid w:val="00A66E86"/>
    <w:rsid w:val="00A6700A"/>
    <w:rsid w:val="00A672EB"/>
    <w:rsid w:val="00A7078F"/>
    <w:rsid w:val="00A70ACB"/>
    <w:rsid w:val="00A70ECB"/>
    <w:rsid w:val="00A71344"/>
    <w:rsid w:val="00A71465"/>
    <w:rsid w:val="00A71BBA"/>
    <w:rsid w:val="00A71F33"/>
    <w:rsid w:val="00A72927"/>
    <w:rsid w:val="00A72BAE"/>
    <w:rsid w:val="00A73BC2"/>
    <w:rsid w:val="00A73EAA"/>
    <w:rsid w:val="00A73FCE"/>
    <w:rsid w:val="00A74714"/>
    <w:rsid w:val="00A74B6F"/>
    <w:rsid w:val="00A74D1F"/>
    <w:rsid w:val="00A75407"/>
    <w:rsid w:val="00A754A0"/>
    <w:rsid w:val="00A7581D"/>
    <w:rsid w:val="00A76E8E"/>
    <w:rsid w:val="00A7769C"/>
    <w:rsid w:val="00A77A30"/>
    <w:rsid w:val="00A77D6B"/>
    <w:rsid w:val="00A80213"/>
    <w:rsid w:val="00A8044D"/>
    <w:rsid w:val="00A81002"/>
    <w:rsid w:val="00A8102A"/>
    <w:rsid w:val="00A810E1"/>
    <w:rsid w:val="00A815C8"/>
    <w:rsid w:val="00A81A9B"/>
    <w:rsid w:val="00A82452"/>
    <w:rsid w:val="00A82470"/>
    <w:rsid w:val="00A82471"/>
    <w:rsid w:val="00A828B1"/>
    <w:rsid w:val="00A83DC6"/>
    <w:rsid w:val="00A83DF1"/>
    <w:rsid w:val="00A84611"/>
    <w:rsid w:val="00A84D86"/>
    <w:rsid w:val="00A8551F"/>
    <w:rsid w:val="00A856ED"/>
    <w:rsid w:val="00A8697F"/>
    <w:rsid w:val="00A86C89"/>
    <w:rsid w:val="00A86CE9"/>
    <w:rsid w:val="00A90220"/>
    <w:rsid w:val="00A90D93"/>
    <w:rsid w:val="00A910FF"/>
    <w:rsid w:val="00A911FA"/>
    <w:rsid w:val="00A922FF"/>
    <w:rsid w:val="00A92AA3"/>
    <w:rsid w:val="00A934D7"/>
    <w:rsid w:val="00A93D71"/>
    <w:rsid w:val="00A9401B"/>
    <w:rsid w:val="00A941CF"/>
    <w:rsid w:val="00A94676"/>
    <w:rsid w:val="00A94BCC"/>
    <w:rsid w:val="00A94E8F"/>
    <w:rsid w:val="00A94EE6"/>
    <w:rsid w:val="00A950C9"/>
    <w:rsid w:val="00A95176"/>
    <w:rsid w:val="00A95214"/>
    <w:rsid w:val="00A964FE"/>
    <w:rsid w:val="00A96A72"/>
    <w:rsid w:val="00A96C85"/>
    <w:rsid w:val="00A96F7E"/>
    <w:rsid w:val="00A970D6"/>
    <w:rsid w:val="00A97476"/>
    <w:rsid w:val="00AA0B53"/>
    <w:rsid w:val="00AA1133"/>
    <w:rsid w:val="00AA1C4E"/>
    <w:rsid w:val="00AA20F2"/>
    <w:rsid w:val="00AA28BD"/>
    <w:rsid w:val="00AA2ED2"/>
    <w:rsid w:val="00AA3CEF"/>
    <w:rsid w:val="00AA4364"/>
    <w:rsid w:val="00AA4F92"/>
    <w:rsid w:val="00AA55A0"/>
    <w:rsid w:val="00AA5653"/>
    <w:rsid w:val="00AA59C1"/>
    <w:rsid w:val="00AA65EA"/>
    <w:rsid w:val="00AA6AA4"/>
    <w:rsid w:val="00AA6E2E"/>
    <w:rsid w:val="00AB09D6"/>
    <w:rsid w:val="00AB151A"/>
    <w:rsid w:val="00AB188E"/>
    <w:rsid w:val="00AB1DE7"/>
    <w:rsid w:val="00AB24B5"/>
    <w:rsid w:val="00AB3299"/>
    <w:rsid w:val="00AB334F"/>
    <w:rsid w:val="00AB3B01"/>
    <w:rsid w:val="00AB41C9"/>
    <w:rsid w:val="00AB4ED8"/>
    <w:rsid w:val="00AB5231"/>
    <w:rsid w:val="00AB5428"/>
    <w:rsid w:val="00AB558D"/>
    <w:rsid w:val="00AB6282"/>
    <w:rsid w:val="00AB69A9"/>
    <w:rsid w:val="00AB6A13"/>
    <w:rsid w:val="00AB739E"/>
    <w:rsid w:val="00AB78B3"/>
    <w:rsid w:val="00AC0020"/>
    <w:rsid w:val="00AC02F9"/>
    <w:rsid w:val="00AC040F"/>
    <w:rsid w:val="00AC049E"/>
    <w:rsid w:val="00AC1BD3"/>
    <w:rsid w:val="00AC1BE4"/>
    <w:rsid w:val="00AC2FAA"/>
    <w:rsid w:val="00AC3AF3"/>
    <w:rsid w:val="00AC4706"/>
    <w:rsid w:val="00AC49F5"/>
    <w:rsid w:val="00AC4F9E"/>
    <w:rsid w:val="00AC5215"/>
    <w:rsid w:val="00AC5E8B"/>
    <w:rsid w:val="00AC5FBA"/>
    <w:rsid w:val="00AC600C"/>
    <w:rsid w:val="00AC66C5"/>
    <w:rsid w:val="00AC6F27"/>
    <w:rsid w:val="00AC7570"/>
    <w:rsid w:val="00AC780D"/>
    <w:rsid w:val="00AC7D25"/>
    <w:rsid w:val="00AC7DA8"/>
    <w:rsid w:val="00AD18C9"/>
    <w:rsid w:val="00AD29A8"/>
    <w:rsid w:val="00AD2F9E"/>
    <w:rsid w:val="00AD3221"/>
    <w:rsid w:val="00AD35F2"/>
    <w:rsid w:val="00AD361F"/>
    <w:rsid w:val="00AD3B4A"/>
    <w:rsid w:val="00AD4593"/>
    <w:rsid w:val="00AD4EB5"/>
    <w:rsid w:val="00AD514B"/>
    <w:rsid w:val="00AD558B"/>
    <w:rsid w:val="00AD56E3"/>
    <w:rsid w:val="00AD5805"/>
    <w:rsid w:val="00AD5C3A"/>
    <w:rsid w:val="00AD6410"/>
    <w:rsid w:val="00AD6721"/>
    <w:rsid w:val="00AD6929"/>
    <w:rsid w:val="00AD6E24"/>
    <w:rsid w:val="00AD70A1"/>
    <w:rsid w:val="00AE038F"/>
    <w:rsid w:val="00AE06F7"/>
    <w:rsid w:val="00AE1684"/>
    <w:rsid w:val="00AE2A12"/>
    <w:rsid w:val="00AE2AD1"/>
    <w:rsid w:val="00AE2C58"/>
    <w:rsid w:val="00AE2DE8"/>
    <w:rsid w:val="00AE2EB9"/>
    <w:rsid w:val="00AE37F9"/>
    <w:rsid w:val="00AE38DD"/>
    <w:rsid w:val="00AE3D75"/>
    <w:rsid w:val="00AE4292"/>
    <w:rsid w:val="00AE4D6C"/>
    <w:rsid w:val="00AE5094"/>
    <w:rsid w:val="00AE51FA"/>
    <w:rsid w:val="00AE58F9"/>
    <w:rsid w:val="00AE5A54"/>
    <w:rsid w:val="00AE605A"/>
    <w:rsid w:val="00AE7071"/>
    <w:rsid w:val="00AE75B8"/>
    <w:rsid w:val="00AE7889"/>
    <w:rsid w:val="00AF050B"/>
    <w:rsid w:val="00AF1038"/>
    <w:rsid w:val="00AF113D"/>
    <w:rsid w:val="00AF17DC"/>
    <w:rsid w:val="00AF25CB"/>
    <w:rsid w:val="00AF39DF"/>
    <w:rsid w:val="00AF3B2B"/>
    <w:rsid w:val="00AF4125"/>
    <w:rsid w:val="00AF48A9"/>
    <w:rsid w:val="00AF4BC4"/>
    <w:rsid w:val="00AF5463"/>
    <w:rsid w:val="00AF5D73"/>
    <w:rsid w:val="00AF5D82"/>
    <w:rsid w:val="00AF63F6"/>
    <w:rsid w:val="00AF6479"/>
    <w:rsid w:val="00AF6DF7"/>
    <w:rsid w:val="00AF6FB1"/>
    <w:rsid w:val="00AF739E"/>
    <w:rsid w:val="00AF74C9"/>
    <w:rsid w:val="00AF77B9"/>
    <w:rsid w:val="00AF7EC6"/>
    <w:rsid w:val="00B00EEA"/>
    <w:rsid w:val="00B016FC"/>
    <w:rsid w:val="00B019CD"/>
    <w:rsid w:val="00B027E6"/>
    <w:rsid w:val="00B02B81"/>
    <w:rsid w:val="00B02C8D"/>
    <w:rsid w:val="00B0311F"/>
    <w:rsid w:val="00B04675"/>
    <w:rsid w:val="00B0560A"/>
    <w:rsid w:val="00B063A6"/>
    <w:rsid w:val="00B06896"/>
    <w:rsid w:val="00B07443"/>
    <w:rsid w:val="00B075C0"/>
    <w:rsid w:val="00B077D5"/>
    <w:rsid w:val="00B10830"/>
    <w:rsid w:val="00B10839"/>
    <w:rsid w:val="00B10B37"/>
    <w:rsid w:val="00B12299"/>
    <w:rsid w:val="00B12681"/>
    <w:rsid w:val="00B13440"/>
    <w:rsid w:val="00B138AC"/>
    <w:rsid w:val="00B138B4"/>
    <w:rsid w:val="00B13BF6"/>
    <w:rsid w:val="00B13F8D"/>
    <w:rsid w:val="00B1481D"/>
    <w:rsid w:val="00B14D2B"/>
    <w:rsid w:val="00B15722"/>
    <w:rsid w:val="00B15B78"/>
    <w:rsid w:val="00B161E1"/>
    <w:rsid w:val="00B168DA"/>
    <w:rsid w:val="00B1698F"/>
    <w:rsid w:val="00B17144"/>
    <w:rsid w:val="00B17157"/>
    <w:rsid w:val="00B1772A"/>
    <w:rsid w:val="00B21968"/>
    <w:rsid w:val="00B21D68"/>
    <w:rsid w:val="00B2288D"/>
    <w:rsid w:val="00B22ADB"/>
    <w:rsid w:val="00B22B68"/>
    <w:rsid w:val="00B23579"/>
    <w:rsid w:val="00B2367F"/>
    <w:rsid w:val="00B2373E"/>
    <w:rsid w:val="00B23D36"/>
    <w:rsid w:val="00B2413F"/>
    <w:rsid w:val="00B24360"/>
    <w:rsid w:val="00B24CE0"/>
    <w:rsid w:val="00B2509C"/>
    <w:rsid w:val="00B25309"/>
    <w:rsid w:val="00B2561F"/>
    <w:rsid w:val="00B25836"/>
    <w:rsid w:val="00B25A24"/>
    <w:rsid w:val="00B26D94"/>
    <w:rsid w:val="00B27B83"/>
    <w:rsid w:val="00B30378"/>
    <w:rsid w:val="00B31392"/>
    <w:rsid w:val="00B333D0"/>
    <w:rsid w:val="00B337F0"/>
    <w:rsid w:val="00B34192"/>
    <w:rsid w:val="00B343D0"/>
    <w:rsid w:val="00B34539"/>
    <w:rsid w:val="00B34BCD"/>
    <w:rsid w:val="00B34DC3"/>
    <w:rsid w:val="00B35C42"/>
    <w:rsid w:val="00B363B8"/>
    <w:rsid w:val="00B3678A"/>
    <w:rsid w:val="00B3688C"/>
    <w:rsid w:val="00B370CC"/>
    <w:rsid w:val="00B37185"/>
    <w:rsid w:val="00B37694"/>
    <w:rsid w:val="00B37C5F"/>
    <w:rsid w:val="00B37D93"/>
    <w:rsid w:val="00B40CF3"/>
    <w:rsid w:val="00B419EE"/>
    <w:rsid w:val="00B41BA4"/>
    <w:rsid w:val="00B42362"/>
    <w:rsid w:val="00B425DB"/>
    <w:rsid w:val="00B42785"/>
    <w:rsid w:val="00B427DD"/>
    <w:rsid w:val="00B43680"/>
    <w:rsid w:val="00B44DA7"/>
    <w:rsid w:val="00B458A8"/>
    <w:rsid w:val="00B45FA1"/>
    <w:rsid w:val="00B4608C"/>
    <w:rsid w:val="00B4665F"/>
    <w:rsid w:val="00B47276"/>
    <w:rsid w:val="00B473D9"/>
    <w:rsid w:val="00B47514"/>
    <w:rsid w:val="00B4771A"/>
    <w:rsid w:val="00B4774A"/>
    <w:rsid w:val="00B47DDD"/>
    <w:rsid w:val="00B47EF4"/>
    <w:rsid w:val="00B51613"/>
    <w:rsid w:val="00B51854"/>
    <w:rsid w:val="00B5190E"/>
    <w:rsid w:val="00B51FCA"/>
    <w:rsid w:val="00B52465"/>
    <w:rsid w:val="00B535D5"/>
    <w:rsid w:val="00B536A9"/>
    <w:rsid w:val="00B5389E"/>
    <w:rsid w:val="00B53F04"/>
    <w:rsid w:val="00B53F63"/>
    <w:rsid w:val="00B546A9"/>
    <w:rsid w:val="00B5750D"/>
    <w:rsid w:val="00B57847"/>
    <w:rsid w:val="00B57D3A"/>
    <w:rsid w:val="00B57EBC"/>
    <w:rsid w:val="00B60116"/>
    <w:rsid w:val="00B60863"/>
    <w:rsid w:val="00B60936"/>
    <w:rsid w:val="00B60E4F"/>
    <w:rsid w:val="00B60E7C"/>
    <w:rsid w:val="00B60F75"/>
    <w:rsid w:val="00B61646"/>
    <w:rsid w:val="00B61954"/>
    <w:rsid w:val="00B61B5C"/>
    <w:rsid w:val="00B62468"/>
    <w:rsid w:val="00B62719"/>
    <w:rsid w:val="00B633DA"/>
    <w:rsid w:val="00B6373B"/>
    <w:rsid w:val="00B63E79"/>
    <w:rsid w:val="00B63E8B"/>
    <w:rsid w:val="00B64380"/>
    <w:rsid w:val="00B64D81"/>
    <w:rsid w:val="00B65476"/>
    <w:rsid w:val="00B65519"/>
    <w:rsid w:val="00B65ECA"/>
    <w:rsid w:val="00B65FC6"/>
    <w:rsid w:val="00B6639D"/>
    <w:rsid w:val="00B665C7"/>
    <w:rsid w:val="00B667DA"/>
    <w:rsid w:val="00B671AA"/>
    <w:rsid w:val="00B700E4"/>
    <w:rsid w:val="00B706E7"/>
    <w:rsid w:val="00B713F8"/>
    <w:rsid w:val="00B714AF"/>
    <w:rsid w:val="00B71A5B"/>
    <w:rsid w:val="00B71DF4"/>
    <w:rsid w:val="00B721F4"/>
    <w:rsid w:val="00B725C4"/>
    <w:rsid w:val="00B725F0"/>
    <w:rsid w:val="00B7269B"/>
    <w:rsid w:val="00B73B2A"/>
    <w:rsid w:val="00B73C6C"/>
    <w:rsid w:val="00B73D4F"/>
    <w:rsid w:val="00B74D92"/>
    <w:rsid w:val="00B750F7"/>
    <w:rsid w:val="00B75623"/>
    <w:rsid w:val="00B75ADE"/>
    <w:rsid w:val="00B767AB"/>
    <w:rsid w:val="00B76CEB"/>
    <w:rsid w:val="00B776E7"/>
    <w:rsid w:val="00B77929"/>
    <w:rsid w:val="00B77B12"/>
    <w:rsid w:val="00B77B6E"/>
    <w:rsid w:val="00B77C60"/>
    <w:rsid w:val="00B77D57"/>
    <w:rsid w:val="00B80251"/>
    <w:rsid w:val="00B80B2A"/>
    <w:rsid w:val="00B80B31"/>
    <w:rsid w:val="00B81C01"/>
    <w:rsid w:val="00B81EE5"/>
    <w:rsid w:val="00B822A3"/>
    <w:rsid w:val="00B8254F"/>
    <w:rsid w:val="00B83535"/>
    <w:rsid w:val="00B83584"/>
    <w:rsid w:val="00B83F2A"/>
    <w:rsid w:val="00B84321"/>
    <w:rsid w:val="00B84340"/>
    <w:rsid w:val="00B8463E"/>
    <w:rsid w:val="00B84849"/>
    <w:rsid w:val="00B85164"/>
    <w:rsid w:val="00B875D3"/>
    <w:rsid w:val="00B87676"/>
    <w:rsid w:val="00B87DA8"/>
    <w:rsid w:val="00B87FAB"/>
    <w:rsid w:val="00B9095F"/>
    <w:rsid w:val="00B90A1D"/>
    <w:rsid w:val="00B90B43"/>
    <w:rsid w:val="00B90F2D"/>
    <w:rsid w:val="00B91119"/>
    <w:rsid w:val="00B9160B"/>
    <w:rsid w:val="00B9179F"/>
    <w:rsid w:val="00B92525"/>
    <w:rsid w:val="00B9283C"/>
    <w:rsid w:val="00B92FCD"/>
    <w:rsid w:val="00B93A10"/>
    <w:rsid w:val="00B96016"/>
    <w:rsid w:val="00B9647D"/>
    <w:rsid w:val="00B964BD"/>
    <w:rsid w:val="00B96517"/>
    <w:rsid w:val="00B96B22"/>
    <w:rsid w:val="00B976D8"/>
    <w:rsid w:val="00BA00BD"/>
    <w:rsid w:val="00BA031E"/>
    <w:rsid w:val="00BA0851"/>
    <w:rsid w:val="00BA0D39"/>
    <w:rsid w:val="00BA12D5"/>
    <w:rsid w:val="00BA1409"/>
    <w:rsid w:val="00BA1EB5"/>
    <w:rsid w:val="00BA20D2"/>
    <w:rsid w:val="00BA218B"/>
    <w:rsid w:val="00BA25BC"/>
    <w:rsid w:val="00BA2CA9"/>
    <w:rsid w:val="00BA31E4"/>
    <w:rsid w:val="00BA3300"/>
    <w:rsid w:val="00BA3745"/>
    <w:rsid w:val="00BA3F98"/>
    <w:rsid w:val="00BA4066"/>
    <w:rsid w:val="00BA4344"/>
    <w:rsid w:val="00BA45A6"/>
    <w:rsid w:val="00BA46D4"/>
    <w:rsid w:val="00BA4780"/>
    <w:rsid w:val="00BA4922"/>
    <w:rsid w:val="00BA49FB"/>
    <w:rsid w:val="00BA4ED3"/>
    <w:rsid w:val="00BA5361"/>
    <w:rsid w:val="00BA53C5"/>
    <w:rsid w:val="00BA549F"/>
    <w:rsid w:val="00BA587D"/>
    <w:rsid w:val="00BA5918"/>
    <w:rsid w:val="00BA5AC4"/>
    <w:rsid w:val="00BA5C3B"/>
    <w:rsid w:val="00BA63B2"/>
    <w:rsid w:val="00BA63EF"/>
    <w:rsid w:val="00BA73DE"/>
    <w:rsid w:val="00BA7566"/>
    <w:rsid w:val="00BA7C54"/>
    <w:rsid w:val="00BB00DD"/>
    <w:rsid w:val="00BB0790"/>
    <w:rsid w:val="00BB0DAE"/>
    <w:rsid w:val="00BB1136"/>
    <w:rsid w:val="00BB133F"/>
    <w:rsid w:val="00BB142F"/>
    <w:rsid w:val="00BB17CB"/>
    <w:rsid w:val="00BB252D"/>
    <w:rsid w:val="00BB2748"/>
    <w:rsid w:val="00BB2945"/>
    <w:rsid w:val="00BB2B1A"/>
    <w:rsid w:val="00BB2FAE"/>
    <w:rsid w:val="00BB4603"/>
    <w:rsid w:val="00BB46BF"/>
    <w:rsid w:val="00BB5635"/>
    <w:rsid w:val="00BB61CC"/>
    <w:rsid w:val="00BB72DD"/>
    <w:rsid w:val="00BB7E13"/>
    <w:rsid w:val="00BC02ED"/>
    <w:rsid w:val="00BC0650"/>
    <w:rsid w:val="00BC0C64"/>
    <w:rsid w:val="00BC1975"/>
    <w:rsid w:val="00BC2B4D"/>
    <w:rsid w:val="00BC2EE5"/>
    <w:rsid w:val="00BC3494"/>
    <w:rsid w:val="00BC3DD2"/>
    <w:rsid w:val="00BC3FF3"/>
    <w:rsid w:val="00BC45D7"/>
    <w:rsid w:val="00BC48B6"/>
    <w:rsid w:val="00BC4B8A"/>
    <w:rsid w:val="00BC4F50"/>
    <w:rsid w:val="00BC527D"/>
    <w:rsid w:val="00BC5F3F"/>
    <w:rsid w:val="00BC6A99"/>
    <w:rsid w:val="00BC6D3C"/>
    <w:rsid w:val="00BC6D76"/>
    <w:rsid w:val="00BC744D"/>
    <w:rsid w:val="00BC7847"/>
    <w:rsid w:val="00BC7855"/>
    <w:rsid w:val="00BC7AF5"/>
    <w:rsid w:val="00BC7B69"/>
    <w:rsid w:val="00BC7FD2"/>
    <w:rsid w:val="00BD0161"/>
    <w:rsid w:val="00BD086F"/>
    <w:rsid w:val="00BD0AD5"/>
    <w:rsid w:val="00BD0D26"/>
    <w:rsid w:val="00BD0E97"/>
    <w:rsid w:val="00BD128B"/>
    <w:rsid w:val="00BD1944"/>
    <w:rsid w:val="00BD1A1B"/>
    <w:rsid w:val="00BD245C"/>
    <w:rsid w:val="00BD2CEF"/>
    <w:rsid w:val="00BD316F"/>
    <w:rsid w:val="00BD3FA3"/>
    <w:rsid w:val="00BD43A5"/>
    <w:rsid w:val="00BD5350"/>
    <w:rsid w:val="00BD56F2"/>
    <w:rsid w:val="00BD59DF"/>
    <w:rsid w:val="00BD5B2A"/>
    <w:rsid w:val="00BD5D2E"/>
    <w:rsid w:val="00BD5E01"/>
    <w:rsid w:val="00BD6AC6"/>
    <w:rsid w:val="00BD6F20"/>
    <w:rsid w:val="00BD7ED7"/>
    <w:rsid w:val="00BE0002"/>
    <w:rsid w:val="00BE1614"/>
    <w:rsid w:val="00BE17A6"/>
    <w:rsid w:val="00BE19E3"/>
    <w:rsid w:val="00BE19FE"/>
    <w:rsid w:val="00BE21EA"/>
    <w:rsid w:val="00BE328D"/>
    <w:rsid w:val="00BE35E8"/>
    <w:rsid w:val="00BE361B"/>
    <w:rsid w:val="00BE3977"/>
    <w:rsid w:val="00BE39B9"/>
    <w:rsid w:val="00BE3E2C"/>
    <w:rsid w:val="00BE3F64"/>
    <w:rsid w:val="00BE3F76"/>
    <w:rsid w:val="00BE46B9"/>
    <w:rsid w:val="00BE4ADA"/>
    <w:rsid w:val="00BE5313"/>
    <w:rsid w:val="00BE586B"/>
    <w:rsid w:val="00BE5A56"/>
    <w:rsid w:val="00BE5B4E"/>
    <w:rsid w:val="00BE5F2B"/>
    <w:rsid w:val="00BE5F37"/>
    <w:rsid w:val="00BE6038"/>
    <w:rsid w:val="00BE6769"/>
    <w:rsid w:val="00BE6822"/>
    <w:rsid w:val="00BE6D77"/>
    <w:rsid w:val="00BE6EB4"/>
    <w:rsid w:val="00BE7255"/>
    <w:rsid w:val="00BF074B"/>
    <w:rsid w:val="00BF19EF"/>
    <w:rsid w:val="00BF1A33"/>
    <w:rsid w:val="00BF2A45"/>
    <w:rsid w:val="00BF2F06"/>
    <w:rsid w:val="00BF305E"/>
    <w:rsid w:val="00BF30A1"/>
    <w:rsid w:val="00BF3812"/>
    <w:rsid w:val="00BF3B5D"/>
    <w:rsid w:val="00BF3F76"/>
    <w:rsid w:val="00BF41EC"/>
    <w:rsid w:val="00BF45A6"/>
    <w:rsid w:val="00BF50D7"/>
    <w:rsid w:val="00BF5498"/>
    <w:rsid w:val="00BF5BE4"/>
    <w:rsid w:val="00BF5C8E"/>
    <w:rsid w:val="00BF653C"/>
    <w:rsid w:val="00BF701E"/>
    <w:rsid w:val="00BF72C0"/>
    <w:rsid w:val="00BF7DBD"/>
    <w:rsid w:val="00C0078A"/>
    <w:rsid w:val="00C00932"/>
    <w:rsid w:val="00C00B48"/>
    <w:rsid w:val="00C015F9"/>
    <w:rsid w:val="00C016F1"/>
    <w:rsid w:val="00C01995"/>
    <w:rsid w:val="00C02308"/>
    <w:rsid w:val="00C0253F"/>
    <w:rsid w:val="00C02564"/>
    <w:rsid w:val="00C02619"/>
    <w:rsid w:val="00C02A2A"/>
    <w:rsid w:val="00C02A96"/>
    <w:rsid w:val="00C02CC7"/>
    <w:rsid w:val="00C03016"/>
    <w:rsid w:val="00C03621"/>
    <w:rsid w:val="00C03C1B"/>
    <w:rsid w:val="00C04ACE"/>
    <w:rsid w:val="00C0534D"/>
    <w:rsid w:val="00C054F4"/>
    <w:rsid w:val="00C05CDD"/>
    <w:rsid w:val="00C0611D"/>
    <w:rsid w:val="00C06306"/>
    <w:rsid w:val="00C0650D"/>
    <w:rsid w:val="00C065CB"/>
    <w:rsid w:val="00C06B0A"/>
    <w:rsid w:val="00C06C39"/>
    <w:rsid w:val="00C073E3"/>
    <w:rsid w:val="00C07AF1"/>
    <w:rsid w:val="00C10B1F"/>
    <w:rsid w:val="00C10DBD"/>
    <w:rsid w:val="00C10E96"/>
    <w:rsid w:val="00C11A49"/>
    <w:rsid w:val="00C11B18"/>
    <w:rsid w:val="00C125A7"/>
    <w:rsid w:val="00C12BAC"/>
    <w:rsid w:val="00C12DDF"/>
    <w:rsid w:val="00C137C9"/>
    <w:rsid w:val="00C138A5"/>
    <w:rsid w:val="00C14278"/>
    <w:rsid w:val="00C151B1"/>
    <w:rsid w:val="00C15589"/>
    <w:rsid w:val="00C15807"/>
    <w:rsid w:val="00C15A11"/>
    <w:rsid w:val="00C15D5E"/>
    <w:rsid w:val="00C15E84"/>
    <w:rsid w:val="00C16952"/>
    <w:rsid w:val="00C16CC5"/>
    <w:rsid w:val="00C16E80"/>
    <w:rsid w:val="00C17563"/>
    <w:rsid w:val="00C175B4"/>
    <w:rsid w:val="00C175F4"/>
    <w:rsid w:val="00C17D26"/>
    <w:rsid w:val="00C20BC4"/>
    <w:rsid w:val="00C215B8"/>
    <w:rsid w:val="00C22001"/>
    <w:rsid w:val="00C2202F"/>
    <w:rsid w:val="00C22177"/>
    <w:rsid w:val="00C2260E"/>
    <w:rsid w:val="00C22736"/>
    <w:rsid w:val="00C2303A"/>
    <w:rsid w:val="00C23265"/>
    <w:rsid w:val="00C23511"/>
    <w:rsid w:val="00C237EB"/>
    <w:rsid w:val="00C24287"/>
    <w:rsid w:val="00C24783"/>
    <w:rsid w:val="00C25137"/>
    <w:rsid w:val="00C252F2"/>
    <w:rsid w:val="00C256CC"/>
    <w:rsid w:val="00C25858"/>
    <w:rsid w:val="00C25CF5"/>
    <w:rsid w:val="00C25DEF"/>
    <w:rsid w:val="00C2614B"/>
    <w:rsid w:val="00C26A2D"/>
    <w:rsid w:val="00C26CC5"/>
    <w:rsid w:val="00C270DF"/>
    <w:rsid w:val="00C27626"/>
    <w:rsid w:val="00C27A45"/>
    <w:rsid w:val="00C27E81"/>
    <w:rsid w:val="00C3114E"/>
    <w:rsid w:val="00C311A3"/>
    <w:rsid w:val="00C31549"/>
    <w:rsid w:val="00C31683"/>
    <w:rsid w:val="00C3184F"/>
    <w:rsid w:val="00C32CF0"/>
    <w:rsid w:val="00C33661"/>
    <w:rsid w:val="00C33C93"/>
    <w:rsid w:val="00C3440B"/>
    <w:rsid w:val="00C344E0"/>
    <w:rsid w:val="00C349CB"/>
    <w:rsid w:val="00C351C3"/>
    <w:rsid w:val="00C360C0"/>
    <w:rsid w:val="00C36A8B"/>
    <w:rsid w:val="00C36DE4"/>
    <w:rsid w:val="00C372F4"/>
    <w:rsid w:val="00C4090A"/>
    <w:rsid w:val="00C4125D"/>
    <w:rsid w:val="00C41A62"/>
    <w:rsid w:val="00C422B8"/>
    <w:rsid w:val="00C4234F"/>
    <w:rsid w:val="00C423FB"/>
    <w:rsid w:val="00C430D5"/>
    <w:rsid w:val="00C4359E"/>
    <w:rsid w:val="00C443A7"/>
    <w:rsid w:val="00C444FE"/>
    <w:rsid w:val="00C44D84"/>
    <w:rsid w:val="00C44D8F"/>
    <w:rsid w:val="00C454C7"/>
    <w:rsid w:val="00C4597F"/>
    <w:rsid w:val="00C4603C"/>
    <w:rsid w:val="00C46AD0"/>
    <w:rsid w:val="00C471CC"/>
    <w:rsid w:val="00C47869"/>
    <w:rsid w:val="00C47DD1"/>
    <w:rsid w:val="00C47FD5"/>
    <w:rsid w:val="00C506D4"/>
    <w:rsid w:val="00C50F27"/>
    <w:rsid w:val="00C51256"/>
    <w:rsid w:val="00C51DFA"/>
    <w:rsid w:val="00C51E6D"/>
    <w:rsid w:val="00C52066"/>
    <w:rsid w:val="00C527C6"/>
    <w:rsid w:val="00C545C4"/>
    <w:rsid w:val="00C5494A"/>
    <w:rsid w:val="00C557F2"/>
    <w:rsid w:val="00C56104"/>
    <w:rsid w:val="00C5651A"/>
    <w:rsid w:val="00C56B79"/>
    <w:rsid w:val="00C570D4"/>
    <w:rsid w:val="00C57405"/>
    <w:rsid w:val="00C576ED"/>
    <w:rsid w:val="00C57C31"/>
    <w:rsid w:val="00C60066"/>
    <w:rsid w:val="00C60285"/>
    <w:rsid w:val="00C61E01"/>
    <w:rsid w:val="00C6368E"/>
    <w:rsid w:val="00C63ACD"/>
    <w:rsid w:val="00C652ED"/>
    <w:rsid w:val="00C65764"/>
    <w:rsid w:val="00C66580"/>
    <w:rsid w:val="00C669AB"/>
    <w:rsid w:val="00C67288"/>
    <w:rsid w:val="00C67410"/>
    <w:rsid w:val="00C6749E"/>
    <w:rsid w:val="00C67CDC"/>
    <w:rsid w:val="00C70809"/>
    <w:rsid w:val="00C71E7F"/>
    <w:rsid w:val="00C72304"/>
    <w:rsid w:val="00C72AEC"/>
    <w:rsid w:val="00C73009"/>
    <w:rsid w:val="00C73AA8"/>
    <w:rsid w:val="00C73DDA"/>
    <w:rsid w:val="00C744B9"/>
    <w:rsid w:val="00C74DC4"/>
    <w:rsid w:val="00C74F59"/>
    <w:rsid w:val="00C76334"/>
    <w:rsid w:val="00C76341"/>
    <w:rsid w:val="00C76377"/>
    <w:rsid w:val="00C763B1"/>
    <w:rsid w:val="00C766C9"/>
    <w:rsid w:val="00C76DA5"/>
    <w:rsid w:val="00C77082"/>
    <w:rsid w:val="00C77919"/>
    <w:rsid w:val="00C77B4F"/>
    <w:rsid w:val="00C8145E"/>
    <w:rsid w:val="00C8165B"/>
    <w:rsid w:val="00C81A62"/>
    <w:rsid w:val="00C81B1A"/>
    <w:rsid w:val="00C81E12"/>
    <w:rsid w:val="00C8209D"/>
    <w:rsid w:val="00C833F0"/>
    <w:rsid w:val="00C8381B"/>
    <w:rsid w:val="00C840AA"/>
    <w:rsid w:val="00C840CB"/>
    <w:rsid w:val="00C844F7"/>
    <w:rsid w:val="00C846DE"/>
    <w:rsid w:val="00C84834"/>
    <w:rsid w:val="00C852B3"/>
    <w:rsid w:val="00C85841"/>
    <w:rsid w:val="00C858EB"/>
    <w:rsid w:val="00C862A0"/>
    <w:rsid w:val="00C86CC4"/>
    <w:rsid w:val="00C86F02"/>
    <w:rsid w:val="00C877F2"/>
    <w:rsid w:val="00C90778"/>
    <w:rsid w:val="00C919B6"/>
    <w:rsid w:val="00C91BEB"/>
    <w:rsid w:val="00C92048"/>
    <w:rsid w:val="00C926D6"/>
    <w:rsid w:val="00C929F9"/>
    <w:rsid w:val="00C931E9"/>
    <w:rsid w:val="00C93FC3"/>
    <w:rsid w:val="00C9407B"/>
    <w:rsid w:val="00C941FC"/>
    <w:rsid w:val="00C94320"/>
    <w:rsid w:val="00C9454D"/>
    <w:rsid w:val="00C94735"/>
    <w:rsid w:val="00C94742"/>
    <w:rsid w:val="00C9491F"/>
    <w:rsid w:val="00C95748"/>
    <w:rsid w:val="00C95CE3"/>
    <w:rsid w:val="00C95E53"/>
    <w:rsid w:val="00C96EB3"/>
    <w:rsid w:val="00C971ED"/>
    <w:rsid w:val="00C97503"/>
    <w:rsid w:val="00CA070A"/>
    <w:rsid w:val="00CA0A3D"/>
    <w:rsid w:val="00CA0CE8"/>
    <w:rsid w:val="00CA1288"/>
    <w:rsid w:val="00CA1BD6"/>
    <w:rsid w:val="00CA1E56"/>
    <w:rsid w:val="00CA20EB"/>
    <w:rsid w:val="00CA260B"/>
    <w:rsid w:val="00CA2C8C"/>
    <w:rsid w:val="00CA34CC"/>
    <w:rsid w:val="00CA3DC0"/>
    <w:rsid w:val="00CA3F77"/>
    <w:rsid w:val="00CA5726"/>
    <w:rsid w:val="00CA5940"/>
    <w:rsid w:val="00CA5D28"/>
    <w:rsid w:val="00CA62E8"/>
    <w:rsid w:val="00CA6607"/>
    <w:rsid w:val="00CA6B43"/>
    <w:rsid w:val="00CA7465"/>
    <w:rsid w:val="00CA79C0"/>
    <w:rsid w:val="00CA7AA1"/>
    <w:rsid w:val="00CA7DF7"/>
    <w:rsid w:val="00CB0CDA"/>
    <w:rsid w:val="00CB2526"/>
    <w:rsid w:val="00CB3157"/>
    <w:rsid w:val="00CB323B"/>
    <w:rsid w:val="00CB3769"/>
    <w:rsid w:val="00CB3881"/>
    <w:rsid w:val="00CB419B"/>
    <w:rsid w:val="00CB4756"/>
    <w:rsid w:val="00CB4A4B"/>
    <w:rsid w:val="00CB59C3"/>
    <w:rsid w:val="00CB59DD"/>
    <w:rsid w:val="00CB5A4B"/>
    <w:rsid w:val="00CB5A99"/>
    <w:rsid w:val="00CB60FF"/>
    <w:rsid w:val="00CB61C7"/>
    <w:rsid w:val="00CB649B"/>
    <w:rsid w:val="00CB6B48"/>
    <w:rsid w:val="00CB6D53"/>
    <w:rsid w:val="00CB76D6"/>
    <w:rsid w:val="00CB78E5"/>
    <w:rsid w:val="00CC03A0"/>
    <w:rsid w:val="00CC1316"/>
    <w:rsid w:val="00CC1858"/>
    <w:rsid w:val="00CC1995"/>
    <w:rsid w:val="00CC1E31"/>
    <w:rsid w:val="00CC316A"/>
    <w:rsid w:val="00CC3DB9"/>
    <w:rsid w:val="00CC4115"/>
    <w:rsid w:val="00CC467B"/>
    <w:rsid w:val="00CC4962"/>
    <w:rsid w:val="00CC4E08"/>
    <w:rsid w:val="00CC536E"/>
    <w:rsid w:val="00CC5CCE"/>
    <w:rsid w:val="00CC5D64"/>
    <w:rsid w:val="00CC5F6D"/>
    <w:rsid w:val="00CC5FA0"/>
    <w:rsid w:val="00CC61A4"/>
    <w:rsid w:val="00CC659D"/>
    <w:rsid w:val="00CC6735"/>
    <w:rsid w:val="00CC6BF8"/>
    <w:rsid w:val="00CC6CC4"/>
    <w:rsid w:val="00CC6EAD"/>
    <w:rsid w:val="00CC6F2D"/>
    <w:rsid w:val="00CC7AB3"/>
    <w:rsid w:val="00CC7E4D"/>
    <w:rsid w:val="00CD06EC"/>
    <w:rsid w:val="00CD08BA"/>
    <w:rsid w:val="00CD11D3"/>
    <w:rsid w:val="00CD1456"/>
    <w:rsid w:val="00CD14E8"/>
    <w:rsid w:val="00CD1584"/>
    <w:rsid w:val="00CD2AEE"/>
    <w:rsid w:val="00CD2B26"/>
    <w:rsid w:val="00CD2CA0"/>
    <w:rsid w:val="00CD2EDE"/>
    <w:rsid w:val="00CD2F2B"/>
    <w:rsid w:val="00CD302A"/>
    <w:rsid w:val="00CD31DE"/>
    <w:rsid w:val="00CD4384"/>
    <w:rsid w:val="00CD44C6"/>
    <w:rsid w:val="00CD4F0B"/>
    <w:rsid w:val="00CD5561"/>
    <w:rsid w:val="00CD5859"/>
    <w:rsid w:val="00CD61CB"/>
    <w:rsid w:val="00CD6E11"/>
    <w:rsid w:val="00CD70EB"/>
    <w:rsid w:val="00CE04BC"/>
    <w:rsid w:val="00CE05E5"/>
    <w:rsid w:val="00CE0CCA"/>
    <w:rsid w:val="00CE0EA2"/>
    <w:rsid w:val="00CE1A19"/>
    <w:rsid w:val="00CE1C81"/>
    <w:rsid w:val="00CE226D"/>
    <w:rsid w:val="00CE2310"/>
    <w:rsid w:val="00CE28DE"/>
    <w:rsid w:val="00CE2BE0"/>
    <w:rsid w:val="00CE4215"/>
    <w:rsid w:val="00CE4268"/>
    <w:rsid w:val="00CE4688"/>
    <w:rsid w:val="00CE4EEC"/>
    <w:rsid w:val="00CE6752"/>
    <w:rsid w:val="00CE7152"/>
    <w:rsid w:val="00CE76FD"/>
    <w:rsid w:val="00CE7F89"/>
    <w:rsid w:val="00CF02F5"/>
    <w:rsid w:val="00CF1FC3"/>
    <w:rsid w:val="00CF2166"/>
    <w:rsid w:val="00CF22E4"/>
    <w:rsid w:val="00CF2D46"/>
    <w:rsid w:val="00CF2F3A"/>
    <w:rsid w:val="00CF3698"/>
    <w:rsid w:val="00CF3DC4"/>
    <w:rsid w:val="00CF4A26"/>
    <w:rsid w:val="00CF546F"/>
    <w:rsid w:val="00CF5CEB"/>
    <w:rsid w:val="00CF608B"/>
    <w:rsid w:val="00CF64FE"/>
    <w:rsid w:val="00CF65AC"/>
    <w:rsid w:val="00CF6735"/>
    <w:rsid w:val="00CF682F"/>
    <w:rsid w:val="00CF7521"/>
    <w:rsid w:val="00D00839"/>
    <w:rsid w:val="00D00A0C"/>
    <w:rsid w:val="00D00DC4"/>
    <w:rsid w:val="00D00E1A"/>
    <w:rsid w:val="00D0181F"/>
    <w:rsid w:val="00D01962"/>
    <w:rsid w:val="00D02200"/>
    <w:rsid w:val="00D0257F"/>
    <w:rsid w:val="00D02CF2"/>
    <w:rsid w:val="00D03673"/>
    <w:rsid w:val="00D04AFA"/>
    <w:rsid w:val="00D04C9D"/>
    <w:rsid w:val="00D04F5C"/>
    <w:rsid w:val="00D05294"/>
    <w:rsid w:val="00D05308"/>
    <w:rsid w:val="00D057F2"/>
    <w:rsid w:val="00D064E9"/>
    <w:rsid w:val="00D10140"/>
    <w:rsid w:val="00D1090C"/>
    <w:rsid w:val="00D109A0"/>
    <w:rsid w:val="00D10F2E"/>
    <w:rsid w:val="00D1170A"/>
    <w:rsid w:val="00D12227"/>
    <w:rsid w:val="00D123D7"/>
    <w:rsid w:val="00D127CF"/>
    <w:rsid w:val="00D12A96"/>
    <w:rsid w:val="00D12AB3"/>
    <w:rsid w:val="00D12F1F"/>
    <w:rsid w:val="00D131ED"/>
    <w:rsid w:val="00D14184"/>
    <w:rsid w:val="00D142FB"/>
    <w:rsid w:val="00D14AAE"/>
    <w:rsid w:val="00D150FF"/>
    <w:rsid w:val="00D159FD"/>
    <w:rsid w:val="00D15EA2"/>
    <w:rsid w:val="00D1618E"/>
    <w:rsid w:val="00D16A1A"/>
    <w:rsid w:val="00D170ED"/>
    <w:rsid w:val="00D17528"/>
    <w:rsid w:val="00D17610"/>
    <w:rsid w:val="00D17802"/>
    <w:rsid w:val="00D17DE7"/>
    <w:rsid w:val="00D2078C"/>
    <w:rsid w:val="00D21667"/>
    <w:rsid w:val="00D21704"/>
    <w:rsid w:val="00D21B11"/>
    <w:rsid w:val="00D21C2F"/>
    <w:rsid w:val="00D21F75"/>
    <w:rsid w:val="00D2326F"/>
    <w:rsid w:val="00D2385E"/>
    <w:rsid w:val="00D23B78"/>
    <w:rsid w:val="00D23E22"/>
    <w:rsid w:val="00D2411B"/>
    <w:rsid w:val="00D24F1C"/>
    <w:rsid w:val="00D25487"/>
    <w:rsid w:val="00D2558C"/>
    <w:rsid w:val="00D25653"/>
    <w:rsid w:val="00D25C70"/>
    <w:rsid w:val="00D268ED"/>
    <w:rsid w:val="00D271D3"/>
    <w:rsid w:val="00D3045E"/>
    <w:rsid w:val="00D30F74"/>
    <w:rsid w:val="00D31C4F"/>
    <w:rsid w:val="00D31E3A"/>
    <w:rsid w:val="00D31EB3"/>
    <w:rsid w:val="00D32678"/>
    <w:rsid w:val="00D32777"/>
    <w:rsid w:val="00D328F2"/>
    <w:rsid w:val="00D32F7D"/>
    <w:rsid w:val="00D33528"/>
    <w:rsid w:val="00D33556"/>
    <w:rsid w:val="00D33C60"/>
    <w:rsid w:val="00D33D4C"/>
    <w:rsid w:val="00D34086"/>
    <w:rsid w:val="00D34C2A"/>
    <w:rsid w:val="00D34CE2"/>
    <w:rsid w:val="00D35578"/>
    <w:rsid w:val="00D35E9A"/>
    <w:rsid w:val="00D36A9E"/>
    <w:rsid w:val="00D36DFA"/>
    <w:rsid w:val="00D42005"/>
    <w:rsid w:val="00D42075"/>
    <w:rsid w:val="00D42452"/>
    <w:rsid w:val="00D43283"/>
    <w:rsid w:val="00D43A10"/>
    <w:rsid w:val="00D43FE3"/>
    <w:rsid w:val="00D44E65"/>
    <w:rsid w:val="00D45408"/>
    <w:rsid w:val="00D45A38"/>
    <w:rsid w:val="00D468C2"/>
    <w:rsid w:val="00D473C8"/>
    <w:rsid w:val="00D47E11"/>
    <w:rsid w:val="00D47F22"/>
    <w:rsid w:val="00D502E5"/>
    <w:rsid w:val="00D50461"/>
    <w:rsid w:val="00D5067F"/>
    <w:rsid w:val="00D50976"/>
    <w:rsid w:val="00D50A10"/>
    <w:rsid w:val="00D50ACE"/>
    <w:rsid w:val="00D50C4D"/>
    <w:rsid w:val="00D50E4D"/>
    <w:rsid w:val="00D50E67"/>
    <w:rsid w:val="00D5162A"/>
    <w:rsid w:val="00D51EBE"/>
    <w:rsid w:val="00D51EE3"/>
    <w:rsid w:val="00D52E07"/>
    <w:rsid w:val="00D533EB"/>
    <w:rsid w:val="00D53622"/>
    <w:rsid w:val="00D53B81"/>
    <w:rsid w:val="00D53C29"/>
    <w:rsid w:val="00D53F78"/>
    <w:rsid w:val="00D543A1"/>
    <w:rsid w:val="00D543A5"/>
    <w:rsid w:val="00D54403"/>
    <w:rsid w:val="00D550C1"/>
    <w:rsid w:val="00D55768"/>
    <w:rsid w:val="00D55A54"/>
    <w:rsid w:val="00D5748F"/>
    <w:rsid w:val="00D57ABA"/>
    <w:rsid w:val="00D6033B"/>
    <w:rsid w:val="00D60669"/>
    <w:rsid w:val="00D60C3F"/>
    <w:rsid w:val="00D60CBB"/>
    <w:rsid w:val="00D61598"/>
    <w:rsid w:val="00D622E4"/>
    <w:rsid w:val="00D62DC8"/>
    <w:rsid w:val="00D63B60"/>
    <w:rsid w:val="00D63BD4"/>
    <w:rsid w:val="00D63D18"/>
    <w:rsid w:val="00D642DF"/>
    <w:rsid w:val="00D65009"/>
    <w:rsid w:val="00D65188"/>
    <w:rsid w:val="00D65207"/>
    <w:rsid w:val="00D665C2"/>
    <w:rsid w:val="00D673BF"/>
    <w:rsid w:val="00D67430"/>
    <w:rsid w:val="00D67F94"/>
    <w:rsid w:val="00D70011"/>
    <w:rsid w:val="00D708A8"/>
    <w:rsid w:val="00D70A0D"/>
    <w:rsid w:val="00D70B7E"/>
    <w:rsid w:val="00D70FCC"/>
    <w:rsid w:val="00D710D9"/>
    <w:rsid w:val="00D710DC"/>
    <w:rsid w:val="00D713A6"/>
    <w:rsid w:val="00D7164A"/>
    <w:rsid w:val="00D71F19"/>
    <w:rsid w:val="00D72110"/>
    <w:rsid w:val="00D72796"/>
    <w:rsid w:val="00D73270"/>
    <w:rsid w:val="00D73A7C"/>
    <w:rsid w:val="00D7404C"/>
    <w:rsid w:val="00D74CF3"/>
    <w:rsid w:val="00D7592A"/>
    <w:rsid w:val="00D75E5B"/>
    <w:rsid w:val="00D76CC2"/>
    <w:rsid w:val="00D77096"/>
    <w:rsid w:val="00D778B1"/>
    <w:rsid w:val="00D77E40"/>
    <w:rsid w:val="00D808CF"/>
    <w:rsid w:val="00D811AC"/>
    <w:rsid w:val="00D8217A"/>
    <w:rsid w:val="00D829F1"/>
    <w:rsid w:val="00D82A2C"/>
    <w:rsid w:val="00D8343D"/>
    <w:rsid w:val="00D83556"/>
    <w:rsid w:val="00D8489A"/>
    <w:rsid w:val="00D84E8B"/>
    <w:rsid w:val="00D8526B"/>
    <w:rsid w:val="00D85624"/>
    <w:rsid w:val="00D85EA7"/>
    <w:rsid w:val="00D864AD"/>
    <w:rsid w:val="00D865B1"/>
    <w:rsid w:val="00D86A98"/>
    <w:rsid w:val="00D86CC7"/>
    <w:rsid w:val="00D8705A"/>
    <w:rsid w:val="00D874E7"/>
    <w:rsid w:val="00D904B1"/>
    <w:rsid w:val="00D90840"/>
    <w:rsid w:val="00D909C4"/>
    <w:rsid w:val="00D90B6E"/>
    <w:rsid w:val="00D90C99"/>
    <w:rsid w:val="00D911E3"/>
    <w:rsid w:val="00D91249"/>
    <w:rsid w:val="00D912D1"/>
    <w:rsid w:val="00D9147C"/>
    <w:rsid w:val="00D9184A"/>
    <w:rsid w:val="00D91B52"/>
    <w:rsid w:val="00D91DFF"/>
    <w:rsid w:val="00D920B8"/>
    <w:rsid w:val="00D928C9"/>
    <w:rsid w:val="00D92B61"/>
    <w:rsid w:val="00D92B95"/>
    <w:rsid w:val="00D92F37"/>
    <w:rsid w:val="00D939C7"/>
    <w:rsid w:val="00D93F4D"/>
    <w:rsid w:val="00D9472D"/>
    <w:rsid w:val="00D948AC"/>
    <w:rsid w:val="00D94A2C"/>
    <w:rsid w:val="00D94DDB"/>
    <w:rsid w:val="00D94F50"/>
    <w:rsid w:val="00D95A05"/>
    <w:rsid w:val="00D95F0B"/>
    <w:rsid w:val="00D96F91"/>
    <w:rsid w:val="00D97ABE"/>
    <w:rsid w:val="00D97D68"/>
    <w:rsid w:val="00D97E28"/>
    <w:rsid w:val="00DA12D8"/>
    <w:rsid w:val="00DA15D9"/>
    <w:rsid w:val="00DA178A"/>
    <w:rsid w:val="00DA1FD4"/>
    <w:rsid w:val="00DA2012"/>
    <w:rsid w:val="00DA29DC"/>
    <w:rsid w:val="00DA406E"/>
    <w:rsid w:val="00DA45E3"/>
    <w:rsid w:val="00DA4CA3"/>
    <w:rsid w:val="00DA5867"/>
    <w:rsid w:val="00DA5A35"/>
    <w:rsid w:val="00DA5BBF"/>
    <w:rsid w:val="00DA5E72"/>
    <w:rsid w:val="00DA6F01"/>
    <w:rsid w:val="00DA7C31"/>
    <w:rsid w:val="00DA7E0C"/>
    <w:rsid w:val="00DB0561"/>
    <w:rsid w:val="00DB090E"/>
    <w:rsid w:val="00DB0A5B"/>
    <w:rsid w:val="00DB3489"/>
    <w:rsid w:val="00DB3C8E"/>
    <w:rsid w:val="00DB4263"/>
    <w:rsid w:val="00DB4A6B"/>
    <w:rsid w:val="00DB592E"/>
    <w:rsid w:val="00DB5EFE"/>
    <w:rsid w:val="00DB6591"/>
    <w:rsid w:val="00DB6DBB"/>
    <w:rsid w:val="00DB70D2"/>
    <w:rsid w:val="00DB7136"/>
    <w:rsid w:val="00DB7297"/>
    <w:rsid w:val="00DB7358"/>
    <w:rsid w:val="00DB75CD"/>
    <w:rsid w:val="00DB76A0"/>
    <w:rsid w:val="00DB7E80"/>
    <w:rsid w:val="00DB7F03"/>
    <w:rsid w:val="00DC095F"/>
    <w:rsid w:val="00DC0BB9"/>
    <w:rsid w:val="00DC0FCD"/>
    <w:rsid w:val="00DC12D8"/>
    <w:rsid w:val="00DC2522"/>
    <w:rsid w:val="00DC2B94"/>
    <w:rsid w:val="00DC2C04"/>
    <w:rsid w:val="00DC3319"/>
    <w:rsid w:val="00DC3329"/>
    <w:rsid w:val="00DC449F"/>
    <w:rsid w:val="00DC4809"/>
    <w:rsid w:val="00DC4A94"/>
    <w:rsid w:val="00DC5917"/>
    <w:rsid w:val="00DC5EF3"/>
    <w:rsid w:val="00DC6727"/>
    <w:rsid w:val="00DC711D"/>
    <w:rsid w:val="00DC7239"/>
    <w:rsid w:val="00DC7A02"/>
    <w:rsid w:val="00DD0C60"/>
    <w:rsid w:val="00DD1A3B"/>
    <w:rsid w:val="00DD1C9E"/>
    <w:rsid w:val="00DD1E84"/>
    <w:rsid w:val="00DD2133"/>
    <w:rsid w:val="00DD235F"/>
    <w:rsid w:val="00DD2AC0"/>
    <w:rsid w:val="00DD30AB"/>
    <w:rsid w:val="00DD37E9"/>
    <w:rsid w:val="00DD37F7"/>
    <w:rsid w:val="00DD3BAE"/>
    <w:rsid w:val="00DD3CD1"/>
    <w:rsid w:val="00DD3EB0"/>
    <w:rsid w:val="00DD453A"/>
    <w:rsid w:val="00DD46B7"/>
    <w:rsid w:val="00DD4853"/>
    <w:rsid w:val="00DD5172"/>
    <w:rsid w:val="00DD529B"/>
    <w:rsid w:val="00DD5F83"/>
    <w:rsid w:val="00DD60EA"/>
    <w:rsid w:val="00DD6D2F"/>
    <w:rsid w:val="00DD6DA6"/>
    <w:rsid w:val="00DD72DD"/>
    <w:rsid w:val="00DD7455"/>
    <w:rsid w:val="00DE009C"/>
    <w:rsid w:val="00DE069E"/>
    <w:rsid w:val="00DE0853"/>
    <w:rsid w:val="00DE0E3D"/>
    <w:rsid w:val="00DE10C1"/>
    <w:rsid w:val="00DE149F"/>
    <w:rsid w:val="00DE1ECC"/>
    <w:rsid w:val="00DE2A30"/>
    <w:rsid w:val="00DE3559"/>
    <w:rsid w:val="00DE3A30"/>
    <w:rsid w:val="00DE4ACC"/>
    <w:rsid w:val="00DE4D7A"/>
    <w:rsid w:val="00DE5ABE"/>
    <w:rsid w:val="00DE5F70"/>
    <w:rsid w:val="00DE62DA"/>
    <w:rsid w:val="00DE6637"/>
    <w:rsid w:val="00DE6AF9"/>
    <w:rsid w:val="00DE6CD2"/>
    <w:rsid w:val="00DE758D"/>
    <w:rsid w:val="00DE7788"/>
    <w:rsid w:val="00DE7C05"/>
    <w:rsid w:val="00DE7D03"/>
    <w:rsid w:val="00DF13D8"/>
    <w:rsid w:val="00DF1679"/>
    <w:rsid w:val="00DF1F02"/>
    <w:rsid w:val="00DF2175"/>
    <w:rsid w:val="00DF227E"/>
    <w:rsid w:val="00DF2D36"/>
    <w:rsid w:val="00DF315E"/>
    <w:rsid w:val="00DF325F"/>
    <w:rsid w:val="00DF346E"/>
    <w:rsid w:val="00DF3552"/>
    <w:rsid w:val="00DF35A4"/>
    <w:rsid w:val="00DF381F"/>
    <w:rsid w:val="00DF3BDD"/>
    <w:rsid w:val="00DF40BC"/>
    <w:rsid w:val="00DF4335"/>
    <w:rsid w:val="00DF43DB"/>
    <w:rsid w:val="00DF60AB"/>
    <w:rsid w:val="00DF6685"/>
    <w:rsid w:val="00DF668A"/>
    <w:rsid w:val="00DF6A11"/>
    <w:rsid w:val="00DF6B2B"/>
    <w:rsid w:val="00DF6EB3"/>
    <w:rsid w:val="00DF6EEB"/>
    <w:rsid w:val="00DF704B"/>
    <w:rsid w:val="00DF7A3E"/>
    <w:rsid w:val="00E0177F"/>
    <w:rsid w:val="00E0183E"/>
    <w:rsid w:val="00E01A5F"/>
    <w:rsid w:val="00E01BAD"/>
    <w:rsid w:val="00E01ECF"/>
    <w:rsid w:val="00E022B2"/>
    <w:rsid w:val="00E02711"/>
    <w:rsid w:val="00E02B1A"/>
    <w:rsid w:val="00E0348D"/>
    <w:rsid w:val="00E0380C"/>
    <w:rsid w:val="00E03A72"/>
    <w:rsid w:val="00E03AC5"/>
    <w:rsid w:val="00E04C2B"/>
    <w:rsid w:val="00E0514D"/>
    <w:rsid w:val="00E0529C"/>
    <w:rsid w:val="00E065AA"/>
    <w:rsid w:val="00E0667B"/>
    <w:rsid w:val="00E06899"/>
    <w:rsid w:val="00E070B5"/>
    <w:rsid w:val="00E075EC"/>
    <w:rsid w:val="00E079A1"/>
    <w:rsid w:val="00E07E2E"/>
    <w:rsid w:val="00E07F19"/>
    <w:rsid w:val="00E1048D"/>
    <w:rsid w:val="00E1071F"/>
    <w:rsid w:val="00E10C4E"/>
    <w:rsid w:val="00E11A95"/>
    <w:rsid w:val="00E1241D"/>
    <w:rsid w:val="00E137AC"/>
    <w:rsid w:val="00E13AA3"/>
    <w:rsid w:val="00E13BF1"/>
    <w:rsid w:val="00E14491"/>
    <w:rsid w:val="00E145BB"/>
    <w:rsid w:val="00E149D1"/>
    <w:rsid w:val="00E14A4F"/>
    <w:rsid w:val="00E15D0E"/>
    <w:rsid w:val="00E16D00"/>
    <w:rsid w:val="00E16D30"/>
    <w:rsid w:val="00E17135"/>
    <w:rsid w:val="00E176FB"/>
    <w:rsid w:val="00E2005B"/>
    <w:rsid w:val="00E2095C"/>
    <w:rsid w:val="00E21035"/>
    <w:rsid w:val="00E216A7"/>
    <w:rsid w:val="00E21AF4"/>
    <w:rsid w:val="00E221ED"/>
    <w:rsid w:val="00E22D06"/>
    <w:rsid w:val="00E23750"/>
    <w:rsid w:val="00E24BA5"/>
    <w:rsid w:val="00E25413"/>
    <w:rsid w:val="00E25A47"/>
    <w:rsid w:val="00E2626E"/>
    <w:rsid w:val="00E26873"/>
    <w:rsid w:val="00E26A53"/>
    <w:rsid w:val="00E26B07"/>
    <w:rsid w:val="00E270C2"/>
    <w:rsid w:val="00E277FF"/>
    <w:rsid w:val="00E30060"/>
    <w:rsid w:val="00E30135"/>
    <w:rsid w:val="00E30C96"/>
    <w:rsid w:val="00E30D4D"/>
    <w:rsid w:val="00E325A2"/>
    <w:rsid w:val="00E32F33"/>
    <w:rsid w:val="00E33316"/>
    <w:rsid w:val="00E33474"/>
    <w:rsid w:val="00E3483D"/>
    <w:rsid w:val="00E34B7E"/>
    <w:rsid w:val="00E3522C"/>
    <w:rsid w:val="00E35CD9"/>
    <w:rsid w:val="00E36E88"/>
    <w:rsid w:val="00E37423"/>
    <w:rsid w:val="00E37B74"/>
    <w:rsid w:val="00E409D2"/>
    <w:rsid w:val="00E40E26"/>
    <w:rsid w:val="00E41AEE"/>
    <w:rsid w:val="00E41B18"/>
    <w:rsid w:val="00E41D20"/>
    <w:rsid w:val="00E41F91"/>
    <w:rsid w:val="00E421D7"/>
    <w:rsid w:val="00E4321F"/>
    <w:rsid w:val="00E43CF9"/>
    <w:rsid w:val="00E43D21"/>
    <w:rsid w:val="00E441E0"/>
    <w:rsid w:val="00E4436E"/>
    <w:rsid w:val="00E44797"/>
    <w:rsid w:val="00E44889"/>
    <w:rsid w:val="00E44ABD"/>
    <w:rsid w:val="00E45297"/>
    <w:rsid w:val="00E4567D"/>
    <w:rsid w:val="00E460A1"/>
    <w:rsid w:val="00E462BF"/>
    <w:rsid w:val="00E46549"/>
    <w:rsid w:val="00E4658E"/>
    <w:rsid w:val="00E478E8"/>
    <w:rsid w:val="00E4790D"/>
    <w:rsid w:val="00E508A9"/>
    <w:rsid w:val="00E50C7B"/>
    <w:rsid w:val="00E50F6B"/>
    <w:rsid w:val="00E51BE3"/>
    <w:rsid w:val="00E52254"/>
    <w:rsid w:val="00E5277E"/>
    <w:rsid w:val="00E52C3B"/>
    <w:rsid w:val="00E532B2"/>
    <w:rsid w:val="00E535AB"/>
    <w:rsid w:val="00E5366F"/>
    <w:rsid w:val="00E53840"/>
    <w:rsid w:val="00E53F25"/>
    <w:rsid w:val="00E5524F"/>
    <w:rsid w:val="00E55568"/>
    <w:rsid w:val="00E5563C"/>
    <w:rsid w:val="00E55669"/>
    <w:rsid w:val="00E5614D"/>
    <w:rsid w:val="00E56A11"/>
    <w:rsid w:val="00E56D4E"/>
    <w:rsid w:val="00E5731C"/>
    <w:rsid w:val="00E57768"/>
    <w:rsid w:val="00E57BF4"/>
    <w:rsid w:val="00E57E19"/>
    <w:rsid w:val="00E57ECB"/>
    <w:rsid w:val="00E6062A"/>
    <w:rsid w:val="00E61000"/>
    <w:rsid w:val="00E61568"/>
    <w:rsid w:val="00E61FB8"/>
    <w:rsid w:val="00E62488"/>
    <w:rsid w:val="00E6251D"/>
    <w:rsid w:val="00E626B4"/>
    <w:rsid w:val="00E62C08"/>
    <w:rsid w:val="00E6394B"/>
    <w:rsid w:val="00E63BEC"/>
    <w:rsid w:val="00E63CCE"/>
    <w:rsid w:val="00E63E7D"/>
    <w:rsid w:val="00E64254"/>
    <w:rsid w:val="00E64546"/>
    <w:rsid w:val="00E649B5"/>
    <w:rsid w:val="00E649F3"/>
    <w:rsid w:val="00E654CA"/>
    <w:rsid w:val="00E6579F"/>
    <w:rsid w:val="00E65CA5"/>
    <w:rsid w:val="00E66727"/>
    <w:rsid w:val="00E67257"/>
    <w:rsid w:val="00E67414"/>
    <w:rsid w:val="00E67498"/>
    <w:rsid w:val="00E676BB"/>
    <w:rsid w:val="00E6794B"/>
    <w:rsid w:val="00E679D0"/>
    <w:rsid w:val="00E70817"/>
    <w:rsid w:val="00E70AAC"/>
    <w:rsid w:val="00E70C01"/>
    <w:rsid w:val="00E70D80"/>
    <w:rsid w:val="00E70EFD"/>
    <w:rsid w:val="00E71BC5"/>
    <w:rsid w:val="00E72491"/>
    <w:rsid w:val="00E72BDA"/>
    <w:rsid w:val="00E734B6"/>
    <w:rsid w:val="00E736B7"/>
    <w:rsid w:val="00E73ACA"/>
    <w:rsid w:val="00E742C5"/>
    <w:rsid w:val="00E743AB"/>
    <w:rsid w:val="00E744E0"/>
    <w:rsid w:val="00E744E5"/>
    <w:rsid w:val="00E7468E"/>
    <w:rsid w:val="00E749E0"/>
    <w:rsid w:val="00E74E7D"/>
    <w:rsid w:val="00E76121"/>
    <w:rsid w:val="00E76630"/>
    <w:rsid w:val="00E76BBF"/>
    <w:rsid w:val="00E77BE2"/>
    <w:rsid w:val="00E77C49"/>
    <w:rsid w:val="00E80797"/>
    <w:rsid w:val="00E80CC9"/>
    <w:rsid w:val="00E810D5"/>
    <w:rsid w:val="00E819F6"/>
    <w:rsid w:val="00E81A71"/>
    <w:rsid w:val="00E822A2"/>
    <w:rsid w:val="00E82ADE"/>
    <w:rsid w:val="00E82D6F"/>
    <w:rsid w:val="00E82EAB"/>
    <w:rsid w:val="00E8357E"/>
    <w:rsid w:val="00E83EE2"/>
    <w:rsid w:val="00E8451A"/>
    <w:rsid w:val="00E84903"/>
    <w:rsid w:val="00E8495F"/>
    <w:rsid w:val="00E84D0F"/>
    <w:rsid w:val="00E84EEB"/>
    <w:rsid w:val="00E854B6"/>
    <w:rsid w:val="00E85E53"/>
    <w:rsid w:val="00E86200"/>
    <w:rsid w:val="00E862E3"/>
    <w:rsid w:val="00E86615"/>
    <w:rsid w:val="00E86AA5"/>
    <w:rsid w:val="00E86E75"/>
    <w:rsid w:val="00E87719"/>
    <w:rsid w:val="00E87C45"/>
    <w:rsid w:val="00E87FAA"/>
    <w:rsid w:val="00E9055B"/>
    <w:rsid w:val="00E905A9"/>
    <w:rsid w:val="00E90DDE"/>
    <w:rsid w:val="00E911C5"/>
    <w:rsid w:val="00E91403"/>
    <w:rsid w:val="00E914E1"/>
    <w:rsid w:val="00E914E5"/>
    <w:rsid w:val="00E92AC2"/>
    <w:rsid w:val="00E9348B"/>
    <w:rsid w:val="00E9469B"/>
    <w:rsid w:val="00E94CBF"/>
    <w:rsid w:val="00E957D0"/>
    <w:rsid w:val="00E96185"/>
    <w:rsid w:val="00E96D43"/>
    <w:rsid w:val="00E96D82"/>
    <w:rsid w:val="00E96DDD"/>
    <w:rsid w:val="00E970E7"/>
    <w:rsid w:val="00E97394"/>
    <w:rsid w:val="00E97E03"/>
    <w:rsid w:val="00EA0462"/>
    <w:rsid w:val="00EA0512"/>
    <w:rsid w:val="00EA1210"/>
    <w:rsid w:val="00EA14C7"/>
    <w:rsid w:val="00EA1B00"/>
    <w:rsid w:val="00EA225D"/>
    <w:rsid w:val="00EA29BE"/>
    <w:rsid w:val="00EA2A27"/>
    <w:rsid w:val="00EA361D"/>
    <w:rsid w:val="00EA3CB9"/>
    <w:rsid w:val="00EA427A"/>
    <w:rsid w:val="00EA44F3"/>
    <w:rsid w:val="00EA5210"/>
    <w:rsid w:val="00EA5F0F"/>
    <w:rsid w:val="00EA62E5"/>
    <w:rsid w:val="00EA6C17"/>
    <w:rsid w:val="00EA7994"/>
    <w:rsid w:val="00EA7EC2"/>
    <w:rsid w:val="00EB006B"/>
    <w:rsid w:val="00EB03C0"/>
    <w:rsid w:val="00EB0582"/>
    <w:rsid w:val="00EB0983"/>
    <w:rsid w:val="00EB225B"/>
    <w:rsid w:val="00EB2A81"/>
    <w:rsid w:val="00EB3621"/>
    <w:rsid w:val="00EB38B2"/>
    <w:rsid w:val="00EB3E26"/>
    <w:rsid w:val="00EB3EFC"/>
    <w:rsid w:val="00EB4BCB"/>
    <w:rsid w:val="00EB4C3C"/>
    <w:rsid w:val="00EB5467"/>
    <w:rsid w:val="00EB5655"/>
    <w:rsid w:val="00EB64E5"/>
    <w:rsid w:val="00EB666D"/>
    <w:rsid w:val="00EB69CA"/>
    <w:rsid w:val="00EB69D1"/>
    <w:rsid w:val="00EB7F67"/>
    <w:rsid w:val="00EC046E"/>
    <w:rsid w:val="00EC19D6"/>
    <w:rsid w:val="00EC2121"/>
    <w:rsid w:val="00EC2866"/>
    <w:rsid w:val="00EC2E87"/>
    <w:rsid w:val="00EC30B3"/>
    <w:rsid w:val="00EC36CC"/>
    <w:rsid w:val="00EC3742"/>
    <w:rsid w:val="00EC37BB"/>
    <w:rsid w:val="00EC3917"/>
    <w:rsid w:val="00EC42C9"/>
    <w:rsid w:val="00EC450C"/>
    <w:rsid w:val="00EC496C"/>
    <w:rsid w:val="00EC50BF"/>
    <w:rsid w:val="00EC5525"/>
    <w:rsid w:val="00EC58F1"/>
    <w:rsid w:val="00EC5C88"/>
    <w:rsid w:val="00EC6183"/>
    <w:rsid w:val="00EC64E0"/>
    <w:rsid w:val="00EC6D64"/>
    <w:rsid w:val="00EC7217"/>
    <w:rsid w:val="00EC77E5"/>
    <w:rsid w:val="00EC7906"/>
    <w:rsid w:val="00EC79BC"/>
    <w:rsid w:val="00ED0ACA"/>
    <w:rsid w:val="00ED0B03"/>
    <w:rsid w:val="00ED0B8D"/>
    <w:rsid w:val="00ED17A5"/>
    <w:rsid w:val="00ED22CE"/>
    <w:rsid w:val="00ED32A0"/>
    <w:rsid w:val="00ED3C3A"/>
    <w:rsid w:val="00ED408F"/>
    <w:rsid w:val="00ED4566"/>
    <w:rsid w:val="00ED4AC9"/>
    <w:rsid w:val="00ED564F"/>
    <w:rsid w:val="00ED5917"/>
    <w:rsid w:val="00ED61B3"/>
    <w:rsid w:val="00ED6842"/>
    <w:rsid w:val="00ED74B6"/>
    <w:rsid w:val="00ED7901"/>
    <w:rsid w:val="00ED79BA"/>
    <w:rsid w:val="00ED7F0B"/>
    <w:rsid w:val="00EE002F"/>
    <w:rsid w:val="00EE0743"/>
    <w:rsid w:val="00EE0A90"/>
    <w:rsid w:val="00EE0AE7"/>
    <w:rsid w:val="00EE0FAB"/>
    <w:rsid w:val="00EE1931"/>
    <w:rsid w:val="00EE2DE0"/>
    <w:rsid w:val="00EE31CA"/>
    <w:rsid w:val="00EE386F"/>
    <w:rsid w:val="00EE3F16"/>
    <w:rsid w:val="00EE3FF1"/>
    <w:rsid w:val="00EE490D"/>
    <w:rsid w:val="00EE50C2"/>
    <w:rsid w:val="00EE525C"/>
    <w:rsid w:val="00EE542D"/>
    <w:rsid w:val="00EE626B"/>
    <w:rsid w:val="00EE66CF"/>
    <w:rsid w:val="00EE6CAE"/>
    <w:rsid w:val="00EE6D6A"/>
    <w:rsid w:val="00EE7BFC"/>
    <w:rsid w:val="00EF05A6"/>
    <w:rsid w:val="00EF06A5"/>
    <w:rsid w:val="00EF0A21"/>
    <w:rsid w:val="00EF0B1B"/>
    <w:rsid w:val="00EF117B"/>
    <w:rsid w:val="00EF11E0"/>
    <w:rsid w:val="00EF13DF"/>
    <w:rsid w:val="00EF14B7"/>
    <w:rsid w:val="00EF1B66"/>
    <w:rsid w:val="00EF229B"/>
    <w:rsid w:val="00EF2BE7"/>
    <w:rsid w:val="00EF3074"/>
    <w:rsid w:val="00EF30CD"/>
    <w:rsid w:val="00EF32F7"/>
    <w:rsid w:val="00EF32F8"/>
    <w:rsid w:val="00EF450B"/>
    <w:rsid w:val="00EF4CB3"/>
    <w:rsid w:val="00EF5801"/>
    <w:rsid w:val="00EF5AEF"/>
    <w:rsid w:val="00EF5FD1"/>
    <w:rsid w:val="00EF612F"/>
    <w:rsid w:val="00EF66B8"/>
    <w:rsid w:val="00EF6B68"/>
    <w:rsid w:val="00EF6C28"/>
    <w:rsid w:val="00EF6F40"/>
    <w:rsid w:val="00EF7018"/>
    <w:rsid w:val="00EF73F8"/>
    <w:rsid w:val="00F0050D"/>
    <w:rsid w:val="00F0075C"/>
    <w:rsid w:val="00F01707"/>
    <w:rsid w:val="00F0250D"/>
    <w:rsid w:val="00F02D03"/>
    <w:rsid w:val="00F03581"/>
    <w:rsid w:val="00F03B2F"/>
    <w:rsid w:val="00F03D38"/>
    <w:rsid w:val="00F04030"/>
    <w:rsid w:val="00F04382"/>
    <w:rsid w:val="00F0482B"/>
    <w:rsid w:val="00F0584E"/>
    <w:rsid w:val="00F0629B"/>
    <w:rsid w:val="00F069C7"/>
    <w:rsid w:val="00F07120"/>
    <w:rsid w:val="00F074F9"/>
    <w:rsid w:val="00F076B3"/>
    <w:rsid w:val="00F1043C"/>
    <w:rsid w:val="00F10AFA"/>
    <w:rsid w:val="00F10CF2"/>
    <w:rsid w:val="00F10D87"/>
    <w:rsid w:val="00F115E8"/>
    <w:rsid w:val="00F11718"/>
    <w:rsid w:val="00F1182F"/>
    <w:rsid w:val="00F11AF5"/>
    <w:rsid w:val="00F12244"/>
    <w:rsid w:val="00F129D4"/>
    <w:rsid w:val="00F12B2A"/>
    <w:rsid w:val="00F13936"/>
    <w:rsid w:val="00F13E1A"/>
    <w:rsid w:val="00F14C40"/>
    <w:rsid w:val="00F1565C"/>
    <w:rsid w:val="00F15743"/>
    <w:rsid w:val="00F167E8"/>
    <w:rsid w:val="00F16B53"/>
    <w:rsid w:val="00F16DD2"/>
    <w:rsid w:val="00F16F70"/>
    <w:rsid w:val="00F17060"/>
    <w:rsid w:val="00F17072"/>
    <w:rsid w:val="00F17B20"/>
    <w:rsid w:val="00F17D8E"/>
    <w:rsid w:val="00F17E50"/>
    <w:rsid w:val="00F20448"/>
    <w:rsid w:val="00F20C40"/>
    <w:rsid w:val="00F210CF"/>
    <w:rsid w:val="00F214CF"/>
    <w:rsid w:val="00F2153B"/>
    <w:rsid w:val="00F216EE"/>
    <w:rsid w:val="00F217EA"/>
    <w:rsid w:val="00F21A1F"/>
    <w:rsid w:val="00F21AC8"/>
    <w:rsid w:val="00F222C2"/>
    <w:rsid w:val="00F23414"/>
    <w:rsid w:val="00F234EE"/>
    <w:rsid w:val="00F236B0"/>
    <w:rsid w:val="00F2418A"/>
    <w:rsid w:val="00F24961"/>
    <w:rsid w:val="00F24F6D"/>
    <w:rsid w:val="00F2562B"/>
    <w:rsid w:val="00F2575F"/>
    <w:rsid w:val="00F2579C"/>
    <w:rsid w:val="00F25EC3"/>
    <w:rsid w:val="00F2613B"/>
    <w:rsid w:val="00F263FE"/>
    <w:rsid w:val="00F2643D"/>
    <w:rsid w:val="00F26D4E"/>
    <w:rsid w:val="00F27054"/>
    <w:rsid w:val="00F273B8"/>
    <w:rsid w:val="00F277F3"/>
    <w:rsid w:val="00F27E0D"/>
    <w:rsid w:val="00F27FF4"/>
    <w:rsid w:val="00F3050F"/>
    <w:rsid w:val="00F309BD"/>
    <w:rsid w:val="00F30DAC"/>
    <w:rsid w:val="00F30ED7"/>
    <w:rsid w:val="00F311F8"/>
    <w:rsid w:val="00F31623"/>
    <w:rsid w:val="00F3180F"/>
    <w:rsid w:val="00F31BC7"/>
    <w:rsid w:val="00F31D26"/>
    <w:rsid w:val="00F321EA"/>
    <w:rsid w:val="00F32486"/>
    <w:rsid w:val="00F327B6"/>
    <w:rsid w:val="00F331B7"/>
    <w:rsid w:val="00F33532"/>
    <w:rsid w:val="00F3399E"/>
    <w:rsid w:val="00F349DF"/>
    <w:rsid w:val="00F34AEB"/>
    <w:rsid w:val="00F35125"/>
    <w:rsid w:val="00F35349"/>
    <w:rsid w:val="00F35A1E"/>
    <w:rsid w:val="00F3677B"/>
    <w:rsid w:val="00F3686F"/>
    <w:rsid w:val="00F36EBB"/>
    <w:rsid w:val="00F372D5"/>
    <w:rsid w:val="00F37336"/>
    <w:rsid w:val="00F37678"/>
    <w:rsid w:val="00F37C5C"/>
    <w:rsid w:val="00F37E5C"/>
    <w:rsid w:val="00F4092A"/>
    <w:rsid w:val="00F40D6A"/>
    <w:rsid w:val="00F40FF9"/>
    <w:rsid w:val="00F416E3"/>
    <w:rsid w:val="00F4184B"/>
    <w:rsid w:val="00F418A8"/>
    <w:rsid w:val="00F424EA"/>
    <w:rsid w:val="00F4318F"/>
    <w:rsid w:val="00F4342D"/>
    <w:rsid w:val="00F43F86"/>
    <w:rsid w:val="00F44838"/>
    <w:rsid w:val="00F4624E"/>
    <w:rsid w:val="00F464F2"/>
    <w:rsid w:val="00F465C9"/>
    <w:rsid w:val="00F46658"/>
    <w:rsid w:val="00F46763"/>
    <w:rsid w:val="00F47004"/>
    <w:rsid w:val="00F47CC2"/>
    <w:rsid w:val="00F500A5"/>
    <w:rsid w:val="00F503AB"/>
    <w:rsid w:val="00F50C9A"/>
    <w:rsid w:val="00F50D00"/>
    <w:rsid w:val="00F52623"/>
    <w:rsid w:val="00F52C3E"/>
    <w:rsid w:val="00F52DFE"/>
    <w:rsid w:val="00F52E70"/>
    <w:rsid w:val="00F5327C"/>
    <w:rsid w:val="00F53501"/>
    <w:rsid w:val="00F53571"/>
    <w:rsid w:val="00F53593"/>
    <w:rsid w:val="00F5365A"/>
    <w:rsid w:val="00F5484A"/>
    <w:rsid w:val="00F54B67"/>
    <w:rsid w:val="00F552B7"/>
    <w:rsid w:val="00F56010"/>
    <w:rsid w:val="00F5610C"/>
    <w:rsid w:val="00F56176"/>
    <w:rsid w:val="00F563EF"/>
    <w:rsid w:val="00F5643B"/>
    <w:rsid w:val="00F569D0"/>
    <w:rsid w:val="00F56A5A"/>
    <w:rsid w:val="00F56BC3"/>
    <w:rsid w:val="00F5743D"/>
    <w:rsid w:val="00F57F6B"/>
    <w:rsid w:val="00F601D4"/>
    <w:rsid w:val="00F60A57"/>
    <w:rsid w:val="00F62218"/>
    <w:rsid w:val="00F62776"/>
    <w:rsid w:val="00F627E1"/>
    <w:rsid w:val="00F62863"/>
    <w:rsid w:val="00F62ECE"/>
    <w:rsid w:val="00F63678"/>
    <w:rsid w:val="00F638C1"/>
    <w:rsid w:val="00F63E0B"/>
    <w:rsid w:val="00F64489"/>
    <w:rsid w:val="00F65AA7"/>
    <w:rsid w:val="00F66C9F"/>
    <w:rsid w:val="00F66D57"/>
    <w:rsid w:val="00F67060"/>
    <w:rsid w:val="00F702B9"/>
    <w:rsid w:val="00F7034A"/>
    <w:rsid w:val="00F70F03"/>
    <w:rsid w:val="00F714EB"/>
    <w:rsid w:val="00F71BD5"/>
    <w:rsid w:val="00F72BC0"/>
    <w:rsid w:val="00F72D74"/>
    <w:rsid w:val="00F73024"/>
    <w:rsid w:val="00F73087"/>
    <w:rsid w:val="00F7387F"/>
    <w:rsid w:val="00F74091"/>
    <w:rsid w:val="00F74859"/>
    <w:rsid w:val="00F748C9"/>
    <w:rsid w:val="00F74BC2"/>
    <w:rsid w:val="00F76157"/>
    <w:rsid w:val="00F76861"/>
    <w:rsid w:val="00F76C48"/>
    <w:rsid w:val="00F77B02"/>
    <w:rsid w:val="00F802CD"/>
    <w:rsid w:val="00F8036C"/>
    <w:rsid w:val="00F804C5"/>
    <w:rsid w:val="00F80C41"/>
    <w:rsid w:val="00F814DE"/>
    <w:rsid w:val="00F81951"/>
    <w:rsid w:val="00F819F6"/>
    <w:rsid w:val="00F81AD6"/>
    <w:rsid w:val="00F81CA9"/>
    <w:rsid w:val="00F82CC1"/>
    <w:rsid w:val="00F8321B"/>
    <w:rsid w:val="00F83752"/>
    <w:rsid w:val="00F83786"/>
    <w:rsid w:val="00F83FAB"/>
    <w:rsid w:val="00F842F6"/>
    <w:rsid w:val="00F85378"/>
    <w:rsid w:val="00F8541C"/>
    <w:rsid w:val="00F8560D"/>
    <w:rsid w:val="00F858F3"/>
    <w:rsid w:val="00F86F59"/>
    <w:rsid w:val="00F87E4C"/>
    <w:rsid w:val="00F902C9"/>
    <w:rsid w:val="00F90334"/>
    <w:rsid w:val="00F90408"/>
    <w:rsid w:val="00F90E3E"/>
    <w:rsid w:val="00F92015"/>
    <w:rsid w:val="00F92BD9"/>
    <w:rsid w:val="00F93488"/>
    <w:rsid w:val="00F93572"/>
    <w:rsid w:val="00F937D0"/>
    <w:rsid w:val="00F9433F"/>
    <w:rsid w:val="00F944AC"/>
    <w:rsid w:val="00F948FC"/>
    <w:rsid w:val="00F95115"/>
    <w:rsid w:val="00F962EC"/>
    <w:rsid w:val="00F96421"/>
    <w:rsid w:val="00F96B56"/>
    <w:rsid w:val="00F97641"/>
    <w:rsid w:val="00F976C2"/>
    <w:rsid w:val="00F97D2A"/>
    <w:rsid w:val="00FA0B01"/>
    <w:rsid w:val="00FA0D05"/>
    <w:rsid w:val="00FA0DE7"/>
    <w:rsid w:val="00FA0E37"/>
    <w:rsid w:val="00FA0E87"/>
    <w:rsid w:val="00FA126D"/>
    <w:rsid w:val="00FA162E"/>
    <w:rsid w:val="00FA1900"/>
    <w:rsid w:val="00FA1A7B"/>
    <w:rsid w:val="00FA1AF0"/>
    <w:rsid w:val="00FA1FCF"/>
    <w:rsid w:val="00FA2AF2"/>
    <w:rsid w:val="00FA2DC0"/>
    <w:rsid w:val="00FA39D6"/>
    <w:rsid w:val="00FA3C32"/>
    <w:rsid w:val="00FA435B"/>
    <w:rsid w:val="00FA479B"/>
    <w:rsid w:val="00FA523B"/>
    <w:rsid w:val="00FA5E68"/>
    <w:rsid w:val="00FA65FC"/>
    <w:rsid w:val="00FA679A"/>
    <w:rsid w:val="00FA6BAD"/>
    <w:rsid w:val="00FA6C95"/>
    <w:rsid w:val="00FA70B0"/>
    <w:rsid w:val="00FA7E75"/>
    <w:rsid w:val="00FA7FA4"/>
    <w:rsid w:val="00FB0597"/>
    <w:rsid w:val="00FB0ED2"/>
    <w:rsid w:val="00FB129E"/>
    <w:rsid w:val="00FB1B56"/>
    <w:rsid w:val="00FB1D54"/>
    <w:rsid w:val="00FB2599"/>
    <w:rsid w:val="00FB259D"/>
    <w:rsid w:val="00FB25BE"/>
    <w:rsid w:val="00FB2957"/>
    <w:rsid w:val="00FB2F06"/>
    <w:rsid w:val="00FB3284"/>
    <w:rsid w:val="00FB358F"/>
    <w:rsid w:val="00FB35D6"/>
    <w:rsid w:val="00FB3716"/>
    <w:rsid w:val="00FB37DE"/>
    <w:rsid w:val="00FB39A9"/>
    <w:rsid w:val="00FB40B2"/>
    <w:rsid w:val="00FB42F7"/>
    <w:rsid w:val="00FB46A9"/>
    <w:rsid w:val="00FB47D2"/>
    <w:rsid w:val="00FB5213"/>
    <w:rsid w:val="00FB53CD"/>
    <w:rsid w:val="00FB5495"/>
    <w:rsid w:val="00FB55C2"/>
    <w:rsid w:val="00FB5D8A"/>
    <w:rsid w:val="00FB5D9A"/>
    <w:rsid w:val="00FB62B3"/>
    <w:rsid w:val="00FB6E6F"/>
    <w:rsid w:val="00FB757B"/>
    <w:rsid w:val="00FB75EE"/>
    <w:rsid w:val="00FB7B99"/>
    <w:rsid w:val="00FB7E62"/>
    <w:rsid w:val="00FB7F9B"/>
    <w:rsid w:val="00FC0442"/>
    <w:rsid w:val="00FC1102"/>
    <w:rsid w:val="00FC1B40"/>
    <w:rsid w:val="00FC1F3E"/>
    <w:rsid w:val="00FC215E"/>
    <w:rsid w:val="00FC227D"/>
    <w:rsid w:val="00FC266C"/>
    <w:rsid w:val="00FC45B5"/>
    <w:rsid w:val="00FC4D38"/>
    <w:rsid w:val="00FC5078"/>
    <w:rsid w:val="00FC5E15"/>
    <w:rsid w:val="00FC63E6"/>
    <w:rsid w:val="00FC6457"/>
    <w:rsid w:val="00FC64BD"/>
    <w:rsid w:val="00FC7382"/>
    <w:rsid w:val="00FC7452"/>
    <w:rsid w:val="00FC7663"/>
    <w:rsid w:val="00FC771D"/>
    <w:rsid w:val="00FC7A44"/>
    <w:rsid w:val="00FD038E"/>
    <w:rsid w:val="00FD16F3"/>
    <w:rsid w:val="00FD20A9"/>
    <w:rsid w:val="00FD26C5"/>
    <w:rsid w:val="00FD2A57"/>
    <w:rsid w:val="00FD2C4A"/>
    <w:rsid w:val="00FD2DCD"/>
    <w:rsid w:val="00FD323A"/>
    <w:rsid w:val="00FD38B7"/>
    <w:rsid w:val="00FD3AD4"/>
    <w:rsid w:val="00FD3F33"/>
    <w:rsid w:val="00FD4571"/>
    <w:rsid w:val="00FD5170"/>
    <w:rsid w:val="00FD541C"/>
    <w:rsid w:val="00FD5516"/>
    <w:rsid w:val="00FD5602"/>
    <w:rsid w:val="00FD5CF4"/>
    <w:rsid w:val="00FD5F16"/>
    <w:rsid w:val="00FD62CE"/>
    <w:rsid w:val="00FD67AD"/>
    <w:rsid w:val="00FD6FC3"/>
    <w:rsid w:val="00FD7B63"/>
    <w:rsid w:val="00FE0158"/>
    <w:rsid w:val="00FE029F"/>
    <w:rsid w:val="00FE0538"/>
    <w:rsid w:val="00FE06AD"/>
    <w:rsid w:val="00FE0706"/>
    <w:rsid w:val="00FE0ABA"/>
    <w:rsid w:val="00FE10F1"/>
    <w:rsid w:val="00FE1113"/>
    <w:rsid w:val="00FE1344"/>
    <w:rsid w:val="00FE1519"/>
    <w:rsid w:val="00FE1DF5"/>
    <w:rsid w:val="00FE29FE"/>
    <w:rsid w:val="00FE2F8B"/>
    <w:rsid w:val="00FE35F8"/>
    <w:rsid w:val="00FE3C47"/>
    <w:rsid w:val="00FE3EB4"/>
    <w:rsid w:val="00FE3F10"/>
    <w:rsid w:val="00FE3F93"/>
    <w:rsid w:val="00FE3FB7"/>
    <w:rsid w:val="00FE494F"/>
    <w:rsid w:val="00FE5065"/>
    <w:rsid w:val="00FE54BC"/>
    <w:rsid w:val="00FE5608"/>
    <w:rsid w:val="00FE5EB8"/>
    <w:rsid w:val="00FE636D"/>
    <w:rsid w:val="00FE6EE0"/>
    <w:rsid w:val="00FE7B0F"/>
    <w:rsid w:val="00FF0043"/>
    <w:rsid w:val="00FF0372"/>
    <w:rsid w:val="00FF085F"/>
    <w:rsid w:val="00FF0C17"/>
    <w:rsid w:val="00FF16EB"/>
    <w:rsid w:val="00FF1E7D"/>
    <w:rsid w:val="00FF206E"/>
    <w:rsid w:val="00FF2334"/>
    <w:rsid w:val="00FF26FA"/>
    <w:rsid w:val="00FF2961"/>
    <w:rsid w:val="00FF2F7B"/>
    <w:rsid w:val="00FF3038"/>
    <w:rsid w:val="00FF42F0"/>
    <w:rsid w:val="00FF4317"/>
    <w:rsid w:val="00FF4770"/>
    <w:rsid w:val="00FF48CA"/>
    <w:rsid w:val="00FF4A52"/>
    <w:rsid w:val="00FF50CF"/>
    <w:rsid w:val="00FF6AB1"/>
    <w:rsid w:val="00FF77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58745F9"/>
  <w15:docId w15:val="{18139E6D-19D3-4570-8FAE-28F11A54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C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6F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46F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646F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646F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646F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semiHidden/>
    <w:locked/>
    <w:rsid w:val="0023227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23227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locked/>
    <w:rsid w:val="0023227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23227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23227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23227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23227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232276"/>
    <w:rPr>
      <w:rFonts w:ascii="Cambria" w:hAnsi="Cambria" w:cs="Angsana New"/>
    </w:rPr>
  </w:style>
  <w:style w:type="paragraph" w:customStyle="1" w:styleId="a">
    <w:name w:val="อักขระ อักขระ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646FC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646FC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646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646FC"/>
    <w:rPr>
      <w:b/>
      <w:bCs/>
    </w:rPr>
  </w:style>
  <w:style w:type="paragraph" w:styleId="ListBullet">
    <w:name w:val="List Bullet"/>
    <w:basedOn w:val="Normal"/>
    <w:uiPriority w:val="99"/>
    <w:rsid w:val="009646FC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646FC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646FC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646FC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646F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646F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646F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646FC"/>
    <w:pPr>
      <w:ind w:left="284"/>
    </w:pPr>
  </w:style>
  <w:style w:type="paragraph" w:customStyle="1" w:styleId="AAFrameAddress">
    <w:name w:val="AA Frame Address"/>
    <w:basedOn w:val="Heading1"/>
    <w:uiPriority w:val="99"/>
    <w:rsid w:val="009646F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646F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646F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646F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646F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646F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646F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646F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646F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646F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646F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646F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646F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646F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646F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646F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646F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646F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646F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646FC"/>
    <w:pPr>
      <w:ind w:left="567" w:hanging="567"/>
    </w:pPr>
  </w:style>
  <w:style w:type="paragraph" w:styleId="ListBullet5">
    <w:name w:val="List Bullet 5"/>
    <w:basedOn w:val="Normal"/>
    <w:uiPriority w:val="99"/>
    <w:rsid w:val="009646F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646F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9646FC"/>
    <w:rPr>
      <w:rFonts w:ascii="Arial" w:hAnsi="Arial" w:cs="Times New Roman"/>
      <w:sz w:val="18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646F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232276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9646FC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646F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646FC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9646F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646F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646FC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9646F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646F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646F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646F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646F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646FC"/>
    <w:pPr>
      <w:framePr w:h="443" w:wrap="around" w:y="8223"/>
    </w:pPr>
  </w:style>
  <w:style w:type="paragraph" w:customStyle="1" w:styleId="a0">
    <w:name w:val="¢éÍ¤ÇÒ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646F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646F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646F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646F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646F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646F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rsid w:val="009646FC"/>
    <w:rPr>
      <w:rFonts w:cs="Times New Roman"/>
    </w:rPr>
  </w:style>
  <w:style w:type="paragraph" w:styleId="BodyText2">
    <w:name w:val="Body Text 2"/>
    <w:basedOn w:val="Normal"/>
    <w:link w:val="BodyText2Char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9646FC"/>
    <w:rPr>
      <w:rFonts w:ascii="Book Antiqua" w:hAnsi="Book Antiqua" w:cs="Times New Roman"/>
      <w:sz w:val="22"/>
    </w:rPr>
  </w:style>
  <w:style w:type="paragraph" w:styleId="BodyText3">
    <w:name w:val="Body Text 3"/>
    <w:basedOn w:val="Normal"/>
    <w:link w:val="BodyText3Char"/>
    <w:uiPriority w:val="99"/>
    <w:rsid w:val="009646FC"/>
    <w:pPr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a1">
    <w:name w:val="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9646FC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32276"/>
    <w:rPr>
      <w:rFonts w:cs="Times New Roman"/>
      <w:sz w:val="2"/>
    </w:rPr>
  </w:style>
  <w:style w:type="paragraph" w:styleId="HTMLPreformatted">
    <w:name w:val="HTML Preformatted"/>
    <w:basedOn w:val="Normal"/>
    <w:link w:val="HTMLPreformattedChar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232276"/>
    <w:rPr>
      <w:rFonts w:ascii="Courier New" w:hAnsi="Courier New" w:cs="Times New Roman"/>
      <w:sz w:val="25"/>
      <w:szCs w:val="25"/>
    </w:rPr>
  </w:style>
  <w:style w:type="table" w:styleId="TableGrid">
    <w:name w:val="Table Grid"/>
    <w:basedOn w:val="TableNormal"/>
    <w:uiPriority w:val="59"/>
    <w:rsid w:val="009646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uiPriority w:val="99"/>
    <w:rsid w:val="009646F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i/>
      <w:sz w:val="30"/>
      <w:szCs w:val="2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9646FC"/>
    <w:rPr>
      <w:rFonts w:ascii="Angsana New" w:hAnsi="Angsana New"/>
      <w:b/>
      <w:i/>
      <w:sz w:val="3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646FC"/>
    <w:pPr>
      <w:spacing w:after="120" w:line="480" w:lineRule="auto"/>
      <w:ind w:left="360"/>
    </w:pPr>
    <w:rPr>
      <w:rFonts w:cs="Cordia New"/>
      <w:szCs w:val="21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32276"/>
    <w:rPr>
      <w:rFonts w:ascii="Arial" w:hAnsi="Arial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9646FC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32276"/>
    <w:rPr>
      <w:rFonts w:ascii="Arial" w:hAnsi="Arial" w:cs="Times New Roman"/>
      <w:sz w:val="20"/>
      <w:szCs w:val="20"/>
    </w:rPr>
  </w:style>
  <w:style w:type="paragraph" w:customStyle="1" w:styleId="block">
    <w:name w:val="block"/>
    <w:aliases w:val="b"/>
    <w:basedOn w:val="BodyText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E1">
    <w:name w:val="??????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9646FC"/>
    <w:pPr>
      <w:ind w:left="720"/>
      <w:contextualSpacing/>
    </w:pPr>
    <w:rPr>
      <w:szCs w:val="22"/>
    </w:rPr>
  </w:style>
  <w:style w:type="character" w:styleId="LineNumber">
    <w:name w:val="line number"/>
    <w:uiPriority w:val="99"/>
    <w:rsid w:val="009646FC"/>
    <w:rPr>
      <w:rFonts w:cs="Times New Roman"/>
    </w:rPr>
  </w:style>
  <w:style w:type="paragraph" w:customStyle="1" w:styleId="CharCharCharCharChar1CharCharChar">
    <w:name w:val="อักขระ อักขระ Char Char Char Char Char1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646F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32276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rsid w:val="009646FC"/>
    <w:rPr>
      <w:rFonts w:cs="Times New Roman"/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sid w:val="009646FC"/>
    <w:rPr>
      <w:rFonts w:cs="Times New Roman"/>
      <w:color w:val="0000FF"/>
      <w:u w:val="single"/>
    </w:rPr>
  </w:style>
  <w:style w:type="paragraph" w:customStyle="1" w:styleId="E2">
    <w:name w:val="ª×èÍºÃÔÉÑ· E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9">
    <w:name w:val="???????????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CharChar2CharCharCharChar">
    <w:name w:val="Char Char2 Char Char Char Char"/>
    <w:basedOn w:val="Normal"/>
    <w:uiPriority w:val="99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ordiaNew">
    <w:name w:val="Cordia New"/>
    <w:basedOn w:val="Normal"/>
    <w:rsid w:val="00964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hAnsi="Angsana New"/>
      <w:color w:val="000000"/>
      <w:sz w:val="24"/>
      <w:szCs w:val="24"/>
      <w:lang w:eastAsia="th-TH"/>
    </w:rPr>
  </w:style>
  <w:style w:type="paragraph" w:customStyle="1" w:styleId="CharCharCharCharCharCharCharCharCharCharCharCharCharCharCharCharCharCharCharChar2">
    <w:name w:val="Char Char Char Char Char Char Char Char Char Char Char Char Char Char Char Char Char Char Char Char2"/>
    <w:basedOn w:val="Normal"/>
    <w:uiPriority w:val="99"/>
    <w:rsid w:val="00B721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">
    <w:name w:val="อักขระ อักขระ2 อักขระ อักขระ Char Char อักขระ อักขระ Char Char"/>
    <w:basedOn w:val="Normal"/>
    <w:uiPriority w:val="99"/>
    <w:rsid w:val="00DD74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LightShading">
    <w:name w:val="Light Shading"/>
    <w:basedOn w:val="TableNormal"/>
    <w:uiPriority w:val="60"/>
    <w:rsid w:val="00D142F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NoSpacing">
    <w:name w:val="No Spacing"/>
    <w:uiPriority w:val="1"/>
    <w:qFormat/>
    <w:rsid w:val="00461389"/>
    <w:rPr>
      <w:rFonts w:ascii="Calibri" w:eastAsia="Calibri" w:hAnsi="Calibri" w:cs="Cordia New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FA7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FA7E7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styleId="IntenseEmphasis">
    <w:name w:val="Intense Emphasis"/>
    <w:basedOn w:val="DefaultParagraphFont"/>
    <w:uiPriority w:val="21"/>
    <w:qFormat/>
    <w:rsid w:val="00220765"/>
    <w:rPr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locked/>
    <w:rsid w:val="00FD3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rsid w:val="00D83556"/>
    <w:pPr>
      <w:numPr>
        <w:numId w:val="19"/>
      </w:numPr>
    </w:pPr>
  </w:style>
  <w:style w:type="paragraph" w:customStyle="1" w:styleId="paragraph">
    <w:name w:val="paragraph"/>
    <w:basedOn w:val="Normal"/>
    <w:rsid w:val="000B0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B0875"/>
  </w:style>
  <w:style w:type="character" w:customStyle="1" w:styleId="eop">
    <w:name w:val="eop"/>
    <w:basedOn w:val="DefaultParagraphFont"/>
    <w:rsid w:val="000B0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80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37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37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1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581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22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55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64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4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4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57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8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1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9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9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7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5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2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4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1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1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7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3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0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3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1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51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71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0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8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96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6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5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5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1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9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46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61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3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67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15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8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5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18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38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f5af6ebbfeb670eea652ce8d748c3009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1c97c9a743575b687c5c269281743fe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FD3A8-87DF-4270-B560-3307AFE9E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CF78D1-8DAB-4E66-BD64-927D4CC65C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45322-EA33-4D00-AD4F-9A63DC513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751D08-71AE-40EA-A7F8-7965D9F42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597</TotalTime>
  <Pages>19</Pages>
  <Words>4143</Words>
  <Characters>23620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245</cp:revision>
  <cp:lastPrinted>2019-11-14T09:56:00Z</cp:lastPrinted>
  <dcterms:created xsi:type="dcterms:W3CDTF">2019-11-12T10:19:00Z</dcterms:created>
  <dcterms:modified xsi:type="dcterms:W3CDTF">2019-11-14T14:29:00Z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0x010100D076325094451D40BF7DE884A7ED5574</vt:lpwstr>
  </property>
</Properties>
</file>