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77777777" w:rsidR="005753E0" w:rsidRPr="00E71EA3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บริษัท อี ฟอร์ แอล เอม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จำกัด </w:t>
      </w:r>
      <w:r w:rsidRPr="00E71EA3">
        <w:rPr>
          <w:rFonts w:ascii="Browallia New" w:hAnsi="Browallia New" w:cs="Browallia New" w:hint="cs"/>
          <w:b/>
          <w:bCs/>
          <w:sz w:val="28"/>
          <w:szCs w:val="28"/>
        </w:rPr>
        <w:t>(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มหาชน</w:t>
      </w:r>
      <w:r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) 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E71EA3" w:rsidRDefault="00EE40BF" w:rsidP="00EE40B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51EFFC92" w14:textId="218FF77C" w:rsidR="00EE40BF" w:rsidRPr="00E71EA3" w:rsidRDefault="008556EF" w:rsidP="008556EF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</w:t>
      </w:r>
      <w:r w:rsidR="00752030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สามเดือน</w:t>
      </w:r>
      <w:r w:rsidR="006F3A60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393929">
        <w:rPr>
          <w:rFonts w:ascii="Browallia New" w:hAnsi="Browallia New" w:cs="Browallia New" w:hint="cs"/>
          <w:b/>
          <w:bCs/>
          <w:sz w:val="28"/>
          <w:szCs w:val="28"/>
          <w:cs/>
        </w:rPr>
        <w:t>เก้า</w:t>
      </w:r>
      <w:r w:rsidR="00CB0A24">
        <w:rPr>
          <w:rFonts w:ascii="Browallia New" w:hAnsi="Browallia New" w:cs="Browallia New" w:hint="cs"/>
          <w:b/>
          <w:bCs/>
          <w:sz w:val="28"/>
          <w:szCs w:val="28"/>
          <w:cs/>
        </w:rPr>
        <w:t>เด</w:t>
      </w:r>
      <w:r w:rsidR="006F3A60">
        <w:rPr>
          <w:rFonts w:ascii="Browallia New" w:hAnsi="Browallia New" w:cs="Browallia New" w:hint="cs"/>
          <w:b/>
          <w:bCs/>
          <w:sz w:val="28"/>
          <w:szCs w:val="28"/>
          <w:cs/>
        </w:rPr>
        <w:t>ือน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D57D8F" w:rsidRPr="00E71EA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  <w:r w:rsidR="006F3A60">
        <w:rPr>
          <w:rFonts w:ascii="Browallia New" w:hAnsi="Browallia New" w:cs="Browallia New"/>
          <w:b/>
          <w:bCs/>
          <w:sz w:val="28"/>
          <w:szCs w:val="28"/>
        </w:rPr>
        <w:t>0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393929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D57D8F" w:rsidRPr="00E71EA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256</w:t>
      </w:r>
      <w:r w:rsidR="00656C14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917AE"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E71EA3">
        <w:rPr>
          <w:rFonts w:ascii="Browallia New" w:hAnsi="Browallia New" w:cs="Browallia New" w:hint="cs"/>
          <w:sz w:val="28"/>
          <w:szCs w:val="28"/>
          <w:cs/>
          <w:lang w:val="en-GB"/>
        </w:rPr>
        <w:tab/>
      </w:r>
    </w:p>
    <w:p w14:paraId="7EB95244" w14:textId="77777777" w:rsidR="00EE40BF" w:rsidRPr="006F3A60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695E3C1" w14:textId="77777777" w:rsidR="00EE40BF" w:rsidRPr="00E71EA3" w:rsidRDefault="00EE40BF" w:rsidP="00E71EA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ลักษณะการดำเนินธุรกิจ</w:t>
      </w:r>
    </w:p>
    <w:p w14:paraId="5F4F3010" w14:textId="77777777" w:rsidR="00EE40BF" w:rsidRPr="00B61FF9" w:rsidRDefault="00EE40BF" w:rsidP="00EE40B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F3C48E" w14:textId="16C6187F" w:rsidR="00EE40BF" w:rsidRPr="00357F51" w:rsidRDefault="00EE40BF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บริษัท อี ฟอร์ แอล เอม จำกัด (มหาชน) </w:t>
      </w:r>
      <w:r w:rsidR="00EB0ECA">
        <w:rPr>
          <w:rFonts w:ascii="Browallia New" w:hAnsi="Browallia New" w:cs="Browallia New" w:hint="cs"/>
          <w:sz w:val="28"/>
          <w:szCs w:val="28"/>
          <w:cs/>
        </w:rPr>
        <w:t>จ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ดทะเบียนเป็นบริษัทมหาชนในประเทศไทยและจดทะเบียนในตลาดหลักทรัพย์ เอ็ม เอ ไ</w:t>
      </w:r>
      <w:r w:rsidR="008B7DB8">
        <w:rPr>
          <w:rFonts w:ascii="Browallia New" w:hAnsi="Browallia New" w:cs="Browallia New" w:hint="cs"/>
          <w:sz w:val="28"/>
          <w:szCs w:val="28"/>
          <w:cs/>
        </w:rPr>
        <w:t>อ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บริษัทดำเนินธุรกิจหลักเป็นตัวแทนจำหน่ายเครื่องมือและอุปกรณ์ทางการแพทย์</w:t>
      </w:r>
      <w:r w:rsidR="003D6D00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B005FA" w:rsidRPr="00E71EA3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="00B005FA" w:rsidRPr="00357F51">
        <w:rPr>
          <w:rFonts w:ascii="Browallia New" w:hAnsi="Browallia New" w:cs="Browallia New" w:hint="cs"/>
          <w:sz w:val="28"/>
          <w:szCs w:val="28"/>
          <w:cs/>
        </w:rPr>
        <w:t>ประกอบธุรกิจจำหน่ายเครื่องมือแพทย์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 ให้บริการด้านความงามและธุรกิจแฟรนไชส์ และจำหน่ายเครื่องสำอาง</w:t>
      </w:r>
    </w:p>
    <w:p w14:paraId="6652FF1A" w14:textId="19116609" w:rsidR="00551B89" w:rsidRPr="00357F51" w:rsidRDefault="00551B89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B8415BA" w14:textId="3E5A4863" w:rsidR="00551B89" w:rsidRPr="006727FA" w:rsidRDefault="006727FA" w:rsidP="006727FA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70EB2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656C14" w:rsidRPr="00A70EB2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6F3A60" w:rsidRPr="00A70EB2">
        <w:rPr>
          <w:rFonts w:ascii="Browallia New" w:hAnsi="Browallia New" w:cs="Browallia New"/>
          <w:sz w:val="28"/>
          <w:szCs w:val="28"/>
          <w:lang w:val="en-GB"/>
        </w:rPr>
        <w:t>0</w:t>
      </w:r>
      <w:r w:rsidR="00656C14" w:rsidRPr="00A70EB2">
        <w:rPr>
          <w:rFonts w:ascii="Browallia New" w:hAnsi="Browallia New" w:cs="Browallia New" w:hint="cs"/>
          <w:sz w:val="28"/>
          <w:szCs w:val="28"/>
        </w:rPr>
        <w:t xml:space="preserve"> </w:t>
      </w:r>
      <w:r w:rsidR="00393929" w:rsidRPr="00A70EB2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656C14" w:rsidRPr="00A70EB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56C14" w:rsidRPr="0008407C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656C14" w:rsidRPr="0008407C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8407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51B89" w:rsidRPr="0008407C">
        <w:rPr>
          <w:rFonts w:ascii="Browallia New" w:hAnsi="Browallia New" w:cs="Browallia New" w:hint="cs"/>
          <w:sz w:val="28"/>
          <w:szCs w:val="28"/>
          <w:cs/>
        </w:rPr>
        <w:t>กลุ่มบริษัทและบริษัท</w:t>
      </w:r>
      <w:r w:rsidRPr="0008407C">
        <w:rPr>
          <w:rFonts w:ascii="Browallia New" w:hAnsi="Browallia New" w:cs="Browallia New" w:hint="cs"/>
          <w:sz w:val="28"/>
          <w:szCs w:val="28"/>
          <w:cs/>
        </w:rPr>
        <w:t xml:space="preserve">มีหนี้สินหมุนเวียนสุทธิจำนวน </w:t>
      </w:r>
      <w:bookmarkStart w:id="0" w:name="_Hlk16330537"/>
      <w:r w:rsidR="00055A6D" w:rsidRPr="0008407C">
        <w:rPr>
          <w:rFonts w:ascii="Browallia New" w:hAnsi="Browallia New" w:cs="Browallia New"/>
          <w:sz w:val="28"/>
          <w:szCs w:val="28"/>
        </w:rPr>
        <w:t>845.94</w:t>
      </w:r>
      <w:r w:rsidR="00603EFB" w:rsidRPr="0008407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bookmarkEnd w:id="0"/>
      <w:r w:rsidRPr="0008407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และ </w:t>
      </w:r>
      <w:bookmarkStart w:id="1" w:name="_Hlk16330548"/>
      <w:r w:rsidR="00B709CC" w:rsidRPr="0008407C">
        <w:rPr>
          <w:rFonts w:ascii="Browallia New" w:hAnsi="Browallia New" w:cs="Browallia New"/>
          <w:sz w:val="28"/>
          <w:szCs w:val="28"/>
          <w:lang w:val="en-GB"/>
        </w:rPr>
        <w:t>62</w:t>
      </w:r>
      <w:r w:rsidR="003627EB" w:rsidRPr="00A70EB2">
        <w:rPr>
          <w:rFonts w:ascii="Browallia New" w:hAnsi="Browallia New" w:cs="Browallia New"/>
          <w:sz w:val="28"/>
          <w:szCs w:val="28"/>
          <w:lang w:val="en-GB"/>
        </w:rPr>
        <w:t>.44</w:t>
      </w:r>
      <w:r w:rsidR="00603EFB" w:rsidRPr="00A70EB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1"/>
      <w:r w:rsidRPr="00A70EB2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 และ</w:t>
      </w:r>
      <w:r w:rsidR="00551B89" w:rsidRPr="00A70EB2">
        <w:rPr>
          <w:rFonts w:ascii="Browallia New" w:hAnsi="Browallia New" w:cs="Browallia New" w:hint="cs"/>
          <w:sz w:val="28"/>
          <w:szCs w:val="28"/>
          <w:cs/>
        </w:rPr>
        <w:t>มีขาดทุนสะสมเป็นจำนวนมาก</w:t>
      </w:r>
      <w:r w:rsidRPr="00A70EB2">
        <w:rPr>
          <w:rFonts w:ascii="Browallia New" w:hAnsi="Browallia New" w:cs="Browallia New" w:hint="cs"/>
          <w:sz w:val="28"/>
          <w:szCs w:val="28"/>
          <w:cs/>
        </w:rPr>
        <w:t xml:space="preserve"> โดยมีสาเหตุหลักมาจากผล</w:t>
      </w:r>
      <w:r w:rsidR="00F63ABF" w:rsidRPr="00A70EB2">
        <w:rPr>
          <w:rFonts w:ascii="Browallia New" w:hAnsi="Browallia New" w:cs="Browallia New" w:hint="cs"/>
          <w:sz w:val="28"/>
          <w:szCs w:val="28"/>
          <w:cs/>
        </w:rPr>
        <w:t>ขาดทุนจากการดำเนินงาน</w:t>
      </w:r>
      <w:r w:rsidRPr="00A70EB2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551B89" w:rsidRPr="00A70EB2">
        <w:rPr>
          <w:rFonts w:ascii="Browallia New" w:hAnsi="Browallia New" w:cs="Browallia New" w:hint="cs"/>
          <w:sz w:val="28"/>
          <w:szCs w:val="28"/>
          <w:cs/>
        </w:rPr>
        <w:t>การด้อยค่า</w:t>
      </w:r>
      <w:r w:rsidR="007E0ABB" w:rsidRPr="00A70EB2">
        <w:rPr>
          <w:rFonts w:ascii="Browallia New" w:hAnsi="Browallia New" w:cs="Browallia New" w:hint="cs"/>
          <w:sz w:val="28"/>
          <w:szCs w:val="28"/>
          <w:cs/>
        </w:rPr>
        <w:t>ที่เกิดขึ้นจาก</w:t>
      </w:r>
      <w:r w:rsidR="00551B89" w:rsidRPr="00A70EB2">
        <w:rPr>
          <w:rFonts w:ascii="Browallia New" w:hAnsi="Browallia New" w:cs="Browallia New" w:hint="cs"/>
          <w:sz w:val="28"/>
          <w:szCs w:val="28"/>
          <w:cs/>
        </w:rPr>
        <w:t>เงินลงทุนในบริษัทย่อยทางอ้อมที่ประกอบธุรกิจให้บริกา</w:t>
      </w:r>
      <w:bookmarkStart w:id="2" w:name="_GoBack"/>
      <w:bookmarkEnd w:id="2"/>
      <w:r w:rsidR="00551B89" w:rsidRPr="00A70EB2">
        <w:rPr>
          <w:rFonts w:ascii="Browallia New" w:hAnsi="Browallia New" w:cs="Browallia New" w:hint="cs"/>
          <w:sz w:val="28"/>
          <w:szCs w:val="28"/>
          <w:cs/>
        </w:rPr>
        <w:t>รด้านความงาม</w:t>
      </w:r>
      <w:r w:rsidRPr="00A70EB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51B89" w:rsidRPr="00A70EB2">
        <w:rPr>
          <w:rFonts w:ascii="Browallia New" w:hAnsi="Browallia New" w:cs="Browallia New" w:hint="cs"/>
          <w:sz w:val="28"/>
          <w:szCs w:val="28"/>
          <w:cs/>
        </w:rPr>
        <w:t>อนึ่ง บริษัทอยู่</w:t>
      </w:r>
      <w:r w:rsidR="00551B89" w:rsidRPr="00B63EE5">
        <w:rPr>
          <w:rFonts w:ascii="Browallia New" w:hAnsi="Browallia New" w:cs="Browallia New" w:hint="cs"/>
          <w:sz w:val="28"/>
          <w:szCs w:val="28"/>
          <w:cs/>
        </w:rPr>
        <w:t>ระหว่างการ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</w:p>
    <w:p w14:paraId="67710EC1" w14:textId="53DD56CD" w:rsidR="007E0ABB" w:rsidRPr="00E71EA3" w:rsidRDefault="00EE40BF" w:rsidP="007E0ABB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102E2991" w14:textId="77777777" w:rsidR="00EE40BF" w:rsidRPr="00E71EA3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เกณฑ์ในการจัดทำงบการเงินระหว่างกาล</w:t>
      </w:r>
    </w:p>
    <w:p w14:paraId="55FD6A4E" w14:textId="77777777" w:rsidR="00EE40BF" w:rsidRPr="00E71EA3" w:rsidRDefault="00EE40BF" w:rsidP="00EE40BF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5E408E0" w14:textId="7201D9EE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งบการเงินระหว่างกาลแบบย่อจัดทำขึ้นสำหรับงวดสามเดือน</w:t>
      </w:r>
      <w:r w:rsidR="006F3A6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และ</w:t>
      </w:r>
      <w:r w:rsidR="00891B68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เก้า</w:t>
      </w:r>
      <w:r w:rsidR="006F3A6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เดือน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สิ้นสุดวันที่ </w:t>
      </w:r>
      <w:r w:rsidR="006F3A60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6F3A60">
        <w:rPr>
          <w:rFonts w:ascii="Browallia New" w:hAnsi="Browallia New" w:cs="Browallia New"/>
          <w:sz w:val="28"/>
          <w:szCs w:val="28"/>
          <w:lang w:val="en-GB"/>
        </w:rPr>
        <w:t>0</w:t>
      </w:r>
      <w:r w:rsidR="006F3A60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891B68" w:rsidRPr="00891B68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6F3A60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F3A60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6F3A60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275911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ตามมาตรฐานการบัญชี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ฉบับที่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34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(ปรับปรุง </w:t>
      </w:r>
      <w:r w:rsidR="00091329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</w:t>
      </w:r>
      <w:r w:rsidR="000913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) เรื่อง</w:t>
      </w:r>
      <w:r w:rsidR="00DE422B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403F3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การรายงานทางการเงินระหว่างกาล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และได้นำเสนอในสกุลเงินไทยบาท</w:t>
      </w:r>
      <w:r w:rsidR="006F3A6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  </w:t>
      </w:r>
      <w:r w:rsidR="00A378F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โดยไม่ได้รวมข้อมูลทั้งหมดในงบการเงินประจำปีที่ได้จัดทำตามมาตรฐานการรายงานทางการเงิน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ธันวาคม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</w:p>
    <w:p w14:paraId="483571B6" w14:textId="77777777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4558222B" w14:textId="71DF6378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งบการเงินระหว่างกาลนี้ได้มีการจัดทำขึ้นเป็นภาษาไทย การแปลงบการเงินฉบับนี้เป็นภาษาอื่นควรให้สอดคล้องกับ</w:t>
      </w:r>
      <w:r w:rsidR="000D39C2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        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งบการเงินฉบับภาษาไทย</w:t>
      </w:r>
    </w:p>
    <w:p w14:paraId="6123974C" w14:textId="77777777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EAAC1D6" w14:textId="0C15E869" w:rsidR="00F263C3" w:rsidRPr="00E71EA3" w:rsidRDefault="00EE40BF" w:rsidP="00F263C3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งบการเงินรวมระหว่างกาลได้จัดทำขึ้นโดยรวมงบการเงินของบริษัท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 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อี ฟอร์ แอล เอม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31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ธันวาคม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F263C3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โดยไม่มีการเปลี่ยนแปลงในบริษัทย่อยในระหว่างงวด</w:t>
      </w:r>
      <w:r w:rsidR="00E74F8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ยกเว้นการเปลี่ยนแปลง</w:t>
      </w:r>
      <w:r w:rsidR="00AA4E8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สัดส่วนการลงทุนในบริษัทย่อ</w:t>
      </w:r>
      <w:r w:rsidR="00312C62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ย</w:t>
      </w:r>
      <w:r w:rsidR="00C85F26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312C62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ตามที่เปิดเผยใน</w:t>
      </w:r>
      <w:r w:rsidR="007C668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</w:t>
      </w:r>
      <w:r w:rsidR="00312C62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หมายเหตุ</w:t>
      </w:r>
      <w:r w:rsidR="00C85F2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C85F26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10</w:t>
      </w:r>
    </w:p>
    <w:p w14:paraId="43076730" w14:textId="77777777" w:rsidR="00EE40BF" w:rsidRPr="00E71EA3" w:rsidRDefault="00EE40BF" w:rsidP="00EE40BF">
      <w:p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EBA3394" w14:textId="5C3475E4" w:rsidR="00EE40BF" w:rsidRPr="00E71EA3" w:rsidRDefault="00EE40BF" w:rsidP="00656C14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36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งบการเงินระหว่างกาลนี้ได้รับอนุมัติจากคณะกรรมการบริษัท</w:t>
      </w:r>
      <w:r w:rsidRPr="009955C6">
        <w:rPr>
          <w:rFonts w:ascii="Browallia New" w:hAnsi="Browallia New" w:cs="Browallia New"/>
          <w:sz w:val="28"/>
          <w:szCs w:val="28"/>
          <w:cs/>
        </w:rPr>
        <w:t>แล้ว</w:t>
      </w:r>
      <w:r w:rsidRPr="0017147F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="006D4973" w:rsidRPr="0017147F">
        <w:rPr>
          <w:rFonts w:ascii="Browallia New" w:hAnsi="Browallia New" w:cs="Browallia New"/>
          <w:sz w:val="28"/>
          <w:szCs w:val="28"/>
        </w:rPr>
        <w:t xml:space="preserve"> </w:t>
      </w:r>
      <w:r w:rsidR="00735F90" w:rsidRPr="0017147F">
        <w:rPr>
          <w:rFonts w:ascii="Browallia New" w:hAnsi="Browallia New" w:cs="Browallia New"/>
          <w:sz w:val="28"/>
          <w:szCs w:val="28"/>
        </w:rPr>
        <w:t>14</w:t>
      </w:r>
      <w:r w:rsidR="00891B68" w:rsidRPr="0017147F">
        <w:rPr>
          <w:rFonts w:ascii="Browallia New" w:hAnsi="Browallia New" w:cs="Browallia New"/>
          <w:sz w:val="28"/>
          <w:szCs w:val="28"/>
        </w:rPr>
        <w:t xml:space="preserve"> </w:t>
      </w:r>
      <w:r w:rsidR="00735F90" w:rsidRPr="0017147F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="00656C14" w:rsidRPr="0017147F">
        <w:rPr>
          <w:rFonts w:ascii="Browallia New" w:hAnsi="Browallia New" w:cs="Browallia New"/>
          <w:sz w:val="28"/>
          <w:szCs w:val="28"/>
        </w:rPr>
        <w:t xml:space="preserve"> 2562</w:t>
      </w:r>
    </w:p>
    <w:p w14:paraId="67FE30DE" w14:textId="758E6CE1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F3DD62" w14:textId="0B9D56EE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1CA082" w14:textId="3DDD635B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3975FE" w14:textId="21CE9D2E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E70BDE3" w14:textId="783DD855" w:rsidR="002E39D1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7A136F4" w14:textId="197A45CD" w:rsidR="000A01AC" w:rsidRDefault="000A01AC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D48B1D" w14:textId="4E7B03DD" w:rsidR="002433F1" w:rsidRDefault="002433F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3DAC22" w14:textId="77777777" w:rsidR="00F812C0" w:rsidRPr="00E71EA3" w:rsidRDefault="00F812C0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728559" w14:textId="081ABDEE" w:rsidR="00766D81" w:rsidRDefault="00766D81" w:rsidP="006F3A60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  <w:r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lastRenderedPageBreak/>
        <w:t>มาตรฐานการรายงานทางการเงินที่ออกและปรับปรุงใหม่</w:t>
      </w:r>
    </w:p>
    <w:p w14:paraId="34727D6D" w14:textId="77777777" w:rsidR="00766D81" w:rsidRPr="006F3A60" w:rsidRDefault="00766D81" w:rsidP="00766D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27428D20" w14:textId="02D0A18D" w:rsidR="00766D81" w:rsidRPr="006F3A60" w:rsidRDefault="00766D81" w:rsidP="006F3A60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6F3A60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บริษัทและบริษัทย่อยได้นำมาตรฐานการรายงานทางการเงินที่ออกและปรับปรุงใหม่ การตีความมาตรฐาน รวมถึง</w:t>
      </w:r>
      <w:r w:rsidR="004B05D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แนวปฏิบัติทางการบัญชี ซึ่งมีผลบังคับใช้สำหรับรอบระยะเวลาบัญชีที่เริ่มภายในหรือหลังวันที่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มกราคม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2562 </w:t>
      </w:r>
      <w:r w:rsidR="006F3A6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    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มาถือปฏิบัติ ดังนี้</w:t>
      </w:r>
    </w:p>
    <w:p w14:paraId="3F2CC5E3" w14:textId="77777777" w:rsidR="00766D81" w:rsidRPr="006F3A60" w:rsidRDefault="00766D81" w:rsidP="00766D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3B07753" w14:textId="77777777" w:rsidR="00766D81" w:rsidRDefault="00766D81" w:rsidP="006F3A60">
      <w:pPr>
        <w:pStyle w:val="CordiaNew"/>
        <w:numPr>
          <w:ilvl w:val="0"/>
          <w:numId w:val="41"/>
        </w:numPr>
        <w:tabs>
          <w:tab w:val="clear" w:pos="4153"/>
          <w:tab w:val="left" w:pos="426"/>
          <w:tab w:val="left" w:pos="990"/>
        </w:tabs>
        <w:ind w:left="765" w:hanging="39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15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เรื่อง “รายได้จากสัญญาที่ทำกับลูกค้า” (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TFRS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15)</w:t>
      </w:r>
    </w:p>
    <w:p w14:paraId="13DE672C" w14:textId="77777777" w:rsidR="00766D81" w:rsidRPr="006F3A60" w:rsidRDefault="00766D81" w:rsidP="006F3A60">
      <w:pPr>
        <w:pStyle w:val="CordiaNew"/>
        <w:tabs>
          <w:tab w:val="clear" w:pos="4153"/>
          <w:tab w:val="left" w:pos="426"/>
        </w:tabs>
        <w:ind w:left="765" w:hanging="39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628C96A" w14:textId="7316952A" w:rsidR="00766D81" w:rsidRDefault="00766D81" w:rsidP="006F3A60">
      <w:pPr>
        <w:pStyle w:val="CordiaNew"/>
        <w:tabs>
          <w:tab w:val="clear" w:pos="4153"/>
          <w:tab w:val="left" w:pos="426"/>
          <w:tab w:val="left" w:pos="990"/>
        </w:tabs>
        <w:ind w:left="765" w:hanging="18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tab/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15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นำเสนอหลักการรับรู้รายได้ใหม่ แทนมาตรฐานการบัญชี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18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เรื่อง รายได้ (“</w:t>
      </w:r>
      <w:r>
        <w:rPr>
          <w:rFonts w:ascii="Browallia New" w:hAnsi="Browallia New" w:cs="Browallia New" w:hint="cs"/>
          <w:color w:val="auto"/>
          <w:sz w:val="28"/>
          <w:szCs w:val="28"/>
        </w:rPr>
        <w:t>TAS 18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”) มาตรฐานการบัญชี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11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เรื่อง สัญญาก่อสร้าง (“</w:t>
      </w:r>
      <w:r>
        <w:rPr>
          <w:rFonts w:ascii="Browallia New" w:hAnsi="Browallia New" w:cs="Browallia New" w:hint="cs"/>
          <w:color w:val="auto"/>
          <w:sz w:val="28"/>
          <w:szCs w:val="28"/>
        </w:rPr>
        <w:t>TAS 11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”) และการตีความมาตรฐานการรายงานทางการเงินที่เกี่ยวข้องกับรายได้อีกหลายฉบับ การนำมาตรฐานการรายงานทางการเงินมาใช้เป็น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ครั้งแรก สามารถปรับปรุงผลกระทบสะสมไปยังกำไรสะสมต้นงวด ณ วันที่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1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>
        <w:rPr>
          <w:rFonts w:ascii="Browallia New" w:hAnsi="Browallia New" w:cs="Browallia New" w:hint="cs"/>
          <w:color w:val="auto"/>
          <w:sz w:val="28"/>
          <w:szCs w:val="28"/>
        </w:rPr>
        <w:t>2562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โดยไม่ใช้วิธีการ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   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ปรับย้อนหลังสำหรับข้อมูลเปรียบเทียบ แนวทางสำหรับการปฏิบัติในช่วงการเปลี่ยนแปลงนั้น มาตรฐาน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การรายงานทางการเงินฉบับที่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15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จะใช้กับสัญญาที่ยังไม่สิ้นสุดภาระ ณ วันที่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1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>
        <w:rPr>
          <w:rFonts w:ascii="Browallia New" w:hAnsi="Browallia New" w:cs="Browallia New" w:hint="cs"/>
          <w:color w:val="auto"/>
          <w:sz w:val="28"/>
          <w:szCs w:val="28"/>
        </w:rPr>
        <w:t>2562</w:t>
      </w:r>
    </w:p>
    <w:p w14:paraId="75C3DDD1" w14:textId="137F4F6D" w:rsidR="00766D81" w:rsidRPr="006F3A60" w:rsidRDefault="00766D81" w:rsidP="006F3A60">
      <w:pPr>
        <w:pStyle w:val="CordiaNew"/>
        <w:tabs>
          <w:tab w:val="clear" w:pos="4153"/>
          <w:tab w:val="left" w:pos="426"/>
        </w:tabs>
        <w:ind w:left="720" w:hanging="45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C4B963F" w14:textId="1E0D381B" w:rsidR="001B6092" w:rsidRDefault="001B6092" w:rsidP="006F3A60">
      <w:pPr>
        <w:pStyle w:val="CordiaNew"/>
        <w:tabs>
          <w:tab w:val="clear" w:pos="4153"/>
          <w:tab w:val="left" w:pos="540"/>
        </w:tabs>
        <w:ind w:left="77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การนำมาตรฐานการรายงานทางการเงิน ฉบับที่ </w:t>
      </w:r>
      <w:r w:rsidRPr="00192B03">
        <w:rPr>
          <w:rFonts w:ascii="Browallia New" w:hAnsi="Browallia New" w:cs="Browallia New" w:hint="cs"/>
          <w:color w:val="auto"/>
          <w:sz w:val="28"/>
          <w:szCs w:val="28"/>
        </w:rPr>
        <w:t>15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มาถือป</w:t>
      </w:r>
      <w:r w:rsidR="00921EB3"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บัติมี</w:t>
      </w:r>
      <w:r w:rsidRPr="004C2F61">
        <w:rPr>
          <w:rFonts w:ascii="Browallia New" w:hAnsi="Browallia New" w:cs="Browallia New"/>
          <w:color w:val="auto"/>
          <w:sz w:val="28"/>
          <w:szCs w:val="28"/>
          <w:cs/>
        </w:rPr>
        <w:t>ผลกระทบต่อ</w:t>
      </w:r>
      <w:r w:rsidR="00DA41DF">
        <w:rPr>
          <w:rFonts w:ascii="Browallia New" w:hAnsi="Browallia New" w:cs="Browallia New" w:hint="cs"/>
          <w:color w:val="auto"/>
          <w:sz w:val="28"/>
          <w:szCs w:val="28"/>
          <w:cs/>
        </w:rPr>
        <w:t>ขาดทุน</w:t>
      </w:r>
      <w:r w:rsidRPr="004C2F61">
        <w:rPr>
          <w:rFonts w:ascii="Browallia New" w:hAnsi="Browallia New" w:cs="Browallia New"/>
          <w:color w:val="auto"/>
          <w:sz w:val="28"/>
          <w:szCs w:val="28"/>
          <w:cs/>
        </w:rPr>
        <w:t>สะสม</w:t>
      </w:r>
      <w:r w:rsidR="0093301F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ณ</w:t>
      </w:r>
      <w:r w:rsidRPr="004C2F6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3301F">
        <w:rPr>
          <w:rFonts w:ascii="Browallia New" w:hAnsi="Browallia New" w:cs="Browallia New" w:hint="cs"/>
          <w:color w:val="auto"/>
          <w:sz w:val="28"/>
          <w:szCs w:val="28"/>
          <w:cs/>
        </w:rPr>
        <w:t>วันที่</w:t>
      </w:r>
      <w:r w:rsidR="00EC0E85">
        <w:rPr>
          <w:rFonts w:ascii="Browallia New" w:hAnsi="Browallia New" w:cs="Browallia New"/>
          <w:color w:val="auto"/>
          <w:sz w:val="28"/>
          <w:szCs w:val="28"/>
        </w:rPr>
        <w:t xml:space="preserve"> 1 </w:t>
      </w:r>
      <w:r w:rsidR="00EC0E85">
        <w:rPr>
          <w:rFonts w:ascii="Browallia New" w:hAnsi="Browallia New" w:cs="Browallia New" w:hint="cs"/>
          <w:color w:val="auto"/>
          <w:sz w:val="28"/>
          <w:szCs w:val="28"/>
          <w:cs/>
        </w:rPr>
        <w:t>มกราคม</w:t>
      </w:r>
      <w:r w:rsidR="001A2E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C2F61">
        <w:rPr>
          <w:rFonts w:ascii="Browallia New" w:hAnsi="Browallia New" w:cs="Browallia New"/>
          <w:color w:val="auto"/>
          <w:sz w:val="28"/>
          <w:szCs w:val="28"/>
        </w:rPr>
        <w:t>2562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ดังต่อไปนี้</w:t>
      </w:r>
    </w:p>
    <w:p w14:paraId="01323F5C" w14:textId="77777777" w:rsidR="00766D81" w:rsidRPr="00634513" w:rsidRDefault="00766D81" w:rsidP="00766D81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725" w:type="dxa"/>
        <w:tblInd w:w="783" w:type="dxa"/>
        <w:tblLayout w:type="fixed"/>
        <w:tblLook w:val="0000" w:firstRow="0" w:lastRow="0" w:firstColumn="0" w:lastColumn="0" w:noHBand="0" w:noVBand="0"/>
      </w:tblPr>
      <w:tblGrid>
        <w:gridCol w:w="3618"/>
        <w:gridCol w:w="1809"/>
        <w:gridCol w:w="1593"/>
        <w:gridCol w:w="1705"/>
      </w:tblGrid>
      <w:tr w:rsidR="00EE1FF1" w:rsidRPr="004B05D2" w14:paraId="27AC4530" w14:textId="77777777" w:rsidTr="006F3A60">
        <w:tc>
          <w:tcPr>
            <w:tcW w:w="3618" w:type="dxa"/>
          </w:tcPr>
          <w:p w14:paraId="2646C8D6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7" w:type="dxa"/>
            <w:gridSpan w:val="3"/>
          </w:tcPr>
          <w:p w14:paraId="049372EB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2861F176" w14:textId="77777777" w:rsidTr="006F3A60">
        <w:tc>
          <w:tcPr>
            <w:tcW w:w="3618" w:type="dxa"/>
          </w:tcPr>
          <w:p w14:paraId="16E71589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07" w:type="dxa"/>
            <w:gridSpan w:val="3"/>
          </w:tcPr>
          <w:p w14:paraId="3A31ED1B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E1FF1" w:rsidRPr="004B05D2" w14:paraId="645FFE67" w14:textId="77777777" w:rsidTr="006F3A60">
        <w:trPr>
          <w:trHeight w:val="341"/>
        </w:trPr>
        <w:tc>
          <w:tcPr>
            <w:tcW w:w="3618" w:type="dxa"/>
          </w:tcPr>
          <w:p w14:paraId="50790EB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9" w:type="dxa"/>
            <w:vAlign w:val="bottom"/>
          </w:tcPr>
          <w:p w14:paraId="494A2610" w14:textId="77777777" w:rsidR="00200A34" w:rsidRPr="00750925" w:rsidRDefault="00200A34" w:rsidP="00200A34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1563C129" w14:textId="3C923808" w:rsidR="00EE1FF1" w:rsidRPr="006F3A60" w:rsidRDefault="00200A34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93" w:type="dxa"/>
            <w:vAlign w:val="bottom"/>
          </w:tcPr>
          <w:p w14:paraId="2EF5ED48" w14:textId="1370D445" w:rsidR="00EE1FF1" w:rsidRPr="006F3A60" w:rsidRDefault="00076F1E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2B9C9D27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35C8688F" w14:textId="15A83745" w:rsidR="00EE1FF1" w:rsidRPr="006F3A60" w:rsidRDefault="005E2E9D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75092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3E8248B8" w14:textId="77777777" w:rsidTr="006F3A60">
        <w:tc>
          <w:tcPr>
            <w:tcW w:w="3618" w:type="dxa"/>
          </w:tcPr>
          <w:p w14:paraId="51AFA80F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5ACF1DD7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93" w:type="dxa"/>
            <w:shd w:val="clear" w:color="auto" w:fill="auto"/>
          </w:tcPr>
          <w:p w14:paraId="56B8AB8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5984B02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7670B935" w14:textId="77777777" w:rsidTr="006F3A60">
        <w:tc>
          <w:tcPr>
            <w:tcW w:w="3618" w:type="dxa"/>
          </w:tcPr>
          <w:p w14:paraId="272C8F24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37C18D0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93" w:type="dxa"/>
            <w:shd w:val="clear" w:color="auto" w:fill="auto"/>
          </w:tcPr>
          <w:p w14:paraId="7AD0E15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A62AC17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1041F" w:rsidRPr="004B05D2" w14:paraId="2B391FB7" w14:textId="77777777" w:rsidTr="006F3A60">
        <w:tc>
          <w:tcPr>
            <w:tcW w:w="3618" w:type="dxa"/>
          </w:tcPr>
          <w:p w14:paraId="1E84C4FA" w14:textId="77777777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668574B3" w14:textId="7A731D91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7,700</w:t>
            </w:r>
          </w:p>
        </w:tc>
        <w:tc>
          <w:tcPr>
            <w:tcW w:w="1593" w:type="dxa"/>
            <w:shd w:val="clear" w:color="auto" w:fill="auto"/>
          </w:tcPr>
          <w:p w14:paraId="28DAD49D" w14:textId="23775ED0" w:rsidR="0031041F" w:rsidRPr="006F3A60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2,723</w:t>
            </w:r>
          </w:p>
        </w:tc>
        <w:tc>
          <w:tcPr>
            <w:tcW w:w="1705" w:type="dxa"/>
            <w:shd w:val="clear" w:color="auto" w:fill="auto"/>
          </w:tcPr>
          <w:p w14:paraId="6E1B5FDA" w14:textId="75D70A5C" w:rsidR="0031041F" w:rsidRPr="006F3A60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10,423</w:t>
            </w:r>
          </w:p>
        </w:tc>
      </w:tr>
      <w:tr w:rsidR="0031041F" w:rsidRPr="004B05D2" w14:paraId="67086F24" w14:textId="77777777" w:rsidTr="006F3A60">
        <w:tc>
          <w:tcPr>
            <w:tcW w:w="3618" w:type="dxa"/>
          </w:tcPr>
          <w:p w14:paraId="49826A26" w14:textId="715D08D6" w:rsidR="0031041F" w:rsidRPr="006F3A60" w:rsidRDefault="00BA7A3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B2F1643" w14:textId="600777FA" w:rsidR="0031041F" w:rsidRPr="006F3A60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24,434</w:t>
            </w:r>
          </w:p>
        </w:tc>
        <w:tc>
          <w:tcPr>
            <w:tcW w:w="1593" w:type="dxa"/>
            <w:shd w:val="clear" w:color="auto" w:fill="auto"/>
          </w:tcPr>
          <w:p w14:paraId="4875D5BE" w14:textId="43A17672" w:rsidR="0031041F" w:rsidRPr="006F3A60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13,615</w:t>
            </w:r>
          </w:p>
        </w:tc>
        <w:tc>
          <w:tcPr>
            <w:tcW w:w="1705" w:type="dxa"/>
            <w:shd w:val="clear" w:color="auto" w:fill="auto"/>
          </w:tcPr>
          <w:p w14:paraId="6B95A5D9" w14:textId="4244D0ED" w:rsidR="0031041F" w:rsidRPr="006F3A60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38,049</w:t>
            </w:r>
          </w:p>
        </w:tc>
      </w:tr>
      <w:tr w:rsidR="0031041F" w:rsidRPr="004B05D2" w14:paraId="7BDEA34F" w14:textId="77777777" w:rsidTr="006F3A60">
        <w:tc>
          <w:tcPr>
            <w:tcW w:w="3618" w:type="dxa"/>
          </w:tcPr>
          <w:p w14:paraId="499C94EA" w14:textId="2C73385B" w:rsidR="0031041F" w:rsidRPr="006F3A60" w:rsidRDefault="0031041F" w:rsidP="0031041F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809" w:type="dxa"/>
            <w:shd w:val="clear" w:color="auto" w:fill="auto"/>
          </w:tcPr>
          <w:p w14:paraId="1709B0DF" w14:textId="613E8B8D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(1,789,259)</w:t>
            </w:r>
          </w:p>
        </w:tc>
        <w:tc>
          <w:tcPr>
            <w:tcW w:w="1593" w:type="dxa"/>
            <w:shd w:val="clear" w:color="auto" w:fill="auto"/>
          </w:tcPr>
          <w:p w14:paraId="69D32903" w14:textId="6B77F35A" w:rsidR="0031041F" w:rsidRPr="006F3A60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(10,892)</w:t>
            </w:r>
          </w:p>
        </w:tc>
        <w:tc>
          <w:tcPr>
            <w:tcW w:w="1705" w:type="dxa"/>
            <w:shd w:val="clear" w:color="auto" w:fill="auto"/>
          </w:tcPr>
          <w:p w14:paraId="64D9354C" w14:textId="20D7A0F5" w:rsidR="0031041F" w:rsidRPr="006F3A60" w:rsidRDefault="0038264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FE3FC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1,800,151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</w:tbl>
    <w:p w14:paraId="272C13D3" w14:textId="77777777" w:rsidR="00EE1FF1" w:rsidRPr="006F3A60" w:rsidRDefault="00EE1FF1" w:rsidP="00EE1FF1">
      <w:pPr>
        <w:pStyle w:val="CordiaNew"/>
        <w:ind w:left="360"/>
        <w:jc w:val="thaiDistribute"/>
        <w:rPr>
          <w:rFonts w:ascii="Browallia New" w:eastAsia="Times New Roman" w:hAnsi="Browallia New" w:cs="Browallia New"/>
          <w:color w:val="auto"/>
          <w:lang w:eastAsia="en-US"/>
        </w:rPr>
      </w:pPr>
    </w:p>
    <w:tbl>
      <w:tblPr>
        <w:tblW w:w="8725" w:type="dxa"/>
        <w:tblInd w:w="783" w:type="dxa"/>
        <w:tblLayout w:type="fixed"/>
        <w:tblLook w:val="0000" w:firstRow="0" w:lastRow="0" w:firstColumn="0" w:lastColumn="0" w:noHBand="0" w:noVBand="0"/>
      </w:tblPr>
      <w:tblGrid>
        <w:gridCol w:w="3609"/>
        <w:gridCol w:w="1827"/>
        <w:gridCol w:w="1584"/>
        <w:gridCol w:w="1705"/>
      </w:tblGrid>
      <w:tr w:rsidR="00EE1FF1" w:rsidRPr="004B05D2" w14:paraId="2F648CEA" w14:textId="77777777" w:rsidTr="006F3A60">
        <w:tc>
          <w:tcPr>
            <w:tcW w:w="3609" w:type="dxa"/>
          </w:tcPr>
          <w:p w14:paraId="61013E8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16" w:type="dxa"/>
            <w:gridSpan w:val="3"/>
          </w:tcPr>
          <w:p w14:paraId="07C86F5A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23A2E5D2" w14:textId="77777777" w:rsidTr="006F3A60">
        <w:tc>
          <w:tcPr>
            <w:tcW w:w="3609" w:type="dxa"/>
          </w:tcPr>
          <w:p w14:paraId="3F7EAFD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16" w:type="dxa"/>
            <w:gridSpan w:val="3"/>
          </w:tcPr>
          <w:p w14:paraId="7A2CCC34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5D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E1FF1" w:rsidRPr="004B05D2" w14:paraId="01C671CE" w14:textId="77777777" w:rsidTr="006F3A60">
        <w:trPr>
          <w:trHeight w:val="341"/>
        </w:trPr>
        <w:tc>
          <w:tcPr>
            <w:tcW w:w="3609" w:type="dxa"/>
          </w:tcPr>
          <w:p w14:paraId="3B5777B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27" w:type="dxa"/>
            <w:vAlign w:val="bottom"/>
          </w:tcPr>
          <w:p w14:paraId="495C96C1" w14:textId="77777777" w:rsidR="00200A34" w:rsidRPr="00750925" w:rsidRDefault="00200A34" w:rsidP="00200A34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0A29FF68" w14:textId="3A2CD280" w:rsidR="00EE1FF1" w:rsidRPr="006F3A60" w:rsidRDefault="00200A34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84" w:type="dxa"/>
            <w:vAlign w:val="bottom"/>
          </w:tcPr>
          <w:p w14:paraId="0837F46E" w14:textId="3F405838" w:rsidR="00EE1FF1" w:rsidRPr="006F3A60" w:rsidRDefault="00076F1E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65A8C38D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69BC8EFD" w14:textId="547ACA2F" w:rsidR="00EE1FF1" w:rsidRPr="006F3A60" w:rsidRDefault="005E2E9D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75092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7310ED3A" w14:textId="77777777" w:rsidTr="006F3A60">
        <w:tc>
          <w:tcPr>
            <w:tcW w:w="3609" w:type="dxa"/>
          </w:tcPr>
          <w:p w14:paraId="3508A2E9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75E8B8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11BA470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4C805A3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50A3A227" w14:textId="77777777" w:rsidTr="006F3A60">
        <w:tc>
          <w:tcPr>
            <w:tcW w:w="3609" w:type="dxa"/>
          </w:tcPr>
          <w:p w14:paraId="6B69CBB2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54B84ECB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DB3A793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0308679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1041F" w:rsidRPr="004B05D2" w14:paraId="19015FCB" w14:textId="77777777" w:rsidTr="006F3A60">
        <w:tc>
          <w:tcPr>
            <w:tcW w:w="3609" w:type="dxa"/>
          </w:tcPr>
          <w:p w14:paraId="427EAD49" w14:textId="77777777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10CA92E1" w14:textId="28BBEA5D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5,946</w:t>
            </w:r>
          </w:p>
        </w:tc>
        <w:tc>
          <w:tcPr>
            <w:tcW w:w="1584" w:type="dxa"/>
            <w:shd w:val="clear" w:color="auto" w:fill="auto"/>
          </w:tcPr>
          <w:p w14:paraId="46716E8C" w14:textId="67ADD926" w:rsidR="0031041F" w:rsidRPr="006F3A60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2,723</w:t>
            </w:r>
          </w:p>
        </w:tc>
        <w:tc>
          <w:tcPr>
            <w:tcW w:w="1705" w:type="dxa"/>
            <w:shd w:val="clear" w:color="auto" w:fill="auto"/>
          </w:tcPr>
          <w:p w14:paraId="08AABC2A" w14:textId="1D2C1092" w:rsidR="0031041F" w:rsidRPr="006F3A60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8,669</w:t>
            </w:r>
          </w:p>
        </w:tc>
      </w:tr>
      <w:tr w:rsidR="0031041F" w:rsidRPr="004B05D2" w14:paraId="7677A5C2" w14:textId="77777777" w:rsidTr="006F3A60">
        <w:tc>
          <w:tcPr>
            <w:tcW w:w="3609" w:type="dxa"/>
          </w:tcPr>
          <w:p w14:paraId="64C49BA0" w14:textId="05AB5FCB" w:rsidR="0031041F" w:rsidRPr="006F3A60" w:rsidRDefault="00BA7A3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659341C2" w14:textId="1A86A5BF" w:rsidR="0031041F" w:rsidRPr="006F3A60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5,001</w:t>
            </w:r>
          </w:p>
        </w:tc>
        <w:tc>
          <w:tcPr>
            <w:tcW w:w="1584" w:type="dxa"/>
            <w:shd w:val="clear" w:color="auto" w:fill="auto"/>
          </w:tcPr>
          <w:p w14:paraId="5D4E9A3F" w14:textId="51434237" w:rsidR="0031041F" w:rsidRPr="006F3A60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13,615</w:t>
            </w:r>
          </w:p>
        </w:tc>
        <w:tc>
          <w:tcPr>
            <w:tcW w:w="1705" w:type="dxa"/>
            <w:shd w:val="clear" w:color="auto" w:fill="auto"/>
          </w:tcPr>
          <w:p w14:paraId="2B805CDF" w14:textId="43580908" w:rsidR="0031041F" w:rsidRPr="006F3A60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18,616</w:t>
            </w:r>
          </w:p>
        </w:tc>
      </w:tr>
      <w:tr w:rsidR="0031041F" w:rsidRPr="004B05D2" w14:paraId="29B0B914" w14:textId="77777777" w:rsidTr="006F3A60">
        <w:tc>
          <w:tcPr>
            <w:tcW w:w="3609" w:type="dxa"/>
          </w:tcPr>
          <w:p w14:paraId="671F0001" w14:textId="73C2717C" w:rsidR="0031041F" w:rsidRPr="006F3A60" w:rsidRDefault="0031041F" w:rsidP="0031041F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827" w:type="dxa"/>
            <w:shd w:val="clear" w:color="auto" w:fill="auto"/>
          </w:tcPr>
          <w:p w14:paraId="2B50225F" w14:textId="2121DF03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(1,786,596)</w:t>
            </w:r>
          </w:p>
        </w:tc>
        <w:tc>
          <w:tcPr>
            <w:tcW w:w="1584" w:type="dxa"/>
            <w:shd w:val="clear" w:color="auto" w:fill="auto"/>
          </w:tcPr>
          <w:p w14:paraId="3C436197" w14:textId="0E2BEEEB" w:rsidR="0031041F" w:rsidRPr="006F3A60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(10,892)</w:t>
            </w:r>
          </w:p>
        </w:tc>
        <w:tc>
          <w:tcPr>
            <w:tcW w:w="1705" w:type="dxa"/>
            <w:shd w:val="clear" w:color="auto" w:fill="auto"/>
          </w:tcPr>
          <w:p w14:paraId="0003B7D9" w14:textId="5960C4F2" w:rsidR="0031041F" w:rsidRPr="006F3A60" w:rsidRDefault="0038264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023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1,797,488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</w:tbl>
    <w:p w14:paraId="1BBD0FAB" w14:textId="77777777" w:rsidR="009A0FA5" w:rsidRDefault="009A0FA5" w:rsidP="00EE1FF1">
      <w:pPr>
        <w:pStyle w:val="CordiaNew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411904F" w14:textId="27788A40" w:rsidR="00EE1FF1" w:rsidRDefault="00EE1FF1" w:rsidP="00EE1FF1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lastRenderedPageBreak/>
        <w:t xml:space="preserve">การนำมาตรฐานการรายงานทางการเงิน ฉบับที่ </w:t>
      </w:r>
      <w:r w:rsidRPr="00192B03">
        <w:rPr>
          <w:rFonts w:ascii="Browallia New" w:hAnsi="Browallia New" w:cs="Browallia New" w:hint="cs"/>
          <w:color w:val="auto"/>
          <w:sz w:val="28"/>
          <w:szCs w:val="28"/>
        </w:rPr>
        <w:t>15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มาถือป</w:t>
      </w:r>
      <w:r w:rsidR="00F603A8"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บัติมีผลกระทบต่อ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รายการในงบการเงินงวดปัจจุบัน 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ดังต่อไปนี้</w:t>
      </w:r>
    </w:p>
    <w:p w14:paraId="30D9EC02" w14:textId="77777777" w:rsidR="00EE1FF1" w:rsidRDefault="00EE1FF1" w:rsidP="00EE1FF1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720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3613"/>
        <w:gridCol w:w="1701"/>
        <w:gridCol w:w="1701"/>
        <w:gridCol w:w="1705"/>
      </w:tblGrid>
      <w:tr w:rsidR="00EE1FF1" w:rsidRPr="004B05D2" w14:paraId="7CEB36BC" w14:textId="77777777" w:rsidTr="006F3A60">
        <w:tc>
          <w:tcPr>
            <w:tcW w:w="3613" w:type="dxa"/>
          </w:tcPr>
          <w:p w14:paraId="333FE33E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7" w:type="dxa"/>
            <w:gridSpan w:val="3"/>
          </w:tcPr>
          <w:p w14:paraId="34FD852F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150C6B46" w14:textId="77777777" w:rsidTr="006F3A60">
        <w:tc>
          <w:tcPr>
            <w:tcW w:w="3613" w:type="dxa"/>
          </w:tcPr>
          <w:p w14:paraId="669FC24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07" w:type="dxa"/>
            <w:gridSpan w:val="3"/>
          </w:tcPr>
          <w:p w14:paraId="19EC307A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E1FF1" w:rsidRPr="004B05D2" w14:paraId="71178EE1" w14:textId="77777777" w:rsidTr="006F3A60">
        <w:trPr>
          <w:trHeight w:val="341"/>
        </w:trPr>
        <w:tc>
          <w:tcPr>
            <w:tcW w:w="3613" w:type="dxa"/>
          </w:tcPr>
          <w:p w14:paraId="187C23B0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D71E6CF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45B0852A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701" w:type="dxa"/>
            <w:vAlign w:val="bottom"/>
          </w:tcPr>
          <w:p w14:paraId="1FF180BD" w14:textId="0588A83F" w:rsidR="00EE1FF1" w:rsidRPr="006F3A60" w:rsidRDefault="009A02EB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0EE49C65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735077F9" w14:textId="3891B5AA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="004B0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6F3A60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6A519861" w14:textId="77777777" w:rsidTr="006F3A60">
        <w:tc>
          <w:tcPr>
            <w:tcW w:w="3613" w:type="dxa"/>
          </w:tcPr>
          <w:p w14:paraId="2FD13EA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5D82AF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636B2A4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214189D6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1B80E4E9" w14:textId="77777777" w:rsidTr="006F3A60">
        <w:tc>
          <w:tcPr>
            <w:tcW w:w="3613" w:type="dxa"/>
          </w:tcPr>
          <w:p w14:paraId="574F9F92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งบแสดงฐานะการเงิน </w:t>
            </w:r>
          </w:p>
          <w:p w14:paraId="24A9982E" w14:textId="25A9BF79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ณ วันที่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="006F3A60" w:rsidRPr="006F3A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891B68" w:rsidRPr="00891B6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6F3A60" w:rsidRPr="006F3A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3FE50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4341AF2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49E9702A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F1AF9" w:rsidRPr="004B05D2" w14:paraId="4C66BE68" w14:textId="77777777" w:rsidTr="006F3A60">
        <w:tc>
          <w:tcPr>
            <w:tcW w:w="3613" w:type="dxa"/>
          </w:tcPr>
          <w:p w14:paraId="3ADA7677" w14:textId="77777777" w:rsidR="002F1AF9" w:rsidRPr="006F3A60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F996E" w14:textId="4B5E5368" w:rsidR="002F1AF9" w:rsidRPr="004A34C9" w:rsidRDefault="00C052BF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44,460</w:t>
            </w:r>
          </w:p>
        </w:tc>
        <w:tc>
          <w:tcPr>
            <w:tcW w:w="1701" w:type="dxa"/>
            <w:shd w:val="clear" w:color="auto" w:fill="auto"/>
          </w:tcPr>
          <w:p w14:paraId="0DAE07E0" w14:textId="11403644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6870D9F7" w14:textId="03D083DD" w:rsidR="002F1AF9" w:rsidRPr="004A34C9" w:rsidRDefault="00C052BF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44,460</w:t>
            </w:r>
          </w:p>
        </w:tc>
      </w:tr>
      <w:tr w:rsidR="002F1AF9" w:rsidRPr="004B05D2" w14:paraId="23EBC963" w14:textId="77777777" w:rsidTr="006F3A60">
        <w:tc>
          <w:tcPr>
            <w:tcW w:w="3613" w:type="dxa"/>
          </w:tcPr>
          <w:p w14:paraId="1CA38848" w14:textId="77777777" w:rsidR="002F1AF9" w:rsidRPr="006F3A60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AFE63B" w14:textId="4FB71115" w:rsidR="002F1AF9" w:rsidRPr="004A34C9" w:rsidRDefault="00AF61A6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8,620</w:t>
            </w:r>
          </w:p>
        </w:tc>
        <w:tc>
          <w:tcPr>
            <w:tcW w:w="1701" w:type="dxa"/>
            <w:shd w:val="clear" w:color="auto" w:fill="auto"/>
          </w:tcPr>
          <w:p w14:paraId="1F20487E" w14:textId="15934FBD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3,346</w:t>
            </w:r>
          </w:p>
        </w:tc>
        <w:tc>
          <w:tcPr>
            <w:tcW w:w="1705" w:type="dxa"/>
            <w:shd w:val="clear" w:color="auto" w:fill="auto"/>
          </w:tcPr>
          <w:p w14:paraId="3489C232" w14:textId="628F0B95" w:rsidR="002F1AF9" w:rsidRPr="004A34C9" w:rsidRDefault="001B7972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11,966</w:t>
            </w:r>
          </w:p>
        </w:tc>
      </w:tr>
      <w:tr w:rsidR="002F1AF9" w:rsidRPr="004B05D2" w14:paraId="44A40DB1" w14:textId="77777777" w:rsidTr="006F3A60">
        <w:tc>
          <w:tcPr>
            <w:tcW w:w="3613" w:type="dxa"/>
          </w:tcPr>
          <w:p w14:paraId="2799B0E9" w14:textId="66AB38A6" w:rsidR="002F1AF9" w:rsidRPr="006F3A60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249B3B" w14:textId="0B2F28F2" w:rsidR="002F1AF9" w:rsidRPr="004A34C9" w:rsidRDefault="00B709D7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lang w:val="en-GB"/>
              </w:rPr>
              <w:t>32,774</w:t>
            </w:r>
          </w:p>
        </w:tc>
        <w:tc>
          <w:tcPr>
            <w:tcW w:w="1701" w:type="dxa"/>
            <w:shd w:val="clear" w:color="auto" w:fill="auto"/>
          </w:tcPr>
          <w:p w14:paraId="6D64164D" w14:textId="35714783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16,730</w:t>
            </w:r>
          </w:p>
        </w:tc>
        <w:tc>
          <w:tcPr>
            <w:tcW w:w="1705" w:type="dxa"/>
            <w:shd w:val="clear" w:color="auto" w:fill="auto"/>
          </w:tcPr>
          <w:p w14:paraId="33B86915" w14:textId="3E8AB5B1" w:rsidR="002F1AF9" w:rsidRPr="004A34C9" w:rsidRDefault="001B12BC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49,504</w:t>
            </w:r>
          </w:p>
        </w:tc>
      </w:tr>
      <w:tr w:rsidR="002F1AF9" w:rsidRPr="004B05D2" w14:paraId="3C3A648A" w14:textId="77777777" w:rsidTr="006F3A60">
        <w:tc>
          <w:tcPr>
            <w:tcW w:w="3613" w:type="dxa"/>
          </w:tcPr>
          <w:p w14:paraId="64AE0894" w14:textId="1BB822AC" w:rsidR="002F1AF9" w:rsidRPr="004A34C9" w:rsidRDefault="002F1AF9" w:rsidP="002F1AF9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4A34C9">
              <w:rPr>
                <w:rFonts w:ascii="Browallia New" w:hAnsi="Browallia New" w:cs="Browall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701" w:type="dxa"/>
            <w:shd w:val="clear" w:color="auto" w:fill="auto"/>
          </w:tcPr>
          <w:p w14:paraId="038C0856" w14:textId="438B7845" w:rsidR="002F1AF9" w:rsidRPr="004A34C9" w:rsidRDefault="00CC143C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(1,833,719)</w:t>
            </w:r>
          </w:p>
        </w:tc>
        <w:tc>
          <w:tcPr>
            <w:tcW w:w="1701" w:type="dxa"/>
            <w:shd w:val="clear" w:color="auto" w:fill="auto"/>
          </w:tcPr>
          <w:p w14:paraId="2E28744E" w14:textId="5987901F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(13,384)</w:t>
            </w:r>
          </w:p>
        </w:tc>
        <w:tc>
          <w:tcPr>
            <w:tcW w:w="1705" w:type="dxa"/>
            <w:shd w:val="clear" w:color="auto" w:fill="auto"/>
          </w:tcPr>
          <w:p w14:paraId="61029C7D" w14:textId="6BE03D10" w:rsidR="002F1AF9" w:rsidRPr="004A34C9" w:rsidRDefault="00DD22E2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</w:t>
            </w:r>
            <w:r w:rsidR="0034736F"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847,103)</w:t>
            </w:r>
          </w:p>
        </w:tc>
      </w:tr>
      <w:tr w:rsidR="002F1AF9" w:rsidRPr="004B05D2" w14:paraId="34DD560F" w14:textId="77777777" w:rsidTr="006F3A60">
        <w:tc>
          <w:tcPr>
            <w:tcW w:w="3613" w:type="dxa"/>
          </w:tcPr>
          <w:p w14:paraId="272FE903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40ADAA0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F72115A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61092D2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F1AF9" w:rsidRPr="004B05D2" w14:paraId="67E00B08" w14:textId="77777777" w:rsidTr="006F3A60">
        <w:tc>
          <w:tcPr>
            <w:tcW w:w="3613" w:type="dxa"/>
          </w:tcPr>
          <w:p w14:paraId="3668A394" w14:textId="0605923E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</w:t>
            </w:r>
            <w:r w:rsidR="00F94BA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และกำไรขาดทุน</w:t>
            </w:r>
            <w:r w:rsidR="006831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br/>
            </w:r>
            <w:r w:rsidR="006831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</w:t>
            </w:r>
            <w:r w:rsidR="00F94BA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เบ็ดเสร็จ</w:t>
            </w:r>
            <w:r w:rsidR="006F3043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อื่น </w:t>
            </w: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  <w:p w14:paraId="0DF2480D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4A34C9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สามเดือน</w:t>
            </w: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41FDBEA4" w14:textId="52774B82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4A34C9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Pr="004A34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Pr="004A34C9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4A34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A34C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876FD2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6CD9A7C0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75055021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F1AF9" w:rsidRPr="004B05D2" w14:paraId="5D6BA6D8" w14:textId="77777777" w:rsidTr="006F3A60">
        <w:tc>
          <w:tcPr>
            <w:tcW w:w="3613" w:type="dxa"/>
          </w:tcPr>
          <w:p w14:paraId="1914144A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5B2151" w14:textId="14D81B13" w:rsidR="002F1AF9" w:rsidRPr="004A34C9" w:rsidRDefault="007A63D0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D8733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</w:t>
            </w:r>
            <w:r w:rsidR="00E76E1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,552</w:t>
            </w:r>
          </w:p>
        </w:tc>
        <w:tc>
          <w:tcPr>
            <w:tcW w:w="1701" w:type="dxa"/>
            <w:shd w:val="clear" w:color="auto" w:fill="auto"/>
          </w:tcPr>
          <w:p w14:paraId="6D19F05F" w14:textId="5C7B6DCB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(13,490)</w:t>
            </w:r>
          </w:p>
        </w:tc>
        <w:tc>
          <w:tcPr>
            <w:tcW w:w="1705" w:type="dxa"/>
            <w:shd w:val="clear" w:color="auto" w:fill="auto"/>
          </w:tcPr>
          <w:p w14:paraId="17276573" w14:textId="5AB412B4" w:rsidR="002F1AF9" w:rsidRPr="004A34C9" w:rsidRDefault="00522E33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D8733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</w:t>
            </w: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8733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062</w:t>
            </w:r>
          </w:p>
        </w:tc>
      </w:tr>
      <w:tr w:rsidR="002F1AF9" w:rsidRPr="004B05D2" w14:paraId="34040CF3" w14:textId="77777777" w:rsidTr="006F3A60">
        <w:tc>
          <w:tcPr>
            <w:tcW w:w="3613" w:type="dxa"/>
          </w:tcPr>
          <w:p w14:paraId="05ECA3E9" w14:textId="0216EA25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</w:t>
            </w:r>
            <w:r w:rsidRPr="004A34C9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เครื่องมือ</w:t>
            </w: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8C349" w14:textId="0EF8EEA8" w:rsidR="002F1AF9" w:rsidRPr="004A34C9" w:rsidRDefault="002B7ECC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248B6B8" w14:textId="78243383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12,164</w:t>
            </w:r>
          </w:p>
        </w:tc>
        <w:tc>
          <w:tcPr>
            <w:tcW w:w="1705" w:type="dxa"/>
            <w:shd w:val="clear" w:color="auto" w:fill="auto"/>
          </w:tcPr>
          <w:p w14:paraId="3A96533D" w14:textId="3A133C31" w:rsidR="002F1AF9" w:rsidRPr="004A34C9" w:rsidRDefault="002B7ECC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12,164</w:t>
            </w:r>
          </w:p>
        </w:tc>
      </w:tr>
      <w:tr w:rsidR="002F1AF9" w:rsidRPr="004B05D2" w14:paraId="37905484" w14:textId="77777777" w:rsidTr="006F3A60">
        <w:tc>
          <w:tcPr>
            <w:tcW w:w="3613" w:type="dxa"/>
          </w:tcPr>
          <w:p w14:paraId="5B43B264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1F97D8" w14:textId="36DE12BE" w:rsidR="002F1AF9" w:rsidRPr="004A34C9" w:rsidRDefault="001559D4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lang w:val="en-GB"/>
              </w:rPr>
              <w:t>12,964</w:t>
            </w:r>
          </w:p>
        </w:tc>
        <w:tc>
          <w:tcPr>
            <w:tcW w:w="1701" w:type="dxa"/>
            <w:shd w:val="clear" w:color="auto" w:fill="auto"/>
          </w:tcPr>
          <w:p w14:paraId="0A111A6E" w14:textId="664A04BC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(239)</w:t>
            </w:r>
          </w:p>
        </w:tc>
        <w:tc>
          <w:tcPr>
            <w:tcW w:w="1705" w:type="dxa"/>
            <w:shd w:val="clear" w:color="auto" w:fill="auto"/>
          </w:tcPr>
          <w:p w14:paraId="4D2FA316" w14:textId="66963FD0" w:rsidR="002F1AF9" w:rsidRPr="004A34C9" w:rsidRDefault="000F613A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12,725</w:t>
            </w:r>
          </w:p>
        </w:tc>
      </w:tr>
      <w:tr w:rsidR="002F1AF9" w:rsidRPr="004B05D2" w14:paraId="6B3109DB" w14:textId="77777777" w:rsidTr="00AB4300">
        <w:tc>
          <w:tcPr>
            <w:tcW w:w="3613" w:type="dxa"/>
          </w:tcPr>
          <w:p w14:paraId="0D7C22FC" w14:textId="15A9A6EF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14:paraId="6E56C2B5" w14:textId="241B2523" w:rsidR="002F1AF9" w:rsidRPr="004A34C9" w:rsidRDefault="00F612A0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40D6" w:rsidRPr="004A34C9">
              <w:rPr>
                <w:rFonts w:ascii="Browallia New" w:hAnsi="Browallia New" w:cs="Browallia New"/>
                <w:sz w:val="28"/>
                <w:szCs w:val="28"/>
                <w:lang w:val="en-GB"/>
              </w:rPr>
              <w:t>58,362</w:t>
            </w:r>
            <w:r w:rsidRPr="004A34C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1789D8E" w14:textId="024FF27C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(1,087)</w:t>
            </w:r>
          </w:p>
        </w:tc>
        <w:tc>
          <w:tcPr>
            <w:tcW w:w="1705" w:type="dxa"/>
            <w:shd w:val="clear" w:color="auto" w:fill="auto"/>
          </w:tcPr>
          <w:p w14:paraId="5B41178B" w14:textId="6914E95A" w:rsidR="002F1AF9" w:rsidRPr="004A34C9" w:rsidRDefault="00F97D8F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(59,449)</w:t>
            </w:r>
          </w:p>
        </w:tc>
      </w:tr>
      <w:tr w:rsidR="002F1AF9" w:rsidRPr="004B05D2" w14:paraId="3D98B43E" w14:textId="77777777" w:rsidTr="00AB4300">
        <w:tc>
          <w:tcPr>
            <w:tcW w:w="3613" w:type="dxa"/>
          </w:tcPr>
          <w:p w14:paraId="61193B95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00FBD6A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6E24FC5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31AFE41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F1AF9" w:rsidRPr="004B05D2" w14:paraId="598978D0" w14:textId="77777777" w:rsidTr="00AB4300">
        <w:tc>
          <w:tcPr>
            <w:tcW w:w="3613" w:type="dxa"/>
          </w:tcPr>
          <w:p w14:paraId="6475B08E" w14:textId="644B404A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</w:t>
            </w:r>
            <w:r w:rsidR="006F3043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และกำไรขาดทุ</w:t>
            </w:r>
            <w:r w:rsidR="006831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="006831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br/>
            </w:r>
            <w:r w:rsidR="006831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</w:t>
            </w: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เบ็ดเสร็จ</w:t>
            </w:r>
            <w:r w:rsidR="006F3043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อื่น</w:t>
            </w: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สำหรับงวด</w:t>
            </w:r>
          </w:p>
          <w:p w14:paraId="537CCEA5" w14:textId="580AC1A2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4A34C9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สิ้นสุดวันที่</w:t>
            </w:r>
          </w:p>
          <w:p w14:paraId="3422D8BF" w14:textId="7649A0DA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4A34C9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Pr="004A34C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Pr="004A34C9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4A34C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A34C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E1D641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DE53E4C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E93DCC7" w14:textId="77777777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F1AF9" w:rsidRPr="004B05D2" w14:paraId="6DCE683B" w14:textId="77777777" w:rsidTr="00AB4300">
        <w:tc>
          <w:tcPr>
            <w:tcW w:w="3613" w:type="dxa"/>
          </w:tcPr>
          <w:p w14:paraId="082A991B" w14:textId="5B2377E6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4059E7" w14:textId="1EE43AFD" w:rsidR="002F1AF9" w:rsidRPr="004A34C9" w:rsidRDefault="00D03C1E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lang w:val="en-GB"/>
              </w:rPr>
              <w:t>1,400,316</w:t>
            </w:r>
          </w:p>
        </w:tc>
        <w:tc>
          <w:tcPr>
            <w:tcW w:w="1701" w:type="dxa"/>
            <w:shd w:val="clear" w:color="auto" w:fill="auto"/>
          </w:tcPr>
          <w:p w14:paraId="70C5DC7D" w14:textId="7D527F39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(39,217)</w:t>
            </w:r>
          </w:p>
        </w:tc>
        <w:tc>
          <w:tcPr>
            <w:tcW w:w="1705" w:type="dxa"/>
            <w:shd w:val="clear" w:color="auto" w:fill="auto"/>
          </w:tcPr>
          <w:p w14:paraId="71A8A4FD" w14:textId="5AA9A94B" w:rsidR="002F1AF9" w:rsidRPr="004A34C9" w:rsidRDefault="00B70E58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1,361,099</w:t>
            </w:r>
          </w:p>
        </w:tc>
      </w:tr>
      <w:tr w:rsidR="002F1AF9" w:rsidRPr="004B05D2" w14:paraId="566A6A7B" w14:textId="77777777" w:rsidTr="00AB4300">
        <w:tc>
          <w:tcPr>
            <w:tcW w:w="3613" w:type="dxa"/>
          </w:tcPr>
          <w:p w14:paraId="7FEE3916" w14:textId="0B168D10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</w:t>
            </w:r>
            <w:r w:rsidRPr="004A34C9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เครื่องมือ</w:t>
            </w: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10FD38" w14:textId="06EF52CA" w:rsidR="002F1AF9" w:rsidRPr="004A34C9" w:rsidRDefault="002B7ECC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3CF53D7" w14:textId="32B15946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36,101</w:t>
            </w:r>
          </w:p>
        </w:tc>
        <w:tc>
          <w:tcPr>
            <w:tcW w:w="1705" w:type="dxa"/>
            <w:shd w:val="clear" w:color="auto" w:fill="auto"/>
          </w:tcPr>
          <w:p w14:paraId="33D03ABE" w14:textId="3D126D13" w:rsidR="002F1AF9" w:rsidRPr="004A34C9" w:rsidRDefault="002B7ECC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36,101</w:t>
            </w:r>
          </w:p>
        </w:tc>
      </w:tr>
      <w:tr w:rsidR="002F1AF9" w:rsidRPr="004B05D2" w14:paraId="106AF277" w14:textId="77777777" w:rsidTr="00AB4300">
        <w:tc>
          <w:tcPr>
            <w:tcW w:w="3613" w:type="dxa"/>
          </w:tcPr>
          <w:p w14:paraId="669996A4" w14:textId="392948CD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50B1D" w14:textId="0AE3F7D0" w:rsidR="002F1AF9" w:rsidRPr="004A34C9" w:rsidRDefault="00D46D4C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lang w:val="en-GB"/>
              </w:rPr>
              <w:t>40,288</w:t>
            </w:r>
          </w:p>
        </w:tc>
        <w:tc>
          <w:tcPr>
            <w:tcW w:w="1701" w:type="dxa"/>
            <w:shd w:val="clear" w:color="auto" w:fill="auto"/>
          </w:tcPr>
          <w:p w14:paraId="66F822D6" w14:textId="08F1ACF6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(623)</w:t>
            </w:r>
          </w:p>
        </w:tc>
        <w:tc>
          <w:tcPr>
            <w:tcW w:w="1705" w:type="dxa"/>
            <w:shd w:val="clear" w:color="auto" w:fill="auto"/>
          </w:tcPr>
          <w:p w14:paraId="585D5AA3" w14:textId="2C699502" w:rsidR="002F1AF9" w:rsidRPr="004A34C9" w:rsidRDefault="00354B28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39,</w:t>
            </w:r>
            <w:r w:rsidR="008E08F1"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665</w:t>
            </w:r>
          </w:p>
        </w:tc>
      </w:tr>
      <w:tr w:rsidR="002F1AF9" w:rsidRPr="004B05D2" w14:paraId="6BB4AAAC" w14:textId="77777777" w:rsidTr="00AB4300">
        <w:tc>
          <w:tcPr>
            <w:tcW w:w="3613" w:type="dxa"/>
          </w:tcPr>
          <w:p w14:paraId="1AABFE1E" w14:textId="021C83EA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14:paraId="53408C01" w14:textId="369ACE30" w:rsidR="002F1AF9" w:rsidRPr="004A34C9" w:rsidRDefault="0099494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34C9">
              <w:rPr>
                <w:rFonts w:ascii="Browallia New" w:hAnsi="Browallia New" w:cs="Browallia New"/>
                <w:sz w:val="28"/>
                <w:szCs w:val="28"/>
                <w:lang w:val="en-GB"/>
              </w:rPr>
              <w:t>(181,384)</w:t>
            </w:r>
          </w:p>
        </w:tc>
        <w:tc>
          <w:tcPr>
            <w:tcW w:w="1701" w:type="dxa"/>
            <w:shd w:val="clear" w:color="auto" w:fill="auto"/>
          </w:tcPr>
          <w:p w14:paraId="6E47EAA9" w14:textId="1F9211E4" w:rsidR="002F1AF9" w:rsidRPr="004A34C9" w:rsidRDefault="002F1AF9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(2,493)</w:t>
            </w:r>
          </w:p>
        </w:tc>
        <w:tc>
          <w:tcPr>
            <w:tcW w:w="1705" w:type="dxa"/>
            <w:shd w:val="clear" w:color="auto" w:fill="auto"/>
          </w:tcPr>
          <w:p w14:paraId="58024F9A" w14:textId="4BBB9854" w:rsidR="002F1AF9" w:rsidRPr="004A34C9" w:rsidRDefault="00CB3362" w:rsidP="002F1AF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(183,877)</w:t>
            </w:r>
          </w:p>
        </w:tc>
      </w:tr>
    </w:tbl>
    <w:p w14:paraId="442932D0" w14:textId="29E50517" w:rsidR="00EE1FF1" w:rsidRDefault="00EE1FF1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p w14:paraId="520107C4" w14:textId="0C93BDD4" w:rsidR="00995FA6" w:rsidRDefault="00995FA6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p w14:paraId="1AE61668" w14:textId="07F64397" w:rsidR="00995FA6" w:rsidRDefault="00995FA6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p w14:paraId="0D8BA6FD" w14:textId="4191F50D" w:rsidR="00995FA6" w:rsidRDefault="00995FA6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p w14:paraId="6DF996B0" w14:textId="77777777" w:rsidR="00995FA6" w:rsidRDefault="00995FA6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  <w:cs/>
        </w:rPr>
      </w:pPr>
    </w:p>
    <w:p w14:paraId="220A0AA1" w14:textId="77777777" w:rsidR="006F3A60" w:rsidRPr="006F3A60" w:rsidRDefault="006F3A60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tbl>
      <w:tblPr>
        <w:tblW w:w="8725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3618"/>
        <w:gridCol w:w="1701"/>
        <w:gridCol w:w="1701"/>
        <w:gridCol w:w="1705"/>
      </w:tblGrid>
      <w:tr w:rsidR="00EE1FF1" w:rsidRPr="004B05D2" w14:paraId="40BFD6B7" w14:textId="77777777" w:rsidTr="006F3A60">
        <w:trPr>
          <w:cantSplit/>
          <w:tblHeader/>
        </w:trPr>
        <w:tc>
          <w:tcPr>
            <w:tcW w:w="3618" w:type="dxa"/>
          </w:tcPr>
          <w:p w14:paraId="7B8F32D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7" w:type="dxa"/>
            <w:gridSpan w:val="3"/>
          </w:tcPr>
          <w:p w14:paraId="3F9E8E24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491C810E" w14:textId="77777777" w:rsidTr="006F3A60">
        <w:trPr>
          <w:cantSplit/>
          <w:tblHeader/>
        </w:trPr>
        <w:tc>
          <w:tcPr>
            <w:tcW w:w="3618" w:type="dxa"/>
          </w:tcPr>
          <w:p w14:paraId="1A9D09F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07" w:type="dxa"/>
            <w:gridSpan w:val="3"/>
          </w:tcPr>
          <w:p w14:paraId="159325C4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5D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E1FF1" w:rsidRPr="004B05D2" w14:paraId="17C7E83E" w14:textId="77777777" w:rsidTr="006F3A60">
        <w:trPr>
          <w:cantSplit/>
          <w:trHeight w:val="341"/>
          <w:tblHeader/>
        </w:trPr>
        <w:tc>
          <w:tcPr>
            <w:tcW w:w="3618" w:type="dxa"/>
          </w:tcPr>
          <w:p w14:paraId="658FE06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BA0EC51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4796C6E7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701" w:type="dxa"/>
            <w:vAlign w:val="bottom"/>
          </w:tcPr>
          <w:p w14:paraId="7E595FD6" w14:textId="3B6AD20E" w:rsidR="00EE1FF1" w:rsidRPr="006F3A60" w:rsidRDefault="00E768C3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45BE7F5D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3828FEE8" w14:textId="009B4844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="004B0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6F3A60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26FB498F" w14:textId="77777777" w:rsidTr="006F3A60">
        <w:trPr>
          <w:trHeight w:val="252"/>
        </w:trPr>
        <w:tc>
          <w:tcPr>
            <w:tcW w:w="3618" w:type="dxa"/>
          </w:tcPr>
          <w:p w14:paraId="6B2563D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734C34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63F235C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5F3C4A4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32336148" w14:textId="77777777" w:rsidTr="006F3A60">
        <w:tc>
          <w:tcPr>
            <w:tcW w:w="3618" w:type="dxa"/>
          </w:tcPr>
          <w:p w14:paraId="1141C7C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งบแสดงฐานะการเงิน </w:t>
            </w:r>
          </w:p>
          <w:p w14:paraId="23999BB9" w14:textId="441238BE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ณ วันที่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="006F3A60" w:rsidRPr="006F3A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891B68" w:rsidRPr="00891B6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6F3A60" w:rsidRPr="006F3A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7C2C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79F90DF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629967E3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4500F" w:rsidRPr="004B05D2" w14:paraId="0FCA262C" w14:textId="77777777" w:rsidTr="006F3A60">
        <w:tc>
          <w:tcPr>
            <w:tcW w:w="3618" w:type="dxa"/>
          </w:tcPr>
          <w:p w14:paraId="7827DD9F" w14:textId="77777777" w:rsidR="00D4500F" w:rsidRPr="006F3A60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6E0E21" w14:textId="4317FE58" w:rsidR="00D4500F" w:rsidRPr="00B64C3E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64C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4,372</w:t>
            </w:r>
          </w:p>
        </w:tc>
        <w:tc>
          <w:tcPr>
            <w:tcW w:w="1701" w:type="dxa"/>
            <w:shd w:val="clear" w:color="auto" w:fill="auto"/>
          </w:tcPr>
          <w:p w14:paraId="1520DB16" w14:textId="0A854971" w:rsidR="00D4500F" w:rsidRPr="00B64C3E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4C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28819F54" w14:textId="365F34DD" w:rsidR="00D4500F" w:rsidRPr="00B64C3E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4C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4,372</w:t>
            </w:r>
          </w:p>
        </w:tc>
      </w:tr>
      <w:tr w:rsidR="00D4500F" w:rsidRPr="004B05D2" w14:paraId="35D054CB" w14:textId="77777777" w:rsidTr="006F3A60">
        <w:tc>
          <w:tcPr>
            <w:tcW w:w="3618" w:type="dxa"/>
          </w:tcPr>
          <w:p w14:paraId="5927127E" w14:textId="77777777" w:rsidR="00D4500F" w:rsidRPr="006F3A60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FD4191" w14:textId="7D7BE0B1" w:rsidR="00D4500F" w:rsidRPr="005D6E61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6E6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6,410</w:t>
            </w:r>
          </w:p>
        </w:tc>
        <w:tc>
          <w:tcPr>
            <w:tcW w:w="1701" w:type="dxa"/>
            <w:shd w:val="clear" w:color="auto" w:fill="auto"/>
          </w:tcPr>
          <w:p w14:paraId="70C930B0" w14:textId="1467E169" w:rsidR="00D4500F" w:rsidRPr="005D6E61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6E6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3,346</w:t>
            </w:r>
          </w:p>
        </w:tc>
        <w:tc>
          <w:tcPr>
            <w:tcW w:w="1705" w:type="dxa"/>
            <w:shd w:val="clear" w:color="auto" w:fill="auto"/>
          </w:tcPr>
          <w:p w14:paraId="715DC80B" w14:textId="703F3D6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2F21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9,756</w:t>
            </w:r>
          </w:p>
        </w:tc>
      </w:tr>
      <w:tr w:rsidR="00D4500F" w:rsidRPr="004B05D2" w14:paraId="2C13A55B" w14:textId="77777777" w:rsidTr="006F3A60">
        <w:tc>
          <w:tcPr>
            <w:tcW w:w="3618" w:type="dxa"/>
          </w:tcPr>
          <w:p w14:paraId="1451C0E5" w14:textId="0C09307E" w:rsidR="00D4500F" w:rsidRPr="006F3A60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61E02B" w14:textId="45238477" w:rsidR="00D4500F" w:rsidRPr="005D6E61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D6E61">
              <w:rPr>
                <w:rFonts w:ascii="Browallia New" w:hAnsi="Browallia New" w:cs="Browallia New"/>
                <w:sz w:val="28"/>
                <w:szCs w:val="28"/>
                <w:lang w:val="en-GB"/>
              </w:rPr>
              <w:t>5,913</w:t>
            </w:r>
          </w:p>
        </w:tc>
        <w:tc>
          <w:tcPr>
            <w:tcW w:w="1701" w:type="dxa"/>
            <w:shd w:val="clear" w:color="auto" w:fill="auto"/>
          </w:tcPr>
          <w:p w14:paraId="08E19656" w14:textId="7E9DA05E" w:rsidR="00D4500F" w:rsidRPr="005D6E61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6E6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16,730</w:t>
            </w:r>
          </w:p>
        </w:tc>
        <w:tc>
          <w:tcPr>
            <w:tcW w:w="1705" w:type="dxa"/>
            <w:shd w:val="clear" w:color="auto" w:fill="auto"/>
          </w:tcPr>
          <w:p w14:paraId="51510402" w14:textId="001E3FDF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570DF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22,643</w:t>
            </w:r>
          </w:p>
        </w:tc>
      </w:tr>
      <w:tr w:rsidR="00D4500F" w:rsidRPr="004B05D2" w14:paraId="2A182BC6" w14:textId="77777777" w:rsidTr="006F3A60">
        <w:tc>
          <w:tcPr>
            <w:tcW w:w="3618" w:type="dxa"/>
          </w:tcPr>
          <w:p w14:paraId="08BB6BBA" w14:textId="79CF9291" w:rsidR="00D4500F" w:rsidRPr="006F3A60" w:rsidRDefault="00D4500F" w:rsidP="00D4500F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668F3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4668F3">
              <w:rPr>
                <w:rFonts w:ascii="Browallia New" w:hAnsi="Browallia New" w:cs="Browall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701" w:type="dxa"/>
            <w:shd w:val="clear" w:color="auto" w:fill="auto"/>
          </w:tcPr>
          <w:p w14:paraId="192085FB" w14:textId="2384FC18" w:rsidR="00D4500F" w:rsidRPr="00EF1B76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F1B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(1,701,038)</w:t>
            </w:r>
          </w:p>
        </w:tc>
        <w:tc>
          <w:tcPr>
            <w:tcW w:w="1701" w:type="dxa"/>
            <w:shd w:val="clear" w:color="auto" w:fill="auto"/>
          </w:tcPr>
          <w:p w14:paraId="0FC0A5A2" w14:textId="3FC7F365" w:rsidR="00D4500F" w:rsidRPr="00EF1B76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F1B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(13,384)</w:t>
            </w:r>
          </w:p>
        </w:tc>
        <w:tc>
          <w:tcPr>
            <w:tcW w:w="1705" w:type="dxa"/>
            <w:shd w:val="clear" w:color="auto" w:fill="auto"/>
          </w:tcPr>
          <w:p w14:paraId="6C9EFB36" w14:textId="74D14746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76591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(1,714,422)</w:t>
            </w:r>
          </w:p>
        </w:tc>
      </w:tr>
      <w:tr w:rsidR="00D4500F" w:rsidRPr="004B05D2" w14:paraId="702DE6B6" w14:textId="77777777" w:rsidTr="006F3A60">
        <w:tc>
          <w:tcPr>
            <w:tcW w:w="3618" w:type="dxa"/>
          </w:tcPr>
          <w:p w14:paraId="7C5406CB" w14:textId="77777777" w:rsidR="00D4500F" w:rsidRPr="006F3A60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959EF8" w14:textId="7777777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0D006870" w14:textId="7777777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63B34A15" w14:textId="7777777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D4500F" w:rsidRPr="004B05D2" w14:paraId="724F5D02" w14:textId="77777777" w:rsidTr="006F3A60">
        <w:tc>
          <w:tcPr>
            <w:tcW w:w="3618" w:type="dxa"/>
          </w:tcPr>
          <w:p w14:paraId="2C654AF7" w14:textId="4B94A438" w:rsidR="00740494" w:rsidRPr="004A34C9" w:rsidRDefault="00740494" w:rsidP="0074049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และกำไรขาดทุน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เบ็ดเสร็จอื่น </w:t>
            </w: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  <w:p w14:paraId="38C06A0F" w14:textId="38012635" w:rsidR="00D4500F" w:rsidRPr="004730DD" w:rsidRDefault="00740494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4500F"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="00D4500F" w:rsidRPr="004730D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สาม</w:t>
            </w:r>
            <w:r w:rsidR="00D4500F"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</w:p>
          <w:p w14:paraId="7BFDEB32" w14:textId="3956588E" w:rsidR="00D4500F" w:rsidRPr="004730D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Pr="004730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891B6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4730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4E502" w14:textId="7777777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34263B5" w14:textId="7777777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44F7D266" w14:textId="7777777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D4500F" w:rsidRPr="004B05D2" w14:paraId="492D6589" w14:textId="77777777" w:rsidTr="006F3A60">
        <w:tc>
          <w:tcPr>
            <w:tcW w:w="3618" w:type="dxa"/>
          </w:tcPr>
          <w:p w14:paraId="18A64624" w14:textId="77777777" w:rsidR="00D4500F" w:rsidRPr="004730D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D95C4" w14:textId="39B27608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921DC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8F4F3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05,</w:t>
            </w:r>
            <w:r w:rsidR="00626E9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387</w:t>
            </w:r>
          </w:p>
        </w:tc>
        <w:tc>
          <w:tcPr>
            <w:tcW w:w="1701" w:type="dxa"/>
            <w:shd w:val="clear" w:color="auto" w:fill="auto"/>
          </w:tcPr>
          <w:p w14:paraId="78C74D00" w14:textId="2136A931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77E4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(13,490)</w:t>
            </w:r>
          </w:p>
        </w:tc>
        <w:tc>
          <w:tcPr>
            <w:tcW w:w="1705" w:type="dxa"/>
            <w:shd w:val="clear" w:color="auto" w:fill="auto"/>
          </w:tcPr>
          <w:p w14:paraId="10E2002D" w14:textId="5F64C0A4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8A3F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626E9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91,897</w:t>
            </w:r>
          </w:p>
        </w:tc>
      </w:tr>
      <w:tr w:rsidR="00D4500F" w:rsidRPr="004B05D2" w14:paraId="7932D693" w14:textId="77777777" w:rsidTr="006F3A60">
        <w:tc>
          <w:tcPr>
            <w:tcW w:w="3618" w:type="dxa"/>
          </w:tcPr>
          <w:p w14:paraId="6D9D1288" w14:textId="2B11E99D" w:rsidR="00D4500F" w:rsidRPr="004730D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CDC79" w14:textId="71C2392D" w:rsidR="00D4500F" w:rsidRPr="004B2B4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B2B4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D02EB8B" w14:textId="43186B3C" w:rsidR="00D4500F" w:rsidRPr="004B2B4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B2B4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12,164</w:t>
            </w:r>
          </w:p>
        </w:tc>
        <w:tc>
          <w:tcPr>
            <w:tcW w:w="1705" w:type="dxa"/>
            <w:shd w:val="clear" w:color="auto" w:fill="auto"/>
          </w:tcPr>
          <w:p w14:paraId="54130850" w14:textId="1AD6A841" w:rsidR="00D4500F" w:rsidRPr="004B2B4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2B4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12,164</w:t>
            </w:r>
          </w:p>
        </w:tc>
      </w:tr>
      <w:tr w:rsidR="00D4500F" w:rsidRPr="004B05D2" w14:paraId="3D51D231" w14:textId="77777777" w:rsidTr="006F3A60">
        <w:tc>
          <w:tcPr>
            <w:tcW w:w="3618" w:type="dxa"/>
          </w:tcPr>
          <w:p w14:paraId="79C53C59" w14:textId="77777777" w:rsidR="00D4500F" w:rsidRPr="004730D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A9245F" w14:textId="380175B8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E9A">
              <w:rPr>
                <w:rFonts w:ascii="Browallia New" w:hAnsi="Browallia New" w:cs="Browallia New"/>
                <w:sz w:val="28"/>
                <w:szCs w:val="28"/>
                <w:lang w:val="en-GB"/>
              </w:rPr>
              <w:t>11,831</w:t>
            </w:r>
          </w:p>
        </w:tc>
        <w:tc>
          <w:tcPr>
            <w:tcW w:w="1701" w:type="dxa"/>
            <w:shd w:val="clear" w:color="auto" w:fill="auto"/>
          </w:tcPr>
          <w:p w14:paraId="59E5204F" w14:textId="2B0DDED9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12E9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(239)</w:t>
            </w:r>
          </w:p>
        </w:tc>
        <w:tc>
          <w:tcPr>
            <w:tcW w:w="1705" w:type="dxa"/>
            <w:shd w:val="clear" w:color="auto" w:fill="auto"/>
          </w:tcPr>
          <w:p w14:paraId="461561B2" w14:textId="4E2AFDDA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3E2CD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11,592</w:t>
            </w:r>
          </w:p>
        </w:tc>
      </w:tr>
      <w:tr w:rsidR="00D4500F" w:rsidRPr="004B05D2" w14:paraId="43BD6FA9" w14:textId="77777777" w:rsidTr="008B362E">
        <w:tc>
          <w:tcPr>
            <w:tcW w:w="3618" w:type="dxa"/>
          </w:tcPr>
          <w:p w14:paraId="70F6C2C8" w14:textId="63042088" w:rsidR="00D4500F" w:rsidRPr="00724893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893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9B6B5E" w14:textId="3F47282E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E9A">
              <w:rPr>
                <w:rFonts w:ascii="Browallia New" w:hAnsi="Browallia New" w:cs="Browallia New"/>
                <w:sz w:val="28"/>
                <w:szCs w:val="28"/>
                <w:lang w:val="en-GB"/>
              </w:rPr>
              <w:t>30,5</w:t>
            </w:r>
            <w:r w:rsidR="00666797" w:rsidRPr="00812E9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7672C099" w14:textId="381CDD0C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12E9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(1,08</w:t>
            </w:r>
            <w:r w:rsidR="00755434" w:rsidRPr="00812E9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812E9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14:paraId="2B53AA6A" w14:textId="364E3082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B23DA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29,433</w:t>
            </w:r>
          </w:p>
        </w:tc>
      </w:tr>
      <w:tr w:rsidR="00D4500F" w:rsidRPr="004B05D2" w14:paraId="524EA911" w14:textId="77777777" w:rsidTr="00AB4300">
        <w:tc>
          <w:tcPr>
            <w:tcW w:w="3618" w:type="dxa"/>
          </w:tcPr>
          <w:p w14:paraId="0D037CA6" w14:textId="77777777" w:rsidR="00D4500F" w:rsidRPr="004730D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9D19956" w14:textId="77777777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8F45873" w14:textId="77777777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0F2164F" w14:textId="7777777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</w:tr>
      <w:tr w:rsidR="00D4500F" w:rsidRPr="004B05D2" w14:paraId="4BA3B410" w14:textId="77777777" w:rsidTr="006F3A60">
        <w:tc>
          <w:tcPr>
            <w:tcW w:w="3618" w:type="dxa"/>
          </w:tcPr>
          <w:p w14:paraId="1F0677CB" w14:textId="6863126A" w:rsidR="00D4500F" w:rsidRPr="004730DD" w:rsidRDefault="00740494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34C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และกำไรขาดทุน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เบ็ดเสร็จอื่น </w:t>
            </w:r>
            <w:r w:rsidR="00D4500F"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  <w:p w14:paraId="562E7259" w14:textId="14DE11F9" w:rsidR="00D4500F" w:rsidRPr="004730D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เก้า</w:t>
            </w:r>
            <w:r w:rsidRPr="004730D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เดือน</w:t>
            </w: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21CD6AF1" w14:textId="0A0C8691" w:rsidR="00D4500F" w:rsidRPr="004730DD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Pr="004730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891B6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4730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C76FE" w14:textId="77777777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7BDC724" w14:textId="77777777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168D73E4" w14:textId="7777777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D4500F" w:rsidRPr="004B05D2" w14:paraId="40DF3B75" w14:textId="77777777" w:rsidTr="006F3A60">
        <w:tc>
          <w:tcPr>
            <w:tcW w:w="3618" w:type="dxa"/>
          </w:tcPr>
          <w:p w14:paraId="3628D147" w14:textId="5AEDA96C" w:rsidR="00D4500F" w:rsidRPr="006F3A60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15CD8" w14:textId="70A7C48A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E9A">
              <w:rPr>
                <w:rFonts w:ascii="Browallia New" w:hAnsi="Browallia New" w:cs="Browallia New"/>
                <w:sz w:val="28"/>
                <w:szCs w:val="28"/>
              </w:rPr>
              <w:t>1,183,223</w:t>
            </w:r>
          </w:p>
        </w:tc>
        <w:tc>
          <w:tcPr>
            <w:tcW w:w="1701" w:type="dxa"/>
            <w:shd w:val="clear" w:color="auto" w:fill="auto"/>
          </w:tcPr>
          <w:p w14:paraId="0483B253" w14:textId="6F2BCFC0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12E9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(39,217)</w:t>
            </w:r>
          </w:p>
        </w:tc>
        <w:tc>
          <w:tcPr>
            <w:tcW w:w="1705" w:type="dxa"/>
            <w:shd w:val="clear" w:color="auto" w:fill="auto"/>
          </w:tcPr>
          <w:p w14:paraId="4B5CC430" w14:textId="7ECDEF0F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756E2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1,144,006</w:t>
            </w:r>
          </w:p>
        </w:tc>
      </w:tr>
      <w:tr w:rsidR="00D4500F" w:rsidRPr="004B05D2" w14:paraId="4BEAB8A1" w14:textId="77777777" w:rsidTr="006F3A60">
        <w:tc>
          <w:tcPr>
            <w:tcW w:w="3618" w:type="dxa"/>
          </w:tcPr>
          <w:p w14:paraId="744BD4CC" w14:textId="5B5ED98C" w:rsidR="00D4500F" w:rsidRPr="006F3A60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2F7FFC" w14:textId="3D590B75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E9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54DB359" w14:textId="1C196ED5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12E9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36,101</w:t>
            </w:r>
          </w:p>
        </w:tc>
        <w:tc>
          <w:tcPr>
            <w:tcW w:w="1705" w:type="dxa"/>
            <w:shd w:val="clear" w:color="auto" w:fill="auto"/>
          </w:tcPr>
          <w:p w14:paraId="70E63E23" w14:textId="16BDA75D" w:rsidR="00D4500F" w:rsidRPr="00237C0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7C0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36,101</w:t>
            </w:r>
          </w:p>
        </w:tc>
      </w:tr>
      <w:tr w:rsidR="00D4500F" w:rsidRPr="004B05D2" w14:paraId="2FBE1CCD" w14:textId="77777777" w:rsidTr="006F3A60">
        <w:tc>
          <w:tcPr>
            <w:tcW w:w="3618" w:type="dxa"/>
          </w:tcPr>
          <w:p w14:paraId="3B0D1BCE" w14:textId="54B85B31" w:rsidR="00D4500F" w:rsidRPr="006F3A60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0904C" w14:textId="04CA674A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E9A">
              <w:rPr>
                <w:rFonts w:ascii="Browallia New" w:hAnsi="Browallia New" w:cs="Browallia New"/>
                <w:sz w:val="28"/>
                <w:szCs w:val="28"/>
                <w:lang w:val="en-GB"/>
              </w:rPr>
              <w:t>35,314</w:t>
            </w:r>
          </w:p>
        </w:tc>
        <w:tc>
          <w:tcPr>
            <w:tcW w:w="1701" w:type="dxa"/>
            <w:shd w:val="clear" w:color="auto" w:fill="auto"/>
          </w:tcPr>
          <w:p w14:paraId="27DC5AA6" w14:textId="63E946D1" w:rsidR="00D4500F" w:rsidRPr="00812E9A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12E9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(623)</w:t>
            </w:r>
          </w:p>
        </w:tc>
        <w:tc>
          <w:tcPr>
            <w:tcW w:w="1705" w:type="dxa"/>
            <w:shd w:val="clear" w:color="auto" w:fill="auto"/>
          </w:tcPr>
          <w:p w14:paraId="4B8E5E22" w14:textId="074E9DF7" w:rsidR="00D4500F" w:rsidRPr="009F409C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211C8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34,691</w:t>
            </w:r>
          </w:p>
        </w:tc>
      </w:tr>
      <w:tr w:rsidR="00D4500F" w:rsidRPr="004B05D2" w14:paraId="38DE31EA" w14:textId="77777777" w:rsidTr="00AB4300">
        <w:tc>
          <w:tcPr>
            <w:tcW w:w="3618" w:type="dxa"/>
          </w:tcPr>
          <w:p w14:paraId="1AFA2FF4" w14:textId="5790D748" w:rsidR="00D4500F" w:rsidRPr="000A4C6B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A4C6B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01" w:type="dxa"/>
            <w:shd w:val="clear" w:color="auto" w:fill="auto"/>
          </w:tcPr>
          <w:p w14:paraId="0B0E75B1" w14:textId="71275E08" w:rsidR="00D4500F" w:rsidRPr="000A4C6B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A4C6B">
              <w:rPr>
                <w:rFonts w:ascii="Browallia New" w:hAnsi="Browallia New" w:cs="Browallia New"/>
                <w:sz w:val="28"/>
                <w:szCs w:val="28"/>
                <w:lang w:val="en-GB"/>
              </w:rPr>
              <w:t>85,55</w:t>
            </w:r>
            <w:r w:rsidR="00666797" w:rsidRPr="000A4C6B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44C5B6CE" w14:textId="10E46958" w:rsidR="00D4500F" w:rsidRPr="000A4C6B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A4C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(2,49</w:t>
            </w:r>
            <w:r w:rsidR="00666797" w:rsidRPr="000A4C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0A4C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14:paraId="7002DCD1" w14:textId="0814E7DD" w:rsidR="00D4500F" w:rsidRPr="000A4C6B" w:rsidRDefault="00D4500F" w:rsidP="00D4500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4C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83,066</w:t>
            </w:r>
          </w:p>
        </w:tc>
      </w:tr>
    </w:tbl>
    <w:p w14:paraId="55525F98" w14:textId="77777777" w:rsidR="001B6092" w:rsidRDefault="001B6092" w:rsidP="006F3A6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</w:rPr>
      </w:pPr>
    </w:p>
    <w:p w14:paraId="48093614" w14:textId="133B36D3" w:rsidR="001B6092" w:rsidRDefault="001B6092" w:rsidP="006F3A60">
      <w:pPr>
        <w:pStyle w:val="CordiaNew"/>
        <w:tabs>
          <w:tab w:val="clear" w:pos="4153"/>
          <w:tab w:val="left" w:pos="426"/>
          <w:tab w:val="left" w:pos="99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รายการปรับปรุง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ข้างต้น</w:t>
      </w: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มีรายละเอียดดังต่อไปนี้</w:t>
      </w:r>
    </w:p>
    <w:p w14:paraId="61B2EE7A" w14:textId="77777777" w:rsidR="00584BB6" w:rsidRDefault="00584BB6" w:rsidP="001B6092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46C73E2" w14:textId="1FFC2052" w:rsidR="001B6092" w:rsidRDefault="001B6092" w:rsidP="006F3A60">
      <w:pPr>
        <w:pStyle w:val="CordiaNew"/>
        <w:tabs>
          <w:tab w:val="clear" w:pos="4153"/>
          <w:tab w:val="left" w:pos="426"/>
          <w:tab w:val="left" w:pos="99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รายได้จากการบริการทางการแพทย์ </w:t>
      </w:r>
      <w:r w:rsidR="00BE67CB">
        <w:rPr>
          <w:rFonts w:ascii="Browallia New" w:hAnsi="Browallia New" w:cs="Browallia New"/>
          <w:color w:val="auto"/>
          <w:sz w:val="28"/>
          <w:szCs w:val="28"/>
        </w:rPr>
        <w:t>-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ประกอบด้วยรายได้จากการให้เช่าเครื่องมือแพทย์และรายได้ค่าบำรุงรักษาเครื่องมือแพทย์ กลุ่มบริษัท</w:t>
      </w: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พิจารณาว่า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การบริการดังกล่าวเป็นภาระที่ต้องป</w:t>
      </w:r>
      <w:r w:rsidR="00B202DE"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บัติ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แยกออกจากรายได้</w:t>
      </w:r>
      <w:r w:rsidR="00750A87">
        <w:rPr>
          <w:rFonts w:ascii="Browallia New" w:hAnsi="Browallia New" w:cs="Browallia New" w:hint="cs"/>
          <w:color w:val="auto"/>
          <w:sz w:val="28"/>
          <w:szCs w:val="28"/>
          <w:cs/>
        </w:rPr>
        <w:t>ที่รับรู้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จากการขายเครื่องมือแพทย์ และ</w:t>
      </w:r>
      <w:r w:rsidR="00750A87">
        <w:rPr>
          <w:rFonts w:ascii="Browallia New" w:hAnsi="Browallia New" w:cs="Browallia New" w:hint="cs"/>
          <w:color w:val="auto"/>
          <w:sz w:val="28"/>
          <w:szCs w:val="28"/>
          <w:cs/>
        </w:rPr>
        <w:t>จะรั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บรู้เป็นรายได้เมื่อการให้บริการเสร็จสิ้น</w:t>
      </w:r>
    </w:p>
    <w:p w14:paraId="70571DE0" w14:textId="7C61BAB9" w:rsidR="001B6092" w:rsidRDefault="001B6092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45590C" w14:textId="1B75F55B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7526F4A" w14:textId="50842B72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9838BC7" w14:textId="4696498E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E909498" w14:textId="5BA1540C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7223F7A" w14:textId="57EA1378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9F9CEDD" w14:textId="0F81E02F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4823422" w14:textId="77777777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BBB6AF" w14:textId="77777777" w:rsidR="00766D81" w:rsidRDefault="00766D81" w:rsidP="006F3A60">
      <w:pPr>
        <w:pStyle w:val="CordiaNew"/>
        <w:numPr>
          <w:ilvl w:val="0"/>
          <w:numId w:val="41"/>
        </w:numPr>
        <w:tabs>
          <w:tab w:val="clear" w:pos="4153"/>
          <w:tab w:val="left" w:pos="426"/>
          <w:tab w:val="left" w:pos="990"/>
        </w:tabs>
        <w:ind w:left="810" w:hanging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ประกาศอื่นๆ</w:t>
      </w:r>
    </w:p>
    <w:p w14:paraId="5D5C1FBB" w14:textId="77777777" w:rsidR="00766D81" w:rsidRPr="002433F1" w:rsidRDefault="00766D81" w:rsidP="00766D81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</w:rPr>
      </w:pPr>
    </w:p>
    <w:p w14:paraId="323A1FB4" w14:textId="45EC7651" w:rsidR="00766D81" w:rsidRDefault="00766D81" w:rsidP="006F3A60">
      <w:pPr>
        <w:pStyle w:val="CordiaNew"/>
        <w:tabs>
          <w:tab w:val="clear" w:pos="4153"/>
          <w:tab w:val="left" w:pos="426"/>
          <w:tab w:val="left" w:pos="990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ประกาศอื่นๆ ที่มีผลตั้งแต่วันที่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มกราคม </w:t>
      </w:r>
      <w:r>
        <w:rPr>
          <w:rFonts w:ascii="Browallia New" w:hAnsi="Browallia New" w:cs="Browallia New" w:hint="cs"/>
          <w:color w:val="auto"/>
          <w:sz w:val="28"/>
          <w:szCs w:val="28"/>
        </w:rPr>
        <w:t>2562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 การนำมาตรฐานการรายงานทางการเงินฉบับปรับปรุงมาใช้ไม่มีผลกระทบที่เป็นสาระสำคัญกับงบการเงินระหว่างกาลของ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บริษัทและบริษัทย่อย</w:t>
      </w:r>
    </w:p>
    <w:p w14:paraId="67DD0CFC" w14:textId="77777777" w:rsidR="00382642" w:rsidRDefault="00382642" w:rsidP="00766D81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579912D1" w14:textId="6BED728C" w:rsidR="00766D81" w:rsidRPr="006F3A60" w:rsidRDefault="00766D81" w:rsidP="006F3A60">
      <w:pPr>
        <w:pStyle w:val="CordiaNew"/>
        <w:tabs>
          <w:tab w:val="clear" w:pos="4153"/>
          <w:tab w:val="left" w:pos="72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มาตรฐานการรายงานทางการเงินฉบับใหม่ที่ประกาศโดยสภาวิชาชีพบัญชี ซึ่งจะมีผลตั้งแต่วันที่</w:t>
      </w:r>
      <w:r w:rsidR="00F24B5D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="00F24B5D">
        <w:rPr>
          <w:rFonts w:ascii="Browallia New" w:hAnsi="Browallia New" w:cs="Browallia New"/>
          <w:color w:val="auto"/>
          <w:sz w:val="28"/>
          <w:szCs w:val="28"/>
        </w:rPr>
        <w:t>1</w:t>
      </w:r>
      <w:r w:rsidR="00F24B5D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มกราคม </w:t>
      </w:r>
      <w:r w:rsidR="00F24B5D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ประกอบด้วย </w:t>
      </w:r>
    </w:p>
    <w:p w14:paraId="2673C128" w14:textId="77777777" w:rsidR="00766D81" w:rsidRPr="002433F1" w:rsidRDefault="00766D81" w:rsidP="00766D81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th-TH"/>
        </w:rPr>
      </w:pPr>
    </w:p>
    <w:p w14:paraId="41C5DE38" w14:textId="77777777" w:rsidR="00766D81" w:rsidRPr="006F3A60" w:rsidRDefault="00766D81" w:rsidP="006F3A60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</w:rPr>
        <w:t>สัญญาเช่า</w:t>
      </w:r>
      <w:r w:rsidRPr="006F3A60">
        <w:rPr>
          <w:rFonts w:ascii="Browallia New" w:hAnsi="Browallia New" w:cs="Browallia New"/>
          <w:color w:val="auto"/>
          <w:sz w:val="28"/>
          <w:szCs w:val="28"/>
        </w:rPr>
        <w:t>”</w:t>
      </w:r>
    </w:p>
    <w:p w14:paraId="5EEAD725" w14:textId="77777777" w:rsidR="00766D81" w:rsidRPr="002433F1" w:rsidRDefault="00766D81" w:rsidP="006F3A60">
      <w:pPr>
        <w:pStyle w:val="CordiaNew"/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</w:rPr>
      </w:pPr>
    </w:p>
    <w:p w14:paraId="724C873F" w14:textId="1125D62E" w:rsidR="00766D81" w:rsidRDefault="00766D81" w:rsidP="006F3A60">
      <w:pPr>
        <w:pStyle w:val="CordiaNew"/>
        <w:tabs>
          <w:tab w:val="clear" w:pos="4153"/>
          <w:tab w:val="left" w:pos="720"/>
        </w:tabs>
        <w:ind w:left="846" w:hanging="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ใช้แทนมาตรฐานการรายงานทางการเงินชุดเดิม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7CD51EAB" w14:textId="17067F5C" w:rsidR="00584BB6" w:rsidRPr="002433F1" w:rsidRDefault="00584BB6">
      <w:pPr>
        <w:pStyle w:val="CordiaNew"/>
        <w:tabs>
          <w:tab w:val="clear" w:pos="4153"/>
          <w:tab w:val="left" w:pos="720"/>
        </w:tabs>
        <w:ind w:left="846" w:hanging="477"/>
        <w:jc w:val="thaiDistribute"/>
        <w:rPr>
          <w:rFonts w:ascii="Browallia New" w:hAnsi="Browallia New" w:cs="Browallia New"/>
          <w:color w:val="auto"/>
        </w:rPr>
      </w:pPr>
    </w:p>
    <w:p w14:paraId="3BE6E550" w14:textId="18451F87" w:rsidR="00766D81" w:rsidRDefault="00766D81" w:rsidP="006F3A60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9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เครื่องมือทางการเงิน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”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 มาตรฐานการบัญชี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32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การแสดงรายการสำหรับเครื่องมือทางการเงิน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7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การเปิดเผยข้อมูลสำหรับเครื่องมือทางการเงิน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การตีความมาตรฐานการรายงานทางการเงิน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16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การป้องกัน</w:t>
      </w:r>
      <w:r w:rsidRPr="006F3A60">
        <w:rPr>
          <w:rFonts w:ascii="Browallia New" w:hAnsi="Browallia New" w:cs="Browallia New"/>
          <w:color w:val="auto"/>
          <w:spacing w:val="-4"/>
          <w:sz w:val="28"/>
          <w:szCs w:val="28"/>
          <w:cs/>
          <w:lang w:eastAsia="en-US"/>
        </w:rPr>
        <w:t>ความเสี่ยงของเงินลงทุนสุทธิในหน่วยงานต่างประเทศ</w:t>
      </w:r>
      <w:r w:rsidRPr="006F3A60">
        <w:rPr>
          <w:rFonts w:ascii="Browallia New" w:hAnsi="Browallia New" w:cs="Browallia New"/>
          <w:color w:val="auto"/>
          <w:spacing w:val="-4"/>
          <w:sz w:val="28"/>
          <w:szCs w:val="28"/>
          <w:lang w:eastAsia="en-US"/>
        </w:rPr>
        <w:t xml:space="preserve">” </w:t>
      </w:r>
      <w:r w:rsidRPr="006F3A60">
        <w:rPr>
          <w:rFonts w:ascii="Browallia New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และการตีความมาตรฐานการรายงานทางการเงิน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pacing w:val="-4"/>
          <w:sz w:val="28"/>
          <w:szCs w:val="28"/>
          <w:lang w:eastAsia="en-US"/>
        </w:rPr>
        <w:t>19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การชำระหนี้สินทางการเงินด้วยตราสารทุน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</w:p>
    <w:p w14:paraId="79E348F7" w14:textId="77777777" w:rsidR="00E66D53" w:rsidRPr="006F3A60" w:rsidRDefault="00E66D53" w:rsidP="006F3A60">
      <w:pPr>
        <w:pStyle w:val="CordiaNew"/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</w:p>
    <w:p w14:paraId="23F7FFD0" w14:textId="77777777" w:rsidR="00766D81" w:rsidRDefault="00766D81" w:rsidP="006F3A60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มาตรฐานการรายงานทางการเงินฉบับใหม่มีข้อกำหนดใหม่ที่เกี่ยวข้องกับ คำนิยาม การรับรู้รายการ การจัดประเภทรายการ การวัดมูลค่า การด้อยค่าของสินทรัพย์และหนี้สินทางการเงิน รวมถึงการให้แนวทางปฏิบัติเกี่ยวกับการบัญชีป้องกันความเสี่ยง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</w:p>
    <w:p w14:paraId="7C1D888E" w14:textId="77777777" w:rsidR="00766D81" w:rsidRDefault="00766D81" w:rsidP="00766D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</w:p>
    <w:p w14:paraId="140CA00E" w14:textId="2ED73F88" w:rsidR="00766D81" w:rsidRPr="006F3A60" w:rsidRDefault="00766D81" w:rsidP="006F3A60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6F3A60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บริษัทและบริษัทย่อยจะนำมาตรฐานการรายงานทางการเงินฉบับใหม่นี้มาถือปฏิบัติเมื่อมีผลบังคับใช้ ปัจจุบัน</w:t>
      </w:r>
      <w:r w:rsidR="004B05D2">
        <w:rPr>
          <w:rFonts w:ascii="Browallia New" w:hAnsi="Browallia New" w:cs="Browallia New"/>
          <w:sz w:val="28"/>
          <w:szCs w:val="28"/>
        </w:rPr>
        <w:t xml:space="preserve">              </w:t>
      </w:r>
      <w:r w:rsidRPr="006F3A60">
        <w:rPr>
          <w:rFonts w:ascii="Browallia New" w:hAnsi="Browallia New" w:cs="Browallia New"/>
          <w:sz w:val="28"/>
          <w:szCs w:val="28"/>
          <w:cs/>
        </w:rPr>
        <w:t>ฝ่ายบริหารอย</w:t>
      </w:r>
      <w:r w:rsidR="003D385E">
        <w:rPr>
          <w:rFonts w:ascii="Browallia New" w:hAnsi="Browallia New" w:cs="Browallia New" w:hint="cs"/>
          <w:sz w:val="28"/>
          <w:szCs w:val="28"/>
          <w:cs/>
        </w:rPr>
        <w:t>ู่</w:t>
      </w:r>
      <w:r w:rsidRPr="006F3A60">
        <w:rPr>
          <w:rFonts w:ascii="Browallia New" w:hAnsi="Browallia New" w:cs="Browallia New"/>
          <w:sz w:val="28"/>
          <w:szCs w:val="28"/>
          <w:cs/>
        </w:rPr>
        <w:t>ระหว่างการประเมินผลกระทบต่องบการเงินในงวดที่เริ่มต้นใช้มาตรฐานเหล่านี้</w:t>
      </w:r>
    </w:p>
    <w:p w14:paraId="6B1710AD" w14:textId="77777777" w:rsidR="002E57AB" w:rsidRPr="00836AB7" w:rsidRDefault="002E57AB" w:rsidP="00836AB7">
      <w:pPr>
        <w:tabs>
          <w:tab w:val="clear" w:pos="227"/>
          <w:tab w:val="clear" w:pos="680"/>
          <w:tab w:val="left" w:pos="37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BAF31B" w14:textId="77777777" w:rsidR="00EE40BF" w:rsidRPr="00E71EA3" w:rsidRDefault="00EE40BF" w:rsidP="00E71EA3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9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การประมาณการและการใช้ดุลยพินิจ</w:t>
      </w:r>
    </w:p>
    <w:p w14:paraId="360D16C5" w14:textId="77777777" w:rsidR="00EE40BF" w:rsidRPr="00E71EA3" w:rsidRDefault="00EE40BF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F2F53BE" w14:textId="130FAAD3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9B4424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4E4F3B" w:rsidRPr="00E71EA3">
        <w:rPr>
          <w:rFonts w:ascii="Browallia New" w:hAnsi="Browallia New" w:cs="Browallia New" w:hint="cs"/>
          <w:sz w:val="28"/>
          <w:szCs w:val="28"/>
        </w:rPr>
        <w:t xml:space="preserve">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5AC6123" w14:textId="77777777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01174FA4" w14:textId="35A2E299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รวมถึงแหล่งข้อมูลสำคัญของการประมาณการได้ใช้เช่นเดียวกับที่ใช้ในงบการเงินประจำปีสิ้นสุดวันที่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36AB7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7F14CB16" w14:textId="2BB56223" w:rsidR="00E305C2" w:rsidRDefault="00E305C2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882A703" w14:textId="774E172C" w:rsidR="008E084C" w:rsidRDefault="008E084C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9DBE135" w14:textId="535B6939" w:rsidR="008E084C" w:rsidRDefault="008E084C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4E087AC" w14:textId="77777777" w:rsidR="008E084C" w:rsidRPr="00E71EA3" w:rsidRDefault="008E084C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FA24356" w14:textId="5085C2F1" w:rsidR="005753E0" w:rsidRPr="00E71EA3" w:rsidRDefault="005753E0" w:rsidP="002E76A4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72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รายกา</w:t>
      </w:r>
      <w:r w:rsidR="00FF001F"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ร</w:t>
      </w:r>
      <w:r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กับบุคคลและบริษัทที่เกี่ยวข้องกัน</w:t>
      </w:r>
      <w:r w:rsidR="00B91C02" w:rsidRPr="00E71EA3">
        <w:rPr>
          <w:rFonts w:ascii="Browallia New" w:hAnsi="Browallia New" w:cs="Browallia New" w:hint="cs"/>
          <w:sz w:val="28"/>
          <w:szCs w:val="28"/>
          <w:u w:val="single"/>
        </w:rPr>
        <w:t xml:space="preserve"> </w:t>
      </w:r>
    </w:p>
    <w:p w14:paraId="0EFE35A7" w14:textId="77777777" w:rsidR="005753E0" w:rsidRPr="002E76A4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634002F3" w:rsidR="00ED0B2B" w:rsidRPr="00E71EA3" w:rsidRDefault="005753E0" w:rsidP="002E76A4">
      <w:pPr>
        <w:tabs>
          <w:tab w:val="clear" w:pos="454"/>
          <w:tab w:val="left" w:pos="630"/>
        </w:tabs>
        <w:spacing w:line="240" w:lineRule="auto"/>
        <w:ind w:left="414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</w:t>
      </w:r>
      <w:r w:rsidR="004B05D2">
        <w:rPr>
          <w:rFonts w:ascii="Browallia New" w:hAnsi="Browallia New" w:cs="Browallia New"/>
          <w:sz w:val="28"/>
          <w:szCs w:val="28"/>
        </w:rPr>
        <w:t xml:space="preserve">  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</w:t>
      </w:r>
      <w:r w:rsidR="004B05D2">
        <w:rPr>
          <w:rFonts w:ascii="Browallia New" w:hAnsi="Browallia New" w:cs="Browallia New"/>
          <w:sz w:val="28"/>
          <w:szCs w:val="28"/>
        </w:rPr>
        <w:t xml:space="preserve"> 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เกิดขึ้นกับบุคคลหรือบริษัทที่ไม่เกี่ยวข้องกัน</w:t>
      </w:r>
    </w:p>
    <w:p w14:paraId="702B7083" w14:textId="77777777" w:rsidR="009C338B" w:rsidRPr="002E76A4" w:rsidRDefault="009C338B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 New" w:hAnsi="Browallia New" w:cs="Browallia New"/>
          <w:sz w:val="28"/>
          <w:szCs w:val="28"/>
        </w:rPr>
      </w:pPr>
    </w:p>
    <w:p w14:paraId="7A1EE3FB" w14:textId="55172F93" w:rsidR="00A378F5" w:rsidRDefault="005753E0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รายการบัญชีที่</w:t>
      </w:r>
      <w:r w:rsidR="00864008" w:rsidRPr="00E71EA3">
        <w:rPr>
          <w:rFonts w:ascii="Browallia New" w:hAnsi="Browallia New" w:cs="Browallia New" w:hint="cs"/>
          <w:sz w:val="28"/>
          <w:szCs w:val="28"/>
          <w:cs/>
        </w:rPr>
        <w:t>มีสาระ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>งวดสามเดือน</w:t>
      </w:r>
      <w:r w:rsidR="006F3A60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891B68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6F3A60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="00A378F5" w:rsidRPr="00E71EA3">
        <w:rPr>
          <w:rFonts w:ascii="Browallia New" w:hAnsi="Browallia New" w:cs="Browallia New" w:hint="cs"/>
          <w:sz w:val="28"/>
          <w:szCs w:val="28"/>
          <w:cs/>
        </w:rPr>
        <w:t>สิ้น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>สุดวันที่</w:t>
      </w:r>
      <w:r w:rsidR="00881E4A">
        <w:rPr>
          <w:rFonts w:ascii="Browallia New" w:hAnsi="Browallia New" w:cs="Browallia New"/>
          <w:sz w:val="28"/>
          <w:szCs w:val="28"/>
        </w:rPr>
        <w:t xml:space="preserve">                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F3A60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6F3A60">
        <w:rPr>
          <w:rFonts w:ascii="Browallia New" w:hAnsi="Browallia New" w:cs="Browallia New"/>
          <w:sz w:val="28"/>
          <w:szCs w:val="28"/>
          <w:lang w:val="en-GB"/>
        </w:rPr>
        <w:t>0</w:t>
      </w:r>
      <w:r w:rsidR="006F3A60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891B68" w:rsidRPr="00891B68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836AB7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36AB7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36AB7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36AB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มีดังนี้</w:t>
      </w:r>
    </w:p>
    <w:p w14:paraId="16F4FFF7" w14:textId="77777777" w:rsidR="00881E4A" w:rsidRPr="001030A1" w:rsidRDefault="00881E4A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2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1986"/>
        <w:gridCol w:w="1146"/>
        <w:gridCol w:w="1116"/>
        <w:gridCol w:w="1125"/>
        <w:gridCol w:w="1152"/>
      </w:tblGrid>
      <w:tr w:rsidR="00A378F5" w:rsidRPr="00333458" w14:paraId="6DB92F3B" w14:textId="77777777" w:rsidTr="002E76A4">
        <w:trPr>
          <w:tblHeader/>
        </w:trPr>
        <w:tc>
          <w:tcPr>
            <w:tcW w:w="2687" w:type="dxa"/>
            <w:tcBorders>
              <w:top w:val="nil"/>
            </w:tcBorders>
          </w:tcPr>
          <w:p w14:paraId="74F2380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3" w:name="_Hlk529887476"/>
            <w:bookmarkStart w:id="4" w:name="_Hlk529887570"/>
          </w:p>
        </w:tc>
        <w:tc>
          <w:tcPr>
            <w:tcW w:w="1986" w:type="dxa"/>
            <w:tcBorders>
              <w:top w:val="nil"/>
            </w:tcBorders>
          </w:tcPr>
          <w:p w14:paraId="0B5CE600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9" w:type="dxa"/>
            <w:gridSpan w:val="4"/>
            <w:tcBorders>
              <w:top w:val="nil"/>
            </w:tcBorders>
          </w:tcPr>
          <w:p w14:paraId="05F045FA" w14:textId="77777777" w:rsidR="00A378F5" w:rsidRPr="00333458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A378F5" w:rsidRPr="00333458" w14:paraId="7C4E5084" w14:textId="77777777" w:rsidTr="002E76A4">
        <w:trPr>
          <w:tblHeader/>
        </w:trPr>
        <w:tc>
          <w:tcPr>
            <w:tcW w:w="2687" w:type="dxa"/>
          </w:tcPr>
          <w:p w14:paraId="7455D91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1C769F3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2" w:type="dxa"/>
            <w:gridSpan w:val="2"/>
          </w:tcPr>
          <w:p w14:paraId="0DC73363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2E0B2319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378F5" w:rsidRPr="00333458" w14:paraId="437F1141" w14:textId="77777777" w:rsidTr="002E76A4">
        <w:trPr>
          <w:tblHeader/>
        </w:trPr>
        <w:tc>
          <w:tcPr>
            <w:tcW w:w="2687" w:type="dxa"/>
          </w:tcPr>
          <w:p w14:paraId="6373E15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6F99D871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39" w:type="dxa"/>
            <w:gridSpan w:val="4"/>
          </w:tcPr>
          <w:p w14:paraId="7C116C92" w14:textId="3FE1C88F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F3A6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F3A6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91B68" w:rsidRPr="00891B68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A378F5" w:rsidRPr="00333458" w14:paraId="48EE10B0" w14:textId="77777777" w:rsidTr="002E76A4">
        <w:trPr>
          <w:tblHeader/>
        </w:trPr>
        <w:tc>
          <w:tcPr>
            <w:tcW w:w="2687" w:type="dxa"/>
          </w:tcPr>
          <w:p w14:paraId="7CC5B9F5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87BF9EB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46" w:type="dxa"/>
            <w:tcBorders>
              <w:bottom w:val="nil"/>
            </w:tcBorders>
          </w:tcPr>
          <w:p w14:paraId="572F8768" w14:textId="5606ABD9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bottom w:val="nil"/>
            </w:tcBorders>
          </w:tcPr>
          <w:p w14:paraId="556A9538" w14:textId="43644C30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bottom w:val="nil"/>
            </w:tcBorders>
          </w:tcPr>
          <w:p w14:paraId="74EB6985" w14:textId="22A57762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bottom w:val="nil"/>
            </w:tcBorders>
          </w:tcPr>
          <w:p w14:paraId="063C0DE7" w14:textId="395F94C4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A378F5" w:rsidRPr="00333458" w14:paraId="51F1C79A" w14:textId="77777777" w:rsidTr="002E76A4">
        <w:tc>
          <w:tcPr>
            <w:tcW w:w="2687" w:type="dxa"/>
            <w:tcBorders>
              <w:bottom w:val="nil"/>
            </w:tcBorders>
          </w:tcPr>
          <w:p w14:paraId="70030B7F" w14:textId="77777777" w:rsidR="00A378F5" w:rsidRPr="00333458" w:rsidRDefault="00A378F5" w:rsidP="00A378F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3FDD05FE" w14:textId="77777777" w:rsidR="00A378F5" w:rsidRPr="00333458" w:rsidRDefault="00A378F5" w:rsidP="00A378F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D3BA8A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4C2F906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6D81E8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C187948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0F391F92" w14:textId="77777777" w:rsidTr="00014A5D">
        <w:tc>
          <w:tcPr>
            <w:tcW w:w="2687" w:type="dxa"/>
            <w:tcBorders>
              <w:bottom w:val="nil"/>
            </w:tcBorders>
          </w:tcPr>
          <w:p w14:paraId="4E201784" w14:textId="77777777" w:rsidR="006E2EA0" w:rsidRPr="00333458" w:rsidRDefault="006E2EA0" w:rsidP="006E2EA0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4033093B" w14:textId="77777777" w:rsidR="006E2EA0" w:rsidRPr="00333458" w:rsidRDefault="006E2EA0" w:rsidP="006E2EA0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0F5F3F4" w14:textId="2006064C" w:rsidR="006E2EA0" w:rsidRPr="00631F55" w:rsidRDefault="006E2EA0" w:rsidP="006E2EA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769C911C" w14:textId="31C0136A" w:rsidR="006E2EA0" w:rsidRPr="008C21E6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1E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8C21E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6F77C539" w14:textId="73A95128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1152" w:type="dxa"/>
            <w:tcBorders>
              <w:bottom w:val="nil"/>
            </w:tcBorders>
          </w:tcPr>
          <w:p w14:paraId="60D61038" w14:textId="3DC84CF1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</w:tr>
      <w:tr w:rsidR="006E2EA0" w:rsidRPr="00333458" w14:paraId="52A351A6" w14:textId="77777777" w:rsidTr="00014A5D">
        <w:tc>
          <w:tcPr>
            <w:tcW w:w="2687" w:type="dxa"/>
            <w:tcBorders>
              <w:bottom w:val="nil"/>
            </w:tcBorders>
          </w:tcPr>
          <w:p w14:paraId="43832FF1" w14:textId="77777777" w:rsidR="006E2EA0" w:rsidRPr="00333458" w:rsidRDefault="006E2EA0" w:rsidP="006E2EA0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AD317F4" w14:textId="77777777" w:rsidR="006E2EA0" w:rsidRPr="00333458" w:rsidRDefault="006E2EA0" w:rsidP="006E2EA0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2F4AB898" w14:textId="222C48C2" w:rsidR="006E2EA0" w:rsidRPr="00631F55" w:rsidRDefault="006E2EA0" w:rsidP="006E2EA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116" w:type="dxa"/>
            <w:tcBorders>
              <w:bottom w:val="nil"/>
            </w:tcBorders>
          </w:tcPr>
          <w:p w14:paraId="60986799" w14:textId="715A3382" w:rsidR="006E2EA0" w:rsidRPr="00424FB5" w:rsidRDefault="006E2EA0" w:rsidP="006E2EA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4,843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51CB4441" w14:textId="419B5EEC" w:rsidR="006E2EA0" w:rsidRPr="00210480" w:rsidRDefault="006E2EA0" w:rsidP="006E2EA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152" w:type="dxa"/>
            <w:tcBorders>
              <w:bottom w:val="nil"/>
            </w:tcBorders>
          </w:tcPr>
          <w:p w14:paraId="7E064C20" w14:textId="483CA107" w:rsidR="006E2EA0" w:rsidRPr="00333458" w:rsidRDefault="006E2EA0" w:rsidP="006E2EA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4,843</w:t>
            </w:r>
          </w:p>
        </w:tc>
      </w:tr>
      <w:tr w:rsidR="006E2EA0" w:rsidRPr="00333458" w14:paraId="12E81169" w14:textId="77777777" w:rsidTr="00014A5D">
        <w:tc>
          <w:tcPr>
            <w:tcW w:w="2687" w:type="dxa"/>
            <w:tcBorders>
              <w:bottom w:val="nil"/>
            </w:tcBorders>
          </w:tcPr>
          <w:p w14:paraId="3164C0E3" w14:textId="77777777" w:rsidR="006E2EA0" w:rsidRPr="00333458" w:rsidRDefault="006E2EA0" w:rsidP="006E2EA0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148A32E" w14:textId="77777777" w:rsidR="006E2EA0" w:rsidRPr="00333458" w:rsidRDefault="006E2EA0" w:rsidP="006E2EA0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5AA8BF9A" w14:textId="17F00854" w:rsidR="006E2EA0" w:rsidRPr="00631F55" w:rsidRDefault="006E2EA0" w:rsidP="006E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6CB5103" w14:textId="2C77032E" w:rsidR="006E2EA0" w:rsidRPr="00424FB5" w:rsidRDefault="006E2EA0" w:rsidP="006E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473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0EFABC5" w14:textId="00955316" w:rsidR="006E2EA0" w:rsidRPr="00210480" w:rsidRDefault="006E2EA0" w:rsidP="006E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59D6993" w14:textId="7883C667" w:rsidR="006E2EA0" w:rsidRPr="00333458" w:rsidRDefault="006E2EA0" w:rsidP="006E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E2EA0" w:rsidRPr="00333458" w14:paraId="27D6DA6D" w14:textId="77777777" w:rsidTr="002E76A4">
        <w:tc>
          <w:tcPr>
            <w:tcW w:w="2687" w:type="dxa"/>
            <w:tcBorders>
              <w:bottom w:val="nil"/>
            </w:tcBorders>
          </w:tcPr>
          <w:p w14:paraId="6BF096EC" w14:textId="77777777" w:rsidR="006E2EA0" w:rsidRPr="00333458" w:rsidRDefault="006E2EA0" w:rsidP="006E2EA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7DADB44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A792C" w14:textId="6E7C4DCA" w:rsidR="006E2EA0" w:rsidRPr="00631F5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</w:rPr>
              <w:t>413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CA77309" w14:textId="6CC1C669" w:rsidR="006E2EA0" w:rsidRPr="00424FB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5,316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EF50965" w14:textId="7BA1342D" w:rsidR="006E2EA0" w:rsidRPr="00210480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763B89" w14:textId="17E0627E" w:rsidR="006E2EA0" w:rsidRPr="00333458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5,079</w:t>
            </w:r>
          </w:p>
        </w:tc>
      </w:tr>
      <w:tr w:rsidR="006E2EA0" w:rsidRPr="00333458" w14:paraId="1BF7CB14" w14:textId="77777777" w:rsidTr="002E76A4">
        <w:tc>
          <w:tcPr>
            <w:tcW w:w="2687" w:type="dxa"/>
            <w:tcBorders>
              <w:bottom w:val="nil"/>
            </w:tcBorders>
          </w:tcPr>
          <w:p w14:paraId="78865166" w14:textId="77777777" w:rsidR="006E2EA0" w:rsidRPr="00333458" w:rsidRDefault="006E2EA0" w:rsidP="006E2EA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53EDB309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0FA3935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7A719764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72C9E22B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5F67BCA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7BF981CF" w14:textId="77777777" w:rsidTr="002E76A4">
        <w:tc>
          <w:tcPr>
            <w:tcW w:w="2687" w:type="dxa"/>
            <w:tcBorders>
              <w:bottom w:val="nil"/>
            </w:tcBorders>
          </w:tcPr>
          <w:p w14:paraId="1CCB3209" w14:textId="25417A2D" w:rsidR="006E2EA0" w:rsidRPr="00333458" w:rsidRDefault="006E2EA0" w:rsidP="006E2EA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3A4B3C5E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357A55B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046F91A4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4733048A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B41F24F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2FFB5BC4" w14:textId="77777777" w:rsidTr="00014A5D">
        <w:tc>
          <w:tcPr>
            <w:tcW w:w="2687" w:type="dxa"/>
            <w:tcBorders>
              <w:top w:val="nil"/>
              <w:bottom w:val="nil"/>
            </w:tcBorders>
          </w:tcPr>
          <w:p w14:paraId="1748AB0D" w14:textId="5E46B141" w:rsidR="006E2EA0" w:rsidRPr="00333458" w:rsidRDefault="006E2EA0" w:rsidP="006E2EA0">
            <w:pPr>
              <w:tabs>
                <w:tab w:val="clear" w:pos="227"/>
                <w:tab w:val="left" w:pos="216"/>
              </w:tabs>
              <w:ind w:left="216" w:hanging="2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59D6D1A3" w14:textId="21A47DC6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213531BC" w14:textId="31C11EF7" w:rsidR="006E2EA0" w:rsidRPr="00631F5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0C1B2C5" w14:textId="782E16C3" w:rsidR="006E2EA0" w:rsidRPr="00424FB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3EF41" w14:textId="725BA399" w:rsidR="006E2EA0" w:rsidRPr="00210480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62E7997" w14:textId="3F0066E7" w:rsidR="006E2EA0" w:rsidRPr="00333458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</w:tr>
      <w:tr w:rsidR="006E2EA0" w:rsidRPr="00333458" w14:paraId="726096C8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00D5749A" w14:textId="77777777" w:rsidR="006E2EA0" w:rsidRPr="00333458" w:rsidRDefault="006E2EA0" w:rsidP="006E2EA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17E6E07C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0F3EB2CB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35DC822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3B340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790A041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7E77298F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381D8ECC" w14:textId="77777777" w:rsidR="006E2EA0" w:rsidRPr="00333458" w:rsidRDefault="006E2EA0" w:rsidP="006E2EA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60FBF0F1" w14:textId="77777777" w:rsidR="006E2EA0" w:rsidRPr="0077147C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3C572D4F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7720EC8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DFBC0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69FE092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03E65C03" w14:textId="77777777" w:rsidTr="00014A5D">
        <w:tc>
          <w:tcPr>
            <w:tcW w:w="2687" w:type="dxa"/>
            <w:tcBorders>
              <w:top w:val="nil"/>
              <w:bottom w:val="nil"/>
            </w:tcBorders>
          </w:tcPr>
          <w:p w14:paraId="3C826210" w14:textId="77777777" w:rsidR="006E2EA0" w:rsidRPr="00333458" w:rsidRDefault="006E2EA0" w:rsidP="006E2EA0">
            <w:pPr>
              <w:ind w:firstLine="17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0F8D740" w14:textId="5E5100F5" w:rsidR="006E2EA0" w:rsidRPr="0077147C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18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Pr="00F21822">
              <w:rPr>
                <w:rFonts w:ascii="Browallia New" w:hAnsi="Browallia New" w:cs="Browallia New"/>
                <w:sz w:val="24"/>
                <w:szCs w:val="24"/>
              </w:rPr>
              <w:t>4.5</w:t>
            </w:r>
            <w:r w:rsidR="00E876F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218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21822"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1566B17B" w14:textId="699DC0A8" w:rsidR="006E2EA0" w:rsidRPr="00631F5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FB37FA5" w14:textId="42C21FF6" w:rsidR="006E2EA0" w:rsidRPr="00424FB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AD1D" w14:textId="58939D14" w:rsidR="006E2EA0" w:rsidRPr="00210480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21903" w14:textId="6155BE59" w:rsidR="006E2EA0" w:rsidRPr="00333458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6ADF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</w:tr>
      <w:tr w:rsidR="006E2EA0" w:rsidRPr="00333458" w14:paraId="2F3B2AE0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3764A35A" w14:textId="77777777" w:rsidR="006E2EA0" w:rsidRPr="00333458" w:rsidRDefault="006E2EA0" w:rsidP="006E2EA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2ADB7961" w14:textId="77777777" w:rsidR="006E2EA0" w:rsidRPr="0077147C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40CC553B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9EE8DD9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C4C0BB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2AC5C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4AB96E2F" w14:textId="77777777" w:rsidTr="002E76A4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0BE8AAF8" w14:textId="427C65C5" w:rsidR="006E2EA0" w:rsidRPr="00333458" w:rsidRDefault="006E2EA0" w:rsidP="006E2EA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77F3AC87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5A2EBF56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shd w:val="clear" w:color="auto" w:fill="auto"/>
          </w:tcPr>
          <w:p w14:paraId="4E6F2FAA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A847C67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A5479E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6CDE9399" w14:textId="77777777" w:rsidTr="00014A5D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46C4EF98" w14:textId="77777777" w:rsidR="006E2EA0" w:rsidRPr="00333458" w:rsidRDefault="006E2EA0" w:rsidP="006E2EA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0C2870FD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auto"/>
            <w:vAlign w:val="bottom"/>
          </w:tcPr>
          <w:p w14:paraId="06835A6D" w14:textId="63F4D8DA" w:rsidR="006E2EA0" w:rsidRPr="00631F5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</w:tcPr>
          <w:p w14:paraId="7830CA22" w14:textId="5CD9593E" w:rsidR="006E2EA0" w:rsidRPr="00424FB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02C75F95" w14:textId="31FDF01E" w:rsidR="006E2EA0" w:rsidRPr="00210480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35AA99E4" w14:textId="11CC60E0" w:rsidR="006E2EA0" w:rsidRPr="00957328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  <w:tr w:rsidR="006E2EA0" w:rsidRPr="00333458" w14:paraId="0C0B5476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31D14846" w14:textId="77777777" w:rsidR="006E2EA0" w:rsidRPr="00333458" w:rsidRDefault="006E2EA0" w:rsidP="006E2EA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4CE6A4A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3DD06FF3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006399AB" w14:textId="19B3D8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AE72D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55369B7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6A15B9DF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4416F3C" w14:textId="77777777" w:rsidR="006E2EA0" w:rsidRPr="00333458" w:rsidRDefault="006E2EA0" w:rsidP="006E2EA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4D551355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3891B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FB9DB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9F9BA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E0F16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0D6054F8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5E889C04" w14:textId="77777777" w:rsidR="006E2EA0" w:rsidRPr="00333458" w:rsidRDefault="006E2EA0" w:rsidP="006E2EA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9D636E5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4C92E" w14:textId="43300BA5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54A6C952" w14:textId="40D28FC9" w:rsidR="006E2EA0" w:rsidRPr="00E157F2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57F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E157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D861FF0" w14:textId="75F17F4B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  <w:lang w:val="en-GB"/>
              </w:rPr>
              <w:t>6,466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D84092A" w14:textId="27BACDBA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5,109</w:t>
            </w:r>
          </w:p>
        </w:tc>
      </w:tr>
      <w:tr w:rsidR="006E2EA0" w:rsidRPr="00333458" w14:paraId="11D21C25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43A87739" w14:textId="77777777" w:rsidR="006E2EA0" w:rsidRPr="00333458" w:rsidRDefault="006E2EA0" w:rsidP="006E2EA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0F2AA56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D7CE8" w14:textId="253B9ABA" w:rsidR="006E2EA0" w:rsidRPr="00631F55" w:rsidRDefault="006E2EA0" w:rsidP="006E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</w:rPr>
              <w:t>9,681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DBE0D" w14:textId="645615CF" w:rsidR="006E2EA0" w:rsidRPr="00424FB5" w:rsidRDefault="006E2EA0" w:rsidP="006E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8,880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0D688" w14:textId="4CAD5CA0" w:rsidR="006E2EA0" w:rsidRPr="00210480" w:rsidRDefault="006E2EA0" w:rsidP="006E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  <w:lang w:val="en-GB"/>
              </w:rPr>
              <w:t>7,092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30921" w14:textId="44732CDD" w:rsidR="006E2EA0" w:rsidRPr="00333458" w:rsidRDefault="006E2EA0" w:rsidP="006E2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2,927</w:t>
            </w:r>
          </w:p>
        </w:tc>
      </w:tr>
      <w:tr w:rsidR="006E2EA0" w:rsidRPr="00333458" w14:paraId="479EDA0E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448E7329" w14:textId="77777777" w:rsidR="006E2EA0" w:rsidRPr="00333458" w:rsidRDefault="006E2EA0" w:rsidP="006E2EA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27E4BCD2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C7E5D" w14:textId="7AAB869E" w:rsidR="006E2EA0" w:rsidRPr="00631F5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</w:rPr>
              <w:t>9,681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607E" w14:textId="558F95EB" w:rsidR="006E2EA0" w:rsidRPr="00424FB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8,880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AB025" w14:textId="31C7540C" w:rsidR="006E2EA0" w:rsidRPr="00210480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  <w:lang w:val="en-GB"/>
              </w:rPr>
              <w:t>13,558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44458" w14:textId="118D0164" w:rsidR="006E2EA0" w:rsidRPr="00333458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8,036</w:t>
            </w:r>
          </w:p>
        </w:tc>
      </w:tr>
      <w:tr w:rsidR="006E2EA0" w:rsidRPr="00333458" w14:paraId="4F1E488C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4202F1E" w14:textId="77777777" w:rsidR="006E2EA0" w:rsidRPr="00333458" w:rsidRDefault="006E2EA0" w:rsidP="006E2EA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51BC582E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18FC516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8B7CE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0395E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BBB0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358CF63A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57D1F534" w14:textId="77777777" w:rsidR="006E2EA0" w:rsidRPr="00333458" w:rsidRDefault="006E2EA0" w:rsidP="006E2EA0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2CB8BDA2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64FBF5A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C6CAED1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07B80EF" w14:textId="77777777" w:rsidR="006E2EA0" w:rsidRPr="00210480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D0E3826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3981998A" w14:textId="77777777" w:rsidTr="002E76A4">
        <w:tc>
          <w:tcPr>
            <w:tcW w:w="2687" w:type="dxa"/>
            <w:tcBorders>
              <w:bottom w:val="nil"/>
            </w:tcBorders>
          </w:tcPr>
          <w:p w14:paraId="7BCEE289" w14:textId="77777777" w:rsidR="006E2EA0" w:rsidRPr="00333458" w:rsidRDefault="006E2EA0" w:rsidP="006E2EA0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4AD5AF4F" w14:textId="77777777" w:rsidR="006E2EA0" w:rsidRPr="00333458" w:rsidRDefault="006E2EA0" w:rsidP="006E2EA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2B34830" w14:textId="74E04AD6" w:rsidR="006E2EA0" w:rsidRPr="00631F5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</w:rPr>
              <w:t>4,</w:t>
            </w:r>
            <w:r w:rsidR="00A63EFD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116" w:type="dxa"/>
            <w:tcBorders>
              <w:bottom w:val="nil"/>
            </w:tcBorders>
          </w:tcPr>
          <w:p w14:paraId="32E50ECA" w14:textId="7AD6955C" w:rsidR="006E2EA0" w:rsidRPr="00424FB5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4,964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8751B74" w14:textId="5649B113" w:rsidR="006E2EA0" w:rsidRPr="00210480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10480">
              <w:rPr>
                <w:rFonts w:ascii="Browallia New" w:hAnsi="Browallia New" w:cs="Browallia New"/>
                <w:sz w:val="24"/>
                <w:szCs w:val="24"/>
                <w:lang w:val="en-GB"/>
              </w:rPr>
              <w:t>4,519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AAE0DE" w14:textId="79A653CE" w:rsidR="006E2EA0" w:rsidRPr="00333458" w:rsidRDefault="006E2EA0" w:rsidP="006E2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4,873</w:t>
            </w:r>
          </w:p>
        </w:tc>
      </w:tr>
      <w:tr w:rsidR="006E2EA0" w:rsidRPr="00333458" w14:paraId="59F2185B" w14:textId="77777777" w:rsidTr="002E76A4">
        <w:tc>
          <w:tcPr>
            <w:tcW w:w="2687" w:type="dxa"/>
            <w:tcBorders>
              <w:bottom w:val="nil"/>
            </w:tcBorders>
          </w:tcPr>
          <w:p w14:paraId="4D7FFEEE" w14:textId="77777777" w:rsidR="006E2EA0" w:rsidRPr="00333458" w:rsidRDefault="006E2EA0" w:rsidP="006E2EA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263D7DD" w14:textId="77777777" w:rsidR="006E2EA0" w:rsidRPr="00333458" w:rsidRDefault="006E2EA0" w:rsidP="006E2EA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B5D063D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AC51A8B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6980BCE" w14:textId="77777777" w:rsidR="006E2EA0" w:rsidRPr="000C48A3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209B859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EA0" w:rsidRPr="00333458" w14:paraId="27577B98" w14:textId="77777777" w:rsidTr="002E76A4">
        <w:tc>
          <w:tcPr>
            <w:tcW w:w="2687" w:type="dxa"/>
            <w:tcBorders>
              <w:bottom w:val="nil"/>
            </w:tcBorders>
          </w:tcPr>
          <w:p w14:paraId="0242B1BC" w14:textId="2AD64806" w:rsidR="006E2EA0" w:rsidRPr="00333458" w:rsidRDefault="006E2EA0" w:rsidP="006E2EA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86" w:type="dxa"/>
            <w:tcBorders>
              <w:bottom w:val="nil"/>
            </w:tcBorders>
          </w:tcPr>
          <w:p w14:paraId="53A92E58" w14:textId="77777777" w:rsidR="006E2EA0" w:rsidRPr="00333458" w:rsidRDefault="006E2EA0" w:rsidP="006E2EA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1C63D6E4" w14:textId="77777777" w:rsidR="006E2EA0" w:rsidRPr="00631F5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3D37A90B" w14:textId="77777777" w:rsidR="006E2EA0" w:rsidRPr="00424FB5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B5CD806" w14:textId="77777777" w:rsidR="006E2EA0" w:rsidRPr="000C48A3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3D82D87" w14:textId="77777777" w:rsidR="006E2EA0" w:rsidRPr="00333458" w:rsidRDefault="006E2EA0" w:rsidP="006E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4975" w:rsidRPr="00333458" w14:paraId="28FB9DB9" w14:textId="77777777" w:rsidTr="00014A5D">
        <w:tc>
          <w:tcPr>
            <w:tcW w:w="2687" w:type="dxa"/>
            <w:tcBorders>
              <w:bottom w:val="nil"/>
            </w:tcBorders>
          </w:tcPr>
          <w:p w14:paraId="72196624" w14:textId="78A5C9C3" w:rsidR="00214975" w:rsidRPr="00DF2456" w:rsidRDefault="00214975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53706A37" w14:textId="3E59EBCC" w:rsidR="00214975" w:rsidRPr="00333458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025D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 w:rsidRPr="006025D6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1AA792A1" w14:textId="2E45AA51" w:rsidR="00214975" w:rsidRPr="00631F55" w:rsidRDefault="00214975" w:rsidP="00142B7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1F55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16" w:type="dxa"/>
            <w:tcBorders>
              <w:bottom w:val="nil"/>
            </w:tcBorders>
          </w:tcPr>
          <w:p w14:paraId="29B0EB61" w14:textId="7AC7737F" w:rsidR="00214975" w:rsidRPr="00424FB5" w:rsidRDefault="00214975" w:rsidP="00142B7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342A742" w14:textId="05E01F67" w:rsidR="00214975" w:rsidRPr="00254818" w:rsidRDefault="00214975" w:rsidP="00142B7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</w:tcPr>
          <w:p w14:paraId="2F17393D" w14:textId="64DA9E5F" w:rsidR="00214975" w:rsidRPr="00333458" w:rsidRDefault="00214975" w:rsidP="00142B7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42B70" w:rsidRPr="00333458" w14:paraId="6C084174" w14:textId="77777777" w:rsidTr="00014A5D">
        <w:tc>
          <w:tcPr>
            <w:tcW w:w="2687" w:type="dxa"/>
            <w:tcBorders>
              <w:bottom w:val="nil"/>
            </w:tcBorders>
          </w:tcPr>
          <w:p w14:paraId="62E9114C" w14:textId="77777777" w:rsidR="00142B70" w:rsidRPr="00DF2456" w:rsidRDefault="00142B70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22498AE5" w14:textId="77777777" w:rsidR="00142B70" w:rsidRPr="006025D6" w:rsidRDefault="00142B70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A6242E9" w14:textId="77777777" w:rsidR="00142B70" w:rsidRPr="00214975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26ADEF0A" w14:textId="77777777" w:rsidR="00142B70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79B818FD" w14:textId="77777777" w:rsidR="00142B70" w:rsidRPr="00254818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6A39141" w14:textId="77777777" w:rsidR="00142B70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7678B" w:rsidRPr="00333458" w14:paraId="1BDF1EAF" w14:textId="77777777" w:rsidTr="00014A5D">
        <w:tc>
          <w:tcPr>
            <w:tcW w:w="2687" w:type="dxa"/>
            <w:tcBorders>
              <w:bottom w:val="nil"/>
            </w:tcBorders>
          </w:tcPr>
          <w:p w14:paraId="7A4EBAB3" w14:textId="77777777" w:rsidR="0057678B" w:rsidRPr="00DF2456" w:rsidRDefault="0057678B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395D4CA7" w14:textId="77777777" w:rsidR="0057678B" w:rsidRPr="006025D6" w:rsidRDefault="0057678B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B528499" w14:textId="77777777" w:rsidR="0057678B" w:rsidRPr="00214975" w:rsidRDefault="0057678B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37B5CAEF" w14:textId="77777777" w:rsidR="0057678B" w:rsidRDefault="0057678B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436F523" w14:textId="77777777" w:rsidR="0057678B" w:rsidRPr="00254818" w:rsidRDefault="0057678B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5B671009" w14:textId="77777777" w:rsidR="0057678B" w:rsidRDefault="0057678B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D5AB3" w:rsidRPr="00333458" w14:paraId="055FC850" w14:textId="77777777" w:rsidTr="00014A5D">
        <w:tc>
          <w:tcPr>
            <w:tcW w:w="2687" w:type="dxa"/>
            <w:tcBorders>
              <w:bottom w:val="nil"/>
            </w:tcBorders>
          </w:tcPr>
          <w:p w14:paraId="2ECE7D77" w14:textId="77777777" w:rsidR="00ED5AB3" w:rsidRPr="00DF2456" w:rsidRDefault="00ED5AB3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2B01778" w14:textId="77777777" w:rsidR="00ED5AB3" w:rsidRPr="006025D6" w:rsidRDefault="00ED5AB3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8813D3E" w14:textId="77777777" w:rsidR="00ED5AB3" w:rsidRPr="00214975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11176DE2" w14:textId="77777777" w:rsidR="00ED5AB3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ADF4267" w14:textId="77777777" w:rsidR="00ED5AB3" w:rsidRPr="00254818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7203584F" w14:textId="77777777" w:rsidR="00ED5AB3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D5AB3" w:rsidRPr="00333458" w14:paraId="103F2777" w14:textId="77777777" w:rsidTr="00014A5D">
        <w:tc>
          <w:tcPr>
            <w:tcW w:w="2687" w:type="dxa"/>
            <w:tcBorders>
              <w:bottom w:val="nil"/>
            </w:tcBorders>
          </w:tcPr>
          <w:p w14:paraId="39E81CB6" w14:textId="77777777" w:rsidR="00ED5AB3" w:rsidRPr="00DF2456" w:rsidRDefault="00ED5AB3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18A23CD3" w14:textId="77777777" w:rsidR="00ED5AB3" w:rsidRPr="006025D6" w:rsidRDefault="00ED5AB3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30421CD" w14:textId="77777777" w:rsidR="00ED5AB3" w:rsidRPr="00214975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70918352" w14:textId="77777777" w:rsidR="00ED5AB3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967D66E" w14:textId="77777777" w:rsidR="00ED5AB3" w:rsidRPr="00254818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3F99F455" w14:textId="77777777" w:rsidR="00ED5AB3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D5AB3" w:rsidRPr="00333458" w14:paraId="6A420D3B" w14:textId="77777777" w:rsidTr="00014A5D">
        <w:tc>
          <w:tcPr>
            <w:tcW w:w="2687" w:type="dxa"/>
            <w:tcBorders>
              <w:bottom w:val="nil"/>
            </w:tcBorders>
          </w:tcPr>
          <w:p w14:paraId="2E821263" w14:textId="77777777" w:rsidR="00ED5AB3" w:rsidRPr="00DF2456" w:rsidRDefault="00ED5AB3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F081D41" w14:textId="77777777" w:rsidR="00ED5AB3" w:rsidRPr="006025D6" w:rsidRDefault="00ED5AB3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55736C9" w14:textId="77777777" w:rsidR="00ED5AB3" w:rsidRPr="00214975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7DDD6D45" w14:textId="77777777" w:rsidR="00ED5AB3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2B5EF5F" w14:textId="77777777" w:rsidR="00ED5AB3" w:rsidRPr="00254818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8ACDA5E" w14:textId="77777777" w:rsidR="00ED5AB3" w:rsidRDefault="00ED5AB3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14975" w:rsidRPr="00333458" w14:paraId="29F46C02" w14:textId="77777777" w:rsidTr="002E76A4">
        <w:tc>
          <w:tcPr>
            <w:tcW w:w="2687" w:type="dxa"/>
            <w:tcBorders>
              <w:bottom w:val="nil"/>
            </w:tcBorders>
          </w:tcPr>
          <w:p w14:paraId="2CE94B8A" w14:textId="77777777" w:rsidR="00214975" w:rsidRPr="00333458" w:rsidRDefault="00214975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6" w:type="dxa"/>
            <w:tcBorders>
              <w:bottom w:val="nil"/>
            </w:tcBorders>
          </w:tcPr>
          <w:p w14:paraId="0D03B42B" w14:textId="77777777" w:rsidR="00214975" w:rsidRPr="00333458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2239097" w14:textId="77777777" w:rsidR="00214975" w:rsidRPr="00214975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96EC8D3" w14:textId="77777777" w:rsidR="00214975" w:rsidRPr="00424FB5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7A1B0391" w14:textId="338314B5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64C55D" w14:textId="77777777" w:rsidR="00214975" w:rsidRPr="0033345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4975" w:rsidRPr="00333458" w14:paraId="243C72DA" w14:textId="77777777" w:rsidTr="00014A5D">
        <w:tc>
          <w:tcPr>
            <w:tcW w:w="2687" w:type="dxa"/>
            <w:tcBorders>
              <w:bottom w:val="nil"/>
            </w:tcBorders>
          </w:tcPr>
          <w:p w14:paraId="20E05FDF" w14:textId="77777777" w:rsidR="00214975" w:rsidRPr="00333458" w:rsidRDefault="00214975" w:rsidP="0021497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5ACAAB01" w14:textId="77777777" w:rsidR="00214975" w:rsidRPr="000D1880" w:rsidRDefault="00214975" w:rsidP="002149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188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0D1880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0D1880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C0F19A9" w14:textId="3EC88996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</w:tcPr>
          <w:p w14:paraId="5A582922" w14:textId="5560980A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32ED4CC" w14:textId="54606A1B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6A6489D" w14:textId="411D033E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</w:tr>
      <w:tr w:rsidR="00214975" w:rsidRPr="00333458" w14:paraId="7D80DABB" w14:textId="77777777" w:rsidTr="00014A5D">
        <w:tc>
          <w:tcPr>
            <w:tcW w:w="2687" w:type="dxa"/>
            <w:tcBorders>
              <w:bottom w:val="nil"/>
            </w:tcBorders>
          </w:tcPr>
          <w:p w14:paraId="3EF6954F" w14:textId="7634B390" w:rsidR="00214975" w:rsidRPr="00B44A67" w:rsidRDefault="00214975" w:rsidP="0021497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723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4CADF2E" w14:textId="6229E6ED" w:rsidR="00214975" w:rsidRPr="000D1880" w:rsidRDefault="00214975" w:rsidP="002149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1880"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เดือนละ</w:t>
            </w:r>
            <w:r w:rsidRPr="000D1880">
              <w:rPr>
                <w:rFonts w:ascii="Browallia New" w:hAnsi="Browallia New" w:cs="Browallia New"/>
                <w:sz w:val="24"/>
                <w:szCs w:val="24"/>
              </w:rPr>
              <w:t xml:space="preserve"> 94,737 </w:t>
            </w:r>
            <w:r w:rsidRPr="000D1880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5E09544" w14:textId="2E531BE1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16" w:type="dxa"/>
            <w:tcBorders>
              <w:bottom w:val="nil"/>
            </w:tcBorders>
          </w:tcPr>
          <w:p w14:paraId="53CB3C53" w14:textId="0E518099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6D62833" w14:textId="5AEC8478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152" w:type="dxa"/>
            <w:tcBorders>
              <w:bottom w:val="nil"/>
            </w:tcBorders>
          </w:tcPr>
          <w:p w14:paraId="50D10385" w14:textId="112A617F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14975" w:rsidRPr="00333458" w14:paraId="5B523EEE" w14:textId="77777777" w:rsidTr="002E76A4">
        <w:tc>
          <w:tcPr>
            <w:tcW w:w="2687" w:type="dxa"/>
            <w:tcBorders>
              <w:bottom w:val="nil"/>
            </w:tcBorders>
          </w:tcPr>
          <w:p w14:paraId="78DCBA2B" w14:textId="77777777" w:rsidR="00214975" w:rsidRPr="00333458" w:rsidRDefault="00214975" w:rsidP="00214975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5A9F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46DEFA28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D188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0D1880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0D1880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32FB827" w14:textId="45615F27" w:rsidR="00214975" w:rsidRPr="000D1880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8B8B864" w14:textId="55EDAD88" w:rsidR="00214975" w:rsidRPr="00E26D12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186907F" w14:textId="1C1F7A16" w:rsidR="00214975" w:rsidRPr="00254818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2622C82" w14:textId="159668B5" w:rsidR="00214975" w:rsidRPr="00E26D12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</w:tr>
      <w:tr w:rsidR="00214975" w:rsidRPr="00333458" w14:paraId="6E91468F" w14:textId="77777777" w:rsidTr="002E76A4">
        <w:tc>
          <w:tcPr>
            <w:tcW w:w="2687" w:type="dxa"/>
            <w:tcBorders>
              <w:bottom w:val="nil"/>
            </w:tcBorders>
          </w:tcPr>
          <w:p w14:paraId="7D452A24" w14:textId="77777777" w:rsidR="00214975" w:rsidRPr="00333458" w:rsidRDefault="00214975" w:rsidP="0021497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616EA6AE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CFD47EF" w14:textId="438C41E5" w:rsidR="00214975" w:rsidRPr="000D1880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BD9D26" w14:textId="1A271D8A" w:rsidR="00214975" w:rsidRPr="00E26D12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442A86D" w14:textId="0419667D" w:rsidR="00214975" w:rsidRPr="00254818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C442D79" w14:textId="463B9F80" w:rsidR="00214975" w:rsidRPr="00E26D12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</w:tr>
      <w:tr w:rsidR="00214975" w:rsidRPr="00333458" w14:paraId="7F3ACC0D" w14:textId="77777777" w:rsidTr="002E76A4">
        <w:tc>
          <w:tcPr>
            <w:tcW w:w="2687" w:type="dxa"/>
            <w:tcBorders>
              <w:bottom w:val="nil"/>
            </w:tcBorders>
          </w:tcPr>
          <w:p w14:paraId="77059481" w14:textId="77777777" w:rsidR="00214975" w:rsidRPr="00333458" w:rsidRDefault="00214975" w:rsidP="0021497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2C1F109A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ECCA19D" w14:textId="77777777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60CA51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B3E6DCD" w14:textId="385C637A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5072C4A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4975" w:rsidRPr="00333458" w14:paraId="08576BDC" w14:textId="77777777" w:rsidTr="002E76A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0F6AB23" w14:textId="77777777" w:rsidR="00214975" w:rsidRPr="00333458" w:rsidRDefault="00214975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21019F6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EC0A758" w14:textId="77777777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FE09E8E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72F9848" w14:textId="7B928271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7F1F52C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4975" w:rsidRPr="00333458" w14:paraId="7559E3DD" w14:textId="77777777" w:rsidTr="00014A5D">
        <w:tc>
          <w:tcPr>
            <w:tcW w:w="2687" w:type="dxa"/>
            <w:tcBorders>
              <w:bottom w:val="nil"/>
            </w:tcBorders>
          </w:tcPr>
          <w:p w14:paraId="1CD1865B" w14:textId="77777777" w:rsidR="00214975" w:rsidRPr="00333458" w:rsidRDefault="00214975" w:rsidP="0021497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2D1C03B6" w14:textId="7798EC0C" w:rsidR="00214975" w:rsidRPr="000D1880" w:rsidRDefault="00214975" w:rsidP="002149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188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4.50 </w:t>
            </w:r>
            <w:r w:rsidRPr="000D188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6C72EDE" w14:textId="76C8C927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</w:tcPr>
          <w:p w14:paraId="425DB4A5" w14:textId="422EFDBF" w:rsidR="00214975" w:rsidRPr="00BC7135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713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BC713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FE7E80C" w14:textId="5D7D7EAF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152" w:type="dxa"/>
            <w:tcBorders>
              <w:bottom w:val="nil"/>
            </w:tcBorders>
          </w:tcPr>
          <w:p w14:paraId="1EBDE07D" w14:textId="34B27584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14975" w:rsidRPr="00333458" w14:paraId="2797DB63" w14:textId="77777777" w:rsidTr="002E76A4">
        <w:tc>
          <w:tcPr>
            <w:tcW w:w="2687" w:type="dxa"/>
            <w:tcBorders>
              <w:bottom w:val="nil"/>
            </w:tcBorders>
          </w:tcPr>
          <w:p w14:paraId="148787EE" w14:textId="77777777" w:rsidR="00214975" w:rsidRPr="00333458" w:rsidRDefault="00214975" w:rsidP="00214975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7B2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2E7665A4" w14:textId="50AF8781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D188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0D1880">
              <w:rPr>
                <w:rFonts w:ascii="Browallia New" w:hAnsi="Browallia New" w:cs="Browallia New"/>
                <w:sz w:val="24"/>
                <w:szCs w:val="24"/>
              </w:rPr>
              <w:t>4.50 - 6.00</w:t>
            </w: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188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F26168E" w14:textId="3F2ED274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585310"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33BEE1F" w14:textId="6C3D66D6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1,068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D2AFF5D" w14:textId="5B5816B9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5938667" w14:textId="440A43B0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</w:tr>
      <w:tr w:rsidR="00214975" w:rsidRPr="00333458" w14:paraId="493ED87D" w14:textId="77777777" w:rsidTr="00014A5D">
        <w:tc>
          <w:tcPr>
            <w:tcW w:w="2687" w:type="dxa"/>
            <w:tcBorders>
              <w:bottom w:val="nil"/>
            </w:tcBorders>
          </w:tcPr>
          <w:p w14:paraId="1AC06945" w14:textId="7580A0F2" w:rsidR="00214975" w:rsidRPr="00717B24" w:rsidRDefault="00214975" w:rsidP="00214975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4BE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62932AE5" w14:textId="3D118EC0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8.00 </w:t>
            </w:r>
            <w:r w:rsidRPr="000D188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2E18130" w14:textId="313FB797" w:rsidR="00214975" w:rsidRPr="000D1880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16" w:type="dxa"/>
            <w:tcBorders>
              <w:bottom w:val="nil"/>
            </w:tcBorders>
          </w:tcPr>
          <w:p w14:paraId="6025DACA" w14:textId="24D171A3" w:rsidR="00214975" w:rsidRPr="00E26D12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4754BF" w14:textId="55861F7B" w:rsidR="00214975" w:rsidRPr="00254818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-</w:t>
            </w:r>
          </w:p>
        </w:tc>
        <w:tc>
          <w:tcPr>
            <w:tcW w:w="1152" w:type="dxa"/>
            <w:tcBorders>
              <w:bottom w:val="nil"/>
            </w:tcBorders>
          </w:tcPr>
          <w:p w14:paraId="768AE34C" w14:textId="401E7A99" w:rsidR="00214975" w:rsidRPr="00E26D12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14975" w:rsidRPr="00333458" w14:paraId="0D33F652" w14:textId="77777777" w:rsidTr="002E76A4">
        <w:tc>
          <w:tcPr>
            <w:tcW w:w="2687" w:type="dxa"/>
            <w:tcBorders>
              <w:bottom w:val="nil"/>
            </w:tcBorders>
          </w:tcPr>
          <w:p w14:paraId="07C820C3" w14:textId="77777777" w:rsidR="00214975" w:rsidRPr="00333458" w:rsidRDefault="00214975" w:rsidP="0021497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39D8A5F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DD21475" w14:textId="1F6FBC61" w:rsidR="00214975" w:rsidRPr="000D1880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585310" w:rsidRPr="000D188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2F67C451" w14:textId="067D0BDC" w:rsidR="00214975" w:rsidRPr="00E26D12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1,068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AE31BFC" w14:textId="128D0200" w:rsidR="00214975" w:rsidRPr="00254818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B5741B" w14:textId="5FB888A8" w:rsidR="00214975" w:rsidRPr="00E26D12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</w:tr>
      <w:tr w:rsidR="00214975" w:rsidRPr="00333458" w14:paraId="47FB8C45" w14:textId="77777777" w:rsidTr="002E76A4">
        <w:tc>
          <w:tcPr>
            <w:tcW w:w="2687" w:type="dxa"/>
            <w:tcBorders>
              <w:bottom w:val="nil"/>
            </w:tcBorders>
          </w:tcPr>
          <w:p w14:paraId="1D7D5858" w14:textId="77777777" w:rsidR="00214975" w:rsidRPr="00333458" w:rsidRDefault="00214975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6CB2F66B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8A44788" w14:textId="77777777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158EC2C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B691D91" w14:textId="77777777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A00563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4975" w:rsidRPr="00333458" w14:paraId="1FAFA98B" w14:textId="77777777" w:rsidTr="002E76A4">
        <w:tc>
          <w:tcPr>
            <w:tcW w:w="2687" w:type="dxa"/>
            <w:tcBorders>
              <w:bottom w:val="nil"/>
            </w:tcBorders>
          </w:tcPr>
          <w:p w14:paraId="1840FCB9" w14:textId="77777777" w:rsidR="00214975" w:rsidRPr="00333458" w:rsidRDefault="00214975" w:rsidP="002149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02C0DE4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51D9EA7" w14:textId="77777777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C5C1055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EB7866" w14:textId="77777777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E76D3FF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4975" w:rsidRPr="00333458" w14:paraId="6A953CB7" w14:textId="77777777" w:rsidTr="002E76A4">
        <w:tc>
          <w:tcPr>
            <w:tcW w:w="2687" w:type="dxa"/>
            <w:tcBorders>
              <w:bottom w:val="nil"/>
            </w:tcBorders>
          </w:tcPr>
          <w:p w14:paraId="3107ED0C" w14:textId="590AECC4" w:rsidR="00214975" w:rsidRPr="00333458" w:rsidRDefault="00214975" w:rsidP="00214975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81DBE01" w14:textId="1A9A8069" w:rsidR="00214975" w:rsidRPr="000D1880" w:rsidRDefault="00214975" w:rsidP="002149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80EDB45" w14:textId="06DD404A" w:rsidR="00214975" w:rsidRPr="000D1880" w:rsidRDefault="00214975" w:rsidP="00114B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</w:rPr>
              <w:t>605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CFEB4AA" w14:textId="211800F5" w:rsidR="00214975" w:rsidRPr="00E26D12" w:rsidRDefault="00214975" w:rsidP="00114B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65CC5A" w14:textId="65FAC9E0" w:rsidR="00214975" w:rsidRPr="00254818" w:rsidRDefault="00214975" w:rsidP="00114B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</w:rPr>
              <w:t>605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65D766F" w14:textId="2E4A5F9D" w:rsidR="00214975" w:rsidRPr="00E26D12" w:rsidRDefault="00214975" w:rsidP="00114B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</w:tr>
      <w:tr w:rsidR="00214975" w:rsidRPr="00333458" w14:paraId="5D50B6FB" w14:textId="77777777" w:rsidTr="002E76A4">
        <w:tc>
          <w:tcPr>
            <w:tcW w:w="2687" w:type="dxa"/>
            <w:tcBorders>
              <w:bottom w:val="nil"/>
            </w:tcBorders>
          </w:tcPr>
          <w:p w14:paraId="299A9A55" w14:textId="77777777" w:rsidR="00214975" w:rsidRPr="00333458" w:rsidRDefault="00214975" w:rsidP="0021497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2B1F8739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3934F19" w14:textId="77777777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54E7787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E4C6336" w14:textId="77777777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387017C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4975" w:rsidRPr="00333458" w14:paraId="13B18E87" w14:textId="77777777" w:rsidTr="002E76A4">
        <w:tc>
          <w:tcPr>
            <w:tcW w:w="2687" w:type="dxa"/>
            <w:tcBorders>
              <w:bottom w:val="nil"/>
            </w:tcBorders>
          </w:tcPr>
          <w:p w14:paraId="0209224C" w14:textId="77777777" w:rsidR="00214975" w:rsidRPr="00333458" w:rsidRDefault="00214975" w:rsidP="0021497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33756459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99780A7" w14:textId="77777777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42F5ABE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B8D6DC" w14:textId="77777777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17735C" w14:textId="77777777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4975" w:rsidRPr="00333458" w14:paraId="788040D6" w14:textId="77777777" w:rsidTr="002E76A4">
        <w:tc>
          <w:tcPr>
            <w:tcW w:w="2687" w:type="dxa"/>
            <w:tcBorders>
              <w:bottom w:val="nil"/>
            </w:tcBorders>
          </w:tcPr>
          <w:p w14:paraId="1DB59F7F" w14:textId="77777777" w:rsidR="00214975" w:rsidRPr="00333458" w:rsidRDefault="00214975" w:rsidP="00214975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5BB4856E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76FB2F0" w14:textId="76BDBC93" w:rsidR="00214975" w:rsidRPr="000D1880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</w:rPr>
              <w:t>4,084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3308331" w14:textId="7B032242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3,530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725DF1F" w14:textId="719F2F37" w:rsidR="00214975" w:rsidRPr="00254818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2,373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2ED6674" w14:textId="6D0D6FAB" w:rsidR="00214975" w:rsidRPr="00E26D12" w:rsidRDefault="00214975" w:rsidP="0021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1,835</w:t>
            </w:r>
          </w:p>
        </w:tc>
      </w:tr>
      <w:tr w:rsidR="00214975" w:rsidRPr="00333458" w14:paraId="44F322BF" w14:textId="77777777" w:rsidTr="002E76A4">
        <w:tc>
          <w:tcPr>
            <w:tcW w:w="2687" w:type="dxa"/>
            <w:tcBorders>
              <w:bottom w:val="nil"/>
            </w:tcBorders>
          </w:tcPr>
          <w:p w14:paraId="6B4443A2" w14:textId="77777777" w:rsidR="00214975" w:rsidRPr="00333458" w:rsidRDefault="00214975" w:rsidP="00214975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34E37B4A" w14:textId="77777777" w:rsidR="00214975" w:rsidRPr="000D1880" w:rsidRDefault="00214975" w:rsidP="00214975">
            <w:pPr>
              <w:pStyle w:val="a3"/>
              <w:tabs>
                <w:tab w:val="clear" w:pos="1080"/>
              </w:tabs>
              <w:ind w:left="175"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15FD8CD8" w14:textId="67F842D2" w:rsidR="00214975" w:rsidRPr="000D1880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</w:rPr>
              <w:t>159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B10EE78" w14:textId="4246406D" w:rsidR="00214975" w:rsidRPr="00E26D12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379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3994DAF" w14:textId="14BDAF2F" w:rsidR="00214975" w:rsidRPr="00254818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B45EF1D" w14:textId="3781D547" w:rsidR="00214975" w:rsidRPr="00E26D12" w:rsidRDefault="00214975" w:rsidP="00214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214975" w:rsidRPr="00333458" w14:paraId="7B9DC84A" w14:textId="77777777" w:rsidTr="002E76A4">
        <w:tc>
          <w:tcPr>
            <w:tcW w:w="2687" w:type="dxa"/>
            <w:tcBorders>
              <w:bottom w:val="nil"/>
            </w:tcBorders>
          </w:tcPr>
          <w:p w14:paraId="3E88D2ED" w14:textId="05060681" w:rsidR="00214975" w:rsidRPr="00333458" w:rsidRDefault="00214975" w:rsidP="0021497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210AA43" w14:textId="77777777" w:rsidR="00214975" w:rsidRPr="000D1880" w:rsidRDefault="00214975" w:rsidP="002149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4608FD9" w14:textId="3A285006" w:rsidR="00214975" w:rsidRPr="000D1880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1880">
              <w:rPr>
                <w:rFonts w:ascii="Browallia New" w:hAnsi="Browallia New" w:cs="Browallia New"/>
                <w:sz w:val="24"/>
                <w:szCs w:val="24"/>
              </w:rPr>
              <w:t>4,243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77B6AEC" w14:textId="1C227895" w:rsidR="00214975" w:rsidRPr="00E26D12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3,909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4C1B994" w14:textId="6266EF95" w:rsidR="00214975" w:rsidRPr="00DE79CA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2,410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6F90E12" w14:textId="0ADFDCD6" w:rsidR="00214975" w:rsidRPr="00E26D12" w:rsidRDefault="00214975" w:rsidP="00214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2,120</w:t>
            </w:r>
          </w:p>
        </w:tc>
      </w:tr>
      <w:bookmarkEnd w:id="3"/>
    </w:tbl>
    <w:p w14:paraId="29B6899A" w14:textId="77777777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204" w:type="dxa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998"/>
        <w:gridCol w:w="1179"/>
        <w:gridCol w:w="1089"/>
        <w:gridCol w:w="1098"/>
        <w:gridCol w:w="1149"/>
      </w:tblGrid>
      <w:tr w:rsidR="00881E4A" w:rsidRPr="00EB2651" w14:paraId="3E679C11" w14:textId="77777777" w:rsidTr="002E76A4">
        <w:trPr>
          <w:trHeight w:val="279"/>
          <w:tblHeader/>
        </w:trPr>
        <w:tc>
          <w:tcPr>
            <w:tcW w:w="2691" w:type="dxa"/>
            <w:tcBorders>
              <w:top w:val="nil"/>
            </w:tcBorders>
          </w:tcPr>
          <w:p w14:paraId="0A317733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26B6915B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15" w:type="dxa"/>
            <w:gridSpan w:val="4"/>
            <w:tcBorders>
              <w:top w:val="nil"/>
            </w:tcBorders>
          </w:tcPr>
          <w:p w14:paraId="44F321E1" w14:textId="77777777" w:rsidR="00881E4A" w:rsidRPr="00EB2651" w:rsidRDefault="00881E4A" w:rsidP="00CE2E6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881E4A" w:rsidRPr="00EB2651" w14:paraId="146EAF2F" w14:textId="77777777" w:rsidTr="002E76A4">
        <w:trPr>
          <w:tblHeader/>
        </w:trPr>
        <w:tc>
          <w:tcPr>
            <w:tcW w:w="2691" w:type="dxa"/>
          </w:tcPr>
          <w:p w14:paraId="27DAFE29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</w:tcPr>
          <w:p w14:paraId="17553766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3B3B08FD" w14:textId="77777777" w:rsidR="00881E4A" w:rsidRPr="00EB2651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</w:tcPr>
          <w:p w14:paraId="62D4AFF2" w14:textId="77777777" w:rsidR="00881E4A" w:rsidRPr="00EB2651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81E4A" w:rsidRPr="00EB2651" w14:paraId="5D3E9884" w14:textId="77777777" w:rsidTr="002E76A4">
        <w:trPr>
          <w:tblHeader/>
        </w:trPr>
        <w:tc>
          <w:tcPr>
            <w:tcW w:w="2691" w:type="dxa"/>
          </w:tcPr>
          <w:p w14:paraId="7543507F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</w:tcPr>
          <w:p w14:paraId="327421B5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15" w:type="dxa"/>
            <w:gridSpan w:val="4"/>
          </w:tcPr>
          <w:p w14:paraId="2C3DE31D" w14:textId="7A8880EA" w:rsidR="00881E4A" w:rsidRPr="00EB2651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4A3BCF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3C509C" w:rsidRPr="003C509C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881E4A" w:rsidRPr="00EB2651" w14:paraId="6D949673" w14:textId="77777777" w:rsidTr="002E76A4">
        <w:trPr>
          <w:tblHeader/>
        </w:trPr>
        <w:tc>
          <w:tcPr>
            <w:tcW w:w="2691" w:type="dxa"/>
          </w:tcPr>
          <w:p w14:paraId="456DD6A5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</w:tcPr>
          <w:p w14:paraId="21D057DA" w14:textId="77777777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79" w:type="dxa"/>
          </w:tcPr>
          <w:p w14:paraId="50C70CDA" w14:textId="47145D27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14:paraId="7F44EC0C" w14:textId="73AA3939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</w:t>
            </w:r>
            <w:r w:rsidRPr="00562BA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14:paraId="122074EF" w14:textId="23D3D217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14:paraId="0232AFF2" w14:textId="087D1D90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</w:t>
            </w:r>
            <w:r w:rsidRPr="00562BA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881E4A" w:rsidRPr="00EB2651" w14:paraId="71F337DF" w14:textId="77777777" w:rsidTr="002E76A4">
        <w:tc>
          <w:tcPr>
            <w:tcW w:w="2691" w:type="dxa"/>
            <w:tcBorders>
              <w:bottom w:val="nil"/>
            </w:tcBorders>
          </w:tcPr>
          <w:p w14:paraId="785CBB2D" w14:textId="77777777" w:rsidR="00881E4A" w:rsidRPr="00EB2651" w:rsidRDefault="00881E4A" w:rsidP="00CE2E6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98" w:type="dxa"/>
            <w:tcBorders>
              <w:bottom w:val="nil"/>
            </w:tcBorders>
          </w:tcPr>
          <w:p w14:paraId="1885B8CB" w14:textId="77777777" w:rsidR="00881E4A" w:rsidRPr="00EB2651" w:rsidRDefault="00881E4A" w:rsidP="00CE2E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</w:tcPr>
          <w:p w14:paraId="5D0EF892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2262D50E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44942FA9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03F53B5E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00FBA97E" w14:textId="77777777" w:rsidTr="00014A5D">
        <w:tc>
          <w:tcPr>
            <w:tcW w:w="2691" w:type="dxa"/>
            <w:tcBorders>
              <w:bottom w:val="nil"/>
            </w:tcBorders>
          </w:tcPr>
          <w:p w14:paraId="72F7BB43" w14:textId="77777777" w:rsidR="003A15A3" w:rsidRPr="00E16BD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16BD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24D7ED7B" w14:textId="77777777" w:rsidR="003A15A3" w:rsidRPr="00E16BD1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0ABE5025" w14:textId="0E998CD5" w:rsidR="003A15A3" w:rsidRPr="007C157A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C157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4215415B" w14:textId="7F199D0B" w:rsidR="003A15A3" w:rsidRPr="004773DF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73D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4773D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44791673" w14:textId="3D9E7592" w:rsidR="003A15A3" w:rsidRPr="001739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399E">
              <w:rPr>
                <w:rFonts w:ascii="Browallia New" w:hAnsi="Browallia New" w:cs="Browallia New"/>
                <w:sz w:val="24"/>
                <w:szCs w:val="24"/>
              </w:rPr>
              <w:t>1,081</w:t>
            </w:r>
          </w:p>
        </w:tc>
        <w:tc>
          <w:tcPr>
            <w:tcW w:w="1149" w:type="dxa"/>
            <w:tcBorders>
              <w:bottom w:val="nil"/>
            </w:tcBorders>
          </w:tcPr>
          <w:p w14:paraId="745F242C" w14:textId="12F7D26D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28C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3A15A3" w:rsidRPr="00EB2651" w14:paraId="495911B5" w14:textId="77777777" w:rsidTr="002E76A4">
        <w:tc>
          <w:tcPr>
            <w:tcW w:w="2691" w:type="dxa"/>
            <w:tcBorders>
              <w:bottom w:val="nil"/>
            </w:tcBorders>
          </w:tcPr>
          <w:p w14:paraId="1AB36518" w14:textId="77777777" w:rsidR="003A15A3" w:rsidRPr="00EB265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6F39FF97" w14:textId="77777777" w:rsidR="003A15A3" w:rsidRPr="00EB2651" w:rsidRDefault="003A15A3" w:rsidP="003A15A3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1F0F34B3" w14:textId="33BC7BD4" w:rsidR="003A15A3" w:rsidRPr="007C157A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57A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1089" w:type="dxa"/>
            <w:tcBorders>
              <w:bottom w:val="nil"/>
            </w:tcBorders>
          </w:tcPr>
          <w:p w14:paraId="25657FC9" w14:textId="4C1D2EFB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</w:rPr>
              <w:t>12,60</w:t>
            </w: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41E403CF" w14:textId="03112481" w:rsidR="003A15A3" w:rsidRPr="0017399E" w:rsidRDefault="003A15A3" w:rsidP="003A15A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399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436</w:t>
            </w:r>
          </w:p>
        </w:tc>
        <w:tc>
          <w:tcPr>
            <w:tcW w:w="1149" w:type="dxa"/>
            <w:tcBorders>
              <w:bottom w:val="nil"/>
            </w:tcBorders>
          </w:tcPr>
          <w:p w14:paraId="6372E21B" w14:textId="4850691A" w:rsidR="003A15A3" w:rsidRPr="00EB2651" w:rsidRDefault="003A15A3" w:rsidP="003A15A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28CF">
              <w:rPr>
                <w:rFonts w:ascii="Browallia New" w:hAnsi="Browallia New" w:cs="Browallia New"/>
                <w:sz w:val="24"/>
                <w:szCs w:val="24"/>
                <w:lang w:val="en-GB"/>
              </w:rPr>
              <w:t>12,60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3A15A3" w:rsidRPr="00EB2651" w14:paraId="2D50C155" w14:textId="77777777" w:rsidTr="002E76A4">
        <w:tc>
          <w:tcPr>
            <w:tcW w:w="2691" w:type="dxa"/>
            <w:tcBorders>
              <w:bottom w:val="nil"/>
            </w:tcBorders>
          </w:tcPr>
          <w:p w14:paraId="284F4E48" w14:textId="77777777" w:rsidR="003A15A3" w:rsidRPr="00EB2651" w:rsidRDefault="003A15A3" w:rsidP="003A15A3">
            <w:pPr>
              <w:tabs>
                <w:tab w:val="clear" w:pos="2580"/>
              </w:tabs>
              <w:ind w:right="-505"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057AFA99" w14:textId="77777777" w:rsidR="003A15A3" w:rsidRPr="00EB2651" w:rsidRDefault="003A15A3" w:rsidP="003A15A3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9EC7C46" w14:textId="60E7538C" w:rsidR="003A15A3" w:rsidRPr="007C157A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57A">
              <w:rPr>
                <w:rFonts w:ascii="Browallia New" w:hAnsi="Browallia New" w:cs="Browallia New"/>
                <w:sz w:val="24"/>
                <w:szCs w:val="24"/>
              </w:rPr>
              <w:t>3,129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0686836" w14:textId="16A02755" w:rsidR="003A15A3" w:rsidRPr="00132F62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</w:rPr>
              <w:t>1,939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072D734" w14:textId="43B220C3" w:rsidR="003A15A3" w:rsidRPr="0017399E" w:rsidRDefault="003A15A3" w:rsidP="003A1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39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0B6BBD5" w14:textId="6D29A252" w:rsidR="003A15A3" w:rsidRPr="00EB2651" w:rsidRDefault="003A15A3" w:rsidP="003A1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A15A3" w:rsidRPr="00EB2651" w14:paraId="5659440E" w14:textId="77777777" w:rsidTr="002E76A4">
        <w:tc>
          <w:tcPr>
            <w:tcW w:w="2691" w:type="dxa"/>
            <w:tcBorders>
              <w:bottom w:val="nil"/>
            </w:tcBorders>
          </w:tcPr>
          <w:p w14:paraId="0E15A389" w14:textId="77777777" w:rsidR="003A15A3" w:rsidRPr="00EB2651" w:rsidRDefault="003A15A3" w:rsidP="003A15A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6F2F8773" w14:textId="77777777" w:rsidR="003A15A3" w:rsidRPr="00EB2651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D6C27F6" w14:textId="257D1267" w:rsidR="003A15A3" w:rsidRPr="007C157A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57A">
              <w:rPr>
                <w:rFonts w:ascii="Browallia New" w:hAnsi="Browallia New" w:cs="Browallia New"/>
                <w:sz w:val="24"/>
                <w:szCs w:val="24"/>
              </w:rPr>
              <w:t>3,565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945D27A" w14:textId="19119AAF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</w:rPr>
              <w:t>14,54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6A83815" w14:textId="239F9FA7" w:rsidR="003A15A3" w:rsidRPr="0017399E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399E">
              <w:rPr>
                <w:rFonts w:ascii="Browallia New" w:hAnsi="Browallia New" w:cs="Browallia New"/>
                <w:sz w:val="24"/>
                <w:szCs w:val="24"/>
                <w:lang w:val="en-GB"/>
              </w:rPr>
              <w:t>1,517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E7C6C74" w14:textId="694569A5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13,093</w:t>
            </w:r>
          </w:p>
        </w:tc>
      </w:tr>
      <w:tr w:rsidR="003A15A3" w:rsidRPr="00EB2651" w14:paraId="31EAFB36" w14:textId="77777777" w:rsidTr="002E76A4">
        <w:tc>
          <w:tcPr>
            <w:tcW w:w="2691" w:type="dxa"/>
            <w:tcBorders>
              <w:bottom w:val="nil"/>
            </w:tcBorders>
          </w:tcPr>
          <w:p w14:paraId="0B6D5280" w14:textId="77777777" w:rsidR="003A15A3" w:rsidRPr="00EB2651" w:rsidRDefault="003A15A3" w:rsidP="003A15A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7C02A215" w14:textId="77777777" w:rsidR="003A15A3" w:rsidRPr="00EB2651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0C10F891" w14:textId="77777777" w:rsidR="003A15A3" w:rsidRPr="003A15A3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021C8CC0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1C504C76" w14:textId="77777777" w:rsidR="003A15A3" w:rsidRPr="00E457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4F9212E0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4E6F8F94" w14:textId="77777777" w:rsidTr="002E76A4">
        <w:tc>
          <w:tcPr>
            <w:tcW w:w="2691" w:type="dxa"/>
            <w:tcBorders>
              <w:bottom w:val="nil"/>
            </w:tcBorders>
          </w:tcPr>
          <w:p w14:paraId="6153EF75" w14:textId="77777777" w:rsidR="003A15A3" w:rsidRPr="00EB2651" w:rsidRDefault="003A15A3" w:rsidP="003A15A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6C164CA5" w14:textId="77777777" w:rsidR="003A15A3" w:rsidRPr="00EB2651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</w:tcPr>
          <w:p w14:paraId="2E873A6C" w14:textId="77777777" w:rsidR="003A15A3" w:rsidRPr="003A15A3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14D90B0B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6589553F" w14:textId="77777777" w:rsidR="003A15A3" w:rsidRPr="00E457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60985130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3E4ADB19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28E4053F" w14:textId="77777777" w:rsidR="003A15A3" w:rsidRPr="00EB265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4EAA0B9E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773D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6C8C7C0B" w14:textId="4A37CC83" w:rsidR="003A15A3" w:rsidRPr="004773DF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73D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47FB56B" w14:textId="5677358D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FBACB" w14:textId="3DBC86BC" w:rsidR="003A15A3" w:rsidRPr="0017399E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399E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7D8DA6F4" w14:textId="5C908EA1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</w:tr>
      <w:tr w:rsidR="003A15A3" w:rsidRPr="00EB2651" w14:paraId="6056FE6B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6EEC8371" w14:textId="77777777" w:rsidR="003A15A3" w:rsidRPr="00EB265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027B6D15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541468D0" w14:textId="77777777" w:rsidR="003A15A3" w:rsidRPr="004773DF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2E05D785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9DFA3" w14:textId="77777777" w:rsidR="003A15A3" w:rsidRPr="001739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2E752D48" w14:textId="77777777" w:rsidR="003A15A3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7C81F498" w14:textId="77777777" w:rsidTr="002E76A4">
        <w:tc>
          <w:tcPr>
            <w:tcW w:w="2691" w:type="dxa"/>
            <w:tcBorders>
              <w:top w:val="nil"/>
            </w:tcBorders>
          </w:tcPr>
          <w:p w14:paraId="77CACCAA" w14:textId="77777777" w:rsidR="003A15A3" w:rsidRPr="00EB2651" w:rsidRDefault="003A15A3" w:rsidP="003A15A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เงินปันผล</w:t>
            </w:r>
          </w:p>
        </w:tc>
        <w:tc>
          <w:tcPr>
            <w:tcW w:w="1998" w:type="dxa"/>
            <w:tcBorders>
              <w:top w:val="nil"/>
            </w:tcBorders>
          </w:tcPr>
          <w:p w14:paraId="3A1A9D14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2A08E3E8" w14:textId="77777777" w:rsidR="003A15A3" w:rsidRPr="004773DF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321BF461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757AF072" w14:textId="77777777" w:rsidR="003A15A3" w:rsidRPr="004B661C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086742FF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5A086192" w14:textId="77777777" w:rsidTr="002E76A4">
        <w:tc>
          <w:tcPr>
            <w:tcW w:w="2691" w:type="dxa"/>
            <w:tcBorders>
              <w:top w:val="nil"/>
            </w:tcBorders>
          </w:tcPr>
          <w:p w14:paraId="209161C2" w14:textId="77777777" w:rsidR="003A15A3" w:rsidRPr="00EB265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top w:val="nil"/>
            </w:tcBorders>
          </w:tcPr>
          <w:p w14:paraId="046010BE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73D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746F0483" w14:textId="59ADA849" w:rsidR="003A15A3" w:rsidRPr="004773DF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73D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620D1E55" w14:textId="6991994E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2C518FC0" w14:textId="0489B590" w:rsidR="003A15A3" w:rsidRPr="00B47FA5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7FA5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50048FAB" w14:textId="287ABA5E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</w:tr>
      <w:tr w:rsidR="003A15A3" w:rsidRPr="00EB2651" w14:paraId="25F25B5A" w14:textId="77777777" w:rsidTr="002E76A4">
        <w:tc>
          <w:tcPr>
            <w:tcW w:w="2691" w:type="dxa"/>
            <w:tcBorders>
              <w:top w:val="nil"/>
            </w:tcBorders>
          </w:tcPr>
          <w:p w14:paraId="0E93FEB3" w14:textId="77777777" w:rsidR="003A15A3" w:rsidRPr="00EB2651" w:rsidRDefault="003A15A3" w:rsidP="003A15A3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5E9ED8A4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0EE9ED96" w14:textId="77777777" w:rsidR="003A15A3" w:rsidRPr="004773DF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3F4C5D72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6FA9C2F7" w14:textId="77777777" w:rsidR="003A15A3" w:rsidRPr="00B47FA5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5EA974CA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2AD6C787" w14:textId="77777777" w:rsidTr="002E76A4">
        <w:tc>
          <w:tcPr>
            <w:tcW w:w="2691" w:type="dxa"/>
            <w:tcBorders>
              <w:top w:val="nil"/>
            </w:tcBorders>
          </w:tcPr>
          <w:p w14:paraId="48C1B573" w14:textId="3594096F" w:rsidR="003A15A3" w:rsidRPr="00EB2651" w:rsidRDefault="003A15A3" w:rsidP="003A15A3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98" w:type="dxa"/>
            <w:tcBorders>
              <w:top w:val="nil"/>
            </w:tcBorders>
          </w:tcPr>
          <w:p w14:paraId="4A5AD8F0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1A415910" w14:textId="77777777" w:rsidR="003A15A3" w:rsidRPr="004773DF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5802878A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741692F8" w14:textId="77777777" w:rsidR="003A15A3" w:rsidRPr="00B47FA5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21112C22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0EDF5E80" w14:textId="77777777" w:rsidTr="002E76A4">
        <w:tc>
          <w:tcPr>
            <w:tcW w:w="2691" w:type="dxa"/>
            <w:tcBorders>
              <w:top w:val="nil"/>
            </w:tcBorders>
          </w:tcPr>
          <w:p w14:paraId="1E4405D1" w14:textId="0B3AC118" w:rsidR="003A15A3" w:rsidRPr="00EB2651" w:rsidRDefault="003A15A3" w:rsidP="003A15A3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98" w:type="dxa"/>
            <w:tcBorders>
              <w:top w:val="nil"/>
            </w:tcBorders>
          </w:tcPr>
          <w:p w14:paraId="329FE71D" w14:textId="3999F6D2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773D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Pr="004773DF">
              <w:rPr>
                <w:rFonts w:ascii="Browallia New" w:hAnsi="Browallia New" w:cs="Browallia New"/>
                <w:sz w:val="24"/>
                <w:szCs w:val="24"/>
              </w:rPr>
              <w:t xml:space="preserve">4.50 </w:t>
            </w:r>
            <w:r w:rsidRPr="004773DF"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3B720240" w14:textId="761DEB88" w:rsidR="003A15A3" w:rsidRPr="004773DF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73D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1FCD2C5D" w14:textId="3F860E48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1D2BC0D5" w14:textId="320711EE" w:rsidR="003A15A3" w:rsidRPr="00B47FA5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7FA5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32916513" w14:textId="50B2DF3E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6ADF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</w:tr>
      <w:tr w:rsidR="003A15A3" w:rsidRPr="00EB2651" w14:paraId="5540105C" w14:textId="77777777" w:rsidTr="002E76A4">
        <w:tc>
          <w:tcPr>
            <w:tcW w:w="2691" w:type="dxa"/>
            <w:tcBorders>
              <w:top w:val="nil"/>
            </w:tcBorders>
          </w:tcPr>
          <w:p w14:paraId="26A18095" w14:textId="77777777" w:rsidR="003A15A3" w:rsidRPr="00EB2651" w:rsidRDefault="003A15A3" w:rsidP="003A15A3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1CCE8E20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3B2F2BBB" w14:textId="77777777" w:rsidR="003A15A3" w:rsidRPr="004773DF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1BAD7110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67D73B44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47099258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46921" w:rsidRPr="00EB2651" w14:paraId="088FA3B9" w14:textId="77777777" w:rsidTr="008F5667">
        <w:tc>
          <w:tcPr>
            <w:tcW w:w="2691" w:type="dxa"/>
            <w:tcBorders>
              <w:top w:val="nil"/>
              <w:bottom w:val="nil"/>
            </w:tcBorders>
          </w:tcPr>
          <w:p w14:paraId="610214D9" w14:textId="77777777" w:rsidR="00046921" w:rsidRPr="00EB2651" w:rsidRDefault="00046921" w:rsidP="003A15A3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27E6AE5D" w14:textId="77777777" w:rsidR="00046921" w:rsidRPr="004773DF" w:rsidRDefault="00046921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57BBDDFB" w14:textId="77777777" w:rsidR="00046921" w:rsidRPr="004773DF" w:rsidRDefault="00046921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D3FC8DD" w14:textId="77777777" w:rsidR="00046921" w:rsidRPr="00EB2651" w:rsidRDefault="00046921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09A897" w14:textId="77777777" w:rsidR="00046921" w:rsidRPr="00CF4D97" w:rsidRDefault="00046921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54958EAF" w14:textId="77777777" w:rsidR="00046921" w:rsidRPr="00EB2651" w:rsidRDefault="00046921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46921" w:rsidRPr="00EB2651" w14:paraId="5D7F3767" w14:textId="77777777" w:rsidTr="008F5667">
        <w:tc>
          <w:tcPr>
            <w:tcW w:w="2691" w:type="dxa"/>
            <w:tcBorders>
              <w:top w:val="nil"/>
              <w:bottom w:val="nil"/>
            </w:tcBorders>
          </w:tcPr>
          <w:p w14:paraId="4ACFC018" w14:textId="77777777" w:rsidR="00046921" w:rsidRPr="00EB2651" w:rsidRDefault="00046921" w:rsidP="003A15A3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1F0930CD" w14:textId="77777777" w:rsidR="00046921" w:rsidRPr="004773DF" w:rsidRDefault="00046921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3EA1DCA0" w14:textId="77777777" w:rsidR="00046921" w:rsidRPr="004773DF" w:rsidRDefault="00046921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299A9C9" w14:textId="77777777" w:rsidR="00046921" w:rsidRPr="00EB2651" w:rsidRDefault="00046921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35EAF" w14:textId="77777777" w:rsidR="00046921" w:rsidRPr="00CF4D97" w:rsidRDefault="00046921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4E24312C" w14:textId="77777777" w:rsidR="00046921" w:rsidRPr="00EB2651" w:rsidRDefault="00046921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675E69B9" w14:textId="77777777" w:rsidTr="008F5667">
        <w:tc>
          <w:tcPr>
            <w:tcW w:w="2691" w:type="dxa"/>
            <w:tcBorders>
              <w:top w:val="nil"/>
              <w:bottom w:val="nil"/>
            </w:tcBorders>
          </w:tcPr>
          <w:p w14:paraId="5DA749BC" w14:textId="77777777" w:rsidR="003A15A3" w:rsidRPr="00EB2651" w:rsidRDefault="003A15A3" w:rsidP="003A15A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75C49A6B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264F502" w14:textId="77777777" w:rsidR="003A15A3" w:rsidRPr="004773DF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6180433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2265F464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3C5D6E54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68860D68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2C0ADCEA" w14:textId="77777777" w:rsidR="003A15A3" w:rsidRPr="00EB2651" w:rsidRDefault="003A15A3" w:rsidP="003A15A3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37C9B667" w14:textId="77777777" w:rsidR="003A15A3" w:rsidRPr="004773DF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773D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50676C80" w14:textId="74E1B9A3" w:rsidR="003A15A3" w:rsidRPr="004773DF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73D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2ABA5799" w14:textId="2C52EED0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F4E0A" w14:textId="5447AF47" w:rsidR="003A15A3" w:rsidRPr="00CF4D97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3169A8">
              <w:rPr>
                <w:rFonts w:ascii="Browallia New" w:hAnsi="Browallia New" w:cs="Browallia New"/>
                <w:sz w:val="24"/>
                <w:szCs w:val="24"/>
                <w:lang w:val="en-GB"/>
              </w:rPr>
              <w:t>1,574</w:t>
            </w: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4B21BE15" w14:textId="165C0291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</w:tr>
      <w:tr w:rsidR="003A15A3" w:rsidRPr="00EB2651" w14:paraId="29A41B8D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14DAB123" w14:textId="77777777" w:rsidR="003A15A3" w:rsidRPr="00EB2651" w:rsidRDefault="003A15A3" w:rsidP="003A15A3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24CA36F3" w14:textId="77777777" w:rsidR="003A15A3" w:rsidRPr="004773DF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7CAADAB2" w14:textId="77777777" w:rsidR="003A15A3" w:rsidRPr="004773DF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4194D760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74955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4664F1FC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1453515A" w14:textId="77777777" w:rsidTr="002E76A4">
        <w:tc>
          <w:tcPr>
            <w:tcW w:w="2691" w:type="dxa"/>
            <w:tcBorders>
              <w:top w:val="nil"/>
            </w:tcBorders>
          </w:tcPr>
          <w:p w14:paraId="241810E0" w14:textId="77777777" w:rsidR="003A15A3" w:rsidRPr="00EB2651" w:rsidRDefault="003A15A3" w:rsidP="003A15A3">
            <w:pPr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98" w:type="dxa"/>
            <w:tcBorders>
              <w:top w:val="nil"/>
            </w:tcBorders>
          </w:tcPr>
          <w:p w14:paraId="4A4C2A0E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bottom"/>
          </w:tcPr>
          <w:p w14:paraId="66F63C44" w14:textId="77777777" w:rsidR="003A15A3" w:rsidRPr="004773DF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0F72ED19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46FE9D3E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30E3201A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79914B96" w14:textId="77777777" w:rsidTr="002E76A4">
        <w:tc>
          <w:tcPr>
            <w:tcW w:w="2691" w:type="dxa"/>
            <w:tcBorders>
              <w:bottom w:val="nil"/>
            </w:tcBorders>
          </w:tcPr>
          <w:p w14:paraId="5B649D3F" w14:textId="77777777" w:rsidR="003A15A3" w:rsidRPr="00EB265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3DF15287" w14:textId="77777777" w:rsidR="003A15A3" w:rsidRPr="004773DF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73D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bottom"/>
          </w:tcPr>
          <w:p w14:paraId="6DF7DA4F" w14:textId="129B9E86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587EFDA9" w14:textId="24EB81F8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AD62B11" w14:textId="5D1C0C23" w:rsidR="003A15A3" w:rsidRPr="009C095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0957">
              <w:rPr>
                <w:rFonts w:ascii="Browallia New" w:hAnsi="Browallia New" w:cs="Browallia New"/>
                <w:sz w:val="24"/>
                <w:szCs w:val="24"/>
              </w:rPr>
              <w:t>16,766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53EE985" w14:textId="7168BB53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12,923</w:t>
            </w:r>
          </w:p>
        </w:tc>
      </w:tr>
      <w:tr w:rsidR="003A15A3" w:rsidRPr="00EB2651" w14:paraId="64EB61F3" w14:textId="77777777" w:rsidTr="002E76A4">
        <w:tc>
          <w:tcPr>
            <w:tcW w:w="2691" w:type="dxa"/>
            <w:tcBorders>
              <w:top w:val="nil"/>
            </w:tcBorders>
          </w:tcPr>
          <w:p w14:paraId="560DA324" w14:textId="77777777" w:rsidR="003A15A3" w:rsidRPr="00EB265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top w:val="nil"/>
            </w:tcBorders>
          </w:tcPr>
          <w:p w14:paraId="64387A69" w14:textId="77777777" w:rsidR="003A15A3" w:rsidRPr="00EB2651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65BD0248" w14:textId="771D3B57" w:rsidR="003A15A3" w:rsidRPr="00724CEB" w:rsidRDefault="003A15A3" w:rsidP="003A1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19,457</w:t>
            </w: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F0D72D4" w14:textId="6942FFE6" w:rsidR="003A15A3" w:rsidRPr="00EB2651" w:rsidRDefault="003A15A3" w:rsidP="003A1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21,413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61FAED5B" w14:textId="180A7049" w:rsidR="003A15A3" w:rsidRPr="009C0957" w:rsidRDefault="003A15A3" w:rsidP="003A1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0957">
              <w:rPr>
                <w:rFonts w:ascii="Browallia New" w:hAnsi="Browallia New" w:cs="Browallia New"/>
                <w:sz w:val="24"/>
                <w:szCs w:val="24"/>
                <w:lang w:val="en-GB"/>
              </w:rPr>
              <w:t>16,813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2709AB1" w14:textId="59E7620D" w:rsidR="003A15A3" w:rsidRPr="00EB2651" w:rsidRDefault="003A15A3" w:rsidP="003A1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15,177</w:t>
            </w:r>
          </w:p>
        </w:tc>
      </w:tr>
      <w:tr w:rsidR="003A15A3" w:rsidRPr="00EB2651" w14:paraId="69AC0D71" w14:textId="77777777" w:rsidTr="002E76A4">
        <w:tc>
          <w:tcPr>
            <w:tcW w:w="2691" w:type="dxa"/>
            <w:tcBorders>
              <w:bottom w:val="nil"/>
            </w:tcBorders>
          </w:tcPr>
          <w:p w14:paraId="3519859D" w14:textId="77777777" w:rsidR="003A15A3" w:rsidRPr="00EB2651" w:rsidRDefault="003A15A3" w:rsidP="003A15A3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2F27A5D0" w14:textId="77777777" w:rsidR="003A15A3" w:rsidRPr="00EB2651" w:rsidRDefault="003A15A3" w:rsidP="003A15A3">
            <w:pPr>
              <w:spacing w:line="240" w:lineRule="auto"/>
              <w:ind w:left="162" w:hanging="16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0E4DF" w14:textId="377A6F71" w:rsidR="003A15A3" w:rsidRPr="00724CEB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19,457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628FD5A" w14:textId="4A600135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21,413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C4454" w14:textId="638264A1" w:rsidR="003A15A3" w:rsidRPr="009C0957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0957">
              <w:rPr>
                <w:rFonts w:ascii="Browallia New" w:hAnsi="Browallia New" w:cs="Browallia New"/>
                <w:sz w:val="24"/>
                <w:szCs w:val="24"/>
                <w:lang w:val="en-GB"/>
              </w:rPr>
              <w:t>33,579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6342B" w14:textId="1CA97327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28,100</w:t>
            </w:r>
          </w:p>
        </w:tc>
      </w:tr>
      <w:tr w:rsidR="003A15A3" w:rsidRPr="00EB2651" w14:paraId="23A932BD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7777E5B8" w14:textId="13610AEA" w:rsidR="003A15A3" w:rsidRPr="0028419E" w:rsidRDefault="003A15A3" w:rsidP="003A15A3">
            <w:pPr>
              <w:pStyle w:val="a3"/>
              <w:tabs>
                <w:tab w:val="clear" w:pos="1080"/>
                <w:tab w:val="left" w:pos="113"/>
              </w:tabs>
              <w:ind w:right="72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4DB4C4A5" w14:textId="77777777" w:rsidR="003A15A3" w:rsidRPr="0028419E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8D113" w14:textId="77777777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40A9854B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6B5B59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2B9C3BA7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A15A3" w:rsidRPr="00EB2651" w14:paraId="5EE4158D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570E1AB1" w14:textId="0CEC7CAA" w:rsidR="003A15A3" w:rsidRPr="00EB2651" w:rsidRDefault="003A15A3" w:rsidP="003A15A3">
            <w:pPr>
              <w:pStyle w:val="a3"/>
              <w:tabs>
                <w:tab w:val="clear" w:pos="1080"/>
                <w:tab w:val="left" w:pos="113"/>
              </w:tabs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5322EC84" w14:textId="77777777" w:rsidR="003A15A3" w:rsidRPr="00EB2651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86A3A" w14:textId="77777777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27030F2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2BA1C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4A7AAA4C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701FD87C" w14:textId="77777777" w:rsidTr="002E76A4">
        <w:tc>
          <w:tcPr>
            <w:tcW w:w="2691" w:type="dxa"/>
            <w:tcBorders>
              <w:bottom w:val="nil"/>
            </w:tcBorders>
          </w:tcPr>
          <w:p w14:paraId="2D0C3190" w14:textId="77777777" w:rsidR="003A15A3" w:rsidRPr="00EB265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47D61DEE" w14:textId="77777777" w:rsidR="003A15A3" w:rsidRPr="00EB2651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C470B46" w14:textId="3895A70D" w:rsidR="003A15A3" w:rsidRPr="00724CEB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</w:rPr>
              <w:t>14,</w:t>
            </w:r>
            <w:r w:rsidR="00AC2C25" w:rsidRPr="00724CEB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4C887823" w14:textId="163F08E9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</w:rPr>
              <w:t>28,523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A75AC5C" w14:textId="1C5B529A" w:rsidR="003A15A3" w:rsidRPr="00CF4D97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3E1B25">
              <w:rPr>
                <w:rFonts w:ascii="Browallia New" w:hAnsi="Browallia New" w:cs="Browallia New"/>
                <w:sz w:val="24"/>
                <w:szCs w:val="24"/>
              </w:rPr>
              <w:t>14,097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7F62107F" w14:textId="44127086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28,297</w:t>
            </w:r>
          </w:p>
        </w:tc>
      </w:tr>
      <w:tr w:rsidR="003A15A3" w:rsidRPr="00EB2651" w14:paraId="0E0F1F42" w14:textId="77777777" w:rsidTr="002E76A4">
        <w:tc>
          <w:tcPr>
            <w:tcW w:w="2691" w:type="dxa"/>
            <w:tcBorders>
              <w:bottom w:val="nil"/>
            </w:tcBorders>
          </w:tcPr>
          <w:p w14:paraId="253188CE" w14:textId="77777777" w:rsidR="003A15A3" w:rsidRPr="0028419E" w:rsidRDefault="003A15A3" w:rsidP="003A15A3">
            <w:pPr>
              <w:ind w:firstLine="1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7859FD28" w14:textId="77777777" w:rsidR="003A15A3" w:rsidRPr="0028419E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2F51DBD2" w14:textId="77777777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726ADD87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8C186DF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35FD230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A15A3" w:rsidRPr="00EB2651" w14:paraId="5A2A04D0" w14:textId="77777777" w:rsidTr="002E76A4">
        <w:tc>
          <w:tcPr>
            <w:tcW w:w="2691" w:type="dxa"/>
            <w:tcBorders>
              <w:bottom w:val="nil"/>
            </w:tcBorders>
          </w:tcPr>
          <w:p w14:paraId="07A17180" w14:textId="3C1C0E27" w:rsidR="003A15A3" w:rsidRPr="00C44E75" w:rsidRDefault="003A15A3" w:rsidP="003A15A3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ขาย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998" w:type="dxa"/>
            <w:tcBorders>
              <w:bottom w:val="nil"/>
            </w:tcBorders>
          </w:tcPr>
          <w:p w14:paraId="578BE9E1" w14:textId="77777777" w:rsidR="003A15A3" w:rsidRPr="00EB2651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2D98474A" w14:textId="77777777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45F3A099" w14:textId="77777777" w:rsidR="003A15A3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E64E8B2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703FC9B4" w14:textId="77777777" w:rsidR="003A15A3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A15A3" w:rsidRPr="00EB2651" w14:paraId="741A0478" w14:textId="77777777" w:rsidTr="002E76A4">
        <w:tc>
          <w:tcPr>
            <w:tcW w:w="2691" w:type="dxa"/>
            <w:tcBorders>
              <w:bottom w:val="nil"/>
            </w:tcBorders>
          </w:tcPr>
          <w:p w14:paraId="167F3D93" w14:textId="25F28F72" w:rsidR="003A15A3" w:rsidRPr="00EB265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2A69FC88" w14:textId="6575D9A2" w:rsidR="003A15A3" w:rsidRPr="009058B2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8B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3F09B5DD" w14:textId="254345D0" w:rsidR="003A15A3" w:rsidRPr="00724CEB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7292AB8F" w14:textId="6F23FB1F" w:rsidR="003A15A3" w:rsidRPr="009058B2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58B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9058B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FCC89B4" w14:textId="767C96D0" w:rsidR="003A15A3" w:rsidRPr="00CF4D97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E519E1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4CBA8DD" w14:textId="581D48BB" w:rsidR="003A15A3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A15A3" w:rsidRPr="00EB2651" w14:paraId="60F6B38F" w14:textId="77777777" w:rsidTr="002E76A4">
        <w:tc>
          <w:tcPr>
            <w:tcW w:w="2691" w:type="dxa"/>
            <w:tcBorders>
              <w:bottom w:val="nil"/>
            </w:tcBorders>
          </w:tcPr>
          <w:p w14:paraId="14BEA52E" w14:textId="77777777" w:rsidR="003A15A3" w:rsidRPr="0028419E" w:rsidRDefault="003A15A3" w:rsidP="003A15A3">
            <w:pPr>
              <w:ind w:firstLine="1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70D385F6" w14:textId="77777777" w:rsidR="003A15A3" w:rsidRPr="0028419E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DC72DAB" w14:textId="77777777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5D2FEA56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23DD0C4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87EBBC7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A15A3" w:rsidRPr="00EB2651" w14:paraId="6D3FCAD3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5A0657E8" w14:textId="2DAEB66A" w:rsidR="003A15A3" w:rsidRPr="00EB2651" w:rsidRDefault="003A15A3" w:rsidP="003A15A3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5793578E" w14:textId="77777777" w:rsidR="003A15A3" w:rsidRPr="00EB2651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4A92CEEF" w14:textId="77777777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7D197353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46A2273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6B873D1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26FE44B2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155691C0" w14:textId="2298D900" w:rsidR="003A15A3" w:rsidRPr="00EB2651" w:rsidRDefault="003A15A3" w:rsidP="003A15A3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352230A4" w14:textId="5CC99C55" w:rsidR="003A15A3" w:rsidRPr="00EB2651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025D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 w:rsidRPr="006025D6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BB0DEC3" w14:textId="20D9FA3B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4B5EE137" w14:textId="3247905F" w:rsidR="003A15A3" w:rsidRPr="00126924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692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692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1F2D6EC" w14:textId="24B2A499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2441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2C2BCA57" w14:textId="723B6E6B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A15A3" w:rsidRPr="00EB2651" w14:paraId="16F7F79F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38D6001D" w14:textId="3D7F3FB9" w:rsidR="003A15A3" w:rsidRPr="00EB2651" w:rsidRDefault="003A15A3" w:rsidP="003A15A3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04CF39CC" w14:textId="55BC63B0" w:rsidR="003A15A3" w:rsidRPr="00EB2651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025D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 w:rsidRPr="006025D6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CE8F1BF" w14:textId="65616FB7" w:rsidR="003A15A3" w:rsidRPr="00724CEB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2F8EED6D" w14:textId="7A0C6AF5" w:rsidR="003A15A3" w:rsidRPr="00EB2651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9373B8D" w14:textId="74613EF2" w:rsidR="003A15A3" w:rsidRPr="00E360AD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60AD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76F4589A" w14:textId="6D07E286" w:rsidR="003A15A3" w:rsidRPr="008C718C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A15A3" w:rsidRPr="00EB2651" w14:paraId="52DCCE60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4354FFCE" w14:textId="02416518" w:rsidR="003A15A3" w:rsidRPr="00EB2651" w:rsidRDefault="003A15A3" w:rsidP="003A15A3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2EE6651E" w14:textId="21D00630" w:rsidR="003A15A3" w:rsidRPr="00EB2651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7C1FD39" w14:textId="6607A7DB" w:rsidR="003A15A3" w:rsidRPr="00724CEB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481C5EEE" w14:textId="2E74AF82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372A788" w14:textId="51B8C10D" w:rsidR="003A15A3" w:rsidRPr="00E360AD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60AD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091C26E" w14:textId="628A1EFF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A15A3" w:rsidRPr="00EB2651" w14:paraId="00C5556D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7BE61F99" w14:textId="77777777" w:rsidR="003A15A3" w:rsidRPr="0028419E" w:rsidRDefault="003A15A3" w:rsidP="003A15A3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465731E9" w14:textId="77777777" w:rsidR="003A15A3" w:rsidRPr="0028419E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A227EE7" w14:textId="77777777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386B33CB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3AEBE5A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1C940BC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A15A3" w:rsidRPr="00EB2651" w14:paraId="02D8D2D6" w14:textId="77777777" w:rsidTr="002E76A4">
        <w:tc>
          <w:tcPr>
            <w:tcW w:w="2691" w:type="dxa"/>
            <w:tcBorders>
              <w:bottom w:val="nil"/>
            </w:tcBorders>
          </w:tcPr>
          <w:p w14:paraId="2D6AE401" w14:textId="77777777" w:rsidR="003A15A3" w:rsidRPr="00EB2651" w:rsidRDefault="003A15A3" w:rsidP="003A15A3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98" w:type="dxa"/>
            <w:tcBorders>
              <w:bottom w:val="nil"/>
            </w:tcBorders>
          </w:tcPr>
          <w:p w14:paraId="78B9D70C" w14:textId="77777777" w:rsidR="003A15A3" w:rsidRPr="00EB2651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C7BE727" w14:textId="77777777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85F81BD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300D679" w14:textId="77777777" w:rsidR="003A15A3" w:rsidRPr="00CF4D97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230BD3E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15A3" w:rsidRPr="00EB2651" w14:paraId="6AF34EB3" w14:textId="77777777" w:rsidTr="002E76A4">
        <w:tc>
          <w:tcPr>
            <w:tcW w:w="2691" w:type="dxa"/>
            <w:tcBorders>
              <w:bottom w:val="nil"/>
            </w:tcBorders>
          </w:tcPr>
          <w:p w14:paraId="531D1104" w14:textId="77777777" w:rsidR="003A15A3" w:rsidRPr="00EB2651" w:rsidRDefault="003A15A3" w:rsidP="003A15A3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1D22A5EB" w14:textId="77777777" w:rsidR="003A15A3" w:rsidRPr="00331448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8636C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เดือนละ </w:t>
            </w:r>
            <w:r w:rsidRPr="008636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50,000 </w:t>
            </w:r>
            <w:r w:rsidRPr="008636C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543DC38" w14:textId="4EBF575F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276444DC" w14:textId="0BA5DD9B" w:rsidR="003A15A3" w:rsidRPr="00126924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692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692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CB270B5" w14:textId="37D2E25F" w:rsidR="003A15A3" w:rsidRPr="00901574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1574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49A9FD9" w14:textId="3697D712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</w:tr>
      <w:tr w:rsidR="003A15A3" w:rsidRPr="00EB2651" w14:paraId="77C2880A" w14:textId="77777777" w:rsidTr="002E76A4">
        <w:tc>
          <w:tcPr>
            <w:tcW w:w="2691" w:type="dxa"/>
            <w:tcBorders>
              <w:bottom w:val="nil"/>
            </w:tcBorders>
          </w:tcPr>
          <w:p w14:paraId="131F276F" w14:textId="0CF0371D" w:rsidR="003A15A3" w:rsidRPr="00EB2651" w:rsidRDefault="003A15A3" w:rsidP="003A15A3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2AD0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2D389149" w14:textId="3F1BB971" w:rsidR="003A15A3" w:rsidRPr="00331448" w:rsidRDefault="003A15A3" w:rsidP="003A15A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8C70FD">
              <w:rPr>
                <w:rFonts w:ascii="Browallia New" w:hAnsi="Browallia New" w:cs="Browallia New"/>
                <w:sz w:val="24"/>
                <w:szCs w:val="24"/>
                <w:cs/>
              </w:rPr>
              <w:t>เดือนละ</w:t>
            </w:r>
            <w:r w:rsidRPr="008C70FD">
              <w:rPr>
                <w:rFonts w:ascii="Browallia New" w:hAnsi="Browallia New" w:cs="Browallia New"/>
                <w:sz w:val="24"/>
                <w:szCs w:val="24"/>
              </w:rPr>
              <w:t xml:space="preserve"> 94,737</w:t>
            </w:r>
            <w:r w:rsidRPr="008C70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E2A6DB1" w14:textId="1D87B70C" w:rsidR="003A15A3" w:rsidRPr="00724CEB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CBF06C6" w14:textId="6332DBF9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773D449" w14:textId="30431767" w:rsidR="003A15A3" w:rsidRPr="00901574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1574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1A3E630" w14:textId="64F56B3B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A15A3" w:rsidRPr="00EB2651" w14:paraId="533F2449" w14:textId="77777777" w:rsidTr="002E76A4">
        <w:tc>
          <w:tcPr>
            <w:tcW w:w="2691" w:type="dxa"/>
            <w:tcBorders>
              <w:bottom w:val="nil"/>
            </w:tcBorders>
          </w:tcPr>
          <w:p w14:paraId="7CE9E835" w14:textId="77777777" w:rsidR="003A15A3" w:rsidRPr="00EB2651" w:rsidRDefault="003A15A3" w:rsidP="003A15A3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347E2DC5" w14:textId="77777777" w:rsidR="003A15A3" w:rsidRPr="00DD2095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2095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เดือนละ </w:t>
            </w:r>
            <w:r w:rsidRPr="00DD209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278,947 </w:t>
            </w:r>
            <w:r w:rsidRPr="00DD2095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7AEA36C" w14:textId="7A861189" w:rsidR="003A15A3" w:rsidRPr="00724CEB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31C063AA" w14:textId="0616C927" w:rsidR="003A15A3" w:rsidRPr="00EB2651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CBC4D25" w14:textId="18E5896F" w:rsidR="003A15A3" w:rsidRPr="00901574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1574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1EE85CDC" w14:textId="5A21BA4A" w:rsidR="003A15A3" w:rsidRPr="00EB2651" w:rsidRDefault="003A15A3" w:rsidP="003A15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</w:tr>
      <w:tr w:rsidR="003A15A3" w:rsidRPr="00EB2651" w14:paraId="1DDDC18D" w14:textId="77777777" w:rsidTr="002E76A4">
        <w:tc>
          <w:tcPr>
            <w:tcW w:w="2691" w:type="dxa"/>
            <w:tcBorders>
              <w:bottom w:val="nil"/>
            </w:tcBorders>
          </w:tcPr>
          <w:p w14:paraId="385FDF7C" w14:textId="77777777" w:rsidR="003A15A3" w:rsidRPr="00EB2651" w:rsidRDefault="003A15A3" w:rsidP="003A15A3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510D5F27" w14:textId="77777777" w:rsidR="003A15A3" w:rsidRPr="00EB2651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9084379" w14:textId="045BAE3B" w:rsidR="003A15A3" w:rsidRPr="00724CEB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3,174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1D112671" w14:textId="332F9D9B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5FC7A58" w14:textId="38D637F3" w:rsidR="003A15A3" w:rsidRPr="00901574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1574">
              <w:rPr>
                <w:rFonts w:ascii="Browallia New" w:hAnsi="Browallia New" w:cs="Browallia New"/>
                <w:sz w:val="24"/>
                <w:szCs w:val="24"/>
                <w:lang w:val="en-GB"/>
              </w:rPr>
              <w:t>3,424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1EE4BC6" w14:textId="5AF48D36" w:rsidR="003A15A3" w:rsidRPr="00EB2651" w:rsidRDefault="003A15A3" w:rsidP="003A15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2,961</w:t>
            </w:r>
          </w:p>
        </w:tc>
      </w:tr>
      <w:tr w:rsidR="003A15A3" w:rsidRPr="00EB2651" w14:paraId="10B81107" w14:textId="77777777" w:rsidTr="002E76A4">
        <w:tc>
          <w:tcPr>
            <w:tcW w:w="2691" w:type="dxa"/>
            <w:tcBorders>
              <w:bottom w:val="nil"/>
            </w:tcBorders>
          </w:tcPr>
          <w:p w14:paraId="5F56F0CC" w14:textId="77777777" w:rsidR="003A15A3" w:rsidRPr="0028419E" w:rsidRDefault="003A15A3" w:rsidP="003A15A3">
            <w:pPr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2560B341" w14:textId="77777777" w:rsidR="003A15A3" w:rsidRPr="0028419E" w:rsidRDefault="003A15A3" w:rsidP="003A15A3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9C982BC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12A909AB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9E48E67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503808D7" w14:textId="77777777" w:rsidR="003A15A3" w:rsidRPr="0028419E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A15A3" w:rsidRPr="00EB2651" w14:paraId="467922F4" w14:textId="77777777" w:rsidTr="002E76A4">
        <w:tc>
          <w:tcPr>
            <w:tcW w:w="2691" w:type="dxa"/>
            <w:tcBorders>
              <w:bottom w:val="nil"/>
            </w:tcBorders>
          </w:tcPr>
          <w:p w14:paraId="5242C3FE" w14:textId="77777777" w:rsidR="003A15A3" w:rsidRPr="00EB2651" w:rsidRDefault="003A15A3" w:rsidP="003A15A3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98" w:type="dxa"/>
            <w:tcBorders>
              <w:bottom w:val="nil"/>
            </w:tcBorders>
          </w:tcPr>
          <w:p w14:paraId="6665C36F" w14:textId="77777777" w:rsidR="003A15A3" w:rsidRPr="00EB2651" w:rsidRDefault="003A15A3" w:rsidP="003A15A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9076332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5B756841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22D5F74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1B3B6D0" w14:textId="77777777" w:rsidR="003A15A3" w:rsidRPr="00EB2651" w:rsidRDefault="003A15A3" w:rsidP="003A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47FD" w:rsidRPr="00EB2651" w14:paraId="7A8770B8" w14:textId="77777777" w:rsidTr="002E76A4">
        <w:tc>
          <w:tcPr>
            <w:tcW w:w="2691" w:type="dxa"/>
            <w:tcBorders>
              <w:bottom w:val="nil"/>
            </w:tcBorders>
          </w:tcPr>
          <w:p w14:paraId="303EB8DE" w14:textId="77777777" w:rsidR="005D47FD" w:rsidRPr="00EB2651" w:rsidRDefault="005D47FD" w:rsidP="005D47FD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7146E866" w14:textId="3CC6F48A" w:rsidR="005D47FD" w:rsidRPr="00843CBD" w:rsidRDefault="005D47FD" w:rsidP="005D47F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3CB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843C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4.50 </w:t>
            </w:r>
            <w:r w:rsidRPr="00843C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484E8365" w14:textId="04C4235F" w:rsidR="005D47FD" w:rsidRPr="00724CEB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7139ABA" w14:textId="39738CE1" w:rsidR="005D47FD" w:rsidRPr="00126924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692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692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6238DAA" w14:textId="406EA6A5" w:rsidR="005D47FD" w:rsidRPr="003B0226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0226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CFE8028" w14:textId="7800E18F" w:rsidR="005D47FD" w:rsidRPr="00EB2651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</w:tr>
      <w:tr w:rsidR="005D47FD" w:rsidRPr="00EB2651" w14:paraId="1362F302" w14:textId="77777777" w:rsidTr="002E76A4">
        <w:tc>
          <w:tcPr>
            <w:tcW w:w="2691" w:type="dxa"/>
            <w:tcBorders>
              <w:bottom w:val="nil"/>
            </w:tcBorders>
          </w:tcPr>
          <w:p w14:paraId="38FC3C27" w14:textId="77777777" w:rsidR="005D47FD" w:rsidRPr="00EB2651" w:rsidRDefault="005D47FD" w:rsidP="005D47FD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3F9C8101" w14:textId="65C4FF42" w:rsidR="005D47FD" w:rsidRPr="00843CBD" w:rsidRDefault="005D47FD" w:rsidP="005D47F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3CB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843CBD">
              <w:rPr>
                <w:rFonts w:ascii="Browallia New" w:hAnsi="Browallia New" w:cs="Browallia New"/>
                <w:sz w:val="24"/>
                <w:szCs w:val="24"/>
              </w:rPr>
              <w:t>4.50 - 6.00</w:t>
            </w:r>
            <w:r w:rsidRPr="00843CB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43CB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20DDF39" w14:textId="738DB811" w:rsidR="005D47FD" w:rsidRPr="00724CEB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1,367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19398213" w14:textId="4B2A4B15" w:rsidR="005D47FD" w:rsidRPr="00EB2651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4,171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E3FC9D3" w14:textId="6FFBD9B0" w:rsidR="005D47FD" w:rsidRPr="003B0226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0226">
              <w:rPr>
                <w:rFonts w:ascii="Browallia New" w:hAnsi="Browallia New" w:cs="Browallia New"/>
                <w:sz w:val="24"/>
                <w:szCs w:val="24"/>
                <w:lang w:val="en-GB"/>
              </w:rPr>
              <w:t>1,367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02E82F7" w14:textId="489E9C8F" w:rsidR="005D47FD" w:rsidRPr="00EB2651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2,147</w:t>
            </w:r>
          </w:p>
        </w:tc>
      </w:tr>
      <w:tr w:rsidR="005D47FD" w:rsidRPr="00EB2651" w14:paraId="64AB30C4" w14:textId="77777777" w:rsidTr="002E76A4">
        <w:tc>
          <w:tcPr>
            <w:tcW w:w="2691" w:type="dxa"/>
            <w:tcBorders>
              <w:bottom w:val="nil"/>
            </w:tcBorders>
          </w:tcPr>
          <w:p w14:paraId="0D373C21" w14:textId="5A026A0B" w:rsidR="005D47FD" w:rsidRPr="00EB2651" w:rsidRDefault="005D47FD" w:rsidP="005D47FD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1B0A7750" w14:textId="7D3F0E77" w:rsidR="005D47FD" w:rsidRPr="0045667B" w:rsidRDefault="005D47FD" w:rsidP="005D47F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724CE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724CEB">
              <w:rPr>
                <w:rFonts w:ascii="Browallia New" w:hAnsi="Browallia New" w:cs="Browallia New"/>
                <w:sz w:val="24"/>
                <w:szCs w:val="24"/>
              </w:rPr>
              <w:t>8.00</w:t>
            </w: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24CE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B8FE9D0" w14:textId="1EDB6C19" w:rsidR="005D47FD" w:rsidRPr="00724CEB" w:rsidRDefault="005D47FD" w:rsidP="005D47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5B09C1C7" w14:textId="0FB010D4" w:rsidR="005D47FD" w:rsidRDefault="005D47FD" w:rsidP="005D47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05BDAD1" w14:textId="2BDB154C" w:rsidR="005D47FD" w:rsidRPr="003B0226" w:rsidRDefault="005D47FD" w:rsidP="005D47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022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EE65080" w14:textId="43EAF9BB" w:rsidR="005D47FD" w:rsidRDefault="005D47FD" w:rsidP="005D47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D47FD" w:rsidRPr="00EB2651" w14:paraId="5A02AB43" w14:textId="77777777" w:rsidTr="002E76A4">
        <w:tc>
          <w:tcPr>
            <w:tcW w:w="2691" w:type="dxa"/>
            <w:tcBorders>
              <w:bottom w:val="nil"/>
            </w:tcBorders>
          </w:tcPr>
          <w:p w14:paraId="56114CD3" w14:textId="77777777" w:rsidR="005D47FD" w:rsidRPr="00EB2651" w:rsidRDefault="005D47FD" w:rsidP="005D47FD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70BD0C3A" w14:textId="77777777" w:rsidR="005D47FD" w:rsidRPr="00EB2651" w:rsidRDefault="005D47FD" w:rsidP="005D47F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F8B0DB9" w14:textId="62CEC1BD" w:rsidR="005D47FD" w:rsidRPr="00724CEB" w:rsidRDefault="005D47FD" w:rsidP="005D47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1,413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349A4767" w14:textId="50C8D8CE" w:rsidR="005D47FD" w:rsidRPr="00EB2651" w:rsidRDefault="005D47FD" w:rsidP="005D47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4,171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DB2020D" w14:textId="0ECCCEDE" w:rsidR="005D47FD" w:rsidRPr="003B0226" w:rsidRDefault="005D47FD" w:rsidP="005D47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0226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1,497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51057913" w14:textId="1CCB1809" w:rsidR="005D47FD" w:rsidRPr="00EB2651" w:rsidRDefault="005D47FD" w:rsidP="005D47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2,268</w:t>
            </w:r>
          </w:p>
        </w:tc>
      </w:tr>
      <w:tr w:rsidR="005D47FD" w:rsidRPr="00EB2651" w14:paraId="7F592528" w14:textId="77777777" w:rsidTr="002E76A4">
        <w:tc>
          <w:tcPr>
            <w:tcW w:w="2691" w:type="dxa"/>
            <w:tcBorders>
              <w:bottom w:val="nil"/>
            </w:tcBorders>
          </w:tcPr>
          <w:p w14:paraId="33710F9E" w14:textId="77777777" w:rsidR="005D47FD" w:rsidRPr="0028419E" w:rsidRDefault="005D47FD" w:rsidP="005D47FD">
            <w:pPr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1370F7EB" w14:textId="77777777" w:rsidR="005D47FD" w:rsidRPr="0028419E" w:rsidRDefault="005D47FD" w:rsidP="005D47F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FE3ABD7" w14:textId="77777777" w:rsidR="005D47FD" w:rsidRPr="00724CEB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C443D29" w14:textId="77777777" w:rsidR="005D47FD" w:rsidRPr="0028419E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0EB10A8" w14:textId="12585C49" w:rsidR="005D47FD" w:rsidRPr="00195051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4EAD0CD" w14:textId="77777777" w:rsidR="005D47FD" w:rsidRPr="0028419E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D47FD" w:rsidRPr="00EB2651" w14:paraId="5870C2F0" w14:textId="77777777" w:rsidTr="002E76A4">
        <w:tc>
          <w:tcPr>
            <w:tcW w:w="2691" w:type="dxa"/>
            <w:tcBorders>
              <w:bottom w:val="nil"/>
            </w:tcBorders>
          </w:tcPr>
          <w:p w14:paraId="19F363D3" w14:textId="7E68D378" w:rsidR="005D47FD" w:rsidRPr="00EB2651" w:rsidRDefault="005D47FD" w:rsidP="005D47FD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98" w:type="dxa"/>
            <w:tcBorders>
              <w:bottom w:val="nil"/>
            </w:tcBorders>
          </w:tcPr>
          <w:p w14:paraId="29494589" w14:textId="77777777" w:rsidR="005D47FD" w:rsidRPr="00EB2651" w:rsidRDefault="005D47FD" w:rsidP="005D47F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AFD4EDD" w14:textId="77777777" w:rsidR="005D47FD" w:rsidRPr="00724CEB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2C77A08" w14:textId="77777777" w:rsidR="005D47FD" w:rsidRPr="00EB2651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9A16797" w14:textId="77777777" w:rsidR="005D47FD" w:rsidRPr="00195051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00FC7CC" w14:textId="77777777" w:rsidR="005D47FD" w:rsidRPr="00EB2651" w:rsidRDefault="005D47FD" w:rsidP="005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47FD" w:rsidRPr="00D449B3" w14:paraId="4684368C" w14:textId="77777777" w:rsidTr="002E76A4">
        <w:tc>
          <w:tcPr>
            <w:tcW w:w="2691" w:type="dxa"/>
            <w:tcBorders>
              <w:bottom w:val="nil"/>
            </w:tcBorders>
          </w:tcPr>
          <w:p w14:paraId="35DC37D4" w14:textId="1685A2A6" w:rsidR="005D47FD" w:rsidRPr="001C4DF1" w:rsidRDefault="005D47FD" w:rsidP="005D47FD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5C56962F" w14:textId="1FBD7E1E" w:rsidR="005D47FD" w:rsidRPr="001C4DF1" w:rsidRDefault="005D47FD" w:rsidP="005D47FD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0CC5E92" w14:textId="30EB5484" w:rsidR="005D47FD" w:rsidRPr="00724CEB" w:rsidRDefault="005D47FD" w:rsidP="005D47FD">
            <w:pP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</w:rPr>
              <w:t xml:space="preserve">           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3B54C42E" w14:textId="4119A954" w:rsidR="005D47FD" w:rsidRPr="00126924" w:rsidRDefault="005D47FD" w:rsidP="005D47FD">
            <w:pP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692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12692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DF6FAF2" w14:textId="6228CE59" w:rsidR="005D47FD" w:rsidRPr="00195051" w:rsidRDefault="005D47FD" w:rsidP="005D47FD">
            <w:pP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E0134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705D9E0" w14:textId="73C8C788" w:rsidR="005D47FD" w:rsidRPr="00D449B3" w:rsidRDefault="005D47FD" w:rsidP="005D47FD">
            <w:pP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49B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D449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47FD" w:rsidRPr="00CE5FBB" w14:paraId="3A634499" w14:textId="77777777" w:rsidTr="002E76A4">
        <w:tc>
          <w:tcPr>
            <w:tcW w:w="2691" w:type="dxa"/>
            <w:tcBorders>
              <w:bottom w:val="nil"/>
            </w:tcBorders>
          </w:tcPr>
          <w:p w14:paraId="11183ABF" w14:textId="439C0723" w:rsidR="005D47FD" w:rsidRPr="00CE5FBB" w:rsidRDefault="005D47FD" w:rsidP="005D47FD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69926276" w14:textId="53CA9312" w:rsidR="005D47FD" w:rsidRPr="00CE5FBB" w:rsidRDefault="005D47FD" w:rsidP="005D47FD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2FD84819" w14:textId="4F161229" w:rsidR="005D47FD" w:rsidRPr="00724CEB" w:rsidRDefault="005D47FD" w:rsidP="005D47FD">
            <w:pPr>
              <w:pBdr>
                <w:bottom w:val="single" w:sz="4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</w:rPr>
              <w:t>1,906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1752AAE5" w14:textId="63263303" w:rsidR="005D47FD" w:rsidRPr="00CE5FBB" w:rsidRDefault="005D47FD" w:rsidP="005D47FD">
            <w:pPr>
              <w:pBdr>
                <w:bottom w:val="single" w:sz="4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1,553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972D56D" w14:textId="528112E8" w:rsidR="005D47FD" w:rsidRPr="00CE5FBB" w:rsidRDefault="005D47FD" w:rsidP="005D47FD">
            <w:pPr>
              <w:pBdr>
                <w:bottom w:val="single" w:sz="4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1,906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572A651" w14:textId="6174C490" w:rsidR="005D47FD" w:rsidRPr="00CE5FBB" w:rsidRDefault="005D47FD" w:rsidP="005D47FD">
            <w:pPr>
              <w:pBdr>
                <w:bottom w:val="single" w:sz="4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1,553</w:t>
            </w:r>
          </w:p>
        </w:tc>
      </w:tr>
      <w:tr w:rsidR="005D47FD" w:rsidRPr="00CE5FBB" w14:paraId="3893F747" w14:textId="77777777" w:rsidTr="002E76A4">
        <w:tc>
          <w:tcPr>
            <w:tcW w:w="2691" w:type="dxa"/>
            <w:tcBorders>
              <w:bottom w:val="nil"/>
            </w:tcBorders>
          </w:tcPr>
          <w:p w14:paraId="78F34541" w14:textId="6718E272" w:rsidR="005D47FD" w:rsidRPr="00CE5FBB" w:rsidRDefault="005D47FD" w:rsidP="005D47FD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27B4C72D" w14:textId="40B4280D" w:rsidR="005D47FD" w:rsidRPr="00CE5FBB" w:rsidRDefault="005D47FD" w:rsidP="005D47FD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D49C6DD" w14:textId="1CC3904E" w:rsidR="005D47FD" w:rsidRPr="00724CEB" w:rsidRDefault="005D47FD" w:rsidP="005D47FD">
            <w:pPr>
              <w:pBdr>
                <w:bottom w:val="single" w:sz="12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</w:rPr>
              <w:t>1,906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725EEAFE" w14:textId="444B21AE" w:rsidR="005D47FD" w:rsidRPr="00CE5FBB" w:rsidRDefault="005D47FD" w:rsidP="005D47FD">
            <w:pPr>
              <w:pBdr>
                <w:bottom w:val="single" w:sz="12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1,553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E6A02E4" w14:textId="3CBF41AC" w:rsidR="005D47FD" w:rsidRPr="00CE5FBB" w:rsidRDefault="005D47FD" w:rsidP="005D47FD">
            <w:pPr>
              <w:pBdr>
                <w:bottom w:val="single" w:sz="12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1,966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3FDBEF9" w14:textId="57A5A1A0" w:rsidR="005D47FD" w:rsidRPr="00CE5FBB" w:rsidRDefault="005D47FD" w:rsidP="005D47FD">
            <w:pPr>
              <w:pBdr>
                <w:bottom w:val="single" w:sz="12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1,553</w:t>
            </w:r>
          </w:p>
        </w:tc>
      </w:tr>
    </w:tbl>
    <w:tbl>
      <w:tblPr>
        <w:tblStyle w:val="TableGrid"/>
        <w:tblW w:w="920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989"/>
        <w:gridCol w:w="1197"/>
        <w:gridCol w:w="1071"/>
        <w:gridCol w:w="1134"/>
        <w:gridCol w:w="1125"/>
      </w:tblGrid>
      <w:tr w:rsidR="00501ABF" w:rsidRPr="00CE5FBB" w14:paraId="411D5C36" w14:textId="77777777" w:rsidTr="002E76A4">
        <w:tc>
          <w:tcPr>
            <w:tcW w:w="2691" w:type="dxa"/>
          </w:tcPr>
          <w:p w14:paraId="70A227D0" w14:textId="77777777" w:rsidR="00501ABF" w:rsidRPr="00CE5FBB" w:rsidRDefault="00501ABF" w:rsidP="007F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9" w:type="dxa"/>
          </w:tcPr>
          <w:p w14:paraId="17DE41A3" w14:textId="77777777" w:rsidR="00501ABF" w:rsidRPr="00CE5FBB" w:rsidRDefault="00501ABF" w:rsidP="007F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27" w:type="dxa"/>
            <w:gridSpan w:val="4"/>
            <w:vAlign w:val="bottom"/>
          </w:tcPr>
          <w:p w14:paraId="626112DC" w14:textId="7D498947" w:rsidR="00501ABF" w:rsidRPr="00CE5FBB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01ABF" w:rsidRPr="00CE5FBB" w14:paraId="4455534F" w14:textId="77777777" w:rsidTr="002E76A4">
        <w:tc>
          <w:tcPr>
            <w:tcW w:w="2691" w:type="dxa"/>
          </w:tcPr>
          <w:p w14:paraId="6FB8DE3B" w14:textId="0E6CF1B3" w:rsidR="00501ABF" w:rsidRPr="00CE5FBB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9" w:type="dxa"/>
          </w:tcPr>
          <w:p w14:paraId="22325E78" w14:textId="77777777" w:rsidR="00501ABF" w:rsidRPr="00CE5FBB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15EDDC4" w14:textId="6BC45757" w:rsidR="00501ABF" w:rsidRPr="00CE5FBB" w:rsidRDefault="00501ABF" w:rsidP="002E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F6E5636" w14:textId="228BE45C" w:rsidR="00501ABF" w:rsidRPr="00CE5FBB" w:rsidRDefault="00501ABF" w:rsidP="002E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EE1D53" w14:textId="2B9F8A5D" w:rsidR="00501ABF" w:rsidRPr="00CE5FBB" w:rsidRDefault="00501ABF" w:rsidP="002E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67E7D7F9" w14:textId="3C83E972" w:rsidR="00501ABF" w:rsidRPr="00CE5FBB" w:rsidRDefault="00501ABF" w:rsidP="002E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C2A9C" w:rsidRPr="00CE5FBB" w14:paraId="0BD5A4EA" w14:textId="77777777" w:rsidTr="002E76A4">
        <w:tc>
          <w:tcPr>
            <w:tcW w:w="2691" w:type="dxa"/>
          </w:tcPr>
          <w:p w14:paraId="6182740C" w14:textId="70E5A0AA" w:rsidR="002C2A9C" w:rsidRPr="00CE5FBB" w:rsidRDefault="002C2A9C" w:rsidP="002C2A9C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9" w:type="dxa"/>
          </w:tcPr>
          <w:p w14:paraId="23461BC2" w14:textId="77777777" w:rsidR="002C2A9C" w:rsidRPr="00CE5FBB" w:rsidRDefault="002C2A9C" w:rsidP="002C2A9C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0B1B2A2A" w14:textId="75F2CB5A" w:rsidR="002C2A9C" w:rsidRPr="00724CEB" w:rsidRDefault="002C2A9C" w:rsidP="002C2A9C">
            <w:pP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</w:rPr>
              <w:t>12,372</w:t>
            </w:r>
          </w:p>
        </w:tc>
        <w:tc>
          <w:tcPr>
            <w:tcW w:w="1071" w:type="dxa"/>
            <w:vAlign w:val="bottom"/>
          </w:tcPr>
          <w:p w14:paraId="2C2D36FF" w14:textId="3FC0EA4A" w:rsidR="002C2A9C" w:rsidRPr="00CE5FBB" w:rsidRDefault="002C2A9C" w:rsidP="002C2A9C">
            <w:pP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13,514</w:t>
            </w:r>
          </w:p>
        </w:tc>
        <w:tc>
          <w:tcPr>
            <w:tcW w:w="1134" w:type="dxa"/>
            <w:vAlign w:val="bottom"/>
          </w:tcPr>
          <w:p w14:paraId="5DA38EC8" w14:textId="1E2ED18C" w:rsidR="002C2A9C" w:rsidRPr="00CE5FBB" w:rsidRDefault="002C2A9C" w:rsidP="002C2A9C">
            <w:pP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7,242</w:t>
            </w:r>
          </w:p>
        </w:tc>
        <w:tc>
          <w:tcPr>
            <w:tcW w:w="1125" w:type="dxa"/>
            <w:vAlign w:val="bottom"/>
          </w:tcPr>
          <w:p w14:paraId="66A966B2" w14:textId="67541102" w:rsidR="002C2A9C" w:rsidRPr="00CE5FBB" w:rsidRDefault="002C2A9C" w:rsidP="002C2A9C">
            <w:pP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lang w:val="en-GB"/>
              </w:rPr>
              <w:t>8,430</w:t>
            </w:r>
          </w:p>
        </w:tc>
      </w:tr>
      <w:tr w:rsidR="002C2A9C" w:rsidRPr="00CE5FBB" w14:paraId="5E7E6959" w14:textId="77777777" w:rsidTr="00D449B3">
        <w:trPr>
          <w:trHeight w:val="117"/>
        </w:trPr>
        <w:tc>
          <w:tcPr>
            <w:tcW w:w="2691" w:type="dxa"/>
          </w:tcPr>
          <w:p w14:paraId="1E246E37" w14:textId="34517F36" w:rsidR="002C2A9C" w:rsidRPr="00CE5FBB" w:rsidRDefault="002C2A9C" w:rsidP="002C2A9C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9" w:type="dxa"/>
          </w:tcPr>
          <w:p w14:paraId="73B62334" w14:textId="77777777" w:rsidR="002C2A9C" w:rsidRPr="00CE5FBB" w:rsidRDefault="002C2A9C" w:rsidP="002C2A9C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1F98687" w14:textId="7E702DCF" w:rsidR="002C2A9C" w:rsidRPr="00724CEB" w:rsidRDefault="002C2A9C" w:rsidP="002C2A9C">
            <w:pPr>
              <w:pBdr>
                <w:bottom w:val="single" w:sz="4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</w:rPr>
              <w:t>476</w:t>
            </w:r>
          </w:p>
        </w:tc>
        <w:tc>
          <w:tcPr>
            <w:tcW w:w="1071" w:type="dxa"/>
            <w:vAlign w:val="bottom"/>
          </w:tcPr>
          <w:p w14:paraId="4CAAB0E6" w14:textId="66E8FFAF" w:rsidR="002C2A9C" w:rsidRPr="00CE5FBB" w:rsidRDefault="002C2A9C" w:rsidP="002C2A9C">
            <w:pPr>
              <w:pBdr>
                <w:bottom w:val="single" w:sz="4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lang w:val="en-GB"/>
              </w:rPr>
              <w:t>1,137</w:t>
            </w:r>
          </w:p>
        </w:tc>
        <w:tc>
          <w:tcPr>
            <w:tcW w:w="1134" w:type="dxa"/>
            <w:vAlign w:val="bottom"/>
          </w:tcPr>
          <w:p w14:paraId="4B5148D0" w14:textId="0529A2FB" w:rsidR="002C2A9C" w:rsidRPr="00CE5FBB" w:rsidRDefault="002C2A9C" w:rsidP="002C2A9C">
            <w:pPr>
              <w:pBdr>
                <w:bottom w:val="single" w:sz="4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110</w:t>
            </w:r>
          </w:p>
        </w:tc>
        <w:tc>
          <w:tcPr>
            <w:tcW w:w="1125" w:type="dxa"/>
            <w:vAlign w:val="bottom"/>
          </w:tcPr>
          <w:p w14:paraId="08632490" w14:textId="1F1D604E" w:rsidR="002C2A9C" w:rsidRPr="00CE5FBB" w:rsidRDefault="002C2A9C" w:rsidP="002C2A9C">
            <w:pPr>
              <w:pBdr>
                <w:bottom w:val="single" w:sz="4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855</w:t>
            </w:r>
          </w:p>
        </w:tc>
      </w:tr>
      <w:tr w:rsidR="002C2A9C" w:rsidRPr="00D449B3" w14:paraId="69B64E0F" w14:textId="77777777" w:rsidTr="002E76A4">
        <w:tc>
          <w:tcPr>
            <w:tcW w:w="2691" w:type="dxa"/>
          </w:tcPr>
          <w:p w14:paraId="329C6EA6" w14:textId="358A125C" w:rsidR="002C2A9C" w:rsidRPr="00CE5FBB" w:rsidRDefault="002C2A9C" w:rsidP="002C2A9C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9" w:type="dxa"/>
          </w:tcPr>
          <w:p w14:paraId="57048E97" w14:textId="77777777" w:rsidR="002C2A9C" w:rsidRPr="00CE5FBB" w:rsidRDefault="002C2A9C" w:rsidP="002C2A9C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ACD8B3F" w14:textId="309A509E" w:rsidR="002C2A9C" w:rsidRPr="00724CEB" w:rsidRDefault="002C2A9C" w:rsidP="002C2A9C">
            <w:pPr>
              <w:pBdr>
                <w:bottom w:val="single" w:sz="12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4CEB">
              <w:rPr>
                <w:rFonts w:ascii="Browallia New" w:hAnsi="Browallia New" w:cs="Browallia New"/>
                <w:sz w:val="24"/>
                <w:szCs w:val="24"/>
              </w:rPr>
              <w:t>12,848</w:t>
            </w:r>
          </w:p>
        </w:tc>
        <w:tc>
          <w:tcPr>
            <w:tcW w:w="1071" w:type="dxa"/>
            <w:vAlign w:val="bottom"/>
          </w:tcPr>
          <w:p w14:paraId="1A63CA67" w14:textId="13A5BE82" w:rsidR="002C2A9C" w:rsidRPr="00CE5FBB" w:rsidRDefault="002C2A9C" w:rsidP="002C2A9C">
            <w:pPr>
              <w:pBdr>
                <w:bottom w:val="single" w:sz="12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lang w:val="en-GB"/>
              </w:rPr>
              <w:t>14,651</w:t>
            </w:r>
          </w:p>
        </w:tc>
        <w:tc>
          <w:tcPr>
            <w:tcW w:w="1134" w:type="dxa"/>
            <w:vAlign w:val="bottom"/>
          </w:tcPr>
          <w:p w14:paraId="01589515" w14:textId="295E36B9" w:rsidR="002C2A9C" w:rsidRPr="00CE5FBB" w:rsidRDefault="002C2A9C" w:rsidP="002C2A9C">
            <w:pPr>
              <w:pBdr>
                <w:bottom w:val="single" w:sz="12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</w:rPr>
              <w:t>7,352</w:t>
            </w:r>
          </w:p>
        </w:tc>
        <w:tc>
          <w:tcPr>
            <w:tcW w:w="1125" w:type="dxa"/>
            <w:vAlign w:val="bottom"/>
          </w:tcPr>
          <w:p w14:paraId="3E5BFAEE" w14:textId="45045D5D" w:rsidR="002C2A9C" w:rsidRPr="00D449B3" w:rsidRDefault="002C2A9C" w:rsidP="002C2A9C">
            <w:pPr>
              <w:pBdr>
                <w:bottom w:val="single" w:sz="12" w:space="1" w:color="auto"/>
              </w:pBdr>
              <w:ind w:firstLine="18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5FBB">
              <w:rPr>
                <w:rFonts w:ascii="Browallia New" w:hAnsi="Browallia New" w:cs="Browallia New"/>
                <w:sz w:val="24"/>
                <w:szCs w:val="24"/>
                <w:lang w:val="en-GB"/>
              </w:rPr>
              <w:t>9,285</w:t>
            </w:r>
          </w:p>
        </w:tc>
      </w:tr>
    </w:tbl>
    <w:p w14:paraId="0C7BB05B" w14:textId="77777777" w:rsidR="007F22F6" w:rsidRDefault="007F22F6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146309F2" w14:textId="670C1A29" w:rsidR="0099424E" w:rsidRPr="001C4DF1" w:rsidRDefault="005753E0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1C4DF1">
        <w:rPr>
          <w:rFonts w:ascii="Browallia New" w:hAnsi="Browallia New" w:cs="Browallia New"/>
          <w:sz w:val="28"/>
          <w:szCs w:val="28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</w:t>
      </w:r>
      <w:r w:rsidR="008A5BC4" w:rsidRPr="001C4DF1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81E4A" w:rsidRPr="001C4DF1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81E4A" w:rsidRPr="001C4DF1">
        <w:rPr>
          <w:rFonts w:ascii="Browallia New" w:hAnsi="Browallia New" w:cs="Browallia New"/>
          <w:sz w:val="28"/>
          <w:szCs w:val="28"/>
          <w:lang w:val="en-GB"/>
        </w:rPr>
        <w:t>0</w:t>
      </w:r>
      <w:r w:rsidR="00881E4A" w:rsidRPr="001C4DF1">
        <w:rPr>
          <w:rFonts w:ascii="Browallia New" w:hAnsi="Browallia New" w:cs="Browallia New" w:hint="cs"/>
          <w:sz w:val="28"/>
          <w:szCs w:val="28"/>
        </w:rPr>
        <w:t xml:space="preserve"> </w:t>
      </w:r>
      <w:r w:rsidR="00721C11" w:rsidRPr="00721C11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33277" w:rsidRPr="001C4DF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33277" w:rsidRPr="001C4DF1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733277" w:rsidRPr="001C4DF1">
        <w:rPr>
          <w:rFonts w:ascii="Browallia New" w:hAnsi="Browallia New" w:cs="Browallia New"/>
          <w:sz w:val="28"/>
          <w:szCs w:val="28"/>
          <w:lang w:val="en-GB"/>
        </w:rPr>
        <w:t>2</w:t>
      </w:r>
      <w:r w:rsidR="008A5BC4" w:rsidRPr="001C4DF1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1C4DF1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1C4DF1">
        <w:rPr>
          <w:rFonts w:ascii="Browallia New" w:hAnsi="Browallia New" w:cs="Browallia New"/>
          <w:sz w:val="28"/>
          <w:szCs w:val="28"/>
          <w:lang w:val="en-GB"/>
        </w:rPr>
        <w:t>31</w:t>
      </w:r>
      <w:r w:rsidR="008A5BC4" w:rsidRPr="001C4DF1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1C4DF1">
        <w:rPr>
          <w:rFonts w:ascii="Browallia New" w:hAnsi="Browallia New" w:cs="Browallia New"/>
          <w:sz w:val="28"/>
          <w:szCs w:val="28"/>
          <w:lang w:val="en-GB"/>
        </w:rPr>
        <w:t>256</w:t>
      </w:r>
      <w:r w:rsidR="00733277" w:rsidRPr="001C4DF1">
        <w:rPr>
          <w:rFonts w:ascii="Browallia New" w:hAnsi="Browallia New" w:cs="Browallia New"/>
          <w:sz w:val="28"/>
          <w:szCs w:val="28"/>
          <w:lang w:val="en-GB"/>
        </w:rPr>
        <w:t>1</w:t>
      </w:r>
      <w:r w:rsidR="008A5BC4" w:rsidRPr="001C4DF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C4DF1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15C0E61" w14:textId="77777777" w:rsidR="002E1741" w:rsidRPr="001C4DF1" w:rsidRDefault="002E1741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11" w:type="dxa"/>
        <w:tblInd w:w="27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8"/>
        <w:gridCol w:w="236"/>
        <w:gridCol w:w="1222"/>
        <w:gridCol w:w="1191"/>
        <w:gridCol w:w="1273"/>
        <w:gridCol w:w="1251"/>
      </w:tblGrid>
      <w:tr w:rsidR="00810D94" w:rsidRPr="001C4DF1" w14:paraId="388C5441" w14:textId="77777777" w:rsidTr="00881E4A">
        <w:trPr>
          <w:cantSplit/>
          <w:tblHeader/>
        </w:trPr>
        <w:tc>
          <w:tcPr>
            <w:tcW w:w="4138" w:type="dxa"/>
            <w:tcBorders>
              <w:top w:val="nil"/>
            </w:tcBorders>
          </w:tcPr>
          <w:p w14:paraId="595BBA9D" w14:textId="77777777" w:rsidR="00810D94" w:rsidRPr="001C4DF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F12FA12" w14:textId="77777777" w:rsidR="00810D94" w:rsidRPr="001C4DF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37" w:type="dxa"/>
            <w:gridSpan w:val="4"/>
            <w:tcBorders>
              <w:top w:val="nil"/>
            </w:tcBorders>
          </w:tcPr>
          <w:p w14:paraId="061040A3" w14:textId="77777777" w:rsidR="00810D94" w:rsidRPr="001C4DF1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10D94" w:rsidRPr="001C4DF1" w14:paraId="739B5C3B" w14:textId="77777777" w:rsidTr="00881E4A">
        <w:trPr>
          <w:cantSplit/>
          <w:tblHeader/>
        </w:trPr>
        <w:tc>
          <w:tcPr>
            <w:tcW w:w="4138" w:type="dxa"/>
          </w:tcPr>
          <w:p w14:paraId="7A890D70" w14:textId="77777777" w:rsidR="00810D94" w:rsidRPr="001C4DF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6D57AFE" w14:textId="77777777" w:rsidR="00810D94" w:rsidRPr="001C4DF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3" w:type="dxa"/>
            <w:gridSpan w:val="2"/>
          </w:tcPr>
          <w:p w14:paraId="76DC6578" w14:textId="77777777" w:rsidR="00810D94" w:rsidRPr="001C4DF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002DAEE6" w14:textId="77777777" w:rsidR="00810D94" w:rsidRPr="001C4DF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C661D" w:rsidRPr="001C4DF1" w14:paraId="6CE47E5E" w14:textId="77777777" w:rsidTr="00881E4A">
        <w:trPr>
          <w:cantSplit/>
          <w:tblHeader/>
        </w:trPr>
        <w:tc>
          <w:tcPr>
            <w:tcW w:w="4138" w:type="dxa"/>
          </w:tcPr>
          <w:p w14:paraId="5A921654" w14:textId="77777777" w:rsidR="003C661D" w:rsidRPr="001C4DF1" w:rsidRDefault="003C661D" w:rsidP="003C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6F7F24" w14:textId="747188D2" w:rsidR="003C661D" w:rsidRPr="001C4DF1" w:rsidRDefault="003C661D" w:rsidP="003C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</w:tcPr>
          <w:p w14:paraId="1D6D4DC4" w14:textId="5683F6C1" w:rsidR="003C661D" w:rsidRPr="001C4DF1" w:rsidRDefault="00881E4A" w:rsidP="003C6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721C11" w:rsidRPr="00721C11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3C661D"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3C661D"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3C661D"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191" w:type="dxa"/>
          </w:tcPr>
          <w:p w14:paraId="054D08D6" w14:textId="67F35572" w:rsidR="003C661D" w:rsidRPr="001C4DF1" w:rsidRDefault="003C661D" w:rsidP="003C6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73" w:type="dxa"/>
          </w:tcPr>
          <w:p w14:paraId="7758A8CB" w14:textId="75FDCD19" w:rsidR="003C661D" w:rsidRPr="001C4DF1" w:rsidRDefault="00881E4A" w:rsidP="00117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721C11" w:rsidRPr="00721C11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3C661D" w:rsidRPr="001C4D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3C661D"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3C661D"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51" w:type="dxa"/>
          </w:tcPr>
          <w:p w14:paraId="1F5076A6" w14:textId="589803B4" w:rsidR="003C661D" w:rsidRPr="001C4DF1" w:rsidRDefault="003C661D" w:rsidP="003C6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</w:tr>
      <w:tr w:rsidR="00810D94" w:rsidRPr="001C4DF1" w14:paraId="06E03BB6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  <w:vAlign w:val="center"/>
          </w:tcPr>
          <w:p w14:paraId="14D0C19B" w14:textId="63EE9520" w:rsidR="00810D94" w:rsidRPr="001C4DF1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การค้า</w:t>
            </w:r>
            <w:r w:rsidR="0097723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 xml:space="preserve"> -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27A008B0" w14:textId="77777777" w:rsidR="00810D94" w:rsidRPr="001C4DF1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14:paraId="417A1650" w14:textId="77777777" w:rsidR="00810D94" w:rsidRPr="001C4DF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14:paraId="03B6D4C1" w14:textId="77777777" w:rsidR="00810D94" w:rsidRPr="001C4DF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bottom w:val="nil"/>
            </w:tcBorders>
          </w:tcPr>
          <w:p w14:paraId="180CB3DA" w14:textId="77777777" w:rsidR="00810D94" w:rsidRPr="00362484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bottom w:val="nil"/>
            </w:tcBorders>
          </w:tcPr>
          <w:p w14:paraId="3A5C6D77" w14:textId="77777777" w:rsidR="00810D94" w:rsidRPr="001C4DF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1BEE" w:rsidRPr="001C4DF1" w14:paraId="2A7C1071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</w:tcPr>
          <w:p w14:paraId="635F618C" w14:textId="0E29083A" w:rsidR="00271BEE" w:rsidRPr="001C4DF1" w:rsidRDefault="00271BEE" w:rsidP="00271BE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5D2E2D0C" w14:textId="429ADBFF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26D75A49" w:rsidR="00271BEE" w:rsidRPr="00BC0B94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0B9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70039382" w14:textId="3BB9E6B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  <w:tc>
          <w:tcPr>
            <w:tcW w:w="1273" w:type="dxa"/>
            <w:tcBorders>
              <w:bottom w:val="nil"/>
            </w:tcBorders>
            <w:vAlign w:val="bottom"/>
          </w:tcPr>
          <w:p w14:paraId="543EC61B" w14:textId="664ED6CB" w:rsidR="00271BEE" w:rsidRPr="00EF0AD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0ADD">
              <w:rPr>
                <w:rFonts w:ascii="Browallia New" w:hAnsi="Browallia New" w:cs="Browallia New" w:hint="cs"/>
                <w:sz w:val="28"/>
                <w:szCs w:val="28"/>
                <w:cs/>
              </w:rPr>
              <w:t>561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742D899" w14:textId="028E9D65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</w:tr>
      <w:tr w:rsidR="00271BEE" w:rsidRPr="001C4DF1" w14:paraId="1AFC8BCB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</w:tcPr>
          <w:p w14:paraId="43ADE5C2" w14:textId="165572F7" w:rsidR="00271BEE" w:rsidRPr="001C4DF1" w:rsidRDefault="00271BEE" w:rsidP="00271BE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01542350" w14:textId="77777777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2EAF72B2" w:rsidR="00271BEE" w:rsidRPr="00BC0B94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0B94">
              <w:rPr>
                <w:rFonts w:ascii="Browallia New" w:hAnsi="Browallia New" w:cs="Browallia New" w:hint="cs"/>
                <w:sz w:val="28"/>
                <w:szCs w:val="28"/>
                <w:cs/>
              </w:rPr>
              <w:t>46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64F475B9" w14:textId="5B7FD5EE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273" w:type="dxa"/>
            <w:tcBorders>
              <w:bottom w:val="nil"/>
            </w:tcBorders>
            <w:vAlign w:val="bottom"/>
          </w:tcPr>
          <w:p w14:paraId="115531E8" w14:textId="7993066E" w:rsidR="00271BEE" w:rsidRPr="00EF0AD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0AD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C685E76" w14:textId="28CBF248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</w:tr>
      <w:tr w:rsidR="00271BEE" w:rsidRPr="001C4DF1" w14:paraId="421DB100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</w:tcPr>
          <w:p w14:paraId="748F94FE" w14:textId="572D64AC" w:rsidR="00271BEE" w:rsidRPr="001C4DF1" w:rsidRDefault="00271BEE" w:rsidP="00271BE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4353BB3A" w14:textId="49F69B48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7E4269B9" w14:textId="1BCFD7C7" w:rsidR="00271BEE" w:rsidRPr="00BC0B94" w:rsidRDefault="00271BEE" w:rsidP="00271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0B9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133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54DECD40" w14:textId="462CBCF8" w:rsidR="00271BEE" w:rsidRPr="001C4DF1" w:rsidRDefault="00271BEE" w:rsidP="00271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273" w:type="dxa"/>
            <w:tcBorders>
              <w:bottom w:val="nil"/>
            </w:tcBorders>
            <w:vAlign w:val="bottom"/>
          </w:tcPr>
          <w:p w14:paraId="0274F196" w14:textId="186A9E41" w:rsidR="00271BEE" w:rsidRPr="00EF0ADD" w:rsidRDefault="00271BEE" w:rsidP="00271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F0ADD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5B64B918" w14:textId="3438EA08" w:rsidR="00271BEE" w:rsidRPr="001C4DF1" w:rsidRDefault="00271BEE" w:rsidP="00271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271BEE" w:rsidRPr="001C4DF1" w14:paraId="6E3BAB2C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  <w:vAlign w:val="center"/>
          </w:tcPr>
          <w:p w14:paraId="1B4E4748" w14:textId="41B53BF1" w:rsidR="00271BEE" w:rsidRPr="001C4DF1" w:rsidRDefault="00271BEE" w:rsidP="00271BE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25114556" w14:textId="77777777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0F95C137" w:rsidR="00271BEE" w:rsidRPr="00BC0B94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0B9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179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19C9FAE2" w14:textId="01BBB66E" w:rsidR="00271BEE" w:rsidRPr="001C4DF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273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4D45D37E" w:rsidR="00271BEE" w:rsidRPr="00EF0ADD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F0ADD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4944C4B8" w14:textId="0D980DF0" w:rsidR="00271BEE" w:rsidRPr="001C4DF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271BEE" w:rsidRPr="001C4DF1" w14:paraId="32DCC1DA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  <w:vAlign w:val="center"/>
          </w:tcPr>
          <w:p w14:paraId="5A4152DC" w14:textId="77777777" w:rsidR="00271BEE" w:rsidRPr="001C4DF1" w:rsidRDefault="00271BEE" w:rsidP="00271BE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14A9ED" w14:textId="77777777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0EC7A113" w14:textId="77777777" w:rsidR="00271BEE" w:rsidRPr="00271BEE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1B7AFD51" w14:textId="7777777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bottom w:val="nil"/>
            </w:tcBorders>
            <w:shd w:val="clear" w:color="auto" w:fill="auto"/>
            <w:vAlign w:val="bottom"/>
          </w:tcPr>
          <w:p w14:paraId="5854D4BB" w14:textId="77777777" w:rsidR="00271BEE" w:rsidRPr="00EF0AD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4971EEA3" w14:textId="7777777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1BEE" w:rsidRPr="001C4DF1" w14:paraId="3EFF6556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1B3331A4" w14:textId="75FF7386" w:rsidR="00271BEE" w:rsidRPr="001C4DF1" w:rsidRDefault="00271BEE" w:rsidP="00271BE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ลูกหนี้อื่น</w:t>
            </w:r>
            <w:r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- 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04115C" w14:textId="3AD3ABC9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0EE34FA1" w:rsidR="00271BEE" w:rsidRPr="00271BEE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5C61BDCD" w14:textId="0D54F262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1B115E05" w:rsidR="00271BEE" w:rsidRPr="00EF0AD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27DC06D8" w14:textId="1878C8CE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1BEE" w:rsidRPr="001C4DF1" w14:paraId="7F91AE50" w14:textId="77777777" w:rsidTr="00721C11">
        <w:trPr>
          <w:cantSplit/>
          <w:trHeight w:val="315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199625D7" w14:textId="275C8605" w:rsidR="00271BEE" w:rsidRPr="001C4DF1" w:rsidRDefault="00271BEE" w:rsidP="00271BE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3659E3" w14:textId="77777777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31675" w14:textId="7F221F3D" w:rsidR="00271BEE" w:rsidRPr="005A013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013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4D215ACC" w14:textId="040B837C" w:rsidR="00271BEE" w:rsidRPr="001C4DF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2B37" w14:textId="65CFCF29" w:rsidR="00271BEE" w:rsidRPr="00EF0ADD" w:rsidRDefault="00151078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27,988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42778E0F" w14:textId="44E4EB48" w:rsidR="00271BEE" w:rsidRPr="001C4DF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tr w:rsidR="00271BEE" w:rsidRPr="001C4DF1" w14:paraId="36327FAC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6C8D868E" w14:textId="77777777" w:rsidR="00271BEE" w:rsidRPr="001C4DF1" w:rsidRDefault="00271BEE" w:rsidP="00271BE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6FE36F" w14:textId="77777777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4D7E4" w14:textId="77777777" w:rsidR="00271BEE" w:rsidRPr="005A013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0C8B1302" w14:textId="7777777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4EAA6" w14:textId="27629263" w:rsidR="00271BEE" w:rsidRPr="00EF0AD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108AC19E" w14:textId="7777777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1BEE" w:rsidRPr="001C4DF1" w14:paraId="4CBDC7BB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49193FEF" w14:textId="77777777" w:rsidR="00271BEE" w:rsidRPr="001C4DF1" w:rsidRDefault="00271BEE" w:rsidP="00271BEE">
            <w:pPr>
              <w:spacing w:line="240" w:lineRule="auto"/>
              <w:ind w:right="-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เงินให้กู้ยืมระยะสั้นและดอกเบี้ยค้างรับ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- 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B68E30" w14:textId="77777777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9A386" w14:textId="77777777" w:rsidR="00271BEE" w:rsidRPr="005A013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5B832E95" w14:textId="7777777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F0157" w14:textId="77777777" w:rsidR="00271BEE" w:rsidRPr="00EF0AD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39034012" w14:textId="7777777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1BEE" w:rsidRPr="001C4DF1" w14:paraId="09860A60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4347FF21" w14:textId="0EA22579" w:rsidR="00271BEE" w:rsidRPr="001C4DF1" w:rsidRDefault="00271BEE" w:rsidP="00271BE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137DF7" w14:textId="77777777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43290" w14:textId="5B155335" w:rsidR="00271BEE" w:rsidRPr="005A013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013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31A4A33E" w14:textId="01387549" w:rsidR="00271BEE" w:rsidRPr="001C4DF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74EB4" w14:textId="05BB17A6" w:rsidR="00271BEE" w:rsidRPr="00EF0ADD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F0ADD">
              <w:rPr>
                <w:rFonts w:ascii="Browallia New" w:hAnsi="Browallia New" w:cs="Browallia New"/>
                <w:sz w:val="28"/>
                <w:szCs w:val="28"/>
              </w:rPr>
              <w:t>3,01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5D330650" w14:textId="2446CB71" w:rsidR="00271BEE" w:rsidRPr="001C4DF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71BEE" w:rsidRPr="001C4DF1" w14:paraId="6F796E67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7951AAA8" w14:textId="77777777" w:rsidR="00271BEE" w:rsidRPr="001C4DF1" w:rsidRDefault="00271BEE" w:rsidP="00271BE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0CE93D" w14:textId="77777777" w:rsidR="00271BEE" w:rsidRPr="001C4DF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CACE5" w14:textId="7777777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561779B" w14:textId="7777777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62171" w14:textId="2F7FCFBA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52ADC55D" w14:textId="77777777" w:rsidR="00271BEE" w:rsidRPr="001C4DF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1BEE" w:rsidRPr="00EB2651" w14:paraId="3968563A" w14:textId="77777777" w:rsidTr="00881E4A">
        <w:trPr>
          <w:cantSplit/>
        </w:trPr>
        <w:tc>
          <w:tcPr>
            <w:tcW w:w="4374" w:type="dxa"/>
            <w:gridSpan w:val="2"/>
            <w:tcBorders>
              <w:top w:val="nil"/>
              <w:bottom w:val="nil"/>
            </w:tcBorders>
            <w:vAlign w:val="center"/>
          </w:tcPr>
          <w:p w14:paraId="7B74A67E" w14:textId="583259D6" w:rsidR="00271BEE" w:rsidRPr="00574BD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เงินให้กู้ยืม </w:t>
            </w:r>
            <w:r>
              <w:rPr>
                <w:rFonts w:ascii="Browallia New" w:hAnsi="Browallia New" w:cs="Browallia New"/>
                <w:sz w:val="28"/>
                <w:szCs w:val="28"/>
                <w:u w:val="single"/>
              </w:rPr>
              <w:t>-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บริษัทย่อยที่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ถึง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กำหนดชำระ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</w:rPr>
              <w:br/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ภายในหนึ่งปี</w:t>
            </w: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424D0" w14:textId="77777777" w:rsidR="00271BEE" w:rsidRPr="00EB265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6A50EEA" w14:textId="77777777" w:rsidR="00271BEE" w:rsidRPr="0011417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E832" w14:textId="77777777" w:rsidR="00271BEE" w:rsidRPr="00C7395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298DA10E" w14:textId="77777777" w:rsidR="00271BEE" w:rsidRPr="0011417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1BEE" w:rsidRPr="00EB2651" w14:paraId="757CB2E4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365FC3D3" w14:textId="1184B8DF" w:rsidR="00271BEE" w:rsidRPr="00EB2651" w:rsidRDefault="00271BEE" w:rsidP="00271BEE">
            <w:pPr>
              <w:spacing w:line="240" w:lineRule="auto"/>
              <w:ind w:left="186" w:firstLine="6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E85424" w14:textId="77777777" w:rsidR="00271BEE" w:rsidRPr="00EB265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09E6D" w14:textId="79D14CC4" w:rsidR="00271BEE" w:rsidRPr="00C01AFD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1A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2AFAA207" w14:textId="2ABD7A4C" w:rsidR="00271BEE" w:rsidRPr="0011417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6A5B5" w14:textId="173FDD18" w:rsidR="00271BEE" w:rsidRPr="006A5DAD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EB64BE">
              <w:rPr>
                <w:rFonts w:ascii="Browallia New" w:hAnsi="Browallia New" w:cs="Browallia New"/>
                <w:sz w:val="28"/>
                <w:szCs w:val="28"/>
                <w:lang w:val="en-GB"/>
              </w:rPr>
              <w:t>145,000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21AFEF51" w14:textId="5CD718A1" w:rsidR="00271BEE" w:rsidRPr="0011417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48,000</w:t>
            </w:r>
          </w:p>
        </w:tc>
      </w:tr>
      <w:tr w:rsidR="00271BEE" w:rsidRPr="00EB2651" w14:paraId="057AA72C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087680D2" w14:textId="77777777" w:rsidR="00271BEE" w:rsidRPr="00EB2651" w:rsidRDefault="00271BEE" w:rsidP="00271BE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389E81" w14:textId="77777777" w:rsidR="00271BEE" w:rsidRPr="00EB265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586C4" w14:textId="77777777" w:rsidR="00271BEE" w:rsidRPr="00C01AF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42AFE71E" w14:textId="77777777" w:rsidR="00271BEE" w:rsidRPr="0011417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24289" w14:textId="19850C9C" w:rsidR="00271BEE" w:rsidRPr="006A5DA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15FF7D67" w14:textId="77777777" w:rsidR="00271BEE" w:rsidRPr="0011417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1BEE" w:rsidRPr="00EB2651" w14:paraId="3B4158E9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  <w:vAlign w:val="center"/>
          </w:tcPr>
          <w:p w14:paraId="6367D3DB" w14:textId="7BDD8B66" w:rsidR="00271BEE" w:rsidRPr="00EB2651" w:rsidRDefault="00271BEE" w:rsidP="00271BE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</w:pP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เงินให้กู้ยืม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21376A01" w14:textId="77777777" w:rsidR="00271BEE" w:rsidRPr="00EB265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65EA5BFD" w14:textId="77777777" w:rsidR="00271BEE" w:rsidRPr="00C01AF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6AD7D884" w14:textId="77777777" w:rsidR="00271BEE" w:rsidRPr="0011417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bottom w:val="nil"/>
            </w:tcBorders>
            <w:shd w:val="clear" w:color="auto" w:fill="auto"/>
            <w:vAlign w:val="bottom"/>
          </w:tcPr>
          <w:p w14:paraId="759A3776" w14:textId="77777777" w:rsidR="00271BEE" w:rsidRPr="006A5DAD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384E9F48" w14:textId="77777777" w:rsidR="00271BEE" w:rsidRPr="00114171" w:rsidRDefault="00271BEE" w:rsidP="0027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1BEE" w:rsidRPr="00EB2651" w14:paraId="1F85CC14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54FCAE9F" w14:textId="0C717003" w:rsidR="00271BEE" w:rsidRPr="00EB2651" w:rsidRDefault="00271BEE" w:rsidP="00271BE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3EAA4" w14:textId="77777777" w:rsidR="00271BEE" w:rsidRPr="00EB2651" w:rsidRDefault="00271BEE" w:rsidP="00271B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D9077" w14:textId="6D7AF2F0" w:rsidR="00271BEE" w:rsidRPr="00C01AFD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1A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3A6BD483" w14:textId="389346AB" w:rsidR="00271BEE" w:rsidRPr="0011417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470AB" w14:textId="08119619" w:rsidR="00271BEE" w:rsidRPr="006A5DAD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A12BC7">
              <w:rPr>
                <w:rFonts w:ascii="Browallia New" w:hAnsi="Browallia New" w:cs="Browallia New"/>
                <w:sz w:val="28"/>
                <w:szCs w:val="28"/>
                <w:lang w:val="en-GB"/>
              </w:rPr>
              <w:t>554,152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6C23411C" w14:textId="0E55A025" w:rsidR="00271BEE" w:rsidRPr="00114171" w:rsidRDefault="00271BEE" w:rsidP="00271B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699,961</w:t>
            </w:r>
          </w:p>
        </w:tc>
      </w:tr>
    </w:tbl>
    <w:p w14:paraId="55A512DE" w14:textId="22B39B8D" w:rsidR="00E55AE9" w:rsidRDefault="00E55AE9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F633EF8" w14:textId="7D73AC9F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9B24B9E" w14:textId="280BCFFB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8369304" w14:textId="10B3018F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E4F7D27" w14:textId="0A810F79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43B4151" w14:textId="40458848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68A136A" w14:textId="3A179A82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68F2E44" w14:textId="2DEEB3A8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96EFC6A" w14:textId="71D633D0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18EB370" w14:textId="1A86B9B7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D8F55C8" w14:textId="3EDAAB41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5E8AF08" w14:textId="2A8FBE9E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D06A5DF" w14:textId="41103840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64AD0E2" w14:textId="77777777" w:rsidR="00576887" w:rsidRDefault="00576887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980E485" w14:textId="5841F6F2" w:rsidR="00D64E73" w:rsidRDefault="00D64E73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="00881E4A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81E4A">
        <w:rPr>
          <w:rFonts w:ascii="Browallia New" w:hAnsi="Browallia New" w:cs="Browallia New"/>
          <w:sz w:val="28"/>
          <w:szCs w:val="28"/>
          <w:lang w:val="en-GB"/>
        </w:rPr>
        <w:t>0</w:t>
      </w:r>
      <w:r w:rsidR="00881E4A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D02250" w:rsidRPr="00D02250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574BD1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74BD1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574BD1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D83166" w:rsidRPr="00136C22">
        <w:rPr>
          <w:rFonts w:ascii="Browallia New" w:hAnsi="Browallia New" w:cs="Browallia New"/>
          <w:sz w:val="28"/>
          <w:szCs w:val="28"/>
        </w:rPr>
        <w:t>31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>25</w:t>
      </w:r>
      <w:r w:rsidR="00D83166" w:rsidRPr="00136C22">
        <w:rPr>
          <w:rFonts w:ascii="Browallia New" w:hAnsi="Browallia New" w:cs="Browallia New"/>
          <w:sz w:val="28"/>
          <w:szCs w:val="28"/>
        </w:rPr>
        <w:t>6</w:t>
      </w:r>
      <w:r w:rsidR="00574BD1">
        <w:rPr>
          <w:rFonts w:ascii="Browallia New" w:hAnsi="Browallia New" w:cs="Browallia New"/>
          <w:sz w:val="28"/>
          <w:szCs w:val="28"/>
        </w:rPr>
        <w:t>1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รายการเคลื่อนไหวของเงินให้กู้ยืม</w:t>
      </w:r>
      <w:r w:rsidR="00FF2524">
        <w:rPr>
          <w:rFonts w:ascii="Browallia New" w:hAnsi="Browallia New" w:cs="Browallia New"/>
          <w:sz w:val="28"/>
          <w:szCs w:val="28"/>
        </w:rPr>
        <w:t xml:space="preserve"> </w:t>
      </w:r>
      <w:r w:rsidR="00FF2524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EF510C">
        <w:rPr>
          <w:rFonts w:ascii="Browallia New" w:hAnsi="Browallia New" w:cs="Browallia New" w:hint="cs"/>
          <w:sz w:val="28"/>
          <w:szCs w:val="28"/>
          <w:cs/>
        </w:rPr>
        <w:t>ย่</w:t>
      </w:r>
      <w:r w:rsidR="00FF2524">
        <w:rPr>
          <w:rFonts w:ascii="Browallia New" w:hAnsi="Browallia New" w:cs="Browallia New" w:hint="cs"/>
          <w:sz w:val="28"/>
          <w:szCs w:val="28"/>
          <w:cs/>
        </w:rPr>
        <w:t>อย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3A452A90" w14:textId="0A7EAA03" w:rsidR="0066030C" w:rsidRPr="004D2D78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5" w:type="dxa"/>
        <w:tblInd w:w="27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795"/>
        <w:gridCol w:w="1674"/>
        <w:gridCol w:w="1636"/>
      </w:tblGrid>
      <w:tr w:rsidR="00E77A30" w:rsidRPr="00CD4CCA" w14:paraId="0EC7FE9A" w14:textId="77777777" w:rsidTr="00014A5D">
        <w:trPr>
          <w:cantSplit/>
          <w:tblHeader/>
        </w:trPr>
        <w:tc>
          <w:tcPr>
            <w:tcW w:w="5795" w:type="dxa"/>
            <w:tcBorders>
              <w:top w:val="nil"/>
            </w:tcBorders>
          </w:tcPr>
          <w:p w14:paraId="79F873BB" w14:textId="77777777" w:rsidR="00E77A30" w:rsidRPr="008556EF" w:rsidRDefault="00E77A30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10" w:type="dxa"/>
            <w:gridSpan w:val="2"/>
            <w:tcBorders>
              <w:top w:val="nil"/>
            </w:tcBorders>
          </w:tcPr>
          <w:p w14:paraId="4B7CD36E" w14:textId="6DD2DDF7" w:rsidR="00E77A30" w:rsidRPr="008556EF" w:rsidRDefault="00E77A30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E77A30" w:rsidRPr="00CD4CCA" w14:paraId="1413D08C" w14:textId="77777777" w:rsidTr="00014A5D">
        <w:trPr>
          <w:cantSplit/>
          <w:tblHeader/>
        </w:trPr>
        <w:tc>
          <w:tcPr>
            <w:tcW w:w="5795" w:type="dxa"/>
          </w:tcPr>
          <w:p w14:paraId="0B0A5036" w14:textId="77777777" w:rsidR="00E77A30" w:rsidRPr="008556EF" w:rsidRDefault="00E77A30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10" w:type="dxa"/>
            <w:gridSpan w:val="2"/>
          </w:tcPr>
          <w:p w14:paraId="7F845DEA" w14:textId="77777777" w:rsidR="00E77A30" w:rsidRPr="008556EF" w:rsidRDefault="00E77A30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77A30" w:rsidRPr="00CD4CCA" w14:paraId="042B1B11" w14:textId="77777777" w:rsidTr="00014A5D">
        <w:trPr>
          <w:cantSplit/>
          <w:tblHeader/>
        </w:trPr>
        <w:tc>
          <w:tcPr>
            <w:tcW w:w="5795" w:type="dxa"/>
          </w:tcPr>
          <w:p w14:paraId="0C59231F" w14:textId="77777777" w:rsidR="00E77A30" w:rsidRPr="008556EF" w:rsidRDefault="00E77A30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</w:tcPr>
          <w:p w14:paraId="206A98CE" w14:textId="7A84DF2B" w:rsidR="00E77A30" w:rsidRPr="008556EF" w:rsidRDefault="00E77A30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36" w:type="dxa"/>
          </w:tcPr>
          <w:p w14:paraId="3474E968" w14:textId="18BAF647" w:rsidR="00E77A30" w:rsidRPr="008556EF" w:rsidRDefault="00E77A30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E77A30" w:rsidRPr="00CD4CCA" w14:paraId="0132A73F" w14:textId="77777777" w:rsidTr="00014A5D">
        <w:trPr>
          <w:cantSplit/>
        </w:trPr>
        <w:tc>
          <w:tcPr>
            <w:tcW w:w="5795" w:type="dxa"/>
            <w:tcBorders>
              <w:bottom w:val="nil"/>
            </w:tcBorders>
            <w:vAlign w:val="bottom"/>
          </w:tcPr>
          <w:p w14:paraId="7329B34F" w14:textId="77777777" w:rsidR="00E77A30" w:rsidRPr="008556EF" w:rsidRDefault="00E77A30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bottom w:val="nil"/>
            </w:tcBorders>
          </w:tcPr>
          <w:p w14:paraId="11D509E7" w14:textId="77777777" w:rsidR="00E77A30" w:rsidRPr="008556EF" w:rsidRDefault="00E77A30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36" w:type="dxa"/>
            <w:tcBorders>
              <w:bottom w:val="nil"/>
            </w:tcBorders>
          </w:tcPr>
          <w:p w14:paraId="34E99CD7" w14:textId="77777777" w:rsidR="00E77A30" w:rsidRPr="008556EF" w:rsidRDefault="00E77A30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468E2" w:rsidRPr="00CD4CCA" w14:paraId="2FBE1CA5" w14:textId="77777777" w:rsidTr="00876ACA">
        <w:trPr>
          <w:cantSplit/>
        </w:trPr>
        <w:tc>
          <w:tcPr>
            <w:tcW w:w="5795" w:type="dxa"/>
            <w:tcBorders>
              <w:bottom w:val="nil"/>
            </w:tcBorders>
            <w:vAlign w:val="bottom"/>
          </w:tcPr>
          <w:p w14:paraId="291E0503" w14:textId="16F165B6" w:rsidR="00A468E2" w:rsidRPr="008556EF" w:rsidRDefault="00A468E2" w:rsidP="00A468E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74" w:type="dxa"/>
            <w:tcBorders>
              <w:bottom w:val="nil"/>
            </w:tcBorders>
          </w:tcPr>
          <w:p w14:paraId="377ED3A6" w14:textId="73A353A5" w:rsidR="00A468E2" w:rsidRPr="00F27BF7" w:rsidRDefault="00A468E2" w:rsidP="00A4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BF7">
              <w:rPr>
                <w:rFonts w:ascii="Browallia New" w:hAnsi="Browallia New" w:cs="Browallia New"/>
                <w:sz w:val="28"/>
                <w:szCs w:val="28"/>
              </w:rPr>
              <w:t>747,961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178A4D24" w14:textId="2B3230B8" w:rsidR="00A468E2" w:rsidRPr="008556EF" w:rsidRDefault="00A468E2" w:rsidP="00A4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</w:tr>
      <w:tr w:rsidR="00A468E2" w:rsidRPr="00CD4CCA" w14:paraId="779A15E7" w14:textId="77777777" w:rsidTr="00876ACA">
        <w:trPr>
          <w:cantSplit/>
        </w:trPr>
        <w:tc>
          <w:tcPr>
            <w:tcW w:w="5795" w:type="dxa"/>
            <w:tcBorders>
              <w:bottom w:val="nil"/>
            </w:tcBorders>
            <w:vAlign w:val="bottom"/>
          </w:tcPr>
          <w:p w14:paraId="5508FA04" w14:textId="16A23A6E" w:rsidR="00A468E2" w:rsidRPr="008556EF" w:rsidRDefault="00A468E2" w:rsidP="00A468E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จัดประเภทเงินทดรองจ่าย</w:t>
            </w:r>
            <w:r>
              <w:rPr>
                <w:rFonts w:ascii="Browallia New" w:hAnsi="Browallia New" w:cs="Browallia New"/>
                <w:sz w:val="28"/>
                <w:szCs w:val="28"/>
              </w:rPr>
              <w:t>/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74" w:type="dxa"/>
            <w:tcBorders>
              <w:bottom w:val="nil"/>
            </w:tcBorders>
            <w:vAlign w:val="bottom"/>
          </w:tcPr>
          <w:p w14:paraId="59809BEA" w14:textId="5BCCCF89" w:rsidR="00A468E2" w:rsidRPr="00F27BF7" w:rsidRDefault="00A468E2" w:rsidP="00A4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B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35EA465C" w14:textId="3F83DA10" w:rsidR="00A468E2" w:rsidRPr="00786CDF" w:rsidRDefault="00A468E2" w:rsidP="00A4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64,635</w:t>
            </w:r>
          </w:p>
        </w:tc>
      </w:tr>
      <w:tr w:rsidR="00A468E2" w:rsidRPr="00CD4CCA" w14:paraId="560268BF" w14:textId="77777777" w:rsidTr="00014A5D">
        <w:trPr>
          <w:cantSplit/>
        </w:trPr>
        <w:tc>
          <w:tcPr>
            <w:tcW w:w="5795" w:type="dxa"/>
            <w:tcBorders>
              <w:bottom w:val="nil"/>
            </w:tcBorders>
            <w:vAlign w:val="bottom"/>
          </w:tcPr>
          <w:p w14:paraId="44AD632F" w14:textId="586CC9AE" w:rsidR="00A468E2" w:rsidRPr="008556EF" w:rsidRDefault="00A468E2" w:rsidP="00A468E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17756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674" w:type="dxa"/>
            <w:tcBorders>
              <w:bottom w:val="nil"/>
            </w:tcBorders>
            <w:vAlign w:val="bottom"/>
          </w:tcPr>
          <w:p w14:paraId="7CD92B9E" w14:textId="5B429881" w:rsidR="00A468E2" w:rsidRPr="00F27BF7" w:rsidRDefault="00A468E2" w:rsidP="00A4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7BF7">
              <w:rPr>
                <w:rFonts w:ascii="Browallia New" w:hAnsi="Browallia New" w:cs="Browallia New"/>
                <w:sz w:val="28"/>
                <w:szCs w:val="28"/>
                <w:lang w:val="en-GB"/>
              </w:rPr>
              <w:t>(50,383)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326B35F9" w14:textId="5DB91F11" w:rsidR="00A468E2" w:rsidRPr="00253540" w:rsidRDefault="00A468E2" w:rsidP="00A4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354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68,060</w:t>
            </w:r>
            <w:r w:rsidRPr="0025354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468E2" w:rsidRPr="00CD4CCA" w14:paraId="44A492A0" w14:textId="77777777" w:rsidTr="00014A5D">
        <w:trPr>
          <w:cantSplit/>
        </w:trPr>
        <w:tc>
          <w:tcPr>
            <w:tcW w:w="5795" w:type="dxa"/>
            <w:tcBorders>
              <w:bottom w:val="nil"/>
            </w:tcBorders>
            <w:vAlign w:val="bottom"/>
          </w:tcPr>
          <w:p w14:paraId="3D74A3C8" w14:textId="6218D6B4" w:rsidR="00A468E2" w:rsidRPr="009D648C" w:rsidRDefault="00A468E2" w:rsidP="00A468E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F0F7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3EBBF38B" w14:textId="24E16F9F" w:rsidR="00A468E2" w:rsidRPr="00F27BF7" w:rsidRDefault="00A468E2" w:rsidP="00A468E2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BF7">
              <w:rPr>
                <w:rFonts w:ascii="Browallia New" w:hAnsi="Browallia New" w:cs="Browallia New"/>
                <w:sz w:val="28"/>
                <w:szCs w:val="28"/>
              </w:rPr>
              <w:t>1,574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4B7AE4B3" w14:textId="327742DA" w:rsidR="00A468E2" w:rsidRPr="008556EF" w:rsidRDefault="00A468E2" w:rsidP="00A468E2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1,391</w:t>
            </w:r>
          </w:p>
        </w:tc>
      </w:tr>
      <w:tr w:rsidR="00A468E2" w:rsidRPr="00CD4CCA" w14:paraId="580BB354" w14:textId="77777777" w:rsidTr="00014A5D">
        <w:trPr>
          <w:cantSplit/>
        </w:trPr>
        <w:tc>
          <w:tcPr>
            <w:tcW w:w="5795" w:type="dxa"/>
            <w:tcBorders>
              <w:bottom w:val="nil"/>
            </w:tcBorders>
            <w:vAlign w:val="bottom"/>
          </w:tcPr>
          <w:p w14:paraId="60E0D20D" w14:textId="24CB0A18" w:rsidR="00A468E2" w:rsidRPr="009D648C" w:rsidRDefault="00A468E2" w:rsidP="00A468E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0466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4BD1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2BE71DD5" w14:textId="7783E9AB" w:rsidR="00A468E2" w:rsidRPr="00F27BF7" w:rsidRDefault="00A468E2" w:rsidP="00A468E2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B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5C703770" w14:textId="244C8195" w:rsidR="00A468E2" w:rsidRPr="008556EF" w:rsidRDefault="00A468E2" w:rsidP="00A468E2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(264,719)</w:t>
            </w:r>
          </w:p>
        </w:tc>
      </w:tr>
      <w:tr w:rsidR="00A468E2" w:rsidRPr="00CD4CCA" w14:paraId="07783A0E" w14:textId="77777777" w:rsidTr="00014A5D">
        <w:trPr>
          <w:cantSplit/>
        </w:trPr>
        <w:tc>
          <w:tcPr>
            <w:tcW w:w="5795" w:type="dxa"/>
            <w:tcBorders>
              <w:bottom w:val="nil"/>
            </w:tcBorders>
            <w:vAlign w:val="bottom"/>
          </w:tcPr>
          <w:p w14:paraId="094F285F" w14:textId="77777777" w:rsidR="00A468E2" w:rsidRPr="008556EF" w:rsidRDefault="00A468E2" w:rsidP="00A468E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3CCC7BBC" w14:textId="1AA84D32" w:rsidR="00A468E2" w:rsidRPr="00F27BF7" w:rsidRDefault="00A468E2" w:rsidP="00A468E2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7BF7">
              <w:rPr>
                <w:rFonts w:ascii="Browallia New" w:hAnsi="Browallia New" w:cs="Browallia New"/>
                <w:sz w:val="28"/>
                <w:szCs w:val="28"/>
                <w:lang w:val="en-GB"/>
              </w:rPr>
              <w:t>699,152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0BB3B01F" w14:textId="1266684E" w:rsidR="00A468E2" w:rsidRDefault="00A468E2" w:rsidP="00A468E2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Pr="00202B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961</w:t>
            </w:r>
          </w:p>
        </w:tc>
      </w:tr>
      <w:tr w:rsidR="00A468E2" w:rsidRPr="00CD4CCA" w14:paraId="3663F5E8" w14:textId="77777777" w:rsidTr="00014A5D">
        <w:trPr>
          <w:cantSplit/>
        </w:trPr>
        <w:tc>
          <w:tcPr>
            <w:tcW w:w="5795" w:type="dxa"/>
            <w:tcBorders>
              <w:bottom w:val="nil"/>
            </w:tcBorders>
            <w:vAlign w:val="bottom"/>
          </w:tcPr>
          <w:p w14:paraId="1801CA77" w14:textId="666A5C3E" w:rsidR="00A468E2" w:rsidRPr="00404669" w:rsidRDefault="00A468E2" w:rsidP="00A468E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A6B92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17C1036F" w14:textId="45A6253F" w:rsidR="00A468E2" w:rsidRPr="00F27BF7" w:rsidRDefault="00A468E2" w:rsidP="00A468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7BF7">
              <w:rPr>
                <w:rFonts w:ascii="Browallia New" w:hAnsi="Browallia New" w:cs="Browallia New"/>
                <w:sz w:val="28"/>
                <w:szCs w:val="28"/>
                <w:lang w:val="en-GB"/>
              </w:rPr>
              <w:t>(145,000)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62AD88BF" w14:textId="7DBC3E8A" w:rsidR="00A468E2" w:rsidRPr="008556EF" w:rsidRDefault="00A468E2" w:rsidP="00A468E2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(48,000)</w:t>
            </w:r>
          </w:p>
        </w:tc>
      </w:tr>
      <w:tr w:rsidR="00A468E2" w:rsidRPr="00CD4CCA" w14:paraId="5E737EB3" w14:textId="77777777" w:rsidTr="00876ACA">
        <w:trPr>
          <w:cantSplit/>
        </w:trPr>
        <w:tc>
          <w:tcPr>
            <w:tcW w:w="5795" w:type="dxa"/>
            <w:tcBorders>
              <w:bottom w:val="nil"/>
            </w:tcBorders>
            <w:vAlign w:val="bottom"/>
          </w:tcPr>
          <w:p w14:paraId="61B867EF" w14:textId="0C43FC7D" w:rsidR="00A468E2" w:rsidRPr="008556EF" w:rsidRDefault="00A468E2" w:rsidP="00A468E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7BFC6F9B" w14:textId="11EFB091" w:rsidR="00A468E2" w:rsidRPr="00F27BF7" w:rsidRDefault="00A468E2" w:rsidP="00A468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7BF7">
              <w:rPr>
                <w:rFonts w:ascii="Browallia New" w:hAnsi="Browallia New" w:cs="Browallia New"/>
                <w:sz w:val="28"/>
                <w:szCs w:val="28"/>
                <w:lang w:val="en-GB"/>
              </w:rPr>
              <w:t>554,152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1E5282E0" w14:textId="0E4D5C71" w:rsidR="00A468E2" w:rsidRPr="008556EF" w:rsidRDefault="00A468E2" w:rsidP="00A468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699,961</w:t>
            </w:r>
          </w:p>
        </w:tc>
      </w:tr>
    </w:tbl>
    <w:p w14:paraId="7611B191" w14:textId="2C606A48" w:rsidR="00A961FE" w:rsidRPr="002E76A4" w:rsidRDefault="00A961FE" w:rsidP="00A9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DBC5E3D" w14:textId="77777777" w:rsidR="00574BD1" w:rsidRDefault="007E0ABB" w:rsidP="002E76A4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CA51A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ยัง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ไม่ได้รับรู้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รายได้ดอกเบี้ย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เงินให้กู้ยืมแก่บริษัทย่อย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บางส่วน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ในงบการเงิน เนื่องจากยังมีความไม่แน่นอนในการรับชำระ</w:t>
      </w:r>
    </w:p>
    <w:p w14:paraId="2C5167A8" w14:textId="77777777" w:rsidR="002E76A4" w:rsidRPr="00296643" w:rsidRDefault="002E76A4" w:rsidP="002E76A4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7060F4B9" w14:textId="0761D1DA" w:rsidR="00296643" w:rsidRPr="00584BB8" w:rsidRDefault="005A5670" w:rsidP="002E76A4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ในปี </w:t>
      </w:r>
      <w:r>
        <w:rPr>
          <w:rFonts w:ascii="Browallia New" w:hAnsi="Browallia New" w:cs="Browallia New"/>
          <w:sz w:val="28"/>
          <w:szCs w:val="28"/>
        </w:rPr>
        <w:t>256</w:t>
      </w:r>
      <w:r w:rsidR="00B907EF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574BD1" w:rsidRPr="00574BD1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บริษัทบันทึกค่าเผื่อการด้อยค่าเงินให้กู้ยืมบริษัท</w:t>
      </w:r>
      <w:r w:rsidR="00574BD1" w:rsidRPr="00E402CC">
        <w:rPr>
          <w:rFonts w:ascii="Browallia New" w:hAnsi="Browallia New" w:cs="Browallia New"/>
          <w:sz w:val="28"/>
          <w:szCs w:val="28"/>
          <w:cs/>
        </w:rPr>
        <w:t>ย่อย</w:t>
      </w:r>
      <w:r w:rsidR="006C23DC" w:rsidRPr="00145365">
        <w:rPr>
          <w:rFonts w:ascii="Browallia New" w:hAnsi="Browallia New" w:cs="Browallia New" w:hint="cs"/>
          <w:color w:val="auto"/>
          <w:sz w:val="28"/>
          <w:szCs w:val="28"/>
          <w:cs/>
        </w:rPr>
        <w:t>จำนวน</w:t>
      </w:r>
      <w:r w:rsidR="006C23DC" w:rsidRPr="00145365">
        <w:rPr>
          <w:rFonts w:ascii="Browallia New" w:hAnsi="Browallia New" w:cs="Browallia New"/>
          <w:color w:val="auto"/>
          <w:sz w:val="28"/>
          <w:szCs w:val="28"/>
        </w:rPr>
        <w:t xml:space="preserve"> 264.</w:t>
      </w:r>
      <w:r w:rsidR="00C45294" w:rsidRPr="00145365">
        <w:rPr>
          <w:rFonts w:ascii="Browallia New" w:hAnsi="Browallia New" w:cs="Browallia New"/>
          <w:color w:val="auto"/>
          <w:sz w:val="28"/>
          <w:szCs w:val="28"/>
        </w:rPr>
        <w:t>72</w:t>
      </w:r>
      <w:r w:rsidR="00C45294" w:rsidRPr="00145365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6C23DC" w:rsidRPr="00145365">
        <w:rPr>
          <w:rFonts w:ascii="Browallia New" w:hAnsi="Browallia New" w:cs="Browallia New" w:hint="cs"/>
          <w:color w:val="auto"/>
          <w:sz w:val="28"/>
          <w:szCs w:val="28"/>
          <w:cs/>
        </w:rPr>
        <w:t>ล้าน</w:t>
      </w:r>
      <w:r w:rsidR="006C23DC" w:rsidRPr="00E402C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บาท </w:t>
      </w:r>
      <w:r w:rsidR="00574BD1" w:rsidRPr="00E402CC">
        <w:rPr>
          <w:rFonts w:ascii="Browallia New" w:hAnsi="Browallia New" w:cs="Browallia New" w:hint="cs"/>
          <w:color w:val="auto"/>
          <w:sz w:val="28"/>
          <w:szCs w:val="28"/>
          <w:cs/>
        </w:rPr>
        <w:t>เนื่องจาก</w:t>
      </w:r>
      <w:r w:rsidR="00574BD1" w:rsidRPr="00121A7D">
        <w:rPr>
          <w:rFonts w:ascii="Browallia New" w:hAnsi="Browallia New" w:cs="Browallia New" w:hint="cs"/>
          <w:sz w:val="28"/>
          <w:szCs w:val="28"/>
          <w:cs/>
        </w:rPr>
        <w:t>มูลค่าที่คาดว่า</w:t>
      </w:r>
      <w:r w:rsidR="002E76A4">
        <w:rPr>
          <w:rFonts w:ascii="Browallia New" w:hAnsi="Browallia New" w:cs="Browallia New" w:hint="cs"/>
          <w:sz w:val="28"/>
          <w:szCs w:val="28"/>
          <w:cs/>
        </w:rPr>
        <w:t xml:space="preserve">               </w:t>
      </w:r>
      <w:r w:rsidR="00574BD1" w:rsidRPr="00121A7D">
        <w:rPr>
          <w:rFonts w:ascii="Browallia New" w:hAnsi="Browallia New" w:cs="Browallia New" w:hint="cs"/>
          <w:sz w:val="28"/>
          <w:szCs w:val="28"/>
          <w:cs/>
        </w:rPr>
        <w:t xml:space="preserve">จะได้รับคืนต่ำกว่ามูลค่าตามบัญชี </w:t>
      </w:r>
    </w:p>
    <w:p w14:paraId="12A2F5DF" w14:textId="768D0EE9" w:rsidR="00D64E73" w:rsidRPr="00145365" w:rsidRDefault="00D64E73" w:rsidP="006F3A6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08" w:type="dxa"/>
        <w:tblInd w:w="36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243"/>
        <w:gridCol w:w="1287"/>
        <w:gridCol w:w="1278"/>
        <w:gridCol w:w="1215"/>
        <w:gridCol w:w="1224"/>
      </w:tblGrid>
      <w:tr w:rsidR="00245EC7" w:rsidRPr="0079603E" w14:paraId="36B373CE" w14:textId="77777777" w:rsidTr="0043661B">
        <w:trPr>
          <w:cantSplit/>
          <w:tblHeader/>
        </w:trPr>
        <w:tc>
          <w:tcPr>
            <w:tcW w:w="3861" w:type="dxa"/>
            <w:tcBorders>
              <w:top w:val="nil"/>
            </w:tcBorders>
          </w:tcPr>
          <w:p w14:paraId="19D35594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5B86C370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4" w:type="dxa"/>
            <w:gridSpan w:val="4"/>
            <w:tcBorders>
              <w:top w:val="nil"/>
            </w:tcBorders>
          </w:tcPr>
          <w:p w14:paraId="5C049420" w14:textId="77777777" w:rsidR="00245EC7" w:rsidRPr="0079603E" w:rsidRDefault="00245EC7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245EC7" w:rsidRPr="0079603E" w14:paraId="2FEA0D43" w14:textId="77777777" w:rsidTr="0043661B">
        <w:trPr>
          <w:cantSplit/>
          <w:tblHeader/>
        </w:trPr>
        <w:tc>
          <w:tcPr>
            <w:tcW w:w="3861" w:type="dxa"/>
          </w:tcPr>
          <w:p w14:paraId="1D6E7A0F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324D4B38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5A4B7EE8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1D5062C6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74BD1" w:rsidRPr="0079603E" w14:paraId="7CE575A6" w14:textId="77777777" w:rsidTr="0043661B">
        <w:trPr>
          <w:cantSplit/>
          <w:tblHeader/>
        </w:trPr>
        <w:tc>
          <w:tcPr>
            <w:tcW w:w="3861" w:type="dxa"/>
          </w:tcPr>
          <w:p w14:paraId="410B9A2F" w14:textId="77777777" w:rsidR="00574BD1" w:rsidRPr="002E76A4" w:rsidRDefault="00574BD1" w:rsidP="0057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26C48E" w14:textId="77777777" w:rsidR="00574BD1" w:rsidRPr="0079603E" w:rsidRDefault="00574BD1" w:rsidP="0057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</w:tcPr>
          <w:p w14:paraId="6B4F605D" w14:textId="169347A7" w:rsidR="00574BD1" w:rsidRPr="0079603E" w:rsidRDefault="002433F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574BD1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78" w:type="dxa"/>
          </w:tcPr>
          <w:p w14:paraId="5F30B576" w14:textId="3689C1F8" w:rsidR="00574BD1" w:rsidRPr="0079603E" w:rsidRDefault="00574BD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15" w:type="dxa"/>
          </w:tcPr>
          <w:p w14:paraId="6AAE5C70" w14:textId="0F0C1F06" w:rsidR="00574BD1" w:rsidRPr="0079603E" w:rsidRDefault="002433F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574BD1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24" w:type="dxa"/>
          </w:tcPr>
          <w:p w14:paraId="3E1D1618" w14:textId="3F07A4B4" w:rsidR="00574BD1" w:rsidRPr="0079603E" w:rsidRDefault="00574BD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45EC7" w:rsidRPr="0079603E" w14:paraId="15F4FEB9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  <w:vAlign w:val="center"/>
          </w:tcPr>
          <w:p w14:paraId="09DF66D5" w14:textId="3D037D84" w:rsidR="00245EC7" w:rsidRPr="0079603E" w:rsidRDefault="00245EC7" w:rsidP="00245E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1E53A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-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A78A0DD" w14:textId="77777777" w:rsidR="00245EC7" w:rsidRPr="0079603E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60C033EC" w14:textId="77777777" w:rsidR="00245EC7" w:rsidRPr="00A961F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894C551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E629370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76BEEF73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95A44" w:rsidRPr="0079603E" w14:paraId="5A4E5799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2DCC111" w14:textId="58366972" w:rsidR="00395A44" w:rsidRPr="0079603E" w:rsidRDefault="00395A44" w:rsidP="00395A4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19E79C6B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50660F4A" w:rsidR="00ED109A" w:rsidRPr="009810EC" w:rsidRDefault="00ED109A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810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739457B0" w14:textId="1CCFC73D" w:rsidR="00395A44" w:rsidRPr="00562F6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2F61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CF4F333" w14:textId="205738ED" w:rsidR="00395A44" w:rsidRPr="0051476D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476D">
              <w:rPr>
                <w:rFonts w:ascii="Browallia New" w:hAnsi="Browallia New" w:cs="Browallia New"/>
                <w:sz w:val="28"/>
                <w:szCs w:val="28"/>
              </w:rPr>
              <w:t>8,765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7C22B388" w14:textId="06215EC8" w:rsidR="00395A44" w:rsidRPr="0011417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12,655</w:t>
            </w:r>
          </w:p>
        </w:tc>
      </w:tr>
      <w:tr w:rsidR="00395A44" w:rsidRPr="0079603E" w14:paraId="0AB32BDD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13679200" w14:textId="3FD183A7" w:rsidR="00395A44" w:rsidRPr="0079603E" w:rsidRDefault="00395A44" w:rsidP="00395A4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0758D335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5AB5D7C" w14:textId="712C682A" w:rsidR="00395A44" w:rsidRPr="009810EC" w:rsidRDefault="009671DE" w:rsidP="00395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10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80,053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A2E57F4" w14:textId="29833199" w:rsidR="00395A44" w:rsidRPr="00114171" w:rsidRDefault="00395A44" w:rsidP="00395A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6EF119DC" w14:textId="4D2FA8C0" w:rsidR="00395A44" w:rsidRPr="0051476D" w:rsidRDefault="00395A44" w:rsidP="00395A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476D">
              <w:rPr>
                <w:rFonts w:ascii="Browallia New" w:hAnsi="Browallia New" w:cs="Browallia New"/>
                <w:sz w:val="28"/>
                <w:szCs w:val="28"/>
              </w:rPr>
              <w:t>79,122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279EE2E" w14:textId="493DDD72" w:rsidR="00395A44" w:rsidRPr="00114171" w:rsidRDefault="00395A44" w:rsidP="00395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85,978</w:t>
            </w:r>
          </w:p>
        </w:tc>
      </w:tr>
      <w:tr w:rsidR="00395A44" w:rsidRPr="0079603E" w14:paraId="4E870EC8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16A665E6" w14:textId="31A2AB17" w:rsidR="00395A44" w:rsidRPr="0079603E" w:rsidRDefault="00395A44" w:rsidP="00395A4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89FED45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7B5273D9" w:rsidR="00395A44" w:rsidRPr="009810EC" w:rsidRDefault="009671DE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10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80,053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14:paraId="06055A03" w14:textId="29129506" w:rsidR="00395A44" w:rsidRPr="00114171" w:rsidRDefault="00395A44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3869A09F" w:rsidR="00395A44" w:rsidRPr="0051476D" w:rsidRDefault="00395A44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476D">
              <w:rPr>
                <w:rFonts w:ascii="Browallia New" w:hAnsi="Browallia New" w:cs="Browallia New"/>
                <w:sz w:val="28"/>
                <w:szCs w:val="28"/>
                <w:lang w:val="en-GB"/>
              </w:rPr>
              <w:t>87,887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 w14:paraId="35E287F8" w14:textId="6565407E" w:rsidR="00395A44" w:rsidRPr="000A49FB" w:rsidRDefault="00395A44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A49FB">
              <w:rPr>
                <w:rFonts w:ascii="Browallia New" w:hAnsi="Browallia New" w:cs="Browallia New"/>
                <w:sz w:val="28"/>
                <w:szCs w:val="28"/>
              </w:rPr>
              <w:t>98,633</w:t>
            </w:r>
          </w:p>
        </w:tc>
      </w:tr>
      <w:tr w:rsidR="00395A44" w:rsidRPr="0079603E" w14:paraId="2100CE2B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2E4EF8C2" w14:textId="77777777" w:rsidR="00395A44" w:rsidRPr="0079603E" w:rsidRDefault="00395A44" w:rsidP="00395A4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6A9E5BF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EDF9DDC" w14:textId="77777777" w:rsidR="00395A44" w:rsidRPr="009810EC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3B7FA15" w14:textId="77777777" w:rsidR="00395A44" w:rsidRPr="0011417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0401C675" w14:textId="77777777" w:rsidR="00395A44" w:rsidRPr="00FD0BD6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3272D47" w14:textId="77777777" w:rsidR="00395A44" w:rsidRPr="0011417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95A44" w:rsidRPr="0079603E" w14:paraId="7BE347EC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  <w:vAlign w:val="center"/>
          </w:tcPr>
          <w:p w14:paraId="696EBD20" w14:textId="0B062A07" w:rsidR="00395A44" w:rsidRPr="009F1DDD" w:rsidRDefault="00395A44" w:rsidP="00395A4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-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9F1DD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85A677D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F4111B6" w14:textId="77777777" w:rsidR="00395A44" w:rsidRPr="009810EC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1E512ACB" w14:textId="77777777" w:rsidR="00395A44" w:rsidRPr="0011417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2AE35FA6" w14:textId="77777777" w:rsidR="00395A44" w:rsidRPr="00FD0BD6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6FD93C18" w14:textId="77777777" w:rsidR="00395A44" w:rsidRPr="0011417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95A44" w:rsidRPr="0079603E" w14:paraId="4584CFC6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D85DD3A" w14:textId="0CBE24A9" w:rsidR="00395A44" w:rsidRPr="0079603E" w:rsidRDefault="00395A44" w:rsidP="00395A4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807A6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1384F04F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E03D273" w14:textId="25335447" w:rsidR="00395A44" w:rsidRPr="009810EC" w:rsidRDefault="009671DE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0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center"/>
          </w:tcPr>
          <w:p w14:paraId="23AD781F" w14:textId="273BB122" w:rsidR="00395A44" w:rsidRPr="00562F6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2F61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tcBorders>
              <w:bottom w:val="nil"/>
            </w:tcBorders>
          </w:tcPr>
          <w:p w14:paraId="50E5F7EE" w14:textId="4743C98E" w:rsidR="00395A44" w:rsidRPr="004129BF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29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216547EB" w14:textId="0C217B27" w:rsidR="00395A44" w:rsidRPr="0011417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36</w:t>
            </w:r>
          </w:p>
        </w:tc>
      </w:tr>
      <w:tr w:rsidR="00395A44" w:rsidRPr="0079603E" w14:paraId="7AD89F5F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AEAD96C" w14:textId="1B6B0AA3" w:rsidR="00395A44" w:rsidRPr="0079603E" w:rsidRDefault="00395A44" w:rsidP="00395A44">
            <w:pPr>
              <w:spacing w:line="240" w:lineRule="auto"/>
              <w:ind w:left="186" w:firstLine="66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1EA401BE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4E39318" w14:textId="6CED3ED6" w:rsidR="00395A44" w:rsidRPr="009810EC" w:rsidRDefault="009671DE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0EC">
              <w:rPr>
                <w:rFonts w:ascii="Browallia New" w:hAnsi="Browallia New" w:cs="Browallia New"/>
                <w:sz w:val="28"/>
                <w:szCs w:val="28"/>
              </w:rPr>
              <w:t>109,906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798EB49D" w14:textId="2235A401" w:rsidR="00395A44" w:rsidRPr="006D52CC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92,880</w:t>
            </w:r>
          </w:p>
        </w:tc>
        <w:tc>
          <w:tcPr>
            <w:tcW w:w="1215" w:type="dxa"/>
            <w:tcBorders>
              <w:bottom w:val="nil"/>
            </w:tcBorders>
          </w:tcPr>
          <w:p w14:paraId="72B3F460" w14:textId="0E98259B" w:rsidR="00395A44" w:rsidRPr="004129BF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29BF">
              <w:rPr>
                <w:rFonts w:ascii="Browallia New" w:hAnsi="Browallia New" w:cs="Browallia New"/>
                <w:sz w:val="28"/>
                <w:szCs w:val="28"/>
              </w:rPr>
              <w:t>109,822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7CB30520" w14:textId="7B7E3373" w:rsidR="00395A44" w:rsidRPr="0011417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92,837</w:t>
            </w:r>
          </w:p>
        </w:tc>
      </w:tr>
      <w:tr w:rsidR="00395A44" w:rsidRPr="0079603E" w14:paraId="713892D1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0EFB1444" w14:textId="56148740" w:rsidR="00395A44" w:rsidRPr="0079603E" w:rsidRDefault="00395A44" w:rsidP="00395A4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243" w:type="dxa"/>
            <w:tcBorders>
              <w:bottom w:val="nil"/>
            </w:tcBorders>
          </w:tcPr>
          <w:p w14:paraId="51451F30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3CA4DE6" w14:textId="649098C4" w:rsidR="00395A44" w:rsidRPr="009810EC" w:rsidRDefault="009671DE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810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center"/>
          </w:tcPr>
          <w:p w14:paraId="631B6C1C" w14:textId="630641BF" w:rsidR="00395A44" w:rsidRPr="006D52CC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tcBorders>
              <w:bottom w:val="nil"/>
            </w:tcBorders>
          </w:tcPr>
          <w:p w14:paraId="2E0F5C2B" w14:textId="7DE756B0" w:rsidR="00395A44" w:rsidRPr="004129BF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29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1E4FA9FA" w14:textId="3388AA08" w:rsidR="00395A44" w:rsidRPr="00114171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395A44" w:rsidRPr="0079603E" w14:paraId="19F8D70A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05E5B965" w14:textId="0E240636" w:rsidR="00395A44" w:rsidRPr="0079603E" w:rsidRDefault="00395A44" w:rsidP="00395A4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3" w:type="dxa"/>
            <w:tcBorders>
              <w:bottom w:val="nil"/>
            </w:tcBorders>
          </w:tcPr>
          <w:p w14:paraId="59060C97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81DDFD6" w14:textId="08F0E6C2" w:rsidR="00395A44" w:rsidRPr="009810EC" w:rsidRDefault="009671DE" w:rsidP="00395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0EC">
              <w:rPr>
                <w:rFonts w:ascii="Browallia New" w:hAnsi="Browallia New" w:cs="Browallia New"/>
                <w:sz w:val="28"/>
                <w:szCs w:val="28"/>
              </w:rPr>
              <w:t>3,056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29708095" w:rsidR="00395A44" w:rsidRPr="006D52CC" w:rsidRDefault="00395A44" w:rsidP="00395A4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 xml:space="preserve">      2,494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2EF5A4A9" w:rsidR="00395A44" w:rsidRPr="004129BF" w:rsidRDefault="00395A44" w:rsidP="00395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29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D91B5D1" w14:textId="113B844D" w:rsidR="00395A44" w:rsidRPr="00114171" w:rsidRDefault="00395A44" w:rsidP="00395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395A44" w:rsidRPr="0079603E" w14:paraId="114B0928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A5E5260" w14:textId="61C75BFB" w:rsidR="00395A44" w:rsidRPr="0079603E" w:rsidRDefault="00395A44" w:rsidP="00395A4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F8B327A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A1C20B3" w14:textId="06D90903" w:rsidR="00395A44" w:rsidRPr="009810EC" w:rsidRDefault="009671DE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0EC">
              <w:rPr>
                <w:rFonts w:ascii="Browallia New" w:hAnsi="Browallia New" w:cs="Browallia New"/>
                <w:sz w:val="28"/>
                <w:szCs w:val="28"/>
              </w:rPr>
              <w:t>112,962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541F5D93" w14:textId="5C018DE6" w:rsidR="00395A44" w:rsidRPr="006D52CC" w:rsidRDefault="00395A44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>95,374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5255B57B" w14:textId="20BAB1A7" w:rsidR="00395A44" w:rsidRPr="004129BF" w:rsidRDefault="00395A44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29BF">
              <w:rPr>
                <w:rFonts w:ascii="Browallia New" w:hAnsi="Browallia New" w:cs="Browallia New"/>
                <w:sz w:val="28"/>
                <w:szCs w:val="28"/>
              </w:rPr>
              <w:t>109,822</w:t>
            </w:r>
          </w:p>
        </w:tc>
        <w:tc>
          <w:tcPr>
            <w:tcW w:w="1224" w:type="dxa"/>
            <w:tcBorders>
              <w:bottom w:val="nil"/>
            </w:tcBorders>
          </w:tcPr>
          <w:p w14:paraId="3D200ACC" w14:textId="32DBF51A" w:rsidR="00395A44" w:rsidRPr="009C0D7A" w:rsidRDefault="00395A44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C0D7A">
              <w:rPr>
                <w:rFonts w:ascii="Browallia New" w:hAnsi="Browallia New" w:cs="Browallia New"/>
                <w:sz w:val="28"/>
                <w:szCs w:val="28"/>
              </w:rPr>
              <w:t>92,922</w:t>
            </w:r>
          </w:p>
        </w:tc>
      </w:tr>
      <w:tr w:rsidR="00395A44" w:rsidRPr="0079603E" w14:paraId="0FD3D856" w14:textId="77777777" w:rsidTr="0043661B">
        <w:trPr>
          <w:cantSplit/>
        </w:trPr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14:paraId="7876C84E" w14:textId="781DEECD" w:rsidR="00395A44" w:rsidRPr="0079603E" w:rsidRDefault="00395A44" w:rsidP="00395A4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EF4BDF" w14:textId="77777777" w:rsidR="00395A44" w:rsidRPr="0079603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EADD0" w14:textId="77777777" w:rsidR="00395A44" w:rsidRPr="009671DE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719ECB84" w14:textId="77777777" w:rsidR="00395A44" w:rsidRPr="0079603E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287AD" w14:textId="77777777" w:rsidR="00395A44" w:rsidRPr="00FD0BD6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3A4BFA73" w14:textId="77777777" w:rsidR="00395A44" w:rsidRPr="0079603E" w:rsidRDefault="00395A44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A6638" w:rsidRPr="0079603E" w14:paraId="4BE01B06" w14:textId="77777777" w:rsidTr="0043661B">
        <w:trPr>
          <w:cantSplit/>
        </w:trPr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14:paraId="07678EBB" w14:textId="77777777" w:rsidR="005A6638" w:rsidRPr="0079603E" w:rsidRDefault="005A6638" w:rsidP="00395A4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DB4F90" w14:textId="77777777" w:rsidR="005A6638" w:rsidRPr="0079603E" w:rsidRDefault="005A6638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8008F" w14:textId="77777777" w:rsidR="005A6638" w:rsidRPr="009671DE" w:rsidRDefault="005A6638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0E8A3F1A" w14:textId="77777777" w:rsidR="005A6638" w:rsidRPr="0079603E" w:rsidRDefault="005A6638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A3710E" w14:textId="77777777" w:rsidR="005A6638" w:rsidRPr="00FD0BD6" w:rsidRDefault="005A6638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61351128" w14:textId="77777777" w:rsidR="005A6638" w:rsidRPr="0079603E" w:rsidRDefault="005A6638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3661B" w:rsidRPr="0079603E" w14:paraId="4E8BA1B8" w14:textId="353E075F" w:rsidTr="0043661B">
        <w:trPr>
          <w:cantSplit/>
        </w:trPr>
        <w:tc>
          <w:tcPr>
            <w:tcW w:w="6669" w:type="dxa"/>
            <w:gridSpan w:val="4"/>
            <w:tcBorders>
              <w:bottom w:val="nil"/>
            </w:tcBorders>
            <w:shd w:val="clear" w:color="auto" w:fill="auto"/>
          </w:tcPr>
          <w:p w14:paraId="614EC64D" w14:textId="00AD4DF8" w:rsidR="0043661B" w:rsidRPr="000933EE" w:rsidRDefault="0043661B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0933E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lastRenderedPageBreak/>
              <w:t xml:space="preserve">เงินกู้ยืมระยะสั้นและดอกเบี้ยค้างจ่าย </w:t>
            </w:r>
          </w:p>
          <w:p w14:paraId="00EFAB65" w14:textId="033A58F1" w:rsidR="0043661B" w:rsidRPr="000933EE" w:rsidRDefault="0043661B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0933E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0933EE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0933E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215" w:type="dxa"/>
            <w:tcBorders>
              <w:bottom w:val="nil"/>
            </w:tcBorders>
          </w:tcPr>
          <w:p w14:paraId="058F0488" w14:textId="77777777" w:rsidR="0043661B" w:rsidRPr="00FD0BD6" w:rsidRDefault="0043661B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AAD89C8" w14:textId="77777777" w:rsidR="0043661B" w:rsidRPr="0079603E" w:rsidRDefault="0043661B" w:rsidP="0039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95A44" w:rsidRPr="0079603E" w14:paraId="4964FC21" w14:textId="77777777" w:rsidTr="00E44372">
        <w:trPr>
          <w:cantSplit/>
        </w:trPr>
        <w:tc>
          <w:tcPr>
            <w:tcW w:w="3861" w:type="dxa"/>
          </w:tcPr>
          <w:p w14:paraId="295C2841" w14:textId="111DC4F7" w:rsidR="00395A44" w:rsidRPr="000933EE" w:rsidRDefault="007B6FE2" w:rsidP="00395A44">
            <w:pPr>
              <w:tabs>
                <w:tab w:val="clear" w:pos="227"/>
                <w:tab w:val="left" w:pos="371"/>
              </w:tabs>
              <w:spacing w:line="240" w:lineRule="auto"/>
              <w:ind w:left="371" w:hanging="2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0933EE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</w:tcPr>
          <w:p w14:paraId="4F810AC6" w14:textId="77777777" w:rsidR="00395A44" w:rsidRPr="000933EE" w:rsidRDefault="00395A44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24872603" w14:textId="628611BE" w:rsidR="00395A44" w:rsidRPr="000933EE" w:rsidRDefault="007243B2" w:rsidP="00F2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6FC9F53D" w14:textId="2747C556" w:rsidR="00395A44" w:rsidRPr="000933EE" w:rsidRDefault="00F46F15" w:rsidP="00F2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D20F2F" w14:textId="3CE47889" w:rsidR="00395A44" w:rsidRPr="001071F8" w:rsidRDefault="004A33DA" w:rsidP="00F2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71F8">
              <w:rPr>
                <w:rFonts w:ascii="Browallia New" w:hAnsi="Browallia New" w:cs="Browallia New"/>
                <w:sz w:val="28"/>
                <w:szCs w:val="28"/>
              </w:rPr>
              <w:t>5,05</w:t>
            </w:r>
            <w:r w:rsidR="00D35400" w:rsidRPr="001071F8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224" w:type="dxa"/>
            <w:vAlign w:val="bottom"/>
          </w:tcPr>
          <w:p w14:paraId="629D58D0" w14:textId="5547F1CA" w:rsidR="00395A44" w:rsidRPr="001E2A83" w:rsidRDefault="001E2A83" w:rsidP="00F2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E2A8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44372" w:rsidRPr="0079603E" w14:paraId="347A1015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6B257EBA" w14:textId="4C45274C" w:rsidR="00E44372" w:rsidRPr="000933EE" w:rsidRDefault="007B6FE2" w:rsidP="00395A44">
            <w:pPr>
              <w:tabs>
                <w:tab w:val="clear" w:pos="227"/>
                <w:tab w:val="left" w:pos="371"/>
              </w:tabs>
              <w:spacing w:line="240" w:lineRule="auto"/>
              <w:ind w:left="371" w:hanging="284"/>
              <w:rPr>
                <w:rFonts w:ascii="Browallia New" w:hAnsi="Browallia New" w:cs="Browallia New"/>
                <w:sz w:val="28"/>
                <w:szCs w:val="28"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0933EE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3" w:type="dxa"/>
            <w:tcBorders>
              <w:bottom w:val="nil"/>
            </w:tcBorders>
          </w:tcPr>
          <w:p w14:paraId="187B97D7" w14:textId="77777777" w:rsidR="00E44372" w:rsidRPr="000933EE" w:rsidRDefault="00E44372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87CC6BB" w14:textId="20389271" w:rsidR="00E44372" w:rsidRPr="000933EE" w:rsidRDefault="00BE68B2" w:rsidP="00F26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</w:rPr>
              <w:t>33,58</w:t>
            </w:r>
            <w:r w:rsidR="007243B2" w:rsidRPr="000933E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5E0D38B" w14:textId="54D2F373" w:rsidR="00E44372" w:rsidRPr="000933EE" w:rsidRDefault="00540375" w:rsidP="00F26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</w:rPr>
              <w:t>44,494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D204CA4" w14:textId="5C5BA3BA" w:rsidR="00E44372" w:rsidRPr="00D50179" w:rsidRDefault="004A33DA" w:rsidP="00F26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0179">
              <w:rPr>
                <w:rFonts w:ascii="Browallia New" w:hAnsi="Browallia New" w:cs="Browallia New"/>
                <w:sz w:val="28"/>
                <w:szCs w:val="28"/>
              </w:rPr>
              <w:t>33,</w:t>
            </w:r>
            <w:r w:rsidR="00D50179" w:rsidRPr="00D50179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="007243B2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3B2924EB" w14:textId="6B7198D9" w:rsidR="00E44372" w:rsidRPr="001E2A83" w:rsidRDefault="001E2A83" w:rsidP="00F268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E2A83">
              <w:rPr>
                <w:rFonts w:ascii="Browallia New" w:hAnsi="Browallia New" w:cs="Browallia New"/>
                <w:sz w:val="28"/>
                <w:szCs w:val="28"/>
              </w:rPr>
              <w:t>42,993</w:t>
            </w:r>
          </w:p>
        </w:tc>
      </w:tr>
      <w:tr w:rsidR="00E44372" w:rsidRPr="0079603E" w14:paraId="10F7CA26" w14:textId="77777777" w:rsidTr="0043661B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238B9B4E" w14:textId="48FA997C" w:rsidR="00E44372" w:rsidRPr="000933EE" w:rsidRDefault="007B6FE2" w:rsidP="00395A44">
            <w:pPr>
              <w:tabs>
                <w:tab w:val="clear" w:pos="227"/>
                <w:tab w:val="left" w:pos="371"/>
              </w:tabs>
              <w:spacing w:line="240" w:lineRule="auto"/>
              <w:ind w:left="371" w:hanging="284"/>
              <w:rPr>
                <w:rFonts w:ascii="Browallia New" w:hAnsi="Browallia New" w:cs="Browallia New"/>
                <w:sz w:val="28"/>
                <w:szCs w:val="28"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3DD1D0C9" w14:textId="77777777" w:rsidR="00E44372" w:rsidRPr="000933EE" w:rsidRDefault="00E44372" w:rsidP="00395A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35437381" w14:textId="274DE866" w:rsidR="00E44372" w:rsidRPr="000933EE" w:rsidRDefault="00F4238F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</w:rPr>
              <w:t>33,581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77B2F673" w14:textId="51E95E3C" w:rsidR="00E44372" w:rsidRPr="000933EE" w:rsidRDefault="00F4238F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33EE">
              <w:rPr>
                <w:rFonts w:ascii="Browallia New" w:hAnsi="Browallia New" w:cs="Browallia New"/>
                <w:sz w:val="28"/>
                <w:szCs w:val="28"/>
              </w:rPr>
              <w:t>44,494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7A58AC5" w14:textId="7CE13883" w:rsidR="00E44372" w:rsidRPr="00480E78" w:rsidRDefault="00B56815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0E78">
              <w:rPr>
                <w:rFonts w:ascii="Browallia New" w:hAnsi="Browallia New" w:cs="Browallia New"/>
                <w:sz w:val="28"/>
                <w:szCs w:val="28"/>
              </w:rPr>
              <w:t>38,</w:t>
            </w:r>
            <w:r w:rsidR="00F4238F" w:rsidRPr="00480E78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14C97E1D" w14:textId="452A94DC" w:rsidR="00E44372" w:rsidRPr="00480E78" w:rsidRDefault="00F4238F" w:rsidP="00395A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0E78">
              <w:rPr>
                <w:rFonts w:ascii="Browallia New" w:hAnsi="Browallia New" w:cs="Browallia New"/>
                <w:sz w:val="28"/>
                <w:szCs w:val="28"/>
              </w:rPr>
              <w:t>42,993</w:t>
            </w:r>
          </w:p>
        </w:tc>
      </w:tr>
    </w:tbl>
    <w:p w14:paraId="71EF7D07" w14:textId="77777777" w:rsidR="002E76A4" w:rsidRDefault="002E76A4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BC51D15" w14:textId="6F7999CE" w:rsidR="00DD572C" w:rsidRDefault="00DD572C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D02250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2433F1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D02250" w:rsidRPr="00D02250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E23F8D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23F8D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E23F8D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และสำหรับปีสิ้นสุดวันที่ </w:t>
      </w:r>
      <w:r w:rsidRPr="00136C22">
        <w:rPr>
          <w:rFonts w:ascii="Browallia New" w:hAnsi="Browallia New" w:cs="Browallia New"/>
          <w:sz w:val="28"/>
          <w:szCs w:val="28"/>
        </w:rPr>
        <w:t>31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>256</w:t>
      </w:r>
      <w:r w:rsidR="00E23F8D">
        <w:rPr>
          <w:rFonts w:ascii="Browallia New" w:hAnsi="Browallia New" w:cs="Browallia New"/>
          <w:sz w:val="28"/>
          <w:szCs w:val="28"/>
        </w:rPr>
        <w:t>1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</w:t>
      </w:r>
      <w:r w:rsidR="009B4424">
        <w:rPr>
          <w:rFonts w:ascii="Browallia New" w:hAnsi="Browallia New" w:cs="Browallia New" w:hint="cs"/>
          <w:sz w:val="28"/>
          <w:szCs w:val="28"/>
          <w:cs/>
        </w:rPr>
        <w:t>ระยะสั้น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700AD">
        <w:rPr>
          <w:rFonts w:ascii="Browallia New" w:hAnsi="Browallia New" w:cs="Browallia New"/>
          <w:sz w:val="28"/>
          <w:szCs w:val="28"/>
          <w:lang w:val="en-GB"/>
        </w:rPr>
        <w:t>-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บุคคลและบริษัทที่เกี่ยวข้อง</w:t>
      </w:r>
      <w:r w:rsidR="002547D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47DC">
        <w:rPr>
          <w:rFonts w:ascii="Browallia New" w:hAnsi="Browallia New" w:cs="Browallia New" w:hint="cs"/>
          <w:sz w:val="28"/>
          <w:szCs w:val="28"/>
          <w:cs/>
          <w:lang w:val="en-GB"/>
        </w:rPr>
        <w:t>(</w:t>
      </w:r>
      <w:r w:rsidR="002547DC">
        <w:rPr>
          <w:rFonts w:ascii="Browallia New" w:hAnsi="Browallia New" w:cs="Browallia New" w:hint="cs"/>
          <w:sz w:val="28"/>
          <w:szCs w:val="28"/>
          <w:cs/>
        </w:rPr>
        <w:t>ไม่รวมดอกเบี้ย</w:t>
      </w:r>
      <w:r w:rsidR="002547D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)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มี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ดังต่อไปนี้</w:t>
      </w:r>
    </w:p>
    <w:p w14:paraId="70A08725" w14:textId="596D8675" w:rsidR="00CD4CCA" w:rsidRPr="00B922EF" w:rsidRDefault="00CD4CCA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53" w:type="dxa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43"/>
        <w:gridCol w:w="1305"/>
        <w:gridCol w:w="1260"/>
        <w:gridCol w:w="1233"/>
        <w:gridCol w:w="1242"/>
      </w:tblGrid>
      <w:tr w:rsidR="00CD4CCA" w:rsidRPr="0079603E" w14:paraId="5BEFFB56" w14:textId="77777777" w:rsidTr="00E23F8D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07CC2CEA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EE3D2EB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nil"/>
            </w:tcBorders>
          </w:tcPr>
          <w:p w14:paraId="451F46E8" w14:textId="77777777" w:rsidR="00CD4CCA" w:rsidRPr="0079603E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D4CCA" w:rsidRPr="0079603E" w14:paraId="061566AA" w14:textId="77777777" w:rsidTr="00E23F8D">
        <w:trPr>
          <w:cantSplit/>
          <w:tblHeader/>
        </w:trPr>
        <w:tc>
          <w:tcPr>
            <w:tcW w:w="3870" w:type="dxa"/>
          </w:tcPr>
          <w:p w14:paraId="2089EFE8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66C54CB4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3A1C82C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2D23A5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3F8D" w:rsidRPr="0079603E" w14:paraId="5957539D" w14:textId="77777777" w:rsidTr="00E23F8D">
        <w:trPr>
          <w:cantSplit/>
          <w:tblHeader/>
        </w:trPr>
        <w:tc>
          <w:tcPr>
            <w:tcW w:w="3870" w:type="dxa"/>
          </w:tcPr>
          <w:p w14:paraId="7E1044D2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512D2DEA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D474D23" w14:textId="62A4EE3A" w:rsidR="00E23F8D" w:rsidRPr="0079603E" w:rsidRDefault="002433F1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</w:tcPr>
          <w:p w14:paraId="43671D78" w14:textId="0F833614" w:rsidR="00E23F8D" w:rsidRPr="0079603E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3" w:type="dxa"/>
          </w:tcPr>
          <w:p w14:paraId="65E251B1" w14:textId="5338D0A7" w:rsidR="00E23F8D" w:rsidRPr="0079603E" w:rsidRDefault="002433F1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42" w:type="dxa"/>
          </w:tcPr>
          <w:p w14:paraId="3664EFFB" w14:textId="73AF1041" w:rsidR="00E23F8D" w:rsidRPr="0079603E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E23F8D" w:rsidRPr="0079603E" w14:paraId="4F29D86E" w14:textId="77777777" w:rsidTr="00E23F8D">
        <w:trPr>
          <w:cantSplit/>
          <w:tblHeader/>
        </w:trPr>
        <w:tc>
          <w:tcPr>
            <w:tcW w:w="3870" w:type="dxa"/>
          </w:tcPr>
          <w:p w14:paraId="37A454F5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365C0FAC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4D21D11" w14:textId="77777777" w:rsidR="00E23F8D" w:rsidRPr="00656C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B1D804" w14:textId="77777777" w:rsidR="00E23F8D" w:rsidRPr="00EB2651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</w:tcPr>
          <w:p w14:paraId="40B8C5D4" w14:textId="77777777" w:rsidR="00E23F8D" w:rsidRPr="00656C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0B8A2E96" w14:textId="77777777" w:rsidR="00E23F8D" w:rsidRPr="00EB2651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F45A5" w:rsidRPr="00F60DC6" w14:paraId="4B8CBBBC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A5E8A2B" w14:textId="4D0D3FD5" w:rsidR="00BF45A5" w:rsidRPr="00F60DC6" w:rsidRDefault="00BF45A5" w:rsidP="00BF45A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F60DC6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F60D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43" w:type="dxa"/>
            <w:tcBorders>
              <w:bottom w:val="nil"/>
            </w:tcBorders>
          </w:tcPr>
          <w:p w14:paraId="57E77447" w14:textId="77777777" w:rsidR="00BF45A5" w:rsidRPr="00F60DC6" w:rsidRDefault="00BF45A5" w:rsidP="00BF45A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0211E62F" w:rsidR="00BF45A5" w:rsidRPr="00BF45A5" w:rsidRDefault="00BF45A5" w:rsidP="00B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9913AF">
              <w:rPr>
                <w:rFonts w:ascii="Browallia New" w:hAnsi="Browallia New" w:cs="Browallia New"/>
                <w:sz w:val="28"/>
                <w:szCs w:val="28"/>
              </w:rPr>
              <w:t>41,000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26B4092" w14:textId="2B2E140E" w:rsidR="00BF45A5" w:rsidRPr="00F60DC6" w:rsidRDefault="00BF45A5" w:rsidP="00B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137,900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4799115B" w14:textId="78763F3F" w:rsidR="00BF45A5" w:rsidRPr="00594F41" w:rsidRDefault="00BF45A5" w:rsidP="00B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  <w:lang w:val="en-GB"/>
              </w:rPr>
              <w:t>39,500</w:t>
            </w:r>
          </w:p>
        </w:tc>
        <w:tc>
          <w:tcPr>
            <w:tcW w:w="1242" w:type="dxa"/>
            <w:tcBorders>
              <w:bottom w:val="nil"/>
            </w:tcBorders>
          </w:tcPr>
          <w:p w14:paraId="563BB49D" w14:textId="4592F663" w:rsidR="00BF45A5" w:rsidRPr="00F60DC6" w:rsidRDefault="00BF45A5" w:rsidP="00B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74,200</w:t>
            </w:r>
          </w:p>
        </w:tc>
      </w:tr>
      <w:tr w:rsidR="00BF45A5" w:rsidRPr="00F60DC6" w14:paraId="406F2C83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68EE4851" w14:textId="6AF2B64F" w:rsidR="00BF45A5" w:rsidRPr="00F60DC6" w:rsidRDefault="00BF45A5" w:rsidP="00BF45A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60DC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243" w:type="dxa"/>
            <w:tcBorders>
              <w:bottom w:val="nil"/>
            </w:tcBorders>
          </w:tcPr>
          <w:p w14:paraId="18594676" w14:textId="77777777" w:rsidR="00BF45A5" w:rsidRPr="00F60DC6" w:rsidRDefault="00BF45A5" w:rsidP="00BF45A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03B85A1E" w:rsidR="00BF45A5" w:rsidRPr="00BE5A21" w:rsidRDefault="00BF45A5" w:rsidP="00B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A21">
              <w:rPr>
                <w:rFonts w:ascii="Browallia New" w:hAnsi="Browallia New" w:cs="Browallia New"/>
                <w:sz w:val="28"/>
                <w:szCs w:val="28"/>
                <w:lang w:val="en-GB"/>
              </w:rPr>
              <w:t>18,500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EB40D4" w14:textId="21C42B2A" w:rsidR="00BF45A5" w:rsidRPr="00F60DC6" w:rsidRDefault="00BF45A5" w:rsidP="00B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1122DFC2" w14:textId="6B654301" w:rsidR="00BF45A5" w:rsidRPr="00594F41" w:rsidRDefault="00BF45A5" w:rsidP="00B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  <w:tc>
          <w:tcPr>
            <w:tcW w:w="1242" w:type="dxa"/>
            <w:tcBorders>
              <w:bottom w:val="nil"/>
            </w:tcBorders>
          </w:tcPr>
          <w:p w14:paraId="01EEC7AF" w14:textId="320317FF" w:rsidR="00BF45A5" w:rsidRPr="00F60DC6" w:rsidRDefault="00BF45A5" w:rsidP="00B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</w:tr>
      <w:tr w:rsidR="00BF45A5" w:rsidRPr="00F60DC6" w14:paraId="3C12DF8A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040B7051" w14:textId="15F672F2" w:rsidR="00BF45A5" w:rsidRPr="00F60DC6" w:rsidRDefault="00BF45A5" w:rsidP="00BF45A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60DC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243" w:type="dxa"/>
            <w:tcBorders>
              <w:bottom w:val="nil"/>
            </w:tcBorders>
          </w:tcPr>
          <w:p w14:paraId="45E08BEC" w14:textId="77777777" w:rsidR="00BF45A5" w:rsidRPr="00F60DC6" w:rsidRDefault="00BF45A5" w:rsidP="00BF45A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5265D77D" w:rsidR="00BF45A5" w:rsidRPr="00BE5A21" w:rsidRDefault="00BF45A5" w:rsidP="00BF4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A21">
              <w:rPr>
                <w:rFonts w:ascii="Browallia New" w:hAnsi="Browallia New" w:cs="Browallia New"/>
                <w:sz w:val="28"/>
                <w:szCs w:val="28"/>
                <w:lang w:val="en-GB"/>
              </w:rPr>
              <w:t>(29,300)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C7DB9EA" w14:textId="7DB8A812" w:rsidR="00BF45A5" w:rsidRPr="00F60DC6" w:rsidRDefault="00BF45A5" w:rsidP="00BF45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(108,900)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7E5253B2" w14:textId="26C86597" w:rsidR="00BF45A5" w:rsidRPr="00594F41" w:rsidRDefault="00BF45A5" w:rsidP="00BF45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(24,500)</w:t>
            </w:r>
          </w:p>
        </w:tc>
        <w:tc>
          <w:tcPr>
            <w:tcW w:w="1242" w:type="dxa"/>
            <w:tcBorders>
              <w:bottom w:val="nil"/>
            </w:tcBorders>
          </w:tcPr>
          <w:p w14:paraId="3761C016" w14:textId="3BBC57EC" w:rsidR="00BF45A5" w:rsidRPr="00F60DC6" w:rsidRDefault="00BF45A5" w:rsidP="00BF45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(46,700)</w:t>
            </w:r>
          </w:p>
        </w:tc>
      </w:tr>
      <w:tr w:rsidR="00BF45A5" w:rsidRPr="00F60DC6" w14:paraId="02C50558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B1678EA" w14:textId="01D3ED00" w:rsidR="00BF45A5" w:rsidRPr="00F60DC6" w:rsidRDefault="00BF45A5" w:rsidP="00BF45A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F60D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243" w:type="dxa"/>
            <w:tcBorders>
              <w:bottom w:val="nil"/>
            </w:tcBorders>
          </w:tcPr>
          <w:p w14:paraId="6829834B" w14:textId="77777777" w:rsidR="00BF45A5" w:rsidRPr="00F60DC6" w:rsidRDefault="00BF45A5" w:rsidP="00BF45A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2808B5C9" w:rsidR="00BF45A5" w:rsidRPr="00BE5A21" w:rsidRDefault="00BF45A5" w:rsidP="00BF45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A21">
              <w:rPr>
                <w:rFonts w:ascii="Browallia New" w:hAnsi="Browallia New" w:cs="Browallia New"/>
                <w:sz w:val="28"/>
                <w:szCs w:val="28"/>
                <w:lang w:val="en-GB"/>
              </w:rPr>
              <w:t>30,200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93F999" w14:textId="3014B51F" w:rsidR="00BF45A5" w:rsidRPr="00F60DC6" w:rsidRDefault="00BF45A5" w:rsidP="00BF45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41,000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70EE1ECE" w:rsidR="00BF45A5" w:rsidRPr="00594F41" w:rsidRDefault="00BF45A5" w:rsidP="00BF45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  <w:lang w:val="en-GB"/>
              </w:rPr>
              <w:t>35,000</w:t>
            </w:r>
          </w:p>
        </w:tc>
        <w:tc>
          <w:tcPr>
            <w:tcW w:w="1242" w:type="dxa"/>
            <w:tcBorders>
              <w:bottom w:val="nil"/>
            </w:tcBorders>
          </w:tcPr>
          <w:p w14:paraId="25427D13" w14:textId="4385BABF" w:rsidR="00BF45A5" w:rsidRPr="00F60DC6" w:rsidRDefault="00BF45A5" w:rsidP="00BF45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39,500</w:t>
            </w:r>
          </w:p>
        </w:tc>
      </w:tr>
    </w:tbl>
    <w:p w14:paraId="5FBCDCA9" w14:textId="77777777" w:rsidR="002E57AB" w:rsidRPr="002E76A4" w:rsidRDefault="002E57AB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thaiDistribute"/>
        <w:rPr>
          <w:rFonts w:ascii="Browallia New" w:hAnsi="Browallia New" w:cs="Browallia New"/>
          <w:sz w:val="28"/>
          <w:szCs w:val="28"/>
        </w:rPr>
      </w:pPr>
    </w:p>
    <w:p w14:paraId="2A7CC3A5" w14:textId="0BFFE17A" w:rsidR="00617155" w:rsidRDefault="00DD572C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4E6712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Pr="004E6712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2547DC" w:rsidRPr="004E6712">
        <w:rPr>
          <w:rFonts w:ascii="Browallia New" w:hAnsi="Browallia New" w:cs="Browallia New" w:hint="cs"/>
          <w:sz w:val="28"/>
          <w:szCs w:val="28"/>
          <w:cs/>
        </w:rPr>
        <w:t>บุคคลและบริษัทที่เกี่ยวข้อง</w:t>
      </w:r>
      <w:r w:rsidR="000236D1" w:rsidRPr="004E6712">
        <w:rPr>
          <w:rFonts w:ascii="Browallia New" w:hAnsi="Browallia New" w:cs="Browallia New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0236D1" w:rsidRPr="004E6712">
        <w:rPr>
          <w:rFonts w:ascii="Browallia New" w:hAnsi="Browallia New" w:cs="Browallia New"/>
          <w:sz w:val="28"/>
          <w:szCs w:val="28"/>
        </w:rPr>
        <w:t>4.50</w:t>
      </w:r>
      <w:r w:rsidR="000236D1" w:rsidRPr="004E671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236D1" w:rsidRPr="004E6712">
        <w:rPr>
          <w:rFonts w:ascii="Browallia New" w:hAnsi="Browallia New" w:cs="Browallia New"/>
          <w:sz w:val="28"/>
          <w:szCs w:val="28"/>
        </w:rPr>
        <w:t xml:space="preserve">- 8.00 </w:t>
      </w:r>
      <w:r w:rsidR="000236D1" w:rsidRPr="004E6712">
        <w:rPr>
          <w:rFonts w:ascii="Browallia New" w:hAnsi="Browallia New" w:cs="Browallia New"/>
          <w:sz w:val="28"/>
          <w:szCs w:val="28"/>
          <w:cs/>
        </w:rPr>
        <w:t>ต่อปี และมีกำหนดชำระคืนเมื่อทวงถาม</w:t>
      </w:r>
      <w:r w:rsidR="000236D1" w:rsidRPr="00F60DC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236D1" w:rsidRPr="00F60DC6">
        <w:rPr>
          <w:rFonts w:ascii="Browallia New" w:hAnsi="Browallia New" w:cs="Browallia New" w:hint="cs"/>
          <w:sz w:val="28"/>
          <w:szCs w:val="28"/>
          <w:cs/>
        </w:rPr>
        <w:t>โดยไม่มีหลักประกัน</w:t>
      </w:r>
    </w:p>
    <w:p w14:paraId="580CCECE" w14:textId="77777777" w:rsidR="006139EC" w:rsidRPr="00D44DDD" w:rsidRDefault="006139EC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9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61"/>
        <w:gridCol w:w="1269"/>
        <w:gridCol w:w="1305"/>
        <w:gridCol w:w="1233"/>
        <w:gridCol w:w="1252"/>
      </w:tblGrid>
      <w:tr w:rsidR="00C86025" w:rsidRPr="000D39C2" w14:paraId="1080C63B" w14:textId="77777777" w:rsidTr="00E23F8D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6BCEAFE4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733EB111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59" w:type="dxa"/>
            <w:gridSpan w:val="4"/>
            <w:tcBorders>
              <w:top w:val="nil"/>
            </w:tcBorders>
          </w:tcPr>
          <w:p w14:paraId="471BCC7E" w14:textId="77777777" w:rsidR="00C86025" w:rsidRPr="000D39C2" w:rsidRDefault="00C86025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86025" w:rsidRPr="000D39C2" w14:paraId="10043B10" w14:textId="77777777" w:rsidTr="00E23F8D">
        <w:trPr>
          <w:cantSplit/>
          <w:tblHeader/>
        </w:trPr>
        <w:tc>
          <w:tcPr>
            <w:tcW w:w="3870" w:type="dxa"/>
          </w:tcPr>
          <w:p w14:paraId="374191B6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97FC982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74" w:type="dxa"/>
            <w:gridSpan w:val="2"/>
          </w:tcPr>
          <w:p w14:paraId="66626A9F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</w:tcPr>
          <w:p w14:paraId="68A15344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3F8D" w:rsidRPr="000D39C2" w14:paraId="3AD8EC0B" w14:textId="77777777" w:rsidTr="00E23F8D">
        <w:trPr>
          <w:cantSplit/>
          <w:tblHeader/>
        </w:trPr>
        <w:tc>
          <w:tcPr>
            <w:tcW w:w="3870" w:type="dxa"/>
          </w:tcPr>
          <w:p w14:paraId="0D5A82BF" w14:textId="77777777" w:rsidR="00E23F8D" w:rsidRPr="000D39C2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4569A1F" w14:textId="77777777" w:rsidR="00E23F8D" w:rsidRPr="000D39C2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69639510" w14:textId="5E2C5FCF" w:rsidR="00E23F8D" w:rsidRPr="000D39C2" w:rsidRDefault="002433F1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05" w:type="dxa"/>
          </w:tcPr>
          <w:p w14:paraId="2C5A860B" w14:textId="1ABD253D" w:rsidR="00E23F8D" w:rsidRPr="000D39C2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3" w:type="dxa"/>
          </w:tcPr>
          <w:p w14:paraId="27D517CF" w14:textId="6863DB3F" w:rsidR="00E23F8D" w:rsidRPr="000D39C2" w:rsidRDefault="002433F1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52" w:type="dxa"/>
          </w:tcPr>
          <w:p w14:paraId="34FF2270" w14:textId="30FD2C56" w:rsidR="00E23F8D" w:rsidRPr="000D39C2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C86025" w:rsidRPr="000D39C2" w14:paraId="52B188CC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center"/>
          </w:tcPr>
          <w:p w14:paraId="40250595" w14:textId="7A623417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6754069C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1D8E7494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7D1B0670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10D2EB2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6930EF5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6025" w:rsidRPr="000D39C2" w14:paraId="2FE69DC3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112D99E3" w14:textId="770F63EA" w:rsidR="00C86025" w:rsidRPr="000D39C2" w:rsidRDefault="00C86025" w:rsidP="00C43FE9">
            <w:pPr>
              <w:pStyle w:val="a3"/>
              <w:tabs>
                <w:tab w:val="clear" w:pos="1080"/>
                <w:tab w:val="left" w:pos="113"/>
              </w:tabs>
              <w:ind w:left="525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bottom w:val="nil"/>
            </w:tcBorders>
          </w:tcPr>
          <w:p w14:paraId="1D7547A0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7497468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0384DD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A0CC5E9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7115B4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0D39C2" w14:paraId="4F8414BE" w14:textId="77777777" w:rsidTr="006F3A60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2A264A53" w14:textId="2F76E4BB" w:rsidR="00F47675" w:rsidRPr="000D39C2" w:rsidRDefault="00F47675" w:rsidP="006D5361">
            <w:pPr>
              <w:pStyle w:val="a3"/>
              <w:tabs>
                <w:tab w:val="clear" w:pos="1080"/>
              </w:tabs>
              <w:ind w:left="383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19FE1DE8" w14:textId="77777777" w:rsidR="00F47675" w:rsidRPr="000D39C2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  <w:vAlign w:val="bottom"/>
          </w:tcPr>
          <w:p w14:paraId="44CE1942" w14:textId="19170398" w:rsidR="00F47675" w:rsidRPr="000B147C" w:rsidRDefault="00D25CA9" w:rsidP="006F3A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147C">
              <w:rPr>
                <w:rFonts w:ascii="Browallia New" w:hAnsi="Browallia New" w:cs="Browallia New"/>
                <w:sz w:val="28"/>
                <w:szCs w:val="28"/>
              </w:rPr>
              <w:t>3,009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1ABD9DC" w14:textId="2ECDBB7E" w:rsidR="00F47675" w:rsidRPr="000B147C" w:rsidRDefault="00F47675" w:rsidP="006F3A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147C">
              <w:rPr>
                <w:rFonts w:ascii="Browallia New" w:hAnsi="Browallia New" w:cs="Browallia New"/>
                <w:sz w:val="28"/>
                <w:szCs w:val="28"/>
              </w:rPr>
              <w:t>6,841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28D1A171" w14:textId="7E308DF7" w:rsidR="00F47675" w:rsidRPr="000D39C2" w:rsidRDefault="004F736E" w:rsidP="006F3A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252" w:type="dxa"/>
            <w:tcBorders>
              <w:bottom w:val="nil"/>
            </w:tcBorders>
            <w:vAlign w:val="bottom"/>
          </w:tcPr>
          <w:p w14:paraId="0D2B41B2" w14:textId="5309DA73" w:rsidR="00F47675" w:rsidRPr="000D39C2" w:rsidRDefault="00F47675" w:rsidP="006F3A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3F8D">
              <w:rPr>
                <w:rFonts w:ascii="Browallia New" w:hAnsi="Browallia New" w:cs="Browallia New"/>
                <w:sz w:val="28"/>
                <w:szCs w:val="28"/>
              </w:rPr>
              <w:t>5,084</w:t>
            </w:r>
          </w:p>
        </w:tc>
      </w:tr>
      <w:bookmarkEnd w:id="4"/>
    </w:tbl>
    <w:p w14:paraId="2FE86FEE" w14:textId="46EB7D6E" w:rsidR="002433F1" w:rsidRDefault="002433F1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5337C505" w14:textId="1D8E256A" w:rsidR="00597D42" w:rsidRDefault="00597D42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713E09C1" w14:textId="74091E6E" w:rsidR="00597D42" w:rsidRDefault="00597D42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1CE162C4" w14:textId="0D96B5F9" w:rsidR="00597D42" w:rsidRDefault="00597D42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69CFD0D8" w14:textId="648BE1EE" w:rsidR="00597D42" w:rsidRDefault="00597D42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51A90096" w14:textId="42BFD218" w:rsidR="00597D42" w:rsidRDefault="00597D42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1A964CD9" w14:textId="77777777" w:rsidR="00597D42" w:rsidRPr="002E76A4" w:rsidRDefault="00597D42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6F5AC73F" w14:textId="449771CF" w:rsidR="005753E0" w:rsidRPr="00794FB2" w:rsidRDefault="005753E0" w:rsidP="002E57AB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794FB2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ลูกหนี้การค้า</w:t>
      </w:r>
      <w:r w:rsidRPr="00794FB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497E0ABF" w14:textId="77777777" w:rsidR="00546F97" w:rsidRPr="002E76A4" w:rsidRDefault="00546F97" w:rsidP="00546F9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89A9E93" w14:textId="11619E79" w:rsidR="005753E0" w:rsidRPr="005E2369" w:rsidRDefault="005753E0" w:rsidP="00A31B92">
      <w:pPr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5E2369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D02250" w:rsidRPr="00D02250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E23F8D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23F8D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E23F8D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8A5BC4" w:rsidRPr="00AC000B">
        <w:rPr>
          <w:rFonts w:ascii="Browallia New" w:hAnsi="Browallia New" w:cs="Browallia New"/>
          <w:sz w:val="28"/>
          <w:szCs w:val="28"/>
        </w:rPr>
        <w:t xml:space="preserve"> </w:t>
      </w:r>
      <w:r w:rsidR="008A5BC4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E23F8D">
        <w:rPr>
          <w:rFonts w:ascii="Browallia New" w:hAnsi="Browallia New" w:cs="Browallia New"/>
          <w:sz w:val="28"/>
          <w:szCs w:val="28"/>
          <w:lang w:val="en-GB"/>
        </w:rPr>
        <w:t>1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E2369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EB159D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78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139"/>
        <w:gridCol w:w="266"/>
        <w:gridCol w:w="1228"/>
      </w:tblGrid>
      <w:tr w:rsidR="005753E0" w:rsidRPr="005E2369" w14:paraId="5FADD557" w14:textId="77777777" w:rsidTr="00D32C7D">
        <w:tc>
          <w:tcPr>
            <w:tcW w:w="3561" w:type="dxa"/>
          </w:tcPr>
          <w:p w14:paraId="676BB54E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14:paraId="2A176C98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0DB5B488" w14:textId="77777777" w:rsidTr="00D32C7D">
        <w:trPr>
          <w:trHeight w:val="351"/>
        </w:trPr>
        <w:tc>
          <w:tcPr>
            <w:tcW w:w="3561" w:type="dxa"/>
          </w:tcPr>
          <w:p w14:paraId="2ADE477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E2369" w:rsidRPr="005E2369" w14:paraId="5D4D6496" w14:textId="77777777" w:rsidTr="002433F1">
        <w:trPr>
          <w:trHeight w:val="351"/>
        </w:trPr>
        <w:tc>
          <w:tcPr>
            <w:tcW w:w="3561" w:type="dxa"/>
          </w:tcPr>
          <w:p w14:paraId="0EDB7ECE" w14:textId="77777777" w:rsidR="005E2369" w:rsidRPr="005E2369" w:rsidRDefault="005E2369" w:rsidP="005E23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C5D8F" w14:textId="7E3C76CF" w:rsidR="005E2369" w:rsidRPr="005E2369" w:rsidRDefault="002433F1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3" w:type="dxa"/>
            <w:vAlign w:val="bottom"/>
          </w:tcPr>
          <w:p w14:paraId="2ABDFDAF" w14:textId="657F0993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5B9E808" w14:textId="721FDB1F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E23F8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  <w:vAlign w:val="bottom"/>
          </w:tcPr>
          <w:p w14:paraId="5807635B" w14:textId="798C76C2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E7B7BD7" w14:textId="44E177B7" w:rsidR="005E2369" w:rsidRPr="005E2369" w:rsidRDefault="002433F1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66" w:type="dxa"/>
            <w:vAlign w:val="bottom"/>
          </w:tcPr>
          <w:p w14:paraId="524AC284" w14:textId="31B48A10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91532DF" w14:textId="59FBE405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E23F8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3A2ADF" w:rsidRPr="005E2369" w14:paraId="3F7428DE" w14:textId="77777777" w:rsidTr="002433F1">
        <w:trPr>
          <w:trHeight w:hRule="exact" w:val="334"/>
        </w:trPr>
        <w:tc>
          <w:tcPr>
            <w:tcW w:w="3561" w:type="dxa"/>
          </w:tcPr>
          <w:p w14:paraId="05392D52" w14:textId="77777777" w:rsidR="003A2ADF" w:rsidRPr="005E2369" w:rsidRDefault="003A2ADF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D8C63AC" w14:textId="77777777" w:rsidR="003A2ADF" w:rsidRPr="001542A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DD8C93B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0AC86C4" w14:textId="77777777" w:rsidR="003A2ADF" w:rsidRPr="00D57D8F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5BAFF19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D91927" w14:textId="77777777" w:rsidR="003A2ADF" w:rsidRDefault="003A2AD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A6DA6A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C15E80E" w14:textId="77777777" w:rsidR="003A2ADF" w:rsidRPr="00D57D8F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3E59" w:rsidRPr="005E2369" w14:paraId="6C8F04E3" w14:textId="77777777" w:rsidTr="002433F1">
        <w:trPr>
          <w:trHeight w:val="113"/>
        </w:trPr>
        <w:tc>
          <w:tcPr>
            <w:tcW w:w="3561" w:type="dxa"/>
          </w:tcPr>
          <w:p w14:paraId="5F609438" w14:textId="77777777" w:rsidR="00C83E59" w:rsidRPr="005E2369" w:rsidRDefault="00C83E59" w:rsidP="00C83E5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1" w:type="dxa"/>
            <w:shd w:val="clear" w:color="auto" w:fill="auto"/>
          </w:tcPr>
          <w:p w14:paraId="172322B4" w14:textId="38CAE577" w:rsidR="00C83E59" w:rsidRPr="0053448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34487">
              <w:rPr>
                <w:rFonts w:ascii="Browallia New" w:hAnsi="Browallia New" w:cs="Browallia New"/>
                <w:sz w:val="28"/>
                <w:szCs w:val="28"/>
              </w:rPr>
              <w:t>147,5</w:t>
            </w:r>
            <w:r w:rsidR="00AA03D6" w:rsidRPr="0053448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AE7262" w:rsidRPr="00534487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39F71E9F" w14:textId="77777777" w:rsidR="00C83E59" w:rsidRPr="005E2369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85E7B53" w14:textId="6389B5C8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246,112</w:t>
            </w:r>
          </w:p>
        </w:tc>
        <w:tc>
          <w:tcPr>
            <w:tcW w:w="283" w:type="dxa"/>
          </w:tcPr>
          <w:p w14:paraId="3BADF685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BD71E37" w14:textId="15D3EB26" w:rsidR="00C83E59" w:rsidRPr="00594F41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121,681</w:t>
            </w:r>
          </w:p>
        </w:tc>
        <w:tc>
          <w:tcPr>
            <w:tcW w:w="266" w:type="dxa"/>
          </w:tcPr>
          <w:p w14:paraId="26AEEBEA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F9D31DF" w14:textId="36E16303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221,035</w:t>
            </w:r>
          </w:p>
        </w:tc>
      </w:tr>
      <w:tr w:rsidR="00C83E59" w:rsidRPr="005E2369" w14:paraId="6C509E61" w14:textId="77777777" w:rsidTr="002433F1">
        <w:trPr>
          <w:trHeight w:val="113"/>
        </w:trPr>
        <w:tc>
          <w:tcPr>
            <w:tcW w:w="3561" w:type="dxa"/>
          </w:tcPr>
          <w:p w14:paraId="45BB603E" w14:textId="77777777" w:rsidR="00C83E59" w:rsidRPr="005E2369" w:rsidRDefault="00C83E59" w:rsidP="00C83E5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1" w:type="dxa"/>
            <w:shd w:val="clear" w:color="auto" w:fill="auto"/>
          </w:tcPr>
          <w:p w14:paraId="4067F407" w14:textId="77777777" w:rsidR="00C83E59" w:rsidRPr="0053448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F0991A6" w14:textId="77777777" w:rsidR="00C83E59" w:rsidRPr="005E2369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D2576BA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2CC30D" w14:textId="77777777" w:rsidR="00C83E59" w:rsidRPr="00594F41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43BB64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D78BF53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3E59" w:rsidRPr="005E2369" w14:paraId="78626358" w14:textId="77777777" w:rsidTr="002433F1">
        <w:trPr>
          <w:trHeight w:val="113"/>
        </w:trPr>
        <w:tc>
          <w:tcPr>
            <w:tcW w:w="3561" w:type="dxa"/>
          </w:tcPr>
          <w:p w14:paraId="6BD8D729" w14:textId="6D52DEFC" w:rsidR="00C83E59" w:rsidRPr="005E2369" w:rsidRDefault="00C83E59" w:rsidP="00C83E59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78C33DB2" w14:textId="44E78152" w:rsidR="00C83E59" w:rsidRPr="0053448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03D6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900BB9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,004</w:t>
            </w:r>
          </w:p>
        </w:tc>
        <w:tc>
          <w:tcPr>
            <w:tcW w:w="283" w:type="dxa"/>
          </w:tcPr>
          <w:p w14:paraId="7522D4F7" w14:textId="77777777" w:rsidR="00C83E59" w:rsidRPr="005E2369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450F8F2" w14:textId="350FA5DB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285,987</w:t>
            </w:r>
          </w:p>
        </w:tc>
        <w:tc>
          <w:tcPr>
            <w:tcW w:w="283" w:type="dxa"/>
          </w:tcPr>
          <w:p w14:paraId="416B4770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BA06044" w14:textId="7DF0C27B" w:rsidR="00C83E59" w:rsidRPr="00594F41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194,779</w:t>
            </w:r>
          </w:p>
        </w:tc>
        <w:tc>
          <w:tcPr>
            <w:tcW w:w="266" w:type="dxa"/>
          </w:tcPr>
          <w:p w14:paraId="6299DC9B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3B10039" w14:textId="7FA0403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262,864</w:t>
            </w:r>
          </w:p>
        </w:tc>
      </w:tr>
      <w:tr w:rsidR="00C83E59" w:rsidRPr="005E2369" w14:paraId="1C57DF6F" w14:textId="77777777" w:rsidTr="002433F1">
        <w:trPr>
          <w:trHeight w:val="113"/>
        </w:trPr>
        <w:tc>
          <w:tcPr>
            <w:tcW w:w="3561" w:type="dxa"/>
          </w:tcPr>
          <w:p w14:paraId="718A2299" w14:textId="5F89ECA7" w:rsidR="00C83E59" w:rsidRPr="005E2369" w:rsidRDefault="00C83E59" w:rsidP="00C83E59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B5E3CB2" w14:textId="36D845F9" w:rsidR="00C83E59" w:rsidRPr="0053448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E547E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9,</w:t>
            </w:r>
            <w:r w:rsidR="00D97A6D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283" w:type="dxa"/>
          </w:tcPr>
          <w:p w14:paraId="494B4EE8" w14:textId="77777777" w:rsidR="00C83E59" w:rsidRPr="005E2369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91EF6BE" w14:textId="345A8120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55,108</w:t>
            </w:r>
          </w:p>
        </w:tc>
        <w:tc>
          <w:tcPr>
            <w:tcW w:w="283" w:type="dxa"/>
          </w:tcPr>
          <w:p w14:paraId="63ECB668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B1E9664" w14:textId="1861D2EF" w:rsidR="00C83E59" w:rsidRPr="00594F41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57,180</w:t>
            </w:r>
          </w:p>
        </w:tc>
        <w:tc>
          <w:tcPr>
            <w:tcW w:w="266" w:type="dxa"/>
          </w:tcPr>
          <w:p w14:paraId="2F7C2F4E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A2F86EC" w14:textId="41CC897F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53,945</w:t>
            </w:r>
          </w:p>
        </w:tc>
      </w:tr>
      <w:tr w:rsidR="00C83E59" w:rsidRPr="005E2369" w14:paraId="7A96F69F" w14:textId="77777777" w:rsidTr="002433F1">
        <w:trPr>
          <w:trHeight w:val="113"/>
        </w:trPr>
        <w:tc>
          <w:tcPr>
            <w:tcW w:w="3561" w:type="dxa"/>
          </w:tcPr>
          <w:p w14:paraId="722354AD" w14:textId="0363A4FC" w:rsidR="00C83E59" w:rsidRPr="005E2369" w:rsidRDefault="00C83E59" w:rsidP="00C83E59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0746942" w14:textId="2DD189A8" w:rsidR="00C83E59" w:rsidRPr="0053448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97A6D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5,572</w:t>
            </w:r>
          </w:p>
        </w:tc>
        <w:tc>
          <w:tcPr>
            <w:tcW w:w="283" w:type="dxa"/>
          </w:tcPr>
          <w:p w14:paraId="1CF6DEEC" w14:textId="77777777" w:rsidR="00C83E59" w:rsidRPr="005E2369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5D2C453" w14:textId="0F1875CE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31,350</w:t>
            </w:r>
          </w:p>
        </w:tc>
        <w:tc>
          <w:tcPr>
            <w:tcW w:w="283" w:type="dxa"/>
          </w:tcPr>
          <w:p w14:paraId="41C26DA8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AF5A723" w14:textId="7BE5E42D" w:rsidR="00C83E59" w:rsidRPr="00594F41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23,822</w:t>
            </w:r>
          </w:p>
        </w:tc>
        <w:tc>
          <w:tcPr>
            <w:tcW w:w="266" w:type="dxa"/>
          </w:tcPr>
          <w:p w14:paraId="1D19D324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2C5D55D" w14:textId="5EC3AF5E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31,109</w:t>
            </w:r>
          </w:p>
        </w:tc>
      </w:tr>
      <w:tr w:rsidR="00C83E59" w:rsidRPr="005E2369" w14:paraId="51229EEC" w14:textId="77777777" w:rsidTr="002433F1">
        <w:trPr>
          <w:trHeight w:val="113"/>
        </w:trPr>
        <w:tc>
          <w:tcPr>
            <w:tcW w:w="3561" w:type="dxa"/>
          </w:tcPr>
          <w:p w14:paraId="0C80278E" w14:textId="15D19DEF" w:rsidR="00C83E59" w:rsidRPr="005E2369" w:rsidRDefault="00C83E59" w:rsidP="00C83E59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2B7A2B75" w14:textId="3E82BBC0" w:rsidR="00C83E59" w:rsidRPr="0053448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97A6D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01</w:t>
            </w:r>
            <w:r w:rsidR="00852404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,87</w:t>
            </w:r>
            <w:r w:rsidR="00AE7262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83" w:type="dxa"/>
          </w:tcPr>
          <w:p w14:paraId="08E1FC2D" w14:textId="77777777" w:rsidR="00C83E59" w:rsidRPr="005E2369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0940790" w14:textId="386C16C2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99,420</w:t>
            </w:r>
          </w:p>
        </w:tc>
        <w:tc>
          <w:tcPr>
            <w:tcW w:w="283" w:type="dxa"/>
          </w:tcPr>
          <w:p w14:paraId="29F30883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B9A6453" w14:textId="3D6F8BE2" w:rsidR="00C83E59" w:rsidRPr="00594F41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9,851</w:t>
            </w:r>
          </w:p>
        </w:tc>
        <w:tc>
          <w:tcPr>
            <w:tcW w:w="266" w:type="dxa"/>
          </w:tcPr>
          <w:p w14:paraId="1D07C315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DD3CB14" w14:textId="142B8803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8,367</w:t>
            </w:r>
          </w:p>
        </w:tc>
      </w:tr>
      <w:tr w:rsidR="00C83E59" w:rsidRPr="005E2369" w14:paraId="35E030FE" w14:textId="77777777" w:rsidTr="002433F1">
        <w:trPr>
          <w:trHeight w:val="113"/>
        </w:trPr>
        <w:tc>
          <w:tcPr>
            <w:tcW w:w="3561" w:type="dxa"/>
          </w:tcPr>
          <w:p w14:paraId="3837A9B6" w14:textId="77777777" w:rsidR="00C83E59" w:rsidRPr="005E2369" w:rsidRDefault="00C83E59" w:rsidP="00C83E5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A768D20" w14:textId="77BE0CB2" w:rsidR="00C83E59" w:rsidRPr="0053448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52404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54,9</w:t>
            </w:r>
            <w:r w:rsidR="00AE7262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283" w:type="dxa"/>
          </w:tcPr>
          <w:p w14:paraId="4110CE94" w14:textId="77777777" w:rsidR="00C83E59" w:rsidRPr="005E2369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CD1E852" w14:textId="25B1EFCA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717,977</w:t>
            </w:r>
          </w:p>
        </w:tc>
        <w:tc>
          <w:tcPr>
            <w:tcW w:w="283" w:type="dxa"/>
          </w:tcPr>
          <w:p w14:paraId="5BCA627C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E3120EF" w14:textId="7B56288D" w:rsidR="00C83E59" w:rsidRPr="00594F41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407,313</w:t>
            </w:r>
          </w:p>
        </w:tc>
        <w:tc>
          <w:tcPr>
            <w:tcW w:w="266" w:type="dxa"/>
          </w:tcPr>
          <w:p w14:paraId="3DC974A0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48BE514" w14:textId="650D8CEA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577,320</w:t>
            </w:r>
          </w:p>
        </w:tc>
      </w:tr>
      <w:tr w:rsidR="00C83E59" w:rsidRPr="005E2369" w14:paraId="626B22A6" w14:textId="77777777" w:rsidTr="002433F1">
        <w:trPr>
          <w:trHeight w:val="113"/>
        </w:trPr>
        <w:tc>
          <w:tcPr>
            <w:tcW w:w="3561" w:type="dxa"/>
          </w:tcPr>
          <w:p w14:paraId="74C45C82" w14:textId="77777777" w:rsidR="00C83E59" w:rsidRPr="005E2369" w:rsidRDefault="00C83E59" w:rsidP="00C83E5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56CD9A4B" w:rsidR="00C83E59" w:rsidRPr="0053448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(92,87</w:t>
            </w:r>
            <w:r w:rsidR="00424B39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3" w:type="dxa"/>
          </w:tcPr>
          <w:p w14:paraId="0FF6F34C" w14:textId="77777777" w:rsidR="00C83E59" w:rsidRPr="005E2369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E06C66" w14:textId="3648CDA8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(93,595)</w:t>
            </w:r>
          </w:p>
        </w:tc>
        <w:tc>
          <w:tcPr>
            <w:tcW w:w="283" w:type="dxa"/>
          </w:tcPr>
          <w:p w14:paraId="2FAB4AF7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967AB43" w14:textId="335EA60E" w:rsidR="00C83E59" w:rsidRPr="00594F41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(1,091)</w:t>
            </w:r>
          </w:p>
        </w:tc>
        <w:tc>
          <w:tcPr>
            <w:tcW w:w="266" w:type="dxa"/>
          </w:tcPr>
          <w:p w14:paraId="792218C1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C1CA823" w14:textId="53E3E531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(2,876)</w:t>
            </w:r>
          </w:p>
        </w:tc>
      </w:tr>
      <w:tr w:rsidR="00C83E59" w:rsidRPr="005E2369" w14:paraId="38FE87BB" w14:textId="77777777" w:rsidTr="002433F1">
        <w:trPr>
          <w:trHeight w:val="267"/>
        </w:trPr>
        <w:tc>
          <w:tcPr>
            <w:tcW w:w="3561" w:type="dxa"/>
          </w:tcPr>
          <w:p w14:paraId="431D35A3" w14:textId="77777777" w:rsidR="00C83E59" w:rsidRPr="005E2369" w:rsidRDefault="00C83E59" w:rsidP="00C83E5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0AEF1295" w:rsidR="00C83E59" w:rsidRPr="0053448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4</w:t>
            </w:r>
            <w:r w:rsidR="00852404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62,</w:t>
            </w:r>
            <w:r w:rsidR="002E3E80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03</w:t>
            </w:r>
            <w:r w:rsidR="00274CF4" w:rsidRPr="0053448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83" w:type="dxa"/>
          </w:tcPr>
          <w:p w14:paraId="4D16940D" w14:textId="77777777" w:rsidR="00C83E59" w:rsidRPr="007F7A7B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A92F5" w14:textId="2206857E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624,382</w:t>
            </w:r>
          </w:p>
        </w:tc>
        <w:tc>
          <w:tcPr>
            <w:tcW w:w="283" w:type="dxa"/>
          </w:tcPr>
          <w:p w14:paraId="4024B1D9" w14:textId="77777777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5115323D" w:rsidR="00C83E59" w:rsidRPr="00594F41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4F41">
              <w:rPr>
                <w:rFonts w:ascii="Browallia New" w:hAnsi="Browallia New" w:cs="Browallia New"/>
                <w:sz w:val="28"/>
                <w:szCs w:val="28"/>
              </w:rPr>
              <w:t>406,222</w:t>
            </w:r>
          </w:p>
        </w:tc>
        <w:tc>
          <w:tcPr>
            <w:tcW w:w="266" w:type="dxa"/>
          </w:tcPr>
          <w:p w14:paraId="368254A5" w14:textId="77777777" w:rsidR="00C83E59" w:rsidRPr="008F2698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F603DA" w14:textId="68DC7020" w:rsidR="00C83E59" w:rsidRPr="00546F97" w:rsidRDefault="00C83E59" w:rsidP="00C83E5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574,444</w:t>
            </w:r>
          </w:p>
        </w:tc>
      </w:tr>
    </w:tbl>
    <w:p w14:paraId="6F97DAC9" w14:textId="77777777" w:rsidR="002E76A4" w:rsidRDefault="002E76A4" w:rsidP="002E76A4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57A3655" w14:textId="2119A33B" w:rsidR="002A1261" w:rsidRPr="00C85ED2" w:rsidRDefault="002A1261" w:rsidP="00A31B9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85ED2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เงินให้กู้ยืม </w:t>
      </w:r>
      <w:r w:rsidRPr="00C85ED2">
        <w:rPr>
          <w:rFonts w:ascii="Browallia New" w:hAnsi="Browallia New" w:cs="Browallia New"/>
          <w:sz w:val="28"/>
          <w:szCs w:val="28"/>
          <w:u w:val="single"/>
        </w:rPr>
        <w:t xml:space="preserve">- </w:t>
      </w:r>
      <w:r w:rsidRPr="00C85ED2">
        <w:rPr>
          <w:rFonts w:ascii="Browallia New" w:hAnsi="Browallia New" w:cs="Browallia New" w:hint="cs"/>
          <w:sz w:val="28"/>
          <w:szCs w:val="28"/>
          <w:u w:val="single"/>
          <w:cs/>
        </w:rPr>
        <w:t>บริษัทอื่น</w:t>
      </w:r>
    </w:p>
    <w:p w14:paraId="733D8466" w14:textId="6E0EDB77" w:rsidR="002A1261" w:rsidRDefault="002A1261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97EF174" w14:textId="256D9717" w:rsidR="00F46188" w:rsidRPr="001A481D" w:rsidRDefault="000300E2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บริษัทย่อยทางอ้อม</w:t>
      </w:r>
      <w:r w:rsidR="00330B07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แห่งหนึ่งให้เงินกู้ยืม</w:t>
      </w:r>
      <w:r w:rsidR="001539D6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แก</w:t>
      </w:r>
      <w:r w:rsidR="00B5157F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่</w:t>
      </w:r>
      <w:r w:rsidR="001539D6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บริษัทอื่น</w:t>
      </w:r>
      <w:r w:rsidR="00151B9A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จำนวน </w:t>
      </w:r>
      <w:r w:rsidR="00151B9A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100</w:t>
      </w:r>
      <w:r w:rsidR="00C844E6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.00</w:t>
      </w:r>
      <w:r w:rsidR="00151B9A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151B9A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ล้านบาท</w:t>
      </w:r>
      <w:r w:rsidR="008839E8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โดยมีอัตราดอกเบี้ย</w:t>
      </w:r>
      <w:r w:rsidR="009346DD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ร้อยละ</w:t>
      </w:r>
      <w:r w:rsidR="00E348F2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E348F2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6.5</w:t>
      </w:r>
      <w:r w:rsidR="00C844E6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0</w:t>
      </w:r>
      <w:r w:rsidR="00E348F2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E348F2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ต่อปี </w:t>
      </w:r>
      <w:r w:rsidR="00F924BC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ในรูปแบบตั๋วสัญญาใช้เงิน</w:t>
      </w:r>
      <w:r w:rsidR="00747560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และถึงกำหนด</w:t>
      </w:r>
      <w:r w:rsidR="00CD6F72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รับ</w:t>
      </w:r>
      <w:r w:rsidR="00747560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ชำระแล้ว อย่างไรก็ตาม</w:t>
      </w:r>
      <w:r w:rsidR="00096BCB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ในระหว่างงวด บริษัทย่อยทางอ้อม</w:t>
      </w:r>
      <w:r w:rsidR="008E5076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ได้รับชำระดอกเบี้ยแล้วจำนวน</w:t>
      </w:r>
      <w:r w:rsidR="00F7495F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F7495F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4.79 </w:t>
      </w:r>
      <w:r w:rsidR="00F7495F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ล้านบาท และปัจจุบันอยู่ในระหว่างการ</w:t>
      </w:r>
      <w:r w:rsidR="00C90070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</w:t>
      </w:r>
      <w:r w:rsidR="00960D7A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จ</w:t>
      </w:r>
      <w:r w:rsidR="00C90070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ร</w:t>
      </w:r>
      <w:r w:rsidR="00960D7A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จ</w:t>
      </w:r>
      <w:r w:rsidR="00C90070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าเปลี่ยนแปลงเงื่อนไขการรับชำระหนี้</w:t>
      </w:r>
      <w:r w:rsidR="002B7223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โดยมีข้อตกลงว่า กรรมการของบริษัท</w:t>
      </w:r>
      <w:r w:rsidR="00837B8D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ดังกล่าว</w:t>
      </w:r>
      <w:r w:rsidR="003B6CDE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จะเป็นผู้ค้ำประกัน</w:t>
      </w:r>
      <w:r w:rsidR="00240239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ตั๋วสัญญา</w:t>
      </w:r>
      <w:r w:rsidR="003F59D2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ใช้เงิน </w:t>
      </w:r>
      <w:r w:rsidR="00F833D8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(ณ วันที่ </w:t>
      </w:r>
      <w:r w:rsidR="00F833D8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30 </w:t>
      </w:r>
      <w:r w:rsidR="00F833D8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กันยายน </w:t>
      </w:r>
      <w:r w:rsidR="00F833D8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2562</w:t>
      </w:r>
      <w:r w:rsidR="00C34A7B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C34A7B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: </w:t>
      </w:r>
      <w:r w:rsidR="001808B8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เงินกู้ยืมมีดอกเบี้ย</w:t>
      </w:r>
      <w:r w:rsidR="00A87E72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ค้างรับจำนวน </w:t>
      </w:r>
      <w:r w:rsidR="00A87E72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1.64</w:t>
      </w:r>
      <w:r w:rsidR="00A87E72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ล้านบาท</w:t>
      </w:r>
      <w:r w:rsidR="00F833D8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) </w:t>
      </w:r>
    </w:p>
    <w:p w14:paraId="77CE18CF" w14:textId="77777777" w:rsidR="00F46188" w:rsidRPr="001A481D" w:rsidRDefault="00F46188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B06566C" w14:textId="7839B50B" w:rsidR="00573798" w:rsidRPr="001A481D" w:rsidRDefault="00F46188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นอกจากนี้ในระหว่างงวด</w:t>
      </w:r>
      <w:r w:rsidR="0089641E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บริษัทย่อยทางอ้อมได้จ่าย</w:t>
      </w:r>
      <w:r w:rsidR="008F79C9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เงินประกัน</w:t>
      </w:r>
      <w:r w:rsidR="00CF7EB8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เพิ่มเติม</w:t>
      </w:r>
      <w:r w:rsidR="008F79C9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เพื่อเข้าทำรายการ</w:t>
      </w:r>
      <w:r w:rsidR="00B5404C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ตรวจสอบสถานะแห่งสิทธิเกี่ยวกับ</w:t>
      </w:r>
      <w:r w:rsidR="0048093D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การ</w:t>
      </w:r>
      <w:r w:rsidR="00605CA4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จัดงาน</w:t>
      </w:r>
      <w:r w:rsidR="00F10BA2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มิสยูนิ</w:t>
      </w:r>
      <w:proofErr w:type="spellStart"/>
      <w:r w:rsidR="00F10BA2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เวิร์ส</w:t>
      </w:r>
      <w:proofErr w:type="spellEnd"/>
      <w:r w:rsidR="00DE6282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ให้แก่บริษัทดังกล่าวจำนวน</w:t>
      </w:r>
      <w:r w:rsidR="00221A2C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221A2C" w:rsidRPr="001A481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4.80 </w:t>
      </w:r>
      <w:r w:rsidR="00221A2C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ล้านบาท </w:t>
      </w:r>
      <w:r w:rsidR="00A431D5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(รวมอยู่ใน</w:t>
      </w:r>
      <w:r w:rsidR="007D0F9D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สินทรัพย์หมุนเวียนในงบการ</w:t>
      </w:r>
      <w:r w:rsidR="00E02751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   </w:t>
      </w:r>
      <w:r w:rsidR="007D0F9D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เงิน</w:t>
      </w:r>
      <w:r w:rsidR="00483B2C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รวม</w:t>
      </w:r>
      <w:r w:rsidR="007D0F9D" w:rsidRPr="001A481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)</w:t>
      </w:r>
    </w:p>
    <w:p w14:paraId="6C125574" w14:textId="59D8EE75" w:rsidR="002A1261" w:rsidRDefault="002A1261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240F21E" w14:textId="40954D27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ABDAC82" w14:textId="198FBAD1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9FE9142" w14:textId="761766B1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ACB8CB5" w14:textId="523C4183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CAA2FA7" w14:textId="57F31D8A" w:rsidR="00F25660" w:rsidRDefault="00F25660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4C12B59" w14:textId="21A8C49C" w:rsidR="00F25660" w:rsidRDefault="00F25660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C89EBC5" w14:textId="33CC242A" w:rsidR="00F25660" w:rsidRDefault="00F25660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99424B8" w14:textId="77777777" w:rsidR="006460AE" w:rsidRDefault="006460AE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2268E9A" w14:textId="77777777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CC8EEBA" w14:textId="4A24811E" w:rsidR="008556EF" w:rsidRPr="0078197D" w:rsidRDefault="005753E0" w:rsidP="00A31B9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78197D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สินค้าคงเหลือ</w:t>
      </w:r>
      <w:r w:rsidR="00950348" w:rsidRPr="0078197D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74A11565" w14:textId="77777777" w:rsidR="00495418" w:rsidRPr="00495418" w:rsidRDefault="00495418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54" w:type="dxa"/>
        <w:tblInd w:w="426" w:type="dxa"/>
        <w:tblLook w:val="01E0" w:firstRow="1" w:lastRow="1" w:firstColumn="1" w:lastColumn="1" w:noHBand="0" w:noVBand="0"/>
      </w:tblPr>
      <w:tblGrid>
        <w:gridCol w:w="3534"/>
        <w:gridCol w:w="1170"/>
        <w:gridCol w:w="285"/>
        <w:gridCol w:w="1149"/>
        <w:gridCol w:w="285"/>
        <w:gridCol w:w="1179"/>
        <w:gridCol w:w="267"/>
        <w:gridCol w:w="1185"/>
      </w:tblGrid>
      <w:tr w:rsidR="005753E0" w:rsidRPr="005E2369" w14:paraId="63524E21" w14:textId="77777777" w:rsidTr="00E23F8D">
        <w:tc>
          <w:tcPr>
            <w:tcW w:w="3534" w:type="dxa"/>
          </w:tcPr>
          <w:p w14:paraId="5BE9950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20" w:type="dxa"/>
            <w:gridSpan w:val="7"/>
          </w:tcPr>
          <w:p w14:paraId="2B07BFB5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3ED2DCC8" w14:textId="77777777" w:rsidTr="00E23F8D">
        <w:tc>
          <w:tcPr>
            <w:tcW w:w="3534" w:type="dxa"/>
          </w:tcPr>
          <w:p w14:paraId="678C3D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3F8D" w:rsidRPr="005E2369" w14:paraId="347179DE" w14:textId="77777777" w:rsidTr="00E23F8D">
        <w:trPr>
          <w:trHeight w:val="351"/>
        </w:trPr>
        <w:tc>
          <w:tcPr>
            <w:tcW w:w="3534" w:type="dxa"/>
          </w:tcPr>
          <w:p w14:paraId="3A6CB55B" w14:textId="77777777" w:rsidR="00E23F8D" w:rsidRPr="005E2369" w:rsidRDefault="00E23F8D" w:rsidP="00E23F8D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116928EC" w:rsidR="00E23F8D" w:rsidRPr="005E2369" w:rsidRDefault="002433F1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5" w:type="dxa"/>
            <w:vAlign w:val="bottom"/>
          </w:tcPr>
          <w:p w14:paraId="0C0C6AEE" w14:textId="7777777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6EF36B" w14:textId="05DADC9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5" w:type="dxa"/>
            <w:vAlign w:val="bottom"/>
          </w:tcPr>
          <w:p w14:paraId="627D2A3C" w14:textId="7777777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6CA1BE1" w14:textId="6CD326A3" w:rsidR="00E23F8D" w:rsidRPr="005E2369" w:rsidRDefault="002433F1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D02250" w:rsidRPr="00D02250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67" w:type="dxa"/>
            <w:vAlign w:val="bottom"/>
          </w:tcPr>
          <w:p w14:paraId="429C9002" w14:textId="7777777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B4D6D94" w14:textId="5EF743F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5753E0" w:rsidRPr="005E2369" w14:paraId="38745748" w14:textId="77777777" w:rsidTr="0084031D">
        <w:trPr>
          <w:trHeight w:hRule="exact" w:val="379"/>
        </w:trPr>
        <w:tc>
          <w:tcPr>
            <w:tcW w:w="3534" w:type="dxa"/>
          </w:tcPr>
          <w:p w14:paraId="005D0ED9" w14:textId="77777777" w:rsidR="005753E0" w:rsidRPr="005E2369" w:rsidRDefault="005753E0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C817DCD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EC3E6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2C7BE51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80F914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456004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8816E6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120DC" w:rsidRPr="005E2369" w14:paraId="65AE00DD" w14:textId="77777777" w:rsidTr="0084031D">
        <w:trPr>
          <w:trHeight w:hRule="exact" w:val="379"/>
        </w:trPr>
        <w:tc>
          <w:tcPr>
            <w:tcW w:w="3534" w:type="dxa"/>
          </w:tcPr>
          <w:p w14:paraId="11B3A6CC" w14:textId="314669F2" w:rsidR="006120DC" w:rsidRPr="005E2369" w:rsidRDefault="0063225E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สินค้า</w:t>
            </w:r>
            <w:r w:rsidR="00462240">
              <w:rPr>
                <w:rFonts w:ascii="Browallia New" w:hAnsi="Browallia New" w:cs="Browallia New" w:hint="cs"/>
                <w:color w:val="auto"/>
                <w:cs/>
              </w:rPr>
              <w:t>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4129469" w14:textId="6FE28366" w:rsidR="006120DC" w:rsidRPr="005E2369" w:rsidRDefault="008B0FD6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</w:t>
            </w:r>
            <w:r w:rsidR="00882E97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285" w:type="dxa"/>
          </w:tcPr>
          <w:p w14:paraId="47D451BE" w14:textId="77777777" w:rsidR="006120DC" w:rsidRPr="005E2369" w:rsidRDefault="006120DC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750B872" w14:textId="204ED53D" w:rsidR="006120DC" w:rsidRPr="005E2369" w:rsidRDefault="00882E97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6,548</w:t>
            </w:r>
          </w:p>
        </w:tc>
        <w:tc>
          <w:tcPr>
            <w:tcW w:w="285" w:type="dxa"/>
          </w:tcPr>
          <w:p w14:paraId="2EC0BFC3" w14:textId="77777777" w:rsidR="006120DC" w:rsidRPr="005E2369" w:rsidRDefault="006120DC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3896738" w14:textId="1EE1CFA4" w:rsidR="006120DC" w:rsidRPr="005E2369" w:rsidRDefault="00A06E82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</w:t>
            </w:r>
            <w:r w:rsidR="00B45465">
              <w:rPr>
                <w:rFonts w:ascii="Browallia New" w:hAnsi="Browallia New" w:cs="Browallia New"/>
                <w:sz w:val="28"/>
                <w:szCs w:val="28"/>
              </w:rPr>
              <w:t>114</w:t>
            </w:r>
          </w:p>
        </w:tc>
        <w:tc>
          <w:tcPr>
            <w:tcW w:w="267" w:type="dxa"/>
          </w:tcPr>
          <w:p w14:paraId="39499ED8" w14:textId="77777777" w:rsidR="006120DC" w:rsidRPr="005E2369" w:rsidRDefault="006120DC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85F9398" w14:textId="27FF6695" w:rsidR="006120DC" w:rsidRPr="005E2369" w:rsidRDefault="00B45465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3,110</w:t>
            </w:r>
          </w:p>
        </w:tc>
      </w:tr>
      <w:tr w:rsidR="00257337" w:rsidRPr="005E2369" w14:paraId="14AB2871" w14:textId="77777777" w:rsidTr="00E23F8D">
        <w:trPr>
          <w:trHeight w:val="113"/>
        </w:trPr>
        <w:tc>
          <w:tcPr>
            <w:tcW w:w="3534" w:type="dxa"/>
            <w:vAlign w:val="center"/>
          </w:tcPr>
          <w:p w14:paraId="6245290A" w14:textId="77777777" w:rsidR="00257337" w:rsidRPr="005E2369" w:rsidRDefault="00257337" w:rsidP="00257337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1990F5CB" w:rsidR="00257337" w:rsidRPr="001B1E55" w:rsidRDefault="00901F5F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678,994</w:t>
            </w:r>
          </w:p>
        </w:tc>
        <w:tc>
          <w:tcPr>
            <w:tcW w:w="285" w:type="dxa"/>
          </w:tcPr>
          <w:p w14:paraId="625F141F" w14:textId="77777777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493E32B" w14:textId="3E7807DC" w:rsidR="00257337" w:rsidRPr="005E2369" w:rsidRDefault="00B54A33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612,</w:t>
            </w:r>
            <w:r w:rsidR="00901F5F">
              <w:rPr>
                <w:rFonts w:ascii="Browallia New" w:hAnsi="Browallia New" w:cs="Browallia New"/>
                <w:sz w:val="28"/>
                <w:szCs w:val="28"/>
              </w:rPr>
              <w:t>046</w:t>
            </w:r>
          </w:p>
        </w:tc>
        <w:tc>
          <w:tcPr>
            <w:tcW w:w="285" w:type="dxa"/>
          </w:tcPr>
          <w:p w14:paraId="687ED6C3" w14:textId="77777777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501F7A4" w14:textId="3C3E3E36" w:rsidR="00257337" w:rsidRPr="0078197D" w:rsidRDefault="00B16F26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504,165</w:t>
            </w:r>
          </w:p>
        </w:tc>
        <w:tc>
          <w:tcPr>
            <w:tcW w:w="267" w:type="dxa"/>
            <w:shd w:val="clear" w:color="auto" w:fill="auto"/>
          </w:tcPr>
          <w:p w14:paraId="178631A3" w14:textId="77777777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22AF2A4" w14:textId="6627A7C4" w:rsidR="00257337" w:rsidRPr="005E2369" w:rsidRDefault="00840F99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476</w:t>
            </w:r>
            <w:r w:rsidR="00B16F26">
              <w:rPr>
                <w:rFonts w:ascii="Browallia New" w:hAnsi="Browallia New" w:cs="Browallia New"/>
                <w:sz w:val="28"/>
                <w:szCs w:val="28"/>
              </w:rPr>
              <w:t>,823</w:t>
            </w:r>
          </w:p>
        </w:tc>
      </w:tr>
      <w:tr w:rsidR="00257337" w:rsidRPr="005E2369" w14:paraId="5332BDD7" w14:textId="77777777" w:rsidTr="004471D5">
        <w:trPr>
          <w:trHeight w:val="171"/>
        </w:trPr>
        <w:tc>
          <w:tcPr>
            <w:tcW w:w="3534" w:type="dxa"/>
            <w:vAlign w:val="center"/>
          </w:tcPr>
          <w:p w14:paraId="053B26A2" w14:textId="77777777" w:rsidR="00257337" w:rsidRPr="005E2369" w:rsidRDefault="00257337" w:rsidP="00257337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5E2369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4945D571" w14:textId="1D6020E8" w:rsidR="00257337" w:rsidRPr="001B1E55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1E55">
              <w:rPr>
                <w:rFonts w:ascii="Browallia New" w:hAnsi="Browallia New" w:cs="Browallia New"/>
                <w:sz w:val="28"/>
                <w:szCs w:val="28"/>
                <w:lang w:val="en-GB"/>
              </w:rPr>
              <w:t>10,415</w:t>
            </w:r>
          </w:p>
        </w:tc>
        <w:tc>
          <w:tcPr>
            <w:tcW w:w="285" w:type="dxa"/>
          </w:tcPr>
          <w:p w14:paraId="171A198F" w14:textId="77777777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F533DB1" w14:textId="3409F12F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0,267</w:t>
            </w:r>
          </w:p>
        </w:tc>
        <w:tc>
          <w:tcPr>
            <w:tcW w:w="285" w:type="dxa"/>
          </w:tcPr>
          <w:p w14:paraId="177298BA" w14:textId="77777777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259E0DA" w14:textId="22DB7BD2" w:rsidR="00257337" w:rsidRPr="0078197D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197D">
              <w:rPr>
                <w:rFonts w:ascii="Browallia New" w:hAnsi="Browallia New" w:cs="Browallia New"/>
                <w:sz w:val="28"/>
                <w:szCs w:val="28"/>
              </w:rPr>
              <w:t>2,185</w:t>
            </w:r>
          </w:p>
        </w:tc>
        <w:tc>
          <w:tcPr>
            <w:tcW w:w="267" w:type="dxa"/>
            <w:shd w:val="clear" w:color="auto" w:fill="auto"/>
          </w:tcPr>
          <w:p w14:paraId="6D13D765" w14:textId="77777777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D3B337B" w14:textId="0DB6769B" w:rsidR="00257337" w:rsidRPr="005E2369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3,860</w:t>
            </w:r>
          </w:p>
        </w:tc>
      </w:tr>
      <w:tr w:rsidR="00257337" w:rsidRPr="005E2369" w14:paraId="56679047" w14:textId="77777777" w:rsidTr="004471D5">
        <w:trPr>
          <w:trHeight w:val="173"/>
        </w:trPr>
        <w:tc>
          <w:tcPr>
            <w:tcW w:w="3534" w:type="dxa"/>
          </w:tcPr>
          <w:p w14:paraId="5CA9B7DF" w14:textId="77777777" w:rsidR="00257337" w:rsidRPr="005E2369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0BDB2CF7" w:rsidR="00257337" w:rsidRPr="001B1E55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1E55">
              <w:rPr>
                <w:rFonts w:ascii="Browallia New" w:hAnsi="Browallia New" w:cs="Browallia New"/>
                <w:sz w:val="28"/>
                <w:szCs w:val="28"/>
              </w:rPr>
              <w:t>563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5C81A04" w14:textId="6F9DB48E" w:rsidR="00257337" w:rsidRPr="005E2369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8,822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E5E7C0" w14:textId="5929DF1C" w:rsidR="00257337" w:rsidRPr="0078197D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19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257337" w:rsidRPr="005E2369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56CF9E" w14:textId="67968EE2" w:rsidR="00257337" w:rsidRPr="005E2369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2B165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57337" w:rsidRPr="001F605B" w14:paraId="47E8323B" w14:textId="77777777" w:rsidTr="00E23F8D">
        <w:trPr>
          <w:trHeight w:val="173"/>
        </w:trPr>
        <w:tc>
          <w:tcPr>
            <w:tcW w:w="3534" w:type="dxa"/>
          </w:tcPr>
          <w:p w14:paraId="5E16D041" w14:textId="77777777" w:rsidR="00257337" w:rsidRPr="001F605B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7258BA8C" w:rsidR="00257337" w:rsidRPr="001B1E55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1E55">
              <w:rPr>
                <w:rFonts w:ascii="Browallia New" w:hAnsi="Browallia New" w:cs="Browallia New"/>
                <w:sz w:val="28"/>
                <w:szCs w:val="28"/>
              </w:rPr>
              <w:t>706,196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257337" w:rsidRPr="001F605B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53AC6DD" w14:textId="3CF7CD2B" w:rsidR="00257337" w:rsidRPr="001F605B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657,683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257337" w:rsidRPr="001F605B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39271B6" w14:textId="2A0EE814" w:rsidR="00257337" w:rsidRPr="0078197D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197D">
              <w:rPr>
                <w:rFonts w:ascii="Browallia New" w:hAnsi="Browallia New" w:cs="Browallia New"/>
                <w:sz w:val="28"/>
                <w:szCs w:val="28"/>
              </w:rPr>
              <w:t>509,46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257337" w:rsidRPr="001F605B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2168AE01" w14:textId="50116C54" w:rsidR="00257337" w:rsidRPr="001F605B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483,793</w:t>
            </w:r>
          </w:p>
        </w:tc>
      </w:tr>
      <w:tr w:rsidR="00257337" w:rsidRPr="001F605B" w14:paraId="4D6D36BD" w14:textId="77777777" w:rsidTr="00E23F8D">
        <w:trPr>
          <w:trHeight w:val="173"/>
        </w:trPr>
        <w:tc>
          <w:tcPr>
            <w:tcW w:w="3534" w:type="dxa"/>
          </w:tcPr>
          <w:p w14:paraId="31DBE16B" w14:textId="77777777" w:rsidR="00257337" w:rsidRPr="001F605B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เสื่อม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50F97D40" w:rsidR="00257337" w:rsidRPr="001B1E55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1E55">
              <w:rPr>
                <w:rFonts w:ascii="Browallia New" w:hAnsi="Browallia New" w:cs="Browallia New"/>
                <w:sz w:val="28"/>
                <w:szCs w:val="28"/>
              </w:rPr>
              <w:t>(35,492)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257337" w:rsidRPr="001F605B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0986CCDB" w:rsidR="00257337" w:rsidRPr="001F605B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(28,562)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257337" w:rsidRPr="001F605B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63C676E0" w:rsidR="00257337" w:rsidRPr="0078197D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197D">
              <w:rPr>
                <w:rFonts w:ascii="Browallia New" w:hAnsi="Browallia New" w:cs="Browallia New"/>
                <w:sz w:val="28"/>
                <w:szCs w:val="28"/>
              </w:rPr>
              <w:t>(18,00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819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257337" w:rsidRPr="001F605B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4775B3D9" w:rsidR="00257337" w:rsidRPr="001F605B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18AC">
              <w:rPr>
                <w:rFonts w:ascii="Browallia New" w:hAnsi="Browallia New" w:cs="Browallia New"/>
                <w:sz w:val="28"/>
                <w:szCs w:val="28"/>
              </w:rPr>
              <w:t>(13,553)</w:t>
            </w:r>
          </w:p>
        </w:tc>
      </w:tr>
      <w:tr w:rsidR="00257337" w:rsidRPr="001F605B" w14:paraId="63597C56" w14:textId="77777777" w:rsidTr="00E23F8D">
        <w:trPr>
          <w:trHeight w:val="173"/>
        </w:trPr>
        <w:tc>
          <w:tcPr>
            <w:tcW w:w="3534" w:type="dxa"/>
          </w:tcPr>
          <w:p w14:paraId="71D9DEBA" w14:textId="77777777" w:rsidR="00257337" w:rsidRPr="001F605B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0E46EBC7" w:rsidR="00257337" w:rsidRPr="001B1E55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1E55">
              <w:rPr>
                <w:rFonts w:ascii="Browallia New" w:hAnsi="Browallia New" w:cs="Browallia New"/>
                <w:sz w:val="28"/>
                <w:szCs w:val="28"/>
              </w:rPr>
              <w:t>670,704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257337" w:rsidRPr="001F605B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136DA60F" w:rsidR="00257337" w:rsidRPr="001F605B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629,121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257337" w:rsidRPr="001F605B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05BDCD31" w:rsidR="00257337" w:rsidRPr="0078197D" w:rsidRDefault="00257337" w:rsidP="0025733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197D">
              <w:rPr>
                <w:rFonts w:ascii="Browallia New" w:hAnsi="Browallia New" w:cs="Browallia New"/>
                <w:sz w:val="28"/>
                <w:szCs w:val="28"/>
              </w:rPr>
              <w:t>491,461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257337" w:rsidRPr="001F605B" w:rsidRDefault="00257337" w:rsidP="002573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098163CD" w:rsidR="00257337" w:rsidRPr="001F605B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18AC">
              <w:rPr>
                <w:rFonts w:ascii="Browallia New" w:hAnsi="Browallia New" w:cs="Browallia New"/>
                <w:sz w:val="28"/>
                <w:szCs w:val="28"/>
              </w:rPr>
              <w:t>470,240</w:t>
            </w:r>
          </w:p>
        </w:tc>
      </w:tr>
    </w:tbl>
    <w:p w14:paraId="74D46EB6" w14:textId="77777777" w:rsidR="00516AE0" w:rsidRDefault="00516AE0" w:rsidP="00516AE0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9EDDBD4" w14:textId="2A9D6FBD" w:rsidR="00BC13F8" w:rsidRPr="002A1EA4" w:rsidRDefault="00E4230D" w:rsidP="00BC13F8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F3A60">
        <w:rPr>
          <w:rFonts w:ascii="Browallia New" w:hAnsi="Browallia New" w:cs="Browallia New"/>
          <w:sz w:val="28"/>
          <w:szCs w:val="28"/>
          <w:u w:val="single"/>
          <w:cs/>
        </w:rPr>
        <w:t>สัญญา</w:t>
      </w:r>
      <w:r w:rsidR="00F12E7A">
        <w:rPr>
          <w:rFonts w:ascii="Browallia New" w:hAnsi="Browallia New" w:cs="Browallia New" w:hint="cs"/>
          <w:sz w:val="28"/>
          <w:szCs w:val="28"/>
          <w:u w:val="single"/>
          <w:cs/>
        </w:rPr>
        <w:t>ขายสิทธิ</w:t>
      </w:r>
      <w:r w:rsidRPr="006F3A60">
        <w:rPr>
          <w:rFonts w:ascii="Browallia New" w:hAnsi="Browallia New" w:cs="Browallia New"/>
          <w:sz w:val="28"/>
          <w:szCs w:val="28"/>
          <w:u w:val="single"/>
          <w:cs/>
        </w:rPr>
        <w:t>แฟรนไชส์</w:t>
      </w:r>
    </w:p>
    <w:p w14:paraId="2BD52F6E" w14:textId="5961D9D0" w:rsidR="00E71692" w:rsidRPr="00BC13F8" w:rsidRDefault="00495418" w:rsidP="00BC13F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C13F8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74AE0B34" w14:textId="6EDDC0C0" w:rsidR="00742711" w:rsidRDefault="00F12E7A" w:rsidP="002433F1">
      <w:pPr>
        <w:pStyle w:val="CordiaNew"/>
        <w:tabs>
          <w:tab w:val="clear" w:pos="4153"/>
          <w:tab w:val="left" w:pos="900"/>
        </w:tabs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ในปี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2560 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>บ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ริษัทย่อยทางอ้อมทำสัญญาขายสิทธิแฟรนไชส์และขายสินทรัพย์ ธุรกิจ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 “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ร้านวุฒิศักดิ์ คลินิก</w:t>
      </w:r>
      <w:r w:rsidR="00DD407D" w:rsidRPr="00E83D87">
        <w:rPr>
          <w:rFonts w:ascii="Browallia New" w:hAnsi="Browallia New" w:cs="Browallia New"/>
          <w:sz w:val="28"/>
          <w:szCs w:val="28"/>
        </w:rPr>
        <w:t>”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407D" w:rsidRPr="00E83D87">
        <w:rPr>
          <w:rFonts w:ascii="Browallia New" w:hAnsi="Browallia New" w:cs="Browallia New"/>
          <w:sz w:val="28"/>
          <w:szCs w:val="28"/>
        </w:rPr>
        <w:t>(“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สาขา</w:t>
      </w:r>
      <w:r w:rsidR="00DD407D" w:rsidRPr="00E83D87">
        <w:rPr>
          <w:rFonts w:ascii="Browallia New" w:hAnsi="Browallia New" w:cs="Browallia New"/>
          <w:sz w:val="28"/>
          <w:szCs w:val="28"/>
        </w:rPr>
        <w:t>”)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55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สาขา สัญญาขายสิทธิแฟรนไชส์มีระยะเวลาประมาณ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8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ปี และสามารถต่ออายุได้อีก </w:t>
      </w:r>
      <w:r w:rsidR="00DD407D" w:rsidRPr="00E83D87">
        <w:rPr>
          <w:rFonts w:ascii="Browallia New" w:hAnsi="Browallia New" w:cs="Browallia New"/>
          <w:sz w:val="28"/>
          <w:szCs w:val="28"/>
        </w:rPr>
        <w:t>4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ปี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บริษัทย่อยทางอ้อมได้รับค่าสิทธิร้อยละ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</w:rPr>
        <w:t xml:space="preserve">6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และค่าการตลาดร้อยละ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</w:rPr>
        <w:t>4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  <w:cs/>
        </w:rPr>
        <w:t xml:space="preserve"> ของรายได้ต่อเดือน โดยมีเงื่อนไข สำหรับ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</w:rPr>
        <w:t xml:space="preserve">34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  <w:cs/>
        </w:rPr>
        <w:t>สาขา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จะเริ่มจ่ายชำระค่าสิทธิหลังจากวันที่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1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2563 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สำหรับ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 21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สาขา บริษัทย่อยทางอ้อมรับประกันผลตอบแทนกำไรจากการดำเนินงานของสาขา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ไม่ต่ำกว่า </w:t>
      </w:r>
      <w:r w:rsidR="00DD407D" w:rsidRPr="00E83D87">
        <w:rPr>
          <w:rFonts w:ascii="Browallia New" w:hAnsi="Browallia New" w:cs="Browallia New"/>
          <w:sz w:val="28"/>
          <w:szCs w:val="28"/>
        </w:rPr>
        <w:t>17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="00DD407D" w:rsidRPr="00E83D87">
        <w:rPr>
          <w:rFonts w:ascii="Browallia New" w:hAnsi="Browallia New" w:cs="Browallia New"/>
          <w:sz w:val="28"/>
          <w:szCs w:val="28"/>
        </w:rPr>
        <w:t>10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802EC48" w14:textId="77777777" w:rsidR="004E1E7A" w:rsidRPr="00E83D87" w:rsidRDefault="004E1E7A" w:rsidP="002433F1">
      <w:pPr>
        <w:pStyle w:val="CordiaNew"/>
        <w:tabs>
          <w:tab w:val="clear" w:pos="4153"/>
          <w:tab w:val="left" w:pos="900"/>
        </w:tabs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3877A518" w14:textId="42E6B122" w:rsidR="00742711" w:rsidRDefault="00DD407D" w:rsidP="002433F1">
      <w:pPr>
        <w:pStyle w:val="CordiaNew"/>
        <w:tabs>
          <w:tab w:val="clear" w:pos="4153"/>
          <w:tab w:val="left" w:pos="900"/>
        </w:tabs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E83D87">
        <w:rPr>
          <w:rFonts w:ascii="Browallia New" w:hAnsi="Browallia New" w:cs="Browallia New"/>
          <w:sz w:val="28"/>
          <w:szCs w:val="28"/>
          <w:cs/>
        </w:rPr>
        <w:t>สัญญาขายสิทธิแฟรนไชส์และขายสินทรัพย์และหนี้สินของสาขา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มีมูลค่า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ทั้งสิ้น </w:t>
      </w:r>
      <w:r w:rsidRPr="00E83D87">
        <w:rPr>
          <w:rFonts w:ascii="Browallia New" w:hAnsi="Browallia New" w:cs="Browallia New"/>
          <w:sz w:val="28"/>
          <w:szCs w:val="28"/>
        </w:rPr>
        <w:t>449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ล้านบาท ไม่รวมภาษีมูลค่าเพิ่ม </w:t>
      </w:r>
      <w:r w:rsidRPr="00E83D87">
        <w:rPr>
          <w:rFonts w:ascii="Browallia New" w:hAnsi="Browallia New" w:cs="Browallia New"/>
          <w:sz w:val="28"/>
          <w:szCs w:val="28"/>
        </w:rPr>
        <w:t xml:space="preserve">(480 </w:t>
      </w:r>
      <w:r w:rsidRPr="00E83D87">
        <w:rPr>
          <w:rFonts w:ascii="Browallia New" w:hAnsi="Browallia New" w:cs="Browallia New"/>
          <w:sz w:val="28"/>
          <w:szCs w:val="28"/>
          <w:cs/>
        </w:rPr>
        <w:t>ล้านบาท รวมภาษีมูลค่าเพิ่ม</w:t>
      </w:r>
      <w:r w:rsidRPr="00E83D87">
        <w:rPr>
          <w:rFonts w:ascii="Browallia New" w:hAnsi="Browallia New" w:cs="Browallia New"/>
          <w:sz w:val="28"/>
          <w:szCs w:val="28"/>
        </w:rPr>
        <w:t>)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E83D87">
        <w:rPr>
          <w:rFonts w:ascii="Browallia New" w:hAnsi="Browallia New" w:cs="Browallia New"/>
          <w:sz w:val="28"/>
          <w:szCs w:val="28"/>
        </w:rPr>
        <w:t xml:space="preserve">357 </w:t>
      </w:r>
      <w:r w:rsidRPr="00E83D87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12E7A">
        <w:rPr>
          <w:rFonts w:ascii="Browallia New" w:hAnsi="Browallia New" w:cs="Browallia New" w:hint="cs"/>
          <w:sz w:val="28"/>
          <w:szCs w:val="28"/>
          <w:cs/>
        </w:rPr>
        <w:t xml:space="preserve"> โดยมีผลกำไรจำนวน </w:t>
      </w:r>
      <w:r w:rsidR="00F12E7A">
        <w:rPr>
          <w:rFonts w:ascii="Browallia New" w:hAnsi="Browallia New" w:cs="Browallia New"/>
          <w:sz w:val="28"/>
          <w:szCs w:val="28"/>
        </w:rPr>
        <w:t xml:space="preserve">308 </w:t>
      </w:r>
      <w:r w:rsidR="00F12E7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และอีก </w:t>
      </w:r>
      <w:r w:rsidRPr="00E83D87">
        <w:rPr>
          <w:rFonts w:ascii="Browallia New" w:hAnsi="Browallia New" w:cs="Browallia New"/>
          <w:sz w:val="28"/>
          <w:szCs w:val="28"/>
        </w:rPr>
        <w:t xml:space="preserve">92 </w:t>
      </w:r>
      <w:r w:rsidRPr="00E83D87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502B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83D87">
        <w:rPr>
          <w:rFonts w:ascii="Browallia New" w:hAnsi="Browallia New" w:cs="Browallia New"/>
          <w:sz w:val="28"/>
          <w:szCs w:val="28"/>
          <w:cs/>
        </w:rPr>
        <w:t>เกี่ยว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ข้อง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กับการบริการที่บริษัทย่อยทางอ้อมต้องจัดให้ผู้รับสิทธิในอนาคต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จำนวนดังกล่าว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รวมอยู่ในรายได้รับล่วงหน้า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E83D87">
        <w:rPr>
          <w:rFonts w:ascii="Browallia New" w:hAnsi="Browallia New" w:cs="Browallia New"/>
          <w:sz w:val="28"/>
          <w:szCs w:val="28"/>
          <w:cs/>
        </w:rPr>
        <w:t>จะรับรู้ตามระยะเวลาของสัญญา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ขายสิทธิ</w:t>
      </w:r>
      <w:r w:rsidRPr="00E83D87">
        <w:rPr>
          <w:rFonts w:ascii="Browallia New" w:hAnsi="Browallia New" w:cs="Browallia New"/>
          <w:sz w:val="28"/>
          <w:szCs w:val="28"/>
          <w:cs/>
        </w:rPr>
        <w:t>แฟรนไชส์และเมื่อได้ให้บริการแล้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ว</w:t>
      </w:r>
      <w:r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อ</w:t>
      </w:r>
      <w:r w:rsidR="009E6790">
        <w:rPr>
          <w:rFonts w:ascii="Browallia New" w:hAnsi="Browallia New" w:cs="Browallia New" w:hint="cs"/>
          <w:sz w:val="28"/>
          <w:szCs w:val="28"/>
          <w:cs/>
        </w:rPr>
        <w:t>ย่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างไรก็ตาม</w:t>
      </w:r>
      <w:r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บริษัทย่อยทางอ้อมไม่สามารถปันส่วนร</w:t>
      </w:r>
      <w:r w:rsidR="00032812">
        <w:rPr>
          <w:rFonts w:ascii="Browallia New" w:hAnsi="Browallia New" w:cs="Browallia New" w:hint="cs"/>
          <w:sz w:val="28"/>
          <w:szCs w:val="28"/>
          <w:cs/>
        </w:rPr>
        <w:t>ายได้รับล่วงหน้า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ให้แก่ภาระดังกล่าวได้อย่างเหมาะสม รวมถึงอยู่ระหว่างการโต้แย้งตามสัญญา ทำให้ไม่สามารถระบุได้ว่าการบริการได้เกิดขึ้นแล้ว</w:t>
      </w:r>
      <w:r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ดังนั้นจึงยังไม่มีการรับรู้</w:t>
      </w:r>
      <w:r w:rsidRPr="001179CA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="00CF7789">
        <w:rPr>
          <w:rFonts w:ascii="Browallia New" w:hAnsi="Browallia New" w:cs="Browallia New" w:hint="cs"/>
          <w:sz w:val="28"/>
          <w:szCs w:val="28"/>
          <w:cs/>
        </w:rPr>
        <w:t>ในงบกำไรขาดทุน</w:t>
      </w:r>
    </w:p>
    <w:p w14:paraId="02D24AAB" w14:textId="77777777" w:rsidR="003309AC" w:rsidRPr="00417837" w:rsidRDefault="003309AC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5DABF480" w14:textId="001124DF" w:rsidR="00DD407D" w:rsidRPr="0038265E" w:rsidRDefault="009502B5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ED4835">
        <w:rPr>
          <w:rFonts w:ascii="Browallia New" w:hAnsi="Browallia New" w:cs="Browallia New" w:hint="cs"/>
          <w:sz w:val="28"/>
          <w:szCs w:val="28"/>
          <w:cs/>
        </w:rPr>
        <w:t xml:space="preserve">ปัจจุบัน </w:t>
      </w:r>
      <w:r w:rsidR="00DD407D" w:rsidRPr="00ED4835">
        <w:rPr>
          <w:rFonts w:ascii="Browallia New" w:hAnsi="Browallia New" w:cs="Browallia New"/>
          <w:sz w:val="28"/>
          <w:szCs w:val="28"/>
          <w:cs/>
        </w:rPr>
        <w:t>บริษัทย่อยทางอ้อมอยู่ระหว่างการตรวจสอบรายการขายและรายการโอนสินทรัพย์และหนี้สินเนื่องจาก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</w:t>
      </w:r>
      <w:proofErr w:type="spellStart"/>
      <w:r w:rsidR="00DD407D" w:rsidRPr="00ED4835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="00DD407D" w:rsidRPr="00ED4835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="00DD407D" w:rsidRPr="00ED4835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="00DD407D" w:rsidRPr="00ED4835">
        <w:rPr>
          <w:rFonts w:ascii="Browallia New" w:hAnsi="Browallia New" w:cs="Browallia New"/>
          <w:sz w:val="28"/>
          <w:szCs w:val="28"/>
          <w:cs/>
        </w:rPr>
        <w:t xml:space="preserve">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</w:t>
      </w:r>
      <w:r w:rsidR="00DD407D" w:rsidRPr="00ED4835">
        <w:rPr>
          <w:rFonts w:ascii="Browallia New" w:hAnsi="Browallia New" w:cs="Browallia New" w:hint="cs"/>
          <w:sz w:val="28"/>
          <w:szCs w:val="28"/>
          <w:cs/>
        </w:rPr>
        <w:t>ได้แก่ สินค้าที่โอนไปยัง</w:t>
      </w:r>
      <w:proofErr w:type="spellStart"/>
      <w:r w:rsidR="00DD407D" w:rsidRPr="00ED4835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="00DD407D" w:rsidRPr="00ED4835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="00DD407D" w:rsidRPr="00ED4835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="00DD407D" w:rsidRPr="00ED4835">
        <w:rPr>
          <w:rFonts w:ascii="Browallia New" w:hAnsi="Browallia New" w:cs="Browallia New" w:hint="cs"/>
          <w:sz w:val="28"/>
          <w:szCs w:val="28"/>
          <w:cs/>
        </w:rPr>
        <w:t>และเงินมัดจำ</w:t>
      </w:r>
      <w:r w:rsidR="00DD407D" w:rsidRPr="00ED4835">
        <w:rPr>
          <w:rFonts w:ascii="Browallia New" w:hAnsi="Browallia New" w:cs="Browallia New"/>
          <w:sz w:val="28"/>
          <w:szCs w:val="28"/>
        </w:rPr>
        <w:t xml:space="preserve"> </w:t>
      </w:r>
      <w:r w:rsidR="00DD407D" w:rsidRPr="00ED4835">
        <w:rPr>
          <w:rFonts w:ascii="Browallia New" w:hAnsi="Browallia New" w:cs="Browallia New"/>
          <w:sz w:val="28"/>
          <w:szCs w:val="28"/>
          <w:cs/>
        </w:rPr>
        <w:t>รายการดังกล่าวถูกบันทึกเป็น</w:t>
      </w:r>
      <w:r w:rsidR="00DD407D" w:rsidRPr="00ED4835">
        <w:rPr>
          <w:rFonts w:ascii="Browallia New" w:hAnsi="Browallia New" w:cs="Browallia New"/>
          <w:sz w:val="28"/>
          <w:szCs w:val="28"/>
          <w:cs/>
          <w:lang w:val="en-GB"/>
        </w:rPr>
        <w:t xml:space="preserve"> ลูกหนี้อื่น จำนวน </w:t>
      </w:r>
      <w:r w:rsidR="00DD407D" w:rsidRPr="00ED4835">
        <w:rPr>
          <w:rFonts w:ascii="Browallia New" w:hAnsi="Browallia New" w:cs="Browallia New"/>
          <w:sz w:val="28"/>
          <w:szCs w:val="28"/>
        </w:rPr>
        <w:t>9</w:t>
      </w:r>
      <w:r w:rsidR="00FB028A" w:rsidRPr="00ED4835">
        <w:rPr>
          <w:rFonts w:ascii="Browallia New" w:hAnsi="Browallia New" w:cs="Browallia New"/>
          <w:sz w:val="28"/>
          <w:szCs w:val="28"/>
        </w:rPr>
        <w:t>8.</w:t>
      </w:r>
      <w:r w:rsidR="006961D3">
        <w:rPr>
          <w:rFonts w:ascii="Browallia New" w:hAnsi="Browallia New" w:cs="Browallia New"/>
          <w:sz w:val="28"/>
          <w:szCs w:val="28"/>
        </w:rPr>
        <w:t>2</w:t>
      </w:r>
      <w:r w:rsidR="00FB028A" w:rsidRPr="00ED4835">
        <w:rPr>
          <w:rFonts w:ascii="Browallia New" w:hAnsi="Browallia New" w:cs="Browallia New"/>
          <w:sz w:val="28"/>
          <w:szCs w:val="28"/>
        </w:rPr>
        <w:t>4</w:t>
      </w:r>
      <w:r w:rsidR="00DD407D" w:rsidRPr="00ED4835">
        <w:rPr>
          <w:rFonts w:ascii="Browallia New" w:hAnsi="Browallia New" w:cs="Browallia New"/>
          <w:sz w:val="28"/>
          <w:szCs w:val="28"/>
        </w:rPr>
        <w:t xml:space="preserve"> </w:t>
      </w:r>
      <w:r w:rsidR="00DD407D" w:rsidRPr="00ED4835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DD407D" w:rsidRPr="0038265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BF90DBB" w14:textId="1A7E986D" w:rsidR="00ED3798" w:rsidRDefault="00ED3798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05AA553C" w14:textId="73309FAA" w:rsidR="005529B9" w:rsidRDefault="005529B9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2B6A2236" w14:textId="21AF495C" w:rsidR="005529B9" w:rsidRDefault="005529B9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5C9E1CCC" w14:textId="77777777" w:rsidR="005529B9" w:rsidRPr="0038265E" w:rsidRDefault="005529B9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4305F744" w14:textId="46DD8281" w:rsidR="00D213D8" w:rsidRPr="00E83D87" w:rsidRDefault="00D213D8" w:rsidP="002433F1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E83D87">
        <w:rPr>
          <w:rFonts w:ascii="Browallia New" w:hAnsi="Browallia New" w:cs="Browallia New"/>
          <w:sz w:val="28"/>
          <w:szCs w:val="28"/>
          <w:cs/>
        </w:rPr>
        <w:lastRenderedPageBreak/>
        <w:t xml:space="preserve">คณะกรรมการบริษัทมีหนังสือลงวันที่ </w:t>
      </w:r>
      <w:r w:rsidRPr="00E83D87">
        <w:rPr>
          <w:rFonts w:ascii="Browallia New" w:hAnsi="Browallia New" w:cs="Browallia New"/>
          <w:sz w:val="28"/>
          <w:szCs w:val="28"/>
        </w:rPr>
        <w:t>13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E83D87">
        <w:rPr>
          <w:rFonts w:ascii="Browallia New" w:hAnsi="Browallia New" w:cs="Browallia New"/>
          <w:sz w:val="28"/>
          <w:szCs w:val="28"/>
        </w:rPr>
        <w:t>2561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แจ้งไปยังกรรมการของบริษัทย่อย ให้ระงับการทํานิติกรรมเกี่ยวกับการจําหน่ายสินทรัพย์ของบริษัทย่อยทางอ้อม อย่างไรก็ตาม ที่ประชุมคณะกรรมการบริษัทย่อยทางอ้อม </w:t>
      </w:r>
      <w:r w:rsidR="00E96A08">
        <w:rPr>
          <w:rFonts w:ascii="Browallia New" w:hAnsi="Browallia New" w:cs="Browallia New"/>
          <w:sz w:val="28"/>
          <w:szCs w:val="28"/>
        </w:rPr>
        <w:t xml:space="preserve">          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E83D87">
        <w:rPr>
          <w:rFonts w:ascii="Browallia New" w:hAnsi="Browallia New" w:cs="Browallia New"/>
          <w:sz w:val="28"/>
          <w:szCs w:val="28"/>
        </w:rPr>
        <w:t>20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E83D87">
        <w:rPr>
          <w:rFonts w:ascii="Browallia New" w:hAnsi="Browallia New" w:cs="Browallia New"/>
          <w:sz w:val="28"/>
          <w:szCs w:val="28"/>
        </w:rPr>
        <w:t>2561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ยังดำเนินการให้สัตยาบันการลงนาม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สัญญาจำหน่ายสิทธิแฟรนไชส์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83D87">
        <w:rPr>
          <w:rFonts w:ascii="Browallia New" w:hAnsi="Browallia New" w:cs="Browallia New"/>
          <w:sz w:val="28"/>
          <w:szCs w:val="28"/>
        </w:rPr>
        <w:t xml:space="preserve">21 </w:t>
      </w:r>
      <w:r w:rsidRPr="00E83D87">
        <w:rPr>
          <w:rFonts w:ascii="Browallia New" w:hAnsi="Browallia New" w:cs="Browallia New"/>
          <w:sz w:val="28"/>
          <w:szCs w:val="28"/>
          <w:cs/>
        </w:rPr>
        <w:t>สาขา</w:t>
      </w:r>
    </w:p>
    <w:p w14:paraId="56EBBCED" w14:textId="77777777" w:rsidR="00D213D8" w:rsidRPr="00E83D87" w:rsidRDefault="00D213D8" w:rsidP="002433F1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26B2BB27" w14:textId="19845E95" w:rsidR="008A534C" w:rsidRPr="006F3A60" w:rsidRDefault="00980DC2" w:rsidP="002433F1">
      <w:pPr>
        <w:tabs>
          <w:tab w:val="clear" w:pos="907"/>
          <w:tab w:val="left" w:pos="900"/>
        </w:tabs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จากเหตุการณ์ดังกล่าว </w:t>
      </w:r>
      <w:r w:rsidR="00D213D8" w:rsidRPr="00E83D8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213D8" w:rsidRPr="00980DC2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="00D213D8" w:rsidRPr="00E83D87">
        <w:rPr>
          <w:rFonts w:ascii="Browallia New" w:hAnsi="Browallia New" w:cs="Browallia New" w:hint="cs"/>
          <w:sz w:val="28"/>
          <w:szCs w:val="28"/>
          <w:cs/>
        </w:rPr>
        <w:t xml:space="preserve">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</w:t>
      </w:r>
      <w:r>
        <w:rPr>
          <w:rFonts w:ascii="Browallia New" w:hAnsi="Browallia New" w:cs="Browallia New" w:hint="cs"/>
          <w:sz w:val="28"/>
          <w:szCs w:val="28"/>
          <w:cs/>
        </w:rPr>
        <w:t>และได้</w:t>
      </w:r>
      <w:r w:rsidR="00D213D8" w:rsidRPr="00E83D87">
        <w:rPr>
          <w:rFonts w:ascii="Browallia New" w:hAnsi="Browallia New" w:cs="Browallia New" w:hint="cs"/>
          <w:sz w:val="28"/>
          <w:szCs w:val="28"/>
          <w:cs/>
        </w:rPr>
        <w:t>ดำเนินการทางกฎหมาย</w:t>
      </w:r>
      <w:r w:rsidR="008A534C" w:rsidRPr="006F3A60">
        <w:rPr>
          <w:rFonts w:ascii="Browallia New" w:hAnsi="Browallia New" w:cs="Browallia New"/>
          <w:sz w:val="28"/>
          <w:szCs w:val="28"/>
          <w:cs/>
        </w:rPr>
        <w:t>เพื่อฟ้องร้องผู้รับสิทธิ ปัจจุบันคดีความยังอยู่ในกระบวนการ</w:t>
      </w:r>
      <w:r w:rsidR="008A534C" w:rsidRPr="00C6370C">
        <w:rPr>
          <w:rFonts w:ascii="Browallia New" w:hAnsi="Browallia New" w:cs="Browallia New"/>
          <w:sz w:val="28"/>
          <w:szCs w:val="28"/>
          <w:cs/>
        </w:rPr>
        <w:t>พิจารณาของศาลชั้นต้น</w:t>
      </w:r>
    </w:p>
    <w:p w14:paraId="31C28609" w14:textId="77777777" w:rsidR="008A534C" w:rsidRPr="006F3A60" w:rsidRDefault="008A534C" w:rsidP="002433F1">
      <w:pPr>
        <w:pStyle w:val="CordiaNew"/>
        <w:tabs>
          <w:tab w:val="left" w:pos="900"/>
        </w:tabs>
        <w:ind w:left="468" w:firstLine="9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72F693B" w14:textId="4E869012" w:rsidR="002433F1" w:rsidRDefault="008A534C" w:rsidP="00494F9F">
      <w:pPr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F3A60">
        <w:rPr>
          <w:rFonts w:ascii="Browallia New" w:hAnsi="Browallia New" w:cs="Browallia New"/>
          <w:sz w:val="28"/>
          <w:szCs w:val="28"/>
          <w:cs/>
        </w:rPr>
        <w:t>นอกจากนี้ ผู้รับสิทธิได้ยื่นฟ้องบริษัทย่อยทางอ้อม ในข้อหาผิดสัญญาขายสิทธิแฟรนไชส์และขายสินทรัพย์ และเรียกร้องเงินชดเชยจากการรับประกันผลตอบแทนกำไรจากการดำเนินงานของสาขา โดยคดีดังกล่าวยังอยู่ในระหว่างการพิจารณาของศาล และขึ้นอยู่กับการเจรจาไกล่เกลี่ยของคู่ความ</w:t>
      </w:r>
    </w:p>
    <w:p w14:paraId="2D23E9D4" w14:textId="77777777" w:rsidR="00C409C7" w:rsidRDefault="00C409C7" w:rsidP="00494F9F">
      <w:pPr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3B1184D8" w14:textId="258C1F08" w:rsidR="00C04DF6" w:rsidRDefault="005753E0" w:rsidP="006522DD">
      <w:pPr>
        <w:pStyle w:val="CordiaNew"/>
        <w:numPr>
          <w:ilvl w:val="0"/>
          <w:numId w:val="16"/>
        </w:numPr>
        <w:tabs>
          <w:tab w:val="clear" w:pos="4153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610D">
        <w:rPr>
          <w:rFonts w:ascii="Browallia New" w:hAnsi="Browallia New" w:cs="Browallia New"/>
          <w:sz w:val="28"/>
          <w:szCs w:val="28"/>
          <w:u w:val="single"/>
          <w:cs/>
        </w:rPr>
        <w:t>เงินลงทุนในบริษัทย่อย</w:t>
      </w:r>
      <w:r w:rsidR="00802C7D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1C8D9C71" w14:textId="77777777" w:rsidR="00EA2CEB" w:rsidRPr="004E1487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Light1"/>
        <w:tblW w:w="918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4"/>
        <w:gridCol w:w="900"/>
        <w:gridCol w:w="810"/>
        <w:gridCol w:w="819"/>
        <w:gridCol w:w="801"/>
        <w:gridCol w:w="990"/>
        <w:gridCol w:w="990"/>
        <w:gridCol w:w="810"/>
        <w:gridCol w:w="792"/>
      </w:tblGrid>
      <w:tr w:rsidR="00351638" w:rsidRPr="00992345" w14:paraId="4D80D842" w14:textId="77777777" w:rsidTr="00E23F8D">
        <w:trPr>
          <w:trHeight w:val="124"/>
        </w:trPr>
        <w:tc>
          <w:tcPr>
            <w:tcW w:w="2274" w:type="dxa"/>
          </w:tcPr>
          <w:p w14:paraId="7D80538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126FB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538B94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3D1E8209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566F61D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82" w:type="dxa"/>
            <w:gridSpan w:val="4"/>
          </w:tcPr>
          <w:p w14:paraId="0A0A703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351638" w:rsidRPr="00992345" w14:paraId="0FC153F7" w14:textId="77777777" w:rsidTr="006D2CD3">
        <w:tc>
          <w:tcPr>
            <w:tcW w:w="2274" w:type="dxa"/>
          </w:tcPr>
          <w:p w14:paraId="62F53EB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12" w:type="dxa"/>
            <w:gridSpan w:val="8"/>
          </w:tcPr>
          <w:p w14:paraId="75747534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992345" w14:paraId="6781C6CE" w14:textId="77777777" w:rsidTr="00150B51">
        <w:tc>
          <w:tcPr>
            <w:tcW w:w="2274" w:type="dxa"/>
          </w:tcPr>
          <w:p w14:paraId="06BED8D1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6290723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5A7B5D5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0" w:type="dxa"/>
            <w:gridSpan w:val="2"/>
          </w:tcPr>
          <w:p w14:paraId="49B96C09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02" w:type="dxa"/>
            <w:gridSpan w:val="2"/>
          </w:tcPr>
          <w:p w14:paraId="69727866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E23F8D" w:rsidRPr="00992345" w14:paraId="791C99BC" w14:textId="77777777" w:rsidTr="00E23F8D">
        <w:tc>
          <w:tcPr>
            <w:tcW w:w="2274" w:type="dxa"/>
          </w:tcPr>
          <w:p w14:paraId="78B4C04C" w14:textId="77777777" w:rsidR="00E23F8D" w:rsidRPr="00992345" w:rsidRDefault="00E23F8D" w:rsidP="00E23F8D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CD4281" w14:textId="062E626D" w:rsidR="00E23F8D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433F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02250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="002433F1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4942204A" w14:textId="4C7F1820" w:rsidR="00E23F8D" w:rsidRPr="00E23F8D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14:paraId="08DD9A51" w14:textId="33149477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19" w:type="dxa"/>
          </w:tcPr>
          <w:p w14:paraId="6019A0ED" w14:textId="7A77A46B" w:rsidR="002433F1" w:rsidRDefault="002433F1" w:rsidP="002433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D02250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3875CA53" w14:textId="43783186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01" w:type="dxa"/>
          </w:tcPr>
          <w:p w14:paraId="19DFB523" w14:textId="1E5E2A56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523F7F6F" w14:textId="183B5E97" w:rsidR="002433F1" w:rsidRDefault="002433F1" w:rsidP="002433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D02250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3634B12B" w14:textId="0E29EC7B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1E7D93F7" w14:textId="399D67B0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6908AF45" w14:textId="31758B8B" w:rsidR="002433F1" w:rsidRDefault="002433F1" w:rsidP="002433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D02250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52A2404C" w14:textId="52CCF986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792" w:type="dxa"/>
          </w:tcPr>
          <w:p w14:paraId="35898E15" w14:textId="762742E2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</w:tr>
      <w:tr w:rsidR="00CF7EF3" w:rsidRPr="00992345" w14:paraId="7B72B882" w14:textId="77777777" w:rsidTr="00E23F8D">
        <w:tc>
          <w:tcPr>
            <w:tcW w:w="2274" w:type="dxa"/>
          </w:tcPr>
          <w:p w14:paraId="5942C6E5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1D513E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66AA26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13E3FBB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1" w:type="dxa"/>
          </w:tcPr>
          <w:p w14:paraId="2C3D6AB6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3394E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E4DC2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DF9E43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5FC74A1A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0DFE" w:rsidRPr="00992345" w14:paraId="035531AF" w14:textId="77777777" w:rsidTr="00E23F8D">
        <w:trPr>
          <w:trHeight w:val="149"/>
        </w:trPr>
        <w:tc>
          <w:tcPr>
            <w:tcW w:w="2274" w:type="dxa"/>
          </w:tcPr>
          <w:p w14:paraId="7B1D5719" w14:textId="7AD0FA84" w:rsidR="00890DFE" w:rsidRPr="00992345" w:rsidRDefault="00890DFE" w:rsidP="00890DFE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900" w:type="dxa"/>
          </w:tcPr>
          <w:p w14:paraId="2FA34E4C" w14:textId="2AD5AA86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10" w:type="dxa"/>
          </w:tcPr>
          <w:p w14:paraId="26FF88F6" w14:textId="31279A52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50,000</w:t>
            </w:r>
          </w:p>
        </w:tc>
        <w:tc>
          <w:tcPr>
            <w:tcW w:w="819" w:type="dxa"/>
          </w:tcPr>
          <w:p w14:paraId="46DDCD78" w14:textId="618EF4B1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01" w:type="dxa"/>
          </w:tcPr>
          <w:p w14:paraId="17A6507A" w14:textId="75CF9F8D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 xml:space="preserve"> 100.00     </w:t>
            </w:r>
          </w:p>
        </w:tc>
        <w:tc>
          <w:tcPr>
            <w:tcW w:w="990" w:type="dxa"/>
          </w:tcPr>
          <w:p w14:paraId="626A1875" w14:textId="2D73AAF6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59,391</w:t>
            </w:r>
          </w:p>
        </w:tc>
        <w:tc>
          <w:tcPr>
            <w:tcW w:w="990" w:type="dxa"/>
          </w:tcPr>
          <w:p w14:paraId="1B392CED" w14:textId="026E7D8C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59,391</w:t>
            </w:r>
          </w:p>
        </w:tc>
        <w:tc>
          <w:tcPr>
            <w:tcW w:w="810" w:type="dxa"/>
          </w:tcPr>
          <w:p w14:paraId="7B7D5391" w14:textId="448D460F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15,000</w:t>
            </w:r>
          </w:p>
        </w:tc>
        <w:tc>
          <w:tcPr>
            <w:tcW w:w="792" w:type="dxa"/>
          </w:tcPr>
          <w:p w14:paraId="11FBC8DB" w14:textId="4D75A2F6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15,000</w:t>
            </w:r>
          </w:p>
        </w:tc>
      </w:tr>
      <w:tr w:rsidR="00890DFE" w:rsidRPr="00992345" w14:paraId="42E63C4D" w14:textId="77777777" w:rsidTr="00E23F8D">
        <w:tc>
          <w:tcPr>
            <w:tcW w:w="2274" w:type="dxa"/>
          </w:tcPr>
          <w:p w14:paraId="765FBBEC" w14:textId="3E278B05" w:rsidR="00890DFE" w:rsidRPr="00992345" w:rsidRDefault="00890DFE" w:rsidP="00890DFE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900" w:type="dxa"/>
          </w:tcPr>
          <w:p w14:paraId="51B9332A" w14:textId="61FBA1C2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/>
                <w:sz w:val="22"/>
                <w:szCs w:val="22"/>
              </w:rPr>
              <w:t>20,000</w:t>
            </w:r>
          </w:p>
        </w:tc>
        <w:tc>
          <w:tcPr>
            <w:tcW w:w="810" w:type="dxa"/>
          </w:tcPr>
          <w:p w14:paraId="48ECA85A" w14:textId="7BEC377B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20,000</w:t>
            </w:r>
          </w:p>
        </w:tc>
        <w:tc>
          <w:tcPr>
            <w:tcW w:w="819" w:type="dxa"/>
          </w:tcPr>
          <w:p w14:paraId="3A035339" w14:textId="444E24BC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  <w:cs/>
              </w:rPr>
              <w:t>51.00</w:t>
            </w:r>
          </w:p>
        </w:tc>
        <w:tc>
          <w:tcPr>
            <w:tcW w:w="801" w:type="dxa"/>
          </w:tcPr>
          <w:p w14:paraId="2C9C72F9" w14:textId="3C7F950F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 xml:space="preserve"> 51.00</w:t>
            </w:r>
          </w:p>
        </w:tc>
        <w:tc>
          <w:tcPr>
            <w:tcW w:w="990" w:type="dxa"/>
          </w:tcPr>
          <w:p w14:paraId="08F375F4" w14:textId="49727755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10,200</w:t>
            </w:r>
          </w:p>
        </w:tc>
        <w:tc>
          <w:tcPr>
            <w:tcW w:w="990" w:type="dxa"/>
          </w:tcPr>
          <w:p w14:paraId="7F00CDA8" w14:textId="20B75BB3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10,200</w:t>
            </w:r>
          </w:p>
        </w:tc>
        <w:tc>
          <w:tcPr>
            <w:tcW w:w="810" w:type="dxa"/>
          </w:tcPr>
          <w:p w14:paraId="5CDE92D3" w14:textId="7AC58C9B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 xml:space="preserve">   -</w:t>
            </w:r>
          </w:p>
        </w:tc>
        <w:tc>
          <w:tcPr>
            <w:tcW w:w="792" w:type="dxa"/>
          </w:tcPr>
          <w:p w14:paraId="61B39EF6" w14:textId="71B61AB4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 xml:space="preserve">   -</w:t>
            </w:r>
          </w:p>
        </w:tc>
      </w:tr>
      <w:tr w:rsidR="00890DFE" w:rsidRPr="00992345" w14:paraId="0173DE21" w14:textId="77777777" w:rsidTr="00E23F8D">
        <w:tc>
          <w:tcPr>
            <w:tcW w:w="2274" w:type="dxa"/>
          </w:tcPr>
          <w:p w14:paraId="15A43642" w14:textId="5743C3A3" w:rsidR="00890DFE" w:rsidRPr="00CF7EF3" w:rsidRDefault="00890DFE" w:rsidP="00890DFE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โฮลดิ้ง จำกั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ด (มหาชน)</w:t>
            </w:r>
          </w:p>
        </w:tc>
        <w:tc>
          <w:tcPr>
            <w:tcW w:w="900" w:type="dxa"/>
            <w:shd w:val="clear" w:color="auto" w:fill="auto"/>
          </w:tcPr>
          <w:p w14:paraId="0D796978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C2451C" w14:textId="05CFD9D8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/>
                <w:sz w:val="22"/>
                <w:szCs w:val="22"/>
              </w:rPr>
              <w:t>1,818,906</w:t>
            </w:r>
          </w:p>
        </w:tc>
        <w:tc>
          <w:tcPr>
            <w:tcW w:w="810" w:type="dxa"/>
            <w:shd w:val="clear" w:color="auto" w:fill="auto"/>
          </w:tcPr>
          <w:p w14:paraId="5B1473E9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E239C8" w14:textId="5D9DA0AF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1,59</w:t>
            </w:r>
            <w:r w:rsidRPr="002B56E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2B56EA">
              <w:rPr>
                <w:rFonts w:ascii="Browallia New" w:hAnsi="Browallia New" w:cs="Browallia New"/>
                <w:sz w:val="22"/>
                <w:szCs w:val="22"/>
              </w:rPr>
              <w:t>906</w:t>
            </w:r>
          </w:p>
        </w:tc>
        <w:tc>
          <w:tcPr>
            <w:tcW w:w="819" w:type="dxa"/>
            <w:shd w:val="clear" w:color="auto" w:fill="auto"/>
          </w:tcPr>
          <w:p w14:paraId="04E4127F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CF9C1A" w14:textId="3CA64F94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  <w:cs/>
              </w:rPr>
              <w:t>56.00</w:t>
            </w:r>
          </w:p>
        </w:tc>
        <w:tc>
          <w:tcPr>
            <w:tcW w:w="801" w:type="dxa"/>
            <w:shd w:val="clear" w:color="auto" w:fill="auto"/>
          </w:tcPr>
          <w:p w14:paraId="6B4B8E56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A4613E" w14:textId="13C7992A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63.70</w:t>
            </w:r>
          </w:p>
        </w:tc>
        <w:tc>
          <w:tcPr>
            <w:tcW w:w="990" w:type="dxa"/>
          </w:tcPr>
          <w:p w14:paraId="20C02152" w14:textId="77777777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337286" w14:textId="471ABC55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/>
                <w:sz w:val="22"/>
                <w:szCs w:val="22"/>
              </w:rPr>
              <w:t>2,212,004</w:t>
            </w:r>
          </w:p>
        </w:tc>
        <w:tc>
          <w:tcPr>
            <w:tcW w:w="990" w:type="dxa"/>
          </w:tcPr>
          <w:p w14:paraId="20D6A23C" w14:textId="77777777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BD40D8" w14:textId="32A93803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2,212,004</w:t>
            </w:r>
          </w:p>
        </w:tc>
        <w:tc>
          <w:tcPr>
            <w:tcW w:w="810" w:type="dxa"/>
          </w:tcPr>
          <w:p w14:paraId="07B00A60" w14:textId="77777777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6D60DB" w14:textId="078AC64B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 xml:space="preserve">   -</w:t>
            </w:r>
          </w:p>
        </w:tc>
        <w:tc>
          <w:tcPr>
            <w:tcW w:w="792" w:type="dxa"/>
          </w:tcPr>
          <w:p w14:paraId="7B276D91" w14:textId="77777777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2988DA" w14:textId="679285E4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 xml:space="preserve">   -</w:t>
            </w:r>
          </w:p>
        </w:tc>
      </w:tr>
      <w:tr w:rsidR="00890DFE" w:rsidRPr="00992345" w14:paraId="39998FB4" w14:textId="77777777" w:rsidTr="00347F76">
        <w:tc>
          <w:tcPr>
            <w:tcW w:w="2274" w:type="dxa"/>
          </w:tcPr>
          <w:p w14:paraId="568E9195" w14:textId="0EFFC394" w:rsidR="00890DFE" w:rsidRPr="00992345" w:rsidRDefault="00890DFE" w:rsidP="00890DFE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3673E2E9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6D4E00F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FA46A00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618377EF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9D086F" w14:textId="0399B23C" w:rsidR="00890DFE" w:rsidRPr="002B56EA" w:rsidRDefault="00890DFE" w:rsidP="00890D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2,281,595</w:t>
            </w:r>
          </w:p>
        </w:tc>
        <w:tc>
          <w:tcPr>
            <w:tcW w:w="990" w:type="dxa"/>
          </w:tcPr>
          <w:p w14:paraId="2259406D" w14:textId="101BE6FE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2,281,595</w:t>
            </w:r>
          </w:p>
        </w:tc>
        <w:tc>
          <w:tcPr>
            <w:tcW w:w="810" w:type="dxa"/>
          </w:tcPr>
          <w:p w14:paraId="55094E9E" w14:textId="71E5CE4F" w:rsidR="00890DFE" w:rsidRPr="002B56EA" w:rsidRDefault="00890DFE" w:rsidP="00890DFE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15,000</w:t>
            </w:r>
          </w:p>
        </w:tc>
        <w:tc>
          <w:tcPr>
            <w:tcW w:w="792" w:type="dxa"/>
          </w:tcPr>
          <w:p w14:paraId="6119E601" w14:textId="5C85E8CD" w:rsidR="00890DFE" w:rsidRPr="002B56EA" w:rsidRDefault="00890DFE" w:rsidP="00890D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15,000</w:t>
            </w:r>
          </w:p>
        </w:tc>
      </w:tr>
      <w:tr w:rsidR="00890DFE" w:rsidRPr="00992345" w14:paraId="6DFBADEC" w14:textId="77777777" w:rsidTr="00347F76">
        <w:tc>
          <w:tcPr>
            <w:tcW w:w="2274" w:type="dxa"/>
          </w:tcPr>
          <w:p w14:paraId="532AAFFA" w14:textId="04FEAF67" w:rsidR="00890DFE" w:rsidRPr="00992345" w:rsidRDefault="00890DFE" w:rsidP="00890DFE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3A6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  <w:vAlign w:val="center"/>
          </w:tcPr>
          <w:p w14:paraId="27ADDD84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417E6AC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3F92688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78480545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A46635" w14:textId="0928E3FD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(2,21</w:t>
            </w:r>
            <w:r w:rsidR="00A97C39" w:rsidRPr="002B56E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="00A97C39" w:rsidRPr="002B56EA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14:paraId="0D38E757" w14:textId="74523D80" w:rsidR="00890DFE" w:rsidRPr="002B56EA" w:rsidRDefault="00890DFE" w:rsidP="00890DF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(2,212,004)</w:t>
            </w:r>
          </w:p>
        </w:tc>
        <w:tc>
          <w:tcPr>
            <w:tcW w:w="810" w:type="dxa"/>
          </w:tcPr>
          <w:p w14:paraId="5B0FA861" w14:textId="77777777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2BB7ECA" w14:textId="77777777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0DFE" w:rsidRPr="00992345" w14:paraId="0BCFD1B6" w14:textId="77777777" w:rsidTr="00347F76">
        <w:tc>
          <w:tcPr>
            <w:tcW w:w="2274" w:type="dxa"/>
          </w:tcPr>
          <w:p w14:paraId="6B4C2CD2" w14:textId="399BC375" w:rsidR="00890DFE" w:rsidRPr="00992345" w:rsidRDefault="00890DFE" w:rsidP="00890DFE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00" w:type="dxa"/>
            <w:vAlign w:val="center"/>
          </w:tcPr>
          <w:p w14:paraId="64606F65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29E6050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0E1C91B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20ED0E2A" w14:textId="77777777" w:rsidR="00890DFE" w:rsidRPr="002B56EA" w:rsidRDefault="00890DFE" w:rsidP="0089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4536C0" w14:textId="4A986371" w:rsidR="00890DFE" w:rsidRPr="002B56EA" w:rsidRDefault="00890DFE" w:rsidP="00890DFE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A97C39" w:rsidRPr="002B56E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="00A97C39" w:rsidRPr="002B56EA">
              <w:rPr>
                <w:rFonts w:ascii="Browallia New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990" w:type="dxa"/>
          </w:tcPr>
          <w:p w14:paraId="17524742" w14:textId="7F377F38" w:rsidR="00890DFE" w:rsidRPr="002B56EA" w:rsidRDefault="00890DFE" w:rsidP="00890DFE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56EA">
              <w:rPr>
                <w:rFonts w:ascii="Browallia New" w:hAnsi="Browallia New" w:cs="Browallia New" w:hint="cs"/>
                <w:sz w:val="22"/>
                <w:szCs w:val="22"/>
              </w:rPr>
              <w:t>69,591</w:t>
            </w:r>
          </w:p>
        </w:tc>
        <w:tc>
          <w:tcPr>
            <w:tcW w:w="810" w:type="dxa"/>
          </w:tcPr>
          <w:p w14:paraId="4A846AD8" w14:textId="77777777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5503BF54" w14:textId="77777777" w:rsidR="00890DFE" w:rsidRPr="002B56EA" w:rsidRDefault="00890DFE" w:rsidP="00890D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104D67B1" w14:textId="77777777" w:rsidR="005F1CD3" w:rsidRPr="003C264B" w:rsidRDefault="005F1CD3" w:rsidP="00A70CB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  <w:highlight w:val="yellow"/>
        </w:rPr>
      </w:pPr>
    </w:p>
    <w:p w14:paraId="3BAE44BB" w14:textId="3A485E6A" w:rsidR="00A70CB5" w:rsidRDefault="00A70CB5" w:rsidP="00A70CB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3389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2433F1" w:rsidRPr="00563389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 w:rsidRPr="00563389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563389">
        <w:rPr>
          <w:rFonts w:ascii="Browallia New" w:hAnsi="Browallia New" w:cs="Browallia New" w:hint="cs"/>
          <w:sz w:val="28"/>
          <w:szCs w:val="28"/>
        </w:rPr>
        <w:t xml:space="preserve"> </w:t>
      </w:r>
      <w:r w:rsidR="00D02250" w:rsidRPr="00D02250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D3135D" w:rsidRPr="0056338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D3135D" w:rsidRPr="00563389">
        <w:rPr>
          <w:rFonts w:ascii="Browallia New" w:hAnsi="Browallia New" w:cs="Browallia New"/>
          <w:spacing w:val="-4"/>
          <w:sz w:val="28"/>
          <w:szCs w:val="28"/>
        </w:rPr>
        <w:t xml:space="preserve">2562 </w:t>
      </w:r>
      <w:r w:rsidR="00D3135D" w:rsidRPr="00563389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="009F1E9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วันที่</w:t>
      </w:r>
      <w:r w:rsidR="00D3135D" w:rsidRPr="0056338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63389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563389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56338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563389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563389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563389">
        <w:rPr>
          <w:rFonts w:ascii="Browallia New" w:hAnsi="Browallia New" w:cs="Browallia New"/>
          <w:spacing w:val="-4"/>
          <w:sz w:val="28"/>
          <w:szCs w:val="28"/>
          <w:cs/>
        </w:rPr>
        <w:t>เงินลงทุนในบริษัทย่อย</w:t>
      </w:r>
      <w:r w:rsidRPr="00563389">
        <w:rPr>
          <w:rFonts w:ascii="Browallia New" w:hAnsi="Browallia New" w:cs="Browallia New" w:hint="cs"/>
          <w:spacing w:val="-4"/>
          <w:sz w:val="28"/>
          <w:szCs w:val="28"/>
          <w:cs/>
        </w:rPr>
        <w:t>แห่งหนึ่ง</w:t>
      </w:r>
      <w:r w:rsidRPr="0063468E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CB3152" w:rsidRPr="0063468E">
        <w:rPr>
          <w:rFonts w:ascii="Browallia New" w:hAnsi="Browallia New" w:cs="Browallia New"/>
          <w:spacing w:val="-4"/>
          <w:sz w:val="28"/>
          <w:szCs w:val="28"/>
        </w:rPr>
        <w:t>2,212</w:t>
      </w:r>
      <w:r w:rsidR="00E51D32" w:rsidRPr="0063468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63468E">
        <w:rPr>
          <w:rFonts w:ascii="Browallia New" w:hAnsi="Browallia New" w:cs="Browallia New" w:hint="cs"/>
          <w:spacing w:val="-4"/>
          <w:sz w:val="28"/>
          <w:szCs w:val="28"/>
          <w:cs/>
        </w:rPr>
        <w:t>ล้าน</w:t>
      </w:r>
      <w:r w:rsidRPr="00563389">
        <w:rPr>
          <w:rFonts w:ascii="Browallia New" w:hAnsi="Browallia New" w:cs="Browallia New" w:hint="cs"/>
          <w:spacing w:val="-4"/>
          <w:sz w:val="28"/>
          <w:szCs w:val="28"/>
          <w:cs/>
        </w:rPr>
        <w:t>บาท</w:t>
      </w:r>
      <w:r w:rsidR="00CB3152" w:rsidRPr="0056338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563389">
        <w:rPr>
          <w:rFonts w:ascii="Browallia New" w:hAnsi="Browallia New" w:cs="Browallia New"/>
          <w:sz w:val="28"/>
          <w:szCs w:val="28"/>
          <w:cs/>
        </w:rPr>
        <w:t>นำไปวางเป็นหลักประกัน เพื่อค้ำประกันวงเงินกู้ยืมระยะยาวจากสถาบันการเงินให้กับ</w:t>
      </w:r>
      <w:r w:rsidRPr="00890CEA">
        <w:rPr>
          <w:rFonts w:ascii="Browallia New" w:hAnsi="Browallia New" w:cs="Browallia New"/>
          <w:sz w:val="28"/>
          <w:szCs w:val="28"/>
          <w:cs/>
        </w:rPr>
        <w:t xml:space="preserve">บริษัท (หมายเหตุ </w:t>
      </w:r>
      <w:r w:rsidR="00890CEA" w:rsidRPr="00890CEA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890CEA">
        <w:rPr>
          <w:rFonts w:ascii="Browallia New" w:hAnsi="Browallia New" w:cs="Browallia New"/>
          <w:sz w:val="28"/>
          <w:szCs w:val="28"/>
        </w:rPr>
        <w:t>)</w:t>
      </w:r>
    </w:p>
    <w:p w14:paraId="26793175" w14:textId="77777777" w:rsidR="003A2ADF" w:rsidRPr="002E76A4" w:rsidRDefault="003A2ADF" w:rsidP="007231B4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6D5FD714" w14:textId="7F4DB71C" w:rsidR="00852E88" w:rsidRPr="00340D67" w:rsidRDefault="0058147B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40D67">
        <w:rPr>
          <w:rFonts w:ascii="Browallia New" w:hAnsi="Browallia New" w:cs="Browallia New"/>
          <w:sz w:val="28"/>
          <w:szCs w:val="28"/>
          <w:u w:val="single"/>
          <w:cs/>
        </w:rPr>
        <w:t>บริษัท ดับบลิวซีไอ โฮลดิ้ง จำกัด</w:t>
      </w:r>
      <w:r w:rsidR="00AD571E">
        <w:rPr>
          <w:rFonts w:ascii="Browallia New" w:hAnsi="Browallia New" w:cs="Browallia New"/>
          <w:sz w:val="28"/>
          <w:szCs w:val="28"/>
          <w:u w:val="single"/>
        </w:rPr>
        <w:t xml:space="preserve"> (</w:t>
      </w:r>
      <w:r w:rsidR="00AD571E">
        <w:rPr>
          <w:rFonts w:ascii="Browallia New" w:hAnsi="Browallia New" w:cs="Browallia New" w:hint="cs"/>
          <w:sz w:val="28"/>
          <w:szCs w:val="28"/>
          <w:u w:val="single"/>
          <w:cs/>
        </w:rPr>
        <w:t>มหาชน)</w:t>
      </w:r>
    </w:p>
    <w:p w14:paraId="56DBD9C2" w14:textId="77777777" w:rsidR="007E7ADD" w:rsidRPr="002B5819" w:rsidRDefault="007E7ADD" w:rsidP="00D04D7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39FE88" w14:textId="58752308" w:rsidR="00E71011" w:rsidRDefault="00193B32" w:rsidP="00F323E8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613AF5">
        <w:rPr>
          <w:rFonts w:ascii="Browallia New" w:hAnsi="Browallia New" w:cs="Browallia New"/>
          <w:sz w:val="28"/>
          <w:szCs w:val="28"/>
          <w:cs/>
        </w:rPr>
        <w:t>บริษัท ดับบลิวซีไอ โฮลด</w:t>
      </w:r>
      <w:proofErr w:type="spellStart"/>
      <w:r w:rsidRPr="00613AF5">
        <w:rPr>
          <w:rFonts w:ascii="Browallia New" w:hAnsi="Browallia New" w:cs="Browallia New"/>
          <w:sz w:val="28"/>
          <w:szCs w:val="28"/>
          <w:cs/>
        </w:rPr>
        <w:t>ิ้ง</w:t>
      </w:r>
      <w:proofErr w:type="spellEnd"/>
      <w:r w:rsidR="009A411E" w:rsidRPr="00613AF5">
        <w:rPr>
          <w:rFonts w:ascii="Browallia New" w:hAnsi="Browallia New" w:cs="Browallia New"/>
          <w:sz w:val="28"/>
          <w:szCs w:val="28"/>
        </w:rPr>
        <w:t xml:space="preserve"> </w:t>
      </w:r>
      <w:r w:rsidR="009A411E" w:rsidRPr="00613AF5">
        <w:rPr>
          <w:rFonts w:ascii="Browallia New" w:hAnsi="Browallia New" w:cs="Browallia New"/>
          <w:sz w:val="28"/>
          <w:szCs w:val="28"/>
          <w:cs/>
        </w:rPr>
        <w:t>จำกัด (มหาชน)</w:t>
      </w:r>
      <w:r w:rsidR="00294134" w:rsidRPr="00613AF5">
        <w:rPr>
          <w:rFonts w:ascii="Browallia New" w:hAnsi="Browallia New" w:cs="Browallia New" w:hint="cs"/>
          <w:sz w:val="28"/>
          <w:szCs w:val="28"/>
          <w:cs/>
        </w:rPr>
        <w:t xml:space="preserve"> และบริษัทย่อย</w:t>
      </w:r>
      <w:r w:rsidRPr="00613A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13AF5">
        <w:rPr>
          <w:rFonts w:ascii="Browallia New" w:hAnsi="Browallia New" w:cs="Browallia New" w:hint="cs"/>
          <w:sz w:val="28"/>
          <w:szCs w:val="28"/>
          <w:cs/>
        </w:rPr>
        <w:t xml:space="preserve">มีขาดทุนสะสมเป็นจำนวนเงิน </w:t>
      </w:r>
      <w:r w:rsidR="007E1F39" w:rsidRPr="00613AF5">
        <w:rPr>
          <w:rFonts w:ascii="Browallia New" w:hAnsi="Browallia New" w:cs="Browallia New"/>
          <w:sz w:val="28"/>
          <w:szCs w:val="28"/>
        </w:rPr>
        <w:t>4,628</w:t>
      </w:r>
      <w:r w:rsidR="0084382A" w:rsidRPr="00613A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13AF5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A12A8" w:rsidRPr="00613AF5">
        <w:rPr>
          <w:rFonts w:ascii="Browallia New" w:hAnsi="Browallia New" w:cs="Browallia New"/>
          <w:sz w:val="28"/>
          <w:szCs w:val="28"/>
        </w:rPr>
        <w:t xml:space="preserve"> </w:t>
      </w:r>
      <w:r w:rsidRPr="00613AF5">
        <w:rPr>
          <w:rFonts w:ascii="Browallia New" w:hAnsi="Browallia New" w:cs="Browallia New" w:hint="cs"/>
          <w:sz w:val="28"/>
          <w:szCs w:val="28"/>
          <w:cs/>
        </w:rPr>
        <w:t xml:space="preserve">รวมถึงมีหนี้สินหมุนเวียนมากกว่าสินทรัพย์หมุนเวียน ณ วันที่ </w:t>
      </w:r>
      <w:r w:rsidR="002433F1" w:rsidRPr="00613AF5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 w:rsidRPr="00613AF5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13AF5">
        <w:rPr>
          <w:rFonts w:ascii="Browallia New" w:hAnsi="Browallia New" w:cs="Browallia New" w:hint="cs"/>
          <w:sz w:val="28"/>
          <w:szCs w:val="28"/>
        </w:rPr>
        <w:t xml:space="preserve"> </w:t>
      </w:r>
      <w:r w:rsidR="00D02250" w:rsidRPr="00613AF5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A24B0F" w:rsidRPr="00613AF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4B0F" w:rsidRPr="00613AF5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A24B0F" w:rsidRPr="00613AF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13AF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13AF5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AD06B1" w:rsidRPr="00613AF5">
        <w:rPr>
          <w:rFonts w:ascii="Browallia New" w:hAnsi="Browallia New" w:cs="Browallia New"/>
          <w:sz w:val="28"/>
          <w:szCs w:val="28"/>
        </w:rPr>
        <w:t xml:space="preserve"> </w:t>
      </w:r>
      <w:r w:rsidR="007E1F39" w:rsidRPr="00613AF5">
        <w:rPr>
          <w:rFonts w:ascii="Browallia New" w:hAnsi="Browallia New" w:cs="Browallia New"/>
          <w:sz w:val="28"/>
          <w:szCs w:val="28"/>
        </w:rPr>
        <w:t>857</w:t>
      </w:r>
      <w:r w:rsidR="000C5540" w:rsidRPr="00613AF5">
        <w:rPr>
          <w:rFonts w:ascii="Browallia New" w:hAnsi="Browallia New" w:cs="Browallia New"/>
          <w:sz w:val="28"/>
          <w:szCs w:val="28"/>
        </w:rPr>
        <w:t xml:space="preserve"> </w:t>
      </w:r>
      <w:r w:rsidRPr="00613AF5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C00646" w:rsidRPr="00613AF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13AF5">
        <w:rPr>
          <w:rFonts w:ascii="Browallia New" w:hAnsi="Browallia New" w:cs="Browallia New" w:hint="cs"/>
          <w:sz w:val="28"/>
          <w:szCs w:val="28"/>
          <w:cs/>
        </w:rPr>
        <w:t xml:space="preserve">อย่างไรก็ตาม </w:t>
      </w:r>
      <w:r w:rsidR="001F2E9F" w:rsidRPr="00613AF5">
        <w:rPr>
          <w:rFonts w:ascii="Browallia New" w:hAnsi="Browallia New" w:cs="Browallia New" w:hint="cs"/>
          <w:sz w:val="28"/>
          <w:szCs w:val="28"/>
          <w:cs/>
        </w:rPr>
        <w:t>บริษัทอยู่ระหว่างการพิจารณาปรับโครงสร้างธุรกิจของบริษัทย่อยให้มีผลการดำเนินงานที่ดีขึ้น</w:t>
      </w:r>
      <w:r w:rsidR="00EF4AF5" w:rsidRPr="00D33AE5">
        <w:rPr>
          <w:rFonts w:ascii="Browallia New" w:hAnsi="Browallia New" w:cs="Browallia New"/>
          <w:sz w:val="28"/>
          <w:szCs w:val="28"/>
        </w:rPr>
        <w:t xml:space="preserve"> </w:t>
      </w:r>
      <w:r w:rsidR="0034160E" w:rsidRPr="00D33AE5">
        <w:rPr>
          <w:rFonts w:ascii="Browallia New" w:hAnsi="Browallia New" w:cs="Browallia New" w:hint="cs"/>
          <w:sz w:val="28"/>
          <w:szCs w:val="28"/>
          <w:cs/>
        </w:rPr>
        <w:t>และมีกระแส</w:t>
      </w:r>
      <w:r w:rsidR="0034160E">
        <w:rPr>
          <w:rFonts w:ascii="Browallia New" w:hAnsi="Browallia New" w:cs="Browallia New" w:hint="cs"/>
          <w:sz w:val="28"/>
          <w:szCs w:val="28"/>
          <w:cs/>
        </w:rPr>
        <w:t>เงินสดในการดำเนินงานที่ดีต่อไปในอนาคต</w:t>
      </w:r>
    </w:p>
    <w:p w14:paraId="31BBC7D4" w14:textId="77777777" w:rsidR="002E76A4" w:rsidRPr="006F3A60" w:rsidRDefault="002E76A4" w:rsidP="00F323E8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599EC567" w14:textId="2A823E36" w:rsidR="007E5C30" w:rsidRDefault="007E5C30" w:rsidP="007E5C3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 xml:space="preserve">15 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กุมภาพันธ์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 xml:space="preserve">2562 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>ที่ประชุมวิสามัญผู้ถือหุ้น</w:t>
      </w:r>
      <w:r w:rsidRPr="001B07BA">
        <w:rPr>
          <w:rFonts w:ascii="Browallia New" w:hAnsi="Browallia New" w:cs="Browallia New" w:hint="cs"/>
          <w:sz w:val="28"/>
          <w:szCs w:val="28"/>
          <w:cs/>
        </w:rPr>
        <w:t>บริษัท ดับบลิวซีไอ โฮลด</w:t>
      </w:r>
      <w:proofErr w:type="spellStart"/>
      <w:r w:rsidRPr="001B07BA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1B07BA">
        <w:rPr>
          <w:rFonts w:ascii="Browallia New" w:hAnsi="Browallia New" w:cs="Browallia New" w:hint="cs"/>
          <w:sz w:val="28"/>
          <w:szCs w:val="28"/>
          <w:cs/>
        </w:rPr>
        <w:t xml:space="preserve"> จำกัด (มหาชน)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ได้มีมติขยายระยะเวลาการจัดสรรหุ้นเพิ่มทุนส่วนที่เหลือ และเรียกชำระเงินค่าหุ้นภายในวันที่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 xml:space="preserve">30 </w:t>
      </w:r>
      <w:r w:rsidR="00B37B8C"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>2562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(ตามมติอนุมัติ</w:t>
      </w:r>
      <w:r w:rsidR="00E96A08" w:rsidRPr="001B07BA">
        <w:rPr>
          <w:rFonts w:ascii="Browallia New" w:hAnsi="Browallia New" w:cs="Browallia New"/>
          <w:spacing w:val="-4"/>
          <w:sz w:val="28"/>
          <w:szCs w:val="28"/>
        </w:rPr>
        <w:t xml:space="preserve">        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การเพิ่มทุนเมื่อวันที่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 xml:space="preserve">29 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>2561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>)</w:t>
      </w:r>
    </w:p>
    <w:p w14:paraId="77047ED7" w14:textId="77777777" w:rsidR="00ED3798" w:rsidRPr="00B17B11" w:rsidRDefault="00ED3798" w:rsidP="007E5C3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AAE20B9" w14:textId="3E0BF1C6" w:rsidR="007E5C30" w:rsidRDefault="007E5C3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อย่างไรก็ตาม 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>7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>
        <w:rPr>
          <w:rFonts w:ascii="Browallia New" w:hAnsi="Browallia New" w:cs="Browallia New"/>
          <w:sz w:val="28"/>
          <w:szCs w:val="28"/>
        </w:rPr>
        <w:t>2562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ที่ประชุมคณะกรรมการบริษัท อี ฟอร์ แอล เอม จำกัด (มหาชน) ครั้งที่ </w:t>
      </w:r>
      <w:r>
        <w:rPr>
          <w:rFonts w:ascii="Browallia New" w:hAnsi="Browallia New" w:cs="Browallia New"/>
          <w:sz w:val="28"/>
          <w:szCs w:val="28"/>
        </w:rPr>
        <w:t>3/2562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มีมติอนุมัติให้บริษัทสละสิทธิการจองซื้อหุ้นสามัญเพิ่มทุนของบริษัท ดับบลิวซีไอ โฮลดิ้ง จำกัด (มหาชน) ซึ่งเป็นบริษัทย่อยของบริษัทตามสัดส่วนการถือหุ้น จำนวน</w:t>
      </w:r>
      <w:r>
        <w:rPr>
          <w:rFonts w:ascii="Browallia New" w:hAnsi="Browallia New" w:cs="Browallia New"/>
          <w:sz w:val="28"/>
          <w:szCs w:val="28"/>
        </w:rPr>
        <w:t xml:space="preserve"> 42,882,808</w:t>
      </w:r>
      <w:r w:rsidRPr="00D30DA1">
        <w:rPr>
          <w:rFonts w:ascii="Browallia New" w:hAnsi="Browallia New" w:cs="Browallia New"/>
          <w:sz w:val="28"/>
          <w:szCs w:val="28"/>
        </w:rPr>
        <w:t> 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หุ้น โดยยังคงรักษาสัดส่วนการเป็นผู้ถือหุ้นใหญ่ ในสัดส่วนไม่ต่ำกว่าร้อยละ </w:t>
      </w:r>
      <w:r>
        <w:rPr>
          <w:rFonts w:ascii="Browallia New" w:hAnsi="Browallia New" w:cs="Browallia New"/>
          <w:sz w:val="28"/>
          <w:szCs w:val="28"/>
        </w:rPr>
        <w:t>50.17</w:t>
      </w:r>
    </w:p>
    <w:p w14:paraId="129B7344" w14:textId="4896BF43" w:rsidR="00F14E04" w:rsidRDefault="00F14E04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3939A04D" w14:textId="11AAA25E" w:rsidR="00F14E04" w:rsidRDefault="00F14E04" w:rsidP="00F14E0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Pr="00D2247B">
        <w:rPr>
          <w:rFonts w:ascii="Browallia New" w:hAnsi="Browallia New" w:cs="Browallia New"/>
          <w:spacing w:val="-4"/>
          <w:sz w:val="28"/>
          <w:szCs w:val="28"/>
        </w:rPr>
        <w:t xml:space="preserve">4 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เมษายน </w:t>
      </w:r>
      <w:r w:rsidRPr="00D2247B">
        <w:rPr>
          <w:rFonts w:ascii="Browallia New" w:hAnsi="Browallia New" w:cs="Browallia New"/>
          <w:spacing w:val="-4"/>
          <w:sz w:val="28"/>
          <w:szCs w:val="28"/>
        </w:rPr>
        <w:t>2562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 ดับบลิวซีไอ โฮลดิ้ง จำกัด (มหาชน) ได้รับชำระเงินค่าหุ้นสามัญเพิ่มทุนที่เสนอขายแก่</w:t>
      </w:r>
      <w:r w:rsidR="00D8025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 </w:t>
      </w:r>
      <w:r w:rsidR="00F771CF">
        <w:rPr>
          <w:rFonts w:ascii="Browallia New" w:hAnsi="Browallia New" w:cs="Browallia New" w:hint="cs"/>
          <w:spacing w:val="-4"/>
          <w:sz w:val="28"/>
          <w:szCs w:val="28"/>
          <w:cs/>
        </w:rPr>
        <w:t>ผู้ถือหุ้นเดิม</w:t>
      </w:r>
      <w:r w:rsidR="00D8025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รวมเป็นเงินทั้งสิ้นจํานวน </w:t>
      </w:r>
      <w:r w:rsidRPr="00D2247B">
        <w:rPr>
          <w:rFonts w:ascii="Browallia New" w:hAnsi="Browallia New" w:cs="Browallia New"/>
          <w:spacing w:val="-4"/>
          <w:sz w:val="28"/>
          <w:szCs w:val="28"/>
        </w:rPr>
        <w:t>220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แบ่งออกเป็นหุ้นสามัญจํานวน </w:t>
      </w:r>
      <w:r w:rsidRPr="00D2247B">
        <w:rPr>
          <w:rFonts w:ascii="Browallia New" w:hAnsi="Browallia New" w:cs="Browallia New"/>
          <w:spacing w:val="-4"/>
          <w:sz w:val="28"/>
          <w:szCs w:val="28"/>
        </w:rPr>
        <w:t xml:space="preserve">22 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ล้านหุ้น </w:t>
      </w:r>
      <w:r w:rsidR="003C264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ทำให้สัดส่วนการลงทุนในบริษัทย่อยลดลงจากร้อยละ </w:t>
      </w:r>
      <w:r w:rsidR="003C264B">
        <w:rPr>
          <w:rFonts w:ascii="Browallia New" w:hAnsi="Browallia New" w:cs="Browallia New"/>
          <w:spacing w:val="-4"/>
          <w:sz w:val="28"/>
          <w:szCs w:val="28"/>
        </w:rPr>
        <w:t xml:space="preserve">63.70 </w:t>
      </w:r>
      <w:r w:rsidR="003C264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เป็นร้อยละ </w:t>
      </w:r>
      <w:r w:rsidR="003C264B">
        <w:rPr>
          <w:rFonts w:ascii="Browallia New" w:hAnsi="Browallia New" w:cs="Browallia New"/>
          <w:spacing w:val="-4"/>
          <w:sz w:val="28"/>
          <w:szCs w:val="28"/>
        </w:rPr>
        <w:t xml:space="preserve">56.00 </w:t>
      </w:r>
      <w:r w:rsidR="003C264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และบันทึกผลต่างจากการเปลี่ยนแปลงสัดส่วนเงินลงทุนในบริษัทย่อย จำนวน </w:t>
      </w:r>
      <w:r w:rsidR="003C264B">
        <w:rPr>
          <w:rFonts w:ascii="Browallia New" w:hAnsi="Browallia New" w:cs="Browallia New"/>
          <w:spacing w:val="-4"/>
          <w:sz w:val="28"/>
          <w:szCs w:val="28"/>
        </w:rPr>
        <w:t xml:space="preserve">170.16 </w:t>
      </w:r>
      <w:r w:rsidR="003C264B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 ใน</w:t>
      </w:r>
      <w:r w:rsidR="00902873">
        <w:rPr>
          <w:rFonts w:ascii="Browallia New" w:hAnsi="Browallia New" w:cs="Browallia New" w:hint="cs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</w:p>
    <w:p w14:paraId="5387641A" w14:textId="6046CDF1" w:rsidR="00253540" w:rsidRPr="00B17B11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17577F61" w14:textId="2D145986" w:rsidR="00A837FC" w:rsidRPr="00A837FC" w:rsidRDefault="00A837FC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A837FC">
        <w:rPr>
          <w:rFonts w:ascii="Browallia New" w:hAnsi="Browallia New" w:cs="Browallia New"/>
          <w:sz w:val="28"/>
          <w:szCs w:val="28"/>
          <w:u w:val="single"/>
          <w:cs/>
        </w:rPr>
        <w:t>บริษัท วุฒิศักดิ์ คอสเมติกอินเตอร์ จำกัด</w:t>
      </w:r>
    </w:p>
    <w:p w14:paraId="00BB361C" w14:textId="77777777" w:rsidR="00A837FC" w:rsidRPr="00B17B11" w:rsidRDefault="00A837FC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D4E7C24" w14:textId="2871B005" w:rsidR="00D2247B" w:rsidRPr="00D2247B" w:rsidRDefault="00D2247B" w:rsidP="00D2247B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D2247B">
        <w:rPr>
          <w:rFonts w:ascii="Browallia New" w:hAnsi="Browallia New" w:cs="Browallia New"/>
          <w:sz w:val="28"/>
          <w:szCs w:val="28"/>
          <w:cs/>
        </w:rPr>
        <w:t>ที่ประชุมคณะกรรมการของบริษัท วุฒิศักดิ์ คอสเมติกอ</w:t>
      </w:r>
      <w:proofErr w:type="spellStart"/>
      <w:r w:rsidRPr="00D2247B">
        <w:rPr>
          <w:rFonts w:ascii="Browallia New" w:hAnsi="Browallia New" w:cs="Browallia New"/>
          <w:sz w:val="28"/>
          <w:szCs w:val="28"/>
          <w:cs/>
        </w:rPr>
        <w:t>ินเต</w:t>
      </w:r>
      <w:proofErr w:type="spellEnd"/>
      <w:r w:rsidRPr="00D2247B">
        <w:rPr>
          <w:rFonts w:ascii="Browallia New" w:hAnsi="Browallia New" w:cs="Browallia New"/>
          <w:sz w:val="28"/>
          <w:szCs w:val="28"/>
          <w:cs/>
        </w:rPr>
        <w:t>อร์ จำกัด (</w:t>
      </w:r>
      <w:r w:rsidRPr="00D2247B">
        <w:rPr>
          <w:rFonts w:ascii="Browallia New" w:hAnsi="Browallia New" w:cs="Browallia New"/>
          <w:sz w:val="28"/>
          <w:szCs w:val="28"/>
        </w:rPr>
        <w:t>“</w:t>
      </w:r>
      <w:r w:rsidRPr="00D2247B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 w:rsidRPr="00D2247B">
        <w:rPr>
          <w:rFonts w:ascii="Browallia New" w:hAnsi="Browallia New" w:cs="Browallia New"/>
          <w:sz w:val="28"/>
          <w:szCs w:val="28"/>
        </w:rPr>
        <w:t>”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) ครั้งที่ </w:t>
      </w:r>
      <w:r w:rsidRPr="00D2247B">
        <w:rPr>
          <w:rFonts w:ascii="Browallia New" w:hAnsi="Browallia New" w:cs="Browallia New"/>
          <w:sz w:val="28"/>
          <w:szCs w:val="28"/>
        </w:rPr>
        <w:t xml:space="preserve">2/2562 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D2247B">
        <w:rPr>
          <w:rFonts w:ascii="Browallia New" w:hAnsi="Browallia New" w:cs="Browallia New"/>
          <w:sz w:val="28"/>
          <w:szCs w:val="28"/>
        </w:rPr>
        <w:t xml:space="preserve">18 </w:t>
      </w:r>
      <w:r w:rsidRPr="006F3A60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2247B">
        <w:rPr>
          <w:rFonts w:ascii="Browallia New" w:hAnsi="Browallia New" w:cs="Browallia New"/>
          <w:sz w:val="28"/>
          <w:szCs w:val="28"/>
        </w:rPr>
        <w:t>2562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มีมติอนุมัติให้เพิ่มทุนของบริษัทจำนวน </w:t>
      </w:r>
      <w:r w:rsidRPr="004E04F2">
        <w:rPr>
          <w:rFonts w:ascii="Browallia New" w:hAnsi="Browallia New" w:cs="Browallia New"/>
          <w:sz w:val="28"/>
          <w:szCs w:val="28"/>
        </w:rPr>
        <w:t xml:space="preserve">10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ล้านหุ้น มูลค่าที่ตราไว้หุ้นละ </w:t>
      </w:r>
      <w:r w:rsidRPr="004E04F2">
        <w:rPr>
          <w:rFonts w:ascii="Browallia New" w:hAnsi="Browallia New" w:cs="Browallia New"/>
          <w:sz w:val="28"/>
          <w:szCs w:val="28"/>
        </w:rPr>
        <w:t>10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 บาท ซึ่ง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บริษัทย่อยทางอ้อมได้รับเงินชำระค่าหุ้นเรียบร้อยแล้ว เมื่อวันที่ </w:t>
      </w:r>
      <w:r w:rsidRPr="00D2247B">
        <w:rPr>
          <w:rFonts w:ascii="Browallia New" w:hAnsi="Browallia New" w:cs="Browallia New"/>
          <w:sz w:val="28"/>
          <w:szCs w:val="28"/>
        </w:rPr>
        <w:t xml:space="preserve">4 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D2247B">
        <w:rPr>
          <w:rFonts w:ascii="Browallia New" w:hAnsi="Browallia New" w:cs="Browallia New"/>
          <w:sz w:val="28"/>
          <w:szCs w:val="28"/>
        </w:rPr>
        <w:t>2562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 รวมเป็นเงิน </w:t>
      </w:r>
      <w:r w:rsidRPr="00D2247B">
        <w:rPr>
          <w:rFonts w:ascii="Browallia New" w:hAnsi="Browallia New" w:cs="Browallia New"/>
          <w:sz w:val="28"/>
          <w:szCs w:val="28"/>
        </w:rPr>
        <w:t>100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 ล้านบาท การเพิ่มทุนดังกล่าวได้รับอนุมัติจากที่ประชุมผู้ถือหุ้นของบริษัทย่อยทางอ้อม ครั้งที่ </w:t>
      </w:r>
      <w:r w:rsidRPr="00D2247B">
        <w:rPr>
          <w:rFonts w:ascii="Browallia New" w:hAnsi="Browallia New" w:cs="Browallia New"/>
          <w:sz w:val="28"/>
          <w:szCs w:val="28"/>
        </w:rPr>
        <w:t xml:space="preserve">3/2562 </w:t>
      </w:r>
      <w:r w:rsidRPr="00D2247B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D2247B">
        <w:rPr>
          <w:rFonts w:ascii="Browallia New" w:hAnsi="Browallia New" w:cs="Browallia New"/>
          <w:sz w:val="28"/>
          <w:szCs w:val="28"/>
        </w:rPr>
        <w:t xml:space="preserve">12 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D2247B">
        <w:rPr>
          <w:rFonts w:ascii="Browallia New" w:hAnsi="Browallia New" w:cs="Browallia New"/>
          <w:sz w:val="28"/>
          <w:szCs w:val="28"/>
        </w:rPr>
        <w:t>2562</w:t>
      </w:r>
    </w:p>
    <w:p w14:paraId="2FF60C9C" w14:textId="4A820DF7" w:rsidR="00D2247B" w:rsidRDefault="00D2247B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7A5E9944" w14:textId="5FE99610" w:rsidR="00C71111" w:rsidRPr="00C71111" w:rsidRDefault="00C71111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71111">
        <w:rPr>
          <w:rFonts w:ascii="Browallia New" w:hAnsi="Browallia New" w:cs="Browallia New" w:hint="cs"/>
          <w:sz w:val="28"/>
          <w:szCs w:val="28"/>
          <w:u w:val="single"/>
          <w:cs/>
        </w:rPr>
        <w:t>บริษัท ดับบลิว โกลบอล จำกัด</w:t>
      </w:r>
    </w:p>
    <w:p w14:paraId="1F2ED615" w14:textId="62D7972E" w:rsidR="00C71111" w:rsidRPr="00B17B11" w:rsidRDefault="00C71111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3CF985B" w14:textId="45139279" w:rsidR="00C71111" w:rsidRDefault="00BF333A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 xml:space="preserve">10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ที่ประชุมคณะกรรมการของ</w:t>
      </w:r>
      <w:r w:rsidR="00C71111" w:rsidRPr="00A24B0F">
        <w:rPr>
          <w:rFonts w:ascii="Browallia New" w:hAnsi="Browallia New" w:cs="Browallia New"/>
          <w:sz w:val="28"/>
          <w:szCs w:val="28"/>
          <w:cs/>
        </w:rPr>
        <w:t>บริษัท ดับบลิวซีไอ โฮลด</w:t>
      </w:r>
      <w:proofErr w:type="spellStart"/>
      <w:r w:rsidR="00C71111" w:rsidRPr="00A24B0F">
        <w:rPr>
          <w:rFonts w:ascii="Browallia New" w:hAnsi="Browallia New" w:cs="Browallia New"/>
          <w:sz w:val="28"/>
          <w:szCs w:val="28"/>
          <w:cs/>
        </w:rPr>
        <w:t>ิ้ง</w:t>
      </w:r>
      <w:proofErr w:type="spellEnd"/>
      <w:r w:rsidR="00C71111" w:rsidRPr="00A24B0F">
        <w:rPr>
          <w:rFonts w:ascii="Browallia New" w:hAnsi="Browallia New" w:cs="Browallia New"/>
          <w:sz w:val="28"/>
          <w:szCs w:val="28"/>
        </w:rPr>
        <w:t xml:space="preserve"> </w:t>
      </w:r>
      <w:r w:rsidR="00C71111" w:rsidRPr="00A24B0F">
        <w:rPr>
          <w:rFonts w:ascii="Browallia New" w:hAnsi="Browallia New" w:cs="Browallia New"/>
          <w:sz w:val="28"/>
          <w:szCs w:val="28"/>
          <w:cs/>
        </w:rPr>
        <w:t>จำกัด (มหาชน)</w:t>
      </w:r>
      <w:r w:rsidR="00C7111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ครั้งที่ </w:t>
      </w:r>
      <w:r>
        <w:rPr>
          <w:rFonts w:ascii="Browallia New" w:hAnsi="Browallia New" w:cs="Browallia New"/>
          <w:sz w:val="28"/>
          <w:szCs w:val="28"/>
        </w:rPr>
        <w:t xml:space="preserve">6/2562 </w:t>
      </w:r>
      <w:r>
        <w:rPr>
          <w:rFonts w:ascii="Browallia New" w:hAnsi="Browallia New" w:cs="Browallia New" w:hint="cs"/>
          <w:sz w:val="28"/>
          <w:szCs w:val="28"/>
          <w:cs/>
        </w:rPr>
        <w:t>มีมติอนุมัติให้</w:t>
      </w:r>
      <w:r w:rsidR="00C71111">
        <w:rPr>
          <w:rFonts w:ascii="Browallia New" w:hAnsi="Browallia New" w:cs="Browallia New" w:hint="cs"/>
          <w:sz w:val="28"/>
          <w:szCs w:val="28"/>
          <w:cs/>
        </w:rPr>
        <w:t>ลงทุนในหุ้นสามัญของบริษัท ดับบลิว โกลบอล จำกัด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2247B">
        <w:rPr>
          <w:rFonts w:ascii="Browallia New" w:hAnsi="Browallia New" w:cs="Browallia New"/>
          <w:sz w:val="28"/>
          <w:szCs w:val="28"/>
          <w:cs/>
        </w:rPr>
        <w:t>(</w:t>
      </w:r>
      <w:r w:rsidRPr="00D2247B">
        <w:rPr>
          <w:rFonts w:ascii="Browallia New" w:hAnsi="Browallia New" w:cs="Browallia New"/>
          <w:sz w:val="28"/>
          <w:szCs w:val="28"/>
        </w:rPr>
        <w:t>“</w:t>
      </w:r>
      <w:r w:rsidRPr="00D2247B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 w:rsidRPr="00D2247B">
        <w:rPr>
          <w:rFonts w:ascii="Browallia New" w:hAnsi="Browallia New" w:cs="Browallia New"/>
          <w:sz w:val="28"/>
          <w:szCs w:val="28"/>
        </w:rPr>
        <w:t>”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(ทุนจดทะเบียน </w:t>
      </w:r>
      <w:r w:rsidR="006B6760">
        <w:rPr>
          <w:rFonts w:ascii="Browallia New" w:hAnsi="Browallia New" w:cs="Browallia New"/>
          <w:sz w:val="28"/>
          <w:szCs w:val="28"/>
        </w:rPr>
        <w:t xml:space="preserve">10,000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หุ้น จำนวนเงิน </w:t>
      </w:r>
      <w:r w:rsidR="006B6760">
        <w:rPr>
          <w:rFonts w:ascii="Browallia New" w:hAnsi="Browallia New" w:cs="Browallia New"/>
          <w:sz w:val="28"/>
          <w:szCs w:val="28"/>
        </w:rPr>
        <w:t xml:space="preserve">100,000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บาท) เพื่อรองรับการขยายธุรกิจในต่างประเทศ </w:t>
      </w:r>
      <w:r w:rsidR="005468AE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มีการเรียกชำระค่าหุ้น จำนวน </w:t>
      </w:r>
      <w:r w:rsidR="006B6760">
        <w:rPr>
          <w:rFonts w:ascii="Browallia New" w:hAnsi="Browallia New" w:cs="Browallia New"/>
          <w:sz w:val="28"/>
          <w:szCs w:val="28"/>
        </w:rPr>
        <w:t xml:space="preserve">9,997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หุ้น มูลค่าหุ้นละ </w:t>
      </w:r>
      <w:r w:rsidR="006B6760">
        <w:rPr>
          <w:rFonts w:ascii="Browallia New" w:hAnsi="Browallia New" w:cs="Browallia New"/>
          <w:sz w:val="28"/>
          <w:szCs w:val="28"/>
        </w:rPr>
        <w:t xml:space="preserve">10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บาท รวมเป็นเงิน </w:t>
      </w:r>
      <w:r w:rsidR="006B6760">
        <w:rPr>
          <w:rFonts w:ascii="Browallia New" w:hAnsi="Browallia New" w:cs="Browallia New"/>
          <w:sz w:val="28"/>
          <w:szCs w:val="28"/>
        </w:rPr>
        <w:t xml:space="preserve">99,970 </w:t>
      </w:r>
      <w:r w:rsidR="006B6760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086065">
        <w:rPr>
          <w:rFonts w:ascii="Browallia New" w:hAnsi="Browallia New" w:cs="Browallia New" w:hint="cs"/>
          <w:sz w:val="28"/>
          <w:szCs w:val="28"/>
          <w:cs/>
        </w:rPr>
        <w:t xml:space="preserve"> เรียบร้อยแล้วในไตรมาส </w:t>
      </w:r>
      <w:r w:rsidR="00086065">
        <w:rPr>
          <w:rFonts w:ascii="Browallia New" w:hAnsi="Browallia New" w:cs="Browallia New"/>
          <w:sz w:val="28"/>
          <w:szCs w:val="28"/>
        </w:rPr>
        <w:t>2</w:t>
      </w:r>
    </w:p>
    <w:p w14:paraId="721773B8" w14:textId="77777777" w:rsidR="00C71111" w:rsidRDefault="00C71111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7B4B6E0" w14:textId="07C68947" w:rsidR="00A837FC" w:rsidRPr="00A837FC" w:rsidRDefault="00A837FC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</w:rPr>
      </w:pPr>
      <w:r w:rsidRPr="00A837FC"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  <w:t>บริษัท สเปซเมด จำกัด</w:t>
      </w:r>
    </w:p>
    <w:p w14:paraId="668D25A2" w14:textId="77777777" w:rsidR="00A837FC" w:rsidRPr="00B17B11" w:rsidRDefault="00A837FC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63DF6DC" w14:textId="5B89202D" w:rsidR="00C41695" w:rsidRDefault="00D2247B" w:rsidP="00C41695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A837FC">
        <w:rPr>
          <w:rFonts w:ascii="Browallia New" w:hAnsi="Browallia New" w:cs="Browallia New"/>
          <w:sz w:val="28"/>
          <w:szCs w:val="28"/>
          <w:cs/>
        </w:rPr>
        <w:t>ที่ประชุม</w:t>
      </w:r>
      <w:r w:rsidRPr="00A837FC">
        <w:rPr>
          <w:rFonts w:ascii="Browallia New" w:hAnsi="Browallia New" w:cs="Browallia New" w:hint="cs"/>
          <w:sz w:val="28"/>
          <w:szCs w:val="28"/>
          <w:cs/>
        </w:rPr>
        <w:t>สามัญ</w:t>
      </w:r>
      <w:r w:rsidRPr="00A837FC">
        <w:rPr>
          <w:rFonts w:ascii="Browallia New" w:hAnsi="Browallia New" w:cs="Browallia New"/>
          <w:sz w:val="28"/>
          <w:szCs w:val="28"/>
          <w:cs/>
        </w:rPr>
        <w:t xml:space="preserve">ผู้ถือหุ้นของบริษัท สเปซเมด จำกัด </w:t>
      </w:r>
      <w:r w:rsidRPr="00A837FC">
        <w:rPr>
          <w:rFonts w:ascii="Browallia New" w:hAnsi="Browallia New" w:cs="Browallia New" w:hint="cs"/>
          <w:sz w:val="28"/>
          <w:szCs w:val="28"/>
          <w:cs/>
        </w:rPr>
        <w:t xml:space="preserve">ประจำปี </w:t>
      </w:r>
      <w:r w:rsidRPr="00A837FC">
        <w:rPr>
          <w:rFonts w:ascii="Browallia New" w:hAnsi="Browallia New" w:cs="Browallia New"/>
          <w:sz w:val="28"/>
          <w:szCs w:val="28"/>
        </w:rPr>
        <w:t>2562 </w:t>
      </w:r>
      <w:r w:rsidRPr="00A837FC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A837FC">
        <w:rPr>
          <w:rFonts w:ascii="Browallia New" w:hAnsi="Browallia New" w:cs="Browallia New"/>
          <w:sz w:val="28"/>
          <w:szCs w:val="28"/>
        </w:rPr>
        <w:t> 30 </w:t>
      </w:r>
      <w:r w:rsidRPr="00A837FC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A837FC">
        <w:rPr>
          <w:rFonts w:ascii="Browallia New" w:hAnsi="Browallia New" w:cs="Browallia New"/>
          <w:sz w:val="28"/>
          <w:szCs w:val="28"/>
        </w:rPr>
        <w:t> 2562 </w:t>
      </w:r>
      <w:r w:rsidRPr="00A837FC">
        <w:rPr>
          <w:rFonts w:ascii="Browallia New" w:hAnsi="Browallia New" w:cs="Browallia New"/>
          <w:sz w:val="28"/>
          <w:szCs w:val="28"/>
          <w:cs/>
        </w:rPr>
        <w:t>มี</w:t>
      </w:r>
      <w:r w:rsidRPr="00A837FC">
        <w:rPr>
          <w:rFonts w:ascii="Browallia New" w:hAnsi="Browallia New" w:cs="Browallia New" w:hint="cs"/>
          <w:sz w:val="28"/>
          <w:szCs w:val="28"/>
          <w:cs/>
        </w:rPr>
        <w:t>มติ</w:t>
      </w:r>
      <w:r w:rsidRPr="00A837FC">
        <w:rPr>
          <w:rFonts w:ascii="Browallia New" w:hAnsi="Browallia New" w:cs="Browallia New"/>
          <w:sz w:val="28"/>
          <w:szCs w:val="28"/>
          <w:cs/>
        </w:rPr>
        <w:t>อนุมัติการจ่ายเงินปันผลจากกำไรของผลการดำเนินงานสำหรับปี</w:t>
      </w:r>
      <w:r w:rsidRPr="00A837FC">
        <w:rPr>
          <w:rFonts w:ascii="Browallia New" w:hAnsi="Browallia New" w:cs="Browallia New"/>
          <w:sz w:val="28"/>
          <w:szCs w:val="28"/>
        </w:rPr>
        <w:t> 2561 </w:t>
      </w:r>
      <w:r w:rsidRPr="00A837FC">
        <w:rPr>
          <w:rFonts w:ascii="Browallia New" w:hAnsi="Browallia New" w:cs="Browallia New"/>
          <w:sz w:val="28"/>
          <w:szCs w:val="28"/>
          <w:cs/>
        </w:rPr>
        <w:t>จำนวนรวม</w:t>
      </w:r>
      <w:r w:rsidRPr="00A837FC">
        <w:rPr>
          <w:rFonts w:ascii="Browallia New" w:hAnsi="Browallia New" w:cs="Browallia New"/>
          <w:sz w:val="28"/>
          <w:szCs w:val="28"/>
        </w:rPr>
        <w:t> 15 </w:t>
      </w:r>
      <w:r w:rsidRPr="00A837FC">
        <w:rPr>
          <w:rFonts w:ascii="Browallia New" w:hAnsi="Browallia New" w:cs="Browallia New"/>
          <w:sz w:val="28"/>
          <w:szCs w:val="28"/>
          <w:cs/>
        </w:rPr>
        <w:t>ล้านบาท โดยจ่ายปันผลเป็นเงินสดในอัตรา</w:t>
      </w:r>
      <w:r w:rsidRPr="00A837FC">
        <w:rPr>
          <w:rFonts w:ascii="Browallia New" w:hAnsi="Browallia New" w:cs="Browallia New"/>
          <w:sz w:val="28"/>
          <w:szCs w:val="28"/>
        </w:rPr>
        <w:t> 30 </w:t>
      </w:r>
      <w:r w:rsidRPr="00A837FC">
        <w:rPr>
          <w:rFonts w:ascii="Browallia New" w:hAnsi="Browallia New" w:cs="Browallia New"/>
          <w:sz w:val="28"/>
          <w:szCs w:val="28"/>
          <w:cs/>
        </w:rPr>
        <w:t>บาทต่อหุ้น</w:t>
      </w:r>
    </w:p>
    <w:p w14:paraId="7904F945" w14:textId="55F66E9C" w:rsidR="00E91442" w:rsidRDefault="00E91442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69FE2E09" w14:textId="57390787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41E2B456" w14:textId="312D2F78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D82DB79" w14:textId="102A725F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47726FF1" w14:textId="0C3D4AB1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6672F7C" w14:textId="5F9570F3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31B105E" w14:textId="404FA3D1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4A4C4F36" w14:textId="6C87A3A1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A9D4F9A" w14:textId="70038103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51794786" w14:textId="34B9CE33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5728514B" w14:textId="40C3911F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9A33B2A" w14:textId="77777777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50E6F510" w14:textId="16B03A6B" w:rsidR="00903D86" w:rsidRPr="001E4098" w:rsidRDefault="00946BD3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</w:t>
      </w:r>
      <w:r w:rsidR="000E519E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>อาคาร</w:t>
      </w:r>
      <w:r w:rsidR="00C5637E">
        <w:rPr>
          <w:rFonts w:ascii="Browallia New" w:hAnsi="Browallia New" w:cs="Browallia New"/>
          <w:sz w:val="28"/>
          <w:szCs w:val="28"/>
          <w:u w:val="single"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 xml:space="preserve">และอุปกรณ์ </w:t>
      </w:r>
    </w:p>
    <w:p w14:paraId="16094646" w14:textId="77777777" w:rsidR="00E16FAA" w:rsidRPr="001D3723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6C0082F" w14:textId="76A4BE23" w:rsidR="00A853F9" w:rsidRPr="00FD3A5B" w:rsidRDefault="00A853F9" w:rsidP="00BA2A32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D3A5B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571A96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571A96" w:rsidRPr="00571A9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A24B0F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4B0F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A24B0F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มีรายการเปลี่ยนแปลงของที่ดิน อาคาร </w:t>
      </w:r>
      <w:r w:rsidRPr="00FD3A5B">
        <w:rPr>
          <w:rFonts w:ascii="Browallia New" w:hAnsi="Browallia New" w:cs="Browallia New"/>
          <w:sz w:val="28"/>
          <w:szCs w:val="28"/>
          <w:cs/>
        </w:rPr>
        <w:t>และอุปกรณ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์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</w:p>
    <w:p w14:paraId="3006B29D" w14:textId="77777777" w:rsidR="00A853F9" w:rsidRPr="001D3723" w:rsidRDefault="00A853F9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2007"/>
        <w:gridCol w:w="240"/>
        <w:gridCol w:w="2174"/>
      </w:tblGrid>
      <w:tr w:rsidR="00A853F9" w:rsidRPr="00B84440" w14:paraId="3EF9C57A" w14:textId="77777777" w:rsidTr="000D39C2">
        <w:tc>
          <w:tcPr>
            <w:tcW w:w="4722" w:type="dxa"/>
          </w:tcPr>
          <w:p w14:paraId="0BFF0C14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27F02FA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" w:type="dxa"/>
          </w:tcPr>
          <w:p w14:paraId="6DA214FF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E0C7537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B84440" w14:paraId="3C194307" w14:textId="77777777" w:rsidTr="000D39C2">
        <w:tc>
          <w:tcPr>
            <w:tcW w:w="4722" w:type="dxa"/>
          </w:tcPr>
          <w:p w14:paraId="0F19B4F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683FFA7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9786A70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1B984845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807AD3" w14:paraId="5F29531B" w14:textId="77777777" w:rsidTr="00E150F4">
        <w:trPr>
          <w:trHeight w:val="350"/>
        </w:trPr>
        <w:tc>
          <w:tcPr>
            <w:tcW w:w="4722" w:type="dxa"/>
          </w:tcPr>
          <w:p w14:paraId="302D33B8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5125DAF5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0" w:type="dxa"/>
          </w:tcPr>
          <w:p w14:paraId="344DBCED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2555945C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574129" w:rsidRPr="00B84440" w14:paraId="7D9B7432" w14:textId="77777777" w:rsidTr="0083781F">
        <w:tc>
          <w:tcPr>
            <w:tcW w:w="4722" w:type="dxa"/>
          </w:tcPr>
          <w:p w14:paraId="4F6609CD" w14:textId="5E20FF6B" w:rsidR="00574129" w:rsidRPr="00B84440" w:rsidRDefault="00574129" w:rsidP="0057412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2</w:t>
            </w:r>
          </w:p>
        </w:tc>
        <w:tc>
          <w:tcPr>
            <w:tcW w:w="2007" w:type="dxa"/>
            <w:shd w:val="clear" w:color="auto" w:fill="auto"/>
          </w:tcPr>
          <w:p w14:paraId="1892D2E5" w14:textId="269B0C58" w:rsidR="00574129" w:rsidRPr="00F778DC" w:rsidRDefault="00574129" w:rsidP="0057412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398,450</w:t>
            </w:r>
          </w:p>
        </w:tc>
        <w:tc>
          <w:tcPr>
            <w:tcW w:w="240" w:type="dxa"/>
          </w:tcPr>
          <w:p w14:paraId="53B1515D" w14:textId="77777777" w:rsidR="00574129" w:rsidRPr="00B84440" w:rsidRDefault="00574129" w:rsidP="0057412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48B4323" w14:textId="4A8F9E35" w:rsidR="00574129" w:rsidRPr="00242821" w:rsidRDefault="00574129" w:rsidP="0057412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428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114,863</w:t>
            </w:r>
          </w:p>
        </w:tc>
      </w:tr>
      <w:tr w:rsidR="00AA44A5" w:rsidRPr="00B84440" w14:paraId="357C7768" w14:textId="77777777" w:rsidTr="0083781F">
        <w:tc>
          <w:tcPr>
            <w:tcW w:w="4722" w:type="dxa"/>
          </w:tcPr>
          <w:p w14:paraId="4FC5A43D" w14:textId="77777777" w:rsidR="00AA44A5" w:rsidRPr="00B84440" w:rsidRDefault="00AA44A5" w:rsidP="00AA44A5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007" w:type="dxa"/>
            <w:shd w:val="clear" w:color="auto" w:fill="auto"/>
          </w:tcPr>
          <w:p w14:paraId="6C3A9E96" w14:textId="197F1AA4" w:rsidR="00AA44A5" w:rsidRPr="000B0EC8" w:rsidRDefault="00AA44A5" w:rsidP="00AA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0EC8">
              <w:rPr>
                <w:rFonts w:ascii="Browallia New" w:hAnsi="Browallia New" w:cs="Browallia New"/>
                <w:sz w:val="28"/>
                <w:szCs w:val="28"/>
              </w:rPr>
              <w:t>44,323</w:t>
            </w:r>
          </w:p>
        </w:tc>
        <w:tc>
          <w:tcPr>
            <w:tcW w:w="240" w:type="dxa"/>
          </w:tcPr>
          <w:p w14:paraId="1FE2C5F3" w14:textId="77777777" w:rsidR="00AA44A5" w:rsidRPr="00B84440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9D0ACA7" w14:textId="02B545C7" w:rsidR="00AA44A5" w:rsidRPr="00242821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428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30,241</w:t>
            </w:r>
          </w:p>
        </w:tc>
      </w:tr>
      <w:tr w:rsidR="00AA44A5" w:rsidRPr="00B84440" w14:paraId="1E46DCC3" w14:textId="77777777" w:rsidTr="0083781F">
        <w:tc>
          <w:tcPr>
            <w:tcW w:w="4722" w:type="dxa"/>
          </w:tcPr>
          <w:p w14:paraId="4E8D137D" w14:textId="18EA2DD7" w:rsidR="00AA44A5" w:rsidRPr="00FF241C" w:rsidRDefault="00AA44A5" w:rsidP="00AA44A5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ขายและตัดจำหน่าย</w:t>
            </w:r>
          </w:p>
        </w:tc>
        <w:tc>
          <w:tcPr>
            <w:tcW w:w="2007" w:type="dxa"/>
            <w:shd w:val="clear" w:color="auto" w:fill="auto"/>
          </w:tcPr>
          <w:p w14:paraId="15318F6F" w14:textId="0EC8BEB2" w:rsidR="00AA44A5" w:rsidRPr="000B0EC8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B0EC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5014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95,845</w:t>
            </w:r>
            <w:r w:rsidRPr="000B0EC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0" w:type="dxa"/>
          </w:tcPr>
          <w:p w14:paraId="295853D1" w14:textId="77777777" w:rsidR="00AA44A5" w:rsidRPr="00B84440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14:paraId="3C943F22" w14:textId="7F4293B1" w:rsidR="00AA44A5" w:rsidRPr="00242821" w:rsidRDefault="00AA44A5" w:rsidP="00AA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2821">
              <w:rPr>
                <w:rFonts w:ascii="Browallia New" w:hAnsi="Browallia New" w:cs="Browallia New"/>
                <w:sz w:val="28"/>
                <w:szCs w:val="28"/>
              </w:rPr>
              <w:t>(3,575)</w:t>
            </w:r>
          </w:p>
        </w:tc>
      </w:tr>
      <w:tr w:rsidR="00AA44A5" w:rsidRPr="00B84440" w14:paraId="69B7FA7C" w14:textId="77777777" w:rsidTr="0083781F">
        <w:tc>
          <w:tcPr>
            <w:tcW w:w="4722" w:type="dxa"/>
          </w:tcPr>
          <w:p w14:paraId="376826AC" w14:textId="77777777" w:rsidR="00AA44A5" w:rsidRPr="00B84440" w:rsidRDefault="00AA44A5" w:rsidP="00AA44A5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007" w:type="dxa"/>
            <w:shd w:val="clear" w:color="auto" w:fill="auto"/>
          </w:tcPr>
          <w:p w14:paraId="31A06E06" w14:textId="38A310F0" w:rsidR="00AA44A5" w:rsidRPr="000B0EC8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B0EC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(6</w:t>
            </w:r>
            <w:r w:rsidR="00914A3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1,841</w:t>
            </w:r>
            <w:r w:rsidRPr="000B0EC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40" w:type="dxa"/>
          </w:tcPr>
          <w:p w14:paraId="72A9B857" w14:textId="77777777" w:rsidR="00AA44A5" w:rsidRPr="00B84440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411CB7A" w14:textId="3828FA8B" w:rsidR="00AA44A5" w:rsidRPr="00242821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428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(37,466)</w:t>
            </w:r>
          </w:p>
        </w:tc>
      </w:tr>
      <w:tr w:rsidR="00AA44A5" w:rsidRPr="00B84440" w14:paraId="56779194" w14:textId="77777777" w:rsidTr="0083781F">
        <w:tc>
          <w:tcPr>
            <w:tcW w:w="4722" w:type="dxa"/>
          </w:tcPr>
          <w:p w14:paraId="521147EE" w14:textId="648209C7" w:rsidR="00AA44A5" w:rsidRPr="00B84440" w:rsidRDefault="00AA44A5" w:rsidP="00AA44A5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ค่าเสื่อมราคาสะสมสินทรัพย์ที่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</w:p>
        </w:tc>
        <w:tc>
          <w:tcPr>
            <w:tcW w:w="2007" w:type="dxa"/>
            <w:shd w:val="clear" w:color="auto" w:fill="auto"/>
          </w:tcPr>
          <w:p w14:paraId="7C0149FA" w14:textId="5A923A73" w:rsidR="00AA44A5" w:rsidRPr="000B0EC8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B0EC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914A3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6,8</w:t>
            </w:r>
            <w:r w:rsidR="00E71B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</w:t>
            </w:r>
          </w:p>
        </w:tc>
        <w:tc>
          <w:tcPr>
            <w:tcW w:w="240" w:type="dxa"/>
          </w:tcPr>
          <w:p w14:paraId="587FF7D3" w14:textId="77777777" w:rsidR="00AA44A5" w:rsidRPr="00B84440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40534B2B" w14:textId="1720800A" w:rsidR="00AA44A5" w:rsidRPr="00242821" w:rsidRDefault="00AA44A5" w:rsidP="00AA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2821">
              <w:rPr>
                <w:rFonts w:ascii="Browallia New" w:hAnsi="Browallia New" w:cs="Browallia New"/>
                <w:sz w:val="28"/>
                <w:szCs w:val="28"/>
              </w:rPr>
              <w:t>2,627</w:t>
            </w:r>
          </w:p>
        </w:tc>
      </w:tr>
      <w:tr w:rsidR="00AA44A5" w:rsidRPr="00B84440" w14:paraId="23DCB75D" w14:textId="77777777" w:rsidTr="0083781F">
        <w:tc>
          <w:tcPr>
            <w:tcW w:w="4722" w:type="dxa"/>
          </w:tcPr>
          <w:p w14:paraId="4418B641" w14:textId="18B1D6F5" w:rsidR="00AA44A5" w:rsidRPr="00B84440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571A9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0C1E7432" w:rsidR="00AA44A5" w:rsidRPr="000B0EC8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B0EC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361,967</w:t>
            </w:r>
          </w:p>
        </w:tc>
        <w:tc>
          <w:tcPr>
            <w:tcW w:w="240" w:type="dxa"/>
          </w:tcPr>
          <w:p w14:paraId="4B42E32B" w14:textId="77777777" w:rsidR="00AA44A5" w:rsidRPr="00B84440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322926D6" w:rsidR="00AA44A5" w:rsidRPr="00242821" w:rsidRDefault="00AA44A5" w:rsidP="00AA44A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428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106,690</w:t>
            </w:r>
          </w:p>
        </w:tc>
      </w:tr>
    </w:tbl>
    <w:p w14:paraId="5EFE5DB3" w14:textId="77777777" w:rsidR="00EA5F60" w:rsidRPr="001D3723" w:rsidRDefault="00EA5F60" w:rsidP="00EA5F60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62600DC1" w14:textId="78152A22" w:rsidR="005753E0" w:rsidRPr="00CC37C8" w:rsidRDefault="005753E0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สินทรัพย์ไม่มีตัวตน</w:t>
      </w:r>
    </w:p>
    <w:p w14:paraId="19FC8F84" w14:textId="47596A37" w:rsidR="00CC37C8" w:rsidRPr="001D3723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4AF2F90" w14:textId="70DE7AE0" w:rsidR="00EB3E2E" w:rsidRPr="00333458" w:rsidRDefault="00EB3E2E" w:rsidP="00EB3E2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FD3A5B">
        <w:rPr>
          <w:rFonts w:ascii="Browallia New" w:hAnsi="Browallia New" w:cs="Browallia New"/>
          <w:sz w:val="28"/>
          <w:szCs w:val="28"/>
          <w:cs/>
        </w:rPr>
        <w:t>งวด</w:t>
      </w:r>
      <w:r w:rsidR="00571A96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571A96" w:rsidRPr="00571A9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A24B0F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4B0F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A24B0F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มีรายการเปลี่ยนแปลงของสินทรัพย์</w:t>
      </w:r>
      <w:r w:rsidRPr="00333458">
        <w:rPr>
          <w:rFonts w:ascii="Browallia New" w:hAnsi="Browallia New" w:cs="Browallia New"/>
          <w:sz w:val="28"/>
          <w:szCs w:val="28"/>
          <w:cs/>
        </w:rPr>
        <w:t>ไม่มีตัวตน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333458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1D3723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20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88"/>
        <w:gridCol w:w="2007"/>
        <w:gridCol w:w="257"/>
        <w:gridCol w:w="2155"/>
      </w:tblGrid>
      <w:tr w:rsidR="00EB3E2E" w:rsidRPr="00B84440" w14:paraId="6C0E7235" w14:textId="77777777" w:rsidTr="002E76A4">
        <w:tc>
          <w:tcPr>
            <w:tcW w:w="4788" w:type="dxa"/>
          </w:tcPr>
          <w:p w14:paraId="41898F8E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5550BBB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7" w:type="dxa"/>
          </w:tcPr>
          <w:p w14:paraId="3AAFFA46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5" w:type="dxa"/>
          </w:tcPr>
          <w:p w14:paraId="0C211424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B84440" w14:paraId="299B00D1" w14:textId="77777777" w:rsidTr="002E76A4">
        <w:tc>
          <w:tcPr>
            <w:tcW w:w="4788" w:type="dxa"/>
          </w:tcPr>
          <w:p w14:paraId="01403FE3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18DF98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7" w:type="dxa"/>
          </w:tcPr>
          <w:p w14:paraId="54F764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31E497A9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807AD3" w14:paraId="112AC4D1" w14:textId="77777777" w:rsidTr="002E76A4">
        <w:trPr>
          <w:trHeight w:val="341"/>
        </w:trPr>
        <w:tc>
          <w:tcPr>
            <w:tcW w:w="4788" w:type="dxa"/>
          </w:tcPr>
          <w:p w14:paraId="3A7B2446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212B5CCF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7" w:type="dxa"/>
          </w:tcPr>
          <w:p w14:paraId="179440B3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2D82E227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33897" w:rsidRPr="00A559DA" w14:paraId="34CF33D7" w14:textId="77777777" w:rsidTr="002E76A4">
        <w:tc>
          <w:tcPr>
            <w:tcW w:w="4788" w:type="dxa"/>
          </w:tcPr>
          <w:p w14:paraId="30CD46D1" w14:textId="14E8BDA4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ตามบัญชี 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E227EF1" w14:textId="0566D6CD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1,203,804</w:t>
            </w:r>
          </w:p>
        </w:tc>
        <w:tc>
          <w:tcPr>
            <w:tcW w:w="257" w:type="dxa"/>
            <w:shd w:val="clear" w:color="auto" w:fill="auto"/>
          </w:tcPr>
          <w:p w14:paraId="1C6CB42D" w14:textId="77777777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1148E6E9" w14:textId="03B0FE17" w:rsidR="00B33897" w:rsidRPr="00242821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428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          32,062</w:t>
            </w:r>
          </w:p>
        </w:tc>
      </w:tr>
      <w:tr w:rsidR="000B439E" w:rsidRPr="00A559DA" w14:paraId="221F4786" w14:textId="77777777" w:rsidTr="00175BF8">
        <w:tc>
          <w:tcPr>
            <w:tcW w:w="4788" w:type="dxa"/>
          </w:tcPr>
          <w:p w14:paraId="6920A269" w14:textId="065A7CAA" w:rsidR="000B439E" w:rsidRPr="00A559DA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007" w:type="dxa"/>
            <w:shd w:val="clear" w:color="auto" w:fill="auto"/>
          </w:tcPr>
          <w:p w14:paraId="2403803F" w14:textId="6E7DAC96" w:rsidR="000B439E" w:rsidRPr="00C53F98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3F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2,350</w:t>
            </w:r>
          </w:p>
        </w:tc>
        <w:tc>
          <w:tcPr>
            <w:tcW w:w="257" w:type="dxa"/>
            <w:shd w:val="clear" w:color="auto" w:fill="auto"/>
          </w:tcPr>
          <w:p w14:paraId="355BAC28" w14:textId="77777777" w:rsidR="000B439E" w:rsidRPr="00A559DA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18E84803" w14:textId="23554482" w:rsidR="000B439E" w:rsidRPr="00242821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0B439E" w:rsidRPr="00A559DA" w14:paraId="242E8D1A" w14:textId="77777777" w:rsidTr="002E76A4">
        <w:tc>
          <w:tcPr>
            <w:tcW w:w="4788" w:type="dxa"/>
          </w:tcPr>
          <w:p w14:paraId="73A40882" w14:textId="73D58E1A" w:rsidR="000B439E" w:rsidRPr="00A559DA" w:rsidRDefault="000B439E" w:rsidP="000B439E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9DA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2007" w:type="dxa"/>
            <w:shd w:val="clear" w:color="auto" w:fill="auto"/>
          </w:tcPr>
          <w:p w14:paraId="76E75078" w14:textId="5C39FE3B" w:rsidR="000B439E" w:rsidRPr="00C53F98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3F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(9,81</w:t>
            </w:r>
            <w:r w:rsidR="003F6D8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C53F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3070581" w14:textId="77777777" w:rsidR="000B439E" w:rsidRPr="00A559DA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5F6AEDB8" w14:textId="19BC8AF3" w:rsidR="000B439E" w:rsidRPr="00242821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428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(9,006)</w:t>
            </w:r>
          </w:p>
        </w:tc>
      </w:tr>
      <w:tr w:rsidR="000B439E" w:rsidRPr="00B84440" w14:paraId="52181BC1" w14:textId="77777777" w:rsidTr="002E76A4">
        <w:tc>
          <w:tcPr>
            <w:tcW w:w="4788" w:type="dxa"/>
          </w:tcPr>
          <w:p w14:paraId="28E7EF72" w14:textId="30C084A2" w:rsidR="000B439E" w:rsidRPr="00A559DA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A559D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571A9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A559D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098B9E20" w:rsidR="000B439E" w:rsidRPr="00C53F98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3F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1,196,33</w:t>
            </w:r>
            <w:r w:rsidR="008E40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257" w:type="dxa"/>
            <w:shd w:val="clear" w:color="auto" w:fill="auto"/>
          </w:tcPr>
          <w:p w14:paraId="0D469418" w14:textId="77777777" w:rsidR="000B439E" w:rsidRPr="00A559DA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712B3C9A" w:rsidR="000B439E" w:rsidRPr="00242821" w:rsidRDefault="000B439E" w:rsidP="000B439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428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23,056</w:t>
            </w:r>
          </w:p>
        </w:tc>
      </w:tr>
    </w:tbl>
    <w:p w14:paraId="49FDDE18" w14:textId="11A702CF" w:rsidR="00253540" w:rsidRPr="001D3723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0A14BD00" w14:textId="6153E1EA" w:rsidR="00EE21F4" w:rsidRPr="00F426E6" w:rsidRDefault="00ED3010" w:rsidP="00B05AAE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426E6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เงินกู้ยืมระยะสั้นจาก</w:t>
      </w:r>
      <w:r w:rsidRPr="00F426E6">
        <w:rPr>
          <w:rFonts w:ascii="Browallia New" w:hAnsi="Browallia New" w:cs="Browallia New" w:hint="cs"/>
          <w:sz w:val="28"/>
          <w:szCs w:val="28"/>
          <w:u w:val="single"/>
          <w:cs/>
        </w:rPr>
        <w:t>สถาบันการเงิน</w:t>
      </w:r>
      <w:r w:rsidR="00B91C02" w:rsidRPr="00F426E6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7ADAD7BD" w14:textId="77777777" w:rsidR="00233A8E" w:rsidRPr="00C11DFC" w:rsidRDefault="00233A8E" w:rsidP="00233A8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u w:val="single"/>
        </w:rPr>
      </w:pPr>
    </w:p>
    <w:tbl>
      <w:tblPr>
        <w:tblW w:w="9198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1477"/>
        <w:gridCol w:w="142"/>
        <w:gridCol w:w="1149"/>
        <w:gridCol w:w="124"/>
        <w:gridCol w:w="1152"/>
        <w:gridCol w:w="99"/>
        <w:gridCol w:w="1161"/>
        <w:gridCol w:w="108"/>
        <w:gridCol w:w="1158"/>
      </w:tblGrid>
      <w:tr w:rsidR="009E3A13" w:rsidRPr="00EB3E2E" w14:paraId="036E0E5A" w14:textId="77777777" w:rsidTr="00A24B0F">
        <w:trPr>
          <w:cantSplit/>
          <w:trHeight w:val="20"/>
        </w:trPr>
        <w:tc>
          <w:tcPr>
            <w:tcW w:w="2628" w:type="dxa"/>
          </w:tcPr>
          <w:p w14:paraId="1142F1D9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77" w:type="dxa"/>
            <w:tcBorders>
              <w:left w:val="nil"/>
            </w:tcBorders>
          </w:tcPr>
          <w:p w14:paraId="372FB8A1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32B3A0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</w:tcPr>
          <w:p w14:paraId="5044D711" w14:textId="10628FC8" w:rsidR="009E3A13" w:rsidRPr="00EB3E2E" w:rsidRDefault="009E3A13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799FD2FC" w14:textId="77777777" w:rsidR="009E3A13" w:rsidRPr="00EB3E2E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B3E2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3A13" w:rsidRPr="00EB3E2E" w14:paraId="3EAA9E60" w14:textId="77777777" w:rsidTr="00A24B0F">
        <w:trPr>
          <w:cantSplit/>
          <w:trHeight w:val="20"/>
        </w:trPr>
        <w:tc>
          <w:tcPr>
            <w:tcW w:w="2628" w:type="dxa"/>
          </w:tcPr>
          <w:p w14:paraId="30294F77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</w:tcBorders>
          </w:tcPr>
          <w:p w14:paraId="006FD36F" w14:textId="36AE0C9A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750CE3" w14:textId="77777777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24B0F" w:rsidRPr="00EB3E2E" w14:paraId="3D7C07F8" w14:textId="77777777" w:rsidTr="00A24B0F">
        <w:trPr>
          <w:cantSplit/>
          <w:trHeight w:val="20"/>
        </w:trPr>
        <w:tc>
          <w:tcPr>
            <w:tcW w:w="2628" w:type="dxa"/>
          </w:tcPr>
          <w:p w14:paraId="328AA424" w14:textId="77777777" w:rsidR="00A24B0F" w:rsidRPr="00EB3E2E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</w:tcBorders>
          </w:tcPr>
          <w:p w14:paraId="0CE2996B" w14:textId="25253658" w:rsidR="00A24B0F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A24B0F" w:rsidRPr="00EB3E2E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2CFF3596" w14:textId="77777777" w:rsidR="00A24B0F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CD1A56" w14:textId="77777777" w:rsidR="00A24B0F" w:rsidRPr="00EB3E2E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6039385F" w:rsidR="00A24B0F" w:rsidRPr="00EB3E2E" w:rsidRDefault="002433F1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571A96" w:rsidRPr="00571A9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571A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24B0F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A24B0F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4" w:type="dxa"/>
            <w:tcBorders>
              <w:top w:val="single" w:sz="4" w:space="0" w:color="auto"/>
            </w:tcBorders>
            <w:vAlign w:val="bottom"/>
          </w:tcPr>
          <w:p w14:paraId="0792457C" w14:textId="77777777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79A6F087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99" w:type="dxa"/>
            <w:vAlign w:val="bottom"/>
          </w:tcPr>
          <w:p w14:paraId="034AC31D" w14:textId="77777777" w:rsidR="00A24B0F" w:rsidRPr="00EB3E2E" w:rsidRDefault="00A24B0F" w:rsidP="00A24B0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1779BAAE" w:rsidR="00A24B0F" w:rsidRPr="00EB3E2E" w:rsidRDefault="002433F1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="00571A96" w:rsidRPr="00571A9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24B0F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A24B0F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F2EDF0E" w14:textId="77777777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5EB1BCE1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9E3A13" w:rsidRPr="00EB3E2E" w14:paraId="3D96680A" w14:textId="77777777" w:rsidTr="00A24B0F">
        <w:trPr>
          <w:cantSplit/>
          <w:trHeight w:val="20"/>
        </w:trPr>
        <w:tc>
          <w:tcPr>
            <w:tcW w:w="2628" w:type="dxa"/>
          </w:tcPr>
          <w:p w14:paraId="5A4A997F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20A0600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dxa"/>
            <w:vAlign w:val="bottom"/>
          </w:tcPr>
          <w:p w14:paraId="51FE8C1C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2D51EB02" w14:textId="77777777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47AB79DB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" w:type="dxa"/>
            <w:shd w:val="clear" w:color="auto" w:fill="auto"/>
          </w:tcPr>
          <w:p w14:paraId="186EA3C6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678D94E8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D3723" w:rsidRPr="00EB3E2E" w14:paraId="7B9D9D3B" w14:textId="77777777" w:rsidTr="00A24B0F">
        <w:trPr>
          <w:cantSplit/>
          <w:trHeight w:val="20"/>
        </w:trPr>
        <w:tc>
          <w:tcPr>
            <w:tcW w:w="2628" w:type="dxa"/>
          </w:tcPr>
          <w:p w14:paraId="042F1586" w14:textId="291ECF4A" w:rsidR="001D3723" w:rsidRPr="00EB3E2E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B0F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7" w:type="dxa"/>
            <w:tcBorders>
              <w:left w:val="nil"/>
            </w:tcBorders>
          </w:tcPr>
          <w:p w14:paraId="1D596929" w14:textId="00EE3FFD" w:rsidR="001D3723" w:rsidRPr="006F06CE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6CE">
              <w:rPr>
                <w:rFonts w:ascii="Browallia New" w:hAnsi="Browallia New" w:cs="Browallia New"/>
                <w:sz w:val="28"/>
                <w:szCs w:val="28"/>
              </w:rPr>
              <w:t>7.12</w:t>
            </w:r>
          </w:p>
        </w:tc>
        <w:tc>
          <w:tcPr>
            <w:tcW w:w="142" w:type="dxa"/>
            <w:tcBorders>
              <w:left w:val="nil"/>
            </w:tcBorders>
          </w:tcPr>
          <w:p w14:paraId="0A240C33" w14:textId="77777777" w:rsidR="001D3723" w:rsidRPr="000B592F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021352A8" w:rsidR="001D3723" w:rsidRPr="001D3723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8261F5">
              <w:rPr>
                <w:rFonts w:ascii="Browallia New" w:hAnsi="Browallia New" w:cs="Browallia New"/>
                <w:sz w:val="28"/>
                <w:szCs w:val="28"/>
              </w:rPr>
              <w:t>1,498</w:t>
            </w:r>
          </w:p>
        </w:tc>
        <w:tc>
          <w:tcPr>
            <w:tcW w:w="124" w:type="dxa"/>
            <w:vAlign w:val="bottom"/>
          </w:tcPr>
          <w:p w14:paraId="7FB4148F" w14:textId="77777777" w:rsidR="001D3723" w:rsidRPr="00EB3E2E" w:rsidRDefault="001D3723" w:rsidP="001D372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3A85B1D1" w14:textId="6FDDF57E" w:rsidR="001D3723" w:rsidRPr="00EB3E2E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1,505</w:t>
            </w:r>
          </w:p>
        </w:tc>
        <w:tc>
          <w:tcPr>
            <w:tcW w:w="99" w:type="dxa"/>
            <w:vAlign w:val="bottom"/>
          </w:tcPr>
          <w:p w14:paraId="36036489" w14:textId="77777777" w:rsidR="001D3723" w:rsidRPr="00EB3E2E" w:rsidRDefault="001D3723" w:rsidP="001D372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3B34ABCB" w14:textId="0FFFFDD6" w:rsidR="001D3723" w:rsidRPr="00C44121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44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EAF6448" w14:textId="77777777" w:rsidR="001D3723" w:rsidRPr="00EB3E2E" w:rsidRDefault="001D3723" w:rsidP="001D372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59A720AE" w14:textId="5C737E86" w:rsidR="001D3723" w:rsidRPr="00EB3E2E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D3723" w:rsidRPr="00E30075" w14:paraId="5137BF85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4E2226B7" w14:textId="77777777" w:rsidR="001D3723" w:rsidRPr="00E30075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0075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70004B6" w14:textId="0734D87A" w:rsidR="001D3723" w:rsidRPr="006F06CE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F06CE">
              <w:rPr>
                <w:rFonts w:ascii="Browallia New" w:hAnsi="Browallia New" w:cs="Browallia New"/>
                <w:sz w:val="28"/>
                <w:szCs w:val="28"/>
              </w:rPr>
              <w:t>6.12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33359" w14:textId="77777777" w:rsidR="001D3723" w:rsidRPr="000B592F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3A56B140" w:rsidR="001D3723" w:rsidRPr="001D3723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8261F5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4" w:type="dxa"/>
          </w:tcPr>
          <w:p w14:paraId="5EDF1E39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975929" w14:textId="311FDF9B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99" w:type="dxa"/>
          </w:tcPr>
          <w:p w14:paraId="39443550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08BE197B" w14:textId="6AB9C4EB" w:rsidR="001D3723" w:rsidRPr="00C44121" w:rsidRDefault="001D3723" w:rsidP="001D3723">
            <w:pPr>
              <w:tabs>
                <w:tab w:val="left" w:pos="810"/>
              </w:tabs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4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427DF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EDA8BF2" w14:textId="63614F98" w:rsidR="001D3723" w:rsidRPr="00E30075" w:rsidRDefault="001D3723" w:rsidP="001D372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D3723" w:rsidRPr="00E30075" w14:paraId="3822F94E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62BB2DDA" w14:textId="77777777" w:rsidR="001D3723" w:rsidRPr="00E30075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หนี้สินภายใต้สัญญาทรัส</w:t>
            </w: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ต์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รีซีท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4D9811CC" w14:textId="757F2A05" w:rsidR="001D3723" w:rsidRPr="002164CC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529B7">
              <w:rPr>
                <w:rFonts w:ascii="Browallia New" w:hAnsi="Browallia New" w:cs="Browallia New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CEF9E3" w14:textId="77777777" w:rsidR="001D3723" w:rsidRPr="000B592F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2ADAC343" w:rsidR="001D3723" w:rsidRPr="001D3723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641FC4">
              <w:rPr>
                <w:rFonts w:ascii="Browallia New" w:hAnsi="Browallia New" w:cs="Browallia New"/>
                <w:sz w:val="28"/>
                <w:szCs w:val="28"/>
              </w:rPr>
              <w:t>501,541</w:t>
            </w:r>
          </w:p>
        </w:tc>
        <w:tc>
          <w:tcPr>
            <w:tcW w:w="124" w:type="dxa"/>
          </w:tcPr>
          <w:p w14:paraId="0664DB59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3F9AAE" w14:textId="2ED208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463,798</w:t>
            </w:r>
          </w:p>
        </w:tc>
        <w:tc>
          <w:tcPr>
            <w:tcW w:w="99" w:type="dxa"/>
          </w:tcPr>
          <w:p w14:paraId="311DEBA4" w14:textId="77777777" w:rsidR="001D3723" w:rsidRPr="00E30075" w:rsidRDefault="001D3723" w:rsidP="001D372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E5B1AA" w14:textId="73C464D4" w:rsidR="001D3723" w:rsidRPr="00C44121" w:rsidRDefault="001D3723" w:rsidP="001D3723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4121">
              <w:rPr>
                <w:rFonts w:ascii="Browallia New" w:hAnsi="Browallia New" w:cs="Browallia New"/>
                <w:sz w:val="28"/>
                <w:szCs w:val="28"/>
              </w:rPr>
              <w:t>417,697</w:t>
            </w:r>
          </w:p>
        </w:tc>
        <w:tc>
          <w:tcPr>
            <w:tcW w:w="108" w:type="dxa"/>
            <w:shd w:val="clear" w:color="auto" w:fill="auto"/>
          </w:tcPr>
          <w:p w14:paraId="7DDDC4B5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FD060EB" w14:textId="5AF5CEFB" w:rsidR="001D3723" w:rsidRPr="00E30075" w:rsidRDefault="001D3723" w:rsidP="001D372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</w:tr>
      <w:tr w:rsidR="001D3723" w:rsidRPr="00E30075" w14:paraId="499346C2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30C2E853" w14:textId="77777777" w:rsidR="001D3723" w:rsidRPr="00E30075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1AF5B8F" w14:textId="6E4FFAA3" w:rsidR="001D3723" w:rsidRPr="0062578A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578A">
              <w:rPr>
                <w:rFonts w:ascii="Browallia New" w:hAnsi="Browallia New" w:cs="Browallia New"/>
                <w:sz w:val="28"/>
                <w:szCs w:val="28"/>
                <w:lang w:val="en-GB"/>
              </w:rPr>
              <w:t>7.50</w:t>
            </w:r>
            <w:r w:rsidRPr="0062578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62578A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62578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2578A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3DB71A" w14:textId="77777777" w:rsidR="001D3723" w:rsidRPr="0062578A" w:rsidRDefault="001D3723" w:rsidP="001D372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2581B81C" w:rsidR="001D3723" w:rsidRPr="0062578A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578A">
              <w:rPr>
                <w:rFonts w:ascii="Browallia New" w:hAnsi="Browallia New" w:cs="Browallia New"/>
                <w:sz w:val="28"/>
                <w:szCs w:val="28"/>
              </w:rPr>
              <w:t>355,000</w:t>
            </w:r>
          </w:p>
        </w:tc>
        <w:tc>
          <w:tcPr>
            <w:tcW w:w="124" w:type="dxa"/>
          </w:tcPr>
          <w:p w14:paraId="7701F78D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82D1A3" w14:textId="4A9B77D3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355,000</w:t>
            </w:r>
          </w:p>
        </w:tc>
        <w:tc>
          <w:tcPr>
            <w:tcW w:w="99" w:type="dxa"/>
          </w:tcPr>
          <w:p w14:paraId="32B125F8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10A6712" w14:textId="505D03B6" w:rsidR="001D3723" w:rsidRPr="00C44121" w:rsidRDefault="001D3723" w:rsidP="001D3723">
            <w:pPr>
              <w:tabs>
                <w:tab w:val="left" w:pos="77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4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720FE6D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7CD49C0" w14:textId="2CEBAF80" w:rsidR="001D3723" w:rsidRPr="00E215AA" w:rsidRDefault="001D3723" w:rsidP="001D3723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D3723" w:rsidRPr="00C04DF6" w14:paraId="7AF21344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320E4B8E" w14:textId="77777777" w:rsidR="001D3723" w:rsidRPr="00E30075" w:rsidRDefault="001D3723" w:rsidP="001D3723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5577FC63" w14:textId="77777777" w:rsidR="001D3723" w:rsidRPr="0062578A" w:rsidRDefault="001D3723" w:rsidP="001D3723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66C3B1" w14:textId="77777777" w:rsidR="001D3723" w:rsidRPr="0062578A" w:rsidRDefault="001D3723" w:rsidP="001D3723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7C80CAAF" w:rsidR="001D3723" w:rsidRPr="0062578A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2578A">
              <w:rPr>
                <w:rFonts w:ascii="Browallia New" w:hAnsi="Browallia New" w:cs="Browallia New"/>
                <w:sz w:val="28"/>
                <w:szCs w:val="28"/>
              </w:rPr>
              <w:t>868,039</w:t>
            </w:r>
          </w:p>
        </w:tc>
        <w:tc>
          <w:tcPr>
            <w:tcW w:w="124" w:type="dxa"/>
          </w:tcPr>
          <w:p w14:paraId="5706C702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4950B524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830,303</w:t>
            </w:r>
          </w:p>
        </w:tc>
        <w:tc>
          <w:tcPr>
            <w:tcW w:w="99" w:type="dxa"/>
          </w:tcPr>
          <w:p w14:paraId="353CE623" w14:textId="77777777" w:rsidR="001D3723" w:rsidRPr="00E30075" w:rsidRDefault="001D3723" w:rsidP="001D372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5916C" w14:textId="1B645022" w:rsidR="001D3723" w:rsidRPr="00C44121" w:rsidRDefault="001D3723" w:rsidP="001D3723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4121">
              <w:rPr>
                <w:rFonts w:ascii="Browallia New" w:hAnsi="Browallia New" w:cs="Browallia New"/>
                <w:sz w:val="28"/>
                <w:szCs w:val="28"/>
              </w:rPr>
              <w:t>417,697</w:t>
            </w:r>
          </w:p>
        </w:tc>
        <w:tc>
          <w:tcPr>
            <w:tcW w:w="108" w:type="dxa"/>
            <w:shd w:val="clear" w:color="auto" w:fill="auto"/>
          </w:tcPr>
          <w:p w14:paraId="79B8CBB9" w14:textId="77777777" w:rsidR="001D3723" w:rsidRPr="00E30075" w:rsidRDefault="001D3723" w:rsidP="001D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6C8333" w14:textId="0FDF93D4" w:rsidR="001D3723" w:rsidRPr="00E30075" w:rsidRDefault="001D3723" w:rsidP="001D372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</w:tr>
    </w:tbl>
    <w:p w14:paraId="33DA0C71" w14:textId="77777777" w:rsidR="009A51CF" w:rsidRPr="00A24B0F" w:rsidRDefault="009A51CF" w:rsidP="00E760B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B3A494B" w14:textId="0B1C1C0E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ในระหว่างปี </w:t>
      </w:r>
      <w:r>
        <w:rPr>
          <w:rFonts w:ascii="Browallia New" w:hAnsi="Browallia New" w:cs="Browallia New" w:hint="cs"/>
          <w:sz w:val="28"/>
          <w:szCs w:val="28"/>
        </w:rPr>
        <w:t>2560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บริษัทย</w:t>
      </w:r>
      <w:r w:rsidR="007A1724">
        <w:rPr>
          <w:rFonts w:ascii="Browallia New" w:hAnsi="Browallia New" w:cs="Browallia New" w:hint="cs"/>
          <w:sz w:val="28"/>
          <w:szCs w:val="28"/>
          <w:cs/>
        </w:rPr>
        <w:t>่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>
        <w:rPr>
          <w:rFonts w:ascii="Browallia New" w:hAnsi="Browallia New" w:cs="Browallia New" w:hint="cs"/>
          <w:sz w:val="28"/>
          <w:szCs w:val="28"/>
        </w:rPr>
        <w:t xml:space="preserve">355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ต่อมาภายหลังบริษัทหลักทรัพย์จัดการกองทุนดังกล่าวได้ฟ้องร้องให้ชำระหนี้ นอกจากนี้ บริษัทถูกฟ้องในฐานะผู้ค้ำประกันตั๋วแลกเงินที่ผิดนัดชำระจำนวน </w:t>
      </w:r>
      <w:r>
        <w:rPr>
          <w:rFonts w:ascii="Browallia New" w:hAnsi="Browallia New" w:cs="Browallia New" w:hint="cs"/>
          <w:sz w:val="28"/>
          <w:szCs w:val="28"/>
        </w:rPr>
        <w:t xml:space="preserve">255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</w:p>
    <w:p w14:paraId="261A72E0" w14:textId="77777777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FB5D0CB" w14:textId="5C2C85AB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บริษัทย่อยได้บันทึกอัตราดอกเบี้ยโดยใช้อัตราดอกเบี้ยผิดนัดชำระร้อยละ </w:t>
      </w:r>
      <w:r>
        <w:rPr>
          <w:rFonts w:ascii="Browallia New" w:hAnsi="Browallia New" w:cs="Browallia New" w:hint="cs"/>
          <w:sz w:val="28"/>
          <w:szCs w:val="28"/>
        </w:rPr>
        <w:t xml:space="preserve">7.5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ถึงร้อยละ </w:t>
      </w:r>
      <w:r>
        <w:rPr>
          <w:rFonts w:ascii="Browallia New" w:hAnsi="Browallia New" w:cs="Browallia New" w:hint="cs"/>
          <w:sz w:val="28"/>
          <w:szCs w:val="28"/>
        </w:rPr>
        <w:t>15</w:t>
      </w:r>
      <w:r w:rsidR="00017E9C">
        <w:rPr>
          <w:rFonts w:ascii="Browallia New" w:hAnsi="Browallia New" w:cs="Browallia New"/>
          <w:sz w:val="28"/>
          <w:szCs w:val="28"/>
        </w:rPr>
        <w:t>.0</w:t>
      </w:r>
      <w:r>
        <w:rPr>
          <w:rFonts w:ascii="Browallia New" w:hAnsi="Browallia New" w:cs="Browallia New" w:hint="cs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ต่อปี จนกว่าจะชำระหนี้เรียบร้อย </w:t>
      </w:r>
    </w:p>
    <w:p w14:paraId="3310C74A" w14:textId="25BA3761" w:rsidR="00175BF8" w:rsidRDefault="00175BF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3EB4160" w14:textId="0F578FE2" w:rsidR="00175BF8" w:rsidRDefault="00175BF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ในเดือนกรกฎาคม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ศาลอุทธรณ์พิพากษาให้บริษัทย่อยชำระหนี้จำนวน </w:t>
      </w:r>
      <w:r>
        <w:rPr>
          <w:rFonts w:ascii="Browallia New" w:hAnsi="Browallia New" w:cs="Browallia New"/>
          <w:sz w:val="28"/>
          <w:szCs w:val="28"/>
        </w:rPr>
        <w:t xml:space="preserve">205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 พร้อมดอกเบี้ย</w:t>
      </w:r>
      <w:r w:rsidR="001A6FF0">
        <w:rPr>
          <w:rFonts w:ascii="Browallia New" w:hAnsi="Browallia New" w:cs="Browallia New" w:hint="cs"/>
          <w:sz w:val="28"/>
          <w:szCs w:val="28"/>
          <w:cs/>
        </w:rPr>
        <w:t>ส่วนที่เหลือ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อีก </w:t>
      </w:r>
      <w:r>
        <w:rPr>
          <w:rFonts w:ascii="Browallia New" w:hAnsi="Browallia New" w:cs="Browallia New"/>
          <w:sz w:val="28"/>
          <w:szCs w:val="28"/>
        </w:rPr>
        <w:t xml:space="preserve">150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DE5CD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อยู่ในระหว่างการพิจารณาของศาลอุทธรณ์</w:t>
      </w:r>
    </w:p>
    <w:p w14:paraId="510BE1B6" w14:textId="77777777" w:rsidR="00ED3798" w:rsidRPr="00C67F6F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0F8454FB" w14:textId="34E78FD6" w:rsidR="00A615BF" w:rsidRDefault="00ED3798" w:rsidP="00A615B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90E2A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 ศาลได้อายัดบัญชีเงินฝากธนาคารและลูกหนี้การค้าของบริษัทรวมจำนวน </w:t>
      </w:r>
      <w:r w:rsidR="00975468">
        <w:rPr>
          <w:rFonts w:ascii="Browallia New" w:hAnsi="Browallia New" w:cs="Browallia New"/>
          <w:sz w:val="28"/>
          <w:szCs w:val="28"/>
        </w:rPr>
        <w:t>45.21</w:t>
      </w:r>
      <w:r w:rsidRPr="00090E2A">
        <w:rPr>
          <w:rFonts w:ascii="Browallia New" w:hAnsi="Browallia New" w:cs="Browallia New" w:hint="cs"/>
          <w:sz w:val="28"/>
          <w:szCs w:val="28"/>
        </w:rPr>
        <w:t xml:space="preserve"> </w:t>
      </w:r>
      <w:r w:rsidRPr="00090E2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C900E3" w:rsidRPr="00090E2A">
        <w:rPr>
          <w:rFonts w:ascii="Browallia New" w:hAnsi="Browallia New" w:cs="Browallia New"/>
          <w:sz w:val="28"/>
          <w:szCs w:val="28"/>
        </w:rPr>
        <w:t xml:space="preserve"> </w:t>
      </w:r>
      <w:r w:rsidR="00C900E3" w:rsidRPr="00090E2A">
        <w:rPr>
          <w:rFonts w:ascii="Browallia New" w:hAnsi="Browallia New" w:cs="Browallia New" w:hint="cs"/>
          <w:sz w:val="28"/>
          <w:szCs w:val="28"/>
          <w:cs/>
        </w:rPr>
        <w:t xml:space="preserve">(แสดงอยู่ภายใต้ </w:t>
      </w:r>
      <w:r w:rsidR="00C900E3" w:rsidRPr="00090E2A">
        <w:rPr>
          <w:rFonts w:ascii="Browallia New" w:hAnsi="Browallia New" w:cs="Browallia New"/>
          <w:sz w:val="28"/>
          <w:szCs w:val="28"/>
        </w:rPr>
        <w:t>“</w:t>
      </w:r>
      <w:r w:rsidR="00C900E3" w:rsidRPr="00090E2A">
        <w:rPr>
          <w:rFonts w:ascii="Browallia New" w:hAnsi="Browallia New" w:cs="Browallia New" w:hint="cs"/>
          <w:sz w:val="28"/>
          <w:szCs w:val="28"/>
          <w:cs/>
        </w:rPr>
        <w:t>เงินฝากธนาคารที่มีข้อจำกัดในการใช้</w:t>
      </w:r>
      <w:r w:rsidR="00C900E3" w:rsidRPr="00090E2A">
        <w:rPr>
          <w:rFonts w:ascii="Browallia New" w:hAnsi="Browallia New" w:cs="Browallia New"/>
          <w:sz w:val="28"/>
          <w:szCs w:val="28"/>
        </w:rPr>
        <w:t>”</w:t>
      </w:r>
      <w:r w:rsidR="00C900E3" w:rsidRPr="00090E2A">
        <w:rPr>
          <w:rFonts w:ascii="Browallia New" w:hAnsi="Browallia New" w:cs="Browallia New" w:hint="cs"/>
          <w:sz w:val="28"/>
          <w:szCs w:val="28"/>
          <w:cs/>
        </w:rPr>
        <w:t xml:space="preserve"> ในงบการเงินรวม)</w:t>
      </w:r>
      <w:r w:rsidRPr="00090E2A">
        <w:rPr>
          <w:rFonts w:ascii="Browallia New" w:hAnsi="Browallia New" w:cs="Browallia New" w:hint="cs"/>
          <w:sz w:val="28"/>
          <w:szCs w:val="28"/>
          <w:cs/>
        </w:rPr>
        <w:t xml:space="preserve"> ไว้กับกรมบังคับคดี </w:t>
      </w:r>
      <w:r w:rsidR="00F547E6" w:rsidRPr="00090E2A">
        <w:rPr>
          <w:rFonts w:ascii="Browallia New" w:hAnsi="Browallia New" w:cs="Browallia New" w:hint="cs"/>
          <w:sz w:val="28"/>
          <w:szCs w:val="28"/>
          <w:cs/>
        </w:rPr>
        <w:t>โดยจำนวน</w:t>
      </w:r>
      <w:r w:rsidRPr="00090E2A">
        <w:rPr>
          <w:rFonts w:ascii="Browallia New" w:hAnsi="Browallia New" w:cs="Browallia New" w:hint="cs"/>
          <w:sz w:val="28"/>
          <w:szCs w:val="28"/>
          <w:cs/>
        </w:rPr>
        <w:t>เงินบางส่วนถูกนำส่งให้กับ</w:t>
      </w:r>
      <w:r w:rsidR="006220A9" w:rsidRPr="00090E2A">
        <w:rPr>
          <w:rFonts w:ascii="Browallia New" w:hAnsi="Browallia New" w:cs="Browallia New" w:hint="cs"/>
          <w:sz w:val="28"/>
          <w:szCs w:val="28"/>
          <w:cs/>
        </w:rPr>
        <w:t>บริษัทหลักทรัพย์จัดการกองทุน</w:t>
      </w:r>
      <w:r w:rsidRPr="00090E2A">
        <w:rPr>
          <w:rFonts w:ascii="Browallia New" w:hAnsi="Browallia New" w:cs="Browallia New" w:hint="cs"/>
          <w:sz w:val="28"/>
          <w:szCs w:val="28"/>
          <w:cs/>
        </w:rPr>
        <w:t>แล้วในระหว่างงวด อย่างไรก็ตาม บริษัทไม่สามารถปันส่วนเงินต้นและดอกเบี้ยค้างจ่ายจากจำนวนเงินที่ถูก</w:t>
      </w:r>
      <w:r w:rsidR="006E13C8" w:rsidRPr="00090E2A">
        <w:rPr>
          <w:rFonts w:ascii="Browallia New" w:hAnsi="Browallia New" w:cs="Browallia New" w:hint="cs"/>
          <w:sz w:val="28"/>
          <w:szCs w:val="28"/>
          <w:cs/>
        </w:rPr>
        <w:t>นำส่งให้กับเจ้าหนี้</w:t>
      </w:r>
      <w:r w:rsidRPr="00090E2A">
        <w:rPr>
          <w:rFonts w:ascii="Browallia New" w:hAnsi="Browallia New" w:cs="Browallia New" w:hint="cs"/>
          <w:sz w:val="28"/>
          <w:szCs w:val="28"/>
          <w:cs/>
        </w:rPr>
        <w:t>ได้ จึงไม่ได้บันทึกรายการจ่ายชำระหนี้</w:t>
      </w:r>
      <w:r w:rsidR="00EE11F8" w:rsidRPr="00090E2A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090E2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E11F8" w:rsidRPr="00090E2A">
        <w:rPr>
          <w:rFonts w:ascii="Browallia New" w:hAnsi="Browallia New" w:cs="Browallia New" w:hint="cs"/>
          <w:sz w:val="28"/>
          <w:szCs w:val="28"/>
          <w:cs/>
        </w:rPr>
        <w:t xml:space="preserve">นอกจากนี้ </w:t>
      </w:r>
      <w:r w:rsidRPr="00090E2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EE11F8" w:rsidRPr="00090E2A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090E2A">
        <w:rPr>
          <w:rFonts w:ascii="Browallia New" w:hAnsi="Browallia New" w:cs="Browallia New" w:hint="cs"/>
          <w:sz w:val="28"/>
          <w:szCs w:val="28"/>
          <w:cs/>
        </w:rPr>
        <w:t>เรียกเก็บเงิน</w:t>
      </w:r>
      <w:r w:rsidR="00586CE3" w:rsidRPr="00090E2A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090E2A">
        <w:rPr>
          <w:rFonts w:ascii="Browallia New" w:hAnsi="Browallia New" w:cs="Browallia New" w:hint="cs"/>
          <w:sz w:val="28"/>
          <w:szCs w:val="28"/>
          <w:cs/>
        </w:rPr>
        <w:t>จากบริษัทย่อย</w:t>
      </w:r>
      <w:r w:rsidR="00EE11F8" w:rsidRPr="00090E2A">
        <w:rPr>
          <w:rFonts w:ascii="Browallia New" w:hAnsi="Browallia New" w:cs="Browallia New" w:hint="cs"/>
          <w:sz w:val="28"/>
          <w:szCs w:val="28"/>
          <w:cs/>
        </w:rPr>
        <w:t>และได้รับชำระ</w:t>
      </w:r>
      <w:r w:rsidRPr="00090E2A">
        <w:rPr>
          <w:rFonts w:ascii="Browallia New" w:hAnsi="Browallia New" w:cs="Browallia New" w:hint="cs"/>
          <w:sz w:val="28"/>
          <w:szCs w:val="28"/>
          <w:cs/>
        </w:rPr>
        <w:t xml:space="preserve">แล้วจำนวน </w:t>
      </w:r>
      <w:r w:rsidRPr="00090E2A">
        <w:rPr>
          <w:rFonts w:ascii="Browallia New" w:hAnsi="Browallia New" w:cs="Browallia New" w:hint="cs"/>
          <w:sz w:val="28"/>
          <w:szCs w:val="28"/>
        </w:rPr>
        <w:t xml:space="preserve">22.75 </w:t>
      </w:r>
      <w:r w:rsidRPr="00090E2A">
        <w:rPr>
          <w:rFonts w:ascii="Browallia New" w:hAnsi="Browallia New" w:cs="Browallia New" w:hint="cs"/>
          <w:sz w:val="28"/>
          <w:szCs w:val="28"/>
          <w:cs/>
        </w:rPr>
        <w:t>ล้านบาท</w:t>
      </w:r>
    </w:p>
    <w:p w14:paraId="0264FB7E" w14:textId="77777777" w:rsidR="00A615BF" w:rsidRDefault="00A615BF" w:rsidP="00A615B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38569A1" w14:textId="37DB03C4" w:rsidR="00A615BF" w:rsidRDefault="00A615BF" w:rsidP="00A615B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006D89">
        <w:rPr>
          <w:rFonts w:ascii="Browallia New" w:hAnsi="Browallia New" w:cs="Browallia New" w:hint="cs"/>
          <w:sz w:val="28"/>
          <w:szCs w:val="28"/>
        </w:rPr>
        <w:t>29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 ตุลาคม </w:t>
      </w:r>
      <w:r w:rsidRPr="00006D89">
        <w:rPr>
          <w:rFonts w:ascii="Browallia New" w:hAnsi="Browallia New" w:cs="Browallia New" w:hint="cs"/>
          <w:sz w:val="28"/>
          <w:szCs w:val="28"/>
        </w:rPr>
        <w:t>2562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</w:t>
      </w:r>
      <w:r w:rsidR="004150CB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006D89">
        <w:rPr>
          <w:rFonts w:ascii="Browallia New" w:hAnsi="Browallia New" w:cs="Browallia New" w:hint="cs"/>
          <w:sz w:val="28"/>
          <w:szCs w:val="28"/>
          <w:cs/>
        </w:rPr>
        <w:t>เพื่อชำระหนี้ที่บริษัทมีภาระผูกพัน</w:t>
      </w:r>
      <w:r w:rsidR="00804BF7" w:rsidRPr="00006D89">
        <w:rPr>
          <w:rFonts w:ascii="Browallia New" w:hAnsi="Browallia New" w:cs="Browallia New"/>
          <w:sz w:val="28"/>
          <w:szCs w:val="28"/>
        </w:rPr>
        <w:t xml:space="preserve"> 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Pr="00006D89">
        <w:rPr>
          <w:rFonts w:ascii="Browallia New" w:hAnsi="Browallia New" w:cs="Browallia New" w:hint="cs"/>
          <w:sz w:val="28"/>
          <w:szCs w:val="28"/>
        </w:rPr>
        <w:t>255</w:t>
      </w:r>
      <w:r w:rsidR="00804BF7" w:rsidRPr="00006D89">
        <w:rPr>
          <w:rFonts w:ascii="Browallia New" w:hAnsi="Browallia New" w:cs="Browallia New"/>
          <w:sz w:val="28"/>
          <w:szCs w:val="28"/>
        </w:rPr>
        <w:t>.0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 ล้านบาท โดยมีการจ่ายชำระงวดแรก ณ วันทำสัญญาจำนวน </w:t>
      </w:r>
      <w:r w:rsidRPr="00006D89">
        <w:rPr>
          <w:rFonts w:ascii="Browallia New" w:hAnsi="Browallia New" w:cs="Browallia New" w:hint="cs"/>
          <w:sz w:val="28"/>
          <w:szCs w:val="28"/>
        </w:rPr>
        <w:t>24.8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</w:t>
      </w:r>
      <w:r w:rsidR="004150CB">
        <w:rPr>
          <w:rFonts w:ascii="Browallia New" w:hAnsi="Browallia New" w:cs="Browallia New" w:hint="cs"/>
          <w:sz w:val="28"/>
          <w:szCs w:val="28"/>
          <w:cs/>
        </w:rPr>
        <w:t>จะชำระ</w:t>
      </w:r>
      <w:r w:rsidRPr="00006D89">
        <w:rPr>
          <w:rFonts w:ascii="Browallia New" w:hAnsi="Browallia New" w:cs="Browallia New" w:hint="cs"/>
          <w:sz w:val="28"/>
          <w:szCs w:val="28"/>
          <w:cs/>
        </w:rPr>
        <w:t>งวดที่สอง</w:t>
      </w:r>
      <w:r w:rsidR="00061749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Pr="00006D89">
        <w:rPr>
          <w:rFonts w:ascii="Browallia New" w:hAnsi="Browallia New" w:cs="Browallia New" w:hint="cs"/>
          <w:sz w:val="28"/>
          <w:szCs w:val="28"/>
        </w:rPr>
        <w:t>28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 พฤศจิกายน </w:t>
      </w:r>
      <w:r w:rsidRPr="00006D89">
        <w:rPr>
          <w:rFonts w:ascii="Browallia New" w:hAnsi="Browallia New" w:cs="Browallia New" w:hint="cs"/>
          <w:sz w:val="28"/>
          <w:szCs w:val="28"/>
        </w:rPr>
        <w:t>2562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Pr="00006D89">
        <w:rPr>
          <w:rFonts w:ascii="Browallia New" w:hAnsi="Browallia New" w:cs="Browallia New" w:hint="cs"/>
          <w:sz w:val="28"/>
          <w:szCs w:val="28"/>
        </w:rPr>
        <w:t>24.8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 ล้านบาท ส่วนที่เหลือหลังจากหักเงินอายัดสิทธิเรียกร้องและเงินฝากธนาคารที่มีข้อจำกัดในการใช้</w:t>
      </w:r>
      <w:r w:rsidR="000147A2">
        <w:rPr>
          <w:rFonts w:ascii="Browallia New" w:hAnsi="Browallia New" w:cs="Browallia New" w:hint="cs"/>
          <w:sz w:val="28"/>
          <w:szCs w:val="28"/>
          <w:cs/>
        </w:rPr>
        <w:t>ข้างต้น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 จะชำระให้เสร็จสิ้นภายในวันที่ </w:t>
      </w:r>
      <w:r w:rsidRPr="00006D89">
        <w:rPr>
          <w:rFonts w:ascii="Browallia New" w:hAnsi="Browallia New" w:cs="Browallia New" w:hint="cs"/>
          <w:sz w:val="28"/>
          <w:szCs w:val="28"/>
        </w:rPr>
        <w:t>25</w:t>
      </w:r>
      <w:r w:rsidRPr="00006D89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006D89">
        <w:rPr>
          <w:rFonts w:ascii="Browallia New" w:hAnsi="Browallia New" w:cs="Browallia New" w:hint="cs"/>
          <w:sz w:val="28"/>
          <w:szCs w:val="28"/>
        </w:rPr>
        <w:t xml:space="preserve">2562 </w:t>
      </w:r>
    </w:p>
    <w:p w14:paraId="682C58E2" w14:textId="58172DE7" w:rsidR="004D2469" w:rsidRDefault="004D2469" w:rsidP="00A615B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C48CBBE" w14:textId="54B667F4" w:rsidR="000A317A" w:rsidRDefault="000A317A" w:rsidP="00A615B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นอกจากนี้ บริษัทย่อย</w:t>
      </w:r>
      <w:r w:rsidR="00E21F0E">
        <w:rPr>
          <w:rFonts w:ascii="Browallia New" w:hAnsi="Browallia New" w:cs="Browallia New" w:hint="cs"/>
          <w:sz w:val="28"/>
          <w:szCs w:val="28"/>
          <w:cs/>
        </w:rPr>
        <w:t>ได้อยู่ระหว่างเจรจา</w:t>
      </w:r>
      <w:r w:rsidR="00AB6530">
        <w:rPr>
          <w:rFonts w:ascii="Browallia New" w:hAnsi="Browallia New" w:cs="Browallia New" w:hint="cs"/>
          <w:sz w:val="28"/>
          <w:szCs w:val="28"/>
          <w:cs/>
        </w:rPr>
        <w:t>เพื่อชำระหนี้ส่วนที่เหลือ</w:t>
      </w:r>
      <w:r w:rsidR="004C3480">
        <w:rPr>
          <w:rFonts w:ascii="Browallia New" w:hAnsi="Browallia New" w:cs="Browallia New" w:hint="cs"/>
          <w:sz w:val="28"/>
          <w:szCs w:val="28"/>
          <w:cs/>
        </w:rPr>
        <w:t xml:space="preserve">อีกจำนวน </w:t>
      </w:r>
      <w:r w:rsidR="004C3480">
        <w:rPr>
          <w:rFonts w:ascii="Browallia New" w:hAnsi="Browallia New" w:cs="Browallia New"/>
          <w:sz w:val="28"/>
          <w:szCs w:val="28"/>
        </w:rPr>
        <w:t xml:space="preserve">100 </w:t>
      </w:r>
      <w:r w:rsidR="004C3480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="00303CCE">
        <w:rPr>
          <w:rFonts w:ascii="Browallia New" w:hAnsi="Browallia New" w:cs="Browallia New" w:hint="cs"/>
          <w:sz w:val="28"/>
          <w:szCs w:val="28"/>
          <w:cs/>
        </w:rPr>
        <w:t>กับบริษัทหลัก</w:t>
      </w:r>
      <w:r w:rsidR="00004863">
        <w:rPr>
          <w:rFonts w:ascii="Browallia New" w:hAnsi="Browallia New" w:cs="Browallia New" w:hint="cs"/>
          <w:sz w:val="28"/>
          <w:szCs w:val="28"/>
          <w:cs/>
        </w:rPr>
        <w:t>ทรัพย์จัดการกองทุน</w:t>
      </w:r>
      <w:r w:rsidR="00B656EE">
        <w:rPr>
          <w:rFonts w:ascii="Browallia New" w:hAnsi="Browallia New" w:cs="Browallia New" w:hint="cs"/>
          <w:sz w:val="28"/>
          <w:szCs w:val="28"/>
          <w:cs/>
        </w:rPr>
        <w:t>ดังกล่าว</w:t>
      </w:r>
    </w:p>
    <w:p w14:paraId="6B6FF884" w14:textId="77777777" w:rsidR="000A317A" w:rsidRDefault="000A317A" w:rsidP="00A615B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6EE7A62" w14:textId="77777777" w:rsidR="004B2879" w:rsidRPr="004B2879" w:rsidRDefault="00A968F9" w:rsidP="00A968F9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4B2879">
        <w:rPr>
          <w:rFonts w:ascii="Browallia New" w:hAnsi="Browallia New" w:cs="Browallia New" w:hint="cs"/>
          <w:sz w:val="28"/>
          <w:szCs w:val="28"/>
          <w:u w:val="single"/>
          <w:cs/>
        </w:rPr>
        <w:t>เงินกู้ยืมระยะสั้นจากบุคคลและบริษัทอื่น</w:t>
      </w:r>
    </w:p>
    <w:p w14:paraId="2F182E81" w14:textId="77777777" w:rsidR="004B2879" w:rsidRDefault="004B2879" w:rsidP="004B2879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73287EE" w14:textId="07533BFA" w:rsidR="00A968F9" w:rsidRPr="004B2879" w:rsidRDefault="00A968F9" w:rsidP="004B2879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4B2879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4B2879">
        <w:rPr>
          <w:rFonts w:ascii="Browallia New" w:hAnsi="Browallia New" w:cs="Browallia New" w:hint="cs"/>
          <w:sz w:val="28"/>
          <w:szCs w:val="28"/>
        </w:rPr>
        <w:t xml:space="preserve">30 </w:t>
      </w:r>
      <w:r w:rsidRPr="004B2879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Pr="004B2879">
        <w:rPr>
          <w:rFonts w:ascii="Browallia New" w:hAnsi="Browallia New" w:cs="Browallia New" w:hint="cs"/>
          <w:sz w:val="28"/>
          <w:szCs w:val="28"/>
        </w:rPr>
        <w:t xml:space="preserve">2562 </w:t>
      </w:r>
      <w:r w:rsidRPr="004B2879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บริษัทย่อยทางอ้อมมีเงินกู้ยืมระยะสั้นกับบุคคลและบริษัทอื่น</w:t>
      </w:r>
      <w:r w:rsidR="00AC6EB2">
        <w:rPr>
          <w:rFonts w:ascii="Browallia New" w:hAnsi="Browallia New" w:cs="Browallia New"/>
          <w:sz w:val="28"/>
          <w:szCs w:val="28"/>
        </w:rPr>
        <w:t xml:space="preserve"> </w:t>
      </w:r>
      <w:r w:rsidR="00EA2521">
        <w:rPr>
          <w:rFonts w:ascii="Browallia New" w:hAnsi="Browallia New" w:cs="Browallia New" w:hint="cs"/>
          <w:sz w:val="28"/>
          <w:szCs w:val="28"/>
          <w:cs/>
        </w:rPr>
        <w:t xml:space="preserve">รวมเป็นเงิน </w:t>
      </w:r>
      <w:r w:rsidR="00EA2521">
        <w:rPr>
          <w:rFonts w:ascii="Browallia New" w:hAnsi="Browallia New" w:cs="Browallia New"/>
          <w:sz w:val="28"/>
          <w:szCs w:val="28"/>
        </w:rPr>
        <w:t xml:space="preserve">18 </w:t>
      </w:r>
      <w:r w:rsidR="00EA2521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4B2879">
        <w:rPr>
          <w:rFonts w:ascii="Browallia New" w:hAnsi="Browallia New" w:cs="Browallia New" w:hint="cs"/>
          <w:sz w:val="28"/>
          <w:szCs w:val="28"/>
          <w:cs/>
        </w:rPr>
        <w:t xml:space="preserve"> โดยมีอัตราดอกเบี้ยร้อยละ </w:t>
      </w:r>
      <w:r w:rsidRPr="004B2879">
        <w:rPr>
          <w:rFonts w:ascii="Browallia New" w:hAnsi="Browallia New" w:cs="Browallia New" w:hint="cs"/>
          <w:sz w:val="28"/>
          <w:szCs w:val="28"/>
        </w:rPr>
        <w:t>6.25</w:t>
      </w:r>
      <w:r w:rsidR="004B2879">
        <w:rPr>
          <w:rFonts w:ascii="Browallia New" w:hAnsi="Browallia New" w:cs="Browallia New"/>
          <w:sz w:val="28"/>
          <w:szCs w:val="28"/>
        </w:rPr>
        <w:t xml:space="preserve"> - </w:t>
      </w:r>
      <w:r w:rsidRPr="004B2879">
        <w:rPr>
          <w:rFonts w:ascii="Browallia New" w:hAnsi="Browallia New" w:cs="Browallia New" w:hint="cs"/>
          <w:sz w:val="28"/>
          <w:szCs w:val="28"/>
        </w:rPr>
        <w:t xml:space="preserve">12.00 </w:t>
      </w:r>
      <w:r w:rsidRPr="004B2879">
        <w:rPr>
          <w:rFonts w:ascii="Browallia New" w:hAnsi="Browallia New" w:cs="Browallia New" w:hint="cs"/>
          <w:sz w:val="28"/>
          <w:szCs w:val="28"/>
          <w:cs/>
        </w:rPr>
        <w:t xml:space="preserve">ต่อปี โดยมีกำหนดชำระคืนภายใน </w:t>
      </w:r>
      <w:r w:rsidRPr="004B2879">
        <w:rPr>
          <w:rFonts w:ascii="Browallia New" w:hAnsi="Browallia New" w:cs="Browallia New" w:hint="cs"/>
          <w:sz w:val="28"/>
          <w:szCs w:val="28"/>
        </w:rPr>
        <w:t xml:space="preserve">1 </w:t>
      </w:r>
      <w:r w:rsidRPr="004B2879">
        <w:rPr>
          <w:rFonts w:ascii="Browallia New" w:hAnsi="Browallia New" w:cs="Browallia New" w:hint="cs"/>
          <w:sz w:val="28"/>
          <w:szCs w:val="28"/>
          <w:cs/>
        </w:rPr>
        <w:t>-</w:t>
      </w:r>
      <w:r w:rsidRPr="004B2879">
        <w:rPr>
          <w:rFonts w:ascii="Browallia New" w:hAnsi="Browallia New" w:cs="Browallia New" w:hint="cs"/>
          <w:sz w:val="28"/>
          <w:szCs w:val="28"/>
        </w:rPr>
        <w:t xml:space="preserve"> 5 </w:t>
      </w:r>
      <w:r w:rsidRPr="004B2879">
        <w:rPr>
          <w:rFonts w:ascii="Browallia New" w:hAnsi="Browallia New" w:cs="Browallia New" w:hint="cs"/>
          <w:sz w:val="28"/>
          <w:szCs w:val="28"/>
          <w:cs/>
        </w:rPr>
        <w:t xml:space="preserve">เดือน </w:t>
      </w:r>
    </w:p>
    <w:p w14:paraId="677EEEB4" w14:textId="7046F080" w:rsidR="004D2469" w:rsidRDefault="004D2469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C855AE1" w14:textId="52FC57A8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5BBB3DB" w14:textId="7CEF9AA4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F0C8DBA" w14:textId="6FA5CDB1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6D0F730" w14:textId="59A7B7E4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2467C4C" w14:textId="351B3A9D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0A46C0E" w14:textId="6ED238D0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1DA7AC7" w14:textId="05A4D779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FEAF2C2" w14:textId="136FBFFD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12519A3" w14:textId="47555C0E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0B956C2" w14:textId="514229DE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24CF7DF" w14:textId="0DCE1822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680760B" w14:textId="793D457B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E9F7672" w14:textId="068FC983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5324EC0" w14:textId="06040361" w:rsidR="00C42B78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025BBB" w14:textId="77777777" w:rsidR="00C42B78" w:rsidRPr="006F3A60" w:rsidRDefault="00C42B78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0B7D70B" w14:textId="4C3C2A51" w:rsidR="00610059" w:rsidRDefault="00610059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เงินกู้ยืมระยะยาว</w:t>
      </w:r>
      <w:r w:rsidR="002F0EC6">
        <w:rPr>
          <w:rFonts w:ascii="Browallia New" w:hAnsi="Browallia New" w:cs="Browallia New" w:hint="cs"/>
          <w:sz w:val="28"/>
          <w:szCs w:val="28"/>
          <w:u w:val="single"/>
          <w:cs/>
        </w:rPr>
        <w:t>จากสถาบันการเงิน</w:t>
      </w:r>
    </w:p>
    <w:p w14:paraId="619BFB7A" w14:textId="483F1AEC" w:rsidR="008A4192" w:rsidRPr="00A24B0F" w:rsidRDefault="008A4192" w:rsidP="00BA2A3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9F0893C" w14:textId="783318DE" w:rsidR="000A24EA" w:rsidRDefault="008A4192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566E70">
        <w:rPr>
          <w:rFonts w:ascii="Browallia New" w:hAnsi="Browallia New" w:cs="Browallia New"/>
          <w:sz w:val="28"/>
          <w:szCs w:val="28"/>
          <w:cs/>
        </w:rPr>
        <w:t>ได้รับจากธนาคารพาณิชย์ในประเทศ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สองแห่ง</w:t>
      </w:r>
      <w:r w:rsidR="00A24B0F">
        <w:rPr>
          <w:rFonts w:ascii="Browallia New" w:hAnsi="Browallia New" w:cs="Browallia New"/>
          <w:sz w:val="28"/>
          <w:szCs w:val="28"/>
        </w:rPr>
        <w:t xml:space="preserve">      </w:t>
      </w:r>
      <w:r w:rsidRPr="00566E70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5B4DEB2B" w14:textId="77777777" w:rsidR="0025363D" w:rsidRPr="00A24B0F" w:rsidRDefault="0025363D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220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989"/>
        <w:gridCol w:w="1173"/>
        <w:gridCol w:w="1080"/>
        <w:gridCol w:w="900"/>
        <w:gridCol w:w="1260"/>
        <w:gridCol w:w="952"/>
        <w:gridCol w:w="12"/>
        <w:gridCol w:w="21"/>
      </w:tblGrid>
      <w:tr w:rsidR="00E558D4" w:rsidRPr="0083700B" w14:paraId="6A9454DA" w14:textId="77777777" w:rsidTr="00A04856">
        <w:trPr>
          <w:gridAfter w:val="2"/>
          <w:wAfter w:w="33" w:type="dxa"/>
        </w:trPr>
        <w:tc>
          <w:tcPr>
            <w:tcW w:w="2833" w:type="dxa"/>
            <w:shd w:val="clear" w:color="auto" w:fill="auto"/>
          </w:tcPr>
          <w:p w14:paraId="32B797F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54" w:type="dxa"/>
            <w:gridSpan w:val="6"/>
            <w:shd w:val="clear" w:color="auto" w:fill="auto"/>
          </w:tcPr>
          <w:p w14:paraId="484DC53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83700B" w14:paraId="5878E941" w14:textId="77777777" w:rsidTr="00A04856">
        <w:trPr>
          <w:gridAfter w:val="2"/>
          <w:wAfter w:w="33" w:type="dxa"/>
        </w:trPr>
        <w:tc>
          <w:tcPr>
            <w:tcW w:w="2833" w:type="dxa"/>
            <w:shd w:val="clear" w:color="auto" w:fill="auto"/>
          </w:tcPr>
          <w:p w14:paraId="5788290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54" w:type="dxa"/>
            <w:gridSpan w:val="6"/>
            <w:shd w:val="clear" w:color="auto" w:fill="auto"/>
          </w:tcPr>
          <w:p w14:paraId="1D9AD8B9" w14:textId="2C925CF2" w:rsidR="00E558D4" w:rsidRPr="00A24B0F" w:rsidRDefault="002433F1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571A96" w:rsidRPr="00571A9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="00A24B0F">
              <w:rPr>
                <w:rFonts w:ascii="Browallia New" w:hAnsi="Browallia New" w:cs="Browallia New"/>
                <w:sz w:val="24"/>
                <w:szCs w:val="24"/>
              </w:rPr>
              <w:t xml:space="preserve"> 2562</w:t>
            </w:r>
          </w:p>
        </w:tc>
      </w:tr>
      <w:tr w:rsidR="00E558D4" w:rsidRPr="0083700B" w14:paraId="68BCBC13" w14:textId="77777777" w:rsidTr="00A04856">
        <w:trPr>
          <w:gridAfter w:val="1"/>
          <w:wAfter w:w="21" w:type="dxa"/>
        </w:trPr>
        <w:tc>
          <w:tcPr>
            <w:tcW w:w="2833" w:type="dxa"/>
            <w:shd w:val="clear" w:color="auto" w:fill="auto"/>
          </w:tcPr>
          <w:p w14:paraId="3199375C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2" w:type="dxa"/>
            <w:gridSpan w:val="3"/>
            <w:shd w:val="clear" w:color="auto" w:fill="auto"/>
          </w:tcPr>
          <w:p w14:paraId="5DED889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24" w:type="dxa"/>
            <w:gridSpan w:val="4"/>
            <w:shd w:val="clear" w:color="auto" w:fill="auto"/>
          </w:tcPr>
          <w:p w14:paraId="7C9E876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58D4" w:rsidRPr="0083700B" w14:paraId="0528AD90" w14:textId="77777777" w:rsidTr="00A04856">
        <w:tc>
          <w:tcPr>
            <w:tcW w:w="2833" w:type="dxa"/>
            <w:shd w:val="clear" w:color="auto" w:fill="auto"/>
          </w:tcPr>
          <w:p w14:paraId="2B88205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204C56C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A9251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000027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3" w:type="dxa"/>
            <w:shd w:val="clear" w:color="auto" w:fill="auto"/>
          </w:tcPr>
          <w:p w14:paraId="02129F2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1F6F68FE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80" w:type="dxa"/>
            <w:shd w:val="clear" w:color="auto" w:fill="auto"/>
          </w:tcPr>
          <w:p w14:paraId="101B8E0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23698C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94E7A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7C8758DD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911C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DB733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</w:tcPr>
          <w:p w14:paraId="79E06EF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6FFD5F8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472B9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5F2C05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E558D4" w:rsidRPr="0083700B" w14:paraId="2C999CFF" w14:textId="77777777" w:rsidTr="00A04856">
        <w:tc>
          <w:tcPr>
            <w:tcW w:w="2833" w:type="dxa"/>
            <w:shd w:val="clear" w:color="auto" w:fill="auto"/>
          </w:tcPr>
          <w:p w14:paraId="0497167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334508E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7A73589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197391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7340D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58B56A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shd w:val="clear" w:color="auto" w:fill="auto"/>
          </w:tcPr>
          <w:p w14:paraId="6D889A7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15C8F" w:rsidRPr="0083700B" w14:paraId="4CE3847B" w14:textId="77777777" w:rsidTr="00A04856">
        <w:tc>
          <w:tcPr>
            <w:tcW w:w="2833" w:type="dxa"/>
            <w:shd w:val="clear" w:color="auto" w:fill="auto"/>
          </w:tcPr>
          <w:p w14:paraId="1C28A21A" w14:textId="77777777" w:rsidR="00C15C8F" w:rsidRPr="0083700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89" w:type="dxa"/>
            <w:shd w:val="clear" w:color="auto" w:fill="auto"/>
          </w:tcPr>
          <w:p w14:paraId="5DDF9383" w14:textId="1FF19B7D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295,611</w:t>
            </w:r>
          </w:p>
        </w:tc>
        <w:tc>
          <w:tcPr>
            <w:tcW w:w="1173" w:type="dxa"/>
            <w:shd w:val="clear" w:color="auto" w:fill="auto"/>
          </w:tcPr>
          <w:p w14:paraId="652B0126" w14:textId="3AA1ED08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(2,860)</w:t>
            </w:r>
          </w:p>
        </w:tc>
        <w:tc>
          <w:tcPr>
            <w:tcW w:w="1080" w:type="dxa"/>
            <w:shd w:val="clear" w:color="auto" w:fill="auto"/>
          </w:tcPr>
          <w:p w14:paraId="3DD7F29C" w14:textId="6CDD256B" w:rsidR="00C15C8F" w:rsidRPr="00021B2B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292,751</w:t>
            </w:r>
          </w:p>
        </w:tc>
        <w:tc>
          <w:tcPr>
            <w:tcW w:w="900" w:type="dxa"/>
            <w:shd w:val="clear" w:color="auto" w:fill="auto"/>
          </w:tcPr>
          <w:p w14:paraId="2083226A" w14:textId="4E87D1C9" w:rsidR="00C15C8F" w:rsidRPr="00FF0927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295,611</w:t>
            </w:r>
          </w:p>
        </w:tc>
        <w:tc>
          <w:tcPr>
            <w:tcW w:w="1260" w:type="dxa"/>
            <w:shd w:val="clear" w:color="auto" w:fill="auto"/>
          </w:tcPr>
          <w:p w14:paraId="61CC0AE2" w14:textId="4B87F07F" w:rsidR="00C15C8F" w:rsidRPr="00FF0927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(2,860)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6BCA59CA" w14:textId="3922283B" w:rsidR="00C15C8F" w:rsidRPr="00FF0927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292,751</w:t>
            </w:r>
          </w:p>
        </w:tc>
      </w:tr>
      <w:tr w:rsidR="00C15C8F" w:rsidRPr="0083700B" w14:paraId="214A312F" w14:textId="77777777" w:rsidTr="00A04856">
        <w:tc>
          <w:tcPr>
            <w:tcW w:w="2833" w:type="dxa"/>
            <w:shd w:val="clear" w:color="auto" w:fill="auto"/>
          </w:tcPr>
          <w:p w14:paraId="3C5FEC78" w14:textId="3A77DE86" w:rsidR="00C15C8F" w:rsidRPr="0083700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89" w:type="dxa"/>
            <w:shd w:val="clear" w:color="auto" w:fill="auto"/>
          </w:tcPr>
          <w:p w14:paraId="46FF93E8" w14:textId="1BA30B23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25,751</w:t>
            </w:r>
          </w:p>
        </w:tc>
        <w:tc>
          <w:tcPr>
            <w:tcW w:w="1173" w:type="dxa"/>
            <w:shd w:val="clear" w:color="auto" w:fill="auto"/>
          </w:tcPr>
          <w:p w14:paraId="55D9FCBA" w14:textId="62D2A905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(119)</w:t>
            </w:r>
          </w:p>
        </w:tc>
        <w:tc>
          <w:tcPr>
            <w:tcW w:w="1080" w:type="dxa"/>
            <w:shd w:val="clear" w:color="auto" w:fill="auto"/>
          </w:tcPr>
          <w:p w14:paraId="26C1566B" w14:textId="2DA9CEA5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25,632</w:t>
            </w:r>
          </w:p>
        </w:tc>
        <w:tc>
          <w:tcPr>
            <w:tcW w:w="900" w:type="dxa"/>
            <w:shd w:val="clear" w:color="auto" w:fill="auto"/>
          </w:tcPr>
          <w:p w14:paraId="621D2175" w14:textId="6E6E2F14" w:rsidR="00C15C8F" w:rsidRPr="00FF0927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25,751</w:t>
            </w:r>
          </w:p>
        </w:tc>
        <w:tc>
          <w:tcPr>
            <w:tcW w:w="1260" w:type="dxa"/>
            <w:shd w:val="clear" w:color="auto" w:fill="auto"/>
          </w:tcPr>
          <w:p w14:paraId="12997680" w14:textId="141115B1" w:rsidR="00C15C8F" w:rsidRPr="00FF0927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(119)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2463BCAE" w14:textId="6E79F1DA" w:rsidR="00C15C8F" w:rsidRPr="00FF0927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25,632</w:t>
            </w:r>
          </w:p>
        </w:tc>
      </w:tr>
      <w:tr w:rsidR="00C15C8F" w:rsidRPr="0083700B" w14:paraId="68465CD3" w14:textId="77777777" w:rsidTr="00A04856">
        <w:tc>
          <w:tcPr>
            <w:tcW w:w="2833" w:type="dxa"/>
            <w:shd w:val="clear" w:color="auto" w:fill="auto"/>
          </w:tcPr>
          <w:p w14:paraId="364DA6FA" w14:textId="15716146" w:rsidR="00C15C8F" w:rsidRPr="0083700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494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89" w:type="dxa"/>
            <w:shd w:val="clear" w:color="auto" w:fill="auto"/>
          </w:tcPr>
          <w:p w14:paraId="5C0B828F" w14:textId="758A69A3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96,615</w:t>
            </w:r>
          </w:p>
        </w:tc>
        <w:tc>
          <w:tcPr>
            <w:tcW w:w="1173" w:type="dxa"/>
            <w:shd w:val="clear" w:color="auto" w:fill="auto"/>
          </w:tcPr>
          <w:p w14:paraId="409C9B90" w14:textId="51D65581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(872)</w:t>
            </w:r>
          </w:p>
        </w:tc>
        <w:tc>
          <w:tcPr>
            <w:tcW w:w="1080" w:type="dxa"/>
            <w:shd w:val="clear" w:color="auto" w:fill="auto"/>
          </w:tcPr>
          <w:p w14:paraId="5308C791" w14:textId="246BACF0" w:rsidR="00C15C8F" w:rsidRPr="00021B2B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95,743</w:t>
            </w:r>
          </w:p>
        </w:tc>
        <w:tc>
          <w:tcPr>
            <w:tcW w:w="900" w:type="dxa"/>
            <w:shd w:val="clear" w:color="auto" w:fill="auto"/>
          </w:tcPr>
          <w:p w14:paraId="12DCE0DE" w14:textId="57402E22" w:rsidR="00C15C8F" w:rsidRPr="00FF0927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96,615</w:t>
            </w:r>
          </w:p>
        </w:tc>
        <w:tc>
          <w:tcPr>
            <w:tcW w:w="1260" w:type="dxa"/>
            <w:shd w:val="clear" w:color="auto" w:fill="auto"/>
          </w:tcPr>
          <w:p w14:paraId="3EAB5A4C" w14:textId="5436A498" w:rsidR="00C15C8F" w:rsidRPr="00FF0927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(872)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4EB3F18C" w14:textId="4F5537AE" w:rsidR="00C15C8F" w:rsidRPr="00FF0927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95,743</w:t>
            </w:r>
          </w:p>
        </w:tc>
      </w:tr>
      <w:tr w:rsidR="00C15C8F" w:rsidRPr="0083700B" w14:paraId="5FFA858B" w14:textId="77777777" w:rsidTr="00A04856">
        <w:tc>
          <w:tcPr>
            <w:tcW w:w="2833" w:type="dxa"/>
            <w:shd w:val="clear" w:color="auto" w:fill="auto"/>
          </w:tcPr>
          <w:p w14:paraId="6E640A1A" w14:textId="62012056" w:rsidR="00C15C8F" w:rsidRPr="00BE4864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4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989" w:type="dxa"/>
            <w:shd w:val="clear" w:color="auto" w:fill="auto"/>
          </w:tcPr>
          <w:p w14:paraId="0EE48687" w14:textId="1FB62687" w:rsidR="00C15C8F" w:rsidRPr="00C15C8F" w:rsidRDefault="00C15C8F" w:rsidP="00C15C8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5C8F">
              <w:rPr>
                <w:rFonts w:ascii="Browallia New" w:hAnsi="Browallia New" w:cs="Browallia New" w:hint="cs"/>
                <w:sz w:val="24"/>
                <w:szCs w:val="24"/>
                <w:cs/>
              </w:rPr>
              <w:t>464</w:t>
            </w:r>
          </w:p>
        </w:tc>
        <w:tc>
          <w:tcPr>
            <w:tcW w:w="1173" w:type="dxa"/>
            <w:shd w:val="clear" w:color="auto" w:fill="auto"/>
          </w:tcPr>
          <w:p w14:paraId="70099EEA" w14:textId="29F0C5F6" w:rsidR="00C15C8F" w:rsidRPr="00C15C8F" w:rsidRDefault="00C15C8F" w:rsidP="00C15C8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15C8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   </w:t>
            </w:r>
            <w:r w:rsidRPr="00C15C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C2267DA" w14:textId="14E73BB2" w:rsidR="00C15C8F" w:rsidRPr="00C15C8F" w:rsidRDefault="00C15C8F" w:rsidP="00C15C8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15C8F">
              <w:rPr>
                <w:rFonts w:ascii="Browallia New" w:hAnsi="Browallia New" w:cs="Browallia New"/>
                <w:sz w:val="24"/>
                <w:szCs w:val="24"/>
              </w:rPr>
              <w:t>464</w:t>
            </w:r>
          </w:p>
        </w:tc>
        <w:tc>
          <w:tcPr>
            <w:tcW w:w="900" w:type="dxa"/>
            <w:shd w:val="clear" w:color="auto" w:fill="auto"/>
          </w:tcPr>
          <w:p w14:paraId="0EF6DEF4" w14:textId="1345ED99" w:rsidR="00C15C8F" w:rsidRPr="00FF0927" w:rsidRDefault="00C15C8F" w:rsidP="00C15C8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D3F86E" w14:textId="13AEB97E" w:rsidR="00C15C8F" w:rsidRPr="00FF0927" w:rsidRDefault="00C15C8F" w:rsidP="00C15C8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71EE59DE" w14:textId="310ED5A4" w:rsidR="00C15C8F" w:rsidRPr="00FF0927" w:rsidRDefault="00C15C8F" w:rsidP="00C15C8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5C8F" w:rsidRPr="0083700B" w14:paraId="54E83350" w14:textId="77777777" w:rsidTr="00A04856">
        <w:tc>
          <w:tcPr>
            <w:tcW w:w="2833" w:type="dxa"/>
            <w:shd w:val="clear" w:color="auto" w:fill="auto"/>
          </w:tcPr>
          <w:p w14:paraId="28E214EB" w14:textId="77777777" w:rsidR="00C15C8F" w:rsidRPr="0083700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044932AC" w14:textId="05E9E087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A92FB5">
              <w:rPr>
                <w:rFonts w:ascii="Browallia New" w:hAnsi="Browallia New" w:cs="Browallia New"/>
                <w:sz w:val="24"/>
                <w:szCs w:val="24"/>
              </w:rPr>
              <w:t>418,441</w:t>
            </w:r>
          </w:p>
        </w:tc>
        <w:tc>
          <w:tcPr>
            <w:tcW w:w="1173" w:type="dxa"/>
            <w:shd w:val="clear" w:color="auto" w:fill="auto"/>
          </w:tcPr>
          <w:p w14:paraId="0729A5E9" w14:textId="78574BBE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A92FB5">
              <w:rPr>
                <w:rFonts w:ascii="Browallia New" w:hAnsi="Browallia New" w:cs="Browallia New"/>
                <w:sz w:val="24"/>
                <w:szCs w:val="24"/>
              </w:rPr>
              <w:t>(3,851)</w:t>
            </w:r>
          </w:p>
        </w:tc>
        <w:tc>
          <w:tcPr>
            <w:tcW w:w="1080" w:type="dxa"/>
            <w:shd w:val="clear" w:color="auto" w:fill="auto"/>
          </w:tcPr>
          <w:p w14:paraId="63CEA2AD" w14:textId="4801BAC6" w:rsidR="00C15C8F" w:rsidRPr="00021B2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B75D83">
              <w:rPr>
                <w:rFonts w:ascii="Browallia New" w:hAnsi="Browallia New" w:cs="Browallia New"/>
                <w:sz w:val="24"/>
                <w:szCs w:val="24"/>
              </w:rPr>
              <w:t>414,590</w:t>
            </w:r>
          </w:p>
        </w:tc>
        <w:tc>
          <w:tcPr>
            <w:tcW w:w="900" w:type="dxa"/>
            <w:shd w:val="clear" w:color="auto" w:fill="auto"/>
          </w:tcPr>
          <w:p w14:paraId="0943A82F" w14:textId="7CB8C2D2" w:rsidR="00C15C8F" w:rsidRPr="00FF0927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417,977</w:t>
            </w:r>
          </w:p>
        </w:tc>
        <w:tc>
          <w:tcPr>
            <w:tcW w:w="1260" w:type="dxa"/>
            <w:shd w:val="clear" w:color="auto" w:fill="auto"/>
          </w:tcPr>
          <w:p w14:paraId="0397C4AE" w14:textId="5716F3FD" w:rsidR="00C15C8F" w:rsidRPr="00FF0927" w:rsidRDefault="00C15C8F" w:rsidP="00C15C8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(3,851)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70610420" w14:textId="269B1AF0" w:rsidR="00C15C8F" w:rsidRPr="00FF0927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414,126</w:t>
            </w:r>
          </w:p>
        </w:tc>
      </w:tr>
      <w:tr w:rsidR="00C15C8F" w:rsidRPr="0083700B" w14:paraId="52DC6667" w14:textId="77777777" w:rsidTr="00A04856">
        <w:tc>
          <w:tcPr>
            <w:tcW w:w="2833" w:type="dxa"/>
            <w:shd w:val="clear" w:color="auto" w:fill="auto"/>
          </w:tcPr>
          <w:p w14:paraId="6B056F48" w14:textId="0BFECC10" w:rsidR="00C15C8F" w:rsidRPr="0083700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989" w:type="dxa"/>
            <w:shd w:val="clear" w:color="auto" w:fill="auto"/>
          </w:tcPr>
          <w:p w14:paraId="4A8B1A96" w14:textId="0567166D" w:rsidR="00C15C8F" w:rsidRPr="0012459D" w:rsidRDefault="00C15C8F" w:rsidP="00C15C8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2459D">
              <w:rPr>
                <w:rFonts w:ascii="Browallia New" w:hAnsi="Browallia New" w:cs="Browallia New"/>
                <w:sz w:val="24"/>
                <w:szCs w:val="24"/>
              </w:rPr>
              <w:t>(180,343)</w:t>
            </w:r>
          </w:p>
        </w:tc>
        <w:tc>
          <w:tcPr>
            <w:tcW w:w="1173" w:type="dxa"/>
            <w:shd w:val="clear" w:color="auto" w:fill="auto"/>
          </w:tcPr>
          <w:p w14:paraId="5587C907" w14:textId="5ED3F491" w:rsidR="00C15C8F" w:rsidRPr="0012459D" w:rsidRDefault="00C15C8F" w:rsidP="00C15C8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459D">
              <w:rPr>
                <w:rFonts w:ascii="Browallia New" w:hAnsi="Browallia New" w:cs="Browallia New"/>
                <w:sz w:val="24"/>
                <w:szCs w:val="24"/>
              </w:rPr>
              <w:t>2,947</w:t>
            </w:r>
          </w:p>
        </w:tc>
        <w:tc>
          <w:tcPr>
            <w:tcW w:w="1080" w:type="dxa"/>
            <w:shd w:val="clear" w:color="auto" w:fill="auto"/>
          </w:tcPr>
          <w:p w14:paraId="5537F7E5" w14:textId="045A3586" w:rsidR="00C15C8F" w:rsidRPr="0012459D" w:rsidRDefault="00C15C8F" w:rsidP="00C15C8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459D">
              <w:rPr>
                <w:rFonts w:ascii="Browallia New" w:hAnsi="Browallia New" w:cs="Browallia New"/>
                <w:sz w:val="24"/>
                <w:szCs w:val="24"/>
              </w:rPr>
              <w:t>(177,396)</w:t>
            </w:r>
          </w:p>
        </w:tc>
        <w:tc>
          <w:tcPr>
            <w:tcW w:w="900" w:type="dxa"/>
            <w:shd w:val="clear" w:color="auto" w:fill="auto"/>
          </w:tcPr>
          <w:p w14:paraId="5F2DEAAD" w14:textId="27651D7D" w:rsidR="00C15C8F" w:rsidRPr="00FF0927" w:rsidRDefault="00C15C8F" w:rsidP="00C15C8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(179,879)</w:t>
            </w:r>
          </w:p>
        </w:tc>
        <w:tc>
          <w:tcPr>
            <w:tcW w:w="1260" w:type="dxa"/>
            <w:shd w:val="clear" w:color="auto" w:fill="auto"/>
          </w:tcPr>
          <w:p w14:paraId="7F90CA8E" w14:textId="6D291601" w:rsidR="00C15C8F" w:rsidRPr="00FF0927" w:rsidRDefault="00C15C8F" w:rsidP="00C15C8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2,947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70B7B660" w14:textId="5C3E1D25" w:rsidR="00C15C8F" w:rsidRPr="00FF0927" w:rsidRDefault="00C15C8F" w:rsidP="00C15C8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(176,932)</w:t>
            </w:r>
          </w:p>
        </w:tc>
      </w:tr>
      <w:tr w:rsidR="00C15C8F" w:rsidRPr="0083700B" w14:paraId="5E4174B6" w14:textId="77777777" w:rsidTr="00A04856">
        <w:tc>
          <w:tcPr>
            <w:tcW w:w="2833" w:type="dxa"/>
            <w:shd w:val="clear" w:color="auto" w:fill="auto"/>
          </w:tcPr>
          <w:p w14:paraId="6C515C0D" w14:textId="77777777" w:rsidR="00C15C8F" w:rsidRPr="0083700B" w:rsidRDefault="00C15C8F" w:rsidP="00C15C8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89" w:type="dxa"/>
            <w:shd w:val="clear" w:color="auto" w:fill="auto"/>
          </w:tcPr>
          <w:p w14:paraId="08454860" w14:textId="13C3F6CD" w:rsidR="00C15C8F" w:rsidRPr="0012459D" w:rsidRDefault="00C15C8F" w:rsidP="00C15C8F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2459D">
              <w:rPr>
                <w:rFonts w:ascii="Browallia New" w:hAnsi="Browallia New" w:cs="Browallia New"/>
                <w:sz w:val="24"/>
                <w:szCs w:val="24"/>
              </w:rPr>
              <w:t>238,098</w:t>
            </w:r>
          </w:p>
        </w:tc>
        <w:tc>
          <w:tcPr>
            <w:tcW w:w="1173" w:type="dxa"/>
            <w:shd w:val="clear" w:color="auto" w:fill="auto"/>
          </w:tcPr>
          <w:p w14:paraId="64F642D8" w14:textId="5FDFD4E3" w:rsidR="00C15C8F" w:rsidRPr="0012459D" w:rsidRDefault="00C15C8F" w:rsidP="00C15C8F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459D">
              <w:rPr>
                <w:rFonts w:ascii="Browallia New" w:hAnsi="Browallia New" w:cs="Browallia New"/>
                <w:sz w:val="24"/>
                <w:szCs w:val="24"/>
              </w:rPr>
              <w:t>(904)</w:t>
            </w:r>
          </w:p>
        </w:tc>
        <w:tc>
          <w:tcPr>
            <w:tcW w:w="1080" w:type="dxa"/>
            <w:shd w:val="clear" w:color="auto" w:fill="auto"/>
          </w:tcPr>
          <w:p w14:paraId="566F4C9B" w14:textId="28F6EE12" w:rsidR="00C15C8F" w:rsidRPr="0012459D" w:rsidRDefault="00C15C8F" w:rsidP="00C15C8F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459D">
              <w:rPr>
                <w:rFonts w:ascii="Browallia New" w:hAnsi="Browallia New" w:cs="Browallia New"/>
                <w:sz w:val="24"/>
                <w:szCs w:val="24"/>
              </w:rPr>
              <w:t>237,194</w:t>
            </w:r>
          </w:p>
        </w:tc>
        <w:tc>
          <w:tcPr>
            <w:tcW w:w="900" w:type="dxa"/>
            <w:shd w:val="clear" w:color="auto" w:fill="auto"/>
          </w:tcPr>
          <w:p w14:paraId="06DAC4FB" w14:textId="55F10D26" w:rsidR="00C15C8F" w:rsidRPr="00FF0927" w:rsidRDefault="00C15C8F" w:rsidP="00C15C8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238,098</w:t>
            </w:r>
          </w:p>
        </w:tc>
        <w:tc>
          <w:tcPr>
            <w:tcW w:w="1260" w:type="dxa"/>
            <w:shd w:val="clear" w:color="auto" w:fill="auto"/>
          </w:tcPr>
          <w:p w14:paraId="11C38F87" w14:textId="1B925C8C" w:rsidR="00C15C8F" w:rsidRPr="00FF0927" w:rsidRDefault="00C15C8F" w:rsidP="00C15C8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(904)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1665E651" w14:textId="58F5365B" w:rsidR="00C15C8F" w:rsidRPr="00FF0927" w:rsidRDefault="00C15C8F" w:rsidP="00C15C8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0927">
              <w:rPr>
                <w:rFonts w:ascii="Browallia New" w:hAnsi="Browallia New" w:cs="Browallia New"/>
                <w:sz w:val="24"/>
                <w:szCs w:val="24"/>
              </w:rPr>
              <w:t>237,194</w:t>
            </w:r>
          </w:p>
        </w:tc>
      </w:tr>
    </w:tbl>
    <w:p w14:paraId="6438D12B" w14:textId="72BD407A" w:rsidR="00184C77" w:rsidRPr="00C42B78" w:rsidRDefault="00184C77" w:rsidP="00184C77">
      <w:pPr>
        <w:tabs>
          <w:tab w:val="clear" w:pos="454"/>
          <w:tab w:val="left" w:pos="459"/>
        </w:tabs>
        <w:spacing w:line="240" w:lineRule="auto"/>
        <w:ind w:firstLine="706"/>
        <w:jc w:val="thaiDistribute"/>
        <w:rPr>
          <w:rFonts w:ascii="Browallia New" w:hAnsi="Browallia New" w:cs="Browallia New"/>
          <w:sz w:val="28"/>
          <w:szCs w:val="28"/>
        </w:rPr>
      </w:pPr>
    </w:p>
    <w:p w14:paraId="615F6AB3" w14:textId="77777777" w:rsidR="00184C77" w:rsidRPr="00184C77" w:rsidRDefault="00184C77" w:rsidP="00184C77">
      <w:pPr>
        <w:tabs>
          <w:tab w:val="clear" w:pos="454"/>
          <w:tab w:val="left" w:pos="459"/>
        </w:tabs>
        <w:spacing w:line="240" w:lineRule="auto"/>
        <w:ind w:firstLine="706"/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Style w:val="TableGrid"/>
        <w:tblW w:w="9216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4"/>
        <w:gridCol w:w="1029"/>
        <w:gridCol w:w="1170"/>
        <w:gridCol w:w="1026"/>
        <w:gridCol w:w="999"/>
        <w:gridCol w:w="1170"/>
        <w:gridCol w:w="1008"/>
      </w:tblGrid>
      <w:tr w:rsidR="00A24B0F" w:rsidRPr="000626AA" w14:paraId="5EA917C3" w14:textId="77777777" w:rsidTr="00A24B0F">
        <w:tc>
          <w:tcPr>
            <w:tcW w:w="2814" w:type="dxa"/>
            <w:shd w:val="clear" w:color="auto" w:fill="auto"/>
          </w:tcPr>
          <w:p w14:paraId="44B35E01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02" w:type="dxa"/>
            <w:gridSpan w:val="6"/>
            <w:shd w:val="clear" w:color="auto" w:fill="auto"/>
          </w:tcPr>
          <w:p w14:paraId="302A37BD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24B0F" w:rsidRPr="000626AA" w14:paraId="303D3685" w14:textId="77777777" w:rsidTr="00A24B0F">
        <w:tc>
          <w:tcPr>
            <w:tcW w:w="2814" w:type="dxa"/>
            <w:shd w:val="clear" w:color="auto" w:fill="auto"/>
          </w:tcPr>
          <w:p w14:paraId="18018655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02" w:type="dxa"/>
            <w:gridSpan w:val="6"/>
            <w:shd w:val="clear" w:color="auto" w:fill="auto"/>
          </w:tcPr>
          <w:p w14:paraId="0D8B3357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</w:p>
        </w:tc>
      </w:tr>
      <w:tr w:rsidR="00A24B0F" w:rsidRPr="000626AA" w14:paraId="7E25110D" w14:textId="77777777" w:rsidTr="00A24B0F">
        <w:tc>
          <w:tcPr>
            <w:tcW w:w="2814" w:type="dxa"/>
            <w:shd w:val="clear" w:color="auto" w:fill="auto"/>
          </w:tcPr>
          <w:p w14:paraId="376162B6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25" w:type="dxa"/>
            <w:gridSpan w:val="3"/>
            <w:shd w:val="clear" w:color="auto" w:fill="auto"/>
          </w:tcPr>
          <w:p w14:paraId="2E14A427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77" w:type="dxa"/>
            <w:gridSpan w:val="3"/>
            <w:shd w:val="clear" w:color="auto" w:fill="auto"/>
          </w:tcPr>
          <w:p w14:paraId="68EA434F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24B0F" w:rsidRPr="000626AA" w14:paraId="1B657EED" w14:textId="77777777" w:rsidTr="00A24B0F">
        <w:tc>
          <w:tcPr>
            <w:tcW w:w="2814" w:type="dxa"/>
            <w:shd w:val="clear" w:color="auto" w:fill="auto"/>
          </w:tcPr>
          <w:p w14:paraId="6F0C1A61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E5CE26A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66DAFF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EC1DFC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5D4732F9" w14:textId="77777777" w:rsidR="00A24B0F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0F7B5FEA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26" w:type="dxa"/>
            <w:shd w:val="clear" w:color="auto" w:fill="auto"/>
          </w:tcPr>
          <w:p w14:paraId="0B1B453D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3BF59A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749D084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35D11AF1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0351DD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685B9C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728F3EB8" w14:textId="77777777" w:rsidR="00A24B0F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7C660AE2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08" w:type="dxa"/>
            <w:shd w:val="clear" w:color="auto" w:fill="auto"/>
          </w:tcPr>
          <w:p w14:paraId="71BC6B9F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79A5C6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D9963E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A24B0F" w:rsidRPr="000626AA" w14:paraId="1BA4C29E" w14:textId="77777777" w:rsidTr="00A24B0F">
        <w:tc>
          <w:tcPr>
            <w:tcW w:w="2814" w:type="dxa"/>
            <w:shd w:val="clear" w:color="auto" w:fill="auto"/>
          </w:tcPr>
          <w:p w14:paraId="1FC2F8A1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15C90A9D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A8DF82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55935A16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10F3F25C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A56A44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9EAB168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7B30" w:rsidRPr="000626AA" w14:paraId="411A5C3F" w14:textId="77777777" w:rsidTr="00A24B0F">
        <w:tc>
          <w:tcPr>
            <w:tcW w:w="2814" w:type="dxa"/>
            <w:shd w:val="clear" w:color="auto" w:fill="auto"/>
          </w:tcPr>
          <w:p w14:paraId="1ACAE717" w14:textId="56F47E8F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029" w:type="dxa"/>
            <w:shd w:val="clear" w:color="auto" w:fill="auto"/>
          </w:tcPr>
          <w:p w14:paraId="75101FF7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357,4</w:t>
            </w:r>
            <w:r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06A732EE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57599306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352,7</w:t>
            </w:r>
            <w:r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999" w:type="dxa"/>
            <w:shd w:val="clear" w:color="auto" w:fill="auto"/>
          </w:tcPr>
          <w:p w14:paraId="226A40B9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357,4</w:t>
            </w:r>
            <w:r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6141B021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0EC14C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352,7</w:t>
            </w:r>
            <w:r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</w:tr>
      <w:tr w:rsidR="00917B30" w:rsidRPr="000626AA" w14:paraId="46F149D7" w14:textId="77777777" w:rsidTr="00A24B0F">
        <w:tc>
          <w:tcPr>
            <w:tcW w:w="2814" w:type="dxa"/>
            <w:shd w:val="clear" w:color="auto" w:fill="auto"/>
          </w:tcPr>
          <w:p w14:paraId="2B51BC59" w14:textId="59DD453F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29" w:type="dxa"/>
            <w:shd w:val="clear" w:color="auto" w:fill="auto"/>
          </w:tcPr>
          <w:p w14:paraId="79B3658A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724B5CB6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1026" w:type="dxa"/>
            <w:shd w:val="clear" w:color="auto" w:fill="auto"/>
          </w:tcPr>
          <w:p w14:paraId="50309C71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  <w:tc>
          <w:tcPr>
            <w:tcW w:w="999" w:type="dxa"/>
            <w:shd w:val="clear" w:color="auto" w:fill="auto"/>
          </w:tcPr>
          <w:p w14:paraId="73EE6B4C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1C97310E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1008" w:type="dxa"/>
            <w:shd w:val="clear" w:color="auto" w:fill="auto"/>
          </w:tcPr>
          <w:p w14:paraId="6F41B608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</w:tr>
      <w:tr w:rsidR="00917B30" w:rsidRPr="000626AA" w14:paraId="20878603" w14:textId="77777777" w:rsidTr="00A24B0F">
        <w:tc>
          <w:tcPr>
            <w:tcW w:w="2814" w:type="dxa"/>
            <w:shd w:val="clear" w:color="auto" w:fill="auto"/>
          </w:tcPr>
          <w:p w14:paraId="31AA9D8A" w14:textId="2967E389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494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29" w:type="dxa"/>
            <w:shd w:val="clear" w:color="auto" w:fill="auto"/>
          </w:tcPr>
          <w:p w14:paraId="796A8834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191,181</w:t>
            </w:r>
          </w:p>
        </w:tc>
        <w:tc>
          <w:tcPr>
            <w:tcW w:w="1170" w:type="dxa"/>
            <w:shd w:val="clear" w:color="auto" w:fill="auto"/>
          </w:tcPr>
          <w:p w14:paraId="06F82144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1026" w:type="dxa"/>
            <w:shd w:val="clear" w:color="auto" w:fill="auto"/>
          </w:tcPr>
          <w:p w14:paraId="7820D03E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188,628</w:t>
            </w:r>
          </w:p>
        </w:tc>
        <w:tc>
          <w:tcPr>
            <w:tcW w:w="999" w:type="dxa"/>
            <w:shd w:val="clear" w:color="auto" w:fill="auto"/>
          </w:tcPr>
          <w:p w14:paraId="1DE1D09D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191,181</w:t>
            </w:r>
          </w:p>
        </w:tc>
        <w:tc>
          <w:tcPr>
            <w:tcW w:w="1170" w:type="dxa"/>
            <w:shd w:val="clear" w:color="auto" w:fill="auto"/>
          </w:tcPr>
          <w:p w14:paraId="7B0CD4B3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1008" w:type="dxa"/>
            <w:shd w:val="clear" w:color="auto" w:fill="auto"/>
          </w:tcPr>
          <w:p w14:paraId="3648C3AD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188,628</w:t>
            </w:r>
          </w:p>
        </w:tc>
      </w:tr>
      <w:tr w:rsidR="00917B30" w:rsidRPr="000626AA" w14:paraId="5FE5C7FF" w14:textId="77777777" w:rsidTr="00A24B0F">
        <w:tc>
          <w:tcPr>
            <w:tcW w:w="2814" w:type="dxa"/>
            <w:shd w:val="clear" w:color="auto" w:fill="auto"/>
          </w:tcPr>
          <w:p w14:paraId="0A2CE37B" w14:textId="77E1E33E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4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1029" w:type="dxa"/>
            <w:shd w:val="clear" w:color="auto" w:fill="auto"/>
          </w:tcPr>
          <w:p w14:paraId="771F969C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4,83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1E1CFF7" w14:textId="2FD7CB78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EF402C9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4,83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999" w:type="dxa"/>
            <w:shd w:val="clear" w:color="auto" w:fill="auto"/>
          </w:tcPr>
          <w:p w14:paraId="121B9A83" w14:textId="7BF71818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033DA0" w14:textId="0449E6E4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F5FF925" w14:textId="6607283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17B30" w:rsidRPr="000626AA" w14:paraId="138F153E" w14:textId="77777777" w:rsidTr="00A24B0F">
        <w:tc>
          <w:tcPr>
            <w:tcW w:w="2814" w:type="dxa"/>
            <w:shd w:val="clear" w:color="auto" w:fill="auto"/>
          </w:tcPr>
          <w:p w14:paraId="0D366D63" w14:textId="77777777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29" w:type="dxa"/>
            <w:shd w:val="clear" w:color="auto" w:fill="auto"/>
          </w:tcPr>
          <w:p w14:paraId="7C0F2A14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628,808</w:t>
            </w:r>
          </w:p>
        </w:tc>
        <w:tc>
          <w:tcPr>
            <w:tcW w:w="1170" w:type="dxa"/>
            <w:shd w:val="clear" w:color="auto" w:fill="auto"/>
          </w:tcPr>
          <w:p w14:paraId="6CCE4D87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1813572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620,801</w:t>
            </w:r>
          </w:p>
        </w:tc>
        <w:tc>
          <w:tcPr>
            <w:tcW w:w="999" w:type="dxa"/>
            <w:shd w:val="clear" w:color="auto" w:fill="auto"/>
          </w:tcPr>
          <w:p w14:paraId="14EC2491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623,975</w:t>
            </w:r>
          </w:p>
        </w:tc>
        <w:tc>
          <w:tcPr>
            <w:tcW w:w="1170" w:type="dxa"/>
            <w:shd w:val="clear" w:color="auto" w:fill="auto"/>
          </w:tcPr>
          <w:p w14:paraId="42439376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7CE5F7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615,968</w:t>
            </w:r>
          </w:p>
        </w:tc>
      </w:tr>
      <w:tr w:rsidR="00917B30" w:rsidRPr="000626AA" w14:paraId="3DC12878" w14:textId="77777777" w:rsidTr="00A24B0F">
        <w:tc>
          <w:tcPr>
            <w:tcW w:w="2814" w:type="dxa"/>
            <w:shd w:val="clear" w:color="auto" w:fill="auto"/>
          </w:tcPr>
          <w:p w14:paraId="732E9D33" w14:textId="77777777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029" w:type="dxa"/>
            <w:shd w:val="clear" w:color="auto" w:fill="auto"/>
          </w:tcPr>
          <w:p w14:paraId="5E5197C6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(212,829)</w:t>
            </w:r>
          </w:p>
        </w:tc>
        <w:tc>
          <w:tcPr>
            <w:tcW w:w="1170" w:type="dxa"/>
            <w:shd w:val="clear" w:color="auto" w:fill="auto"/>
          </w:tcPr>
          <w:p w14:paraId="7B3876A5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4,921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02C917A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(207,908)</w:t>
            </w:r>
          </w:p>
        </w:tc>
        <w:tc>
          <w:tcPr>
            <w:tcW w:w="999" w:type="dxa"/>
            <w:shd w:val="clear" w:color="auto" w:fill="auto"/>
          </w:tcPr>
          <w:p w14:paraId="08D5C0C7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(207,996)</w:t>
            </w:r>
          </w:p>
        </w:tc>
        <w:tc>
          <w:tcPr>
            <w:tcW w:w="1170" w:type="dxa"/>
            <w:shd w:val="clear" w:color="auto" w:fill="auto"/>
          </w:tcPr>
          <w:p w14:paraId="0B514267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4,92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76D0E0F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(203,075)</w:t>
            </w:r>
          </w:p>
        </w:tc>
      </w:tr>
      <w:tr w:rsidR="00917B30" w14:paraId="08C519BC" w14:textId="77777777" w:rsidTr="00A24B0F">
        <w:tc>
          <w:tcPr>
            <w:tcW w:w="2814" w:type="dxa"/>
            <w:shd w:val="clear" w:color="auto" w:fill="auto"/>
          </w:tcPr>
          <w:p w14:paraId="363A6753" w14:textId="77777777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29" w:type="dxa"/>
            <w:shd w:val="clear" w:color="auto" w:fill="auto"/>
          </w:tcPr>
          <w:p w14:paraId="799AABEC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3DC27598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(3,086)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826219B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412,893</w:t>
            </w:r>
          </w:p>
        </w:tc>
        <w:tc>
          <w:tcPr>
            <w:tcW w:w="999" w:type="dxa"/>
            <w:shd w:val="clear" w:color="auto" w:fill="auto"/>
          </w:tcPr>
          <w:p w14:paraId="19E42BE6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6174E24E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(3,08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C1ABCAD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412,89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</w:tbl>
    <w:p w14:paraId="03FBA1CC" w14:textId="74FCAF05" w:rsidR="002E76A4" w:rsidRDefault="002E76A4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D34070" w14:textId="6F5BD8A2" w:rsidR="00CF125B" w:rsidRDefault="00CF125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92B7C9" w14:textId="64A17A73" w:rsidR="00CF125B" w:rsidRDefault="00CF125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E38537" w14:textId="307A56FD" w:rsidR="00CF125B" w:rsidRDefault="00CF125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67F0BD" w14:textId="0E8B71C8" w:rsidR="00CF125B" w:rsidRDefault="00CF125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98C772" w14:textId="7E282652" w:rsidR="00CF125B" w:rsidRDefault="00CF125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5303AF" w14:textId="3CC13FFE" w:rsidR="00CF125B" w:rsidRDefault="00CF125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C0D0EF" w14:textId="6C1C3C9C" w:rsidR="00CF125B" w:rsidRDefault="00CF125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4E1A12" w14:textId="77777777" w:rsidR="00CF125B" w:rsidRPr="008853A9" w:rsidRDefault="00CF125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6E35D1" w14:textId="0367C0F7" w:rsidR="0083700B" w:rsidRDefault="0083700B" w:rsidP="002E76A4">
      <w:pPr>
        <w:tabs>
          <w:tab w:val="clear" w:pos="454"/>
          <w:tab w:val="left" w:pos="441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ab/>
      </w:r>
      <w:r>
        <w:rPr>
          <w:rFonts w:ascii="Browallia New" w:hAnsi="Browallia New" w:cs="Browallia New"/>
          <w:sz w:val="28"/>
          <w:szCs w:val="28"/>
          <w:cs/>
        </w:rPr>
        <w:tab/>
      </w:r>
      <w:r w:rsidRPr="00E10D85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E10D85">
        <w:rPr>
          <w:rFonts w:ascii="Browallia New" w:hAnsi="Browallia New" w:cs="Browallia New"/>
          <w:sz w:val="28"/>
          <w:szCs w:val="28"/>
          <w:cs/>
        </w:rPr>
        <w:t>รเปลี่ยนแปลงของเงินกู้ยืมระยะยาวสำหรับงวด</w:t>
      </w:r>
      <w:r w:rsidR="00571A96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571A96" w:rsidRPr="00571A9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BEB35D" w14:textId="77777777" w:rsidR="006B3809" w:rsidRPr="00DB4345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3" w:type="dxa"/>
        <w:tblInd w:w="360" w:type="dxa"/>
        <w:tblLook w:val="01E0" w:firstRow="1" w:lastRow="1" w:firstColumn="1" w:lastColumn="1" w:noHBand="0" w:noVBand="0"/>
      </w:tblPr>
      <w:tblGrid>
        <w:gridCol w:w="4176"/>
        <w:gridCol w:w="2410"/>
        <w:gridCol w:w="309"/>
        <w:gridCol w:w="2268"/>
      </w:tblGrid>
      <w:tr w:rsidR="0083700B" w:rsidRPr="00E10D85" w14:paraId="3C0BCE32" w14:textId="77777777" w:rsidTr="005529B9">
        <w:trPr>
          <w:trHeight w:val="378"/>
        </w:trPr>
        <w:tc>
          <w:tcPr>
            <w:tcW w:w="4176" w:type="dxa"/>
          </w:tcPr>
          <w:p w14:paraId="3E9B71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87" w:type="dxa"/>
            <w:gridSpan w:val="3"/>
          </w:tcPr>
          <w:p w14:paraId="6C6A109A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E10D8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3700B" w:rsidRPr="00E10D85" w14:paraId="17F54657" w14:textId="77777777" w:rsidTr="005529B9">
        <w:tc>
          <w:tcPr>
            <w:tcW w:w="4176" w:type="dxa"/>
          </w:tcPr>
          <w:p w14:paraId="2BF21D85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2634A7E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</w:tcPr>
          <w:p w14:paraId="362D68B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716FD04" w14:textId="2DE537CF" w:rsidR="0083700B" w:rsidRPr="00E10D85" w:rsidRDefault="0083700B" w:rsidP="005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10D85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83700B" w:rsidRPr="00E10D85" w14:paraId="2438E6DA" w14:textId="77777777" w:rsidTr="005529B9">
        <w:tc>
          <w:tcPr>
            <w:tcW w:w="4176" w:type="dxa"/>
          </w:tcPr>
          <w:p w14:paraId="379840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6FB30CB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9" w:type="dxa"/>
          </w:tcPr>
          <w:p w14:paraId="4D8BD5A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89055D1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0E6A" w:rsidRPr="00E10D85" w14:paraId="22A477CD" w14:textId="77777777" w:rsidTr="005529B9">
        <w:tc>
          <w:tcPr>
            <w:tcW w:w="4176" w:type="dxa"/>
            <w:shd w:val="clear" w:color="auto" w:fill="auto"/>
          </w:tcPr>
          <w:p w14:paraId="35FD0E51" w14:textId="67ED85A1" w:rsidR="00450E6A" w:rsidRPr="008C41F3" w:rsidRDefault="00450E6A" w:rsidP="00450E6A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9D362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481AFA17" w14:textId="7CBAFD0A" w:rsidR="00450E6A" w:rsidRPr="00E87660" w:rsidRDefault="00450E6A" w:rsidP="00450E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7660">
              <w:rPr>
                <w:rFonts w:ascii="Browallia New" w:hAnsi="Browallia New" w:cs="Browallia New"/>
                <w:sz w:val="28"/>
                <w:szCs w:val="28"/>
              </w:rPr>
              <w:t>620,801</w:t>
            </w:r>
          </w:p>
        </w:tc>
        <w:tc>
          <w:tcPr>
            <w:tcW w:w="309" w:type="dxa"/>
            <w:shd w:val="clear" w:color="auto" w:fill="auto"/>
          </w:tcPr>
          <w:p w14:paraId="4DF914D4" w14:textId="77777777" w:rsidR="00450E6A" w:rsidRPr="0022391A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7A0E600" w14:textId="1DE7BA0D" w:rsidR="00450E6A" w:rsidRPr="00D44706" w:rsidRDefault="00450E6A" w:rsidP="00450E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706">
              <w:rPr>
                <w:rFonts w:ascii="Browallia New" w:hAnsi="Browallia New" w:cs="Browallia New"/>
                <w:sz w:val="28"/>
                <w:szCs w:val="28"/>
              </w:rPr>
              <w:t>615,96</w:t>
            </w:r>
            <w:r w:rsidR="002C7CE8" w:rsidRPr="00D44706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2018B9" w:rsidRPr="00E10D85" w14:paraId="17040555" w14:textId="77777777" w:rsidTr="005529B9">
        <w:tc>
          <w:tcPr>
            <w:tcW w:w="4176" w:type="dxa"/>
            <w:shd w:val="clear" w:color="auto" w:fill="auto"/>
            <w:vAlign w:val="bottom"/>
          </w:tcPr>
          <w:p w14:paraId="5136BD24" w14:textId="77777777" w:rsidR="002018B9" w:rsidRPr="009D3620" w:rsidRDefault="002018B9" w:rsidP="002018B9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2410" w:type="dxa"/>
            <w:shd w:val="clear" w:color="auto" w:fill="auto"/>
          </w:tcPr>
          <w:p w14:paraId="3C02EBAA" w14:textId="10A5977C" w:rsidR="002018B9" w:rsidRPr="002018B9" w:rsidRDefault="002018B9" w:rsidP="002018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26F79">
              <w:rPr>
                <w:rFonts w:ascii="Browallia New" w:hAnsi="Browallia New" w:cs="Browallia New"/>
                <w:sz w:val="28"/>
                <w:szCs w:val="28"/>
              </w:rPr>
              <w:t>(210,36</w:t>
            </w:r>
            <w:r w:rsidR="00755F6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926F7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309" w:type="dxa"/>
            <w:shd w:val="clear" w:color="auto" w:fill="auto"/>
          </w:tcPr>
          <w:p w14:paraId="5717AD93" w14:textId="77777777" w:rsidR="002018B9" w:rsidRPr="00F63F16" w:rsidRDefault="002018B9" w:rsidP="0020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26AD1EB" w14:textId="4586043C" w:rsidR="002018B9" w:rsidRPr="00D44706" w:rsidRDefault="002018B9" w:rsidP="002018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4706">
              <w:rPr>
                <w:rFonts w:ascii="Browallia New" w:hAnsi="Browallia New" w:cs="Browallia New"/>
                <w:sz w:val="28"/>
                <w:szCs w:val="28"/>
                <w:lang w:val="en-GB"/>
              </w:rPr>
              <w:t>(205,99</w:t>
            </w:r>
            <w:r w:rsidR="00755F6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D4470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018B9" w:rsidRPr="00E10D85" w14:paraId="395497AA" w14:textId="77777777" w:rsidTr="005529B9">
        <w:tc>
          <w:tcPr>
            <w:tcW w:w="4176" w:type="dxa"/>
            <w:shd w:val="clear" w:color="auto" w:fill="auto"/>
            <w:vAlign w:val="bottom"/>
          </w:tcPr>
          <w:p w14:paraId="5ECA743B" w14:textId="77777777" w:rsidR="002018B9" w:rsidRPr="009D3620" w:rsidRDefault="002018B9" w:rsidP="002018B9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17D9ED8D" w14:textId="31EF4C1D" w:rsidR="002018B9" w:rsidRPr="009F12DD" w:rsidRDefault="002018B9" w:rsidP="002018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12DD">
              <w:rPr>
                <w:rFonts w:ascii="Browallia New" w:hAnsi="Browallia New" w:cs="Browallia New"/>
                <w:sz w:val="28"/>
                <w:szCs w:val="28"/>
              </w:rPr>
              <w:t>4,15</w:t>
            </w:r>
            <w:r w:rsidR="00755F63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309" w:type="dxa"/>
            <w:shd w:val="clear" w:color="auto" w:fill="auto"/>
          </w:tcPr>
          <w:p w14:paraId="1E7B0634" w14:textId="77777777" w:rsidR="002018B9" w:rsidRPr="0022391A" w:rsidRDefault="002018B9" w:rsidP="0020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0A9B368" w14:textId="51C21844" w:rsidR="002018B9" w:rsidRPr="00D44706" w:rsidRDefault="002018B9" w:rsidP="002018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706">
              <w:rPr>
                <w:rFonts w:ascii="Browallia New" w:hAnsi="Browallia New" w:cs="Browallia New"/>
                <w:sz w:val="28"/>
                <w:szCs w:val="28"/>
              </w:rPr>
              <w:t>4,15</w:t>
            </w:r>
            <w:r w:rsidR="00755F63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2018B9" w:rsidRPr="00E10D85" w14:paraId="0B729FBB" w14:textId="77777777" w:rsidTr="005529B9">
        <w:trPr>
          <w:trHeight w:val="278"/>
        </w:trPr>
        <w:tc>
          <w:tcPr>
            <w:tcW w:w="4176" w:type="dxa"/>
            <w:shd w:val="clear" w:color="auto" w:fill="auto"/>
            <w:vAlign w:val="bottom"/>
          </w:tcPr>
          <w:p w14:paraId="7D4B2A66" w14:textId="05C2E002" w:rsidR="002018B9" w:rsidRPr="009D3620" w:rsidRDefault="002018B9" w:rsidP="002018B9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571A9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1AD0DA05" w:rsidR="002018B9" w:rsidRPr="009F12DD" w:rsidRDefault="002018B9" w:rsidP="002018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12DD">
              <w:rPr>
                <w:rFonts w:ascii="Browallia New" w:hAnsi="Browallia New" w:cs="Browallia New"/>
                <w:sz w:val="28"/>
                <w:szCs w:val="28"/>
              </w:rPr>
              <w:t>414,590</w:t>
            </w:r>
          </w:p>
        </w:tc>
        <w:tc>
          <w:tcPr>
            <w:tcW w:w="309" w:type="dxa"/>
            <w:shd w:val="clear" w:color="auto" w:fill="auto"/>
          </w:tcPr>
          <w:p w14:paraId="5902EE46" w14:textId="77777777" w:rsidR="002018B9" w:rsidRPr="0022391A" w:rsidRDefault="002018B9" w:rsidP="0020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3AD1158D" w:rsidR="002018B9" w:rsidRPr="00D44706" w:rsidRDefault="002018B9" w:rsidP="002018B9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706">
              <w:rPr>
                <w:rFonts w:ascii="Browallia New" w:hAnsi="Browallia New" w:cs="Browallia New"/>
                <w:sz w:val="28"/>
                <w:szCs w:val="28"/>
              </w:rPr>
              <w:t>414,126</w:t>
            </w:r>
          </w:p>
        </w:tc>
      </w:tr>
    </w:tbl>
    <w:p w14:paraId="1E78A7BE" w14:textId="77777777" w:rsidR="00981B89" w:rsidRDefault="00981B89" w:rsidP="00BA2A32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5AF0010" w14:textId="7BB9B599" w:rsidR="007B25B3" w:rsidRPr="00643A3F" w:rsidRDefault="007B25B3" w:rsidP="00BA2A32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461F1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</w:t>
      </w:r>
      <w:r w:rsidRPr="00F461F1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F461F1">
        <w:rPr>
          <w:rFonts w:ascii="Browallia New" w:hAnsi="Browallia New" w:cs="Browallia New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D85F99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643A3F">
        <w:rPr>
          <w:rFonts w:ascii="Browallia New" w:hAnsi="Browallia New" w:cs="Browallia New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cr/>
        <w:t xml:space="preserve">  27,936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  <w:cs/>
        </w:rPr>
        <w:t xml:space="preserve">ิน 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t>3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</w:p>
    <w:p w14:paraId="2A6FDA42" w14:textId="77777777" w:rsidR="00D05AEB" w:rsidRDefault="00D05AE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4109C8" w14:textId="730AEDEF" w:rsidR="00147F9C" w:rsidRDefault="00D167C9" w:rsidP="002E76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textAlignment w:val="baseline"/>
        <w:rPr>
          <w:rFonts w:ascii="Browallia New" w:hAnsi="Browallia New" w:cs="Browallia New"/>
          <w:sz w:val="28"/>
          <w:szCs w:val="28"/>
          <w:u w:val="single"/>
        </w:rPr>
      </w:pPr>
      <w:r w:rsidRPr="00D167C9">
        <w:rPr>
          <w:rFonts w:ascii="Browallia New" w:hAnsi="Browallia New" w:cs="Browallia New" w:hint="cs"/>
          <w:sz w:val="28"/>
          <w:szCs w:val="28"/>
          <w:u w:val="single"/>
          <w:cs/>
        </w:rPr>
        <w:t>ภาระผูกพันผลประโยชน์พนักงาน</w:t>
      </w:r>
    </w:p>
    <w:p w14:paraId="19507A30" w14:textId="77777777" w:rsidR="00147F9C" w:rsidRDefault="00147F9C" w:rsidP="00147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textAlignment w:val="baseline"/>
        <w:rPr>
          <w:rFonts w:ascii="Browallia New" w:hAnsi="Browallia New" w:cs="Browallia New"/>
          <w:sz w:val="28"/>
          <w:szCs w:val="28"/>
          <w:u w:val="single"/>
        </w:rPr>
      </w:pPr>
    </w:p>
    <w:p w14:paraId="5B32DEC6" w14:textId="26E483E6" w:rsidR="00D167C9" w:rsidRPr="00D167C9" w:rsidRDefault="00D167C9" w:rsidP="00147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textAlignment w:val="baseline"/>
        <w:rPr>
          <w:rFonts w:ascii="Browallia New" w:hAnsi="Browallia New" w:cs="Browallia New"/>
          <w:sz w:val="28"/>
          <w:szCs w:val="28"/>
          <w:u w:val="single"/>
        </w:rPr>
      </w:pPr>
      <w:r w:rsidRPr="00D167C9">
        <w:rPr>
          <w:rFonts w:ascii="Browallia New" w:hAnsi="Browallia New" w:cs="Browallia New" w:hint="cs"/>
          <w:sz w:val="28"/>
          <w:szCs w:val="28"/>
          <w:cs/>
        </w:rPr>
        <w:t>สำหรับงวด</w:t>
      </w:r>
      <w:r w:rsidR="00571A96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เดือนสิ้นสุดวันที่</w:t>
      </w:r>
      <w:r w:rsidRPr="00D167C9">
        <w:rPr>
          <w:rFonts w:ascii="Browallia New" w:hAnsi="Browallia New" w:cs="Browallia New" w:hint="cs"/>
          <w:sz w:val="28"/>
          <w:szCs w:val="28"/>
        </w:rPr>
        <w:t> 30 </w:t>
      </w:r>
      <w:r w:rsidR="00571A96" w:rsidRPr="00571A96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D167C9">
        <w:rPr>
          <w:rFonts w:ascii="Browallia New" w:hAnsi="Browallia New" w:cs="Browallia New" w:hint="cs"/>
          <w:sz w:val="28"/>
          <w:szCs w:val="28"/>
        </w:rPr>
        <w:t> 2562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  <w:r w:rsidRPr="00D167C9">
        <w:rPr>
          <w:rFonts w:ascii="Browallia New" w:hAnsi="Browallia New" w:cs="Browallia New" w:hint="cs"/>
          <w:sz w:val="28"/>
          <w:szCs w:val="28"/>
        </w:rPr>
        <w:t> </w:t>
      </w:r>
    </w:p>
    <w:p w14:paraId="4999411F" w14:textId="77777777" w:rsidR="00D167C9" w:rsidRPr="00D167C9" w:rsidRDefault="00D167C9" w:rsidP="00D1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D167C9">
        <w:rPr>
          <w:rFonts w:ascii="Browallia New" w:hAnsi="Browallia New" w:cs="Browallia New" w:hint="cs"/>
          <w:sz w:val="28"/>
          <w:szCs w:val="28"/>
        </w:rPr>
        <w:t> </w:t>
      </w:r>
    </w:p>
    <w:tbl>
      <w:tblPr>
        <w:tblW w:w="9063" w:type="dxa"/>
        <w:tblInd w:w="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2326"/>
        <w:gridCol w:w="284"/>
        <w:gridCol w:w="2268"/>
      </w:tblGrid>
      <w:tr w:rsidR="00D167C9" w:rsidRPr="00D167C9" w14:paraId="5B0F82AA" w14:textId="77777777" w:rsidTr="00F276F2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43162" w14:textId="77777777" w:rsidR="00D167C9" w:rsidRPr="00D167C9" w:rsidRDefault="00D167C9" w:rsidP="00DF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73E63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1483C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D11C6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(หน่วย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: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พันบาท)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</w:tr>
      <w:tr w:rsidR="00D167C9" w:rsidRPr="00D167C9" w14:paraId="16E5C158" w14:textId="77777777" w:rsidTr="00F276F2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49443" w14:textId="77777777" w:rsidR="00D167C9" w:rsidRPr="00D167C9" w:rsidRDefault="00D167C9" w:rsidP="00DF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8CCBF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37F59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94981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</w:tr>
      <w:tr w:rsidR="00D167C9" w:rsidRPr="00D167C9" w14:paraId="1107139F" w14:textId="77777777" w:rsidTr="00F276F2">
        <w:trPr>
          <w:trHeight w:val="285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6FA87" w14:textId="77777777" w:rsidR="00D167C9" w:rsidRPr="00D167C9" w:rsidRDefault="00D167C9" w:rsidP="00DF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5D14D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B6305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28DCF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</w:tr>
      <w:tr w:rsidR="00B53ED6" w:rsidRPr="00D167C9" w14:paraId="07CF22C9" w14:textId="77777777" w:rsidTr="001D49E5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870EF" w14:textId="77777777" w:rsidR="00B53ED6" w:rsidRPr="00D167C9" w:rsidRDefault="00B53ED6" w:rsidP="00B53ED6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ณ วันที่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1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มกราคม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2562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1672E" w14:textId="522E4106" w:rsidR="00B53ED6" w:rsidRPr="00B53ED6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16,968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07D5" w14:textId="1198353C" w:rsidR="00B53ED6" w:rsidRPr="00D167C9" w:rsidRDefault="00B53ED6" w:rsidP="00B5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5217" w14:textId="4BDD0A74" w:rsidR="00B53ED6" w:rsidRPr="005B66B7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66B7">
              <w:rPr>
                <w:rFonts w:ascii="Browallia New" w:hAnsi="Browallia New" w:cs="Browallia New"/>
                <w:sz w:val="28"/>
                <w:szCs w:val="28"/>
              </w:rPr>
              <w:t xml:space="preserve">11,542 </w:t>
            </w:r>
          </w:p>
        </w:tc>
      </w:tr>
      <w:tr w:rsidR="00C40558" w:rsidRPr="00D167C9" w14:paraId="77782193" w14:textId="77777777" w:rsidTr="00EE11F8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6381C" w14:textId="1DB07EB5" w:rsidR="00C40558" w:rsidRPr="00D167C9" w:rsidRDefault="00C40558" w:rsidP="00C40558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ต้นทุนบริการในอดีต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61C3" w14:textId="42AD9C92" w:rsidR="00C40558" w:rsidRPr="00C40558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2B30E6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5CA5" w14:textId="270234F1" w:rsidR="00C40558" w:rsidRPr="00D167C9" w:rsidRDefault="00C40558" w:rsidP="00C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0E183" w14:textId="526C02E4" w:rsidR="00C40558" w:rsidRPr="005B66B7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66B7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</w:tr>
      <w:tr w:rsidR="00C40558" w:rsidRPr="00D167C9" w14:paraId="4B539494" w14:textId="77777777" w:rsidTr="00571A9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CED13" w14:textId="7D5FEB5E" w:rsidR="00C40558" w:rsidRPr="00D167C9" w:rsidRDefault="00C40558" w:rsidP="00C40558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ต้นทุนบริการ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FE8AA" w14:textId="195C72F2" w:rsidR="00C40558" w:rsidRPr="002A0B96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0B96">
              <w:rPr>
                <w:rFonts w:ascii="Browallia New" w:hAnsi="Browallia New" w:cs="Browallia New"/>
                <w:sz w:val="28"/>
                <w:szCs w:val="28"/>
              </w:rPr>
              <w:t>3,763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97C6" w14:textId="757BD41A" w:rsidR="00C40558" w:rsidRPr="00D167C9" w:rsidRDefault="00C40558" w:rsidP="00C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474DA" w14:textId="169E39F2" w:rsidR="00C40558" w:rsidRPr="005B66B7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66B7">
              <w:rPr>
                <w:rFonts w:ascii="Browallia New" w:hAnsi="Browallia New" w:cs="Browallia New"/>
                <w:sz w:val="28"/>
                <w:szCs w:val="28"/>
              </w:rPr>
              <w:t>2,08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C40558" w:rsidRPr="00D167C9" w14:paraId="020594C1" w14:textId="77777777" w:rsidTr="00571A9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7D33F" w14:textId="22CE6B0B" w:rsidR="00C40558" w:rsidRPr="00D167C9" w:rsidRDefault="00C40558" w:rsidP="00C40558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ต้นทุนทางการเงิน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FFDC9" w14:textId="0AB26298" w:rsidR="00C40558" w:rsidRPr="002A0B96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0B96">
              <w:rPr>
                <w:rFonts w:ascii="Browallia New" w:hAnsi="Browallia New" w:cs="Browallia New"/>
                <w:sz w:val="28"/>
                <w:szCs w:val="28"/>
              </w:rPr>
              <w:t>377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8096B" w14:textId="19459E4E" w:rsidR="00C40558" w:rsidRPr="00D167C9" w:rsidRDefault="00C40558" w:rsidP="00C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E4263" w14:textId="672EC265" w:rsidR="00C40558" w:rsidRPr="005B66B7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66B7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</w:tr>
      <w:tr w:rsidR="00C40558" w:rsidRPr="00D167C9" w14:paraId="6382FC70" w14:textId="77777777" w:rsidTr="00571A9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859DA" w14:textId="77777777" w:rsidR="00C40558" w:rsidRPr="00D167C9" w:rsidRDefault="00C40558" w:rsidP="00C40558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ผลประโยชน์จ่ายระหว่างงวด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BBA58" w14:textId="787D08ED" w:rsidR="00C40558" w:rsidRPr="002A0B96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0B96">
              <w:rPr>
                <w:rFonts w:ascii="Browallia New" w:hAnsi="Browallia New" w:cs="Browallia New"/>
                <w:sz w:val="28"/>
                <w:szCs w:val="28"/>
              </w:rPr>
              <w:t>(4,406)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88AA6" w14:textId="2FCEDDF9" w:rsidR="00C40558" w:rsidRPr="00D167C9" w:rsidRDefault="00C40558" w:rsidP="00C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BE37D" w14:textId="07E4951B" w:rsidR="00C40558" w:rsidRPr="005B66B7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66B7">
              <w:rPr>
                <w:rFonts w:ascii="Browallia New" w:hAnsi="Browallia New" w:cs="Browallia New"/>
                <w:sz w:val="28"/>
                <w:szCs w:val="28"/>
              </w:rPr>
              <w:t>(4,219)</w:t>
            </w:r>
          </w:p>
        </w:tc>
      </w:tr>
      <w:tr w:rsidR="00C40558" w:rsidRPr="00D167C9" w14:paraId="647192CE" w14:textId="77777777" w:rsidTr="00571A9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8C67E1" w14:textId="0BF3F325" w:rsidR="00C40558" w:rsidRPr="00D167C9" w:rsidRDefault="00C40558" w:rsidP="00C40558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 ณ วันที่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30 </w:t>
            </w:r>
            <w:r w:rsidRPr="00571A9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2562 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37A1156" w14:textId="6FCC76A3" w:rsidR="00C40558" w:rsidRPr="002A0B96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0B96">
              <w:rPr>
                <w:rFonts w:ascii="Browallia New" w:hAnsi="Browallia New" w:cs="Browallia New"/>
                <w:sz w:val="28"/>
                <w:szCs w:val="28"/>
              </w:rPr>
              <w:t>17,669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7C79C" w14:textId="4C26CA64" w:rsidR="00C40558" w:rsidRPr="00D167C9" w:rsidRDefault="00C40558" w:rsidP="00C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8B1B4CA" w14:textId="5BDEF2FB" w:rsidR="00C40558" w:rsidRPr="005B66B7" w:rsidRDefault="00C40558" w:rsidP="00C4055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66B7">
              <w:rPr>
                <w:rFonts w:ascii="Browallia New" w:hAnsi="Browallia New" w:cs="Browallia New"/>
                <w:sz w:val="28"/>
                <w:szCs w:val="28"/>
              </w:rPr>
              <w:t>10,21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</w:tbl>
    <w:p w14:paraId="55281536" w14:textId="77777777" w:rsidR="000A449E" w:rsidRDefault="000A449E" w:rsidP="0070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123191BC" w14:textId="375F1151" w:rsidR="00F15A2E" w:rsidRPr="00701896" w:rsidRDefault="00D167C9" w:rsidP="0070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D167C9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D167C9">
        <w:rPr>
          <w:rFonts w:ascii="Browallia New" w:hAnsi="Browallia New" w:cs="Browallia New" w:hint="cs"/>
          <w:sz w:val="28"/>
          <w:szCs w:val="28"/>
        </w:rPr>
        <w:t> 5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เมษายน</w:t>
      </w:r>
      <w:r w:rsidRPr="00D167C9">
        <w:rPr>
          <w:rFonts w:ascii="Browallia New" w:hAnsi="Browallia New" w:cs="Browallia New" w:hint="cs"/>
          <w:sz w:val="28"/>
          <w:szCs w:val="28"/>
        </w:rPr>
        <w:t> 2562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สภานิติบัญญัติแห่งชาติได้ประกาศพระราชบัญญัติคุ้มครองแรงงานฉบับที่</w:t>
      </w:r>
      <w:r w:rsidRPr="00D167C9">
        <w:rPr>
          <w:rFonts w:ascii="Browallia New" w:hAnsi="Browallia New" w:cs="Browallia New" w:hint="cs"/>
          <w:sz w:val="28"/>
          <w:szCs w:val="28"/>
        </w:rPr>
        <w:t> 7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พ.ศ.</w:t>
      </w:r>
      <w:r w:rsidRPr="00D167C9">
        <w:rPr>
          <w:rFonts w:ascii="Browallia New" w:hAnsi="Browallia New" w:cs="Browallia New" w:hint="cs"/>
          <w:sz w:val="28"/>
          <w:szCs w:val="28"/>
        </w:rPr>
        <w:t> 2562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ในราชกิจจา</w:t>
      </w:r>
      <w:proofErr w:type="spellStart"/>
      <w:r w:rsidRPr="00D167C9">
        <w:rPr>
          <w:rFonts w:ascii="Browallia New" w:hAnsi="Browallia New" w:cs="Browallia New" w:hint="cs"/>
          <w:sz w:val="28"/>
          <w:szCs w:val="28"/>
          <w:cs/>
        </w:rPr>
        <w:t>นุเ</w:t>
      </w:r>
      <w:proofErr w:type="spellEnd"/>
      <w:r w:rsidRPr="00D167C9">
        <w:rPr>
          <w:rFonts w:ascii="Browallia New" w:hAnsi="Browallia New" w:cs="Browallia New" w:hint="cs"/>
          <w:sz w:val="28"/>
          <w:szCs w:val="28"/>
          <w:cs/>
        </w:rPr>
        <w:t>บกษา ซึ่งให้สิทธิแก่ลูกจ้างที่ทำงานติดต่อกันครบ</w:t>
      </w:r>
      <w:r w:rsidRPr="00D167C9">
        <w:rPr>
          <w:rFonts w:ascii="Browallia New" w:hAnsi="Browallia New" w:cs="Browallia New" w:hint="cs"/>
          <w:sz w:val="28"/>
          <w:szCs w:val="28"/>
        </w:rPr>
        <w:t> 20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ปีขึ้นไป ได้รับค่าชดเชยไม่น้อยกว่าค่าจ้างอัตรา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สุดท้าย</w:t>
      </w:r>
      <w:r w:rsidRPr="00E60AD8">
        <w:rPr>
          <w:rFonts w:ascii="Browallia New" w:hAnsi="Browallia New" w:cs="Browallia New" w:hint="cs"/>
          <w:sz w:val="28"/>
          <w:szCs w:val="28"/>
        </w:rPr>
        <w:t> 400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วัน กฎหมายฉบับปรับปรุงมีผลบังคับใช้ตั้งแต่</w:t>
      </w:r>
      <w:r w:rsidR="00DF146C" w:rsidRPr="00E60AD8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DF146C" w:rsidRPr="00E60AD8">
        <w:rPr>
          <w:rFonts w:ascii="Browallia New" w:hAnsi="Browallia New" w:cs="Browallia New"/>
          <w:sz w:val="28"/>
          <w:szCs w:val="28"/>
        </w:rPr>
        <w:t xml:space="preserve">5 </w:t>
      </w:r>
      <w:r w:rsidR="00DF146C" w:rsidRPr="00E60AD8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Pr="00E60AD8">
        <w:rPr>
          <w:rFonts w:ascii="Browallia New" w:hAnsi="Browallia New" w:cs="Browallia New" w:hint="cs"/>
          <w:sz w:val="28"/>
          <w:szCs w:val="28"/>
        </w:rPr>
        <w:t>2562 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และส่งผลให้ภาระผูกพันผลประโยชน์พนักงานรวมถึงต้นทุนบริการในอดีตในกำไรขาดทุนเพิ่มขึ้น</w:t>
      </w:r>
      <w:r w:rsidRPr="00D90FDD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D90FDD">
        <w:rPr>
          <w:rFonts w:ascii="Browallia New" w:hAnsi="Browallia New" w:cs="Browallia New" w:hint="cs"/>
          <w:sz w:val="28"/>
          <w:szCs w:val="28"/>
        </w:rPr>
        <w:t> </w:t>
      </w:r>
      <w:r w:rsidR="008A5A75" w:rsidRPr="00D90FDD">
        <w:rPr>
          <w:rFonts w:ascii="Browallia New" w:hAnsi="Browallia New" w:cs="Browallia New"/>
          <w:sz w:val="28"/>
          <w:szCs w:val="28"/>
        </w:rPr>
        <w:t xml:space="preserve">1.0 </w:t>
      </w:r>
      <w:r w:rsidRPr="00D90FDD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ในงบการเงินรวม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="00EB3ECC" w:rsidRPr="00852957">
        <w:rPr>
          <w:rFonts w:ascii="Browallia New" w:hAnsi="Browallia New" w:cs="Browallia New"/>
          <w:sz w:val="28"/>
          <w:szCs w:val="28"/>
        </w:rPr>
        <w:t>0.6</w:t>
      </w:r>
      <w:r w:rsidRPr="00852957">
        <w:rPr>
          <w:rFonts w:ascii="Browallia New" w:hAnsi="Browallia New" w:cs="Browallia New" w:hint="cs"/>
          <w:sz w:val="28"/>
          <w:szCs w:val="28"/>
        </w:rPr>
        <w:t> </w:t>
      </w:r>
      <w:r w:rsidRPr="00852957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ในงบการเงินเฉพาะของบริษัท</w:t>
      </w:r>
    </w:p>
    <w:p w14:paraId="185D8D64" w14:textId="77777777" w:rsidR="00F15A2E" w:rsidRPr="00DB4345" w:rsidRDefault="00F15A2E" w:rsidP="00D1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</w:p>
    <w:p w14:paraId="04CB5676" w14:textId="0915F119" w:rsidR="00D167C9" w:rsidRPr="00D167C9" w:rsidRDefault="00D167C9" w:rsidP="00D167C9">
      <w:pPr>
        <w:pStyle w:val="ListParagraph"/>
        <w:numPr>
          <w:ilvl w:val="0"/>
          <w:numId w:val="16"/>
        </w:numPr>
        <w:tabs>
          <w:tab w:val="clear" w:pos="450"/>
          <w:tab w:val="clear" w:pos="680"/>
          <w:tab w:val="clear" w:pos="907"/>
          <w:tab w:val="clear" w:pos="1644"/>
        </w:tabs>
        <w:spacing w:line="240" w:lineRule="auto"/>
        <w:ind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C4600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ใบสำคัญแสดงสิทธิ</w:t>
      </w:r>
    </w:p>
    <w:p w14:paraId="154B4CB4" w14:textId="77777777" w:rsidR="00D0032B" w:rsidRPr="00DB4345" w:rsidRDefault="00D0032B" w:rsidP="00D0032B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3102A77" w14:textId="70085D42" w:rsidR="007231B4" w:rsidRDefault="00D4187F" w:rsidP="00F14C24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8A3686">
        <w:rPr>
          <w:rFonts w:ascii="Browallia New" w:hAnsi="Browallia New" w:cs="Browallia New" w:hint="cs"/>
          <w:sz w:val="28"/>
          <w:szCs w:val="28"/>
          <w:cs/>
        </w:rPr>
        <w:t>ไม่มีการใช้ใบสำคัญแสดงสิทธิ</w:t>
      </w:r>
      <w:r w:rsidR="00BD788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77BDB" w:rsidRPr="008C460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571A96" w:rsidRPr="00571A9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077BDB" w:rsidRPr="008C4600">
        <w:rPr>
          <w:rFonts w:ascii="Browallia New" w:hAnsi="Browallia New" w:cs="Browallia New"/>
          <w:sz w:val="28"/>
          <w:szCs w:val="28"/>
        </w:rPr>
        <w:t xml:space="preserve"> </w:t>
      </w:r>
      <w:r w:rsidR="00077BDB" w:rsidRPr="008C4600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077BDB" w:rsidRPr="008C4600">
        <w:rPr>
          <w:rFonts w:ascii="Browallia New" w:hAnsi="Browallia New" w:cs="Browallia New"/>
          <w:sz w:val="28"/>
          <w:szCs w:val="28"/>
          <w:lang w:val="en-GB"/>
        </w:rPr>
        <w:t>2</w:t>
      </w:r>
      <w:r w:rsidR="00077BDB" w:rsidRPr="008C4600">
        <w:rPr>
          <w:rFonts w:ascii="Browallia New" w:hAnsi="Browallia New" w:cs="Browallia New"/>
          <w:sz w:val="28"/>
          <w:szCs w:val="28"/>
          <w:lang w:eastAsia="en-GB"/>
        </w:rPr>
        <w:t xml:space="preserve"> </w:t>
      </w:r>
      <w:r w:rsidR="00077BDB" w:rsidRPr="008C4600">
        <w:rPr>
          <w:rFonts w:ascii="Browallia New" w:hAnsi="Browallia New" w:cs="Browallia New" w:hint="cs"/>
          <w:sz w:val="28"/>
          <w:szCs w:val="28"/>
          <w:cs/>
          <w:lang w:eastAsia="en-GB"/>
        </w:rPr>
        <w:t>บริษัทมี</w:t>
      </w:r>
      <w:r w:rsidR="00077BDB" w:rsidRPr="008C4600">
        <w:rPr>
          <w:rFonts w:ascii="Browallia New" w:hAnsi="Browallia New" w:cs="Browallia New"/>
          <w:sz w:val="28"/>
          <w:szCs w:val="28"/>
          <w:cs/>
        </w:rPr>
        <w:t>ใบสำคัญแสดง</w:t>
      </w:r>
      <w:r w:rsidR="00077BDB" w:rsidRPr="008C4600">
        <w:rPr>
          <w:rFonts w:ascii="Browallia New" w:hAnsi="Browallia New" w:cs="Browallia New" w:hint="cs"/>
          <w:sz w:val="28"/>
          <w:szCs w:val="28"/>
          <w:cs/>
        </w:rPr>
        <w:t>สิทธิ</w:t>
      </w:r>
      <w:r w:rsidR="00077BDB" w:rsidRPr="008C4600">
        <w:rPr>
          <w:rFonts w:ascii="Browallia New" w:hAnsi="Browallia New" w:cs="Browallia New"/>
          <w:sz w:val="28"/>
          <w:szCs w:val="28"/>
        </w:rPr>
        <w:t xml:space="preserve"> EFORL-W3</w:t>
      </w:r>
      <w:r w:rsidR="00077BDB" w:rsidRPr="008C4600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077BDB" w:rsidRPr="008C4600">
        <w:rPr>
          <w:rFonts w:ascii="Browallia New" w:hAnsi="Browallia New" w:cs="Browallia New"/>
          <w:sz w:val="28"/>
          <w:szCs w:val="28"/>
        </w:rPr>
        <w:t xml:space="preserve">EFORL-W4 </w:t>
      </w:r>
      <w:r w:rsidR="00077BDB" w:rsidRPr="001F3515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="00077BDB" w:rsidRPr="001F3515">
        <w:rPr>
          <w:rFonts w:ascii="Browallia New" w:hAnsi="Browallia New" w:cs="Browallia New"/>
          <w:sz w:val="28"/>
          <w:szCs w:val="28"/>
        </w:rPr>
        <w:t>1,37</w:t>
      </w:r>
      <w:r w:rsidR="00734D53" w:rsidRPr="001F3515">
        <w:rPr>
          <w:rFonts w:ascii="Browallia New" w:hAnsi="Browallia New" w:cs="Browallia New"/>
          <w:sz w:val="28"/>
          <w:szCs w:val="28"/>
        </w:rPr>
        <w:t>7</w:t>
      </w:r>
      <w:r w:rsidR="00077BDB" w:rsidRPr="001F3515">
        <w:rPr>
          <w:rFonts w:ascii="Browallia New" w:hAnsi="Browallia New" w:cs="Browallia New"/>
          <w:sz w:val="28"/>
          <w:szCs w:val="28"/>
        </w:rPr>
        <w:t>,</w:t>
      </w:r>
      <w:r w:rsidR="00734D53" w:rsidRPr="001F3515">
        <w:rPr>
          <w:rFonts w:ascii="Browallia New" w:hAnsi="Browallia New" w:cs="Browallia New"/>
          <w:sz w:val="28"/>
          <w:szCs w:val="28"/>
        </w:rPr>
        <w:t>156</w:t>
      </w:r>
      <w:r w:rsidR="00077BDB" w:rsidRPr="001F3515">
        <w:rPr>
          <w:rFonts w:ascii="Browallia New" w:hAnsi="Browallia New" w:cs="Browallia New"/>
          <w:sz w:val="28"/>
          <w:szCs w:val="28"/>
        </w:rPr>
        <w:t>,</w:t>
      </w:r>
      <w:r w:rsidR="00734D53" w:rsidRPr="001F3515">
        <w:rPr>
          <w:rFonts w:ascii="Browallia New" w:hAnsi="Browallia New" w:cs="Browallia New"/>
          <w:sz w:val="28"/>
          <w:szCs w:val="28"/>
        </w:rPr>
        <w:t>827</w:t>
      </w:r>
      <w:r w:rsidR="00077BDB" w:rsidRPr="001F3515">
        <w:rPr>
          <w:rFonts w:ascii="Browallia New" w:hAnsi="Browallia New" w:cs="Browallia New"/>
          <w:sz w:val="28"/>
          <w:szCs w:val="28"/>
        </w:rPr>
        <w:t xml:space="preserve"> </w:t>
      </w:r>
      <w:r w:rsidR="00077BDB" w:rsidRPr="001F3515">
        <w:rPr>
          <w:rFonts w:ascii="Browallia New" w:hAnsi="Browallia New" w:cs="Browallia New" w:hint="cs"/>
          <w:sz w:val="28"/>
          <w:szCs w:val="28"/>
          <w:cs/>
        </w:rPr>
        <w:t xml:space="preserve">หน่วย และ </w:t>
      </w:r>
      <w:r w:rsidR="00077BDB" w:rsidRPr="001F3515">
        <w:rPr>
          <w:rFonts w:ascii="Browallia New" w:hAnsi="Browallia New" w:cs="Browallia New"/>
          <w:sz w:val="28"/>
          <w:szCs w:val="28"/>
        </w:rPr>
        <w:t>772,508,987</w:t>
      </w:r>
      <w:r w:rsidR="00077BDB" w:rsidRPr="001F3515">
        <w:rPr>
          <w:rFonts w:ascii="Browallia New" w:hAnsi="Browallia New" w:cs="Browallia New" w:hint="cs"/>
          <w:sz w:val="28"/>
          <w:szCs w:val="28"/>
          <w:cs/>
        </w:rPr>
        <w:t xml:space="preserve"> หน่วย</w:t>
      </w:r>
      <w:r w:rsidR="003E2493">
        <w:rPr>
          <w:rFonts w:ascii="Browallia New" w:hAnsi="Browallia New" w:cs="Browallia New" w:hint="cs"/>
          <w:sz w:val="28"/>
          <w:szCs w:val="28"/>
          <w:cs/>
        </w:rPr>
        <w:t xml:space="preserve"> โดยวันสุดท้าย</w:t>
      </w:r>
      <w:r w:rsidR="00690831">
        <w:rPr>
          <w:rFonts w:ascii="Browallia New" w:hAnsi="Browallia New" w:cs="Browallia New" w:hint="cs"/>
          <w:sz w:val="28"/>
          <w:szCs w:val="28"/>
          <w:cs/>
        </w:rPr>
        <w:t xml:space="preserve">ที่สามารถใช้สิทธิได้คือวันที่ </w:t>
      </w:r>
      <w:r w:rsidR="00DC3CEC">
        <w:rPr>
          <w:rFonts w:ascii="Browallia New" w:hAnsi="Browallia New" w:cs="Browallia New"/>
          <w:sz w:val="28"/>
          <w:szCs w:val="28"/>
        </w:rPr>
        <w:t xml:space="preserve">     </w:t>
      </w:r>
      <w:r w:rsidR="00690831">
        <w:rPr>
          <w:rFonts w:ascii="Browallia New" w:hAnsi="Browallia New" w:cs="Browallia New"/>
          <w:sz w:val="28"/>
          <w:szCs w:val="28"/>
        </w:rPr>
        <w:t xml:space="preserve">1 </w:t>
      </w:r>
      <w:r w:rsidR="00690831">
        <w:rPr>
          <w:rFonts w:ascii="Browallia New" w:hAnsi="Browallia New" w:cs="Browallia New" w:hint="cs"/>
          <w:sz w:val="28"/>
          <w:szCs w:val="28"/>
          <w:cs/>
        </w:rPr>
        <w:t xml:space="preserve">มิถุนายน </w:t>
      </w:r>
      <w:r w:rsidR="00690831">
        <w:rPr>
          <w:rFonts w:ascii="Browallia New" w:hAnsi="Browallia New" w:cs="Browallia New"/>
          <w:sz w:val="28"/>
          <w:szCs w:val="28"/>
        </w:rPr>
        <w:t>2563</w:t>
      </w:r>
    </w:p>
    <w:p w14:paraId="3AB9BC5C" w14:textId="094E8324" w:rsidR="002E76A4" w:rsidRDefault="002E76A4" w:rsidP="00F14C24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090CF418" w14:textId="572A4F7A" w:rsidR="00BF5C1A" w:rsidRDefault="00BF5C1A" w:rsidP="00F14C24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0D37D8D6" w14:textId="77777777" w:rsidR="0052159D" w:rsidRPr="00DB4345" w:rsidRDefault="0052159D" w:rsidP="00F14C24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707D89E3" w14:textId="77777777" w:rsidR="00F461F1" w:rsidRPr="008C4600" w:rsidRDefault="00F461F1" w:rsidP="00F461F1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8C4600"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>กำไร</w:t>
      </w:r>
      <w:r w:rsidRPr="008C4600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ต่อหุ้น</w:t>
      </w:r>
    </w:p>
    <w:p w14:paraId="1B1FB91C" w14:textId="77777777" w:rsidR="00F461F1" w:rsidRPr="00DB4345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B0D3387" w14:textId="26A5D79F" w:rsidR="00F461F1" w:rsidRPr="008C4600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C4600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 คำนวณโดยการหารกำไร</w:t>
      </w:r>
      <w:r w:rsidRPr="008C4600">
        <w:rPr>
          <w:rFonts w:ascii="Browallia New" w:hAnsi="Browallia New" w:cs="Browallia New"/>
          <w:sz w:val="28"/>
          <w:szCs w:val="28"/>
        </w:rPr>
        <w:t xml:space="preserve"> (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8C4600">
        <w:rPr>
          <w:rFonts w:ascii="Browallia New" w:hAnsi="Browallia New" w:cs="Browallia New"/>
          <w:sz w:val="28"/>
          <w:szCs w:val="28"/>
        </w:rPr>
        <w:t xml:space="preserve">) </w:t>
      </w:r>
      <w:r w:rsidRPr="008C4600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งวด</w:t>
      </w:r>
    </w:p>
    <w:p w14:paraId="347E790B" w14:textId="77777777" w:rsidR="00F461F1" w:rsidRPr="00DB4345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F12C030" w14:textId="18A13FDE" w:rsidR="00E83D87" w:rsidRDefault="00077BDB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 New" w:hAnsi="Browallia New" w:cs="Browallia New"/>
          <w:sz w:val="28"/>
          <w:szCs w:val="28"/>
        </w:rPr>
      </w:pPr>
      <w:bookmarkStart w:id="5" w:name="_Hlk489968843"/>
      <w:bookmarkStart w:id="6" w:name="_Hlk490246382"/>
      <w:bookmarkStart w:id="7" w:name="_Hlk490226815"/>
      <w:r w:rsidRPr="008C4600">
        <w:rPr>
          <w:rFonts w:ascii="Browallia New" w:hAnsi="Browallia New" w:cs="Browallia New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ะ</w:t>
      </w:r>
      <w:r w:rsidRPr="008C4600">
        <w:rPr>
          <w:rFonts w:ascii="Browallia New" w:hAnsi="Browallia New" w:cs="Browallia New"/>
          <w:sz w:val="28"/>
          <w:szCs w:val="28"/>
          <w:cs/>
        </w:rPr>
        <w:t>ซื้อหุ้นสามัญ</w:t>
      </w:r>
      <w:r w:rsidRPr="008C4600">
        <w:rPr>
          <w:rFonts w:ascii="Browallia New" w:hAnsi="Browallia New" w:cs="Browallia New"/>
          <w:sz w:val="28"/>
          <w:szCs w:val="28"/>
        </w:rPr>
        <w:t xml:space="preserve">              </w:t>
      </w:r>
      <w:r w:rsidRPr="008C4600">
        <w:rPr>
          <w:rFonts w:ascii="Browallia New" w:hAnsi="Browallia New" w:cs="Browallia New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5"/>
    </w:p>
    <w:p w14:paraId="35106B5F" w14:textId="77777777" w:rsidR="00701896" w:rsidRPr="00DB4345" w:rsidRDefault="00701896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4"/>
          <w:szCs w:val="24"/>
        </w:rPr>
      </w:pPr>
    </w:p>
    <w:p w14:paraId="52D141C4" w14:textId="77777777" w:rsidR="00F461F1" w:rsidRPr="00EE4A7F" w:rsidRDefault="00F461F1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41"/>
        </w:tabs>
        <w:ind w:left="387" w:hanging="387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703D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0028">
        <w:rPr>
          <w:rFonts w:ascii="Browallia New" w:hAnsi="Browallia New" w:cs="Browallia New"/>
          <w:sz w:val="28"/>
          <w:szCs w:val="28"/>
          <w:u w:val="single"/>
          <w:cs/>
        </w:rPr>
        <w:t>ส่วนงานดำเนินงาน</w:t>
      </w:r>
      <w:r w:rsidRPr="00EE4A7F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40D4EC4C" w14:textId="77777777" w:rsidR="00F461F1" w:rsidRPr="00DB4345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667EA6B8" w14:textId="5D7FC065" w:rsidR="008C41F3" w:rsidRPr="00E83D87" w:rsidRDefault="00F461F1" w:rsidP="00E83D87">
      <w:pPr>
        <w:tabs>
          <w:tab w:val="clear" w:pos="454"/>
          <w:tab w:val="left" w:pos="441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E10D85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บริษัทและบริษัทย่อยมีส่วนงานที่รายงานทั้งสิ้น </w:t>
      </w:r>
      <w:r w:rsidRPr="00E10D8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E10D85">
        <w:rPr>
          <w:rFonts w:ascii="Browallia New" w:hAnsi="Browallia New" w:cs="Browallia New"/>
          <w:sz w:val="28"/>
          <w:szCs w:val="28"/>
        </w:rPr>
        <w:t>(1)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E10D85">
        <w:rPr>
          <w:rFonts w:ascii="Browallia New" w:hAnsi="Browallia New" w:cs="Browallia New"/>
          <w:sz w:val="28"/>
          <w:szCs w:val="28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>) ธุรกิจบริการ</w:t>
      </w:r>
      <w:r w:rsidR="00FB7E21">
        <w:rPr>
          <w:rFonts w:ascii="Browallia New" w:hAnsi="Browallia New" w:cs="Browallia New" w:hint="cs"/>
          <w:sz w:val="28"/>
          <w:szCs w:val="28"/>
          <w:cs/>
        </w:rPr>
        <w:t>ด้าน</w:t>
      </w:r>
      <w:r w:rsidRPr="00E10D85">
        <w:rPr>
          <w:rFonts w:ascii="Browallia New" w:hAnsi="Browallia New" w:cs="Browallia New"/>
          <w:sz w:val="28"/>
          <w:szCs w:val="28"/>
          <w:cs/>
        </w:rPr>
        <w:t>ความงาม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2433F1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571A96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2433F1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E10D85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571A96" w:rsidRPr="00571A9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E10D85">
        <w:rPr>
          <w:rFonts w:ascii="Browallia New" w:hAnsi="Browallia New" w:cs="Browallia New"/>
          <w:sz w:val="28"/>
          <w:szCs w:val="28"/>
        </w:rPr>
        <w:t>25</w:t>
      </w:r>
      <w:r w:rsidR="00110BF1">
        <w:rPr>
          <w:rFonts w:ascii="Browallia New" w:hAnsi="Browallia New" w:cs="Browallia New"/>
          <w:sz w:val="28"/>
          <w:szCs w:val="28"/>
        </w:rPr>
        <w:t>6</w:t>
      </w:r>
      <w:r w:rsidR="008C41F3">
        <w:rPr>
          <w:rFonts w:ascii="Browallia New" w:hAnsi="Browallia New" w:cs="Browallia New"/>
          <w:sz w:val="28"/>
          <w:szCs w:val="28"/>
        </w:rPr>
        <w:t>1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3D94A543" w14:textId="77777777" w:rsidR="008C41F3" w:rsidRPr="00DB4345" w:rsidRDefault="008C41F3" w:rsidP="007E7ADD">
      <w:pPr>
        <w:tabs>
          <w:tab w:val="clear" w:pos="454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4"/>
          <w:szCs w:val="24"/>
        </w:rPr>
      </w:pPr>
    </w:p>
    <w:bookmarkEnd w:id="6"/>
    <w:bookmarkEnd w:id="7"/>
    <w:tbl>
      <w:tblPr>
        <w:tblW w:w="90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8"/>
        <w:gridCol w:w="11"/>
        <w:gridCol w:w="837"/>
        <w:gridCol w:w="11"/>
        <w:gridCol w:w="840"/>
        <w:gridCol w:w="10"/>
        <w:gridCol w:w="840"/>
        <w:gridCol w:w="10"/>
        <w:gridCol w:w="841"/>
        <w:gridCol w:w="10"/>
        <w:gridCol w:w="840"/>
        <w:gridCol w:w="10"/>
        <w:gridCol w:w="841"/>
        <w:gridCol w:w="10"/>
        <w:gridCol w:w="840"/>
        <w:gridCol w:w="10"/>
        <w:gridCol w:w="840"/>
        <w:gridCol w:w="11"/>
        <w:gridCol w:w="10"/>
      </w:tblGrid>
      <w:tr w:rsidR="00586ACB" w:rsidRPr="003F73CF" w14:paraId="2F6B8750" w14:textId="77777777" w:rsidTr="00324E18">
        <w:trPr>
          <w:gridAfter w:val="1"/>
          <w:wAfter w:w="10" w:type="dxa"/>
          <w:trHeight w:val="233"/>
        </w:trPr>
        <w:tc>
          <w:tcPr>
            <w:tcW w:w="2228" w:type="dxa"/>
            <w:tcBorders>
              <w:right w:val="nil"/>
            </w:tcBorders>
          </w:tcPr>
          <w:p w14:paraId="2462FE4C" w14:textId="77777777" w:rsidR="00586ACB" w:rsidRPr="007771D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812" w:type="dxa"/>
            <w:gridSpan w:val="17"/>
          </w:tcPr>
          <w:p w14:paraId="04C25CB7" w14:textId="77777777" w:rsidR="00586ACB" w:rsidRPr="007771D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6ACB" w:rsidRPr="003F73CF" w14:paraId="5311F2D0" w14:textId="77777777" w:rsidTr="00324E18">
        <w:trPr>
          <w:gridAfter w:val="1"/>
          <w:wAfter w:w="10" w:type="dxa"/>
          <w:trHeight w:val="257"/>
        </w:trPr>
        <w:tc>
          <w:tcPr>
            <w:tcW w:w="2228" w:type="dxa"/>
            <w:tcBorders>
              <w:right w:val="nil"/>
            </w:tcBorders>
          </w:tcPr>
          <w:p w14:paraId="4B32CFB2" w14:textId="77777777" w:rsidR="00586ACB" w:rsidRPr="007771D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2" w:type="dxa"/>
            <w:gridSpan w:val="17"/>
          </w:tcPr>
          <w:p w14:paraId="7756AC03" w14:textId="77777777" w:rsidR="00586ACB" w:rsidRPr="007771D7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86ACB" w:rsidRPr="003F73CF" w14:paraId="2EDA0D87" w14:textId="77777777" w:rsidTr="00324E18">
        <w:trPr>
          <w:gridAfter w:val="1"/>
          <w:wAfter w:w="10" w:type="dxa"/>
          <w:trHeight w:val="269"/>
        </w:trPr>
        <w:tc>
          <w:tcPr>
            <w:tcW w:w="2228" w:type="dxa"/>
            <w:tcBorders>
              <w:right w:val="nil"/>
            </w:tcBorders>
          </w:tcPr>
          <w:p w14:paraId="729CFBFD" w14:textId="77777777" w:rsidR="00586ACB" w:rsidRPr="007771D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2" w:type="dxa"/>
            <w:gridSpan w:val="17"/>
          </w:tcPr>
          <w:p w14:paraId="0B7BFE5E" w14:textId="62E1863B" w:rsidR="00586ACB" w:rsidRPr="007771D7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สำหรับงวด</w:t>
            </w:r>
            <w:r w:rsidRPr="007771D7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สาม</w:t>
            </w:r>
            <w:r w:rsidRPr="007771D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เดือนสิ้นสุดวันที่ </w:t>
            </w:r>
            <w:r w:rsidR="009012DE" w:rsidRPr="007771D7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9012DE" w:rsidRPr="007771D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571A96"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กันยายน</w:t>
            </w:r>
          </w:p>
        </w:tc>
      </w:tr>
      <w:tr w:rsidR="00586ACB" w:rsidRPr="003F73CF" w14:paraId="1AC958A5" w14:textId="77777777" w:rsidTr="00324E18">
        <w:trPr>
          <w:gridAfter w:val="1"/>
          <w:wAfter w:w="10" w:type="dxa"/>
          <w:trHeight w:val="491"/>
        </w:trPr>
        <w:tc>
          <w:tcPr>
            <w:tcW w:w="2228" w:type="dxa"/>
            <w:tcBorders>
              <w:right w:val="nil"/>
            </w:tcBorders>
          </w:tcPr>
          <w:p w14:paraId="7E45C26A" w14:textId="77777777" w:rsidR="00586ACB" w:rsidRPr="007771D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99" w:type="dxa"/>
            <w:gridSpan w:val="4"/>
            <w:tcBorders>
              <w:left w:val="nil"/>
              <w:bottom w:val="nil"/>
            </w:tcBorders>
            <w:vAlign w:val="bottom"/>
          </w:tcPr>
          <w:p w14:paraId="55405C8F" w14:textId="77777777" w:rsidR="00586ACB" w:rsidRPr="007771D7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4"/>
            <w:tcBorders>
              <w:bottom w:val="nil"/>
            </w:tcBorders>
            <w:vAlign w:val="bottom"/>
          </w:tcPr>
          <w:p w14:paraId="212BC420" w14:textId="77777777" w:rsidR="00586ACB" w:rsidRPr="007771D7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270FC1DD" w14:textId="77777777" w:rsidR="00586ACB" w:rsidRPr="007771D7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4"/>
            <w:tcBorders>
              <w:top w:val="nil"/>
              <w:bottom w:val="nil"/>
            </w:tcBorders>
            <w:vAlign w:val="bottom"/>
          </w:tcPr>
          <w:p w14:paraId="228D04A4" w14:textId="77777777" w:rsidR="00586ACB" w:rsidRPr="007771D7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16F7DAC0" w14:textId="77777777" w:rsidR="00586ACB" w:rsidRPr="007771D7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bottom"/>
          </w:tcPr>
          <w:p w14:paraId="3D8FC30E" w14:textId="77777777" w:rsidR="00586ACB" w:rsidRPr="007771D7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F3AB89E" w14:textId="77777777" w:rsidR="00586ACB" w:rsidRPr="007771D7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0186D" w:rsidRPr="003F73CF" w14:paraId="3975580E" w14:textId="77777777" w:rsidTr="00324E18">
        <w:trPr>
          <w:gridAfter w:val="2"/>
          <w:wAfter w:w="21" w:type="dxa"/>
          <w:trHeight w:val="257"/>
        </w:trPr>
        <w:tc>
          <w:tcPr>
            <w:tcW w:w="2228" w:type="dxa"/>
            <w:tcBorders>
              <w:right w:val="nil"/>
            </w:tcBorders>
          </w:tcPr>
          <w:p w14:paraId="395A8437" w14:textId="77777777" w:rsidR="00D0186D" w:rsidRPr="007771D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</w:tcPr>
          <w:p w14:paraId="608EF663" w14:textId="55F44104" w:rsidR="00D0186D" w:rsidRPr="007771D7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</w:tcPr>
          <w:p w14:paraId="678F2DF2" w14:textId="3E609874" w:rsidR="00D0186D" w:rsidRPr="007771D7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AE29206" w14:textId="53D53B90" w:rsidR="00D0186D" w:rsidRPr="007771D7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6108ECB5" w14:textId="5824E45B" w:rsidR="00D0186D" w:rsidRPr="007771D7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E6DD7C3" w14:textId="71456BE1" w:rsidR="00D0186D" w:rsidRPr="007771D7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46FB1EEB" w14:textId="6F82C555" w:rsidR="00D0186D" w:rsidRPr="007771D7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ADDF75D" w14:textId="02F6D13A" w:rsidR="00D0186D" w:rsidRPr="007771D7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0676408" w14:textId="19D63989" w:rsidR="00D0186D" w:rsidRPr="007771D7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</w:tr>
      <w:tr w:rsidR="00D0186D" w:rsidRPr="003F73CF" w14:paraId="0FC0F178" w14:textId="77777777" w:rsidTr="00324E18">
        <w:trPr>
          <w:gridAfter w:val="2"/>
          <w:wAfter w:w="21" w:type="dxa"/>
          <w:trHeight w:hRule="exact" w:val="243"/>
        </w:trPr>
        <w:tc>
          <w:tcPr>
            <w:tcW w:w="2228" w:type="dxa"/>
            <w:tcBorders>
              <w:right w:val="nil"/>
            </w:tcBorders>
          </w:tcPr>
          <w:p w14:paraId="65BFE00F" w14:textId="77777777" w:rsidR="00D0186D" w:rsidRPr="007771D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</w:tcPr>
          <w:p w14:paraId="0D038A86" w14:textId="77777777" w:rsidR="00D0186D" w:rsidRPr="007771D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</w:tcPr>
          <w:p w14:paraId="5BE5FFCF" w14:textId="77777777" w:rsidR="00D0186D" w:rsidRPr="007771D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</w:tcPr>
          <w:p w14:paraId="21938CD5" w14:textId="77777777" w:rsidR="00D0186D" w:rsidRPr="007771D7" w:rsidRDefault="00D0186D" w:rsidP="00D0186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14:paraId="348E78AF" w14:textId="77777777" w:rsidR="00D0186D" w:rsidRPr="007771D7" w:rsidRDefault="00D0186D" w:rsidP="00D0186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8B898FB" w14:textId="77777777" w:rsidR="00D0186D" w:rsidRPr="007771D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3CD1B2FF" w14:textId="77777777" w:rsidR="00D0186D" w:rsidRPr="007771D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3CCA3FF" w14:textId="77777777" w:rsidR="00D0186D" w:rsidRPr="007771D7" w:rsidRDefault="00D0186D" w:rsidP="00D0186D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CBC52CA" w14:textId="77777777" w:rsidR="00D0186D" w:rsidRPr="007771D7" w:rsidRDefault="00D0186D" w:rsidP="00D0186D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92B0F" w:rsidRPr="003F73CF" w14:paraId="24E8195E" w14:textId="77777777" w:rsidTr="00324E18">
        <w:trPr>
          <w:gridAfter w:val="2"/>
          <w:wAfter w:w="21" w:type="dxa"/>
          <w:trHeight w:val="233"/>
        </w:trPr>
        <w:tc>
          <w:tcPr>
            <w:tcW w:w="2228" w:type="dxa"/>
            <w:tcBorders>
              <w:right w:val="nil"/>
            </w:tcBorders>
          </w:tcPr>
          <w:p w14:paraId="77FC333A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7771D7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61F79" w14:textId="0A4C951A" w:rsidR="00392B0F" w:rsidRPr="007771D7" w:rsidRDefault="0041183B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452,572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3231E9" w14:textId="4A58C76F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482,331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B18007" w14:textId="61DE8D9D" w:rsidR="00392B0F" w:rsidRPr="007771D7" w:rsidRDefault="00B504C4" w:rsidP="00392B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56,165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E8951DA" w14:textId="359055B0" w:rsidR="00392B0F" w:rsidRPr="007771D7" w:rsidRDefault="00392B0F" w:rsidP="00392B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52,024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5F2B6" w14:textId="1208FCD4" w:rsidR="00392B0F" w:rsidRPr="007771D7" w:rsidRDefault="0044045A" w:rsidP="00392B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CF3C8" w14:textId="6878AA7E" w:rsidR="00392B0F" w:rsidRPr="007771D7" w:rsidRDefault="00392B0F" w:rsidP="00392B0F">
            <w:pPr>
              <w:tabs>
                <w:tab w:val="clear" w:pos="454"/>
                <w:tab w:val="clear" w:pos="680"/>
                <w:tab w:val="left" w:pos="0"/>
                <w:tab w:val="left" w:pos="38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0F3F4" w14:textId="4C48AB15" w:rsidR="00392B0F" w:rsidRPr="007771D7" w:rsidRDefault="00AB2CDD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508,737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vAlign w:val="bottom"/>
          </w:tcPr>
          <w:p w14:paraId="0BCBCF9B" w14:textId="6D9A590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534,355</w:t>
            </w:r>
          </w:p>
        </w:tc>
      </w:tr>
      <w:tr w:rsidR="00392B0F" w:rsidRPr="003F73CF" w14:paraId="4F76B930" w14:textId="77777777" w:rsidTr="00324E18">
        <w:trPr>
          <w:gridAfter w:val="2"/>
          <w:wAfter w:w="21" w:type="dxa"/>
          <w:trHeight w:val="269"/>
        </w:trPr>
        <w:tc>
          <w:tcPr>
            <w:tcW w:w="2228" w:type="dxa"/>
            <w:tcBorders>
              <w:right w:val="nil"/>
            </w:tcBorders>
          </w:tcPr>
          <w:p w14:paraId="7721FD7E" w14:textId="77777777" w:rsidR="00392B0F" w:rsidRPr="007771D7" w:rsidRDefault="00392B0F" w:rsidP="00392B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7771D7">
              <w:rPr>
                <w:rFonts w:ascii="Browallia New" w:hAnsi="Browallia New" w:cs="Browallia New"/>
                <w:sz w:val="20"/>
                <w:szCs w:val="20"/>
              </w:rPr>
              <w:t xml:space="preserve">          </w:t>
            </w: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BC83" w14:textId="2D0536F8" w:rsidR="00392B0F" w:rsidRPr="007771D7" w:rsidRDefault="00015F47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6,992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37AE39B" w14:textId="4AE7C7FD" w:rsidR="00392B0F" w:rsidRPr="007771D7" w:rsidRDefault="00392B0F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5,037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7A6814" w14:textId="68EAB0C4" w:rsidR="00392B0F" w:rsidRPr="007771D7" w:rsidRDefault="00D44A03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1,737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F7BF01" w14:textId="7D3412C1" w:rsidR="00392B0F" w:rsidRPr="007771D7" w:rsidRDefault="00392B0F" w:rsidP="00392B0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26</w:t>
            </w:r>
            <w:r w:rsidRPr="007771D7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4707" w14:textId="11B5FD5C" w:rsidR="00392B0F" w:rsidRPr="007771D7" w:rsidRDefault="0044045A" w:rsidP="00392B0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(8,729)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CC431" w14:textId="78318DF2" w:rsidR="00392B0F" w:rsidRPr="007771D7" w:rsidRDefault="00392B0F" w:rsidP="00392B0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(5,298)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F4DF6" w14:textId="1AD810E9" w:rsidR="00392B0F" w:rsidRPr="007771D7" w:rsidRDefault="00AB2CDD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vAlign w:val="bottom"/>
          </w:tcPr>
          <w:p w14:paraId="2E7EBF1E" w14:textId="555641FA" w:rsidR="00392B0F" w:rsidRPr="007771D7" w:rsidRDefault="00392B0F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</w:tr>
      <w:tr w:rsidR="00392B0F" w:rsidRPr="003F73CF" w14:paraId="53A30E2F" w14:textId="77777777" w:rsidTr="00324E18">
        <w:trPr>
          <w:gridAfter w:val="2"/>
          <w:wAfter w:w="21" w:type="dxa"/>
          <w:trHeight w:val="257"/>
        </w:trPr>
        <w:tc>
          <w:tcPr>
            <w:tcW w:w="2228" w:type="dxa"/>
            <w:tcBorders>
              <w:right w:val="nil"/>
            </w:tcBorders>
          </w:tcPr>
          <w:p w14:paraId="18AB57BB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16CFD" w14:textId="53C47F98" w:rsidR="00392B0F" w:rsidRPr="007771D7" w:rsidRDefault="00E21538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459,564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ECEE766" w14:textId="38F00682" w:rsidR="00392B0F" w:rsidRPr="007771D7" w:rsidRDefault="00392B0F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487,368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900474" w14:textId="2A7064A1" w:rsidR="00392B0F" w:rsidRPr="007771D7" w:rsidRDefault="00D44A03" w:rsidP="00392B0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57,902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A07BA8C" w14:textId="51C083CD" w:rsidR="00392B0F" w:rsidRPr="007771D7" w:rsidRDefault="00392B0F" w:rsidP="00392B0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52,285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C4F9F" w14:textId="23858C61" w:rsidR="00392B0F" w:rsidRPr="007771D7" w:rsidRDefault="00AB2CDD" w:rsidP="00392B0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(8,729)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D75A88" w14:textId="201F6584" w:rsidR="00392B0F" w:rsidRPr="007771D7" w:rsidRDefault="00392B0F" w:rsidP="00392B0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(5,298)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8F017" w14:textId="20FC722C" w:rsidR="00392B0F" w:rsidRPr="007771D7" w:rsidRDefault="00AB2CDD" w:rsidP="00392B0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508,737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vAlign w:val="bottom"/>
          </w:tcPr>
          <w:p w14:paraId="23DF96A5" w14:textId="692DE4F7" w:rsidR="00392B0F" w:rsidRPr="007771D7" w:rsidRDefault="00392B0F" w:rsidP="00392B0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534,355</w:t>
            </w:r>
          </w:p>
        </w:tc>
      </w:tr>
      <w:tr w:rsidR="00392B0F" w:rsidRPr="003F73CF" w14:paraId="2185BDBA" w14:textId="77777777" w:rsidTr="00324E18">
        <w:trPr>
          <w:gridAfter w:val="2"/>
          <w:wAfter w:w="21" w:type="dxa"/>
          <w:trHeight w:val="257"/>
        </w:trPr>
        <w:tc>
          <w:tcPr>
            <w:tcW w:w="2228" w:type="dxa"/>
            <w:tcBorders>
              <w:right w:val="nil"/>
            </w:tcBorders>
            <w:vAlign w:val="bottom"/>
          </w:tcPr>
          <w:p w14:paraId="3163FD89" w14:textId="77777777" w:rsidR="00392B0F" w:rsidRPr="007771D7" w:rsidRDefault="00392B0F" w:rsidP="00392B0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7771D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5027" w14:textId="6D14198A" w:rsidR="00392B0F" w:rsidRPr="007771D7" w:rsidRDefault="00E21538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168,235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7C9CAC6" w14:textId="6B367BA5" w:rsidR="00392B0F" w:rsidRPr="007771D7" w:rsidRDefault="00392B0F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165,941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374E945" w14:textId="137E362B" w:rsidR="00392B0F" w:rsidRPr="007771D7" w:rsidRDefault="00D44A03" w:rsidP="00392B0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(8,358)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725BFA7" w14:textId="618D3BE4" w:rsidR="00392B0F" w:rsidRPr="007771D7" w:rsidRDefault="00392B0F" w:rsidP="00392B0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6,280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E363D5D" w14:textId="13A712F7" w:rsidR="00392B0F" w:rsidRPr="007771D7" w:rsidRDefault="00AB2CDD" w:rsidP="00392B0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736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1DCEE80" w14:textId="6F86424E" w:rsidR="00392B0F" w:rsidRPr="007771D7" w:rsidRDefault="00392B0F" w:rsidP="00392B0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138"/>
              </w:tabs>
              <w:spacing w:line="240" w:lineRule="auto"/>
              <w:ind w:hanging="1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3B69CE8" w14:textId="3009E1D9" w:rsidR="00392B0F" w:rsidRPr="007771D7" w:rsidRDefault="00AB2CDD" w:rsidP="00392B0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160,</w:t>
            </w:r>
            <w:r w:rsidR="009B51EC" w:rsidRPr="007771D7">
              <w:rPr>
                <w:rFonts w:ascii="Browallia New" w:hAnsi="Browallia New" w:cs="Browallia New"/>
                <w:sz w:val="20"/>
                <w:szCs w:val="20"/>
              </w:rPr>
              <w:t>613</w:t>
            </w:r>
          </w:p>
        </w:tc>
        <w:tc>
          <w:tcPr>
            <w:tcW w:w="850" w:type="dxa"/>
            <w:gridSpan w:val="2"/>
            <w:tcBorders>
              <w:top w:val="nil"/>
            </w:tcBorders>
            <w:vAlign w:val="bottom"/>
          </w:tcPr>
          <w:p w14:paraId="3FAE6C83" w14:textId="20B5CD12" w:rsidR="00392B0F" w:rsidRPr="007771D7" w:rsidRDefault="00392B0F" w:rsidP="00392B0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172,311</w:t>
            </w:r>
          </w:p>
        </w:tc>
      </w:tr>
      <w:tr w:rsidR="00392B0F" w:rsidRPr="003F73CF" w14:paraId="70968E4C" w14:textId="77777777" w:rsidTr="00324E18">
        <w:trPr>
          <w:gridAfter w:val="2"/>
          <w:wAfter w:w="21" w:type="dxa"/>
          <w:trHeight w:val="233"/>
        </w:trPr>
        <w:tc>
          <w:tcPr>
            <w:tcW w:w="2228" w:type="dxa"/>
            <w:tcBorders>
              <w:right w:val="nil"/>
            </w:tcBorders>
          </w:tcPr>
          <w:p w14:paraId="22CC3DC6" w14:textId="77777777" w:rsidR="00392B0F" w:rsidRPr="007771D7" w:rsidRDefault="00392B0F" w:rsidP="00392B0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870F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1CC11C7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D2FC7F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52D81FB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E05F1C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ADA8C9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8310B59" w14:textId="509D358D" w:rsidR="00392B0F" w:rsidRPr="007771D7" w:rsidRDefault="009B51EC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1,881</w:t>
            </w:r>
          </w:p>
        </w:tc>
        <w:tc>
          <w:tcPr>
            <w:tcW w:w="850" w:type="dxa"/>
            <w:gridSpan w:val="2"/>
            <w:vAlign w:val="bottom"/>
          </w:tcPr>
          <w:p w14:paraId="1C8D377E" w14:textId="7988F03F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</w:tr>
      <w:tr w:rsidR="00392B0F" w:rsidRPr="003F73CF" w14:paraId="3CA6FEB5" w14:textId="77777777" w:rsidTr="00324E18">
        <w:trPr>
          <w:gridAfter w:val="2"/>
          <w:wAfter w:w="21" w:type="dxa"/>
          <w:trHeight w:val="233"/>
        </w:trPr>
        <w:tc>
          <w:tcPr>
            <w:tcW w:w="2228" w:type="dxa"/>
            <w:tcBorders>
              <w:right w:val="nil"/>
            </w:tcBorders>
          </w:tcPr>
          <w:p w14:paraId="5ADDFC48" w14:textId="77777777" w:rsidR="00392B0F" w:rsidRPr="007771D7" w:rsidRDefault="00392B0F" w:rsidP="00392B0F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4DF8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8CFE794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AF3F35B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CBB4B1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0DF9A7A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3632A8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3422615" w14:textId="5484B4D9" w:rsidR="003A7F10" w:rsidRPr="007771D7" w:rsidRDefault="009B51EC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(2</w:t>
            </w:r>
            <w:r w:rsidR="00D5489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A7F10"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967)</w:t>
            </w:r>
          </w:p>
        </w:tc>
        <w:tc>
          <w:tcPr>
            <w:tcW w:w="850" w:type="dxa"/>
            <w:gridSpan w:val="2"/>
            <w:vAlign w:val="bottom"/>
          </w:tcPr>
          <w:p w14:paraId="0BBBBF4F" w14:textId="15759062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(</w:t>
            </w: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36,872</w:t>
            </w:r>
            <w:r w:rsidRPr="007771D7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)</w:t>
            </w:r>
          </w:p>
        </w:tc>
      </w:tr>
      <w:tr w:rsidR="00392B0F" w:rsidRPr="003F73CF" w14:paraId="4DF351A7" w14:textId="77777777" w:rsidTr="00324E18">
        <w:trPr>
          <w:gridAfter w:val="2"/>
          <w:wAfter w:w="21" w:type="dxa"/>
          <w:trHeight w:val="257"/>
        </w:trPr>
        <w:tc>
          <w:tcPr>
            <w:tcW w:w="2228" w:type="dxa"/>
            <w:tcBorders>
              <w:right w:val="nil"/>
            </w:tcBorders>
          </w:tcPr>
          <w:p w14:paraId="6D864AC1" w14:textId="77777777" w:rsidR="00392B0F" w:rsidRPr="007771D7" w:rsidRDefault="00392B0F" w:rsidP="00392B0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</w:t>
            </w:r>
            <w:r w:rsidRPr="007771D7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C89F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A935501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30C7A7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76825A9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79B5FC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5476C79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193552" w14:textId="55473F3C" w:rsidR="00392B0F" w:rsidRPr="007771D7" w:rsidRDefault="003A7F10" w:rsidP="00392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(2</w:t>
            </w:r>
            <w:r w:rsidR="00782642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7771D7">
              <w:rPr>
                <w:rFonts w:ascii="Browallia New" w:hAnsi="Browallia New" w:cs="Browallia New"/>
                <w:sz w:val="20"/>
                <w:szCs w:val="20"/>
              </w:rPr>
              <w:t>,1</w:t>
            </w:r>
            <w:r w:rsidR="00782642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7771D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bottom w:val="nil"/>
            </w:tcBorders>
            <w:vAlign w:val="bottom"/>
          </w:tcPr>
          <w:p w14:paraId="421F830D" w14:textId="648C981C" w:rsidR="00392B0F" w:rsidRPr="007771D7" w:rsidRDefault="00392B0F" w:rsidP="00392B0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(29,39</w:t>
            </w:r>
            <w:r w:rsidR="00545A1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7771D7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)</w:t>
            </w:r>
          </w:p>
        </w:tc>
      </w:tr>
      <w:tr w:rsidR="00392B0F" w:rsidRPr="003F73CF" w14:paraId="5188B86E" w14:textId="77777777" w:rsidTr="00324E18">
        <w:trPr>
          <w:gridAfter w:val="2"/>
          <w:wAfter w:w="21" w:type="dxa"/>
          <w:trHeight w:val="233"/>
        </w:trPr>
        <w:tc>
          <w:tcPr>
            <w:tcW w:w="2228" w:type="dxa"/>
            <w:tcBorders>
              <w:top w:val="nil"/>
              <w:bottom w:val="nil"/>
              <w:right w:val="nil"/>
            </w:tcBorders>
          </w:tcPr>
          <w:p w14:paraId="0A905BE6" w14:textId="77777777" w:rsidR="00392B0F" w:rsidRPr="007771D7" w:rsidRDefault="00392B0F" w:rsidP="00392B0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2D11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27CCF4" w14:textId="77777777" w:rsidR="00392B0F" w:rsidRPr="007771D7" w:rsidRDefault="00392B0F" w:rsidP="0039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E7612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46AAD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D5C65" w14:textId="77777777" w:rsidR="00392B0F" w:rsidRPr="007771D7" w:rsidRDefault="00392B0F" w:rsidP="00392B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E5799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73584F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vAlign w:val="bottom"/>
          </w:tcPr>
          <w:p w14:paraId="4A0F8C5D" w14:textId="77777777" w:rsidR="00392B0F" w:rsidRPr="007771D7" w:rsidRDefault="00392B0F" w:rsidP="00392B0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0490" w:rsidRPr="003F73CF" w14:paraId="340C1878" w14:textId="77777777" w:rsidTr="00014A5D">
        <w:trPr>
          <w:gridAfter w:val="2"/>
          <w:wAfter w:w="21" w:type="dxa"/>
          <w:trHeight w:val="233"/>
        </w:trPr>
        <w:tc>
          <w:tcPr>
            <w:tcW w:w="2228" w:type="dxa"/>
            <w:tcBorders>
              <w:top w:val="nil"/>
              <w:bottom w:val="nil"/>
              <w:right w:val="nil"/>
            </w:tcBorders>
            <w:vAlign w:val="bottom"/>
          </w:tcPr>
          <w:p w14:paraId="0ABFFFBF" w14:textId="21B2BF1E" w:rsidR="00810490" w:rsidRPr="007771D7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7771D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7771D7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7771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7771D7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E65B" w14:textId="0254F4BC" w:rsidR="00810490" w:rsidRPr="007771D7" w:rsidRDefault="00E21538" w:rsidP="00C42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46,611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A0BEBBB" w14:textId="615A9E5D" w:rsidR="00810490" w:rsidRPr="007771D7" w:rsidRDefault="00810490" w:rsidP="00C42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41,953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F2108" w14:textId="69197E23" w:rsidR="00810490" w:rsidRPr="007771D7" w:rsidRDefault="0044045A" w:rsidP="00C426A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(109,972)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2EDF1" w14:textId="6C7A4606" w:rsidR="00810490" w:rsidRPr="007771D7" w:rsidRDefault="00810490" w:rsidP="00C426A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(15</w:t>
            </w:r>
            <w:r w:rsidRPr="007771D7">
              <w:rPr>
                <w:rFonts w:ascii="Browallia New" w:hAnsi="Browallia New" w:cs="Browallia New"/>
                <w:sz w:val="20"/>
                <w:szCs w:val="20"/>
              </w:rPr>
              <w:t>9,711</w:t>
            </w: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EEA0E" w14:textId="0A401BF7" w:rsidR="00810490" w:rsidRPr="007771D7" w:rsidRDefault="00AB2CDD" w:rsidP="00C426A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16,637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95F42A" w14:textId="29DD5821" w:rsidR="00810490" w:rsidRPr="007771D7" w:rsidRDefault="00810490" w:rsidP="00C426A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96,374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C4DF0D" w14:textId="47694FC9" w:rsidR="00810490" w:rsidRPr="007771D7" w:rsidRDefault="003A7F10" w:rsidP="00C426A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(46,724)</w:t>
            </w:r>
          </w:p>
        </w:tc>
        <w:tc>
          <w:tcPr>
            <w:tcW w:w="850" w:type="dxa"/>
            <w:gridSpan w:val="2"/>
            <w:tcBorders>
              <w:bottom w:val="nil"/>
            </w:tcBorders>
            <w:vAlign w:val="bottom"/>
          </w:tcPr>
          <w:p w14:paraId="71ADCFDC" w14:textId="2B8ABEE2" w:rsidR="00810490" w:rsidRPr="007771D7" w:rsidRDefault="00810490" w:rsidP="00C426A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Pr="007771D7">
              <w:rPr>
                <w:rFonts w:ascii="Browallia New" w:hAnsi="Browallia New" w:cs="Browallia New"/>
                <w:sz w:val="20"/>
                <w:szCs w:val="20"/>
              </w:rPr>
              <w:t>21,384</w:t>
            </w:r>
            <w:r w:rsidRPr="007771D7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</w:tr>
      <w:tr w:rsidR="00810490" w:rsidRPr="003F73CF" w14:paraId="3A0AE3D1" w14:textId="77777777" w:rsidTr="00324E18">
        <w:trPr>
          <w:gridAfter w:val="2"/>
          <w:wAfter w:w="21" w:type="dxa"/>
          <w:trHeight w:val="171"/>
        </w:trPr>
        <w:tc>
          <w:tcPr>
            <w:tcW w:w="2228" w:type="dxa"/>
            <w:tcBorders>
              <w:bottom w:val="nil"/>
              <w:right w:val="nil"/>
            </w:tcBorders>
            <w:vAlign w:val="bottom"/>
          </w:tcPr>
          <w:p w14:paraId="05183C57" w14:textId="39E2C717" w:rsidR="00810490" w:rsidRPr="003F73CF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F8A0F" w14:textId="577CCD4B" w:rsidR="00810490" w:rsidRPr="003F73CF" w:rsidRDefault="00810490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DF01A9E" w14:textId="47844F4B" w:rsidR="00810490" w:rsidRPr="003F73CF" w:rsidRDefault="00810490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F3A0FF1" w14:textId="7363EE71" w:rsidR="00810490" w:rsidRPr="003F73CF" w:rsidRDefault="00810490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8263CB" w14:textId="7FFA7C6D" w:rsidR="00810490" w:rsidRPr="003F73CF" w:rsidRDefault="00810490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3B5B61" w14:textId="4AEF1A69" w:rsidR="00810490" w:rsidRPr="003F73CF" w:rsidRDefault="00810490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D8304" w14:textId="23E414B0" w:rsidR="00810490" w:rsidRPr="003F73CF" w:rsidRDefault="00810490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7DDB5" w14:textId="640D8213" w:rsidR="00810490" w:rsidRPr="003F73CF" w:rsidRDefault="00810490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vAlign w:val="bottom"/>
          </w:tcPr>
          <w:p w14:paraId="4BD15DDE" w14:textId="576A4BA0" w:rsidR="00810490" w:rsidRPr="003F73CF" w:rsidRDefault="00810490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BF5C1A" w:rsidRPr="003F73CF" w14:paraId="6C581810" w14:textId="77777777" w:rsidTr="00324E18">
        <w:trPr>
          <w:gridAfter w:val="2"/>
          <w:wAfter w:w="21" w:type="dxa"/>
          <w:trHeight w:val="171"/>
        </w:trPr>
        <w:tc>
          <w:tcPr>
            <w:tcW w:w="2228" w:type="dxa"/>
            <w:tcBorders>
              <w:bottom w:val="nil"/>
              <w:right w:val="nil"/>
            </w:tcBorders>
            <w:vAlign w:val="bottom"/>
          </w:tcPr>
          <w:p w14:paraId="3808FB1A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51BDD9DF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198ED865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4396A4AC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5AC5C898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46EEE70C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06882A72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5EA15E3D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4B493275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6EACBFA2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702A686F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50416E9A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33682040" w14:textId="77777777" w:rsidR="00BF5C1A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  <w:p w14:paraId="5DB022CB" w14:textId="793CFAA2" w:rsidR="00BF5C1A" w:rsidRPr="003F73CF" w:rsidRDefault="00BF5C1A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AA00" w14:textId="77777777" w:rsidR="00BF5C1A" w:rsidRPr="003F73CF" w:rsidRDefault="00BF5C1A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E0D9D30" w14:textId="77777777" w:rsidR="00BF5C1A" w:rsidRPr="003F73CF" w:rsidRDefault="00BF5C1A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B541673" w14:textId="77777777" w:rsidR="00BF5C1A" w:rsidRPr="003F73CF" w:rsidRDefault="00BF5C1A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3EE15B6" w14:textId="77777777" w:rsidR="00BF5C1A" w:rsidRPr="003F73CF" w:rsidRDefault="00BF5C1A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3E274" w14:textId="77777777" w:rsidR="00BF5C1A" w:rsidRPr="003F73CF" w:rsidRDefault="00BF5C1A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32F04" w14:textId="77777777" w:rsidR="00BF5C1A" w:rsidRPr="003F73CF" w:rsidRDefault="00BF5C1A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BF931C" w14:textId="77777777" w:rsidR="00BF5C1A" w:rsidRPr="003F73CF" w:rsidRDefault="00BF5C1A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vAlign w:val="bottom"/>
          </w:tcPr>
          <w:p w14:paraId="387B46CE" w14:textId="77777777" w:rsidR="00BF5C1A" w:rsidRPr="003F73CF" w:rsidRDefault="00BF5C1A" w:rsidP="00C426A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810490" w:rsidRPr="003F73CF" w14:paraId="3FE534E1" w14:textId="77777777" w:rsidTr="00324E18">
        <w:trPr>
          <w:trHeight w:val="233"/>
        </w:trPr>
        <w:tc>
          <w:tcPr>
            <w:tcW w:w="2239" w:type="dxa"/>
            <w:gridSpan w:val="2"/>
            <w:tcBorders>
              <w:right w:val="nil"/>
            </w:tcBorders>
          </w:tcPr>
          <w:p w14:paraId="2213995B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811" w:type="dxa"/>
            <w:gridSpan w:val="17"/>
          </w:tcPr>
          <w:p w14:paraId="64EF0023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810490" w:rsidRPr="003F73CF" w14:paraId="548E1305" w14:textId="77777777" w:rsidTr="00324E18">
        <w:trPr>
          <w:gridAfter w:val="1"/>
          <w:wAfter w:w="10" w:type="dxa"/>
          <w:trHeight w:val="257"/>
        </w:trPr>
        <w:tc>
          <w:tcPr>
            <w:tcW w:w="2239" w:type="dxa"/>
            <w:gridSpan w:val="2"/>
            <w:tcBorders>
              <w:right w:val="nil"/>
            </w:tcBorders>
          </w:tcPr>
          <w:p w14:paraId="572A605F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01" w:type="dxa"/>
            <w:gridSpan w:val="16"/>
          </w:tcPr>
          <w:p w14:paraId="0FC0050A" w14:textId="7777777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10490" w:rsidRPr="003F73CF" w14:paraId="338F8880" w14:textId="77777777" w:rsidTr="00324E18">
        <w:trPr>
          <w:trHeight w:val="269"/>
        </w:trPr>
        <w:tc>
          <w:tcPr>
            <w:tcW w:w="2239" w:type="dxa"/>
            <w:gridSpan w:val="2"/>
            <w:tcBorders>
              <w:right w:val="nil"/>
            </w:tcBorders>
          </w:tcPr>
          <w:p w14:paraId="697C7E1B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1" w:type="dxa"/>
            <w:gridSpan w:val="17"/>
          </w:tcPr>
          <w:p w14:paraId="67FEC319" w14:textId="1021AC1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สำหรับงวด</w:t>
            </w:r>
            <w:r w:rsidRPr="00A2243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เก้า</w:t>
            </w:r>
            <w:r w:rsidRPr="00A2243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เดือนสิ้นสุดวันที่ </w:t>
            </w: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A2243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กันยายน</w:t>
            </w:r>
          </w:p>
        </w:tc>
      </w:tr>
      <w:tr w:rsidR="00810490" w:rsidRPr="003F73CF" w14:paraId="300E3651" w14:textId="77777777" w:rsidTr="00324E18">
        <w:trPr>
          <w:gridAfter w:val="1"/>
          <w:wAfter w:w="10" w:type="dxa"/>
          <w:trHeight w:val="491"/>
        </w:trPr>
        <w:tc>
          <w:tcPr>
            <w:tcW w:w="2239" w:type="dxa"/>
            <w:gridSpan w:val="2"/>
            <w:tcBorders>
              <w:right w:val="nil"/>
            </w:tcBorders>
          </w:tcPr>
          <w:p w14:paraId="247457FD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98" w:type="dxa"/>
            <w:gridSpan w:val="4"/>
            <w:tcBorders>
              <w:left w:val="nil"/>
              <w:bottom w:val="nil"/>
            </w:tcBorders>
            <w:vAlign w:val="bottom"/>
          </w:tcPr>
          <w:p w14:paraId="1E605550" w14:textId="7777777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4"/>
            <w:tcBorders>
              <w:bottom w:val="nil"/>
            </w:tcBorders>
            <w:vAlign w:val="bottom"/>
          </w:tcPr>
          <w:p w14:paraId="70B58DB7" w14:textId="7777777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000A9368" w14:textId="7777777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4"/>
            <w:tcBorders>
              <w:top w:val="nil"/>
              <w:bottom w:val="nil"/>
            </w:tcBorders>
            <w:vAlign w:val="bottom"/>
          </w:tcPr>
          <w:p w14:paraId="30C59BE1" w14:textId="7777777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27F9C8D4" w14:textId="7777777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01" w:type="dxa"/>
            <w:gridSpan w:val="4"/>
            <w:tcBorders>
              <w:top w:val="nil"/>
              <w:bottom w:val="nil"/>
            </w:tcBorders>
            <w:vAlign w:val="bottom"/>
          </w:tcPr>
          <w:p w14:paraId="349A3612" w14:textId="7777777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B192E34" w14:textId="7777777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810490" w:rsidRPr="003F73CF" w14:paraId="5333098D" w14:textId="77777777" w:rsidTr="00324E18">
        <w:trPr>
          <w:gridAfter w:val="1"/>
          <w:wAfter w:w="10" w:type="dxa"/>
          <w:trHeight w:val="257"/>
        </w:trPr>
        <w:tc>
          <w:tcPr>
            <w:tcW w:w="2239" w:type="dxa"/>
            <w:gridSpan w:val="2"/>
            <w:tcBorders>
              <w:right w:val="nil"/>
            </w:tcBorders>
          </w:tcPr>
          <w:p w14:paraId="2C468876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</w:tcPr>
          <w:p w14:paraId="28EDD1D6" w14:textId="020D3660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</w:tcPr>
          <w:p w14:paraId="4697D6B5" w14:textId="21922570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A14C109" w14:textId="63FBD794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193E4399" w14:textId="02B7567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4B40972" w14:textId="45501624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09DB0B1F" w14:textId="1EB057B0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3465A49" w14:textId="1CC0C153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2D027AF0" w14:textId="1064059E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</w:tr>
      <w:tr w:rsidR="00810490" w:rsidRPr="003F73CF" w14:paraId="43D2179F" w14:textId="77777777" w:rsidTr="00324E18">
        <w:trPr>
          <w:gridAfter w:val="1"/>
          <w:wAfter w:w="10" w:type="dxa"/>
          <w:trHeight w:hRule="exact" w:val="288"/>
        </w:trPr>
        <w:tc>
          <w:tcPr>
            <w:tcW w:w="2239" w:type="dxa"/>
            <w:gridSpan w:val="2"/>
            <w:tcBorders>
              <w:right w:val="nil"/>
            </w:tcBorders>
          </w:tcPr>
          <w:p w14:paraId="6802412F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</w:tcPr>
          <w:p w14:paraId="398B958C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</w:tcPr>
          <w:p w14:paraId="3AF4DDCC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</w:tcPr>
          <w:p w14:paraId="5EEDAEF4" w14:textId="77777777" w:rsidR="00810490" w:rsidRPr="00A2243F" w:rsidRDefault="00810490" w:rsidP="008104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14:paraId="5F5DAA4B" w14:textId="77777777" w:rsidR="00810490" w:rsidRPr="00A2243F" w:rsidRDefault="00810490" w:rsidP="008104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75AEF6A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669F8C1F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1CF8091" w14:textId="77777777" w:rsidR="00810490" w:rsidRPr="00A2243F" w:rsidRDefault="00810490" w:rsidP="00810490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60840574" w14:textId="77777777" w:rsidR="00810490" w:rsidRPr="00A2243F" w:rsidRDefault="00810490" w:rsidP="00810490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10490" w:rsidRPr="003F73CF" w14:paraId="3B37B809" w14:textId="77777777" w:rsidTr="00324E18">
        <w:trPr>
          <w:gridAfter w:val="1"/>
          <w:wAfter w:w="10" w:type="dxa"/>
          <w:trHeight w:val="233"/>
        </w:trPr>
        <w:tc>
          <w:tcPr>
            <w:tcW w:w="2239" w:type="dxa"/>
            <w:gridSpan w:val="2"/>
            <w:tcBorders>
              <w:right w:val="nil"/>
            </w:tcBorders>
          </w:tcPr>
          <w:p w14:paraId="6DE0F87D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BAB4BC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EA11160" w14:textId="3C01FB84" w:rsidR="00A51091" w:rsidRPr="00A2243F" w:rsidRDefault="00A51091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1,349,593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6A1CACB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CF3D3FC" w14:textId="07ED923C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1,257,226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11822E6" w14:textId="7D06B09C" w:rsidR="00810490" w:rsidRPr="00A2243F" w:rsidRDefault="007C7C31" w:rsidP="00810490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133,419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5FF7573" w14:textId="211409E5" w:rsidR="00810490" w:rsidRPr="00A2243F" w:rsidRDefault="00810490" w:rsidP="00810490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197,687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9707C" w14:textId="39762E88" w:rsidR="00810490" w:rsidRPr="00A2243F" w:rsidRDefault="00FC4510" w:rsidP="00810490">
            <w:pPr>
              <w:tabs>
                <w:tab w:val="left" w:pos="0"/>
                <w:tab w:val="left" w:pos="35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CEA67" w14:textId="255CF582" w:rsidR="00810490" w:rsidRPr="00A2243F" w:rsidRDefault="00810490" w:rsidP="00810490">
            <w:pPr>
              <w:tabs>
                <w:tab w:val="left" w:pos="0"/>
                <w:tab w:val="left" w:pos="35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26BB" w14:textId="5A85E353" w:rsidR="00810490" w:rsidRPr="00A2243F" w:rsidRDefault="00E62698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1,483,012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FA3B3" w14:textId="0CAE796E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1,454,913</w:t>
            </w:r>
          </w:p>
        </w:tc>
      </w:tr>
      <w:tr w:rsidR="00810490" w:rsidRPr="003F73CF" w14:paraId="6CD7999E" w14:textId="77777777" w:rsidTr="00324E18">
        <w:trPr>
          <w:gridAfter w:val="1"/>
          <w:wAfter w:w="10" w:type="dxa"/>
          <w:trHeight w:val="269"/>
        </w:trPr>
        <w:tc>
          <w:tcPr>
            <w:tcW w:w="2239" w:type="dxa"/>
            <w:gridSpan w:val="2"/>
            <w:tcBorders>
              <w:right w:val="nil"/>
            </w:tcBorders>
          </w:tcPr>
          <w:p w14:paraId="639BF8F9" w14:textId="77777777" w:rsidR="00810490" w:rsidRPr="00A2243F" w:rsidRDefault="00810490" w:rsidP="00810490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3686F1" w14:textId="77777777" w:rsidR="00810490" w:rsidRPr="00A2243F" w:rsidRDefault="00810490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6E0D851" w14:textId="39A5D89A" w:rsidR="00810490" w:rsidRPr="00A2243F" w:rsidRDefault="00A51091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17,847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00FBC06" w14:textId="77777777" w:rsidR="00810490" w:rsidRPr="00A2243F" w:rsidRDefault="00810490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A8ED22" w14:textId="36ACFCCF" w:rsidR="00810490" w:rsidRPr="00A2243F" w:rsidRDefault="00810490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13,409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9DF875" w14:textId="2C2BB87A" w:rsidR="00810490" w:rsidRPr="00A2243F" w:rsidRDefault="00C54B8E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8,323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5188CD" w14:textId="18CC62FF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396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A1AAE" w14:textId="208556BA" w:rsidR="00810490" w:rsidRPr="00A2243F" w:rsidRDefault="00FC4510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(26,170)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E68F1" w14:textId="7A434E32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(13,805)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CB654" w14:textId="2073490A" w:rsidR="00810490" w:rsidRPr="00A2243F" w:rsidRDefault="00241346" w:rsidP="00810490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B60A7" w14:textId="1C7516CD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3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 xml:space="preserve">          -   </w:t>
            </w:r>
          </w:p>
        </w:tc>
      </w:tr>
      <w:tr w:rsidR="00810490" w:rsidRPr="003F73CF" w14:paraId="275019C5" w14:textId="77777777" w:rsidTr="00324E18">
        <w:trPr>
          <w:gridAfter w:val="1"/>
          <w:wAfter w:w="10" w:type="dxa"/>
          <w:trHeight w:val="257"/>
        </w:trPr>
        <w:tc>
          <w:tcPr>
            <w:tcW w:w="2239" w:type="dxa"/>
            <w:gridSpan w:val="2"/>
            <w:tcBorders>
              <w:right w:val="nil"/>
            </w:tcBorders>
          </w:tcPr>
          <w:p w14:paraId="262D3005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97FFC4" w14:textId="7AF83A98" w:rsidR="00810490" w:rsidRPr="00A2243F" w:rsidRDefault="00A51091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1,367,4</w:t>
            </w:r>
            <w:r w:rsidR="00ED2421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83BD4C7" w14:textId="256B67BE" w:rsidR="00810490" w:rsidRPr="00A2243F" w:rsidRDefault="00810490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1,270,635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A5E9036" w14:textId="25A4AE29" w:rsidR="00810490" w:rsidRPr="00A2243F" w:rsidRDefault="00C54B8E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141,742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CF511E" w14:textId="73FE8B14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198,083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7BC26" w14:textId="6549709E" w:rsidR="00810490" w:rsidRPr="00A2243F" w:rsidRDefault="00FC4510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(26,170)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9C5E4" w14:textId="031BC96E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(13,805)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96544" w14:textId="7169D144" w:rsidR="00810490" w:rsidRPr="00A2243F" w:rsidRDefault="00241346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1,483,012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4EA657" w14:textId="52F885E5" w:rsidR="00810490" w:rsidRPr="00A2243F" w:rsidRDefault="00810490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1,454,913</w:t>
            </w:r>
          </w:p>
        </w:tc>
      </w:tr>
      <w:tr w:rsidR="00810490" w:rsidRPr="003F73CF" w14:paraId="11C4EAA8" w14:textId="77777777" w:rsidTr="00324E18">
        <w:trPr>
          <w:gridAfter w:val="1"/>
          <w:wAfter w:w="10" w:type="dxa"/>
          <w:trHeight w:val="257"/>
        </w:trPr>
        <w:tc>
          <w:tcPr>
            <w:tcW w:w="2239" w:type="dxa"/>
            <w:gridSpan w:val="2"/>
            <w:tcBorders>
              <w:right w:val="nil"/>
            </w:tcBorders>
            <w:vAlign w:val="bottom"/>
          </w:tcPr>
          <w:p w14:paraId="46F95CF4" w14:textId="77777777" w:rsidR="00810490" w:rsidRPr="00A2243F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6FD3EE" w14:textId="5C52567F" w:rsidR="00810490" w:rsidRPr="00A2243F" w:rsidRDefault="00A51091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495,60</w:t>
            </w:r>
            <w:r w:rsidR="00ED2421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82242C1" w14:textId="2477B5FF" w:rsidR="00810490" w:rsidRPr="00A2243F" w:rsidRDefault="00810490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454,153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567B22A" w14:textId="491849BD" w:rsidR="00810490" w:rsidRPr="00A2243F" w:rsidRDefault="00C54B8E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(41,951)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62ADD1B" w14:textId="072A722F" w:rsidR="00810490" w:rsidRPr="00A2243F" w:rsidRDefault="00810490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(22,510)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5714B92" w14:textId="47194140" w:rsidR="00810490" w:rsidRPr="00A2243F" w:rsidRDefault="00FC4510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(321)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66CF60F" w14:textId="5C0B3EC7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2,219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D286502" w14:textId="24C303CB" w:rsidR="00810490" w:rsidRPr="00A2243F" w:rsidRDefault="00241346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453,33</w:t>
            </w:r>
            <w:r w:rsidR="00ED2421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1B7C31C" w14:textId="233590B6" w:rsidR="00810490" w:rsidRPr="00A2243F" w:rsidRDefault="00810490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433,862</w:t>
            </w:r>
          </w:p>
        </w:tc>
      </w:tr>
      <w:tr w:rsidR="00810490" w:rsidRPr="003F73CF" w14:paraId="69BFF2F8" w14:textId="77777777" w:rsidTr="00324E18">
        <w:trPr>
          <w:gridAfter w:val="1"/>
          <w:wAfter w:w="10" w:type="dxa"/>
          <w:trHeight w:val="233"/>
        </w:trPr>
        <w:tc>
          <w:tcPr>
            <w:tcW w:w="2239" w:type="dxa"/>
            <w:gridSpan w:val="2"/>
            <w:tcBorders>
              <w:right w:val="nil"/>
            </w:tcBorders>
          </w:tcPr>
          <w:p w14:paraId="4A6AEE92" w14:textId="77777777" w:rsidR="00810490" w:rsidRPr="00A2243F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F3215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40F758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75DA8CA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21123E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C5AB97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549C3E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CFACEF1" w14:textId="440741C5" w:rsidR="00810490" w:rsidRPr="00A2243F" w:rsidRDefault="00C23098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6,446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CE1B3EA" w14:textId="58FD6CE2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350</w:t>
            </w:r>
          </w:p>
        </w:tc>
      </w:tr>
      <w:tr w:rsidR="00810490" w:rsidRPr="003F73CF" w14:paraId="72C8AEEE" w14:textId="77777777" w:rsidTr="00324E18">
        <w:trPr>
          <w:gridAfter w:val="1"/>
          <w:wAfter w:w="10" w:type="dxa"/>
          <w:trHeight w:val="233"/>
        </w:trPr>
        <w:tc>
          <w:tcPr>
            <w:tcW w:w="2239" w:type="dxa"/>
            <w:gridSpan w:val="2"/>
            <w:tcBorders>
              <w:right w:val="nil"/>
            </w:tcBorders>
          </w:tcPr>
          <w:p w14:paraId="03D90191" w14:textId="77777777" w:rsidR="00810490" w:rsidRPr="00A2243F" w:rsidRDefault="00810490" w:rsidP="00810490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DD99D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F322FE2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63AE65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26227E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0638C1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BC1D0D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CB36CDE" w14:textId="63E4D32A" w:rsidR="00810490" w:rsidRPr="00A2243F" w:rsidRDefault="00C23098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(83,423)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A643EC3" w14:textId="0D4700FB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(103,578)</w:t>
            </w:r>
          </w:p>
        </w:tc>
      </w:tr>
      <w:tr w:rsidR="00810490" w:rsidRPr="003F73CF" w14:paraId="76163CD3" w14:textId="77777777" w:rsidTr="00324E18">
        <w:trPr>
          <w:gridAfter w:val="1"/>
          <w:wAfter w:w="10" w:type="dxa"/>
          <w:trHeight w:val="257"/>
        </w:trPr>
        <w:tc>
          <w:tcPr>
            <w:tcW w:w="2239" w:type="dxa"/>
            <w:gridSpan w:val="2"/>
            <w:tcBorders>
              <w:right w:val="nil"/>
            </w:tcBorders>
          </w:tcPr>
          <w:p w14:paraId="17EBD67A" w14:textId="77777777" w:rsidR="00810490" w:rsidRPr="00A2243F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</w:t>
            </w:r>
            <w:r w:rsidRPr="00A2243F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FBD18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E561318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7273D3C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7650581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991167B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E1846BF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45EF3F7" w14:textId="6688F7B1" w:rsidR="00810490" w:rsidRPr="00A2243F" w:rsidRDefault="00C23098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(7</w:t>
            </w:r>
            <w:r w:rsidR="00D93BBD">
              <w:rPr>
                <w:rFonts w:ascii="Browallia New" w:hAnsi="Browallia New" w:cs="Browallia New"/>
                <w:sz w:val="20"/>
                <w:szCs w:val="20"/>
              </w:rPr>
              <w:t>1,658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9C217C3" w14:textId="691B2C64" w:rsidR="00810490" w:rsidRPr="00A2243F" w:rsidRDefault="00810490" w:rsidP="008104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(91,09</w:t>
            </w:r>
            <w:r w:rsidR="00B65C3E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10490" w:rsidRPr="003F73CF" w14:paraId="69184936" w14:textId="77777777" w:rsidTr="00324E18">
        <w:trPr>
          <w:gridAfter w:val="1"/>
          <w:wAfter w:w="10" w:type="dxa"/>
          <w:trHeight w:val="233"/>
        </w:trPr>
        <w:tc>
          <w:tcPr>
            <w:tcW w:w="2239" w:type="dxa"/>
            <w:gridSpan w:val="2"/>
            <w:tcBorders>
              <w:top w:val="nil"/>
              <w:right w:val="nil"/>
            </w:tcBorders>
          </w:tcPr>
          <w:p w14:paraId="4E285234" w14:textId="77777777" w:rsidR="00810490" w:rsidRPr="00A2243F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6FED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60CB89" w14:textId="77777777" w:rsidR="00810490" w:rsidRPr="00A2243F" w:rsidRDefault="00810490" w:rsidP="008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D2B19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B403E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C3C0E" w14:textId="77777777" w:rsidR="00810490" w:rsidRPr="00A2243F" w:rsidRDefault="00810490" w:rsidP="008104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89B0A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90079B8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24A57D5" w14:textId="77777777" w:rsidR="00810490" w:rsidRPr="00A2243F" w:rsidRDefault="00810490" w:rsidP="008104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0490" w:rsidRPr="003F73CF" w14:paraId="3CB8ED13" w14:textId="77777777" w:rsidTr="00324E18">
        <w:trPr>
          <w:gridAfter w:val="1"/>
          <w:wAfter w:w="10" w:type="dxa"/>
          <w:trHeight w:val="269"/>
        </w:trPr>
        <w:tc>
          <w:tcPr>
            <w:tcW w:w="2239" w:type="dxa"/>
            <w:gridSpan w:val="2"/>
            <w:tcBorders>
              <w:right w:val="nil"/>
            </w:tcBorders>
          </w:tcPr>
          <w:p w14:paraId="63BD9DB7" w14:textId="77777777" w:rsidR="00810490" w:rsidRPr="00A2243F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A2243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A2243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A2243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A2243F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587468" w14:textId="12A0545E" w:rsidR="00810490" w:rsidRPr="00A2243F" w:rsidRDefault="00A51091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142,144</w:t>
            </w:r>
          </w:p>
        </w:tc>
        <w:tc>
          <w:tcPr>
            <w:tcW w:w="850" w:type="dxa"/>
            <w:gridSpan w:val="2"/>
            <w:tcBorders>
              <w:left w:val="nil"/>
            </w:tcBorders>
            <w:shd w:val="clear" w:color="auto" w:fill="auto"/>
          </w:tcPr>
          <w:p w14:paraId="6876AE71" w14:textId="1F8DC68A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80,556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C0F1E36" w14:textId="604C63E0" w:rsidR="00810490" w:rsidRPr="00A2243F" w:rsidRDefault="00C54B8E" w:rsidP="0081049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(325,08</w:t>
            </w:r>
            <w:r w:rsidR="00ED2421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B06CC71" w14:textId="026B288E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21,186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DE830" w14:textId="267D70BA" w:rsidR="00810490" w:rsidRPr="00A2243F" w:rsidRDefault="00B32B7C" w:rsidP="0081049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064214" w:rsidRPr="00A2243F">
              <w:rPr>
                <w:rFonts w:ascii="Browallia New" w:hAnsi="Browallia New" w:cs="Browallia New"/>
                <w:sz w:val="20"/>
                <w:szCs w:val="20"/>
              </w:rPr>
              <w:t>,727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14AD0" w14:textId="36742C84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39,50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FCB15" w14:textId="724BDBE1" w:rsidR="00810490" w:rsidRPr="00A2243F" w:rsidRDefault="00CA5126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(144,212)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5E9CFB" w14:textId="4E4DFB12" w:rsidR="00810490" w:rsidRPr="00A2243F" w:rsidRDefault="00810490" w:rsidP="008104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141,251</w:t>
            </w:r>
          </w:p>
        </w:tc>
      </w:tr>
      <w:tr w:rsidR="00810490" w:rsidRPr="003F73CF" w14:paraId="6338B49D" w14:textId="77777777" w:rsidTr="00324E18">
        <w:trPr>
          <w:gridAfter w:val="1"/>
          <w:wAfter w:w="10" w:type="dxa"/>
          <w:trHeight w:val="269"/>
        </w:trPr>
        <w:tc>
          <w:tcPr>
            <w:tcW w:w="2239" w:type="dxa"/>
            <w:gridSpan w:val="2"/>
            <w:tcBorders>
              <w:right w:val="nil"/>
            </w:tcBorders>
          </w:tcPr>
          <w:p w14:paraId="1D6BCBF8" w14:textId="77777777" w:rsidR="00810490" w:rsidRPr="00A2243F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7CA94F" w14:textId="77777777" w:rsidR="00810490" w:rsidRPr="00A2243F" w:rsidRDefault="00810490" w:rsidP="008104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nil"/>
            </w:tcBorders>
            <w:shd w:val="clear" w:color="auto" w:fill="auto"/>
          </w:tcPr>
          <w:p w14:paraId="087808BB" w14:textId="77777777" w:rsidR="00810490" w:rsidRPr="00A2243F" w:rsidRDefault="00810490" w:rsidP="008104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FF396EA" w14:textId="77777777" w:rsidR="00810490" w:rsidRPr="00A2243F" w:rsidRDefault="00810490" w:rsidP="00810490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EF19CEC" w14:textId="77777777" w:rsidR="00810490" w:rsidRPr="00A2243F" w:rsidRDefault="00810490" w:rsidP="00810490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DE4C5" w14:textId="77777777" w:rsidR="00810490" w:rsidRPr="00A2243F" w:rsidRDefault="00810490" w:rsidP="008104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E4E01" w14:textId="77777777" w:rsidR="00810490" w:rsidRPr="00A2243F" w:rsidRDefault="00810490" w:rsidP="008104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3608C" w14:textId="77777777" w:rsidR="00810490" w:rsidRPr="00A2243F" w:rsidRDefault="00810490" w:rsidP="008104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B88B8" w14:textId="77777777" w:rsidR="00810490" w:rsidRPr="00A2243F" w:rsidRDefault="00810490" w:rsidP="008104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0490" w:rsidRPr="003F73CF" w14:paraId="57E3D4FC" w14:textId="77777777" w:rsidTr="00324E18">
        <w:trPr>
          <w:gridAfter w:val="1"/>
          <w:wAfter w:w="10" w:type="dxa"/>
          <w:trHeight w:val="269"/>
        </w:trPr>
        <w:tc>
          <w:tcPr>
            <w:tcW w:w="2239" w:type="dxa"/>
            <w:gridSpan w:val="2"/>
            <w:tcBorders>
              <w:right w:val="nil"/>
            </w:tcBorders>
          </w:tcPr>
          <w:p w14:paraId="1175C69A" w14:textId="77777777" w:rsidR="00810490" w:rsidRPr="00A2243F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8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50B412" w14:textId="5DC361DF" w:rsidR="00810490" w:rsidRPr="00A2243F" w:rsidRDefault="007C7C31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2,101,456</w:t>
            </w:r>
          </w:p>
        </w:tc>
        <w:tc>
          <w:tcPr>
            <w:tcW w:w="850" w:type="dxa"/>
            <w:gridSpan w:val="2"/>
            <w:tcBorders>
              <w:left w:val="nil"/>
            </w:tcBorders>
            <w:shd w:val="clear" w:color="auto" w:fill="auto"/>
          </w:tcPr>
          <w:p w14:paraId="2919043C" w14:textId="1D0659E0" w:rsidR="00810490" w:rsidRPr="00A2243F" w:rsidRDefault="00810490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2,892,238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FC448A4" w14:textId="49A3856B" w:rsidR="00810490" w:rsidRPr="00A2243F" w:rsidRDefault="00C54B8E" w:rsidP="00810490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1,802,32</w:t>
            </w:r>
            <w:r w:rsidR="00537239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823830F" w14:textId="63FF7AE5" w:rsidR="00810490" w:rsidRPr="00A2243F" w:rsidRDefault="00810490" w:rsidP="00810490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2,124,557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7BB3B" w14:textId="709EDBDC" w:rsidR="00810490" w:rsidRPr="00A2243F" w:rsidRDefault="00064214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(802,927)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685AC" w14:textId="21DC94BA" w:rsidR="00810490" w:rsidRPr="00A2243F" w:rsidRDefault="00810490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(1,358,722)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2FD03" w14:textId="3912B4B0" w:rsidR="00810490" w:rsidRPr="00A2243F" w:rsidRDefault="00CA5126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3,100,8</w:t>
            </w:r>
            <w:r w:rsidR="00537239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13AA7" w14:textId="20A5CAAA" w:rsidR="00810490" w:rsidRPr="00A2243F" w:rsidRDefault="00810490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3,658,073</w:t>
            </w:r>
          </w:p>
        </w:tc>
      </w:tr>
      <w:tr w:rsidR="00810490" w:rsidRPr="00F42C44" w14:paraId="5E7F0B9B" w14:textId="77777777" w:rsidTr="00324E18">
        <w:trPr>
          <w:gridAfter w:val="1"/>
          <w:wAfter w:w="10" w:type="dxa"/>
          <w:trHeight w:val="269"/>
        </w:trPr>
        <w:tc>
          <w:tcPr>
            <w:tcW w:w="2239" w:type="dxa"/>
            <w:gridSpan w:val="2"/>
            <w:tcBorders>
              <w:bottom w:val="nil"/>
              <w:right w:val="nil"/>
            </w:tcBorders>
          </w:tcPr>
          <w:p w14:paraId="5A6EA9DA" w14:textId="77777777" w:rsidR="00810490" w:rsidRPr="00A2243F" w:rsidRDefault="00810490" w:rsidP="008104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8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76F605" w14:textId="0EBB3B33" w:rsidR="00810490" w:rsidRPr="00A2243F" w:rsidRDefault="007C7C31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1,539,99</w:t>
            </w:r>
            <w:r w:rsidR="00537239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8C91841" w14:textId="17B2B3A1" w:rsidR="00810490" w:rsidRPr="00A2243F" w:rsidRDefault="00810490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1,808,909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5B42173" w14:textId="0602A50F" w:rsidR="00810490" w:rsidRPr="00A2243F" w:rsidRDefault="00C54B8E" w:rsidP="00810490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2,409,30</w:t>
            </w:r>
            <w:r w:rsidR="00537239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73F639" w14:textId="5B1A7C95" w:rsidR="00810490" w:rsidRPr="00A2243F" w:rsidRDefault="00810490" w:rsidP="00810490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2,301,267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B99A16" w14:textId="6C32C681" w:rsidR="00810490" w:rsidRPr="00A2243F" w:rsidRDefault="0024309D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(1,150,39</w:t>
            </w:r>
            <w:r w:rsidR="0053723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90C5D" w14:textId="26427611" w:rsidR="00810490" w:rsidRPr="00A2243F" w:rsidRDefault="00810490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(1,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>112,361</w:t>
            </w: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C4BD7" w14:textId="2A53D8A1" w:rsidR="00810490" w:rsidRPr="00A2243F" w:rsidRDefault="00CA5126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2,798,90</w:t>
            </w:r>
            <w:r w:rsidR="0020149A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363AE9" w14:textId="135CAF88" w:rsidR="00810490" w:rsidRPr="00A2243F" w:rsidRDefault="00810490" w:rsidP="008104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 w:hint="cs"/>
                <w:sz w:val="20"/>
                <w:szCs w:val="20"/>
              </w:rPr>
              <w:t>2,997,81</w:t>
            </w:r>
            <w:r w:rsidRPr="00A2243F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</w:tr>
    </w:tbl>
    <w:p w14:paraId="16D5C5D7" w14:textId="77777777" w:rsidR="009012DE" w:rsidRDefault="009012DE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B050CB" w14:textId="2EF36B1D" w:rsidR="00645126" w:rsidRPr="00FF279C" w:rsidRDefault="00645126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F279C">
        <w:rPr>
          <w:rFonts w:ascii="Browallia New" w:hAnsi="Browallia New" w:cs="Browallia New"/>
          <w:sz w:val="28"/>
          <w:szCs w:val="28"/>
          <w:u w:val="single"/>
          <w:cs/>
        </w:rPr>
        <w:t>สัญญาซื้อขายเงินตราต่างประเทศล่วงหน้า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5C18725B" w14:textId="77777777" w:rsidR="00645126" w:rsidRPr="009012DE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0E7FB81" w14:textId="714593D6" w:rsidR="00645126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15457367" w14:textId="77777777" w:rsidR="007A3A49" w:rsidRPr="007E6179" w:rsidRDefault="007A3A49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9E6565" w14:textId="317D3356" w:rsidR="00645126" w:rsidRPr="00EA2CEB" w:rsidRDefault="00645126" w:rsidP="00BA2A32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14343D" w:rsidRPr="0014343D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EA2CEB"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7E6179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highlight w:val="yellow"/>
          <w:cs/>
          <w:lang w:val="en-GB"/>
        </w:rPr>
      </w:pPr>
    </w:p>
    <w:tbl>
      <w:tblPr>
        <w:tblW w:w="913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2251"/>
        <w:gridCol w:w="270"/>
        <w:gridCol w:w="2249"/>
      </w:tblGrid>
      <w:tr w:rsidR="00645126" w:rsidRPr="00EA2CEB" w14:paraId="52DBDF2E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EA2CEB" w14:paraId="3AA2FED8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EA2CEB" w14:paraId="292E8A76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EA2CEB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0E6A" w:rsidRPr="00EA2CEB" w14:paraId="4AA45DFB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450E6A" w:rsidRPr="00EA2CEB" w:rsidRDefault="00450E6A" w:rsidP="00450E6A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776EB2DA" w:rsidR="00450E6A" w:rsidRPr="00B7198B" w:rsidRDefault="00EB3ECC" w:rsidP="001F4500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212C7">
              <w:rPr>
                <w:rFonts w:ascii="Browallia New" w:hAnsi="Browallia New" w:cs="Browallia New"/>
                <w:sz w:val="28"/>
                <w:szCs w:val="28"/>
                <w:lang w:val="en-GB"/>
              </w:rPr>
              <w:t>2,143,01</w:t>
            </w:r>
            <w:r w:rsidR="00B7198B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450E6A" w:rsidRPr="002212C7" w:rsidRDefault="00450E6A" w:rsidP="001F4500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62AC6193" w:rsidR="00450E6A" w:rsidRPr="002212C7" w:rsidRDefault="00EB3ECC" w:rsidP="001F4500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12C7">
              <w:rPr>
                <w:rFonts w:ascii="Browallia New" w:hAnsi="Browallia New" w:cs="Browallia New"/>
                <w:sz w:val="28"/>
                <w:szCs w:val="28"/>
                <w:lang w:val="en-GB"/>
              </w:rPr>
              <w:t>30.62</w:t>
            </w:r>
            <w:r w:rsidR="003934D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2212C7">
              <w:rPr>
                <w:rFonts w:ascii="Browallia New" w:hAnsi="Browallia New" w:cs="Browallia New"/>
                <w:sz w:val="28"/>
                <w:szCs w:val="28"/>
                <w:lang w:val="en-GB"/>
              </w:rPr>
              <w:t>31.52</w:t>
            </w:r>
          </w:p>
        </w:tc>
      </w:tr>
    </w:tbl>
    <w:p w14:paraId="2428D362" w14:textId="0ACF809B" w:rsidR="00815B5D" w:rsidRDefault="00815B5D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5857EB8" w14:textId="7D5B2C76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DC59FFB" w14:textId="1197366E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10FD00E" w14:textId="06ADAED6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019040F" w14:textId="6ABD95C1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626F2F2" w14:textId="1F42DB9F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2F034F5" w14:textId="342C7ECF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A09A2F1" w14:textId="4EBCC5ED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01EECA" w14:textId="54327F1E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0438388" w14:textId="2919C5E2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CC941E5" w14:textId="77777777" w:rsidR="002412C1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415733" w14:textId="58F75947" w:rsidR="00645126" w:rsidRPr="00EA2CEB" w:rsidRDefault="00645126" w:rsidP="005B380B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A2CEB">
        <w:rPr>
          <w:rFonts w:ascii="Browallia New" w:hAnsi="Browallia New" w:cs="Browallia New"/>
          <w:sz w:val="28"/>
          <w:szCs w:val="28"/>
          <w:u w:val="single"/>
          <w:cs/>
        </w:rPr>
        <w:t xml:space="preserve">การวัดมูลค่ายุติธรรม </w:t>
      </w:r>
    </w:p>
    <w:p w14:paraId="04BB18C5" w14:textId="77777777" w:rsidR="00645126" w:rsidRPr="00036A2C" w:rsidRDefault="00645126" w:rsidP="00645126">
      <w:pPr>
        <w:spacing w:line="240" w:lineRule="auto"/>
        <w:ind w:left="450"/>
        <w:rPr>
          <w:rFonts w:ascii="Browallia New" w:hAnsi="Browallia New" w:cs="Browallia New"/>
          <w:sz w:val="28"/>
          <w:szCs w:val="28"/>
          <w:lang w:val="en-GB"/>
        </w:rPr>
      </w:pPr>
    </w:p>
    <w:p w14:paraId="6DD4969B" w14:textId="483F9EDC" w:rsidR="000217EA" w:rsidRDefault="00645126" w:rsidP="00BA2A3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0C84BB0" w14:textId="77777777" w:rsidR="002E76A4" w:rsidRPr="008C41F3" w:rsidRDefault="002E76A4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FBDA8D0" w14:textId="62037D31" w:rsidR="00645126" w:rsidRPr="00EA2CEB" w:rsidRDefault="00645126" w:rsidP="008C41F3">
      <w:pPr>
        <w:tabs>
          <w:tab w:val="clear" w:pos="454"/>
          <w:tab w:val="left" w:pos="64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="007A5C6C">
        <w:rPr>
          <w:rFonts w:ascii="Browallia New" w:hAnsi="Browallia New" w:cs="Browallia New"/>
          <w:sz w:val="28"/>
          <w:szCs w:val="28"/>
        </w:rPr>
        <w:t xml:space="preserve">    </w:t>
      </w:r>
      <w:r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 w:hint="cs"/>
          <w:sz w:val="28"/>
          <w:szCs w:val="28"/>
          <w:cs/>
        </w:rPr>
        <w:t xml:space="preserve"> ระดับ</w:t>
      </w:r>
      <w:r w:rsidR="008C41F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A2CEB">
        <w:rPr>
          <w:rFonts w:ascii="Browallia New" w:hAnsi="Browallia New" w:cs="Browallia New" w:hint="cs"/>
          <w:sz w:val="28"/>
          <w:szCs w:val="28"/>
          <w:cs/>
        </w:rPr>
        <w:t>ตามประเภทของข้อมูลที่นำมาใช้ในการประเมินมูลค่า ดังนี้</w:t>
      </w:r>
    </w:p>
    <w:p w14:paraId="738C9387" w14:textId="77777777" w:rsidR="00ED770A" w:rsidRPr="00644220" w:rsidRDefault="00ED770A" w:rsidP="00856C35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DE561C6" w14:textId="0BFE31C1" w:rsidR="00645126" w:rsidRPr="00FA041F" w:rsidRDefault="00645126" w:rsidP="00C96D8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27"/>
        </w:tabs>
        <w:spacing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D75B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เป็นราคาเสนอซื้อขาย (ไม่ต้องปรับปรุง) ในตลาดที่มีสภาพคล่องสำหรับสินทรัพย์หรือหนี้ส</w:t>
      </w:r>
      <w:r w:rsidR="00856C35" w:rsidRPr="00D75B19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ิ</w:t>
      </w:r>
      <w:r w:rsidR="00FA041F" w:rsidRPr="00D75B19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น</w:t>
      </w:r>
      <w:r w:rsidRPr="00FA041F">
        <w:rPr>
          <w:rFonts w:ascii="Browallia New" w:hAnsi="Browallia New" w:cs="Browallia New"/>
          <w:sz w:val="28"/>
          <w:szCs w:val="28"/>
          <w:cs/>
          <w:lang w:val="en-GB"/>
        </w:rPr>
        <w:t>อย่าง</w:t>
      </w:r>
      <w:r w:rsidR="00C96D89">
        <w:rPr>
          <w:rFonts w:ascii="Browallia New" w:hAnsi="Browallia New" w:cs="Browallia New"/>
          <w:sz w:val="28"/>
          <w:szCs w:val="28"/>
          <w:lang w:val="en-GB"/>
        </w:rPr>
        <w:tab/>
      </w:r>
      <w:r w:rsidRPr="00FA041F">
        <w:rPr>
          <w:rFonts w:ascii="Browallia New" w:hAnsi="Browallia New" w:cs="Browallia New"/>
          <w:sz w:val="28"/>
          <w:szCs w:val="28"/>
          <w:cs/>
          <w:lang w:val="en-GB"/>
        </w:rPr>
        <w:t>เดียวกัน</w:t>
      </w:r>
    </w:p>
    <w:p w14:paraId="16DE03F0" w14:textId="30AFB147" w:rsidR="004F3F9B" w:rsidRPr="004F3F9B" w:rsidRDefault="00645126" w:rsidP="004F3F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 w:hanging="283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4F3F9B">
        <w:rPr>
          <w:rFonts w:ascii="Browallia New" w:hAnsi="Browallia New" w:cs="Browallia New"/>
          <w:spacing w:val="2"/>
          <w:sz w:val="28"/>
          <w:szCs w:val="28"/>
          <w:cs/>
          <w:lang w:val="en-GB"/>
        </w:rPr>
        <w:t xml:space="preserve">เป็นข้อมูลอันนอกเหนือจากราคาเสนอซื้อขายซึ่งรวมอยู่ในระดับ </w:t>
      </w:r>
      <w:r w:rsidR="00D57D8F" w:rsidRPr="004F3F9B">
        <w:rPr>
          <w:rFonts w:ascii="Browallia New" w:hAnsi="Browallia New" w:cs="Browallia New"/>
          <w:spacing w:val="2"/>
          <w:sz w:val="28"/>
          <w:szCs w:val="28"/>
          <w:lang w:val="en-GB"/>
        </w:rPr>
        <w:t>1</w:t>
      </w:r>
      <w:r w:rsidRPr="004F3F9B">
        <w:rPr>
          <w:rFonts w:ascii="Browallia New" w:hAnsi="Browallia New" w:cs="Browallia New"/>
          <w:spacing w:val="2"/>
          <w:sz w:val="28"/>
          <w:szCs w:val="28"/>
          <w:lang w:val="en-GB"/>
        </w:rPr>
        <w:t xml:space="preserve"> </w:t>
      </w:r>
      <w:r w:rsidRPr="004F3F9B">
        <w:rPr>
          <w:rFonts w:ascii="Browallia New" w:hAnsi="Browallia New" w:cs="Browallia New"/>
          <w:spacing w:val="2"/>
          <w:sz w:val="28"/>
          <w:szCs w:val="28"/>
          <w:cs/>
          <w:lang w:val="en-GB"/>
        </w:rPr>
        <w:t>ที่สามารถสังเกต</w:t>
      </w:r>
      <w:r w:rsidR="00A94EF9" w:rsidRPr="004F3F9B">
        <w:rPr>
          <w:rFonts w:ascii="Browallia New" w:hAnsi="Browallia New" w:cs="Browallia New" w:hint="cs"/>
          <w:spacing w:val="2"/>
          <w:sz w:val="28"/>
          <w:szCs w:val="28"/>
          <w:cs/>
          <w:lang w:val="en-GB"/>
        </w:rPr>
        <w:t>ได</w:t>
      </w:r>
      <w:r w:rsidR="004F3F9B" w:rsidRPr="004F3F9B">
        <w:rPr>
          <w:rFonts w:ascii="Browallia New" w:hAnsi="Browallia New" w:cs="Browallia New" w:hint="cs"/>
          <w:spacing w:val="2"/>
          <w:sz w:val="28"/>
          <w:szCs w:val="28"/>
          <w:cs/>
          <w:lang w:val="en-GB"/>
        </w:rPr>
        <w:t>้</w:t>
      </w:r>
      <w:r w:rsidRPr="008545AA">
        <w:rPr>
          <w:rFonts w:ascii="Browallia New" w:hAnsi="Browallia New" w:cs="Browallia New"/>
          <w:spacing w:val="4"/>
          <w:sz w:val="28"/>
          <w:szCs w:val="28"/>
          <w:cs/>
          <w:lang w:val="en-GB"/>
        </w:rPr>
        <w:t>โดยต</w:t>
      </w:r>
      <w:r w:rsidR="009032CE" w:rsidRPr="008545AA">
        <w:rPr>
          <w:rFonts w:ascii="Browallia New" w:hAnsi="Browallia New" w:cs="Browallia New" w:hint="cs"/>
          <w:spacing w:val="4"/>
          <w:sz w:val="28"/>
          <w:szCs w:val="28"/>
          <w:cs/>
          <w:lang w:val="en-GB"/>
        </w:rPr>
        <w:t>ร</w:t>
      </w:r>
      <w:r w:rsidR="004F3F9B">
        <w:rPr>
          <w:rFonts w:ascii="Browallia New" w:hAnsi="Browallia New" w:cs="Browallia New" w:hint="cs"/>
          <w:spacing w:val="4"/>
          <w:sz w:val="28"/>
          <w:szCs w:val="28"/>
          <w:cs/>
          <w:lang w:val="en-GB"/>
        </w:rPr>
        <w:t>ง</w:t>
      </w:r>
    </w:p>
    <w:p w14:paraId="63E4E130" w14:textId="4F6EFEBB" w:rsidR="00645126" w:rsidRPr="00FB7359" w:rsidRDefault="004F3F9B" w:rsidP="004F3F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>
        <w:rPr>
          <w:rFonts w:ascii="Browallia New" w:hAnsi="Browallia New" w:cs="Browallia New"/>
          <w:spacing w:val="4"/>
          <w:sz w:val="28"/>
          <w:szCs w:val="28"/>
          <w:cs/>
          <w:lang w:val="en-GB"/>
        </w:rPr>
        <w:tab/>
      </w:r>
      <w:r>
        <w:rPr>
          <w:rFonts w:ascii="Browallia New" w:hAnsi="Browallia New" w:cs="Browallia New"/>
          <w:spacing w:val="4"/>
          <w:sz w:val="28"/>
          <w:szCs w:val="28"/>
          <w:cs/>
          <w:lang w:val="en-GB"/>
        </w:rPr>
        <w:tab/>
      </w:r>
      <w:r w:rsidR="00645126" w:rsidRPr="008545AA">
        <w:rPr>
          <w:rFonts w:ascii="Browallia New" w:hAnsi="Browallia New" w:cs="Browallia New"/>
          <w:spacing w:val="4"/>
          <w:sz w:val="28"/>
          <w:szCs w:val="28"/>
          <w:cs/>
          <w:lang w:val="en-GB"/>
        </w:rPr>
        <w:t>หรือโดยอ้อมสำหรับสินทรัพย์หรือหนี้สินนั้น</w:t>
      </w:r>
    </w:p>
    <w:p w14:paraId="5E9FDCCE" w14:textId="13180537" w:rsidR="00645126" w:rsidRDefault="00645126" w:rsidP="00FA041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 w:hanging="283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ที่ไม่สามารถสังเกตได้ซึ่งนำมาใช้กับสินทรัพย์หรือหนี้สินนั้น</w:t>
      </w:r>
    </w:p>
    <w:p w14:paraId="1B8CDB56" w14:textId="77777777" w:rsidR="00DF748A" w:rsidRPr="008C41F3" w:rsidRDefault="00DF748A" w:rsidP="00FA04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 w:hanging="384"/>
        <w:rPr>
          <w:rFonts w:ascii="Browallia New" w:hAnsi="Browallia New" w:cs="Browallia New"/>
          <w:sz w:val="28"/>
          <w:szCs w:val="28"/>
          <w:lang w:val="en-GB" w:eastAsia="th-TH"/>
        </w:rPr>
      </w:pPr>
    </w:p>
    <w:p w14:paraId="6B58CDC7" w14:textId="11AC66D9" w:rsidR="00DF748A" w:rsidRDefault="00DF748A" w:rsidP="003730F5">
      <w:pPr>
        <w:tabs>
          <w:tab w:val="clear" w:pos="454"/>
          <w:tab w:val="left" w:pos="630"/>
        </w:tabs>
        <w:spacing w:line="240" w:lineRule="auto"/>
        <w:ind w:left="477" w:hanging="51"/>
        <w:jc w:val="thaiDistribute"/>
        <w:rPr>
          <w:rFonts w:ascii="Browallia New" w:hAnsi="Browallia New" w:cs="Browallia New"/>
          <w:sz w:val="28"/>
          <w:szCs w:val="28"/>
        </w:rPr>
      </w:pPr>
      <w:r w:rsidRPr="00DF748A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และหนี้สิน</w:t>
      </w:r>
      <w:r w:rsidRPr="00DF748A"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14343D" w:rsidRPr="0014343D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F748A">
        <w:rPr>
          <w:rFonts w:ascii="Browallia New" w:hAnsi="Browallia New" w:cs="Browallia New"/>
          <w:sz w:val="28"/>
          <w:szCs w:val="28"/>
        </w:rPr>
        <w:t xml:space="preserve"> 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ประกอบด้วยรายการดังต่อไปนี้</w:t>
      </w:r>
    </w:p>
    <w:p w14:paraId="5A3371B9" w14:textId="77777777" w:rsidR="00DF748A" w:rsidRPr="007E6179" w:rsidRDefault="00DF748A" w:rsidP="00DF748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5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9"/>
        <w:gridCol w:w="1306"/>
        <w:gridCol w:w="1272"/>
        <w:gridCol w:w="1306"/>
        <w:gridCol w:w="1272"/>
      </w:tblGrid>
      <w:tr w:rsidR="00DF748A" w:rsidRPr="004C5C43" w14:paraId="5F260D10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8DB4580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1F06233B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9825F35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98B46C0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61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DF748A" w:rsidRPr="004C5C43" w14:paraId="1CE8462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1D00C6F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3579CE33" w14:textId="77777777" w:rsidR="00DF748A" w:rsidRPr="00F6147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4C5C43" w14:paraId="6776CAE9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15D74465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E679973" w14:textId="7F641484" w:rsidR="00DF748A" w:rsidRPr="004C5C43" w:rsidRDefault="009012DE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14343D" w:rsidRPr="0014343D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="008C41F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C41F3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</w:tr>
      <w:tr w:rsidR="00DF748A" w:rsidRPr="004C5C43" w14:paraId="05DC3111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353297B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386B2F8C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30BDBDD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8FE6421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25444B2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30C99" w:rsidRPr="004C5C43" w14:paraId="359C443A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153D6D5" w14:textId="55B20A55" w:rsidR="00730C99" w:rsidRPr="004C5C43" w:rsidRDefault="00730C99" w:rsidP="00A60A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8657462" w14:textId="77777777" w:rsidR="00730C99" w:rsidRPr="004C5C43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72EA69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3BB057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8CE839F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52957" w:rsidRPr="00CA3176" w14:paraId="3C3EB57A" w14:textId="77777777" w:rsidTr="00BA2A32">
        <w:trPr>
          <w:tblHeader/>
        </w:trPr>
        <w:tc>
          <w:tcPr>
            <w:tcW w:w="3879" w:type="dxa"/>
            <w:shd w:val="clear" w:color="auto" w:fill="auto"/>
            <w:hideMark/>
          </w:tcPr>
          <w:p w14:paraId="6B5308D4" w14:textId="5E0A4647" w:rsidR="00852957" w:rsidRPr="00CA3176" w:rsidRDefault="00852957" w:rsidP="008529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CA317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CA31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B869AEF" w14:textId="4E803802" w:rsidR="00852957" w:rsidRPr="00E973D8" w:rsidRDefault="00852957" w:rsidP="008529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5F2AEA6" w14:textId="5C3B3968" w:rsidR="00852957" w:rsidRPr="000230E9" w:rsidRDefault="00852957" w:rsidP="008529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0230E9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A22D877" w14:textId="2D496EBA" w:rsidR="00852957" w:rsidRPr="00E973D8" w:rsidRDefault="00852957" w:rsidP="008529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5D735FB" w14:textId="5756DBA2" w:rsidR="00852957" w:rsidRPr="00E973D8" w:rsidRDefault="00852957" w:rsidP="008529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0230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852957" w:rsidRPr="00CA3176" w14:paraId="294D67DE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6190F80B" w14:textId="77777777" w:rsidR="00852957" w:rsidRPr="00CA3176" w:rsidRDefault="00852957" w:rsidP="008529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1188B150" w14:textId="77777777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44071271" w14:textId="77777777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5E5B64B9" w14:textId="77777777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7333E7B8" w14:textId="77777777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52957" w:rsidRPr="00CA3176" w14:paraId="586D672D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3166BB95" w14:textId="5187ACE8" w:rsidR="00852957" w:rsidRPr="00CA3176" w:rsidRDefault="00852957" w:rsidP="008529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A31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D371061" w14:textId="77777777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7C3D7E" w14:textId="77777777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4FE5F6" w14:textId="77777777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D35EA61" w14:textId="77777777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52957" w:rsidRPr="00CA3176" w14:paraId="475201F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2D9521D" w14:textId="6661D9BD" w:rsidR="00852957" w:rsidRPr="00CA3176" w:rsidRDefault="00852957" w:rsidP="008529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6300177" w14:textId="779CA651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AB537C1" w14:textId="4FA5718D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528B4F8" w14:textId="5AF903CA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5B33702" w14:textId="1E1347E8" w:rsidR="00852957" w:rsidRPr="00E973D8" w:rsidRDefault="00852957" w:rsidP="008529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</w:tr>
      <w:tr w:rsidR="00852957" w:rsidRPr="00CA3176" w14:paraId="725C836D" w14:textId="77777777" w:rsidTr="00E973D8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27835406" w14:textId="77777777" w:rsidR="00852957" w:rsidRPr="00CA3176" w:rsidRDefault="00852957" w:rsidP="008529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</w:t>
            </w: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  <w:p w14:paraId="3FF809A4" w14:textId="4AE82208" w:rsidR="00852957" w:rsidRPr="00CA3176" w:rsidRDefault="00852957" w:rsidP="008529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A31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996BA36" w14:textId="19021F71" w:rsidR="00852957" w:rsidRPr="00E973D8" w:rsidRDefault="00852957" w:rsidP="008529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6727719" w14:textId="1CBA0866" w:rsidR="00852957" w:rsidRPr="00E973D8" w:rsidRDefault="00207238" w:rsidP="00852957">
            <w:pPr>
              <w:pBdr>
                <w:bottom w:val="single" w:sz="4" w:space="1" w:color="auto"/>
              </w:pBdr>
              <w:tabs>
                <w:tab w:val="clear" w:pos="680"/>
                <w:tab w:val="left" w:pos="8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04FA684" w14:textId="268BD164" w:rsidR="00852957" w:rsidRPr="00E973D8" w:rsidRDefault="00E53486" w:rsidP="008529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AB3E4C7" w14:textId="3444548B" w:rsidR="00852957" w:rsidRPr="00E973D8" w:rsidRDefault="00207238" w:rsidP="008529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</w:tr>
      <w:tr w:rsidR="00852957" w:rsidRPr="00763EC4" w14:paraId="759C2287" w14:textId="77777777" w:rsidTr="00E973D8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35CB73A6" w14:textId="77777777" w:rsidR="00852957" w:rsidRPr="00CA3176" w:rsidRDefault="00852957" w:rsidP="008529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920795A" w14:textId="3221BF53" w:rsidR="00852957" w:rsidRPr="00E973D8" w:rsidRDefault="00852957" w:rsidP="008529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3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DDC4790" w14:textId="3806EFFD" w:rsidR="00852957" w:rsidRPr="00E973D8" w:rsidRDefault="00BC460F" w:rsidP="008529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6B23F4C" w14:textId="558C90E2" w:rsidR="00852957" w:rsidRPr="00E973D8" w:rsidRDefault="00E53486" w:rsidP="008529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F33143C" w14:textId="3574C9C6" w:rsidR="00852957" w:rsidRPr="00E973D8" w:rsidRDefault="00BC460F" w:rsidP="008529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</w:tr>
    </w:tbl>
    <w:p w14:paraId="49435C1B" w14:textId="77777777" w:rsidR="00644220" w:rsidRDefault="00644220" w:rsidP="00644220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E54102" w14:textId="6066226B" w:rsidR="00645126" w:rsidRPr="008623A2" w:rsidRDefault="00645126" w:rsidP="006F3A60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num" w:pos="720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23A2">
        <w:rPr>
          <w:rFonts w:ascii="Browallia New" w:hAnsi="Browallia New" w:cs="Browallia New"/>
          <w:sz w:val="28"/>
          <w:szCs w:val="28"/>
          <w:u w:val="single"/>
          <w:cs/>
        </w:rPr>
        <w:t>ภาระผูกพัน</w:t>
      </w:r>
      <w:r w:rsidRPr="008623A2">
        <w:rPr>
          <w:rFonts w:ascii="Browallia New" w:hAnsi="Browallia New" w:cs="Browallia New" w:hint="cs"/>
          <w:sz w:val="28"/>
          <w:szCs w:val="28"/>
          <w:u w:val="single"/>
          <w:cs/>
        </w:rPr>
        <w:t>และหนี้สินที่อาจเกิดขึ้น</w:t>
      </w:r>
      <w:r w:rsidR="00B91C02" w:rsidRPr="008623A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37147B9" w14:textId="77777777" w:rsidR="005F457B" w:rsidRPr="005C3309" w:rsidRDefault="005F457B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28710F4" w14:textId="77777777" w:rsidR="00F70962" w:rsidRPr="00F70962" w:rsidRDefault="00F70962" w:rsidP="00F70962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  <w:bookmarkStart w:id="8" w:name="_Hlk482281160"/>
    </w:p>
    <w:p w14:paraId="47AF8F91" w14:textId="77777777" w:rsidR="00F70962" w:rsidRPr="00F70962" w:rsidRDefault="00F70962" w:rsidP="00F70962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2F99BE8C" w14:textId="77777777" w:rsidR="00F70962" w:rsidRPr="00F70962" w:rsidRDefault="00F70962" w:rsidP="00F70962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1E8CBAB6" w14:textId="77777777" w:rsidR="00F70962" w:rsidRPr="00F70962" w:rsidRDefault="00F70962" w:rsidP="00F70962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53232E5A" w14:textId="76DA1FD0" w:rsidR="00566B2B" w:rsidRPr="008623A2" w:rsidRDefault="00566B2B" w:rsidP="00AD04A6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14343D" w:rsidRPr="0014343D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8"/>
      <w:r w:rsidRPr="008623A2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7B61DF5" w14:textId="77777777" w:rsidR="00566B2B" w:rsidRPr="005C3309" w:rsidRDefault="00566B2B" w:rsidP="00566B2B">
      <w:pPr>
        <w:pStyle w:val="Preformatted"/>
        <w:tabs>
          <w:tab w:val="clear" w:pos="0"/>
          <w:tab w:val="left" w:pos="720"/>
        </w:tabs>
        <w:ind w:left="992" w:hanging="567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7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795"/>
        <w:gridCol w:w="2159"/>
        <w:gridCol w:w="240"/>
        <w:gridCol w:w="2281"/>
      </w:tblGrid>
      <w:tr w:rsidR="00566B2B" w:rsidRPr="008623A2" w14:paraId="2C10CDBD" w14:textId="77777777" w:rsidTr="007A5C6C">
        <w:tc>
          <w:tcPr>
            <w:tcW w:w="3795" w:type="dxa"/>
          </w:tcPr>
          <w:p w14:paraId="70A8075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792E451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566B2B" w:rsidRPr="008623A2" w14:paraId="0B4B99B5" w14:textId="77777777" w:rsidTr="007A5C6C">
        <w:tc>
          <w:tcPr>
            <w:tcW w:w="3795" w:type="dxa"/>
          </w:tcPr>
          <w:p w14:paraId="1BB18E0D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8623A2" w14:paraId="12E32386" w14:textId="77777777" w:rsidTr="007A5C6C">
        <w:tc>
          <w:tcPr>
            <w:tcW w:w="3795" w:type="dxa"/>
          </w:tcPr>
          <w:p w14:paraId="6E545EC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31B40" w:rsidRPr="00CA3176" w14:paraId="6642DAA2" w14:textId="77777777" w:rsidTr="00A12515">
        <w:tc>
          <w:tcPr>
            <w:tcW w:w="3795" w:type="dxa"/>
            <w:hideMark/>
          </w:tcPr>
          <w:p w14:paraId="2ED6993B" w14:textId="1CC711A2" w:rsidR="00131B40" w:rsidRPr="00CA3176" w:rsidRDefault="00131B40" w:rsidP="00131B4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A3176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CA317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A317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A317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A3176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9C14632" w14:textId="77A2FDEF" w:rsidR="00131B40" w:rsidRPr="00B82604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26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38,</w:t>
            </w:r>
            <w:r w:rsidR="00430AA1" w:rsidRPr="00B826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558</w:t>
            </w:r>
          </w:p>
        </w:tc>
        <w:tc>
          <w:tcPr>
            <w:tcW w:w="240" w:type="dxa"/>
          </w:tcPr>
          <w:p w14:paraId="06AEDD3C" w14:textId="77777777" w:rsidR="00131B40" w:rsidRPr="00CA3176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0566B194" w:rsidR="00131B40" w:rsidRPr="00BB0B6E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0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10,759</w:t>
            </w:r>
          </w:p>
        </w:tc>
      </w:tr>
      <w:tr w:rsidR="00131B40" w:rsidRPr="00CA3176" w14:paraId="5EF0E0CE" w14:textId="77777777" w:rsidTr="00A12515">
        <w:tc>
          <w:tcPr>
            <w:tcW w:w="3795" w:type="dxa"/>
            <w:hideMark/>
          </w:tcPr>
          <w:p w14:paraId="2DCA6A5F" w14:textId="3E6ADAE9" w:rsidR="00131B40" w:rsidRPr="00CA3176" w:rsidRDefault="00131B40" w:rsidP="00131B4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A317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A317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A317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CA317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A317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495F791B" w14:textId="53F12F6B" w:rsidR="00131B40" w:rsidRPr="00B82604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26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</w:t>
            </w:r>
            <w:r w:rsidR="008A21B4" w:rsidRPr="00B826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527</w:t>
            </w:r>
          </w:p>
        </w:tc>
        <w:tc>
          <w:tcPr>
            <w:tcW w:w="240" w:type="dxa"/>
          </w:tcPr>
          <w:p w14:paraId="6EB5DC4B" w14:textId="77777777" w:rsidR="00131B40" w:rsidRPr="00CA3176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4FB71F2E" w:rsidR="00131B40" w:rsidRPr="00BB0B6E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0B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4,569</w:t>
            </w:r>
          </w:p>
        </w:tc>
      </w:tr>
      <w:tr w:rsidR="00131B40" w:rsidRPr="008623A2" w14:paraId="69AD3354" w14:textId="77777777" w:rsidTr="00A12515">
        <w:tc>
          <w:tcPr>
            <w:tcW w:w="3795" w:type="dxa"/>
            <w:hideMark/>
          </w:tcPr>
          <w:p w14:paraId="59ED154D" w14:textId="77777777" w:rsidR="00131B40" w:rsidRPr="00CA3176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317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2091899D" w:rsidR="00131B40" w:rsidRPr="00B82604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26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62,0</w:t>
            </w:r>
            <w:r w:rsidR="00CA0F83" w:rsidRPr="00B826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Pr="00B826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0" w:type="dxa"/>
          </w:tcPr>
          <w:p w14:paraId="63E708A0" w14:textId="77777777" w:rsidR="00131B40" w:rsidRPr="00CA3176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3F340C31" w:rsidR="00131B40" w:rsidRPr="00BB0B6E" w:rsidRDefault="00131B40" w:rsidP="00131B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0B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15,328</w:t>
            </w:r>
          </w:p>
        </w:tc>
      </w:tr>
    </w:tbl>
    <w:p w14:paraId="5B8490D6" w14:textId="502DD3F4" w:rsidR="00763DF9" w:rsidRDefault="00763DF9" w:rsidP="00566B2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9290D96" w14:textId="77777777" w:rsidR="00EF3795" w:rsidRPr="00F97DF7" w:rsidRDefault="00EF3795" w:rsidP="00566B2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4945127" w14:textId="352338C7" w:rsidR="006E2AC6" w:rsidRPr="00852957" w:rsidRDefault="0012425E" w:rsidP="006F3A60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852957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852957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 w:rsidRPr="00852957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852957">
        <w:rPr>
          <w:rFonts w:ascii="Browallia New" w:hAnsi="Browallia New" w:cs="Browallia New" w:hint="cs"/>
          <w:sz w:val="28"/>
          <w:szCs w:val="28"/>
        </w:rPr>
        <w:t xml:space="preserve"> </w:t>
      </w:r>
      <w:r w:rsidR="0014343D" w:rsidRPr="00852957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52957">
        <w:rPr>
          <w:rFonts w:ascii="Browallia New" w:hAnsi="Browallia New" w:cs="Browallia New"/>
          <w:sz w:val="28"/>
          <w:szCs w:val="28"/>
        </w:rPr>
        <w:t xml:space="preserve"> 2562</w:t>
      </w:r>
      <w:r w:rsidRPr="00852957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บริษัทได้ทำสัญญาว่าจ้างที่ปรึกษาทางการเงิน โดยมีค่าตอบแทน</w:t>
      </w:r>
      <w:r w:rsidRPr="000E619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852957" w:rsidRPr="000E6199">
        <w:rPr>
          <w:rFonts w:ascii="Browallia New" w:hAnsi="Browallia New" w:cs="Browallia New"/>
          <w:sz w:val="28"/>
          <w:szCs w:val="28"/>
        </w:rPr>
        <w:t>0.47</w:t>
      </w:r>
      <w:r w:rsidRPr="00852957">
        <w:rPr>
          <w:rFonts w:ascii="Browallia New" w:hAnsi="Browallia New" w:cs="Browallia New"/>
          <w:sz w:val="28"/>
          <w:szCs w:val="28"/>
          <w:cs/>
        </w:rPr>
        <w:t xml:space="preserve">               ล้านบาท</w:t>
      </w:r>
    </w:p>
    <w:p w14:paraId="3AD33F52" w14:textId="77777777" w:rsidR="002E76A4" w:rsidRPr="00507AA8" w:rsidRDefault="002E76A4" w:rsidP="006F3A60">
      <w:pPr>
        <w:pStyle w:val="Preformatted"/>
        <w:tabs>
          <w:tab w:val="clear" w:pos="0"/>
          <w:tab w:val="clear" w:pos="959"/>
          <w:tab w:val="left" w:pos="990"/>
        </w:tabs>
        <w:ind w:left="990"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23A60E85" w14:textId="665BE119" w:rsidR="00990CE6" w:rsidRPr="0049123B" w:rsidRDefault="0012425E" w:rsidP="000F1D36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507AA8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963BA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9012DE" w:rsidRPr="00963BAC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 w:rsidRPr="00963BAC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963BAC">
        <w:rPr>
          <w:rFonts w:ascii="Browallia New" w:hAnsi="Browallia New" w:cs="Browallia New" w:hint="cs"/>
          <w:sz w:val="28"/>
          <w:szCs w:val="28"/>
        </w:rPr>
        <w:t xml:space="preserve"> </w:t>
      </w:r>
      <w:r w:rsidR="0014343D" w:rsidRPr="0014343D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963BAC">
        <w:rPr>
          <w:rFonts w:ascii="Browallia New" w:hAnsi="Browallia New" w:cs="Browallia New"/>
          <w:sz w:val="28"/>
          <w:szCs w:val="28"/>
        </w:rPr>
        <w:t xml:space="preserve"> 2562</w:t>
      </w:r>
      <w:r w:rsidRPr="00963B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63BAC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บริษัทและบริษัทย่อยมีภาระผูกพันจากการที่ธนาคารออกหนังสือค้ำประกันในนามของบริษัทและบริษัท</w:t>
      </w:r>
      <w:r w:rsidRPr="00852957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="000F1D36" w:rsidRPr="0058665D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852957" w:rsidRPr="0058665D">
        <w:rPr>
          <w:rFonts w:ascii="Browallia New" w:hAnsi="Browallia New" w:cs="Browallia New"/>
          <w:sz w:val="28"/>
          <w:szCs w:val="28"/>
        </w:rPr>
        <w:t>145.46</w:t>
      </w:r>
      <w:r w:rsidR="000F1D36" w:rsidRPr="0058665D">
        <w:rPr>
          <w:rFonts w:ascii="Browallia New" w:hAnsi="Browallia New" w:cs="Browallia New"/>
          <w:sz w:val="28"/>
          <w:szCs w:val="28"/>
        </w:rPr>
        <w:t xml:space="preserve"> </w:t>
      </w:r>
      <w:r w:rsidR="000F1D36" w:rsidRPr="0058665D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0F1D36" w:rsidRPr="0049123B">
        <w:rPr>
          <w:rFonts w:ascii="Browallia New" w:hAnsi="Browallia New" w:cs="Browallia New" w:hint="cs"/>
          <w:sz w:val="28"/>
          <w:szCs w:val="28"/>
          <w:cs/>
        </w:rPr>
        <w:t>บาท และ</w:t>
      </w:r>
      <w:r w:rsidR="00F33A86" w:rsidRPr="0049123B">
        <w:rPr>
          <w:rFonts w:ascii="Browallia New" w:hAnsi="Browallia New" w:cs="Browallia New"/>
          <w:sz w:val="28"/>
          <w:szCs w:val="28"/>
        </w:rPr>
        <w:t xml:space="preserve"> </w:t>
      </w:r>
      <w:r w:rsidR="00852957" w:rsidRPr="0049123B">
        <w:rPr>
          <w:rFonts w:ascii="Browallia New" w:hAnsi="Browallia New" w:cs="Browallia New"/>
          <w:sz w:val="28"/>
          <w:szCs w:val="28"/>
        </w:rPr>
        <w:t>1</w:t>
      </w:r>
      <w:r w:rsidR="00F17C6A" w:rsidRPr="0049123B">
        <w:rPr>
          <w:rFonts w:ascii="Browallia New" w:hAnsi="Browallia New" w:cs="Browallia New"/>
          <w:sz w:val="28"/>
          <w:szCs w:val="28"/>
        </w:rPr>
        <w:t>4.89</w:t>
      </w:r>
      <w:r w:rsidR="000F1D36" w:rsidRPr="0049123B">
        <w:rPr>
          <w:rFonts w:ascii="Browallia New" w:hAnsi="Browallia New" w:cs="Browallia New"/>
          <w:sz w:val="28"/>
          <w:szCs w:val="28"/>
        </w:rPr>
        <w:t xml:space="preserve"> </w:t>
      </w:r>
      <w:r w:rsidR="000F1D36" w:rsidRPr="0049123B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  <w:r w:rsidR="000F1D36" w:rsidRPr="0049123B">
        <w:rPr>
          <w:rFonts w:ascii="Browallia New" w:hAnsi="Browallia New" w:cs="Browallia New"/>
          <w:sz w:val="28"/>
          <w:szCs w:val="28"/>
        </w:rPr>
        <w:t xml:space="preserve"> </w:t>
      </w:r>
      <w:r w:rsidRPr="0049123B">
        <w:rPr>
          <w:rFonts w:ascii="Browallia New" w:hAnsi="Browallia New" w:cs="Browallia New" w:hint="cs"/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</w:t>
      </w:r>
      <w:r w:rsidR="000F1D36" w:rsidRPr="0049123B">
        <w:rPr>
          <w:rFonts w:ascii="Browallia New" w:hAnsi="Browallia New" w:cs="Browallia New"/>
          <w:sz w:val="28"/>
          <w:szCs w:val="28"/>
        </w:rPr>
        <w:t xml:space="preserve"> </w:t>
      </w:r>
    </w:p>
    <w:p w14:paraId="01465F6A" w14:textId="77777777" w:rsidR="000F1D36" w:rsidRPr="000F1D36" w:rsidRDefault="000F1D36" w:rsidP="000F1D3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252350FF" w14:textId="7A0013A3" w:rsidR="00990CE6" w:rsidRPr="00B3602A" w:rsidRDefault="0012425E" w:rsidP="006F3A60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B3602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B3602A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 w:rsidRPr="00B3602A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B3602A">
        <w:rPr>
          <w:rFonts w:ascii="Browallia New" w:hAnsi="Browallia New" w:cs="Browallia New" w:hint="cs"/>
          <w:sz w:val="28"/>
          <w:szCs w:val="28"/>
        </w:rPr>
        <w:t xml:space="preserve"> </w:t>
      </w:r>
      <w:r w:rsidR="0014343D" w:rsidRPr="0014343D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B3602A">
        <w:rPr>
          <w:rFonts w:ascii="Browallia New" w:hAnsi="Browallia New" w:cs="Browallia New"/>
          <w:sz w:val="28"/>
          <w:szCs w:val="28"/>
        </w:rPr>
        <w:t xml:space="preserve"> 2562</w:t>
      </w:r>
      <w:r w:rsidRPr="00B3602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F0CEE">
        <w:rPr>
          <w:rFonts w:ascii="Browallia New" w:hAnsi="Browallia New" w:cs="Browallia New"/>
          <w:sz w:val="28"/>
          <w:szCs w:val="28"/>
          <w:cs/>
        </w:rPr>
        <w:t>บริษัท</w:t>
      </w:r>
      <w:r w:rsidR="00B3602A" w:rsidRPr="001F0CEE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1F0CEE">
        <w:rPr>
          <w:rFonts w:ascii="Browallia New" w:hAnsi="Browallia New" w:cs="Browallia New"/>
          <w:sz w:val="28"/>
          <w:szCs w:val="28"/>
          <w:cs/>
        </w:rPr>
        <w:t>ทำสัญญาจ้างพัฒนาโปรแกรมซอฟท์แวร์โดยมีมูลค่าสัญญาและภาระผูกพั</w:t>
      </w:r>
      <w:r w:rsidR="00990CE6" w:rsidRPr="001F0CEE">
        <w:rPr>
          <w:rFonts w:ascii="Browallia New" w:hAnsi="Browallia New" w:cs="Browallia New" w:hint="cs"/>
          <w:sz w:val="28"/>
          <w:szCs w:val="28"/>
          <w:cs/>
        </w:rPr>
        <w:t>น</w:t>
      </w:r>
      <w:r w:rsidRPr="001F0CEE">
        <w:rPr>
          <w:rFonts w:ascii="Browallia New" w:hAnsi="Browallia New" w:cs="Browallia New"/>
          <w:sz w:val="28"/>
          <w:szCs w:val="28"/>
          <w:cs/>
        </w:rPr>
        <w:t>จำนวน</w:t>
      </w:r>
      <w:r w:rsidRPr="001F0CEE">
        <w:rPr>
          <w:rFonts w:ascii="Browallia New" w:hAnsi="Browallia New" w:cs="Browallia New"/>
          <w:sz w:val="28"/>
          <w:szCs w:val="28"/>
        </w:rPr>
        <w:t xml:space="preserve"> </w:t>
      </w:r>
      <w:r w:rsidR="00852957" w:rsidRPr="001F0CEE">
        <w:rPr>
          <w:rFonts w:ascii="Browallia New" w:hAnsi="Browallia New" w:cs="Browallia New"/>
          <w:sz w:val="28"/>
          <w:szCs w:val="28"/>
        </w:rPr>
        <w:t>0.7</w:t>
      </w:r>
      <w:r w:rsidR="003630E2" w:rsidRPr="001F0CEE">
        <w:rPr>
          <w:rFonts w:ascii="Browallia New" w:hAnsi="Browallia New" w:cs="Browallia New"/>
          <w:sz w:val="28"/>
          <w:szCs w:val="28"/>
        </w:rPr>
        <w:t>0</w:t>
      </w:r>
      <w:r w:rsidRPr="001F0CEE">
        <w:rPr>
          <w:rFonts w:ascii="Browallia New" w:hAnsi="Browallia New" w:cs="Browallia New"/>
          <w:sz w:val="28"/>
          <w:szCs w:val="28"/>
          <w:cs/>
        </w:rPr>
        <w:t xml:space="preserve"> ล้านบา</w:t>
      </w:r>
      <w:r w:rsidRPr="001F0CEE">
        <w:rPr>
          <w:rFonts w:ascii="Browallia New" w:hAnsi="Browallia New" w:cs="Browallia New" w:hint="cs"/>
          <w:sz w:val="28"/>
          <w:szCs w:val="28"/>
          <w:cs/>
        </w:rPr>
        <w:t>ท</w:t>
      </w:r>
      <w:r w:rsidR="00B3602A" w:rsidRPr="001F0CEE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1F0CEE" w:rsidRPr="001F0CE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F0CEE" w:rsidRPr="001F0CEE">
        <w:rPr>
          <w:rFonts w:ascii="Browallia New" w:hAnsi="Browallia New" w:cs="Browallia New"/>
          <w:sz w:val="28"/>
          <w:szCs w:val="28"/>
        </w:rPr>
        <w:t>2.21</w:t>
      </w:r>
      <w:r w:rsidR="00B3602A" w:rsidRPr="001F0CEE">
        <w:rPr>
          <w:rFonts w:ascii="Browallia New" w:hAnsi="Browallia New" w:cs="Browallia New"/>
          <w:sz w:val="28"/>
          <w:szCs w:val="28"/>
        </w:rPr>
        <w:t xml:space="preserve"> </w:t>
      </w:r>
      <w:r w:rsidR="00B3602A" w:rsidRPr="001F0CEE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</w:p>
    <w:p w14:paraId="77560ED9" w14:textId="77777777" w:rsidR="00990CE6" w:rsidRPr="00507AA8" w:rsidRDefault="00990CE6" w:rsidP="006F3A60">
      <w:pPr>
        <w:pStyle w:val="Preformatted"/>
        <w:tabs>
          <w:tab w:val="clear" w:pos="0"/>
          <w:tab w:val="clear" w:pos="959"/>
          <w:tab w:val="clear" w:pos="1918"/>
          <w:tab w:val="left" w:pos="1080"/>
        </w:tabs>
        <w:ind w:left="540"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7CB0D21D" w14:textId="33F3A321" w:rsidR="004062CD" w:rsidRPr="00EE5CA8" w:rsidRDefault="0012425E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bookmarkStart w:id="9" w:name="_Hlk482282140"/>
      <w:r w:rsidRPr="00507AA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14343D" w:rsidRPr="00EE5CA8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EE5CA8">
        <w:rPr>
          <w:rFonts w:ascii="Browallia New" w:hAnsi="Browallia New" w:cs="Browallia New"/>
          <w:sz w:val="28"/>
          <w:szCs w:val="28"/>
        </w:rPr>
        <w:t xml:space="preserve"> </w:t>
      </w:r>
      <w:r w:rsidRPr="00EE5CA8">
        <w:rPr>
          <w:rFonts w:ascii="Browallia New" w:hAnsi="Browallia New" w:cs="Browallia New" w:hint="cs"/>
          <w:sz w:val="28"/>
          <w:szCs w:val="28"/>
        </w:rPr>
        <w:t>256</w:t>
      </w:r>
      <w:r w:rsidRPr="00EE5CA8">
        <w:rPr>
          <w:rFonts w:ascii="Browallia New" w:hAnsi="Browallia New" w:cs="Browallia New"/>
          <w:sz w:val="28"/>
          <w:szCs w:val="28"/>
        </w:rPr>
        <w:t>2</w:t>
      </w:r>
      <w:r w:rsidRPr="00EE5CA8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9"/>
      <w:r w:rsidRPr="00EE5CA8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Pr="00EE5CA8">
        <w:rPr>
          <w:rFonts w:ascii="Browallia New" w:hAnsi="Browallia New" w:cs="Browallia New"/>
          <w:sz w:val="28"/>
          <w:szCs w:val="28"/>
        </w:rPr>
        <w:t xml:space="preserve">         </w:t>
      </w:r>
      <w:r w:rsidR="00990CE6" w:rsidRPr="00EE5CA8">
        <w:rPr>
          <w:rFonts w:ascii="Browallia New" w:hAnsi="Browallia New" w:cs="Browallia New"/>
          <w:sz w:val="28"/>
          <w:szCs w:val="28"/>
        </w:rPr>
        <w:t xml:space="preserve">  </w:t>
      </w:r>
      <w:r w:rsidR="00373FE4" w:rsidRPr="00EE5CA8">
        <w:rPr>
          <w:rFonts w:ascii="Browallia New" w:hAnsi="Browallia New" w:cs="Browallia New"/>
          <w:sz w:val="28"/>
          <w:szCs w:val="28"/>
        </w:rPr>
        <w:t xml:space="preserve">  </w:t>
      </w:r>
      <w:r w:rsidRPr="00EE5CA8">
        <w:rPr>
          <w:rFonts w:ascii="Browallia New" w:hAnsi="Browallia New" w:cs="Browallia New" w:hint="cs"/>
          <w:sz w:val="28"/>
          <w:szCs w:val="28"/>
          <w:cs/>
        </w:rPr>
        <w:t xml:space="preserve">ในต่างประเทศ </w:t>
      </w:r>
      <w:r w:rsidR="00B3701B" w:rsidRPr="00EE5CA8">
        <w:rPr>
          <w:rFonts w:ascii="Browallia New" w:hAnsi="Browallia New" w:cs="Browallia New"/>
          <w:sz w:val="28"/>
          <w:szCs w:val="28"/>
        </w:rPr>
        <w:t>17</w:t>
      </w:r>
      <w:r w:rsidRPr="00EE5CA8">
        <w:rPr>
          <w:rFonts w:ascii="Browallia New" w:hAnsi="Browallia New" w:cs="Browallia New" w:hint="cs"/>
          <w:sz w:val="28"/>
          <w:szCs w:val="28"/>
          <w:cs/>
        </w:rPr>
        <w:t xml:space="preserve"> แห่ง และ </w:t>
      </w:r>
      <w:r w:rsidR="00B3701B" w:rsidRPr="00EE5CA8">
        <w:rPr>
          <w:rFonts w:ascii="Browallia New" w:hAnsi="Browallia New" w:cs="Browallia New"/>
          <w:sz w:val="28"/>
          <w:szCs w:val="28"/>
        </w:rPr>
        <w:t>9</w:t>
      </w:r>
      <w:r w:rsidRPr="00EE5CA8">
        <w:rPr>
          <w:rFonts w:ascii="Browallia New" w:hAnsi="Browallia New" w:cs="Browallia New" w:hint="cs"/>
          <w:sz w:val="28"/>
          <w:szCs w:val="28"/>
          <w:cs/>
        </w:rPr>
        <w:t xml:space="preserve"> แห่ง</w:t>
      </w:r>
      <w:r w:rsidRPr="00EE5CA8">
        <w:rPr>
          <w:rFonts w:ascii="Browallia New" w:hAnsi="Browallia New" w:cs="Browallia New"/>
          <w:sz w:val="28"/>
          <w:szCs w:val="28"/>
        </w:rPr>
        <w:t xml:space="preserve"> </w:t>
      </w:r>
      <w:r w:rsidRPr="00EE5CA8">
        <w:rPr>
          <w:rFonts w:ascii="Browallia New" w:hAnsi="Browallia New" w:cs="Browallia New" w:hint="cs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bookmarkStart w:id="10" w:name="_Hlk5908315"/>
      <w:bookmarkStart w:id="11" w:name="_Hlk5908296"/>
      <w:bookmarkStart w:id="12" w:name="_Hlk5908283"/>
    </w:p>
    <w:p w14:paraId="42F5E58E" w14:textId="77777777" w:rsidR="004062CD" w:rsidRDefault="004062CD" w:rsidP="006F3A60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2A848889" w14:textId="1DF4BC30" w:rsidR="004062CD" w:rsidRPr="004062CD" w:rsidRDefault="004062CD" w:rsidP="006F3A60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4062C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14343D" w:rsidRPr="0014343D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4062CD">
        <w:rPr>
          <w:rFonts w:ascii="Browallia New" w:hAnsi="Browallia New" w:cs="Browallia New"/>
          <w:sz w:val="28"/>
          <w:szCs w:val="28"/>
        </w:rPr>
        <w:t xml:space="preserve"> 2562</w:t>
      </w:r>
      <w:r w:rsidRPr="004062CD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</w:t>
      </w:r>
      <w:r w:rsidR="00011BC8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4062CD">
        <w:rPr>
          <w:rFonts w:ascii="Browallia New" w:hAnsi="Browallia New" w:cs="Browallia New"/>
          <w:sz w:val="28"/>
          <w:szCs w:val="28"/>
          <w:cs/>
        </w:rPr>
        <w:t>ภาระผูกพันจากการทำสัญญาถ่ายทอดเทคโนโลยีกับ</w:t>
      </w:r>
      <w:r w:rsidRPr="004062CD">
        <w:rPr>
          <w:rFonts w:ascii="Browallia New" w:hAnsi="Browallia New" w:cs="Browallia New"/>
          <w:sz w:val="28"/>
          <w:szCs w:val="28"/>
        </w:rPr>
        <w:t xml:space="preserve">                    </w:t>
      </w:r>
      <w:r w:rsidRPr="004062CD">
        <w:rPr>
          <w:rFonts w:ascii="Browallia New" w:hAnsi="Browallia New" w:cs="Browallia New"/>
          <w:sz w:val="28"/>
          <w:szCs w:val="28"/>
          <w:cs/>
        </w:rPr>
        <w:t>มหาวิทยาลัยแห่งหนึ่ง โดยมีค่าตอบแทนตามอัตราร้อยละของยอดขายดังนี้</w:t>
      </w:r>
    </w:p>
    <w:p w14:paraId="3976AEDC" w14:textId="577A5792" w:rsidR="004062CD" w:rsidRPr="00BB6278" w:rsidRDefault="004062CD" w:rsidP="006F3A60">
      <w:pPr>
        <w:pStyle w:val="Preformatted"/>
        <w:tabs>
          <w:tab w:val="clear" w:pos="0"/>
          <w:tab w:val="clear" w:pos="959"/>
          <w:tab w:val="left" w:pos="990"/>
        </w:tabs>
        <w:ind w:left="360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4062CD" w:rsidRPr="008623A2" w14:paraId="38A05454" w14:textId="77777777" w:rsidTr="0081210C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F0584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6235964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93343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4062CD" w:rsidRPr="004D32D9" w14:paraId="4D8AB9B5" w14:textId="77777777" w:rsidTr="0081210C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DCD3" w14:textId="77777777" w:rsidR="004062CD" w:rsidRPr="004D32D9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0" w:type="dxa"/>
          </w:tcPr>
          <w:p w14:paraId="36578157" w14:textId="77777777" w:rsidR="004062CD" w:rsidRPr="004D32D9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9B5A7" w14:textId="77777777" w:rsidR="004062CD" w:rsidRPr="004D32D9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062CD" w:rsidRPr="008623A2" w14:paraId="33AD3404" w14:textId="77777777" w:rsidTr="0081210C">
        <w:trPr>
          <w:jc w:val="center"/>
        </w:trPr>
        <w:tc>
          <w:tcPr>
            <w:tcW w:w="2680" w:type="dxa"/>
            <w:hideMark/>
          </w:tcPr>
          <w:p w14:paraId="5E034020" w14:textId="77777777" w:rsidR="004062CD" w:rsidRPr="008623A2" w:rsidRDefault="004062CD" w:rsidP="0081210C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2557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3DBFF0A1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77F24A3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8623A2" w14:paraId="4BE7F7E1" w14:textId="77777777" w:rsidTr="0081210C">
        <w:trPr>
          <w:jc w:val="center"/>
        </w:trPr>
        <w:tc>
          <w:tcPr>
            <w:tcW w:w="2680" w:type="dxa"/>
            <w:hideMark/>
          </w:tcPr>
          <w:p w14:paraId="16B15D24" w14:textId="77777777" w:rsidR="004062CD" w:rsidRPr="008623A2" w:rsidRDefault="004062CD" w:rsidP="0081210C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2D4EDFD5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45EDB93B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8623A2" w14:paraId="77B32B8F" w14:textId="77777777" w:rsidTr="0081210C">
        <w:trPr>
          <w:jc w:val="center"/>
        </w:trPr>
        <w:tc>
          <w:tcPr>
            <w:tcW w:w="2680" w:type="dxa"/>
            <w:hideMark/>
          </w:tcPr>
          <w:p w14:paraId="1D1D5EB6" w14:textId="77777777" w:rsidR="004062CD" w:rsidRPr="008623A2" w:rsidRDefault="004062CD" w:rsidP="0081210C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0AC73C25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185B0A9F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bookmarkEnd w:id="10"/>
    </w:tbl>
    <w:p w14:paraId="4E50DB26" w14:textId="77777777" w:rsidR="00701896" w:rsidRPr="00F97DF7" w:rsidRDefault="00701896" w:rsidP="006F3A60">
      <w:pPr>
        <w:pStyle w:val="Preformatted"/>
        <w:tabs>
          <w:tab w:val="clear" w:pos="0"/>
          <w:tab w:val="clear" w:pos="959"/>
          <w:tab w:val="left" w:pos="990"/>
        </w:tabs>
        <w:ind w:hanging="507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7247FF98" w14:textId="77777777" w:rsidR="009012DE" w:rsidRPr="001E24F1" w:rsidRDefault="009012DE" w:rsidP="006F3A60">
      <w:pPr>
        <w:pStyle w:val="Preformatted"/>
        <w:tabs>
          <w:tab w:val="clear" w:pos="0"/>
          <w:tab w:val="clear" w:pos="959"/>
          <w:tab w:val="left" w:pos="990"/>
        </w:tabs>
        <w:ind w:hanging="507"/>
        <w:jc w:val="thaiDistribute"/>
        <w:rPr>
          <w:sz w:val="8"/>
          <w:szCs w:val="8"/>
          <w:highlight w:val="cyan"/>
        </w:rPr>
      </w:pPr>
    </w:p>
    <w:p w14:paraId="1D9192AD" w14:textId="5CC4E39A" w:rsidR="002525A3" w:rsidRDefault="002525A3" w:rsidP="002525A3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484AF0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14343D" w:rsidRPr="0014343D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484AF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84AF0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62</w:t>
      </w:r>
      <w:r w:rsidRPr="00484AF0">
        <w:rPr>
          <w:rFonts w:ascii="Browallia New" w:hAnsi="Browallia New" w:cs="Browallia New"/>
          <w:sz w:val="28"/>
          <w:szCs w:val="28"/>
        </w:rPr>
        <w:t xml:space="preserve"> </w:t>
      </w:r>
      <w:r w:rsidRPr="00484AF0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10099768" w14:textId="77777777" w:rsidR="00725238" w:rsidRPr="00F97DF7" w:rsidRDefault="00725238" w:rsidP="006F3A60">
      <w:pPr>
        <w:pStyle w:val="Preformatted"/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83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295"/>
        <w:gridCol w:w="1173"/>
        <w:gridCol w:w="1227"/>
        <w:gridCol w:w="1277"/>
      </w:tblGrid>
      <w:tr w:rsidR="00725238" w:rsidRPr="00FB7D78" w14:paraId="634788F5" w14:textId="77777777" w:rsidTr="002E76A4">
        <w:trPr>
          <w:trHeight w:val="20"/>
        </w:trPr>
        <w:tc>
          <w:tcPr>
            <w:tcW w:w="3511" w:type="dxa"/>
          </w:tcPr>
          <w:p w14:paraId="74644C44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46CEC603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058F3DEE" w14:textId="77777777" w:rsidR="00725238" w:rsidRPr="00FB7D78" w:rsidRDefault="00725238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FB7D7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B7D7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725238" w:rsidRPr="00FB7D78" w14:paraId="7DFABF98" w14:textId="77777777" w:rsidTr="002E76A4">
        <w:trPr>
          <w:trHeight w:val="20"/>
        </w:trPr>
        <w:tc>
          <w:tcPr>
            <w:tcW w:w="3511" w:type="dxa"/>
          </w:tcPr>
          <w:p w14:paraId="4A5E135E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  <w:hideMark/>
          </w:tcPr>
          <w:p w14:paraId="1619DA5D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78DAD3C2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25238" w:rsidRPr="00FB7D78" w14:paraId="6267339F" w14:textId="77777777" w:rsidTr="002E76A4">
        <w:trPr>
          <w:trHeight w:val="20"/>
        </w:trPr>
        <w:tc>
          <w:tcPr>
            <w:tcW w:w="3511" w:type="dxa"/>
          </w:tcPr>
          <w:p w14:paraId="17952FD2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  <w:hideMark/>
          </w:tcPr>
          <w:p w14:paraId="515839AB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40A93FAB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37FC6833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693647A3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725238" w:rsidRPr="00FB7D78" w14:paraId="742570CF" w14:textId="77777777" w:rsidTr="002E76A4">
        <w:trPr>
          <w:trHeight w:val="20"/>
        </w:trPr>
        <w:tc>
          <w:tcPr>
            <w:tcW w:w="3511" w:type="dxa"/>
            <w:hideMark/>
          </w:tcPr>
          <w:p w14:paraId="2C343AD2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95" w:type="dxa"/>
          </w:tcPr>
          <w:p w14:paraId="6AC15EE1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1761E0B7" w14:textId="77777777" w:rsidR="00725238" w:rsidRPr="00FB7D78" w:rsidRDefault="00725238" w:rsidP="0081210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20F69371" w14:textId="77777777" w:rsidR="00725238" w:rsidRPr="00FB7D78" w:rsidRDefault="00725238" w:rsidP="0081210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2E830A0D" w14:textId="77777777" w:rsidR="00725238" w:rsidRPr="00FB7D78" w:rsidRDefault="00725238" w:rsidP="0081210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01804" w:rsidRPr="00FB7D78" w14:paraId="0A8E58F2" w14:textId="77777777" w:rsidTr="002E76A4">
        <w:trPr>
          <w:trHeight w:val="20"/>
        </w:trPr>
        <w:tc>
          <w:tcPr>
            <w:tcW w:w="3511" w:type="dxa"/>
            <w:hideMark/>
          </w:tcPr>
          <w:p w14:paraId="5B65981A" w14:textId="77777777" w:rsidR="00D01804" w:rsidRPr="00FB7D78" w:rsidRDefault="00D01804" w:rsidP="00D01804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95" w:type="dxa"/>
            <w:hideMark/>
          </w:tcPr>
          <w:p w14:paraId="638914A8" w14:textId="77777777" w:rsidR="00D01804" w:rsidRPr="00FB7D78" w:rsidRDefault="00D01804" w:rsidP="00D0180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FFFFFF"/>
          </w:tcPr>
          <w:p w14:paraId="1CEA4A80" w14:textId="44116C43" w:rsidR="00D01804" w:rsidRPr="006A785E" w:rsidRDefault="00D01804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A785E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A785E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7</w:t>
            </w:r>
            <w:r w:rsidRPr="006A785E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227" w:type="dxa"/>
            <w:shd w:val="clear" w:color="auto" w:fill="FFFFFF"/>
          </w:tcPr>
          <w:p w14:paraId="6338BF54" w14:textId="6BED34EF" w:rsidR="00D01804" w:rsidRPr="006C1F3C" w:rsidRDefault="00432AD3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</w:t>
            </w:r>
            <w:r w:rsidR="00D01804" w:rsidRPr="006C1F3C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1,498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FFFFFF"/>
          </w:tcPr>
          <w:p w14:paraId="1310E783" w14:textId="3B8C4C0A" w:rsidR="00D01804" w:rsidRPr="006C1F3C" w:rsidRDefault="00D01804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C1F3C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15,502</w:t>
            </w:r>
          </w:p>
        </w:tc>
      </w:tr>
      <w:tr w:rsidR="00D01804" w:rsidRPr="009954C9" w14:paraId="3B834D30" w14:textId="77777777" w:rsidTr="002E76A4">
        <w:trPr>
          <w:trHeight w:val="20"/>
        </w:trPr>
        <w:tc>
          <w:tcPr>
            <w:tcW w:w="3511" w:type="dxa"/>
            <w:hideMark/>
          </w:tcPr>
          <w:p w14:paraId="11F6F2EA" w14:textId="77777777" w:rsidR="00D01804" w:rsidRPr="00451454" w:rsidRDefault="00D01804" w:rsidP="00D01804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45145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451454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295" w:type="dxa"/>
            <w:hideMark/>
          </w:tcPr>
          <w:p w14:paraId="49D1BAEC" w14:textId="77777777" w:rsidR="00D01804" w:rsidRPr="00451454" w:rsidRDefault="00D01804" w:rsidP="00D0180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5145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0DFCC741" w14:textId="72E332B8" w:rsidR="00D01804" w:rsidRPr="00451454" w:rsidRDefault="00FF63AA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45145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30</w:t>
            </w:r>
            <w:r w:rsidR="00BA7E6F" w:rsidRPr="0045145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1227" w:type="dxa"/>
            <w:shd w:val="clear" w:color="auto" w:fill="auto"/>
          </w:tcPr>
          <w:p w14:paraId="3574C216" w14:textId="4A87C61F" w:rsidR="00D01804" w:rsidRPr="00451454" w:rsidRDefault="00432AD3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5145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BA7E6F" w:rsidRPr="0045145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="00FC405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</w:t>
            </w:r>
            <w:r w:rsidR="0032280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C405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</w:t>
            </w:r>
            <w:r w:rsidR="00BA7E6F" w:rsidRPr="0045145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00</w:t>
            </w:r>
            <w:r w:rsidRPr="0045145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5B4685AE" w14:textId="18E20768" w:rsidR="00D01804" w:rsidRPr="00451454" w:rsidRDefault="00D01804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5145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="00F86B4B" w:rsidRPr="0045145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9,</w:t>
            </w:r>
            <w:r w:rsidR="0032280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</w:t>
            </w:r>
            <w:r w:rsidR="00F86B4B" w:rsidRPr="0045145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00</w:t>
            </w:r>
          </w:p>
        </w:tc>
      </w:tr>
      <w:tr w:rsidR="00D01804" w:rsidRPr="009954C9" w14:paraId="552F46B7" w14:textId="77777777" w:rsidTr="002E76A4">
        <w:trPr>
          <w:trHeight w:val="20"/>
        </w:trPr>
        <w:tc>
          <w:tcPr>
            <w:tcW w:w="3511" w:type="dxa"/>
          </w:tcPr>
          <w:p w14:paraId="3734F046" w14:textId="77777777" w:rsidR="00D01804" w:rsidRPr="00FB7D78" w:rsidRDefault="00D01804" w:rsidP="00D01804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295" w:type="dxa"/>
          </w:tcPr>
          <w:p w14:paraId="04F26C00" w14:textId="77777777" w:rsidR="00D01804" w:rsidRPr="00FB7D78" w:rsidRDefault="00D01804" w:rsidP="00D0180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6325E2D0" w14:textId="2C0292D8" w:rsidR="00D01804" w:rsidRPr="006A785E" w:rsidRDefault="00D01804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6A785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227" w:type="dxa"/>
            <w:shd w:val="clear" w:color="auto" w:fill="auto"/>
          </w:tcPr>
          <w:p w14:paraId="3F7B22D9" w14:textId="1E6A41F1" w:rsidR="00D01804" w:rsidRPr="00492734" w:rsidRDefault="00432AD3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D01804" w:rsidRPr="0049273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10,000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71F4BE23" w14:textId="247CC3CB" w:rsidR="00D01804" w:rsidRPr="00492734" w:rsidRDefault="00D01804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9273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D01804" w:rsidRPr="00FB7D78" w14:paraId="382843A5" w14:textId="77777777" w:rsidTr="002E76A4">
        <w:trPr>
          <w:trHeight w:val="20"/>
        </w:trPr>
        <w:tc>
          <w:tcPr>
            <w:tcW w:w="3511" w:type="dxa"/>
          </w:tcPr>
          <w:p w14:paraId="11B8BA04" w14:textId="77777777" w:rsidR="00D01804" w:rsidRPr="00FB7D78" w:rsidRDefault="00D01804" w:rsidP="00D01804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6C4F5A1" w14:textId="77777777" w:rsidR="00D01804" w:rsidRPr="00FB7D78" w:rsidRDefault="00D01804" w:rsidP="00D0180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D101AF2" w14:textId="77777777" w:rsidR="00D01804" w:rsidRPr="006A785E" w:rsidRDefault="00D01804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</w:tcPr>
          <w:p w14:paraId="6DE6A0AF" w14:textId="77777777" w:rsidR="00D01804" w:rsidRPr="006F704B" w:rsidRDefault="00D01804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277" w:type="dxa"/>
          </w:tcPr>
          <w:p w14:paraId="43AF53A2" w14:textId="77777777" w:rsidR="00D01804" w:rsidRPr="00EA068A" w:rsidRDefault="00D01804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01804" w:rsidRPr="00FB7D78" w14:paraId="39E2A065" w14:textId="77777777" w:rsidTr="002E76A4">
        <w:trPr>
          <w:trHeight w:val="20"/>
        </w:trPr>
        <w:tc>
          <w:tcPr>
            <w:tcW w:w="3511" w:type="dxa"/>
          </w:tcPr>
          <w:p w14:paraId="7BB7E9F4" w14:textId="77777777" w:rsidR="00D01804" w:rsidRPr="00FB7D78" w:rsidRDefault="00D01804" w:rsidP="00D01804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295" w:type="dxa"/>
          </w:tcPr>
          <w:p w14:paraId="59972DC0" w14:textId="77777777" w:rsidR="00D01804" w:rsidRPr="00FB7D78" w:rsidRDefault="00D01804" w:rsidP="00D0180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17C2FF2F" w14:textId="77777777" w:rsidR="00D01804" w:rsidRPr="006A785E" w:rsidRDefault="00D01804" w:rsidP="00D01804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</w:tcPr>
          <w:p w14:paraId="2EC47F26" w14:textId="77777777" w:rsidR="00D01804" w:rsidRPr="006F704B" w:rsidRDefault="00D01804" w:rsidP="00D0180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277" w:type="dxa"/>
          </w:tcPr>
          <w:p w14:paraId="434E9CD0" w14:textId="77777777" w:rsidR="00D01804" w:rsidRPr="00EA068A" w:rsidRDefault="00D01804" w:rsidP="00D01804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E67CF2" w:rsidRPr="00FB7D78" w14:paraId="1E36A83F" w14:textId="77777777" w:rsidTr="002E76A4">
        <w:trPr>
          <w:trHeight w:val="20"/>
        </w:trPr>
        <w:tc>
          <w:tcPr>
            <w:tcW w:w="3511" w:type="dxa"/>
            <w:hideMark/>
          </w:tcPr>
          <w:p w14:paraId="46300B72" w14:textId="77777777" w:rsidR="00E67CF2" w:rsidRPr="00FB7D78" w:rsidRDefault="00E67CF2" w:rsidP="00E67CF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 </w:t>
            </w:r>
          </w:p>
        </w:tc>
        <w:tc>
          <w:tcPr>
            <w:tcW w:w="1295" w:type="dxa"/>
            <w:hideMark/>
          </w:tcPr>
          <w:p w14:paraId="3C33FC91" w14:textId="77777777" w:rsidR="00E67CF2" w:rsidRPr="00FB7D78" w:rsidRDefault="00E67CF2" w:rsidP="00E67CF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316D0C96" w14:textId="03B83F83" w:rsidR="00E67CF2" w:rsidRPr="006A785E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A785E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</w:t>
            </w:r>
            <w:r w:rsidR="0032280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</w:t>
            </w:r>
            <w:r w:rsidRPr="006A785E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0,000</w:t>
            </w:r>
          </w:p>
        </w:tc>
        <w:tc>
          <w:tcPr>
            <w:tcW w:w="1227" w:type="dxa"/>
          </w:tcPr>
          <w:p w14:paraId="3F889C07" w14:textId="0D483392" w:rsidR="00E67CF2" w:rsidRPr="002A18D3" w:rsidRDefault="00432AD3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E67CF2" w:rsidRPr="002A18D3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501,54</w:t>
            </w:r>
            <w:r w:rsidR="00DF5A62" w:rsidRPr="002A18D3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</w:tcPr>
          <w:p w14:paraId="76D68198" w14:textId="06873AA4" w:rsidR="00E67CF2" w:rsidRPr="002A18D3" w:rsidRDefault="00670233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228,</w:t>
            </w:r>
            <w:r w:rsidR="007742F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459</w:t>
            </w:r>
          </w:p>
        </w:tc>
      </w:tr>
      <w:tr w:rsidR="00E67CF2" w:rsidRPr="00FB7D78" w14:paraId="033B8719" w14:textId="77777777" w:rsidTr="002E76A4">
        <w:trPr>
          <w:trHeight w:val="20"/>
        </w:trPr>
        <w:tc>
          <w:tcPr>
            <w:tcW w:w="3511" w:type="dxa"/>
          </w:tcPr>
          <w:p w14:paraId="1A26828E" w14:textId="77777777" w:rsidR="00E67CF2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61D77746" w14:textId="77777777" w:rsidR="00E67CF2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31E12E76" w14:textId="22079438" w:rsidR="00E67CF2" w:rsidRPr="00FB7D78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26C039D6" w14:textId="77777777" w:rsidR="00E67CF2" w:rsidRPr="00FB7D78" w:rsidRDefault="00E67CF2" w:rsidP="00E67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37779FD5" w14:textId="77777777" w:rsidR="00E67CF2" w:rsidRPr="009012DE" w:rsidRDefault="00E67CF2" w:rsidP="00E67CF2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E67CF2" w:rsidRPr="00FB7D78" w14:paraId="3AC2E62E" w14:textId="77777777" w:rsidTr="002E76A4">
        <w:trPr>
          <w:trHeight w:val="20"/>
        </w:trPr>
        <w:tc>
          <w:tcPr>
            <w:tcW w:w="3511" w:type="dxa"/>
          </w:tcPr>
          <w:p w14:paraId="1DBA7FF5" w14:textId="77777777" w:rsidR="00E67CF2" w:rsidRPr="00FB7D78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16CBA47D" w14:textId="77777777" w:rsidR="00E67CF2" w:rsidRPr="00FB7D78" w:rsidRDefault="00E67CF2" w:rsidP="00E67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1D7208A8" w14:textId="77777777" w:rsidR="00E67CF2" w:rsidRPr="001D54F2" w:rsidRDefault="00E67CF2" w:rsidP="00E67CF2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1D54F2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1D54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1D54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E67CF2" w:rsidRPr="00FB7D78" w14:paraId="3A1374F4" w14:textId="77777777" w:rsidTr="002E76A4">
        <w:trPr>
          <w:trHeight w:val="20"/>
        </w:trPr>
        <w:tc>
          <w:tcPr>
            <w:tcW w:w="3511" w:type="dxa"/>
          </w:tcPr>
          <w:p w14:paraId="620541AF" w14:textId="77777777" w:rsidR="00E67CF2" w:rsidRPr="00FB7D78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7EB5C1A5" w14:textId="77777777" w:rsidR="00E67CF2" w:rsidRPr="00FB7D78" w:rsidRDefault="00E67CF2" w:rsidP="00E6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1DD2C670" w14:textId="77777777" w:rsidR="00E67CF2" w:rsidRPr="001D54F2" w:rsidRDefault="00E67CF2" w:rsidP="00E67CF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67CF2" w:rsidRPr="00FB7D78" w14:paraId="797B7C75" w14:textId="77777777" w:rsidTr="002E76A4">
        <w:trPr>
          <w:trHeight w:val="20"/>
        </w:trPr>
        <w:tc>
          <w:tcPr>
            <w:tcW w:w="3511" w:type="dxa"/>
          </w:tcPr>
          <w:p w14:paraId="177A8C4F" w14:textId="77777777" w:rsidR="00E67CF2" w:rsidRPr="00FB7D78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53657A1B" w14:textId="77777777" w:rsidR="00E67CF2" w:rsidRPr="00FB7D78" w:rsidRDefault="00E67CF2" w:rsidP="00E67CF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770A3B9E" w14:textId="77777777" w:rsidR="00E67CF2" w:rsidRPr="001D54F2" w:rsidRDefault="00E67CF2" w:rsidP="00E67CF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5E9E061F" w14:textId="77777777" w:rsidR="00E67CF2" w:rsidRPr="001D54F2" w:rsidRDefault="00E67CF2" w:rsidP="00E67CF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6F5DB87D" w14:textId="77777777" w:rsidR="00E67CF2" w:rsidRPr="001D54F2" w:rsidRDefault="00E67CF2" w:rsidP="00E67CF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E67CF2" w:rsidRPr="00FB7D78" w14:paraId="44C67008" w14:textId="77777777" w:rsidTr="002E76A4">
        <w:trPr>
          <w:trHeight w:val="20"/>
        </w:trPr>
        <w:tc>
          <w:tcPr>
            <w:tcW w:w="3511" w:type="dxa"/>
          </w:tcPr>
          <w:p w14:paraId="116287D2" w14:textId="77777777" w:rsidR="00E67CF2" w:rsidRPr="00FB7D78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95" w:type="dxa"/>
          </w:tcPr>
          <w:p w14:paraId="0C014BC0" w14:textId="77777777" w:rsidR="00E67CF2" w:rsidRPr="00FB7D78" w:rsidRDefault="00E67CF2" w:rsidP="00E67CF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8C3AAAA" w14:textId="77777777" w:rsidR="00E67CF2" w:rsidRPr="001D54F2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5771226" w14:textId="77777777" w:rsidR="00E67CF2" w:rsidRPr="001D54F2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4002633" w14:textId="77777777" w:rsidR="00E67CF2" w:rsidRPr="001D54F2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E67CF2" w:rsidRPr="00FB7D78" w14:paraId="390E69EE" w14:textId="77777777" w:rsidTr="002E76A4">
        <w:trPr>
          <w:trHeight w:val="20"/>
        </w:trPr>
        <w:tc>
          <w:tcPr>
            <w:tcW w:w="3511" w:type="dxa"/>
          </w:tcPr>
          <w:p w14:paraId="0BC4C657" w14:textId="77777777" w:rsidR="00E67CF2" w:rsidRPr="00FB7D78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95" w:type="dxa"/>
          </w:tcPr>
          <w:p w14:paraId="16F9AC82" w14:textId="77777777" w:rsidR="00E67CF2" w:rsidRPr="00FB7D78" w:rsidRDefault="00E67CF2" w:rsidP="00E67CF2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035BB3D9" w14:textId="5C81FE00" w:rsidR="00E67CF2" w:rsidRPr="00854E5F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54E5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227" w:type="dxa"/>
            <w:shd w:val="clear" w:color="auto" w:fill="auto"/>
          </w:tcPr>
          <w:p w14:paraId="700F3D48" w14:textId="01FA3712" w:rsidR="00E67CF2" w:rsidRPr="000C6DE5" w:rsidRDefault="00E67CF2" w:rsidP="00E67CF2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6D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3AEEEDE" w14:textId="771F64AF" w:rsidR="00E67CF2" w:rsidRPr="00450946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  <w:r w:rsidRPr="000C6D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</w:tr>
      <w:tr w:rsidR="00E67CF2" w:rsidRPr="00FB7D78" w14:paraId="42EDD23A" w14:textId="77777777" w:rsidTr="002E76A4">
        <w:trPr>
          <w:trHeight w:val="20"/>
        </w:trPr>
        <w:tc>
          <w:tcPr>
            <w:tcW w:w="3511" w:type="dxa"/>
          </w:tcPr>
          <w:p w14:paraId="16B2C36E" w14:textId="77777777" w:rsidR="00E67CF2" w:rsidRPr="00FB7D78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63001FD6" w14:textId="77777777" w:rsidR="00E67CF2" w:rsidRPr="00FB7D78" w:rsidRDefault="00E67CF2" w:rsidP="00E67CF2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16D23C85" w14:textId="77777777" w:rsidR="00E67CF2" w:rsidRPr="00854E5F" w:rsidRDefault="00E67CF2" w:rsidP="00E67CF2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1A6883C0" w14:textId="77777777" w:rsidR="00E67CF2" w:rsidRPr="00450946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36931087" w14:textId="77777777" w:rsidR="00E67CF2" w:rsidRPr="00450946" w:rsidRDefault="00E67CF2" w:rsidP="00E67CF2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</w:tr>
      <w:tr w:rsidR="00E67CF2" w:rsidRPr="00FB7D78" w14:paraId="6EC92DF6" w14:textId="77777777" w:rsidTr="002E76A4">
        <w:trPr>
          <w:trHeight w:val="20"/>
        </w:trPr>
        <w:tc>
          <w:tcPr>
            <w:tcW w:w="3511" w:type="dxa"/>
          </w:tcPr>
          <w:p w14:paraId="1479865D" w14:textId="70B91D8B" w:rsidR="00E67CF2" w:rsidRPr="00FB7D78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295" w:type="dxa"/>
          </w:tcPr>
          <w:p w14:paraId="152456A9" w14:textId="77777777" w:rsidR="00E67CF2" w:rsidRPr="00FB7D78" w:rsidRDefault="00E67CF2" w:rsidP="00E67CF2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2E1D3FB4" w14:textId="77777777" w:rsidR="00E67CF2" w:rsidRPr="00854E5F" w:rsidRDefault="00E67CF2" w:rsidP="00E67CF2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3321999C" w14:textId="77777777" w:rsidR="00E67CF2" w:rsidRPr="00450946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2B0EB882" w14:textId="77777777" w:rsidR="00E67CF2" w:rsidRPr="00450946" w:rsidRDefault="00E67CF2" w:rsidP="00E67CF2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</w:tr>
      <w:tr w:rsidR="00E67CF2" w:rsidRPr="00CD47B9" w14:paraId="5925F869" w14:textId="77777777" w:rsidTr="002E76A4">
        <w:trPr>
          <w:trHeight w:val="20"/>
        </w:trPr>
        <w:tc>
          <w:tcPr>
            <w:tcW w:w="3511" w:type="dxa"/>
          </w:tcPr>
          <w:p w14:paraId="29C4B3F5" w14:textId="77777777" w:rsidR="00E67CF2" w:rsidRPr="00FB7D78" w:rsidRDefault="00E67CF2" w:rsidP="00E67CF2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295" w:type="dxa"/>
          </w:tcPr>
          <w:p w14:paraId="7A3883D5" w14:textId="77777777" w:rsidR="00E67CF2" w:rsidRPr="00FB7D78" w:rsidRDefault="00E67CF2" w:rsidP="00E67CF2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5268DAB" w14:textId="06B5547B" w:rsidR="00E67CF2" w:rsidRPr="00854E5F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54E5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600,000</w:t>
            </w:r>
          </w:p>
        </w:tc>
        <w:tc>
          <w:tcPr>
            <w:tcW w:w="1227" w:type="dxa"/>
            <w:shd w:val="clear" w:color="auto" w:fill="auto"/>
          </w:tcPr>
          <w:p w14:paraId="1315CCBD" w14:textId="7576B272" w:rsidR="00E67CF2" w:rsidRPr="00136397" w:rsidRDefault="00E67CF2" w:rsidP="00E67CF2">
            <w:pPr>
              <w:spacing w:line="240" w:lineRule="auto"/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3639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(417,697)</w:t>
            </w:r>
          </w:p>
        </w:tc>
        <w:tc>
          <w:tcPr>
            <w:tcW w:w="1277" w:type="dxa"/>
            <w:shd w:val="clear" w:color="auto" w:fill="auto"/>
          </w:tcPr>
          <w:p w14:paraId="465C2C8D" w14:textId="65A8AF5B" w:rsidR="00E67CF2" w:rsidRPr="00136397" w:rsidRDefault="00E67CF2" w:rsidP="00E67CF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3639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182,303</w:t>
            </w:r>
          </w:p>
        </w:tc>
      </w:tr>
      <w:bookmarkEnd w:id="11"/>
      <w:bookmarkEnd w:id="12"/>
    </w:tbl>
    <w:p w14:paraId="410DC4D2" w14:textId="77777777" w:rsidR="001E24F1" w:rsidRDefault="001E24F1" w:rsidP="002525A3">
      <w:pPr>
        <w:pStyle w:val="Preformatted"/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3F3D4B2C" w14:textId="4FBF6B07" w:rsidR="00645126" w:rsidRPr="00A76113" w:rsidRDefault="00645126" w:rsidP="001D1DCC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A76113">
        <w:rPr>
          <w:rFonts w:ascii="Browallia New" w:hAnsi="Browallia New" w:cs="Browallia New"/>
          <w:sz w:val="28"/>
          <w:szCs w:val="28"/>
          <w:u w:val="single"/>
          <w:cs/>
        </w:rPr>
        <w:t>คดีฟ้องร้อง</w:t>
      </w:r>
    </w:p>
    <w:p w14:paraId="7D79CEBF" w14:textId="77777777" w:rsidR="00FB13E9" w:rsidRPr="00A76113" w:rsidRDefault="00FB13E9" w:rsidP="00FB13E9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DCA827A" w14:textId="13CC3493" w:rsidR="00FB13E9" w:rsidRPr="00A76113" w:rsidRDefault="00FB13E9" w:rsidP="00FB13E9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A76113">
        <w:rPr>
          <w:rFonts w:ascii="Browallia New" w:hAnsi="Browallia New" w:cs="Browallia New"/>
          <w:sz w:val="28"/>
          <w:szCs w:val="28"/>
          <w:cs/>
        </w:rPr>
        <w:t xml:space="preserve">ในขณะนี้บริษัทไม่มีคดีความที่มีสาระสำคัญที่เปลี่ยนแปลงจากงบการเงินสำหรับปีสิ้นสุดวันที่ </w:t>
      </w:r>
      <w:r w:rsidRPr="00A76113">
        <w:rPr>
          <w:rFonts w:ascii="Browallia New" w:hAnsi="Browallia New" w:cs="Browallia New"/>
          <w:sz w:val="28"/>
          <w:szCs w:val="28"/>
        </w:rPr>
        <w:t xml:space="preserve">31 </w:t>
      </w:r>
      <w:r w:rsidRPr="00A76113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A76113">
        <w:rPr>
          <w:rFonts w:ascii="Browallia New" w:hAnsi="Browallia New" w:cs="Browallia New"/>
          <w:sz w:val="28"/>
          <w:szCs w:val="28"/>
        </w:rPr>
        <w:t xml:space="preserve">2561 </w:t>
      </w:r>
      <w:r w:rsidRPr="00A76113">
        <w:rPr>
          <w:rFonts w:ascii="Browallia New" w:hAnsi="Browallia New" w:cs="Browallia New"/>
          <w:sz w:val="28"/>
          <w:szCs w:val="28"/>
          <w:cs/>
        </w:rPr>
        <w:t>ยกเว้นคดีดังต่อไปนี้</w:t>
      </w:r>
    </w:p>
    <w:p w14:paraId="1C09ACE4" w14:textId="3A3A773A" w:rsidR="00E14B1D" w:rsidRPr="00A76113" w:rsidRDefault="00E14B1D" w:rsidP="00FB13E9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EAEB3E9" w14:textId="596B5138" w:rsidR="00E14B1D" w:rsidRPr="00A76113" w:rsidRDefault="00E14B1D" w:rsidP="00C6283D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A76113">
        <w:rPr>
          <w:rFonts w:ascii="Browallia New" w:hAnsi="Browallia New" w:cs="Browallia New" w:hint="cs"/>
          <w:sz w:val="28"/>
          <w:szCs w:val="28"/>
        </w:rPr>
        <w:t>11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พฤศจิกายน </w:t>
      </w:r>
      <w:r w:rsidRPr="00A76113">
        <w:rPr>
          <w:rFonts w:ascii="Browallia New" w:hAnsi="Browallia New" w:cs="Browallia New" w:hint="cs"/>
          <w:sz w:val="28"/>
          <w:szCs w:val="28"/>
        </w:rPr>
        <w:t>2560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บริษัทย่อยทางอ้อมและกรรมการถูกฟ้องร้องในคดีอาญาข้อหายักยอกทรัพย์ จำนวน </w:t>
      </w:r>
      <w:r w:rsidRPr="00A76113">
        <w:rPr>
          <w:rFonts w:ascii="Browallia New" w:hAnsi="Browallia New" w:cs="Browallia New" w:hint="cs"/>
          <w:sz w:val="28"/>
          <w:szCs w:val="28"/>
        </w:rPr>
        <w:t>0.90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ล้านบาท เนื่องจากไม่ส่งมอบทรัพย์สินคืนภายในระยะเวลาที่กำหนด ปัจจุบันศาลชั้นต้นมีคำพิพากษายกฟ้องแก่โจทก์</w:t>
      </w:r>
    </w:p>
    <w:p w14:paraId="672E22FE" w14:textId="77777777" w:rsidR="00E14B1D" w:rsidRPr="00A76113" w:rsidRDefault="00E14B1D" w:rsidP="00C6283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3A03AAD" w14:textId="77777777" w:rsidR="00C6283D" w:rsidRPr="00A76113" w:rsidRDefault="00E14B1D" w:rsidP="00E14B1D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A76113">
        <w:rPr>
          <w:rFonts w:ascii="Browallia New" w:hAnsi="Browallia New" w:cs="Browallia New" w:hint="cs"/>
          <w:sz w:val="28"/>
          <w:szCs w:val="28"/>
        </w:rPr>
        <w:t>14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Pr="00A76113">
        <w:rPr>
          <w:rFonts w:ascii="Browallia New" w:hAnsi="Browallia New" w:cs="Browallia New" w:hint="cs"/>
          <w:sz w:val="28"/>
          <w:szCs w:val="28"/>
        </w:rPr>
        <w:t>2561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บริษัทย่อยทางอ้อมแห่งหนึ่งถูกฟ้องร้องโดยผู้รับสิทธิ</w:t>
      </w:r>
      <w:proofErr w:type="spellStart"/>
      <w:r w:rsidRPr="00A76113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A76113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A76113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ในต่างประเทศสำหรับค่าความเสียหาย จำนวน </w:t>
      </w:r>
      <w:r w:rsidRPr="00A76113">
        <w:rPr>
          <w:rFonts w:ascii="Browallia New" w:hAnsi="Browallia New" w:cs="Browallia New" w:hint="cs"/>
          <w:sz w:val="28"/>
          <w:szCs w:val="28"/>
        </w:rPr>
        <w:t>7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ล้านบาท ศาลชั้นต้นมีคำพิพากษายกฟ้องแก่โจทก์ แต่โจทก์ยื่นอุทธรณ์เมื่อวันที่ </w:t>
      </w:r>
      <w:r w:rsidRPr="00A76113">
        <w:rPr>
          <w:rFonts w:ascii="Browallia New" w:hAnsi="Browallia New" w:cs="Browallia New" w:hint="cs"/>
          <w:sz w:val="28"/>
          <w:szCs w:val="28"/>
        </w:rPr>
        <w:t>30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สิงหาคม </w:t>
      </w:r>
      <w:r w:rsidRPr="00A76113">
        <w:rPr>
          <w:rFonts w:ascii="Browallia New" w:hAnsi="Browallia New" w:cs="Browallia New" w:hint="cs"/>
          <w:sz w:val="28"/>
          <w:szCs w:val="28"/>
        </w:rPr>
        <w:t>2562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ขณะนี้อยู่ระหว่างดำเนินการแก้อุทธรณ์ บริษัทย่อยทางอ้อมยังไม่ได้บันทึกหนี้สินดังกล่าว เนื่องจากเชื่อว่าการเรียกร้องไม่ถูกต้อง</w:t>
      </w:r>
    </w:p>
    <w:p w14:paraId="04F7CA9B" w14:textId="77777777" w:rsidR="00C6283D" w:rsidRPr="00A76113" w:rsidRDefault="00C6283D" w:rsidP="00C6283D">
      <w:pPr>
        <w:pStyle w:val="ListParagraph"/>
        <w:rPr>
          <w:rFonts w:ascii="Browallia New" w:hAnsi="Browallia New" w:cs="Browallia New"/>
          <w:sz w:val="28"/>
          <w:szCs w:val="28"/>
          <w:cs/>
        </w:rPr>
      </w:pPr>
    </w:p>
    <w:p w14:paraId="4E6501E4" w14:textId="77777777" w:rsidR="00C6283D" w:rsidRPr="00A76113" w:rsidRDefault="00E14B1D" w:rsidP="00E14B1D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ในระหว่างเดือนมิถุนายนถึงสิงหาคม </w:t>
      </w:r>
      <w:r w:rsidRPr="00A76113">
        <w:rPr>
          <w:rFonts w:ascii="Browallia New" w:hAnsi="Browallia New" w:cs="Browallia New" w:hint="cs"/>
          <w:sz w:val="28"/>
          <w:szCs w:val="28"/>
        </w:rPr>
        <w:t>2561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บริษัทย่อยทางอ้อมแห่งหนึ่งและกรรมการผู้มีอำนาจที่อยู่ในตำแหน่งช่วงปี </w:t>
      </w:r>
      <w:r w:rsidRPr="00A76113">
        <w:rPr>
          <w:rFonts w:ascii="Browallia New" w:hAnsi="Browallia New" w:cs="Browallia New" w:hint="cs"/>
          <w:sz w:val="28"/>
          <w:szCs w:val="28"/>
        </w:rPr>
        <w:t>2560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ถูกฟ้องร้องโดยเจ้าหนี้จำนวน </w:t>
      </w:r>
      <w:r w:rsidRPr="00A76113">
        <w:rPr>
          <w:rFonts w:ascii="Browallia New" w:hAnsi="Browallia New" w:cs="Browallia New" w:hint="cs"/>
          <w:sz w:val="28"/>
          <w:szCs w:val="28"/>
        </w:rPr>
        <w:t>60.22</w:t>
      </w:r>
      <w:r w:rsidRPr="00A76113">
        <w:rPr>
          <w:rFonts w:ascii="Browallia New" w:hAnsi="Browallia New" w:cs="Browallia New" w:hint="cs"/>
          <w:sz w:val="28"/>
          <w:szCs w:val="28"/>
          <w:cs/>
        </w:rPr>
        <w:t xml:space="preserve"> ล้านบาท ภายใต้ พ.ร.บ.ว่าด้วยความผิดอันเกิดจากการใช้เช็ค ซึ่งคดีอยู่ในกระบวนการพิจารณาของศาลชั้นต้น ปัจจุบันบริษัทย่อยทางอ้อมทำสัญญาประนีประนอมยอมความในศาล ซึ่งศาลมีคำพิพากษาตามยอม และคดีอยู่ระหว่างการดำเนินการถอนฟ้อง อย่างไรก็ตาม บริษัทย่อยทางอ้อมบันทึกหนี้สินดังกล่าวไว้ทั้งหมดแล้ว</w:t>
      </w:r>
    </w:p>
    <w:p w14:paraId="13FD9E03" w14:textId="77777777" w:rsidR="00EF6F4F" w:rsidRDefault="00EF6F4F" w:rsidP="00EF6F4F">
      <w:pPr>
        <w:pStyle w:val="ListParagraph"/>
        <w:rPr>
          <w:rFonts w:ascii="Browallia New" w:hAnsi="Browallia New" w:cs="Browallia New"/>
          <w:sz w:val="28"/>
          <w:szCs w:val="28"/>
          <w:cs/>
        </w:rPr>
      </w:pPr>
    </w:p>
    <w:p w14:paraId="0D0F1047" w14:textId="050A7F50" w:rsidR="00C6283D" w:rsidRPr="00EF6F4F" w:rsidRDefault="00EF6F4F" w:rsidP="00E14B1D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EF6F4F">
        <w:rPr>
          <w:rFonts w:ascii="Browallia New" w:hAnsi="Browallia New" w:cs="Browallia New" w:hint="cs"/>
          <w:sz w:val="28"/>
          <w:szCs w:val="28"/>
          <w:cs/>
        </w:rPr>
        <w:t>ในระหว่างไตรมาส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4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ของปี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2561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บริษัทย่อยทางอ้อมถูกฟ้องร้องเรียกค่าเสียหายให้ชำระหนี้เป็นคดี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10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คดี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จำนวนเงินรวม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9.75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บริษัทย่อยทางอ้อมทำสัญญาประนีประนอมยอมความในศาลรวมทั้งหมด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4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คดี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จำนวนเงินรวม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2.48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F6F4F">
        <w:rPr>
          <w:rFonts w:ascii="Browallia New" w:hAnsi="Browallia New" w:cs="Browallia New"/>
          <w:sz w:val="28"/>
          <w:szCs w:val="28"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ซึ่งศาลมีคำพิพากษาตามยอม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บริษัทย่อยทางอ้อมแพ้คดีและจ่ายชำระหนี้เสร็จสิ้นแล้วในระหว่างงวด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5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คดี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จำนวนเงินรวม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0.97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และมี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1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คดี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จำนวนเงินรวม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/>
          <w:sz w:val="28"/>
          <w:szCs w:val="28"/>
        </w:rPr>
        <w:t xml:space="preserve">6.30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F6F4F">
        <w:rPr>
          <w:rFonts w:ascii="Browallia New" w:hAnsi="Browallia New" w:cs="Browallia New" w:hint="cs"/>
          <w:sz w:val="28"/>
          <w:szCs w:val="28"/>
          <w:cs/>
        </w:rPr>
        <w:t>ศาลชั้นต้นมีคำสั่งยกฟ้องแก่โจทก์</w:t>
      </w:r>
      <w:r w:rsidRPr="00EF6F4F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E14B1D" w:rsidRPr="00EF6F4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14B1D" w:rsidRPr="00EF6F4F">
        <w:rPr>
          <w:rFonts w:ascii="Browallia New" w:hAnsi="Browallia New" w:cs="Browallia New" w:hint="cs"/>
          <w:sz w:val="28"/>
          <w:szCs w:val="28"/>
        </w:rPr>
        <w:t xml:space="preserve"> </w:t>
      </w:r>
    </w:p>
    <w:p w14:paraId="7AC69DC2" w14:textId="77777777" w:rsidR="005722F6" w:rsidRPr="00F30F9B" w:rsidRDefault="005722F6" w:rsidP="00C6283D">
      <w:pPr>
        <w:pStyle w:val="ListParagraph"/>
        <w:rPr>
          <w:rFonts w:ascii="Browallia New" w:hAnsi="Browallia New" w:cs="Browallia New"/>
          <w:sz w:val="28"/>
          <w:szCs w:val="28"/>
          <w:highlight w:val="yellow"/>
          <w:cs/>
        </w:rPr>
      </w:pPr>
    </w:p>
    <w:p w14:paraId="4644D7C8" w14:textId="5893E1A6" w:rsidR="00C6283D" w:rsidRPr="0019216D" w:rsidRDefault="00E14B1D" w:rsidP="00C6283D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19216D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19216D">
        <w:rPr>
          <w:rFonts w:ascii="Browallia New" w:hAnsi="Browallia New" w:cs="Browallia New" w:hint="cs"/>
          <w:sz w:val="28"/>
          <w:szCs w:val="28"/>
        </w:rPr>
        <w:t>1</w:t>
      </w:r>
      <w:r w:rsidRPr="0019216D">
        <w:rPr>
          <w:rFonts w:ascii="Browallia New" w:hAnsi="Browallia New" w:cs="Browallia New" w:hint="cs"/>
          <w:sz w:val="28"/>
          <w:szCs w:val="28"/>
          <w:cs/>
        </w:rPr>
        <w:t xml:space="preserve"> กุมภาพันธ์ </w:t>
      </w:r>
      <w:r w:rsidRPr="0019216D">
        <w:rPr>
          <w:rFonts w:ascii="Browallia New" w:hAnsi="Browallia New" w:cs="Browallia New" w:hint="cs"/>
          <w:sz w:val="28"/>
          <w:szCs w:val="28"/>
        </w:rPr>
        <w:t>2562</w:t>
      </w:r>
      <w:r w:rsidRPr="0019216D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บริษัทย่อยทางอ้อมถูกฟ้องเรียกค่าเสียหาย จำนวน </w:t>
      </w:r>
      <w:r w:rsidRPr="0019216D">
        <w:rPr>
          <w:rFonts w:ascii="Browallia New" w:hAnsi="Browallia New" w:cs="Browallia New" w:hint="cs"/>
          <w:sz w:val="28"/>
          <w:szCs w:val="28"/>
        </w:rPr>
        <w:t>187</w:t>
      </w:r>
      <w:r w:rsidRPr="0019216D">
        <w:rPr>
          <w:rFonts w:ascii="Browallia New" w:hAnsi="Browallia New" w:cs="Browallia New" w:hint="cs"/>
          <w:sz w:val="28"/>
          <w:szCs w:val="28"/>
          <w:cs/>
        </w:rPr>
        <w:t xml:space="preserve"> ล้านบาท ซึ่งขณะนี้ คดีดังกล่าวอยู่ในระหว่างขั้นตอนการพิจารณาของศาลชั้นต้น  </w:t>
      </w:r>
      <w:r w:rsidRPr="0019216D">
        <w:rPr>
          <w:rFonts w:ascii="Browallia New" w:hAnsi="Browallia New" w:cs="Browallia New" w:hint="cs"/>
          <w:sz w:val="28"/>
          <w:szCs w:val="28"/>
        </w:rPr>
        <w:t xml:space="preserve"> </w:t>
      </w:r>
    </w:p>
    <w:p w14:paraId="608E8FA2" w14:textId="283C9522" w:rsidR="005722F6" w:rsidRDefault="005722F6" w:rsidP="005722F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3731F0A6" w14:textId="77777777" w:rsidR="003D572C" w:rsidRPr="00EB2CC0" w:rsidRDefault="003D572C" w:rsidP="005722F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331FA1A6" w14:textId="6278A15A" w:rsidR="00C6283D" w:rsidRDefault="00E14B1D" w:rsidP="00E14B1D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0E518C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เมื่อวันที่ </w:t>
      </w:r>
      <w:r w:rsidRPr="000E518C">
        <w:rPr>
          <w:rFonts w:ascii="Browallia New" w:hAnsi="Browallia New" w:cs="Browallia New" w:hint="cs"/>
          <w:sz w:val="28"/>
          <w:szCs w:val="28"/>
        </w:rPr>
        <w:t>17</w:t>
      </w:r>
      <w:r w:rsidRPr="000E518C">
        <w:rPr>
          <w:rFonts w:ascii="Browallia New" w:hAnsi="Browallia New" w:cs="Browallia New" w:hint="cs"/>
          <w:sz w:val="28"/>
          <w:szCs w:val="28"/>
          <w:cs/>
        </w:rPr>
        <w:t xml:space="preserve"> กันยายน </w:t>
      </w:r>
      <w:r w:rsidRPr="000E518C">
        <w:rPr>
          <w:rFonts w:ascii="Browallia New" w:hAnsi="Browallia New" w:cs="Browallia New" w:hint="cs"/>
          <w:sz w:val="28"/>
          <w:szCs w:val="28"/>
        </w:rPr>
        <w:t>2560</w:t>
      </w:r>
      <w:r w:rsidRPr="000E518C">
        <w:rPr>
          <w:rFonts w:ascii="Browallia New" w:hAnsi="Browallia New" w:cs="Browallia New" w:hint="cs"/>
          <w:sz w:val="28"/>
          <w:szCs w:val="28"/>
          <w:cs/>
        </w:rPr>
        <w:t xml:space="preserve"> บริษัทถูกฟ้องร้องเป็นจำเลยร่วมกับผู้อื่นอีก </w:t>
      </w:r>
      <w:r w:rsidRPr="000E518C">
        <w:rPr>
          <w:rFonts w:ascii="Browallia New" w:hAnsi="Browallia New" w:cs="Browallia New" w:hint="cs"/>
          <w:sz w:val="28"/>
          <w:szCs w:val="28"/>
        </w:rPr>
        <w:t>5</w:t>
      </w:r>
      <w:r w:rsidRPr="000E518C">
        <w:rPr>
          <w:rFonts w:ascii="Browallia New" w:hAnsi="Browallia New" w:cs="Browallia New" w:hint="cs"/>
          <w:sz w:val="28"/>
          <w:szCs w:val="28"/>
          <w:cs/>
        </w:rPr>
        <w:t xml:space="preserve"> ราย โดยโจทย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 </w:t>
      </w:r>
      <w:r w:rsidRPr="000E518C">
        <w:rPr>
          <w:rFonts w:ascii="Browallia New" w:hAnsi="Browallia New" w:cs="Browallia New" w:hint="cs"/>
          <w:sz w:val="28"/>
          <w:szCs w:val="28"/>
        </w:rPr>
        <w:t>275</w:t>
      </w:r>
      <w:r w:rsidRPr="000E518C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และชำระดอกเบี้ยอัตราร้อยละ </w:t>
      </w:r>
      <w:r w:rsidRPr="000E518C">
        <w:rPr>
          <w:rFonts w:ascii="Browallia New" w:hAnsi="Browallia New" w:cs="Browallia New" w:hint="cs"/>
          <w:sz w:val="28"/>
          <w:szCs w:val="28"/>
        </w:rPr>
        <w:t>7.50</w:t>
      </w:r>
      <w:r w:rsidRPr="000E518C">
        <w:rPr>
          <w:rFonts w:ascii="Browallia New" w:hAnsi="Browallia New" w:cs="Browallia New" w:hint="cs"/>
          <w:sz w:val="28"/>
          <w:szCs w:val="28"/>
          <w:cs/>
        </w:rPr>
        <w:t xml:space="preserve"> ต่อปี ของเงินต้นจำนวน </w:t>
      </w:r>
      <w:r w:rsidRPr="000E518C">
        <w:rPr>
          <w:rFonts w:ascii="Browallia New" w:hAnsi="Browallia New" w:cs="Browallia New" w:hint="cs"/>
          <w:sz w:val="28"/>
          <w:szCs w:val="28"/>
        </w:rPr>
        <w:t>242</w:t>
      </w:r>
      <w:r w:rsidRPr="000E518C">
        <w:rPr>
          <w:rFonts w:ascii="Browallia New" w:hAnsi="Browallia New" w:cs="Browallia New" w:hint="cs"/>
          <w:sz w:val="28"/>
          <w:szCs w:val="28"/>
          <w:cs/>
        </w:rPr>
        <w:t xml:space="preserve"> ล้านบาท ให้แก่โจทก์ ซึ่งเมื่อวันที่ </w:t>
      </w:r>
      <w:r w:rsidRPr="000E518C">
        <w:rPr>
          <w:rFonts w:ascii="Browallia New" w:hAnsi="Browallia New" w:cs="Browallia New" w:hint="cs"/>
          <w:sz w:val="28"/>
          <w:szCs w:val="28"/>
        </w:rPr>
        <w:t>30</w:t>
      </w:r>
      <w:r w:rsidRPr="000E518C">
        <w:rPr>
          <w:rFonts w:ascii="Browallia New" w:hAnsi="Browallia New" w:cs="Browallia New" w:hint="cs"/>
          <w:sz w:val="28"/>
          <w:szCs w:val="28"/>
          <w:cs/>
        </w:rPr>
        <w:t xml:space="preserve"> เมษายน </w:t>
      </w:r>
      <w:r w:rsidRPr="000E518C">
        <w:rPr>
          <w:rFonts w:ascii="Browallia New" w:hAnsi="Browallia New" w:cs="Browallia New" w:hint="cs"/>
          <w:sz w:val="28"/>
          <w:szCs w:val="28"/>
        </w:rPr>
        <w:t>2562</w:t>
      </w:r>
      <w:r w:rsidRPr="000E518C">
        <w:rPr>
          <w:rFonts w:ascii="Browallia New" w:hAnsi="Browallia New" w:cs="Browallia New" w:hint="cs"/>
          <w:sz w:val="28"/>
          <w:szCs w:val="28"/>
          <w:cs/>
        </w:rPr>
        <w:t xml:space="preserve"> 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 และอยู่ระหว่างการอุทธรณ์คำพิพากษาของศาลชั้นต้น</w:t>
      </w:r>
    </w:p>
    <w:p w14:paraId="5E42FB53" w14:textId="77777777" w:rsidR="001F4E06" w:rsidRDefault="001F4E06" w:rsidP="001F4E06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48D2E90A" w14:textId="53CF1CA7" w:rsidR="001F4E06" w:rsidRPr="001F4E06" w:rsidRDefault="001F4E06" w:rsidP="001F4E06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ในระหว่างเดือนพฤษภาคม </w:t>
      </w:r>
      <w:r w:rsidRPr="00C90482">
        <w:rPr>
          <w:rFonts w:ascii="Browallia New" w:hAnsi="Browallia New" w:cs="Browallia New"/>
          <w:sz w:val="28"/>
          <w:szCs w:val="28"/>
        </w:rPr>
        <w:t xml:space="preserve">2561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บริษัทย่อยแห่งหนึ่งถูกฟ้องร้องเป็นจำเลยร่วมกับบุคคลอื่นอีก </w:t>
      </w:r>
      <w:r w:rsidRPr="00C90482">
        <w:rPr>
          <w:rFonts w:ascii="Browallia New" w:hAnsi="Browallia New" w:cs="Browallia New" w:hint="cs"/>
          <w:sz w:val="28"/>
          <w:szCs w:val="28"/>
        </w:rPr>
        <w:t xml:space="preserve">3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ราย</w:t>
      </w:r>
      <w:r w:rsidRPr="00C90482">
        <w:rPr>
          <w:rFonts w:ascii="Browallia New" w:hAnsi="Browallia New" w:cs="Browallia New"/>
          <w:sz w:val="28"/>
          <w:szCs w:val="28"/>
        </w:rPr>
        <w:t xml:space="preserve">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รวมเป็นจำนวน </w:t>
      </w:r>
      <w:r w:rsidRPr="00C90482">
        <w:rPr>
          <w:rFonts w:ascii="Browallia New" w:hAnsi="Browallia New" w:cs="Browallia New"/>
          <w:sz w:val="28"/>
          <w:szCs w:val="28"/>
        </w:rPr>
        <w:t xml:space="preserve">173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ล้านบาท สำหรับการซื้อหุ้นในบริษัทย่อยของโจทก์ที่ยังไม่ได้รับใบหุ้น บริษัทย่อยยังไม่ได้บันทึกหนี้สินดังกล่าวเนื่องจากเชื่อว่าการเรียกร้องไม่ถูกต้อง ต่อมาในเดือนกรกฎาคม</w:t>
      </w:r>
      <w:r w:rsidRPr="00C90482">
        <w:rPr>
          <w:rFonts w:ascii="Browallia New" w:hAnsi="Browallia New" w:cs="Browallia New"/>
          <w:sz w:val="28"/>
          <w:szCs w:val="28"/>
        </w:rPr>
        <w:t xml:space="preserve"> 2562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 ศาลชั้นต้นมีคำพิพากษายกฟ้องโจทก์ จำนวน</w:t>
      </w:r>
      <w:r w:rsidRPr="00C90482">
        <w:rPr>
          <w:rFonts w:ascii="Browallia New" w:hAnsi="Browallia New" w:cs="Browallia New"/>
          <w:sz w:val="28"/>
          <w:szCs w:val="28"/>
        </w:rPr>
        <w:t xml:space="preserve"> 2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 คดี และโจทก์ถอนฟ้อง</w:t>
      </w:r>
    </w:p>
    <w:p w14:paraId="5F892E60" w14:textId="77777777" w:rsidR="00C6283D" w:rsidRPr="00F30F9B" w:rsidRDefault="00C6283D" w:rsidP="00C6283D">
      <w:pPr>
        <w:pStyle w:val="ListParagraph"/>
        <w:rPr>
          <w:rFonts w:ascii="Browallia New" w:hAnsi="Browallia New" w:cs="Browallia New"/>
          <w:sz w:val="28"/>
          <w:szCs w:val="28"/>
          <w:highlight w:val="yellow"/>
          <w:cs/>
        </w:rPr>
      </w:pPr>
    </w:p>
    <w:p w14:paraId="2EF50286" w14:textId="2B17A50B" w:rsidR="00C6283D" w:rsidRPr="005722F6" w:rsidRDefault="00E14B1D" w:rsidP="00E14B1D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5722F6">
        <w:rPr>
          <w:rFonts w:ascii="Browallia New" w:hAnsi="Browallia New" w:cs="Browallia New" w:hint="cs"/>
          <w:sz w:val="28"/>
          <w:szCs w:val="28"/>
          <w:cs/>
        </w:rPr>
        <w:t xml:space="preserve">ในระหว่างไตรมาส </w:t>
      </w:r>
      <w:r w:rsidR="005722F6" w:rsidRPr="005722F6">
        <w:rPr>
          <w:rFonts w:ascii="Browallia New" w:hAnsi="Browallia New" w:cs="Browallia New"/>
          <w:sz w:val="28"/>
          <w:szCs w:val="28"/>
        </w:rPr>
        <w:t>2</w:t>
      </w:r>
      <w:r w:rsidRPr="005722F6">
        <w:rPr>
          <w:rFonts w:ascii="Browallia New" w:hAnsi="Browallia New" w:cs="Browallia New" w:hint="cs"/>
          <w:sz w:val="28"/>
          <w:szCs w:val="28"/>
          <w:cs/>
        </w:rPr>
        <w:t xml:space="preserve"> ของปี </w:t>
      </w:r>
      <w:r w:rsidRPr="005722F6">
        <w:rPr>
          <w:rFonts w:ascii="Browallia New" w:hAnsi="Browallia New" w:cs="Browallia New" w:hint="cs"/>
          <w:sz w:val="28"/>
          <w:szCs w:val="28"/>
        </w:rPr>
        <w:t>2562</w:t>
      </w:r>
      <w:r w:rsidRPr="005722F6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บริษัทย่อยทางอ้อมแห่งหนึ่งถูกฟ้องร้องเรียกค่าเสียหายให้ชำระหนี้เป็นคดีจำนวน </w:t>
      </w:r>
      <w:r w:rsidR="005722F6" w:rsidRPr="005722F6">
        <w:rPr>
          <w:rFonts w:ascii="Browallia New" w:hAnsi="Browallia New" w:cs="Browallia New"/>
          <w:sz w:val="28"/>
          <w:szCs w:val="28"/>
        </w:rPr>
        <w:t>4</w:t>
      </w:r>
      <w:r w:rsidRPr="005722F6">
        <w:rPr>
          <w:rFonts w:ascii="Browallia New" w:hAnsi="Browallia New" w:cs="Browallia New" w:hint="cs"/>
          <w:sz w:val="28"/>
          <w:szCs w:val="28"/>
          <w:cs/>
        </w:rPr>
        <w:t xml:space="preserve"> คดี จำนวนเงินรวม </w:t>
      </w:r>
      <w:r w:rsidRPr="005722F6">
        <w:rPr>
          <w:rFonts w:ascii="Browallia New" w:hAnsi="Browallia New" w:cs="Browallia New" w:hint="cs"/>
          <w:sz w:val="28"/>
          <w:szCs w:val="28"/>
        </w:rPr>
        <w:t>5.</w:t>
      </w:r>
      <w:r w:rsidR="005722F6" w:rsidRPr="005722F6">
        <w:rPr>
          <w:rFonts w:ascii="Browallia New" w:hAnsi="Browallia New" w:cs="Browallia New"/>
          <w:sz w:val="28"/>
          <w:szCs w:val="28"/>
        </w:rPr>
        <w:t>40</w:t>
      </w:r>
      <w:r w:rsidRPr="005722F6">
        <w:rPr>
          <w:rFonts w:ascii="Browallia New" w:hAnsi="Browallia New" w:cs="Browallia New" w:hint="cs"/>
          <w:sz w:val="28"/>
          <w:szCs w:val="28"/>
          <w:cs/>
        </w:rPr>
        <w:t xml:space="preserve"> ล้านบาท คดีอยู่ระหว่างการเจรจาไกล่เกลี่ย อย่างไรก็ตาม บริษัทย่อยทางอ้อมบันทึกหนี้สินดังกล่าวไว้ทั้งหมดแล้ว</w:t>
      </w:r>
    </w:p>
    <w:p w14:paraId="086E8F0C" w14:textId="77777777" w:rsidR="00C6283D" w:rsidRPr="004C7BF7" w:rsidRDefault="00C6283D" w:rsidP="00C6283D">
      <w:pPr>
        <w:pStyle w:val="ListParagraph"/>
        <w:rPr>
          <w:rFonts w:ascii="Browallia New" w:hAnsi="Browallia New" w:cs="Browallia New"/>
          <w:sz w:val="28"/>
          <w:szCs w:val="28"/>
          <w:cs/>
        </w:rPr>
      </w:pPr>
    </w:p>
    <w:p w14:paraId="2C65E797" w14:textId="77777777" w:rsidR="00C6283D" w:rsidRPr="004C7BF7" w:rsidRDefault="00E14B1D" w:rsidP="00E14B1D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4C7BF7">
        <w:rPr>
          <w:rFonts w:ascii="Browallia New" w:hAnsi="Browallia New" w:cs="Browallia New" w:hint="cs"/>
          <w:sz w:val="28"/>
          <w:szCs w:val="28"/>
          <w:cs/>
        </w:rPr>
        <w:t xml:space="preserve">ในระหว่างไตรมาส </w:t>
      </w:r>
      <w:r w:rsidRPr="004C7BF7">
        <w:rPr>
          <w:rFonts w:ascii="Browallia New" w:hAnsi="Browallia New" w:cs="Browallia New" w:hint="cs"/>
          <w:sz w:val="28"/>
          <w:szCs w:val="28"/>
        </w:rPr>
        <w:t>3</w:t>
      </w:r>
      <w:r w:rsidRPr="004C7BF7">
        <w:rPr>
          <w:rFonts w:ascii="Browallia New" w:hAnsi="Browallia New" w:cs="Browallia New" w:hint="cs"/>
          <w:sz w:val="28"/>
          <w:szCs w:val="28"/>
          <w:cs/>
        </w:rPr>
        <w:t xml:space="preserve"> ของปี </w:t>
      </w:r>
      <w:r w:rsidRPr="004C7BF7">
        <w:rPr>
          <w:rFonts w:ascii="Browallia New" w:hAnsi="Browallia New" w:cs="Browallia New" w:hint="cs"/>
          <w:sz w:val="28"/>
          <w:szCs w:val="28"/>
        </w:rPr>
        <w:t>2562</w:t>
      </w:r>
      <w:r w:rsidRPr="004C7BF7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บริษัทย่อยทางอ้อมสองบริษัทถูกฟ้องร้องเรียกค่าเสียหายให้ชำระหนี้เป็นคดีจำนวน </w:t>
      </w:r>
      <w:r w:rsidRPr="004C7BF7">
        <w:rPr>
          <w:rFonts w:ascii="Browallia New" w:hAnsi="Browallia New" w:cs="Browallia New" w:hint="cs"/>
          <w:sz w:val="28"/>
          <w:szCs w:val="28"/>
        </w:rPr>
        <w:t>4</w:t>
      </w:r>
      <w:r w:rsidRPr="004C7BF7">
        <w:rPr>
          <w:rFonts w:ascii="Browallia New" w:hAnsi="Browallia New" w:cs="Browallia New" w:hint="cs"/>
          <w:sz w:val="28"/>
          <w:szCs w:val="28"/>
          <w:cs/>
        </w:rPr>
        <w:t xml:space="preserve"> คดี จำนวนเงินรวม </w:t>
      </w:r>
      <w:r w:rsidRPr="004C7BF7">
        <w:rPr>
          <w:rFonts w:ascii="Browallia New" w:hAnsi="Browallia New" w:cs="Browallia New" w:hint="cs"/>
          <w:sz w:val="28"/>
          <w:szCs w:val="28"/>
        </w:rPr>
        <w:t>13.91</w:t>
      </w:r>
      <w:r w:rsidRPr="004C7BF7">
        <w:rPr>
          <w:rFonts w:ascii="Browallia New" w:hAnsi="Browallia New" w:cs="Browallia New" w:hint="cs"/>
          <w:sz w:val="28"/>
          <w:szCs w:val="28"/>
          <w:cs/>
        </w:rPr>
        <w:t xml:space="preserve"> ล้านบาท คดีอยู่ระหว่างการเจรจาไกล่เกลี่ย อย่างไรก็ตาม บริษัทย่อยทางอ้อมบันทึกหนี้สินดังกล่าวไว้ทั้งหมดแล้ว</w:t>
      </w:r>
    </w:p>
    <w:p w14:paraId="5C724B65" w14:textId="77777777" w:rsidR="00C6283D" w:rsidRPr="00F30F9B" w:rsidRDefault="00C6283D" w:rsidP="00C6283D">
      <w:pPr>
        <w:pStyle w:val="ListParagraph"/>
        <w:rPr>
          <w:rFonts w:ascii="Browallia New" w:hAnsi="Browallia New" w:cs="Browallia New"/>
          <w:sz w:val="28"/>
          <w:szCs w:val="28"/>
          <w:highlight w:val="yellow"/>
          <w:cs/>
        </w:rPr>
      </w:pPr>
    </w:p>
    <w:p w14:paraId="3F65661A" w14:textId="48D3413B" w:rsidR="00E14B1D" w:rsidRPr="009F3BE7" w:rsidRDefault="00E14B1D" w:rsidP="00E14B1D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9F3BE7">
        <w:rPr>
          <w:rFonts w:ascii="Browallia New" w:hAnsi="Browallia New" w:cs="Browallia New" w:hint="cs"/>
          <w:sz w:val="28"/>
          <w:szCs w:val="28"/>
        </w:rPr>
        <w:t xml:space="preserve">19 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Pr="009F3BE7">
        <w:rPr>
          <w:rFonts w:ascii="Browallia New" w:hAnsi="Browallia New" w:cs="Browallia New" w:hint="cs"/>
          <w:sz w:val="28"/>
          <w:szCs w:val="28"/>
        </w:rPr>
        <w:t xml:space="preserve">2561 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ทางอ้อมถูกฟ้องร้องเพื่อเรียกร้องค่าเสียหายให้ชำระเงินค่าโปรแกรมคอมพิวเตอร์และสิทธิในการใช้งานเป็นเงินจำนวน </w:t>
      </w:r>
      <w:r w:rsidRPr="009F3BE7">
        <w:rPr>
          <w:rFonts w:ascii="Browallia New" w:hAnsi="Browallia New" w:cs="Browallia New" w:hint="cs"/>
          <w:sz w:val="28"/>
          <w:szCs w:val="28"/>
        </w:rPr>
        <w:t xml:space="preserve">2.34 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และชำระดอกเบี้ยอัตราร้อยละ </w:t>
      </w:r>
      <w:r w:rsidRPr="009F3BE7">
        <w:rPr>
          <w:rFonts w:ascii="Browallia New" w:hAnsi="Browallia New" w:cs="Browallia New" w:hint="cs"/>
          <w:sz w:val="28"/>
          <w:szCs w:val="28"/>
        </w:rPr>
        <w:t xml:space="preserve">7.5 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ต่อปี ของต้นเงินจำนวน </w:t>
      </w:r>
      <w:r w:rsidRPr="009F3BE7">
        <w:rPr>
          <w:rFonts w:ascii="Browallia New" w:hAnsi="Browallia New" w:cs="Browallia New" w:hint="cs"/>
          <w:sz w:val="28"/>
          <w:szCs w:val="28"/>
        </w:rPr>
        <w:t xml:space="preserve">2.29 </w:t>
      </w:r>
      <w:r w:rsidRPr="009F3BE7">
        <w:rPr>
          <w:rFonts w:ascii="Browallia New" w:hAnsi="Browallia New" w:cs="Browallia New" w:hint="cs"/>
          <w:sz w:val="28"/>
          <w:szCs w:val="28"/>
          <w:cs/>
        </w:rPr>
        <w:t>ล้านบาท ศาลชั้นต้นมีคำสั่งจำหน่ายคดีจากสารบบความ ปัจจุบัน</w:t>
      </w:r>
      <w:r w:rsidR="004A4FC5">
        <w:rPr>
          <w:rFonts w:ascii="Browallia New" w:hAnsi="Browallia New" w:cs="Browallia New" w:hint="cs"/>
          <w:sz w:val="28"/>
          <w:szCs w:val="28"/>
          <w:cs/>
        </w:rPr>
        <w:t>โจทก์อยู่ระหว่าง</w:t>
      </w:r>
      <w:r w:rsidR="00DA7F8F">
        <w:rPr>
          <w:rFonts w:ascii="Browallia New" w:hAnsi="Browallia New" w:cs="Browallia New" w:hint="cs"/>
          <w:sz w:val="28"/>
          <w:szCs w:val="28"/>
          <w:cs/>
        </w:rPr>
        <w:t>การอุทธรณ์คำสั่งของศาลชั้นต้น</w:t>
      </w:r>
    </w:p>
    <w:p w14:paraId="53117778" w14:textId="77777777" w:rsidR="00970D1F" w:rsidRPr="009F3BE7" w:rsidRDefault="00970D1F" w:rsidP="00970D1F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24EC455D" w14:textId="771C5FC7" w:rsidR="004C2E1B" w:rsidRPr="009F3BE7" w:rsidRDefault="00970D1F" w:rsidP="004C2E1B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9F3BE7">
        <w:rPr>
          <w:rFonts w:ascii="Browallia New" w:hAnsi="Browallia New" w:cs="Browallia New" w:hint="cs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14:paraId="4B5611FF" w14:textId="77777777" w:rsidR="00D14398" w:rsidRPr="009F3BE7" w:rsidRDefault="00D14398" w:rsidP="00A4689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3FFD3F6D" w14:textId="34B6FACB" w:rsidR="00D14398" w:rsidRPr="009F3BE7" w:rsidRDefault="00D14398" w:rsidP="00A46890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9F3BE7">
        <w:rPr>
          <w:rFonts w:ascii="Browallia New" w:hAnsi="Browallia New" w:cs="Browallia New" w:hint="cs"/>
          <w:sz w:val="28"/>
          <w:szCs w:val="28"/>
        </w:rPr>
        <w:t>1/2562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เมื่อวันที่ </w:t>
      </w:r>
      <w:r w:rsidRPr="009F3BE7">
        <w:rPr>
          <w:rFonts w:ascii="Browallia New" w:hAnsi="Browallia New" w:cs="Browallia New" w:hint="cs"/>
          <w:sz w:val="28"/>
          <w:szCs w:val="28"/>
        </w:rPr>
        <w:t>5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พฤศจิกายน </w:t>
      </w:r>
      <w:r w:rsidRPr="009F3BE7">
        <w:rPr>
          <w:rFonts w:ascii="Browallia New" w:hAnsi="Browallia New" w:cs="Browallia New" w:hint="cs"/>
          <w:sz w:val="28"/>
          <w:szCs w:val="28"/>
        </w:rPr>
        <w:t>2562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ที่ประชุมมีมติอนุมัติเพิ่มทุนจดทะเบียนของบริษัทจาก </w:t>
      </w:r>
      <w:r w:rsidRPr="009F3BE7">
        <w:rPr>
          <w:rFonts w:ascii="Browallia New" w:hAnsi="Browallia New" w:cs="Browallia New" w:hint="cs"/>
          <w:sz w:val="28"/>
          <w:szCs w:val="28"/>
        </w:rPr>
        <w:t>2,577,488,835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บาท เป็น </w:t>
      </w:r>
      <w:r w:rsidRPr="009F3BE7">
        <w:rPr>
          <w:rFonts w:ascii="Browallia New" w:hAnsi="Browallia New" w:cs="Browallia New" w:hint="cs"/>
          <w:sz w:val="28"/>
          <w:szCs w:val="28"/>
        </w:rPr>
        <w:t>3,181,554,810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บาท โดยออกหุ้นสามัญจำนวน </w:t>
      </w:r>
      <w:r w:rsidRPr="009F3BE7">
        <w:rPr>
          <w:rFonts w:ascii="Browallia New" w:hAnsi="Browallia New" w:cs="Browallia New" w:hint="cs"/>
          <w:sz w:val="28"/>
          <w:szCs w:val="28"/>
        </w:rPr>
        <w:t>8,054,212,998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หุ้น มูลค่าที่ตราไว้หุ้นละ </w:t>
      </w:r>
      <w:r w:rsidRPr="009F3BE7">
        <w:rPr>
          <w:rFonts w:ascii="Browallia New" w:hAnsi="Browallia New" w:cs="Browallia New" w:hint="cs"/>
          <w:sz w:val="28"/>
          <w:szCs w:val="28"/>
        </w:rPr>
        <w:t>0.075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บาท โดยเสนอขายหุ้นสามัญเพิ่มทุนให้แก่ผู้ถือหุ้นเดิมของบริษัทตามสัดส่วนจำนวนหุ้นที่ผู้ถือหุ้นแต่ละรายถืออยู่ (</w:t>
      </w:r>
      <w:r w:rsidRPr="009F3BE7">
        <w:rPr>
          <w:rFonts w:ascii="Browallia New" w:hAnsi="Browallia New" w:cs="Browallia New" w:hint="cs"/>
          <w:sz w:val="28"/>
          <w:szCs w:val="28"/>
        </w:rPr>
        <w:t xml:space="preserve">Right Offering) 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ในอัตรา </w:t>
      </w:r>
      <w:r w:rsidRPr="009F3BE7">
        <w:rPr>
          <w:rFonts w:ascii="Browallia New" w:hAnsi="Browallia New" w:cs="Browallia New" w:hint="cs"/>
          <w:sz w:val="28"/>
          <w:szCs w:val="28"/>
        </w:rPr>
        <w:t>4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หุ้นเดิมต่อ </w:t>
      </w:r>
      <w:r w:rsidRPr="009F3BE7">
        <w:rPr>
          <w:rFonts w:ascii="Browallia New" w:hAnsi="Browallia New" w:cs="Browallia New" w:hint="cs"/>
          <w:sz w:val="28"/>
          <w:szCs w:val="28"/>
        </w:rPr>
        <w:t>1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หุ้นใหม่ ในราคาหุ้นละ </w:t>
      </w:r>
      <w:r w:rsidRPr="009F3BE7">
        <w:rPr>
          <w:rFonts w:ascii="Browallia New" w:hAnsi="Browallia New" w:cs="Browallia New" w:hint="cs"/>
          <w:sz w:val="28"/>
          <w:szCs w:val="28"/>
        </w:rPr>
        <w:t>0.05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บาท มูลค่ารวม </w:t>
      </w:r>
      <w:r w:rsidRPr="009F3BE7">
        <w:rPr>
          <w:rFonts w:ascii="Browallia New" w:hAnsi="Browallia New" w:cs="Browallia New" w:hint="cs"/>
          <w:sz w:val="28"/>
          <w:szCs w:val="28"/>
        </w:rPr>
        <w:t>402,710,650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บาท </w:t>
      </w:r>
    </w:p>
    <w:p w14:paraId="7CA05441" w14:textId="77777777" w:rsidR="00375896" w:rsidRPr="009F3BE7" w:rsidRDefault="00375896" w:rsidP="003758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714FA08" w14:textId="77777777" w:rsidR="00B469A1" w:rsidRPr="009F3BE7" w:rsidRDefault="00B469A1" w:rsidP="00375896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ในการประชุมผู้ถือหุ้นบริษัทย่อย เมื่อวันที่ </w:t>
      </w:r>
      <w:r w:rsidRPr="009F3BE7">
        <w:rPr>
          <w:rFonts w:ascii="Browallia New" w:hAnsi="Browallia New" w:cs="Browallia New" w:hint="cs"/>
          <w:sz w:val="28"/>
          <w:szCs w:val="28"/>
        </w:rPr>
        <w:t>8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พฤศจิกายน </w:t>
      </w:r>
      <w:r w:rsidRPr="009F3BE7">
        <w:rPr>
          <w:rFonts w:ascii="Browallia New" w:hAnsi="Browallia New" w:cs="Browallia New" w:hint="cs"/>
          <w:sz w:val="28"/>
          <w:szCs w:val="28"/>
        </w:rPr>
        <w:t>2562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ที่ประชุมมีมติอนุมัติลดทุนจดทะเบียนของบริษัทจำนวน </w:t>
      </w:r>
      <w:r w:rsidRPr="009F3BE7">
        <w:rPr>
          <w:rFonts w:ascii="Browallia New" w:hAnsi="Browallia New" w:cs="Browallia New" w:hint="cs"/>
          <w:sz w:val="28"/>
          <w:szCs w:val="28"/>
        </w:rPr>
        <w:t>211,093,800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บาท จากเดิม </w:t>
      </w:r>
      <w:r w:rsidRPr="009F3BE7">
        <w:rPr>
          <w:rFonts w:ascii="Browallia New" w:hAnsi="Browallia New" w:cs="Browallia New" w:hint="cs"/>
          <w:sz w:val="28"/>
          <w:szCs w:val="28"/>
        </w:rPr>
        <w:t>2,030,000,020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บาท เป็นจำนวน</w:t>
      </w:r>
      <w:r w:rsidRPr="009F3BE7">
        <w:rPr>
          <w:rFonts w:ascii="Browallia New" w:hAnsi="Browallia New" w:cs="Browallia New" w:hint="cs"/>
          <w:sz w:val="28"/>
          <w:szCs w:val="28"/>
        </w:rPr>
        <w:t xml:space="preserve"> 1,818,906,220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บาท โดยวิธีการตัดหุ้นสามัญที่ยังไม่ได้จำหน่ายจำนวน </w:t>
      </w:r>
      <w:r w:rsidRPr="009F3BE7">
        <w:rPr>
          <w:rFonts w:ascii="Browallia New" w:hAnsi="Browallia New" w:cs="Browallia New" w:hint="cs"/>
          <w:sz w:val="28"/>
          <w:szCs w:val="28"/>
        </w:rPr>
        <w:t>21,109,380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หุ้น มูลค่าที่ตราไว้ </w:t>
      </w:r>
      <w:r w:rsidRPr="009F3BE7">
        <w:rPr>
          <w:rFonts w:ascii="Browallia New" w:hAnsi="Browallia New" w:cs="Browallia New" w:hint="cs"/>
          <w:sz w:val="28"/>
          <w:szCs w:val="28"/>
        </w:rPr>
        <w:t>10</w:t>
      </w:r>
      <w:r w:rsidRPr="009F3BE7">
        <w:rPr>
          <w:rFonts w:ascii="Browallia New" w:hAnsi="Browallia New" w:cs="Browallia New" w:hint="cs"/>
          <w:sz w:val="28"/>
          <w:szCs w:val="28"/>
          <w:cs/>
        </w:rPr>
        <w:t xml:space="preserve"> บาท</w:t>
      </w:r>
    </w:p>
    <w:p w14:paraId="2A25615D" w14:textId="77777777" w:rsidR="00B469A1" w:rsidRPr="0073384E" w:rsidRDefault="00B469A1" w:rsidP="003758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176FFA1" w14:textId="77777777" w:rsidR="00D14398" w:rsidRPr="00F30F9B" w:rsidRDefault="00D14398" w:rsidP="00D14398">
      <w:pPr>
        <w:rPr>
          <w:rFonts w:ascii="Browallia New" w:hAnsi="Browallia New" w:cs="Browallia New"/>
          <w:sz w:val="28"/>
          <w:szCs w:val="28"/>
          <w:highlight w:val="yellow"/>
        </w:rPr>
      </w:pPr>
    </w:p>
    <w:p w14:paraId="57B66618" w14:textId="0B779757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sectPr w:rsidR="00FB13E9" w:rsidSect="002433F1">
      <w:footerReference w:type="default" r:id="rId11"/>
      <w:pgSz w:w="11909" w:h="16834" w:code="9"/>
      <w:pgMar w:top="1530" w:right="1019" w:bottom="900" w:left="1418" w:header="720" w:footer="109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D693D" w14:textId="77777777" w:rsidR="005C0D0D" w:rsidRDefault="005C0D0D">
      <w:r>
        <w:separator/>
      </w:r>
    </w:p>
  </w:endnote>
  <w:endnote w:type="continuationSeparator" w:id="0">
    <w:p w14:paraId="2044107D" w14:textId="77777777" w:rsidR="005C0D0D" w:rsidRDefault="005C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5E1FBA09" w14:textId="0F417DFC" w:rsidR="005C0D0D" w:rsidRPr="00B5115E" w:rsidRDefault="005C0D0D">
        <w:pPr>
          <w:pStyle w:val="Footer"/>
          <w:jc w:val="right"/>
          <w:rPr>
            <w:rFonts w:ascii="Browallia New" w:hAnsi="Browallia New" w:cs="Browallia New"/>
            <w:sz w:val="28"/>
            <w:szCs w:val="28"/>
          </w:rPr>
        </w:pP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</w:sdtContent>
  </w:sdt>
  <w:p w14:paraId="7E777565" w14:textId="3FD15E69" w:rsidR="005C0D0D" w:rsidRPr="00145EC5" w:rsidRDefault="005C0D0D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1E5A3" w14:textId="77777777" w:rsidR="005C0D0D" w:rsidRDefault="005C0D0D">
      <w:r>
        <w:separator/>
      </w:r>
    </w:p>
  </w:footnote>
  <w:footnote w:type="continuationSeparator" w:id="0">
    <w:p w14:paraId="6D82FE0B" w14:textId="77777777" w:rsidR="005C0D0D" w:rsidRDefault="005C0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02948AE"/>
    <w:multiLevelType w:val="hybridMultilevel"/>
    <w:tmpl w:val="F3584236"/>
    <w:lvl w:ilvl="0" w:tplc="3D729F2A">
      <w:start w:val="17"/>
      <w:numFmt w:val="bullet"/>
      <w:lvlText w:val="-"/>
      <w:lvlJc w:val="left"/>
      <w:pPr>
        <w:ind w:left="1146" w:hanging="360"/>
      </w:pPr>
      <w:rPr>
        <w:rFonts w:ascii="Garamond" w:eastAsia="Times New Roman" w:hAnsi="Garamond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0160625D"/>
    <w:multiLevelType w:val="multilevel"/>
    <w:tmpl w:val="872ADDA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 w15:restartNumberingAfterBreak="0">
    <w:nsid w:val="050A7E49"/>
    <w:multiLevelType w:val="hybridMultilevel"/>
    <w:tmpl w:val="F712063A"/>
    <w:lvl w:ilvl="0" w:tplc="8E4C7DFC">
      <w:start w:val="1"/>
      <w:numFmt w:val="decimal"/>
      <w:lvlText w:val="17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5177933"/>
    <w:multiLevelType w:val="hybridMultilevel"/>
    <w:tmpl w:val="AE684028"/>
    <w:lvl w:ilvl="0" w:tplc="AFFC0BE4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840872"/>
    <w:multiLevelType w:val="multilevel"/>
    <w:tmpl w:val="4378E47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7623946"/>
    <w:multiLevelType w:val="multilevel"/>
    <w:tmpl w:val="CCD48F4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205633E5"/>
    <w:multiLevelType w:val="hybridMultilevel"/>
    <w:tmpl w:val="0E0C26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447802"/>
    <w:multiLevelType w:val="multilevel"/>
    <w:tmpl w:val="6934824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7630B"/>
    <w:multiLevelType w:val="hybridMultilevel"/>
    <w:tmpl w:val="C5389366"/>
    <w:lvl w:ilvl="0" w:tplc="8E4C7DFC">
      <w:start w:val="1"/>
      <w:numFmt w:val="decimal"/>
      <w:lvlText w:val="17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EF661F2"/>
    <w:multiLevelType w:val="hybridMultilevel"/>
    <w:tmpl w:val="7A628578"/>
    <w:lvl w:ilvl="0" w:tplc="479476B0">
      <w:numFmt w:val="bullet"/>
      <w:lvlText w:val="-"/>
      <w:lvlJc w:val="left"/>
      <w:pPr>
        <w:ind w:left="1170" w:hanging="360"/>
      </w:pPr>
      <w:rPr>
        <w:rFonts w:ascii="Browallia New" w:eastAsia="SimSun" w:hAnsi="Browallia New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30795B69"/>
    <w:multiLevelType w:val="multilevel"/>
    <w:tmpl w:val="088E720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8667C5"/>
    <w:multiLevelType w:val="hybridMultilevel"/>
    <w:tmpl w:val="9B68672A"/>
    <w:lvl w:ilvl="0" w:tplc="F9A0F908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F0275D"/>
    <w:multiLevelType w:val="multilevel"/>
    <w:tmpl w:val="EAC2931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6" w15:restartNumberingAfterBreak="0">
    <w:nsid w:val="36D139D3"/>
    <w:multiLevelType w:val="multilevel"/>
    <w:tmpl w:val="F0C41F2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Browallia New" w:hAnsi="Browallia New" w:cs="Browallia New" w:hint="cs"/>
        <w:color w:val="000000"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000000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096E20"/>
    <w:multiLevelType w:val="multilevel"/>
    <w:tmpl w:val="13A4F19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3" w15:restartNumberingAfterBreak="0">
    <w:nsid w:val="48F46CFC"/>
    <w:multiLevelType w:val="multilevel"/>
    <w:tmpl w:val="7F88F3B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B26411A"/>
    <w:multiLevelType w:val="multilevel"/>
    <w:tmpl w:val="8F6818C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81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auto"/>
      </w:rPr>
    </w:lvl>
  </w:abstractNum>
  <w:abstractNum w:abstractNumId="35" w15:restartNumberingAfterBreak="0">
    <w:nsid w:val="536047FE"/>
    <w:multiLevelType w:val="multilevel"/>
    <w:tmpl w:val="45D439E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5A4362F"/>
    <w:multiLevelType w:val="multilevel"/>
    <w:tmpl w:val="96F0046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7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57565710"/>
    <w:multiLevelType w:val="multilevel"/>
    <w:tmpl w:val="96F0046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9" w15:restartNumberingAfterBreak="0">
    <w:nsid w:val="57D5439A"/>
    <w:multiLevelType w:val="multilevel"/>
    <w:tmpl w:val="E9D29F5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40" w15:restartNumberingAfterBreak="0">
    <w:nsid w:val="582B26CC"/>
    <w:multiLevelType w:val="multilevel"/>
    <w:tmpl w:val="3668AD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BA228E"/>
    <w:multiLevelType w:val="multilevel"/>
    <w:tmpl w:val="96C0B53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A9352C2"/>
    <w:multiLevelType w:val="hybridMultilevel"/>
    <w:tmpl w:val="58A0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E82466"/>
    <w:multiLevelType w:val="multilevel"/>
    <w:tmpl w:val="1B1666F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D3A1A28"/>
    <w:multiLevelType w:val="multilevel"/>
    <w:tmpl w:val="A42E0CB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6" w15:restartNumberingAfterBreak="0">
    <w:nsid w:val="726A27C3"/>
    <w:multiLevelType w:val="hybridMultilevel"/>
    <w:tmpl w:val="61C2E0F8"/>
    <w:lvl w:ilvl="0" w:tplc="26D64E4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lang w:bidi="th-TH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47" w15:restartNumberingAfterBreak="0">
    <w:nsid w:val="72700E1D"/>
    <w:multiLevelType w:val="multilevel"/>
    <w:tmpl w:val="37D0AA3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2F0446F"/>
    <w:multiLevelType w:val="multilevel"/>
    <w:tmpl w:val="4B2C36D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9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8"/>
  </w:num>
  <w:num w:numId="13">
    <w:abstractNumId w:val="41"/>
  </w:num>
  <w:num w:numId="14">
    <w:abstractNumId w:val="22"/>
  </w:num>
  <w:num w:numId="15">
    <w:abstractNumId w:val="32"/>
  </w:num>
  <w:num w:numId="16">
    <w:abstractNumId w:val="46"/>
  </w:num>
  <w:num w:numId="17">
    <w:abstractNumId w:val="24"/>
  </w:num>
  <w:num w:numId="18">
    <w:abstractNumId w:val="37"/>
  </w:num>
  <w:num w:numId="19">
    <w:abstractNumId w:val="28"/>
  </w:num>
  <w:num w:numId="20">
    <w:abstractNumId w:val="29"/>
  </w:num>
  <w:num w:numId="21">
    <w:abstractNumId w:val="36"/>
  </w:num>
  <w:num w:numId="22">
    <w:abstractNumId w:val="50"/>
  </w:num>
  <w:num w:numId="23">
    <w:abstractNumId w:val="23"/>
  </w:num>
  <w:num w:numId="24">
    <w:abstractNumId w:val="31"/>
  </w:num>
  <w:num w:numId="25">
    <w:abstractNumId w:val="38"/>
  </w:num>
  <w:num w:numId="26">
    <w:abstractNumId w:val="47"/>
  </w:num>
  <w:num w:numId="27">
    <w:abstractNumId w:val="25"/>
  </w:num>
  <w:num w:numId="28">
    <w:abstractNumId w:val="21"/>
  </w:num>
  <w:num w:numId="29">
    <w:abstractNumId w:val="34"/>
  </w:num>
  <w:num w:numId="30">
    <w:abstractNumId w:val="45"/>
  </w:num>
  <w:num w:numId="31">
    <w:abstractNumId w:val="39"/>
  </w:num>
  <w:num w:numId="32">
    <w:abstractNumId w:val="42"/>
  </w:num>
  <w:num w:numId="33">
    <w:abstractNumId w:val="15"/>
  </w:num>
  <w:num w:numId="34">
    <w:abstractNumId w:val="35"/>
  </w:num>
  <w:num w:numId="35">
    <w:abstractNumId w:val="17"/>
  </w:num>
  <w:num w:numId="36">
    <w:abstractNumId w:val="48"/>
  </w:num>
  <w:num w:numId="37">
    <w:abstractNumId w:val="11"/>
  </w:num>
  <w:num w:numId="38">
    <w:abstractNumId w:val="44"/>
  </w:num>
  <w:num w:numId="39">
    <w:abstractNumId w:val="14"/>
  </w:num>
  <w:num w:numId="40">
    <w:abstractNumId w:val="40"/>
  </w:num>
  <w:num w:numId="41">
    <w:abstractNumId w:val="31"/>
  </w:num>
  <w:num w:numId="42">
    <w:abstractNumId w:val="16"/>
  </w:num>
  <w:num w:numId="43">
    <w:abstractNumId w:val="16"/>
  </w:num>
  <w:num w:numId="44">
    <w:abstractNumId w:val="20"/>
  </w:num>
  <w:num w:numId="45">
    <w:abstractNumId w:val="12"/>
  </w:num>
  <w:num w:numId="46">
    <w:abstractNumId w:val="19"/>
  </w:num>
  <w:num w:numId="47">
    <w:abstractNumId w:val="26"/>
  </w:num>
  <w:num w:numId="48">
    <w:abstractNumId w:val="30"/>
  </w:num>
  <w:num w:numId="49">
    <w:abstractNumId w:val="10"/>
  </w:num>
  <w:num w:numId="50">
    <w:abstractNumId w:val="26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4"/>
  </w:num>
  <w:num w:numId="52">
    <w:abstractNumId w:val="49"/>
  </w:num>
  <w:num w:numId="53">
    <w:abstractNumId w:val="33"/>
  </w:num>
  <w:num w:numId="54">
    <w:abstractNumId w:val="13"/>
  </w:num>
  <w:num w:numId="55">
    <w:abstractNumId w:val="4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A6E"/>
    <w:rsid w:val="00001D67"/>
    <w:rsid w:val="0000254D"/>
    <w:rsid w:val="00002D3E"/>
    <w:rsid w:val="00002ECA"/>
    <w:rsid w:val="000032BF"/>
    <w:rsid w:val="0000366C"/>
    <w:rsid w:val="000038E7"/>
    <w:rsid w:val="00003942"/>
    <w:rsid w:val="00003C2C"/>
    <w:rsid w:val="00003C35"/>
    <w:rsid w:val="000045E5"/>
    <w:rsid w:val="00004863"/>
    <w:rsid w:val="00005C37"/>
    <w:rsid w:val="0000603F"/>
    <w:rsid w:val="00006C77"/>
    <w:rsid w:val="00006D89"/>
    <w:rsid w:val="00007036"/>
    <w:rsid w:val="00007362"/>
    <w:rsid w:val="000073AE"/>
    <w:rsid w:val="0000797E"/>
    <w:rsid w:val="00007AAC"/>
    <w:rsid w:val="00007BD1"/>
    <w:rsid w:val="0001050F"/>
    <w:rsid w:val="0001083F"/>
    <w:rsid w:val="0001095A"/>
    <w:rsid w:val="00010B43"/>
    <w:rsid w:val="00010BB6"/>
    <w:rsid w:val="000111BE"/>
    <w:rsid w:val="000112CB"/>
    <w:rsid w:val="00011BC8"/>
    <w:rsid w:val="00011C79"/>
    <w:rsid w:val="00012810"/>
    <w:rsid w:val="00012983"/>
    <w:rsid w:val="000129E1"/>
    <w:rsid w:val="000136C0"/>
    <w:rsid w:val="0001389A"/>
    <w:rsid w:val="00013CBA"/>
    <w:rsid w:val="00013D48"/>
    <w:rsid w:val="00013F8B"/>
    <w:rsid w:val="00014290"/>
    <w:rsid w:val="00014412"/>
    <w:rsid w:val="00014765"/>
    <w:rsid w:val="000147A2"/>
    <w:rsid w:val="00014A5D"/>
    <w:rsid w:val="00014CFE"/>
    <w:rsid w:val="00014FD6"/>
    <w:rsid w:val="000151E2"/>
    <w:rsid w:val="000153ED"/>
    <w:rsid w:val="00015D57"/>
    <w:rsid w:val="00015F47"/>
    <w:rsid w:val="00016753"/>
    <w:rsid w:val="000167E8"/>
    <w:rsid w:val="000168B9"/>
    <w:rsid w:val="000169A2"/>
    <w:rsid w:val="00016E83"/>
    <w:rsid w:val="00017E9C"/>
    <w:rsid w:val="00020883"/>
    <w:rsid w:val="00020963"/>
    <w:rsid w:val="0002117E"/>
    <w:rsid w:val="000217EA"/>
    <w:rsid w:val="000218F8"/>
    <w:rsid w:val="00021B2B"/>
    <w:rsid w:val="00021BD9"/>
    <w:rsid w:val="0002246A"/>
    <w:rsid w:val="00022B04"/>
    <w:rsid w:val="00022EBB"/>
    <w:rsid w:val="000230E9"/>
    <w:rsid w:val="00023538"/>
    <w:rsid w:val="000236D1"/>
    <w:rsid w:val="000236E5"/>
    <w:rsid w:val="0002372E"/>
    <w:rsid w:val="0002414B"/>
    <w:rsid w:val="000248A4"/>
    <w:rsid w:val="0002491D"/>
    <w:rsid w:val="0002497D"/>
    <w:rsid w:val="00025535"/>
    <w:rsid w:val="00025F25"/>
    <w:rsid w:val="00025FDD"/>
    <w:rsid w:val="0002634B"/>
    <w:rsid w:val="00026BD2"/>
    <w:rsid w:val="00026BE5"/>
    <w:rsid w:val="00026C00"/>
    <w:rsid w:val="000270F6"/>
    <w:rsid w:val="00027601"/>
    <w:rsid w:val="0002791A"/>
    <w:rsid w:val="00027BD0"/>
    <w:rsid w:val="00027E0B"/>
    <w:rsid w:val="00027F50"/>
    <w:rsid w:val="000300E2"/>
    <w:rsid w:val="000306E1"/>
    <w:rsid w:val="0003092B"/>
    <w:rsid w:val="00030D81"/>
    <w:rsid w:val="000316C2"/>
    <w:rsid w:val="000319EE"/>
    <w:rsid w:val="00031AE1"/>
    <w:rsid w:val="00031DCF"/>
    <w:rsid w:val="000323C1"/>
    <w:rsid w:val="00032812"/>
    <w:rsid w:val="00033413"/>
    <w:rsid w:val="00033520"/>
    <w:rsid w:val="000335F1"/>
    <w:rsid w:val="0003368F"/>
    <w:rsid w:val="00033BCA"/>
    <w:rsid w:val="00033CAC"/>
    <w:rsid w:val="00033EEA"/>
    <w:rsid w:val="0003438E"/>
    <w:rsid w:val="00034532"/>
    <w:rsid w:val="00034726"/>
    <w:rsid w:val="00034AA9"/>
    <w:rsid w:val="00034FA2"/>
    <w:rsid w:val="0003514E"/>
    <w:rsid w:val="00035BCC"/>
    <w:rsid w:val="00035D7F"/>
    <w:rsid w:val="00035DC7"/>
    <w:rsid w:val="00035E27"/>
    <w:rsid w:val="00036A2C"/>
    <w:rsid w:val="00036A4C"/>
    <w:rsid w:val="00036B0E"/>
    <w:rsid w:val="000370B1"/>
    <w:rsid w:val="00037A0A"/>
    <w:rsid w:val="00037C89"/>
    <w:rsid w:val="000400A1"/>
    <w:rsid w:val="0004093C"/>
    <w:rsid w:val="00040F92"/>
    <w:rsid w:val="0004127D"/>
    <w:rsid w:val="00041875"/>
    <w:rsid w:val="00041DA6"/>
    <w:rsid w:val="00042A8A"/>
    <w:rsid w:val="00043C53"/>
    <w:rsid w:val="0004419C"/>
    <w:rsid w:val="00044B43"/>
    <w:rsid w:val="00044C07"/>
    <w:rsid w:val="0004526E"/>
    <w:rsid w:val="00045A82"/>
    <w:rsid w:val="00045E51"/>
    <w:rsid w:val="00046042"/>
    <w:rsid w:val="0004609F"/>
    <w:rsid w:val="000463C8"/>
    <w:rsid w:val="0004667D"/>
    <w:rsid w:val="00046921"/>
    <w:rsid w:val="00046B63"/>
    <w:rsid w:val="00046B7C"/>
    <w:rsid w:val="00046E30"/>
    <w:rsid w:val="00047058"/>
    <w:rsid w:val="00047C47"/>
    <w:rsid w:val="00047CD9"/>
    <w:rsid w:val="00047E9A"/>
    <w:rsid w:val="00047F33"/>
    <w:rsid w:val="0005060E"/>
    <w:rsid w:val="000509E9"/>
    <w:rsid w:val="00050ADF"/>
    <w:rsid w:val="00050D0C"/>
    <w:rsid w:val="00050F55"/>
    <w:rsid w:val="000511D6"/>
    <w:rsid w:val="000516AF"/>
    <w:rsid w:val="0005196D"/>
    <w:rsid w:val="00052412"/>
    <w:rsid w:val="000526D8"/>
    <w:rsid w:val="0005299F"/>
    <w:rsid w:val="00052CF0"/>
    <w:rsid w:val="000533CE"/>
    <w:rsid w:val="000535BC"/>
    <w:rsid w:val="000537A6"/>
    <w:rsid w:val="00053B82"/>
    <w:rsid w:val="00054097"/>
    <w:rsid w:val="00054A28"/>
    <w:rsid w:val="00054AF2"/>
    <w:rsid w:val="00054E1D"/>
    <w:rsid w:val="00055180"/>
    <w:rsid w:val="0005523F"/>
    <w:rsid w:val="000554E0"/>
    <w:rsid w:val="000555F4"/>
    <w:rsid w:val="00055A6D"/>
    <w:rsid w:val="00055D89"/>
    <w:rsid w:val="00056128"/>
    <w:rsid w:val="000564D0"/>
    <w:rsid w:val="00056573"/>
    <w:rsid w:val="00056BCC"/>
    <w:rsid w:val="0005739A"/>
    <w:rsid w:val="000574CD"/>
    <w:rsid w:val="0005754F"/>
    <w:rsid w:val="000579E2"/>
    <w:rsid w:val="00057AF7"/>
    <w:rsid w:val="00057E98"/>
    <w:rsid w:val="00060976"/>
    <w:rsid w:val="000609D2"/>
    <w:rsid w:val="00060B5D"/>
    <w:rsid w:val="00061182"/>
    <w:rsid w:val="00061605"/>
    <w:rsid w:val="00061749"/>
    <w:rsid w:val="00061EF9"/>
    <w:rsid w:val="0006257A"/>
    <w:rsid w:val="000628DF"/>
    <w:rsid w:val="00062B1E"/>
    <w:rsid w:val="00063338"/>
    <w:rsid w:val="0006334F"/>
    <w:rsid w:val="00064214"/>
    <w:rsid w:val="00064697"/>
    <w:rsid w:val="00064B0E"/>
    <w:rsid w:val="00064E34"/>
    <w:rsid w:val="00065A7D"/>
    <w:rsid w:val="00067002"/>
    <w:rsid w:val="000670FD"/>
    <w:rsid w:val="00067921"/>
    <w:rsid w:val="00067A7F"/>
    <w:rsid w:val="00067CFA"/>
    <w:rsid w:val="00067EB2"/>
    <w:rsid w:val="0007049E"/>
    <w:rsid w:val="000708B9"/>
    <w:rsid w:val="00070CD5"/>
    <w:rsid w:val="000717D8"/>
    <w:rsid w:val="00071894"/>
    <w:rsid w:val="000718F7"/>
    <w:rsid w:val="000720FA"/>
    <w:rsid w:val="00072569"/>
    <w:rsid w:val="00072B4A"/>
    <w:rsid w:val="00072EA1"/>
    <w:rsid w:val="000737A1"/>
    <w:rsid w:val="000738BC"/>
    <w:rsid w:val="00073B73"/>
    <w:rsid w:val="00073FD1"/>
    <w:rsid w:val="00075228"/>
    <w:rsid w:val="00075271"/>
    <w:rsid w:val="000755C1"/>
    <w:rsid w:val="000759F5"/>
    <w:rsid w:val="00075BF4"/>
    <w:rsid w:val="00076D6D"/>
    <w:rsid w:val="00076D8F"/>
    <w:rsid w:val="00076F1E"/>
    <w:rsid w:val="000770F5"/>
    <w:rsid w:val="000771A0"/>
    <w:rsid w:val="0007750A"/>
    <w:rsid w:val="00077BDA"/>
    <w:rsid w:val="00077BDB"/>
    <w:rsid w:val="000801CD"/>
    <w:rsid w:val="00080B36"/>
    <w:rsid w:val="00080C94"/>
    <w:rsid w:val="00080FAB"/>
    <w:rsid w:val="00081036"/>
    <w:rsid w:val="0008154D"/>
    <w:rsid w:val="000817CC"/>
    <w:rsid w:val="00081E54"/>
    <w:rsid w:val="00081F80"/>
    <w:rsid w:val="00082277"/>
    <w:rsid w:val="00082819"/>
    <w:rsid w:val="00082889"/>
    <w:rsid w:val="000829EF"/>
    <w:rsid w:val="00083198"/>
    <w:rsid w:val="000832C1"/>
    <w:rsid w:val="00083550"/>
    <w:rsid w:val="0008407C"/>
    <w:rsid w:val="000840AD"/>
    <w:rsid w:val="00084127"/>
    <w:rsid w:val="000847DB"/>
    <w:rsid w:val="00084FE2"/>
    <w:rsid w:val="00085B82"/>
    <w:rsid w:val="00086065"/>
    <w:rsid w:val="00086B2B"/>
    <w:rsid w:val="0008737E"/>
    <w:rsid w:val="00087382"/>
    <w:rsid w:val="000877BF"/>
    <w:rsid w:val="00087CDA"/>
    <w:rsid w:val="00087DEE"/>
    <w:rsid w:val="000901EE"/>
    <w:rsid w:val="00090257"/>
    <w:rsid w:val="000904AB"/>
    <w:rsid w:val="000909D9"/>
    <w:rsid w:val="00090AD7"/>
    <w:rsid w:val="00090B5B"/>
    <w:rsid w:val="00090E2A"/>
    <w:rsid w:val="00091036"/>
    <w:rsid w:val="0009128E"/>
    <w:rsid w:val="000912AA"/>
    <w:rsid w:val="00091329"/>
    <w:rsid w:val="00091870"/>
    <w:rsid w:val="0009275A"/>
    <w:rsid w:val="000933EE"/>
    <w:rsid w:val="0009360A"/>
    <w:rsid w:val="00093E57"/>
    <w:rsid w:val="00093E7F"/>
    <w:rsid w:val="00094B6A"/>
    <w:rsid w:val="00095132"/>
    <w:rsid w:val="000952E6"/>
    <w:rsid w:val="000954C3"/>
    <w:rsid w:val="00095824"/>
    <w:rsid w:val="000958B3"/>
    <w:rsid w:val="00095A3C"/>
    <w:rsid w:val="00096930"/>
    <w:rsid w:val="0009695A"/>
    <w:rsid w:val="00096BCB"/>
    <w:rsid w:val="000A00B8"/>
    <w:rsid w:val="000A01AC"/>
    <w:rsid w:val="000A060F"/>
    <w:rsid w:val="000A0B26"/>
    <w:rsid w:val="000A0ED9"/>
    <w:rsid w:val="000A11A3"/>
    <w:rsid w:val="000A11C7"/>
    <w:rsid w:val="000A15D9"/>
    <w:rsid w:val="000A17B5"/>
    <w:rsid w:val="000A17D5"/>
    <w:rsid w:val="000A1DC7"/>
    <w:rsid w:val="000A22A0"/>
    <w:rsid w:val="000A22BC"/>
    <w:rsid w:val="000A24EA"/>
    <w:rsid w:val="000A2C48"/>
    <w:rsid w:val="000A317A"/>
    <w:rsid w:val="000A3ABB"/>
    <w:rsid w:val="000A3B53"/>
    <w:rsid w:val="000A3BFE"/>
    <w:rsid w:val="000A449E"/>
    <w:rsid w:val="000A49FB"/>
    <w:rsid w:val="000A4C6B"/>
    <w:rsid w:val="000A4D5B"/>
    <w:rsid w:val="000A588E"/>
    <w:rsid w:val="000A5ADD"/>
    <w:rsid w:val="000A5FBD"/>
    <w:rsid w:val="000A6374"/>
    <w:rsid w:val="000A646A"/>
    <w:rsid w:val="000A6859"/>
    <w:rsid w:val="000A7090"/>
    <w:rsid w:val="000A7154"/>
    <w:rsid w:val="000A7222"/>
    <w:rsid w:val="000B02F6"/>
    <w:rsid w:val="000B0C57"/>
    <w:rsid w:val="000B0EC8"/>
    <w:rsid w:val="000B0FC2"/>
    <w:rsid w:val="000B102B"/>
    <w:rsid w:val="000B147C"/>
    <w:rsid w:val="000B1D15"/>
    <w:rsid w:val="000B1ED5"/>
    <w:rsid w:val="000B21B6"/>
    <w:rsid w:val="000B21E4"/>
    <w:rsid w:val="000B27F9"/>
    <w:rsid w:val="000B2A7E"/>
    <w:rsid w:val="000B3CA1"/>
    <w:rsid w:val="000B439E"/>
    <w:rsid w:val="000B4505"/>
    <w:rsid w:val="000B455D"/>
    <w:rsid w:val="000B48CD"/>
    <w:rsid w:val="000B4A33"/>
    <w:rsid w:val="000B4B48"/>
    <w:rsid w:val="000B4D9C"/>
    <w:rsid w:val="000B53B0"/>
    <w:rsid w:val="000B53BD"/>
    <w:rsid w:val="000B54AE"/>
    <w:rsid w:val="000B592F"/>
    <w:rsid w:val="000B5DE2"/>
    <w:rsid w:val="000B6639"/>
    <w:rsid w:val="000B68E9"/>
    <w:rsid w:val="000B6BA4"/>
    <w:rsid w:val="000B7CE4"/>
    <w:rsid w:val="000B7DD1"/>
    <w:rsid w:val="000C04E0"/>
    <w:rsid w:val="000C1140"/>
    <w:rsid w:val="000C13A5"/>
    <w:rsid w:val="000C145F"/>
    <w:rsid w:val="000C1498"/>
    <w:rsid w:val="000C16B8"/>
    <w:rsid w:val="000C1717"/>
    <w:rsid w:val="000C1950"/>
    <w:rsid w:val="000C2365"/>
    <w:rsid w:val="000C25A0"/>
    <w:rsid w:val="000C2978"/>
    <w:rsid w:val="000C2B70"/>
    <w:rsid w:val="000C3252"/>
    <w:rsid w:val="000C35E5"/>
    <w:rsid w:val="000C3A5D"/>
    <w:rsid w:val="000C3C0D"/>
    <w:rsid w:val="000C40FF"/>
    <w:rsid w:val="000C44EE"/>
    <w:rsid w:val="000C48A3"/>
    <w:rsid w:val="000C4D35"/>
    <w:rsid w:val="000C4F23"/>
    <w:rsid w:val="000C51AB"/>
    <w:rsid w:val="000C5255"/>
    <w:rsid w:val="000C5540"/>
    <w:rsid w:val="000C55F2"/>
    <w:rsid w:val="000C56F3"/>
    <w:rsid w:val="000C6071"/>
    <w:rsid w:val="000C60A0"/>
    <w:rsid w:val="000C6509"/>
    <w:rsid w:val="000C6755"/>
    <w:rsid w:val="000C67E2"/>
    <w:rsid w:val="000C686B"/>
    <w:rsid w:val="000C68B2"/>
    <w:rsid w:val="000C6956"/>
    <w:rsid w:val="000C6C88"/>
    <w:rsid w:val="000C6DE5"/>
    <w:rsid w:val="000C71EF"/>
    <w:rsid w:val="000C7555"/>
    <w:rsid w:val="000C7572"/>
    <w:rsid w:val="000C777C"/>
    <w:rsid w:val="000C7B05"/>
    <w:rsid w:val="000D0398"/>
    <w:rsid w:val="000D0543"/>
    <w:rsid w:val="000D0B7E"/>
    <w:rsid w:val="000D0CF4"/>
    <w:rsid w:val="000D131C"/>
    <w:rsid w:val="000D143B"/>
    <w:rsid w:val="000D15DC"/>
    <w:rsid w:val="000D15F3"/>
    <w:rsid w:val="000D16CE"/>
    <w:rsid w:val="000D1880"/>
    <w:rsid w:val="000D1D07"/>
    <w:rsid w:val="000D2024"/>
    <w:rsid w:val="000D20FE"/>
    <w:rsid w:val="000D235F"/>
    <w:rsid w:val="000D2792"/>
    <w:rsid w:val="000D2B35"/>
    <w:rsid w:val="000D2E19"/>
    <w:rsid w:val="000D30DD"/>
    <w:rsid w:val="000D3274"/>
    <w:rsid w:val="000D34CF"/>
    <w:rsid w:val="000D39C2"/>
    <w:rsid w:val="000D3D01"/>
    <w:rsid w:val="000D477C"/>
    <w:rsid w:val="000D4964"/>
    <w:rsid w:val="000D4FD2"/>
    <w:rsid w:val="000D5163"/>
    <w:rsid w:val="000D56A2"/>
    <w:rsid w:val="000D5A30"/>
    <w:rsid w:val="000D5E57"/>
    <w:rsid w:val="000D61EF"/>
    <w:rsid w:val="000D681F"/>
    <w:rsid w:val="000D69AE"/>
    <w:rsid w:val="000D6B7C"/>
    <w:rsid w:val="000D6CF9"/>
    <w:rsid w:val="000D7919"/>
    <w:rsid w:val="000E025C"/>
    <w:rsid w:val="000E0795"/>
    <w:rsid w:val="000E0CE3"/>
    <w:rsid w:val="000E0E7E"/>
    <w:rsid w:val="000E11C0"/>
    <w:rsid w:val="000E210A"/>
    <w:rsid w:val="000E24A9"/>
    <w:rsid w:val="000E2B6D"/>
    <w:rsid w:val="000E2BB2"/>
    <w:rsid w:val="000E2C0D"/>
    <w:rsid w:val="000E2C30"/>
    <w:rsid w:val="000E2D4A"/>
    <w:rsid w:val="000E3626"/>
    <w:rsid w:val="000E38D5"/>
    <w:rsid w:val="000E3B30"/>
    <w:rsid w:val="000E3D11"/>
    <w:rsid w:val="000E450B"/>
    <w:rsid w:val="000E4529"/>
    <w:rsid w:val="000E518C"/>
    <w:rsid w:val="000E519E"/>
    <w:rsid w:val="000E565F"/>
    <w:rsid w:val="000E575B"/>
    <w:rsid w:val="000E57A8"/>
    <w:rsid w:val="000E5859"/>
    <w:rsid w:val="000E5DAA"/>
    <w:rsid w:val="000E6199"/>
    <w:rsid w:val="000E6AA8"/>
    <w:rsid w:val="000E6E7D"/>
    <w:rsid w:val="000F0022"/>
    <w:rsid w:val="000F0783"/>
    <w:rsid w:val="000F085F"/>
    <w:rsid w:val="000F112E"/>
    <w:rsid w:val="000F1B79"/>
    <w:rsid w:val="000F1D36"/>
    <w:rsid w:val="000F2190"/>
    <w:rsid w:val="000F2C25"/>
    <w:rsid w:val="000F2D67"/>
    <w:rsid w:val="000F41EB"/>
    <w:rsid w:val="000F42AB"/>
    <w:rsid w:val="000F456D"/>
    <w:rsid w:val="000F4880"/>
    <w:rsid w:val="000F4CCA"/>
    <w:rsid w:val="000F4FB8"/>
    <w:rsid w:val="000F50DC"/>
    <w:rsid w:val="000F5287"/>
    <w:rsid w:val="000F5B67"/>
    <w:rsid w:val="000F5FB3"/>
    <w:rsid w:val="000F613A"/>
    <w:rsid w:val="000F6329"/>
    <w:rsid w:val="000F6519"/>
    <w:rsid w:val="000F6700"/>
    <w:rsid w:val="000F76A5"/>
    <w:rsid w:val="000F784B"/>
    <w:rsid w:val="000F7B09"/>
    <w:rsid w:val="000F7DCB"/>
    <w:rsid w:val="000F7E74"/>
    <w:rsid w:val="0010080E"/>
    <w:rsid w:val="0010089C"/>
    <w:rsid w:val="00100A36"/>
    <w:rsid w:val="00101351"/>
    <w:rsid w:val="00101805"/>
    <w:rsid w:val="00101C0A"/>
    <w:rsid w:val="00101F95"/>
    <w:rsid w:val="001029E9"/>
    <w:rsid w:val="00102A0C"/>
    <w:rsid w:val="001030A1"/>
    <w:rsid w:val="001034CC"/>
    <w:rsid w:val="00103C3E"/>
    <w:rsid w:val="00104556"/>
    <w:rsid w:val="001045A8"/>
    <w:rsid w:val="00104786"/>
    <w:rsid w:val="00104B27"/>
    <w:rsid w:val="00104B7F"/>
    <w:rsid w:val="00105240"/>
    <w:rsid w:val="0010590B"/>
    <w:rsid w:val="00105D38"/>
    <w:rsid w:val="00105E55"/>
    <w:rsid w:val="00106215"/>
    <w:rsid w:val="001066F9"/>
    <w:rsid w:val="001068A4"/>
    <w:rsid w:val="00106B9A"/>
    <w:rsid w:val="00106D2A"/>
    <w:rsid w:val="00106E99"/>
    <w:rsid w:val="00107110"/>
    <w:rsid w:val="0010712E"/>
    <w:rsid w:val="001071F8"/>
    <w:rsid w:val="001079CF"/>
    <w:rsid w:val="00107A80"/>
    <w:rsid w:val="00107BF8"/>
    <w:rsid w:val="001102EE"/>
    <w:rsid w:val="0011045A"/>
    <w:rsid w:val="00110A3A"/>
    <w:rsid w:val="00110BF1"/>
    <w:rsid w:val="001114DD"/>
    <w:rsid w:val="00111535"/>
    <w:rsid w:val="00111A2C"/>
    <w:rsid w:val="00112131"/>
    <w:rsid w:val="00112A73"/>
    <w:rsid w:val="00112F02"/>
    <w:rsid w:val="001133D9"/>
    <w:rsid w:val="00113521"/>
    <w:rsid w:val="00113AB2"/>
    <w:rsid w:val="00114171"/>
    <w:rsid w:val="00114908"/>
    <w:rsid w:val="00114A21"/>
    <w:rsid w:val="00114B99"/>
    <w:rsid w:val="00114D67"/>
    <w:rsid w:val="001151E1"/>
    <w:rsid w:val="00115516"/>
    <w:rsid w:val="00115716"/>
    <w:rsid w:val="00115857"/>
    <w:rsid w:val="00115D69"/>
    <w:rsid w:val="0011612D"/>
    <w:rsid w:val="00116175"/>
    <w:rsid w:val="00116DA0"/>
    <w:rsid w:val="001173F2"/>
    <w:rsid w:val="00117909"/>
    <w:rsid w:val="001179CA"/>
    <w:rsid w:val="00117A2B"/>
    <w:rsid w:val="00117BC1"/>
    <w:rsid w:val="00117CCC"/>
    <w:rsid w:val="00120044"/>
    <w:rsid w:val="0012087C"/>
    <w:rsid w:val="00121180"/>
    <w:rsid w:val="0012181F"/>
    <w:rsid w:val="00121908"/>
    <w:rsid w:val="00121A7D"/>
    <w:rsid w:val="001226ED"/>
    <w:rsid w:val="00122AF0"/>
    <w:rsid w:val="001230EA"/>
    <w:rsid w:val="00123DF4"/>
    <w:rsid w:val="0012425E"/>
    <w:rsid w:val="0012459D"/>
    <w:rsid w:val="001246C2"/>
    <w:rsid w:val="00125667"/>
    <w:rsid w:val="00125AA4"/>
    <w:rsid w:val="00125AC2"/>
    <w:rsid w:val="001264E8"/>
    <w:rsid w:val="00126924"/>
    <w:rsid w:val="00126B4A"/>
    <w:rsid w:val="00127102"/>
    <w:rsid w:val="00127188"/>
    <w:rsid w:val="00127400"/>
    <w:rsid w:val="00127439"/>
    <w:rsid w:val="00127583"/>
    <w:rsid w:val="001275DC"/>
    <w:rsid w:val="001278AC"/>
    <w:rsid w:val="001303D6"/>
    <w:rsid w:val="00130507"/>
    <w:rsid w:val="00130530"/>
    <w:rsid w:val="001309D7"/>
    <w:rsid w:val="0013129D"/>
    <w:rsid w:val="001315F5"/>
    <w:rsid w:val="00131B40"/>
    <w:rsid w:val="001320FB"/>
    <w:rsid w:val="001321BF"/>
    <w:rsid w:val="00132A1E"/>
    <w:rsid w:val="00132E9F"/>
    <w:rsid w:val="00132F62"/>
    <w:rsid w:val="00133260"/>
    <w:rsid w:val="001332E4"/>
    <w:rsid w:val="00133524"/>
    <w:rsid w:val="001339D3"/>
    <w:rsid w:val="00133A94"/>
    <w:rsid w:val="00133C4C"/>
    <w:rsid w:val="00134312"/>
    <w:rsid w:val="0013439F"/>
    <w:rsid w:val="00134799"/>
    <w:rsid w:val="00134A4A"/>
    <w:rsid w:val="0013505C"/>
    <w:rsid w:val="00135394"/>
    <w:rsid w:val="00135462"/>
    <w:rsid w:val="00135BA1"/>
    <w:rsid w:val="00135ECC"/>
    <w:rsid w:val="0013614B"/>
    <w:rsid w:val="00136389"/>
    <w:rsid w:val="00136397"/>
    <w:rsid w:val="0013654F"/>
    <w:rsid w:val="001365F2"/>
    <w:rsid w:val="00136C22"/>
    <w:rsid w:val="00136EB5"/>
    <w:rsid w:val="00136FAF"/>
    <w:rsid w:val="00136FB8"/>
    <w:rsid w:val="00137BEA"/>
    <w:rsid w:val="001409EF"/>
    <w:rsid w:val="001416A1"/>
    <w:rsid w:val="00141D06"/>
    <w:rsid w:val="00141EDB"/>
    <w:rsid w:val="001426D8"/>
    <w:rsid w:val="001429DB"/>
    <w:rsid w:val="00142AEE"/>
    <w:rsid w:val="00142B70"/>
    <w:rsid w:val="00142D52"/>
    <w:rsid w:val="00142E26"/>
    <w:rsid w:val="0014343D"/>
    <w:rsid w:val="00143556"/>
    <w:rsid w:val="00143A3E"/>
    <w:rsid w:val="00143EA8"/>
    <w:rsid w:val="0014490A"/>
    <w:rsid w:val="00144A8F"/>
    <w:rsid w:val="00145365"/>
    <w:rsid w:val="00145EC5"/>
    <w:rsid w:val="0014665D"/>
    <w:rsid w:val="00147188"/>
    <w:rsid w:val="0014782D"/>
    <w:rsid w:val="00147F9C"/>
    <w:rsid w:val="00150B51"/>
    <w:rsid w:val="00150CE8"/>
    <w:rsid w:val="00150F43"/>
    <w:rsid w:val="00150FD2"/>
    <w:rsid w:val="00151078"/>
    <w:rsid w:val="001512A1"/>
    <w:rsid w:val="00151B9A"/>
    <w:rsid w:val="00151BF0"/>
    <w:rsid w:val="00152465"/>
    <w:rsid w:val="00152C3C"/>
    <w:rsid w:val="00152CEE"/>
    <w:rsid w:val="001539D6"/>
    <w:rsid w:val="001540A2"/>
    <w:rsid w:val="001542A4"/>
    <w:rsid w:val="0015462E"/>
    <w:rsid w:val="00154820"/>
    <w:rsid w:val="0015483A"/>
    <w:rsid w:val="00154A2F"/>
    <w:rsid w:val="00154F02"/>
    <w:rsid w:val="00155177"/>
    <w:rsid w:val="001557D2"/>
    <w:rsid w:val="001558B2"/>
    <w:rsid w:val="001559A4"/>
    <w:rsid w:val="001559D0"/>
    <w:rsid w:val="001559D4"/>
    <w:rsid w:val="00155AA6"/>
    <w:rsid w:val="0015663A"/>
    <w:rsid w:val="00156DCD"/>
    <w:rsid w:val="00156F48"/>
    <w:rsid w:val="00156F79"/>
    <w:rsid w:val="001570C2"/>
    <w:rsid w:val="00157383"/>
    <w:rsid w:val="0015754A"/>
    <w:rsid w:val="00157D5E"/>
    <w:rsid w:val="00160299"/>
    <w:rsid w:val="001602C5"/>
    <w:rsid w:val="001608DB"/>
    <w:rsid w:val="00160C03"/>
    <w:rsid w:val="00160C2B"/>
    <w:rsid w:val="0016173A"/>
    <w:rsid w:val="001618AC"/>
    <w:rsid w:val="0016205E"/>
    <w:rsid w:val="00162565"/>
    <w:rsid w:val="001625E1"/>
    <w:rsid w:val="001630A9"/>
    <w:rsid w:val="0016320E"/>
    <w:rsid w:val="00163212"/>
    <w:rsid w:val="0016325D"/>
    <w:rsid w:val="00163441"/>
    <w:rsid w:val="0016344E"/>
    <w:rsid w:val="0016389F"/>
    <w:rsid w:val="001638BD"/>
    <w:rsid w:val="00163F97"/>
    <w:rsid w:val="00164302"/>
    <w:rsid w:val="001643C3"/>
    <w:rsid w:val="001644D3"/>
    <w:rsid w:val="0016454D"/>
    <w:rsid w:val="00164C28"/>
    <w:rsid w:val="00164DCC"/>
    <w:rsid w:val="00164E93"/>
    <w:rsid w:val="0016532D"/>
    <w:rsid w:val="00165530"/>
    <w:rsid w:val="001659C4"/>
    <w:rsid w:val="0016613A"/>
    <w:rsid w:val="0016643F"/>
    <w:rsid w:val="001664F5"/>
    <w:rsid w:val="00166ABD"/>
    <w:rsid w:val="00166FC0"/>
    <w:rsid w:val="00167110"/>
    <w:rsid w:val="0016750F"/>
    <w:rsid w:val="001676BB"/>
    <w:rsid w:val="001678EF"/>
    <w:rsid w:val="00167989"/>
    <w:rsid w:val="00170330"/>
    <w:rsid w:val="00170447"/>
    <w:rsid w:val="001708BE"/>
    <w:rsid w:val="001708EA"/>
    <w:rsid w:val="00170CA0"/>
    <w:rsid w:val="00170E71"/>
    <w:rsid w:val="001711C6"/>
    <w:rsid w:val="0017147F"/>
    <w:rsid w:val="00171723"/>
    <w:rsid w:val="00171FE3"/>
    <w:rsid w:val="00172177"/>
    <w:rsid w:val="0017219C"/>
    <w:rsid w:val="00172CAA"/>
    <w:rsid w:val="0017399E"/>
    <w:rsid w:val="001743DB"/>
    <w:rsid w:val="00174A29"/>
    <w:rsid w:val="00174D70"/>
    <w:rsid w:val="001751B5"/>
    <w:rsid w:val="0017538E"/>
    <w:rsid w:val="00175BF8"/>
    <w:rsid w:val="00175CED"/>
    <w:rsid w:val="00175F00"/>
    <w:rsid w:val="00176088"/>
    <w:rsid w:val="0017633C"/>
    <w:rsid w:val="001768EF"/>
    <w:rsid w:val="001769CA"/>
    <w:rsid w:val="00176CDC"/>
    <w:rsid w:val="00177306"/>
    <w:rsid w:val="0017731C"/>
    <w:rsid w:val="00177567"/>
    <w:rsid w:val="00177E16"/>
    <w:rsid w:val="0018067C"/>
    <w:rsid w:val="001808B8"/>
    <w:rsid w:val="00180C01"/>
    <w:rsid w:val="00180DB0"/>
    <w:rsid w:val="00180F06"/>
    <w:rsid w:val="00180F4E"/>
    <w:rsid w:val="00180FD4"/>
    <w:rsid w:val="00181421"/>
    <w:rsid w:val="0018172F"/>
    <w:rsid w:val="00181BD7"/>
    <w:rsid w:val="00181C06"/>
    <w:rsid w:val="00181CF9"/>
    <w:rsid w:val="00181E35"/>
    <w:rsid w:val="00181ECC"/>
    <w:rsid w:val="00182066"/>
    <w:rsid w:val="00182139"/>
    <w:rsid w:val="0018214D"/>
    <w:rsid w:val="0018280D"/>
    <w:rsid w:val="00182D0A"/>
    <w:rsid w:val="00182F2D"/>
    <w:rsid w:val="00183C49"/>
    <w:rsid w:val="00184237"/>
    <w:rsid w:val="00184574"/>
    <w:rsid w:val="00184808"/>
    <w:rsid w:val="0018483B"/>
    <w:rsid w:val="00184868"/>
    <w:rsid w:val="00184C77"/>
    <w:rsid w:val="00184C81"/>
    <w:rsid w:val="00184F72"/>
    <w:rsid w:val="00185044"/>
    <w:rsid w:val="00185186"/>
    <w:rsid w:val="00185892"/>
    <w:rsid w:val="0018609F"/>
    <w:rsid w:val="0018627A"/>
    <w:rsid w:val="00186334"/>
    <w:rsid w:val="0018694B"/>
    <w:rsid w:val="00186AF8"/>
    <w:rsid w:val="00186C87"/>
    <w:rsid w:val="0018767F"/>
    <w:rsid w:val="00187C7F"/>
    <w:rsid w:val="00187E08"/>
    <w:rsid w:val="00187E88"/>
    <w:rsid w:val="00190A58"/>
    <w:rsid w:val="00190B74"/>
    <w:rsid w:val="001911D8"/>
    <w:rsid w:val="0019155E"/>
    <w:rsid w:val="0019216D"/>
    <w:rsid w:val="00192316"/>
    <w:rsid w:val="0019233A"/>
    <w:rsid w:val="001928CE"/>
    <w:rsid w:val="0019293B"/>
    <w:rsid w:val="00192EC8"/>
    <w:rsid w:val="00192F10"/>
    <w:rsid w:val="00193284"/>
    <w:rsid w:val="001934B4"/>
    <w:rsid w:val="0019353C"/>
    <w:rsid w:val="001935EF"/>
    <w:rsid w:val="00193AE0"/>
    <w:rsid w:val="00193B32"/>
    <w:rsid w:val="00193EC2"/>
    <w:rsid w:val="00194B85"/>
    <w:rsid w:val="00195051"/>
    <w:rsid w:val="0019570B"/>
    <w:rsid w:val="00195A24"/>
    <w:rsid w:val="00195DC0"/>
    <w:rsid w:val="00196160"/>
    <w:rsid w:val="001968CB"/>
    <w:rsid w:val="00196DB6"/>
    <w:rsid w:val="001972D7"/>
    <w:rsid w:val="001975C8"/>
    <w:rsid w:val="00197B93"/>
    <w:rsid w:val="00197DB2"/>
    <w:rsid w:val="001A036F"/>
    <w:rsid w:val="001A05B7"/>
    <w:rsid w:val="001A0B51"/>
    <w:rsid w:val="001A0C4D"/>
    <w:rsid w:val="001A0D28"/>
    <w:rsid w:val="001A1399"/>
    <w:rsid w:val="001A1AF0"/>
    <w:rsid w:val="001A2691"/>
    <w:rsid w:val="001A2EC9"/>
    <w:rsid w:val="001A3320"/>
    <w:rsid w:val="001A3501"/>
    <w:rsid w:val="001A360F"/>
    <w:rsid w:val="001A42BF"/>
    <w:rsid w:val="001A4631"/>
    <w:rsid w:val="001A481D"/>
    <w:rsid w:val="001A4C75"/>
    <w:rsid w:val="001A5070"/>
    <w:rsid w:val="001A61AC"/>
    <w:rsid w:val="001A6321"/>
    <w:rsid w:val="001A6FF0"/>
    <w:rsid w:val="001A73A7"/>
    <w:rsid w:val="001A73C1"/>
    <w:rsid w:val="001A7454"/>
    <w:rsid w:val="001A78CE"/>
    <w:rsid w:val="001A7D1A"/>
    <w:rsid w:val="001A7FBA"/>
    <w:rsid w:val="001B0684"/>
    <w:rsid w:val="001B07BA"/>
    <w:rsid w:val="001B085F"/>
    <w:rsid w:val="001B1100"/>
    <w:rsid w:val="001B12BC"/>
    <w:rsid w:val="001B1E55"/>
    <w:rsid w:val="001B1E6D"/>
    <w:rsid w:val="001B2417"/>
    <w:rsid w:val="001B289D"/>
    <w:rsid w:val="001B2AB6"/>
    <w:rsid w:val="001B2C8E"/>
    <w:rsid w:val="001B328E"/>
    <w:rsid w:val="001B3486"/>
    <w:rsid w:val="001B348D"/>
    <w:rsid w:val="001B3538"/>
    <w:rsid w:val="001B37E3"/>
    <w:rsid w:val="001B38B4"/>
    <w:rsid w:val="001B41D4"/>
    <w:rsid w:val="001B4289"/>
    <w:rsid w:val="001B4365"/>
    <w:rsid w:val="001B453A"/>
    <w:rsid w:val="001B528B"/>
    <w:rsid w:val="001B5EFB"/>
    <w:rsid w:val="001B6037"/>
    <w:rsid w:val="001B6092"/>
    <w:rsid w:val="001B6343"/>
    <w:rsid w:val="001B6CFB"/>
    <w:rsid w:val="001B6FD9"/>
    <w:rsid w:val="001B790A"/>
    <w:rsid w:val="001B7972"/>
    <w:rsid w:val="001B7D8B"/>
    <w:rsid w:val="001C0B92"/>
    <w:rsid w:val="001C16C9"/>
    <w:rsid w:val="001C2177"/>
    <w:rsid w:val="001C2345"/>
    <w:rsid w:val="001C2C05"/>
    <w:rsid w:val="001C346A"/>
    <w:rsid w:val="001C3546"/>
    <w:rsid w:val="001C37E5"/>
    <w:rsid w:val="001C3B0B"/>
    <w:rsid w:val="001C4177"/>
    <w:rsid w:val="001C4244"/>
    <w:rsid w:val="001C4339"/>
    <w:rsid w:val="001C4456"/>
    <w:rsid w:val="001C4932"/>
    <w:rsid w:val="001C4C93"/>
    <w:rsid w:val="001C4DF1"/>
    <w:rsid w:val="001C5111"/>
    <w:rsid w:val="001C56F9"/>
    <w:rsid w:val="001C59C0"/>
    <w:rsid w:val="001C65B4"/>
    <w:rsid w:val="001C679E"/>
    <w:rsid w:val="001C67A9"/>
    <w:rsid w:val="001C68CE"/>
    <w:rsid w:val="001C69A3"/>
    <w:rsid w:val="001C6BEA"/>
    <w:rsid w:val="001C6E9F"/>
    <w:rsid w:val="001C6F94"/>
    <w:rsid w:val="001C7EE9"/>
    <w:rsid w:val="001C7FA8"/>
    <w:rsid w:val="001D05BE"/>
    <w:rsid w:val="001D06BE"/>
    <w:rsid w:val="001D0F91"/>
    <w:rsid w:val="001D0FA2"/>
    <w:rsid w:val="001D1789"/>
    <w:rsid w:val="001D1AF5"/>
    <w:rsid w:val="001D1DCC"/>
    <w:rsid w:val="001D1DFC"/>
    <w:rsid w:val="001D1F91"/>
    <w:rsid w:val="001D22C1"/>
    <w:rsid w:val="001D2574"/>
    <w:rsid w:val="001D2A31"/>
    <w:rsid w:val="001D3014"/>
    <w:rsid w:val="001D33A1"/>
    <w:rsid w:val="001D3477"/>
    <w:rsid w:val="001D3723"/>
    <w:rsid w:val="001D3C82"/>
    <w:rsid w:val="001D3E14"/>
    <w:rsid w:val="001D413C"/>
    <w:rsid w:val="001D4443"/>
    <w:rsid w:val="001D496F"/>
    <w:rsid w:val="001D49E5"/>
    <w:rsid w:val="001D4EAC"/>
    <w:rsid w:val="001D5705"/>
    <w:rsid w:val="001D5804"/>
    <w:rsid w:val="001D5AF1"/>
    <w:rsid w:val="001D5B5D"/>
    <w:rsid w:val="001D60EB"/>
    <w:rsid w:val="001D6BD7"/>
    <w:rsid w:val="001D7911"/>
    <w:rsid w:val="001D7D53"/>
    <w:rsid w:val="001D7ED1"/>
    <w:rsid w:val="001E0223"/>
    <w:rsid w:val="001E0495"/>
    <w:rsid w:val="001E0C8E"/>
    <w:rsid w:val="001E0DD0"/>
    <w:rsid w:val="001E15A7"/>
    <w:rsid w:val="001E1AB9"/>
    <w:rsid w:val="001E1D45"/>
    <w:rsid w:val="001E20B0"/>
    <w:rsid w:val="001E24F1"/>
    <w:rsid w:val="001E2A6B"/>
    <w:rsid w:val="001E2A83"/>
    <w:rsid w:val="001E2C5F"/>
    <w:rsid w:val="001E2F02"/>
    <w:rsid w:val="001E36D1"/>
    <w:rsid w:val="001E39F8"/>
    <w:rsid w:val="001E3A8C"/>
    <w:rsid w:val="001E401B"/>
    <w:rsid w:val="001E4098"/>
    <w:rsid w:val="001E429A"/>
    <w:rsid w:val="001E4441"/>
    <w:rsid w:val="001E4954"/>
    <w:rsid w:val="001E4BF6"/>
    <w:rsid w:val="001E53AE"/>
    <w:rsid w:val="001E639A"/>
    <w:rsid w:val="001E653A"/>
    <w:rsid w:val="001E656D"/>
    <w:rsid w:val="001E6B8C"/>
    <w:rsid w:val="001E7A9E"/>
    <w:rsid w:val="001E7DCD"/>
    <w:rsid w:val="001F0513"/>
    <w:rsid w:val="001F0CEE"/>
    <w:rsid w:val="001F0E8E"/>
    <w:rsid w:val="001F1502"/>
    <w:rsid w:val="001F16B3"/>
    <w:rsid w:val="001F1AC2"/>
    <w:rsid w:val="001F1B35"/>
    <w:rsid w:val="001F29B3"/>
    <w:rsid w:val="001F2C83"/>
    <w:rsid w:val="001F2E9F"/>
    <w:rsid w:val="001F3278"/>
    <w:rsid w:val="001F3515"/>
    <w:rsid w:val="001F3669"/>
    <w:rsid w:val="001F3A47"/>
    <w:rsid w:val="001F4500"/>
    <w:rsid w:val="001F4E06"/>
    <w:rsid w:val="001F5134"/>
    <w:rsid w:val="001F5890"/>
    <w:rsid w:val="001F5D3C"/>
    <w:rsid w:val="001F605B"/>
    <w:rsid w:val="001F6363"/>
    <w:rsid w:val="001F65D9"/>
    <w:rsid w:val="001F6BBC"/>
    <w:rsid w:val="001F6F76"/>
    <w:rsid w:val="001F70C6"/>
    <w:rsid w:val="001F7A82"/>
    <w:rsid w:val="001F7B7F"/>
    <w:rsid w:val="002004F0"/>
    <w:rsid w:val="0020071F"/>
    <w:rsid w:val="00200A34"/>
    <w:rsid w:val="00200FF4"/>
    <w:rsid w:val="0020149A"/>
    <w:rsid w:val="002018B9"/>
    <w:rsid w:val="002019EF"/>
    <w:rsid w:val="00201CA4"/>
    <w:rsid w:val="00201CB3"/>
    <w:rsid w:val="00201E96"/>
    <w:rsid w:val="0020247E"/>
    <w:rsid w:val="0020278C"/>
    <w:rsid w:val="00202C6A"/>
    <w:rsid w:val="00203326"/>
    <w:rsid w:val="00203682"/>
    <w:rsid w:val="002038C3"/>
    <w:rsid w:val="00204028"/>
    <w:rsid w:val="00204195"/>
    <w:rsid w:val="0020425E"/>
    <w:rsid w:val="002042E4"/>
    <w:rsid w:val="00204ADC"/>
    <w:rsid w:val="00204FFE"/>
    <w:rsid w:val="00205109"/>
    <w:rsid w:val="00205300"/>
    <w:rsid w:val="00205CFE"/>
    <w:rsid w:val="0020634C"/>
    <w:rsid w:val="0020687E"/>
    <w:rsid w:val="002069AD"/>
    <w:rsid w:val="00207238"/>
    <w:rsid w:val="002072AB"/>
    <w:rsid w:val="0020734B"/>
    <w:rsid w:val="00207785"/>
    <w:rsid w:val="00207ED0"/>
    <w:rsid w:val="00210480"/>
    <w:rsid w:val="00210D0B"/>
    <w:rsid w:val="00210D34"/>
    <w:rsid w:val="00211273"/>
    <w:rsid w:val="00211483"/>
    <w:rsid w:val="00211525"/>
    <w:rsid w:val="00211C80"/>
    <w:rsid w:val="00211C88"/>
    <w:rsid w:val="00211EEA"/>
    <w:rsid w:val="0021234E"/>
    <w:rsid w:val="0021267E"/>
    <w:rsid w:val="00212C87"/>
    <w:rsid w:val="00212DAC"/>
    <w:rsid w:val="0021306C"/>
    <w:rsid w:val="002130A6"/>
    <w:rsid w:val="00213559"/>
    <w:rsid w:val="00213AD6"/>
    <w:rsid w:val="0021438E"/>
    <w:rsid w:val="00214975"/>
    <w:rsid w:val="00214A71"/>
    <w:rsid w:val="00214AA8"/>
    <w:rsid w:val="00214AEC"/>
    <w:rsid w:val="00214DFE"/>
    <w:rsid w:val="00214EB3"/>
    <w:rsid w:val="002150B6"/>
    <w:rsid w:val="002153C5"/>
    <w:rsid w:val="002154C0"/>
    <w:rsid w:val="0021633C"/>
    <w:rsid w:val="002164CC"/>
    <w:rsid w:val="002166F6"/>
    <w:rsid w:val="002167B9"/>
    <w:rsid w:val="00216D60"/>
    <w:rsid w:val="00216ED4"/>
    <w:rsid w:val="00216F8A"/>
    <w:rsid w:val="00217266"/>
    <w:rsid w:val="002173C9"/>
    <w:rsid w:val="00217A38"/>
    <w:rsid w:val="002201AC"/>
    <w:rsid w:val="0022023D"/>
    <w:rsid w:val="00220547"/>
    <w:rsid w:val="0022087F"/>
    <w:rsid w:val="002208E7"/>
    <w:rsid w:val="00220AC0"/>
    <w:rsid w:val="00220AE8"/>
    <w:rsid w:val="00220B40"/>
    <w:rsid w:val="00220C2D"/>
    <w:rsid w:val="00220E24"/>
    <w:rsid w:val="002212C7"/>
    <w:rsid w:val="00221314"/>
    <w:rsid w:val="00221A2C"/>
    <w:rsid w:val="00221B6D"/>
    <w:rsid w:val="00221CEB"/>
    <w:rsid w:val="0022290B"/>
    <w:rsid w:val="00222E56"/>
    <w:rsid w:val="002232B6"/>
    <w:rsid w:val="0022386C"/>
    <w:rsid w:val="0022391A"/>
    <w:rsid w:val="002241B0"/>
    <w:rsid w:val="00224386"/>
    <w:rsid w:val="00224504"/>
    <w:rsid w:val="00224705"/>
    <w:rsid w:val="002248C5"/>
    <w:rsid w:val="00224927"/>
    <w:rsid w:val="00224941"/>
    <w:rsid w:val="00224ABE"/>
    <w:rsid w:val="002255DD"/>
    <w:rsid w:val="00225993"/>
    <w:rsid w:val="002271B6"/>
    <w:rsid w:val="00227259"/>
    <w:rsid w:val="00227BCB"/>
    <w:rsid w:val="0023006F"/>
    <w:rsid w:val="002301C9"/>
    <w:rsid w:val="00230374"/>
    <w:rsid w:val="00230C20"/>
    <w:rsid w:val="00231249"/>
    <w:rsid w:val="00231C16"/>
    <w:rsid w:val="00231F2B"/>
    <w:rsid w:val="00231FCE"/>
    <w:rsid w:val="0023245C"/>
    <w:rsid w:val="002327C3"/>
    <w:rsid w:val="00232953"/>
    <w:rsid w:val="002336EF"/>
    <w:rsid w:val="00233A3E"/>
    <w:rsid w:val="00233A66"/>
    <w:rsid w:val="00233A8E"/>
    <w:rsid w:val="00234108"/>
    <w:rsid w:val="0023490C"/>
    <w:rsid w:val="00235483"/>
    <w:rsid w:val="002355C8"/>
    <w:rsid w:val="002357F9"/>
    <w:rsid w:val="00235B98"/>
    <w:rsid w:val="002364AE"/>
    <w:rsid w:val="00236614"/>
    <w:rsid w:val="00237BBC"/>
    <w:rsid w:val="00237C0A"/>
    <w:rsid w:val="00240239"/>
    <w:rsid w:val="00240279"/>
    <w:rsid w:val="00240423"/>
    <w:rsid w:val="00240837"/>
    <w:rsid w:val="00240B20"/>
    <w:rsid w:val="00240E3E"/>
    <w:rsid w:val="002412C1"/>
    <w:rsid w:val="00241346"/>
    <w:rsid w:val="0024151B"/>
    <w:rsid w:val="002415C7"/>
    <w:rsid w:val="002416F4"/>
    <w:rsid w:val="00241B83"/>
    <w:rsid w:val="00242156"/>
    <w:rsid w:val="0024256E"/>
    <w:rsid w:val="00242821"/>
    <w:rsid w:val="00242F81"/>
    <w:rsid w:val="0024309D"/>
    <w:rsid w:val="0024329A"/>
    <w:rsid w:val="002433F1"/>
    <w:rsid w:val="002434A6"/>
    <w:rsid w:val="002442DE"/>
    <w:rsid w:val="002449BE"/>
    <w:rsid w:val="00244BBF"/>
    <w:rsid w:val="00245095"/>
    <w:rsid w:val="0024547B"/>
    <w:rsid w:val="00245623"/>
    <w:rsid w:val="00245817"/>
    <w:rsid w:val="0024582C"/>
    <w:rsid w:val="00245EC7"/>
    <w:rsid w:val="0024609C"/>
    <w:rsid w:val="002466BE"/>
    <w:rsid w:val="00246A15"/>
    <w:rsid w:val="00246B95"/>
    <w:rsid w:val="00246CE3"/>
    <w:rsid w:val="00247157"/>
    <w:rsid w:val="00247609"/>
    <w:rsid w:val="00247B20"/>
    <w:rsid w:val="00247BFC"/>
    <w:rsid w:val="00247E94"/>
    <w:rsid w:val="00247F7B"/>
    <w:rsid w:val="002503E2"/>
    <w:rsid w:val="002504E8"/>
    <w:rsid w:val="00250D03"/>
    <w:rsid w:val="002510ED"/>
    <w:rsid w:val="002511D8"/>
    <w:rsid w:val="00251A40"/>
    <w:rsid w:val="00251CBD"/>
    <w:rsid w:val="00251D49"/>
    <w:rsid w:val="002521E9"/>
    <w:rsid w:val="002525A3"/>
    <w:rsid w:val="002528AC"/>
    <w:rsid w:val="00253540"/>
    <w:rsid w:val="0025363D"/>
    <w:rsid w:val="002536DD"/>
    <w:rsid w:val="00253AD9"/>
    <w:rsid w:val="00253E0E"/>
    <w:rsid w:val="002544FA"/>
    <w:rsid w:val="002547DC"/>
    <w:rsid w:val="00254818"/>
    <w:rsid w:val="00254912"/>
    <w:rsid w:val="00254A9D"/>
    <w:rsid w:val="00254D5F"/>
    <w:rsid w:val="00255191"/>
    <w:rsid w:val="002555C3"/>
    <w:rsid w:val="00255A0D"/>
    <w:rsid w:val="00255C39"/>
    <w:rsid w:val="00255F1C"/>
    <w:rsid w:val="00256559"/>
    <w:rsid w:val="002565DC"/>
    <w:rsid w:val="0025679D"/>
    <w:rsid w:val="00256B2C"/>
    <w:rsid w:val="00256B42"/>
    <w:rsid w:val="00256F0D"/>
    <w:rsid w:val="0025727E"/>
    <w:rsid w:val="00257337"/>
    <w:rsid w:val="00257B4A"/>
    <w:rsid w:val="00260012"/>
    <w:rsid w:val="002602DA"/>
    <w:rsid w:val="00260324"/>
    <w:rsid w:val="00260A7E"/>
    <w:rsid w:val="00260D2B"/>
    <w:rsid w:val="0026193E"/>
    <w:rsid w:val="002619D4"/>
    <w:rsid w:val="00261C7E"/>
    <w:rsid w:val="00261F19"/>
    <w:rsid w:val="002622E0"/>
    <w:rsid w:val="00263557"/>
    <w:rsid w:val="00263B72"/>
    <w:rsid w:val="0026466C"/>
    <w:rsid w:val="0026493A"/>
    <w:rsid w:val="00264BC9"/>
    <w:rsid w:val="00264C04"/>
    <w:rsid w:val="00264C1B"/>
    <w:rsid w:val="00265089"/>
    <w:rsid w:val="00265619"/>
    <w:rsid w:val="00265EAA"/>
    <w:rsid w:val="002669E0"/>
    <w:rsid w:val="00266B52"/>
    <w:rsid w:val="00266D5C"/>
    <w:rsid w:val="0026709F"/>
    <w:rsid w:val="00267EEA"/>
    <w:rsid w:val="00270000"/>
    <w:rsid w:val="002701E3"/>
    <w:rsid w:val="002704AF"/>
    <w:rsid w:val="0027129E"/>
    <w:rsid w:val="002717BC"/>
    <w:rsid w:val="00271A25"/>
    <w:rsid w:val="00271ABE"/>
    <w:rsid w:val="00271AC4"/>
    <w:rsid w:val="00271BEE"/>
    <w:rsid w:val="00272192"/>
    <w:rsid w:val="00272289"/>
    <w:rsid w:val="002724C9"/>
    <w:rsid w:val="00273141"/>
    <w:rsid w:val="00273590"/>
    <w:rsid w:val="0027393F"/>
    <w:rsid w:val="0027427D"/>
    <w:rsid w:val="00274688"/>
    <w:rsid w:val="00274CF4"/>
    <w:rsid w:val="0027517F"/>
    <w:rsid w:val="00275911"/>
    <w:rsid w:val="00275AB5"/>
    <w:rsid w:val="00275E9A"/>
    <w:rsid w:val="002761D6"/>
    <w:rsid w:val="00277121"/>
    <w:rsid w:val="0027749D"/>
    <w:rsid w:val="002775EE"/>
    <w:rsid w:val="0027796D"/>
    <w:rsid w:val="00277A8D"/>
    <w:rsid w:val="0028001B"/>
    <w:rsid w:val="00280ABE"/>
    <w:rsid w:val="0028112F"/>
    <w:rsid w:val="00281C1D"/>
    <w:rsid w:val="00281E81"/>
    <w:rsid w:val="002824E6"/>
    <w:rsid w:val="00282541"/>
    <w:rsid w:val="002825EB"/>
    <w:rsid w:val="0028266A"/>
    <w:rsid w:val="00282862"/>
    <w:rsid w:val="00282CB0"/>
    <w:rsid w:val="00282D98"/>
    <w:rsid w:val="00282E47"/>
    <w:rsid w:val="00282E63"/>
    <w:rsid w:val="00283D95"/>
    <w:rsid w:val="00284027"/>
    <w:rsid w:val="0028419E"/>
    <w:rsid w:val="002846E6"/>
    <w:rsid w:val="00284963"/>
    <w:rsid w:val="00284D14"/>
    <w:rsid w:val="00284F18"/>
    <w:rsid w:val="00285060"/>
    <w:rsid w:val="00285110"/>
    <w:rsid w:val="0028609D"/>
    <w:rsid w:val="0028640B"/>
    <w:rsid w:val="00286BC9"/>
    <w:rsid w:val="00286BD7"/>
    <w:rsid w:val="00287185"/>
    <w:rsid w:val="0028736D"/>
    <w:rsid w:val="00287B05"/>
    <w:rsid w:val="00287E8B"/>
    <w:rsid w:val="002902A6"/>
    <w:rsid w:val="002904CF"/>
    <w:rsid w:val="002907F1"/>
    <w:rsid w:val="002914A3"/>
    <w:rsid w:val="00291875"/>
    <w:rsid w:val="00291D6F"/>
    <w:rsid w:val="002923B8"/>
    <w:rsid w:val="0029295A"/>
    <w:rsid w:val="00292B1F"/>
    <w:rsid w:val="00292FB7"/>
    <w:rsid w:val="0029329E"/>
    <w:rsid w:val="002936BE"/>
    <w:rsid w:val="00293727"/>
    <w:rsid w:val="0029374C"/>
    <w:rsid w:val="002940CF"/>
    <w:rsid w:val="00294134"/>
    <w:rsid w:val="00294181"/>
    <w:rsid w:val="00294A9C"/>
    <w:rsid w:val="0029555A"/>
    <w:rsid w:val="0029561A"/>
    <w:rsid w:val="00295702"/>
    <w:rsid w:val="00295B72"/>
    <w:rsid w:val="00296643"/>
    <w:rsid w:val="002976A6"/>
    <w:rsid w:val="002977A5"/>
    <w:rsid w:val="00297FBB"/>
    <w:rsid w:val="002A07A1"/>
    <w:rsid w:val="002A0851"/>
    <w:rsid w:val="002A0ABE"/>
    <w:rsid w:val="002A0B96"/>
    <w:rsid w:val="002A1261"/>
    <w:rsid w:val="002A1822"/>
    <w:rsid w:val="002A18D3"/>
    <w:rsid w:val="002A1AB0"/>
    <w:rsid w:val="002A1EA4"/>
    <w:rsid w:val="002A22E3"/>
    <w:rsid w:val="002A23D2"/>
    <w:rsid w:val="002A2AB4"/>
    <w:rsid w:val="002A2B39"/>
    <w:rsid w:val="002A2E23"/>
    <w:rsid w:val="002A31D3"/>
    <w:rsid w:val="002A43CF"/>
    <w:rsid w:val="002A4709"/>
    <w:rsid w:val="002A48A7"/>
    <w:rsid w:val="002A4B39"/>
    <w:rsid w:val="002A4C29"/>
    <w:rsid w:val="002A502F"/>
    <w:rsid w:val="002A5A4D"/>
    <w:rsid w:val="002A5F32"/>
    <w:rsid w:val="002A6152"/>
    <w:rsid w:val="002A6351"/>
    <w:rsid w:val="002A6957"/>
    <w:rsid w:val="002A6F45"/>
    <w:rsid w:val="002A749A"/>
    <w:rsid w:val="002A761C"/>
    <w:rsid w:val="002B0164"/>
    <w:rsid w:val="002B0326"/>
    <w:rsid w:val="002B0BC6"/>
    <w:rsid w:val="002B13D6"/>
    <w:rsid w:val="002B19BD"/>
    <w:rsid w:val="002B1FF2"/>
    <w:rsid w:val="002B20F3"/>
    <w:rsid w:val="002B215B"/>
    <w:rsid w:val="002B225F"/>
    <w:rsid w:val="002B275C"/>
    <w:rsid w:val="002B27B7"/>
    <w:rsid w:val="002B2C79"/>
    <w:rsid w:val="002B2F3A"/>
    <w:rsid w:val="002B30E6"/>
    <w:rsid w:val="002B3921"/>
    <w:rsid w:val="002B3A96"/>
    <w:rsid w:val="002B3E5E"/>
    <w:rsid w:val="002B4203"/>
    <w:rsid w:val="002B4A9A"/>
    <w:rsid w:val="002B4F27"/>
    <w:rsid w:val="002B56EA"/>
    <w:rsid w:val="002B5819"/>
    <w:rsid w:val="002B5F62"/>
    <w:rsid w:val="002B6141"/>
    <w:rsid w:val="002B6180"/>
    <w:rsid w:val="002B6458"/>
    <w:rsid w:val="002B64C8"/>
    <w:rsid w:val="002B6914"/>
    <w:rsid w:val="002B6D3A"/>
    <w:rsid w:val="002B709D"/>
    <w:rsid w:val="002B71DD"/>
    <w:rsid w:val="002B7223"/>
    <w:rsid w:val="002B7271"/>
    <w:rsid w:val="002B7488"/>
    <w:rsid w:val="002B768E"/>
    <w:rsid w:val="002B7743"/>
    <w:rsid w:val="002B7AEA"/>
    <w:rsid w:val="002B7ECC"/>
    <w:rsid w:val="002C0970"/>
    <w:rsid w:val="002C09EB"/>
    <w:rsid w:val="002C0D54"/>
    <w:rsid w:val="002C0D6A"/>
    <w:rsid w:val="002C14CB"/>
    <w:rsid w:val="002C198A"/>
    <w:rsid w:val="002C1A2C"/>
    <w:rsid w:val="002C263A"/>
    <w:rsid w:val="002C2895"/>
    <w:rsid w:val="002C2A9C"/>
    <w:rsid w:val="002C2C23"/>
    <w:rsid w:val="002C2DA0"/>
    <w:rsid w:val="002C2F89"/>
    <w:rsid w:val="002C39E6"/>
    <w:rsid w:val="002C3E9E"/>
    <w:rsid w:val="002C3F5E"/>
    <w:rsid w:val="002C4731"/>
    <w:rsid w:val="002C4D47"/>
    <w:rsid w:val="002C4E9E"/>
    <w:rsid w:val="002C51C4"/>
    <w:rsid w:val="002C5934"/>
    <w:rsid w:val="002C5F90"/>
    <w:rsid w:val="002C6229"/>
    <w:rsid w:val="002C66AE"/>
    <w:rsid w:val="002C69A9"/>
    <w:rsid w:val="002C6E67"/>
    <w:rsid w:val="002C7032"/>
    <w:rsid w:val="002C75D2"/>
    <w:rsid w:val="002C78EA"/>
    <w:rsid w:val="002C7A45"/>
    <w:rsid w:val="002C7B8A"/>
    <w:rsid w:val="002C7CE8"/>
    <w:rsid w:val="002C7E1B"/>
    <w:rsid w:val="002D01AB"/>
    <w:rsid w:val="002D069A"/>
    <w:rsid w:val="002D06FA"/>
    <w:rsid w:val="002D0D5E"/>
    <w:rsid w:val="002D12F1"/>
    <w:rsid w:val="002D1436"/>
    <w:rsid w:val="002D1734"/>
    <w:rsid w:val="002D1851"/>
    <w:rsid w:val="002D2008"/>
    <w:rsid w:val="002D26F3"/>
    <w:rsid w:val="002D2931"/>
    <w:rsid w:val="002D2E6C"/>
    <w:rsid w:val="002D329B"/>
    <w:rsid w:val="002D3D24"/>
    <w:rsid w:val="002D4929"/>
    <w:rsid w:val="002D4AD6"/>
    <w:rsid w:val="002D4DB8"/>
    <w:rsid w:val="002D5115"/>
    <w:rsid w:val="002D5475"/>
    <w:rsid w:val="002D5F2A"/>
    <w:rsid w:val="002D6548"/>
    <w:rsid w:val="002D66A4"/>
    <w:rsid w:val="002D66B7"/>
    <w:rsid w:val="002D75F8"/>
    <w:rsid w:val="002E094F"/>
    <w:rsid w:val="002E0B08"/>
    <w:rsid w:val="002E0BE7"/>
    <w:rsid w:val="002E0D19"/>
    <w:rsid w:val="002E12D0"/>
    <w:rsid w:val="002E12F2"/>
    <w:rsid w:val="002E1741"/>
    <w:rsid w:val="002E1753"/>
    <w:rsid w:val="002E19A8"/>
    <w:rsid w:val="002E1B51"/>
    <w:rsid w:val="002E2043"/>
    <w:rsid w:val="002E2100"/>
    <w:rsid w:val="002E2115"/>
    <w:rsid w:val="002E227B"/>
    <w:rsid w:val="002E2A99"/>
    <w:rsid w:val="002E2D04"/>
    <w:rsid w:val="002E2E32"/>
    <w:rsid w:val="002E3503"/>
    <w:rsid w:val="002E39D1"/>
    <w:rsid w:val="002E3E80"/>
    <w:rsid w:val="002E473E"/>
    <w:rsid w:val="002E5145"/>
    <w:rsid w:val="002E55EF"/>
    <w:rsid w:val="002E57AB"/>
    <w:rsid w:val="002E59C7"/>
    <w:rsid w:val="002E6354"/>
    <w:rsid w:val="002E695D"/>
    <w:rsid w:val="002E74C0"/>
    <w:rsid w:val="002E75C4"/>
    <w:rsid w:val="002E76A4"/>
    <w:rsid w:val="002E77C1"/>
    <w:rsid w:val="002F0193"/>
    <w:rsid w:val="002F01FF"/>
    <w:rsid w:val="002F078D"/>
    <w:rsid w:val="002F0E96"/>
    <w:rsid w:val="002F0EB4"/>
    <w:rsid w:val="002F0EC6"/>
    <w:rsid w:val="002F10F8"/>
    <w:rsid w:val="002F14A3"/>
    <w:rsid w:val="002F14CE"/>
    <w:rsid w:val="002F1AEC"/>
    <w:rsid w:val="002F1AF9"/>
    <w:rsid w:val="002F1F68"/>
    <w:rsid w:val="002F210D"/>
    <w:rsid w:val="002F2818"/>
    <w:rsid w:val="002F2DED"/>
    <w:rsid w:val="002F3EAE"/>
    <w:rsid w:val="002F4327"/>
    <w:rsid w:val="002F4640"/>
    <w:rsid w:val="002F5242"/>
    <w:rsid w:val="002F54A7"/>
    <w:rsid w:val="002F551B"/>
    <w:rsid w:val="002F5662"/>
    <w:rsid w:val="002F567A"/>
    <w:rsid w:val="002F5A87"/>
    <w:rsid w:val="002F6677"/>
    <w:rsid w:val="002F6A83"/>
    <w:rsid w:val="002F6CFC"/>
    <w:rsid w:val="002F72B0"/>
    <w:rsid w:val="002F744C"/>
    <w:rsid w:val="002F7726"/>
    <w:rsid w:val="002F7F49"/>
    <w:rsid w:val="002F7FF3"/>
    <w:rsid w:val="0030015B"/>
    <w:rsid w:val="00300258"/>
    <w:rsid w:val="00300B7A"/>
    <w:rsid w:val="00300B9A"/>
    <w:rsid w:val="003018B0"/>
    <w:rsid w:val="00301B4B"/>
    <w:rsid w:val="00301DBB"/>
    <w:rsid w:val="00302848"/>
    <w:rsid w:val="003028D4"/>
    <w:rsid w:val="003029DD"/>
    <w:rsid w:val="00302B2E"/>
    <w:rsid w:val="00302C4A"/>
    <w:rsid w:val="00302E8C"/>
    <w:rsid w:val="0030341B"/>
    <w:rsid w:val="003034E9"/>
    <w:rsid w:val="0030371B"/>
    <w:rsid w:val="00303B40"/>
    <w:rsid w:val="00303CCE"/>
    <w:rsid w:val="003040D6"/>
    <w:rsid w:val="003040FD"/>
    <w:rsid w:val="003043D6"/>
    <w:rsid w:val="00304668"/>
    <w:rsid w:val="00304865"/>
    <w:rsid w:val="00304CD0"/>
    <w:rsid w:val="003050A1"/>
    <w:rsid w:val="003051B2"/>
    <w:rsid w:val="00305314"/>
    <w:rsid w:val="003058A0"/>
    <w:rsid w:val="00305D0E"/>
    <w:rsid w:val="00305F73"/>
    <w:rsid w:val="00306243"/>
    <w:rsid w:val="00306708"/>
    <w:rsid w:val="0030769E"/>
    <w:rsid w:val="003076C0"/>
    <w:rsid w:val="003076ED"/>
    <w:rsid w:val="0030786C"/>
    <w:rsid w:val="00307E24"/>
    <w:rsid w:val="0031041F"/>
    <w:rsid w:val="00310543"/>
    <w:rsid w:val="003109D3"/>
    <w:rsid w:val="00311641"/>
    <w:rsid w:val="00311810"/>
    <w:rsid w:val="00311CCC"/>
    <w:rsid w:val="0031213B"/>
    <w:rsid w:val="003126A3"/>
    <w:rsid w:val="00312C62"/>
    <w:rsid w:val="00312DC1"/>
    <w:rsid w:val="00313026"/>
    <w:rsid w:val="003131B5"/>
    <w:rsid w:val="00316487"/>
    <w:rsid w:val="0031657C"/>
    <w:rsid w:val="003169A8"/>
    <w:rsid w:val="00316CC3"/>
    <w:rsid w:val="00316EF6"/>
    <w:rsid w:val="0031708A"/>
    <w:rsid w:val="003170F1"/>
    <w:rsid w:val="003172CE"/>
    <w:rsid w:val="003174D0"/>
    <w:rsid w:val="003204CF"/>
    <w:rsid w:val="003207A2"/>
    <w:rsid w:val="003212DB"/>
    <w:rsid w:val="00321576"/>
    <w:rsid w:val="00321723"/>
    <w:rsid w:val="00321779"/>
    <w:rsid w:val="0032237D"/>
    <w:rsid w:val="00322808"/>
    <w:rsid w:val="003233AD"/>
    <w:rsid w:val="003237A8"/>
    <w:rsid w:val="00323B3B"/>
    <w:rsid w:val="00323F5E"/>
    <w:rsid w:val="0032471B"/>
    <w:rsid w:val="00324870"/>
    <w:rsid w:val="0032493C"/>
    <w:rsid w:val="00324E18"/>
    <w:rsid w:val="00324E6A"/>
    <w:rsid w:val="00325070"/>
    <w:rsid w:val="00325493"/>
    <w:rsid w:val="00325921"/>
    <w:rsid w:val="00325E48"/>
    <w:rsid w:val="00326609"/>
    <w:rsid w:val="003266F1"/>
    <w:rsid w:val="00326A72"/>
    <w:rsid w:val="00326B5E"/>
    <w:rsid w:val="003275F4"/>
    <w:rsid w:val="00327E36"/>
    <w:rsid w:val="0033011F"/>
    <w:rsid w:val="003308B4"/>
    <w:rsid w:val="003309AC"/>
    <w:rsid w:val="00330B07"/>
    <w:rsid w:val="00331448"/>
    <w:rsid w:val="00331A9A"/>
    <w:rsid w:val="00331DF8"/>
    <w:rsid w:val="00332311"/>
    <w:rsid w:val="00332533"/>
    <w:rsid w:val="00332606"/>
    <w:rsid w:val="00332752"/>
    <w:rsid w:val="00332E70"/>
    <w:rsid w:val="00332EC7"/>
    <w:rsid w:val="00333370"/>
    <w:rsid w:val="00333897"/>
    <w:rsid w:val="0033395A"/>
    <w:rsid w:val="00333DD7"/>
    <w:rsid w:val="00334104"/>
    <w:rsid w:val="00334187"/>
    <w:rsid w:val="003344F1"/>
    <w:rsid w:val="00334CBB"/>
    <w:rsid w:val="00335074"/>
    <w:rsid w:val="003350C5"/>
    <w:rsid w:val="00335557"/>
    <w:rsid w:val="003356D8"/>
    <w:rsid w:val="00335A04"/>
    <w:rsid w:val="00335F19"/>
    <w:rsid w:val="00336310"/>
    <w:rsid w:val="00336636"/>
    <w:rsid w:val="00336857"/>
    <w:rsid w:val="00336CFB"/>
    <w:rsid w:val="0033744D"/>
    <w:rsid w:val="003379DF"/>
    <w:rsid w:val="00337D90"/>
    <w:rsid w:val="0034004A"/>
    <w:rsid w:val="003402C9"/>
    <w:rsid w:val="00340C2C"/>
    <w:rsid w:val="00340D66"/>
    <w:rsid w:val="00340D67"/>
    <w:rsid w:val="00340E57"/>
    <w:rsid w:val="00340F58"/>
    <w:rsid w:val="00340FB9"/>
    <w:rsid w:val="003410C3"/>
    <w:rsid w:val="0034160E"/>
    <w:rsid w:val="00341792"/>
    <w:rsid w:val="003424AD"/>
    <w:rsid w:val="003424D4"/>
    <w:rsid w:val="0034272D"/>
    <w:rsid w:val="00342EDA"/>
    <w:rsid w:val="00343F62"/>
    <w:rsid w:val="0034475A"/>
    <w:rsid w:val="00345554"/>
    <w:rsid w:val="00345735"/>
    <w:rsid w:val="003457D0"/>
    <w:rsid w:val="003458F4"/>
    <w:rsid w:val="00345B8B"/>
    <w:rsid w:val="00346F9C"/>
    <w:rsid w:val="0034736F"/>
    <w:rsid w:val="00347F76"/>
    <w:rsid w:val="0035024F"/>
    <w:rsid w:val="00350576"/>
    <w:rsid w:val="00350E79"/>
    <w:rsid w:val="00351365"/>
    <w:rsid w:val="00351638"/>
    <w:rsid w:val="00351BBD"/>
    <w:rsid w:val="00352247"/>
    <w:rsid w:val="00352297"/>
    <w:rsid w:val="0035279F"/>
    <w:rsid w:val="00352EC9"/>
    <w:rsid w:val="003535D0"/>
    <w:rsid w:val="00353FDD"/>
    <w:rsid w:val="0035421F"/>
    <w:rsid w:val="00354B28"/>
    <w:rsid w:val="00354BCB"/>
    <w:rsid w:val="00355B85"/>
    <w:rsid w:val="003567AF"/>
    <w:rsid w:val="003573FC"/>
    <w:rsid w:val="00357550"/>
    <w:rsid w:val="00357F51"/>
    <w:rsid w:val="00360515"/>
    <w:rsid w:val="00360643"/>
    <w:rsid w:val="003606B3"/>
    <w:rsid w:val="0036071D"/>
    <w:rsid w:val="00360B6B"/>
    <w:rsid w:val="003618EB"/>
    <w:rsid w:val="003619BE"/>
    <w:rsid w:val="00361BB5"/>
    <w:rsid w:val="00362100"/>
    <w:rsid w:val="00362484"/>
    <w:rsid w:val="00362668"/>
    <w:rsid w:val="00362704"/>
    <w:rsid w:val="003627EB"/>
    <w:rsid w:val="00362884"/>
    <w:rsid w:val="003630E2"/>
    <w:rsid w:val="0036364E"/>
    <w:rsid w:val="00363826"/>
    <w:rsid w:val="0036441C"/>
    <w:rsid w:val="00364B90"/>
    <w:rsid w:val="00364C8C"/>
    <w:rsid w:val="00364EA2"/>
    <w:rsid w:val="003657E6"/>
    <w:rsid w:val="003663C7"/>
    <w:rsid w:val="003664A0"/>
    <w:rsid w:val="003665C2"/>
    <w:rsid w:val="00366D99"/>
    <w:rsid w:val="00366FB7"/>
    <w:rsid w:val="0036712D"/>
    <w:rsid w:val="00367B25"/>
    <w:rsid w:val="0037028B"/>
    <w:rsid w:val="003704A3"/>
    <w:rsid w:val="0037062B"/>
    <w:rsid w:val="00370C85"/>
    <w:rsid w:val="00370D78"/>
    <w:rsid w:val="00370DD5"/>
    <w:rsid w:val="0037119C"/>
    <w:rsid w:val="003718B8"/>
    <w:rsid w:val="003719C1"/>
    <w:rsid w:val="00372019"/>
    <w:rsid w:val="0037213E"/>
    <w:rsid w:val="003730F5"/>
    <w:rsid w:val="003736AB"/>
    <w:rsid w:val="00373C2E"/>
    <w:rsid w:val="00373E45"/>
    <w:rsid w:val="00373FE4"/>
    <w:rsid w:val="003740F6"/>
    <w:rsid w:val="00374CD9"/>
    <w:rsid w:val="00375008"/>
    <w:rsid w:val="003756B3"/>
    <w:rsid w:val="00375896"/>
    <w:rsid w:val="00375B39"/>
    <w:rsid w:val="00375E13"/>
    <w:rsid w:val="00375F48"/>
    <w:rsid w:val="00376014"/>
    <w:rsid w:val="003761C4"/>
    <w:rsid w:val="00376406"/>
    <w:rsid w:val="00376BF0"/>
    <w:rsid w:val="003772CD"/>
    <w:rsid w:val="00377730"/>
    <w:rsid w:val="00377A29"/>
    <w:rsid w:val="00380341"/>
    <w:rsid w:val="003804BD"/>
    <w:rsid w:val="003805A5"/>
    <w:rsid w:val="00381245"/>
    <w:rsid w:val="00382642"/>
    <w:rsid w:val="0038265E"/>
    <w:rsid w:val="00382735"/>
    <w:rsid w:val="00382760"/>
    <w:rsid w:val="0038317A"/>
    <w:rsid w:val="003834AB"/>
    <w:rsid w:val="003838D2"/>
    <w:rsid w:val="00383C25"/>
    <w:rsid w:val="00383CEF"/>
    <w:rsid w:val="00383D5C"/>
    <w:rsid w:val="00384C08"/>
    <w:rsid w:val="003852D0"/>
    <w:rsid w:val="00385905"/>
    <w:rsid w:val="00385C25"/>
    <w:rsid w:val="00385F01"/>
    <w:rsid w:val="003866E1"/>
    <w:rsid w:val="00386A23"/>
    <w:rsid w:val="003871F9"/>
    <w:rsid w:val="0038723D"/>
    <w:rsid w:val="00387A89"/>
    <w:rsid w:val="00387D0E"/>
    <w:rsid w:val="00387ECC"/>
    <w:rsid w:val="003904EF"/>
    <w:rsid w:val="00390839"/>
    <w:rsid w:val="00391368"/>
    <w:rsid w:val="0039172A"/>
    <w:rsid w:val="003917AE"/>
    <w:rsid w:val="00391C70"/>
    <w:rsid w:val="0039207F"/>
    <w:rsid w:val="00392B0F"/>
    <w:rsid w:val="00392DBF"/>
    <w:rsid w:val="00392EDC"/>
    <w:rsid w:val="003932D5"/>
    <w:rsid w:val="003934D7"/>
    <w:rsid w:val="00393649"/>
    <w:rsid w:val="00393929"/>
    <w:rsid w:val="00393C4D"/>
    <w:rsid w:val="00394FBB"/>
    <w:rsid w:val="00395973"/>
    <w:rsid w:val="00395A44"/>
    <w:rsid w:val="00395FA2"/>
    <w:rsid w:val="00396077"/>
    <w:rsid w:val="00396781"/>
    <w:rsid w:val="00396F25"/>
    <w:rsid w:val="00397B13"/>
    <w:rsid w:val="00397B1C"/>
    <w:rsid w:val="00397D45"/>
    <w:rsid w:val="003A0464"/>
    <w:rsid w:val="003A07A4"/>
    <w:rsid w:val="003A15A3"/>
    <w:rsid w:val="003A1D13"/>
    <w:rsid w:val="003A1F65"/>
    <w:rsid w:val="003A2109"/>
    <w:rsid w:val="003A231B"/>
    <w:rsid w:val="003A23F0"/>
    <w:rsid w:val="003A25AE"/>
    <w:rsid w:val="003A26D4"/>
    <w:rsid w:val="003A296F"/>
    <w:rsid w:val="003A2A2C"/>
    <w:rsid w:val="003A2ADF"/>
    <w:rsid w:val="003A3689"/>
    <w:rsid w:val="003A3EC4"/>
    <w:rsid w:val="003A4CBD"/>
    <w:rsid w:val="003A4E86"/>
    <w:rsid w:val="003A5538"/>
    <w:rsid w:val="003A57E4"/>
    <w:rsid w:val="003A58F0"/>
    <w:rsid w:val="003A5D70"/>
    <w:rsid w:val="003A60B9"/>
    <w:rsid w:val="003A6170"/>
    <w:rsid w:val="003A68FF"/>
    <w:rsid w:val="003A6FDF"/>
    <w:rsid w:val="003A7674"/>
    <w:rsid w:val="003A780C"/>
    <w:rsid w:val="003A7F10"/>
    <w:rsid w:val="003B0226"/>
    <w:rsid w:val="003B0CE9"/>
    <w:rsid w:val="003B14DD"/>
    <w:rsid w:val="003B16B2"/>
    <w:rsid w:val="003B1C63"/>
    <w:rsid w:val="003B2087"/>
    <w:rsid w:val="003B24A3"/>
    <w:rsid w:val="003B265C"/>
    <w:rsid w:val="003B2BE0"/>
    <w:rsid w:val="003B2F93"/>
    <w:rsid w:val="003B3024"/>
    <w:rsid w:val="003B3266"/>
    <w:rsid w:val="003B36B2"/>
    <w:rsid w:val="003B37E2"/>
    <w:rsid w:val="003B390F"/>
    <w:rsid w:val="003B39C5"/>
    <w:rsid w:val="003B3D5A"/>
    <w:rsid w:val="003B4001"/>
    <w:rsid w:val="003B4324"/>
    <w:rsid w:val="003B4662"/>
    <w:rsid w:val="003B46FA"/>
    <w:rsid w:val="003B4A8A"/>
    <w:rsid w:val="003B4E2E"/>
    <w:rsid w:val="003B51E4"/>
    <w:rsid w:val="003B5737"/>
    <w:rsid w:val="003B5924"/>
    <w:rsid w:val="003B5A98"/>
    <w:rsid w:val="003B5BB9"/>
    <w:rsid w:val="003B6072"/>
    <w:rsid w:val="003B69A0"/>
    <w:rsid w:val="003B6CDE"/>
    <w:rsid w:val="003B7942"/>
    <w:rsid w:val="003B7B72"/>
    <w:rsid w:val="003C07A9"/>
    <w:rsid w:val="003C08F5"/>
    <w:rsid w:val="003C0F82"/>
    <w:rsid w:val="003C13E6"/>
    <w:rsid w:val="003C264B"/>
    <w:rsid w:val="003C2834"/>
    <w:rsid w:val="003C2F7A"/>
    <w:rsid w:val="003C3BBB"/>
    <w:rsid w:val="003C46B5"/>
    <w:rsid w:val="003C4D30"/>
    <w:rsid w:val="003C4D62"/>
    <w:rsid w:val="003C4D87"/>
    <w:rsid w:val="003C509C"/>
    <w:rsid w:val="003C661D"/>
    <w:rsid w:val="003C672E"/>
    <w:rsid w:val="003C6829"/>
    <w:rsid w:val="003C6EBC"/>
    <w:rsid w:val="003C6F71"/>
    <w:rsid w:val="003C725B"/>
    <w:rsid w:val="003C7286"/>
    <w:rsid w:val="003C72DE"/>
    <w:rsid w:val="003C7347"/>
    <w:rsid w:val="003D0073"/>
    <w:rsid w:val="003D0637"/>
    <w:rsid w:val="003D1494"/>
    <w:rsid w:val="003D1A4C"/>
    <w:rsid w:val="003D1FA1"/>
    <w:rsid w:val="003D2B2E"/>
    <w:rsid w:val="003D2DE8"/>
    <w:rsid w:val="003D31CA"/>
    <w:rsid w:val="003D35C5"/>
    <w:rsid w:val="003D3730"/>
    <w:rsid w:val="003D385E"/>
    <w:rsid w:val="003D39BE"/>
    <w:rsid w:val="003D39ED"/>
    <w:rsid w:val="003D4A0C"/>
    <w:rsid w:val="003D4ACB"/>
    <w:rsid w:val="003D5455"/>
    <w:rsid w:val="003D572C"/>
    <w:rsid w:val="003D6037"/>
    <w:rsid w:val="003D6A05"/>
    <w:rsid w:val="003D6A30"/>
    <w:rsid w:val="003D6AB5"/>
    <w:rsid w:val="003D6C38"/>
    <w:rsid w:val="003D6D00"/>
    <w:rsid w:val="003D75DE"/>
    <w:rsid w:val="003D78C2"/>
    <w:rsid w:val="003D7D72"/>
    <w:rsid w:val="003D7D7C"/>
    <w:rsid w:val="003E029E"/>
    <w:rsid w:val="003E0751"/>
    <w:rsid w:val="003E0808"/>
    <w:rsid w:val="003E0DD9"/>
    <w:rsid w:val="003E0E30"/>
    <w:rsid w:val="003E0E6F"/>
    <w:rsid w:val="003E0FD0"/>
    <w:rsid w:val="003E1238"/>
    <w:rsid w:val="003E14D8"/>
    <w:rsid w:val="003E17FF"/>
    <w:rsid w:val="003E18C0"/>
    <w:rsid w:val="003E1A32"/>
    <w:rsid w:val="003E1B25"/>
    <w:rsid w:val="003E1C5C"/>
    <w:rsid w:val="003E2493"/>
    <w:rsid w:val="003E2799"/>
    <w:rsid w:val="003E2873"/>
    <w:rsid w:val="003E2CD4"/>
    <w:rsid w:val="003E33F4"/>
    <w:rsid w:val="003E3B24"/>
    <w:rsid w:val="003E49A0"/>
    <w:rsid w:val="003E49DE"/>
    <w:rsid w:val="003E5084"/>
    <w:rsid w:val="003E606E"/>
    <w:rsid w:val="003E6456"/>
    <w:rsid w:val="003E64F8"/>
    <w:rsid w:val="003E6A2B"/>
    <w:rsid w:val="003E6BED"/>
    <w:rsid w:val="003F00E0"/>
    <w:rsid w:val="003F0373"/>
    <w:rsid w:val="003F054C"/>
    <w:rsid w:val="003F1124"/>
    <w:rsid w:val="003F13F5"/>
    <w:rsid w:val="003F1CC9"/>
    <w:rsid w:val="003F1F22"/>
    <w:rsid w:val="003F275C"/>
    <w:rsid w:val="003F291C"/>
    <w:rsid w:val="003F3A05"/>
    <w:rsid w:val="003F3F5F"/>
    <w:rsid w:val="003F40D4"/>
    <w:rsid w:val="003F42E7"/>
    <w:rsid w:val="003F45DE"/>
    <w:rsid w:val="003F483B"/>
    <w:rsid w:val="003F49ED"/>
    <w:rsid w:val="003F4A7D"/>
    <w:rsid w:val="003F4C57"/>
    <w:rsid w:val="003F56EA"/>
    <w:rsid w:val="003F59D2"/>
    <w:rsid w:val="003F5E54"/>
    <w:rsid w:val="003F5EEE"/>
    <w:rsid w:val="003F5FDF"/>
    <w:rsid w:val="003F6D80"/>
    <w:rsid w:val="003F7248"/>
    <w:rsid w:val="003F73CF"/>
    <w:rsid w:val="003F744A"/>
    <w:rsid w:val="003F7A76"/>
    <w:rsid w:val="003F7E3A"/>
    <w:rsid w:val="003F7F2B"/>
    <w:rsid w:val="004003A4"/>
    <w:rsid w:val="00400908"/>
    <w:rsid w:val="00400C65"/>
    <w:rsid w:val="00400E7F"/>
    <w:rsid w:val="004010E5"/>
    <w:rsid w:val="00401657"/>
    <w:rsid w:val="0040216E"/>
    <w:rsid w:val="0040262A"/>
    <w:rsid w:val="00402926"/>
    <w:rsid w:val="004036AC"/>
    <w:rsid w:val="004036B9"/>
    <w:rsid w:val="00403F35"/>
    <w:rsid w:val="004043E0"/>
    <w:rsid w:val="00404630"/>
    <w:rsid w:val="00404669"/>
    <w:rsid w:val="004048BD"/>
    <w:rsid w:val="00404958"/>
    <w:rsid w:val="00404BCB"/>
    <w:rsid w:val="0040529B"/>
    <w:rsid w:val="0040554B"/>
    <w:rsid w:val="004057AC"/>
    <w:rsid w:val="00405C94"/>
    <w:rsid w:val="00405D29"/>
    <w:rsid w:val="004062CD"/>
    <w:rsid w:val="00406DDE"/>
    <w:rsid w:val="00406FBC"/>
    <w:rsid w:val="0040739C"/>
    <w:rsid w:val="0040769A"/>
    <w:rsid w:val="00407BE0"/>
    <w:rsid w:val="00410071"/>
    <w:rsid w:val="004102D6"/>
    <w:rsid w:val="004103F4"/>
    <w:rsid w:val="004104C8"/>
    <w:rsid w:val="00410D5E"/>
    <w:rsid w:val="0041183B"/>
    <w:rsid w:val="00411BB0"/>
    <w:rsid w:val="00411BC8"/>
    <w:rsid w:val="00411FBD"/>
    <w:rsid w:val="0041206D"/>
    <w:rsid w:val="004129BF"/>
    <w:rsid w:val="00412D97"/>
    <w:rsid w:val="00412DC9"/>
    <w:rsid w:val="00413195"/>
    <w:rsid w:val="00414646"/>
    <w:rsid w:val="00415011"/>
    <w:rsid w:val="004150CB"/>
    <w:rsid w:val="00416277"/>
    <w:rsid w:val="00416A30"/>
    <w:rsid w:val="00416A3C"/>
    <w:rsid w:val="00416C17"/>
    <w:rsid w:val="004170B9"/>
    <w:rsid w:val="00417182"/>
    <w:rsid w:val="00417310"/>
    <w:rsid w:val="00417837"/>
    <w:rsid w:val="004178AA"/>
    <w:rsid w:val="004201F5"/>
    <w:rsid w:val="00420268"/>
    <w:rsid w:val="0042033E"/>
    <w:rsid w:val="004206AB"/>
    <w:rsid w:val="00421345"/>
    <w:rsid w:val="004215E2"/>
    <w:rsid w:val="00421AE2"/>
    <w:rsid w:val="00421B9C"/>
    <w:rsid w:val="00421E6E"/>
    <w:rsid w:val="00422175"/>
    <w:rsid w:val="0042258A"/>
    <w:rsid w:val="00422775"/>
    <w:rsid w:val="00422882"/>
    <w:rsid w:val="00423AF7"/>
    <w:rsid w:val="00423DF8"/>
    <w:rsid w:val="00423E03"/>
    <w:rsid w:val="00424037"/>
    <w:rsid w:val="00424B39"/>
    <w:rsid w:val="00424C51"/>
    <w:rsid w:val="00424D9C"/>
    <w:rsid w:val="00424E9F"/>
    <w:rsid w:val="00425871"/>
    <w:rsid w:val="0042597B"/>
    <w:rsid w:val="00425ABF"/>
    <w:rsid w:val="00426593"/>
    <w:rsid w:val="00426618"/>
    <w:rsid w:val="004267C2"/>
    <w:rsid w:val="00426A73"/>
    <w:rsid w:val="004273C8"/>
    <w:rsid w:val="0042745C"/>
    <w:rsid w:val="00427C84"/>
    <w:rsid w:val="00427D2C"/>
    <w:rsid w:val="00427E18"/>
    <w:rsid w:val="00430880"/>
    <w:rsid w:val="0043088D"/>
    <w:rsid w:val="00430AA1"/>
    <w:rsid w:val="0043141C"/>
    <w:rsid w:val="004317CB"/>
    <w:rsid w:val="00431D36"/>
    <w:rsid w:val="004321F1"/>
    <w:rsid w:val="00432382"/>
    <w:rsid w:val="0043251E"/>
    <w:rsid w:val="00432AD3"/>
    <w:rsid w:val="00432EA5"/>
    <w:rsid w:val="0043317C"/>
    <w:rsid w:val="00434208"/>
    <w:rsid w:val="004344FC"/>
    <w:rsid w:val="00434C62"/>
    <w:rsid w:val="00435251"/>
    <w:rsid w:val="004354CA"/>
    <w:rsid w:val="00435714"/>
    <w:rsid w:val="00435925"/>
    <w:rsid w:val="00435A0B"/>
    <w:rsid w:val="00436165"/>
    <w:rsid w:val="004361BF"/>
    <w:rsid w:val="0043661B"/>
    <w:rsid w:val="004371EF"/>
    <w:rsid w:val="00437827"/>
    <w:rsid w:val="00437E87"/>
    <w:rsid w:val="0044045A"/>
    <w:rsid w:val="00440E20"/>
    <w:rsid w:val="0044103A"/>
    <w:rsid w:val="00441047"/>
    <w:rsid w:val="0044168A"/>
    <w:rsid w:val="0044168B"/>
    <w:rsid w:val="00442284"/>
    <w:rsid w:val="004428EE"/>
    <w:rsid w:val="00442DDC"/>
    <w:rsid w:val="00443042"/>
    <w:rsid w:val="00443677"/>
    <w:rsid w:val="004437A5"/>
    <w:rsid w:val="00443B39"/>
    <w:rsid w:val="00443CC5"/>
    <w:rsid w:val="004448F7"/>
    <w:rsid w:val="004449F9"/>
    <w:rsid w:val="00444EAE"/>
    <w:rsid w:val="00444F14"/>
    <w:rsid w:val="00445390"/>
    <w:rsid w:val="0044559A"/>
    <w:rsid w:val="00445D3B"/>
    <w:rsid w:val="00446EBD"/>
    <w:rsid w:val="004471D5"/>
    <w:rsid w:val="004471E0"/>
    <w:rsid w:val="00447DB7"/>
    <w:rsid w:val="0045050C"/>
    <w:rsid w:val="00450946"/>
    <w:rsid w:val="00450E6A"/>
    <w:rsid w:val="0045144A"/>
    <w:rsid w:val="00451454"/>
    <w:rsid w:val="00451466"/>
    <w:rsid w:val="00451488"/>
    <w:rsid w:val="0045181B"/>
    <w:rsid w:val="00451C54"/>
    <w:rsid w:val="00451C90"/>
    <w:rsid w:val="004521C3"/>
    <w:rsid w:val="00452425"/>
    <w:rsid w:val="00453338"/>
    <w:rsid w:val="004535C0"/>
    <w:rsid w:val="00453E3B"/>
    <w:rsid w:val="004542EC"/>
    <w:rsid w:val="00454A18"/>
    <w:rsid w:val="00455166"/>
    <w:rsid w:val="00455B0D"/>
    <w:rsid w:val="00455F1E"/>
    <w:rsid w:val="0045667B"/>
    <w:rsid w:val="004567E4"/>
    <w:rsid w:val="00456971"/>
    <w:rsid w:val="00456D05"/>
    <w:rsid w:val="00457A91"/>
    <w:rsid w:val="00457B13"/>
    <w:rsid w:val="00457E6D"/>
    <w:rsid w:val="004602E7"/>
    <w:rsid w:val="00460346"/>
    <w:rsid w:val="0046068B"/>
    <w:rsid w:val="00460B2C"/>
    <w:rsid w:val="0046131B"/>
    <w:rsid w:val="004616B6"/>
    <w:rsid w:val="00461999"/>
    <w:rsid w:val="00462240"/>
    <w:rsid w:val="00462273"/>
    <w:rsid w:val="004622AD"/>
    <w:rsid w:val="00462D8B"/>
    <w:rsid w:val="00463626"/>
    <w:rsid w:val="004639A0"/>
    <w:rsid w:val="00464C99"/>
    <w:rsid w:val="00464F87"/>
    <w:rsid w:val="004654B6"/>
    <w:rsid w:val="00465EF0"/>
    <w:rsid w:val="0046664A"/>
    <w:rsid w:val="004667FA"/>
    <w:rsid w:val="004668F3"/>
    <w:rsid w:val="00466E5D"/>
    <w:rsid w:val="00466F85"/>
    <w:rsid w:val="00467499"/>
    <w:rsid w:val="0046773D"/>
    <w:rsid w:val="00467D1B"/>
    <w:rsid w:val="00467FE2"/>
    <w:rsid w:val="004704A7"/>
    <w:rsid w:val="0047074B"/>
    <w:rsid w:val="00470870"/>
    <w:rsid w:val="00470F0D"/>
    <w:rsid w:val="00471286"/>
    <w:rsid w:val="004714C2"/>
    <w:rsid w:val="004714D7"/>
    <w:rsid w:val="004718FC"/>
    <w:rsid w:val="00471C18"/>
    <w:rsid w:val="004720D5"/>
    <w:rsid w:val="004730DD"/>
    <w:rsid w:val="004732EC"/>
    <w:rsid w:val="00473502"/>
    <w:rsid w:val="0047437E"/>
    <w:rsid w:val="004745DC"/>
    <w:rsid w:val="0047516F"/>
    <w:rsid w:val="00475797"/>
    <w:rsid w:val="004759AC"/>
    <w:rsid w:val="00475F60"/>
    <w:rsid w:val="00475F85"/>
    <w:rsid w:val="0047675E"/>
    <w:rsid w:val="004769A2"/>
    <w:rsid w:val="004773DF"/>
    <w:rsid w:val="00477B78"/>
    <w:rsid w:val="00477C3E"/>
    <w:rsid w:val="00480088"/>
    <w:rsid w:val="0048093D"/>
    <w:rsid w:val="00480A5C"/>
    <w:rsid w:val="00480E78"/>
    <w:rsid w:val="004817DD"/>
    <w:rsid w:val="0048238E"/>
    <w:rsid w:val="0048245C"/>
    <w:rsid w:val="0048395C"/>
    <w:rsid w:val="00483B2C"/>
    <w:rsid w:val="00483EA8"/>
    <w:rsid w:val="0048407C"/>
    <w:rsid w:val="00484A7E"/>
    <w:rsid w:val="00484AF0"/>
    <w:rsid w:val="004862D5"/>
    <w:rsid w:val="004863BE"/>
    <w:rsid w:val="0048783C"/>
    <w:rsid w:val="00487E25"/>
    <w:rsid w:val="004907D6"/>
    <w:rsid w:val="00490C0A"/>
    <w:rsid w:val="00491014"/>
    <w:rsid w:val="0049123B"/>
    <w:rsid w:val="004921EE"/>
    <w:rsid w:val="0049238B"/>
    <w:rsid w:val="0049267F"/>
    <w:rsid w:val="00492734"/>
    <w:rsid w:val="004928FA"/>
    <w:rsid w:val="004929E5"/>
    <w:rsid w:val="004930F1"/>
    <w:rsid w:val="00493144"/>
    <w:rsid w:val="004935D4"/>
    <w:rsid w:val="004935FA"/>
    <w:rsid w:val="004939F4"/>
    <w:rsid w:val="00493AAA"/>
    <w:rsid w:val="00493DF6"/>
    <w:rsid w:val="00494491"/>
    <w:rsid w:val="0049462B"/>
    <w:rsid w:val="00494B61"/>
    <w:rsid w:val="00494D66"/>
    <w:rsid w:val="00494E9C"/>
    <w:rsid w:val="00494F9F"/>
    <w:rsid w:val="00495198"/>
    <w:rsid w:val="004952C8"/>
    <w:rsid w:val="00495418"/>
    <w:rsid w:val="00495515"/>
    <w:rsid w:val="0049554F"/>
    <w:rsid w:val="00495B27"/>
    <w:rsid w:val="00495DE8"/>
    <w:rsid w:val="00496937"/>
    <w:rsid w:val="00496C2E"/>
    <w:rsid w:val="00497029"/>
    <w:rsid w:val="004972C4"/>
    <w:rsid w:val="004A00D4"/>
    <w:rsid w:val="004A0426"/>
    <w:rsid w:val="004A07DB"/>
    <w:rsid w:val="004A0F74"/>
    <w:rsid w:val="004A1A16"/>
    <w:rsid w:val="004A1E78"/>
    <w:rsid w:val="004A2232"/>
    <w:rsid w:val="004A2A0E"/>
    <w:rsid w:val="004A33DA"/>
    <w:rsid w:val="004A34C9"/>
    <w:rsid w:val="004A3BCF"/>
    <w:rsid w:val="004A4C0A"/>
    <w:rsid w:val="004A4C14"/>
    <w:rsid w:val="004A4DF5"/>
    <w:rsid w:val="004A4F38"/>
    <w:rsid w:val="004A4FC5"/>
    <w:rsid w:val="004A51A2"/>
    <w:rsid w:val="004A59C8"/>
    <w:rsid w:val="004A634F"/>
    <w:rsid w:val="004A6AB0"/>
    <w:rsid w:val="004A6E33"/>
    <w:rsid w:val="004A7009"/>
    <w:rsid w:val="004A7F5A"/>
    <w:rsid w:val="004B0184"/>
    <w:rsid w:val="004B0226"/>
    <w:rsid w:val="004B05D2"/>
    <w:rsid w:val="004B0F96"/>
    <w:rsid w:val="004B1433"/>
    <w:rsid w:val="004B151C"/>
    <w:rsid w:val="004B199C"/>
    <w:rsid w:val="004B1BCA"/>
    <w:rsid w:val="004B2879"/>
    <w:rsid w:val="004B2B4D"/>
    <w:rsid w:val="004B2C67"/>
    <w:rsid w:val="004B2E23"/>
    <w:rsid w:val="004B31F1"/>
    <w:rsid w:val="004B35A2"/>
    <w:rsid w:val="004B43DA"/>
    <w:rsid w:val="004B4CE3"/>
    <w:rsid w:val="004B52A4"/>
    <w:rsid w:val="004B53D9"/>
    <w:rsid w:val="004B57C1"/>
    <w:rsid w:val="004B5B1C"/>
    <w:rsid w:val="004B5CF1"/>
    <w:rsid w:val="004B644B"/>
    <w:rsid w:val="004B661C"/>
    <w:rsid w:val="004B68E5"/>
    <w:rsid w:val="004B6E8E"/>
    <w:rsid w:val="004B70F5"/>
    <w:rsid w:val="004B7138"/>
    <w:rsid w:val="004B7A58"/>
    <w:rsid w:val="004B7C0B"/>
    <w:rsid w:val="004B7DA5"/>
    <w:rsid w:val="004B7EB8"/>
    <w:rsid w:val="004C0362"/>
    <w:rsid w:val="004C039C"/>
    <w:rsid w:val="004C053B"/>
    <w:rsid w:val="004C07F2"/>
    <w:rsid w:val="004C0A20"/>
    <w:rsid w:val="004C0E28"/>
    <w:rsid w:val="004C0ECC"/>
    <w:rsid w:val="004C1335"/>
    <w:rsid w:val="004C1638"/>
    <w:rsid w:val="004C23DD"/>
    <w:rsid w:val="004C2B31"/>
    <w:rsid w:val="004C2E1B"/>
    <w:rsid w:val="004C3480"/>
    <w:rsid w:val="004C35DB"/>
    <w:rsid w:val="004C42C4"/>
    <w:rsid w:val="004C45A8"/>
    <w:rsid w:val="004C4707"/>
    <w:rsid w:val="004C4A44"/>
    <w:rsid w:val="004C4A98"/>
    <w:rsid w:val="004C4B69"/>
    <w:rsid w:val="004C561F"/>
    <w:rsid w:val="004C5C43"/>
    <w:rsid w:val="004C5E53"/>
    <w:rsid w:val="004C5F20"/>
    <w:rsid w:val="004C6098"/>
    <w:rsid w:val="004C6185"/>
    <w:rsid w:val="004C62FA"/>
    <w:rsid w:val="004C69A4"/>
    <w:rsid w:val="004C7149"/>
    <w:rsid w:val="004C7799"/>
    <w:rsid w:val="004C77C4"/>
    <w:rsid w:val="004C7BF7"/>
    <w:rsid w:val="004C7C16"/>
    <w:rsid w:val="004D0991"/>
    <w:rsid w:val="004D0C51"/>
    <w:rsid w:val="004D0CDB"/>
    <w:rsid w:val="004D0F71"/>
    <w:rsid w:val="004D1A0C"/>
    <w:rsid w:val="004D1B0D"/>
    <w:rsid w:val="004D1D63"/>
    <w:rsid w:val="004D2469"/>
    <w:rsid w:val="004D2D78"/>
    <w:rsid w:val="004D32D9"/>
    <w:rsid w:val="004D377A"/>
    <w:rsid w:val="004D3B58"/>
    <w:rsid w:val="004D49C2"/>
    <w:rsid w:val="004D4EA0"/>
    <w:rsid w:val="004D5770"/>
    <w:rsid w:val="004D5838"/>
    <w:rsid w:val="004D6270"/>
    <w:rsid w:val="004D647F"/>
    <w:rsid w:val="004D659B"/>
    <w:rsid w:val="004D6715"/>
    <w:rsid w:val="004D6C7F"/>
    <w:rsid w:val="004D6FFD"/>
    <w:rsid w:val="004D75C4"/>
    <w:rsid w:val="004D7E62"/>
    <w:rsid w:val="004D7EFA"/>
    <w:rsid w:val="004E02C8"/>
    <w:rsid w:val="004E04F2"/>
    <w:rsid w:val="004E0CF3"/>
    <w:rsid w:val="004E105A"/>
    <w:rsid w:val="004E1487"/>
    <w:rsid w:val="004E169D"/>
    <w:rsid w:val="004E16EB"/>
    <w:rsid w:val="004E189F"/>
    <w:rsid w:val="004E1B2A"/>
    <w:rsid w:val="004E1DF4"/>
    <w:rsid w:val="004E1E7A"/>
    <w:rsid w:val="004E22C1"/>
    <w:rsid w:val="004E2A50"/>
    <w:rsid w:val="004E2E81"/>
    <w:rsid w:val="004E3470"/>
    <w:rsid w:val="004E382A"/>
    <w:rsid w:val="004E3DB5"/>
    <w:rsid w:val="004E43C0"/>
    <w:rsid w:val="004E4547"/>
    <w:rsid w:val="004E489A"/>
    <w:rsid w:val="004E4D2B"/>
    <w:rsid w:val="004E4F3B"/>
    <w:rsid w:val="004E54C9"/>
    <w:rsid w:val="004E5764"/>
    <w:rsid w:val="004E57DB"/>
    <w:rsid w:val="004E5844"/>
    <w:rsid w:val="004E5973"/>
    <w:rsid w:val="004E5BF6"/>
    <w:rsid w:val="004E5CF5"/>
    <w:rsid w:val="004E613B"/>
    <w:rsid w:val="004E62DE"/>
    <w:rsid w:val="004E6712"/>
    <w:rsid w:val="004E7208"/>
    <w:rsid w:val="004F0C34"/>
    <w:rsid w:val="004F0D94"/>
    <w:rsid w:val="004F117A"/>
    <w:rsid w:val="004F1FA7"/>
    <w:rsid w:val="004F20BE"/>
    <w:rsid w:val="004F22FE"/>
    <w:rsid w:val="004F245E"/>
    <w:rsid w:val="004F3195"/>
    <w:rsid w:val="004F3643"/>
    <w:rsid w:val="004F3817"/>
    <w:rsid w:val="004F3B41"/>
    <w:rsid w:val="004F3F9B"/>
    <w:rsid w:val="004F4143"/>
    <w:rsid w:val="004F4721"/>
    <w:rsid w:val="004F4846"/>
    <w:rsid w:val="004F4EE5"/>
    <w:rsid w:val="004F4F19"/>
    <w:rsid w:val="004F5210"/>
    <w:rsid w:val="004F581F"/>
    <w:rsid w:val="004F6339"/>
    <w:rsid w:val="004F6399"/>
    <w:rsid w:val="004F6482"/>
    <w:rsid w:val="004F65E2"/>
    <w:rsid w:val="004F6C7F"/>
    <w:rsid w:val="004F6CD4"/>
    <w:rsid w:val="004F6D3F"/>
    <w:rsid w:val="004F722C"/>
    <w:rsid w:val="004F7336"/>
    <w:rsid w:val="004F736E"/>
    <w:rsid w:val="004F742E"/>
    <w:rsid w:val="004F744F"/>
    <w:rsid w:val="004F7455"/>
    <w:rsid w:val="0050014E"/>
    <w:rsid w:val="00500E2C"/>
    <w:rsid w:val="005017DA"/>
    <w:rsid w:val="00501ABF"/>
    <w:rsid w:val="00501C8A"/>
    <w:rsid w:val="00501C8D"/>
    <w:rsid w:val="00501C94"/>
    <w:rsid w:val="00503F74"/>
    <w:rsid w:val="005041FC"/>
    <w:rsid w:val="005043DF"/>
    <w:rsid w:val="00505AAC"/>
    <w:rsid w:val="00505E46"/>
    <w:rsid w:val="005065CD"/>
    <w:rsid w:val="005068FE"/>
    <w:rsid w:val="00506EBE"/>
    <w:rsid w:val="00507AA8"/>
    <w:rsid w:val="00507C69"/>
    <w:rsid w:val="00507D9E"/>
    <w:rsid w:val="00510216"/>
    <w:rsid w:val="0051061C"/>
    <w:rsid w:val="00510BF6"/>
    <w:rsid w:val="00510C4C"/>
    <w:rsid w:val="0051118E"/>
    <w:rsid w:val="0051139A"/>
    <w:rsid w:val="005115C3"/>
    <w:rsid w:val="005116B3"/>
    <w:rsid w:val="00511823"/>
    <w:rsid w:val="00511A0E"/>
    <w:rsid w:val="00511E02"/>
    <w:rsid w:val="00511F48"/>
    <w:rsid w:val="00512B76"/>
    <w:rsid w:val="00513B99"/>
    <w:rsid w:val="00513BB6"/>
    <w:rsid w:val="00513D6B"/>
    <w:rsid w:val="00514058"/>
    <w:rsid w:val="005141FA"/>
    <w:rsid w:val="0051476D"/>
    <w:rsid w:val="00514C0A"/>
    <w:rsid w:val="00515549"/>
    <w:rsid w:val="005158E6"/>
    <w:rsid w:val="00515D55"/>
    <w:rsid w:val="00516491"/>
    <w:rsid w:val="00516AE0"/>
    <w:rsid w:val="00516AFB"/>
    <w:rsid w:val="00516B91"/>
    <w:rsid w:val="00516C1C"/>
    <w:rsid w:val="00516D13"/>
    <w:rsid w:val="005174B8"/>
    <w:rsid w:val="00517528"/>
    <w:rsid w:val="005177DF"/>
    <w:rsid w:val="005179A5"/>
    <w:rsid w:val="005179B7"/>
    <w:rsid w:val="00517E5D"/>
    <w:rsid w:val="00517FA3"/>
    <w:rsid w:val="005205D4"/>
    <w:rsid w:val="00520CE1"/>
    <w:rsid w:val="00520D32"/>
    <w:rsid w:val="00520FBB"/>
    <w:rsid w:val="0052159D"/>
    <w:rsid w:val="005218AB"/>
    <w:rsid w:val="00521991"/>
    <w:rsid w:val="005220EC"/>
    <w:rsid w:val="00522A5B"/>
    <w:rsid w:val="00522E33"/>
    <w:rsid w:val="0052321C"/>
    <w:rsid w:val="0052372A"/>
    <w:rsid w:val="00523925"/>
    <w:rsid w:val="00523C30"/>
    <w:rsid w:val="0052427D"/>
    <w:rsid w:val="0052523E"/>
    <w:rsid w:val="00525269"/>
    <w:rsid w:val="0052569E"/>
    <w:rsid w:val="00525A9F"/>
    <w:rsid w:val="00526544"/>
    <w:rsid w:val="00527055"/>
    <w:rsid w:val="00527E47"/>
    <w:rsid w:val="005313BD"/>
    <w:rsid w:val="005315F2"/>
    <w:rsid w:val="005325CF"/>
    <w:rsid w:val="00532FC8"/>
    <w:rsid w:val="0053322D"/>
    <w:rsid w:val="00533676"/>
    <w:rsid w:val="00533B87"/>
    <w:rsid w:val="00533BB2"/>
    <w:rsid w:val="00533D3C"/>
    <w:rsid w:val="00533DA7"/>
    <w:rsid w:val="00534065"/>
    <w:rsid w:val="005341D4"/>
    <w:rsid w:val="00534487"/>
    <w:rsid w:val="00534870"/>
    <w:rsid w:val="00534921"/>
    <w:rsid w:val="00534958"/>
    <w:rsid w:val="00535983"/>
    <w:rsid w:val="005359FD"/>
    <w:rsid w:val="00536296"/>
    <w:rsid w:val="00537239"/>
    <w:rsid w:val="005372CC"/>
    <w:rsid w:val="005376EB"/>
    <w:rsid w:val="00537E7B"/>
    <w:rsid w:val="0054011F"/>
    <w:rsid w:val="00540375"/>
    <w:rsid w:val="005405C0"/>
    <w:rsid w:val="00540AD5"/>
    <w:rsid w:val="00540BDE"/>
    <w:rsid w:val="00542098"/>
    <w:rsid w:val="005420F5"/>
    <w:rsid w:val="00542805"/>
    <w:rsid w:val="005428CC"/>
    <w:rsid w:val="0054299F"/>
    <w:rsid w:val="005429A0"/>
    <w:rsid w:val="00543AB0"/>
    <w:rsid w:val="00544683"/>
    <w:rsid w:val="00544C1A"/>
    <w:rsid w:val="00544C32"/>
    <w:rsid w:val="00544E9F"/>
    <w:rsid w:val="00544FA2"/>
    <w:rsid w:val="00545450"/>
    <w:rsid w:val="0054574C"/>
    <w:rsid w:val="00545A18"/>
    <w:rsid w:val="00545E2C"/>
    <w:rsid w:val="00546013"/>
    <w:rsid w:val="005466D3"/>
    <w:rsid w:val="005468AE"/>
    <w:rsid w:val="00546F97"/>
    <w:rsid w:val="0054772A"/>
    <w:rsid w:val="00547774"/>
    <w:rsid w:val="005479A3"/>
    <w:rsid w:val="00547FEC"/>
    <w:rsid w:val="00550457"/>
    <w:rsid w:val="0055051C"/>
    <w:rsid w:val="005506CF"/>
    <w:rsid w:val="005516E8"/>
    <w:rsid w:val="00551AB8"/>
    <w:rsid w:val="00551B89"/>
    <w:rsid w:val="00551F61"/>
    <w:rsid w:val="005523C5"/>
    <w:rsid w:val="005526E9"/>
    <w:rsid w:val="005529B9"/>
    <w:rsid w:val="00552EF4"/>
    <w:rsid w:val="00552FB7"/>
    <w:rsid w:val="005532C9"/>
    <w:rsid w:val="00554153"/>
    <w:rsid w:val="0055472C"/>
    <w:rsid w:val="00554DE0"/>
    <w:rsid w:val="00555178"/>
    <w:rsid w:val="00555FB1"/>
    <w:rsid w:val="00556401"/>
    <w:rsid w:val="005565BD"/>
    <w:rsid w:val="00557091"/>
    <w:rsid w:val="0055714E"/>
    <w:rsid w:val="00557202"/>
    <w:rsid w:val="00557207"/>
    <w:rsid w:val="0055766E"/>
    <w:rsid w:val="00557AD7"/>
    <w:rsid w:val="00557F95"/>
    <w:rsid w:val="00560433"/>
    <w:rsid w:val="005608D4"/>
    <w:rsid w:val="005608DB"/>
    <w:rsid w:val="005617D8"/>
    <w:rsid w:val="00561853"/>
    <w:rsid w:val="00561C42"/>
    <w:rsid w:val="0056200C"/>
    <w:rsid w:val="005621BA"/>
    <w:rsid w:val="00562BAD"/>
    <w:rsid w:val="00562E0B"/>
    <w:rsid w:val="00562F61"/>
    <w:rsid w:val="005631AF"/>
    <w:rsid w:val="005632B4"/>
    <w:rsid w:val="00563389"/>
    <w:rsid w:val="005637C9"/>
    <w:rsid w:val="00563CAA"/>
    <w:rsid w:val="00563D87"/>
    <w:rsid w:val="00563F7F"/>
    <w:rsid w:val="00564769"/>
    <w:rsid w:val="005647D0"/>
    <w:rsid w:val="005648C4"/>
    <w:rsid w:val="005652B3"/>
    <w:rsid w:val="00565979"/>
    <w:rsid w:val="00565A5C"/>
    <w:rsid w:val="00565BED"/>
    <w:rsid w:val="00566816"/>
    <w:rsid w:val="00566B2B"/>
    <w:rsid w:val="00566BF0"/>
    <w:rsid w:val="00566E70"/>
    <w:rsid w:val="005671CD"/>
    <w:rsid w:val="0056791C"/>
    <w:rsid w:val="00567FE8"/>
    <w:rsid w:val="005702DD"/>
    <w:rsid w:val="005704AB"/>
    <w:rsid w:val="00570DF1"/>
    <w:rsid w:val="00570FE5"/>
    <w:rsid w:val="00571A96"/>
    <w:rsid w:val="005722F6"/>
    <w:rsid w:val="005729AE"/>
    <w:rsid w:val="00572B34"/>
    <w:rsid w:val="00572F65"/>
    <w:rsid w:val="00573798"/>
    <w:rsid w:val="00573BA1"/>
    <w:rsid w:val="00573F92"/>
    <w:rsid w:val="00574129"/>
    <w:rsid w:val="00574BD1"/>
    <w:rsid w:val="00574FEF"/>
    <w:rsid w:val="005753E0"/>
    <w:rsid w:val="00575975"/>
    <w:rsid w:val="00575F72"/>
    <w:rsid w:val="0057635F"/>
    <w:rsid w:val="0057678B"/>
    <w:rsid w:val="00576887"/>
    <w:rsid w:val="00576A14"/>
    <w:rsid w:val="00576AA3"/>
    <w:rsid w:val="00576D1A"/>
    <w:rsid w:val="00577936"/>
    <w:rsid w:val="00577D23"/>
    <w:rsid w:val="00577DF2"/>
    <w:rsid w:val="005809DE"/>
    <w:rsid w:val="00580A9C"/>
    <w:rsid w:val="0058147B"/>
    <w:rsid w:val="005814CB"/>
    <w:rsid w:val="005818A2"/>
    <w:rsid w:val="00581AA6"/>
    <w:rsid w:val="00581C2D"/>
    <w:rsid w:val="00581DD8"/>
    <w:rsid w:val="00582090"/>
    <w:rsid w:val="005821C2"/>
    <w:rsid w:val="005824D7"/>
    <w:rsid w:val="005830C0"/>
    <w:rsid w:val="005831CC"/>
    <w:rsid w:val="005832A2"/>
    <w:rsid w:val="00583F82"/>
    <w:rsid w:val="00583F8D"/>
    <w:rsid w:val="00584043"/>
    <w:rsid w:val="005842D1"/>
    <w:rsid w:val="00584B29"/>
    <w:rsid w:val="00584BB6"/>
    <w:rsid w:val="00584BB8"/>
    <w:rsid w:val="00584CC9"/>
    <w:rsid w:val="00584FE3"/>
    <w:rsid w:val="00585310"/>
    <w:rsid w:val="00585DB8"/>
    <w:rsid w:val="005862F1"/>
    <w:rsid w:val="0058665D"/>
    <w:rsid w:val="005867A9"/>
    <w:rsid w:val="00586ACB"/>
    <w:rsid w:val="00586CE3"/>
    <w:rsid w:val="00586E9C"/>
    <w:rsid w:val="00587D18"/>
    <w:rsid w:val="00590037"/>
    <w:rsid w:val="005900D3"/>
    <w:rsid w:val="00590D13"/>
    <w:rsid w:val="00590F11"/>
    <w:rsid w:val="00591157"/>
    <w:rsid w:val="005913D4"/>
    <w:rsid w:val="005918E6"/>
    <w:rsid w:val="00591B74"/>
    <w:rsid w:val="00591D91"/>
    <w:rsid w:val="00591F53"/>
    <w:rsid w:val="00592330"/>
    <w:rsid w:val="005923AE"/>
    <w:rsid w:val="00592806"/>
    <w:rsid w:val="00592A24"/>
    <w:rsid w:val="00592B86"/>
    <w:rsid w:val="00592BAA"/>
    <w:rsid w:val="005931AA"/>
    <w:rsid w:val="005933ED"/>
    <w:rsid w:val="005934A2"/>
    <w:rsid w:val="00593F67"/>
    <w:rsid w:val="005942F0"/>
    <w:rsid w:val="005943AB"/>
    <w:rsid w:val="00594ED2"/>
    <w:rsid w:val="00594F41"/>
    <w:rsid w:val="00594FA6"/>
    <w:rsid w:val="005957C7"/>
    <w:rsid w:val="00595826"/>
    <w:rsid w:val="00595925"/>
    <w:rsid w:val="0059596C"/>
    <w:rsid w:val="005960AD"/>
    <w:rsid w:val="005962C7"/>
    <w:rsid w:val="00596B97"/>
    <w:rsid w:val="00596C7B"/>
    <w:rsid w:val="00596CAB"/>
    <w:rsid w:val="005978A6"/>
    <w:rsid w:val="0059796B"/>
    <w:rsid w:val="00597D42"/>
    <w:rsid w:val="005A0131"/>
    <w:rsid w:val="005A08D1"/>
    <w:rsid w:val="005A0A7E"/>
    <w:rsid w:val="005A118C"/>
    <w:rsid w:val="005A1304"/>
    <w:rsid w:val="005A1314"/>
    <w:rsid w:val="005A138E"/>
    <w:rsid w:val="005A14F2"/>
    <w:rsid w:val="005A1584"/>
    <w:rsid w:val="005A179F"/>
    <w:rsid w:val="005A17F8"/>
    <w:rsid w:val="005A18C4"/>
    <w:rsid w:val="005A1AAE"/>
    <w:rsid w:val="005A1FA7"/>
    <w:rsid w:val="005A2B7C"/>
    <w:rsid w:val="005A2BF8"/>
    <w:rsid w:val="005A2FC0"/>
    <w:rsid w:val="005A3011"/>
    <w:rsid w:val="005A4155"/>
    <w:rsid w:val="005A4323"/>
    <w:rsid w:val="005A4667"/>
    <w:rsid w:val="005A4FA6"/>
    <w:rsid w:val="005A5670"/>
    <w:rsid w:val="005A624E"/>
    <w:rsid w:val="005A6638"/>
    <w:rsid w:val="005A6EFC"/>
    <w:rsid w:val="005A6FE9"/>
    <w:rsid w:val="005A719B"/>
    <w:rsid w:val="005A7299"/>
    <w:rsid w:val="005A759B"/>
    <w:rsid w:val="005B0768"/>
    <w:rsid w:val="005B0EB6"/>
    <w:rsid w:val="005B1098"/>
    <w:rsid w:val="005B2046"/>
    <w:rsid w:val="005B20E5"/>
    <w:rsid w:val="005B252C"/>
    <w:rsid w:val="005B25EE"/>
    <w:rsid w:val="005B27D5"/>
    <w:rsid w:val="005B2943"/>
    <w:rsid w:val="005B2B9C"/>
    <w:rsid w:val="005B2D09"/>
    <w:rsid w:val="005B2DC8"/>
    <w:rsid w:val="005B2FDF"/>
    <w:rsid w:val="005B3123"/>
    <w:rsid w:val="005B380B"/>
    <w:rsid w:val="005B3D8E"/>
    <w:rsid w:val="005B3EA6"/>
    <w:rsid w:val="005B4079"/>
    <w:rsid w:val="005B4955"/>
    <w:rsid w:val="005B4F75"/>
    <w:rsid w:val="005B54E2"/>
    <w:rsid w:val="005B55C7"/>
    <w:rsid w:val="005B5B78"/>
    <w:rsid w:val="005B5BDA"/>
    <w:rsid w:val="005B5D0D"/>
    <w:rsid w:val="005B66B7"/>
    <w:rsid w:val="005B6F44"/>
    <w:rsid w:val="005B7011"/>
    <w:rsid w:val="005B764F"/>
    <w:rsid w:val="005B7E18"/>
    <w:rsid w:val="005C03F1"/>
    <w:rsid w:val="005C0D0D"/>
    <w:rsid w:val="005C10A7"/>
    <w:rsid w:val="005C133F"/>
    <w:rsid w:val="005C3309"/>
    <w:rsid w:val="005C332F"/>
    <w:rsid w:val="005C337F"/>
    <w:rsid w:val="005C3740"/>
    <w:rsid w:val="005C392A"/>
    <w:rsid w:val="005C3F7E"/>
    <w:rsid w:val="005C447A"/>
    <w:rsid w:val="005C4610"/>
    <w:rsid w:val="005C480A"/>
    <w:rsid w:val="005C4CE0"/>
    <w:rsid w:val="005C50BE"/>
    <w:rsid w:val="005C5127"/>
    <w:rsid w:val="005C5307"/>
    <w:rsid w:val="005C587B"/>
    <w:rsid w:val="005C5A9B"/>
    <w:rsid w:val="005C5F20"/>
    <w:rsid w:val="005C62D7"/>
    <w:rsid w:val="005C6302"/>
    <w:rsid w:val="005C634D"/>
    <w:rsid w:val="005C63A7"/>
    <w:rsid w:val="005C6874"/>
    <w:rsid w:val="005C7092"/>
    <w:rsid w:val="005C7759"/>
    <w:rsid w:val="005C7D3C"/>
    <w:rsid w:val="005D0154"/>
    <w:rsid w:val="005D15DD"/>
    <w:rsid w:val="005D2A59"/>
    <w:rsid w:val="005D2C95"/>
    <w:rsid w:val="005D2F59"/>
    <w:rsid w:val="005D41E8"/>
    <w:rsid w:val="005D42C1"/>
    <w:rsid w:val="005D45A1"/>
    <w:rsid w:val="005D47FD"/>
    <w:rsid w:val="005D4860"/>
    <w:rsid w:val="005D4B68"/>
    <w:rsid w:val="005D4BE0"/>
    <w:rsid w:val="005D4C72"/>
    <w:rsid w:val="005D4D52"/>
    <w:rsid w:val="005D4E54"/>
    <w:rsid w:val="005D512C"/>
    <w:rsid w:val="005D5BB9"/>
    <w:rsid w:val="005D5D57"/>
    <w:rsid w:val="005D5EBE"/>
    <w:rsid w:val="005D5F6E"/>
    <w:rsid w:val="005D6AEC"/>
    <w:rsid w:val="005D6E61"/>
    <w:rsid w:val="005D7487"/>
    <w:rsid w:val="005D7A10"/>
    <w:rsid w:val="005E05D5"/>
    <w:rsid w:val="005E0A51"/>
    <w:rsid w:val="005E0C5D"/>
    <w:rsid w:val="005E0F8E"/>
    <w:rsid w:val="005E1618"/>
    <w:rsid w:val="005E1B65"/>
    <w:rsid w:val="005E2369"/>
    <w:rsid w:val="005E23D9"/>
    <w:rsid w:val="005E2A49"/>
    <w:rsid w:val="005E2C7E"/>
    <w:rsid w:val="005E2E9D"/>
    <w:rsid w:val="005E2EA3"/>
    <w:rsid w:val="005E412F"/>
    <w:rsid w:val="005E41C7"/>
    <w:rsid w:val="005E42AF"/>
    <w:rsid w:val="005E4342"/>
    <w:rsid w:val="005E46BD"/>
    <w:rsid w:val="005E4D75"/>
    <w:rsid w:val="005E4E52"/>
    <w:rsid w:val="005E4FAC"/>
    <w:rsid w:val="005E5495"/>
    <w:rsid w:val="005E57DE"/>
    <w:rsid w:val="005E59E3"/>
    <w:rsid w:val="005E5D5D"/>
    <w:rsid w:val="005E5E15"/>
    <w:rsid w:val="005E60FF"/>
    <w:rsid w:val="005E6C74"/>
    <w:rsid w:val="005E6E8A"/>
    <w:rsid w:val="005E70EB"/>
    <w:rsid w:val="005E74FD"/>
    <w:rsid w:val="005E76E3"/>
    <w:rsid w:val="005E7764"/>
    <w:rsid w:val="005E7854"/>
    <w:rsid w:val="005E7A1B"/>
    <w:rsid w:val="005F00CF"/>
    <w:rsid w:val="005F04D7"/>
    <w:rsid w:val="005F07C7"/>
    <w:rsid w:val="005F09E5"/>
    <w:rsid w:val="005F0A9D"/>
    <w:rsid w:val="005F125C"/>
    <w:rsid w:val="005F1846"/>
    <w:rsid w:val="005F1CD3"/>
    <w:rsid w:val="005F1E16"/>
    <w:rsid w:val="005F3735"/>
    <w:rsid w:val="005F3F1C"/>
    <w:rsid w:val="005F41E2"/>
    <w:rsid w:val="005F4543"/>
    <w:rsid w:val="005F457B"/>
    <w:rsid w:val="005F4A28"/>
    <w:rsid w:val="005F5047"/>
    <w:rsid w:val="005F5328"/>
    <w:rsid w:val="005F542D"/>
    <w:rsid w:val="005F5942"/>
    <w:rsid w:val="005F6185"/>
    <w:rsid w:val="005F619F"/>
    <w:rsid w:val="005F64B3"/>
    <w:rsid w:val="005F6A3C"/>
    <w:rsid w:val="005F6EEC"/>
    <w:rsid w:val="005F7332"/>
    <w:rsid w:val="005F7560"/>
    <w:rsid w:val="005F7C76"/>
    <w:rsid w:val="0060099A"/>
    <w:rsid w:val="00600BA9"/>
    <w:rsid w:val="006014EA"/>
    <w:rsid w:val="006015CF"/>
    <w:rsid w:val="006015FC"/>
    <w:rsid w:val="00601723"/>
    <w:rsid w:val="00601E73"/>
    <w:rsid w:val="00602671"/>
    <w:rsid w:val="00602724"/>
    <w:rsid w:val="00602762"/>
    <w:rsid w:val="00602B81"/>
    <w:rsid w:val="0060303F"/>
    <w:rsid w:val="00603EE7"/>
    <w:rsid w:val="00603EFB"/>
    <w:rsid w:val="00603FFD"/>
    <w:rsid w:val="006052D7"/>
    <w:rsid w:val="006053DC"/>
    <w:rsid w:val="00605435"/>
    <w:rsid w:val="006058D1"/>
    <w:rsid w:val="00605A11"/>
    <w:rsid w:val="00605C60"/>
    <w:rsid w:val="00605CA4"/>
    <w:rsid w:val="00605FFA"/>
    <w:rsid w:val="00606ABF"/>
    <w:rsid w:val="00607B54"/>
    <w:rsid w:val="00607FDD"/>
    <w:rsid w:val="00610059"/>
    <w:rsid w:val="006103DA"/>
    <w:rsid w:val="00610521"/>
    <w:rsid w:val="006109A6"/>
    <w:rsid w:val="00610E15"/>
    <w:rsid w:val="00611197"/>
    <w:rsid w:val="006114FD"/>
    <w:rsid w:val="006116D0"/>
    <w:rsid w:val="00611867"/>
    <w:rsid w:val="00611EC1"/>
    <w:rsid w:val="006120DC"/>
    <w:rsid w:val="00612457"/>
    <w:rsid w:val="006124F4"/>
    <w:rsid w:val="00612965"/>
    <w:rsid w:val="00612BD3"/>
    <w:rsid w:val="00612C8B"/>
    <w:rsid w:val="006130C0"/>
    <w:rsid w:val="0061376E"/>
    <w:rsid w:val="006139D2"/>
    <w:rsid w:val="006139EC"/>
    <w:rsid w:val="00613AF5"/>
    <w:rsid w:val="00613D36"/>
    <w:rsid w:val="0061433B"/>
    <w:rsid w:val="00614466"/>
    <w:rsid w:val="006144AF"/>
    <w:rsid w:val="00614616"/>
    <w:rsid w:val="00614873"/>
    <w:rsid w:val="006148BF"/>
    <w:rsid w:val="006150C6"/>
    <w:rsid w:val="006159A3"/>
    <w:rsid w:val="00615E38"/>
    <w:rsid w:val="00616021"/>
    <w:rsid w:val="00616417"/>
    <w:rsid w:val="0061645A"/>
    <w:rsid w:val="00616A16"/>
    <w:rsid w:val="00617155"/>
    <w:rsid w:val="0061737F"/>
    <w:rsid w:val="00617617"/>
    <w:rsid w:val="0061763D"/>
    <w:rsid w:val="0061774C"/>
    <w:rsid w:val="00617C31"/>
    <w:rsid w:val="00617C4D"/>
    <w:rsid w:val="006207EF"/>
    <w:rsid w:val="00620DF5"/>
    <w:rsid w:val="00620E8E"/>
    <w:rsid w:val="00620EDD"/>
    <w:rsid w:val="0062115A"/>
    <w:rsid w:val="00621258"/>
    <w:rsid w:val="006219F8"/>
    <w:rsid w:val="00621FF0"/>
    <w:rsid w:val="00622053"/>
    <w:rsid w:val="006220A9"/>
    <w:rsid w:val="0062227F"/>
    <w:rsid w:val="00622684"/>
    <w:rsid w:val="006230A3"/>
    <w:rsid w:val="0062367D"/>
    <w:rsid w:val="0062398B"/>
    <w:rsid w:val="00625285"/>
    <w:rsid w:val="006252DB"/>
    <w:rsid w:val="006254F9"/>
    <w:rsid w:val="0062578A"/>
    <w:rsid w:val="006257A0"/>
    <w:rsid w:val="00625B25"/>
    <w:rsid w:val="00626723"/>
    <w:rsid w:val="0062697A"/>
    <w:rsid w:val="00626B87"/>
    <w:rsid w:val="00626E9E"/>
    <w:rsid w:val="00626FB3"/>
    <w:rsid w:val="0062789E"/>
    <w:rsid w:val="006304A8"/>
    <w:rsid w:val="006308E8"/>
    <w:rsid w:val="00630909"/>
    <w:rsid w:val="00630E01"/>
    <w:rsid w:val="00630EDB"/>
    <w:rsid w:val="0063111A"/>
    <w:rsid w:val="006314A5"/>
    <w:rsid w:val="0063171E"/>
    <w:rsid w:val="00631F55"/>
    <w:rsid w:val="0063225E"/>
    <w:rsid w:val="006325D5"/>
    <w:rsid w:val="00632EC4"/>
    <w:rsid w:val="0063364B"/>
    <w:rsid w:val="00633AC3"/>
    <w:rsid w:val="00633F47"/>
    <w:rsid w:val="00634513"/>
    <w:rsid w:val="0063468E"/>
    <w:rsid w:val="006347AE"/>
    <w:rsid w:val="00634B5F"/>
    <w:rsid w:val="006355FC"/>
    <w:rsid w:val="00635A17"/>
    <w:rsid w:val="00635E15"/>
    <w:rsid w:val="00636066"/>
    <w:rsid w:val="00636B01"/>
    <w:rsid w:val="00637208"/>
    <w:rsid w:val="00637255"/>
    <w:rsid w:val="0063734E"/>
    <w:rsid w:val="0063739F"/>
    <w:rsid w:val="00637994"/>
    <w:rsid w:val="00637F2B"/>
    <w:rsid w:val="00640028"/>
    <w:rsid w:val="006401D5"/>
    <w:rsid w:val="00640238"/>
    <w:rsid w:val="006403F8"/>
    <w:rsid w:val="006406A4"/>
    <w:rsid w:val="006407CD"/>
    <w:rsid w:val="00640A3B"/>
    <w:rsid w:val="00640F6D"/>
    <w:rsid w:val="00641278"/>
    <w:rsid w:val="006417F9"/>
    <w:rsid w:val="00641D46"/>
    <w:rsid w:val="00641FC4"/>
    <w:rsid w:val="00642262"/>
    <w:rsid w:val="006423A1"/>
    <w:rsid w:val="00642AE4"/>
    <w:rsid w:val="0064339C"/>
    <w:rsid w:val="006434A0"/>
    <w:rsid w:val="00643597"/>
    <w:rsid w:val="006439F3"/>
    <w:rsid w:val="00643A3F"/>
    <w:rsid w:val="00644220"/>
    <w:rsid w:val="006447F7"/>
    <w:rsid w:val="00644818"/>
    <w:rsid w:val="006448F8"/>
    <w:rsid w:val="00644C03"/>
    <w:rsid w:val="00644C65"/>
    <w:rsid w:val="00644D85"/>
    <w:rsid w:val="0064507E"/>
    <w:rsid w:val="00645126"/>
    <w:rsid w:val="00645881"/>
    <w:rsid w:val="00645BAE"/>
    <w:rsid w:val="00645E64"/>
    <w:rsid w:val="00645FAF"/>
    <w:rsid w:val="006460AE"/>
    <w:rsid w:val="006462C5"/>
    <w:rsid w:val="00646E64"/>
    <w:rsid w:val="00646F18"/>
    <w:rsid w:val="006471E1"/>
    <w:rsid w:val="0064753B"/>
    <w:rsid w:val="00647985"/>
    <w:rsid w:val="006500A5"/>
    <w:rsid w:val="00650EC0"/>
    <w:rsid w:val="0065100A"/>
    <w:rsid w:val="006510FB"/>
    <w:rsid w:val="006512DC"/>
    <w:rsid w:val="00651A4F"/>
    <w:rsid w:val="00651A55"/>
    <w:rsid w:val="00651F91"/>
    <w:rsid w:val="00652026"/>
    <w:rsid w:val="006520F0"/>
    <w:rsid w:val="006522DD"/>
    <w:rsid w:val="00652C52"/>
    <w:rsid w:val="00652D3A"/>
    <w:rsid w:val="00652E62"/>
    <w:rsid w:val="00652F36"/>
    <w:rsid w:val="00652F76"/>
    <w:rsid w:val="00653287"/>
    <w:rsid w:val="006532AD"/>
    <w:rsid w:val="006539DC"/>
    <w:rsid w:val="00653ACC"/>
    <w:rsid w:val="00654038"/>
    <w:rsid w:val="006540CB"/>
    <w:rsid w:val="006543BE"/>
    <w:rsid w:val="006549C0"/>
    <w:rsid w:val="00654B8B"/>
    <w:rsid w:val="00655076"/>
    <w:rsid w:val="006550F3"/>
    <w:rsid w:val="00655498"/>
    <w:rsid w:val="0065591C"/>
    <w:rsid w:val="0065650F"/>
    <w:rsid w:val="006569D7"/>
    <w:rsid w:val="00656B68"/>
    <w:rsid w:val="00656BD2"/>
    <w:rsid w:val="00656C14"/>
    <w:rsid w:val="00656D84"/>
    <w:rsid w:val="0065726A"/>
    <w:rsid w:val="006577C6"/>
    <w:rsid w:val="00657915"/>
    <w:rsid w:val="00657C4D"/>
    <w:rsid w:val="00657CF9"/>
    <w:rsid w:val="00657FAA"/>
    <w:rsid w:val="0066030C"/>
    <w:rsid w:val="006603E6"/>
    <w:rsid w:val="00660930"/>
    <w:rsid w:val="00660D85"/>
    <w:rsid w:val="006611FF"/>
    <w:rsid w:val="00661728"/>
    <w:rsid w:val="00661E1C"/>
    <w:rsid w:val="006621A2"/>
    <w:rsid w:val="00662D9E"/>
    <w:rsid w:val="00662EE2"/>
    <w:rsid w:val="00663709"/>
    <w:rsid w:val="006646A6"/>
    <w:rsid w:val="006649EB"/>
    <w:rsid w:val="00664BE9"/>
    <w:rsid w:val="006656BC"/>
    <w:rsid w:val="00665CE2"/>
    <w:rsid w:val="00666797"/>
    <w:rsid w:val="00666DEB"/>
    <w:rsid w:val="0066715F"/>
    <w:rsid w:val="006672D4"/>
    <w:rsid w:val="0066752F"/>
    <w:rsid w:val="00667919"/>
    <w:rsid w:val="00667B8A"/>
    <w:rsid w:val="00667C7D"/>
    <w:rsid w:val="00670233"/>
    <w:rsid w:val="0067025C"/>
    <w:rsid w:val="006704EE"/>
    <w:rsid w:val="006727FA"/>
    <w:rsid w:val="00672E64"/>
    <w:rsid w:val="00673CB4"/>
    <w:rsid w:val="00673FF9"/>
    <w:rsid w:val="00674BAF"/>
    <w:rsid w:val="00674C08"/>
    <w:rsid w:val="006750DE"/>
    <w:rsid w:val="00675541"/>
    <w:rsid w:val="0067562B"/>
    <w:rsid w:val="00675950"/>
    <w:rsid w:val="00675A73"/>
    <w:rsid w:val="00675D7D"/>
    <w:rsid w:val="006760F0"/>
    <w:rsid w:val="00676B6C"/>
    <w:rsid w:val="00677082"/>
    <w:rsid w:val="0067710B"/>
    <w:rsid w:val="006771FA"/>
    <w:rsid w:val="00677C2F"/>
    <w:rsid w:val="00677D20"/>
    <w:rsid w:val="00677E46"/>
    <w:rsid w:val="00680399"/>
    <w:rsid w:val="00680D56"/>
    <w:rsid w:val="006810D8"/>
    <w:rsid w:val="006811C0"/>
    <w:rsid w:val="00681453"/>
    <w:rsid w:val="00682120"/>
    <w:rsid w:val="00682C9C"/>
    <w:rsid w:val="00683132"/>
    <w:rsid w:val="0068316D"/>
    <w:rsid w:val="006835D5"/>
    <w:rsid w:val="006838D9"/>
    <w:rsid w:val="00683907"/>
    <w:rsid w:val="00683B1F"/>
    <w:rsid w:val="00683D64"/>
    <w:rsid w:val="0068410D"/>
    <w:rsid w:val="00684218"/>
    <w:rsid w:val="0068491A"/>
    <w:rsid w:val="00684924"/>
    <w:rsid w:val="00684C54"/>
    <w:rsid w:val="006853D3"/>
    <w:rsid w:val="00685608"/>
    <w:rsid w:val="00686893"/>
    <w:rsid w:val="00686974"/>
    <w:rsid w:val="0068713B"/>
    <w:rsid w:val="00687749"/>
    <w:rsid w:val="00690436"/>
    <w:rsid w:val="00690831"/>
    <w:rsid w:val="00691156"/>
    <w:rsid w:val="00691D21"/>
    <w:rsid w:val="00691D36"/>
    <w:rsid w:val="00692275"/>
    <w:rsid w:val="006929AF"/>
    <w:rsid w:val="00692F35"/>
    <w:rsid w:val="006930E7"/>
    <w:rsid w:val="006946F8"/>
    <w:rsid w:val="0069485C"/>
    <w:rsid w:val="00694A20"/>
    <w:rsid w:val="00695199"/>
    <w:rsid w:val="0069567F"/>
    <w:rsid w:val="00695F38"/>
    <w:rsid w:val="00696048"/>
    <w:rsid w:val="006961D3"/>
    <w:rsid w:val="0069646B"/>
    <w:rsid w:val="00696D59"/>
    <w:rsid w:val="00697769"/>
    <w:rsid w:val="00697B13"/>
    <w:rsid w:val="00697B30"/>
    <w:rsid w:val="006A04C8"/>
    <w:rsid w:val="006A0A4C"/>
    <w:rsid w:val="006A0C13"/>
    <w:rsid w:val="006A0CF0"/>
    <w:rsid w:val="006A0E1B"/>
    <w:rsid w:val="006A1086"/>
    <w:rsid w:val="006A18F9"/>
    <w:rsid w:val="006A1C6B"/>
    <w:rsid w:val="006A1E4D"/>
    <w:rsid w:val="006A22E4"/>
    <w:rsid w:val="006A23A6"/>
    <w:rsid w:val="006A2977"/>
    <w:rsid w:val="006A2BBB"/>
    <w:rsid w:val="006A3043"/>
    <w:rsid w:val="006A3788"/>
    <w:rsid w:val="006A3CF4"/>
    <w:rsid w:val="006A4044"/>
    <w:rsid w:val="006A4ABC"/>
    <w:rsid w:val="006A4E0F"/>
    <w:rsid w:val="006A51AA"/>
    <w:rsid w:val="006A52B4"/>
    <w:rsid w:val="006A563F"/>
    <w:rsid w:val="006A5DAD"/>
    <w:rsid w:val="006A60AB"/>
    <w:rsid w:val="006A6253"/>
    <w:rsid w:val="006A6DB5"/>
    <w:rsid w:val="006A7010"/>
    <w:rsid w:val="006A7356"/>
    <w:rsid w:val="006A785E"/>
    <w:rsid w:val="006A79F1"/>
    <w:rsid w:val="006A7A67"/>
    <w:rsid w:val="006A7C1C"/>
    <w:rsid w:val="006B02EF"/>
    <w:rsid w:val="006B0ADF"/>
    <w:rsid w:val="006B0F69"/>
    <w:rsid w:val="006B104B"/>
    <w:rsid w:val="006B1446"/>
    <w:rsid w:val="006B17B8"/>
    <w:rsid w:val="006B1879"/>
    <w:rsid w:val="006B1CBC"/>
    <w:rsid w:val="006B1E82"/>
    <w:rsid w:val="006B2164"/>
    <w:rsid w:val="006B24C1"/>
    <w:rsid w:val="006B2650"/>
    <w:rsid w:val="006B2A6D"/>
    <w:rsid w:val="006B2A89"/>
    <w:rsid w:val="006B321E"/>
    <w:rsid w:val="006B3271"/>
    <w:rsid w:val="006B3809"/>
    <w:rsid w:val="006B39C5"/>
    <w:rsid w:val="006B3D61"/>
    <w:rsid w:val="006B4670"/>
    <w:rsid w:val="006B4E53"/>
    <w:rsid w:val="006B50BE"/>
    <w:rsid w:val="006B5260"/>
    <w:rsid w:val="006B665E"/>
    <w:rsid w:val="006B6760"/>
    <w:rsid w:val="006B6895"/>
    <w:rsid w:val="006B6995"/>
    <w:rsid w:val="006B6B0F"/>
    <w:rsid w:val="006B6DBE"/>
    <w:rsid w:val="006B721C"/>
    <w:rsid w:val="006B7351"/>
    <w:rsid w:val="006B7A4A"/>
    <w:rsid w:val="006B7F8E"/>
    <w:rsid w:val="006C0FD2"/>
    <w:rsid w:val="006C1406"/>
    <w:rsid w:val="006C1599"/>
    <w:rsid w:val="006C185F"/>
    <w:rsid w:val="006C1918"/>
    <w:rsid w:val="006C1E7D"/>
    <w:rsid w:val="006C1F3C"/>
    <w:rsid w:val="006C22F3"/>
    <w:rsid w:val="006C23DC"/>
    <w:rsid w:val="006C278D"/>
    <w:rsid w:val="006C27AC"/>
    <w:rsid w:val="006C2835"/>
    <w:rsid w:val="006C2BEF"/>
    <w:rsid w:val="006C2E8D"/>
    <w:rsid w:val="006C3503"/>
    <w:rsid w:val="006C38AD"/>
    <w:rsid w:val="006C38D9"/>
    <w:rsid w:val="006C3BBC"/>
    <w:rsid w:val="006C3ED5"/>
    <w:rsid w:val="006C45F1"/>
    <w:rsid w:val="006C465F"/>
    <w:rsid w:val="006C4B64"/>
    <w:rsid w:val="006C4E1E"/>
    <w:rsid w:val="006C4E24"/>
    <w:rsid w:val="006C55B2"/>
    <w:rsid w:val="006C57DC"/>
    <w:rsid w:val="006C5DA5"/>
    <w:rsid w:val="006C62CC"/>
    <w:rsid w:val="006C662B"/>
    <w:rsid w:val="006C6FDD"/>
    <w:rsid w:val="006C7D69"/>
    <w:rsid w:val="006D0054"/>
    <w:rsid w:val="006D03A0"/>
    <w:rsid w:val="006D0781"/>
    <w:rsid w:val="006D0B3B"/>
    <w:rsid w:val="006D0BF6"/>
    <w:rsid w:val="006D1036"/>
    <w:rsid w:val="006D1097"/>
    <w:rsid w:val="006D126A"/>
    <w:rsid w:val="006D1665"/>
    <w:rsid w:val="006D1752"/>
    <w:rsid w:val="006D1A72"/>
    <w:rsid w:val="006D1E48"/>
    <w:rsid w:val="006D1F6A"/>
    <w:rsid w:val="006D2090"/>
    <w:rsid w:val="006D2298"/>
    <w:rsid w:val="006D2641"/>
    <w:rsid w:val="006D285D"/>
    <w:rsid w:val="006D2C25"/>
    <w:rsid w:val="006D2CD3"/>
    <w:rsid w:val="006D3D72"/>
    <w:rsid w:val="006D427F"/>
    <w:rsid w:val="006D4768"/>
    <w:rsid w:val="006D4973"/>
    <w:rsid w:val="006D4A93"/>
    <w:rsid w:val="006D4B50"/>
    <w:rsid w:val="006D52CC"/>
    <w:rsid w:val="006D5357"/>
    <w:rsid w:val="006D5361"/>
    <w:rsid w:val="006D5395"/>
    <w:rsid w:val="006D53B5"/>
    <w:rsid w:val="006D56C2"/>
    <w:rsid w:val="006D5949"/>
    <w:rsid w:val="006D5B9C"/>
    <w:rsid w:val="006D5CD4"/>
    <w:rsid w:val="006D5DDB"/>
    <w:rsid w:val="006D60B0"/>
    <w:rsid w:val="006D673A"/>
    <w:rsid w:val="006D6B2F"/>
    <w:rsid w:val="006E0389"/>
    <w:rsid w:val="006E03FF"/>
    <w:rsid w:val="006E05FA"/>
    <w:rsid w:val="006E08DF"/>
    <w:rsid w:val="006E0E21"/>
    <w:rsid w:val="006E103B"/>
    <w:rsid w:val="006E1078"/>
    <w:rsid w:val="006E13C8"/>
    <w:rsid w:val="006E1540"/>
    <w:rsid w:val="006E1698"/>
    <w:rsid w:val="006E173A"/>
    <w:rsid w:val="006E1772"/>
    <w:rsid w:val="006E177D"/>
    <w:rsid w:val="006E20A3"/>
    <w:rsid w:val="006E27AA"/>
    <w:rsid w:val="006E2988"/>
    <w:rsid w:val="006E2A18"/>
    <w:rsid w:val="006E2AC6"/>
    <w:rsid w:val="006E2EA0"/>
    <w:rsid w:val="006E301D"/>
    <w:rsid w:val="006E30AA"/>
    <w:rsid w:val="006E3670"/>
    <w:rsid w:val="006E38D7"/>
    <w:rsid w:val="006E3BD8"/>
    <w:rsid w:val="006E3D6B"/>
    <w:rsid w:val="006E3E67"/>
    <w:rsid w:val="006E4B0B"/>
    <w:rsid w:val="006E5011"/>
    <w:rsid w:val="006E55BB"/>
    <w:rsid w:val="006E5650"/>
    <w:rsid w:val="006E5964"/>
    <w:rsid w:val="006E6273"/>
    <w:rsid w:val="006E65C2"/>
    <w:rsid w:val="006E6B40"/>
    <w:rsid w:val="006E6F26"/>
    <w:rsid w:val="006E7154"/>
    <w:rsid w:val="006E732D"/>
    <w:rsid w:val="006E7801"/>
    <w:rsid w:val="006F0102"/>
    <w:rsid w:val="006F0327"/>
    <w:rsid w:val="006F0546"/>
    <w:rsid w:val="006F0583"/>
    <w:rsid w:val="006F06CE"/>
    <w:rsid w:val="006F0A53"/>
    <w:rsid w:val="006F0A8F"/>
    <w:rsid w:val="006F0DF4"/>
    <w:rsid w:val="006F0E0D"/>
    <w:rsid w:val="006F0EB4"/>
    <w:rsid w:val="006F1262"/>
    <w:rsid w:val="006F178E"/>
    <w:rsid w:val="006F23DC"/>
    <w:rsid w:val="006F2682"/>
    <w:rsid w:val="006F2BA7"/>
    <w:rsid w:val="006F3043"/>
    <w:rsid w:val="006F3314"/>
    <w:rsid w:val="006F34EE"/>
    <w:rsid w:val="006F3A5B"/>
    <w:rsid w:val="006F3A60"/>
    <w:rsid w:val="006F3EEE"/>
    <w:rsid w:val="006F4A50"/>
    <w:rsid w:val="006F4CFE"/>
    <w:rsid w:val="006F4E48"/>
    <w:rsid w:val="006F5118"/>
    <w:rsid w:val="006F571F"/>
    <w:rsid w:val="006F58FA"/>
    <w:rsid w:val="006F6B2E"/>
    <w:rsid w:val="006F704B"/>
    <w:rsid w:val="006F718C"/>
    <w:rsid w:val="006F76ED"/>
    <w:rsid w:val="0070025D"/>
    <w:rsid w:val="007004EE"/>
    <w:rsid w:val="00700643"/>
    <w:rsid w:val="00700762"/>
    <w:rsid w:val="00700897"/>
    <w:rsid w:val="00700D08"/>
    <w:rsid w:val="00700D93"/>
    <w:rsid w:val="0070104A"/>
    <w:rsid w:val="00701896"/>
    <w:rsid w:val="0070220C"/>
    <w:rsid w:val="0070249F"/>
    <w:rsid w:val="00702F91"/>
    <w:rsid w:val="007031A3"/>
    <w:rsid w:val="007033AD"/>
    <w:rsid w:val="00703606"/>
    <w:rsid w:val="00705072"/>
    <w:rsid w:val="00705669"/>
    <w:rsid w:val="00705AB0"/>
    <w:rsid w:val="00705AC7"/>
    <w:rsid w:val="00705D7B"/>
    <w:rsid w:val="00705DD7"/>
    <w:rsid w:val="00706304"/>
    <w:rsid w:val="0070691D"/>
    <w:rsid w:val="00706B03"/>
    <w:rsid w:val="007073D5"/>
    <w:rsid w:val="0070762F"/>
    <w:rsid w:val="00707B9F"/>
    <w:rsid w:val="00710549"/>
    <w:rsid w:val="00711057"/>
    <w:rsid w:val="007116A4"/>
    <w:rsid w:val="00711AB1"/>
    <w:rsid w:val="00711AFA"/>
    <w:rsid w:val="00712767"/>
    <w:rsid w:val="00712772"/>
    <w:rsid w:val="0071287F"/>
    <w:rsid w:val="00713388"/>
    <w:rsid w:val="00713947"/>
    <w:rsid w:val="00713AB8"/>
    <w:rsid w:val="00713ECD"/>
    <w:rsid w:val="00714268"/>
    <w:rsid w:val="007144F0"/>
    <w:rsid w:val="00714559"/>
    <w:rsid w:val="00714957"/>
    <w:rsid w:val="00714B8D"/>
    <w:rsid w:val="00714F9E"/>
    <w:rsid w:val="00715392"/>
    <w:rsid w:val="00715FDF"/>
    <w:rsid w:val="0071668E"/>
    <w:rsid w:val="00717353"/>
    <w:rsid w:val="00717361"/>
    <w:rsid w:val="00717D77"/>
    <w:rsid w:val="0072072C"/>
    <w:rsid w:val="00721576"/>
    <w:rsid w:val="00721B93"/>
    <w:rsid w:val="00721C11"/>
    <w:rsid w:val="00722158"/>
    <w:rsid w:val="0072225D"/>
    <w:rsid w:val="007225FF"/>
    <w:rsid w:val="007228AE"/>
    <w:rsid w:val="00722E96"/>
    <w:rsid w:val="007231B4"/>
    <w:rsid w:val="007232E7"/>
    <w:rsid w:val="00723848"/>
    <w:rsid w:val="007238D8"/>
    <w:rsid w:val="00723A05"/>
    <w:rsid w:val="007243B2"/>
    <w:rsid w:val="00724425"/>
    <w:rsid w:val="007247E9"/>
    <w:rsid w:val="00724893"/>
    <w:rsid w:val="00724B92"/>
    <w:rsid w:val="00724CEB"/>
    <w:rsid w:val="00724EE3"/>
    <w:rsid w:val="00725238"/>
    <w:rsid w:val="00725703"/>
    <w:rsid w:val="00726303"/>
    <w:rsid w:val="00726500"/>
    <w:rsid w:val="00726546"/>
    <w:rsid w:val="00726D8C"/>
    <w:rsid w:val="00726ED0"/>
    <w:rsid w:val="00726EFD"/>
    <w:rsid w:val="007276AF"/>
    <w:rsid w:val="0073024D"/>
    <w:rsid w:val="0073025C"/>
    <w:rsid w:val="007302B4"/>
    <w:rsid w:val="00730884"/>
    <w:rsid w:val="00730AF5"/>
    <w:rsid w:val="00730C99"/>
    <w:rsid w:val="00731245"/>
    <w:rsid w:val="00733277"/>
    <w:rsid w:val="007332B4"/>
    <w:rsid w:val="0073384E"/>
    <w:rsid w:val="007338D2"/>
    <w:rsid w:val="00733EA5"/>
    <w:rsid w:val="00734107"/>
    <w:rsid w:val="007343FC"/>
    <w:rsid w:val="00734432"/>
    <w:rsid w:val="0073448C"/>
    <w:rsid w:val="0073473B"/>
    <w:rsid w:val="00734D53"/>
    <w:rsid w:val="00735192"/>
    <w:rsid w:val="007352E9"/>
    <w:rsid w:val="007358CF"/>
    <w:rsid w:val="00735E64"/>
    <w:rsid w:val="00735F90"/>
    <w:rsid w:val="00736484"/>
    <w:rsid w:val="00736768"/>
    <w:rsid w:val="007367E6"/>
    <w:rsid w:val="00736E4B"/>
    <w:rsid w:val="00737332"/>
    <w:rsid w:val="0073758A"/>
    <w:rsid w:val="00737937"/>
    <w:rsid w:val="00737E8B"/>
    <w:rsid w:val="00737F5E"/>
    <w:rsid w:val="007403E8"/>
    <w:rsid w:val="00740494"/>
    <w:rsid w:val="007407BB"/>
    <w:rsid w:val="00740840"/>
    <w:rsid w:val="007409B9"/>
    <w:rsid w:val="00740F3B"/>
    <w:rsid w:val="007410B9"/>
    <w:rsid w:val="00741172"/>
    <w:rsid w:val="00741617"/>
    <w:rsid w:val="00742062"/>
    <w:rsid w:val="0074236E"/>
    <w:rsid w:val="00742528"/>
    <w:rsid w:val="00742711"/>
    <w:rsid w:val="0074281C"/>
    <w:rsid w:val="00742B3F"/>
    <w:rsid w:val="00742BC8"/>
    <w:rsid w:val="00742F38"/>
    <w:rsid w:val="00743033"/>
    <w:rsid w:val="007435D6"/>
    <w:rsid w:val="007435F7"/>
    <w:rsid w:val="00744073"/>
    <w:rsid w:val="007441AB"/>
    <w:rsid w:val="007444CA"/>
    <w:rsid w:val="007456C9"/>
    <w:rsid w:val="00745820"/>
    <w:rsid w:val="007458EF"/>
    <w:rsid w:val="00745E12"/>
    <w:rsid w:val="00745E2B"/>
    <w:rsid w:val="00746383"/>
    <w:rsid w:val="00746A49"/>
    <w:rsid w:val="00746C23"/>
    <w:rsid w:val="00747560"/>
    <w:rsid w:val="00747CF1"/>
    <w:rsid w:val="00747DBF"/>
    <w:rsid w:val="00747FB0"/>
    <w:rsid w:val="0075019E"/>
    <w:rsid w:val="00750A87"/>
    <w:rsid w:val="00750BC8"/>
    <w:rsid w:val="00750E3A"/>
    <w:rsid w:val="00750FE5"/>
    <w:rsid w:val="007511A2"/>
    <w:rsid w:val="007516FA"/>
    <w:rsid w:val="007518DA"/>
    <w:rsid w:val="00751B0A"/>
    <w:rsid w:val="00752030"/>
    <w:rsid w:val="007526E3"/>
    <w:rsid w:val="00752778"/>
    <w:rsid w:val="00752A8B"/>
    <w:rsid w:val="00752D3E"/>
    <w:rsid w:val="0075308C"/>
    <w:rsid w:val="007533C1"/>
    <w:rsid w:val="0075366F"/>
    <w:rsid w:val="00753B21"/>
    <w:rsid w:val="00753EB5"/>
    <w:rsid w:val="00754422"/>
    <w:rsid w:val="00754A86"/>
    <w:rsid w:val="00754D10"/>
    <w:rsid w:val="00755434"/>
    <w:rsid w:val="00755F63"/>
    <w:rsid w:val="00756177"/>
    <w:rsid w:val="00756B71"/>
    <w:rsid w:val="00756CB2"/>
    <w:rsid w:val="00756E22"/>
    <w:rsid w:val="0075721B"/>
    <w:rsid w:val="0075780E"/>
    <w:rsid w:val="00757820"/>
    <w:rsid w:val="00757C94"/>
    <w:rsid w:val="00760096"/>
    <w:rsid w:val="00760211"/>
    <w:rsid w:val="0076071B"/>
    <w:rsid w:val="007609D7"/>
    <w:rsid w:val="00760ADE"/>
    <w:rsid w:val="00761DAF"/>
    <w:rsid w:val="007620F5"/>
    <w:rsid w:val="00762432"/>
    <w:rsid w:val="00763556"/>
    <w:rsid w:val="007637D9"/>
    <w:rsid w:val="00763895"/>
    <w:rsid w:val="00763DF9"/>
    <w:rsid w:val="00763EC4"/>
    <w:rsid w:val="00763FB7"/>
    <w:rsid w:val="00764227"/>
    <w:rsid w:val="007646D9"/>
    <w:rsid w:val="00764706"/>
    <w:rsid w:val="007648EC"/>
    <w:rsid w:val="00764A0F"/>
    <w:rsid w:val="00764AD4"/>
    <w:rsid w:val="00764B0C"/>
    <w:rsid w:val="00764BFE"/>
    <w:rsid w:val="00764D8C"/>
    <w:rsid w:val="00764F6E"/>
    <w:rsid w:val="00764F7B"/>
    <w:rsid w:val="00765250"/>
    <w:rsid w:val="0076542C"/>
    <w:rsid w:val="0076567B"/>
    <w:rsid w:val="0076591D"/>
    <w:rsid w:val="00765A77"/>
    <w:rsid w:val="00766045"/>
    <w:rsid w:val="00766CAA"/>
    <w:rsid w:val="00766D81"/>
    <w:rsid w:val="00767363"/>
    <w:rsid w:val="00767752"/>
    <w:rsid w:val="00767767"/>
    <w:rsid w:val="0076777E"/>
    <w:rsid w:val="00767A5B"/>
    <w:rsid w:val="00767E92"/>
    <w:rsid w:val="007702F1"/>
    <w:rsid w:val="00770561"/>
    <w:rsid w:val="00770744"/>
    <w:rsid w:val="0077147C"/>
    <w:rsid w:val="00773529"/>
    <w:rsid w:val="007738A1"/>
    <w:rsid w:val="00774039"/>
    <w:rsid w:val="007741E8"/>
    <w:rsid w:val="007742F4"/>
    <w:rsid w:val="0077462F"/>
    <w:rsid w:val="007747F5"/>
    <w:rsid w:val="007754A0"/>
    <w:rsid w:val="00775520"/>
    <w:rsid w:val="00775936"/>
    <w:rsid w:val="00775A90"/>
    <w:rsid w:val="00775BE2"/>
    <w:rsid w:val="00775CA4"/>
    <w:rsid w:val="00776014"/>
    <w:rsid w:val="007760D6"/>
    <w:rsid w:val="00776701"/>
    <w:rsid w:val="0077673A"/>
    <w:rsid w:val="00776A0A"/>
    <w:rsid w:val="00776B20"/>
    <w:rsid w:val="007771D7"/>
    <w:rsid w:val="0077721F"/>
    <w:rsid w:val="007776D1"/>
    <w:rsid w:val="00777A7C"/>
    <w:rsid w:val="00777CAD"/>
    <w:rsid w:val="00777E34"/>
    <w:rsid w:val="00777F87"/>
    <w:rsid w:val="0078006E"/>
    <w:rsid w:val="007807A5"/>
    <w:rsid w:val="0078091F"/>
    <w:rsid w:val="00780987"/>
    <w:rsid w:val="00780A08"/>
    <w:rsid w:val="00780F09"/>
    <w:rsid w:val="007811EB"/>
    <w:rsid w:val="00781832"/>
    <w:rsid w:val="0078197D"/>
    <w:rsid w:val="00781AB9"/>
    <w:rsid w:val="00781DEB"/>
    <w:rsid w:val="00782642"/>
    <w:rsid w:val="0078271E"/>
    <w:rsid w:val="007828D7"/>
    <w:rsid w:val="007834E8"/>
    <w:rsid w:val="00783749"/>
    <w:rsid w:val="007839EB"/>
    <w:rsid w:val="00783CD2"/>
    <w:rsid w:val="0078413A"/>
    <w:rsid w:val="007841C9"/>
    <w:rsid w:val="007842D2"/>
    <w:rsid w:val="00784316"/>
    <w:rsid w:val="0078451F"/>
    <w:rsid w:val="00784935"/>
    <w:rsid w:val="00784AB6"/>
    <w:rsid w:val="007850A0"/>
    <w:rsid w:val="007852FF"/>
    <w:rsid w:val="007854C8"/>
    <w:rsid w:val="00785FD1"/>
    <w:rsid w:val="00786078"/>
    <w:rsid w:val="00786736"/>
    <w:rsid w:val="00786CDF"/>
    <w:rsid w:val="00787CA9"/>
    <w:rsid w:val="00790609"/>
    <w:rsid w:val="00790721"/>
    <w:rsid w:val="00790C78"/>
    <w:rsid w:val="00790D1B"/>
    <w:rsid w:val="00790DB0"/>
    <w:rsid w:val="0079104F"/>
    <w:rsid w:val="007917B2"/>
    <w:rsid w:val="007918B9"/>
    <w:rsid w:val="00791C45"/>
    <w:rsid w:val="00791EE1"/>
    <w:rsid w:val="0079218A"/>
    <w:rsid w:val="007923DF"/>
    <w:rsid w:val="007928A8"/>
    <w:rsid w:val="00793670"/>
    <w:rsid w:val="007939A3"/>
    <w:rsid w:val="0079407F"/>
    <w:rsid w:val="0079434A"/>
    <w:rsid w:val="00794632"/>
    <w:rsid w:val="0079471D"/>
    <w:rsid w:val="0079485B"/>
    <w:rsid w:val="00794879"/>
    <w:rsid w:val="00794FB2"/>
    <w:rsid w:val="00795088"/>
    <w:rsid w:val="00795118"/>
    <w:rsid w:val="007955F7"/>
    <w:rsid w:val="00795612"/>
    <w:rsid w:val="00795974"/>
    <w:rsid w:val="0079598E"/>
    <w:rsid w:val="00795BA8"/>
    <w:rsid w:val="00795CDB"/>
    <w:rsid w:val="0079603E"/>
    <w:rsid w:val="007968D3"/>
    <w:rsid w:val="0079717E"/>
    <w:rsid w:val="007975CB"/>
    <w:rsid w:val="00797CDD"/>
    <w:rsid w:val="007A0292"/>
    <w:rsid w:val="007A06A3"/>
    <w:rsid w:val="007A078B"/>
    <w:rsid w:val="007A0D4F"/>
    <w:rsid w:val="007A1724"/>
    <w:rsid w:val="007A1854"/>
    <w:rsid w:val="007A1CD3"/>
    <w:rsid w:val="007A27A5"/>
    <w:rsid w:val="007A27AA"/>
    <w:rsid w:val="007A285C"/>
    <w:rsid w:val="007A37CB"/>
    <w:rsid w:val="007A397B"/>
    <w:rsid w:val="007A39CB"/>
    <w:rsid w:val="007A3A49"/>
    <w:rsid w:val="007A3AA8"/>
    <w:rsid w:val="007A3B94"/>
    <w:rsid w:val="007A4560"/>
    <w:rsid w:val="007A4751"/>
    <w:rsid w:val="007A48F4"/>
    <w:rsid w:val="007A4AB6"/>
    <w:rsid w:val="007A4EB9"/>
    <w:rsid w:val="007A55A8"/>
    <w:rsid w:val="007A567A"/>
    <w:rsid w:val="007A586B"/>
    <w:rsid w:val="007A5C6C"/>
    <w:rsid w:val="007A5D6C"/>
    <w:rsid w:val="007A5DD1"/>
    <w:rsid w:val="007A5F03"/>
    <w:rsid w:val="007A5FC9"/>
    <w:rsid w:val="007A62D7"/>
    <w:rsid w:val="007A63D0"/>
    <w:rsid w:val="007A6697"/>
    <w:rsid w:val="007A680B"/>
    <w:rsid w:val="007A6C69"/>
    <w:rsid w:val="007A74C3"/>
    <w:rsid w:val="007A7CAA"/>
    <w:rsid w:val="007B07DB"/>
    <w:rsid w:val="007B0A7C"/>
    <w:rsid w:val="007B0C4F"/>
    <w:rsid w:val="007B1244"/>
    <w:rsid w:val="007B12EA"/>
    <w:rsid w:val="007B1BF1"/>
    <w:rsid w:val="007B1D4A"/>
    <w:rsid w:val="007B25B3"/>
    <w:rsid w:val="007B275E"/>
    <w:rsid w:val="007B2811"/>
    <w:rsid w:val="007B2869"/>
    <w:rsid w:val="007B2CA1"/>
    <w:rsid w:val="007B2D06"/>
    <w:rsid w:val="007B3246"/>
    <w:rsid w:val="007B3296"/>
    <w:rsid w:val="007B3355"/>
    <w:rsid w:val="007B34CA"/>
    <w:rsid w:val="007B36F4"/>
    <w:rsid w:val="007B3AE2"/>
    <w:rsid w:val="007B3D4F"/>
    <w:rsid w:val="007B43EB"/>
    <w:rsid w:val="007B495F"/>
    <w:rsid w:val="007B49DD"/>
    <w:rsid w:val="007B4C81"/>
    <w:rsid w:val="007B50F5"/>
    <w:rsid w:val="007B5A2F"/>
    <w:rsid w:val="007B5DAE"/>
    <w:rsid w:val="007B6083"/>
    <w:rsid w:val="007B6280"/>
    <w:rsid w:val="007B62CB"/>
    <w:rsid w:val="007B6B5F"/>
    <w:rsid w:val="007B6D8D"/>
    <w:rsid w:val="007B6D94"/>
    <w:rsid w:val="007B6DA4"/>
    <w:rsid w:val="007B6FE2"/>
    <w:rsid w:val="007B75E7"/>
    <w:rsid w:val="007C076A"/>
    <w:rsid w:val="007C152C"/>
    <w:rsid w:val="007C157A"/>
    <w:rsid w:val="007C15F7"/>
    <w:rsid w:val="007C1878"/>
    <w:rsid w:val="007C27BD"/>
    <w:rsid w:val="007C28D9"/>
    <w:rsid w:val="007C28E1"/>
    <w:rsid w:val="007C29AF"/>
    <w:rsid w:val="007C2DC1"/>
    <w:rsid w:val="007C31B5"/>
    <w:rsid w:val="007C331E"/>
    <w:rsid w:val="007C37BC"/>
    <w:rsid w:val="007C3E3B"/>
    <w:rsid w:val="007C3F5B"/>
    <w:rsid w:val="007C4C59"/>
    <w:rsid w:val="007C4C62"/>
    <w:rsid w:val="007C4D20"/>
    <w:rsid w:val="007C622C"/>
    <w:rsid w:val="007C62C4"/>
    <w:rsid w:val="007C652D"/>
    <w:rsid w:val="007C6567"/>
    <w:rsid w:val="007C6685"/>
    <w:rsid w:val="007C66D1"/>
    <w:rsid w:val="007C6970"/>
    <w:rsid w:val="007C6E50"/>
    <w:rsid w:val="007C7021"/>
    <w:rsid w:val="007C7693"/>
    <w:rsid w:val="007C769C"/>
    <w:rsid w:val="007C7969"/>
    <w:rsid w:val="007C7AF2"/>
    <w:rsid w:val="007C7C31"/>
    <w:rsid w:val="007D04F3"/>
    <w:rsid w:val="007D0773"/>
    <w:rsid w:val="007D0A52"/>
    <w:rsid w:val="007D0F9D"/>
    <w:rsid w:val="007D104C"/>
    <w:rsid w:val="007D11BE"/>
    <w:rsid w:val="007D2E48"/>
    <w:rsid w:val="007D3568"/>
    <w:rsid w:val="007D3602"/>
    <w:rsid w:val="007D4118"/>
    <w:rsid w:val="007D4ADC"/>
    <w:rsid w:val="007D4C22"/>
    <w:rsid w:val="007D4EF0"/>
    <w:rsid w:val="007D5593"/>
    <w:rsid w:val="007D56F7"/>
    <w:rsid w:val="007D5A48"/>
    <w:rsid w:val="007D5A76"/>
    <w:rsid w:val="007D5A82"/>
    <w:rsid w:val="007D5DE2"/>
    <w:rsid w:val="007D618D"/>
    <w:rsid w:val="007D6DF6"/>
    <w:rsid w:val="007E032F"/>
    <w:rsid w:val="007E06DD"/>
    <w:rsid w:val="007E0ABB"/>
    <w:rsid w:val="007E0D45"/>
    <w:rsid w:val="007E0EFD"/>
    <w:rsid w:val="007E1037"/>
    <w:rsid w:val="007E1102"/>
    <w:rsid w:val="007E1303"/>
    <w:rsid w:val="007E130D"/>
    <w:rsid w:val="007E1500"/>
    <w:rsid w:val="007E16BF"/>
    <w:rsid w:val="007E16C9"/>
    <w:rsid w:val="007E1A9E"/>
    <w:rsid w:val="007E1AC8"/>
    <w:rsid w:val="007E1C5B"/>
    <w:rsid w:val="007E1F39"/>
    <w:rsid w:val="007E2641"/>
    <w:rsid w:val="007E31F8"/>
    <w:rsid w:val="007E413E"/>
    <w:rsid w:val="007E41AF"/>
    <w:rsid w:val="007E45D4"/>
    <w:rsid w:val="007E4B7B"/>
    <w:rsid w:val="007E4C77"/>
    <w:rsid w:val="007E5154"/>
    <w:rsid w:val="007E51FF"/>
    <w:rsid w:val="007E5337"/>
    <w:rsid w:val="007E5667"/>
    <w:rsid w:val="007E5BD5"/>
    <w:rsid w:val="007E5C30"/>
    <w:rsid w:val="007E5E50"/>
    <w:rsid w:val="007E5EBE"/>
    <w:rsid w:val="007E6179"/>
    <w:rsid w:val="007E650B"/>
    <w:rsid w:val="007E7059"/>
    <w:rsid w:val="007E7ADD"/>
    <w:rsid w:val="007F04DF"/>
    <w:rsid w:val="007F06D9"/>
    <w:rsid w:val="007F0801"/>
    <w:rsid w:val="007F0815"/>
    <w:rsid w:val="007F08FC"/>
    <w:rsid w:val="007F0E02"/>
    <w:rsid w:val="007F0E64"/>
    <w:rsid w:val="007F15BB"/>
    <w:rsid w:val="007F22F6"/>
    <w:rsid w:val="007F2500"/>
    <w:rsid w:val="007F2760"/>
    <w:rsid w:val="007F2D06"/>
    <w:rsid w:val="007F2E05"/>
    <w:rsid w:val="007F3376"/>
    <w:rsid w:val="007F35BB"/>
    <w:rsid w:val="007F3E8C"/>
    <w:rsid w:val="007F3F9A"/>
    <w:rsid w:val="007F400B"/>
    <w:rsid w:val="007F40D5"/>
    <w:rsid w:val="007F465A"/>
    <w:rsid w:val="007F475C"/>
    <w:rsid w:val="007F4BDE"/>
    <w:rsid w:val="007F4E45"/>
    <w:rsid w:val="007F5244"/>
    <w:rsid w:val="007F61E7"/>
    <w:rsid w:val="007F67C0"/>
    <w:rsid w:val="007F68E1"/>
    <w:rsid w:val="007F69A9"/>
    <w:rsid w:val="007F6B69"/>
    <w:rsid w:val="007F70B1"/>
    <w:rsid w:val="007F7A7B"/>
    <w:rsid w:val="007F7AD0"/>
    <w:rsid w:val="007F7B7F"/>
    <w:rsid w:val="007F7BBB"/>
    <w:rsid w:val="007F7CEC"/>
    <w:rsid w:val="008000FC"/>
    <w:rsid w:val="00800145"/>
    <w:rsid w:val="00800892"/>
    <w:rsid w:val="00800BCA"/>
    <w:rsid w:val="008011B9"/>
    <w:rsid w:val="00801602"/>
    <w:rsid w:val="00801E3E"/>
    <w:rsid w:val="0080220F"/>
    <w:rsid w:val="008023DB"/>
    <w:rsid w:val="0080243F"/>
    <w:rsid w:val="00802878"/>
    <w:rsid w:val="00802A48"/>
    <w:rsid w:val="00802C7D"/>
    <w:rsid w:val="00803257"/>
    <w:rsid w:val="00804717"/>
    <w:rsid w:val="00804BF7"/>
    <w:rsid w:val="00804C10"/>
    <w:rsid w:val="00804D04"/>
    <w:rsid w:val="008054C6"/>
    <w:rsid w:val="00805990"/>
    <w:rsid w:val="00805FBB"/>
    <w:rsid w:val="008062CF"/>
    <w:rsid w:val="008067D2"/>
    <w:rsid w:val="00806E72"/>
    <w:rsid w:val="008071AD"/>
    <w:rsid w:val="00807258"/>
    <w:rsid w:val="00807491"/>
    <w:rsid w:val="00807932"/>
    <w:rsid w:val="00807A68"/>
    <w:rsid w:val="00807AD3"/>
    <w:rsid w:val="00807B66"/>
    <w:rsid w:val="00810490"/>
    <w:rsid w:val="00810D94"/>
    <w:rsid w:val="00810FF5"/>
    <w:rsid w:val="00811AEB"/>
    <w:rsid w:val="00811BFF"/>
    <w:rsid w:val="0081210C"/>
    <w:rsid w:val="0081264D"/>
    <w:rsid w:val="008128B6"/>
    <w:rsid w:val="00812A12"/>
    <w:rsid w:val="00812B73"/>
    <w:rsid w:val="00812E9A"/>
    <w:rsid w:val="00812F73"/>
    <w:rsid w:val="00813263"/>
    <w:rsid w:val="00813F26"/>
    <w:rsid w:val="00814335"/>
    <w:rsid w:val="00814FCB"/>
    <w:rsid w:val="00815305"/>
    <w:rsid w:val="00815591"/>
    <w:rsid w:val="0081572E"/>
    <w:rsid w:val="00815B5D"/>
    <w:rsid w:val="00815B63"/>
    <w:rsid w:val="00815E6E"/>
    <w:rsid w:val="00815EDA"/>
    <w:rsid w:val="0081624C"/>
    <w:rsid w:val="00816308"/>
    <w:rsid w:val="0081641A"/>
    <w:rsid w:val="008166BE"/>
    <w:rsid w:val="008168CB"/>
    <w:rsid w:val="00816922"/>
    <w:rsid w:val="00816C0E"/>
    <w:rsid w:val="00816FFC"/>
    <w:rsid w:val="00817007"/>
    <w:rsid w:val="00817A8E"/>
    <w:rsid w:val="00817E46"/>
    <w:rsid w:val="008200EB"/>
    <w:rsid w:val="008200EE"/>
    <w:rsid w:val="0082046A"/>
    <w:rsid w:val="00821240"/>
    <w:rsid w:val="008217B0"/>
    <w:rsid w:val="00821B45"/>
    <w:rsid w:val="00821DEC"/>
    <w:rsid w:val="00822166"/>
    <w:rsid w:val="008224E6"/>
    <w:rsid w:val="00822EE3"/>
    <w:rsid w:val="008234CC"/>
    <w:rsid w:val="00823CF2"/>
    <w:rsid w:val="00823EA8"/>
    <w:rsid w:val="0082413F"/>
    <w:rsid w:val="008246A6"/>
    <w:rsid w:val="00825008"/>
    <w:rsid w:val="00825079"/>
    <w:rsid w:val="00825404"/>
    <w:rsid w:val="00825A7E"/>
    <w:rsid w:val="008261F5"/>
    <w:rsid w:val="0082642E"/>
    <w:rsid w:val="00826485"/>
    <w:rsid w:val="008271C1"/>
    <w:rsid w:val="00827B52"/>
    <w:rsid w:val="00830133"/>
    <w:rsid w:val="00830390"/>
    <w:rsid w:val="00830444"/>
    <w:rsid w:val="00830B3C"/>
    <w:rsid w:val="00831962"/>
    <w:rsid w:val="00831C02"/>
    <w:rsid w:val="00831E88"/>
    <w:rsid w:val="00831F53"/>
    <w:rsid w:val="0083213B"/>
    <w:rsid w:val="00832A6A"/>
    <w:rsid w:val="00832EE4"/>
    <w:rsid w:val="008334C5"/>
    <w:rsid w:val="008334F2"/>
    <w:rsid w:val="008337CE"/>
    <w:rsid w:val="00833F69"/>
    <w:rsid w:val="008340B5"/>
    <w:rsid w:val="0083474D"/>
    <w:rsid w:val="00834917"/>
    <w:rsid w:val="00834ACB"/>
    <w:rsid w:val="00834E83"/>
    <w:rsid w:val="0083638A"/>
    <w:rsid w:val="00836807"/>
    <w:rsid w:val="00836883"/>
    <w:rsid w:val="00836AB7"/>
    <w:rsid w:val="0083700B"/>
    <w:rsid w:val="00837725"/>
    <w:rsid w:val="0083781F"/>
    <w:rsid w:val="00837B8D"/>
    <w:rsid w:val="00837CF0"/>
    <w:rsid w:val="0084031D"/>
    <w:rsid w:val="0084069F"/>
    <w:rsid w:val="0084091F"/>
    <w:rsid w:val="00840B33"/>
    <w:rsid w:val="00840F99"/>
    <w:rsid w:val="008411AD"/>
    <w:rsid w:val="00841732"/>
    <w:rsid w:val="00841ECD"/>
    <w:rsid w:val="00841FF2"/>
    <w:rsid w:val="00842577"/>
    <w:rsid w:val="00842A19"/>
    <w:rsid w:val="00842EE4"/>
    <w:rsid w:val="0084332D"/>
    <w:rsid w:val="00843581"/>
    <w:rsid w:val="0084382A"/>
    <w:rsid w:val="00843CBD"/>
    <w:rsid w:val="00844050"/>
    <w:rsid w:val="008443EE"/>
    <w:rsid w:val="008446AD"/>
    <w:rsid w:val="00844962"/>
    <w:rsid w:val="00844C9B"/>
    <w:rsid w:val="0084509C"/>
    <w:rsid w:val="0084532D"/>
    <w:rsid w:val="00845514"/>
    <w:rsid w:val="00845CE3"/>
    <w:rsid w:val="00845E24"/>
    <w:rsid w:val="0084607B"/>
    <w:rsid w:val="00846A3E"/>
    <w:rsid w:val="00847DE4"/>
    <w:rsid w:val="00847E3D"/>
    <w:rsid w:val="00847EB7"/>
    <w:rsid w:val="00847F9A"/>
    <w:rsid w:val="0085022A"/>
    <w:rsid w:val="00850388"/>
    <w:rsid w:val="008503E2"/>
    <w:rsid w:val="008506AE"/>
    <w:rsid w:val="00850BE5"/>
    <w:rsid w:val="00850CA0"/>
    <w:rsid w:val="0085147A"/>
    <w:rsid w:val="008515AE"/>
    <w:rsid w:val="00851C48"/>
    <w:rsid w:val="008520B9"/>
    <w:rsid w:val="00852153"/>
    <w:rsid w:val="008521C0"/>
    <w:rsid w:val="008521C9"/>
    <w:rsid w:val="008522A1"/>
    <w:rsid w:val="00852404"/>
    <w:rsid w:val="00852957"/>
    <w:rsid w:val="00852A04"/>
    <w:rsid w:val="00852E88"/>
    <w:rsid w:val="00853D9E"/>
    <w:rsid w:val="008545AA"/>
    <w:rsid w:val="008548D7"/>
    <w:rsid w:val="00854E5F"/>
    <w:rsid w:val="0085504A"/>
    <w:rsid w:val="008556EF"/>
    <w:rsid w:val="008560FB"/>
    <w:rsid w:val="008562EF"/>
    <w:rsid w:val="00856337"/>
    <w:rsid w:val="00856355"/>
    <w:rsid w:val="008564F0"/>
    <w:rsid w:val="00856544"/>
    <w:rsid w:val="00856957"/>
    <w:rsid w:val="00856C35"/>
    <w:rsid w:val="00857723"/>
    <w:rsid w:val="00857800"/>
    <w:rsid w:val="00857827"/>
    <w:rsid w:val="008579D8"/>
    <w:rsid w:val="0086117A"/>
    <w:rsid w:val="0086131B"/>
    <w:rsid w:val="00861875"/>
    <w:rsid w:val="00861B8D"/>
    <w:rsid w:val="00861C4B"/>
    <w:rsid w:val="00861D13"/>
    <w:rsid w:val="00861FAD"/>
    <w:rsid w:val="0086232C"/>
    <w:rsid w:val="008623A2"/>
    <w:rsid w:val="0086280C"/>
    <w:rsid w:val="008628FE"/>
    <w:rsid w:val="00862B8E"/>
    <w:rsid w:val="00862CB3"/>
    <w:rsid w:val="00862DB0"/>
    <w:rsid w:val="00862E94"/>
    <w:rsid w:val="008634DE"/>
    <w:rsid w:val="008636C1"/>
    <w:rsid w:val="00864008"/>
    <w:rsid w:val="00864295"/>
    <w:rsid w:val="008644A7"/>
    <w:rsid w:val="00864B49"/>
    <w:rsid w:val="00864D43"/>
    <w:rsid w:val="008658D7"/>
    <w:rsid w:val="00865EDE"/>
    <w:rsid w:val="0086710B"/>
    <w:rsid w:val="00870367"/>
    <w:rsid w:val="00870479"/>
    <w:rsid w:val="0087076E"/>
    <w:rsid w:val="00870C46"/>
    <w:rsid w:val="00870C62"/>
    <w:rsid w:val="00870EBB"/>
    <w:rsid w:val="00871888"/>
    <w:rsid w:val="00871B74"/>
    <w:rsid w:val="00871C94"/>
    <w:rsid w:val="00871D9F"/>
    <w:rsid w:val="0087234B"/>
    <w:rsid w:val="008731A8"/>
    <w:rsid w:val="008739E4"/>
    <w:rsid w:val="00873B8B"/>
    <w:rsid w:val="008742DD"/>
    <w:rsid w:val="008742E6"/>
    <w:rsid w:val="008743AF"/>
    <w:rsid w:val="00874E05"/>
    <w:rsid w:val="008755DE"/>
    <w:rsid w:val="00875D46"/>
    <w:rsid w:val="00875F03"/>
    <w:rsid w:val="00876010"/>
    <w:rsid w:val="0087626F"/>
    <w:rsid w:val="00876ACA"/>
    <w:rsid w:val="00876C20"/>
    <w:rsid w:val="00876E2E"/>
    <w:rsid w:val="008775AA"/>
    <w:rsid w:val="00877722"/>
    <w:rsid w:val="00877B21"/>
    <w:rsid w:val="00877F18"/>
    <w:rsid w:val="0088061E"/>
    <w:rsid w:val="00880C7C"/>
    <w:rsid w:val="0088185B"/>
    <w:rsid w:val="00881C77"/>
    <w:rsid w:val="00881E4A"/>
    <w:rsid w:val="00881F48"/>
    <w:rsid w:val="0088208C"/>
    <w:rsid w:val="00882C72"/>
    <w:rsid w:val="00882D70"/>
    <w:rsid w:val="00882E8B"/>
    <w:rsid w:val="00882E97"/>
    <w:rsid w:val="00883583"/>
    <w:rsid w:val="00883965"/>
    <w:rsid w:val="008839E8"/>
    <w:rsid w:val="00884B55"/>
    <w:rsid w:val="00884B88"/>
    <w:rsid w:val="00884D2B"/>
    <w:rsid w:val="008853A9"/>
    <w:rsid w:val="008853AE"/>
    <w:rsid w:val="00885454"/>
    <w:rsid w:val="008855E5"/>
    <w:rsid w:val="00885892"/>
    <w:rsid w:val="00885BD8"/>
    <w:rsid w:val="00885DBD"/>
    <w:rsid w:val="00885E3E"/>
    <w:rsid w:val="00885ECD"/>
    <w:rsid w:val="00885F4C"/>
    <w:rsid w:val="00885FDB"/>
    <w:rsid w:val="0088634C"/>
    <w:rsid w:val="00886525"/>
    <w:rsid w:val="00886C67"/>
    <w:rsid w:val="008870FC"/>
    <w:rsid w:val="008871C5"/>
    <w:rsid w:val="00887983"/>
    <w:rsid w:val="00887D2D"/>
    <w:rsid w:val="00887F5C"/>
    <w:rsid w:val="008908E9"/>
    <w:rsid w:val="00890965"/>
    <w:rsid w:val="00890A56"/>
    <w:rsid w:val="00890CEA"/>
    <w:rsid w:val="00890DFE"/>
    <w:rsid w:val="00891204"/>
    <w:rsid w:val="0089193A"/>
    <w:rsid w:val="00891B68"/>
    <w:rsid w:val="00891CC6"/>
    <w:rsid w:val="0089215F"/>
    <w:rsid w:val="00892390"/>
    <w:rsid w:val="008926CC"/>
    <w:rsid w:val="00892AEE"/>
    <w:rsid w:val="00893355"/>
    <w:rsid w:val="008935FE"/>
    <w:rsid w:val="00893A1E"/>
    <w:rsid w:val="00893C86"/>
    <w:rsid w:val="00893D83"/>
    <w:rsid w:val="0089462D"/>
    <w:rsid w:val="00894791"/>
    <w:rsid w:val="008959F9"/>
    <w:rsid w:val="00895A69"/>
    <w:rsid w:val="0089641E"/>
    <w:rsid w:val="00897275"/>
    <w:rsid w:val="008974A9"/>
    <w:rsid w:val="008979E8"/>
    <w:rsid w:val="00897B0B"/>
    <w:rsid w:val="00897FBD"/>
    <w:rsid w:val="008A008F"/>
    <w:rsid w:val="008A048B"/>
    <w:rsid w:val="008A0654"/>
    <w:rsid w:val="008A07D8"/>
    <w:rsid w:val="008A0967"/>
    <w:rsid w:val="008A0B11"/>
    <w:rsid w:val="008A0CE5"/>
    <w:rsid w:val="008A16DD"/>
    <w:rsid w:val="008A1B31"/>
    <w:rsid w:val="008A1C76"/>
    <w:rsid w:val="008A1D79"/>
    <w:rsid w:val="008A217B"/>
    <w:rsid w:val="008A21B4"/>
    <w:rsid w:val="008A23DA"/>
    <w:rsid w:val="008A2AB1"/>
    <w:rsid w:val="008A2ADE"/>
    <w:rsid w:val="008A2B3C"/>
    <w:rsid w:val="008A3608"/>
    <w:rsid w:val="008A3686"/>
    <w:rsid w:val="008A38CA"/>
    <w:rsid w:val="008A3BE2"/>
    <w:rsid w:val="008A3DDE"/>
    <w:rsid w:val="008A3E49"/>
    <w:rsid w:val="008A3FF7"/>
    <w:rsid w:val="008A409D"/>
    <w:rsid w:val="008A4192"/>
    <w:rsid w:val="008A45AA"/>
    <w:rsid w:val="008A45FB"/>
    <w:rsid w:val="008A4756"/>
    <w:rsid w:val="008A4B59"/>
    <w:rsid w:val="008A4F36"/>
    <w:rsid w:val="008A534C"/>
    <w:rsid w:val="008A5A75"/>
    <w:rsid w:val="008A5BC4"/>
    <w:rsid w:val="008A5E28"/>
    <w:rsid w:val="008A6056"/>
    <w:rsid w:val="008A60DC"/>
    <w:rsid w:val="008A6395"/>
    <w:rsid w:val="008A679D"/>
    <w:rsid w:val="008A7011"/>
    <w:rsid w:val="008A7344"/>
    <w:rsid w:val="008A79E7"/>
    <w:rsid w:val="008A7A54"/>
    <w:rsid w:val="008A7F8C"/>
    <w:rsid w:val="008A7FEB"/>
    <w:rsid w:val="008B0385"/>
    <w:rsid w:val="008B0ADA"/>
    <w:rsid w:val="008B0FD6"/>
    <w:rsid w:val="008B1442"/>
    <w:rsid w:val="008B188F"/>
    <w:rsid w:val="008B2052"/>
    <w:rsid w:val="008B21F5"/>
    <w:rsid w:val="008B260C"/>
    <w:rsid w:val="008B273B"/>
    <w:rsid w:val="008B27D9"/>
    <w:rsid w:val="008B2DE3"/>
    <w:rsid w:val="008B2DFA"/>
    <w:rsid w:val="008B3159"/>
    <w:rsid w:val="008B362E"/>
    <w:rsid w:val="008B3D7F"/>
    <w:rsid w:val="008B3DB7"/>
    <w:rsid w:val="008B43F6"/>
    <w:rsid w:val="008B4450"/>
    <w:rsid w:val="008B4506"/>
    <w:rsid w:val="008B46AD"/>
    <w:rsid w:val="008B48D2"/>
    <w:rsid w:val="008B49D0"/>
    <w:rsid w:val="008B4A6F"/>
    <w:rsid w:val="008B4E91"/>
    <w:rsid w:val="008B4EEB"/>
    <w:rsid w:val="008B5716"/>
    <w:rsid w:val="008B63F9"/>
    <w:rsid w:val="008B663F"/>
    <w:rsid w:val="008B7645"/>
    <w:rsid w:val="008B796C"/>
    <w:rsid w:val="008B7A70"/>
    <w:rsid w:val="008B7DB8"/>
    <w:rsid w:val="008B7FF6"/>
    <w:rsid w:val="008C008D"/>
    <w:rsid w:val="008C02E6"/>
    <w:rsid w:val="008C03B3"/>
    <w:rsid w:val="008C0A25"/>
    <w:rsid w:val="008C0B13"/>
    <w:rsid w:val="008C0C15"/>
    <w:rsid w:val="008C0CA8"/>
    <w:rsid w:val="008C107E"/>
    <w:rsid w:val="008C14C3"/>
    <w:rsid w:val="008C1555"/>
    <w:rsid w:val="008C1E80"/>
    <w:rsid w:val="008C1F56"/>
    <w:rsid w:val="008C2000"/>
    <w:rsid w:val="008C20A2"/>
    <w:rsid w:val="008C21E6"/>
    <w:rsid w:val="008C24F7"/>
    <w:rsid w:val="008C262B"/>
    <w:rsid w:val="008C2BF2"/>
    <w:rsid w:val="008C2CB3"/>
    <w:rsid w:val="008C2D3F"/>
    <w:rsid w:val="008C2D4B"/>
    <w:rsid w:val="008C3187"/>
    <w:rsid w:val="008C3541"/>
    <w:rsid w:val="008C3C76"/>
    <w:rsid w:val="008C3E49"/>
    <w:rsid w:val="008C3E93"/>
    <w:rsid w:val="008C41ED"/>
    <w:rsid w:val="008C41F3"/>
    <w:rsid w:val="008C434E"/>
    <w:rsid w:val="008C4478"/>
    <w:rsid w:val="008C44F3"/>
    <w:rsid w:val="008C4600"/>
    <w:rsid w:val="008C49BA"/>
    <w:rsid w:val="008C4E30"/>
    <w:rsid w:val="008C5811"/>
    <w:rsid w:val="008C5A07"/>
    <w:rsid w:val="008C5A56"/>
    <w:rsid w:val="008C6041"/>
    <w:rsid w:val="008C65CB"/>
    <w:rsid w:val="008C70FD"/>
    <w:rsid w:val="008C718C"/>
    <w:rsid w:val="008C7D51"/>
    <w:rsid w:val="008D0D6B"/>
    <w:rsid w:val="008D16D4"/>
    <w:rsid w:val="008D17A1"/>
    <w:rsid w:val="008D18EE"/>
    <w:rsid w:val="008D1DD2"/>
    <w:rsid w:val="008D1FC8"/>
    <w:rsid w:val="008D24F9"/>
    <w:rsid w:val="008D2736"/>
    <w:rsid w:val="008D2851"/>
    <w:rsid w:val="008D2A16"/>
    <w:rsid w:val="008D2F5F"/>
    <w:rsid w:val="008D3154"/>
    <w:rsid w:val="008D32F1"/>
    <w:rsid w:val="008D37D5"/>
    <w:rsid w:val="008D40FB"/>
    <w:rsid w:val="008D4175"/>
    <w:rsid w:val="008D42B6"/>
    <w:rsid w:val="008D42E3"/>
    <w:rsid w:val="008D43AF"/>
    <w:rsid w:val="008D4BCA"/>
    <w:rsid w:val="008D4CE7"/>
    <w:rsid w:val="008D4D5D"/>
    <w:rsid w:val="008D4FE1"/>
    <w:rsid w:val="008D5092"/>
    <w:rsid w:val="008D51A1"/>
    <w:rsid w:val="008D541C"/>
    <w:rsid w:val="008D55D4"/>
    <w:rsid w:val="008D5664"/>
    <w:rsid w:val="008D577B"/>
    <w:rsid w:val="008D5DFE"/>
    <w:rsid w:val="008D6A2C"/>
    <w:rsid w:val="008D6F96"/>
    <w:rsid w:val="008D6FB4"/>
    <w:rsid w:val="008D72ED"/>
    <w:rsid w:val="008D73BE"/>
    <w:rsid w:val="008D7D8E"/>
    <w:rsid w:val="008E084C"/>
    <w:rsid w:val="008E08B6"/>
    <w:rsid w:val="008E08F1"/>
    <w:rsid w:val="008E0994"/>
    <w:rsid w:val="008E0D57"/>
    <w:rsid w:val="008E1C6A"/>
    <w:rsid w:val="008E1DCE"/>
    <w:rsid w:val="008E205E"/>
    <w:rsid w:val="008E25D1"/>
    <w:rsid w:val="008E2E06"/>
    <w:rsid w:val="008E2F4E"/>
    <w:rsid w:val="008E32FE"/>
    <w:rsid w:val="008E3FB0"/>
    <w:rsid w:val="008E4035"/>
    <w:rsid w:val="008E420D"/>
    <w:rsid w:val="008E434F"/>
    <w:rsid w:val="008E5076"/>
    <w:rsid w:val="008E5DB9"/>
    <w:rsid w:val="008E6A29"/>
    <w:rsid w:val="008E72D4"/>
    <w:rsid w:val="008E79DE"/>
    <w:rsid w:val="008E7EE2"/>
    <w:rsid w:val="008E7F32"/>
    <w:rsid w:val="008F0A79"/>
    <w:rsid w:val="008F0D22"/>
    <w:rsid w:val="008F0FC3"/>
    <w:rsid w:val="008F1180"/>
    <w:rsid w:val="008F1736"/>
    <w:rsid w:val="008F19E3"/>
    <w:rsid w:val="008F1FEC"/>
    <w:rsid w:val="008F2698"/>
    <w:rsid w:val="008F37EA"/>
    <w:rsid w:val="008F39E0"/>
    <w:rsid w:val="008F4338"/>
    <w:rsid w:val="008F4544"/>
    <w:rsid w:val="008F4C2D"/>
    <w:rsid w:val="008F4F31"/>
    <w:rsid w:val="008F50EB"/>
    <w:rsid w:val="008F51D4"/>
    <w:rsid w:val="008F5667"/>
    <w:rsid w:val="008F5A8E"/>
    <w:rsid w:val="008F5D2E"/>
    <w:rsid w:val="008F61A2"/>
    <w:rsid w:val="008F6500"/>
    <w:rsid w:val="008F65EC"/>
    <w:rsid w:val="008F683A"/>
    <w:rsid w:val="008F6C8E"/>
    <w:rsid w:val="008F6E20"/>
    <w:rsid w:val="008F7588"/>
    <w:rsid w:val="008F7943"/>
    <w:rsid w:val="008F79C9"/>
    <w:rsid w:val="008F7BD6"/>
    <w:rsid w:val="008F7EBA"/>
    <w:rsid w:val="00900AE3"/>
    <w:rsid w:val="00900BB9"/>
    <w:rsid w:val="00900F48"/>
    <w:rsid w:val="00901255"/>
    <w:rsid w:val="009012DE"/>
    <w:rsid w:val="009014E3"/>
    <w:rsid w:val="00901574"/>
    <w:rsid w:val="009016CA"/>
    <w:rsid w:val="009018C3"/>
    <w:rsid w:val="00901F5F"/>
    <w:rsid w:val="00902873"/>
    <w:rsid w:val="009029CA"/>
    <w:rsid w:val="009032CE"/>
    <w:rsid w:val="00903589"/>
    <w:rsid w:val="009036C7"/>
    <w:rsid w:val="00903922"/>
    <w:rsid w:val="00903A83"/>
    <w:rsid w:val="00903D86"/>
    <w:rsid w:val="00904277"/>
    <w:rsid w:val="009042A7"/>
    <w:rsid w:val="009045AF"/>
    <w:rsid w:val="009058B2"/>
    <w:rsid w:val="00905D5E"/>
    <w:rsid w:val="00906575"/>
    <w:rsid w:val="009068F3"/>
    <w:rsid w:val="00907105"/>
    <w:rsid w:val="009075AE"/>
    <w:rsid w:val="009077E8"/>
    <w:rsid w:val="009079BA"/>
    <w:rsid w:val="00907E67"/>
    <w:rsid w:val="009101DF"/>
    <w:rsid w:val="0091046B"/>
    <w:rsid w:val="00910555"/>
    <w:rsid w:val="0091066A"/>
    <w:rsid w:val="00910971"/>
    <w:rsid w:val="009113B9"/>
    <w:rsid w:val="00911544"/>
    <w:rsid w:val="00911574"/>
    <w:rsid w:val="009118F2"/>
    <w:rsid w:val="0091190B"/>
    <w:rsid w:val="00911FFF"/>
    <w:rsid w:val="00912436"/>
    <w:rsid w:val="00912E53"/>
    <w:rsid w:val="009133C6"/>
    <w:rsid w:val="00913CAB"/>
    <w:rsid w:val="00914A3D"/>
    <w:rsid w:val="00914A59"/>
    <w:rsid w:val="00914E53"/>
    <w:rsid w:val="00914FB0"/>
    <w:rsid w:val="00915580"/>
    <w:rsid w:val="00915ABD"/>
    <w:rsid w:val="00916687"/>
    <w:rsid w:val="009166A1"/>
    <w:rsid w:val="009167AA"/>
    <w:rsid w:val="00916E6A"/>
    <w:rsid w:val="009171F9"/>
    <w:rsid w:val="00917381"/>
    <w:rsid w:val="00917B30"/>
    <w:rsid w:val="00917CD1"/>
    <w:rsid w:val="00917FE4"/>
    <w:rsid w:val="00920115"/>
    <w:rsid w:val="00920694"/>
    <w:rsid w:val="0092099E"/>
    <w:rsid w:val="00920AED"/>
    <w:rsid w:val="0092153E"/>
    <w:rsid w:val="009217A6"/>
    <w:rsid w:val="009218EB"/>
    <w:rsid w:val="00921A17"/>
    <w:rsid w:val="00921D63"/>
    <w:rsid w:val="00921DC8"/>
    <w:rsid w:val="00921EB3"/>
    <w:rsid w:val="00922120"/>
    <w:rsid w:val="00922BF5"/>
    <w:rsid w:val="00922D1E"/>
    <w:rsid w:val="00922F04"/>
    <w:rsid w:val="0092321C"/>
    <w:rsid w:val="0092321F"/>
    <w:rsid w:val="00923327"/>
    <w:rsid w:val="00923416"/>
    <w:rsid w:val="00923753"/>
    <w:rsid w:val="0092383F"/>
    <w:rsid w:val="009241B4"/>
    <w:rsid w:val="00924F93"/>
    <w:rsid w:val="00925555"/>
    <w:rsid w:val="009256B3"/>
    <w:rsid w:val="00925CE0"/>
    <w:rsid w:val="009264AF"/>
    <w:rsid w:val="00926F79"/>
    <w:rsid w:val="00927164"/>
    <w:rsid w:val="009272CF"/>
    <w:rsid w:val="0092730E"/>
    <w:rsid w:val="00927496"/>
    <w:rsid w:val="00927D86"/>
    <w:rsid w:val="00927E1B"/>
    <w:rsid w:val="00930166"/>
    <w:rsid w:val="009305B1"/>
    <w:rsid w:val="0093060C"/>
    <w:rsid w:val="00930815"/>
    <w:rsid w:val="00931273"/>
    <w:rsid w:val="00932562"/>
    <w:rsid w:val="009329B7"/>
    <w:rsid w:val="00932DD6"/>
    <w:rsid w:val="0093301F"/>
    <w:rsid w:val="009333E3"/>
    <w:rsid w:val="0093349C"/>
    <w:rsid w:val="00933B68"/>
    <w:rsid w:val="00933C50"/>
    <w:rsid w:val="009343B7"/>
    <w:rsid w:val="009344A1"/>
    <w:rsid w:val="009346A2"/>
    <w:rsid w:val="009346DD"/>
    <w:rsid w:val="009348D5"/>
    <w:rsid w:val="00934B67"/>
    <w:rsid w:val="0093501B"/>
    <w:rsid w:val="009353A9"/>
    <w:rsid w:val="0093718B"/>
    <w:rsid w:val="009378E1"/>
    <w:rsid w:val="00937A5C"/>
    <w:rsid w:val="00937D12"/>
    <w:rsid w:val="00940477"/>
    <w:rsid w:val="00940900"/>
    <w:rsid w:val="00940D21"/>
    <w:rsid w:val="00940F6D"/>
    <w:rsid w:val="0094124B"/>
    <w:rsid w:val="009415E1"/>
    <w:rsid w:val="00941801"/>
    <w:rsid w:val="00941BC0"/>
    <w:rsid w:val="00941C69"/>
    <w:rsid w:val="00941C82"/>
    <w:rsid w:val="0094236C"/>
    <w:rsid w:val="009426C9"/>
    <w:rsid w:val="00943569"/>
    <w:rsid w:val="009449E3"/>
    <w:rsid w:val="0094563E"/>
    <w:rsid w:val="009456A6"/>
    <w:rsid w:val="00945737"/>
    <w:rsid w:val="0094575C"/>
    <w:rsid w:val="009459CF"/>
    <w:rsid w:val="009465A1"/>
    <w:rsid w:val="00946B00"/>
    <w:rsid w:val="00946BD3"/>
    <w:rsid w:val="00946C78"/>
    <w:rsid w:val="00946D39"/>
    <w:rsid w:val="00946DF2"/>
    <w:rsid w:val="00946F50"/>
    <w:rsid w:val="009470CF"/>
    <w:rsid w:val="009471CA"/>
    <w:rsid w:val="009477F2"/>
    <w:rsid w:val="009502B5"/>
    <w:rsid w:val="00950348"/>
    <w:rsid w:val="00950746"/>
    <w:rsid w:val="00950EC9"/>
    <w:rsid w:val="00951110"/>
    <w:rsid w:val="009515FD"/>
    <w:rsid w:val="00952473"/>
    <w:rsid w:val="00952689"/>
    <w:rsid w:val="0095269F"/>
    <w:rsid w:val="009527ED"/>
    <w:rsid w:val="00952C11"/>
    <w:rsid w:val="00952C14"/>
    <w:rsid w:val="00952E55"/>
    <w:rsid w:val="0095360C"/>
    <w:rsid w:val="00953890"/>
    <w:rsid w:val="00953D8D"/>
    <w:rsid w:val="00954047"/>
    <w:rsid w:val="009545B9"/>
    <w:rsid w:val="009550B9"/>
    <w:rsid w:val="009552B8"/>
    <w:rsid w:val="009552FB"/>
    <w:rsid w:val="00955ABD"/>
    <w:rsid w:val="0095632F"/>
    <w:rsid w:val="00956383"/>
    <w:rsid w:val="0095672B"/>
    <w:rsid w:val="0095681F"/>
    <w:rsid w:val="00957328"/>
    <w:rsid w:val="009575DE"/>
    <w:rsid w:val="009579C6"/>
    <w:rsid w:val="00957C4B"/>
    <w:rsid w:val="009602B4"/>
    <w:rsid w:val="00960539"/>
    <w:rsid w:val="00960D7A"/>
    <w:rsid w:val="009616ED"/>
    <w:rsid w:val="00962D52"/>
    <w:rsid w:val="00962F15"/>
    <w:rsid w:val="009633ED"/>
    <w:rsid w:val="0096392A"/>
    <w:rsid w:val="00963BAC"/>
    <w:rsid w:val="00963D97"/>
    <w:rsid w:val="0096438F"/>
    <w:rsid w:val="00965979"/>
    <w:rsid w:val="00965A85"/>
    <w:rsid w:val="00965CA0"/>
    <w:rsid w:val="00965D4E"/>
    <w:rsid w:val="009662DF"/>
    <w:rsid w:val="00966721"/>
    <w:rsid w:val="009671DE"/>
    <w:rsid w:val="00967800"/>
    <w:rsid w:val="00970013"/>
    <w:rsid w:val="0097088A"/>
    <w:rsid w:val="009709D8"/>
    <w:rsid w:val="00970A23"/>
    <w:rsid w:val="00970D1F"/>
    <w:rsid w:val="00970FC0"/>
    <w:rsid w:val="00971228"/>
    <w:rsid w:val="0097153D"/>
    <w:rsid w:val="00971B13"/>
    <w:rsid w:val="00971BEC"/>
    <w:rsid w:val="00972B04"/>
    <w:rsid w:val="00972B3D"/>
    <w:rsid w:val="00972BBE"/>
    <w:rsid w:val="00973B5F"/>
    <w:rsid w:val="00974830"/>
    <w:rsid w:val="00974937"/>
    <w:rsid w:val="00974941"/>
    <w:rsid w:val="009750E3"/>
    <w:rsid w:val="009752E1"/>
    <w:rsid w:val="00975468"/>
    <w:rsid w:val="009754A0"/>
    <w:rsid w:val="00976279"/>
    <w:rsid w:val="0097689E"/>
    <w:rsid w:val="00976BDA"/>
    <w:rsid w:val="00976C82"/>
    <w:rsid w:val="0097712B"/>
    <w:rsid w:val="00977230"/>
    <w:rsid w:val="00977836"/>
    <w:rsid w:val="0097783F"/>
    <w:rsid w:val="00977C87"/>
    <w:rsid w:val="00977F53"/>
    <w:rsid w:val="0098082D"/>
    <w:rsid w:val="00980DC2"/>
    <w:rsid w:val="00980E8E"/>
    <w:rsid w:val="009810EC"/>
    <w:rsid w:val="00981569"/>
    <w:rsid w:val="009818CA"/>
    <w:rsid w:val="00981B20"/>
    <w:rsid w:val="00981B89"/>
    <w:rsid w:val="00981CA1"/>
    <w:rsid w:val="00981CF2"/>
    <w:rsid w:val="00981F56"/>
    <w:rsid w:val="00982008"/>
    <w:rsid w:val="00982183"/>
    <w:rsid w:val="0098225F"/>
    <w:rsid w:val="009824BE"/>
    <w:rsid w:val="00982633"/>
    <w:rsid w:val="00982F8E"/>
    <w:rsid w:val="00983801"/>
    <w:rsid w:val="009838EF"/>
    <w:rsid w:val="00983C66"/>
    <w:rsid w:val="00983EB8"/>
    <w:rsid w:val="009842F4"/>
    <w:rsid w:val="009843C0"/>
    <w:rsid w:val="00984460"/>
    <w:rsid w:val="00984CC3"/>
    <w:rsid w:val="00985357"/>
    <w:rsid w:val="009854A1"/>
    <w:rsid w:val="00985550"/>
    <w:rsid w:val="00985565"/>
    <w:rsid w:val="009863E5"/>
    <w:rsid w:val="009865B2"/>
    <w:rsid w:val="009868A6"/>
    <w:rsid w:val="009868C7"/>
    <w:rsid w:val="0098699F"/>
    <w:rsid w:val="00986D4C"/>
    <w:rsid w:val="009871DC"/>
    <w:rsid w:val="00987436"/>
    <w:rsid w:val="00990444"/>
    <w:rsid w:val="009908FF"/>
    <w:rsid w:val="00990CE6"/>
    <w:rsid w:val="00990D42"/>
    <w:rsid w:val="009910D0"/>
    <w:rsid w:val="009913AF"/>
    <w:rsid w:val="009917E8"/>
    <w:rsid w:val="00991A0D"/>
    <w:rsid w:val="0099222A"/>
    <w:rsid w:val="00992345"/>
    <w:rsid w:val="00992367"/>
    <w:rsid w:val="00992531"/>
    <w:rsid w:val="0099277C"/>
    <w:rsid w:val="009935EE"/>
    <w:rsid w:val="009936FE"/>
    <w:rsid w:val="0099424E"/>
    <w:rsid w:val="0099491B"/>
    <w:rsid w:val="00994949"/>
    <w:rsid w:val="0099506D"/>
    <w:rsid w:val="009955C6"/>
    <w:rsid w:val="00995FA6"/>
    <w:rsid w:val="009962C7"/>
    <w:rsid w:val="0099632D"/>
    <w:rsid w:val="00996395"/>
    <w:rsid w:val="00996AB8"/>
    <w:rsid w:val="00997C07"/>
    <w:rsid w:val="00997E45"/>
    <w:rsid w:val="00997F4D"/>
    <w:rsid w:val="009A02C8"/>
    <w:rsid w:val="009A02EB"/>
    <w:rsid w:val="009A0484"/>
    <w:rsid w:val="009A0E2C"/>
    <w:rsid w:val="009A0FA5"/>
    <w:rsid w:val="009A102F"/>
    <w:rsid w:val="009A126E"/>
    <w:rsid w:val="009A13E1"/>
    <w:rsid w:val="009A1C33"/>
    <w:rsid w:val="009A211D"/>
    <w:rsid w:val="009A24B9"/>
    <w:rsid w:val="009A2509"/>
    <w:rsid w:val="009A29F6"/>
    <w:rsid w:val="009A3023"/>
    <w:rsid w:val="009A3E84"/>
    <w:rsid w:val="009A411E"/>
    <w:rsid w:val="009A41E1"/>
    <w:rsid w:val="009A42F3"/>
    <w:rsid w:val="009A4957"/>
    <w:rsid w:val="009A514C"/>
    <w:rsid w:val="009A51CF"/>
    <w:rsid w:val="009A5EA0"/>
    <w:rsid w:val="009A5ECF"/>
    <w:rsid w:val="009A61E8"/>
    <w:rsid w:val="009A6BD7"/>
    <w:rsid w:val="009A6CA6"/>
    <w:rsid w:val="009A7154"/>
    <w:rsid w:val="009A71D8"/>
    <w:rsid w:val="009A7617"/>
    <w:rsid w:val="009B08D3"/>
    <w:rsid w:val="009B0CDB"/>
    <w:rsid w:val="009B1987"/>
    <w:rsid w:val="009B1B54"/>
    <w:rsid w:val="009B2318"/>
    <w:rsid w:val="009B2782"/>
    <w:rsid w:val="009B38E8"/>
    <w:rsid w:val="009B3CD2"/>
    <w:rsid w:val="009B441F"/>
    <w:rsid w:val="009B4424"/>
    <w:rsid w:val="009B45B9"/>
    <w:rsid w:val="009B4746"/>
    <w:rsid w:val="009B4800"/>
    <w:rsid w:val="009B4B21"/>
    <w:rsid w:val="009B4C63"/>
    <w:rsid w:val="009B51EC"/>
    <w:rsid w:val="009B5218"/>
    <w:rsid w:val="009B54FE"/>
    <w:rsid w:val="009B587D"/>
    <w:rsid w:val="009B59ED"/>
    <w:rsid w:val="009B5F28"/>
    <w:rsid w:val="009B60C1"/>
    <w:rsid w:val="009B6269"/>
    <w:rsid w:val="009B6B3B"/>
    <w:rsid w:val="009B6D20"/>
    <w:rsid w:val="009B6E0D"/>
    <w:rsid w:val="009B7456"/>
    <w:rsid w:val="009B7677"/>
    <w:rsid w:val="009C0135"/>
    <w:rsid w:val="009C0540"/>
    <w:rsid w:val="009C05E9"/>
    <w:rsid w:val="009C06D1"/>
    <w:rsid w:val="009C0957"/>
    <w:rsid w:val="009C0D7A"/>
    <w:rsid w:val="009C10C6"/>
    <w:rsid w:val="009C14F9"/>
    <w:rsid w:val="009C2E9A"/>
    <w:rsid w:val="009C322A"/>
    <w:rsid w:val="009C338B"/>
    <w:rsid w:val="009C359B"/>
    <w:rsid w:val="009C37E2"/>
    <w:rsid w:val="009C37F2"/>
    <w:rsid w:val="009C3D73"/>
    <w:rsid w:val="009C3EAA"/>
    <w:rsid w:val="009C4274"/>
    <w:rsid w:val="009C43C7"/>
    <w:rsid w:val="009C4C31"/>
    <w:rsid w:val="009C52BA"/>
    <w:rsid w:val="009C5A78"/>
    <w:rsid w:val="009C5E0C"/>
    <w:rsid w:val="009C608C"/>
    <w:rsid w:val="009C67D0"/>
    <w:rsid w:val="009C6BAF"/>
    <w:rsid w:val="009C7143"/>
    <w:rsid w:val="009C72C7"/>
    <w:rsid w:val="009C76D0"/>
    <w:rsid w:val="009D0437"/>
    <w:rsid w:val="009D04C6"/>
    <w:rsid w:val="009D0C63"/>
    <w:rsid w:val="009D0CDD"/>
    <w:rsid w:val="009D0EF8"/>
    <w:rsid w:val="009D0F74"/>
    <w:rsid w:val="009D0FE9"/>
    <w:rsid w:val="009D1689"/>
    <w:rsid w:val="009D1D7D"/>
    <w:rsid w:val="009D29A6"/>
    <w:rsid w:val="009D2B3F"/>
    <w:rsid w:val="009D30D1"/>
    <w:rsid w:val="009D33F3"/>
    <w:rsid w:val="009D3620"/>
    <w:rsid w:val="009D3891"/>
    <w:rsid w:val="009D3A72"/>
    <w:rsid w:val="009D3AD6"/>
    <w:rsid w:val="009D3E34"/>
    <w:rsid w:val="009D3E49"/>
    <w:rsid w:val="009D4F78"/>
    <w:rsid w:val="009D4F7C"/>
    <w:rsid w:val="009D50E3"/>
    <w:rsid w:val="009D5149"/>
    <w:rsid w:val="009D57A2"/>
    <w:rsid w:val="009D5D0C"/>
    <w:rsid w:val="009D6336"/>
    <w:rsid w:val="009D648C"/>
    <w:rsid w:val="009D64DE"/>
    <w:rsid w:val="009D6B53"/>
    <w:rsid w:val="009D742C"/>
    <w:rsid w:val="009D7547"/>
    <w:rsid w:val="009D7738"/>
    <w:rsid w:val="009D78DF"/>
    <w:rsid w:val="009D7B9A"/>
    <w:rsid w:val="009E0380"/>
    <w:rsid w:val="009E1150"/>
    <w:rsid w:val="009E11E4"/>
    <w:rsid w:val="009E11EC"/>
    <w:rsid w:val="009E28B9"/>
    <w:rsid w:val="009E3008"/>
    <w:rsid w:val="009E32A2"/>
    <w:rsid w:val="009E35D6"/>
    <w:rsid w:val="009E3A13"/>
    <w:rsid w:val="009E4011"/>
    <w:rsid w:val="009E4A46"/>
    <w:rsid w:val="009E4E4D"/>
    <w:rsid w:val="009E4F2E"/>
    <w:rsid w:val="009E538B"/>
    <w:rsid w:val="009E563C"/>
    <w:rsid w:val="009E5C6F"/>
    <w:rsid w:val="009E5F42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D55"/>
    <w:rsid w:val="009F0119"/>
    <w:rsid w:val="009F034D"/>
    <w:rsid w:val="009F07A5"/>
    <w:rsid w:val="009F0870"/>
    <w:rsid w:val="009F0D1B"/>
    <w:rsid w:val="009F0F75"/>
    <w:rsid w:val="009F12DD"/>
    <w:rsid w:val="009F1DDD"/>
    <w:rsid w:val="009F1E9D"/>
    <w:rsid w:val="009F2674"/>
    <w:rsid w:val="009F278E"/>
    <w:rsid w:val="009F2C7C"/>
    <w:rsid w:val="009F2D23"/>
    <w:rsid w:val="009F2F3D"/>
    <w:rsid w:val="009F3314"/>
    <w:rsid w:val="009F3875"/>
    <w:rsid w:val="009F3AEC"/>
    <w:rsid w:val="009F3BE7"/>
    <w:rsid w:val="009F409C"/>
    <w:rsid w:val="009F4222"/>
    <w:rsid w:val="009F4223"/>
    <w:rsid w:val="009F4C1C"/>
    <w:rsid w:val="009F53B3"/>
    <w:rsid w:val="009F5484"/>
    <w:rsid w:val="009F6262"/>
    <w:rsid w:val="009F632D"/>
    <w:rsid w:val="009F66CA"/>
    <w:rsid w:val="009F682E"/>
    <w:rsid w:val="009F6FA9"/>
    <w:rsid w:val="009F7550"/>
    <w:rsid w:val="009F7701"/>
    <w:rsid w:val="00A01748"/>
    <w:rsid w:val="00A023BF"/>
    <w:rsid w:val="00A02EA4"/>
    <w:rsid w:val="00A030B2"/>
    <w:rsid w:val="00A03135"/>
    <w:rsid w:val="00A031CC"/>
    <w:rsid w:val="00A04046"/>
    <w:rsid w:val="00A04372"/>
    <w:rsid w:val="00A04856"/>
    <w:rsid w:val="00A04BEB"/>
    <w:rsid w:val="00A04CAA"/>
    <w:rsid w:val="00A04DDB"/>
    <w:rsid w:val="00A055ED"/>
    <w:rsid w:val="00A05EB4"/>
    <w:rsid w:val="00A066CB"/>
    <w:rsid w:val="00A066D1"/>
    <w:rsid w:val="00A0670D"/>
    <w:rsid w:val="00A06965"/>
    <w:rsid w:val="00A06A61"/>
    <w:rsid w:val="00A06CC5"/>
    <w:rsid w:val="00A06D14"/>
    <w:rsid w:val="00A06E82"/>
    <w:rsid w:val="00A076FE"/>
    <w:rsid w:val="00A07F59"/>
    <w:rsid w:val="00A07FEB"/>
    <w:rsid w:val="00A100CA"/>
    <w:rsid w:val="00A103DF"/>
    <w:rsid w:val="00A10877"/>
    <w:rsid w:val="00A108F0"/>
    <w:rsid w:val="00A10FDD"/>
    <w:rsid w:val="00A11A3B"/>
    <w:rsid w:val="00A11DB4"/>
    <w:rsid w:val="00A12272"/>
    <w:rsid w:val="00A12515"/>
    <w:rsid w:val="00A12742"/>
    <w:rsid w:val="00A128E9"/>
    <w:rsid w:val="00A1299F"/>
    <w:rsid w:val="00A12BC7"/>
    <w:rsid w:val="00A134CA"/>
    <w:rsid w:val="00A137F9"/>
    <w:rsid w:val="00A1392F"/>
    <w:rsid w:val="00A14369"/>
    <w:rsid w:val="00A14515"/>
    <w:rsid w:val="00A14B12"/>
    <w:rsid w:val="00A14F46"/>
    <w:rsid w:val="00A151F9"/>
    <w:rsid w:val="00A1554E"/>
    <w:rsid w:val="00A157F1"/>
    <w:rsid w:val="00A15FA2"/>
    <w:rsid w:val="00A16321"/>
    <w:rsid w:val="00A1644C"/>
    <w:rsid w:val="00A16F54"/>
    <w:rsid w:val="00A174BC"/>
    <w:rsid w:val="00A1773A"/>
    <w:rsid w:val="00A17801"/>
    <w:rsid w:val="00A17A6F"/>
    <w:rsid w:val="00A17D1E"/>
    <w:rsid w:val="00A17FB5"/>
    <w:rsid w:val="00A20496"/>
    <w:rsid w:val="00A208F9"/>
    <w:rsid w:val="00A20AC9"/>
    <w:rsid w:val="00A20B24"/>
    <w:rsid w:val="00A213AE"/>
    <w:rsid w:val="00A21871"/>
    <w:rsid w:val="00A221AC"/>
    <w:rsid w:val="00A2243F"/>
    <w:rsid w:val="00A22C05"/>
    <w:rsid w:val="00A22FDE"/>
    <w:rsid w:val="00A231E8"/>
    <w:rsid w:val="00A237B9"/>
    <w:rsid w:val="00A23884"/>
    <w:rsid w:val="00A240BE"/>
    <w:rsid w:val="00A24822"/>
    <w:rsid w:val="00A24B0F"/>
    <w:rsid w:val="00A255B2"/>
    <w:rsid w:val="00A2578D"/>
    <w:rsid w:val="00A25C46"/>
    <w:rsid w:val="00A25E44"/>
    <w:rsid w:val="00A2602A"/>
    <w:rsid w:val="00A26392"/>
    <w:rsid w:val="00A26703"/>
    <w:rsid w:val="00A269C3"/>
    <w:rsid w:val="00A26FC6"/>
    <w:rsid w:val="00A2727C"/>
    <w:rsid w:val="00A27480"/>
    <w:rsid w:val="00A278AA"/>
    <w:rsid w:val="00A27BFA"/>
    <w:rsid w:val="00A27CBD"/>
    <w:rsid w:val="00A309DE"/>
    <w:rsid w:val="00A30C8D"/>
    <w:rsid w:val="00A31051"/>
    <w:rsid w:val="00A31911"/>
    <w:rsid w:val="00A31B92"/>
    <w:rsid w:val="00A322C6"/>
    <w:rsid w:val="00A3286A"/>
    <w:rsid w:val="00A32F88"/>
    <w:rsid w:val="00A331D4"/>
    <w:rsid w:val="00A336B9"/>
    <w:rsid w:val="00A34FC6"/>
    <w:rsid w:val="00A354F1"/>
    <w:rsid w:val="00A355E8"/>
    <w:rsid w:val="00A35788"/>
    <w:rsid w:val="00A35C7C"/>
    <w:rsid w:val="00A36038"/>
    <w:rsid w:val="00A36120"/>
    <w:rsid w:val="00A36417"/>
    <w:rsid w:val="00A36470"/>
    <w:rsid w:val="00A3717A"/>
    <w:rsid w:val="00A378F5"/>
    <w:rsid w:val="00A37F48"/>
    <w:rsid w:val="00A4006D"/>
    <w:rsid w:val="00A4080C"/>
    <w:rsid w:val="00A40BB7"/>
    <w:rsid w:val="00A40BFA"/>
    <w:rsid w:val="00A4116C"/>
    <w:rsid w:val="00A412AF"/>
    <w:rsid w:val="00A41A0F"/>
    <w:rsid w:val="00A41B18"/>
    <w:rsid w:val="00A4246B"/>
    <w:rsid w:val="00A42A35"/>
    <w:rsid w:val="00A42B57"/>
    <w:rsid w:val="00A431D5"/>
    <w:rsid w:val="00A43B0B"/>
    <w:rsid w:val="00A43EA0"/>
    <w:rsid w:val="00A44D40"/>
    <w:rsid w:val="00A45911"/>
    <w:rsid w:val="00A45EE5"/>
    <w:rsid w:val="00A45FC1"/>
    <w:rsid w:val="00A46638"/>
    <w:rsid w:val="00A467D4"/>
    <w:rsid w:val="00A46890"/>
    <w:rsid w:val="00A468E2"/>
    <w:rsid w:val="00A4696F"/>
    <w:rsid w:val="00A46AB9"/>
    <w:rsid w:val="00A47611"/>
    <w:rsid w:val="00A47855"/>
    <w:rsid w:val="00A47E28"/>
    <w:rsid w:val="00A50129"/>
    <w:rsid w:val="00A502AF"/>
    <w:rsid w:val="00A50A6C"/>
    <w:rsid w:val="00A50CFA"/>
    <w:rsid w:val="00A50DD6"/>
    <w:rsid w:val="00A51091"/>
    <w:rsid w:val="00A517D4"/>
    <w:rsid w:val="00A51938"/>
    <w:rsid w:val="00A51A63"/>
    <w:rsid w:val="00A51F93"/>
    <w:rsid w:val="00A5277D"/>
    <w:rsid w:val="00A527CA"/>
    <w:rsid w:val="00A528A5"/>
    <w:rsid w:val="00A52984"/>
    <w:rsid w:val="00A52A95"/>
    <w:rsid w:val="00A52BF7"/>
    <w:rsid w:val="00A52F5C"/>
    <w:rsid w:val="00A536FD"/>
    <w:rsid w:val="00A53A25"/>
    <w:rsid w:val="00A53C8F"/>
    <w:rsid w:val="00A54522"/>
    <w:rsid w:val="00A545DA"/>
    <w:rsid w:val="00A5474B"/>
    <w:rsid w:val="00A548E5"/>
    <w:rsid w:val="00A54BB8"/>
    <w:rsid w:val="00A54E04"/>
    <w:rsid w:val="00A54F00"/>
    <w:rsid w:val="00A55044"/>
    <w:rsid w:val="00A55116"/>
    <w:rsid w:val="00A55765"/>
    <w:rsid w:val="00A559DA"/>
    <w:rsid w:val="00A55B2B"/>
    <w:rsid w:val="00A56D71"/>
    <w:rsid w:val="00A573A4"/>
    <w:rsid w:val="00A57547"/>
    <w:rsid w:val="00A57F1C"/>
    <w:rsid w:val="00A6019F"/>
    <w:rsid w:val="00A60633"/>
    <w:rsid w:val="00A6068B"/>
    <w:rsid w:val="00A607B5"/>
    <w:rsid w:val="00A607EA"/>
    <w:rsid w:val="00A60A08"/>
    <w:rsid w:val="00A60A92"/>
    <w:rsid w:val="00A61210"/>
    <w:rsid w:val="00A61440"/>
    <w:rsid w:val="00A6158A"/>
    <w:rsid w:val="00A615BF"/>
    <w:rsid w:val="00A6185A"/>
    <w:rsid w:val="00A61CB7"/>
    <w:rsid w:val="00A61D6B"/>
    <w:rsid w:val="00A62057"/>
    <w:rsid w:val="00A62611"/>
    <w:rsid w:val="00A62AD7"/>
    <w:rsid w:val="00A6305A"/>
    <w:rsid w:val="00A63202"/>
    <w:rsid w:val="00A63588"/>
    <w:rsid w:val="00A63B60"/>
    <w:rsid w:val="00A63E14"/>
    <w:rsid w:val="00A63EFD"/>
    <w:rsid w:val="00A63F94"/>
    <w:rsid w:val="00A64829"/>
    <w:rsid w:val="00A64B4D"/>
    <w:rsid w:val="00A64CDE"/>
    <w:rsid w:val="00A65920"/>
    <w:rsid w:val="00A6606D"/>
    <w:rsid w:val="00A660CD"/>
    <w:rsid w:val="00A6697F"/>
    <w:rsid w:val="00A66B11"/>
    <w:rsid w:val="00A67084"/>
    <w:rsid w:val="00A6748A"/>
    <w:rsid w:val="00A6771F"/>
    <w:rsid w:val="00A67E20"/>
    <w:rsid w:val="00A7096E"/>
    <w:rsid w:val="00A70B54"/>
    <w:rsid w:val="00A70CB5"/>
    <w:rsid w:val="00A70DFD"/>
    <w:rsid w:val="00A70EB2"/>
    <w:rsid w:val="00A70F38"/>
    <w:rsid w:val="00A711EE"/>
    <w:rsid w:val="00A7153B"/>
    <w:rsid w:val="00A71809"/>
    <w:rsid w:val="00A71811"/>
    <w:rsid w:val="00A72415"/>
    <w:rsid w:val="00A7280F"/>
    <w:rsid w:val="00A730DE"/>
    <w:rsid w:val="00A73610"/>
    <w:rsid w:val="00A738B2"/>
    <w:rsid w:val="00A73CE6"/>
    <w:rsid w:val="00A7429A"/>
    <w:rsid w:val="00A74FAB"/>
    <w:rsid w:val="00A75667"/>
    <w:rsid w:val="00A75F7D"/>
    <w:rsid w:val="00A76113"/>
    <w:rsid w:val="00A76408"/>
    <w:rsid w:val="00A76EF5"/>
    <w:rsid w:val="00A77299"/>
    <w:rsid w:val="00A77732"/>
    <w:rsid w:val="00A7778F"/>
    <w:rsid w:val="00A777F5"/>
    <w:rsid w:val="00A80277"/>
    <w:rsid w:val="00A80CF3"/>
    <w:rsid w:val="00A81BBA"/>
    <w:rsid w:val="00A81FC4"/>
    <w:rsid w:val="00A82370"/>
    <w:rsid w:val="00A8267C"/>
    <w:rsid w:val="00A836D7"/>
    <w:rsid w:val="00A837FC"/>
    <w:rsid w:val="00A83811"/>
    <w:rsid w:val="00A83AFA"/>
    <w:rsid w:val="00A83C82"/>
    <w:rsid w:val="00A83C90"/>
    <w:rsid w:val="00A83E87"/>
    <w:rsid w:val="00A8471A"/>
    <w:rsid w:val="00A853F9"/>
    <w:rsid w:val="00A8553F"/>
    <w:rsid w:val="00A855EB"/>
    <w:rsid w:val="00A85774"/>
    <w:rsid w:val="00A8666A"/>
    <w:rsid w:val="00A86B1B"/>
    <w:rsid w:val="00A86E70"/>
    <w:rsid w:val="00A87098"/>
    <w:rsid w:val="00A87507"/>
    <w:rsid w:val="00A8757E"/>
    <w:rsid w:val="00A875CD"/>
    <w:rsid w:val="00A87E1B"/>
    <w:rsid w:val="00A87E72"/>
    <w:rsid w:val="00A87F02"/>
    <w:rsid w:val="00A904DA"/>
    <w:rsid w:val="00A905BF"/>
    <w:rsid w:val="00A91573"/>
    <w:rsid w:val="00A9195C"/>
    <w:rsid w:val="00A91C85"/>
    <w:rsid w:val="00A91F3D"/>
    <w:rsid w:val="00A92147"/>
    <w:rsid w:val="00A924E3"/>
    <w:rsid w:val="00A92B34"/>
    <w:rsid w:val="00A92CF2"/>
    <w:rsid w:val="00A92D0D"/>
    <w:rsid w:val="00A92FB5"/>
    <w:rsid w:val="00A935B3"/>
    <w:rsid w:val="00A93825"/>
    <w:rsid w:val="00A93FEE"/>
    <w:rsid w:val="00A94029"/>
    <w:rsid w:val="00A94302"/>
    <w:rsid w:val="00A94636"/>
    <w:rsid w:val="00A94DB0"/>
    <w:rsid w:val="00A94EF9"/>
    <w:rsid w:val="00A95DF6"/>
    <w:rsid w:val="00A9600A"/>
    <w:rsid w:val="00A961FE"/>
    <w:rsid w:val="00A965F8"/>
    <w:rsid w:val="00A966D1"/>
    <w:rsid w:val="00A966F3"/>
    <w:rsid w:val="00A968F9"/>
    <w:rsid w:val="00A96934"/>
    <w:rsid w:val="00A96EE8"/>
    <w:rsid w:val="00A979E4"/>
    <w:rsid w:val="00A97C39"/>
    <w:rsid w:val="00AA00F8"/>
    <w:rsid w:val="00AA0289"/>
    <w:rsid w:val="00AA0345"/>
    <w:rsid w:val="00AA03D6"/>
    <w:rsid w:val="00AA05D5"/>
    <w:rsid w:val="00AA06B5"/>
    <w:rsid w:val="00AA0A7C"/>
    <w:rsid w:val="00AA1123"/>
    <w:rsid w:val="00AA1243"/>
    <w:rsid w:val="00AA1AB5"/>
    <w:rsid w:val="00AA1E7C"/>
    <w:rsid w:val="00AA1FA4"/>
    <w:rsid w:val="00AA20DC"/>
    <w:rsid w:val="00AA2266"/>
    <w:rsid w:val="00AA2B08"/>
    <w:rsid w:val="00AA2B1F"/>
    <w:rsid w:val="00AA3478"/>
    <w:rsid w:val="00AA3794"/>
    <w:rsid w:val="00AA3C64"/>
    <w:rsid w:val="00AA3CD5"/>
    <w:rsid w:val="00AA3D9C"/>
    <w:rsid w:val="00AA3E55"/>
    <w:rsid w:val="00AA3FEE"/>
    <w:rsid w:val="00AA4178"/>
    <w:rsid w:val="00AA44A5"/>
    <w:rsid w:val="00AA4E8C"/>
    <w:rsid w:val="00AA4EED"/>
    <w:rsid w:val="00AA5001"/>
    <w:rsid w:val="00AA54DA"/>
    <w:rsid w:val="00AA55F8"/>
    <w:rsid w:val="00AA6062"/>
    <w:rsid w:val="00AA60D6"/>
    <w:rsid w:val="00AA6186"/>
    <w:rsid w:val="00AA67B6"/>
    <w:rsid w:val="00AA684C"/>
    <w:rsid w:val="00AA6B41"/>
    <w:rsid w:val="00AA6B92"/>
    <w:rsid w:val="00AA6C24"/>
    <w:rsid w:val="00AA70FE"/>
    <w:rsid w:val="00AA72AA"/>
    <w:rsid w:val="00AA7FB9"/>
    <w:rsid w:val="00AB0109"/>
    <w:rsid w:val="00AB0766"/>
    <w:rsid w:val="00AB0799"/>
    <w:rsid w:val="00AB09E8"/>
    <w:rsid w:val="00AB0A77"/>
    <w:rsid w:val="00AB0CF9"/>
    <w:rsid w:val="00AB0F71"/>
    <w:rsid w:val="00AB11BA"/>
    <w:rsid w:val="00AB214C"/>
    <w:rsid w:val="00AB25D0"/>
    <w:rsid w:val="00AB2CDD"/>
    <w:rsid w:val="00AB30C0"/>
    <w:rsid w:val="00AB3ACE"/>
    <w:rsid w:val="00AB3B5E"/>
    <w:rsid w:val="00AB3C1A"/>
    <w:rsid w:val="00AB41A5"/>
    <w:rsid w:val="00AB4300"/>
    <w:rsid w:val="00AB49BF"/>
    <w:rsid w:val="00AB4E0B"/>
    <w:rsid w:val="00AB50DC"/>
    <w:rsid w:val="00AB5E88"/>
    <w:rsid w:val="00AB5EBF"/>
    <w:rsid w:val="00AB642C"/>
    <w:rsid w:val="00AB6530"/>
    <w:rsid w:val="00AB6F5D"/>
    <w:rsid w:val="00AB728D"/>
    <w:rsid w:val="00AB72B1"/>
    <w:rsid w:val="00AB7631"/>
    <w:rsid w:val="00AB775D"/>
    <w:rsid w:val="00AB7911"/>
    <w:rsid w:val="00AB7BDF"/>
    <w:rsid w:val="00AC04A9"/>
    <w:rsid w:val="00AC0BC8"/>
    <w:rsid w:val="00AC13DC"/>
    <w:rsid w:val="00AC1404"/>
    <w:rsid w:val="00AC160E"/>
    <w:rsid w:val="00AC1B71"/>
    <w:rsid w:val="00AC1B8C"/>
    <w:rsid w:val="00AC1E93"/>
    <w:rsid w:val="00AC210E"/>
    <w:rsid w:val="00AC2697"/>
    <w:rsid w:val="00AC2B02"/>
    <w:rsid w:val="00AC2C25"/>
    <w:rsid w:val="00AC34CC"/>
    <w:rsid w:val="00AC3CC7"/>
    <w:rsid w:val="00AC3F41"/>
    <w:rsid w:val="00AC4265"/>
    <w:rsid w:val="00AC4B96"/>
    <w:rsid w:val="00AC5429"/>
    <w:rsid w:val="00AC5574"/>
    <w:rsid w:val="00AC5614"/>
    <w:rsid w:val="00AC569D"/>
    <w:rsid w:val="00AC580B"/>
    <w:rsid w:val="00AC6363"/>
    <w:rsid w:val="00AC6546"/>
    <w:rsid w:val="00AC6A21"/>
    <w:rsid w:val="00AC6BDF"/>
    <w:rsid w:val="00AC6EB2"/>
    <w:rsid w:val="00AC7E2B"/>
    <w:rsid w:val="00AD00DC"/>
    <w:rsid w:val="00AD04A6"/>
    <w:rsid w:val="00AD06B1"/>
    <w:rsid w:val="00AD0F66"/>
    <w:rsid w:val="00AD105F"/>
    <w:rsid w:val="00AD2272"/>
    <w:rsid w:val="00AD29E3"/>
    <w:rsid w:val="00AD365F"/>
    <w:rsid w:val="00AD3E06"/>
    <w:rsid w:val="00AD415D"/>
    <w:rsid w:val="00AD5328"/>
    <w:rsid w:val="00AD551C"/>
    <w:rsid w:val="00AD554F"/>
    <w:rsid w:val="00AD571E"/>
    <w:rsid w:val="00AD5DC5"/>
    <w:rsid w:val="00AD60E0"/>
    <w:rsid w:val="00AD63AA"/>
    <w:rsid w:val="00AD649A"/>
    <w:rsid w:val="00AD6510"/>
    <w:rsid w:val="00AD762B"/>
    <w:rsid w:val="00AD7EA6"/>
    <w:rsid w:val="00AE01B7"/>
    <w:rsid w:val="00AE0215"/>
    <w:rsid w:val="00AE11EC"/>
    <w:rsid w:val="00AE12C0"/>
    <w:rsid w:val="00AE1FA8"/>
    <w:rsid w:val="00AE24A5"/>
    <w:rsid w:val="00AE260B"/>
    <w:rsid w:val="00AE27F5"/>
    <w:rsid w:val="00AE30D5"/>
    <w:rsid w:val="00AE37CA"/>
    <w:rsid w:val="00AE3889"/>
    <w:rsid w:val="00AE3A53"/>
    <w:rsid w:val="00AE40EC"/>
    <w:rsid w:val="00AE41C0"/>
    <w:rsid w:val="00AE435F"/>
    <w:rsid w:val="00AE49D0"/>
    <w:rsid w:val="00AE49FD"/>
    <w:rsid w:val="00AE4E67"/>
    <w:rsid w:val="00AE5711"/>
    <w:rsid w:val="00AE57E7"/>
    <w:rsid w:val="00AE6BB0"/>
    <w:rsid w:val="00AE6DBF"/>
    <w:rsid w:val="00AE7262"/>
    <w:rsid w:val="00AE73AF"/>
    <w:rsid w:val="00AE73DA"/>
    <w:rsid w:val="00AE7481"/>
    <w:rsid w:val="00AE7D67"/>
    <w:rsid w:val="00AF02C0"/>
    <w:rsid w:val="00AF036D"/>
    <w:rsid w:val="00AF0650"/>
    <w:rsid w:val="00AF079B"/>
    <w:rsid w:val="00AF0E20"/>
    <w:rsid w:val="00AF1421"/>
    <w:rsid w:val="00AF19F8"/>
    <w:rsid w:val="00AF1CB5"/>
    <w:rsid w:val="00AF203D"/>
    <w:rsid w:val="00AF2283"/>
    <w:rsid w:val="00AF2571"/>
    <w:rsid w:val="00AF29DB"/>
    <w:rsid w:val="00AF2AF2"/>
    <w:rsid w:val="00AF3262"/>
    <w:rsid w:val="00AF3611"/>
    <w:rsid w:val="00AF3C72"/>
    <w:rsid w:val="00AF420C"/>
    <w:rsid w:val="00AF4273"/>
    <w:rsid w:val="00AF45FB"/>
    <w:rsid w:val="00AF490C"/>
    <w:rsid w:val="00AF4BFA"/>
    <w:rsid w:val="00AF4F26"/>
    <w:rsid w:val="00AF50E7"/>
    <w:rsid w:val="00AF51C2"/>
    <w:rsid w:val="00AF53A7"/>
    <w:rsid w:val="00AF5914"/>
    <w:rsid w:val="00AF5CB8"/>
    <w:rsid w:val="00AF5E4D"/>
    <w:rsid w:val="00AF61A6"/>
    <w:rsid w:val="00AF62C1"/>
    <w:rsid w:val="00AF6642"/>
    <w:rsid w:val="00AF6905"/>
    <w:rsid w:val="00AF6B05"/>
    <w:rsid w:val="00AF6C12"/>
    <w:rsid w:val="00AF7028"/>
    <w:rsid w:val="00AF73CD"/>
    <w:rsid w:val="00AF77B0"/>
    <w:rsid w:val="00AF7C9B"/>
    <w:rsid w:val="00AF7F05"/>
    <w:rsid w:val="00B005FA"/>
    <w:rsid w:val="00B00E72"/>
    <w:rsid w:val="00B01733"/>
    <w:rsid w:val="00B0183C"/>
    <w:rsid w:val="00B0185F"/>
    <w:rsid w:val="00B0193D"/>
    <w:rsid w:val="00B01B54"/>
    <w:rsid w:val="00B01B94"/>
    <w:rsid w:val="00B022F2"/>
    <w:rsid w:val="00B02AE5"/>
    <w:rsid w:val="00B03215"/>
    <w:rsid w:val="00B03469"/>
    <w:rsid w:val="00B03C14"/>
    <w:rsid w:val="00B03DC7"/>
    <w:rsid w:val="00B0441E"/>
    <w:rsid w:val="00B04EDA"/>
    <w:rsid w:val="00B0548F"/>
    <w:rsid w:val="00B0565C"/>
    <w:rsid w:val="00B0587F"/>
    <w:rsid w:val="00B05AAE"/>
    <w:rsid w:val="00B05AD4"/>
    <w:rsid w:val="00B05C90"/>
    <w:rsid w:val="00B06A63"/>
    <w:rsid w:val="00B06C3D"/>
    <w:rsid w:val="00B06C91"/>
    <w:rsid w:val="00B06D0C"/>
    <w:rsid w:val="00B06DD8"/>
    <w:rsid w:val="00B07964"/>
    <w:rsid w:val="00B07CCF"/>
    <w:rsid w:val="00B07FB4"/>
    <w:rsid w:val="00B1013D"/>
    <w:rsid w:val="00B109D7"/>
    <w:rsid w:val="00B10FA3"/>
    <w:rsid w:val="00B12027"/>
    <w:rsid w:val="00B12112"/>
    <w:rsid w:val="00B1245B"/>
    <w:rsid w:val="00B126A1"/>
    <w:rsid w:val="00B128CF"/>
    <w:rsid w:val="00B132EB"/>
    <w:rsid w:val="00B13832"/>
    <w:rsid w:val="00B1400C"/>
    <w:rsid w:val="00B149C3"/>
    <w:rsid w:val="00B14E92"/>
    <w:rsid w:val="00B1512A"/>
    <w:rsid w:val="00B15441"/>
    <w:rsid w:val="00B15E8C"/>
    <w:rsid w:val="00B16A31"/>
    <w:rsid w:val="00B16F26"/>
    <w:rsid w:val="00B172EC"/>
    <w:rsid w:val="00B175DC"/>
    <w:rsid w:val="00B17A40"/>
    <w:rsid w:val="00B17B11"/>
    <w:rsid w:val="00B202DE"/>
    <w:rsid w:val="00B20692"/>
    <w:rsid w:val="00B207A7"/>
    <w:rsid w:val="00B20CF6"/>
    <w:rsid w:val="00B20D6A"/>
    <w:rsid w:val="00B20DEA"/>
    <w:rsid w:val="00B2187B"/>
    <w:rsid w:val="00B21C6B"/>
    <w:rsid w:val="00B21CBB"/>
    <w:rsid w:val="00B21FA0"/>
    <w:rsid w:val="00B222CA"/>
    <w:rsid w:val="00B22933"/>
    <w:rsid w:val="00B22A6E"/>
    <w:rsid w:val="00B22CF0"/>
    <w:rsid w:val="00B22D6A"/>
    <w:rsid w:val="00B22DB6"/>
    <w:rsid w:val="00B23BA5"/>
    <w:rsid w:val="00B23DA1"/>
    <w:rsid w:val="00B23FFC"/>
    <w:rsid w:val="00B240E6"/>
    <w:rsid w:val="00B24130"/>
    <w:rsid w:val="00B24973"/>
    <w:rsid w:val="00B251B1"/>
    <w:rsid w:val="00B25754"/>
    <w:rsid w:val="00B257A6"/>
    <w:rsid w:val="00B2586A"/>
    <w:rsid w:val="00B25888"/>
    <w:rsid w:val="00B25FDA"/>
    <w:rsid w:val="00B26307"/>
    <w:rsid w:val="00B26592"/>
    <w:rsid w:val="00B267C0"/>
    <w:rsid w:val="00B26CE2"/>
    <w:rsid w:val="00B26D77"/>
    <w:rsid w:val="00B26EC1"/>
    <w:rsid w:val="00B27E8E"/>
    <w:rsid w:val="00B3051A"/>
    <w:rsid w:val="00B30A68"/>
    <w:rsid w:val="00B30B10"/>
    <w:rsid w:val="00B30F5C"/>
    <w:rsid w:val="00B30FAD"/>
    <w:rsid w:val="00B31458"/>
    <w:rsid w:val="00B3178F"/>
    <w:rsid w:val="00B31AD5"/>
    <w:rsid w:val="00B31D57"/>
    <w:rsid w:val="00B31DA0"/>
    <w:rsid w:val="00B326EC"/>
    <w:rsid w:val="00B3275E"/>
    <w:rsid w:val="00B32849"/>
    <w:rsid w:val="00B32AA0"/>
    <w:rsid w:val="00B32B7C"/>
    <w:rsid w:val="00B33897"/>
    <w:rsid w:val="00B33BCD"/>
    <w:rsid w:val="00B3471A"/>
    <w:rsid w:val="00B35648"/>
    <w:rsid w:val="00B357B8"/>
    <w:rsid w:val="00B359EF"/>
    <w:rsid w:val="00B3602A"/>
    <w:rsid w:val="00B36B45"/>
    <w:rsid w:val="00B36CB0"/>
    <w:rsid w:val="00B36D50"/>
    <w:rsid w:val="00B3701B"/>
    <w:rsid w:val="00B37321"/>
    <w:rsid w:val="00B3760B"/>
    <w:rsid w:val="00B37A6F"/>
    <w:rsid w:val="00B37AFA"/>
    <w:rsid w:val="00B37B8C"/>
    <w:rsid w:val="00B37EE7"/>
    <w:rsid w:val="00B37F41"/>
    <w:rsid w:val="00B402F1"/>
    <w:rsid w:val="00B4060B"/>
    <w:rsid w:val="00B40751"/>
    <w:rsid w:val="00B41019"/>
    <w:rsid w:val="00B41F2D"/>
    <w:rsid w:val="00B426E1"/>
    <w:rsid w:val="00B42748"/>
    <w:rsid w:val="00B42803"/>
    <w:rsid w:val="00B42991"/>
    <w:rsid w:val="00B42BB3"/>
    <w:rsid w:val="00B4305F"/>
    <w:rsid w:val="00B432C9"/>
    <w:rsid w:val="00B435D4"/>
    <w:rsid w:val="00B43977"/>
    <w:rsid w:val="00B43BA6"/>
    <w:rsid w:val="00B43EB6"/>
    <w:rsid w:val="00B44115"/>
    <w:rsid w:val="00B447E6"/>
    <w:rsid w:val="00B44951"/>
    <w:rsid w:val="00B44A67"/>
    <w:rsid w:val="00B45465"/>
    <w:rsid w:val="00B45AD9"/>
    <w:rsid w:val="00B45FC9"/>
    <w:rsid w:val="00B462BE"/>
    <w:rsid w:val="00B463C0"/>
    <w:rsid w:val="00B46831"/>
    <w:rsid w:val="00B469A1"/>
    <w:rsid w:val="00B46CD7"/>
    <w:rsid w:val="00B47035"/>
    <w:rsid w:val="00B475AF"/>
    <w:rsid w:val="00B476DC"/>
    <w:rsid w:val="00B4776E"/>
    <w:rsid w:val="00B47B13"/>
    <w:rsid w:val="00B47DF1"/>
    <w:rsid w:val="00B47FA5"/>
    <w:rsid w:val="00B5014C"/>
    <w:rsid w:val="00B50153"/>
    <w:rsid w:val="00B5026B"/>
    <w:rsid w:val="00B504C4"/>
    <w:rsid w:val="00B5115E"/>
    <w:rsid w:val="00B511FA"/>
    <w:rsid w:val="00B51424"/>
    <w:rsid w:val="00B5157F"/>
    <w:rsid w:val="00B5215A"/>
    <w:rsid w:val="00B5262C"/>
    <w:rsid w:val="00B52971"/>
    <w:rsid w:val="00B529C7"/>
    <w:rsid w:val="00B52F0D"/>
    <w:rsid w:val="00B5327A"/>
    <w:rsid w:val="00B533B9"/>
    <w:rsid w:val="00B5376A"/>
    <w:rsid w:val="00B53ED6"/>
    <w:rsid w:val="00B53FBE"/>
    <w:rsid w:val="00B5404C"/>
    <w:rsid w:val="00B5442B"/>
    <w:rsid w:val="00B54865"/>
    <w:rsid w:val="00B54A33"/>
    <w:rsid w:val="00B54F6B"/>
    <w:rsid w:val="00B55019"/>
    <w:rsid w:val="00B55331"/>
    <w:rsid w:val="00B55862"/>
    <w:rsid w:val="00B55FAE"/>
    <w:rsid w:val="00B5610D"/>
    <w:rsid w:val="00B5660F"/>
    <w:rsid w:val="00B56815"/>
    <w:rsid w:val="00B56A56"/>
    <w:rsid w:val="00B56C94"/>
    <w:rsid w:val="00B56DBE"/>
    <w:rsid w:val="00B56EA1"/>
    <w:rsid w:val="00B56F23"/>
    <w:rsid w:val="00B56FDF"/>
    <w:rsid w:val="00B571C8"/>
    <w:rsid w:val="00B5784D"/>
    <w:rsid w:val="00B57ED0"/>
    <w:rsid w:val="00B57F32"/>
    <w:rsid w:val="00B601F7"/>
    <w:rsid w:val="00B60305"/>
    <w:rsid w:val="00B60770"/>
    <w:rsid w:val="00B60946"/>
    <w:rsid w:val="00B60A83"/>
    <w:rsid w:val="00B60CF0"/>
    <w:rsid w:val="00B61195"/>
    <w:rsid w:val="00B61683"/>
    <w:rsid w:val="00B6195E"/>
    <w:rsid w:val="00B61BA2"/>
    <w:rsid w:val="00B61F28"/>
    <w:rsid w:val="00B61FF9"/>
    <w:rsid w:val="00B620DB"/>
    <w:rsid w:val="00B62283"/>
    <w:rsid w:val="00B6234C"/>
    <w:rsid w:val="00B62B47"/>
    <w:rsid w:val="00B62B94"/>
    <w:rsid w:val="00B62FF5"/>
    <w:rsid w:val="00B6314B"/>
    <w:rsid w:val="00B631FA"/>
    <w:rsid w:val="00B632F7"/>
    <w:rsid w:val="00B633A2"/>
    <w:rsid w:val="00B63893"/>
    <w:rsid w:val="00B63935"/>
    <w:rsid w:val="00B639A1"/>
    <w:rsid w:val="00B63EE5"/>
    <w:rsid w:val="00B63EEB"/>
    <w:rsid w:val="00B64038"/>
    <w:rsid w:val="00B64068"/>
    <w:rsid w:val="00B642B3"/>
    <w:rsid w:val="00B64375"/>
    <w:rsid w:val="00B6466C"/>
    <w:rsid w:val="00B647CB"/>
    <w:rsid w:val="00B64BAF"/>
    <w:rsid w:val="00B64C3E"/>
    <w:rsid w:val="00B64D36"/>
    <w:rsid w:val="00B65028"/>
    <w:rsid w:val="00B651FF"/>
    <w:rsid w:val="00B65309"/>
    <w:rsid w:val="00B656EE"/>
    <w:rsid w:val="00B65C3E"/>
    <w:rsid w:val="00B65E16"/>
    <w:rsid w:val="00B65E8A"/>
    <w:rsid w:val="00B66408"/>
    <w:rsid w:val="00B665AA"/>
    <w:rsid w:val="00B66A59"/>
    <w:rsid w:val="00B66ADD"/>
    <w:rsid w:val="00B66BAE"/>
    <w:rsid w:val="00B66C54"/>
    <w:rsid w:val="00B6724A"/>
    <w:rsid w:val="00B674AD"/>
    <w:rsid w:val="00B700AD"/>
    <w:rsid w:val="00B702C5"/>
    <w:rsid w:val="00B704C1"/>
    <w:rsid w:val="00B70728"/>
    <w:rsid w:val="00B70789"/>
    <w:rsid w:val="00B709CC"/>
    <w:rsid w:val="00B709D7"/>
    <w:rsid w:val="00B70E3A"/>
    <w:rsid w:val="00B70E58"/>
    <w:rsid w:val="00B712E5"/>
    <w:rsid w:val="00B714A0"/>
    <w:rsid w:val="00B7198B"/>
    <w:rsid w:val="00B72193"/>
    <w:rsid w:val="00B72340"/>
    <w:rsid w:val="00B7255E"/>
    <w:rsid w:val="00B72867"/>
    <w:rsid w:val="00B729FA"/>
    <w:rsid w:val="00B72A6F"/>
    <w:rsid w:val="00B7314E"/>
    <w:rsid w:val="00B73A81"/>
    <w:rsid w:val="00B73E1A"/>
    <w:rsid w:val="00B742A7"/>
    <w:rsid w:val="00B746DF"/>
    <w:rsid w:val="00B74C26"/>
    <w:rsid w:val="00B75352"/>
    <w:rsid w:val="00B75556"/>
    <w:rsid w:val="00B75BF0"/>
    <w:rsid w:val="00B75D83"/>
    <w:rsid w:val="00B770C5"/>
    <w:rsid w:val="00B771E6"/>
    <w:rsid w:val="00B7722C"/>
    <w:rsid w:val="00B77CCE"/>
    <w:rsid w:val="00B80324"/>
    <w:rsid w:val="00B80335"/>
    <w:rsid w:val="00B8094D"/>
    <w:rsid w:val="00B809EF"/>
    <w:rsid w:val="00B80EA0"/>
    <w:rsid w:val="00B81068"/>
    <w:rsid w:val="00B81850"/>
    <w:rsid w:val="00B8198E"/>
    <w:rsid w:val="00B81B54"/>
    <w:rsid w:val="00B81BCB"/>
    <w:rsid w:val="00B821AD"/>
    <w:rsid w:val="00B82604"/>
    <w:rsid w:val="00B82926"/>
    <w:rsid w:val="00B82E54"/>
    <w:rsid w:val="00B8310C"/>
    <w:rsid w:val="00B833AD"/>
    <w:rsid w:val="00B83A84"/>
    <w:rsid w:val="00B84440"/>
    <w:rsid w:val="00B84558"/>
    <w:rsid w:val="00B852FB"/>
    <w:rsid w:val="00B855AE"/>
    <w:rsid w:val="00B85924"/>
    <w:rsid w:val="00B85D67"/>
    <w:rsid w:val="00B8662B"/>
    <w:rsid w:val="00B87446"/>
    <w:rsid w:val="00B877A4"/>
    <w:rsid w:val="00B906DA"/>
    <w:rsid w:val="00B907EF"/>
    <w:rsid w:val="00B91C02"/>
    <w:rsid w:val="00B92279"/>
    <w:rsid w:val="00B922EF"/>
    <w:rsid w:val="00B923C4"/>
    <w:rsid w:val="00B928D3"/>
    <w:rsid w:val="00B931D8"/>
    <w:rsid w:val="00B93E7F"/>
    <w:rsid w:val="00B9424D"/>
    <w:rsid w:val="00B9427B"/>
    <w:rsid w:val="00B951CF"/>
    <w:rsid w:val="00B9521D"/>
    <w:rsid w:val="00B95E38"/>
    <w:rsid w:val="00B9643A"/>
    <w:rsid w:val="00B96D45"/>
    <w:rsid w:val="00B977A0"/>
    <w:rsid w:val="00B97E69"/>
    <w:rsid w:val="00BA06E3"/>
    <w:rsid w:val="00BA089D"/>
    <w:rsid w:val="00BA121F"/>
    <w:rsid w:val="00BA14A1"/>
    <w:rsid w:val="00BA1B7B"/>
    <w:rsid w:val="00BA2A32"/>
    <w:rsid w:val="00BA2C87"/>
    <w:rsid w:val="00BA3826"/>
    <w:rsid w:val="00BA407F"/>
    <w:rsid w:val="00BA424E"/>
    <w:rsid w:val="00BA4291"/>
    <w:rsid w:val="00BA489A"/>
    <w:rsid w:val="00BA4E3E"/>
    <w:rsid w:val="00BA56B9"/>
    <w:rsid w:val="00BA5D00"/>
    <w:rsid w:val="00BA64C2"/>
    <w:rsid w:val="00BA676F"/>
    <w:rsid w:val="00BA68E6"/>
    <w:rsid w:val="00BA7A3F"/>
    <w:rsid w:val="00BA7C16"/>
    <w:rsid w:val="00BA7DBF"/>
    <w:rsid w:val="00BA7E6F"/>
    <w:rsid w:val="00BB00CA"/>
    <w:rsid w:val="00BB0356"/>
    <w:rsid w:val="00BB0B4A"/>
    <w:rsid w:val="00BB0B6E"/>
    <w:rsid w:val="00BB1078"/>
    <w:rsid w:val="00BB1176"/>
    <w:rsid w:val="00BB1380"/>
    <w:rsid w:val="00BB1767"/>
    <w:rsid w:val="00BB1F5A"/>
    <w:rsid w:val="00BB273E"/>
    <w:rsid w:val="00BB3194"/>
    <w:rsid w:val="00BB3304"/>
    <w:rsid w:val="00BB3602"/>
    <w:rsid w:val="00BB362F"/>
    <w:rsid w:val="00BB39AD"/>
    <w:rsid w:val="00BB4904"/>
    <w:rsid w:val="00BB4A87"/>
    <w:rsid w:val="00BB4CB6"/>
    <w:rsid w:val="00BB5361"/>
    <w:rsid w:val="00BB5627"/>
    <w:rsid w:val="00BB589A"/>
    <w:rsid w:val="00BB592D"/>
    <w:rsid w:val="00BB5BBB"/>
    <w:rsid w:val="00BB5CA1"/>
    <w:rsid w:val="00BB5CD8"/>
    <w:rsid w:val="00BB5EB9"/>
    <w:rsid w:val="00BB6278"/>
    <w:rsid w:val="00BB705E"/>
    <w:rsid w:val="00BB706A"/>
    <w:rsid w:val="00BB786A"/>
    <w:rsid w:val="00BB79CA"/>
    <w:rsid w:val="00BC0451"/>
    <w:rsid w:val="00BC057E"/>
    <w:rsid w:val="00BC0B94"/>
    <w:rsid w:val="00BC13F8"/>
    <w:rsid w:val="00BC141D"/>
    <w:rsid w:val="00BC165C"/>
    <w:rsid w:val="00BC17DA"/>
    <w:rsid w:val="00BC1802"/>
    <w:rsid w:val="00BC1A28"/>
    <w:rsid w:val="00BC1F3A"/>
    <w:rsid w:val="00BC24CE"/>
    <w:rsid w:val="00BC27C4"/>
    <w:rsid w:val="00BC2A9B"/>
    <w:rsid w:val="00BC3019"/>
    <w:rsid w:val="00BC330E"/>
    <w:rsid w:val="00BC342A"/>
    <w:rsid w:val="00BC40F7"/>
    <w:rsid w:val="00BC4315"/>
    <w:rsid w:val="00BC460F"/>
    <w:rsid w:val="00BC4DF3"/>
    <w:rsid w:val="00BC4FD4"/>
    <w:rsid w:val="00BC5076"/>
    <w:rsid w:val="00BC5281"/>
    <w:rsid w:val="00BC63F7"/>
    <w:rsid w:val="00BC651A"/>
    <w:rsid w:val="00BC7135"/>
    <w:rsid w:val="00BC71F4"/>
    <w:rsid w:val="00BC7EED"/>
    <w:rsid w:val="00BD0EA3"/>
    <w:rsid w:val="00BD11E9"/>
    <w:rsid w:val="00BD137C"/>
    <w:rsid w:val="00BD1677"/>
    <w:rsid w:val="00BD1D9C"/>
    <w:rsid w:val="00BD282A"/>
    <w:rsid w:val="00BD2861"/>
    <w:rsid w:val="00BD28A8"/>
    <w:rsid w:val="00BD2C6B"/>
    <w:rsid w:val="00BD462A"/>
    <w:rsid w:val="00BD4C25"/>
    <w:rsid w:val="00BD4D90"/>
    <w:rsid w:val="00BD5059"/>
    <w:rsid w:val="00BD506F"/>
    <w:rsid w:val="00BD50C7"/>
    <w:rsid w:val="00BD52BB"/>
    <w:rsid w:val="00BD5BC3"/>
    <w:rsid w:val="00BD5C2A"/>
    <w:rsid w:val="00BD63A0"/>
    <w:rsid w:val="00BD640E"/>
    <w:rsid w:val="00BD6668"/>
    <w:rsid w:val="00BD7889"/>
    <w:rsid w:val="00BD7F16"/>
    <w:rsid w:val="00BE01F9"/>
    <w:rsid w:val="00BE03E6"/>
    <w:rsid w:val="00BE0AB6"/>
    <w:rsid w:val="00BE0D2E"/>
    <w:rsid w:val="00BE0F9F"/>
    <w:rsid w:val="00BE1CF6"/>
    <w:rsid w:val="00BE2655"/>
    <w:rsid w:val="00BE26AC"/>
    <w:rsid w:val="00BE2C3C"/>
    <w:rsid w:val="00BE2DD3"/>
    <w:rsid w:val="00BE2F12"/>
    <w:rsid w:val="00BE3185"/>
    <w:rsid w:val="00BE346B"/>
    <w:rsid w:val="00BE4796"/>
    <w:rsid w:val="00BE4819"/>
    <w:rsid w:val="00BE4864"/>
    <w:rsid w:val="00BE49BF"/>
    <w:rsid w:val="00BE4AE0"/>
    <w:rsid w:val="00BE4B6E"/>
    <w:rsid w:val="00BE4B72"/>
    <w:rsid w:val="00BE4DEF"/>
    <w:rsid w:val="00BE526C"/>
    <w:rsid w:val="00BE5A21"/>
    <w:rsid w:val="00BE5DBC"/>
    <w:rsid w:val="00BE639A"/>
    <w:rsid w:val="00BE67CB"/>
    <w:rsid w:val="00BE68B2"/>
    <w:rsid w:val="00BE7C2D"/>
    <w:rsid w:val="00BE7CE4"/>
    <w:rsid w:val="00BE7DD9"/>
    <w:rsid w:val="00BE7F32"/>
    <w:rsid w:val="00BF006B"/>
    <w:rsid w:val="00BF0BEC"/>
    <w:rsid w:val="00BF0C6A"/>
    <w:rsid w:val="00BF0D41"/>
    <w:rsid w:val="00BF0DBD"/>
    <w:rsid w:val="00BF1785"/>
    <w:rsid w:val="00BF1BB7"/>
    <w:rsid w:val="00BF2108"/>
    <w:rsid w:val="00BF24A9"/>
    <w:rsid w:val="00BF3056"/>
    <w:rsid w:val="00BF308D"/>
    <w:rsid w:val="00BF3136"/>
    <w:rsid w:val="00BF333A"/>
    <w:rsid w:val="00BF35BD"/>
    <w:rsid w:val="00BF370A"/>
    <w:rsid w:val="00BF3CCB"/>
    <w:rsid w:val="00BF3E29"/>
    <w:rsid w:val="00BF45A5"/>
    <w:rsid w:val="00BF53CD"/>
    <w:rsid w:val="00BF5C1A"/>
    <w:rsid w:val="00BF5DE6"/>
    <w:rsid w:val="00BF60EC"/>
    <w:rsid w:val="00BF71E7"/>
    <w:rsid w:val="00BF72FE"/>
    <w:rsid w:val="00BF7A57"/>
    <w:rsid w:val="00BF7CE4"/>
    <w:rsid w:val="00BF7DBB"/>
    <w:rsid w:val="00C0044F"/>
    <w:rsid w:val="00C00589"/>
    <w:rsid w:val="00C00646"/>
    <w:rsid w:val="00C00EBE"/>
    <w:rsid w:val="00C0132F"/>
    <w:rsid w:val="00C0152B"/>
    <w:rsid w:val="00C016F5"/>
    <w:rsid w:val="00C01AFD"/>
    <w:rsid w:val="00C01B4E"/>
    <w:rsid w:val="00C027F7"/>
    <w:rsid w:val="00C02968"/>
    <w:rsid w:val="00C02DAF"/>
    <w:rsid w:val="00C02EDE"/>
    <w:rsid w:val="00C038B9"/>
    <w:rsid w:val="00C03C53"/>
    <w:rsid w:val="00C0407A"/>
    <w:rsid w:val="00C0424A"/>
    <w:rsid w:val="00C0495A"/>
    <w:rsid w:val="00C04D06"/>
    <w:rsid w:val="00C04D3C"/>
    <w:rsid w:val="00C04DF6"/>
    <w:rsid w:val="00C052BF"/>
    <w:rsid w:val="00C05774"/>
    <w:rsid w:val="00C06301"/>
    <w:rsid w:val="00C06A3F"/>
    <w:rsid w:val="00C076CE"/>
    <w:rsid w:val="00C07BD6"/>
    <w:rsid w:val="00C07E32"/>
    <w:rsid w:val="00C100ED"/>
    <w:rsid w:val="00C105C0"/>
    <w:rsid w:val="00C107C7"/>
    <w:rsid w:val="00C115B1"/>
    <w:rsid w:val="00C116C5"/>
    <w:rsid w:val="00C118C2"/>
    <w:rsid w:val="00C118D5"/>
    <w:rsid w:val="00C11936"/>
    <w:rsid w:val="00C11DFC"/>
    <w:rsid w:val="00C12433"/>
    <w:rsid w:val="00C12B0A"/>
    <w:rsid w:val="00C12B7D"/>
    <w:rsid w:val="00C130AF"/>
    <w:rsid w:val="00C13667"/>
    <w:rsid w:val="00C13736"/>
    <w:rsid w:val="00C13D5D"/>
    <w:rsid w:val="00C14219"/>
    <w:rsid w:val="00C14809"/>
    <w:rsid w:val="00C15029"/>
    <w:rsid w:val="00C15222"/>
    <w:rsid w:val="00C1581B"/>
    <w:rsid w:val="00C15C8F"/>
    <w:rsid w:val="00C16344"/>
    <w:rsid w:val="00C164A1"/>
    <w:rsid w:val="00C166E5"/>
    <w:rsid w:val="00C16C06"/>
    <w:rsid w:val="00C16F7E"/>
    <w:rsid w:val="00C1723C"/>
    <w:rsid w:val="00C1724F"/>
    <w:rsid w:val="00C17696"/>
    <w:rsid w:val="00C208F3"/>
    <w:rsid w:val="00C211BF"/>
    <w:rsid w:val="00C21239"/>
    <w:rsid w:val="00C2134C"/>
    <w:rsid w:val="00C21843"/>
    <w:rsid w:val="00C21887"/>
    <w:rsid w:val="00C22126"/>
    <w:rsid w:val="00C22242"/>
    <w:rsid w:val="00C223C8"/>
    <w:rsid w:val="00C224C6"/>
    <w:rsid w:val="00C227D9"/>
    <w:rsid w:val="00C22A43"/>
    <w:rsid w:val="00C22D98"/>
    <w:rsid w:val="00C22DD9"/>
    <w:rsid w:val="00C23098"/>
    <w:rsid w:val="00C23127"/>
    <w:rsid w:val="00C231B2"/>
    <w:rsid w:val="00C2327F"/>
    <w:rsid w:val="00C23546"/>
    <w:rsid w:val="00C23CEC"/>
    <w:rsid w:val="00C24226"/>
    <w:rsid w:val="00C24A0E"/>
    <w:rsid w:val="00C24D3A"/>
    <w:rsid w:val="00C24FA7"/>
    <w:rsid w:val="00C2596A"/>
    <w:rsid w:val="00C26B20"/>
    <w:rsid w:val="00C274B4"/>
    <w:rsid w:val="00C2765A"/>
    <w:rsid w:val="00C279E0"/>
    <w:rsid w:val="00C27D3A"/>
    <w:rsid w:val="00C27DD8"/>
    <w:rsid w:val="00C30392"/>
    <w:rsid w:val="00C305D1"/>
    <w:rsid w:val="00C30EEA"/>
    <w:rsid w:val="00C30FBB"/>
    <w:rsid w:val="00C314ED"/>
    <w:rsid w:val="00C3182F"/>
    <w:rsid w:val="00C31B50"/>
    <w:rsid w:val="00C31BA3"/>
    <w:rsid w:val="00C31BC5"/>
    <w:rsid w:val="00C3252B"/>
    <w:rsid w:val="00C3268F"/>
    <w:rsid w:val="00C33216"/>
    <w:rsid w:val="00C339C0"/>
    <w:rsid w:val="00C33C2C"/>
    <w:rsid w:val="00C33E8E"/>
    <w:rsid w:val="00C33EB7"/>
    <w:rsid w:val="00C341B9"/>
    <w:rsid w:val="00C34546"/>
    <w:rsid w:val="00C34A7B"/>
    <w:rsid w:val="00C35C7E"/>
    <w:rsid w:val="00C36339"/>
    <w:rsid w:val="00C36DCA"/>
    <w:rsid w:val="00C36E7E"/>
    <w:rsid w:val="00C37014"/>
    <w:rsid w:val="00C37329"/>
    <w:rsid w:val="00C376F8"/>
    <w:rsid w:val="00C37A70"/>
    <w:rsid w:val="00C4005E"/>
    <w:rsid w:val="00C40558"/>
    <w:rsid w:val="00C409C7"/>
    <w:rsid w:val="00C41695"/>
    <w:rsid w:val="00C426A6"/>
    <w:rsid w:val="00C4282B"/>
    <w:rsid w:val="00C42B78"/>
    <w:rsid w:val="00C43607"/>
    <w:rsid w:val="00C43D6C"/>
    <w:rsid w:val="00C43FE9"/>
    <w:rsid w:val="00C44121"/>
    <w:rsid w:val="00C44325"/>
    <w:rsid w:val="00C4479C"/>
    <w:rsid w:val="00C4499C"/>
    <w:rsid w:val="00C44E75"/>
    <w:rsid w:val="00C45294"/>
    <w:rsid w:val="00C456E2"/>
    <w:rsid w:val="00C45725"/>
    <w:rsid w:val="00C45B35"/>
    <w:rsid w:val="00C45C18"/>
    <w:rsid w:val="00C45C75"/>
    <w:rsid w:val="00C46AE9"/>
    <w:rsid w:val="00C4764F"/>
    <w:rsid w:val="00C50C1D"/>
    <w:rsid w:val="00C50D6D"/>
    <w:rsid w:val="00C518E8"/>
    <w:rsid w:val="00C5284C"/>
    <w:rsid w:val="00C529B7"/>
    <w:rsid w:val="00C52C41"/>
    <w:rsid w:val="00C530E1"/>
    <w:rsid w:val="00C53452"/>
    <w:rsid w:val="00C53694"/>
    <w:rsid w:val="00C53810"/>
    <w:rsid w:val="00C53AFD"/>
    <w:rsid w:val="00C53C2B"/>
    <w:rsid w:val="00C53F98"/>
    <w:rsid w:val="00C54622"/>
    <w:rsid w:val="00C54664"/>
    <w:rsid w:val="00C54975"/>
    <w:rsid w:val="00C549DB"/>
    <w:rsid w:val="00C54B62"/>
    <w:rsid w:val="00C54B8E"/>
    <w:rsid w:val="00C54D72"/>
    <w:rsid w:val="00C54EC6"/>
    <w:rsid w:val="00C5531D"/>
    <w:rsid w:val="00C5563D"/>
    <w:rsid w:val="00C557DF"/>
    <w:rsid w:val="00C55A68"/>
    <w:rsid w:val="00C55E39"/>
    <w:rsid w:val="00C5637E"/>
    <w:rsid w:val="00C56602"/>
    <w:rsid w:val="00C56753"/>
    <w:rsid w:val="00C56C9D"/>
    <w:rsid w:val="00C5720E"/>
    <w:rsid w:val="00C576B7"/>
    <w:rsid w:val="00C57997"/>
    <w:rsid w:val="00C60494"/>
    <w:rsid w:val="00C613D9"/>
    <w:rsid w:val="00C6168E"/>
    <w:rsid w:val="00C61BD6"/>
    <w:rsid w:val="00C6283D"/>
    <w:rsid w:val="00C62893"/>
    <w:rsid w:val="00C6299B"/>
    <w:rsid w:val="00C62A60"/>
    <w:rsid w:val="00C62C67"/>
    <w:rsid w:val="00C631F0"/>
    <w:rsid w:val="00C6370C"/>
    <w:rsid w:val="00C6377B"/>
    <w:rsid w:val="00C63821"/>
    <w:rsid w:val="00C63AAD"/>
    <w:rsid w:val="00C64D48"/>
    <w:rsid w:val="00C64D96"/>
    <w:rsid w:val="00C65291"/>
    <w:rsid w:val="00C65296"/>
    <w:rsid w:val="00C65EEA"/>
    <w:rsid w:val="00C661C7"/>
    <w:rsid w:val="00C6638F"/>
    <w:rsid w:val="00C666E8"/>
    <w:rsid w:val="00C6781E"/>
    <w:rsid w:val="00C67CAB"/>
    <w:rsid w:val="00C67E25"/>
    <w:rsid w:val="00C67F6F"/>
    <w:rsid w:val="00C7014A"/>
    <w:rsid w:val="00C7016B"/>
    <w:rsid w:val="00C70495"/>
    <w:rsid w:val="00C709A2"/>
    <w:rsid w:val="00C70BF3"/>
    <w:rsid w:val="00C70D17"/>
    <w:rsid w:val="00C71111"/>
    <w:rsid w:val="00C7252F"/>
    <w:rsid w:val="00C72A12"/>
    <w:rsid w:val="00C72A27"/>
    <w:rsid w:val="00C72A4F"/>
    <w:rsid w:val="00C72BE3"/>
    <w:rsid w:val="00C737D5"/>
    <w:rsid w:val="00C73951"/>
    <w:rsid w:val="00C73A5B"/>
    <w:rsid w:val="00C73E50"/>
    <w:rsid w:val="00C73ECC"/>
    <w:rsid w:val="00C7405C"/>
    <w:rsid w:val="00C743F3"/>
    <w:rsid w:val="00C7454E"/>
    <w:rsid w:val="00C745C3"/>
    <w:rsid w:val="00C74783"/>
    <w:rsid w:val="00C74DD4"/>
    <w:rsid w:val="00C74F3C"/>
    <w:rsid w:val="00C74FCF"/>
    <w:rsid w:val="00C75BE1"/>
    <w:rsid w:val="00C75CCE"/>
    <w:rsid w:val="00C75CF4"/>
    <w:rsid w:val="00C75D1D"/>
    <w:rsid w:val="00C7647A"/>
    <w:rsid w:val="00C765D0"/>
    <w:rsid w:val="00C76699"/>
    <w:rsid w:val="00C778AE"/>
    <w:rsid w:val="00C801E1"/>
    <w:rsid w:val="00C80BE1"/>
    <w:rsid w:val="00C80E2A"/>
    <w:rsid w:val="00C810E8"/>
    <w:rsid w:val="00C81206"/>
    <w:rsid w:val="00C812EB"/>
    <w:rsid w:val="00C81578"/>
    <w:rsid w:val="00C815C9"/>
    <w:rsid w:val="00C81B86"/>
    <w:rsid w:val="00C81CC5"/>
    <w:rsid w:val="00C8205F"/>
    <w:rsid w:val="00C821E3"/>
    <w:rsid w:val="00C82576"/>
    <w:rsid w:val="00C831BF"/>
    <w:rsid w:val="00C83C43"/>
    <w:rsid w:val="00C83E59"/>
    <w:rsid w:val="00C844E6"/>
    <w:rsid w:val="00C84511"/>
    <w:rsid w:val="00C848CC"/>
    <w:rsid w:val="00C84CC6"/>
    <w:rsid w:val="00C8571F"/>
    <w:rsid w:val="00C85863"/>
    <w:rsid w:val="00C85B41"/>
    <w:rsid w:val="00C85B82"/>
    <w:rsid w:val="00C85B8A"/>
    <w:rsid w:val="00C85DAB"/>
    <w:rsid w:val="00C85ED2"/>
    <w:rsid w:val="00C85F26"/>
    <w:rsid w:val="00C86025"/>
    <w:rsid w:val="00C86099"/>
    <w:rsid w:val="00C86144"/>
    <w:rsid w:val="00C861C8"/>
    <w:rsid w:val="00C86E2C"/>
    <w:rsid w:val="00C86EA9"/>
    <w:rsid w:val="00C873E1"/>
    <w:rsid w:val="00C879CA"/>
    <w:rsid w:val="00C87D62"/>
    <w:rsid w:val="00C87F60"/>
    <w:rsid w:val="00C90070"/>
    <w:rsid w:val="00C900E3"/>
    <w:rsid w:val="00C9046D"/>
    <w:rsid w:val="00C90482"/>
    <w:rsid w:val="00C90BE1"/>
    <w:rsid w:val="00C90F9B"/>
    <w:rsid w:val="00C912BA"/>
    <w:rsid w:val="00C9180C"/>
    <w:rsid w:val="00C91F3B"/>
    <w:rsid w:val="00C921FC"/>
    <w:rsid w:val="00C92883"/>
    <w:rsid w:val="00C93128"/>
    <w:rsid w:val="00C93775"/>
    <w:rsid w:val="00C93E6F"/>
    <w:rsid w:val="00C94017"/>
    <w:rsid w:val="00C94A9B"/>
    <w:rsid w:val="00C94BAB"/>
    <w:rsid w:val="00C94C2E"/>
    <w:rsid w:val="00C95572"/>
    <w:rsid w:val="00C95945"/>
    <w:rsid w:val="00C95AE5"/>
    <w:rsid w:val="00C95E7F"/>
    <w:rsid w:val="00C96704"/>
    <w:rsid w:val="00C96942"/>
    <w:rsid w:val="00C96975"/>
    <w:rsid w:val="00C96ADF"/>
    <w:rsid w:val="00C96B0A"/>
    <w:rsid w:val="00C96B72"/>
    <w:rsid w:val="00C96C69"/>
    <w:rsid w:val="00C96D89"/>
    <w:rsid w:val="00C96DD6"/>
    <w:rsid w:val="00C970F2"/>
    <w:rsid w:val="00C97413"/>
    <w:rsid w:val="00C97545"/>
    <w:rsid w:val="00CA0039"/>
    <w:rsid w:val="00CA015D"/>
    <w:rsid w:val="00CA0249"/>
    <w:rsid w:val="00CA030F"/>
    <w:rsid w:val="00CA0513"/>
    <w:rsid w:val="00CA05EE"/>
    <w:rsid w:val="00CA0722"/>
    <w:rsid w:val="00CA0A20"/>
    <w:rsid w:val="00CA0CB5"/>
    <w:rsid w:val="00CA0D9C"/>
    <w:rsid w:val="00CA0E31"/>
    <w:rsid w:val="00CA0F83"/>
    <w:rsid w:val="00CA1911"/>
    <w:rsid w:val="00CA1A97"/>
    <w:rsid w:val="00CA1D33"/>
    <w:rsid w:val="00CA1E3A"/>
    <w:rsid w:val="00CA22F4"/>
    <w:rsid w:val="00CA233F"/>
    <w:rsid w:val="00CA2FD5"/>
    <w:rsid w:val="00CA300F"/>
    <w:rsid w:val="00CA3054"/>
    <w:rsid w:val="00CA3176"/>
    <w:rsid w:val="00CA3273"/>
    <w:rsid w:val="00CA3622"/>
    <w:rsid w:val="00CA3D4F"/>
    <w:rsid w:val="00CA4277"/>
    <w:rsid w:val="00CA444D"/>
    <w:rsid w:val="00CA469F"/>
    <w:rsid w:val="00CA4A38"/>
    <w:rsid w:val="00CA4E6F"/>
    <w:rsid w:val="00CA5072"/>
    <w:rsid w:val="00CA5126"/>
    <w:rsid w:val="00CA51A7"/>
    <w:rsid w:val="00CA5256"/>
    <w:rsid w:val="00CA5AA8"/>
    <w:rsid w:val="00CA697A"/>
    <w:rsid w:val="00CA6C52"/>
    <w:rsid w:val="00CA6FF0"/>
    <w:rsid w:val="00CA70B9"/>
    <w:rsid w:val="00CA7273"/>
    <w:rsid w:val="00CA7B50"/>
    <w:rsid w:val="00CA7BF4"/>
    <w:rsid w:val="00CA7F8D"/>
    <w:rsid w:val="00CB06C1"/>
    <w:rsid w:val="00CB0A24"/>
    <w:rsid w:val="00CB0C71"/>
    <w:rsid w:val="00CB0D91"/>
    <w:rsid w:val="00CB0E3C"/>
    <w:rsid w:val="00CB1CB8"/>
    <w:rsid w:val="00CB1D1C"/>
    <w:rsid w:val="00CB2866"/>
    <w:rsid w:val="00CB2D34"/>
    <w:rsid w:val="00CB3150"/>
    <w:rsid w:val="00CB3152"/>
    <w:rsid w:val="00CB3362"/>
    <w:rsid w:val="00CB3EBB"/>
    <w:rsid w:val="00CB3F4B"/>
    <w:rsid w:val="00CB4404"/>
    <w:rsid w:val="00CB440D"/>
    <w:rsid w:val="00CB4A4F"/>
    <w:rsid w:val="00CB4D07"/>
    <w:rsid w:val="00CB4D25"/>
    <w:rsid w:val="00CB548C"/>
    <w:rsid w:val="00CB5790"/>
    <w:rsid w:val="00CB591B"/>
    <w:rsid w:val="00CB5D2C"/>
    <w:rsid w:val="00CB5E14"/>
    <w:rsid w:val="00CB6116"/>
    <w:rsid w:val="00CB626C"/>
    <w:rsid w:val="00CB64B5"/>
    <w:rsid w:val="00CB66E4"/>
    <w:rsid w:val="00CB6CE1"/>
    <w:rsid w:val="00CB701F"/>
    <w:rsid w:val="00CB72CD"/>
    <w:rsid w:val="00CB7C4C"/>
    <w:rsid w:val="00CB7CAA"/>
    <w:rsid w:val="00CB7D0E"/>
    <w:rsid w:val="00CC04D9"/>
    <w:rsid w:val="00CC0580"/>
    <w:rsid w:val="00CC0825"/>
    <w:rsid w:val="00CC1058"/>
    <w:rsid w:val="00CC143C"/>
    <w:rsid w:val="00CC16A1"/>
    <w:rsid w:val="00CC178F"/>
    <w:rsid w:val="00CC17BD"/>
    <w:rsid w:val="00CC191C"/>
    <w:rsid w:val="00CC1B0D"/>
    <w:rsid w:val="00CC1CA6"/>
    <w:rsid w:val="00CC2549"/>
    <w:rsid w:val="00CC2969"/>
    <w:rsid w:val="00CC2C10"/>
    <w:rsid w:val="00CC2D4F"/>
    <w:rsid w:val="00CC37C8"/>
    <w:rsid w:val="00CC3EDB"/>
    <w:rsid w:val="00CC3FBA"/>
    <w:rsid w:val="00CC45D0"/>
    <w:rsid w:val="00CC4AE6"/>
    <w:rsid w:val="00CC4FEE"/>
    <w:rsid w:val="00CC51C0"/>
    <w:rsid w:val="00CC51E9"/>
    <w:rsid w:val="00CC5316"/>
    <w:rsid w:val="00CC534B"/>
    <w:rsid w:val="00CC5B27"/>
    <w:rsid w:val="00CC606A"/>
    <w:rsid w:val="00CC6383"/>
    <w:rsid w:val="00CC66F3"/>
    <w:rsid w:val="00CC6844"/>
    <w:rsid w:val="00CC6D94"/>
    <w:rsid w:val="00CC7008"/>
    <w:rsid w:val="00CC7E31"/>
    <w:rsid w:val="00CC7F1F"/>
    <w:rsid w:val="00CD1047"/>
    <w:rsid w:val="00CD1994"/>
    <w:rsid w:val="00CD1DEF"/>
    <w:rsid w:val="00CD261F"/>
    <w:rsid w:val="00CD2CF6"/>
    <w:rsid w:val="00CD31C4"/>
    <w:rsid w:val="00CD3509"/>
    <w:rsid w:val="00CD37F0"/>
    <w:rsid w:val="00CD3A60"/>
    <w:rsid w:val="00CD3B89"/>
    <w:rsid w:val="00CD474D"/>
    <w:rsid w:val="00CD4CCA"/>
    <w:rsid w:val="00CD50C4"/>
    <w:rsid w:val="00CD5506"/>
    <w:rsid w:val="00CD563D"/>
    <w:rsid w:val="00CD591E"/>
    <w:rsid w:val="00CD62B0"/>
    <w:rsid w:val="00CD6B57"/>
    <w:rsid w:val="00CD6D59"/>
    <w:rsid w:val="00CD6F72"/>
    <w:rsid w:val="00CD7310"/>
    <w:rsid w:val="00CD784C"/>
    <w:rsid w:val="00CD796F"/>
    <w:rsid w:val="00CE05F4"/>
    <w:rsid w:val="00CE07E0"/>
    <w:rsid w:val="00CE086F"/>
    <w:rsid w:val="00CE0904"/>
    <w:rsid w:val="00CE0B5C"/>
    <w:rsid w:val="00CE0C45"/>
    <w:rsid w:val="00CE0E87"/>
    <w:rsid w:val="00CE0F7B"/>
    <w:rsid w:val="00CE1F3F"/>
    <w:rsid w:val="00CE1F5E"/>
    <w:rsid w:val="00CE203F"/>
    <w:rsid w:val="00CE29BA"/>
    <w:rsid w:val="00CE2DF6"/>
    <w:rsid w:val="00CE2E68"/>
    <w:rsid w:val="00CE2E9A"/>
    <w:rsid w:val="00CE33BA"/>
    <w:rsid w:val="00CE35C2"/>
    <w:rsid w:val="00CE3672"/>
    <w:rsid w:val="00CE3946"/>
    <w:rsid w:val="00CE39FC"/>
    <w:rsid w:val="00CE3EA4"/>
    <w:rsid w:val="00CE46E9"/>
    <w:rsid w:val="00CE50F4"/>
    <w:rsid w:val="00CE5CC4"/>
    <w:rsid w:val="00CE5FBB"/>
    <w:rsid w:val="00CE5FCD"/>
    <w:rsid w:val="00CE612D"/>
    <w:rsid w:val="00CE621F"/>
    <w:rsid w:val="00CE6348"/>
    <w:rsid w:val="00CE6861"/>
    <w:rsid w:val="00CE7542"/>
    <w:rsid w:val="00CE7FAD"/>
    <w:rsid w:val="00CF043B"/>
    <w:rsid w:val="00CF0D15"/>
    <w:rsid w:val="00CF0DBB"/>
    <w:rsid w:val="00CF0FA1"/>
    <w:rsid w:val="00CF125B"/>
    <w:rsid w:val="00CF17BE"/>
    <w:rsid w:val="00CF17C6"/>
    <w:rsid w:val="00CF1938"/>
    <w:rsid w:val="00CF1B25"/>
    <w:rsid w:val="00CF2856"/>
    <w:rsid w:val="00CF2995"/>
    <w:rsid w:val="00CF2EEF"/>
    <w:rsid w:val="00CF3076"/>
    <w:rsid w:val="00CF3096"/>
    <w:rsid w:val="00CF3263"/>
    <w:rsid w:val="00CF32CD"/>
    <w:rsid w:val="00CF34D8"/>
    <w:rsid w:val="00CF3633"/>
    <w:rsid w:val="00CF3666"/>
    <w:rsid w:val="00CF3853"/>
    <w:rsid w:val="00CF3DC6"/>
    <w:rsid w:val="00CF4142"/>
    <w:rsid w:val="00CF4360"/>
    <w:rsid w:val="00CF480A"/>
    <w:rsid w:val="00CF4AF9"/>
    <w:rsid w:val="00CF4D97"/>
    <w:rsid w:val="00CF526F"/>
    <w:rsid w:val="00CF5A01"/>
    <w:rsid w:val="00CF5D9B"/>
    <w:rsid w:val="00CF699E"/>
    <w:rsid w:val="00CF70AE"/>
    <w:rsid w:val="00CF7789"/>
    <w:rsid w:val="00CF7A09"/>
    <w:rsid w:val="00CF7EB8"/>
    <w:rsid w:val="00CF7ED4"/>
    <w:rsid w:val="00CF7EF3"/>
    <w:rsid w:val="00D001CF"/>
    <w:rsid w:val="00D001F9"/>
    <w:rsid w:val="00D00312"/>
    <w:rsid w:val="00D0032B"/>
    <w:rsid w:val="00D005DD"/>
    <w:rsid w:val="00D00E6A"/>
    <w:rsid w:val="00D0140A"/>
    <w:rsid w:val="00D01804"/>
    <w:rsid w:val="00D0186D"/>
    <w:rsid w:val="00D02250"/>
    <w:rsid w:val="00D0246C"/>
    <w:rsid w:val="00D027FE"/>
    <w:rsid w:val="00D02938"/>
    <w:rsid w:val="00D02E4F"/>
    <w:rsid w:val="00D02EE1"/>
    <w:rsid w:val="00D0380E"/>
    <w:rsid w:val="00D03A7B"/>
    <w:rsid w:val="00D03C1E"/>
    <w:rsid w:val="00D03DB5"/>
    <w:rsid w:val="00D04499"/>
    <w:rsid w:val="00D04D77"/>
    <w:rsid w:val="00D04DA6"/>
    <w:rsid w:val="00D052B1"/>
    <w:rsid w:val="00D05AEB"/>
    <w:rsid w:val="00D05F95"/>
    <w:rsid w:val="00D06280"/>
    <w:rsid w:val="00D0736E"/>
    <w:rsid w:val="00D07530"/>
    <w:rsid w:val="00D077C6"/>
    <w:rsid w:val="00D07A1B"/>
    <w:rsid w:val="00D10011"/>
    <w:rsid w:val="00D10FE9"/>
    <w:rsid w:val="00D11891"/>
    <w:rsid w:val="00D118ED"/>
    <w:rsid w:val="00D11A67"/>
    <w:rsid w:val="00D11C62"/>
    <w:rsid w:val="00D11E7E"/>
    <w:rsid w:val="00D11EDD"/>
    <w:rsid w:val="00D122A3"/>
    <w:rsid w:val="00D12352"/>
    <w:rsid w:val="00D1271A"/>
    <w:rsid w:val="00D1292A"/>
    <w:rsid w:val="00D12BAD"/>
    <w:rsid w:val="00D13178"/>
    <w:rsid w:val="00D13906"/>
    <w:rsid w:val="00D13D52"/>
    <w:rsid w:val="00D13DD5"/>
    <w:rsid w:val="00D141F8"/>
    <w:rsid w:val="00D14398"/>
    <w:rsid w:val="00D14449"/>
    <w:rsid w:val="00D14B16"/>
    <w:rsid w:val="00D1542E"/>
    <w:rsid w:val="00D15681"/>
    <w:rsid w:val="00D15988"/>
    <w:rsid w:val="00D15A40"/>
    <w:rsid w:val="00D167AF"/>
    <w:rsid w:val="00D167C9"/>
    <w:rsid w:val="00D16D6D"/>
    <w:rsid w:val="00D16EEE"/>
    <w:rsid w:val="00D172FE"/>
    <w:rsid w:val="00D1767E"/>
    <w:rsid w:val="00D17C27"/>
    <w:rsid w:val="00D20228"/>
    <w:rsid w:val="00D208A6"/>
    <w:rsid w:val="00D20944"/>
    <w:rsid w:val="00D20AEF"/>
    <w:rsid w:val="00D21238"/>
    <w:rsid w:val="00D213D8"/>
    <w:rsid w:val="00D21783"/>
    <w:rsid w:val="00D21879"/>
    <w:rsid w:val="00D219D8"/>
    <w:rsid w:val="00D21DB2"/>
    <w:rsid w:val="00D223ED"/>
    <w:rsid w:val="00D2247B"/>
    <w:rsid w:val="00D22672"/>
    <w:rsid w:val="00D22B3E"/>
    <w:rsid w:val="00D22C56"/>
    <w:rsid w:val="00D22C68"/>
    <w:rsid w:val="00D23145"/>
    <w:rsid w:val="00D23280"/>
    <w:rsid w:val="00D23B46"/>
    <w:rsid w:val="00D240EF"/>
    <w:rsid w:val="00D2441E"/>
    <w:rsid w:val="00D24DE9"/>
    <w:rsid w:val="00D25433"/>
    <w:rsid w:val="00D2549B"/>
    <w:rsid w:val="00D25708"/>
    <w:rsid w:val="00D257D6"/>
    <w:rsid w:val="00D25A79"/>
    <w:rsid w:val="00D25CA9"/>
    <w:rsid w:val="00D27736"/>
    <w:rsid w:val="00D3004F"/>
    <w:rsid w:val="00D3044C"/>
    <w:rsid w:val="00D304D4"/>
    <w:rsid w:val="00D30657"/>
    <w:rsid w:val="00D308BB"/>
    <w:rsid w:val="00D30B20"/>
    <w:rsid w:val="00D30B7B"/>
    <w:rsid w:val="00D30BF6"/>
    <w:rsid w:val="00D30EE5"/>
    <w:rsid w:val="00D30F64"/>
    <w:rsid w:val="00D31223"/>
    <w:rsid w:val="00D3135D"/>
    <w:rsid w:val="00D31377"/>
    <w:rsid w:val="00D31BA2"/>
    <w:rsid w:val="00D32773"/>
    <w:rsid w:val="00D329A9"/>
    <w:rsid w:val="00D32BD6"/>
    <w:rsid w:val="00D32C7D"/>
    <w:rsid w:val="00D3327D"/>
    <w:rsid w:val="00D332E3"/>
    <w:rsid w:val="00D334A0"/>
    <w:rsid w:val="00D3386C"/>
    <w:rsid w:val="00D33AE5"/>
    <w:rsid w:val="00D34029"/>
    <w:rsid w:val="00D341CC"/>
    <w:rsid w:val="00D35400"/>
    <w:rsid w:val="00D35897"/>
    <w:rsid w:val="00D35AD8"/>
    <w:rsid w:val="00D35BA3"/>
    <w:rsid w:val="00D36179"/>
    <w:rsid w:val="00D36456"/>
    <w:rsid w:val="00D3778D"/>
    <w:rsid w:val="00D378EB"/>
    <w:rsid w:val="00D4002A"/>
    <w:rsid w:val="00D4016F"/>
    <w:rsid w:val="00D404DA"/>
    <w:rsid w:val="00D4056D"/>
    <w:rsid w:val="00D40825"/>
    <w:rsid w:val="00D4187F"/>
    <w:rsid w:val="00D41FC5"/>
    <w:rsid w:val="00D41FE0"/>
    <w:rsid w:val="00D4200C"/>
    <w:rsid w:val="00D4252F"/>
    <w:rsid w:val="00D42538"/>
    <w:rsid w:val="00D42558"/>
    <w:rsid w:val="00D42D81"/>
    <w:rsid w:val="00D43823"/>
    <w:rsid w:val="00D43FD8"/>
    <w:rsid w:val="00D44103"/>
    <w:rsid w:val="00D44706"/>
    <w:rsid w:val="00D449B3"/>
    <w:rsid w:val="00D44A03"/>
    <w:rsid w:val="00D44DDD"/>
    <w:rsid w:val="00D44E68"/>
    <w:rsid w:val="00D4500F"/>
    <w:rsid w:val="00D45B08"/>
    <w:rsid w:val="00D45BBD"/>
    <w:rsid w:val="00D4674B"/>
    <w:rsid w:val="00D46B44"/>
    <w:rsid w:val="00D46CAD"/>
    <w:rsid w:val="00D46CC9"/>
    <w:rsid w:val="00D46D4C"/>
    <w:rsid w:val="00D46F7A"/>
    <w:rsid w:val="00D471B8"/>
    <w:rsid w:val="00D47B35"/>
    <w:rsid w:val="00D47B7D"/>
    <w:rsid w:val="00D47E56"/>
    <w:rsid w:val="00D50179"/>
    <w:rsid w:val="00D5092F"/>
    <w:rsid w:val="00D50967"/>
    <w:rsid w:val="00D50E14"/>
    <w:rsid w:val="00D510CA"/>
    <w:rsid w:val="00D51288"/>
    <w:rsid w:val="00D5148A"/>
    <w:rsid w:val="00D5150C"/>
    <w:rsid w:val="00D51675"/>
    <w:rsid w:val="00D51769"/>
    <w:rsid w:val="00D518E7"/>
    <w:rsid w:val="00D51A1D"/>
    <w:rsid w:val="00D52214"/>
    <w:rsid w:val="00D522B1"/>
    <w:rsid w:val="00D52736"/>
    <w:rsid w:val="00D5386F"/>
    <w:rsid w:val="00D5414B"/>
    <w:rsid w:val="00D5489D"/>
    <w:rsid w:val="00D552D2"/>
    <w:rsid w:val="00D554C4"/>
    <w:rsid w:val="00D56222"/>
    <w:rsid w:val="00D56FE2"/>
    <w:rsid w:val="00D57351"/>
    <w:rsid w:val="00D5753B"/>
    <w:rsid w:val="00D57550"/>
    <w:rsid w:val="00D579A8"/>
    <w:rsid w:val="00D57D8F"/>
    <w:rsid w:val="00D604B9"/>
    <w:rsid w:val="00D60576"/>
    <w:rsid w:val="00D60823"/>
    <w:rsid w:val="00D609D0"/>
    <w:rsid w:val="00D60B16"/>
    <w:rsid w:val="00D60C55"/>
    <w:rsid w:val="00D614B9"/>
    <w:rsid w:val="00D61D6A"/>
    <w:rsid w:val="00D61EDD"/>
    <w:rsid w:val="00D62181"/>
    <w:rsid w:val="00D62493"/>
    <w:rsid w:val="00D62958"/>
    <w:rsid w:val="00D62B42"/>
    <w:rsid w:val="00D62D3C"/>
    <w:rsid w:val="00D62E88"/>
    <w:rsid w:val="00D63094"/>
    <w:rsid w:val="00D63DD4"/>
    <w:rsid w:val="00D64E73"/>
    <w:rsid w:val="00D65454"/>
    <w:rsid w:val="00D65469"/>
    <w:rsid w:val="00D661E0"/>
    <w:rsid w:val="00D66436"/>
    <w:rsid w:val="00D66E1D"/>
    <w:rsid w:val="00D67030"/>
    <w:rsid w:val="00D6711E"/>
    <w:rsid w:val="00D6716E"/>
    <w:rsid w:val="00D67429"/>
    <w:rsid w:val="00D7034E"/>
    <w:rsid w:val="00D703BA"/>
    <w:rsid w:val="00D7040A"/>
    <w:rsid w:val="00D705A8"/>
    <w:rsid w:val="00D70850"/>
    <w:rsid w:val="00D71348"/>
    <w:rsid w:val="00D71851"/>
    <w:rsid w:val="00D71B49"/>
    <w:rsid w:val="00D7229A"/>
    <w:rsid w:val="00D7265D"/>
    <w:rsid w:val="00D726D4"/>
    <w:rsid w:val="00D73098"/>
    <w:rsid w:val="00D73580"/>
    <w:rsid w:val="00D74532"/>
    <w:rsid w:val="00D74570"/>
    <w:rsid w:val="00D74A02"/>
    <w:rsid w:val="00D74B89"/>
    <w:rsid w:val="00D75B19"/>
    <w:rsid w:val="00D75B2C"/>
    <w:rsid w:val="00D773DF"/>
    <w:rsid w:val="00D778DE"/>
    <w:rsid w:val="00D77F99"/>
    <w:rsid w:val="00D8016A"/>
    <w:rsid w:val="00D8025E"/>
    <w:rsid w:val="00D80EBA"/>
    <w:rsid w:val="00D81048"/>
    <w:rsid w:val="00D814B9"/>
    <w:rsid w:val="00D8150F"/>
    <w:rsid w:val="00D819A3"/>
    <w:rsid w:val="00D81E00"/>
    <w:rsid w:val="00D822F5"/>
    <w:rsid w:val="00D825E1"/>
    <w:rsid w:val="00D82AD8"/>
    <w:rsid w:val="00D82D71"/>
    <w:rsid w:val="00D83166"/>
    <w:rsid w:val="00D8341E"/>
    <w:rsid w:val="00D834AF"/>
    <w:rsid w:val="00D84773"/>
    <w:rsid w:val="00D847AF"/>
    <w:rsid w:val="00D8535F"/>
    <w:rsid w:val="00D85A58"/>
    <w:rsid w:val="00D85F99"/>
    <w:rsid w:val="00D8639C"/>
    <w:rsid w:val="00D867F7"/>
    <w:rsid w:val="00D86CEA"/>
    <w:rsid w:val="00D86D5C"/>
    <w:rsid w:val="00D86F36"/>
    <w:rsid w:val="00D8707A"/>
    <w:rsid w:val="00D87275"/>
    <w:rsid w:val="00D87337"/>
    <w:rsid w:val="00D903F8"/>
    <w:rsid w:val="00D90621"/>
    <w:rsid w:val="00D90FDD"/>
    <w:rsid w:val="00D91094"/>
    <w:rsid w:val="00D91236"/>
    <w:rsid w:val="00D9126C"/>
    <w:rsid w:val="00D91B07"/>
    <w:rsid w:val="00D91DD9"/>
    <w:rsid w:val="00D92147"/>
    <w:rsid w:val="00D926A1"/>
    <w:rsid w:val="00D933AE"/>
    <w:rsid w:val="00D93A16"/>
    <w:rsid w:val="00D93BBD"/>
    <w:rsid w:val="00D93F6F"/>
    <w:rsid w:val="00D95C1B"/>
    <w:rsid w:val="00D95D7A"/>
    <w:rsid w:val="00D96305"/>
    <w:rsid w:val="00D96B06"/>
    <w:rsid w:val="00D96CD3"/>
    <w:rsid w:val="00D96CF1"/>
    <w:rsid w:val="00D971DD"/>
    <w:rsid w:val="00D97776"/>
    <w:rsid w:val="00D97A6D"/>
    <w:rsid w:val="00D97CC4"/>
    <w:rsid w:val="00D97DDD"/>
    <w:rsid w:val="00DA004D"/>
    <w:rsid w:val="00DA01C9"/>
    <w:rsid w:val="00DA0270"/>
    <w:rsid w:val="00DA0F26"/>
    <w:rsid w:val="00DA1248"/>
    <w:rsid w:val="00DA151F"/>
    <w:rsid w:val="00DA1EBE"/>
    <w:rsid w:val="00DA20A9"/>
    <w:rsid w:val="00DA2210"/>
    <w:rsid w:val="00DA22F6"/>
    <w:rsid w:val="00DA2563"/>
    <w:rsid w:val="00DA2640"/>
    <w:rsid w:val="00DA267E"/>
    <w:rsid w:val="00DA2729"/>
    <w:rsid w:val="00DA2CF9"/>
    <w:rsid w:val="00DA2E1F"/>
    <w:rsid w:val="00DA32F1"/>
    <w:rsid w:val="00DA358A"/>
    <w:rsid w:val="00DA387C"/>
    <w:rsid w:val="00DA3A3B"/>
    <w:rsid w:val="00DA3BD0"/>
    <w:rsid w:val="00DA3CC7"/>
    <w:rsid w:val="00DA41DF"/>
    <w:rsid w:val="00DA4837"/>
    <w:rsid w:val="00DA4BFC"/>
    <w:rsid w:val="00DA5413"/>
    <w:rsid w:val="00DA55E8"/>
    <w:rsid w:val="00DA5970"/>
    <w:rsid w:val="00DA5AC5"/>
    <w:rsid w:val="00DA5C9E"/>
    <w:rsid w:val="00DA5D09"/>
    <w:rsid w:val="00DA5FBD"/>
    <w:rsid w:val="00DA6CA1"/>
    <w:rsid w:val="00DA769A"/>
    <w:rsid w:val="00DA76C8"/>
    <w:rsid w:val="00DA78B1"/>
    <w:rsid w:val="00DA7938"/>
    <w:rsid w:val="00DA7F8F"/>
    <w:rsid w:val="00DB033D"/>
    <w:rsid w:val="00DB0397"/>
    <w:rsid w:val="00DB0B9E"/>
    <w:rsid w:val="00DB0D94"/>
    <w:rsid w:val="00DB10D5"/>
    <w:rsid w:val="00DB1377"/>
    <w:rsid w:val="00DB14FC"/>
    <w:rsid w:val="00DB18B8"/>
    <w:rsid w:val="00DB1E5A"/>
    <w:rsid w:val="00DB23A7"/>
    <w:rsid w:val="00DB2464"/>
    <w:rsid w:val="00DB2D61"/>
    <w:rsid w:val="00DB3958"/>
    <w:rsid w:val="00DB4300"/>
    <w:rsid w:val="00DB4345"/>
    <w:rsid w:val="00DB438E"/>
    <w:rsid w:val="00DB458E"/>
    <w:rsid w:val="00DB4866"/>
    <w:rsid w:val="00DB487E"/>
    <w:rsid w:val="00DB4E50"/>
    <w:rsid w:val="00DB4EF9"/>
    <w:rsid w:val="00DB53DB"/>
    <w:rsid w:val="00DB5B5E"/>
    <w:rsid w:val="00DB5F7C"/>
    <w:rsid w:val="00DB6049"/>
    <w:rsid w:val="00DB6136"/>
    <w:rsid w:val="00DB7326"/>
    <w:rsid w:val="00DB74B8"/>
    <w:rsid w:val="00DB7753"/>
    <w:rsid w:val="00DB7E9A"/>
    <w:rsid w:val="00DC04B3"/>
    <w:rsid w:val="00DC059F"/>
    <w:rsid w:val="00DC08C7"/>
    <w:rsid w:val="00DC1BBA"/>
    <w:rsid w:val="00DC269F"/>
    <w:rsid w:val="00DC29A3"/>
    <w:rsid w:val="00DC2EC4"/>
    <w:rsid w:val="00DC34F9"/>
    <w:rsid w:val="00DC35B1"/>
    <w:rsid w:val="00DC373C"/>
    <w:rsid w:val="00DC396F"/>
    <w:rsid w:val="00DC3B30"/>
    <w:rsid w:val="00DC3CEC"/>
    <w:rsid w:val="00DC4274"/>
    <w:rsid w:val="00DC439F"/>
    <w:rsid w:val="00DC447C"/>
    <w:rsid w:val="00DC45FB"/>
    <w:rsid w:val="00DC5391"/>
    <w:rsid w:val="00DC5710"/>
    <w:rsid w:val="00DC5BAD"/>
    <w:rsid w:val="00DC5DF3"/>
    <w:rsid w:val="00DC68EC"/>
    <w:rsid w:val="00DC68F6"/>
    <w:rsid w:val="00DC6E43"/>
    <w:rsid w:val="00DC72F4"/>
    <w:rsid w:val="00DC74F3"/>
    <w:rsid w:val="00DC782E"/>
    <w:rsid w:val="00DC794F"/>
    <w:rsid w:val="00DC7D79"/>
    <w:rsid w:val="00DC7E3D"/>
    <w:rsid w:val="00DC7F5D"/>
    <w:rsid w:val="00DD014E"/>
    <w:rsid w:val="00DD0851"/>
    <w:rsid w:val="00DD0E8F"/>
    <w:rsid w:val="00DD1981"/>
    <w:rsid w:val="00DD19FF"/>
    <w:rsid w:val="00DD1EB0"/>
    <w:rsid w:val="00DD2095"/>
    <w:rsid w:val="00DD22E2"/>
    <w:rsid w:val="00DD2620"/>
    <w:rsid w:val="00DD2775"/>
    <w:rsid w:val="00DD4035"/>
    <w:rsid w:val="00DD407D"/>
    <w:rsid w:val="00DD4162"/>
    <w:rsid w:val="00DD44A7"/>
    <w:rsid w:val="00DD458E"/>
    <w:rsid w:val="00DD490B"/>
    <w:rsid w:val="00DD5470"/>
    <w:rsid w:val="00DD54B1"/>
    <w:rsid w:val="00DD572C"/>
    <w:rsid w:val="00DD5B80"/>
    <w:rsid w:val="00DD5CAC"/>
    <w:rsid w:val="00DD5D0B"/>
    <w:rsid w:val="00DD5F0C"/>
    <w:rsid w:val="00DD6057"/>
    <w:rsid w:val="00DD6DAE"/>
    <w:rsid w:val="00DD731F"/>
    <w:rsid w:val="00DD7CC8"/>
    <w:rsid w:val="00DD7D8F"/>
    <w:rsid w:val="00DD7E07"/>
    <w:rsid w:val="00DD7FC7"/>
    <w:rsid w:val="00DE03F8"/>
    <w:rsid w:val="00DE0419"/>
    <w:rsid w:val="00DE0D87"/>
    <w:rsid w:val="00DE0E60"/>
    <w:rsid w:val="00DE1AB3"/>
    <w:rsid w:val="00DE1AE1"/>
    <w:rsid w:val="00DE3239"/>
    <w:rsid w:val="00DE3423"/>
    <w:rsid w:val="00DE3626"/>
    <w:rsid w:val="00DE3B07"/>
    <w:rsid w:val="00DE3F38"/>
    <w:rsid w:val="00DE4044"/>
    <w:rsid w:val="00DE422B"/>
    <w:rsid w:val="00DE4421"/>
    <w:rsid w:val="00DE4681"/>
    <w:rsid w:val="00DE49C7"/>
    <w:rsid w:val="00DE4B85"/>
    <w:rsid w:val="00DE4E26"/>
    <w:rsid w:val="00DE5421"/>
    <w:rsid w:val="00DE547E"/>
    <w:rsid w:val="00DE5761"/>
    <w:rsid w:val="00DE592B"/>
    <w:rsid w:val="00DE5CC0"/>
    <w:rsid w:val="00DE5CD9"/>
    <w:rsid w:val="00DE5D80"/>
    <w:rsid w:val="00DE5F8F"/>
    <w:rsid w:val="00DE5FE3"/>
    <w:rsid w:val="00DE601D"/>
    <w:rsid w:val="00DE6142"/>
    <w:rsid w:val="00DE6282"/>
    <w:rsid w:val="00DE640F"/>
    <w:rsid w:val="00DE6DBF"/>
    <w:rsid w:val="00DE79CA"/>
    <w:rsid w:val="00DE7F16"/>
    <w:rsid w:val="00DF04C2"/>
    <w:rsid w:val="00DF08D7"/>
    <w:rsid w:val="00DF0D56"/>
    <w:rsid w:val="00DF146C"/>
    <w:rsid w:val="00DF24A6"/>
    <w:rsid w:val="00DF2C6B"/>
    <w:rsid w:val="00DF2D0E"/>
    <w:rsid w:val="00DF2E78"/>
    <w:rsid w:val="00DF32A2"/>
    <w:rsid w:val="00DF34A3"/>
    <w:rsid w:val="00DF34E6"/>
    <w:rsid w:val="00DF4B42"/>
    <w:rsid w:val="00DF5A62"/>
    <w:rsid w:val="00DF5DD9"/>
    <w:rsid w:val="00DF5FEC"/>
    <w:rsid w:val="00DF617D"/>
    <w:rsid w:val="00DF658D"/>
    <w:rsid w:val="00DF748A"/>
    <w:rsid w:val="00E002A1"/>
    <w:rsid w:val="00E003EF"/>
    <w:rsid w:val="00E0049C"/>
    <w:rsid w:val="00E0134D"/>
    <w:rsid w:val="00E015C9"/>
    <w:rsid w:val="00E01AA6"/>
    <w:rsid w:val="00E01E60"/>
    <w:rsid w:val="00E0210A"/>
    <w:rsid w:val="00E0225E"/>
    <w:rsid w:val="00E02751"/>
    <w:rsid w:val="00E02BFC"/>
    <w:rsid w:val="00E033D2"/>
    <w:rsid w:val="00E033E3"/>
    <w:rsid w:val="00E0393E"/>
    <w:rsid w:val="00E04BD8"/>
    <w:rsid w:val="00E04BEB"/>
    <w:rsid w:val="00E057B8"/>
    <w:rsid w:val="00E057FC"/>
    <w:rsid w:val="00E059BB"/>
    <w:rsid w:val="00E05B0B"/>
    <w:rsid w:val="00E06D1A"/>
    <w:rsid w:val="00E06E67"/>
    <w:rsid w:val="00E07030"/>
    <w:rsid w:val="00E075B0"/>
    <w:rsid w:val="00E07CFF"/>
    <w:rsid w:val="00E1062D"/>
    <w:rsid w:val="00E10875"/>
    <w:rsid w:val="00E10D85"/>
    <w:rsid w:val="00E11697"/>
    <w:rsid w:val="00E11978"/>
    <w:rsid w:val="00E11A17"/>
    <w:rsid w:val="00E11B93"/>
    <w:rsid w:val="00E11BB7"/>
    <w:rsid w:val="00E11EEB"/>
    <w:rsid w:val="00E1299B"/>
    <w:rsid w:val="00E12A31"/>
    <w:rsid w:val="00E12BB0"/>
    <w:rsid w:val="00E13255"/>
    <w:rsid w:val="00E133E8"/>
    <w:rsid w:val="00E13542"/>
    <w:rsid w:val="00E13A49"/>
    <w:rsid w:val="00E13B71"/>
    <w:rsid w:val="00E13E29"/>
    <w:rsid w:val="00E1408F"/>
    <w:rsid w:val="00E149BD"/>
    <w:rsid w:val="00E14A4E"/>
    <w:rsid w:val="00E14B1D"/>
    <w:rsid w:val="00E14D55"/>
    <w:rsid w:val="00E14F2D"/>
    <w:rsid w:val="00E150F4"/>
    <w:rsid w:val="00E155AF"/>
    <w:rsid w:val="00E15635"/>
    <w:rsid w:val="00E157F2"/>
    <w:rsid w:val="00E15B4D"/>
    <w:rsid w:val="00E16BD1"/>
    <w:rsid w:val="00E16CDA"/>
    <w:rsid w:val="00E16FAA"/>
    <w:rsid w:val="00E17483"/>
    <w:rsid w:val="00E17891"/>
    <w:rsid w:val="00E17DF2"/>
    <w:rsid w:val="00E17FAB"/>
    <w:rsid w:val="00E209DB"/>
    <w:rsid w:val="00E20A3D"/>
    <w:rsid w:val="00E2107E"/>
    <w:rsid w:val="00E2134C"/>
    <w:rsid w:val="00E21538"/>
    <w:rsid w:val="00E215AA"/>
    <w:rsid w:val="00E21F0E"/>
    <w:rsid w:val="00E22D6A"/>
    <w:rsid w:val="00E232E9"/>
    <w:rsid w:val="00E233CF"/>
    <w:rsid w:val="00E2376A"/>
    <w:rsid w:val="00E23F8D"/>
    <w:rsid w:val="00E2402C"/>
    <w:rsid w:val="00E240BD"/>
    <w:rsid w:val="00E26B8E"/>
    <w:rsid w:val="00E26D12"/>
    <w:rsid w:val="00E26DA7"/>
    <w:rsid w:val="00E27B90"/>
    <w:rsid w:val="00E27FD6"/>
    <w:rsid w:val="00E30011"/>
    <w:rsid w:val="00E30075"/>
    <w:rsid w:val="00E305C2"/>
    <w:rsid w:val="00E310A4"/>
    <w:rsid w:val="00E31584"/>
    <w:rsid w:val="00E31610"/>
    <w:rsid w:val="00E316C5"/>
    <w:rsid w:val="00E31715"/>
    <w:rsid w:val="00E321C0"/>
    <w:rsid w:val="00E3247E"/>
    <w:rsid w:val="00E3275E"/>
    <w:rsid w:val="00E327D6"/>
    <w:rsid w:val="00E32A37"/>
    <w:rsid w:val="00E330E1"/>
    <w:rsid w:val="00E33120"/>
    <w:rsid w:val="00E33353"/>
    <w:rsid w:val="00E33642"/>
    <w:rsid w:val="00E33C18"/>
    <w:rsid w:val="00E33F91"/>
    <w:rsid w:val="00E340B8"/>
    <w:rsid w:val="00E34461"/>
    <w:rsid w:val="00E34790"/>
    <w:rsid w:val="00E348F2"/>
    <w:rsid w:val="00E35D8F"/>
    <w:rsid w:val="00E360AD"/>
    <w:rsid w:val="00E36F12"/>
    <w:rsid w:val="00E37D24"/>
    <w:rsid w:val="00E37EA7"/>
    <w:rsid w:val="00E37F78"/>
    <w:rsid w:val="00E402CC"/>
    <w:rsid w:val="00E4127D"/>
    <w:rsid w:val="00E41408"/>
    <w:rsid w:val="00E4140C"/>
    <w:rsid w:val="00E4230D"/>
    <w:rsid w:val="00E42625"/>
    <w:rsid w:val="00E426FA"/>
    <w:rsid w:val="00E42748"/>
    <w:rsid w:val="00E42869"/>
    <w:rsid w:val="00E43569"/>
    <w:rsid w:val="00E435E6"/>
    <w:rsid w:val="00E43A97"/>
    <w:rsid w:val="00E44041"/>
    <w:rsid w:val="00E44372"/>
    <w:rsid w:val="00E44EFC"/>
    <w:rsid w:val="00E45797"/>
    <w:rsid w:val="00E4597C"/>
    <w:rsid w:val="00E45F4B"/>
    <w:rsid w:val="00E461D5"/>
    <w:rsid w:val="00E46916"/>
    <w:rsid w:val="00E46938"/>
    <w:rsid w:val="00E469B4"/>
    <w:rsid w:val="00E47456"/>
    <w:rsid w:val="00E474D6"/>
    <w:rsid w:val="00E476DB"/>
    <w:rsid w:val="00E479CA"/>
    <w:rsid w:val="00E47EDC"/>
    <w:rsid w:val="00E47F8E"/>
    <w:rsid w:val="00E500D1"/>
    <w:rsid w:val="00E50781"/>
    <w:rsid w:val="00E507A5"/>
    <w:rsid w:val="00E50C32"/>
    <w:rsid w:val="00E50FCF"/>
    <w:rsid w:val="00E50FF5"/>
    <w:rsid w:val="00E518D7"/>
    <w:rsid w:val="00E5193D"/>
    <w:rsid w:val="00E519E1"/>
    <w:rsid w:val="00E51D32"/>
    <w:rsid w:val="00E51FC4"/>
    <w:rsid w:val="00E51FF4"/>
    <w:rsid w:val="00E528BA"/>
    <w:rsid w:val="00E528E0"/>
    <w:rsid w:val="00E52B43"/>
    <w:rsid w:val="00E52BD0"/>
    <w:rsid w:val="00E53029"/>
    <w:rsid w:val="00E53063"/>
    <w:rsid w:val="00E5339A"/>
    <w:rsid w:val="00E53486"/>
    <w:rsid w:val="00E53A25"/>
    <w:rsid w:val="00E542B9"/>
    <w:rsid w:val="00E5447F"/>
    <w:rsid w:val="00E55154"/>
    <w:rsid w:val="00E553E0"/>
    <w:rsid w:val="00E558D4"/>
    <w:rsid w:val="00E55AE9"/>
    <w:rsid w:val="00E55C3A"/>
    <w:rsid w:val="00E56F8D"/>
    <w:rsid w:val="00E571A5"/>
    <w:rsid w:val="00E577F6"/>
    <w:rsid w:val="00E6000C"/>
    <w:rsid w:val="00E60AD8"/>
    <w:rsid w:val="00E612E2"/>
    <w:rsid w:val="00E613AE"/>
    <w:rsid w:val="00E61631"/>
    <w:rsid w:val="00E61DC1"/>
    <w:rsid w:val="00E61DD7"/>
    <w:rsid w:val="00E61F3D"/>
    <w:rsid w:val="00E621D9"/>
    <w:rsid w:val="00E622C9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BCB"/>
    <w:rsid w:val="00E63C00"/>
    <w:rsid w:val="00E641CF"/>
    <w:rsid w:val="00E641FE"/>
    <w:rsid w:val="00E645D9"/>
    <w:rsid w:val="00E648EF"/>
    <w:rsid w:val="00E65B6A"/>
    <w:rsid w:val="00E66D53"/>
    <w:rsid w:val="00E67300"/>
    <w:rsid w:val="00E6738A"/>
    <w:rsid w:val="00E67990"/>
    <w:rsid w:val="00E67CF2"/>
    <w:rsid w:val="00E7085D"/>
    <w:rsid w:val="00E71011"/>
    <w:rsid w:val="00E7108A"/>
    <w:rsid w:val="00E71128"/>
    <w:rsid w:val="00E7142D"/>
    <w:rsid w:val="00E71692"/>
    <w:rsid w:val="00E71A54"/>
    <w:rsid w:val="00E71B97"/>
    <w:rsid w:val="00E71EA3"/>
    <w:rsid w:val="00E72038"/>
    <w:rsid w:val="00E7264B"/>
    <w:rsid w:val="00E7265B"/>
    <w:rsid w:val="00E733B1"/>
    <w:rsid w:val="00E733FB"/>
    <w:rsid w:val="00E736A5"/>
    <w:rsid w:val="00E73A3A"/>
    <w:rsid w:val="00E73D30"/>
    <w:rsid w:val="00E73E02"/>
    <w:rsid w:val="00E74F3E"/>
    <w:rsid w:val="00E74F8C"/>
    <w:rsid w:val="00E75029"/>
    <w:rsid w:val="00E760B8"/>
    <w:rsid w:val="00E768C3"/>
    <w:rsid w:val="00E76E1E"/>
    <w:rsid w:val="00E77771"/>
    <w:rsid w:val="00E77A30"/>
    <w:rsid w:val="00E77E11"/>
    <w:rsid w:val="00E80818"/>
    <w:rsid w:val="00E8092A"/>
    <w:rsid w:val="00E80CCA"/>
    <w:rsid w:val="00E816CC"/>
    <w:rsid w:val="00E81959"/>
    <w:rsid w:val="00E81AAD"/>
    <w:rsid w:val="00E81AC1"/>
    <w:rsid w:val="00E81E76"/>
    <w:rsid w:val="00E82F29"/>
    <w:rsid w:val="00E82F8A"/>
    <w:rsid w:val="00E83CFA"/>
    <w:rsid w:val="00E83D87"/>
    <w:rsid w:val="00E83DB7"/>
    <w:rsid w:val="00E84050"/>
    <w:rsid w:val="00E840BB"/>
    <w:rsid w:val="00E84441"/>
    <w:rsid w:val="00E84A1A"/>
    <w:rsid w:val="00E84C9B"/>
    <w:rsid w:val="00E84CCD"/>
    <w:rsid w:val="00E85392"/>
    <w:rsid w:val="00E853AC"/>
    <w:rsid w:val="00E85700"/>
    <w:rsid w:val="00E85D9C"/>
    <w:rsid w:val="00E85E25"/>
    <w:rsid w:val="00E863F8"/>
    <w:rsid w:val="00E8670C"/>
    <w:rsid w:val="00E868DA"/>
    <w:rsid w:val="00E86D97"/>
    <w:rsid w:val="00E87660"/>
    <w:rsid w:val="00E876F5"/>
    <w:rsid w:val="00E87BAB"/>
    <w:rsid w:val="00E90447"/>
    <w:rsid w:val="00E9044B"/>
    <w:rsid w:val="00E90DBB"/>
    <w:rsid w:val="00E90F1A"/>
    <w:rsid w:val="00E91037"/>
    <w:rsid w:val="00E91442"/>
    <w:rsid w:val="00E91872"/>
    <w:rsid w:val="00E918D0"/>
    <w:rsid w:val="00E919CB"/>
    <w:rsid w:val="00E91C99"/>
    <w:rsid w:val="00E92AA1"/>
    <w:rsid w:val="00E93242"/>
    <w:rsid w:val="00E932B2"/>
    <w:rsid w:val="00E9374D"/>
    <w:rsid w:val="00E95BEE"/>
    <w:rsid w:val="00E96126"/>
    <w:rsid w:val="00E96769"/>
    <w:rsid w:val="00E968B1"/>
    <w:rsid w:val="00E969DF"/>
    <w:rsid w:val="00E96A08"/>
    <w:rsid w:val="00E9706F"/>
    <w:rsid w:val="00E973D8"/>
    <w:rsid w:val="00E97A60"/>
    <w:rsid w:val="00EA064B"/>
    <w:rsid w:val="00EA068A"/>
    <w:rsid w:val="00EA092B"/>
    <w:rsid w:val="00EA0A1E"/>
    <w:rsid w:val="00EA11EE"/>
    <w:rsid w:val="00EA1C8F"/>
    <w:rsid w:val="00EA1F74"/>
    <w:rsid w:val="00EA20C4"/>
    <w:rsid w:val="00EA24BA"/>
    <w:rsid w:val="00EA2521"/>
    <w:rsid w:val="00EA2628"/>
    <w:rsid w:val="00EA2C10"/>
    <w:rsid w:val="00EA2CEB"/>
    <w:rsid w:val="00EA323A"/>
    <w:rsid w:val="00EA3260"/>
    <w:rsid w:val="00EA3356"/>
    <w:rsid w:val="00EA3757"/>
    <w:rsid w:val="00EA3840"/>
    <w:rsid w:val="00EA3B57"/>
    <w:rsid w:val="00EA3C79"/>
    <w:rsid w:val="00EA42DC"/>
    <w:rsid w:val="00EA447A"/>
    <w:rsid w:val="00EA5445"/>
    <w:rsid w:val="00EA5F60"/>
    <w:rsid w:val="00EA63C8"/>
    <w:rsid w:val="00EA6783"/>
    <w:rsid w:val="00EA6A42"/>
    <w:rsid w:val="00EA6F15"/>
    <w:rsid w:val="00EA6F5F"/>
    <w:rsid w:val="00EA7034"/>
    <w:rsid w:val="00EA70B8"/>
    <w:rsid w:val="00EA735D"/>
    <w:rsid w:val="00EA763D"/>
    <w:rsid w:val="00EA7DCB"/>
    <w:rsid w:val="00EB0045"/>
    <w:rsid w:val="00EB0413"/>
    <w:rsid w:val="00EB0ECA"/>
    <w:rsid w:val="00EB0F8B"/>
    <w:rsid w:val="00EB0FA1"/>
    <w:rsid w:val="00EB1527"/>
    <w:rsid w:val="00EB159D"/>
    <w:rsid w:val="00EB17C8"/>
    <w:rsid w:val="00EB17EA"/>
    <w:rsid w:val="00EB1E01"/>
    <w:rsid w:val="00EB2345"/>
    <w:rsid w:val="00EB2651"/>
    <w:rsid w:val="00EB2708"/>
    <w:rsid w:val="00EB2CC0"/>
    <w:rsid w:val="00EB334A"/>
    <w:rsid w:val="00EB33CE"/>
    <w:rsid w:val="00EB34CC"/>
    <w:rsid w:val="00EB3BF7"/>
    <w:rsid w:val="00EB3C9B"/>
    <w:rsid w:val="00EB3E2E"/>
    <w:rsid w:val="00EB3ECC"/>
    <w:rsid w:val="00EB3F87"/>
    <w:rsid w:val="00EB40BA"/>
    <w:rsid w:val="00EB42DC"/>
    <w:rsid w:val="00EB4997"/>
    <w:rsid w:val="00EB4E0A"/>
    <w:rsid w:val="00EB4E0B"/>
    <w:rsid w:val="00EB536E"/>
    <w:rsid w:val="00EB5402"/>
    <w:rsid w:val="00EB54E6"/>
    <w:rsid w:val="00EB576F"/>
    <w:rsid w:val="00EB59F1"/>
    <w:rsid w:val="00EB5AF8"/>
    <w:rsid w:val="00EB614C"/>
    <w:rsid w:val="00EB64BE"/>
    <w:rsid w:val="00EB6957"/>
    <w:rsid w:val="00EB6BB4"/>
    <w:rsid w:val="00EC045B"/>
    <w:rsid w:val="00EC08C4"/>
    <w:rsid w:val="00EC09D6"/>
    <w:rsid w:val="00EC0B78"/>
    <w:rsid w:val="00EC0E85"/>
    <w:rsid w:val="00EC1388"/>
    <w:rsid w:val="00EC15FA"/>
    <w:rsid w:val="00EC2181"/>
    <w:rsid w:val="00EC22FA"/>
    <w:rsid w:val="00EC28E6"/>
    <w:rsid w:val="00EC2926"/>
    <w:rsid w:val="00EC2AA3"/>
    <w:rsid w:val="00EC2AD0"/>
    <w:rsid w:val="00EC2B1A"/>
    <w:rsid w:val="00EC3052"/>
    <w:rsid w:val="00EC3B9C"/>
    <w:rsid w:val="00EC5288"/>
    <w:rsid w:val="00EC5331"/>
    <w:rsid w:val="00EC5655"/>
    <w:rsid w:val="00EC60E5"/>
    <w:rsid w:val="00EC650C"/>
    <w:rsid w:val="00EC653B"/>
    <w:rsid w:val="00EC66A1"/>
    <w:rsid w:val="00EC681F"/>
    <w:rsid w:val="00EC6AA8"/>
    <w:rsid w:val="00EC6FED"/>
    <w:rsid w:val="00EC7123"/>
    <w:rsid w:val="00EC7243"/>
    <w:rsid w:val="00EC725D"/>
    <w:rsid w:val="00ED0B2B"/>
    <w:rsid w:val="00ED0C6C"/>
    <w:rsid w:val="00ED109A"/>
    <w:rsid w:val="00ED16F7"/>
    <w:rsid w:val="00ED1D1D"/>
    <w:rsid w:val="00ED1FB6"/>
    <w:rsid w:val="00ED220F"/>
    <w:rsid w:val="00ED2421"/>
    <w:rsid w:val="00ED3010"/>
    <w:rsid w:val="00ED309C"/>
    <w:rsid w:val="00ED326F"/>
    <w:rsid w:val="00ED3436"/>
    <w:rsid w:val="00ED3798"/>
    <w:rsid w:val="00ED3BD5"/>
    <w:rsid w:val="00ED3D90"/>
    <w:rsid w:val="00ED4835"/>
    <w:rsid w:val="00ED48D1"/>
    <w:rsid w:val="00ED4BAF"/>
    <w:rsid w:val="00ED4EB4"/>
    <w:rsid w:val="00ED51A2"/>
    <w:rsid w:val="00ED5550"/>
    <w:rsid w:val="00ED57EA"/>
    <w:rsid w:val="00ED5AB3"/>
    <w:rsid w:val="00ED5F20"/>
    <w:rsid w:val="00ED6194"/>
    <w:rsid w:val="00ED66C1"/>
    <w:rsid w:val="00ED721F"/>
    <w:rsid w:val="00ED75F5"/>
    <w:rsid w:val="00ED770A"/>
    <w:rsid w:val="00ED7C13"/>
    <w:rsid w:val="00ED7CF5"/>
    <w:rsid w:val="00ED7D08"/>
    <w:rsid w:val="00ED7D7A"/>
    <w:rsid w:val="00EE08BD"/>
    <w:rsid w:val="00EE0A27"/>
    <w:rsid w:val="00EE11F8"/>
    <w:rsid w:val="00EE1B00"/>
    <w:rsid w:val="00EE1F46"/>
    <w:rsid w:val="00EE1FF1"/>
    <w:rsid w:val="00EE21F4"/>
    <w:rsid w:val="00EE2CC6"/>
    <w:rsid w:val="00EE30B1"/>
    <w:rsid w:val="00EE3303"/>
    <w:rsid w:val="00EE3D12"/>
    <w:rsid w:val="00EE3DEB"/>
    <w:rsid w:val="00EE3ED4"/>
    <w:rsid w:val="00EE40BF"/>
    <w:rsid w:val="00EE47F2"/>
    <w:rsid w:val="00EE4A61"/>
    <w:rsid w:val="00EE4A7F"/>
    <w:rsid w:val="00EE51AA"/>
    <w:rsid w:val="00EE5419"/>
    <w:rsid w:val="00EE555A"/>
    <w:rsid w:val="00EE5B62"/>
    <w:rsid w:val="00EE5CA8"/>
    <w:rsid w:val="00EE644E"/>
    <w:rsid w:val="00EE679F"/>
    <w:rsid w:val="00EE72CA"/>
    <w:rsid w:val="00EE75F7"/>
    <w:rsid w:val="00EE7CB7"/>
    <w:rsid w:val="00EF02B0"/>
    <w:rsid w:val="00EF02E1"/>
    <w:rsid w:val="00EF0819"/>
    <w:rsid w:val="00EF081B"/>
    <w:rsid w:val="00EF0872"/>
    <w:rsid w:val="00EF0903"/>
    <w:rsid w:val="00EF0ADD"/>
    <w:rsid w:val="00EF0DC5"/>
    <w:rsid w:val="00EF0F12"/>
    <w:rsid w:val="00EF1B76"/>
    <w:rsid w:val="00EF2116"/>
    <w:rsid w:val="00EF3083"/>
    <w:rsid w:val="00EF30B4"/>
    <w:rsid w:val="00EF331E"/>
    <w:rsid w:val="00EF3795"/>
    <w:rsid w:val="00EF3EC8"/>
    <w:rsid w:val="00EF41DE"/>
    <w:rsid w:val="00EF48E7"/>
    <w:rsid w:val="00EF4AF5"/>
    <w:rsid w:val="00EF510C"/>
    <w:rsid w:val="00EF5764"/>
    <w:rsid w:val="00EF5A01"/>
    <w:rsid w:val="00EF5C51"/>
    <w:rsid w:val="00EF5FFC"/>
    <w:rsid w:val="00EF66F1"/>
    <w:rsid w:val="00EF6F4F"/>
    <w:rsid w:val="00EF74B2"/>
    <w:rsid w:val="00EF7996"/>
    <w:rsid w:val="00EF7E67"/>
    <w:rsid w:val="00F00462"/>
    <w:rsid w:val="00F006A6"/>
    <w:rsid w:val="00F0086D"/>
    <w:rsid w:val="00F024EB"/>
    <w:rsid w:val="00F028BE"/>
    <w:rsid w:val="00F02BB8"/>
    <w:rsid w:val="00F02E83"/>
    <w:rsid w:val="00F03C76"/>
    <w:rsid w:val="00F03DAD"/>
    <w:rsid w:val="00F04C1A"/>
    <w:rsid w:val="00F0527D"/>
    <w:rsid w:val="00F054B9"/>
    <w:rsid w:val="00F05A6F"/>
    <w:rsid w:val="00F06865"/>
    <w:rsid w:val="00F06B69"/>
    <w:rsid w:val="00F07286"/>
    <w:rsid w:val="00F07A1A"/>
    <w:rsid w:val="00F07C08"/>
    <w:rsid w:val="00F07F2C"/>
    <w:rsid w:val="00F1040E"/>
    <w:rsid w:val="00F10593"/>
    <w:rsid w:val="00F10BA2"/>
    <w:rsid w:val="00F10D40"/>
    <w:rsid w:val="00F11D4F"/>
    <w:rsid w:val="00F11EAF"/>
    <w:rsid w:val="00F1203F"/>
    <w:rsid w:val="00F1214F"/>
    <w:rsid w:val="00F1259A"/>
    <w:rsid w:val="00F1274C"/>
    <w:rsid w:val="00F12E7A"/>
    <w:rsid w:val="00F135FE"/>
    <w:rsid w:val="00F13693"/>
    <w:rsid w:val="00F13E88"/>
    <w:rsid w:val="00F140E4"/>
    <w:rsid w:val="00F14C24"/>
    <w:rsid w:val="00F14E04"/>
    <w:rsid w:val="00F1558D"/>
    <w:rsid w:val="00F15887"/>
    <w:rsid w:val="00F15A2E"/>
    <w:rsid w:val="00F15A93"/>
    <w:rsid w:val="00F16157"/>
    <w:rsid w:val="00F16E01"/>
    <w:rsid w:val="00F1712A"/>
    <w:rsid w:val="00F1722E"/>
    <w:rsid w:val="00F17511"/>
    <w:rsid w:val="00F17ACC"/>
    <w:rsid w:val="00F17C6A"/>
    <w:rsid w:val="00F17F78"/>
    <w:rsid w:val="00F17FC4"/>
    <w:rsid w:val="00F17FF4"/>
    <w:rsid w:val="00F2036C"/>
    <w:rsid w:val="00F20BCD"/>
    <w:rsid w:val="00F2107C"/>
    <w:rsid w:val="00F21178"/>
    <w:rsid w:val="00F2152F"/>
    <w:rsid w:val="00F21822"/>
    <w:rsid w:val="00F21BD3"/>
    <w:rsid w:val="00F21C00"/>
    <w:rsid w:val="00F22069"/>
    <w:rsid w:val="00F220CA"/>
    <w:rsid w:val="00F22457"/>
    <w:rsid w:val="00F22621"/>
    <w:rsid w:val="00F22656"/>
    <w:rsid w:val="00F22780"/>
    <w:rsid w:val="00F231B1"/>
    <w:rsid w:val="00F23241"/>
    <w:rsid w:val="00F237DA"/>
    <w:rsid w:val="00F237E2"/>
    <w:rsid w:val="00F23A07"/>
    <w:rsid w:val="00F23AD0"/>
    <w:rsid w:val="00F24068"/>
    <w:rsid w:val="00F2447E"/>
    <w:rsid w:val="00F245F3"/>
    <w:rsid w:val="00F2483D"/>
    <w:rsid w:val="00F24B5D"/>
    <w:rsid w:val="00F24F18"/>
    <w:rsid w:val="00F250A1"/>
    <w:rsid w:val="00F25660"/>
    <w:rsid w:val="00F25749"/>
    <w:rsid w:val="00F2582C"/>
    <w:rsid w:val="00F25972"/>
    <w:rsid w:val="00F25F07"/>
    <w:rsid w:val="00F263C3"/>
    <w:rsid w:val="00F264F2"/>
    <w:rsid w:val="00F268CA"/>
    <w:rsid w:val="00F26C5B"/>
    <w:rsid w:val="00F26CE1"/>
    <w:rsid w:val="00F272F3"/>
    <w:rsid w:val="00F27460"/>
    <w:rsid w:val="00F275F8"/>
    <w:rsid w:val="00F276F2"/>
    <w:rsid w:val="00F27BF7"/>
    <w:rsid w:val="00F30046"/>
    <w:rsid w:val="00F303A7"/>
    <w:rsid w:val="00F30B94"/>
    <w:rsid w:val="00F30D9D"/>
    <w:rsid w:val="00F30E02"/>
    <w:rsid w:val="00F30F9B"/>
    <w:rsid w:val="00F30FDE"/>
    <w:rsid w:val="00F3158D"/>
    <w:rsid w:val="00F31803"/>
    <w:rsid w:val="00F323E8"/>
    <w:rsid w:val="00F3260D"/>
    <w:rsid w:val="00F328D8"/>
    <w:rsid w:val="00F3346F"/>
    <w:rsid w:val="00F33823"/>
    <w:rsid w:val="00F33A86"/>
    <w:rsid w:val="00F33EA4"/>
    <w:rsid w:val="00F34545"/>
    <w:rsid w:val="00F34BDF"/>
    <w:rsid w:val="00F34FCA"/>
    <w:rsid w:val="00F35744"/>
    <w:rsid w:val="00F35BA2"/>
    <w:rsid w:val="00F3735F"/>
    <w:rsid w:val="00F37C90"/>
    <w:rsid w:val="00F40313"/>
    <w:rsid w:val="00F406BE"/>
    <w:rsid w:val="00F40CFB"/>
    <w:rsid w:val="00F40E01"/>
    <w:rsid w:val="00F4159C"/>
    <w:rsid w:val="00F41C15"/>
    <w:rsid w:val="00F41FD7"/>
    <w:rsid w:val="00F42375"/>
    <w:rsid w:val="00F4238F"/>
    <w:rsid w:val="00F42393"/>
    <w:rsid w:val="00F423D2"/>
    <w:rsid w:val="00F4253D"/>
    <w:rsid w:val="00F426E6"/>
    <w:rsid w:val="00F431F0"/>
    <w:rsid w:val="00F43B33"/>
    <w:rsid w:val="00F443D3"/>
    <w:rsid w:val="00F445E4"/>
    <w:rsid w:val="00F44948"/>
    <w:rsid w:val="00F44D61"/>
    <w:rsid w:val="00F44EFB"/>
    <w:rsid w:val="00F45000"/>
    <w:rsid w:val="00F452A5"/>
    <w:rsid w:val="00F456D8"/>
    <w:rsid w:val="00F456EA"/>
    <w:rsid w:val="00F4594C"/>
    <w:rsid w:val="00F45FBE"/>
    <w:rsid w:val="00F46018"/>
    <w:rsid w:val="00F46188"/>
    <w:rsid w:val="00F461F1"/>
    <w:rsid w:val="00F4642C"/>
    <w:rsid w:val="00F46EEA"/>
    <w:rsid w:val="00F46F15"/>
    <w:rsid w:val="00F46FE5"/>
    <w:rsid w:val="00F47099"/>
    <w:rsid w:val="00F47542"/>
    <w:rsid w:val="00F47675"/>
    <w:rsid w:val="00F4781A"/>
    <w:rsid w:val="00F47972"/>
    <w:rsid w:val="00F47A14"/>
    <w:rsid w:val="00F47F59"/>
    <w:rsid w:val="00F50022"/>
    <w:rsid w:val="00F50604"/>
    <w:rsid w:val="00F51284"/>
    <w:rsid w:val="00F51937"/>
    <w:rsid w:val="00F5387D"/>
    <w:rsid w:val="00F53B39"/>
    <w:rsid w:val="00F53C86"/>
    <w:rsid w:val="00F54089"/>
    <w:rsid w:val="00F547E6"/>
    <w:rsid w:val="00F549A8"/>
    <w:rsid w:val="00F54B33"/>
    <w:rsid w:val="00F55189"/>
    <w:rsid w:val="00F552AB"/>
    <w:rsid w:val="00F55486"/>
    <w:rsid w:val="00F5550A"/>
    <w:rsid w:val="00F558AD"/>
    <w:rsid w:val="00F55F4F"/>
    <w:rsid w:val="00F56049"/>
    <w:rsid w:val="00F56120"/>
    <w:rsid w:val="00F5642B"/>
    <w:rsid w:val="00F56A80"/>
    <w:rsid w:val="00F56D0F"/>
    <w:rsid w:val="00F572D6"/>
    <w:rsid w:val="00F57403"/>
    <w:rsid w:val="00F6032B"/>
    <w:rsid w:val="00F603A8"/>
    <w:rsid w:val="00F6085A"/>
    <w:rsid w:val="00F60DC6"/>
    <w:rsid w:val="00F612A0"/>
    <w:rsid w:val="00F614E7"/>
    <w:rsid w:val="00F61707"/>
    <w:rsid w:val="00F61C02"/>
    <w:rsid w:val="00F61C2A"/>
    <w:rsid w:val="00F61CDF"/>
    <w:rsid w:val="00F6252C"/>
    <w:rsid w:val="00F62661"/>
    <w:rsid w:val="00F62EA8"/>
    <w:rsid w:val="00F63500"/>
    <w:rsid w:val="00F63706"/>
    <w:rsid w:val="00F63ABF"/>
    <w:rsid w:val="00F63B48"/>
    <w:rsid w:val="00F63F16"/>
    <w:rsid w:val="00F647C0"/>
    <w:rsid w:val="00F6489C"/>
    <w:rsid w:val="00F64ABF"/>
    <w:rsid w:val="00F64D31"/>
    <w:rsid w:val="00F65554"/>
    <w:rsid w:val="00F65869"/>
    <w:rsid w:val="00F658B7"/>
    <w:rsid w:val="00F65F72"/>
    <w:rsid w:val="00F66361"/>
    <w:rsid w:val="00F67198"/>
    <w:rsid w:val="00F673FA"/>
    <w:rsid w:val="00F6753D"/>
    <w:rsid w:val="00F67613"/>
    <w:rsid w:val="00F67C25"/>
    <w:rsid w:val="00F67CA2"/>
    <w:rsid w:val="00F67FF9"/>
    <w:rsid w:val="00F70962"/>
    <w:rsid w:val="00F71106"/>
    <w:rsid w:val="00F7118C"/>
    <w:rsid w:val="00F7141C"/>
    <w:rsid w:val="00F71478"/>
    <w:rsid w:val="00F71658"/>
    <w:rsid w:val="00F72431"/>
    <w:rsid w:val="00F726AD"/>
    <w:rsid w:val="00F7292B"/>
    <w:rsid w:val="00F72BA2"/>
    <w:rsid w:val="00F72F31"/>
    <w:rsid w:val="00F73445"/>
    <w:rsid w:val="00F7360D"/>
    <w:rsid w:val="00F73C49"/>
    <w:rsid w:val="00F73EED"/>
    <w:rsid w:val="00F73F36"/>
    <w:rsid w:val="00F74285"/>
    <w:rsid w:val="00F74305"/>
    <w:rsid w:val="00F743A4"/>
    <w:rsid w:val="00F745B9"/>
    <w:rsid w:val="00F748F0"/>
    <w:rsid w:val="00F7495F"/>
    <w:rsid w:val="00F74A50"/>
    <w:rsid w:val="00F74CFF"/>
    <w:rsid w:val="00F74D22"/>
    <w:rsid w:val="00F7531F"/>
    <w:rsid w:val="00F7590F"/>
    <w:rsid w:val="00F764F6"/>
    <w:rsid w:val="00F7666A"/>
    <w:rsid w:val="00F76F93"/>
    <w:rsid w:val="00F771CF"/>
    <w:rsid w:val="00F777EB"/>
    <w:rsid w:val="00F778DC"/>
    <w:rsid w:val="00F811F0"/>
    <w:rsid w:val="00F812C0"/>
    <w:rsid w:val="00F81320"/>
    <w:rsid w:val="00F816DF"/>
    <w:rsid w:val="00F81890"/>
    <w:rsid w:val="00F819F8"/>
    <w:rsid w:val="00F81C5E"/>
    <w:rsid w:val="00F81D80"/>
    <w:rsid w:val="00F81F33"/>
    <w:rsid w:val="00F828AD"/>
    <w:rsid w:val="00F82CE0"/>
    <w:rsid w:val="00F82D5E"/>
    <w:rsid w:val="00F833D8"/>
    <w:rsid w:val="00F835E2"/>
    <w:rsid w:val="00F837E4"/>
    <w:rsid w:val="00F83C2C"/>
    <w:rsid w:val="00F83D90"/>
    <w:rsid w:val="00F84544"/>
    <w:rsid w:val="00F84D23"/>
    <w:rsid w:val="00F852F1"/>
    <w:rsid w:val="00F8563F"/>
    <w:rsid w:val="00F85C12"/>
    <w:rsid w:val="00F85D49"/>
    <w:rsid w:val="00F85D59"/>
    <w:rsid w:val="00F85E9A"/>
    <w:rsid w:val="00F86890"/>
    <w:rsid w:val="00F86B4B"/>
    <w:rsid w:val="00F86D41"/>
    <w:rsid w:val="00F86E7D"/>
    <w:rsid w:val="00F8799B"/>
    <w:rsid w:val="00F87CAF"/>
    <w:rsid w:val="00F87D81"/>
    <w:rsid w:val="00F90378"/>
    <w:rsid w:val="00F90BA1"/>
    <w:rsid w:val="00F9107F"/>
    <w:rsid w:val="00F91257"/>
    <w:rsid w:val="00F924BC"/>
    <w:rsid w:val="00F9306E"/>
    <w:rsid w:val="00F93599"/>
    <w:rsid w:val="00F935F4"/>
    <w:rsid w:val="00F93BCB"/>
    <w:rsid w:val="00F93F0E"/>
    <w:rsid w:val="00F946F2"/>
    <w:rsid w:val="00F94BA6"/>
    <w:rsid w:val="00F94E06"/>
    <w:rsid w:val="00F95129"/>
    <w:rsid w:val="00F95529"/>
    <w:rsid w:val="00F95580"/>
    <w:rsid w:val="00F955D6"/>
    <w:rsid w:val="00F956A5"/>
    <w:rsid w:val="00F9585F"/>
    <w:rsid w:val="00F95D89"/>
    <w:rsid w:val="00F96881"/>
    <w:rsid w:val="00F96F59"/>
    <w:rsid w:val="00F97164"/>
    <w:rsid w:val="00F97D8F"/>
    <w:rsid w:val="00F97DF7"/>
    <w:rsid w:val="00F97F4C"/>
    <w:rsid w:val="00FA0395"/>
    <w:rsid w:val="00FA041F"/>
    <w:rsid w:val="00FA0DA8"/>
    <w:rsid w:val="00FA12A8"/>
    <w:rsid w:val="00FA16C7"/>
    <w:rsid w:val="00FA1E8A"/>
    <w:rsid w:val="00FA28BD"/>
    <w:rsid w:val="00FA2F5C"/>
    <w:rsid w:val="00FA3687"/>
    <w:rsid w:val="00FA3CA3"/>
    <w:rsid w:val="00FA4AEA"/>
    <w:rsid w:val="00FA52E0"/>
    <w:rsid w:val="00FA54EF"/>
    <w:rsid w:val="00FA5837"/>
    <w:rsid w:val="00FA587C"/>
    <w:rsid w:val="00FA5B7F"/>
    <w:rsid w:val="00FA633A"/>
    <w:rsid w:val="00FA64C1"/>
    <w:rsid w:val="00FA67AA"/>
    <w:rsid w:val="00FA6809"/>
    <w:rsid w:val="00FA686F"/>
    <w:rsid w:val="00FA6BC3"/>
    <w:rsid w:val="00FA6BF1"/>
    <w:rsid w:val="00FA7274"/>
    <w:rsid w:val="00FA77D9"/>
    <w:rsid w:val="00FB028A"/>
    <w:rsid w:val="00FB10A0"/>
    <w:rsid w:val="00FB10B6"/>
    <w:rsid w:val="00FB1268"/>
    <w:rsid w:val="00FB1288"/>
    <w:rsid w:val="00FB13E9"/>
    <w:rsid w:val="00FB1509"/>
    <w:rsid w:val="00FB227C"/>
    <w:rsid w:val="00FB2E26"/>
    <w:rsid w:val="00FB2F86"/>
    <w:rsid w:val="00FB30B4"/>
    <w:rsid w:val="00FB353D"/>
    <w:rsid w:val="00FB3642"/>
    <w:rsid w:val="00FB3D18"/>
    <w:rsid w:val="00FB3EDE"/>
    <w:rsid w:val="00FB44AB"/>
    <w:rsid w:val="00FB4FF1"/>
    <w:rsid w:val="00FB5C61"/>
    <w:rsid w:val="00FB5C98"/>
    <w:rsid w:val="00FB60E3"/>
    <w:rsid w:val="00FB60EC"/>
    <w:rsid w:val="00FB61E6"/>
    <w:rsid w:val="00FB62EC"/>
    <w:rsid w:val="00FB6556"/>
    <w:rsid w:val="00FB6AED"/>
    <w:rsid w:val="00FB7359"/>
    <w:rsid w:val="00FB7779"/>
    <w:rsid w:val="00FB7E21"/>
    <w:rsid w:val="00FC0321"/>
    <w:rsid w:val="00FC0360"/>
    <w:rsid w:val="00FC055B"/>
    <w:rsid w:val="00FC05BD"/>
    <w:rsid w:val="00FC0B2D"/>
    <w:rsid w:val="00FC0DCB"/>
    <w:rsid w:val="00FC1207"/>
    <w:rsid w:val="00FC1C87"/>
    <w:rsid w:val="00FC1D62"/>
    <w:rsid w:val="00FC1F4A"/>
    <w:rsid w:val="00FC282F"/>
    <w:rsid w:val="00FC2B8A"/>
    <w:rsid w:val="00FC2C0D"/>
    <w:rsid w:val="00FC2CD7"/>
    <w:rsid w:val="00FC31DA"/>
    <w:rsid w:val="00FC391C"/>
    <w:rsid w:val="00FC3EE6"/>
    <w:rsid w:val="00FC4050"/>
    <w:rsid w:val="00FC4510"/>
    <w:rsid w:val="00FC4694"/>
    <w:rsid w:val="00FC47B7"/>
    <w:rsid w:val="00FC4FF4"/>
    <w:rsid w:val="00FC4FFA"/>
    <w:rsid w:val="00FC536B"/>
    <w:rsid w:val="00FC54EA"/>
    <w:rsid w:val="00FC56DA"/>
    <w:rsid w:val="00FC629B"/>
    <w:rsid w:val="00FC6317"/>
    <w:rsid w:val="00FC6D02"/>
    <w:rsid w:val="00FC71F1"/>
    <w:rsid w:val="00FC74B0"/>
    <w:rsid w:val="00FC77E3"/>
    <w:rsid w:val="00FC7CC0"/>
    <w:rsid w:val="00FD02E8"/>
    <w:rsid w:val="00FD06C7"/>
    <w:rsid w:val="00FD0BD6"/>
    <w:rsid w:val="00FD152F"/>
    <w:rsid w:val="00FD1EF7"/>
    <w:rsid w:val="00FD204B"/>
    <w:rsid w:val="00FD27B9"/>
    <w:rsid w:val="00FD2B18"/>
    <w:rsid w:val="00FD2F6B"/>
    <w:rsid w:val="00FD481A"/>
    <w:rsid w:val="00FD4C20"/>
    <w:rsid w:val="00FD4EEE"/>
    <w:rsid w:val="00FD5CAA"/>
    <w:rsid w:val="00FD5F51"/>
    <w:rsid w:val="00FD64DC"/>
    <w:rsid w:val="00FD6761"/>
    <w:rsid w:val="00FD6E18"/>
    <w:rsid w:val="00FD735C"/>
    <w:rsid w:val="00FD7663"/>
    <w:rsid w:val="00FD793B"/>
    <w:rsid w:val="00FD7981"/>
    <w:rsid w:val="00FE01D4"/>
    <w:rsid w:val="00FE0454"/>
    <w:rsid w:val="00FE0E5A"/>
    <w:rsid w:val="00FE108A"/>
    <w:rsid w:val="00FE15B7"/>
    <w:rsid w:val="00FE1DBE"/>
    <w:rsid w:val="00FE20CC"/>
    <w:rsid w:val="00FE2416"/>
    <w:rsid w:val="00FE2B67"/>
    <w:rsid w:val="00FE2E84"/>
    <w:rsid w:val="00FE39F2"/>
    <w:rsid w:val="00FE3FC4"/>
    <w:rsid w:val="00FE41D1"/>
    <w:rsid w:val="00FE425B"/>
    <w:rsid w:val="00FE432E"/>
    <w:rsid w:val="00FE4446"/>
    <w:rsid w:val="00FE448E"/>
    <w:rsid w:val="00FE4DEC"/>
    <w:rsid w:val="00FE4EF3"/>
    <w:rsid w:val="00FE5481"/>
    <w:rsid w:val="00FE64F1"/>
    <w:rsid w:val="00FE6574"/>
    <w:rsid w:val="00FE67F1"/>
    <w:rsid w:val="00FE6817"/>
    <w:rsid w:val="00FE6B0B"/>
    <w:rsid w:val="00FE6D00"/>
    <w:rsid w:val="00FE7085"/>
    <w:rsid w:val="00FE75FC"/>
    <w:rsid w:val="00FF0010"/>
    <w:rsid w:val="00FF001F"/>
    <w:rsid w:val="00FF01DF"/>
    <w:rsid w:val="00FF01E4"/>
    <w:rsid w:val="00FF0927"/>
    <w:rsid w:val="00FF1C98"/>
    <w:rsid w:val="00FF241C"/>
    <w:rsid w:val="00FF2474"/>
    <w:rsid w:val="00FF2524"/>
    <w:rsid w:val="00FF28BB"/>
    <w:rsid w:val="00FF39D6"/>
    <w:rsid w:val="00FF3ADA"/>
    <w:rsid w:val="00FF4234"/>
    <w:rsid w:val="00FF5312"/>
    <w:rsid w:val="00FF54F4"/>
    <w:rsid w:val="00FF585C"/>
    <w:rsid w:val="00FF5A64"/>
    <w:rsid w:val="00FF5FB9"/>
    <w:rsid w:val="00FF63AA"/>
    <w:rsid w:val="00FF6716"/>
    <w:rsid w:val="00FF6802"/>
    <w:rsid w:val="00FF6E61"/>
    <w:rsid w:val="00FF7441"/>
    <w:rsid w:val="00FF755D"/>
    <w:rsid w:val="00FF7A2A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77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22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d363bb29bc9d98bd86a17bc01883fce7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459cb9c19a558672acfa9fa79e178863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10E7C1-80E9-4CAC-8ED4-482AD43EB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6CB363-90C1-4791-B6BD-2ACDF4DFE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7091</TotalTime>
  <Pages>25</Pages>
  <Words>6082</Words>
  <Characters>34671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40672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Paradee Chomtongdee</cp:lastModifiedBy>
  <cp:revision>1761</cp:revision>
  <cp:lastPrinted>2019-11-14T16:33:00Z</cp:lastPrinted>
  <dcterms:created xsi:type="dcterms:W3CDTF">2018-11-05T03:34:00Z</dcterms:created>
  <dcterms:modified xsi:type="dcterms:W3CDTF">2019-11-14T17:40:00Z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