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34A52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7316E69B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099B8B3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44F968D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6C4F6BCC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DE76360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DC33DC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4ABE84E5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09FD1658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4D4ED694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E34C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E34CA" w:rsidRPr="00FE34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48AD6D6" w14:textId="0359435A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05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05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3D60BF3C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395456D" w14:textId="77777777" w:rsidR="00E90878" w:rsidRPr="009B2C54" w:rsidRDefault="00E90878" w:rsidP="00E908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</w:t>
      </w:r>
      <w:bookmarkStart w:id="0" w:name="_GoBack"/>
      <w:bookmarkEnd w:id="0"/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อบทาน</w:t>
      </w:r>
      <w:r w:rsidR="00FE34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0953E43" w14:textId="77777777"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8827E1D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2CD5FC" w14:textId="77777777" w:rsidR="0018700C" w:rsidRPr="00957BD5" w:rsidRDefault="0018700C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19E7E9" w14:textId="291BF1DB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7CE2946E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654869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17979C6B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87828" w14:textId="6C0E31D3"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E90878">
        <w:rPr>
          <w:rFonts w:asciiTheme="majorBidi" w:hAnsiTheme="majorBidi" w:cstheme="majorBidi"/>
          <w:sz w:val="30"/>
          <w:szCs w:val="30"/>
        </w:rPr>
        <w:t xml:space="preserve">30 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491A70">
        <w:rPr>
          <w:rFonts w:asciiTheme="majorBidi" w:hAnsiTheme="majorBidi" w:cstheme="majorBidi"/>
          <w:sz w:val="30"/>
          <w:szCs w:val="30"/>
        </w:rPr>
        <w:t>2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E0D45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5E0D45">
        <w:rPr>
          <w:rFonts w:asciiTheme="majorBidi" w:hAnsiTheme="majorBidi" w:cstheme="majorBidi"/>
          <w:sz w:val="30"/>
          <w:szCs w:val="30"/>
          <w:cs/>
        </w:rPr>
        <w:br/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5E0D45">
        <w:rPr>
          <w:rFonts w:asciiTheme="majorBidi" w:hAnsiTheme="majorBidi" w:cstheme="majorBidi"/>
          <w:sz w:val="30"/>
          <w:szCs w:val="30"/>
        </w:rPr>
        <w:t xml:space="preserve">30 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E0D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0D45">
        <w:rPr>
          <w:rFonts w:asciiTheme="majorBidi" w:hAnsiTheme="majorBidi" w:cstheme="majorBidi"/>
          <w:sz w:val="30"/>
          <w:szCs w:val="30"/>
        </w:rPr>
        <w:t>2562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</w:t>
      </w:r>
      <w:r w:rsidR="00491A70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90878">
        <w:rPr>
          <w:rFonts w:asciiTheme="majorBidi" w:hAnsiTheme="majorBidi" w:cstheme="majorBidi" w:hint="cs"/>
          <w:sz w:val="30"/>
          <w:szCs w:val="30"/>
          <w:cs/>
        </w:rPr>
        <w:t xml:space="preserve">30 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91A70">
        <w:rPr>
          <w:rFonts w:asciiTheme="majorBidi" w:hAnsiTheme="majorBidi" w:cstheme="majorBidi"/>
          <w:sz w:val="30"/>
          <w:szCs w:val="30"/>
        </w:rPr>
        <w:t xml:space="preserve"> 2562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5E0D45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0674B8" w14:textId="77777777"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876AE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34ADE820" w14:textId="77777777"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14:paraId="0EAED14B" w14:textId="77777777"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639FF087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B536C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3E1C0AAF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D2BB1B" w14:textId="77777777"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60EB5A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14:paraId="2831AECB" w14:textId="02C1B49A" w:rsidR="00562754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14:paraId="5C3A316A" w14:textId="3F86A10F" w:rsidR="00FF4482" w:rsidRDefault="00FF4482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14:paraId="2ADD9D1C" w14:textId="77777777" w:rsidR="00FF4482" w:rsidRPr="00957BD5" w:rsidRDefault="00FF4482" w:rsidP="0057326C">
      <w:pPr>
        <w:pStyle w:val="T0"/>
        <w:ind w:left="0" w:right="20"/>
        <w:jc w:val="both"/>
        <w:rPr>
          <w:rFonts w:asciiTheme="majorBidi" w:hAnsiTheme="majorBidi" w:cstheme="majorBidi" w:hint="cs"/>
          <w:i/>
          <w:iCs/>
          <w:cs/>
        </w:rPr>
      </w:pPr>
    </w:p>
    <w:p w14:paraId="150B6615" w14:textId="77777777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71580047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F9D07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6A07EB7C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4CE1DAFF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F9B5882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559F2DF8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56B36C84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3C56F399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6ECC00C8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2346EE72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365391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7AD3EF5" w14:textId="74749C08" w:rsidR="00A05DAD" w:rsidRDefault="00463BFB" w:rsidP="00C31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05DAD">
        <w:rPr>
          <w:rFonts w:asciiTheme="majorBidi" w:hAnsiTheme="majorBidi" w:cstheme="majorBidi" w:hint="cs"/>
          <w:sz w:val="30"/>
          <w:szCs w:val="30"/>
          <w:cs/>
        </w:rPr>
        <w:t>2562</w:t>
      </w:r>
    </w:p>
    <w:p w14:paraId="7DF6B77F" w14:textId="77777777" w:rsidR="00213915" w:rsidRDefault="00213915" w:rsidP="00EA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sectPr w:rsidR="00213915" w:rsidSect="00F7602F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442FC" w14:textId="77777777" w:rsidR="00303D37" w:rsidRDefault="00303D37">
      <w:r>
        <w:separator/>
      </w:r>
    </w:p>
  </w:endnote>
  <w:endnote w:type="continuationSeparator" w:id="0">
    <w:p w14:paraId="43064032" w14:textId="77777777" w:rsidR="00303D37" w:rsidRDefault="0030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8E2F" w14:textId="77777777" w:rsidR="00F90736" w:rsidRDefault="00F90736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25AE91B2" w14:textId="77777777" w:rsidR="00F90736" w:rsidRDefault="00F907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6F3B" w14:textId="77777777" w:rsidR="00F90736" w:rsidRPr="005B73F0" w:rsidRDefault="00F90736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26019B5" w14:textId="77777777" w:rsidR="00F90736" w:rsidRDefault="00F90736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BC6DE31" w14:textId="77777777" w:rsidR="00F90736" w:rsidRPr="00575241" w:rsidRDefault="00F907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E1BDA" w14:textId="77777777" w:rsidR="00F90736" w:rsidRPr="00575241" w:rsidRDefault="00F90736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7E4DA" w14:textId="77777777" w:rsidR="00F90736" w:rsidRPr="005B73F0" w:rsidRDefault="00F90736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23706A" w14:textId="77777777" w:rsidR="00F90736" w:rsidRDefault="00F90736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4F9C5797" w14:textId="77777777" w:rsidR="00F90736" w:rsidRPr="00575241" w:rsidRDefault="00F907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9CCD3" w14:textId="77777777" w:rsidR="00F90736" w:rsidRPr="00BD0D25" w:rsidRDefault="00F90736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7D9AA" w14:textId="77777777" w:rsidR="00F90736" w:rsidRPr="00D42F23" w:rsidRDefault="00F907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FF6AB" w14:textId="77777777" w:rsidR="00303D37" w:rsidRDefault="00303D37">
      <w:r>
        <w:separator/>
      </w:r>
    </w:p>
  </w:footnote>
  <w:footnote w:type="continuationSeparator" w:id="0">
    <w:p w14:paraId="5C8EF483" w14:textId="77777777" w:rsidR="00303D37" w:rsidRDefault="0030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D1555" w14:textId="77777777" w:rsidR="00F90736" w:rsidRDefault="00FF4482">
    <w:pPr>
      <w:pStyle w:val="Header"/>
    </w:pPr>
    <w:r>
      <w:rPr>
        <w:noProof/>
      </w:rPr>
      <w:pict w14:anchorId="643B67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9C00B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0A9192D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378925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7953A51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2EB0DC5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E7BF7F6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4E47773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BC763DF" w14:textId="77777777" w:rsidR="00F90736" w:rsidRPr="0074736C" w:rsidRDefault="00F90736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980065"/>
    <w:multiLevelType w:val="hybridMultilevel"/>
    <w:tmpl w:val="3B826EEC"/>
    <w:lvl w:ilvl="0" w:tplc="A7D2955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342" w:hanging="360"/>
      </w:pPr>
      <w:rPr>
        <w:rFonts w:ascii="Angsana New" w:hAnsi="Angsana New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27"/>
  </w:num>
  <w:num w:numId="5">
    <w:abstractNumId w:val="40"/>
  </w:num>
  <w:num w:numId="6">
    <w:abstractNumId w:val="21"/>
  </w:num>
  <w:num w:numId="7">
    <w:abstractNumId w:val="39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4"/>
  </w:num>
  <w:num w:numId="20">
    <w:abstractNumId w:val="34"/>
  </w:num>
  <w:num w:numId="21">
    <w:abstractNumId w:val="10"/>
  </w:num>
  <w:num w:numId="22">
    <w:abstractNumId w:val="41"/>
  </w:num>
  <w:num w:numId="23">
    <w:abstractNumId w:val="29"/>
  </w:num>
  <w:num w:numId="24">
    <w:abstractNumId w:val="18"/>
  </w:num>
  <w:num w:numId="25">
    <w:abstractNumId w:val="12"/>
  </w:num>
  <w:num w:numId="26">
    <w:abstractNumId w:val="33"/>
  </w:num>
  <w:num w:numId="27">
    <w:abstractNumId w:val="26"/>
  </w:num>
  <w:num w:numId="28">
    <w:abstractNumId w:val="28"/>
  </w:num>
  <w:num w:numId="29">
    <w:abstractNumId w:val="35"/>
  </w:num>
  <w:num w:numId="30">
    <w:abstractNumId w:val="36"/>
  </w:num>
  <w:num w:numId="31">
    <w:abstractNumId w:val="15"/>
  </w:num>
  <w:num w:numId="32">
    <w:abstractNumId w:val="32"/>
  </w:num>
  <w:num w:numId="33">
    <w:abstractNumId w:val="30"/>
  </w:num>
  <w:num w:numId="34">
    <w:abstractNumId w:val="38"/>
  </w:num>
  <w:num w:numId="35">
    <w:abstractNumId w:val="19"/>
  </w:num>
  <w:num w:numId="36">
    <w:abstractNumId w:val="31"/>
  </w:num>
  <w:num w:numId="37">
    <w:abstractNumId w:val="37"/>
  </w:num>
  <w:num w:numId="38">
    <w:abstractNumId w:val="23"/>
  </w:num>
  <w:num w:numId="39">
    <w:abstractNumId w:val="11"/>
  </w:num>
  <w:num w:numId="40">
    <w:abstractNumId w:val="22"/>
  </w:num>
  <w:num w:numId="41">
    <w:abstractNumId w:val="17"/>
  </w:num>
  <w:num w:numId="42">
    <w:abstractNumId w:val="16"/>
  </w:num>
  <w:num w:numId="43">
    <w:abstractNumId w:val="4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178"/>
    <w:rsid w:val="000036BD"/>
    <w:rsid w:val="000039A4"/>
    <w:rsid w:val="00005BAB"/>
    <w:rsid w:val="00005D89"/>
    <w:rsid w:val="000069F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1815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63D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4C0B"/>
    <w:rsid w:val="00075166"/>
    <w:rsid w:val="0007529E"/>
    <w:rsid w:val="00076A3C"/>
    <w:rsid w:val="00076F03"/>
    <w:rsid w:val="00076F2A"/>
    <w:rsid w:val="00080CDF"/>
    <w:rsid w:val="00080DC1"/>
    <w:rsid w:val="00081555"/>
    <w:rsid w:val="00081591"/>
    <w:rsid w:val="000816EC"/>
    <w:rsid w:val="00081A3A"/>
    <w:rsid w:val="000822FF"/>
    <w:rsid w:val="00083A6A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77C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50B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3A4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C29"/>
    <w:rsid w:val="000E7DC5"/>
    <w:rsid w:val="000F0134"/>
    <w:rsid w:val="000F0E53"/>
    <w:rsid w:val="000F30BE"/>
    <w:rsid w:val="000F658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400"/>
    <w:rsid w:val="00103A52"/>
    <w:rsid w:val="00104AE3"/>
    <w:rsid w:val="00106B2D"/>
    <w:rsid w:val="001077C8"/>
    <w:rsid w:val="00107E13"/>
    <w:rsid w:val="00110631"/>
    <w:rsid w:val="0011238A"/>
    <w:rsid w:val="0011240E"/>
    <w:rsid w:val="00112626"/>
    <w:rsid w:val="00113FF0"/>
    <w:rsid w:val="00114F77"/>
    <w:rsid w:val="001156E1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3FB"/>
    <w:rsid w:val="001414F5"/>
    <w:rsid w:val="001422FE"/>
    <w:rsid w:val="00142E27"/>
    <w:rsid w:val="0014390D"/>
    <w:rsid w:val="00143F57"/>
    <w:rsid w:val="001443F1"/>
    <w:rsid w:val="001448D6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829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3F8"/>
    <w:rsid w:val="00170AC6"/>
    <w:rsid w:val="00170CB3"/>
    <w:rsid w:val="00170EB5"/>
    <w:rsid w:val="00170FEF"/>
    <w:rsid w:val="00172081"/>
    <w:rsid w:val="001751A8"/>
    <w:rsid w:val="00175B84"/>
    <w:rsid w:val="00175DF6"/>
    <w:rsid w:val="001760B5"/>
    <w:rsid w:val="001777B0"/>
    <w:rsid w:val="00177CA7"/>
    <w:rsid w:val="00177E6F"/>
    <w:rsid w:val="00180C2E"/>
    <w:rsid w:val="001826A8"/>
    <w:rsid w:val="001826D9"/>
    <w:rsid w:val="00182C4F"/>
    <w:rsid w:val="00183F00"/>
    <w:rsid w:val="001842EF"/>
    <w:rsid w:val="00185175"/>
    <w:rsid w:val="001851E3"/>
    <w:rsid w:val="00185A95"/>
    <w:rsid w:val="00185AFD"/>
    <w:rsid w:val="00185B1A"/>
    <w:rsid w:val="00185F53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460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5C60"/>
    <w:rsid w:val="001A6292"/>
    <w:rsid w:val="001B059B"/>
    <w:rsid w:val="001B0FEC"/>
    <w:rsid w:val="001B1A94"/>
    <w:rsid w:val="001B1C96"/>
    <w:rsid w:val="001B2937"/>
    <w:rsid w:val="001B4B06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4574"/>
    <w:rsid w:val="001E56F2"/>
    <w:rsid w:val="001E5A75"/>
    <w:rsid w:val="001E680F"/>
    <w:rsid w:val="001E6863"/>
    <w:rsid w:val="001E6D58"/>
    <w:rsid w:val="001E7DFF"/>
    <w:rsid w:val="001E7EF8"/>
    <w:rsid w:val="001F134A"/>
    <w:rsid w:val="001F1602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915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B41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4B9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69D8"/>
    <w:rsid w:val="0025705F"/>
    <w:rsid w:val="00260F18"/>
    <w:rsid w:val="002610A1"/>
    <w:rsid w:val="0026275B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2BE3"/>
    <w:rsid w:val="00293041"/>
    <w:rsid w:val="0029318F"/>
    <w:rsid w:val="0029375E"/>
    <w:rsid w:val="00294959"/>
    <w:rsid w:val="00294C8E"/>
    <w:rsid w:val="00294FB8"/>
    <w:rsid w:val="002975B1"/>
    <w:rsid w:val="00297D70"/>
    <w:rsid w:val="00297E21"/>
    <w:rsid w:val="00297F58"/>
    <w:rsid w:val="002A0977"/>
    <w:rsid w:val="002A2685"/>
    <w:rsid w:val="002A2B4D"/>
    <w:rsid w:val="002A2D02"/>
    <w:rsid w:val="002A3B1F"/>
    <w:rsid w:val="002A447F"/>
    <w:rsid w:val="002A44A7"/>
    <w:rsid w:val="002A4A02"/>
    <w:rsid w:val="002A5AB0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2E96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23F8"/>
    <w:rsid w:val="002D3889"/>
    <w:rsid w:val="002D495C"/>
    <w:rsid w:val="002D4C04"/>
    <w:rsid w:val="002D6F4F"/>
    <w:rsid w:val="002D7384"/>
    <w:rsid w:val="002D7FA1"/>
    <w:rsid w:val="002E2C45"/>
    <w:rsid w:val="002E2CF1"/>
    <w:rsid w:val="002E3315"/>
    <w:rsid w:val="002E409F"/>
    <w:rsid w:val="002E43BE"/>
    <w:rsid w:val="002E5A94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5F4F"/>
    <w:rsid w:val="002F6148"/>
    <w:rsid w:val="002F69F0"/>
    <w:rsid w:val="002F70A4"/>
    <w:rsid w:val="002F7969"/>
    <w:rsid w:val="002F7E60"/>
    <w:rsid w:val="003010D9"/>
    <w:rsid w:val="00301746"/>
    <w:rsid w:val="00301BF2"/>
    <w:rsid w:val="00301C87"/>
    <w:rsid w:val="003021AC"/>
    <w:rsid w:val="00302B30"/>
    <w:rsid w:val="00302D9A"/>
    <w:rsid w:val="0030358D"/>
    <w:rsid w:val="00303B6F"/>
    <w:rsid w:val="00303D37"/>
    <w:rsid w:val="00303D8D"/>
    <w:rsid w:val="0030490B"/>
    <w:rsid w:val="00304A0E"/>
    <w:rsid w:val="00304D2A"/>
    <w:rsid w:val="0030578E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25AD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40488"/>
    <w:rsid w:val="00341454"/>
    <w:rsid w:val="003417A7"/>
    <w:rsid w:val="0034190E"/>
    <w:rsid w:val="00341A45"/>
    <w:rsid w:val="00342544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0C2C"/>
    <w:rsid w:val="003516A1"/>
    <w:rsid w:val="00351862"/>
    <w:rsid w:val="0035243B"/>
    <w:rsid w:val="00352D38"/>
    <w:rsid w:val="00353DF8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A84"/>
    <w:rsid w:val="00383708"/>
    <w:rsid w:val="00384001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5D8B"/>
    <w:rsid w:val="003B73CD"/>
    <w:rsid w:val="003B78FE"/>
    <w:rsid w:val="003B7C9E"/>
    <w:rsid w:val="003C13BF"/>
    <w:rsid w:val="003C18DE"/>
    <w:rsid w:val="003C1915"/>
    <w:rsid w:val="003C1B11"/>
    <w:rsid w:val="003C236C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37C8"/>
    <w:rsid w:val="003D3B51"/>
    <w:rsid w:val="003D4290"/>
    <w:rsid w:val="003D615C"/>
    <w:rsid w:val="003D6A41"/>
    <w:rsid w:val="003D6B63"/>
    <w:rsid w:val="003D6BA4"/>
    <w:rsid w:val="003D790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54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0D4F"/>
    <w:rsid w:val="004210EC"/>
    <w:rsid w:val="004210F2"/>
    <w:rsid w:val="0042215B"/>
    <w:rsid w:val="004221E2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3BFB"/>
    <w:rsid w:val="00464252"/>
    <w:rsid w:val="004655B7"/>
    <w:rsid w:val="00466572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04B"/>
    <w:rsid w:val="00476A09"/>
    <w:rsid w:val="00476F9B"/>
    <w:rsid w:val="00477FD1"/>
    <w:rsid w:val="004802BB"/>
    <w:rsid w:val="00482817"/>
    <w:rsid w:val="00482DAC"/>
    <w:rsid w:val="00483E57"/>
    <w:rsid w:val="0048443E"/>
    <w:rsid w:val="0048528C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4DC6"/>
    <w:rsid w:val="004B503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0CC7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6F7B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270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BCF"/>
    <w:rsid w:val="005114A4"/>
    <w:rsid w:val="00511741"/>
    <w:rsid w:val="005126B4"/>
    <w:rsid w:val="005126B8"/>
    <w:rsid w:val="005127B9"/>
    <w:rsid w:val="00512DF3"/>
    <w:rsid w:val="00513385"/>
    <w:rsid w:val="005142A2"/>
    <w:rsid w:val="005143F8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11F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3F94"/>
    <w:rsid w:val="00547E0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3F9"/>
    <w:rsid w:val="00560748"/>
    <w:rsid w:val="00561812"/>
    <w:rsid w:val="00562729"/>
    <w:rsid w:val="00562754"/>
    <w:rsid w:val="0056310A"/>
    <w:rsid w:val="0056408D"/>
    <w:rsid w:val="005649D5"/>
    <w:rsid w:val="00565676"/>
    <w:rsid w:val="00565F56"/>
    <w:rsid w:val="00567511"/>
    <w:rsid w:val="0057213F"/>
    <w:rsid w:val="00572945"/>
    <w:rsid w:val="005729A1"/>
    <w:rsid w:val="00572CD6"/>
    <w:rsid w:val="0057326C"/>
    <w:rsid w:val="00573E28"/>
    <w:rsid w:val="0057419C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61A"/>
    <w:rsid w:val="00581D10"/>
    <w:rsid w:val="005827F0"/>
    <w:rsid w:val="00583028"/>
    <w:rsid w:val="005831E0"/>
    <w:rsid w:val="005832DF"/>
    <w:rsid w:val="00583CF9"/>
    <w:rsid w:val="00585762"/>
    <w:rsid w:val="00585BAA"/>
    <w:rsid w:val="005905FC"/>
    <w:rsid w:val="00590ACB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58A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0D45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7F"/>
    <w:rsid w:val="006006B1"/>
    <w:rsid w:val="00600E68"/>
    <w:rsid w:val="006016AB"/>
    <w:rsid w:val="00601C06"/>
    <w:rsid w:val="00602340"/>
    <w:rsid w:val="00602A6A"/>
    <w:rsid w:val="00603100"/>
    <w:rsid w:val="006040AC"/>
    <w:rsid w:val="006044BF"/>
    <w:rsid w:val="006056D3"/>
    <w:rsid w:val="0060646B"/>
    <w:rsid w:val="00610B1F"/>
    <w:rsid w:val="00610CD9"/>
    <w:rsid w:val="006139C0"/>
    <w:rsid w:val="006141B5"/>
    <w:rsid w:val="00614F90"/>
    <w:rsid w:val="006151EA"/>
    <w:rsid w:val="00615962"/>
    <w:rsid w:val="00616DF6"/>
    <w:rsid w:val="00616E4A"/>
    <w:rsid w:val="0061745B"/>
    <w:rsid w:val="00620955"/>
    <w:rsid w:val="00620C12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8B3"/>
    <w:rsid w:val="00652918"/>
    <w:rsid w:val="0065370D"/>
    <w:rsid w:val="00654119"/>
    <w:rsid w:val="00654A8B"/>
    <w:rsid w:val="00655175"/>
    <w:rsid w:val="00656474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68"/>
    <w:rsid w:val="00681213"/>
    <w:rsid w:val="00681231"/>
    <w:rsid w:val="00681E31"/>
    <w:rsid w:val="00681EA3"/>
    <w:rsid w:val="00682E4B"/>
    <w:rsid w:val="00684E9C"/>
    <w:rsid w:val="006854BC"/>
    <w:rsid w:val="00685ED3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402"/>
    <w:rsid w:val="006926BB"/>
    <w:rsid w:val="006933AA"/>
    <w:rsid w:val="0069350E"/>
    <w:rsid w:val="006942DB"/>
    <w:rsid w:val="00694572"/>
    <w:rsid w:val="00695876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C7C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DB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12CB"/>
    <w:rsid w:val="0071243F"/>
    <w:rsid w:val="00712A84"/>
    <w:rsid w:val="007139BC"/>
    <w:rsid w:val="00713D63"/>
    <w:rsid w:val="00713FF1"/>
    <w:rsid w:val="00714AD7"/>
    <w:rsid w:val="0071515E"/>
    <w:rsid w:val="00715473"/>
    <w:rsid w:val="00715475"/>
    <w:rsid w:val="00715477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FEF"/>
    <w:rsid w:val="00744F2E"/>
    <w:rsid w:val="00744FEF"/>
    <w:rsid w:val="007451BF"/>
    <w:rsid w:val="00745C4F"/>
    <w:rsid w:val="00746C5D"/>
    <w:rsid w:val="00747354"/>
    <w:rsid w:val="0074736C"/>
    <w:rsid w:val="00750122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482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5FE4"/>
    <w:rsid w:val="007B6BED"/>
    <w:rsid w:val="007B6DE1"/>
    <w:rsid w:val="007B726E"/>
    <w:rsid w:val="007C031C"/>
    <w:rsid w:val="007C16B9"/>
    <w:rsid w:val="007C281B"/>
    <w:rsid w:val="007C2CAD"/>
    <w:rsid w:val="007C2E86"/>
    <w:rsid w:val="007C3B42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7380"/>
    <w:rsid w:val="007E054A"/>
    <w:rsid w:val="007E0B09"/>
    <w:rsid w:val="007E1687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6FFD"/>
    <w:rsid w:val="007E7559"/>
    <w:rsid w:val="007F2501"/>
    <w:rsid w:val="007F2B71"/>
    <w:rsid w:val="007F2E6D"/>
    <w:rsid w:val="007F4294"/>
    <w:rsid w:val="007F42A9"/>
    <w:rsid w:val="007F4E47"/>
    <w:rsid w:val="007F5692"/>
    <w:rsid w:val="007F7118"/>
    <w:rsid w:val="007F7126"/>
    <w:rsid w:val="007F764E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7005"/>
    <w:rsid w:val="0083763A"/>
    <w:rsid w:val="00837D7E"/>
    <w:rsid w:val="0084112B"/>
    <w:rsid w:val="00843974"/>
    <w:rsid w:val="00844FF3"/>
    <w:rsid w:val="0084531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4A1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3B5D"/>
    <w:rsid w:val="00863BA8"/>
    <w:rsid w:val="008642C7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672"/>
    <w:rsid w:val="00876E98"/>
    <w:rsid w:val="00877703"/>
    <w:rsid w:val="00877A26"/>
    <w:rsid w:val="00880E54"/>
    <w:rsid w:val="00880F04"/>
    <w:rsid w:val="00880FAF"/>
    <w:rsid w:val="008822F9"/>
    <w:rsid w:val="00882459"/>
    <w:rsid w:val="00882968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113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6B9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042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4CBE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80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2B40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1FC3"/>
    <w:rsid w:val="00973A9E"/>
    <w:rsid w:val="00974640"/>
    <w:rsid w:val="00975653"/>
    <w:rsid w:val="00976EA8"/>
    <w:rsid w:val="009771CA"/>
    <w:rsid w:val="009776E7"/>
    <w:rsid w:val="0097791A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29FA"/>
    <w:rsid w:val="009A318A"/>
    <w:rsid w:val="009A32F1"/>
    <w:rsid w:val="009A3462"/>
    <w:rsid w:val="009A34CA"/>
    <w:rsid w:val="009A3B7C"/>
    <w:rsid w:val="009A3B8B"/>
    <w:rsid w:val="009A4627"/>
    <w:rsid w:val="009A50D3"/>
    <w:rsid w:val="009A5EBA"/>
    <w:rsid w:val="009A6189"/>
    <w:rsid w:val="009A6743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392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B11"/>
    <w:rsid w:val="00A01F38"/>
    <w:rsid w:val="00A024E0"/>
    <w:rsid w:val="00A02645"/>
    <w:rsid w:val="00A028DF"/>
    <w:rsid w:val="00A02B30"/>
    <w:rsid w:val="00A03574"/>
    <w:rsid w:val="00A041C4"/>
    <w:rsid w:val="00A05078"/>
    <w:rsid w:val="00A059B7"/>
    <w:rsid w:val="00A05DAD"/>
    <w:rsid w:val="00A063AD"/>
    <w:rsid w:val="00A0668A"/>
    <w:rsid w:val="00A06BE3"/>
    <w:rsid w:val="00A07603"/>
    <w:rsid w:val="00A102AB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74F"/>
    <w:rsid w:val="00A528C8"/>
    <w:rsid w:val="00A52AB3"/>
    <w:rsid w:val="00A52B2C"/>
    <w:rsid w:val="00A539B2"/>
    <w:rsid w:val="00A541A7"/>
    <w:rsid w:val="00A545FC"/>
    <w:rsid w:val="00A54BD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59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4032"/>
    <w:rsid w:val="00A841A8"/>
    <w:rsid w:val="00A8499E"/>
    <w:rsid w:val="00A855EC"/>
    <w:rsid w:val="00A8589C"/>
    <w:rsid w:val="00A85BC3"/>
    <w:rsid w:val="00A85E0E"/>
    <w:rsid w:val="00A86532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1F94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E03F2"/>
    <w:rsid w:val="00AE0AAC"/>
    <w:rsid w:val="00AE0E46"/>
    <w:rsid w:val="00AE2030"/>
    <w:rsid w:val="00AE2B55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6EE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5032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6C93"/>
    <w:rsid w:val="00B57698"/>
    <w:rsid w:val="00B57D4B"/>
    <w:rsid w:val="00B60532"/>
    <w:rsid w:val="00B60795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401E"/>
    <w:rsid w:val="00B95295"/>
    <w:rsid w:val="00B958D2"/>
    <w:rsid w:val="00BA0018"/>
    <w:rsid w:val="00BA0997"/>
    <w:rsid w:val="00BA18CD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978"/>
    <w:rsid w:val="00BD7BAD"/>
    <w:rsid w:val="00BE149B"/>
    <w:rsid w:val="00BE1FC9"/>
    <w:rsid w:val="00BE26DA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5A1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681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9FC"/>
    <w:rsid w:val="00C27235"/>
    <w:rsid w:val="00C30790"/>
    <w:rsid w:val="00C309E5"/>
    <w:rsid w:val="00C31326"/>
    <w:rsid w:val="00C313FC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3F3"/>
    <w:rsid w:val="00C42B38"/>
    <w:rsid w:val="00C430E7"/>
    <w:rsid w:val="00C432E7"/>
    <w:rsid w:val="00C43880"/>
    <w:rsid w:val="00C43AF1"/>
    <w:rsid w:val="00C43CFC"/>
    <w:rsid w:val="00C43E24"/>
    <w:rsid w:val="00C4521D"/>
    <w:rsid w:val="00C45AD4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0406"/>
    <w:rsid w:val="00C61075"/>
    <w:rsid w:val="00C61258"/>
    <w:rsid w:val="00C61D1D"/>
    <w:rsid w:val="00C625A4"/>
    <w:rsid w:val="00C64BFB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D68"/>
    <w:rsid w:val="00C80F82"/>
    <w:rsid w:val="00C825A7"/>
    <w:rsid w:val="00C84C2D"/>
    <w:rsid w:val="00C8579A"/>
    <w:rsid w:val="00C8629C"/>
    <w:rsid w:val="00C865C7"/>
    <w:rsid w:val="00C86A1E"/>
    <w:rsid w:val="00C86A6A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6498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ADA"/>
    <w:rsid w:val="00CF10E7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197"/>
    <w:rsid w:val="00D0331D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56F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3EAE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E84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3B48"/>
    <w:rsid w:val="00D445A4"/>
    <w:rsid w:val="00D44846"/>
    <w:rsid w:val="00D44894"/>
    <w:rsid w:val="00D45577"/>
    <w:rsid w:val="00D45B20"/>
    <w:rsid w:val="00D46367"/>
    <w:rsid w:val="00D46B50"/>
    <w:rsid w:val="00D47809"/>
    <w:rsid w:val="00D478B6"/>
    <w:rsid w:val="00D47BC0"/>
    <w:rsid w:val="00D50C86"/>
    <w:rsid w:val="00D50CAE"/>
    <w:rsid w:val="00D5117D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2D6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845"/>
    <w:rsid w:val="00D60F2D"/>
    <w:rsid w:val="00D61151"/>
    <w:rsid w:val="00D61724"/>
    <w:rsid w:val="00D62286"/>
    <w:rsid w:val="00D63642"/>
    <w:rsid w:val="00D64DF8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0D9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478F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2C73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A6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730"/>
    <w:rsid w:val="00E228A3"/>
    <w:rsid w:val="00E2295C"/>
    <w:rsid w:val="00E22DAD"/>
    <w:rsid w:val="00E22E16"/>
    <w:rsid w:val="00E23D5E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3D11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4258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6C8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0BC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878"/>
    <w:rsid w:val="00E909FD"/>
    <w:rsid w:val="00E90C7C"/>
    <w:rsid w:val="00E913CA"/>
    <w:rsid w:val="00E91463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B92"/>
    <w:rsid w:val="00EA223E"/>
    <w:rsid w:val="00EA24FF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2B2"/>
    <w:rsid w:val="00EB46A2"/>
    <w:rsid w:val="00EB4AE6"/>
    <w:rsid w:val="00EB52A2"/>
    <w:rsid w:val="00EB5A2C"/>
    <w:rsid w:val="00EB60B3"/>
    <w:rsid w:val="00EB6F68"/>
    <w:rsid w:val="00EB71BF"/>
    <w:rsid w:val="00EB7816"/>
    <w:rsid w:val="00EC09B5"/>
    <w:rsid w:val="00EC1694"/>
    <w:rsid w:val="00EC1FF1"/>
    <w:rsid w:val="00EC2E8F"/>
    <w:rsid w:val="00EC2FE2"/>
    <w:rsid w:val="00EC3235"/>
    <w:rsid w:val="00EC3521"/>
    <w:rsid w:val="00EC51FC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17B"/>
    <w:rsid w:val="00F5431E"/>
    <w:rsid w:val="00F54D95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876EE"/>
    <w:rsid w:val="00F9016B"/>
    <w:rsid w:val="00F90429"/>
    <w:rsid w:val="00F90736"/>
    <w:rsid w:val="00F90E56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7AA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6127"/>
    <w:rsid w:val="00FD7248"/>
    <w:rsid w:val="00FD7EE3"/>
    <w:rsid w:val="00FE1F0D"/>
    <w:rsid w:val="00FE20FB"/>
    <w:rsid w:val="00FE2A09"/>
    <w:rsid w:val="00FE2B83"/>
    <w:rsid w:val="00FE34CA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4482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6E380A3"/>
  <w15:chartTrackingRefBased/>
  <w15:docId w15:val="{13B0CBA8-5C0C-4A46-A96D-9967B8E5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B8013-229C-4E62-9038-FC1CD842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435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2019-11-01T03:01:00Z</cp:lastPrinted>
  <dcterms:created xsi:type="dcterms:W3CDTF">2019-11-13T08:27:00Z</dcterms:created>
  <dcterms:modified xsi:type="dcterms:W3CDTF">2019-11-13T08:32:00Z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