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D62FA" w14:textId="77777777" w:rsidR="00DB308D" w:rsidRDefault="00DB308D" w:rsidP="004C2111">
      <w:pPr>
        <w:pStyle w:val="Reference"/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เอส เมทัล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27EB7A" w14:textId="430684B9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เอส เมทัล จำกัด (มหาชน) และบริษัทย่อย ณ วันที่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D623A7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D623A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4783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D623A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</w:t>
      </w:r>
      <w:r w:rsidR="00A522B7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="00EF5368" w:rsidRPr="00EF536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</w:t>
      </w:r>
      <w:r w:rsidR="00EF5368" w:rsidRPr="00EF536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วดสามเดือนและ</w:t>
      </w:r>
      <w:r w:rsidR="00B4783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EF5368" w:rsidRPr="00EF536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EF5368" w:rsidRPr="00EF536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5368" w:rsidRPr="00EF5368">
        <w:rPr>
          <w:rFonts w:ascii="Browallia New" w:hAnsi="Browallia New" w:cs="Browallia New"/>
          <w:sz w:val="28"/>
          <w:szCs w:val="28"/>
          <w:lang w:bidi="th-TH"/>
        </w:rPr>
        <w:t>30</w:t>
      </w:r>
      <w:r w:rsidR="00EF5368" w:rsidRPr="00EF53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4783E" w:rsidRPr="00B4783E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5368" w:rsidRPr="00EF53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5368" w:rsidRPr="00EF5368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EF536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B4783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D623A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</w:t>
      </w:r>
      <w:r w:rsidR="00D623A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EF5368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</w:t>
      </w:r>
      <w:r w:rsidRPr="00A522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="00D623A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Pr="00A522B7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</w:t>
      </w:r>
      <w:r w:rsidR="00EF5368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D83E1D" w14:textId="77777777" w:rsidR="000B5D47" w:rsidRPr="00A522B7" w:rsidRDefault="000B5D47" w:rsidP="00D623A7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66CA28D" w14:textId="3B50FBA7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64EB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00837C07" w:rsidR="0030110A" w:rsidRPr="00A522B7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39C846" w14:textId="5FAD2C29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840873" w14:textId="1144D84E" w:rsidR="002A78C9" w:rsidRDefault="002A78C9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2AE87A" w14:textId="1E255661" w:rsidR="002A78C9" w:rsidRDefault="002A78C9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6F9AB6" w14:textId="77777777" w:rsidR="002A78C9" w:rsidRPr="00A522B7" w:rsidRDefault="002A78C9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GoBack"/>
      <w:bookmarkEnd w:id="2"/>
    </w:p>
    <w:p w14:paraId="03993A05" w14:textId="6B0E9F8D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3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3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6608A076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00CE78" w14:textId="527AF59A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2CF77A" w14:textId="77777777" w:rsidR="00A522B7" w:rsidRP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A522B7">
        <w:rPr>
          <w:rFonts w:ascii="Browallia New" w:hAnsi="Browallia New" w:cs="Browallia New" w:hint="cs"/>
          <w:sz w:val="28"/>
          <w:szCs w:val="28"/>
        </w:rPr>
        <w:t>2785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280666B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5C990897" w:rsidR="003C35EF" w:rsidRPr="00A522B7" w:rsidRDefault="00A164C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13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30110A" w:rsidRPr="00A164C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2562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BD0A4" w14:textId="77777777" w:rsidR="00B119F8" w:rsidRDefault="00B119F8">
      <w:r>
        <w:separator/>
      </w:r>
    </w:p>
  </w:endnote>
  <w:endnote w:type="continuationSeparator" w:id="0">
    <w:p w14:paraId="64E3B2EE" w14:textId="77777777" w:rsidR="00B119F8" w:rsidRDefault="00B11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18D99" w14:textId="77777777" w:rsidR="00B119F8" w:rsidRDefault="00B119F8">
      <w:bookmarkStart w:id="0" w:name="_Hlk482348182"/>
      <w:bookmarkEnd w:id="0"/>
      <w:r>
        <w:separator/>
      </w:r>
    </w:p>
  </w:footnote>
  <w:footnote w:type="continuationSeparator" w:id="0">
    <w:p w14:paraId="38FF9C44" w14:textId="77777777" w:rsidR="00B119F8" w:rsidRDefault="00B11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4116A" w14:textId="17305D6D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6A88BA31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623A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4" w:name="Footer3_tbl"/>
    <w:bookmarkEnd w:id="4"/>
  </w:p>
  <w:p w14:paraId="615BED89" w14:textId="3C8CD18D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723F7"/>
    <w:rsid w:val="00072E23"/>
    <w:rsid w:val="00074485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20340D"/>
    <w:rsid w:val="0022518C"/>
    <w:rsid w:val="00237A7E"/>
    <w:rsid w:val="00237DAB"/>
    <w:rsid w:val="00241F16"/>
    <w:rsid w:val="00247969"/>
    <w:rsid w:val="00260B25"/>
    <w:rsid w:val="0026182A"/>
    <w:rsid w:val="00277EBE"/>
    <w:rsid w:val="002838FB"/>
    <w:rsid w:val="00285249"/>
    <w:rsid w:val="0028696D"/>
    <w:rsid w:val="0029608E"/>
    <w:rsid w:val="002A252E"/>
    <w:rsid w:val="002A78C9"/>
    <w:rsid w:val="002B5A4A"/>
    <w:rsid w:val="002C013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5ECE"/>
    <w:rsid w:val="00374047"/>
    <w:rsid w:val="003744DA"/>
    <w:rsid w:val="003817E0"/>
    <w:rsid w:val="00384904"/>
    <w:rsid w:val="00386916"/>
    <w:rsid w:val="003B4CCD"/>
    <w:rsid w:val="003B4DED"/>
    <w:rsid w:val="003C12C5"/>
    <w:rsid w:val="003C27EF"/>
    <w:rsid w:val="003C32E9"/>
    <w:rsid w:val="003C35EF"/>
    <w:rsid w:val="003C3898"/>
    <w:rsid w:val="003D2605"/>
    <w:rsid w:val="003D64D6"/>
    <w:rsid w:val="003E034A"/>
    <w:rsid w:val="003E3E21"/>
    <w:rsid w:val="003E470D"/>
    <w:rsid w:val="003F1445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3578"/>
    <w:rsid w:val="004D5A17"/>
    <w:rsid w:val="004E728B"/>
    <w:rsid w:val="004F1A16"/>
    <w:rsid w:val="004F207F"/>
    <w:rsid w:val="004F5D91"/>
    <w:rsid w:val="005070FA"/>
    <w:rsid w:val="0052186A"/>
    <w:rsid w:val="00527ABB"/>
    <w:rsid w:val="005319BF"/>
    <w:rsid w:val="005321DA"/>
    <w:rsid w:val="00547541"/>
    <w:rsid w:val="00551365"/>
    <w:rsid w:val="00551936"/>
    <w:rsid w:val="00552481"/>
    <w:rsid w:val="005627FF"/>
    <w:rsid w:val="00564C3E"/>
    <w:rsid w:val="00577778"/>
    <w:rsid w:val="00577D61"/>
    <w:rsid w:val="005822AC"/>
    <w:rsid w:val="00582A52"/>
    <w:rsid w:val="00582E7C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04DF4"/>
    <w:rsid w:val="00714FD6"/>
    <w:rsid w:val="007265F7"/>
    <w:rsid w:val="00731894"/>
    <w:rsid w:val="00746796"/>
    <w:rsid w:val="00746D91"/>
    <w:rsid w:val="0075598A"/>
    <w:rsid w:val="00761813"/>
    <w:rsid w:val="0077093F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7D71A8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12A4E"/>
    <w:rsid w:val="00912F98"/>
    <w:rsid w:val="00917FBB"/>
    <w:rsid w:val="009219CA"/>
    <w:rsid w:val="009223D3"/>
    <w:rsid w:val="00923EA8"/>
    <w:rsid w:val="00931D7A"/>
    <w:rsid w:val="00935D8D"/>
    <w:rsid w:val="00942FE8"/>
    <w:rsid w:val="00957E70"/>
    <w:rsid w:val="00970DAB"/>
    <w:rsid w:val="00972A45"/>
    <w:rsid w:val="0097321D"/>
    <w:rsid w:val="00990902"/>
    <w:rsid w:val="00992531"/>
    <w:rsid w:val="00995CD5"/>
    <w:rsid w:val="009A1787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C1F"/>
    <w:rsid w:val="00A07FFA"/>
    <w:rsid w:val="00A11FB4"/>
    <w:rsid w:val="00A1550B"/>
    <w:rsid w:val="00A164C8"/>
    <w:rsid w:val="00A237A5"/>
    <w:rsid w:val="00A25604"/>
    <w:rsid w:val="00A35782"/>
    <w:rsid w:val="00A362F9"/>
    <w:rsid w:val="00A43EE6"/>
    <w:rsid w:val="00A522B7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2E7C"/>
    <w:rsid w:val="00AE2BF6"/>
    <w:rsid w:val="00AE3370"/>
    <w:rsid w:val="00AE64CA"/>
    <w:rsid w:val="00AF7092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DFF"/>
    <w:rsid w:val="00B83039"/>
    <w:rsid w:val="00BA5B00"/>
    <w:rsid w:val="00BB1469"/>
    <w:rsid w:val="00BB1A07"/>
    <w:rsid w:val="00BB6DAD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0374"/>
    <w:rsid w:val="00C35B1A"/>
    <w:rsid w:val="00C41C7D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1ADF"/>
    <w:rsid w:val="00D26157"/>
    <w:rsid w:val="00D267AC"/>
    <w:rsid w:val="00D3089E"/>
    <w:rsid w:val="00D31D7A"/>
    <w:rsid w:val="00D33E60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30E3"/>
    <w:rsid w:val="00F755E9"/>
    <w:rsid w:val="00F909CD"/>
    <w:rsid w:val="00F974D1"/>
    <w:rsid w:val="00FA02D2"/>
    <w:rsid w:val="00FA16E0"/>
    <w:rsid w:val="00FC4397"/>
    <w:rsid w:val="00FD05AD"/>
    <w:rsid w:val="00FD0666"/>
    <w:rsid w:val="00FD7295"/>
    <w:rsid w:val="00FE153F"/>
    <w:rsid w:val="00FE16D0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C1425F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5" ma:contentTypeDescription="Create a new document." ma:contentTypeScope="" ma:versionID="0dabad72b552b43e7f038df2596cdccf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d200cb9f25ad8d029198e974ef75a581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29065a1-720c-4df0-b67c-e69a28b38a78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9CF8C4-4227-4587-B438-B428828C3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F43DE7-93A7-4E5F-ACD5-F3F555941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80</TotalTime>
  <Pages>2</Pages>
  <Words>327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41</cp:revision>
  <cp:lastPrinted>2019-05-02T16:25:00Z</cp:lastPrinted>
  <dcterms:created xsi:type="dcterms:W3CDTF">2018-03-22T09:02:00Z</dcterms:created>
  <dcterms:modified xsi:type="dcterms:W3CDTF">2019-11-11T07:29:00Z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