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1BAC0D07" w:rsidR="00DB308D" w:rsidRPr="00EB4ACA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68017CF3" w:rsidR="00DD1E47" w:rsidRPr="00EB4ACA" w:rsidRDefault="00DD1E47" w:rsidP="006771E8">
      <w:pPr>
        <w:pStyle w:val="BodyText"/>
        <w:rPr>
          <w:lang w:val="en-US"/>
        </w:rPr>
      </w:pPr>
    </w:p>
    <w:p w14:paraId="61217FCA" w14:textId="77777777" w:rsidR="00D15EA5" w:rsidRPr="00EB4ACA" w:rsidRDefault="006F1B19" w:rsidP="00D15EA5">
      <w:pPr>
        <w:pStyle w:val="BodyText"/>
      </w:pPr>
      <w:r w:rsidRPr="00EB4ACA">
        <w:br w:type="textWrapping" w:clear="all"/>
      </w:r>
    </w:p>
    <w:p w14:paraId="5D30521B" w14:textId="77777777" w:rsidR="00D15EA5" w:rsidRPr="00EB4ACA" w:rsidRDefault="00D15EA5" w:rsidP="00D15EA5">
      <w:pPr>
        <w:pStyle w:val="BodyText"/>
      </w:pPr>
    </w:p>
    <w:p w14:paraId="21CABAF7" w14:textId="591589A5" w:rsidR="00D15EA5" w:rsidRDefault="00D15EA5" w:rsidP="00534A63">
      <w:pPr>
        <w:pStyle w:val="BodyText"/>
        <w:spacing w:after="0"/>
        <w:rPr>
          <w:rFonts w:cstheme="minorBidi"/>
          <w:lang w:val="en-US" w:bidi="th-TH"/>
        </w:rPr>
      </w:pPr>
    </w:p>
    <w:p w14:paraId="2A4E5AF4" w14:textId="1B041E95" w:rsidR="00534A63" w:rsidRDefault="00534A63" w:rsidP="00534A63">
      <w:pPr>
        <w:pStyle w:val="BodyText"/>
        <w:spacing w:after="0"/>
        <w:rPr>
          <w:rFonts w:cstheme="minorBidi"/>
          <w:lang w:val="en-US" w:bidi="th-TH"/>
        </w:rPr>
      </w:pPr>
    </w:p>
    <w:p w14:paraId="0815E8BD" w14:textId="77777777" w:rsidR="00534A63" w:rsidRPr="00EB4ACA" w:rsidRDefault="00534A63" w:rsidP="00534A63">
      <w:pPr>
        <w:pStyle w:val="BodyText"/>
        <w:spacing w:after="0"/>
        <w:rPr>
          <w:rFonts w:cstheme="minorBidi"/>
          <w:lang w:val="en-US" w:bidi="th-TH"/>
        </w:rPr>
      </w:pPr>
    </w:p>
    <w:p w14:paraId="300B4D61" w14:textId="6EAA2A92" w:rsidR="00634D49" w:rsidRPr="00EB4ACA" w:rsidRDefault="00634D49" w:rsidP="00E6119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B4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ผู้ถือหุ้นบริษัท</w:t>
      </w:r>
      <w:r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C033A" w:rsidRPr="00EB4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ทาพาโก้</w:t>
      </w:r>
      <w:r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EB4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15A27174" w:rsidR="00AD3B26" w:rsidRPr="00EB4ACA" w:rsidRDefault="00AD3B26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1A5015" w14:textId="77777777" w:rsidR="00FC5750" w:rsidRPr="00EB4ACA" w:rsidRDefault="00FC5750" w:rsidP="00FC575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3BF778CC" w14:textId="77777777" w:rsidR="00E61195" w:rsidRPr="00EB4ACA" w:rsidRDefault="00E61195" w:rsidP="00E6119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831A875" w14:textId="3391A491" w:rsidR="00CD4D4E" w:rsidRPr="00EB4ACA" w:rsidRDefault="00E61195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</w:t>
      </w:r>
      <w:r w:rsidR="00625E1F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</w:t>
      </w:r>
      <w:r w:rsidR="00625E1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EF190C" w:rsidRPr="00EB4A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033A" w:rsidRPr="00EB4A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ทาพาโก้</w:t>
      </w:r>
      <w:r w:rsidR="00EF190C" w:rsidRPr="00EB4A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EB4AC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4262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42624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“กลุ่มบริษัท”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20139" w:rsidRPr="00EB4ACA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="00CE379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0631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9C538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C2E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7A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1C4A6F" w:rsidRPr="00EB4A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EE6F48" w:rsidRPr="00EB4A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E7B603C" w14:textId="2E27A7C1" w:rsidR="00E61195" w:rsidRPr="00EB4ACA" w:rsidRDefault="00E61195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27DE67" w14:textId="332B8BDA" w:rsidR="00A51845" w:rsidRPr="00A51845" w:rsidRDefault="001C4A6F" w:rsidP="00A5184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</w:t>
      </w:r>
      <w:r w:rsidR="00ED349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ED34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ดังกล่าว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="00ED34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รวม ณ</w:t>
      </w:r>
      <w:r w:rsidRPr="00EB4ACA">
        <w:rPr>
          <w:rFonts w:ascii="Browallia New" w:hAnsi="Browallia New" w:cs="Browallia New"/>
          <w:sz w:val="28"/>
          <w:szCs w:val="28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EB4ACA">
        <w:rPr>
          <w:rFonts w:ascii="Browallia New" w:hAnsi="Browallia New" w:cs="Browallia New"/>
          <w:sz w:val="28"/>
          <w:szCs w:val="28"/>
        </w:rPr>
        <w:t xml:space="preserve"> </w:t>
      </w:r>
      <w:r w:rsidR="0055204F">
        <w:rPr>
          <w:rFonts w:ascii="Browallia New" w:hAnsi="Browallia New" w:cs="Browallia New"/>
          <w:sz w:val="28"/>
          <w:szCs w:val="28"/>
        </w:rPr>
        <w:t xml:space="preserve">              </w:t>
      </w:r>
      <w:r w:rsidRPr="00EB4ACA">
        <w:rPr>
          <w:rFonts w:ascii="Browallia New" w:hAnsi="Browallia New" w:cs="Browallia New"/>
          <w:sz w:val="28"/>
          <w:szCs w:val="28"/>
        </w:rPr>
        <w:t xml:space="preserve">31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ตุลา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คม </w:t>
      </w:r>
      <w:r w:rsidRPr="00EB4ACA">
        <w:rPr>
          <w:rFonts w:ascii="Browallia New" w:hAnsi="Browallia New" w:cs="Browallia New"/>
          <w:sz w:val="28"/>
          <w:szCs w:val="28"/>
        </w:rPr>
        <w:t>256</w:t>
      </w:r>
      <w:r w:rsidRPr="00EB4ACA">
        <w:rPr>
          <w:rFonts w:ascii="Browallia New" w:hAnsi="Browallia New" w:cs="Browallia New"/>
          <w:sz w:val="28"/>
          <w:szCs w:val="28"/>
          <w:lang w:val="en-US"/>
        </w:rPr>
        <w:t>2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</w:t>
      </w:r>
      <w:r w:rsidR="00ED349A">
        <w:rPr>
          <w:rFonts w:ascii="Browallia New" w:hAnsi="Browallia New" w:cs="Browallia New" w:hint="cs"/>
          <w:sz w:val="28"/>
          <w:szCs w:val="28"/>
          <w:cs/>
          <w:lang w:bidi="th-TH"/>
        </w:rPr>
        <w:t>ของกลุ่มบริษัท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และฐานะการเงินเฉพาะของบริษัท ณ</w:t>
      </w:r>
      <w:r w:rsidRPr="00EB4ACA">
        <w:rPr>
          <w:rFonts w:ascii="Browallia New" w:hAnsi="Browallia New" w:cs="Browallia New"/>
          <w:sz w:val="28"/>
          <w:szCs w:val="28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EB4ACA">
        <w:rPr>
          <w:rFonts w:ascii="Browallia New" w:hAnsi="Browallia New" w:cs="Browallia New"/>
          <w:sz w:val="28"/>
          <w:szCs w:val="28"/>
        </w:rPr>
        <w:t xml:space="preserve"> 31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ตุลาคม </w:t>
      </w:r>
      <w:r w:rsidRPr="00EB4ACA">
        <w:rPr>
          <w:rFonts w:ascii="Browallia New" w:hAnsi="Browallia New" w:cs="Browallia New"/>
          <w:sz w:val="28"/>
          <w:szCs w:val="28"/>
        </w:rPr>
        <w:t>256</w:t>
      </w:r>
      <w:r w:rsidRPr="00EB4ACA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</w:t>
      </w:r>
      <w:r w:rsidRPr="00EB4ACA">
        <w:rPr>
          <w:rFonts w:ascii="Browallia New" w:hAnsi="Browallia New" w:cs="Browallia New"/>
          <w:sz w:val="28"/>
          <w:szCs w:val="28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94026A8" w14:textId="77777777" w:rsidR="00740DA3" w:rsidRPr="00EB4ACA" w:rsidRDefault="00740DA3" w:rsidP="004251A3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514B441" w14:textId="77777777" w:rsidR="009940C2" w:rsidRPr="00EB4ACA" w:rsidRDefault="009940C2" w:rsidP="009940C2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EB4AC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4ACE0DB7" w14:textId="77777777" w:rsidR="00D66A0A" w:rsidRPr="00EB4ACA" w:rsidRDefault="00D66A0A" w:rsidP="00E61195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ACDA243" w14:textId="165C114D" w:rsidR="00300C72" w:rsidRPr="00EB4ACA" w:rsidRDefault="00E61195" w:rsidP="001C4A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D87EC2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ความรับผิดชอบของข้าพเจ้าไว้ในส่วนของความรับผิดชอบของผู้สอบบัญชี</w:t>
      </w:r>
      <w:r w:rsidR="00AC69A7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การตรวจสอบงบการเงินของบริษัทในรายงาน</w:t>
      </w:r>
      <w:r w:rsidR="006565F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นี้ ทั้งนี้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</w:t>
      </w:r>
      <w:r w:rsidR="005E2EB8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="0016260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นั้น 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11223A70" w14:textId="77777777" w:rsidR="00A51845" w:rsidRDefault="00A51845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25604C7" w14:textId="272010E0" w:rsidR="00A51845" w:rsidRDefault="00A51845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342F74" w14:textId="65FD2BD7" w:rsidR="00905C72" w:rsidRDefault="00905C7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C87B2AB" w14:textId="3CDE229D" w:rsidR="00905C72" w:rsidRDefault="00905C7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0E2A85E" w14:textId="77777777" w:rsidR="00905C72" w:rsidRDefault="00905C7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820E334" w14:textId="692883D2" w:rsidR="002C08CF" w:rsidRPr="00EB4ACA" w:rsidRDefault="002C08CF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EB4AC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5E448D" w:rsidRPr="00EB4AC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เน้น</w:t>
      </w:r>
    </w:p>
    <w:p w14:paraId="673A5CB7" w14:textId="77777777" w:rsidR="002C08CF" w:rsidRPr="00EB4ACA" w:rsidRDefault="002C08CF" w:rsidP="00F76D8D">
      <w:pPr>
        <w:spacing w:after="0"/>
        <w:jc w:val="thaiDistribute"/>
        <w:rPr>
          <w:rFonts w:ascii="Browallia New" w:hAnsi="Browallia New" w:cs="Browallia New"/>
          <w:sz w:val="20"/>
          <w:cs/>
          <w:lang w:bidi="th-TH"/>
        </w:rPr>
      </w:pPr>
    </w:p>
    <w:p w14:paraId="2D681CDD" w14:textId="249DC126" w:rsidR="009940C2" w:rsidRPr="00EB4ACA" w:rsidRDefault="005E448D" w:rsidP="009940C2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หมายเหตุประกอบงบการเงินข้อ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/>
          <w:sz w:val="28"/>
          <w:szCs w:val="28"/>
        </w:rPr>
        <w:t>3</w:t>
      </w:r>
      <w:r w:rsidR="001C4A6F" w:rsidRPr="00EB4ACA">
        <w:rPr>
          <w:rFonts w:ascii="Browallia New" w:hAnsi="Browallia New" w:cs="Browallia New"/>
          <w:sz w:val="28"/>
          <w:szCs w:val="28"/>
        </w:rPr>
        <w:t>9</w:t>
      </w:r>
      <w:r w:rsidR="00445D0A" w:rsidRPr="00EB4ACA">
        <w:rPr>
          <w:rFonts w:ascii="Browallia New" w:hAnsi="Browallia New" w:cs="Browallia New"/>
          <w:sz w:val="28"/>
          <w:szCs w:val="28"/>
        </w:rPr>
        <w:t xml:space="preserve">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การไฟฟ้าส่วนภูมิภาค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กฟภ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.)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ได้เรียกเก็บค่าไฟฟ้า</w:t>
      </w:r>
      <w:r w:rsidR="00D50F5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จากบริษัท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ย้อนหลัง</w:t>
      </w:r>
      <w:r w:rsidR="008E28B2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โดยอ้างว่าอุปกรณ์ประกอบมิเตอร์เสียเป็นเหตุให้การอ่านค่ากระแสไฟฟ้าคลาดเคลื่อนน้อยกว่าความเป็นจริงตั้งแต่เดือนมิถุนายน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/>
          <w:sz w:val="28"/>
          <w:szCs w:val="28"/>
        </w:rPr>
        <w:t xml:space="preserve">2551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ถึงเดือนมิถุนายน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/>
          <w:sz w:val="28"/>
          <w:szCs w:val="28"/>
        </w:rPr>
        <w:t xml:space="preserve">2555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ในระหว่างปี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ศาล</w:t>
      </w:r>
      <w:r w:rsidR="00A41947">
        <w:rPr>
          <w:rFonts w:ascii="Browallia New" w:hAnsi="Browallia New" w:cs="Browallia New" w:hint="cs"/>
          <w:sz w:val="28"/>
          <w:szCs w:val="28"/>
          <w:cs/>
          <w:lang w:bidi="th-TH"/>
        </w:rPr>
        <w:t>อุ</w:t>
      </w:r>
      <w:r w:rsidR="00F24E01">
        <w:rPr>
          <w:rFonts w:ascii="Browallia New" w:hAnsi="Browallia New" w:cs="Browallia New" w:hint="cs"/>
          <w:sz w:val="28"/>
          <w:szCs w:val="28"/>
          <w:cs/>
          <w:lang w:bidi="th-TH"/>
        </w:rPr>
        <w:t>ทธรณ์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ได้ตัดสินคดีความให้บริษัทจ่ายค่าปรับปรุงไฟฟ้าเพิ่มเติม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เป็นเงินทั้งสิ้น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/>
          <w:sz w:val="28"/>
          <w:szCs w:val="28"/>
        </w:rPr>
        <w:t xml:space="preserve">32.95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รวมดอกเบี้ยผิดนัดชำระ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/>
          <w:sz w:val="28"/>
          <w:szCs w:val="28"/>
        </w:rPr>
        <w:t xml:space="preserve">9.19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2F72B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1B1B74">
        <w:rPr>
          <w:rFonts w:ascii="Browallia New" w:hAnsi="Browallia New" w:cs="Browallia New" w:hint="cs"/>
          <w:sz w:val="28"/>
          <w:szCs w:val="28"/>
          <w:cs/>
          <w:lang w:bidi="th-TH"/>
        </w:rPr>
        <w:t>ยื</w:t>
      </w:r>
      <w:r w:rsidR="00A908ED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2F72B3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="008D5C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คำพิพากษาของศาลชั้นต้น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ผู้บริหารของบริษัทได้โต้แย้ง</w:t>
      </w:r>
      <w:r w:rsidR="000D0BDF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คำตัดสิน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562B4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</w:t>
      </w:r>
      <w:r w:rsidR="00FD46DB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ยื่นคำ</w:t>
      </w:r>
      <w:r w:rsidR="00FD46DB">
        <w:rPr>
          <w:rFonts w:ascii="Browallia New" w:hAnsi="Browallia New" w:cs="Browallia New" w:hint="cs"/>
          <w:sz w:val="28"/>
          <w:szCs w:val="28"/>
          <w:cs/>
          <w:lang w:bidi="th-TH"/>
        </w:rPr>
        <w:t>ฟ้อง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ไปยังศาล</w:t>
      </w:r>
      <w:r w:rsidR="00FD46DB">
        <w:rPr>
          <w:rFonts w:ascii="Browallia New" w:hAnsi="Browallia New" w:cs="Browallia New" w:hint="cs"/>
          <w:sz w:val="28"/>
          <w:szCs w:val="28"/>
          <w:cs/>
          <w:lang w:bidi="th-TH"/>
        </w:rPr>
        <w:t>ฎีกา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ซึ่งที่ปรึกษาทางกฎหมายของบริษัทมีความเห็นว่ามีความเป็นไปได้สูงที่บริษัทจะชนะคดี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1F06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ดังนั้น </w:t>
      </w:r>
      <w:r w:rsidR="00445D0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ผู้บริหารของบริษัทจึงยังไม่ได้บันทึกผลกระทบที่อาจเกิดขึ้นจากคดีฟ้องร้องดังกล่าว</w:t>
      </w:r>
      <w:r w:rsidR="00445D0A"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3530F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ข้าพเจ้ามิได้แสดงความเห็นอย่างมีเงื่อนไขในเรื่องนี้</w:t>
      </w:r>
    </w:p>
    <w:p w14:paraId="3B57ABD7" w14:textId="77777777" w:rsidR="009940C2" w:rsidRPr="00EB4ACA" w:rsidRDefault="009940C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66D3C275" w14:textId="2221EEAA" w:rsidR="003F632E" w:rsidRPr="00EB4ACA" w:rsidRDefault="003F632E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B4AC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64D7F598" w14:textId="77777777" w:rsidR="003F632E" w:rsidRPr="00EB4ACA" w:rsidRDefault="003F632E" w:rsidP="003F632E">
      <w:pPr>
        <w:spacing w:after="0"/>
        <w:jc w:val="thaiDistribute"/>
        <w:rPr>
          <w:rFonts w:ascii="Browallia New" w:hAnsi="Browallia New" w:cs="Browallia New"/>
        </w:rPr>
      </w:pPr>
    </w:p>
    <w:p w14:paraId="6758086E" w14:textId="31F27C61" w:rsidR="00740DA3" w:rsidRDefault="003F632E" w:rsidP="003F632E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</w:t>
      </w:r>
      <w:r w:rsidR="00EE2691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ที่สุด</w:t>
      </w:r>
      <w:r w:rsidR="00AD246C" w:rsidRPr="00EB4A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641BA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F12617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</w:t>
      </w:r>
      <w:r w:rsidR="00B235FD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่ม</w:t>
      </w:r>
      <w:r w:rsidR="00AA434E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สำหรับปีปัจจุบัน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</w:t>
      </w:r>
      <w:r w:rsidR="004251A3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เรื่องเหล่านี้มาพิจารณาในบริบทของการตรวจสอบงบการเงินรวมและงบการเงินเฉพาะ</w:t>
      </w:r>
      <w:r w:rsidR="00641BA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B235FD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7B5D12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</w:t>
      </w:r>
      <w:r w:rsidR="00AC2CF2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ที่กล่าว</w:t>
      </w:r>
      <w:r w:rsidR="006E23BF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ข้างล่าง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338"/>
        <w:gridCol w:w="4320"/>
      </w:tblGrid>
      <w:tr w:rsidR="003F632E" w:rsidRPr="00FF7AE3" w14:paraId="7EF21DE4" w14:textId="77777777" w:rsidTr="004251A3">
        <w:trPr>
          <w:trHeight w:hRule="exact" w:val="360"/>
          <w:tblHeader/>
        </w:trPr>
        <w:tc>
          <w:tcPr>
            <w:tcW w:w="4338" w:type="dxa"/>
          </w:tcPr>
          <w:p w14:paraId="2956EB1F" w14:textId="77777777" w:rsidR="003F632E" w:rsidRPr="00FF7AE3" w:rsidRDefault="003F632E" w:rsidP="005A3FA4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320" w:type="dxa"/>
          </w:tcPr>
          <w:p w14:paraId="0686DDA8" w14:textId="77777777" w:rsidR="003F632E" w:rsidRPr="00FF7AE3" w:rsidRDefault="003F632E" w:rsidP="005A3FA4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FF0E9C" w:rsidRPr="00FF7AE3" w14:paraId="0F9FF56B" w14:textId="77777777" w:rsidTr="004251A3">
        <w:trPr>
          <w:trHeight w:val="360"/>
        </w:trPr>
        <w:tc>
          <w:tcPr>
            <w:tcW w:w="4338" w:type="dxa"/>
          </w:tcPr>
          <w:p w14:paraId="4A65661F" w14:textId="77777777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  <w:p w14:paraId="2F0B8B14" w14:textId="77777777" w:rsidR="00FF0E9C" w:rsidRPr="00FF7AE3" w:rsidRDefault="00FF0E9C" w:rsidP="00FF0E9C">
            <w:pPr>
              <w:spacing w:after="24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1A0A5C37" w14:textId="402236BB" w:rsidR="00C60504" w:rsidRPr="00FF7AE3" w:rsidRDefault="00FF0E9C" w:rsidP="00C60504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บริษัทย่อยของบริษัทมีรายได้จากการให้บริการรับจ้างก่อสร้างสำหรับปีสิ้นสุดวันที่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31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ตุลาคม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2562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เป็นจำนวน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672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 ซึ่งเป็นจำนวนเงินที่มีสาระสำคัญเมื่อเปรียบเทียบกับรายได้รวมของกลุ่มบริษัท โดยบริษัทย่อยรับรู้รายได้จากการประเมินองค์ประกอบที่ได้ระบุไว้ในแต่ละสัญญาก่อสร้างตามขั้นความสำเร็จของงาน ซึ่งทำให้</w:t>
            </w:r>
            <w:r w:rsidR="0077202B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ผู้บริหารของ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ย่อยต้องมีการทบทวนประมาณการรายได้และต้นทุนการก่อสร้างอย่างสม่ำเสมอตลอดระยะเวลาของโครงการ </w:t>
            </w:r>
            <w:r w:rsidR="003B01F5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รวมถึงผู้บริหารของบริษัท</w:t>
            </w:r>
            <w:r w:rsidR="003C75C3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ย่อย</w:t>
            </w:r>
            <w:r w:rsidR="00977A5F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ต้องประเม</w:t>
            </w:r>
            <w:r w:rsidR="00BC3F36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ินว่าจะมี</w:t>
            </w:r>
            <w:r w:rsidR="00816072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ผลขาดทุนเกิดขึ้น</w:t>
            </w:r>
            <w:r w:rsidR="00CE08D5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หรือไม่ซึ่งจำเป็นต้องบันทึกในบัญช</w:t>
            </w:r>
            <w:r w:rsidR="00C60504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ี </w:t>
            </w:r>
          </w:p>
          <w:p w14:paraId="7B9A6ABD" w14:textId="2BDE9092" w:rsidR="005C267C" w:rsidRPr="00FF7AE3" w:rsidRDefault="005C267C" w:rsidP="005C267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1911135" w14:textId="68DADDF7" w:rsidR="0055204F" w:rsidRDefault="0055204F" w:rsidP="005C267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F822BAA" w14:textId="2FD1F7EB" w:rsidR="00905C72" w:rsidRDefault="00905C72" w:rsidP="005C267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520C013" w14:textId="77777777" w:rsidR="00905C72" w:rsidRPr="00FF7AE3" w:rsidRDefault="00905C72" w:rsidP="005C267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304D7A1" w14:textId="77777777" w:rsidR="00FF0E9C" w:rsidRPr="00FF7AE3" w:rsidRDefault="00FF0E9C" w:rsidP="00FF0E9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 xml:space="preserve">ข้าพเจ้าให้ความสำคัญในประเด็นนี้ เนื่องจากการตรวจสอบรายการดังกล่าวต้องใช้ดุลยพินิจในการพิจารณาข้อมูลที่นำมาใช้ในการคำนวณอัตราส่วนของงานที่ทำเสร็จและการตั้งค่าเผื่อขาดทุนสำหรับแต่ละโครงการก่อสร้าง (ถ้ามี) เป็นอย่างมาก </w:t>
            </w:r>
          </w:p>
          <w:p w14:paraId="1BD1400A" w14:textId="77777777" w:rsidR="00FF0E9C" w:rsidRPr="00FF7AE3" w:rsidRDefault="00FF0E9C" w:rsidP="00FF0E9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5927F8C" w14:textId="77777777" w:rsidR="00FF0E9C" w:rsidRPr="00FF7AE3" w:rsidRDefault="00FF0E9C" w:rsidP="00FF0E9C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ได้เปิดเผยข้อมูลเกี่ยวกับนโยบายการรับรู้รายได้จากการให้บริการก่อสร้างในหมายเหตุประกอบงบการเงินข้อ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และข้อ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</w:t>
            </w:r>
          </w:p>
          <w:p w14:paraId="2033F561" w14:textId="77777777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45943B6" w14:textId="77777777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6D2C8E5" w14:textId="77777777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62AF71B" w14:textId="77777777" w:rsidR="00F659D3" w:rsidRPr="00FF7AE3" w:rsidRDefault="00F659D3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9C5A457" w14:textId="77777777" w:rsidR="00F659D3" w:rsidRPr="00FF7AE3" w:rsidRDefault="00F659D3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EDD920D" w14:textId="77777777" w:rsidR="00F659D3" w:rsidRPr="00FF7AE3" w:rsidRDefault="00F659D3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EA379F8" w14:textId="77777777" w:rsidR="00F659D3" w:rsidRPr="00FF7AE3" w:rsidRDefault="00F659D3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FECA9F2" w14:textId="77777777" w:rsidR="00F659D3" w:rsidRPr="00FF7AE3" w:rsidRDefault="00F659D3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D0EB15B" w14:textId="28A52805" w:rsidR="00FA02FB" w:rsidRPr="00FF7AE3" w:rsidRDefault="00FA02FB" w:rsidP="00FA02FB">
            <w:pPr>
              <w:spacing w:after="24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76ECDB77" w14:textId="459D7E72" w:rsidR="000931C4" w:rsidRPr="00FF7AE3" w:rsidRDefault="000931C4" w:rsidP="00FA02FB">
            <w:pPr>
              <w:spacing w:after="24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6B4A8484" w14:textId="41982BA6" w:rsidR="00F659D3" w:rsidRDefault="00F659D3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5CF490A" w14:textId="7C31ADEA" w:rsidR="0059189B" w:rsidRDefault="0059189B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8E9ED6F" w14:textId="614685E0" w:rsidR="0059189B" w:rsidRDefault="0059189B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CB36782" w14:textId="77777777" w:rsidR="00C43EEE" w:rsidRPr="00FF7AE3" w:rsidRDefault="00C43EEE" w:rsidP="005C267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ED7EC17" w14:textId="12373720" w:rsidR="00FA02FB" w:rsidRPr="00FF7AE3" w:rsidRDefault="00FA02FB" w:rsidP="0059189B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</w:tcPr>
          <w:p w14:paraId="370033D0" w14:textId="77777777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1DD07879" w14:textId="77777777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61AA7F7D" w14:textId="77777777" w:rsidR="00FF0E9C" w:rsidRPr="00FF7AE3" w:rsidRDefault="00FF0E9C" w:rsidP="00FF0E9C">
            <w:pPr>
              <w:spacing w:after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พิจารณาการตอบสนองต่อความเสี่ยงเรื่องการรับรู้รายได้และค่าเผื่อขาดทุนตามสัญญาก่อสร้าง (ถ้ามี) ที่จัดทำโดยผู้สอบบัญชีของกิจการภายในกลุ่ม โดยข้าพเจ้าได้ประเมินความเพียงพอและความเหมาะสมของผลงานของผู้สอบบัญชีของกิจการภายในกลุ่ม เพื่อให้ได้รับหลักฐานการตรวจสอบบัญชีที่เหมาะสมเพียงพอ</w:t>
            </w:r>
          </w:p>
          <w:p w14:paraId="16E3B40E" w14:textId="77777777" w:rsidR="0055204F" w:rsidRPr="00FF7AE3" w:rsidRDefault="0055204F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3D58636" w14:textId="77777777" w:rsidR="0055204F" w:rsidRPr="00FF7AE3" w:rsidRDefault="0055204F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7A7E727" w14:textId="77777777" w:rsidR="0055204F" w:rsidRPr="00FF7AE3" w:rsidRDefault="0055204F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5618CE8" w14:textId="77777777" w:rsidR="0055204F" w:rsidRPr="00FF7AE3" w:rsidRDefault="0055204F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9D401D6" w14:textId="74755A3D" w:rsidR="0055204F" w:rsidRDefault="0055204F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513BEFC" w14:textId="77777777" w:rsidR="00905C72" w:rsidRPr="00FF7AE3" w:rsidRDefault="00905C72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1FDFCFC" w14:textId="77777777" w:rsidR="0055204F" w:rsidRPr="00FF7AE3" w:rsidRDefault="0055204F" w:rsidP="00FF0E9C">
            <w:pPr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64E9CDD4" w14:textId="35575253" w:rsidR="00FF0E9C" w:rsidRPr="00FF7AE3" w:rsidRDefault="00FF0E9C" w:rsidP="00FF0E9C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วิธีการตรวจสอบของผู้สอบบัญชีของกิจการภายในกลุ่ม ประกอบด้วย</w:t>
            </w:r>
          </w:p>
          <w:p w14:paraId="788A1BAC" w14:textId="3791C15D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</w:t>
            </w:r>
            <w:r w:rsidR="0077202B"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เหมาะสม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ของวิธีที่ผู้บริหารของบริษัทย่อยใช้ในการประเมินองค์ประกอบที่ได้ระบุไว้ในแต่ละสัญญา </w:t>
            </w:r>
          </w:p>
          <w:p w14:paraId="655497A2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หารือกับผู้บริหารของบริษัทย่อยเพื่อให้เข้าใจถึงวิธีการประเมินขั้นความสำเร็จของงาน การประมาณการต้นทุนงานก่อสร้าง และผลขาดทุนที่อาจจะเกิดขึ้นจากการก่อสร้าง</w:t>
            </w:r>
          </w:p>
          <w:p w14:paraId="794A0F52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มีประสิทธิภาพของวิธีที่ผู้บริหารของบริษัทย่อยใช้ในการจัดทำประมาณและการปรับเปลี่ยนต้นทุนโครงการก่อสร้างเมื่อมีปัจจัยใหม่ที่มีผลกระทบต่อต้นทุนโครงการ</w:t>
            </w:r>
          </w:p>
          <w:p w14:paraId="293AA517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ตรวจสอบประมาณการต้นทุนโครงการก่อสร้างกับแผนงบประมาณสำหรับแต่ละโครงการ</w:t>
            </w:r>
          </w:p>
          <w:p w14:paraId="49DC3733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ตรวจสอบต้นทุนที่เกิดขึ้นจริงในการก่อสร้างกับเอกสารประกอบรายการ</w:t>
            </w:r>
          </w:p>
          <w:p w14:paraId="203E832F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ทดสอบความถูกต้องของวิธีการคำนวณรายได้ที่รับรู้ตามอัตราส่วนงานที่ทำเสร็จ (อัตราส่วนของต้นทุนที่เกิดขึ้นจริงเปรียบเทียบกับประมาณการต้นทุนงานก่อสร้างทั้งหมดที่จะทำงานให้เสร็จสมบูรณ์) </w:t>
            </w:r>
          </w:p>
          <w:p w14:paraId="193B6BE2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ตรวจสอบรายได้ในการประมาณการเปรียบเทียบกับราคาที่กำหนดตามสัญญาที่ทำกับลูกค้า</w:t>
            </w:r>
          </w:p>
          <w:p w14:paraId="17A66D5C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ประเมินและสอบทานผลขาดทุนและสำรองการขาดทุนที่เกิดขึ้นกับโครงการ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(ถ้ามี)</w:t>
            </w:r>
          </w:p>
          <w:p w14:paraId="4E7ED02B" w14:textId="77777777" w:rsidR="00FF0E9C" w:rsidRPr="00FF7AE3" w:rsidRDefault="00FF0E9C" w:rsidP="00FF0E9C">
            <w:pPr>
              <w:pStyle w:val="ListParagraph"/>
              <w:numPr>
                <w:ilvl w:val="0"/>
                <w:numId w:val="34"/>
              </w:numPr>
              <w:ind w:left="256" w:hanging="18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เกี่ยวกับรายได้จากการให้บริการงานก่อสร้างและรายการบัญชีอื่นที่เกี่ยวข้อง</w:t>
            </w:r>
          </w:p>
          <w:p w14:paraId="6C4AE0D3" w14:textId="0A8051D0" w:rsidR="00F659D3" w:rsidRPr="0059189B" w:rsidRDefault="00F659D3" w:rsidP="0059189B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14:paraId="2E617423" w14:textId="3899D614" w:rsidR="00154274" w:rsidRDefault="00154274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B693AA" w14:textId="77777777" w:rsidR="0059189B" w:rsidRDefault="0059189B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338"/>
        <w:gridCol w:w="4320"/>
      </w:tblGrid>
      <w:tr w:rsidR="0059189B" w:rsidRPr="00FF7AE3" w14:paraId="7A736941" w14:textId="77777777" w:rsidTr="00066FAD">
        <w:trPr>
          <w:trHeight w:hRule="exact" w:val="360"/>
          <w:tblHeader/>
        </w:trPr>
        <w:tc>
          <w:tcPr>
            <w:tcW w:w="4338" w:type="dxa"/>
          </w:tcPr>
          <w:p w14:paraId="645F3864" w14:textId="77777777" w:rsidR="0059189B" w:rsidRPr="00FF7AE3" w:rsidRDefault="0059189B" w:rsidP="00066FA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320" w:type="dxa"/>
          </w:tcPr>
          <w:p w14:paraId="34033776" w14:textId="77777777" w:rsidR="0059189B" w:rsidRPr="00FF7AE3" w:rsidRDefault="0059189B" w:rsidP="00066FA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59189B" w:rsidRPr="00FF7AE3" w14:paraId="6EF9C45B" w14:textId="77777777" w:rsidTr="0059189B">
        <w:trPr>
          <w:trHeight w:hRule="exact" w:val="9194"/>
          <w:tblHeader/>
        </w:trPr>
        <w:tc>
          <w:tcPr>
            <w:tcW w:w="4338" w:type="dxa"/>
          </w:tcPr>
          <w:p w14:paraId="1CBEDDE0" w14:textId="77777777" w:rsidR="0059189B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510C2F67" w14:textId="7C712C56" w:rsidR="0059189B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  <w:p w14:paraId="5B8364A6" w14:textId="77777777" w:rsidR="0059189B" w:rsidRPr="00FF7AE3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5AB9132A" w14:textId="77777777" w:rsidR="0059189B" w:rsidRPr="00FF7AE3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กลุ่มบริษัทได้ลงทุนในสัดส่วนร้อยละ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23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ในบริษัทร่วมแห่งหนึ่งในระหว่างปีสิ้นสุดวันที่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ตุลาคม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2561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เป็นเงิน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119.60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ล้านบาท โดยกลุ่มบริษัทมีส่วนร่วมในการบริหารที่มีสาระสำคัญ</w:t>
            </w:r>
          </w:p>
          <w:p w14:paraId="09210A74" w14:textId="77777777" w:rsidR="0059189B" w:rsidRPr="00FF7AE3" w:rsidRDefault="0059189B" w:rsidP="0059189B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39AAF99" w14:textId="77777777" w:rsidR="0059189B" w:rsidRPr="00FF7AE3" w:rsidRDefault="0059189B" w:rsidP="0059189B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ในระหว่างปีสิ้นสุดวันที่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ตุลาคม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2562 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ผู้บริหารของกลุ่มบริษัทได้ว่าจ้างผู้ประเมินราคาอิสระทำการประเมินมูลค่ายุติธรรมของสินทรัพย์สุทธิและหนี้สินที่ได้มาและสามารถระบุได้เพื่อการปันส่วนราคาซื้อโดยอ้างอิงจากสมมติฐานหลักหลายรายการ</w:t>
            </w:r>
          </w:p>
          <w:p w14:paraId="704F67E8" w14:textId="77777777" w:rsidR="0059189B" w:rsidRPr="00FF7AE3" w:rsidRDefault="0059189B" w:rsidP="0059189B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1521BA1" w14:textId="77777777" w:rsidR="0059189B" w:rsidRPr="00FF7AE3" w:rsidRDefault="0059189B" w:rsidP="0059189B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ข้าพเจ้าให้ความสำคัญในประเด็นนี้ เนื่องจากมูลค่าของเงินลงทุนในบริษัทร่วมมีสาระสำคัญต่องบการเงินรวม ทั้งนี้ การประเมินมูลค่ายุติธรรมของเงินลงทุนต้องใช้ดุลยพินิจของผู้บริหารในการเลือกใช้สมมติฐานและกระแสเงินสดที่ใช้ในการคำนวณมูลค่ายุติธรรมของสินทรัพย์และหนี้สินที่ได้มา </w:t>
            </w:r>
          </w:p>
          <w:p w14:paraId="35FABC24" w14:textId="77777777" w:rsidR="0059189B" w:rsidRPr="00FF7AE3" w:rsidRDefault="0059189B" w:rsidP="0059189B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755E96A" w14:textId="12D80AF7" w:rsidR="0059189B" w:rsidRPr="00FF7AE3" w:rsidRDefault="0059189B" w:rsidP="0059189B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ได้เปิดเผยข้อมูลเกี่ยวกับนโยบายและรายละเอียดของเงินลงทุนในบริษัทร่วมในหมายเหตุประกอบงบการเงินข้อ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และข้อ </w:t>
            </w:r>
            <w:r w:rsidRPr="00FF7A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4320" w:type="dxa"/>
          </w:tcPr>
          <w:p w14:paraId="36F6376C" w14:textId="77777777" w:rsidR="0059189B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227E37D3" w14:textId="61528CF3" w:rsidR="0059189B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วิธีการตรวจสอบของข้าพเจ้าประกอบด้วย</w:t>
            </w:r>
          </w:p>
          <w:p w14:paraId="5F306FAB" w14:textId="77777777" w:rsidR="0059189B" w:rsidRPr="00FF7AE3" w:rsidRDefault="0059189B" w:rsidP="0059189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6038E10A" w14:textId="77777777" w:rsidR="0059189B" w:rsidRPr="00FF7AE3" w:rsidRDefault="0059189B" w:rsidP="0059189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9" w:hanging="187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7A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ประเมินความสามารถ และความเป็นอิสระของผู้เชี่ยวชาญด้านการประเมินที่ผู้บริหารของบริษัทย่อยว่าจ้างให้จัดทำรายการการปันส่วนราคาซื้อ</w:t>
            </w:r>
          </w:p>
          <w:p w14:paraId="011E2862" w14:textId="77777777" w:rsidR="0059189B" w:rsidRPr="00BD09B0" w:rsidRDefault="0059189B" w:rsidP="0059189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9" w:hanging="187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BD09B0"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bidi="th-TH"/>
              </w:rPr>
              <w:t>ทำความเข้าใจเกี่ยวกับข้อสมมติฐานที่ผู้บริหารของบริษัทย่อยพิจารณาร่วมกับผู้ประเมินราคาอิสระ และวิธีการที่ผู้ประเมินราคาอิสระใช้ในการคำนวนมูลค่ายุติธรรม</w:t>
            </w:r>
          </w:p>
          <w:p w14:paraId="7CFFF2B7" w14:textId="77777777" w:rsidR="0059189B" w:rsidRPr="00BD09B0" w:rsidRDefault="0059189B" w:rsidP="0059189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9" w:hanging="187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BD09B0"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bidi="th-TH"/>
              </w:rPr>
              <w:t>ทดสอบความสมเหตุสมผลและสอบถามผู้บริหารในการประมาณการกระแสเงินสดคิดลด อัตราคิดลดและข้อสมมติฐานหลักอื่นที่ใช้ในการคำนวณหามูลค่ายุติธรรม</w:t>
            </w:r>
          </w:p>
          <w:p w14:paraId="020F62C0" w14:textId="77777777" w:rsidR="0059189B" w:rsidRPr="00BD09B0" w:rsidRDefault="0059189B" w:rsidP="0059189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9" w:hanging="187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BD09B0"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bidi="th-TH"/>
              </w:rPr>
              <w:t>ตรวจสอบการปันส่วนราคาซื้อที่จัดทำโดยผู้เชี่ยวชาญรวมถึงข้อมูลอื่นที่เกี่ยวข้อง</w:t>
            </w:r>
          </w:p>
          <w:p w14:paraId="150E1F66" w14:textId="77777777" w:rsidR="0059189B" w:rsidRPr="00BD09B0" w:rsidRDefault="0059189B" w:rsidP="0059189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9" w:hanging="18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BD09B0"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bidi="th-TH"/>
              </w:rPr>
              <w:t>ทดสอบความเพียงพอของการเปิดเผยที่เกี่ยวข้องกับเงินลงทุนในบริษัทร่วมในหมายเหตุประกอบงบการเงิน</w:t>
            </w:r>
          </w:p>
          <w:p w14:paraId="75E861B8" w14:textId="486CE807" w:rsidR="0059189B" w:rsidRPr="00FF7AE3" w:rsidRDefault="0059189B" w:rsidP="0059189B">
            <w:pPr>
              <w:pStyle w:val="ListParagraph"/>
              <w:spacing w:after="0" w:line="240" w:lineRule="auto"/>
              <w:ind w:left="2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1" w:name="_GoBack"/>
            <w:bookmarkEnd w:id="1"/>
          </w:p>
        </w:tc>
      </w:tr>
    </w:tbl>
    <w:p w14:paraId="065948B2" w14:textId="77777777" w:rsidR="00154274" w:rsidRDefault="00154274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4E82D0" w14:textId="2D2B9349" w:rsidR="00154274" w:rsidRDefault="00154274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BBE315B" w14:textId="77777777" w:rsidR="0059189B" w:rsidRDefault="0059189B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F9B02C" w14:textId="77777777" w:rsidR="00154274" w:rsidRDefault="00154274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29ED36" w14:textId="65243B83" w:rsidR="00154274" w:rsidRDefault="00154274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A0C0B8C" w14:textId="7192A7E1" w:rsidR="0011736C" w:rsidRDefault="0011736C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3F56E1" w14:textId="72F4BE31" w:rsidR="00905C72" w:rsidRDefault="00905C7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315071" w14:textId="28E7D598" w:rsidR="00905C72" w:rsidRDefault="00905C7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F9FA30" w14:textId="77777777" w:rsidR="00905C72" w:rsidRDefault="00905C72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E7A6EA" w14:textId="77777777" w:rsidR="0011736C" w:rsidRDefault="0011736C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73F32E" w14:textId="66C334BF" w:rsidR="003F632E" w:rsidRPr="00EB4ACA" w:rsidRDefault="003F632E" w:rsidP="003F632E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5F4509F8" w14:textId="77777777" w:rsidR="003F632E" w:rsidRPr="00EB4ACA" w:rsidRDefault="003F632E" w:rsidP="003F632E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3BB6772B" w14:textId="358D13E5" w:rsidR="005E448D" w:rsidRPr="00EB4ACA" w:rsidRDefault="005E448D" w:rsidP="005E44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EB4AC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B4AC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8E275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EB4AC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78C6921" w14:textId="77777777" w:rsidR="003F632E" w:rsidRPr="00EB4ACA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7D18CE" w14:textId="4E07270B" w:rsidR="005E448D" w:rsidRPr="00EB4ACA" w:rsidRDefault="005E448D" w:rsidP="005E44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8E275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B4ACA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41B3494" w14:textId="77777777" w:rsidR="003F632E" w:rsidRPr="00EB4ACA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BF99027" w14:textId="0B7C29F5" w:rsidR="005E448D" w:rsidRPr="00EB4ACA" w:rsidRDefault="003F632E" w:rsidP="005E44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="00AA434E" w:rsidRPr="00EB4ACA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คือ 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="005E448D"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5E448D" w:rsidRPr="00EB4AC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="005E448D"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E448D" w:rsidRPr="00EB4AC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</w:t>
      </w:r>
      <w:r w:rsidR="008E275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E448D" w:rsidRPr="00EB4AC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5E448D"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="005E448D" w:rsidRPr="00EB4AC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5E448D"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</w:t>
      </w:r>
      <w:r w:rsidR="005E448D" w:rsidRPr="00EB4AC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แย้ง</w:t>
      </w:r>
      <w:r w:rsidR="005E448D"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ต่อข้อเท็จจริงอันเป็นสาระสำคัญหรือไม่</w:t>
      </w:r>
      <w:r w:rsidR="005E448D" w:rsidRPr="00EB4ACA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2A1C6C21" w14:textId="77777777" w:rsidR="003F632E" w:rsidRPr="00EB4ACA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F6CFF71" w14:textId="295B41A9" w:rsidR="003F632E" w:rsidRPr="00EB4ACA" w:rsidRDefault="003F632E" w:rsidP="003F632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</w:t>
      </w:r>
      <w:r w:rsidR="009F000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แย้ง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ต่อข้อเท็จจริงอันเป็นสาระสำคัญ ข้าพเจ้าต้องสื่อสารเรื่องดังกล่าวกับ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ผู้มีหน้าที่ในการกำกับดูแลเพื่อ</w:t>
      </w:r>
      <w:r w:rsidR="005E448D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</w:t>
      </w:r>
      <w:r w:rsidR="009255C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ดำเนินการแก้ไขข้อมูลที่แสดงขัดแย้งกับข้อเท็จจริง</w:t>
      </w:r>
      <w:r w:rsidR="009F000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5E887817" w14:textId="77777777" w:rsidR="003F632E" w:rsidRPr="00EB4ACA" w:rsidRDefault="003F632E" w:rsidP="00E6119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76E8D1" w14:textId="77777777" w:rsidR="009255C4" w:rsidRPr="00EB4ACA" w:rsidRDefault="009255C4" w:rsidP="009255C4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EB4ACA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B4AC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5B95F694" w14:textId="7EEEC953" w:rsidR="003C08B4" w:rsidRPr="00EB4AC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62666CE" w14:textId="0D3FA899" w:rsidR="00E61195" w:rsidRPr="00EB4ACA" w:rsidRDefault="00E61195" w:rsidP="00E6119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</w:t>
      </w:r>
      <w:r w:rsidR="00B235FD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</w:t>
      </w:r>
      <w:r w:rsidR="009255C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ลุ่</w:t>
      </w:r>
      <w:r w:rsidR="00B235FD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บริษัทเหล่านี้โดยถูกต้องตามที่ควรตามมาตรฐานการรายงานทางการเงิน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</w:t>
      </w:r>
      <w:r w:rsidR="002C3FD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บริษัทที่ปราศจากการแสดงข้อมูลที่ขัดต่อข้อเท็จจริงอันเป็นสาระสำคัญ</w:t>
      </w:r>
      <w:r w:rsidR="00894A16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4BEEB0D0" w14:textId="77777777" w:rsidR="00F94CB2" w:rsidRPr="00EB4ACA" w:rsidRDefault="00F94CB2" w:rsidP="00E61195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3E07A1FF" w14:textId="7B214E8C" w:rsidR="00E61195" w:rsidRPr="00EB4ACA" w:rsidRDefault="00E61195" w:rsidP="00B76F3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</w:t>
      </w:r>
      <w:r w:rsidR="002C3FD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55C4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เว้นแต่ผู้บริหารมีความตั้งใจที่จะเลิกกลุ่มบริษัทหรือหยุดดำเนินงานหรือไม่</w:t>
      </w:r>
      <w:r w:rsidR="002C3E7B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มีทางเล</w:t>
      </w:r>
      <w:r w:rsidR="002D24F1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ือกอื่นนอกจาก</w:t>
      </w:r>
      <w:r w:rsidR="00040348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หยุดดำเนินงาน</w:t>
      </w:r>
    </w:p>
    <w:p w14:paraId="1CC2A919" w14:textId="36B07415" w:rsidR="00531C69" w:rsidRDefault="00531C69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62111D" w14:textId="46A5BB51" w:rsidR="00772BEF" w:rsidRDefault="00C67ED3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6D0F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ในการกำกับดูแลมีหน้าที่ในการสอด</w:t>
      </w:r>
      <w:r w:rsidR="001426D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</w:t>
      </w:r>
      <w:r w:rsidR="006D0F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องดูแล</w:t>
      </w:r>
      <w:r w:rsidR="00FC73D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กระบวนการในการจัดทำ</w:t>
      </w:r>
      <w:r w:rsidR="006C30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รายงานทางการเงินของ</w:t>
      </w:r>
      <w:r w:rsidR="008141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5636A6E1" w14:textId="09ACEB45" w:rsidR="00772BEF" w:rsidRDefault="00772BEF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9CA6E43" w14:textId="70FFF8B3" w:rsidR="00772BEF" w:rsidRDefault="00772BEF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F4CF22" w14:textId="18BB189B" w:rsidR="00905C72" w:rsidRDefault="00905C72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ABB033" w14:textId="41936FB7" w:rsidR="00905C72" w:rsidRDefault="00905C72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319B7E" w14:textId="1A270CB7" w:rsidR="00905C72" w:rsidRDefault="00905C72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71F7715" w14:textId="77777777" w:rsidR="00905C72" w:rsidRDefault="00905C72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B6191F" w14:textId="3AEEA017" w:rsidR="00772BEF" w:rsidRDefault="00772BEF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9AA90A0" w14:textId="77777777" w:rsidR="00772BEF" w:rsidRPr="00EB4ACA" w:rsidRDefault="00772BEF" w:rsidP="009255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9EE020" w14:textId="7D861AE4" w:rsidR="009255C4" w:rsidRPr="00EB4ACA" w:rsidRDefault="009255C4" w:rsidP="009255C4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EB4AC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6C164D48" w14:textId="77777777" w:rsidR="00E61195" w:rsidRPr="00772BEF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F3EC2F" w14:textId="582CC5C3" w:rsidR="00E61195" w:rsidRPr="00EB4ACA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</w:t>
      </w:r>
      <w:r w:rsidR="002C3FD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บริษัทโดยรวม</w:t>
      </w:r>
      <w:r w:rsidR="00193C7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ปราศจากการแสดงข้อมูลที่ขัดต่อข้อเท็จจริงอันเป็นสาระสำคัญหรือไม่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</w:t>
      </w:r>
      <w:r w:rsidR="00894A16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="00894A16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ต่องบการเงิน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066BC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</w:t>
      </w:r>
      <w:r w:rsidR="00066BC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แย้ง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ต่อข้อเท็จจริงอันเป็นสาระสำคัญที่มีอยู่ได้เสมอไป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</w:t>
      </w:r>
      <w:r w:rsidR="00066BC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แย้ง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ต่อข้อเท็จจริงอาจเกิดจากการทุจริตหรือข้อผิดพลาด</w:t>
      </w:r>
      <w:r w:rsidR="00066BC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</w:t>
      </w:r>
      <w:r w:rsidR="00066BCC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แย้ง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ต่อข้อเท็จจริงแต่ละรายการหรือทุกรายการรวมกันจะมีผลต่อการตัดสินใจ</w:t>
      </w:r>
      <w:r w:rsidR="006A30D9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</w:t>
      </w:r>
      <w:r w:rsidR="00191972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</w:p>
    <w:p w14:paraId="1EEC0F13" w14:textId="610B181A" w:rsidR="00E61195" w:rsidRPr="00EB4ACA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CBC2A9" w14:textId="48ABB5A9" w:rsidR="00044B70" w:rsidRPr="00EB4ACA" w:rsidRDefault="00044B70" w:rsidP="00F201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="00191972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</w:t>
      </w:r>
      <w:r w:rsidR="006A30D9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EF79A45" w14:textId="0344CC41" w:rsidR="00044B70" w:rsidRPr="00EB4ACA" w:rsidRDefault="00044B70" w:rsidP="00044B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</w:t>
      </w:r>
      <w:r w:rsidR="002C3FD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6A30D9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BE630D8" w14:textId="77777777" w:rsidR="00044B70" w:rsidRPr="00EB4ACA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5F17F50C" w14:textId="5E2D7C1F" w:rsidR="00DF758F" w:rsidRPr="00EB4ACA" w:rsidRDefault="00044B70" w:rsidP="00775C5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ทางบัญชีและการเปิดเผยข้อมูลที่เกี่ยวข้อง</w:t>
      </w:r>
      <w:r w:rsidR="006A30D9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ซึ่งจัดทำขึ้นโดยผู้บริหาร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78F0C90" w14:textId="4A786818" w:rsidR="00044B70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016667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ของ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 w:rsidR="00661850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75E1D9BC" w14:textId="3D286015" w:rsidR="00044B70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โครงสร้างและเนื้อหาของงบการเงินรวมและงบการเงินเฉพาะของบริษัทโดยรวม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รวมถึงการเปิดเผยว่างบการเงินรวมและงบการเงินเฉพาะของ</w:t>
      </w:r>
      <w:r w:rsidR="002C3FD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บริษัทแสดงรายการและเหตุการณ์</w:t>
      </w:r>
      <w:r w:rsidR="00772BEF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50FADE58" w14:textId="4330B235" w:rsidR="00905C72" w:rsidRDefault="00905C72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3165BC" w14:textId="77777777" w:rsidR="00905C72" w:rsidRPr="00EB4ACA" w:rsidRDefault="00905C72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46AF0F0" w14:textId="0DF189C9" w:rsidR="00044B70" w:rsidRPr="00EB4ACA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eastAsia"/>
          <w:sz w:val="28"/>
          <w:szCs w:val="28"/>
          <w:cs/>
          <w:lang w:bidi="th-TH"/>
        </w:rPr>
        <w:lastRenderedPageBreak/>
        <w:t>•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661850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5AA19E7" w14:textId="77777777" w:rsidR="00044B70" w:rsidRPr="00EB4ACA" w:rsidRDefault="00044B70" w:rsidP="00044B7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1A8933D" w14:textId="234358A1" w:rsidR="00E61195" w:rsidRPr="00EB4ACA" w:rsidRDefault="00044B70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661850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0FE5E4D8" w14:textId="77777777" w:rsidR="00044B70" w:rsidRPr="00EB4ACA" w:rsidRDefault="00044B70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DCBA2F" w14:textId="77777777" w:rsidR="009255C4" w:rsidRPr="00EB4ACA" w:rsidRDefault="009255C4" w:rsidP="009255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7450C41C" w14:textId="77777777" w:rsidR="00752666" w:rsidRPr="00EB4ACA" w:rsidRDefault="00752666" w:rsidP="00044B7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E06FB7" w14:textId="6F191600" w:rsidR="00044B70" w:rsidRPr="00EB4ACA" w:rsidRDefault="00044B70" w:rsidP="00CB751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ที่มีนัยสำคัญใน</w:t>
      </w:r>
      <w:r w:rsidRPr="00EB4ACA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การตรวจสอบงบการเงินรวมและงบการเงินเฉพาะของ</w:t>
      </w:r>
      <w:r w:rsidR="002C3FD5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บริษัทสำหรับ</w:t>
      </w:r>
      <w:r w:rsidR="003A5197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6848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ถือ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เป็นเรื่องสำคัญในการตรวจสอบ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661850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="001A1A47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EB4ACA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46A85F3B" w14:textId="77777777" w:rsidR="00044B70" w:rsidRPr="00EB4ACA" w:rsidRDefault="00044B70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8DA925" w14:textId="1F9EC4F6" w:rsidR="00E61195" w:rsidRPr="00EB4ACA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8F6E703" w14:textId="77777777" w:rsidR="00E61195" w:rsidRPr="00EB4ACA" w:rsidRDefault="00E61195" w:rsidP="00E611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A57895" w14:textId="3E3EEB5C" w:rsidR="00142624" w:rsidRPr="00EB4ACA" w:rsidRDefault="004C033A" w:rsidP="005A3FA4">
      <w:pPr>
        <w:tabs>
          <w:tab w:val="left" w:pos="2364"/>
        </w:tabs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EB4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  <w:r w:rsidR="005A3FA4" w:rsidRPr="00EB4A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ab/>
      </w:r>
    </w:p>
    <w:p w14:paraId="0E0FD2DC" w14:textId="77777777" w:rsidR="00142624" w:rsidRPr="00EB4AC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C021F9" w:rsidR="00142624" w:rsidRPr="00EB4AC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4C033A"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33A" w:rsidRPr="00EB4ACA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EB4AC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EB4AC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EB4AC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4AC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1440EC13" w:rsidR="00D15EA5" w:rsidRPr="00F76D8D" w:rsidRDefault="006E32D9" w:rsidP="004C033A">
      <w:pPr>
        <w:spacing w:after="0" w:line="240" w:lineRule="auto"/>
        <w:rPr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2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="004C033A" w:rsidRPr="002C6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sectPr w:rsidR="00D15EA5" w:rsidRPr="00F76D8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6FD7E" w14:textId="77777777" w:rsidR="0043405D" w:rsidRDefault="0043405D">
      <w:r>
        <w:separator/>
      </w:r>
    </w:p>
  </w:endnote>
  <w:endnote w:type="continuationSeparator" w:id="0">
    <w:p w14:paraId="7E44C343" w14:textId="77777777" w:rsidR="0043405D" w:rsidRDefault="0043405D">
      <w:r>
        <w:continuationSeparator/>
      </w:r>
    </w:p>
  </w:endnote>
  <w:endnote w:type="continuationNotice" w:id="1">
    <w:p w14:paraId="43CAD96A" w14:textId="77777777" w:rsidR="0043405D" w:rsidRDefault="004340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71193" w14:textId="77777777" w:rsidR="0043405D" w:rsidRDefault="0043405D">
      <w:bookmarkStart w:id="0" w:name="_Hlk482348182"/>
      <w:bookmarkEnd w:id="0"/>
      <w:r>
        <w:separator/>
      </w:r>
    </w:p>
  </w:footnote>
  <w:footnote w:type="continuationSeparator" w:id="0">
    <w:p w14:paraId="0A255BC5" w14:textId="77777777" w:rsidR="0043405D" w:rsidRDefault="0043405D">
      <w:r>
        <w:continuationSeparator/>
      </w:r>
    </w:p>
  </w:footnote>
  <w:footnote w:type="continuationNotice" w:id="1">
    <w:p w14:paraId="311EDFFC" w14:textId="77777777" w:rsidR="0043405D" w:rsidRDefault="004340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066FAD" w:rsidRDefault="00066FAD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6F243CE" w:rsidR="00066FAD" w:rsidRDefault="00066FAD" w:rsidP="00D96128">
    <w:pPr>
      <w:pStyle w:val="Header"/>
      <w:jc w:val="right"/>
    </w:pPr>
  </w:p>
  <w:p w14:paraId="4A9BB6FF" w14:textId="77777777" w:rsidR="00066FAD" w:rsidRPr="0079502D" w:rsidRDefault="00066FAD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066FAD" w:rsidRDefault="00066FAD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4E02112" w:rsidR="00066FAD" w:rsidRPr="006932D7" w:rsidRDefault="00066FAD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066FAD" w:rsidRDefault="00066FAD" w:rsidP="00D15EA5">
    <w:pPr>
      <w:pStyle w:val="Header"/>
    </w:pPr>
    <w:bookmarkStart w:id="2" w:name="Footer3_tbl"/>
    <w:bookmarkEnd w:id="2"/>
  </w:p>
  <w:p w14:paraId="4E76693D" w14:textId="690AC64B" w:rsidR="00066FAD" w:rsidRPr="00F20139" w:rsidRDefault="00066FAD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90E4F5B4"/>
    <w:lvl w:ilvl="0" w:tplc="926A76D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57E44A2"/>
    <w:multiLevelType w:val="hybridMultilevel"/>
    <w:tmpl w:val="3D16D272"/>
    <w:lvl w:ilvl="0" w:tplc="364A41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608"/>
    <w:rsid w:val="000162B0"/>
    <w:rsid w:val="00016667"/>
    <w:rsid w:val="0001695D"/>
    <w:rsid w:val="00023D4C"/>
    <w:rsid w:val="0003023B"/>
    <w:rsid w:val="00031D17"/>
    <w:rsid w:val="00033761"/>
    <w:rsid w:val="00040348"/>
    <w:rsid w:val="00044ACE"/>
    <w:rsid w:val="00044B70"/>
    <w:rsid w:val="0004550E"/>
    <w:rsid w:val="00052614"/>
    <w:rsid w:val="00053D76"/>
    <w:rsid w:val="00054B45"/>
    <w:rsid w:val="000571AA"/>
    <w:rsid w:val="00066BCC"/>
    <w:rsid w:val="00066FAD"/>
    <w:rsid w:val="00067A2B"/>
    <w:rsid w:val="00070A07"/>
    <w:rsid w:val="000723F7"/>
    <w:rsid w:val="00074485"/>
    <w:rsid w:val="000828F1"/>
    <w:rsid w:val="00082F59"/>
    <w:rsid w:val="000875D8"/>
    <w:rsid w:val="00092DA1"/>
    <w:rsid w:val="000931C4"/>
    <w:rsid w:val="00094333"/>
    <w:rsid w:val="00097FAB"/>
    <w:rsid w:val="000A3BBA"/>
    <w:rsid w:val="000B3D6F"/>
    <w:rsid w:val="000B535F"/>
    <w:rsid w:val="000B65E3"/>
    <w:rsid w:val="000B7090"/>
    <w:rsid w:val="000C3886"/>
    <w:rsid w:val="000D0BDF"/>
    <w:rsid w:val="000D35EC"/>
    <w:rsid w:val="000E52CE"/>
    <w:rsid w:val="000E76C7"/>
    <w:rsid w:val="000F3AAB"/>
    <w:rsid w:val="000F6E25"/>
    <w:rsid w:val="0010106C"/>
    <w:rsid w:val="001011DF"/>
    <w:rsid w:val="00103CDD"/>
    <w:rsid w:val="00112B69"/>
    <w:rsid w:val="0011736C"/>
    <w:rsid w:val="001316D3"/>
    <w:rsid w:val="00135C8C"/>
    <w:rsid w:val="00142624"/>
    <w:rsid w:val="001426D4"/>
    <w:rsid w:val="00142760"/>
    <w:rsid w:val="00142E5B"/>
    <w:rsid w:val="00154274"/>
    <w:rsid w:val="0015526C"/>
    <w:rsid w:val="001554CD"/>
    <w:rsid w:val="00155A91"/>
    <w:rsid w:val="001613E2"/>
    <w:rsid w:val="00162605"/>
    <w:rsid w:val="0016459D"/>
    <w:rsid w:val="00167017"/>
    <w:rsid w:val="00182F9F"/>
    <w:rsid w:val="00191972"/>
    <w:rsid w:val="0019210D"/>
    <w:rsid w:val="00193C7A"/>
    <w:rsid w:val="001A1A47"/>
    <w:rsid w:val="001A3BFB"/>
    <w:rsid w:val="001A3C20"/>
    <w:rsid w:val="001B06F1"/>
    <w:rsid w:val="001B198C"/>
    <w:rsid w:val="001B1B74"/>
    <w:rsid w:val="001B7388"/>
    <w:rsid w:val="001C4A6F"/>
    <w:rsid w:val="001C5A35"/>
    <w:rsid w:val="001D1982"/>
    <w:rsid w:val="001D2302"/>
    <w:rsid w:val="001D7BB3"/>
    <w:rsid w:val="001E12A6"/>
    <w:rsid w:val="001E3909"/>
    <w:rsid w:val="001E498F"/>
    <w:rsid w:val="001E62DB"/>
    <w:rsid w:val="001F0912"/>
    <w:rsid w:val="001F58DF"/>
    <w:rsid w:val="00204262"/>
    <w:rsid w:val="00211A7C"/>
    <w:rsid w:val="00217738"/>
    <w:rsid w:val="0022518C"/>
    <w:rsid w:val="00233BAD"/>
    <w:rsid w:val="00237A7E"/>
    <w:rsid w:val="00241F16"/>
    <w:rsid w:val="00245D6D"/>
    <w:rsid w:val="00247969"/>
    <w:rsid w:val="002542FF"/>
    <w:rsid w:val="00255AF0"/>
    <w:rsid w:val="0025680B"/>
    <w:rsid w:val="0026182A"/>
    <w:rsid w:val="0027464C"/>
    <w:rsid w:val="00275FB1"/>
    <w:rsid w:val="00277EBE"/>
    <w:rsid w:val="00281F85"/>
    <w:rsid w:val="002838FB"/>
    <w:rsid w:val="00283B4E"/>
    <w:rsid w:val="00285249"/>
    <w:rsid w:val="0029023E"/>
    <w:rsid w:val="002A252E"/>
    <w:rsid w:val="002A3D00"/>
    <w:rsid w:val="002B0BF8"/>
    <w:rsid w:val="002B5A4A"/>
    <w:rsid w:val="002C08CF"/>
    <w:rsid w:val="002C34A3"/>
    <w:rsid w:val="002C3E7B"/>
    <w:rsid w:val="002C3FD5"/>
    <w:rsid w:val="002C623D"/>
    <w:rsid w:val="002C6495"/>
    <w:rsid w:val="002D24F1"/>
    <w:rsid w:val="002D4A08"/>
    <w:rsid w:val="002D5A0F"/>
    <w:rsid w:val="002D5AE0"/>
    <w:rsid w:val="002D6E25"/>
    <w:rsid w:val="002E02F4"/>
    <w:rsid w:val="002E2A15"/>
    <w:rsid w:val="002E7F1E"/>
    <w:rsid w:val="002F2DEB"/>
    <w:rsid w:val="002F3903"/>
    <w:rsid w:val="002F4A52"/>
    <w:rsid w:val="002F4DF6"/>
    <w:rsid w:val="002F72B3"/>
    <w:rsid w:val="002F7587"/>
    <w:rsid w:val="002F7D90"/>
    <w:rsid w:val="0030026A"/>
    <w:rsid w:val="00300C72"/>
    <w:rsid w:val="00305173"/>
    <w:rsid w:val="00305E32"/>
    <w:rsid w:val="003140F5"/>
    <w:rsid w:val="00315D1F"/>
    <w:rsid w:val="00317E98"/>
    <w:rsid w:val="00321A76"/>
    <w:rsid w:val="00322B56"/>
    <w:rsid w:val="00325236"/>
    <w:rsid w:val="0032620F"/>
    <w:rsid w:val="003304A5"/>
    <w:rsid w:val="00335E5B"/>
    <w:rsid w:val="00336A4F"/>
    <w:rsid w:val="00354F5D"/>
    <w:rsid w:val="003578D2"/>
    <w:rsid w:val="00360C6B"/>
    <w:rsid w:val="003619FB"/>
    <w:rsid w:val="0036292E"/>
    <w:rsid w:val="00363BA3"/>
    <w:rsid w:val="00364D76"/>
    <w:rsid w:val="00365ECE"/>
    <w:rsid w:val="00367C48"/>
    <w:rsid w:val="003744DA"/>
    <w:rsid w:val="00375AA7"/>
    <w:rsid w:val="00380D1E"/>
    <w:rsid w:val="00382AC2"/>
    <w:rsid w:val="00384904"/>
    <w:rsid w:val="00390A03"/>
    <w:rsid w:val="003974FE"/>
    <w:rsid w:val="00397731"/>
    <w:rsid w:val="003A46D5"/>
    <w:rsid w:val="003A5197"/>
    <w:rsid w:val="003B01F5"/>
    <w:rsid w:val="003B4CCD"/>
    <w:rsid w:val="003B4DED"/>
    <w:rsid w:val="003C08B4"/>
    <w:rsid w:val="003C12C5"/>
    <w:rsid w:val="003C27EF"/>
    <w:rsid w:val="003C32E9"/>
    <w:rsid w:val="003C3898"/>
    <w:rsid w:val="003C4DCB"/>
    <w:rsid w:val="003C75C3"/>
    <w:rsid w:val="003D2605"/>
    <w:rsid w:val="003D4BB4"/>
    <w:rsid w:val="003D64D6"/>
    <w:rsid w:val="003E034A"/>
    <w:rsid w:val="003E06B4"/>
    <w:rsid w:val="003E1C45"/>
    <w:rsid w:val="003E3E21"/>
    <w:rsid w:val="003F1162"/>
    <w:rsid w:val="003F5A7F"/>
    <w:rsid w:val="003F632E"/>
    <w:rsid w:val="003F7987"/>
    <w:rsid w:val="00404B34"/>
    <w:rsid w:val="00406E6F"/>
    <w:rsid w:val="004115E9"/>
    <w:rsid w:val="00416281"/>
    <w:rsid w:val="004174CC"/>
    <w:rsid w:val="00417678"/>
    <w:rsid w:val="00422353"/>
    <w:rsid w:val="004251A3"/>
    <w:rsid w:val="00426915"/>
    <w:rsid w:val="00433F63"/>
    <w:rsid w:val="0043405D"/>
    <w:rsid w:val="004348AF"/>
    <w:rsid w:val="0043530F"/>
    <w:rsid w:val="00435788"/>
    <w:rsid w:val="004359E6"/>
    <w:rsid w:val="00440160"/>
    <w:rsid w:val="00443CE3"/>
    <w:rsid w:val="00445D0A"/>
    <w:rsid w:val="00452E7B"/>
    <w:rsid w:val="004546FA"/>
    <w:rsid w:val="00456EA9"/>
    <w:rsid w:val="00462BCB"/>
    <w:rsid w:val="0046385D"/>
    <w:rsid w:val="004749C8"/>
    <w:rsid w:val="00475226"/>
    <w:rsid w:val="00481FE7"/>
    <w:rsid w:val="0048532C"/>
    <w:rsid w:val="00485561"/>
    <w:rsid w:val="00487E39"/>
    <w:rsid w:val="0049103F"/>
    <w:rsid w:val="00493F2D"/>
    <w:rsid w:val="0049435F"/>
    <w:rsid w:val="004A0DFE"/>
    <w:rsid w:val="004A2600"/>
    <w:rsid w:val="004A3C62"/>
    <w:rsid w:val="004A53A6"/>
    <w:rsid w:val="004B1BBD"/>
    <w:rsid w:val="004C033A"/>
    <w:rsid w:val="004C0971"/>
    <w:rsid w:val="004C0C25"/>
    <w:rsid w:val="004C2111"/>
    <w:rsid w:val="004C72E8"/>
    <w:rsid w:val="004C732E"/>
    <w:rsid w:val="004D09AC"/>
    <w:rsid w:val="004D20AE"/>
    <w:rsid w:val="004D20B1"/>
    <w:rsid w:val="004D3578"/>
    <w:rsid w:val="004D3A93"/>
    <w:rsid w:val="004D6145"/>
    <w:rsid w:val="004D6774"/>
    <w:rsid w:val="004E3B1A"/>
    <w:rsid w:val="004E5F9C"/>
    <w:rsid w:val="004F1A16"/>
    <w:rsid w:val="004F207F"/>
    <w:rsid w:val="004F4C2E"/>
    <w:rsid w:val="004F5D91"/>
    <w:rsid w:val="0050207B"/>
    <w:rsid w:val="00502EF9"/>
    <w:rsid w:val="005045E7"/>
    <w:rsid w:val="00506318"/>
    <w:rsid w:val="00506CB5"/>
    <w:rsid w:val="005070FA"/>
    <w:rsid w:val="00507303"/>
    <w:rsid w:val="005153EC"/>
    <w:rsid w:val="00520C92"/>
    <w:rsid w:val="0052186A"/>
    <w:rsid w:val="00524A6F"/>
    <w:rsid w:val="00525A9F"/>
    <w:rsid w:val="00531C69"/>
    <w:rsid w:val="005321DA"/>
    <w:rsid w:val="00533122"/>
    <w:rsid w:val="00534A63"/>
    <w:rsid w:val="0054030C"/>
    <w:rsid w:val="00547541"/>
    <w:rsid w:val="00551365"/>
    <w:rsid w:val="0055204F"/>
    <w:rsid w:val="005627FF"/>
    <w:rsid w:val="00564D22"/>
    <w:rsid w:val="00577D61"/>
    <w:rsid w:val="005822AC"/>
    <w:rsid w:val="0059189B"/>
    <w:rsid w:val="00591F0D"/>
    <w:rsid w:val="005A0479"/>
    <w:rsid w:val="005A29D0"/>
    <w:rsid w:val="005A3FA4"/>
    <w:rsid w:val="005B1A3C"/>
    <w:rsid w:val="005B405A"/>
    <w:rsid w:val="005C267C"/>
    <w:rsid w:val="005C2CCB"/>
    <w:rsid w:val="005C6479"/>
    <w:rsid w:val="005C69FD"/>
    <w:rsid w:val="005D4995"/>
    <w:rsid w:val="005D4DE9"/>
    <w:rsid w:val="005D7025"/>
    <w:rsid w:val="005E0807"/>
    <w:rsid w:val="005E2D67"/>
    <w:rsid w:val="005E2EB8"/>
    <w:rsid w:val="005E448D"/>
    <w:rsid w:val="005E5578"/>
    <w:rsid w:val="005E6848"/>
    <w:rsid w:val="005F4D62"/>
    <w:rsid w:val="005F77D1"/>
    <w:rsid w:val="00604418"/>
    <w:rsid w:val="00610ED7"/>
    <w:rsid w:val="00614918"/>
    <w:rsid w:val="00617D53"/>
    <w:rsid w:val="00620386"/>
    <w:rsid w:val="00620CE3"/>
    <w:rsid w:val="00621086"/>
    <w:rsid w:val="00621D1F"/>
    <w:rsid w:val="00625E1F"/>
    <w:rsid w:val="00631C93"/>
    <w:rsid w:val="00634D49"/>
    <w:rsid w:val="006365A1"/>
    <w:rsid w:val="00636AA2"/>
    <w:rsid w:val="00641BA4"/>
    <w:rsid w:val="006466F8"/>
    <w:rsid w:val="00650184"/>
    <w:rsid w:val="00653B85"/>
    <w:rsid w:val="00654719"/>
    <w:rsid w:val="006565F4"/>
    <w:rsid w:val="00657B6F"/>
    <w:rsid w:val="00661850"/>
    <w:rsid w:val="00666764"/>
    <w:rsid w:val="0066694B"/>
    <w:rsid w:val="00667DB6"/>
    <w:rsid w:val="0067201F"/>
    <w:rsid w:val="006771E8"/>
    <w:rsid w:val="00677C01"/>
    <w:rsid w:val="00681F07"/>
    <w:rsid w:val="00683829"/>
    <w:rsid w:val="00683934"/>
    <w:rsid w:val="00683CC7"/>
    <w:rsid w:val="00687DB9"/>
    <w:rsid w:val="00692CA5"/>
    <w:rsid w:val="006932D7"/>
    <w:rsid w:val="00696C42"/>
    <w:rsid w:val="006A30D9"/>
    <w:rsid w:val="006A3B2F"/>
    <w:rsid w:val="006A4E3E"/>
    <w:rsid w:val="006B06A2"/>
    <w:rsid w:val="006B1C0A"/>
    <w:rsid w:val="006B61F7"/>
    <w:rsid w:val="006C2308"/>
    <w:rsid w:val="006C30A6"/>
    <w:rsid w:val="006C3D37"/>
    <w:rsid w:val="006C6376"/>
    <w:rsid w:val="006C73FA"/>
    <w:rsid w:val="006D0FB1"/>
    <w:rsid w:val="006D16E0"/>
    <w:rsid w:val="006D305D"/>
    <w:rsid w:val="006D6FF5"/>
    <w:rsid w:val="006E23BF"/>
    <w:rsid w:val="006E2860"/>
    <w:rsid w:val="006E32D9"/>
    <w:rsid w:val="006F06A5"/>
    <w:rsid w:val="006F1B19"/>
    <w:rsid w:val="006F29ED"/>
    <w:rsid w:val="006F4F77"/>
    <w:rsid w:val="006F53EE"/>
    <w:rsid w:val="0070147C"/>
    <w:rsid w:val="00701551"/>
    <w:rsid w:val="007064E7"/>
    <w:rsid w:val="0071198D"/>
    <w:rsid w:val="00714FD6"/>
    <w:rsid w:val="00716579"/>
    <w:rsid w:val="0071775C"/>
    <w:rsid w:val="00724B0B"/>
    <w:rsid w:val="007265F7"/>
    <w:rsid w:val="00731894"/>
    <w:rsid w:val="00740DA3"/>
    <w:rsid w:val="00746796"/>
    <w:rsid w:val="00746D91"/>
    <w:rsid w:val="00751EA8"/>
    <w:rsid w:val="00752666"/>
    <w:rsid w:val="0075598A"/>
    <w:rsid w:val="00761813"/>
    <w:rsid w:val="0076321B"/>
    <w:rsid w:val="007708A3"/>
    <w:rsid w:val="00771B85"/>
    <w:rsid w:val="00771C87"/>
    <w:rsid w:val="0077202B"/>
    <w:rsid w:val="00772BEF"/>
    <w:rsid w:val="0077415B"/>
    <w:rsid w:val="00775C50"/>
    <w:rsid w:val="00775DA6"/>
    <w:rsid w:val="0078170A"/>
    <w:rsid w:val="007879A4"/>
    <w:rsid w:val="00790956"/>
    <w:rsid w:val="00792CA7"/>
    <w:rsid w:val="0079502D"/>
    <w:rsid w:val="007A0755"/>
    <w:rsid w:val="007A31D9"/>
    <w:rsid w:val="007A6F4D"/>
    <w:rsid w:val="007A74F9"/>
    <w:rsid w:val="007B2CE1"/>
    <w:rsid w:val="007B2E83"/>
    <w:rsid w:val="007B5D12"/>
    <w:rsid w:val="007C6354"/>
    <w:rsid w:val="007D077F"/>
    <w:rsid w:val="007D41A1"/>
    <w:rsid w:val="007E1987"/>
    <w:rsid w:val="007F03AC"/>
    <w:rsid w:val="008029E8"/>
    <w:rsid w:val="008033D0"/>
    <w:rsid w:val="00803FB6"/>
    <w:rsid w:val="008059EF"/>
    <w:rsid w:val="00806118"/>
    <w:rsid w:val="008128F7"/>
    <w:rsid w:val="00812938"/>
    <w:rsid w:val="0081418C"/>
    <w:rsid w:val="00816072"/>
    <w:rsid w:val="008225A5"/>
    <w:rsid w:val="00827B71"/>
    <w:rsid w:val="00830DAC"/>
    <w:rsid w:val="0083134C"/>
    <w:rsid w:val="00832F51"/>
    <w:rsid w:val="008347A0"/>
    <w:rsid w:val="00837B54"/>
    <w:rsid w:val="00843100"/>
    <w:rsid w:val="008452D6"/>
    <w:rsid w:val="00845EF2"/>
    <w:rsid w:val="00847054"/>
    <w:rsid w:val="00850F25"/>
    <w:rsid w:val="008534AA"/>
    <w:rsid w:val="008541C2"/>
    <w:rsid w:val="00854985"/>
    <w:rsid w:val="008562B4"/>
    <w:rsid w:val="00861C68"/>
    <w:rsid w:val="00862E5F"/>
    <w:rsid w:val="008719C2"/>
    <w:rsid w:val="00876E5C"/>
    <w:rsid w:val="00884701"/>
    <w:rsid w:val="00884FF7"/>
    <w:rsid w:val="00886BE1"/>
    <w:rsid w:val="00894A16"/>
    <w:rsid w:val="00894ACE"/>
    <w:rsid w:val="00895E4A"/>
    <w:rsid w:val="008A256D"/>
    <w:rsid w:val="008A769F"/>
    <w:rsid w:val="008B19D9"/>
    <w:rsid w:val="008B1FD3"/>
    <w:rsid w:val="008B204B"/>
    <w:rsid w:val="008B4062"/>
    <w:rsid w:val="008B4E45"/>
    <w:rsid w:val="008C3B6F"/>
    <w:rsid w:val="008C49AE"/>
    <w:rsid w:val="008C59F7"/>
    <w:rsid w:val="008D5445"/>
    <w:rsid w:val="008D5C21"/>
    <w:rsid w:val="008E275D"/>
    <w:rsid w:val="008E28B2"/>
    <w:rsid w:val="008E7687"/>
    <w:rsid w:val="008F0E3C"/>
    <w:rsid w:val="008F11FA"/>
    <w:rsid w:val="008F1C7D"/>
    <w:rsid w:val="008F33AE"/>
    <w:rsid w:val="008F4ACA"/>
    <w:rsid w:val="00905C72"/>
    <w:rsid w:val="00912F98"/>
    <w:rsid w:val="00914B5A"/>
    <w:rsid w:val="00917FBB"/>
    <w:rsid w:val="009219CA"/>
    <w:rsid w:val="009223D3"/>
    <w:rsid w:val="009255C4"/>
    <w:rsid w:val="00931D7A"/>
    <w:rsid w:val="00935D8D"/>
    <w:rsid w:val="00941BF9"/>
    <w:rsid w:val="00942890"/>
    <w:rsid w:val="00942FE8"/>
    <w:rsid w:val="00951E06"/>
    <w:rsid w:val="00957E70"/>
    <w:rsid w:val="00970DAB"/>
    <w:rsid w:val="0097321D"/>
    <w:rsid w:val="00973827"/>
    <w:rsid w:val="00977A5F"/>
    <w:rsid w:val="00983B33"/>
    <w:rsid w:val="00985900"/>
    <w:rsid w:val="009919C7"/>
    <w:rsid w:val="00992531"/>
    <w:rsid w:val="009940C2"/>
    <w:rsid w:val="00995CD5"/>
    <w:rsid w:val="009960DB"/>
    <w:rsid w:val="009A1787"/>
    <w:rsid w:val="009A4F5A"/>
    <w:rsid w:val="009A73BE"/>
    <w:rsid w:val="009B1F44"/>
    <w:rsid w:val="009B4573"/>
    <w:rsid w:val="009B61C0"/>
    <w:rsid w:val="009C002A"/>
    <w:rsid w:val="009C538E"/>
    <w:rsid w:val="009D2585"/>
    <w:rsid w:val="009E142B"/>
    <w:rsid w:val="009E278C"/>
    <w:rsid w:val="009F0004"/>
    <w:rsid w:val="009F22C2"/>
    <w:rsid w:val="009F6EDC"/>
    <w:rsid w:val="00A035CE"/>
    <w:rsid w:val="00A0537F"/>
    <w:rsid w:val="00A0602E"/>
    <w:rsid w:val="00A06C1F"/>
    <w:rsid w:val="00A07FFA"/>
    <w:rsid w:val="00A1156A"/>
    <w:rsid w:val="00A11FB4"/>
    <w:rsid w:val="00A1550B"/>
    <w:rsid w:val="00A21134"/>
    <w:rsid w:val="00A26404"/>
    <w:rsid w:val="00A30D5D"/>
    <w:rsid w:val="00A35782"/>
    <w:rsid w:val="00A357C1"/>
    <w:rsid w:val="00A362F9"/>
    <w:rsid w:val="00A41947"/>
    <w:rsid w:val="00A43EE6"/>
    <w:rsid w:val="00A4521B"/>
    <w:rsid w:val="00A4585A"/>
    <w:rsid w:val="00A4782A"/>
    <w:rsid w:val="00A51845"/>
    <w:rsid w:val="00A60F49"/>
    <w:rsid w:val="00A616FE"/>
    <w:rsid w:val="00A61E15"/>
    <w:rsid w:val="00A64281"/>
    <w:rsid w:val="00A6589F"/>
    <w:rsid w:val="00A66F91"/>
    <w:rsid w:val="00A70229"/>
    <w:rsid w:val="00A908ED"/>
    <w:rsid w:val="00A918D1"/>
    <w:rsid w:val="00A9297F"/>
    <w:rsid w:val="00A93A9A"/>
    <w:rsid w:val="00A947FF"/>
    <w:rsid w:val="00AA219C"/>
    <w:rsid w:val="00AA434E"/>
    <w:rsid w:val="00AA5C16"/>
    <w:rsid w:val="00AA693A"/>
    <w:rsid w:val="00AB03D5"/>
    <w:rsid w:val="00AC076C"/>
    <w:rsid w:val="00AC2CF2"/>
    <w:rsid w:val="00AC31D4"/>
    <w:rsid w:val="00AC6098"/>
    <w:rsid w:val="00AC69A7"/>
    <w:rsid w:val="00AD246C"/>
    <w:rsid w:val="00AD3B26"/>
    <w:rsid w:val="00AE2BF6"/>
    <w:rsid w:val="00AE3370"/>
    <w:rsid w:val="00AE64CA"/>
    <w:rsid w:val="00AF1898"/>
    <w:rsid w:val="00AF7092"/>
    <w:rsid w:val="00B013D4"/>
    <w:rsid w:val="00B01D8B"/>
    <w:rsid w:val="00B021A1"/>
    <w:rsid w:val="00B046F9"/>
    <w:rsid w:val="00B1324D"/>
    <w:rsid w:val="00B157E2"/>
    <w:rsid w:val="00B235FD"/>
    <w:rsid w:val="00B24A45"/>
    <w:rsid w:val="00B25B92"/>
    <w:rsid w:val="00B25EDB"/>
    <w:rsid w:val="00B26948"/>
    <w:rsid w:val="00B30828"/>
    <w:rsid w:val="00B3235B"/>
    <w:rsid w:val="00B34D51"/>
    <w:rsid w:val="00B36A0E"/>
    <w:rsid w:val="00B36BA1"/>
    <w:rsid w:val="00B36FE7"/>
    <w:rsid w:val="00B37203"/>
    <w:rsid w:val="00B40D67"/>
    <w:rsid w:val="00B43C45"/>
    <w:rsid w:val="00B44988"/>
    <w:rsid w:val="00B47468"/>
    <w:rsid w:val="00B55EE8"/>
    <w:rsid w:val="00B56E6C"/>
    <w:rsid w:val="00B63D0E"/>
    <w:rsid w:val="00B64B28"/>
    <w:rsid w:val="00B65F76"/>
    <w:rsid w:val="00B76F36"/>
    <w:rsid w:val="00B83039"/>
    <w:rsid w:val="00B93010"/>
    <w:rsid w:val="00BA405A"/>
    <w:rsid w:val="00BA5B00"/>
    <w:rsid w:val="00BB1A07"/>
    <w:rsid w:val="00BB6DAD"/>
    <w:rsid w:val="00BB7346"/>
    <w:rsid w:val="00BC1555"/>
    <w:rsid w:val="00BC32EA"/>
    <w:rsid w:val="00BC3F36"/>
    <w:rsid w:val="00BC60A9"/>
    <w:rsid w:val="00BC62B8"/>
    <w:rsid w:val="00BC6988"/>
    <w:rsid w:val="00BD09B0"/>
    <w:rsid w:val="00BD1B7B"/>
    <w:rsid w:val="00BE0C8A"/>
    <w:rsid w:val="00BE334D"/>
    <w:rsid w:val="00BE4988"/>
    <w:rsid w:val="00BE796B"/>
    <w:rsid w:val="00BF0EDD"/>
    <w:rsid w:val="00BF1C24"/>
    <w:rsid w:val="00BF5E73"/>
    <w:rsid w:val="00C06939"/>
    <w:rsid w:val="00C11B25"/>
    <w:rsid w:val="00C157A4"/>
    <w:rsid w:val="00C173BF"/>
    <w:rsid w:val="00C21E3B"/>
    <w:rsid w:val="00C24BF2"/>
    <w:rsid w:val="00C30FCE"/>
    <w:rsid w:val="00C35B1A"/>
    <w:rsid w:val="00C41C7D"/>
    <w:rsid w:val="00C43EEE"/>
    <w:rsid w:val="00C5512C"/>
    <w:rsid w:val="00C56B5E"/>
    <w:rsid w:val="00C60504"/>
    <w:rsid w:val="00C62E59"/>
    <w:rsid w:val="00C63023"/>
    <w:rsid w:val="00C63743"/>
    <w:rsid w:val="00C63E25"/>
    <w:rsid w:val="00C67ED3"/>
    <w:rsid w:val="00C76C6C"/>
    <w:rsid w:val="00C80EC5"/>
    <w:rsid w:val="00C81107"/>
    <w:rsid w:val="00C84961"/>
    <w:rsid w:val="00C85669"/>
    <w:rsid w:val="00C86BB9"/>
    <w:rsid w:val="00C8772C"/>
    <w:rsid w:val="00C92223"/>
    <w:rsid w:val="00C95046"/>
    <w:rsid w:val="00CA43FD"/>
    <w:rsid w:val="00CA53F3"/>
    <w:rsid w:val="00CB18EB"/>
    <w:rsid w:val="00CB335B"/>
    <w:rsid w:val="00CB441E"/>
    <w:rsid w:val="00CB5EE4"/>
    <w:rsid w:val="00CB751A"/>
    <w:rsid w:val="00CC109A"/>
    <w:rsid w:val="00CC4330"/>
    <w:rsid w:val="00CC4F91"/>
    <w:rsid w:val="00CC5D6B"/>
    <w:rsid w:val="00CC72E9"/>
    <w:rsid w:val="00CD1F65"/>
    <w:rsid w:val="00CD25C2"/>
    <w:rsid w:val="00CD4D4E"/>
    <w:rsid w:val="00CD736D"/>
    <w:rsid w:val="00CE08D5"/>
    <w:rsid w:val="00CE24E5"/>
    <w:rsid w:val="00CE3798"/>
    <w:rsid w:val="00CE41DB"/>
    <w:rsid w:val="00CE4D96"/>
    <w:rsid w:val="00CE5197"/>
    <w:rsid w:val="00CF160D"/>
    <w:rsid w:val="00CF1EA0"/>
    <w:rsid w:val="00CF3650"/>
    <w:rsid w:val="00CF3BA0"/>
    <w:rsid w:val="00CF77C7"/>
    <w:rsid w:val="00D0242F"/>
    <w:rsid w:val="00D078C4"/>
    <w:rsid w:val="00D07C90"/>
    <w:rsid w:val="00D10659"/>
    <w:rsid w:val="00D123C7"/>
    <w:rsid w:val="00D15EA5"/>
    <w:rsid w:val="00D2100B"/>
    <w:rsid w:val="00D2345A"/>
    <w:rsid w:val="00D24220"/>
    <w:rsid w:val="00D3089E"/>
    <w:rsid w:val="00D31D7A"/>
    <w:rsid w:val="00D33E60"/>
    <w:rsid w:val="00D37B2C"/>
    <w:rsid w:val="00D44464"/>
    <w:rsid w:val="00D460E7"/>
    <w:rsid w:val="00D478F3"/>
    <w:rsid w:val="00D50F5C"/>
    <w:rsid w:val="00D51A3C"/>
    <w:rsid w:val="00D63ABC"/>
    <w:rsid w:val="00D643B7"/>
    <w:rsid w:val="00D65332"/>
    <w:rsid w:val="00D66A0A"/>
    <w:rsid w:val="00D66FEA"/>
    <w:rsid w:val="00D675F1"/>
    <w:rsid w:val="00D677E7"/>
    <w:rsid w:val="00D70662"/>
    <w:rsid w:val="00D73B96"/>
    <w:rsid w:val="00D80807"/>
    <w:rsid w:val="00D86917"/>
    <w:rsid w:val="00D87D72"/>
    <w:rsid w:val="00D87EC2"/>
    <w:rsid w:val="00D92F9A"/>
    <w:rsid w:val="00D9427D"/>
    <w:rsid w:val="00D96128"/>
    <w:rsid w:val="00DA36EE"/>
    <w:rsid w:val="00DA452E"/>
    <w:rsid w:val="00DA497F"/>
    <w:rsid w:val="00DA5128"/>
    <w:rsid w:val="00DB05DB"/>
    <w:rsid w:val="00DB308D"/>
    <w:rsid w:val="00DB5F40"/>
    <w:rsid w:val="00DC2EE1"/>
    <w:rsid w:val="00DC3FA2"/>
    <w:rsid w:val="00DD1E47"/>
    <w:rsid w:val="00DD2FB8"/>
    <w:rsid w:val="00DD61A9"/>
    <w:rsid w:val="00DD6EF1"/>
    <w:rsid w:val="00DE4958"/>
    <w:rsid w:val="00DE5BCE"/>
    <w:rsid w:val="00DF33C8"/>
    <w:rsid w:val="00DF758F"/>
    <w:rsid w:val="00E04361"/>
    <w:rsid w:val="00E064FD"/>
    <w:rsid w:val="00E1053A"/>
    <w:rsid w:val="00E13654"/>
    <w:rsid w:val="00E16418"/>
    <w:rsid w:val="00E20F46"/>
    <w:rsid w:val="00E26AF3"/>
    <w:rsid w:val="00E276E0"/>
    <w:rsid w:val="00E314EA"/>
    <w:rsid w:val="00E33DD2"/>
    <w:rsid w:val="00E33FDA"/>
    <w:rsid w:val="00E406D5"/>
    <w:rsid w:val="00E56701"/>
    <w:rsid w:val="00E61195"/>
    <w:rsid w:val="00E62754"/>
    <w:rsid w:val="00E6301C"/>
    <w:rsid w:val="00E646AF"/>
    <w:rsid w:val="00E64D2D"/>
    <w:rsid w:val="00E702F4"/>
    <w:rsid w:val="00E74371"/>
    <w:rsid w:val="00E82001"/>
    <w:rsid w:val="00E86B53"/>
    <w:rsid w:val="00E9057F"/>
    <w:rsid w:val="00E9110B"/>
    <w:rsid w:val="00EA2B6F"/>
    <w:rsid w:val="00EA5100"/>
    <w:rsid w:val="00EB3478"/>
    <w:rsid w:val="00EB3D9F"/>
    <w:rsid w:val="00EB4ACA"/>
    <w:rsid w:val="00EB4B39"/>
    <w:rsid w:val="00EB6FE3"/>
    <w:rsid w:val="00EC27C7"/>
    <w:rsid w:val="00EC794F"/>
    <w:rsid w:val="00ED349A"/>
    <w:rsid w:val="00ED73F4"/>
    <w:rsid w:val="00EE0F65"/>
    <w:rsid w:val="00EE2691"/>
    <w:rsid w:val="00EE44DA"/>
    <w:rsid w:val="00EE59BD"/>
    <w:rsid w:val="00EE6F48"/>
    <w:rsid w:val="00EE72D1"/>
    <w:rsid w:val="00EF190C"/>
    <w:rsid w:val="00EF2F41"/>
    <w:rsid w:val="00EF5940"/>
    <w:rsid w:val="00EF62CF"/>
    <w:rsid w:val="00EF7359"/>
    <w:rsid w:val="00F01358"/>
    <w:rsid w:val="00F117EF"/>
    <w:rsid w:val="00F12617"/>
    <w:rsid w:val="00F20139"/>
    <w:rsid w:val="00F218D1"/>
    <w:rsid w:val="00F246A1"/>
    <w:rsid w:val="00F24E01"/>
    <w:rsid w:val="00F31F06"/>
    <w:rsid w:val="00F32396"/>
    <w:rsid w:val="00F33DB7"/>
    <w:rsid w:val="00F37917"/>
    <w:rsid w:val="00F5513E"/>
    <w:rsid w:val="00F6133B"/>
    <w:rsid w:val="00F61751"/>
    <w:rsid w:val="00F6322F"/>
    <w:rsid w:val="00F63F3F"/>
    <w:rsid w:val="00F659D3"/>
    <w:rsid w:val="00F66FA5"/>
    <w:rsid w:val="00F7166A"/>
    <w:rsid w:val="00F71678"/>
    <w:rsid w:val="00F730E3"/>
    <w:rsid w:val="00F755E9"/>
    <w:rsid w:val="00F76D8D"/>
    <w:rsid w:val="00F909CD"/>
    <w:rsid w:val="00F92254"/>
    <w:rsid w:val="00F94CB2"/>
    <w:rsid w:val="00F974D1"/>
    <w:rsid w:val="00FA02FB"/>
    <w:rsid w:val="00FA121E"/>
    <w:rsid w:val="00FA16E0"/>
    <w:rsid w:val="00FA7EC0"/>
    <w:rsid w:val="00FC0EED"/>
    <w:rsid w:val="00FC1CC3"/>
    <w:rsid w:val="00FC4397"/>
    <w:rsid w:val="00FC499D"/>
    <w:rsid w:val="00FC5750"/>
    <w:rsid w:val="00FC6205"/>
    <w:rsid w:val="00FC73D8"/>
    <w:rsid w:val="00FD05AD"/>
    <w:rsid w:val="00FD0666"/>
    <w:rsid w:val="00FD46DB"/>
    <w:rsid w:val="00FD7295"/>
    <w:rsid w:val="00FE2187"/>
    <w:rsid w:val="00FE320C"/>
    <w:rsid w:val="00FE5220"/>
    <w:rsid w:val="00FF0E9C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D053F5F3-FB11-4F27-9CF3-A233CF2A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9" ma:contentTypeDescription="Create a new document." ma:contentTypeScope="" ma:versionID="ff16670241a43947e25592e0c48a8120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1cc97ddb4dfc9f7cd2188f5d85d3575b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85B32C-0C27-44FA-9C13-B98B9A73F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6F6DD-613D-406C-AC5F-0340E68F8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3</TotalTime>
  <Pages>7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soros tangnaitham</cp:lastModifiedBy>
  <cp:revision>5</cp:revision>
  <cp:lastPrinted>2019-12-26T04:01:00Z</cp:lastPrinted>
  <dcterms:created xsi:type="dcterms:W3CDTF">2020-01-02T11:50:00Z</dcterms:created>
  <dcterms:modified xsi:type="dcterms:W3CDTF">2020-01-04T03:26:00Z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</Properties>
</file>