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2F4AD9EA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9667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อีเล็คโทรนิคส์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5831A875" w14:textId="5EF62D67" w:rsidR="00CD4D4E" w:rsidRPr="007C2D33" w:rsidRDefault="00096504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142624" w:rsidRPr="007A05E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2072BE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142624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F190C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</w:t>
      </w:r>
      <w:r w:rsidR="00EE213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2072BE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2072BE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EE213B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2072BE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072BE" w:rsidRPr="002072B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24E1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เก้า</w:t>
      </w:r>
      <w:r w:rsidR="00F024E1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2072BE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7A05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7A05E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024E1" w:rsidRPr="00F024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7C2E763F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1D7B59CE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03104B0" w14:textId="138D870B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37825FD4" w14:textId="1FA30FA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9C1FA8" w14:textId="79774D64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70E0DB9A" w14:textId="72E5BCEB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728D6E24" w14:textId="36C75523" w:rsidR="00A90D63" w:rsidRDefault="00A90D63" w:rsidP="00CD4D4E">
      <w:pPr>
        <w:jc w:val="thaiDistribute"/>
        <w:rPr>
          <w:rFonts w:ascii="Browallia New" w:hAnsi="Browallia New" w:cs="Browallia New"/>
        </w:rPr>
      </w:pPr>
    </w:p>
    <w:p w14:paraId="1819F583" w14:textId="36EC553E" w:rsidR="00A90D63" w:rsidRDefault="00A90D63" w:rsidP="00CD4D4E">
      <w:pPr>
        <w:jc w:val="thaiDistribute"/>
        <w:rPr>
          <w:rFonts w:ascii="Browallia New" w:hAnsi="Browallia New" w:cs="Browallia New"/>
        </w:rPr>
      </w:pPr>
    </w:p>
    <w:p w14:paraId="238EFD46" w14:textId="77777777" w:rsidR="00A90D63" w:rsidRDefault="00A90D63" w:rsidP="00CD4D4E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9BC673C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161600A" w14:textId="3E1D2A43" w:rsidR="00F96673" w:rsidRPr="00EE5651" w:rsidRDefault="00F96673" w:rsidP="00417B3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5773754" w14:textId="77777777" w:rsidR="00EE5651" w:rsidRPr="00EE5651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926642" w14:textId="2F2FA06A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565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3E3F8E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ข้อมูลตามหมายเหตุประกอบงบการเงิน</w:t>
      </w:r>
      <w:r w:rsidRPr="003E3F8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ว่าในระหว่างงวด</w:t>
      </w:r>
      <w:r w:rsidRPr="003E3F8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บริษัทย่อยได้ซื้อธุรกิจ</w:t>
      </w:r>
      <w:r>
        <w:rPr>
          <w:rFonts w:ascii="Browallia New" w:hAnsi="Browallia New" w:cs="Browallia New"/>
          <w:sz w:val="28"/>
          <w:szCs w:val="28"/>
        </w:rPr>
        <w:t xml:space="preserve">   </w:t>
      </w:r>
      <w:r w:rsidR="00164C0E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แห่ง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ดำเนินการ</w:t>
      </w:r>
      <w:r w:rsidR="00C104B4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มูลค่ายุติธรรมของสินทรัพย์ที่ระบุได้ที่ได้มาและหนี้สินที่รับมา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417B3B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ณ วันซื้อ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ธุรกิจ เพื่อ</w:t>
      </w:r>
      <w:r w:rsidR="00C104B4">
        <w:rPr>
          <w:rFonts w:ascii="Browallia New" w:hAnsi="Browallia New" w:cs="Browallia New" w:hint="cs"/>
          <w:sz w:val="28"/>
          <w:szCs w:val="28"/>
          <w:cs/>
          <w:lang w:bidi="th-TH"/>
        </w:rPr>
        <w:t>ทำการปรับปรุงรายการและ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จัดประเภทของสินทรัพย์และหนี้สินให้เหมาะสม 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ทั้งนี้ ข้าพเจ้า</w:t>
      </w:r>
      <w:r w:rsidR="001F1D06"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3E3F8E">
        <w:rPr>
          <w:rFonts w:ascii="Browallia New" w:hAnsi="Browallia New" w:cs="Browallia New"/>
          <w:sz w:val="28"/>
          <w:szCs w:val="28"/>
          <w:cs/>
          <w:lang w:bidi="th-TH"/>
        </w:rPr>
        <w:t>ได้ให้ข้อสรุปอย่างมีเงื่อนไขในเรื่อง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</w:p>
    <w:p w14:paraId="7FEB24AD" w14:textId="77777777" w:rsidR="00EE5651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67BE0DC3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6504">
        <w:rPr>
          <w:rFonts w:ascii="Browallia New" w:hAnsi="Browallia New" w:cs="Browallia New" w:hint="cs"/>
          <w:sz w:val="28"/>
          <w:szCs w:val="28"/>
          <w:cs/>
          <w:lang w:bidi="th-TH"/>
        </w:rPr>
        <w:t>อีเล็คโทรนิคส์</w:t>
      </w:r>
      <w:r w:rsidRPr="000965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396C5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01455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C619FF">
        <w:rPr>
          <w:rFonts w:ascii="Browallia New" w:hAnsi="Browallia New" w:cs="Browallia New"/>
          <w:sz w:val="28"/>
          <w:szCs w:val="28"/>
        </w:rPr>
        <w:t>7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C619FF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E879DE" w14:textId="275C0A29" w:rsid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B7D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B7D99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BB7D99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</w:t>
      </w:r>
      <w:r w:rsidR="00EE213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BB7D99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BB7D9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="00BB7D99" w:rsidRPr="002072B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="00BB7D99" w:rsidRPr="002072B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B7D99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B7D99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EE213B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BB7D99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7D99" w:rsidRPr="002072BE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B7D9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</w:t>
      </w:r>
      <w:r w:rsidR="00D0124F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0124F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E213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BB7D99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</w:t>
      </w:r>
      <w:r w:rsidR="00D0124F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ดังกล่าวข้างต้นซึ่งให้ข้อสรุปอย่างไม่มีเงื่อนไขตาม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7D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C648EC">
        <w:rPr>
          <w:rFonts w:ascii="Browallia New" w:hAnsi="Browallia New" w:cs="Browallia New"/>
          <w:sz w:val="28"/>
          <w:szCs w:val="28"/>
          <w:lang w:bidi="th-TH"/>
        </w:rPr>
        <w:t xml:space="preserve">13 </w:t>
      </w:r>
      <w:r w:rsidR="00C648EC" w:rsidRPr="00C648EC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Pr="00C648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648EC">
        <w:rPr>
          <w:rFonts w:ascii="Browallia New" w:hAnsi="Browallia New" w:cs="Browallia New"/>
          <w:sz w:val="28"/>
          <w:szCs w:val="28"/>
        </w:rPr>
        <w:t>256</w:t>
      </w:r>
      <w:r w:rsidR="00C619FF" w:rsidRPr="00C648EC">
        <w:rPr>
          <w:rFonts w:ascii="Browallia New" w:hAnsi="Browallia New" w:cs="Browallia New"/>
          <w:sz w:val="28"/>
          <w:szCs w:val="28"/>
        </w:rPr>
        <w:t>1</w:t>
      </w:r>
      <w:r w:rsidRPr="00F22C86">
        <w:rPr>
          <w:rFonts w:ascii="Browallia New" w:hAnsi="Browallia New" w:cs="Browallia New"/>
          <w:sz w:val="28"/>
          <w:szCs w:val="28"/>
        </w:rPr>
        <w:t xml:space="preserve"> </w:t>
      </w:r>
    </w:p>
    <w:p w14:paraId="3FC216F3" w14:textId="5DFF1D1E" w:rsidR="00F96673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8BD14ED" w14:textId="79F8023A" w:rsidR="00EE5651" w:rsidRDefault="00EE5651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77777777" w:rsidR="00056DC4" w:rsidRPr="00EE5651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8C3138C" w14:textId="262B7002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  <w:r w:rsidR="00C619F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3E70323F" w:rsidR="00D15EA5" w:rsidRPr="00164C0E" w:rsidRDefault="00164C0E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>
        <w:rPr>
          <w:rFonts w:ascii="Browallia New" w:hAnsi="Browallia New" w:cs="Browallia New"/>
          <w:sz w:val="28"/>
          <w:szCs w:val="28"/>
          <w:lang w:eastAsia="en-GB" w:bidi="th-TH"/>
        </w:rPr>
        <w:t xml:space="preserve">13 </w:t>
      </w:r>
      <w:r>
        <w:rPr>
          <w:rFonts w:ascii="Browallia New" w:hAnsi="Browallia New" w:cs="Browallia New" w:hint="cs"/>
          <w:sz w:val="28"/>
          <w:szCs w:val="28"/>
          <w:cs/>
          <w:lang w:eastAsia="en-GB" w:bidi="th-TH"/>
        </w:rPr>
        <w:t xml:space="preserve">พฤศจิกายน </w:t>
      </w:r>
      <w:r>
        <w:rPr>
          <w:rFonts w:ascii="Browallia New" w:hAnsi="Browallia New" w:cs="Browallia New"/>
          <w:sz w:val="28"/>
          <w:szCs w:val="28"/>
          <w:lang w:val="en-US" w:eastAsia="en-GB" w:bidi="th-TH"/>
        </w:rPr>
        <w:t>2562</w:t>
      </w:r>
    </w:p>
    <w:sectPr w:rsidR="00D15EA5" w:rsidRPr="00164C0E" w:rsidSect="008719C2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D0236" w14:textId="77777777" w:rsidR="005D1C59" w:rsidRDefault="005D1C59">
      <w:r>
        <w:separator/>
      </w:r>
    </w:p>
  </w:endnote>
  <w:endnote w:type="continuationSeparator" w:id="0">
    <w:p w14:paraId="51BAE932" w14:textId="77777777" w:rsidR="005D1C59" w:rsidRDefault="005D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9693E" w14:textId="77777777" w:rsidR="005D1C59" w:rsidRDefault="005D1C59">
      <w:bookmarkStart w:id="0" w:name="_Hlk482348182"/>
      <w:bookmarkEnd w:id="0"/>
      <w:r>
        <w:separator/>
      </w:r>
    </w:p>
  </w:footnote>
  <w:footnote w:type="continuationSeparator" w:id="0">
    <w:p w14:paraId="61836696" w14:textId="77777777" w:rsidR="005D1C59" w:rsidRDefault="005D1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3F004" w14:textId="34338A1C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6B3CEFF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2" w:name="Footer3_tbl"/>
    <w:bookmarkEnd w:id="2"/>
  </w:p>
  <w:p w14:paraId="4E76693D" w14:textId="7F2D316F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67A2B"/>
    <w:rsid w:val="000723F7"/>
    <w:rsid w:val="00074485"/>
    <w:rsid w:val="000828F1"/>
    <w:rsid w:val="00082F59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12B69"/>
    <w:rsid w:val="001316D3"/>
    <w:rsid w:val="00142353"/>
    <w:rsid w:val="00142624"/>
    <w:rsid w:val="00142760"/>
    <w:rsid w:val="00142E5B"/>
    <w:rsid w:val="00151A12"/>
    <w:rsid w:val="0015513D"/>
    <w:rsid w:val="001554CD"/>
    <w:rsid w:val="00155A91"/>
    <w:rsid w:val="001613E2"/>
    <w:rsid w:val="0016459D"/>
    <w:rsid w:val="00164C0E"/>
    <w:rsid w:val="00167017"/>
    <w:rsid w:val="00182F9F"/>
    <w:rsid w:val="0019210D"/>
    <w:rsid w:val="001A3BFB"/>
    <w:rsid w:val="001A3C20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203C53"/>
    <w:rsid w:val="002072BE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17B3B"/>
    <w:rsid w:val="00422353"/>
    <w:rsid w:val="00426915"/>
    <w:rsid w:val="00433F63"/>
    <w:rsid w:val="00435788"/>
    <w:rsid w:val="004359E6"/>
    <w:rsid w:val="0043794C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729"/>
    <w:rsid w:val="004A0DFE"/>
    <w:rsid w:val="004A3C62"/>
    <w:rsid w:val="004A49A9"/>
    <w:rsid w:val="004C0971"/>
    <w:rsid w:val="004C0C25"/>
    <w:rsid w:val="004C2111"/>
    <w:rsid w:val="004C732E"/>
    <w:rsid w:val="004D20AE"/>
    <w:rsid w:val="004D3578"/>
    <w:rsid w:val="004D6145"/>
    <w:rsid w:val="004E3B33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A58B4"/>
    <w:rsid w:val="005B405A"/>
    <w:rsid w:val="005C2CCB"/>
    <w:rsid w:val="005C6479"/>
    <w:rsid w:val="005C69FD"/>
    <w:rsid w:val="005D1C59"/>
    <w:rsid w:val="005D7025"/>
    <w:rsid w:val="005E2D67"/>
    <w:rsid w:val="005E5578"/>
    <w:rsid w:val="005F4D62"/>
    <w:rsid w:val="00610ED7"/>
    <w:rsid w:val="00620CE3"/>
    <w:rsid w:val="00621086"/>
    <w:rsid w:val="00634D49"/>
    <w:rsid w:val="006360BB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5917"/>
    <w:rsid w:val="008E7687"/>
    <w:rsid w:val="008F0E3C"/>
    <w:rsid w:val="008F11FA"/>
    <w:rsid w:val="008F33AE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61F2"/>
    <w:rsid w:val="009E278C"/>
    <w:rsid w:val="009E7534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43EE6"/>
    <w:rsid w:val="00A4585A"/>
    <w:rsid w:val="00A60F49"/>
    <w:rsid w:val="00A61E15"/>
    <w:rsid w:val="00A66F91"/>
    <w:rsid w:val="00A70229"/>
    <w:rsid w:val="00A70D37"/>
    <w:rsid w:val="00A76EC5"/>
    <w:rsid w:val="00A90D63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0D9A"/>
    <w:rsid w:val="00AF7092"/>
    <w:rsid w:val="00AF75EA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B7D99"/>
    <w:rsid w:val="00BC1555"/>
    <w:rsid w:val="00BC2EBE"/>
    <w:rsid w:val="00BC60A9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1E3B"/>
    <w:rsid w:val="00C35B1A"/>
    <w:rsid w:val="00C41C7D"/>
    <w:rsid w:val="00C500FD"/>
    <w:rsid w:val="00C619FF"/>
    <w:rsid w:val="00C63023"/>
    <w:rsid w:val="00C63743"/>
    <w:rsid w:val="00C648EC"/>
    <w:rsid w:val="00C76C6C"/>
    <w:rsid w:val="00C80EC5"/>
    <w:rsid w:val="00C85669"/>
    <w:rsid w:val="00C86BB9"/>
    <w:rsid w:val="00C8772C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78C4"/>
    <w:rsid w:val="00D15EA5"/>
    <w:rsid w:val="00D2100B"/>
    <w:rsid w:val="00D24220"/>
    <w:rsid w:val="00D27C71"/>
    <w:rsid w:val="00D3089E"/>
    <w:rsid w:val="00D31D7A"/>
    <w:rsid w:val="00D33E60"/>
    <w:rsid w:val="00D460E7"/>
    <w:rsid w:val="00D46A6B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86B53"/>
    <w:rsid w:val="00E9110B"/>
    <w:rsid w:val="00E97FD7"/>
    <w:rsid w:val="00EA2B6F"/>
    <w:rsid w:val="00EB3478"/>
    <w:rsid w:val="00EB4B39"/>
    <w:rsid w:val="00EB6FE3"/>
    <w:rsid w:val="00EE0F65"/>
    <w:rsid w:val="00EE213B"/>
    <w:rsid w:val="00EE44DA"/>
    <w:rsid w:val="00EE5651"/>
    <w:rsid w:val="00EE59BD"/>
    <w:rsid w:val="00EF190C"/>
    <w:rsid w:val="00F01358"/>
    <w:rsid w:val="00F024E1"/>
    <w:rsid w:val="00F13E13"/>
    <w:rsid w:val="00F22C86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6673"/>
    <w:rsid w:val="00F97393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2F50F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4" ma:contentTypeDescription="Create a new document." ma:contentTypeScope="" ma:versionID="7c6af4f892776dc1d004fa33b6865cb3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5ea88a4bf89d186f1f1d088b57a81687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3DC3-CEA0-4AC9-A92C-E3ED057F1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651aa081-e3c8-4e65-afce-e0ba68f9d1c1"/>
    <ds:schemaRef ds:uri="http://schemas.microsoft.com/office/2006/documentManagement/types"/>
    <ds:schemaRef ds:uri="http://schemas.microsoft.com/office/infopath/2007/PartnerControls"/>
    <ds:schemaRef ds:uri="http://purl.org/dc/dcmitype/"/>
    <ds:schemaRef ds:uri="54dc7a47-9ff3-464f-9668-fed98406efc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96B2B25-A880-42F0-A6FA-4C82A7D7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Thitikarn Suksermsarn</cp:lastModifiedBy>
  <cp:revision>2</cp:revision>
  <cp:lastPrinted>2019-05-17T03:49:00Z</cp:lastPrinted>
  <dcterms:created xsi:type="dcterms:W3CDTF">2020-01-09T02:08:00Z</dcterms:created>
  <dcterms:modified xsi:type="dcterms:W3CDTF">2020-01-09T02:08:00Z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