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1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53EB6D5" w14:textId="77777777" w:rsidR="00FD1DC3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31F8FD98" w14:textId="77777777" w:rsidR="005A1B6E" w:rsidRPr="00480D6F" w:rsidRDefault="005A1B6E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38257F7E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1198E55C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31A3B312" w14:textId="4ED5BC25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  <w:cs/>
        </w:rPr>
      </w:pPr>
    </w:p>
    <w:p w14:paraId="7019794D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1C4F6EEB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2E5EEF3C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0B0C9DAD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7E09B742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  <w:cs/>
        </w:rPr>
      </w:pPr>
    </w:p>
    <w:p w14:paraId="55C84EC5" w14:textId="77777777" w:rsidR="00FD1DC3" w:rsidRPr="00480D6F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30"/>
          <w:szCs w:val="30"/>
        </w:rPr>
      </w:pPr>
    </w:p>
    <w:p w14:paraId="0082B5B6" w14:textId="77777777" w:rsidR="00FD1DC3" w:rsidRPr="00C94658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  <w:cs/>
        </w:rPr>
      </w:pPr>
      <w:r w:rsidRPr="00C94658">
        <w:rPr>
          <w:rFonts w:ascii="Angsana New" w:hAnsi="Angsana New" w:cs="Angsana New"/>
          <w:sz w:val="52"/>
          <w:szCs w:val="52"/>
          <w:cs/>
        </w:rPr>
        <w:t>บริษัท แผ่นดินทอง พร็อพเพอร์ตี้ ดีเวลลอปเม้นท์</w:t>
      </w:r>
      <w:r w:rsidR="000F026B" w:rsidRPr="00C94658">
        <w:rPr>
          <w:rFonts w:ascii="Angsana New" w:hAnsi="Angsana New" w:cs="Angsana New"/>
          <w:sz w:val="52"/>
          <w:szCs w:val="52"/>
        </w:rPr>
        <w:t xml:space="preserve"> </w:t>
      </w:r>
      <w:r w:rsidRPr="00C94658">
        <w:rPr>
          <w:rFonts w:ascii="Angsana New" w:hAnsi="Angsana New" w:cs="Angsana New"/>
          <w:sz w:val="52"/>
          <w:szCs w:val="52"/>
          <w:cs/>
        </w:rPr>
        <w:t xml:space="preserve">จำกัด </w:t>
      </w:r>
      <w:r w:rsidRPr="00C94658">
        <w:rPr>
          <w:rFonts w:ascii="Angsana New" w:hAnsi="Angsana New" w:cs="Angsana New"/>
          <w:sz w:val="52"/>
          <w:szCs w:val="52"/>
        </w:rPr>
        <w:t>(</w:t>
      </w:r>
      <w:r w:rsidRPr="00C94658">
        <w:rPr>
          <w:rFonts w:ascii="Angsana New" w:hAnsi="Angsana New" w:cs="Angsana New"/>
          <w:sz w:val="52"/>
          <w:szCs w:val="52"/>
          <w:cs/>
        </w:rPr>
        <w:t>มหาชน</w:t>
      </w:r>
      <w:r w:rsidRPr="00C94658">
        <w:rPr>
          <w:rFonts w:ascii="Angsana New" w:hAnsi="Angsana New" w:cs="Angsana New"/>
          <w:sz w:val="52"/>
          <w:szCs w:val="52"/>
        </w:rPr>
        <w:t>)</w:t>
      </w:r>
      <w:r w:rsidRPr="00C94658">
        <w:rPr>
          <w:rFonts w:ascii="Angsana New" w:hAnsi="Angsana New" w:cs="Angsana New"/>
          <w:sz w:val="52"/>
          <w:szCs w:val="52"/>
          <w:cs/>
        </w:rPr>
        <w:t>และบริษัทย่อย</w:t>
      </w:r>
    </w:p>
    <w:p w14:paraId="3181A7F0" w14:textId="77777777" w:rsidR="00FD1DC3" w:rsidRPr="00C94658" w:rsidRDefault="00FD1DC3" w:rsidP="00F6390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63"/>
        <w:jc w:val="center"/>
        <w:rPr>
          <w:rFonts w:ascii="Angsana New" w:hAnsi="Angsana New" w:cs="Angsana New"/>
          <w:sz w:val="52"/>
          <w:szCs w:val="52"/>
        </w:rPr>
      </w:pPr>
    </w:p>
    <w:p w14:paraId="56146B18" w14:textId="5A3E1CF5" w:rsidR="00904EEB" w:rsidRPr="00C94658" w:rsidRDefault="00904EEB" w:rsidP="00904E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</w:rPr>
      </w:pPr>
      <w:r w:rsidRPr="00C946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งบการเงินระหว่างกาล</w:t>
      </w:r>
      <w:r w:rsidR="009D2A74" w:rsidRPr="00C946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</w:p>
    <w:p w14:paraId="685D52F1" w14:textId="0E50CB45" w:rsidR="00904EEB" w:rsidRPr="00C94658" w:rsidRDefault="00904EEB" w:rsidP="00904E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94658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</w:t>
      </w:r>
      <w:r w:rsidRPr="00C946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ดสามเดือน</w:t>
      </w:r>
      <w:r w:rsidRPr="00C94658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สิ้นสุดวันที่ </w:t>
      </w:r>
      <w:r w:rsidR="00A640FB">
        <w:rPr>
          <w:rFonts w:ascii="Angsana New" w:hAnsi="Angsana New" w:cs="Angsana New"/>
          <w:b w:val="0"/>
          <w:bCs w:val="0"/>
          <w:sz w:val="32"/>
          <w:szCs w:val="32"/>
        </w:rPr>
        <w:t xml:space="preserve">31 </w:t>
      </w:r>
      <w:r w:rsidR="00A640FB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ธันวาคม</w:t>
      </w:r>
      <w:r w:rsidRPr="00C946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 </w:t>
      </w:r>
      <w:r w:rsidRPr="00C94658">
        <w:rPr>
          <w:rFonts w:ascii="Angsana New" w:hAnsi="Angsana New" w:cs="Angsana New"/>
          <w:b w:val="0"/>
          <w:bCs w:val="0"/>
          <w:sz w:val="32"/>
          <w:szCs w:val="32"/>
        </w:rPr>
        <w:t>2562</w:t>
      </w:r>
    </w:p>
    <w:p w14:paraId="5F43DA31" w14:textId="77777777" w:rsidR="00904EEB" w:rsidRPr="00C94658" w:rsidRDefault="00904EEB" w:rsidP="00904E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C94658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49166031" w14:textId="049DFB79" w:rsidR="00904EEB" w:rsidRPr="00C94658" w:rsidRDefault="00904EEB" w:rsidP="00904EEB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C94658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</w:t>
      </w:r>
      <w:r w:rsidRPr="00C946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การสอบทาน</w:t>
      </w:r>
      <w:r w:rsidR="009D2A74" w:rsidRPr="00C94658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C94658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A752232" w14:textId="77777777" w:rsidR="00FD1DC3" w:rsidRPr="00C94658" w:rsidRDefault="00FD1DC3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7AADD5AA" w14:textId="77777777" w:rsidR="00BB0C92" w:rsidRPr="00C94658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79EAE48C" w14:textId="77777777" w:rsidR="00BB0C92" w:rsidRPr="00C94658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434ED08F" w14:textId="77777777" w:rsidR="00BB0C92" w:rsidRPr="00C94658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41A3E7F9" w14:textId="77777777" w:rsidR="00BB0C92" w:rsidRPr="00C94658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</w:rPr>
      </w:pPr>
    </w:p>
    <w:p w14:paraId="4807161F" w14:textId="77777777" w:rsidR="00BB0C92" w:rsidRPr="00C94658" w:rsidRDefault="00BB0C92" w:rsidP="00F639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-63"/>
        <w:jc w:val="both"/>
        <w:rPr>
          <w:rFonts w:ascii="Angsana New" w:hAnsi="Angsana New"/>
          <w:cs/>
        </w:rPr>
        <w:sectPr w:rsidR="00BB0C92" w:rsidRPr="00C94658" w:rsidSect="00143F92">
          <w:footerReference w:type="even" r:id="rId8"/>
          <w:footerReference w:type="default" r:id="rId9"/>
          <w:footerReference w:type="first" r:id="rId10"/>
          <w:pgSz w:w="11909" w:h="16834" w:code="9"/>
          <w:pgMar w:top="691" w:right="1440" w:bottom="576" w:left="1440" w:header="720" w:footer="720" w:gutter="0"/>
          <w:pgNumType w:start="0"/>
          <w:cols w:space="720"/>
          <w:docGrid w:linePitch="245"/>
        </w:sectPr>
      </w:pPr>
    </w:p>
    <w:p w14:paraId="52E874DC" w14:textId="77777777" w:rsidR="00854CD1" w:rsidRPr="00C94658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3AD7EE58" w14:textId="77777777" w:rsidR="00854CD1" w:rsidRPr="00C94658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08DF7852" w14:textId="77777777" w:rsidR="00854CD1" w:rsidRPr="00C94658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001786CF" w14:textId="77777777" w:rsidR="00854CD1" w:rsidRPr="00C94658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219B5C56" w14:textId="77777777" w:rsidR="00854CD1" w:rsidRPr="00C94658" w:rsidRDefault="00854CD1" w:rsidP="00F6390D">
      <w:pPr>
        <w:tabs>
          <w:tab w:val="left" w:pos="8640"/>
        </w:tabs>
        <w:ind w:right="-63"/>
        <w:rPr>
          <w:rFonts w:ascii="Angsana New" w:hAnsi="Angsana New"/>
          <w:b/>
          <w:bCs/>
          <w:sz w:val="32"/>
          <w:szCs w:val="32"/>
        </w:rPr>
      </w:pPr>
    </w:p>
    <w:p w14:paraId="60321E5E" w14:textId="77777777" w:rsidR="00AC5CA9" w:rsidRPr="00C94658" w:rsidRDefault="00AC5CA9" w:rsidP="00761B23">
      <w:pPr>
        <w:tabs>
          <w:tab w:val="left" w:pos="8640"/>
        </w:tabs>
        <w:ind w:right="-63"/>
        <w:rPr>
          <w:rFonts w:ascii="Angsana New" w:hAnsi="Angsana New"/>
          <w:b/>
          <w:bCs/>
          <w:sz w:val="30"/>
          <w:szCs w:val="30"/>
        </w:rPr>
      </w:pPr>
    </w:p>
    <w:p w14:paraId="7DC3DC6E" w14:textId="77777777" w:rsidR="00AC5CA9" w:rsidRPr="00C94658" w:rsidRDefault="00AC5CA9" w:rsidP="00761B23">
      <w:pPr>
        <w:tabs>
          <w:tab w:val="left" w:pos="8640"/>
        </w:tabs>
        <w:ind w:right="-63"/>
        <w:rPr>
          <w:rFonts w:ascii="Angsana New" w:hAnsi="Angsana New"/>
          <w:b/>
          <w:bCs/>
          <w:sz w:val="30"/>
          <w:szCs w:val="30"/>
        </w:rPr>
      </w:pPr>
    </w:p>
    <w:p w14:paraId="5DEC5175" w14:textId="49326B11" w:rsidR="00DA6837" w:rsidRPr="00C94658" w:rsidRDefault="00DA6837" w:rsidP="00DA6837">
      <w:pPr>
        <w:tabs>
          <w:tab w:val="left" w:pos="8640"/>
        </w:tabs>
        <w:ind w:right="-63"/>
        <w:rPr>
          <w:rFonts w:ascii="Angsana New" w:hAnsi="Angsana New"/>
          <w:b/>
          <w:sz w:val="30"/>
          <w:szCs w:val="30"/>
        </w:rPr>
      </w:pPr>
      <w:r w:rsidRPr="00C94658">
        <w:rPr>
          <w:rFonts w:ascii="Angsana New" w:hAnsi="Angsana New"/>
          <w:b/>
          <w:bCs/>
          <w:sz w:val="30"/>
          <w:szCs w:val="30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4DFDEC1D" w14:textId="77777777" w:rsidR="00DA6837" w:rsidRPr="00C94658" w:rsidRDefault="00DA6837" w:rsidP="00DA6837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</w:p>
    <w:p w14:paraId="215802FB" w14:textId="77777777" w:rsidR="00DA6837" w:rsidRPr="00C94658" w:rsidRDefault="00DA6837" w:rsidP="00DA6837">
      <w:pPr>
        <w:spacing w:line="240" w:lineRule="auto"/>
        <w:ind w:right="-63"/>
        <w:jc w:val="both"/>
        <w:rPr>
          <w:rFonts w:ascii="Angsana New" w:hAnsi="Angsana New"/>
          <w:b/>
          <w:bCs/>
          <w:sz w:val="30"/>
          <w:szCs w:val="30"/>
        </w:rPr>
      </w:pPr>
      <w:r w:rsidRPr="00C94658">
        <w:rPr>
          <w:rFonts w:ascii="Angsana New" w:hAnsi="Angsana New"/>
          <w:b/>
          <w:bCs/>
          <w:sz w:val="30"/>
          <w:szCs w:val="30"/>
          <w:cs/>
        </w:rPr>
        <w:t>เสนอ คณะกรรมการบริษัท แผ่นดินทอง พร็อพเพอร์ตี้ ดีเวลลอปเม้นท์ จำกัด (มหาชน)</w:t>
      </w:r>
    </w:p>
    <w:p w14:paraId="487726FB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E1F562F" w14:textId="30DF3A37" w:rsidR="00904EEB" w:rsidRPr="00C94658" w:rsidRDefault="00904EEB" w:rsidP="00904EEB">
      <w:pPr>
        <w:autoSpaceDE w:val="0"/>
        <w:autoSpaceDN w:val="0"/>
        <w:adjustRightInd w:val="0"/>
        <w:spacing w:line="240" w:lineRule="auto"/>
        <w:ind w:right="-27"/>
        <w:jc w:val="thaiDistribute"/>
        <w:rPr>
          <w:rFonts w:ascii="Angsana New" w:hAnsi="Angsana New"/>
          <w:spacing w:val="-4"/>
          <w:sz w:val="30"/>
          <w:szCs w:val="30"/>
        </w:rPr>
      </w:pPr>
      <w:r w:rsidRPr="00C94658">
        <w:rPr>
          <w:rFonts w:ascii="Angsana New" w:hAnsi="Angsana New"/>
          <w:spacing w:val="-4"/>
          <w:sz w:val="30"/>
          <w:szCs w:val="30"/>
          <w:cs/>
        </w:rPr>
        <w:t xml:space="preserve">ข้าพเจ้าได้สอบทานงบแสดงฐานะการเงินรวมและงบแสดงฐานะการเงินเฉพาะกิจการ ณ วันที่ </w:t>
      </w:r>
      <w:r w:rsidRPr="00C94658">
        <w:rPr>
          <w:rFonts w:ascii="Angsana New" w:hAnsi="Angsana New"/>
          <w:spacing w:val="-4"/>
          <w:sz w:val="30"/>
          <w:szCs w:val="30"/>
        </w:rPr>
        <w:t>3</w:t>
      </w:r>
      <w:r w:rsidR="00713003">
        <w:rPr>
          <w:rFonts w:ascii="Angsana New" w:hAnsi="Angsana New"/>
          <w:spacing w:val="-4"/>
          <w:sz w:val="30"/>
          <w:szCs w:val="30"/>
        </w:rPr>
        <w:t>1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13003">
        <w:rPr>
          <w:rFonts w:ascii="Angsana New" w:hAnsi="Angsana New" w:hint="cs"/>
          <w:spacing w:val="-4"/>
          <w:sz w:val="30"/>
          <w:szCs w:val="30"/>
          <w:cs/>
        </w:rPr>
        <w:t>ธันวาคม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Pr="00C94658">
        <w:rPr>
          <w:rFonts w:ascii="Angsana New" w:hAnsi="Angsana New"/>
          <w:spacing w:val="-4"/>
          <w:sz w:val="30"/>
          <w:szCs w:val="30"/>
        </w:rPr>
        <w:t>2562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 งบกำไรขาดทุนเบ็ดเสร็จรวมและงบกำไรขาดทุนเบ็ดเสร็จเฉพาะกิจการ งบแสดงการเปลี่ยนแปลงส่วนของผู้ถือหุ้นรวมและงบแสดงการเปลี่ยนแปลงส่วนของผู้ถือหุ้นเฉพาะกิจการ และงบกระแสเงินสดรวมและงบกระแสเงินสดเฉพาะกิจการ สำหรับงวด</w:t>
      </w:r>
      <w:r w:rsidR="00713003">
        <w:rPr>
          <w:rFonts w:ascii="Angsana New" w:hAnsi="Angsana New" w:hint="cs"/>
          <w:spacing w:val="-4"/>
          <w:sz w:val="30"/>
          <w:szCs w:val="30"/>
          <w:cs/>
        </w:rPr>
        <w:t>สาม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เดือนสิ้นสุดวันที่ </w:t>
      </w:r>
      <w:r w:rsidR="00713003" w:rsidRPr="00C94658">
        <w:rPr>
          <w:rFonts w:ascii="Angsana New" w:hAnsi="Angsana New"/>
          <w:spacing w:val="-4"/>
          <w:sz w:val="30"/>
          <w:szCs w:val="30"/>
        </w:rPr>
        <w:t>3</w:t>
      </w:r>
      <w:r w:rsidR="00713003">
        <w:rPr>
          <w:rFonts w:ascii="Angsana New" w:hAnsi="Angsana New"/>
          <w:spacing w:val="-4"/>
          <w:sz w:val="30"/>
          <w:szCs w:val="30"/>
        </w:rPr>
        <w:t>1</w:t>
      </w:r>
      <w:r w:rsidR="00713003"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 </w:t>
      </w:r>
      <w:r w:rsidR="00713003">
        <w:rPr>
          <w:rFonts w:ascii="Angsana New" w:hAnsi="Angsana New" w:hint="cs"/>
          <w:spacing w:val="-4"/>
          <w:sz w:val="30"/>
          <w:szCs w:val="30"/>
          <w:cs/>
        </w:rPr>
        <w:t xml:space="preserve">ธันวาคม </w:t>
      </w:r>
      <w:r w:rsidR="0075282D">
        <w:rPr>
          <w:rFonts w:ascii="Angsana New" w:hAnsi="Angsana New"/>
          <w:spacing w:val="-4"/>
          <w:sz w:val="30"/>
          <w:szCs w:val="30"/>
        </w:rPr>
        <w:t>2562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 และหมายเหตุประกอบงบการเงินแบบย่อ (ข้อมูลทางการเงินระหว่างกาล) ของบริษัท แผ่นดินทอง พร็อพเพอร์ตี้ ดีเวลลอปเม้นท์ จำกัด (มหาชน) และบริษัทย่อยและของ</w:t>
      </w:r>
      <w:r w:rsidRPr="00E91EBA">
        <w:rPr>
          <w:rFonts w:ascii="Angsana New" w:hAnsi="Angsana New" w:hint="cs"/>
          <w:spacing w:val="4"/>
          <w:sz w:val="30"/>
          <w:szCs w:val="30"/>
          <w:cs/>
        </w:rPr>
        <w:t>เฉพาะบริษัท</w:t>
      </w:r>
      <w:r w:rsidRPr="00E91EBA">
        <w:rPr>
          <w:rFonts w:ascii="Angsana New" w:hAnsi="Angsana New"/>
          <w:spacing w:val="4"/>
          <w:sz w:val="30"/>
          <w:szCs w:val="30"/>
        </w:rPr>
        <w:t xml:space="preserve"> </w:t>
      </w:r>
      <w:r w:rsidRPr="00E91EBA">
        <w:rPr>
          <w:rFonts w:ascii="Angsana New" w:hAnsi="Angsana New" w:hint="cs"/>
          <w:spacing w:val="4"/>
          <w:sz w:val="30"/>
          <w:szCs w:val="30"/>
          <w:cs/>
        </w:rPr>
        <w:t>แผ่นดินทอง พร็อพเพอร์ตี้ ดี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เวลลอปเม้นท์ จำกัด (มหาชน) ตามลำดับ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C94658">
        <w:rPr>
          <w:rFonts w:ascii="Angsana New" w:hAnsi="Angsana New"/>
          <w:spacing w:val="-4"/>
          <w:sz w:val="30"/>
          <w:szCs w:val="30"/>
        </w:rPr>
        <w:t>34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333A0B3D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4"/>
          <w:szCs w:val="24"/>
        </w:rPr>
      </w:pPr>
    </w:p>
    <w:p w14:paraId="54CDE58C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C94658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79EC0326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E41BA18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94658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C94658">
        <w:rPr>
          <w:rFonts w:ascii="Angsana New" w:hAnsi="Angsana New"/>
          <w:sz w:val="30"/>
          <w:szCs w:val="30"/>
        </w:rPr>
        <w:t xml:space="preserve"> 2410 “</w:t>
      </w:r>
      <w:r w:rsidRPr="00C94658">
        <w:rPr>
          <w:rFonts w:ascii="Angsana New" w:hAnsi="Angsana New" w:hint="cs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C94658">
        <w:rPr>
          <w:rFonts w:ascii="Angsana New" w:hAnsi="Angsana New"/>
          <w:sz w:val="30"/>
          <w:szCs w:val="30"/>
        </w:rPr>
        <w:t>”</w:t>
      </w:r>
      <w:r w:rsidRPr="00C94658">
        <w:rPr>
          <w:rFonts w:ascii="Angsana New" w:hAnsi="Angsana New" w:hint="cs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 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ดังนั้นข้าพเจ้าจึงไม่แสดงความเห็นต่อข้อมูลทางการเงินระหว่างกาลที่สอบทาน</w:t>
      </w:r>
    </w:p>
    <w:p w14:paraId="6A8D1D22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2A38947" w14:textId="77777777" w:rsidR="005C1DBF" w:rsidRPr="00C94658" w:rsidRDefault="005C1DBF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5C1DBF" w:rsidRPr="00C94658" w:rsidSect="008A72D7">
          <w:footerReference w:type="default" r:id="rId11"/>
          <w:pgSz w:w="11907" w:h="16840" w:code="9"/>
          <w:pgMar w:top="691" w:right="1152" w:bottom="720" w:left="1152" w:header="720" w:footer="504" w:gutter="0"/>
          <w:cols w:space="708"/>
          <w:docGrid w:linePitch="360"/>
        </w:sectPr>
      </w:pPr>
    </w:p>
    <w:p w14:paraId="16D6402A" w14:textId="3A8EEBF6" w:rsidR="00284267" w:rsidRDefault="0028426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17FF0C52" w14:textId="2E885200" w:rsidR="00C212E4" w:rsidRDefault="00C212E4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7B5B643" w14:textId="11FF076B" w:rsidR="00C212E4" w:rsidRDefault="00C212E4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FCC4F10" w14:textId="77777777" w:rsidR="00D52C8A" w:rsidRPr="00C94658" w:rsidRDefault="00D52C8A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346836CB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C94658">
        <w:rPr>
          <w:rFonts w:ascii="Angsana New" w:hAnsi="Angsana New"/>
          <w:i/>
          <w:iCs/>
          <w:sz w:val="30"/>
          <w:szCs w:val="30"/>
          <w:cs/>
        </w:rPr>
        <w:t>ข้อสรุป</w:t>
      </w:r>
    </w:p>
    <w:p w14:paraId="1D0AD1AE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431AC213" w14:textId="77777777" w:rsidR="00DA6837" w:rsidRPr="00C94658" w:rsidRDefault="00DA6837" w:rsidP="00DA6837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C94658">
        <w:rPr>
          <w:rFonts w:ascii="Angsana New" w:hAnsi="Angsana New"/>
          <w:spacing w:val="-4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 ฉบับที่ </w:t>
      </w:r>
      <w:r w:rsidRPr="00C94658">
        <w:rPr>
          <w:rFonts w:ascii="Angsana New" w:hAnsi="Angsana New"/>
          <w:spacing w:val="-4"/>
          <w:sz w:val="30"/>
          <w:szCs w:val="30"/>
        </w:rPr>
        <w:t>34</w:t>
      </w:r>
      <w:r w:rsidRPr="00C94658">
        <w:rPr>
          <w:rFonts w:ascii="Angsana New" w:hAnsi="Angsana New" w:hint="cs"/>
          <w:spacing w:val="-4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74941FC7" w14:textId="77777777" w:rsidR="00DA6837" w:rsidRPr="00C94658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7193FD11" w14:textId="77777777" w:rsidR="00DA6837" w:rsidRPr="00C94658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both"/>
        <w:rPr>
          <w:rFonts w:ascii="Angsana New" w:hAnsi="Angsana New"/>
          <w:sz w:val="30"/>
          <w:szCs w:val="30"/>
        </w:rPr>
      </w:pPr>
    </w:p>
    <w:p w14:paraId="5560650B" w14:textId="77777777" w:rsidR="00DA6837" w:rsidRPr="00C94658" w:rsidRDefault="00DA683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6E11382D" w14:textId="77777777" w:rsidR="00284267" w:rsidRPr="00C94658" w:rsidRDefault="0028426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5A506BE" w14:textId="77777777" w:rsidR="00284267" w:rsidRPr="00C94658" w:rsidRDefault="00284267" w:rsidP="00DA6837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7006C2F" w14:textId="77777777" w:rsidR="00DA6837" w:rsidRPr="00C94658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C94658">
        <w:rPr>
          <w:rFonts w:ascii="Angsana New" w:hAnsi="Angsana New"/>
          <w:sz w:val="30"/>
          <w:szCs w:val="30"/>
          <w:cs/>
        </w:rPr>
        <w:t xml:space="preserve">(วิไล บูรณกิตติโสภณ) </w:t>
      </w:r>
    </w:p>
    <w:p w14:paraId="764313A6" w14:textId="77777777" w:rsidR="00DA6837" w:rsidRPr="00C94658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C94658">
        <w:rPr>
          <w:rFonts w:ascii="Angsana New" w:hAnsi="Angsana New"/>
          <w:sz w:val="30"/>
          <w:szCs w:val="30"/>
          <w:cs/>
        </w:rPr>
        <w:t>ผู้สอบบัญชีรับอนุญาต</w:t>
      </w:r>
    </w:p>
    <w:p w14:paraId="0655B993" w14:textId="77777777" w:rsidR="00DA6837" w:rsidRPr="00C94658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C94658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Pr="00C94658">
        <w:rPr>
          <w:rFonts w:ascii="Angsana New" w:hAnsi="Angsana New"/>
          <w:sz w:val="30"/>
          <w:szCs w:val="30"/>
        </w:rPr>
        <w:t>3920</w:t>
      </w:r>
    </w:p>
    <w:p w14:paraId="21BCF008" w14:textId="77777777" w:rsidR="00DA6837" w:rsidRPr="00C94658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</w:p>
    <w:p w14:paraId="68511C26" w14:textId="77777777" w:rsidR="00DA6837" w:rsidRPr="00C94658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C94658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0AB1D552" w14:textId="77777777" w:rsidR="00DA6837" w:rsidRPr="00C94658" w:rsidRDefault="00DA6837" w:rsidP="00DA6837">
      <w:pPr>
        <w:spacing w:line="240" w:lineRule="auto"/>
        <w:ind w:right="-63"/>
        <w:jc w:val="thaiDistribute"/>
        <w:rPr>
          <w:rFonts w:ascii="Angsana New" w:hAnsi="Angsana New"/>
          <w:sz w:val="30"/>
          <w:szCs w:val="30"/>
        </w:rPr>
      </w:pPr>
      <w:r w:rsidRPr="00C94658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3515366" w14:textId="02F9566F" w:rsidR="00FD1DC3" w:rsidRPr="00C94658" w:rsidRDefault="00713003" w:rsidP="00DA6837">
      <w:pPr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sz w:val="30"/>
          <w:szCs w:val="30"/>
        </w:rPr>
        <w:t xml:space="preserve">5 </w:t>
      </w:r>
      <w:r>
        <w:rPr>
          <w:rFonts w:ascii="Angsana New" w:hAnsi="Angsana New" w:hint="cs"/>
          <w:sz w:val="30"/>
          <w:szCs w:val="30"/>
          <w:cs/>
        </w:rPr>
        <w:t>กุมภาพันธ์</w:t>
      </w:r>
      <w:r w:rsidR="008F00A2" w:rsidRPr="00C94658">
        <w:rPr>
          <w:rFonts w:ascii="Angsana New" w:hAnsi="Angsana New" w:hint="cs"/>
          <w:sz w:val="30"/>
          <w:szCs w:val="30"/>
          <w:cs/>
        </w:rPr>
        <w:t xml:space="preserve"> </w:t>
      </w:r>
      <w:r w:rsidR="000D1158">
        <w:rPr>
          <w:rFonts w:ascii="Angsana New" w:hAnsi="Angsana New"/>
          <w:sz w:val="30"/>
          <w:szCs w:val="30"/>
        </w:rPr>
        <w:t>256</w:t>
      </w:r>
      <w:r>
        <w:rPr>
          <w:rFonts w:ascii="Angsana New" w:hAnsi="Angsana New"/>
          <w:sz w:val="30"/>
          <w:szCs w:val="30"/>
        </w:rPr>
        <w:t>3</w:t>
      </w:r>
    </w:p>
    <w:p w14:paraId="41F95B21" w14:textId="77777777" w:rsidR="003E7485" w:rsidRPr="00C94658" w:rsidRDefault="003E7485" w:rsidP="00F6390D">
      <w:pPr>
        <w:rPr>
          <w:rFonts w:ascii="Angsana New" w:hAnsi="Angsana New"/>
          <w:sz w:val="30"/>
          <w:szCs w:val="30"/>
          <w:cs/>
        </w:rPr>
      </w:pPr>
    </w:p>
    <w:p w14:paraId="1629CA1F" w14:textId="77777777" w:rsidR="003E7485" w:rsidRPr="00C94658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5C3BC587" w14:textId="77777777" w:rsidR="003E7485" w:rsidRPr="00C94658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7C15A3B5" w14:textId="77777777" w:rsidR="003E7485" w:rsidRPr="00C94658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65364486" w14:textId="77777777" w:rsidR="003E7485" w:rsidRPr="00C94658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6DEFA690" w14:textId="77777777" w:rsidR="003E7485" w:rsidRPr="00C94658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1DD5D302" w14:textId="77777777" w:rsidR="003E7485" w:rsidRPr="00C94658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01B5AB4E" w14:textId="77777777" w:rsidR="003E7485" w:rsidRPr="00C94658" w:rsidRDefault="003E7485" w:rsidP="003E7485">
      <w:pPr>
        <w:rPr>
          <w:rFonts w:ascii="Angsana New" w:hAnsi="Angsana New"/>
          <w:sz w:val="30"/>
          <w:szCs w:val="30"/>
          <w:cs/>
        </w:rPr>
      </w:pPr>
      <w:bookmarkStart w:id="0" w:name="_GoBack"/>
      <w:bookmarkEnd w:id="0"/>
    </w:p>
    <w:p w14:paraId="31798908" w14:textId="77777777" w:rsidR="003E7485" w:rsidRPr="00C94658" w:rsidRDefault="003E7485" w:rsidP="003E7485">
      <w:pPr>
        <w:rPr>
          <w:rFonts w:ascii="Angsana New" w:hAnsi="Angsana New"/>
          <w:sz w:val="30"/>
          <w:szCs w:val="30"/>
        </w:rPr>
      </w:pPr>
    </w:p>
    <w:p w14:paraId="1E8ACC81" w14:textId="77777777" w:rsidR="003E7485" w:rsidRPr="00C94658" w:rsidRDefault="003E7485" w:rsidP="003E7485">
      <w:pPr>
        <w:rPr>
          <w:rFonts w:ascii="Angsana New" w:hAnsi="Angsana New"/>
          <w:sz w:val="30"/>
          <w:szCs w:val="30"/>
          <w:cs/>
        </w:rPr>
      </w:pPr>
    </w:p>
    <w:p w14:paraId="17A10955" w14:textId="01E2CB9C" w:rsidR="00502528" w:rsidRPr="00DF7332" w:rsidRDefault="00502528" w:rsidP="00DF73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30"/>
          <w:szCs w:val="30"/>
        </w:rPr>
      </w:pPr>
    </w:p>
    <w:sectPr w:rsidR="00502528" w:rsidRPr="00DF7332" w:rsidSect="00447174">
      <w:headerReference w:type="default" r:id="rId12"/>
      <w:footerReference w:type="default" r:id="rId13"/>
      <w:pgSz w:w="11909" w:h="16834" w:code="9"/>
      <w:pgMar w:top="691" w:right="1109" w:bottom="899" w:left="1152" w:header="720" w:footer="585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4A2247" w14:textId="77777777" w:rsidR="00C65FCE" w:rsidRDefault="00C65FCE" w:rsidP="004956B4">
      <w:r>
        <w:separator/>
      </w:r>
    </w:p>
  </w:endnote>
  <w:endnote w:type="continuationSeparator" w:id="0">
    <w:p w14:paraId="4F8241F3" w14:textId="77777777" w:rsidR="00C65FCE" w:rsidRDefault="00C65FCE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rdia New">
    <w:panose1 w:val="020B0304020202020204"/>
    <w:charset w:val="DE"/>
    <w:family w:val="swiss"/>
    <w:pitch w:val="variable"/>
    <w:sig w:usb0="01000003" w:usb1="00000000" w:usb2="00000000" w:usb3="00000000" w:csb0="00010001" w:csb1="00000000"/>
  </w:font>
  <w:font w:name="Tesco">
    <w:altName w:val="Tesco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EBC649C" w14:textId="77777777" w:rsidR="0098248E" w:rsidRDefault="0098248E" w:rsidP="00953262">
    <w:pPr>
      <w:pStyle w:val="Footer"/>
      <w:framePr w:wrap="around" w:vAnchor="text" w:hAnchor="margin" w:xAlign="right" w:y="1"/>
      <w:rPr>
        <w:rStyle w:val="PageNumber"/>
        <w:rFonts w:cs="Angsana New"/>
      </w:rPr>
    </w:pPr>
    <w:r>
      <w:rPr>
        <w:rStyle w:val="PageNumber"/>
        <w:rFonts w:cs="Angsana New"/>
      </w:rPr>
      <w:fldChar w:fldCharType="begin"/>
    </w:r>
    <w:r>
      <w:rPr>
        <w:rStyle w:val="PageNumber"/>
        <w:rFonts w:cs="Angsana New"/>
      </w:rPr>
      <w:instrText xml:space="preserve">PAGE  </w:instrText>
    </w:r>
    <w:r>
      <w:rPr>
        <w:rStyle w:val="PageNumber"/>
        <w:rFonts w:cs="Angsana New"/>
      </w:rPr>
      <w:fldChar w:fldCharType="separate"/>
    </w:r>
    <w:r>
      <w:rPr>
        <w:rStyle w:val="PageNumber"/>
        <w:rFonts w:cs="Angsana New"/>
        <w:noProof/>
      </w:rPr>
      <w:t>0</w:t>
    </w:r>
    <w:r>
      <w:rPr>
        <w:rStyle w:val="PageNumber"/>
        <w:rFonts w:cs="Angsana New"/>
      </w:rPr>
      <w:fldChar w:fldCharType="end"/>
    </w:r>
  </w:p>
  <w:p w14:paraId="3C6C751C" w14:textId="77777777" w:rsidR="0098248E" w:rsidRDefault="0098248E" w:rsidP="001E3D8B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7C5EFCB" w14:textId="77777777" w:rsidR="0098248E" w:rsidRDefault="0098248E" w:rsidP="00BE302E">
    <w:pPr>
      <w:tabs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11D8AC1" w14:textId="5126AB15" w:rsidR="0098248E" w:rsidRPr="00B93854" w:rsidRDefault="0098248E" w:rsidP="00B93854">
    <w:pPr>
      <w:pStyle w:val="Footer"/>
      <w:jc w:val="center"/>
      <w:rPr>
        <w:rFonts w:asciiTheme="majorBidi" w:hAnsiTheme="majorBidi" w:cstheme="majorBidi"/>
        <w:sz w:val="30"/>
        <w:szCs w:val="30"/>
      </w:rPr>
    </w:pPr>
    <w:r w:rsidRPr="00B93854">
      <w:rPr>
        <w:rFonts w:asciiTheme="majorBidi" w:hAnsiTheme="majorBidi" w:cstheme="majorBidi"/>
        <w:sz w:val="30"/>
        <w:szCs w:val="30"/>
      </w:rPr>
      <w:t>15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6D52A6" w14:textId="77777777" w:rsidR="008A72D7" w:rsidRDefault="008A72D7" w:rsidP="00BE302E">
    <w:pPr>
      <w:tabs>
        <w:tab w:val="left" w:pos="8820"/>
      </w:tabs>
      <w:ind w:right="360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2FE517" w14:textId="77777777" w:rsidR="0098248E" w:rsidRPr="00E51213" w:rsidRDefault="0098248E">
    <w:pPr>
      <w:pStyle w:val="Footer"/>
      <w:jc w:val="center"/>
      <w:rPr>
        <w:rFonts w:ascii="Angsana New" w:hAnsi="Angsana New"/>
        <w:sz w:val="30"/>
        <w:szCs w:val="30"/>
      </w:rPr>
    </w:pPr>
    <w:r w:rsidRPr="00E51213">
      <w:rPr>
        <w:rFonts w:ascii="Angsana New" w:hAnsi="Angsana New"/>
        <w:sz w:val="30"/>
        <w:szCs w:val="30"/>
      </w:rPr>
      <w:fldChar w:fldCharType="begin"/>
    </w:r>
    <w:r w:rsidRPr="00E51213">
      <w:rPr>
        <w:rFonts w:ascii="Angsana New" w:hAnsi="Angsana New"/>
        <w:sz w:val="30"/>
        <w:szCs w:val="30"/>
      </w:rPr>
      <w:instrText xml:space="preserve"> PAGE   \* MERGEFORMAT </w:instrText>
    </w:r>
    <w:r w:rsidRPr="00E51213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</w:rPr>
      <w:t>33</w:t>
    </w:r>
    <w:r w:rsidRPr="00E51213">
      <w:rPr>
        <w:rFonts w:ascii="Angsana New" w:hAnsi="Angsana New"/>
        <w:noProof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6332BC" w14:textId="77777777" w:rsidR="00C65FCE" w:rsidRDefault="00C65FCE" w:rsidP="004956B4">
      <w:r>
        <w:separator/>
      </w:r>
    </w:p>
  </w:footnote>
  <w:footnote w:type="continuationSeparator" w:id="0">
    <w:p w14:paraId="066FD778" w14:textId="77777777" w:rsidR="00C65FCE" w:rsidRDefault="00C65FCE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B2D1C47" w14:textId="77777777" w:rsidR="0098248E" w:rsidRPr="008D6C00" w:rsidRDefault="0098248E" w:rsidP="00952853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/>
        <w:b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214525"/>
    <w:multiLevelType w:val="hybridMultilevel"/>
    <w:tmpl w:val="012077FC"/>
    <w:lvl w:ilvl="0" w:tplc="718455E8">
      <w:start w:val="1"/>
      <w:numFmt w:val="thaiLetters"/>
      <w:lvlText w:val="(%1)"/>
      <w:lvlJc w:val="left"/>
      <w:pPr>
        <w:ind w:left="90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0EAE59F8"/>
    <w:multiLevelType w:val="hybridMultilevel"/>
    <w:tmpl w:val="935A7FD4"/>
    <w:lvl w:ilvl="0" w:tplc="90185190">
      <w:start w:val="130"/>
      <w:numFmt w:val="bullet"/>
      <w:lvlText w:val="-"/>
      <w:lvlJc w:val="left"/>
      <w:pPr>
        <w:ind w:left="216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76" w:hanging="360"/>
      </w:pPr>
      <w:rPr>
        <w:rFonts w:ascii="Wingdings" w:hAnsi="Wingdings" w:hint="default"/>
      </w:rPr>
    </w:lvl>
  </w:abstractNum>
  <w:abstractNum w:abstractNumId="2" w15:restartNumberingAfterBreak="0">
    <w:nsid w:val="15307B48"/>
    <w:multiLevelType w:val="hybridMultilevel"/>
    <w:tmpl w:val="EB14DEE8"/>
    <w:lvl w:ilvl="0" w:tplc="C2C21416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16C77EA7"/>
    <w:multiLevelType w:val="hybridMultilevel"/>
    <w:tmpl w:val="59A6BA0C"/>
    <w:lvl w:ilvl="0" w:tplc="D464B8C2">
      <w:start w:val="448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AE616E"/>
    <w:multiLevelType w:val="hybridMultilevel"/>
    <w:tmpl w:val="1A48A720"/>
    <w:lvl w:ilvl="0" w:tplc="26E6B82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FF3D4F"/>
    <w:multiLevelType w:val="hybridMultilevel"/>
    <w:tmpl w:val="6B787D2A"/>
    <w:lvl w:ilvl="0" w:tplc="5810EE20">
      <w:start w:val="1"/>
      <w:numFmt w:val="decimal"/>
      <w:lvlText w:val="%1"/>
      <w:lvlJc w:val="left"/>
      <w:pPr>
        <w:ind w:left="45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6" w15:restartNumberingAfterBreak="0">
    <w:nsid w:val="2D2772B8"/>
    <w:multiLevelType w:val="hybridMultilevel"/>
    <w:tmpl w:val="979008C8"/>
    <w:lvl w:ilvl="0" w:tplc="5EBE2FF6">
      <w:start w:val="1"/>
      <w:numFmt w:val="thaiLetters"/>
      <w:lvlText w:val="(%1)"/>
      <w:lvlJc w:val="left"/>
      <w:pPr>
        <w:ind w:left="720" w:hanging="360"/>
      </w:pPr>
      <w:rPr>
        <w:rFonts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CA21D1"/>
    <w:multiLevelType w:val="hybridMultilevel"/>
    <w:tmpl w:val="E5EC0AD6"/>
    <w:lvl w:ilvl="0" w:tplc="040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A421C5"/>
    <w:multiLevelType w:val="hybridMultilevel"/>
    <w:tmpl w:val="08DAD92E"/>
    <w:lvl w:ilvl="0" w:tplc="0C7C3DBC">
      <w:start w:val="1"/>
      <w:numFmt w:val="decimal"/>
      <w:lvlText w:val="%1"/>
      <w:lvlJc w:val="left"/>
      <w:pPr>
        <w:ind w:left="90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FB93C42"/>
    <w:multiLevelType w:val="hybridMultilevel"/>
    <w:tmpl w:val="5E902838"/>
    <w:lvl w:ilvl="0" w:tplc="4C304B40">
      <w:start w:val="975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3B6D6D"/>
    <w:multiLevelType w:val="hybridMultilevel"/>
    <w:tmpl w:val="EFB6C8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E91618D"/>
    <w:multiLevelType w:val="hybridMultilevel"/>
    <w:tmpl w:val="D45C5172"/>
    <w:lvl w:ilvl="0" w:tplc="0C7C3DBC">
      <w:start w:val="1"/>
      <w:numFmt w:val="decimal"/>
      <w:lvlText w:val="%1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0"/>
  </w:num>
  <w:num w:numId="3">
    <w:abstractNumId w:val="2"/>
  </w:num>
  <w:num w:numId="4">
    <w:abstractNumId w:val="10"/>
  </w:num>
  <w:num w:numId="5">
    <w:abstractNumId w:val="6"/>
  </w:num>
  <w:num w:numId="6">
    <w:abstractNumId w:val="5"/>
  </w:num>
  <w:num w:numId="7">
    <w:abstractNumId w:val="3"/>
  </w:num>
  <w:num w:numId="8">
    <w:abstractNumId w:val="9"/>
  </w:num>
  <w:num w:numId="9">
    <w:abstractNumId w:val="4"/>
  </w:num>
  <w:num w:numId="10">
    <w:abstractNumId w:val="11"/>
  </w:num>
  <w:num w:numId="11">
    <w:abstractNumId w:val="7"/>
  </w:num>
  <w:num w:numId="12">
    <w:abstractNumId w:val="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oNotHyphenateCaps/>
  <w:drawingGridHorizontalSpacing w:val="90"/>
  <w:displayHorizontalDrawingGridEvery w:val="0"/>
  <w:displayVerticalDrawingGridEvery w:val="0"/>
  <w:noPunctuationKerning/>
  <w:characterSpacingControl w:val="doNotCompress"/>
  <w:doNotValidateAgainstSchema/>
  <w:doNotDemarcateInvalidXml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27299"/>
    <w:rsid w:val="000000EC"/>
    <w:rsid w:val="000003A6"/>
    <w:rsid w:val="000004FD"/>
    <w:rsid w:val="00000501"/>
    <w:rsid w:val="00000536"/>
    <w:rsid w:val="00000678"/>
    <w:rsid w:val="000006D8"/>
    <w:rsid w:val="0000094A"/>
    <w:rsid w:val="00000C83"/>
    <w:rsid w:val="00000D2D"/>
    <w:rsid w:val="00000DA1"/>
    <w:rsid w:val="00000DF3"/>
    <w:rsid w:val="00000EDB"/>
    <w:rsid w:val="0000154F"/>
    <w:rsid w:val="00001660"/>
    <w:rsid w:val="000017DC"/>
    <w:rsid w:val="0000190F"/>
    <w:rsid w:val="000019C7"/>
    <w:rsid w:val="00001B3E"/>
    <w:rsid w:val="00001F1D"/>
    <w:rsid w:val="00002058"/>
    <w:rsid w:val="00002061"/>
    <w:rsid w:val="0000212E"/>
    <w:rsid w:val="00002169"/>
    <w:rsid w:val="0000217E"/>
    <w:rsid w:val="00002299"/>
    <w:rsid w:val="00002354"/>
    <w:rsid w:val="000025EA"/>
    <w:rsid w:val="00002A76"/>
    <w:rsid w:val="00002AE7"/>
    <w:rsid w:val="00002B17"/>
    <w:rsid w:val="00002DB9"/>
    <w:rsid w:val="00003692"/>
    <w:rsid w:val="000037AD"/>
    <w:rsid w:val="000037C7"/>
    <w:rsid w:val="0000382A"/>
    <w:rsid w:val="00003C1A"/>
    <w:rsid w:val="00003CF4"/>
    <w:rsid w:val="00003F96"/>
    <w:rsid w:val="00003F97"/>
    <w:rsid w:val="0000419F"/>
    <w:rsid w:val="000041DF"/>
    <w:rsid w:val="0000430F"/>
    <w:rsid w:val="00004915"/>
    <w:rsid w:val="00004A80"/>
    <w:rsid w:val="00004E49"/>
    <w:rsid w:val="00004EF2"/>
    <w:rsid w:val="00005274"/>
    <w:rsid w:val="000052B2"/>
    <w:rsid w:val="000052F9"/>
    <w:rsid w:val="00005693"/>
    <w:rsid w:val="00005946"/>
    <w:rsid w:val="00005B1D"/>
    <w:rsid w:val="00005DF0"/>
    <w:rsid w:val="00005E24"/>
    <w:rsid w:val="00005E72"/>
    <w:rsid w:val="00006517"/>
    <w:rsid w:val="0000666A"/>
    <w:rsid w:val="00006784"/>
    <w:rsid w:val="00006958"/>
    <w:rsid w:val="00006BD1"/>
    <w:rsid w:val="00006CBC"/>
    <w:rsid w:val="00007139"/>
    <w:rsid w:val="00007242"/>
    <w:rsid w:val="00007BBB"/>
    <w:rsid w:val="00007E98"/>
    <w:rsid w:val="00010170"/>
    <w:rsid w:val="00010388"/>
    <w:rsid w:val="00010882"/>
    <w:rsid w:val="00010D91"/>
    <w:rsid w:val="00010E44"/>
    <w:rsid w:val="0001128A"/>
    <w:rsid w:val="0001159A"/>
    <w:rsid w:val="0001163E"/>
    <w:rsid w:val="00011A1C"/>
    <w:rsid w:val="00011B8A"/>
    <w:rsid w:val="00011D68"/>
    <w:rsid w:val="00011F1E"/>
    <w:rsid w:val="00011F8E"/>
    <w:rsid w:val="0001272A"/>
    <w:rsid w:val="000127D3"/>
    <w:rsid w:val="00012C1D"/>
    <w:rsid w:val="00012F78"/>
    <w:rsid w:val="00012FEA"/>
    <w:rsid w:val="00012FEF"/>
    <w:rsid w:val="000132C4"/>
    <w:rsid w:val="00013704"/>
    <w:rsid w:val="00013962"/>
    <w:rsid w:val="00013BC3"/>
    <w:rsid w:val="00013E90"/>
    <w:rsid w:val="000141AE"/>
    <w:rsid w:val="00014354"/>
    <w:rsid w:val="000144FD"/>
    <w:rsid w:val="00014524"/>
    <w:rsid w:val="0001453D"/>
    <w:rsid w:val="00014635"/>
    <w:rsid w:val="0001485F"/>
    <w:rsid w:val="00014C0E"/>
    <w:rsid w:val="00014E4B"/>
    <w:rsid w:val="00014FAC"/>
    <w:rsid w:val="00015075"/>
    <w:rsid w:val="0001510E"/>
    <w:rsid w:val="00015118"/>
    <w:rsid w:val="000151B2"/>
    <w:rsid w:val="0001564A"/>
    <w:rsid w:val="0001567F"/>
    <w:rsid w:val="00015AEA"/>
    <w:rsid w:val="00015C70"/>
    <w:rsid w:val="00015F46"/>
    <w:rsid w:val="00016293"/>
    <w:rsid w:val="000162F1"/>
    <w:rsid w:val="000165C1"/>
    <w:rsid w:val="0001662B"/>
    <w:rsid w:val="000166D9"/>
    <w:rsid w:val="0001675B"/>
    <w:rsid w:val="00016AEA"/>
    <w:rsid w:val="00016B47"/>
    <w:rsid w:val="00016BE4"/>
    <w:rsid w:val="000172F6"/>
    <w:rsid w:val="00017616"/>
    <w:rsid w:val="00017EDD"/>
    <w:rsid w:val="0002045D"/>
    <w:rsid w:val="00020625"/>
    <w:rsid w:val="00020665"/>
    <w:rsid w:val="00020789"/>
    <w:rsid w:val="00020849"/>
    <w:rsid w:val="0002088A"/>
    <w:rsid w:val="000209BD"/>
    <w:rsid w:val="00020B58"/>
    <w:rsid w:val="00020C35"/>
    <w:rsid w:val="00020D34"/>
    <w:rsid w:val="00020EEB"/>
    <w:rsid w:val="00021061"/>
    <w:rsid w:val="00021151"/>
    <w:rsid w:val="000212F6"/>
    <w:rsid w:val="0002196C"/>
    <w:rsid w:val="00021C1B"/>
    <w:rsid w:val="00021C6C"/>
    <w:rsid w:val="00022345"/>
    <w:rsid w:val="000226AA"/>
    <w:rsid w:val="00022931"/>
    <w:rsid w:val="00022B0E"/>
    <w:rsid w:val="00022F22"/>
    <w:rsid w:val="00022F86"/>
    <w:rsid w:val="00023534"/>
    <w:rsid w:val="0002369A"/>
    <w:rsid w:val="000237F8"/>
    <w:rsid w:val="00023887"/>
    <w:rsid w:val="000239BC"/>
    <w:rsid w:val="00023AD9"/>
    <w:rsid w:val="00023E11"/>
    <w:rsid w:val="00023E18"/>
    <w:rsid w:val="00023E63"/>
    <w:rsid w:val="00023FD9"/>
    <w:rsid w:val="00023FEF"/>
    <w:rsid w:val="00023FFA"/>
    <w:rsid w:val="0002408E"/>
    <w:rsid w:val="0002452F"/>
    <w:rsid w:val="00024863"/>
    <w:rsid w:val="00024944"/>
    <w:rsid w:val="00024949"/>
    <w:rsid w:val="00024B59"/>
    <w:rsid w:val="00024D32"/>
    <w:rsid w:val="00024D7D"/>
    <w:rsid w:val="00024F0C"/>
    <w:rsid w:val="00025379"/>
    <w:rsid w:val="000253DF"/>
    <w:rsid w:val="000258A1"/>
    <w:rsid w:val="000258B0"/>
    <w:rsid w:val="00025A20"/>
    <w:rsid w:val="00025EB3"/>
    <w:rsid w:val="00026445"/>
    <w:rsid w:val="00026568"/>
    <w:rsid w:val="000265D4"/>
    <w:rsid w:val="00026902"/>
    <w:rsid w:val="00026B3A"/>
    <w:rsid w:val="00026CA0"/>
    <w:rsid w:val="00026DD8"/>
    <w:rsid w:val="00026ED5"/>
    <w:rsid w:val="00026EF6"/>
    <w:rsid w:val="00026F7A"/>
    <w:rsid w:val="00027300"/>
    <w:rsid w:val="00027C64"/>
    <w:rsid w:val="00027D32"/>
    <w:rsid w:val="00027EB3"/>
    <w:rsid w:val="00027EEF"/>
    <w:rsid w:val="00027F02"/>
    <w:rsid w:val="000303C6"/>
    <w:rsid w:val="00030493"/>
    <w:rsid w:val="00030692"/>
    <w:rsid w:val="00030A08"/>
    <w:rsid w:val="00030B38"/>
    <w:rsid w:val="00030EAE"/>
    <w:rsid w:val="00031273"/>
    <w:rsid w:val="000315D0"/>
    <w:rsid w:val="00031B10"/>
    <w:rsid w:val="00031DA0"/>
    <w:rsid w:val="0003225E"/>
    <w:rsid w:val="000328EB"/>
    <w:rsid w:val="00032907"/>
    <w:rsid w:val="00032ABD"/>
    <w:rsid w:val="00032B02"/>
    <w:rsid w:val="00032BC3"/>
    <w:rsid w:val="00032BCC"/>
    <w:rsid w:val="00032C64"/>
    <w:rsid w:val="00032CB0"/>
    <w:rsid w:val="00033152"/>
    <w:rsid w:val="0003353C"/>
    <w:rsid w:val="000338F6"/>
    <w:rsid w:val="0003393D"/>
    <w:rsid w:val="00033995"/>
    <w:rsid w:val="000339B8"/>
    <w:rsid w:val="00033B5F"/>
    <w:rsid w:val="00033C3F"/>
    <w:rsid w:val="00033D5A"/>
    <w:rsid w:val="00033FCD"/>
    <w:rsid w:val="00033FED"/>
    <w:rsid w:val="00034218"/>
    <w:rsid w:val="00034413"/>
    <w:rsid w:val="00034826"/>
    <w:rsid w:val="00034B98"/>
    <w:rsid w:val="00034C4D"/>
    <w:rsid w:val="00034D3C"/>
    <w:rsid w:val="00034D58"/>
    <w:rsid w:val="00034E8D"/>
    <w:rsid w:val="00034EE2"/>
    <w:rsid w:val="0003500B"/>
    <w:rsid w:val="000352C0"/>
    <w:rsid w:val="00035436"/>
    <w:rsid w:val="00035AA5"/>
    <w:rsid w:val="00035B53"/>
    <w:rsid w:val="00036098"/>
    <w:rsid w:val="000360C3"/>
    <w:rsid w:val="0003611C"/>
    <w:rsid w:val="0003654C"/>
    <w:rsid w:val="00036731"/>
    <w:rsid w:val="00036976"/>
    <w:rsid w:val="00036A56"/>
    <w:rsid w:val="00036FB3"/>
    <w:rsid w:val="0003700D"/>
    <w:rsid w:val="00037245"/>
    <w:rsid w:val="00037414"/>
    <w:rsid w:val="0003745A"/>
    <w:rsid w:val="00037740"/>
    <w:rsid w:val="000378E9"/>
    <w:rsid w:val="00037947"/>
    <w:rsid w:val="00037963"/>
    <w:rsid w:val="00037B04"/>
    <w:rsid w:val="00037BBB"/>
    <w:rsid w:val="00037D80"/>
    <w:rsid w:val="00037DE7"/>
    <w:rsid w:val="00037E48"/>
    <w:rsid w:val="00037EE6"/>
    <w:rsid w:val="00040030"/>
    <w:rsid w:val="0004024F"/>
    <w:rsid w:val="00040A2B"/>
    <w:rsid w:val="00040A6B"/>
    <w:rsid w:val="00040BBC"/>
    <w:rsid w:val="000411F2"/>
    <w:rsid w:val="0004127E"/>
    <w:rsid w:val="00041387"/>
    <w:rsid w:val="00041435"/>
    <w:rsid w:val="000415DC"/>
    <w:rsid w:val="00041629"/>
    <w:rsid w:val="000417FF"/>
    <w:rsid w:val="00041B55"/>
    <w:rsid w:val="00041B65"/>
    <w:rsid w:val="00041DD5"/>
    <w:rsid w:val="00041FD1"/>
    <w:rsid w:val="00042463"/>
    <w:rsid w:val="00042946"/>
    <w:rsid w:val="00042949"/>
    <w:rsid w:val="00042997"/>
    <w:rsid w:val="00042A01"/>
    <w:rsid w:val="00042B0E"/>
    <w:rsid w:val="00042C12"/>
    <w:rsid w:val="00042D1F"/>
    <w:rsid w:val="00042D4E"/>
    <w:rsid w:val="00042DAA"/>
    <w:rsid w:val="00042FA4"/>
    <w:rsid w:val="0004339A"/>
    <w:rsid w:val="00043B45"/>
    <w:rsid w:val="00043E0B"/>
    <w:rsid w:val="00044080"/>
    <w:rsid w:val="00044141"/>
    <w:rsid w:val="00044242"/>
    <w:rsid w:val="0004439F"/>
    <w:rsid w:val="00044643"/>
    <w:rsid w:val="00044792"/>
    <w:rsid w:val="000448AB"/>
    <w:rsid w:val="00044944"/>
    <w:rsid w:val="00044D90"/>
    <w:rsid w:val="00044F51"/>
    <w:rsid w:val="00045293"/>
    <w:rsid w:val="00045849"/>
    <w:rsid w:val="00045DC7"/>
    <w:rsid w:val="00046140"/>
    <w:rsid w:val="000462D5"/>
    <w:rsid w:val="000462DB"/>
    <w:rsid w:val="0004633E"/>
    <w:rsid w:val="00046686"/>
    <w:rsid w:val="00046806"/>
    <w:rsid w:val="00046DF0"/>
    <w:rsid w:val="00047584"/>
    <w:rsid w:val="00047757"/>
    <w:rsid w:val="000479BE"/>
    <w:rsid w:val="00047A1F"/>
    <w:rsid w:val="00047B38"/>
    <w:rsid w:val="00047C06"/>
    <w:rsid w:val="00047D6C"/>
    <w:rsid w:val="000501CC"/>
    <w:rsid w:val="00050224"/>
    <w:rsid w:val="000502A0"/>
    <w:rsid w:val="00050750"/>
    <w:rsid w:val="000508A1"/>
    <w:rsid w:val="000508A7"/>
    <w:rsid w:val="00050CB7"/>
    <w:rsid w:val="00050CD5"/>
    <w:rsid w:val="00050D84"/>
    <w:rsid w:val="00050D91"/>
    <w:rsid w:val="00050F01"/>
    <w:rsid w:val="00050F83"/>
    <w:rsid w:val="00050FD6"/>
    <w:rsid w:val="00051154"/>
    <w:rsid w:val="000511AC"/>
    <w:rsid w:val="000512E7"/>
    <w:rsid w:val="0005153E"/>
    <w:rsid w:val="0005166E"/>
    <w:rsid w:val="00051746"/>
    <w:rsid w:val="00051A54"/>
    <w:rsid w:val="00051BE2"/>
    <w:rsid w:val="00051D72"/>
    <w:rsid w:val="00051EFE"/>
    <w:rsid w:val="0005211E"/>
    <w:rsid w:val="00052446"/>
    <w:rsid w:val="00052646"/>
    <w:rsid w:val="0005275E"/>
    <w:rsid w:val="000527F3"/>
    <w:rsid w:val="00052808"/>
    <w:rsid w:val="000528A7"/>
    <w:rsid w:val="00052AC4"/>
    <w:rsid w:val="0005303E"/>
    <w:rsid w:val="0005313E"/>
    <w:rsid w:val="00053699"/>
    <w:rsid w:val="00053739"/>
    <w:rsid w:val="00053829"/>
    <w:rsid w:val="000539E9"/>
    <w:rsid w:val="00053D58"/>
    <w:rsid w:val="00053EC8"/>
    <w:rsid w:val="0005490E"/>
    <w:rsid w:val="00054BAF"/>
    <w:rsid w:val="00054F18"/>
    <w:rsid w:val="00055100"/>
    <w:rsid w:val="00055245"/>
    <w:rsid w:val="00055298"/>
    <w:rsid w:val="00055343"/>
    <w:rsid w:val="0005534D"/>
    <w:rsid w:val="000553F1"/>
    <w:rsid w:val="00055960"/>
    <w:rsid w:val="000559A7"/>
    <w:rsid w:val="00055BCD"/>
    <w:rsid w:val="00055D63"/>
    <w:rsid w:val="00055F8E"/>
    <w:rsid w:val="000563AD"/>
    <w:rsid w:val="0005673F"/>
    <w:rsid w:val="0005682E"/>
    <w:rsid w:val="000568A4"/>
    <w:rsid w:val="00056B71"/>
    <w:rsid w:val="00056EA3"/>
    <w:rsid w:val="000574A9"/>
    <w:rsid w:val="000574DA"/>
    <w:rsid w:val="000574F1"/>
    <w:rsid w:val="00057AAD"/>
    <w:rsid w:val="00057B20"/>
    <w:rsid w:val="00057B22"/>
    <w:rsid w:val="00057D7D"/>
    <w:rsid w:val="00060369"/>
    <w:rsid w:val="00060457"/>
    <w:rsid w:val="00060825"/>
    <w:rsid w:val="00060A32"/>
    <w:rsid w:val="00060A73"/>
    <w:rsid w:val="00060B05"/>
    <w:rsid w:val="000612AB"/>
    <w:rsid w:val="000612DB"/>
    <w:rsid w:val="00061722"/>
    <w:rsid w:val="00061822"/>
    <w:rsid w:val="00061DFD"/>
    <w:rsid w:val="000622B0"/>
    <w:rsid w:val="00062367"/>
    <w:rsid w:val="000626B2"/>
    <w:rsid w:val="000627A5"/>
    <w:rsid w:val="00062B03"/>
    <w:rsid w:val="00062C21"/>
    <w:rsid w:val="00062E4E"/>
    <w:rsid w:val="000631C2"/>
    <w:rsid w:val="00063410"/>
    <w:rsid w:val="0006354B"/>
    <w:rsid w:val="00063603"/>
    <w:rsid w:val="00063A91"/>
    <w:rsid w:val="00063D06"/>
    <w:rsid w:val="00063E85"/>
    <w:rsid w:val="00063FD4"/>
    <w:rsid w:val="000640A0"/>
    <w:rsid w:val="00064175"/>
    <w:rsid w:val="0006418E"/>
    <w:rsid w:val="000642CB"/>
    <w:rsid w:val="000642EB"/>
    <w:rsid w:val="0006443F"/>
    <w:rsid w:val="000644B2"/>
    <w:rsid w:val="00064649"/>
    <w:rsid w:val="000646A7"/>
    <w:rsid w:val="00064720"/>
    <w:rsid w:val="00064735"/>
    <w:rsid w:val="0006490B"/>
    <w:rsid w:val="00064CDD"/>
    <w:rsid w:val="000650F8"/>
    <w:rsid w:val="00065687"/>
    <w:rsid w:val="000656E1"/>
    <w:rsid w:val="00065886"/>
    <w:rsid w:val="000658D5"/>
    <w:rsid w:val="00065C3E"/>
    <w:rsid w:val="00065C80"/>
    <w:rsid w:val="00065D46"/>
    <w:rsid w:val="00066661"/>
    <w:rsid w:val="000666AD"/>
    <w:rsid w:val="00066732"/>
    <w:rsid w:val="000667BC"/>
    <w:rsid w:val="00066C8E"/>
    <w:rsid w:val="00066EE3"/>
    <w:rsid w:val="00066F8B"/>
    <w:rsid w:val="00066FB8"/>
    <w:rsid w:val="00067209"/>
    <w:rsid w:val="000673DC"/>
    <w:rsid w:val="00067447"/>
    <w:rsid w:val="0006782F"/>
    <w:rsid w:val="00067ABC"/>
    <w:rsid w:val="00067ABE"/>
    <w:rsid w:val="00067B64"/>
    <w:rsid w:val="00067B83"/>
    <w:rsid w:val="00067C85"/>
    <w:rsid w:val="00067CBF"/>
    <w:rsid w:val="00067D22"/>
    <w:rsid w:val="00070031"/>
    <w:rsid w:val="00070492"/>
    <w:rsid w:val="000706CA"/>
    <w:rsid w:val="00070835"/>
    <w:rsid w:val="00070980"/>
    <w:rsid w:val="00070AA6"/>
    <w:rsid w:val="00070B94"/>
    <w:rsid w:val="00070C3D"/>
    <w:rsid w:val="00070FC3"/>
    <w:rsid w:val="00071241"/>
    <w:rsid w:val="00071334"/>
    <w:rsid w:val="000714FC"/>
    <w:rsid w:val="000716D6"/>
    <w:rsid w:val="0007191E"/>
    <w:rsid w:val="0007196B"/>
    <w:rsid w:val="00071995"/>
    <w:rsid w:val="000719AF"/>
    <w:rsid w:val="000719F6"/>
    <w:rsid w:val="00071BA6"/>
    <w:rsid w:val="00071CE8"/>
    <w:rsid w:val="00072035"/>
    <w:rsid w:val="000721B1"/>
    <w:rsid w:val="00072582"/>
    <w:rsid w:val="000727D9"/>
    <w:rsid w:val="0007287F"/>
    <w:rsid w:val="000728B8"/>
    <w:rsid w:val="00072A5E"/>
    <w:rsid w:val="00072A68"/>
    <w:rsid w:val="00072A74"/>
    <w:rsid w:val="00072B72"/>
    <w:rsid w:val="00072E59"/>
    <w:rsid w:val="00072F86"/>
    <w:rsid w:val="00072FD5"/>
    <w:rsid w:val="000730CF"/>
    <w:rsid w:val="000736A1"/>
    <w:rsid w:val="000737F6"/>
    <w:rsid w:val="0007385D"/>
    <w:rsid w:val="00073AFC"/>
    <w:rsid w:val="00073DD0"/>
    <w:rsid w:val="00073FDA"/>
    <w:rsid w:val="000740D3"/>
    <w:rsid w:val="000742BC"/>
    <w:rsid w:val="00074493"/>
    <w:rsid w:val="000744FA"/>
    <w:rsid w:val="00074ABB"/>
    <w:rsid w:val="00074E8D"/>
    <w:rsid w:val="00074F3A"/>
    <w:rsid w:val="0007509B"/>
    <w:rsid w:val="00075178"/>
    <w:rsid w:val="000751B4"/>
    <w:rsid w:val="000753B5"/>
    <w:rsid w:val="000753E2"/>
    <w:rsid w:val="000754D3"/>
    <w:rsid w:val="00075E2B"/>
    <w:rsid w:val="00075F76"/>
    <w:rsid w:val="00076297"/>
    <w:rsid w:val="000763F4"/>
    <w:rsid w:val="00076722"/>
    <w:rsid w:val="00076A29"/>
    <w:rsid w:val="00076B73"/>
    <w:rsid w:val="00076D1A"/>
    <w:rsid w:val="00076D8B"/>
    <w:rsid w:val="00076E2B"/>
    <w:rsid w:val="00076E87"/>
    <w:rsid w:val="000771E0"/>
    <w:rsid w:val="0007763C"/>
    <w:rsid w:val="000776E5"/>
    <w:rsid w:val="00077731"/>
    <w:rsid w:val="000800C4"/>
    <w:rsid w:val="00080134"/>
    <w:rsid w:val="0008034B"/>
    <w:rsid w:val="0008034F"/>
    <w:rsid w:val="00080488"/>
    <w:rsid w:val="000805B7"/>
    <w:rsid w:val="000808D1"/>
    <w:rsid w:val="00080BAE"/>
    <w:rsid w:val="00080E91"/>
    <w:rsid w:val="00080FDB"/>
    <w:rsid w:val="00081523"/>
    <w:rsid w:val="0008154E"/>
    <w:rsid w:val="00081614"/>
    <w:rsid w:val="00081A91"/>
    <w:rsid w:val="00081C5C"/>
    <w:rsid w:val="00081EE6"/>
    <w:rsid w:val="0008200D"/>
    <w:rsid w:val="000824EC"/>
    <w:rsid w:val="000826CD"/>
    <w:rsid w:val="000826E2"/>
    <w:rsid w:val="00082889"/>
    <w:rsid w:val="00082A75"/>
    <w:rsid w:val="00082B1A"/>
    <w:rsid w:val="00082F02"/>
    <w:rsid w:val="00082F4B"/>
    <w:rsid w:val="00082FB2"/>
    <w:rsid w:val="00082FE8"/>
    <w:rsid w:val="000830F0"/>
    <w:rsid w:val="00083520"/>
    <w:rsid w:val="0008356D"/>
    <w:rsid w:val="00083642"/>
    <w:rsid w:val="000838F4"/>
    <w:rsid w:val="00083C41"/>
    <w:rsid w:val="00083CAC"/>
    <w:rsid w:val="00083CF9"/>
    <w:rsid w:val="00083F5F"/>
    <w:rsid w:val="00083FD7"/>
    <w:rsid w:val="0008430C"/>
    <w:rsid w:val="000849B6"/>
    <w:rsid w:val="00084A10"/>
    <w:rsid w:val="00084A6C"/>
    <w:rsid w:val="00084DFE"/>
    <w:rsid w:val="00084E91"/>
    <w:rsid w:val="00085117"/>
    <w:rsid w:val="000851FA"/>
    <w:rsid w:val="0008525F"/>
    <w:rsid w:val="0008550C"/>
    <w:rsid w:val="0008553F"/>
    <w:rsid w:val="000855DF"/>
    <w:rsid w:val="000857DE"/>
    <w:rsid w:val="000858DE"/>
    <w:rsid w:val="000858F5"/>
    <w:rsid w:val="00085A25"/>
    <w:rsid w:val="000862D3"/>
    <w:rsid w:val="000862FA"/>
    <w:rsid w:val="00086403"/>
    <w:rsid w:val="00086562"/>
    <w:rsid w:val="00086A70"/>
    <w:rsid w:val="00086EC3"/>
    <w:rsid w:val="00086FD9"/>
    <w:rsid w:val="000870A3"/>
    <w:rsid w:val="0008713C"/>
    <w:rsid w:val="000878AD"/>
    <w:rsid w:val="000878BB"/>
    <w:rsid w:val="00087B74"/>
    <w:rsid w:val="00087C9A"/>
    <w:rsid w:val="00087E7C"/>
    <w:rsid w:val="00087EED"/>
    <w:rsid w:val="00087FBF"/>
    <w:rsid w:val="0009022D"/>
    <w:rsid w:val="0009055D"/>
    <w:rsid w:val="000909E9"/>
    <w:rsid w:val="00090A2B"/>
    <w:rsid w:val="00090A3A"/>
    <w:rsid w:val="00090A7B"/>
    <w:rsid w:val="00090D39"/>
    <w:rsid w:val="00090E68"/>
    <w:rsid w:val="00090FE4"/>
    <w:rsid w:val="00091098"/>
    <w:rsid w:val="00091340"/>
    <w:rsid w:val="00091770"/>
    <w:rsid w:val="00091A1B"/>
    <w:rsid w:val="00091B81"/>
    <w:rsid w:val="00091C24"/>
    <w:rsid w:val="00091C43"/>
    <w:rsid w:val="00091D45"/>
    <w:rsid w:val="00091D4C"/>
    <w:rsid w:val="00091D9A"/>
    <w:rsid w:val="000920BE"/>
    <w:rsid w:val="000921B9"/>
    <w:rsid w:val="000922A4"/>
    <w:rsid w:val="00092379"/>
    <w:rsid w:val="00092DB7"/>
    <w:rsid w:val="0009341B"/>
    <w:rsid w:val="00093628"/>
    <w:rsid w:val="000936DC"/>
    <w:rsid w:val="0009385C"/>
    <w:rsid w:val="00093CCA"/>
    <w:rsid w:val="00093D9F"/>
    <w:rsid w:val="00093E98"/>
    <w:rsid w:val="000941ED"/>
    <w:rsid w:val="00094308"/>
    <w:rsid w:val="000944B5"/>
    <w:rsid w:val="00094DF1"/>
    <w:rsid w:val="000951EE"/>
    <w:rsid w:val="00095775"/>
    <w:rsid w:val="00095A8C"/>
    <w:rsid w:val="0009601B"/>
    <w:rsid w:val="00096079"/>
    <w:rsid w:val="000960B1"/>
    <w:rsid w:val="000960B6"/>
    <w:rsid w:val="00096215"/>
    <w:rsid w:val="0009624E"/>
    <w:rsid w:val="00096C3E"/>
    <w:rsid w:val="00096CC3"/>
    <w:rsid w:val="00096FCC"/>
    <w:rsid w:val="00097080"/>
    <w:rsid w:val="0009738A"/>
    <w:rsid w:val="0009744D"/>
    <w:rsid w:val="0009756E"/>
    <w:rsid w:val="0009797B"/>
    <w:rsid w:val="00097A52"/>
    <w:rsid w:val="00097C83"/>
    <w:rsid w:val="00097E19"/>
    <w:rsid w:val="00097E34"/>
    <w:rsid w:val="000A0884"/>
    <w:rsid w:val="000A0913"/>
    <w:rsid w:val="000A09C3"/>
    <w:rsid w:val="000A09CA"/>
    <w:rsid w:val="000A0D3A"/>
    <w:rsid w:val="000A0DD4"/>
    <w:rsid w:val="000A0FD0"/>
    <w:rsid w:val="000A101A"/>
    <w:rsid w:val="000A152B"/>
    <w:rsid w:val="000A15DC"/>
    <w:rsid w:val="000A1641"/>
    <w:rsid w:val="000A1818"/>
    <w:rsid w:val="000A18CA"/>
    <w:rsid w:val="000A1AC3"/>
    <w:rsid w:val="000A1BBD"/>
    <w:rsid w:val="000A1EA0"/>
    <w:rsid w:val="000A1EF4"/>
    <w:rsid w:val="000A2593"/>
    <w:rsid w:val="000A2743"/>
    <w:rsid w:val="000A284F"/>
    <w:rsid w:val="000A2AAB"/>
    <w:rsid w:val="000A2ABF"/>
    <w:rsid w:val="000A2B19"/>
    <w:rsid w:val="000A2B44"/>
    <w:rsid w:val="000A2E84"/>
    <w:rsid w:val="000A31A1"/>
    <w:rsid w:val="000A325A"/>
    <w:rsid w:val="000A34E7"/>
    <w:rsid w:val="000A38A0"/>
    <w:rsid w:val="000A396A"/>
    <w:rsid w:val="000A3992"/>
    <w:rsid w:val="000A39C1"/>
    <w:rsid w:val="000A3CDB"/>
    <w:rsid w:val="000A3F25"/>
    <w:rsid w:val="000A4150"/>
    <w:rsid w:val="000A418B"/>
    <w:rsid w:val="000A43B8"/>
    <w:rsid w:val="000A4B72"/>
    <w:rsid w:val="000A4C2D"/>
    <w:rsid w:val="000A4D3D"/>
    <w:rsid w:val="000A5C59"/>
    <w:rsid w:val="000A606F"/>
    <w:rsid w:val="000A6165"/>
    <w:rsid w:val="000A626E"/>
    <w:rsid w:val="000A6633"/>
    <w:rsid w:val="000A6733"/>
    <w:rsid w:val="000A67A9"/>
    <w:rsid w:val="000A67DC"/>
    <w:rsid w:val="000A6AAC"/>
    <w:rsid w:val="000A6C35"/>
    <w:rsid w:val="000A6C66"/>
    <w:rsid w:val="000A6D60"/>
    <w:rsid w:val="000A6E56"/>
    <w:rsid w:val="000A7135"/>
    <w:rsid w:val="000A72E6"/>
    <w:rsid w:val="000A7612"/>
    <w:rsid w:val="000A7697"/>
    <w:rsid w:val="000A7867"/>
    <w:rsid w:val="000A78FD"/>
    <w:rsid w:val="000A79BF"/>
    <w:rsid w:val="000A7A8B"/>
    <w:rsid w:val="000A7D0F"/>
    <w:rsid w:val="000A7EE9"/>
    <w:rsid w:val="000B027F"/>
    <w:rsid w:val="000B056E"/>
    <w:rsid w:val="000B076A"/>
    <w:rsid w:val="000B0E74"/>
    <w:rsid w:val="000B0F7A"/>
    <w:rsid w:val="000B1058"/>
    <w:rsid w:val="000B1232"/>
    <w:rsid w:val="000B125D"/>
    <w:rsid w:val="000B14C3"/>
    <w:rsid w:val="000B14DF"/>
    <w:rsid w:val="000B151C"/>
    <w:rsid w:val="000B18A7"/>
    <w:rsid w:val="000B1A31"/>
    <w:rsid w:val="000B1B44"/>
    <w:rsid w:val="000B1B73"/>
    <w:rsid w:val="000B1B79"/>
    <w:rsid w:val="000B1EA7"/>
    <w:rsid w:val="000B1EFB"/>
    <w:rsid w:val="000B1F47"/>
    <w:rsid w:val="000B25DD"/>
    <w:rsid w:val="000B27A1"/>
    <w:rsid w:val="000B287C"/>
    <w:rsid w:val="000B2952"/>
    <w:rsid w:val="000B2B69"/>
    <w:rsid w:val="000B2BA0"/>
    <w:rsid w:val="000B306D"/>
    <w:rsid w:val="000B307E"/>
    <w:rsid w:val="000B309B"/>
    <w:rsid w:val="000B346C"/>
    <w:rsid w:val="000B36A3"/>
    <w:rsid w:val="000B36E7"/>
    <w:rsid w:val="000B3947"/>
    <w:rsid w:val="000B3AC7"/>
    <w:rsid w:val="000B3CBE"/>
    <w:rsid w:val="000B3F17"/>
    <w:rsid w:val="000B4072"/>
    <w:rsid w:val="000B42C2"/>
    <w:rsid w:val="000B47D9"/>
    <w:rsid w:val="000B497C"/>
    <w:rsid w:val="000B4C09"/>
    <w:rsid w:val="000B4E91"/>
    <w:rsid w:val="000B4ECB"/>
    <w:rsid w:val="000B5369"/>
    <w:rsid w:val="000B54E9"/>
    <w:rsid w:val="000B5704"/>
    <w:rsid w:val="000B5980"/>
    <w:rsid w:val="000B59B4"/>
    <w:rsid w:val="000B5A7C"/>
    <w:rsid w:val="000B5ECF"/>
    <w:rsid w:val="000B5EDD"/>
    <w:rsid w:val="000B5F68"/>
    <w:rsid w:val="000B6131"/>
    <w:rsid w:val="000B652A"/>
    <w:rsid w:val="000B67A9"/>
    <w:rsid w:val="000B67C1"/>
    <w:rsid w:val="000B69C2"/>
    <w:rsid w:val="000B6A60"/>
    <w:rsid w:val="000B6AD0"/>
    <w:rsid w:val="000B6C5F"/>
    <w:rsid w:val="000B6D6A"/>
    <w:rsid w:val="000B73B0"/>
    <w:rsid w:val="000B7783"/>
    <w:rsid w:val="000B78AD"/>
    <w:rsid w:val="000B7A60"/>
    <w:rsid w:val="000B7AA2"/>
    <w:rsid w:val="000B7BBF"/>
    <w:rsid w:val="000B7F82"/>
    <w:rsid w:val="000C024E"/>
    <w:rsid w:val="000C02BF"/>
    <w:rsid w:val="000C0340"/>
    <w:rsid w:val="000C0559"/>
    <w:rsid w:val="000C08AC"/>
    <w:rsid w:val="000C0946"/>
    <w:rsid w:val="000C0A3C"/>
    <w:rsid w:val="000C0A8C"/>
    <w:rsid w:val="000C0BD1"/>
    <w:rsid w:val="000C0D91"/>
    <w:rsid w:val="000C10DB"/>
    <w:rsid w:val="000C1592"/>
    <w:rsid w:val="000C17C8"/>
    <w:rsid w:val="000C193A"/>
    <w:rsid w:val="000C1940"/>
    <w:rsid w:val="000C1A3A"/>
    <w:rsid w:val="000C1AF2"/>
    <w:rsid w:val="000C1F9E"/>
    <w:rsid w:val="000C2123"/>
    <w:rsid w:val="000C24A6"/>
    <w:rsid w:val="000C287F"/>
    <w:rsid w:val="000C2D92"/>
    <w:rsid w:val="000C2FA6"/>
    <w:rsid w:val="000C3283"/>
    <w:rsid w:val="000C3292"/>
    <w:rsid w:val="000C330D"/>
    <w:rsid w:val="000C3492"/>
    <w:rsid w:val="000C382B"/>
    <w:rsid w:val="000C3925"/>
    <w:rsid w:val="000C3B40"/>
    <w:rsid w:val="000C3B78"/>
    <w:rsid w:val="000C400D"/>
    <w:rsid w:val="000C4218"/>
    <w:rsid w:val="000C4275"/>
    <w:rsid w:val="000C43C9"/>
    <w:rsid w:val="000C43E4"/>
    <w:rsid w:val="000C44EC"/>
    <w:rsid w:val="000C4503"/>
    <w:rsid w:val="000C4614"/>
    <w:rsid w:val="000C4749"/>
    <w:rsid w:val="000C476A"/>
    <w:rsid w:val="000C4D79"/>
    <w:rsid w:val="000C4F26"/>
    <w:rsid w:val="000C5174"/>
    <w:rsid w:val="000C530E"/>
    <w:rsid w:val="000C5502"/>
    <w:rsid w:val="000C5784"/>
    <w:rsid w:val="000C57B7"/>
    <w:rsid w:val="000C587E"/>
    <w:rsid w:val="000C5B66"/>
    <w:rsid w:val="000C60CC"/>
    <w:rsid w:val="000C6193"/>
    <w:rsid w:val="000C64A6"/>
    <w:rsid w:val="000C65C9"/>
    <w:rsid w:val="000C6686"/>
    <w:rsid w:val="000C69C3"/>
    <w:rsid w:val="000C6BD5"/>
    <w:rsid w:val="000C6BDF"/>
    <w:rsid w:val="000C6D34"/>
    <w:rsid w:val="000C6E50"/>
    <w:rsid w:val="000C71BD"/>
    <w:rsid w:val="000C7354"/>
    <w:rsid w:val="000C749C"/>
    <w:rsid w:val="000C75AC"/>
    <w:rsid w:val="000C77D9"/>
    <w:rsid w:val="000C7A26"/>
    <w:rsid w:val="000C7D91"/>
    <w:rsid w:val="000C7F24"/>
    <w:rsid w:val="000D0081"/>
    <w:rsid w:val="000D01E3"/>
    <w:rsid w:val="000D0315"/>
    <w:rsid w:val="000D06DA"/>
    <w:rsid w:val="000D0821"/>
    <w:rsid w:val="000D0FA3"/>
    <w:rsid w:val="000D1018"/>
    <w:rsid w:val="000D1095"/>
    <w:rsid w:val="000D1158"/>
    <w:rsid w:val="000D11C4"/>
    <w:rsid w:val="000D1238"/>
    <w:rsid w:val="000D13BE"/>
    <w:rsid w:val="000D15EF"/>
    <w:rsid w:val="000D16F2"/>
    <w:rsid w:val="000D188B"/>
    <w:rsid w:val="000D196D"/>
    <w:rsid w:val="000D19C1"/>
    <w:rsid w:val="000D1AB9"/>
    <w:rsid w:val="000D1B42"/>
    <w:rsid w:val="000D2122"/>
    <w:rsid w:val="000D2210"/>
    <w:rsid w:val="000D22D6"/>
    <w:rsid w:val="000D25F8"/>
    <w:rsid w:val="000D2F0E"/>
    <w:rsid w:val="000D2F97"/>
    <w:rsid w:val="000D3081"/>
    <w:rsid w:val="000D3441"/>
    <w:rsid w:val="000D3575"/>
    <w:rsid w:val="000D3638"/>
    <w:rsid w:val="000D3880"/>
    <w:rsid w:val="000D38C8"/>
    <w:rsid w:val="000D3C30"/>
    <w:rsid w:val="000D3EBC"/>
    <w:rsid w:val="000D3F51"/>
    <w:rsid w:val="000D4037"/>
    <w:rsid w:val="000D41FB"/>
    <w:rsid w:val="000D431B"/>
    <w:rsid w:val="000D4435"/>
    <w:rsid w:val="000D45C0"/>
    <w:rsid w:val="000D465B"/>
    <w:rsid w:val="000D4888"/>
    <w:rsid w:val="000D4901"/>
    <w:rsid w:val="000D4B13"/>
    <w:rsid w:val="000D4B1F"/>
    <w:rsid w:val="000D4BE2"/>
    <w:rsid w:val="000D4EA6"/>
    <w:rsid w:val="000D5080"/>
    <w:rsid w:val="000D50A5"/>
    <w:rsid w:val="000D51ED"/>
    <w:rsid w:val="000D53E4"/>
    <w:rsid w:val="000D55B1"/>
    <w:rsid w:val="000D59E4"/>
    <w:rsid w:val="000D5A92"/>
    <w:rsid w:val="000D5BD3"/>
    <w:rsid w:val="000D5D12"/>
    <w:rsid w:val="000D5DCF"/>
    <w:rsid w:val="000D5F17"/>
    <w:rsid w:val="000D64EB"/>
    <w:rsid w:val="000D6750"/>
    <w:rsid w:val="000D695B"/>
    <w:rsid w:val="000D698A"/>
    <w:rsid w:val="000D6A10"/>
    <w:rsid w:val="000D6AD9"/>
    <w:rsid w:val="000D6E3D"/>
    <w:rsid w:val="000D74C1"/>
    <w:rsid w:val="000D758E"/>
    <w:rsid w:val="000D75E3"/>
    <w:rsid w:val="000D793C"/>
    <w:rsid w:val="000D79DC"/>
    <w:rsid w:val="000D79E8"/>
    <w:rsid w:val="000D7A9C"/>
    <w:rsid w:val="000D7A9D"/>
    <w:rsid w:val="000D7F03"/>
    <w:rsid w:val="000E0228"/>
    <w:rsid w:val="000E0776"/>
    <w:rsid w:val="000E0C85"/>
    <w:rsid w:val="000E193D"/>
    <w:rsid w:val="000E198C"/>
    <w:rsid w:val="000E1ADD"/>
    <w:rsid w:val="000E1D1A"/>
    <w:rsid w:val="000E2074"/>
    <w:rsid w:val="000E211F"/>
    <w:rsid w:val="000E2770"/>
    <w:rsid w:val="000E2E60"/>
    <w:rsid w:val="000E31A7"/>
    <w:rsid w:val="000E3312"/>
    <w:rsid w:val="000E36A5"/>
    <w:rsid w:val="000E38A0"/>
    <w:rsid w:val="000E3AF7"/>
    <w:rsid w:val="000E3C62"/>
    <w:rsid w:val="000E3D43"/>
    <w:rsid w:val="000E4022"/>
    <w:rsid w:val="000E424B"/>
    <w:rsid w:val="000E42A3"/>
    <w:rsid w:val="000E4336"/>
    <w:rsid w:val="000E4DF9"/>
    <w:rsid w:val="000E50AF"/>
    <w:rsid w:val="000E50F5"/>
    <w:rsid w:val="000E5384"/>
    <w:rsid w:val="000E54E4"/>
    <w:rsid w:val="000E5732"/>
    <w:rsid w:val="000E581F"/>
    <w:rsid w:val="000E58CA"/>
    <w:rsid w:val="000E5BD9"/>
    <w:rsid w:val="000E5D41"/>
    <w:rsid w:val="000E5EB1"/>
    <w:rsid w:val="000E6126"/>
    <w:rsid w:val="000E61A2"/>
    <w:rsid w:val="000E61F4"/>
    <w:rsid w:val="000E63EB"/>
    <w:rsid w:val="000E64CC"/>
    <w:rsid w:val="000E6674"/>
    <w:rsid w:val="000E67AD"/>
    <w:rsid w:val="000E6843"/>
    <w:rsid w:val="000E6C97"/>
    <w:rsid w:val="000E6CEA"/>
    <w:rsid w:val="000E6DB9"/>
    <w:rsid w:val="000E72B8"/>
    <w:rsid w:val="000E747F"/>
    <w:rsid w:val="000E74E0"/>
    <w:rsid w:val="000E7728"/>
    <w:rsid w:val="000E7745"/>
    <w:rsid w:val="000E78A0"/>
    <w:rsid w:val="000E792B"/>
    <w:rsid w:val="000E7957"/>
    <w:rsid w:val="000E7D16"/>
    <w:rsid w:val="000E7E13"/>
    <w:rsid w:val="000E7E8C"/>
    <w:rsid w:val="000F010B"/>
    <w:rsid w:val="000F026B"/>
    <w:rsid w:val="000F05B4"/>
    <w:rsid w:val="000F09DC"/>
    <w:rsid w:val="000F0E0E"/>
    <w:rsid w:val="000F11A7"/>
    <w:rsid w:val="000F1271"/>
    <w:rsid w:val="000F170F"/>
    <w:rsid w:val="000F1815"/>
    <w:rsid w:val="000F18C4"/>
    <w:rsid w:val="000F1977"/>
    <w:rsid w:val="000F1A34"/>
    <w:rsid w:val="000F1BBE"/>
    <w:rsid w:val="000F1C53"/>
    <w:rsid w:val="000F1D7E"/>
    <w:rsid w:val="000F1F6B"/>
    <w:rsid w:val="000F1F70"/>
    <w:rsid w:val="000F2052"/>
    <w:rsid w:val="000F2115"/>
    <w:rsid w:val="000F23D8"/>
    <w:rsid w:val="000F26C8"/>
    <w:rsid w:val="000F28A2"/>
    <w:rsid w:val="000F2939"/>
    <w:rsid w:val="000F2D64"/>
    <w:rsid w:val="000F2EB1"/>
    <w:rsid w:val="000F3194"/>
    <w:rsid w:val="000F3276"/>
    <w:rsid w:val="000F3536"/>
    <w:rsid w:val="000F354A"/>
    <w:rsid w:val="000F3A55"/>
    <w:rsid w:val="000F3E52"/>
    <w:rsid w:val="000F3FEA"/>
    <w:rsid w:val="000F4088"/>
    <w:rsid w:val="000F40A1"/>
    <w:rsid w:val="000F419F"/>
    <w:rsid w:val="000F4288"/>
    <w:rsid w:val="000F43AB"/>
    <w:rsid w:val="000F449F"/>
    <w:rsid w:val="000F44C4"/>
    <w:rsid w:val="000F45BD"/>
    <w:rsid w:val="000F46F6"/>
    <w:rsid w:val="000F4FFA"/>
    <w:rsid w:val="000F50AD"/>
    <w:rsid w:val="000F5378"/>
    <w:rsid w:val="000F5607"/>
    <w:rsid w:val="000F59E5"/>
    <w:rsid w:val="000F5AC4"/>
    <w:rsid w:val="000F5AC5"/>
    <w:rsid w:val="000F5D67"/>
    <w:rsid w:val="000F6075"/>
    <w:rsid w:val="000F6189"/>
    <w:rsid w:val="000F636D"/>
    <w:rsid w:val="000F659F"/>
    <w:rsid w:val="000F6734"/>
    <w:rsid w:val="000F6A96"/>
    <w:rsid w:val="000F6B7E"/>
    <w:rsid w:val="000F6BA7"/>
    <w:rsid w:val="000F6CA9"/>
    <w:rsid w:val="000F6E10"/>
    <w:rsid w:val="000F6F70"/>
    <w:rsid w:val="000F7412"/>
    <w:rsid w:val="000F7560"/>
    <w:rsid w:val="000F758C"/>
    <w:rsid w:val="000F76E1"/>
    <w:rsid w:val="000F773B"/>
    <w:rsid w:val="000F7995"/>
    <w:rsid w:val="000F7A66"/>
    <w:rsid w:val="000F7B72"/>
    <w:rsid w:val="001003E5"/>
    <w:rsid w:val="00100598"/>
    <w:rsid w:val="001007A5"/>
    <w:rsid w:val="001008D6"/>
    <w:rsid w:val="00100902"/>
    <w:rsid w:val="00100C13"/>
    <w:rsid w:val="00100D2D"/>
    <w:rsid w:val="00100EBA"/>
    <w:rsid w:val="00100FBC"/>
    <w:rsid w:val="001010C0"/>
    <w:rsid w:val="0010170E"/>
    <w:rsid w:val="001018C8"/>
    <w:rsid w:val="001020EB"/>
    <w:rsid w:val="0010227B"/>
    <w:rsid w:val="001022DF"/>
    <w:rsid w:val="001023B6"/>
    <w:rsid w:val="001025D8"/>
    <w:rsid w:val="001027D8"/>
    <w:rsid w:val="0010289C"/>
    <w:rsid w:val="00102A64"/>
    <w:rsid w:val="00102C53"/>
    <w:rsid w:val="00102E8A"/>
    <w:rsid w:val="00102EEF"/>
    <w:rsid w:val="00103276"/>
    <w:rsid w:val="00103301"/>
    <w:rsid w:val="001033D3"/>
    <w:rsid w:val="00103509"/>
    <w:rsid w:val="00103946"/>
    <w:rsid w:val="00103AF0"/>
    <w:rsid w:val="00103B1C"/>
    <w:rsid w:val="00103C9D"/>
    <w:rsid w:val="00103EC1"/>
    <w:rsid w:val="00104384"/>
    <w:rsid w:val="001045FD"/>
    <w:rsid w:val="00104741"/>
    <w:rsid w:val="001047CF"/>
    <w:rsid w:val="00104A00"/>
    <w:rsid w:val="00104E6A"/>
    <w:rsid w:val="00104F86"/>
    <w:rsid w:val="00105078"/>
    <w:rsid w:val="001050CE"/>
    <w:rsid w:val="00105151"/>
    <w:rsid w:val="001053C7"/>
    <w:rsid w:val="0010541B"/>
    <w:rsid w:val="00105859"/>
    <w:rsid w:val="00105AA2"/>
    <w:rsid w:val="00105BBD"/>
    <w:rsid w:val="00105CB6"/>
    <w:rsid w:val="001060AC"/>
    <w:rsid w:val="00106113"/>
    <w:rsid w:val="00106224"/>
    <w:rsid w:val="00106477"/>
    <w:rsid w:val="0010651B"/>
    <w:rsid w:val="001069DB"/>
    <w:rsid w:val="00106A63"/>
    <w:rsid w:val="00106AC9"/>
    <w:rsid w:val="00107174"/>
    <w:rsid w:val="0010729A"/>
    <w:rsid w:val="0010732E"/>
    <w:rsid w:val="00107767"/>
    <w:rsid w:val="001077C4"/>
    <w:rsid w:val="00107AC7"/>
    <w:rsid w:val="00110012"/>
    <w:rsid w:val="0011020B"/>
    <w:rsid w:val="0011025D"/>
    <w:rsid w:val="001104EC"/>
    <w:rsid w:val="00110508"/>
    <w:rsid w:val="001105FD"/>
    <w:rsid w:val="00111376"/>
    <w:rsid w:val="00111ACF"/>
    <w:rsid w:val="00112125"/>
    <w:rsid w:val="0011238D"/>
    <w:rsid w:val="00112712"/>
    <w:rsid w:val="00112725"/>
    <w:rsid w:val="0011274B"/>
    <w:rsid w:val="001128EC"/>
    <w:rsid w:val="00112A03"/>
    <w:rsid w:val="00112BD6"/>
    <w:rsid w:val="00112C72"/>
    <w:rsid w:val="00112D53"/>
    <w:rsid w:val="00112D9E"/>
    <w:rsid w:val="001130A1"/>
    <w:rsid w:val="0011320D"/>
    <w:rsid w:val="0011357F"/>
    <w:rsid w:val="00113A5C"/>
    <w:rsid w:val="00113A63"/>
    <w:rsid w:val="00113B2F"/>
    <w:rsid w:val="00113BC2"/>
    <w:rsid w:val="00113C71"/>
    <w:rsid w:val="00113D2B"/>
    <w:rsid w:val="00113F51"/>
    <w:rsid w:val="00114027"/>
    <w:rsid w:val="0011425F"/>
    <w:rsid w:val="0011428E"/>
    <w:rsid w:val="00114492"/>
    <w:rsid w:val="001149A6"/>
    <w:rsid w:val="00114C58"/>
    <w:rsid w:val="00114E65"/>
    <w:rsid w:val="00114FEA"/>
    <w:rsid w:val="0011518F"/>
    <w:rsid w:val="001153E5"/>
    <w:rsid w:val="0011595B"/>
    <w:rsid w:val="00115FB0"/>
    <w:rsid w:val="0011621C"/>
    <w:rsid w:val="0011653C"/>
    <w:rsid w:val="00116765"/>
    <w:rsid w:val="00116A5A"/>
    <w:rsid w:val="00116D5F"/>
    <w:rsid w:val="00116D61"/>
    <w:rsid w:val="00116F6B"/>
    <w:rsid w:val="0011715D"/>
    <w:rsid w:val="00117229"/>
    <w:rsid w:val="001173BA"/>
    <w:rsid w:val="00117CAB"/>
    <w:rsid w:val="00117D1D"/>
    <w:rsid w:val="00117D55"/>
    <w:rsid w:val="00117F63"/>
    <w:rsid w:val="00120270"/>
    <w:rsid w:val="00120302"/>
    <w:rsid w:val="001204DC"/>
    <w:rsid w:val="00120840"/>
    <w:rsid w:val="00120A57"/>
    <w:rsid w:val="00120AB6"/>
    <w:rsid w:val="00120AB7"/>
    <w:rsid w:val="00120B10"/>
    <w:rsid w:val="00120B8B"/>
    <w:rsid w:val="00120BE4"/>
    <w:rsid w:val="00120E64"/>
    <w:rsid w:val="00120F49"/>
    <w:rsid w:val="00121076"/>
    <w:rsid w:val="00121265"/>
    <w:rsid w:val="00121463"/>
    <w:rsid w:val="001215BA"/>
    <w:rsid w:val="0012173F"/>
    <w:rsid w:val="00121F39"/>
    <w:rsid w:val="001223F9"/>
    <w:rsid w:val="0012245D"/>
    <w:rsid w:val="001224D7"/>
    <w:rsid w:val="0012271E"/>
    <w:rsid w:val="001228B2"/>
    <w:rsid w:val="00122997"/>
    <w:rsid w:val="00122C55"/>
    <w:rsid w:val="00122CC9"/>
    <w:rsid w:val="00122DE1"/>
    <w:rsid w:val="00122F97"/>
    <w:rsid w:val="00123057"/>
    <w:rsid w:val="0012320B"/>
    <w:rsid w:val="00123232"/>
    <w:rsid w:val="001239D6"/>
    <w:rsid w:val="00123A58"/>
    <w:rsid w:val="00123AA4"/>
    <w:rsid w:val="00123D73"/>
    <w:rsid w:val="0012409F"/>
    <w:rsid w:val="00124267"/>
    <w:rsid w:val="001245F1"/>
    <w:rsid w:val="00124623"/>
    <w:rsid w:val="001247AC"/>
    <w:rsid w:val="00124B02"/>
    <w:rsid w:val="00124DA9"/>
    <w:rsid w:val="00124E7A"/>
    <w:rsid w:val="00124E99"/>
    <w:rsid w:val="00124FF7"/>
    <w:rsid w:val="001250DA"/>
    <w:rsid w:val="00125345"/>
    <w:rsid w:val="00125A94"/>
    <w:rsid w:val="00125CE5"/>
    <w:rsid w:val="00125D7D"/>
    <w:rsid w:val="001261C7"/>
    <w:rsid w:val="0012668E"/>
    <w:rsid w:val="0012672E"/>
    <w:rsid w:val="00126914"/>
    <w:rsid w:val="00126A28"/>
    <w:rsid w:val="00126BBC"/>
    <w:rsid w:val="00126C10"/>
    <w:rsid w:val="00126E70"/>
    <w:rsid w:val="00126EC1"/>
    <w:rsid w:val="00126FF5"/>
    <w:rsid w:val="00127010"/>
    <w:rsid w:val="0012712F"/>
    <w:rsid w:val="00127299"/>
    <w:rsid w:val="00127366"/>
    <w:rsid w:val="0012767A"/>
    <w:rsid w:val="00127AC2"/>
    <w:rsid w:val="00127FEC"/>
    <w:rsid w:val="00130182"/>
    <w:rsid w:val="00130394"/>
    <w:rsid w:val="001303E2"/>
    <w:rsid w:val="00130427"/>
    <w:rsid w:val="001304B8"/>
    <w:rsid w:val="001308F5"/>
    <w:rsid w:val="00130BAF"/>
    <w:rsid w:val="00131080"/>
    <w:rsid w:val="0013130C"/>
    <w:rsid w:val="001313CC"/>
    <w:rsid w:val="001319FC"/>
    <w:rsid w:val="00131A0F"/>
    <w:rsid w:val="00131F41"/>
    <w:rsid w:val="00132190"/>
    <w:rsid w:val="0013219C"/>
    <w:rsid w:val="001323AA"/>
    <w:rsid w:val="001324BE"/>
    <w:rsid w:val="001324CB"/>
    <w:rsid w:val="0013253A"/>
    <w:rsid w:val="001325AD"/>
    <w:rsid w:val="001326EB"/>
    <w:rsid w:val="00132A27"/>
    <w:rsid w:val="00132D17"/>
    <w:rsid w:val="0013335C"/>
    <w:rsid w:val="001335F9"/>
    <w:rsid w:val="0013366A"/>
    <w:rsid w:val="001336C6"/>
    <w:rsid w:val="00133F7F"/>
    <w:rsid w:val="00134006"/>
    <w:rsid w:val="0013404C"/>
    <w:rsid w:val="00134108"/>
    <w:rsid w:val="00134267"/>
    <w:rsid w:val="0013430C"/>
    <w:rsid w:val="00134334"/>
    <w:rsid w:val="0013442F"/>
    <w:rsid w:val="00134573"/>
    <w:rsid w:val="00134647"/>
    <w:rsid w:val="00134794"/>
    <w:rsid w:val="001348B6"/>
    <w:rsid w:val="001349E8"/>
    <w:rsid w:val="00134A19"/>
    <w:rsid w:val="00134CA3"/>
    <w:rsid w:val="00134EB9"/>
    <w:rsid w:val="00134FDB"/>
    <w:rsid w:val="00135001"/>
    <w:rsid w:val="001351C4"/>
    <w:rsid w:val="00135455"/>
    <w:rsid w:val="00135545"/>
    <w:rsid w:val="001355C9"/>
    <w:rsid w:val="001358D8"/>
    <w:rsid w:val="00135A98"/>
    <w:rsid w:val="00135D5E"/>
    <w:rsid w:val="00135DD4"/>
    <w:rsid w:val="00136012"/>
    <w:rsid w:val="00136198"/>
    <w:rsid w:val="0013637D"/>
    <w:rsid w:val="00136CBE"/>
    <w:rsid w:val="001370DE"/>
    <w:rsid w:val="001372E4"/>
    <w:rsid w:val="00137718"/>
    <w:rsid w:val="001379D2"/>
    <w:rsid w:val="00137A3A"/>
    <w:rsid w:val="00137ADA"/>
    <w:rsid w:val="001400D6"/>
    <w:rsid w:val="001402A1"/>
    <w:rsid w:val="0014037A"/>
    <w:rsid w:val="001404C2"/>
    <w:rsid w:val="001407F4"/>
    <w:rsid w:val="00140BC1"/>
    <w:rsid w:val="00140CFB"/>
    <w:rsid w:val="00140E48"/>
    <w:rsid w:val="00140EA6"/>
    <w:rsid w:val="00140FB7"/>
    <w:rsid w:val="00141086"/>
    <w:rsid w:val="001410D9"/>
    <w:rsid w:val="001411DA"/>
    <w:rsid w:val="0014177D"/>
    <w:rsid w:val="0014188C"/>
    <w:rsid w:val="001418B0"/>
    <w:rsid w:val="00141C9A"/>
    <w:rsid w:val="00141D54"/>
    <w:rsid w:val="00142082"/>
    <w:rsid w:val="00142190"/>
    <w:rsid w:val="001422EC"/>
    <w:rsid w:val="001426FB"/>
    <w:rsid w:val="00142711"/>
    <w:rsid w:val="00142939"/>
    <w:rsid w:val="00142B5D"/>
    <w:rsid w:val="00142CCA"/>
    <w:rsid w:val="001433CF"/>
    <w:rsid w:val="00143527"/>
    <w:rsid w:val="001435C0"/>
    <w:rsid w:val="0014367C"/>
    <w:rsid w:val="00143CAF"/>
    <w:rsid w:val="00143DE2"/>
    <w:rsid w:val="00143EC7"/>
    <w:rsid w:val="00143F92"/>
    <w:rsid w:val="0014451D"/>
    <w:rsid w:val="00144554"/>
    <w:rsid w:val="00144745"/>
    <w:rsid w:val="001447A0"/>
    <w:rsid w:val="0014494B"/>
    <w:rsid w:val="00144B26"/>
    <w:rsid w:val="00144DE0"/>
    <w:rsid w:val="00144FB1"/>
    <w:rsid w:val="0014503D"/>
    <w:rsid w:val="00145178"/>
    <w:rsid w:val="001457AF"/>
    <w:rsid w:val="00145CED"/>
    <w:rsid w:val="00145E10"/>
    <w:rsid w:val="00145EAF"/>
    <w:rsid w:val="00145F56"/>
    <w:rsid w:val="00145FB5"/>
    <w:rsid w:val="0014626B"/>
    <w:rsid w:val="001463D5"/>
    <w:rsid w:val="00146641"/>
    <w:rsid w:val="001467B0"/>
    <w:rsid w:val="0014686C"/>
    <w:rsid w:val="00146AAE"/>
    <w:rsid w:val="00146EAC"/>
    <w:rsid w:val="0014729E"/>
    <w:rsid w:val="001472BD"/>
    <w:rsid w:val="00147410"/>
    <w:rsid w:val="00147B43"/>
    <w:rsid w:val="00147C58"/>
    <w:rsid w:val="00147C79"/>
    <w:rsid w:val="00147D50"/>
    <w:rsid w:val="00147EE1"/>
    <w:rsid w:val="00150125"/>
    <w:rsid w:val="001502CE"/>
    <w:rsid w:val="001504ED"/>
    <w:rsid w:val="00150504"/>
    <w:rsid w:val="00150549"/>
    <w:rsid w:val="0015059E"/>
    <w:rsid w:val="001509C7"/>
    <w:rsid w:val="00150A01"/>
    <w:rsid w:val="00150A2B"/>
    <w:rsid w:val="00150B7A"/>
    <w:rsid w:val="00150C7A"/>
    <w:rsid w:val="00150FE3"/>
    <w:rsid w:val="001510BB"/>
    <w:rsid w:val="00151131"/>
    <w:rsid w:val="0015124C"/>
    <w:rsid w:val="001512B9"/>
    <w:rsid w:val="001514E3"/>
    <w:rsid w:val="00151A04"/>
    <w:rsid w:val="00151A32"/>
    <w:rsid w:val="00151F6D"/>
    <w:rsid w:val="001522F0"/>
    <w:rsid w:val="00152313"/>
    <w:rsid w:val="001524C8"/>
    <w:rsid w:val="00152657"/>
    <w:rsid w:val="001527EC"/>
    <w:rsid w:val="00152A02"/>
    <w:rsid w:val="00152B69"/>
    <w:rsid w:val="00152F65"/>
    <w:rsid w:val="00153030"/>
    <w:rsid w:val="00153208"/>
    <w:rsid w:val="00153418"/>
    <w:rsid w:val="00153464"/>
    <w:rsid w:val="0015381E"/>
    <w:rsid w:val="001538B9"/>
    <w:rsid w:val="00153A10"/>
    <w:rsid w:val="00153BFB"/>
    <w:rsid w:val="00153C0E"/>
    <w:rsid w:val="00153C54"/>
    <w:rsid w:val="00153CE7"/>
    <w:rsid w:val="00153DFC"/>
    <w:rsid w:val="0015411A"/>
    <w:rsid w:val="001541FF"/>
    <w:rsid w:val="00154240"/>
    <w:rsid w:val="001542DE"/>
    <w:rsid w:val="0015448A"/>
    <w:rsid w:val="001545B8"/>
    <w:rsid w:val="001547B2"/>
    <w:rsid w:val="0015480E"/>
    <w:rsid w:val="0015484F"/>
    <w:rsid w:val="001549BF"/>
    <w:rsid w:val="00154A48"/>
    <w:rsid w:val="00154A62"/>
    <w:rsid w:val="00154C25"/>
    <w:rsid w:val="00154D65"/>
    <w:rsid w:val="0015508D"/>
    <w:rsid w:val="001551D8"/>
    <w:rsid w:val="001553E1"/>
    <w:rsid w:val="001558AC"/>
    <w:rsid w:val="0015603B"/>
    <w:rsid w:val="0015610C"/>
    <w:rsid w:val="001563AD"/>
    <w:rsid w:val="00156509"/>
    <w:rsid w:val="001566F9"/>
    <w:rsid w:val="00156771"/>
    <w:rsid w:val="00156AFA"/>
    <w:rsid w:val="00156B56"/>
    <w:rsid w:val="00156CD5"/>
    <w:rsid w:val="00156CD9"/>
    <w:rsid w:val="00156D7C"/>
    <w:rsid w:val="0015729C"/>
    <w:rsid w:val="001572CA"/>
    <w:rsid w:val="001573D4"/>
    <w:rsid w:val="001574FA"/>
    <w:rsid w:val="001575F6"/>
    <w:rsid w:val="001576B2"/>
    <w:rsid w:val="001577FA"/>
    <w:rsid w:val="0015799D"/>
    <w:rsid w:val="00157B38"/>
    <w:rsid w:val="00157E40"/>
    <w:rsid w:val="00157FAD"/>
    <w:rsid w:val="00157FFD"/>
    <w:rsid w:val="001601A5"/>
    <w:rsid w:val="00160206"/>
    <w:rsid w:val="0016023D"/>
    <w:rsid w:val="0016041B"/>
    <w:rsid w:val="001609FA"/>
    <w:rsid w:val="00160A49"/>
    <w:rsid w:val="00160A97"/>
    <w:rsid w:val="00160F7D"/>
    <w:rsid w:val="00160FCF"/>
    <w:rsid w:val="001610F8"/>
    <w:rsid w:val="00161129"/>
    <w:rsid w:val="00161287"/>
    <w:rsid w:val="0016132A"/>
    <w:rsid w:val="00161671"/>
    <w:rsid w:val="0016173B"/>
    <w:rsid w:val="00161916"/>
    <w:rsid w:val="00161DB6"/>
    <w:rsid w:val="00162000"/>
    <w:rsid w:val="001620C9"/>
    <w:rsid w:val="0016255E"/>
    <w:rsid w:val="0016268D"/>
    <w:rsid w:val="0016281A"/>
    <w:rsid w:val="0016286F"/>
    <w:rsid w:val="00162A3F"/>
    <w:rsid w:val="00162C0C"/>
    <w:rsid w:val="00163076"/>
    <w:rsid w:val="001631DA"/>
    <w:rsid w:val="0016369C"/>
    <w:rsid w:val="001636DC"/>
    <w:rsid w:val="001637C4"/>
    <w:rsid w:val="001638CC"/>
    <w:rsid w:val="0016399B"/>
    <w:rsid w:val="00163BE6"/>
    <w:rsid w:val="001640A8"/>
    <w:rsid w:val="00164244"/>
    <w:rsid w:val="001643DC"/>
    <w:rsid w:val="00164768"/>
    <w:rsid w:val="001648E5"/>
    <w:rsid w:val="0016498E"/>
    <w:rsid w:val="00164A04"/>
    <w:rsid w:val="00164BBD"/>
    <w:rsid w:val="001650C2"/>
    <w:rsid w:val="00165317"/>
    <w:rsid w:val="00165683"/>
    <w:rsid w:val="001656CB"/>
    <w:rsid w:val="0016570E"/>
    <w:rsid w:val="00165710"/>
    <w:rsid w:val="00165817"/>
    <w:rsid w:val="001658F5"/>
    <w:rsid w:val="00165AC3"/>
    <w:rsid w:val="00165CFE"/>
    <w:rsid w:val="00165E56"/>
    <w:rsid w:val="00166022"/>
    <w:rsid w:val="0016617F"/>
    <w:rsid w:val="00166F2A"/>
    <w:rsid w:val="0016711F"/>
    <w:rsid w:val="00167475"/>
    <w:rsid w:val="00167518"/>
    <w:rsid w:val="0016793C"/>
    <w:rsid w:val="00167A33"/>
    <w:rsid w:val="00167B07"/>
    <w:rsid w:val="00167B35"/>
    <w:rsid w:val="00167B4D"/>
    <w:rsid w:val="00167CEB"/>
    <w:rsid w:val="00167FD5"/>
    <w:rsid w:val="0017002B"/>
    <w:rsid w:val="00170307"/>
    <w:rsid w:val="00170856"/>
    <w:rsid w:val="0017089F"/>
    <w:rsid w:val="00170916"/>
    <w:rsid w:val="00170B99"/>
    <w:rsid w:val="00170DF6"/>
    <w:rsid w:val="00171602"/>
    <w:rsid w:val="0017168B"/>
    <w:rsid w:val="0017185A"/>
    <w:rsid w:val="00171BD7"/>
    <w:rsid w:val="00171C9A"/>
    <w:rsid w:val="00171D05"/>
    <w:rsid w:val="00171D63"/>
    <w:rsid w:val="00171DA0"/>
    <w:rsid w:val="00171DC0"/>
    <w:rsid w:val="00171ED3"/>
    <w:rsid w:val="0017245F"/>
    <w:rsid w:val="00172496"/>
    <w:rsid w:val="0017260F"/>
    <w:rsid w:val="00172813"/>
    <w:rsid w:val="001729F9"/>
    <w:rsid w:val="00172BC3"/>
    <w:rsid w:val="00172C67"/>
    <w:rsid w:val="00172D2F"/>
    <w:rsid w:val="00172D6D"/>
    <w:rsid w:val="00172DDD"/>
    <w:rsid w:val="001731DF"/>
    <w:rsid w:val="001738FE"/>
    <w:rsid w:val="00173A49"/>
    <w:rsid w:val="00173AAE"/>
    <w:rsid w:val="00173B53"/>
    <w:rsid w:val="00173D0D"/>
    <w:rsid w:val="00173E15"/>
    <w:rsid w:val="00174272"/>
    <w:rsid w:val="00174458"/>
    <w:rsid w:val="001749F4"/>
    <w:rsid w:val="001749F8"/>
    <w:rsid w:val="00174CCA"/>
    <w:rsid w:val="001753C0"/>
    <w:rsid w:val="00175451"/>
    <w:rsid w:val="001754AE"/>
    <w:rsid w:val="001756F0"/>
    <w:rsid w:val="00175F7A"/>
    <w:rsid w:val="001760BF"/>
    <w:rsid w:val="00176210"/>
    <w:rsid w:val="001762C3"/>
    <w:rsid w:val="001762F1"/>
    <w:rsid w:val="001763D4"/>
    <w:rsid w:val="001768EA"/>
    <w:rsid w:val="00176A23"/>
    <w:rsid w:val="00176AC6"/>
    <w:rsid w:val="00176CD4"/>
    <w:rsid w:val="00177022"/>
    <w:rsid w:val="00177026"/>
    <w:rsid w:val="001771A1"/>
    <w:rsid w:val="00177426"/>
    <w:rsid w:val="00177467"/>
    <w:rsid w:val="00177A2A"/>
    <w:rsid w:val="00177B9A"/>
    <w:rsid w:val="0018011B"/>
    <w:rsid w:val="00180133"/>
    <w:rsid w:val="00180692"/>
    <w:rsid w:val="0018072F"/>
    <w:rsid w:val="0018073A"/>
    <w:rsid w:val="001808C6"/>
    <w:rsid w:val="00180A5F"/>
    <w:rsid w:val="00180C49"/>
    <w:rsid w:val="00180F9D"/>
    <w:rsid w:val="00181014"/>
    <w:rsid w:val="00181026"/>
    <w:rsid w:val="0018141F"/>
    <w:rsid w:val="0018159A"/>
    <w:rsid w:val="001815A0"/>
    <w:rsid w:val="00181686"/>
    <w:rsid w:val="001817CE"/>
    <w:rsid w:val="0018188C"/>
    <w:rsid w:val="001819F8"/>
    <w:rsid w:val="00181BC8"/>
    <w:rsid w:val="00181E6E"/>
    <w:rsid w:val="00181F7B"/>
    <w:rsid w:val="00181F80"/>
    <w:rsid w:val="00182355"/>
    <w:rsid w:val="00182425"/>
    <w:rsid w:val="00182559"/>
    <w:rsid w:val="00182607"/>
    <w:rsid w:val="00182729"/>
    <w:rsid w:val="001829C5"/>
    <w:rsid w:val="00182BBC"/>
    <w:rsid w:val="00182FD7"/>
    <w:rsid w:val="0018309C"/>
    <w:rsid w:val="00183138"/>
    <w:rsid w:val="001833E4"/>
    <w:rsid w:val="001833FC"/>
    <w:rsid w:val="001833FE"/>
    <w:rsid w:val="001834E9"/>
    <w:rsid w:val="00183503"/>
    <w:rsid w:val="00183755"/>
    <w:rsid w:val="0018394D"/>
    <w:rsid w:val="00183A3B"/>
    <w:rsid w:val="00183B92"/>
    <w:rsid w:val="00183D38"/>
    <w:rsid w:val="00184071"/>
    <w:rsid w:val="001846A4"/>
    <w:rsid w:val="00184878"/>
    <w:rsid w:val="00184A37"/>
    <w:rsid w:val="00185189"/>
    <w:rsid w:val="00185194"/>
    <w:rsid w:val="001853F3"/>
    <w:rsid w:val="0018554C"/>
    <w:rsid w:val="00185699"/>
    <w:rsid w:val="001859C3"/>
    <w:rsid w:val="00185A24"/>
    <w:rsid w:val="00185A25"/>
    <w:rsid w:val="00185B9E"/>
    <w:rsid w:val="00185C4B"/>
    <w:rsid w:val="00185D12"/>
    <w:rsid w:val="00186011"/>
    <w:rsid w:val="001860AA"/>
    <w:rsid w:val="001860B9"/>
    <w:rsid w:val="00186311"/>
    <w:rsid w:val="00186627"/>
    <w:rsid w:val="00186691"/>
    <w:rsid w:val="0018677D"/>
    <w:rsid w:val="0018694C"/>
    <w:rsid w:val="00186969"/>
    <w:rsid w:val="00186B9D"/>
    <w:rsid w:val="00186C9E"/>
    <w:rsid w:val="00186D46"/>
    <w:rsid w:val="00186EC8"/>
    <w:rsid w:val="00186EFE"/>
    <w:rsid w:val="00186F2B"/>
    <w:rsid w:val="001870D9"/>
    <w:rsid w:val="00187108"/>
    <w:rsid w:val="001871F3"/>
    <w:rsid w:val="0018741C"/>
    <w:rsid w:val="00187445"/>
    <w:rsid w:val="001877F4"/>
    <w:rsid w:val="00187B16"/>
    <w:rsid w:val="00187F8A"/>
    <w:rsid w:val="0019012A"/>
    <w:rsid w:val="001903BB"/>
    <w:rsid w:val="001903CC"/>
    <w:rsid w:val="0019071A"/>
    <w:rsid w:val="00190AC8"/>
    <w:rsid w:val="00190B12"/>
    <w:rsid w:val="00190B1D"/>
    <w:rsid w:val="00190F8C"/>
    <w:rsid w:val="00191070"/>
    <w:rsid w:val="0019134A"/>
    <w:rsid w:val="001913CE"/>
    <w:rsid w:val="00191593"/>
    <w:rsid w:val="0019169D"/>
    <w:rsid w:val="001917FB"/>
    <w:rsid w:val="00191877"/>
    <w:rsid w:val="0019198B"/>
    <w:rsid w:val="00191A12"/>
    <w:rsid w:val="00191B63"/>
    <w:rsid w:val="00191D17"/>
    <w:rsid w:val="00191EB4"/>
    <w:rsid w:val="00192018"/>
    <w:rsid w:val="001921F3"/>
    <w:rsid w:val="001924EB"/>
    <w:rsid w:val="00192673"/>
    <w:rsid w:val="00192938"/>
    <w:rsid w:val="00192C05"/>
    <w:rsid w:val="00192ECB"/>
    <w:rsid w:val="00193020"/>
    <w:rsid w:val="00193135"/>
    <w:rsid w:val="001932CB"/>
    <w:rsid w:val="00193529"/>
    <w:rsid w:val="0019361F"/>
    <w:rsid w:val="00193A48"/>
    <w:rsid w:val="00193BF3"/>
    <w:rsid w:val="00193D18"/>
    <w:rsid w:val="00193F17"/>
    <w:rsid w:val="00194045"/>
    <w:rsid w:val="0019429F"/>
    <w:rsid w:val="001945C2"/>
    <w:rsid w:val="001945DC"/>
    <w:rsid w:val="001946A6"/>
    <w:rsid w:val="0019499C"/>
    <w:rsid w:val="00194BD3"/>
    <w:rsid w:val="00194BFF"/>
    <w:rsid w:val="00194EA4"/>
    <w:rsid w:val="00194FEB"/>
    <w:rsid w:val="001950A1"/>
    <w:rsid w:val="001957E3"/>
    <w:rsid w:val="001958B7"/>
    <w:rsid w:val="001959B5"/>
    <w:rsid w:val="00195A8D"/>
    <w:rsid w:val="00195DC8"/>
    <w:rsid w:val="00195EE9"/>
    <w:rsid w:val="001960BB"/>
    <w:rsid w:val="0019622A"/>
    <w:rsid w:val="0019658A"/>
    <w:rsid w:val="00196731"/>
    <w:rsid w:val="001967D1"/>
    <w:rsid w:val="00196A75"/>
    <w:rsid w:val="00196CBB"/>
    <w:rsid w:val="00196CBF"/>
    <w:rsid w:val="00196D78"/>
    <w:rsid w:val="001971FD"/>
    <w:rsid w:val="0019728F"/>
    <w:rsid w:val="00197477"/>
    <w:rsid w:val="0019753A"/>
    <w:rsid w:val="00197642"/>
    <w:rsid w:val="0019787F"/>
    <w:rsid w:val="00197942"/>
    <w:rsid w:val="00197E37"/>
    <w:rsid w:val="00197EC9"/>
    <w:rsid w:val="00197EEF"/>
    <w:rsid w:val="00197F5A"/>
    <w:rsid w:val="001A0061"/>
    <w:rsid w:val="001A012D"/>
    <w:rsid w:val="001A0481"/>
    <w:rsid w:val="001A057A"/>
    <w:rsid w:val="001A0823"/>
    <w:rsid w:val="001A0A7A"/>
    <w:rsid w:val="001A0F52"/>
    <w:rsid w:val="001A13F4"/>
    <w:rsid w:val="001A1616"/>
    <w:rsid w:val="001A17B3"/>
    <w:rsid w:val="001A1DDE"/>
    <w:rsid w:val="001A231B"/>
    <w:rsid w:val="001A237D"/>
    <w:rsid w:val="001A26B1"/>
    <w:rsid w:val="001A28CA"/>
    <w:rsid w:val="001A2918"/>
    <w:rsid w:val="001A2E6A"/>
    <w:rsid w:val="001A310C"/>
    <w:rsid w:val="001A317E"/>
    <w:rsid w:val="001A36C7"/>
    <w:rsid w:val="001A3777"/>
    <w:rsid w:val="001A38D1"/>
    <w:rsid w:val="001A3AFE"/>
    <w:rsid w:val="001A3C38"/>
    <w:rsid w:val="001A3C89"/>
    <w:rsid w:val="001A3ECA"/>
    <w:rsid w:val="001A3F1C"/>
    <w:rsid w:val="001A413E"/>
    <w:rsid w:val="001A43A7"/>
    <w:rsid w:val="001A43C1"/>
    <w:rsid w:val="001A4535"/>
    <w:rsid w:val="001A45BE"/>
    <w:rsid w:val="001A4603"/>
    <w:rsid w:val="001A4612"/>
    <w:rsid w:val="001A4628"/>
    <w:rsid w:val="001A475E"/>
    <w:rsid w:val="001A47A1"/>
    <w:rsid w:val="001A4BF6"/>
    <w:rsid w:val="001A4D10"/>
    <w:rsid w:val="001A4F0C"/>
    <w:rsid w:val="001A53B4"/>
    <w:rsid w:val="001A58B9"/>
    <w:rsid w:val="001A58BC"/>
    <w:rsid w:val="001A5AD8"/>
    <w:rsid w:val="001A5C8F"/>
    <w:rsid w:val="001A5CFA"/>
    <w:rsid w:val="001A5DDC"/>
    <w:rsid w:val="001A5E9A"/>
    <w:rsid w:val="001A5FF9"/>
    <w:rsid w:val="001A623D"/>
    <w:rsid w:val="001A6678"/>
    <w:rsid w:val="001A6740"/>
    <w:rsid w:val="001A6759"/>
    <w:rsid w:val="001A67EF"/>
    <w:rsid w:val="001A685C"/>
    <w:rsid w:val="001A69B6"/>
    <w:rsid w:val="001A6A4A"/>
    <w:rsid w:val="001A735E"/>
    <w:rsid w:val="001A7921"/>
    <w:rsid w:val="001A7A5C"/>
    <w:rsid w:val="001A7A74"/>
    <w:rsid w:val="001A7C0B"/>
    <w:rsid w:val="001A7C7F"/>
    <w:rsid w:val="001A7F06"/>
    <w:rsid w:val="001B08BB"/>
    <w:rsid w:val="001B0C74"/>
    <w:rsid w:val="001B0CC1"/>
    <w:rsid w:val="001B0D50"/>
    <w:rsid w:val="001B0DA8"/>
    <w:rsid w:val="001B0E67"/>
    <w:rsid w:val="001B1054"/>
    <w:rsid w:val="001B15B2"/>
    <w:rsid w:val="001B1744"/>
    <w:rsid w:val="001B1789"/>
    <w:rsid w:val="001B1ADF"/>
    <w:rsid w:val="001B1AEF"/>
    <w:rsid w:val="001B1C98"/>
    <w:rsid w:val="001B213C"/>
    <w:rsid w:val="001B21B0"/>
    <w:rsid w:val="001B2399"/>
    <w:rsid w:val="001B2566"/>
    <w:rsid w:val="001B25B9"/>
    <w:rsid w:val="001B25EC"/>
    <w:rsid w:val="001B2786"/>
    <w:rsid w:val="001B2C26"/>
    <w:rsid w:val="001B2E90"/>
    <w:rsid w:val="001B2EA2"/>
    <w:rsid w:val="001B3356"/>
    <w:rsid w:val="001B33F2"/>
    <w:rsid w:val="001B35E1"/>
    <w:rsid w:val="001B3995"/>
    <w:rsid w:val="001B39A7"/>
    <w:rsid w:val="001B3B0A"/>
    <w:rsid w:val="001B3C07"/>
    <w:rsid w:val="001B3D1E"/>
    <w:rsid w:val="001B3F16"/>
    <w:rsid w:val="001B4765"/>
    <w:rsid w:val="001B49F9"/>
    <w:rsid w:val="001B4E3D"/>
    <w:rsid w:val="001B4EB2"/>
    <w:rsid w:val="001B4F27"/>
    <w:rsid w:val="001B4FB5"/>
    <w:rsid w:val="001B5036"/>
    <w:rsid w:val="001B5196"/>
    <w:rsid w:val="001B5288"/>
    <w:rsid w:val="001B55C9"/>
    <w:rsid w:val="001B55F9"/>
    <w:rsid w:val="001B62C3"/>
    <w:rsid w:val="001B6335"/>
    <w:rsid w:val="001B669C"/>
    <w:rsid w:val="001B67F3"/>
    <w:rsid w:val="001B69BE"/>
    <w:rsid w:val="001B69F3"/>
    <w:rsid w:val="001B6CDC"/>
    <w:rsid w:val="001B6DC6"/>
    <w:rsid w:val="001B70EF"/>
    <w:rsid w:val="001B72A7"/>
    <w:rsid w:val="001B7705"/>
    <w:rsid w:val="001B7855"/>
    <w:rsid w:val="001B792B"/>
    <w:rsid w:val="001B7A0B"/>
    <w:rsid w:val="001B7A42"/>
    <w:rsid w:val="001B7A64"/>
    <w:rsid w:val="001B7C65"/>
    <w:rsid w:val="001B7E07"/>
    <w:rsid w:val="001B7EB1"/>
    <w:rsid w:val="001B7F80"/>
    <w:rsid w:val="001C02C8"/>
    <w:rsid w:val="001C03F3"/>
    <w:rsid w:val="001C07F6"/>
    <w:rsid w:val="001C08D2"/>
    <w:rsid w:val="001C0A87"/>
    <w:rsid w:val="001C0B63"/>
    <w:rsid w:val="001C0FC4"/>
    <w:rsid w:val="001C1226"/>
    <w:rsid w:val="001C132F"/>
    <w:rsid w:val="001C16DA"/>
    <w:rsid w:val="001C170A"/>
    <w:rsid w:val="001C1A22"/>
    <w:rsid w:val="001C1FBA"/>
    <w:rsid w:val="001C264E"/>
    <w:rsid w:val="001C2739"/>
    <w:rsid w:val="001C274A"/>
    <w:rsid w:val="001C2E3A"/>
    <w:rsid w:val="001C3036"/>
    <w:rsid w:val="001C3455"/>
    <w:rsid w:val="001C3A7C"/>
    <w:rsid w:val="001C3B69"/>
    <w:rsid w:val="001C406E"/>
    <w:rsid w:val="001C4418"/>
    <w:rsid w:val="001C45D3"/>
    <w:rsid w:val="001C469A"/>
    <w:rsid w:val="001C476E"/>
    <w:rsid w:val="001C485D"/>
    <w:rsid w:val="001C48D1"/>
    <w:rsid w:val="001C49C9"/>
    <w:rsid w:val="001C4F96"/>
    <w:rsid w:val="001C512C"/>
    <w:rsid w:val="001C5635"/>
    <w:rsid w:val="001C57A7"/>
    <w:rsid w:val="001C587C"/>
    <w:rsid w:val="001C5A27"/>
    <w:rsid w:val="001C62C2"/>
    <w:rsid w:val="001C62F9"/>
    <w:rsid w:val="001C64F6"/>
    <w:rsid w:val="001C669B"/>
    <w:rsid w:val="001C6792"/>
    <w:rsid w:val="001C6BD4"/>
    <w:rsid w:val="001C6F9C"/>
    <w:rsid w:val="001C6FDA"/>
    <w:rsid w:val="001C70EF"/>
    <w:rsid w:val="001C732E"/>
    <w:rsid w:val="001C746B"/>
    <w:rsid w:val="001C7A00"/>
    <w:rsid w:val="001C7A11"/>
    <w:rsid w:val="001D014E"/>
    <w:rsid w:val="001D0182"/>
    <w:rsid w:val="001D05D9"/>
    <w:rsid w:val="001D075D"/>
    <w:rsid w:val="001D0AC3"/>
    <w:rsid w:val="001D0E5E"/>
    <w:rsid w:val="001D0FD2"/>
    <w:rsid w:val="001D1124"/>
    <w:rsid w:val="001D13D0"/>
    <w:rsid w:val="001D15CD"/>
    <w:rsid w:val="001D16A6"/>
    <w:rsid w:val="001D188B"/>
    <w:rsid w:val="001D1BF3"/>
    <w:rsid w:val="001D1C4D"/>
    <w:rsid w:val="001D2261"/>
    <w:rsid w:val="001D23FE"/>
    <w:rsid w:val="001D24E3"/>
    <w:rsid w:val="001D281B"/>
    <w:rsid w:val="001D2A1C"/>
    <w:rsid w:val="001D2B07"/>
    <w:rsid w:val="001D2C62"/>
    <w:rsid w:val="001D2CC6"/>
    <w:rsid w:val="001D2D05"/>
    <w:rsid w:val="001D355D"/>
    <w:rsid w:val="001D3931"/>
    <w:rsid w:val="001D3A87"/>
    <w:rsid w:val="001D3C67"/>
    <w:rsid w:val="001D3FC6"/>
    <w:rsid w:val="001D41F6"/>
    <w:rsid w:val="001D4337"/>
    <w:rsid w:val="001D471A"/>
    <w:rsid w:val="001D4A6D"/>
    <w:rsid w:val="001D4BFC"/>
    <w:rsid w:val="001D536E"/>
    <w:rsid w:val="001D55E2"/>
    <w:rsid w:val="001D569A"/>
    <w:rsid w:val="001D571C"/>
    <w:rsid w:val="001D5891"/>
    <w:rsid w:val="001D5D38"/>
    <w:rsid w:val="001D5EB4"/>
    <w:rsid w:val="001D616C"/>
    <w:rsid w:val="001D6262"/>
    <w:rsid w:val="001D6A92"/>
    <w:rsid w:val="001D6BF5"/>
    <w:rsid w:val="001D706C"/>
    <w:rsid w:val="001D70F4"/>
    <w:rsid w:val="001D7310"/>
    <w:rsid w:val="001D7346"/>
    <w:rsid w:val="001D7560"/>
    <w:rsid w:val="001D7728"/>
    <w:rsid w:val="001D77A2"/>
    <w:rsid w:val="001D7FE2"/>
    <w:rsid w:val="001E01EE"/>
    <w:rsid w:val="001E061F"/>
    <w:rsid w:val="001E0A29"/>
    <w:rsid w:val="001E0C03"/>
    <w:rsid w:val="001E0C28"/>
    <w:rsid w:val="001E0E06"/>
    <w:rsid w:val="001E0E0E"/>
    <w:rsid w:val="001E1113"/>
    <w:rsid w:val="001E1217"/>
    <w:rsid w:val="001E1726"/>
    <w:rsid w:val="001E1804"/>
    <w:rsid w:val="001E1B34"/>
    <w:rsid w:val="001E1C08"/>
    <w:rsid w:val="001E1C75"/>
    <w:rsid w:val="001E1CE8"/>
    <w:rsid w:val="001E1E91"/>
    <w:rsid w:val="001E2120"/>
    <w:rsid w:val="001E23A5"/>
    <w:rsid w:val="001E24E0"/>
    <w:rsid w:val="001E263C"/>
    <w:rsid w:val="001E2FB9"/>
    <w:rsid w:val="001E2FC9"/>
    <w:rsid w:val="001E3171"/>
    <w:rsid w:val="001E374D"/>
    <w:rsid w:val="001E3850"/>
    <w:rsid w:val="001E3AB8"/>
    <w:rsid w:val="001E3B1D"/>
    <w:rsid w:val="001E3D8B"/>
    <w:rsid w:val="001E404F"/>
    <w:rsid w:val="001E41CB"/>
    <w:rsid w:val="001E42ED"/>
    <w:rsid w:val="001E455C"/>
    <w:rsid w:val="001E4573"/>
    <w:rsid w:val="001E467B"/>
    <w:rsid w:val="001E4814"/>
    <w:rsid w:val="001E488A"/>
    <w:rsid w:val="001E4B3A"/>
    <w:rsid w:val="001E4D55"/>
    <w:rsid w:val="001E4F42"/>
    <w:rsid w:val="001E50DA"/>
    <w:rsid w:val="001E5275"/>
    <w:rsid w:val="001E535C"/>
    <w:rsid w:val="001E53C0"/>
    <w:rsid w:val="001E53EE"/>
    <w:rsid w:val="001E54DC"/>
    <w:rsid w:val="001E5BE9"/>
    <w:rsid w:val="001E5BF2"/>
    <w:rsid w:val="001E6013"/>
    <w:rsid w:val="001E61F5"/>
    <w:rsid w:val="001E690F"/>
    <w:rsid w:val="001E6973"/>
    <w:rsid w:val="001E6A52"/>
    <w:rsid w:val="001E6A5B"/>
    <w:rsid w:val="001E6EA1"/>
    <w:rsid w:val="001E7058"/>
    <w:rsid w:val="001E70AE"/>
    <w:rsid w:val="001E7212"/>
    <w:rsid w:val="001E736A"/>
    <w:rsid w:val="001E7786"/>
    <w:rsid w:val="001E789C"/>
    <w:rsid w:val="001E79B8"/>
    <w:rsid w:val="001E7A25"/>
    <w:rsid w:val="001E7CEB"/>
    <w:rsid w:val="001E7D8D"/>
    <w:rsid w:val="001E7E55"/>
    <w:rsid w:val="001E7EF3"/>
    <w:rsid w:val="001E7EFE"/>
    <w:rsid w:val="001F018B"/>
    <w:rsid w:val="001F04C3"/>
    <w:rsid w:val="001F05AF"/>
    <w:rsid w:val="001F05C8"/>
    <w:rsid w:val="001F073A"/>
    <w:rsid w:val="001F07FE"/>
    <w:rsid w:val="001F0927"/>
    <w:rsid w:val="001F0B40"/>
    <w:rsid w:val="001F0E2D"/>
    <w:rsid w:val="001F12B2"/>
    <w:rsid w:val="001F12C2"/>
    <w:rsid w:val="001F133D"/>
    <w:rsid w:val="001F14F6"/>
    <w:rsid w:val="001F15CE"/>
    <w:rsid w:val="001F180A"/>
    <w:rsid w:val="001F1934"/>
    <w:rsid w:val="001F1938"/>
    <w:rsid w:val="001F1D58"/>
    <w:rsid w:val="001F1E87"/>
    <w:rsid w:val="001F2002"/>
    <w:rsid w:val="001F2926"/>
    <w:rsid w:val="001F33E3"/>
    <w:rsid w:val="001F3449"/>
    <w:rsid w:val="001F35C9"/>
    <w:rsid w:val="001F375A"/>
    <w:rsid w:val="001F3A07"/>
    <w:rsid w:val="001F3A62"/>
    <w:rsid w:val="001F3BAE"/>
    <w:rsid w:val="001F3CDC"/>
    <w:rsid w:val="001F3DC3"/>
    <w:rsid w:val="001F3FBB"/>
    <w:rsid w:val="001F415C"/>
    <w:rsid w:val="001F4163"/>
    <w:rsid w:val="001F4195"/>
    <w:rsid w:val="001F42B0"/>
    <w:rsid w:val="001F4A6E"/>
    <w:rsid w:val="001F4F88"/>
    <w:rsid w:val="001F509E"/>
    <w:rsid w:val="001F50B7"/>
    <w:rsid w:val="001F547E"/>
    <w:rsid w:val="001F55B0"/>
    <w:rsid w:val="001F5687"/>
    <w:rsid w:val="001F58CA"/>
    <w:rsid w:val="001F599C"/>
    <w:rsid w:val="001F5C62"/>
    <w:rsid w:val="001F5F58"/>
    <w:rsid w:val="001F600D"/>
    <w:rsid w:val="001F6285"/>
    <w:rsid w:val="001F697E"/>
    <w:rsid w:val="001F6BC5"/>
    <w:rsid w:val="001F7001"/>
    <w:rsid w:val="001F70C7"/>
    <w:rsid w:val="001F7123"/>
    <w:rsid w:val="001F7309"/>
    <w:rsid w:val="001F732E"/>
    <w:rsid w:val="001F74F5"/>
    <w:rsid w:val="001F7DAA"/>
    <w:rsid w:val="00200366"/>
    <w:rsid w:val="002006A9"/>
    <w:rsid w:val="002006C7"/>
    <w:rsid w:val="00200AA3"/>
    <w:rsid w:val="00200EC6"/>
    <w:rsid w:val="00201328"/>
    <w:rsid w:val="0020178D"/>
    <w:rsid w:val="002017E0"/>
    <w:rsid w:val="00201961"/>
    <w:rsid w:val="002019FA"/>
    <w:rsid w:val="00201AC6"/>
    <w:rsid w:val="00201AF4"/>
    <w:rsid w:val="00201B16"/>
    <w:rsid w:val="00201F1F"/>
    <w:rsid w:val="00201F6A"/>
    <w:rsid w:val="00201FE6"/>
    <w:rsid w:val="00202003"/>
    <w:rsid w:val="0020203A"/>
    <w:rsid w:val="002022C5"/>
    <w:rsid w:val="002027AE"/>
    <w:rsid w:val="00202830"/>
    <w:rsid w:val="00202EBF"/>
    <w:rsid w:val="00203388"/>
    <w:rsid w:val="002034B1"/>
    <w:rsid w:val="002035E8"/>
    <w:rsid w:val="00203E7D"/>
    <w:rsid w:val="00203EA0"/>
    <w:rsid w:val="002045B1"/>
    <w:rsid w:val="002045FB"/>
    <w:rsid w:val="00204AC5"/>
    <w:rsid w:val="00204B6D"/>
    <w:rsid w:val="00204D9D"/>
    <w:rsid w:val="00204DBB"/>
    <w:rsid w:val="00204E6A"/>
    <w:rsid w:val="00205339"/>
    <w:rsid w:val="002053A6"/>
    <w:rsid w:val="00205558"/>
    <w:rsid w:val="0020578B"/>
    <w:rsid w:val="00205CF6"/>
    <w:rsid w:val="00205DC2"/>
    <w:rsid w:val="00205E1D"/>
    <w:rsid w:val="00205F0B"/>
    <w:rsid w:val="00205FEA"/>
    <w:rsid w:val="002065CC"/>
    <w:rsid w:val="00206D09"/>
    <w:rsid w:val="00206E7C"/>
    <w:rsid w:val="00206E8F"/>
    <w:rsid w:val="002074D5"/>
    <w:rsid w:val="0020752D"/>
    <w:rsid w:val="00207908"/>
    <w:rsid w:val="00207A71"/>
    <w:rsid w:val="00207B96"/>
    <w:rsid w:val="00207BF0"/>
    <w:rsid w:val="00207C5F"/>
    <w:rsid w:val="00207D8D"/>
    <w:rsid w:val="00210174"/>
    <w:rsid w:val="00210457"/>
    <w:rsid w:val="00210524"/>
    <w:rsid w:val="0021056F"/>
    <w:rsid w:val="00210BAF"/>
    <w:rsid w:val="00210D3E"/>
    <w:rsid w:val="00211072"/>
    <w:rsid w:val="00211118"/>
    <w:rsid w:val="00211278"/>
    <w:rsid w:val="002112DE"/>
    <w:rsid w:val="00211981"/>
    <w:rsid w:val="00211C3F"/>
    <w:rsid w:val="00211DE1"/>
    <w:rsid w:val="002120FA"/>
    <w:rsid w:val="0021213E"/>
    <w:rsid w:val="00212891"/>
    <w:rsid w:val="00212E1F"/>
    <w:rsid w:val="0021349D"/>
    <w:rsid w:val="002134D3"/>
    <w:rsid w:val="002136B1"/>
    <w:rsid w:val="002137DD"/>
    <w:rsid w:val="00213DC9"/>
    <w:rsid w:val="00213E07"/>
    <w:rsid w:val="0021429E"/>
    <w:rsid w:val="00214517"/>
    <w:rsid w:val="002146F5"/>
    <w:rsid w:val="00214F53"/>
    <w:rsid w:val="00215008"/>
    <w:rsid w:val="002150B3"/>
    <w:rsid w:val="00215999"/>
    <w:rsid w:val="00216484"/>
    <w:rsid w:val="002166DB"/>
    <w:rsid w:val="002169A4"/>
    <w:rsid w:val="00216AB5"/>
    <w:rsid w:val="00216DA7"/>
    <w:rsid w:val="0021718B"/>
    <w:rsid w:val="00217259"/>
    <w:rsid w:val="002172F1"/>
    <w:rsid w:val="00217546"/>
    <w:rsid w:val="00217695"/>
    <w:rsid w:val="00217716"/>
    <w:rsid w:val="00217915"/>
    <w:rsid w:val="00217A3D"/>
    <w:rsid w:val="00217B42"/>
    <w:rsid w:val="002200D4"/>
    <w:rsid w:val="002204DB"/>
    <w:rsid w:val="002205DA"/>
    <w:rsid w:val="00220611"/>
    <w:rsid w:val="00220662"/>
    <w:rsid w:val="00220784"/>
    <w:rsid w:val="00220B79"/>
    <w:rsid w:val="00220E55"/>
    <w:rsid w:val="00220F0F"/>
    <w:rsid w:val="00220F7A"/>
    <w:rsid w:val="0022101F"/>
    <w:rsid w:val="002211C6"/>
    <w:rsid w:val="00221248"/>
    <w:rsid w:val="0022146E"/>
    <w:rsid w:val="00221929"/>
    <w:rsid w:val="0022196A"/>
    <w:rsid w:val="00221975"/>
    <w:rsid w:val="00221CFA"/>
    <w:rsid w:val="00221F09"/>
    <w:rsid w:val="00221F22"/>
    <w:rsid w:val="00221FCE"/>
    <w:rsid w:val="00222130"/>
    <w:rsid w:val="00222252"/>
    <w:rsid w:val="0022236F"/>
    <w:rsid w:val="002226B0"/>
    <w:rsid w:val="00222AE1"/>
    <w:rsid w:val="00222C5F"/>
    <w:rsid w:val="00222D6E"/>
    <w:rsid w:val="00222E3B"/>
    <w:rsid w:val="00222FCF"/>
    <w:rsid w:val="0022311F"/>
    <w:rsid w:val="00223924"/>
    <w:rsid w:val="0022398A"/>
    <w:rsid w:val="00223CE5"/>
    <w:rsid w:val="00223FCB"/>
    <w:rsid w:val="002245CC"/>
    <w:rsid w:val="00224914"/>
    <w:rsid w:val="00224A27"/>
    <w:rsid w:val="0022538B"/>
    <w:rsid w:val="00225631"/>
    <w:rsid w:val="002257E1"/>
    <w:rsid w:val="00225879"/>
    <w:rsid w:val="00225EFE"/>
    <w:rsid w:val="0022623F"/>
    <w:rsid w:val="002263B7"/>
    <w:rsid w:val="002264E4"/>
    <w:rsid w:val="002267E3"/>
    <w:rsid w:val="00226ADD"/>
    <w:rsid w:val="00226AE2"/>
    <w:rsid w:val="00226BEB"/>
    <w:rsid w:val="00226C22"/>
    <w:rsid w:val="00226D83"/>
    <w:rsid w:val="00226E92"/>
    <w:rsid w:val="00226FA0"/>
    <w:rsid w:val="00227171"/>
    <w:rsid w:val="00227301"/>
    <w:rsid w:val="002274D8"/>
    <w:rsid w:val="002274E3"/>
    <w:rsid w:val="00227685"/>
    <w:rsid w:val="0022792B"/>
    <w:rsid w:val="00227AB8"/>
    <w:rsid w:val="002300A6"/>
    <w:rsid w:val="002303B5"/>
    <w:rsid w:val="0023069C"/>
    <w:rsid w:val="00230825"/>
    <w:rsid w:val="002308F3"/>
    <w:rsid w:val="00230928"/>
    <w:rsid w:val="00230983"/>
    <w:rsid w:val="002309DB"/>
    <w:rsid w:val="00230D82"/>
    <w:rsid w:val="00230F67"/>
    <w:rsid w:val="00231191"/>
    <w:rsid w:val="002311CB"/>
    <w:rsid w:val="00231242"/>
    <w:rsid w:val="00231413"/>
    <w:rsid w:val="002315DC"/>
    <w:rsid w:val="002315F9"/>
    <w:rsid w:val="0023161B"/>
    <w:rsid w:val="002317C2"/>
    <w:rsid w:val="00231BC6"/>
    <w:rsid w:val="00231D58"/>
    <w:rsid w:val="00231EE8"/>
    <w:rsid w:val="002321F3"/>
    <w:rsid w:val="002322F3"/>
    <w:rsid w:val="00232622"/>
    <w:rsid w:val="00232AB2"/>
    <w:rsid w:val="00232AFD"/>
    <w:rsid w:val="00232F5F"/>
    <w:rsid w:val="002331B7"/>
    <w:rsid w:val="00233C1D"/>
    <w:rsid w:val="00233C56"/>
    <w:rsid w:val="0023406C"/>
    <w:rsid w:val="00234200"/>
    <w:rsid w:val="0023465C"/>
    <w:rsid w:val="00234894"/>
    <w:rsid w:val="002348CF"/>
    <w:rsid w:val="002348E9"/>
    <w:rsid w:val="00234E78"/>
    <w:rsid w:val="00234EEB"/>
    <w:rsid w:val="00235093"/>
    <w:rsid w:val="00235248"/>
    <w:rsid w:val="002354AC"/>
    <w:rsid w:val="0023596A"/>
    <w:rsid w:val="00235A33"/>
    <w:rsid w:val="00235A86"/>
    <w:rsid w:val="00235C0B"/>
    <w:rsid w:val="00235CB8"/>
    <w:rsid w:val="00235CDC"/>
    <w:rsid w:val="00235CE3"/>
    <w:rsid w:val="00235D05"/>
    <w:rsid w:val="00235E2F"/>
    <w:rsid w:val="00235EBA"/>
    <w:rsid w:val="00235ECF"/>
    <w:rsid w:val="00235F2B"/>
    <w:rsid w:val="002360F7"/>
    <w:rsid w:val="00236172"/>
    <w:rsid w:val="00236192"/>
    <w:rsid w:val="002362EF"/>
    <w:rsid w:val="00236377"/>
    <w:rsid w:val="002363B3"/>
    <w:rsid w:val="00236792"/>
    <w:rsid w:val="00236E27"/>
    <w:rsid w:val="00236F9F"/>
    <w:rsid w:val="002370F6"/>
    <w:rsid w:val="00237579"/>
    <w:rsid w:val="002376E5"/>
    <w:rsid w:val="00237991"/>
    <w:rsid w:val="002379D5"/>
    <w:rsid w:val="00237A9D"/>
    <w:rsid w:val="00237C9C"/>
    <w:rsid w:val="00237DD5"/>
    <w:rsid w:val="00237FD8"/>
    <w:rsid w:val="0024004D"/>
    <w:rsid w:val="00240217"/>
    <w:rsid w:val="0024021A"/>
    <w:rsid w:val="0024035E"/>
    <w:rsid w:val="002404B1"/>
    <w:rsid w:val="002407DC"/>
    <w:rsid w:val="00240BC1"/>
    <w:rsid w:val="00240E36"/>
    <w:rsid w:val="00240FFC"/>
    <w:rsid w:val="00241080"/>
    <w:rsid w:val="00241360"/>
    <w:rsid w:val="00241682"/>
    <w:rsid w:val="002417F3"/>
    <w:rsid w:val="002418A8"/>
    <w:rsid w:val="0024198F"/>
    <w:rsid w:val="002419FD"/>
    <w:rsid w:val="00241A10"/>
    <w:rsid w:val="00241BA0"/>
    <w:rsid w:val="00241E61"/>
    <w:rsid w:val="00241F75"/>
    <w:rsid w:val="0024212E"/>
    <w:rsid w:val="002421C3"/>
    <w:rsid w:val="002424A5"/>
    <w:rsid w:val="002425AA"/>
    <w:rsid w:val="002426D5"/>
    <w:rsid w:val="0024298A"/>
    <w:rsid w:val="002430BB"/>
    <w:rsid w:val="002430FE"/>
    <w:rsid w:val="00243865"/>
    <w:rsid w:val="00243957"/>
    <w:rsid w:val="00243D8D"/>
    <w:rsid w:val="00243EBF"/>
    <w:rsid w:val="00243FE0"/>
    <w:rsid w:val="0024432E"/>
    <w:rsid w:val="002443C9"/>
    <w:rsid w:val="00244F39"/>
    <w:rsid w:val="00245036"/>
    <w:rsid w:val="0024517E"/>
    <w:rsid w:val="00245731"/>
    <w:rsid w:val="00245A85"/>
    <w:rsid w:val="00245DEC"/>
    <w:rsid w:val="00245E40"/>
    <w:rsid w:val="00245EF6"/>
    <w:rsid w:val="00245F4D"/>
    <w:rsid w:val="00246323"/>
    <w:rsid w:val="00246368"/>
    <w:rsid w:val="002463A0"/>
    <w:rsid w:val="002468CC"/>
    <w:rsid w:val="00246937"/>
    <w:rsid w:val="00246938"/>
    <w:rsid w:val="00246DF4"/>
    <w:rsid w:val="00246EF7"/>
    <w:rsid w:val="00247033"/>
    <w:rsid w:val="0024725E"/>
    <w:rsid w:val="0024739D"/>
    <w:rsid w:val="002477C8"/>
    <w:rsid w:val="00247949"/>
    <w:rsid w:val="00247B4D"/>
    <w:rsid w:val="00247B7A"/>
    <w:rsid w:val="00247C8C"/>
    <w:rsid w:val="00247F3A"/>
    <w:rsid w:val="002500B4"/>
    <w:rsid w:val="00250530"/>
    <w:rsid w:val="002505B8"/>
    <w:rsid w:val="00250672"/>
    <w:rsid w:val="00250736"/>
    <w:rsid w:val="002508DD"/>
    <w:rsid w:val="00250EB8"/>
    <w:rsid w:val="002510DA"/>
    <w:rsid w:val="002512B4"/>
    <w:rsid w:val="00251445"/>
    <w:rsid w:val="002518B1"/>
    <w:rsid w:val="002519DC"/>
    <w:rsid w:val="00251C15"/>
    <w:rsid w:val="00251D03"/>
    <w:rsid w:val="00251E94"/>
    <w:rsid w:val="0025219F"/>
    <w:rsid w:val="00252208"/>
    <w:rsid w:val="00252237"/>
    <w:rsid w:val="002525C6"/>
    <w:rsid w:val="00252677"/>
    <w:rsid w:val="00252704"/>
    <w:rsid w:val="00252C3E"/>
    <w:rsid w:val="00252CD6"/>
    <w:rsid w:val="00252E07"/>
    <w:rsid w:val="00252F8F"/>
    <w:rsid w:val="0025347C"/>
    <w:rsid w:val="00253595"/>
    <w:rsid w:val="00253D47"/>
    <w:rsid w:val="002542A7"/>
    <w:rsid w:val="0025451A"/>
    <w:rsid w:val="0025465E"/>
    <w:rsid w:val="0025471E"/>
    <w:rsid w:val="00254A31"/>
    <w:rsid w:val="00254DA0"/>
    <w:rsid w:val="00254E05"/>
    <w:rsid w:val="00254F20"/>
    <w:rsid w:val="00255225"/>
    <w:rsid w:val="002552CB"/>
    <w:rsid w:val="00255399"/>
    <w:rsid w:val="00255AD0"/>
    <w:rsid w:val="00255E17"/>
    <w:rsid w:val="00255EDC"/>
    <w:rsid w:val="00255F15"/>
    <w:rsid w:val="00256224"/>
    <w:rsid w:val="00256272"/>
    <w:rsid w:val="00256643"/>
    <w:rsid w:val="0025688D"/>
    <w:rsid w:val="00256D56"/>
    <w:rsid w:val="00256D58"/>
    <w:rsid w:val="00256E29"/>
    <w:rsid w:val="00256ECE"/>
    <w:rsid w:val="00256F2A"/>
    <w:rsid w:val="0025733D"/>
    <w:rsid w:val="00257511"/>
    <w:rsid w:val="002576BF"/>
    <w:rsid w:val="002576F4"/>
    <w:rsid w:val="00257866"/>
    <w:rsid w:val="00257BD4"/>
    <w:rsid w:val="00257E2F"/>
    <w:rsid w:val="00257EAE"/>
    <w:rsid w:val="002602C6"/>
    <w:rsid w:val="002607A7"/>
    <w:rsid w:val="002608D9"/>
    <w:rsid w:val="00260B5C"/>
    <w:rsid w:val="00260C4A"/>
    <w:rsid w:val="00260EA6"/>
    <w:rsid w:val="002612AD"/>
    <w:rsid w:val="00261510"/>
    <w:rsid w:val="0026154C"/>
    <w:rsid w:val="002616E5"/>
    <w:rsid w:val="0026173B"/>
    <w:rsid w:val="00261C45"/>
    <w:rsid w:val="00261F1B"/>
    <w:rsid w:val="0026201A"/>
    <w:rsid w:val="0026202E"/>
    <w:rsid w:val="002625CF"/>
    <w:rsid w:val="002626FD"/>
    <w:rsid w:val="00262DC2"/>
    <w:rsid w:val="002632DD"/>
    <w:rsid w:val="00263623"/>
    <w:rsid w:val="00263675"/>
    <w:rsid w:val="00263767"/>
    <w:rsid w:val="0026399A"/>
    <w:rsid w:val="002639AF"/>
    <w:rsid w:val="00263F58"/>
    <w:rsid w:val="00263F81"/>
    <w:rsid w:val="0026438D"/>
    <w:rsid w:val="00264A2B"/>
    <w:rsid w:val="00264D55"/>
    <w:rsid w:val="00264DAB"/>
    <w:rsid w:val="00264E53"/>
    <w:rsid w:val="00265040"/>
    <w:rsid w:val="00265125"/>
    <w:rsid w:val="0026518C"/>
    <w:rsid w:val="00265323"/>
    <w:rsid w:val="002656A8"/>
    <w:rsid w:val="00265711"/>
    <w:rsid w:val="002657AE"/>
    <w:rsid w:val="002657DC"/>
    <w:rsid w:val="002659F4"/>
    <w:rsid w:val="00265A63"/>
    <w:rsid w:val="00265AF7"/>
    <w:rsid w:val="00265FCD"/>
    <w:rsid w:val="00265FF0"/>
    <w:rsid w:val="00266387"/>
    <w:rsid w:val="0026638E"/>
    <w:rsid w:val="00266477"/>
    <w:rsid w:val="00266493"/>
    <w:rsid w:val="00266583"/>
    <w:rsid w:val="00266B5C"/>
    <w:rsid w:val="00266BBB"/>
    <w:rsid w:val="00267094"/>
    <w:rsid w:val="002670EA"/>
    <w:rsid w:val="00267302"/>
    <w:rsid w:val="00267362"/>
    <w:rsid w:val="002675F8"/>
    <w:rsid w:val="002675FE"/>
    <w:rsid w:val="00267635"/>
    <w:rsid w:val="00267741"/>
    <w:rsid w:val="0026798A"/>
    <w:rsid w:val="00267993"/>
    <w:rsid w:val="00267AC9"/>
    <w:rsid w:val="00270361"/>
    <w:rsid w:val="00270762"/>
    <w:rsid w:val="002707C6"/>
    <w:rsid w:val="00270873"/>
    <w:rsid w:val="00270997"/>
    <w:rsid w:val="00270A77"/>
    <w:rsid w:val="00270AA4"/>
    <w:rsid w:val="00270E7C"/>
    <w:rsid w:val="00270F11"/>
    <w:rsid w:val="00270F4E"/>
    <w:rsid w:val="0027101D"/>
    <w:rsid w:val="00271217"/>
    <w:rsid w:val="00271230"/>
    <w:rsid w:val="00271310"/>
    <w:rsid w:val="00271443"/>
    <w:rsid w:val="00271554"/>
    <w:rsid w:val="00271705"/>
    <w:rsid w:val="00271D1B"/>
    <w:rsid w:val="00271E14"/>
    <w:rsid w:val="0027202D"/>
    <w:rsid w:val="002720D0"/>
    <w:rsid w:val="002723D4"/>
    <w:rsid w:val="00272542"/>
    <w:rsid w:val="0027274A"/>
    <w:rsid w:val="002728A8"/>
    <w:rsid w:val="00272B50"/>
    <w:rsid w:val="00272D00"/>
    <w:rsid w:val="00272F04"/>
    <w:rsid w:val="00272FF8"/>
    <w:rsid w:val="00273006"/>
    <w:rsid w:val="0027331A"/>
    <w:rsid w:val="00273331"/>
    <w:rsid w:val="00273434"/>
    <w:rsid w:val="00273748"/>
    <w:rsid w:val="00273B78"/>
    <w:rsid w:val="00273CB1"/>
    <w:rsid w:val="00273EAB"/>
    <w:rsid w:val="00274385"/>
    <w:rsid w:val="0027446F"/>
    <w:rsid w:val="002744F4"/>
    <w:rsid w:val="00274516"/>
    <w:rsid w:val="00274771"/>
    <w:rsid w:val="00274D80"/>
    <w:rsid w:val="00275011"/>
    <w:rsid w:val="00275047"/>
    <w:rsid w:val="002751CF"/>
    <w:rsid w:val="002751DC"/>
    <w:rsid w:val="002751F8"/>
    <w:rsid w:val="0027531D"/>
    <w:rsid w:val="00275322"/>
    <w:rsid w:val="002753AC"/>
    <w:rsid w:val="002754BC"/>
    <w:rsid w:val="002754FC"/>
    <w:rsid w:val="0027562F"/>
    <w:rsid w:val="00275680"/>
    <w:rsid w:val="00275917"/>
    <w:rsid w:val="00275ADF"/>
    <w:rsid w:val="00275B65"/>
    <w:rsid w:val="00275F65"/>
    <w:rsid w:val="002761ED"/>
    <w:rsid w:val="002763EF"/>
    <w:rsid w:val="0027640B"/>
    <w:rsid w:val="00276414"/>
    <w:rsid w:val="0027642F"/>
    <w:rsid w:val="0027656E"/>
    <w:rsid w:val="00276739"/>
    <w:rsid w:val="00276830"/>
    <w:rsid w:val="002769EF"/>
    <w:rsid w:val="00276C31"/>
    <w:rsid w:val="0027723A"/>
    <w:rsid w:val="002772D9"/>
    <w:rsid w:val="0027735F"/>
    <w:rsid w:val="0027798E"/>
    <w:rsid w:val="00277DC9"/>
    <w:rsid w:val="00277E00"/>
    <w:rsid w:val="00277EF7"/>
    <w:rsid w:val="00277F3C"/>
    <w:rsid w:val="002803D1"/>
    <w:rsid w:val="002803D5"/>
    <w:rsid w:val="002804BD"/>
    <w:rsid w:val="00280655"/>
    <w:rsid w:val="00280DDE"/>
    <w:rsid w:val="002812CD"/>
    <w:rsid w:val="00281405"/>
    <w:rsid w:val="002814EF"/>
    <w:rsid w:val="002818A6"/>
    <w:rsid w:val="002818D0"/>
    <w:rsid w:val="00281914"/>
    <w:rsid w:val="00281975"/>
    <w:rsid w:val="002819EB"/>
    <w:rsid w:val="00281E38"/>
    <w:rsid w:val="0028203F"/>
    <w:rsid w:val="00282378"/>
    <w:rsid w:val="00282397"/>
    <w:rsid w:val="0028244F"/>
    <w:rsid w:val="002828D7"/>
    <w:rsid w:val="00282A55"/>
    <w:rsid w:val="00282B03"/>
    <w:rsid w:val="00282BD3"/>
    <w:rsid w:val="00282EF1"/>
    <w:rsid w:val="00282F47"/>
    <w:rsid w:val="00282FC0"/>
    <w:rsid w:val="002830C8"/>
    <w:rsid w:val="0028334C"/>
    <w:rsid w:val="002833F4"/>
    <w:rsid w:val="0028367B"/>
    <w:rsid w:val="00283A0B"/>
    <w:rsid w:val="00283BF3"/>
    <w:rsid w:val="00283CD2"/>
    <w:rsid w:val="00283E11"/>
    <w:rsid w:val="00283FC5"/>
    <w:rsid w:val="00284111"/>
    <w:rsid w:val="00284267"/>
    <w:rsid w:val="00284374"/>
    <w:rsid w:val="00284811"/>
    <w:rsid w:val="00284818"/>
    <w:rsid w:val="00284B5F"/>
    <w:rsid w:val="00284E00"/>
    <w:rsid w:val="00284E38"/>
    <w:rsid w:val="00284EB6"/>
    <w:rsid w:val="002852BA"/>
    <w:rsid w:val="00285584"/>
    <w:rsid w:val="002855D7"/>
    <w:rsid w:val="00285609"/>
    <w:rsid w:val="00285613"/>
    <w:rsid w:val="00285BFD"/>
    <w:rsid w:val="0028619A"/>
    <w:rsid w:val="00286587"/>
    <w:rsid w:val="0028663C"/>
    <w:rsid w:val="0028679A"/>
    <w:rsid w:val="00286853"/>
    <w:rsid w:val="00286BBA"/>
    <w:rsid w:val="00287010"/>
    <w:rsid w:val="002876AF"/>
    <w:rsid w:val="002876C9"/>
    <w:rsid w:val="00287863"/>
    <w:rsid w:val="00287875"/>
    <w:rsid w:val="00287A1D"/>
    <w:rsid w:val="00290225"/>
    <w:rsid w:val="0029043F"/>
    <w:rsid w:val="00290686"/>
    <w:rsid w:val="00290AB1"/>
    <w:rsid w:val="00290C7B"/>
    <w:rsid w:val="00290EEE"/>
    <w:rsid w:val="0029111A"/>
    <w:rsid w:val="00291586"/>
    <w:rsid w:val="002915AE"/>
    <w:rsid w:val="00291CFE"/>
    <w:rsid w:val="00291F4A"/>
    <w:rsid w:val="00291FD7"/>
    <w:rsid w:val="00291FF6"/>
    <w:rsid w:val="002920B8"/>
    <w:rsid w:val="0029223E"/>
    <w:rsid w:val="002922E6"/>
    <w:rsid w:val="002924B0"/>
    <w:rsid w:val="002925BA"/>
    <w:rsid w:val="00292690"/>
    <w:rsid w:val="002928AE"/>
    <w:rsid w:val="00292C39"/>
    <w:rsid w:val="00292CC0"/>
    <w:rsid w:val="00292D2E"/>
    <w:rsid w:val="00292E38"/>
    <w:rsid w:val="00292E9E"/>
    <w:rsid w:val="0029317B"/>
    <w:rsid w:val="002933B2"/>
    <w:rsid w:val="002934BD"/>
    <w:rsid w:val="0029390F"/>
    <w:rsid w:val="00293A1D"/>
    <w:rsid w:val="00293BA3"/>
    <w:rsid w:val="00293BBA"/>
    <w:rsid w:val="00293D47"/>
    <w:rsid w:val="0029442E"/>
    <w:rsid w:val="0029452A"/>
    <w:rsid w:val="0029456A"/>
    <w:rsid w:val="002945FC"/>
    <w:rsid w:val="00294652"/>
    <w:rsid w:val="002947FF"/>
    <w:rsid w:val="002949CC"/>
    <w:rsid w:val="00294B72"/>
    <w:rsid w:val="00294BB1"/>
    <w:rsid w:val="00294BE7"/>
    <w:rsid w:val="00294DE2"/>
    <w:rsid w:val="00294E7E"/>
    <w:rsid w:val="00295299"/>
    <w:rsid w:val="00295B79"/>
    <w:rsid w:val="00295E16"/>
    <w:rsid w:val="002961E3"/>
    <w:rsid w:val="00296F1F"/>
    <w:rsid w:val="0029700C"/>
    <w:rsid w:val="002974F0"/>
    <w:rsid w:val="002976EE"/>
    <w:rsid w:val="00297E81"/>
    <w:rsid w:val="002A03DA"/>
    <w:rsid w:val="002A0491"/>
    <w:rsid w:val="002A057C"/>
    <w:rsid w:val="002A0AA3"/>
    <w:rsid w:val="002A0B0E"/>
    <w:rsid w:val="002A0CA6"/>
    <w:rsid w:val="002A0FE1"/>
    <w:rsid w:val="002A10AE"/>
    <w:rsid w:val="002A1124"/>
    <w:rsid w:val="002A1162"/>
    <w:rsid w:val="002A14F4"/>
    <w:rsid w:val="002A17D3"/>
    <w:rsid w:val="002A1A47"/>
    <w:rsid w:val="002A1B21"/>
    <w:rsid w:val="002A1F83"/>
    <w:rsid w:val="002A22BD"/>
    <w:rsid w:val="002A23A5"/>
    <w:rsid w:val="002A2493"/>
    <w:rsid w:val="002A2792"/>
    <w:rsid w:val="002A28FB"/>
    <w:rsid w:val="002A2B6E"/>
    <w:rsid w:val="002A2D47"/>
    <w:rsid w:val="002A2DA2"/>
    <w:rsid w:val="002A302A"/>
    <w:rsid w:val="002A321A"/>
    <w:rsid w:val="002A32CF"/>
    <w:rsid w:val="002A3651"/>
    <w:rsid w:val="002A37F2"/>
    <w:rsid w:val="002A38E4"/>
    <w:rsid w:val="002A3D75"/>
    <w:rsid w:val="002A3DF0"/>
    <w:rsid w:val="002A402D"/>
    <w:rsid w:val="002A4462"/>
    <w:rsid w:val="002A45BA"/>
    <w:rsid w:val="002A488D"/>
    <w:rsid w:val="002A4A52"/>
    <w:rsid w:val="002A4CEC"/>
    <w:rsid w:val="002A4D48"/>
    <w:rsid w:val="002A4FB8"/>
    <w:rsid w:val="002A5332"/>
    <w:rsid w:val="002A54C0"/>
    <w:rsid w:val="002A5531"/>
    <w:rsid w:val="002A5562"/>
    <w:rsid w:val="002A5584"/>
    <w:rsid w:val="002A5748"/>
    <w:rsid w:val="002A5AF5"/>
    <w:rsid w:val="002A5B6D"/>
    <w:rsid w:val="002A5CA7"/>
    <w:rsid w:val="002A65C4"/>
    <w:rsid w:val="002A6BF1"/>
    <w:rsid w:val="002A6F8F"/>
    <w:rsid w:val="002A73AF"/>
    <w:rsid w:val="002A759C"/>
    <w:rsid w:val="002A7BA5"/>
    <w:rsid w:val="002B0062"/>
    <w:rsid w:val="002B0131"/>
    <w:rsid w:val="002B02CF"/>
    <w:rsid w:val="002B036F"/>
    <w:rsid w:val="002B03C3"/>
    <w:rsid w:val="002B062A"/>
    <w:rsid w:val="002B0883"/>
    <w:rsid w:val="002B0A0C"/>
    <w:rsid w:val="002B0A84"/>
    <w:rsid w:val="002B0B51"/>
    <w:rsid w:val="002B0BBD"/>
    <w:rsid w:val="002B0C58"/>
    <w:rsid w:val="002B0CC7"/>
    <w:rsid w:val="002B115E"/>
    <w:rsid w:val="002B11DC"/>
    <w:rsid w:val="002B130F"/>
    <w:rsid w:val="002B15A3"/>
    <w:rsid w:val="002B1623"/>
    <w:rsid w:val="002B1663"/>
    <w:rsid w:val="002B176D"/>
    <w:rsid w:val="002B18BE"/>
    <w:rsid w:val="002B1989"/>
    <w:rsid w:val="002B1A37"/>
    <w:rsid w:val="002B2128"/>
    <w:rsid w:val="002B22E0"/>
    <w:rsid w:val="002B242C"/>
    <w:rsid w:val="002B25A7"/>
    <w:rsid w:val="002B2735"/>
    <w:rsid w:val="002B2A94"/>
    <w:rsid w:val="002B2EC5"/>
    <w:rsid w:val="002B3207"/>
    <w:rsid w:val="002B33AC"/>
    <w:rsid w:val="002B3424"/>
    <w:rsid w:val="002B3457"/>
    <w:rsid w:val="002B3977"/>
    <w:rsid w:val="002B3E7A"/>
    <w:rsid w:val="002B4307"/>
    <w:rsid w:val="002B432C"/>
    <w:rsid w:val="002B4561"/>
    <w:rsid w:val="002B45A3"/>
    <w:rsid w:val="002B4902"/>
    <w:rsid w:val="002B4A1C"/>
    <w:rsid w:val="002B4F7D"/>
    <w:rsid w:val="002B5003"/>
    <w:rsid w:val="002B5019"/>
    <w:rsid w:val="002B5407"/>
    <w:rsid w:val="002B5488"/>
    <w:rsid w:val="002B54DA"/>
    <w:rsid w:val="002B5534"/>
    <w:rsid w:val="002B5566"/>
    <w:rsid w:val="002B5612"/>
    <w:rsid w:val="002B56F7"/>
    <w:rsid w:val="002B5796"/>
    <w:rsid w:val="002B57A5"/>
    <w:rsid w:val="002B57C1"/>
    <w:rsid w:val="002B5B84"/>
    <w:rsid w:val="002B5FBC"/>
    <w:rsid w:val="002B610E"/>
    <w:rsid w:val="002B6428"/>
    <w:rsid w:val="002B64C3"/>
    <w:rsid w:val="002B68C2"/>
    <w:rsid w:val="002B69D8"/>
    <w:rsid w:val="002B6A01"/>
    <w:rsid w:val="002B6A68"/>
    <w:rsid w:val="002B6ACD"/>
    <w:rsid w:val="002B6C6D"/>
    <w:rsid w:val="002B6CF3"/>
    <w:rsid w:val="002B7008"/>
    <w:rsid w:val="002B71B8"/>
    <w:rsid w:val="002B7276"/>
    <w:rsid w:val="002B749B"/>
    <w:rsid w:val="002B7554"/>
    <w:rsid w:val="002B775D"/>
    <w:rsid w:val="002B78F2"/>
    <w:rsid w:val="002B7DC6"/>
    <w:rsid w:val="002B7EE6"/>
    <w:rsid w:val="002C06E2"/>
    <w:rsid w:val="002C0777"/>
    <w:rsid w:val="002C08A4"/>
    <w:rsid w:val="002C0B51"/>
    <w:rsid w:val="002C0CCE"/>
    <w:rsid w:val="002C0EA9"/>
    <w:rsid w:val="002C1100"/>
    <w:rsid w:val="002C1357"/>
    <w:rsid w:val="002C13BE"/>
    <w:rsid w:val="002C1A78"/>
    <w:rsid w:val="002C1D4F"/>
    <w:rsid w:val="002C1EAA"/>
    <w:rsid w:val="002C1EDB"/>
    <w:rsid w:val="002C22CD"/>
    <w:rsid w:val="002C24E4"/>
    <w:rsid w:val="002C2511"/>
    <w:rsid w:val="002C2692"/>
    <w:rsid w:val="002C2BE1"/>
    <w:rsid w:val="002C2CA1"/>
    <w:rsid w:val="002C2F26"/>
    <w:rsid w:val="002C30F0"/>
    <w:rsid w:val="002C321E"/>
    <w:rsid w:val="002C348A"/>
    <w:rsid w:val="002C34B5"/>
    <w:rsid w:val="002C3765"/>
    <w:rsid w:val="002C3903"/>
    <w:rsid w:val="002C3C3A"/>
    <w:rsid w:val="002C3D3C"/>
    <w:rsid w:val="002C3D5C"/>
    <w:rsid w:val="002C3DB9"/>
    <w:rsid w:val="002C3EE9"/>
    <w:rsid w:val="002C3FC4"/>
    <w:rsid w:val="002C40ED"/>
    <w:rsid w:val="002C452A"/>
    <w:rsid w:val="002C45A1"/>
    <w:rsid w:val="002C46AF"/>
    <w:rsid w:val="002C47D0"/>
    <w:rsid w:val="002C4AA5"/>
    <w:rsid w:val="002C4B90"/>
    <w:rsid w:val="002C4BB5"/>
    <w:rsid w:val="002C4FA4"/>
    <w:rsid w:val="002C512E"/>
    <w:rsid w:val="002C5142"/>
    <w:rsid w:val="002C5164"/>
    <w:rsid w:val="002C5171"/>
    <w:rsid w:val="002C544C"/>
    <w:rsid w:val="002C5537"/>
    <w:rsid w:val="002C5615"/>
    <w:rsid w:val="002C589C"/>
    <w:rsid w:val="002C59E7"/>
    <w:rsid w:val="002C5B78"/>
    <w:rsid w:val="002C5C17"/>
    <w:rsid w:val="002C5D61"/>
    <w:rsid w:val="002C6341"/>
    <w:rsid w:val="002C65C7"/>
    <w:rsid w:val="002C6739"/>
    <w:rsid w:val="002C6963"/>
    <w:rsid w:val="002C6A44"/>
    <w:rsid w:val="002C6C4F"/>
    <w:rsid w:val="002C6EB1"/>
    <w:rsid w:val="002C700A"/>
    <w:rsid w:val="002C7431"/>
    <w:rsid w:val="002C74C6"/>
    <w:rsid w:val="002C7687"/>
    <w:rsid w:val="002C791A"/>
    <w:rsid w:val="002C796E"/>
    <w:rsid w:val="002C79A5"/>
    <w:rsid w:val="002C7A8D"/>
    <w:rsid w:val="002D002B"/>
    <w:rsid w:val="002D00E4"/>
    <w:rsid w:val="002D06FB"/>
    <w:rsid w:val="002D0775"/>
    <w:rsid w:val="002D08E1"/>
    <w:rsid w:val="002D096E"/>
    <w:rsid w:val="002D0FC3"/>
    <w:rsid w:val="002D1188"/>
    <w:rsid w:val="002D11BD"/>
    <w:rsid w:val="002D1204"/>
    <w:rsid w:val="002D1224"/>
    <w:rsid w:val="002D12C3"/>
    <w:rsid w:val="002D168C"/>
    <w:rsid w:val="002D169F"/>
    <w:rsid w:val="002D16E9"/>
    <w:rsid w:val="002D1745"/>
    <w:rsid w:val="002D18E3"/>
    <w:rsid w:val="002D1927"/>
    <w:rsid w:val="002D19E7"/>
    <w:rsid w:val="002D1A34"/>
    <w:rsid w:val="002D1D9A"/>
    <w:rsid w:val="002D206E"/>
    <w:rsid w:val="002D22B0"/>
    <w:rsid w:val="002D2410"/>
    <w:rsid w:val="002D2965"/>
    <w:rsid w:val="002D2F0E"/>
    <w:rsid w:val="002D2F51"/>
    <w:rsid w:val="002D2FEE"/>
    <w:rsid w:val="002D30A8"/>
    <w:rsid w:val="002D317E"/>
    <w:rsid w:val="002D347C"/>
    <w:rsid w:val="002D3623"/>
    <w:rsid w:val="002D39BC"/>
    <w:rsid w:val="002D3C42"/>
    <w:rsid w:val="002D3C49"/>
    <w:rsid w:val="002D3F93"/>
    <w:rsid w:val="002D3F94"/>
    <w:rsid w:val="002D458D"/>
    <w:rsid w:val="002D46A3"/>
    <w:rsid w:val="002D4706"/>
    <w:rsid w:val="002D4784"/>
    <w:rsid w:val="002D49A5"/>
    <w:rsid w:val="002D4B1A"/>
    <w:rsid w:val="002D4E37"/>
    <w:rsid w:val="002D4EF7"/>
    <w:rsid w:val="002D4F58"/>
    <w:rsid w:val="002D51B3"/>
    <w:rsid w:val="002D536B"/>
    <w:rsid w:val="002D58B8"/>
    <w:rsid w:val="002D599F"/>
    <w:rsid w:val="002D5D8A"/>
    <w:rsid w:val="002D5DD6"/>
    <w:rsid w:val="002D5E57"/>
    <w:rsid w:val="002D5F26"/>
    <w:rsid w:val="002D5FAC"/>
    <w:rsid w:val="002D62BF"/>
    <w:rsid w:val="002D6428"/>
    <w:rsid w:val="002D642B"/>
    <w:rsid w:val="002D642F"/>
    <w:rsid w:val="002D690D"/>
    <w:rsid w:val="002D6A0A"/>
    <w:rsid w:val="002D6AD2"/>
    <w:rsid w:val="002D6BA0"/>
    <w:rsid w:val="002D6BDF"/>
    <w:rsid w:val="002D6D0D"/>
    <w:rsid w:val="002D6E79"/>
    <w:rsid w:val="002D7388"/>
    <w:rsid w:val="002D7453"/>
    <w:rsid w:val="002D7623"/>
    <w:rsid w:val="002D7900"/>
    <w:rsid w:val="002D7AF3"/>
    <w:rsid w:val="002D7EA5"/>
    <w:rsid w:val="002D7F27"/>
    <w:rsid w:val="002E01AE"/>
    <w:rsid w:val="002E01D9"/>
    <w:rsid w:val="002E0385"/>
    <w:rsid w:val="002E07CF"/>
    <w:rsid w:val="002E0890"/>
    <w:rsid w:val="002E0940"/>
    <w:rsid w:val="002E0B7D"/>
    <w:rsid w:val="002E0C79"/>
    <w:rsid w:val="002E0D2C"/>
    <w:rsid w:val="002E0E2E"/>
    <w:rsid w:val="002E10D2"/>
    <w:rsid w:val="002E123A"/>
    <w:rsid w:val="002E1506"/>
    <w:rsid w:val="002E1815"/>
    <w:rsid w:val="002E1862"/>
    <w:rsid w:val="002E190A"/>
    <w:rsid w:val="002E1B39"/>
    <w:rsid w:val="002E1C01"/>
    <w:rsid w:val="002E208A"/>
    <w:rsid w:val="002E225E"/>
    <w:rsid w:val="002E2301"/>
    <w:rsid w:val="002E2313"/>
    <w:rsid w:val="002E24A6"/>
    <w:rsid w:val="002E260D"/>
    <w:rsid w:val="002E2642"/>
    <w:rsid w:val="002E2783"/>
    <w:rsid w:val="002E2C53"/>
    <w:rsid w:val="002E2CF0"/>
    <w:rsid w:val="002E2D47"/>
    <w:rsid w:val="002E2F73"/>
    <w:rsid w:val="002E30E6"/>
    <w:rsid w:val="002E34AC"/>
    <w:rsid w:val="002E3500"/>
    <w:rsid w:val="002E367C"/>
    <w:rsid w:val="002E3B4A"/>
    <w:rsid w:val="002E3C85"/>
    <w:rsid w:val="002E3F27"/>
    <w:rsid w:val="002E4509"/>
    <w:rsid w:val="002E46EB"/>
    <w:rsid w:val="002E4BB0"/>
    <w:rsid w:val="002E4BBC"/>
    <w:rsid w:val="002E4D7A"/>
    <w:rsid w:val="002E4FD0"/>
    <w:rsid w:val="002E50D6"/>
    <w:rsid w:val="002E50F4"/>
    <w:rsid w:val="002E51FB"/>
    <w:rsid w:val="002E55C3"/>
    <w:rsid w:val="002E58BE"/>
    <w:rsid w:val="002E595B"/>
    <w:rsid w:val="002E5BF6"/>
    <w:rsid w:val="002E5C2B"/>
    <w:rsid w:val="002E5C51"/>
    <w:rsid w:val="002E5E04"/>
    <w:rsid w:val="002E5EDE"/>
    <w:rsid w:val="002E5FFD"/>
    <w:rsid w:val="002E6CBD"/>
    <w:rsid w:val="002E7026"/>
    <w:rsid w:val="002E743A"/>
    <w:rsid w:val="002E765B"/>
    <w:rsid w:val="002E768E"/>
    <w:rsid w:val="002E78ED"/>
    <w:rsid w:val="002F008E"/>
    <w:rsid w:val="002F0720"/>
    <w:rsid w:val="002F07BA"/>
    <w:rsid w:val="002F086A"/>
    <w:rsid w:val="002F097F"/>
    <w:rsid w:val="002F099E"/>
    <w:rsid w:val="002F09AB"/>
    <w:rsid w:val="002F0ABB"/>
    <w:rsid w:val="002F0B11"/>
    <w:rsid w:val="002F0B9A"/>
    <w:rsid w:val="002F0C53"/>
    <w:rsid w:val="002F0C55"/>
    <w:rsid w:val="002F0E0A"/>
    <w:rsid w:val="002F0F21"/>
    <w:rsid w:val="002F0F2C"/>
    <w:rsid w:val="002F1069"/>
    <w:rsid w:val="002F111E"/>
    <w:rsid w:val="002F1A50"/>
    <w:rsid w:val="002F1C5B"/>
    <w:rsid w:val="002F1CD1"/>
    <w:rsid w:val="002F1E19"/>
    <w:rsid w:val="002F1FC5"/>
    <w:rsid w:val="002F2272"/>
    <w:rsid w:val="002F22DC"/>
    <w:rsid w:val="002F2982"/>
    <w:rsid w:val="002F29FF"/>
    <w:rsid w:val="002F2A63"/>
    <w:rsid w:val="002F2B65"/>
    <w:rsid w:val="002F2CF8"/>
    <w:rsid w:val="002F2E82"/>
    <w:rsid w:val="002F315A"/>
    <w:rsid w:val="002F3454"/>
    <w:rsid w:val="002F3690"/>
    <w:rsid w:val="002F36B9"/>
    <w:rsid w:val="002F3B66"/>
    <w:rsid w:val="002F431A"/>
    <w:rsid w:val="002F44BC"/>
    <w:rsid w:val="002F452E"/>
    <w:rsid w:val="002F45A3"/>
    <w:rsid w:val="002F4A0A"/>
    <w:rsid w:val="002F4B3F"/>
    <w:rsid w:val="002F4F93"/>
    <w:rsid w:val="002F505A"/>
    <w:rsid w:val="002F53BB"/>
    <w:rsid w:val="002F5682"/>
    <w:rsid w:val="002F57B8"/>
    <w:rsid w:val="002F5D3E"/>
    <w:rsid w:val="002F6095"/>
    <w:rsid w:val="002F63AC"/>
    <w:rsid w:val="002F6774"/>
    <w:rsid w:val="002F6795"/>
    <w:rsid w:val="002F682E"/>
    <w:rsid w:val="002F6F25"/>
    <w:rsid w:val="002F706E"/>
    <w:rsid w:val="002F70DD"/>
    <w:rsid w:val="002F7270"/>
    <w:rsid w:val="002F74BA"/>
    <w:rsid w:val="002F782B"/>
    <w:rsid w:val="002F7AA8"/>
    <w:rsid w:val="002F7AB4"/>
    <w:rsid w:val="002F7B8F"/>
    <w:rsid w:val="00300121"/>
    <w:rsid w:val="0030012C"/>
    <w:rsid w:val="003007EC"/>
    <w:rsid w:val="00300ECF"/>
    <w:rsid w:val="00301516"/>
    <w:rsid w:val="00301620"/>
    <w:rsid w:val="0030169F"/>
    <w:rsid w:val="003016D4"/>
    <w:rsid w:val="00301BA6"/>
    <w:rsid w:val="00301C3D"/>
    <w:rsid w:val="00301D1C"/>
    <w:rsid w:val="00302038"/>
    <w:rsid w:val="0030208F"/>
    <w:rsid w:val="00302481"/>
    <w:rsid w:val="003024F3"/>
    <w:rsid w:val="0030297D"/>
    <w:rsid w:val="00302B16"/>
    <w:rsid w:val="00302EC5"/>
    <w:rsid w:val="00302EE3"/>
    <w:rsid w:val="003031AE"/>
    <w:rsid w:val="0030348A"/>
    <w:rsid w:val="003034DB"/>
    <w:rsid w:val="003036DA"/>
    <w:rsid w:val="00303700"/>
    <w:rsid w:val="00303883"/>
    <w:rsid w:val="00303886"/>
    <w:rsid w:val="00303E16"/>
    <w:rsid w:val="003040E7"/>
    <w:rsid w:val="003040FD"/>
    <w:rsid w:val="00304260"/>
    <w:rsid w:val="0030453A"/>
    <w:rsid w:val="00304A15"/>
    <w:rsid w:val="00304AD5"/>
    <w:rsid w:val="00304C1E"/>
    <w:rsid w:val="00305033"/>
    <w:rsid w:val="00305217"/>
    <w:rsid w:val="00305276"/>
    <w:rsid w:val="00305483"/>
    <w:rsid w:val="003055C6"/>
    <w:rsid w:val="003057D6"/>
    <w:rsid w:val="00305961"/>
    <w:rsid w:val="00305BC8"/>
    <w:rsid w:val="00305D34"/>
    <w:rsid w:val="003068AB"/>
    <w:rsid w:val="00306A05"/>
    <w:rsid w:val="00306CFA"/>
    <w:rsid w:val="00306D9B"/>
    <w:rsid w:val="00306DD8"/>
    <w:rsid w:val="00306DE4"/>
    <w:rsid w:val="00306E3F"/>
    <w:rsid w:val="00306E88"/>
    <w:rsid w:val="00306EB6"/>
    <w:rsid w:val="00306EC5"/>
    <w:rsid w:val="00307309"/>
    <w:rsid w:val="00307317"/>
    <w:rsid w:val="00307550"/>
    <w:rsid w:val="00307581"/>
    <w:rsid w:val="0030767D"/>
    <w:rsid w:val="003079D5"/>
    <w:rsid w:val="00307A7A"/>
    <w:rsid w:val="00307D50"/>
    <w:rsid w:val="00310196"/>
    <w:rsid w:val="003104A9"/>
    <w:rsid w:val="003104AB"/>
    <w:rsid w:val="0031099C"/>
    <w:rsid w:val="00310BA7"/>
    <w:rsid w:val="00310C6D"/>
    <w:rsid w:val="00311573"/>
    <w:rsid w:val="0031175E"/>
    <w:rsid w:val="00311870"/>
    <w:rsid w:val="003118AD"/>
    <w:rsid w:val="003118CA"/>
    <w:rsid w:val="00311AC0"/>
    <w:rsid w:val="00311BB4"/>
    <w:rsid w:val="00311F05"/>
    <w:rsid w:val="00311F65"/>
    <w:rsid w:val="00312227"/>
    <w:rsid w:val="003124B7"/>
    <w:rsid w:val="0031255F"/>
    <w:rsid w:val="0031258D"/>
    <w:rsid w:val="00312981"/>
    <w:rsid w:val="00313146"/>
    <w:rsid w:val="003132E1"/>
    <w:rsid w:val="003136E0"/>
    <w:rsid w:val="003137AE"/>
    <w:rsid w:val="00313804"/>
    <w:rsid w:val="00313835"/>
    <w:rsid w:val="0031384B"/>
    <w:rsid w:val="00313B17"/>
    <w:rsid w:val="00313E25"/>
    <w:rsid w:val="00313F3B"/>
    <w:rsid w:val="00313FB5"/>
    <w:rsid w:val="003143C7"/>
    <w:rsid w:val="003145E7"/>
    <w:rsid w:val="003147CF"/>
    <w:rsid w:val="003147D5"/>
    <w:rsid w:val="00314A7B"/>
    <w:rsid w:val="00314CA5"/>
    <w:rsid w:val="00315003"/>
    <w:rsid w:val="0031535D"/>
    <w:rsid w:val="00315711"/>
    <w:rsid w:val="00315999"/>
    <w:rsid w:val="00315E32"/>
    <w:rsid w:val="00316221"/>
    <w:rsid w:val="0031637B"/>
    <w:rsid w:val="00316474"/>
    <w:rsid w:val="0031651B"/>
    <w:rsid w:val="0031655D"/>
    <w:rsid w:val="0031665C"/>
    <w:rsid w:val="00316879"/>
    <w:rsid w:val="003168B2"/>
    <w:rsid w:val="00316AF0"/>
    <w:rsid w:val="00316F6A"/>
    <w:rsid w:val="00316FE4"/>
    <w:rsid w:val="003173E2"/>
    <w:rsid w:val="00317668"/>
    <w:rsid w:val="003179C8"/>
    <w:rsid w:val="00317E03"/>
    <w:rsid w:val="00317EE7"/>
    <w:rsid w:val="00317EF6"/>
    <w:rsid w:val="00320178"/>
    <w:rsid w:val="00320347"/>
    <w:rsid w:val="003203B9"/>
    <w:rsid w:val="0032041B"/>
    <w:rsid w:val="0032051B"/>
    <w:rsid w:val="0032055D"/>
    <w:rsid w:val="00320562"/>
    <w:rsid w:val="00320766"/>
    <w:rsid w:val="003209F0"/>
    <w:rsid w:val="00320D94"/>
    <w:rsid w:val="00320F5F"/>
    <w:rsid w:val="00321037"/>
    <w:rsid w:val="00321181"/>
    <w:rsid w:val="0032168C"/>
    <w:rsid w:val="003217BE"/>
    <w:rsid w:val="003218AC"/>
    <w:rsid w:val="00321975"/>
    <w:rsid w:val="00321A71"/>
    <w:rsid w:val="00321CBA"/>
    <w:rsid w:val="00321DC8"/>
    <w:rsid w:val="00321EAA"/>
    <w:rsid w:val="00321EB2"/>
    <w:rsid w:val="00321FD5"/>
    <w:rsid w:val="003220BE"/>
    <w:rsid w:val="003221CC"/>
    <w:rsid w:val="003221FA"/>
    <w:rsid w:val="00322416"/>
    <w:rsid w:val="00322DC5"/>
    <w:rsid w:val="00322DFA"/>
    <w:rsid w:val="00322F29"/>
    <w:rsid w:val="003239F3"/>
    <w:rsid w:val="00323B97"/>
    <w:rsid w:val="00323BEC"/>
    <w:rsid w:val="00323D01"/>
    <w:rsid w:val="00323F28"/>
    <w:rsid w:val="00323F2D"/>
    <w:rsid w:val="00324249"/>
    <w:rsid w:val="003244B9"/>
    <w:rsid w:val="00324575"/>
    <w:rsid w:val="003245AF"/>
    <w:rsid w:val="0032480C"/>
    <w:rsid w:val="00324CFE"/>
    <w:rsid w:val="00324D93"/>
    <w:rsid w:val="00324E60"/>
    <w:rsid w:val="00324FAB"/>
    <w:rsid w:val="0032512C"/>
    <w:rsid w:val="0032529B"/>
    <w:rsid w:val="003252BE"/>
    <w:rsid w:val="00325654"/>
    <w:rsid w:val="00325765"/>
    <w:rsid w:val="0032596D"/>
    <w:rsid w:val="00325D6B"/>
    <w:rsid w:val="00325EB4"/>
    <w:rsid w:val="00326244"/>
    <w:rsid w:val="003264DB"/>
    <w:rsid w:val="0032651E"/>
    <w:rsid w:val="00326554"/>
    <w:rsid w:val="003265DC"/>
    <w:rsid w:val="0032679C"/>
    <w:rsid w:val="003267BC"/>
    <w:rsid w:val="003269EB"/>
    <w:rsid w:val="00326C0E"/>
    <w:rsid w:val="003271AC"/>
    <w:rsid w:val="003271F2"/>
    <w:rsid w:val="00327238"/>
    <w:rsid w:val="00327573"/>
    <w:rsid w:val="00327644"/>
    <w:rsid w:val="003277E2"/>
    <w:rsid w:val="003278E8"/>
    <w:rsid w:val="003278FB"/>
    <w:rsid w:val="00327905"/>
    <w:rsid w:val="00327A11"/>
    <w:rsid w:val="00327A88"/>
    <w:rsid w:val="00330073"/>
    <w:rsid w:val="00330233"/>
    <w:rsid w:val="0033055E"/>
    <w:rsid w:val="00330844"/>
    <w:rsid w:val="00330934"/>
    <w:rsid w:val="00330B4B"/>
    <w:rsid w:val="00330BE3"/>
    <w:rsid w:val="00331064"/>
    <w:rsid w:val="0033165E"/>
    <w:rsid w:val="00331C21"/>
    <w:rsid w:val="00331E14"/>
    <w:rsid w:val="00331E38"/>
    <w:rsid w:val="00331FAC"/>
    <w:rsid w:val="00332144"/>
    <w:rsid w:val="00332334"/>
    <w:rsid w:val="00332509"/>
    <w:rsid w:val="00332C58"/>
    <w:rsid w:val="00332EEB"/>
    <w:rsid w:val="00332F0C"/>
    <w:rsid w:val="00333211"/>
    <w:rsid w:val="003332CF"/>
    <w:rsid w:val="00333362"/>
    <w:rsid w:val="003338E1"/>
    <w:rsid w:val="00333A39"/>
    <w:rsid w:val="00333B89"/>
    <w:rsid w:val="00333D73"/>
    <w:rsid w:val="00334906"/>
    <w:rsid w:val="003349E6"/>
    <w:rsid w:val="00334CF1"/>
    <w:rsid w:val="00334EAB"/>
    <w:rsid w:val="00334FB7"/>
    <w:rsid w:val="00335251"/>
    <w:rsid w:val="003352D6"/>
    <w:rsid w:val="003353B6"/>
    <w:rsid w:val="00335845"/>
    <w:rsid w:val="0033587B"/>
    <w:rsid w:val="003359B9"/>
    <w:rsid w:val="00335A23"/>
    <w:rsid w:val="00335BAA"/>
    <w:rsid w:val="003361B1"/>
    <w:rsid w:val="003362AE"/>
    <w:rsid w:val="00336623"/>
    <w:rsid w:val="00336815"/>
    <w:rsid w:val="00336884"/>
    <w:rsid w:val="003368FD"/>
    <w:rsid w:val="00336969"/>
    <w:rsid w:val="00336B3A"/>
    <w:rsid w:val="00336BCA"/>
    <w:rsid w:val="00336E1C"/>
    <w:rsid w:val="00337038"/>
    <w:rsid w:val="00337129"/>
    <w:rsid w:val="00337639"/>
    <w:rsid w:val="00337BEC"/>
    <w:rsid w:val="00337D32"/>
    <w:rsid w:val="00337DF4"/>
    <w:rsid w:val="00337F7E"/>
    <w:rsid w:val="00340196"/>
    <w:rsid w:val="00340443"/>
    <w:rsid w:val="003405E9"/>
    <w:rsid w:val="0034086E"/>
    <w:rsid w:val="00340ACA"/>
    <w:rsid w:val="00340B66"/>
    <w:rsid w:val="00340BE9"/>
    <w:rsid w:val="00340FE1"/>
    <w:rsid w:val="003410E9"/>
    <w:rsid w:val="00341263"/>
    <w:rsid w:val="0034134E"/>
    <w:rsid w:val="003413E2"/>
    <w:rsid w:val="003419C6"/>
    <w:rsid w:val="003419F7"/>
    <w:rsid w:val="00341A23"/>
    <w:rsid w:val="00341A2F"/>
    <w:rsid w:val="00341CEF"/>
    <w:rsid w:val="003420BB"/>
    <w:rsid w:val="0034225B"/>
    <w:rsid w:val="00342321"/>
    <w:rsid w:val="003423A0"/>
    <w:rsid w:val="003424EF"/>
    <w:rsid w:val="003424FD"/>
    <w:rsid w:val="0034250B"/>
    <w:rsid w:val="00342806"/>
    <w:rsid w:val="0034297C"/>
    <w:rsid w:val="00342ABD"/>
    <w:rsid w:val="00342D69"/>
    <w:rsid w:val="00343041"/>
    <w:rsid w:val="0034321B"/>
    <w:rsid w:val="003433CE"/>
    <w:rsid w:val="00343580"/>
    <w:rsid w:val="0034362F"/>
    <w:rsid w:val="003436FA"/>
    <w:rsid w:val="0034373D"/>
    <w:rsid w:val="003437AD"/>
    <w:rsid w:val="00343A21"/>
    <w:rsid w:val="00343AD8"/>
    <w:rsid w:val="00343C0D"/>
    <w:rsid w:val="00343D88"/>
    <w:rsid w:val="00344294"/>
    <w:rsid w:val="0034431D"/>
    <w:rsid w:val="00344459"/>
    <w:rsid w:val="00344551"/>
    <w:rsid w:val="00344677"/>
    <w:rsid w:val="00344735"/>
    <w:rsid w:val="00344843"/>
    <w:rsid w:val="00344D77"/>
    <w:rsid w:val="00345359"/>
    <w:rsid w:val="00345511"/>
    <w:rsid w:val="00345603"/>
    <w:rsid w:val="0034604D"/>
    <w:rsid w:val="00346176"/>
    <w:rsid w:val="003463C1"/>
    <w:rsid w:val="00346416"/>
    <w:rsid w:val="00346478"/>
    <w:rsid w:val="00346857"/>
    <w:rsid w:val="0034687F"/>
    <w:rsid w:val="00346B15"/>
    <w:rsid w:val="00346B45"/>
    <w:rsid w:val="00346BB1"/>
    <w:rsid w:val="00346F27"/>
    <w:rsid w:val="00346FF6"/>
    <w:rsid w:val="0034724D"/>
    <w:rsid w:val="003472A7"/>
    <w:rsid w:val="00347447"/>
    <w:rsid w:val="003475AF"/>
    <w:rsid w:val="00347828"/>
    <w:rsid w:val="0035014A"/>
    <w:rsid w:val="003503C1"/>
    <w:rsid w:val="003505DF"/>
    <w:rsid w:val="003509A8"/>
    <w:rsid w:val="00350C81"/>
    <w:rsid w:val="00350CD6"/>
    <w:rsid w:val="00350E48"/>
    <w:rsid w:val="003516E4"/>
    <w:rsid w:val="003517B6"/>
    <w:rsid w:val="00351996"/>
    <w:rsid w:val="00351ACA"/>
    <w:rsid w:val="00351BAF"/>
    <w:rsid w:val="00351C30"/>
    <w:rsid w:val="00351E52"/>
    <w:rsid w:val="00351FB6"/>
    <w:rsid w:val="0035200C"/>
    <w:rsid w:val="003523D0"/>
    <w:rsid w:val="0035265C"/>
    <w:rsid w:val="00352936"/>
    <w:rsid w:val="00352ACB"/>
    <w:rsid w:val="00352AE3"/>
    <w:rsid w:val="00352D9F"/>
    <w:rsid w:val="00352F3E"/>
    <w:rsid w:val="00352F60"/>
    <w:rsid w:val="00353168"/>
    <w:rsid w:val="003532FB"/>
    <w:rsid w:val="00353627"/>
    <w:rsid w:val="00353704"/>
    <w:rsid w:val="003539F8"/>
    <w:rsid w:val="00353AE1"/>
    <w:rsid w:val="00353B8D"/>
    <w:rsid w:val="00353D00"/>
    <w:rsid w:val="00353D8C"/>
    <w:rsid w:val="00353FC4"/>
    <w:rsid w:val="003541FB"/>
    <w:rsid w:val="003542BE"/>
    <w:rsid w:val="00354528"/>
    <w:rsid w:val="003546D2"/>
    <w:rsid w:val="0035498B"/>
    <w:rsid w:val="00354B6C"/>
    <w:rsid w:val="00354C2E"/>
    <w:rsid w:val="00354C9A"/>
    <w:rsid w:val="003550A8"/>
    <w:rsid w:val="003550AD"/>
    <w:rsid w:val="0035577C"/>
    <w:rsid w:val="00355CD4"/>
    <w:rsid w:val="00355CE3"/>
    <w:rsid w:val="00355DA8"/>
    <w:rsid w:val="003560A1"/>
    <w:rsid w:val="003560A5"/>
    <w:rsid w:val="00356420"/>
    <w:rsid w:val="00356457"/>
    <w:rsid w:val="003564CC"/>
    <w:rsid w:val="00356767"/>
    <w:rsid w:val="00356A46"/>
    <w:rsid w:val="00356B0F"/>
    <w:rsid w:val="00356BC6"/>
    <w:rsid w:val="00356C57"/>
    <w:rsid w:val="00356C8A"/>
    <w:rsid w:val="00356FE8"/>
    <w:rsid w:val="00357007"/>
    <w:rsid w:val="00357C07"/>
    <w:rsid w:val="00357D08"/>
    <w:rsid w:val="00357D18"/>
    <w:rsid w:val="00357D26"/>
    <w:rsid w:val="00357E75"/>
    <w:rsid w:val="00357FC9"/>
    <w:rsid w:val="003601B9"/>
    <w:rsid w:val="00360270"/>
    <w:rsid w:val="003603FD"/>
    <w:rsid w:val="00360475"/>
    <w:rsid w:val="003604EF"/>
    <w:rsid w:val="0036069D"/>
    <w:rsid w:val="00360958"/>
    <w:rsid w:val="00360A6A"/>
    <w:rsid w:val="00361103"/>
    <w:rsid w:val="0036116A"/>
    <w:rsid w:val="003612F7"/>
    <w:rsid w:val="003613DC"/>
    <w:rsid w:val="00361C12"/>
    <w:rsid w:val="00361D02"/>
    <w:rsid w:val="00361E22"/>
    <w:rsid w:val="00361FA1"/>
    <w:rsid w:val="0036211A"/>
    <w:rsid w:val="0036231B"/>
    <w:rsid w:val="003627A3"/>
    <w:rsid w:val="003629EF"/>
    <w:rsid w:val="00362A1D"/>
    <w:rsid w:val="00362C51"/>
    <w:rsid w:val="00362CC9"/>
    <w:rsid w:val="00362D17"/>
    <w:rsid w:val="00363080"/>
    <w:rsid w:val="003632F5"/>
    <w:rsid w:val="00363466"/>
    <w:rsid w:val="003635BA"/>
    <w:rsid w:val="0036375A"/>
    <w:rsid w:val="0036375E"/>
    <w:rsid w:val="00363828"/>
    <w:rsid w:val="003639B1"/>
    <w:rsid w:val="003639F7"/>
    <w:rsid w:val="00363F4D"/>
    <w:rsid w:val="003642CD"/>
    <w:rsid w:val="003643DE"/>
    <w:rsid w:val="003643F6"/>
    <w:rsid w:val="00364412"/>
    <w:rsid w:val="003644AC"/>
    <w:rsid w:val="003646B7"/>
    <w:rsid w:val="0036486D"/>
    <w:rsid w:val="00364CBB"/>
    <w:rsid w:val="00364DFB"/>
    <w:rsid w:val="00364ED8"/>
    <w:rsid w:val="00365677"/>
    <w:rsid w:val="003656A2"/>
    <w:rsid w:val="00365E36"/>
    <w:rsid w:val="00366031"/>
    <w:rsid w:val="00366264"/>
    <w:rsid w:val="0036635F"/>
    <w:rsid w:val="003664BA"/>
    <w:rsid w:val="003665D2"/>
    <w:rsid w:val="003669DB"/>
    <w:rsid w:val="00366C0C"/>
    <w:rsid w:val="00366D7F"/>
    <w:rsid w:val="0036704B"/>
    <w:rsid w:val="003674BD"/>
    <w:rsid w:val="00367689"/>
    <w:rsid w:val="0036783A"/>
    <w:rsid w:val="00367922"/>
    <w:rsid w:val="003679E6"/>
    <w:rsid w:val="00367A9B"/>
    <w:rsid w:val="00367C4E"/>
    <w:rsid w:val="00367EBD"/>
    <w:rsid w:val="00370086"/>
    <w:rsid w:val="00370411"/>
    <w:rsid w:val="00370546"/>
    <w:rsid w:val="00370557"/>
    <w:rsid w:val="0037057A"/>
    <w:rsid w:val="003707C7"/>
    <w:rsid w:val="0037097F"/>
    <w:rsid w:val="003709A3"/>
    <w:rsid w:val="00370A98"/>
    <w:rsid w:val="00370AE7"/>
    <w:rsid w:val="00370B06"/>
    <w:rsid w:val="00370E3D"/>
    <w:rsid w:val="00370F2B"/>
    <w:rsid w:val="00371103"/>
    <w:rsid w:val="00371257"/>
    <w:rsid w:val="00371362"/>
    <w:rsid w:val="00371572"/>
    <w:rsid w:val="0037158B"/>
    <w:rsid w:val="003715C8"/>
    <w:rsid w:val="00371C93"/>
    <w:rsid w:val="00371DE7"/>
    <w:rsid w:val="00371E1C"/>
    <w:rsid w:val="003722EE"/>
    <w:rsid w:val="00372333"/>
    <w:rsid w:val="00372446"/>
    <w:rsid w:val="00372B60"/>
    <w:rsid w:val="00372D30"/>
    <w:rsid w:val="003734E3"/>
    <w:rsid w:val="00373659"/>
    <w:rsid w:val="003736C2"/>
    <w:rsid w:val="003736CD"/>
    <w:rsid w:val="003739D2"/>
    <w:rsid w:val="00373B65"/>
    <w:rsid w:val="00373DDC"/>
    <w:rsid w:val="003740A5"/>
    <w:rsid w:val="00374166"/>
    <w:rsid w:val="003744C9"/>
    <w:rsid w:val="003744F3"/>
    <w:rsid w:val="00374569"/>
    <w:rsid w:val="003745F3"/>
    <w:rsid w:val="003749A6"/>
    <w:rsid w:val="00374A94"/>
    <w:rsid w:val="0037515A"/>
    <w:rsid w:val="0037571B"/>
    <w:rsid w:val="00375E5F"/>
    <w:rsid w:val="00375F09"/>
    <w:rsid w:val="00375F5C"/>
    <w:rsid w:val="00375FFC"/>
    <w:rsid w:val="00376065"/>
    <w:rsid w:val="0037642A"/>
    <w:rsid w:val="00376D68"/>
    <w:rsid w:val="00376E41"/>
    <w:rsid w:val="00376EB7"/>
    <w:rsid w:val="00377043"/>
    <w:rsid w:val="003771E5"/>
    <w:rsid w:val="00377559"/>
    <w:rsid w:val="00377757"/>
    <w:rsid w:val="00377800"/>
    <w:rsid w:val="0037795B"/>
    <w:rsid w:val="00377CE7"/>
    <w:rsid w:val="00377D3E"/>
    <w:rsid w:val="00377EAF"/>
    <w:rsid w:val="0038030A"/>
    <w:rsid w:val="00380718"/>
    <w:rsid w:val="00380AE0"/>
    <w:rsid w:val="00380C20"/>
    <w:rsid w:val="00380D64"/>
    <w:rsid w:val="00380EEA"/>
    <w:rsid w:val="003811C2"/>
    <w:rsid w:val="003815AA"/>
    <w:rsid w:val="0038168C"/>
    <w:rsid w:val="00381763"/>
    <w:rsid w:val="00382043"/>
    <w:rsid w:val="003821BA"/>
    <w:rsid w:val="003821D3"/>
    <w:rsid w:val="003821D5"/>
    <w:rsid w:val="00382406"/>
    <w:rsid w:val="003825BA"/>
    <w:rsid w:val="0038274D"/>
    <w:rsid w:val="00382A75"/>
    <w:rsid w:val="00382E32"/>
    <w:rsid w:val="003830FA"/>
    <w:rsid w:val="0038313B"/>
    <w:rsid w:val="0038339D"/>
    <w:rsid w:val="003834AC"/>
    <w:rsid w:val="0038354D"/>
    <w:rsid w:val="00383993"/>
    <w:rsid w:val="00383C23"/>
    <w:rsid w:val="00383DF4"/>
    <w:rsid w:val="00384013"/>
    <w:rsid w:val="00384057"/>
    <w:rsid w:val="00384394"/>
    <w:rsid w:val="00384453"/>
    <w:rsid w:val="003844C0"/>
    <w:rsid w:val="00384506"/>
    <w:rsid w:val="00384AD7"/>
    <w:rsid w:val="00384FD8"/>
    <w:rsid w:val="00385144"/>
    <w:rsid w:val="00385627"/>
    <w:rsid w:val="003858E0"/>
    <w:rsid w:val="00385A8C"/>
    <w:rsid w:val="00385BC3"/>
    <w:rsid w:val="00385F93"/>
    <w:rsid w:val="00386127"/>
    <w:rsid w:val="00386342"/>
    <w:rsid w:val="0038647E"/>
    <w:rsid w:val="0038686A"/>
    <w:rsid w:val="003868B8"/>
    <w:rsid w:val="003868EF"/>
    <w:rsid w:val="00386ADE"/>
    <w:rsid w:val="00387040"/>
    <w:rsid w:val="00387148"/>
    <w:rsid w:val="003872B2"/>
    <w:rsid w:val="00387845"/>
    <w:rsid w:val="00387AF6"/>
    <w:rsid w:val="00387B1C"/>
    <w:rsid w:val="00387CB5"/>
    <w:rsid w:val="00387DC0"/>
    <w:rsid w:val="00387E30"/>
    <w:rsid w:val="003900E5"/>
    <w:rsid w:val="00390159"/>
    <w:rsid w:val="0039015C"/>
    <w:rsid w:val="00390327"/>
    <w:rsid w:val="00390AAC"/>
    <w:rsid w:val="00390CB4"/>
    <w:rsid w:val="00390FF1"/>
    <w:rsid w:val="003913FA"/>
    <w:rsid w:val="00391693"/>
    <w:rsid w:val="0039186D"/>
    <w:rsid w:val="00391A79"/>
    <w:rsid w:val="00391BBE"/>
    <w:rsid w:val="00391D53"/>
    <w:rsid w:val="00391D76"/>
    <w:rsid w:val="00391E62"/>
    <w:rsid w:val="00391FA3"/>
    <w:rsid w:val="003920FD"/>
    <w:rsid w:val="003923B0"/>
    <w:rsid w:val="003925C2"/>
    <w:rsid w:val="003925E8"/>
    <w:rsid w:val="003926D4"/>
    <w:rsid w:val="00392962"/>
    <w:rsid w:val="00392999"/>
    <w:rsid w:val="003929CC"/>
    <w:rsid w:val="00392AEE"/>
    <w:rsid w:val="00392F08"/>
    <w:rsid w:val="0039323E"/>
    <w:rsid w:val="0039331A"/>
    <w:rsid w:val="003933A2"/>
    <w:rsid w:val="003933B1"/>
    <w:rsid w:val="00393A6C"/>
    <w:rsid w:val="00393DBD"/>
    <w:rsid w:val="00393DD8"/>
    <w:rsid w:val="0039406E"/>
    <w:rsid w:val="0039422F"/>
    <w:rsid w:val="0039431F"/>
    <w:rsid w:val="0039433A"/>
    <w:rsid w:val="0039437E"/>
    <w:rsid w:val="0039444B"/>
    <w:rsid w:val="00394477"/>
    <w:rsid w:val="00394946"/>
    <w:rsid w:val="00394A5F"/>
    <w:rsid w:val="00394B71"/>
    <w:rsid w:val="00394DB3"/>
    <w:rsid w:val="00394DEC"/>
    <w:rsid w:val="00394E34"/>
    <w:rsid w:val="00394EDB"/>
    <w:rsid w:val="0039506D"/>
    <w:rsid w:val="003950D6"/>
    <w:rsid w:val="00395949"/>
    <w:rsid w:val="00395C41"/>
    <w:rsid w:val="00395EC7"/>
    <w:rsid w:val="00395F7F"/>
    <w:rsid w:val="00395F9F"/>
    <w:rsid w:val="00396130"/>
    <w:rsid w:val="00396676"/>
    <w:rsid w:val="00396A75"/>
    <w:rsid w:val="00396B26"/>
    <w:rsid w:val="00396F41"/>
    <w:rsid w:val="00397207"/>
    <w:rsid w:val="00397466"/>
    <w:rsid w:val="003974D1"/>
    <w:rsid w:val="003974F5"/>
    <w:rsid w:val="0039779D"/>
    <w:rsid w:val="003978CE"/>
    <w:rsid w:val="00397955"/>
    <w:rsid w:val="003979D5"/>
    <w:rsid w:val="00397A3C"/>
    <w:rsid w:val="00397F36"/>
    <w:rsid w:val="00397F91"/>
    <w:rsid w:val="003A04C7"/>
    <w:rsid w:val="003A0747"/>
    <w:rsid w:val="003A0989"/>
    <w:rsid w:val="003A0C90"/>
    <w:rsid w:val="003A0E8F"/>
    <w:rsid w:val="003A1364"/>
    <w:rsid w:val="003A13E2"/>
    <w:rsid w:val="003A154E"/>
    <w:rsid w:val="003A17A1"/>
    <w:rsid w:val="003A17A7"/>
    <w:rsid w:val="003A1835"/>
    <w:rsid w:val="003A190F"/>
    <w:rsid w:val="003A2183"/>
    <w:rsid w:val="003A2417"/>
    <w:rsid w:val="003A25AC"/>
    <w:rsid w:val="003A2686"/>
    <w:rsid w:val="003A293E"/>
    <w:rsid w:val="003A30BD"/>
    <w:rsid w:val="003A30E3"/>
    <w:rsid w:val="003A33FF"/>
    <w:rsid w:val="003A3769"/>
    <w:rsid w:val="003A38D1"/>
    <w:rsid w:val="003A39B5"/>
    <w:rsid w:val="003A3A71"/>
    <w:rsid w:val="003A3B93"/>
    <w:rsid w:val="003A3CFD"/>
    <w:rsid w:val="003A4394"/>
    <w:rsid w:val="003A442E"/>
    <w:rsid w:val="003A4509"/>
    <w:rsid w:val="003A476C"/>
    <w:rsid w:val="003A4890"/>
    <w:rsid w:val="003A4B6F"/>
    <w:rsid w:val="003A4BB4"/>
    <w:rsid w:val="003A4C86"/>
    <w:rsid w:val="003A4D9C"/>
    <w:rsid w:val="003A4E37"/>
    <w:rsid w:val="003A5107"/>
    <w:rsid w:val="003A516E"/>
    <w:rsid w:val="003A53B2"/>
    <w:rsid w:val="003A5469"/>
    <w:rsid w:val="003A5545"/>
    <w:rsid w:val="003A5C93"/>
    <w:rsid w:val="003A5DA1"/>
    <w:rsid w:val="003A5EDA"/>
    <w:rsid w:val="003A6329"/>
    <w:rsid w:val="003A6470"/>
    <w:rsid w:val="003A6507"/>
    <w:rsid w:val="003A69A7"/>
    <w:rsid w:val="003A69BB"/>
    <w:rsid w:val="003A6D05"/>
    <w:rsid w:val="003A6EDE"/>
    <w:rsid w:val="003A6F2E"/>
    <w:rsid w:val="003A7034"/>
    <w:rsid w:val="003A7168"/>
    <w:rsid w:val="003A737B"/>
    <w:rsid w:val="003A7816"/>
    <w:rsid w:val="003A79C8"/>
    <w:rsid w:val="003A7ADD"/>
    <w:rsid w:val="003A7B7E"/>
    <w:rsid w:val="003A7CEA"/>
    <w:rsid w:val="003A7D40"/>
    <w:rsid w:val="003A7D8C"/>
    <w:rsid w:val="003A7D8F"/>
    <w:rsid w:val="003B0666"/>
    <w:rsid w:val="003B0823"/>
    <w:rsid w:val="003B08E3"/>
    <w:rsid w:val="003B0BAD"/>
    <w:rsid w:val="003B0D55"/>
    <w:rsid w:val="003B0EF4"/>
    <w:rsid w:val="003B0FAA"/>
    <w:rsid w:val="003B107F"/>
    <w:rsid w:val="003B1352"/>
    <w:rsid w:val="003B17BB"/>
    <w:rsid w:val="003B1A7E"/>
    <w:rsid w:val="003B1BAE"/>
    <w:rsid w:val="003B1D8C"/>
    <w:rsid w:val="003B2019"/>
    <w:rsid w:val="003B2286"/>
    <w:rsid w:val="003B22FF"/>
    <w:rsid w:val="003B2317"/>
    <w:rsid w:val="003B234E"/>
    <w:rsid w:val="003B24B9"/>
    <w:rsid w:val="003B2575"/>
    <w:rsid w:val="003B277B"/>
    <w:rsid w:val="003B2914"/>
    <w:rsid w:val="003B29D3"/>
    <w:rsid w:val="003B2C5A"/>
    <w:rsid w:val="003B2EAA"/>
    <w:rsid w:val="003B3050"/>
    <w:rsid w:val="003B3757"/>
    <w:rsid w:val="003B375C"/>
    <w:rsid w:val="003B3BE3"/>
    <w:rsid w:val="003B3D82"/>
    <w:rsid w:val="003B3F46"/>
    <w:rsid w:val="003B40E8"/>
    <w:rsid w:val="003B41A0"/>
    <w:rsid w:val="003B43DD"/>
    <w:rsid w:val="003B4417"/>
    <w:rsid w:val="003B44B7"/>
    <w:rsid w:val="003B48B3"/>
    <w:rsid w:val="003B48E2"/>
    <w:rsid w:val="003B4A87"/>
    <w:rsid w:val="003B4BD0"/>
    <w:rsid w:val="003B4C8C"/>
    <w:rsid w:val="003B4D36"/>
    <w:rsid w:val="003B4DFA"/>
    <w:rsid w:val="003B4E4B"/>
    <w:rsid w:val="003B4E8C"/>
    <w:rsid w:val="003B567D"/>
    <w:rsid w:val="003B56A3"/>
    <w:rsid w:val="003B58E2"/>
    <w:rsid w:val="003B5D86"/>
    <w:rsid w:val="003B5ED6"/>
    <w:rsid w:val="003B6293"/>
    <w:rsid w:val="003B6CD6"/>
    <w:rsid w:val="003B70D8"/>
    <w:rsid w:val="003B74DD"/>
    <w:rsid w:val="003B7764"/>
    <w:rsid w:val="003B7AC3"/>
    <w:rsid w:val="003B7B0C"/>
    <w:rsid w:val="003C0062"/>
    <w:rsid w:val="003C0297"/>
    <w:rsid w:val="003C03CA"/>
    <w:rsid w:val="003C047C"/>
    <w:rsid w:val="003C0B1F"/>
    <w:rsid w:val="003C0C74"/>
    <w:rsid w:val="003C1648"/>
    <w:rsid w:val="003C1876"/>
    <w:rsid w:val="003C1CF7"/>
    <w:rsid w:val="003C1FFE"/>
    <w:rsid w:val="003C281E"/>
    <w:rsid w:val="003C2AB7"/>
    <w:rsid w:val="003C2B63"/>
    <w:rsid w:val="003C3423"/>
    <w:rsid w:val="003C358F"/>
    <w:rsid w:val="003C3592"/>
    <w:rsid w:val="003C3650"/>
    <w:rsid w:val="003C3ACC"/>
    <w:rsid w:val="003C3AE7"/>
    <w:rsid w:val="003C3BB7"/>
    <w:rsid w:val="003C3BB8"/>
    <w:rsid w:val="003C3C92"/>
    <w:rsid w:val="003C3D5B"/>
    <w:rsid w:val="003C3E58"/>
    <w:rsid w:val="003C4CD3"/>
    <w:rsid w:val="003C4E96"/>
    <w:rsid w:val="003C4EB5"/>
    <w:rsid w:val="003C4F59"/>
    <w:rsid w:val="003C4FCF"/>
    <w:rsid w:val="003C5082"/>
    <w:rsid w:val="003C50B0"/>
    <w:rsid w:val="003C50DD"/>
    <w:rsid w:val="003C56D1"/>
    <w:rsid w:val="003C5C28"/>
    <w:rsid w:val="003C5D3E"/>
    <w:rsid w:val="003C5DAF"/>
    <w:rsid w:val="003C5E29"/>
    <w:rsid w:val="003C6193"/>
    <w:rsid w:val="003C72A0"/>
    <w:rsid w:val="003C7542"/>
    <w:rsid w:val="003C763B"/>
    <w:rsid w:val="003C7698"/>
    <w:rsid w:val="003C799B"/>
    <w:rsid w:val="003C7BF9"/>
    <w:rsid w:val="003C7CC4"/>
    <w:rsid w:val="003C7DF0"/>
    <w:rsid w:val="003C7F23"/>
    <w:rsid w:val="003D00D0"/>
    <w:rsid w:val="003D0364"/>
    <w:rsid w:val="003D05AE"/>
    <w:rsid w:val="003D09E2"/>
    <w:rsid w:val="003D0B28"/>
    <w:rsid w:val="003D0E29"/>
    <w:rsid w:val="003D0E56"/>
    <w:rsid w:val="003D1141"/>
    <w:rsid w:val="003D1176"/>
    <w:rsid w:val="003D11B5"/>
    <w:rsid w:val="003D135A"/>
    <w:rsid w:val="003D156B"/>
    <w:rsid w:val="003D1862"/>
    <w:rsid w:val="003D18CC"/>
    <w:rsid w:val="003D1B65"/>
    <w:rsid w:val="003D1CD6"/>
    <w:rsid w:val="003D1D56"/>
    <w:rsid w:val="003D1DB5"/>
    <w:rsid w:val="003D1E15"/>
    <w:rsid w:val="003D2024"/>
    <w:rsid w:val="003D2064"/>
    <w:rsid w:val="003D267A"/>
    <w:rsid w:val="003D2969"/>
    <w:rsid w:val="003D2972"/>
    <w:rsid w:val="003D2992"/>
    <w:rsid w:val="003D2996"/>
    <w:rsid w:val="003D2B35"/>
    <w:rsid w:val="003D2C94"/>
    <w:rsid w:val="003D2EAC"/>
    <w:rsid w:val="003D2F5F"/>
    <w:rsid w:val="003D34D6"/>
    <w:rsid w:val="003D35C4"/>
    <w:rsid w:val="003D36A4"/>
    <w:rsid w:val="003D389C"/>
    <w:rsid w:val="003D396D"/>
    <w:rsid w:val="003D3B9B"/>
    <w:rsid w:val="003D3C32"/>
    <w:rsid w:val="003D3D0F"/>
    <w:rsid w:val="003D3F4B"/>
    <w:rsid w:val="003D41EC"/>
    <w:rsid w:val="003D4201"/>
    <w:rsid w:val="003D434D"/>
    <w:rsid w:val="003D454C"/>
    <w:rsid w:val="003D47B5"/>
    <w:rsid w:val="003D494C"/>
    <w:rsid w:val="003D4CB2"/>
    <w:rsid w:val="003D50D0"/>
    <w:rsid w:val="003D5419"/>
    <w:rsid w:val="003D544C"/>
    <w:rsid w:val="003D55C3"/>
    <w:rsid w:val="003D5882"/>
    <w:rsid w:val="003D59D6"/>
    <w:rsid w:val="003D59E4"/>
    <w:rsid w:val="003D5A4A"/>
    <w:rsid w:val="003D5A89"/>
    <w:rsid w:val="003D5B50"/>
    <w:rsid w:val="003D6057"/>
    <w:rsid w:val="003D6082"/>
    <w:rsid w:val="003D6176"/>
    <w:rsid w:val="003D63BE"/>
    <w:rsid w:val="003D640A"/>
    <w:rsid w:val="003D651E"/>
    <w:rsid w:val="003D704C"/>
    <w:rsid w:val="003D7191"/>
    <w:rsid w:val="003D7474"/>
    <w:rsid w:val="003D76A5"/>
    <w:rsid w:val="003D78E6"/>
    <w:rsid w:val="003D7AA9"/>
    <w:rsid w:val="003D7CD6"/>
    <w:rsid w:val="003D7D4A"/>
    <w:rsid w:val="003E0065"/>
    <w:rsid w:val="003E045E"/>
    <w:rsid w:val="003E061E"/>
    <w:rsid w:val="003E08AA"/>
    <w:rsid w:val="003E0B8C"/>
    <w:rsid w:val="003E0E84"/>
    <w:rsid w:val="003E10AC"/>
    <w:rsid w:val="003E10FB"/>
    <w:rsid w:val="003E1313"/>
    <w:rsid w:val="003E16B0"/>
    <w:rsid w:val="003E1743"/>
    <w:rsid w:val="003E17A7"/>
    <w:rsid w:val="003E18F4"/>
    <w:rsid w:val="003E1B37"/>
    <w:rsid w:val="003E1E7F"/>
    <w:rsid w:val="003E1EA4"/>
    <w:rsid w:val="003E2274"/>
    <w:rsid w:val="003E2473"/>
    <w:rsid w:val="003E254A"/>
    <w:rsid w:val="003E285F"/>
    <w:rsid w:val="003E2C43"/>
    <w:rsid w:val="003E2C6B"/>
    <w:rsid w:val="003E2E17"/>
    <w:rsid w:val="003E2FAA"/>
    <w:rsid w:val="003E319A"/>
    <w:rsid w:val="003E31C7"/>
    <w:rsid w:val="003E329C"/>
    <w:rsid w:val="003E338D"/>
    <w:rsid w:val="003E3501"/>
    <w:rsid w:val="003E3E97"/>
    <w:rsid w:val="003E4068"/>
    <w:rsid w:val="003E44CC"/>
    <w:rsid w:val="003E456A"/>
    <w:rsid w:val="003E45F5"/>
    <w:rsid w:val="003E49A4"/>
    <w:rsid w:val="003E4AE0"/>
    <w:rsid w:val="003E4C63"/>
    <w:rsid w:val="003E51C4"/>
    <w:rsid w:val="003E52C4"/>
    <w:rsid w:val="003E52EB"/>
    <w:rsid w:val="003E548F"/>
    <w:rsid w:val="003E55DF"/>
    <w:rsid w:val="003E594C"/>
    <w:rsid w:val="003E5A8C"/>
    <w:rsid w:val="003E5C5B"/>
    <w:rsid w:val="003E5E55"/>
    <w:rsid w:val="003E62E7"/>
    <w:rsid w:val="003E67EE"/>
    <w:rsid w:val="003E6806"/>
    <w:rsid w:val="003E6A1C"/>
    <w:rsid w:val="003E6A57"/>
    <w:rsid w:val="003E6B0F"/>
    <w:rsid w:val="003E6BAB"/>
    <w:rsid w:val="003E6BC0"/>
    <w:rsid w:val="003E6D54"/>
    <w:rsid w:val="003E6D6E"/>
    <w:rsid w:val="003E71E5"/>
    <w:rsid w:val="003E7220"/>
    <w:rsid w:val="003E724E"/>
    <w:rsid w:val="003E7485"/>
    <w:rsid w:val="003E7541"/>
    <w:rsid w:val="003E7622"/>
    <w:rsid w:val="003E7AD7"/>
    <w:rsid w:val="003E7D6A"/>
    <w:rsid w:val="003F0024"/>
    <w:rsid w:val="003F01B7"/>
    <w:rsid w:val="003F0341"/>
    <w:rsid w:val="003F038D"/>
    <w:rsid w:val="003F0591"/>
    <w:rsid w:val="003F05FA"/>
    <w:rsid w:val="003F06CC"/>
    <w:rsid w:val="003F0A8B"/>
    <w:rsid w:val="003F0BA7"/>
    <w:rsid w:val="003F0F55"/>
    <w:rsid w:val="003F124F"/>
    <w:rsid w:val="003F1945"/>
    <w:rsid w:val="003F1AEA"/>
    <w:rsid w:val="003F1B19"/>
    <w:rsid w:val="003F1C68"/>
    <w:rsid w:val="003F1E85"/>
    <w:rsid w:val="003F1EAE"/>
    <w:rsid w:val="003F1F8F"/>
    <w:rsid w:val="003F2371"/>
    <w:rsid w:val="003F257F"/>
    <w:rsid w:val="003F288C"/>
    <w:rsid w:val="003F28B3"/>
    <w:rsid w:val="003F2A40"/>
    <w:rsid w:val="003F318A"/>
    <w:rsid w:val="003F365D"/>
    <w:rsid w:val="003F36D1"/>
    <w:rsid w:val="003F3740"/>
    <w:rsid w:val="003F37B9"/>
    <w:rsid w:val="003F38E3"/>
    <w:rsid w:val="003F3AC4"/>
    <w:rsid w:val="003F3D4A"/>
    <w:rsid w:val="003F4031"/>
    <w:rsid w:val="003F40D9"/>
    <w:rsid w:val="003F414A"/>
    <w:rsid w:val="003F41B8"/>
    <w:rsid w:val="003F4322"/>
    <w:rsid w:val="003F44DA"/>
    <w:rsid w:val="003F4900"/>
    <w:rsid w:val="003F4926"/>
    <w:rsid w:val="003F4BB7"/>
    <w:rsid w:val="003F4E15"/>
    <w:rsid w:val="003F5160"/>
    <w:rsid w:val="003F53E1"/>
    <w:rsid w:val="003F545A"/>
    <w:rsid w:val="003F5777"/>
    <w:rsid w:val="003F5922"/>
    <w:rsid w:val="003F59E5"/>
    <w:rsid w:val="003F5CEE"/>
    <w:rsid w:val="003F5D1A"/>
    <w:rsid w:val="003F5E71"/>
    <w:rsid w:val="003F5F83"/>
    <w:rsid w:val="003F6047"/>
    <w:rsid w:val="003F6189"/>
    <w:rsid w:val="003F6221"/>
    <w:rsid w:val="003F6914"/>
    <w:rsid w:val="003F705F"/>
    <w:rsid w:val="003F747D"/>
    <w:rsid w:val="003F7B79"/>
    <w:rsid w:val="003F7C82"/>
    <w:rsid w:val="003F7F14"/>
    <w:rsid w:val="003F7F17"/>
    <w:rsid w:val="003F7F6A"/>
    <w:rsid w:val="004002A5"/>
    <w:rsid w:val="00400331"/>
    <w:rsid w:val="004006FD"/>
    <w:rsid w:val="0040094F"/>
    <w:rsid w:val="00400C89"/>
    <w:rsid w:val="00400E10"/>
    <w:rsid w:val="00400EAF"/>
    <w:rsid w:val="00400F22"/>
    <w:rsid w:val="004010F3"/>
    <w:rsid w:val="00401185"/>
    <w:rsid w:val="004014EB"/>
    <w:rsid w:val="00401741"/>
    <w:rsid w:val="004017F6"/>
    <w:rsid w:val="0040186D"/>
    <w:rsid w:val="00401B50"/>
    <w:rsid w:val="00401EE8"/>
    <w:rsid w:val="00401F84"/>
    <w:rsid w:val="00401FCB"/>
    <w:rsid w:val="00402085"/>
    <w:rsid w:val="00402240"/>
    <w:rsid w:val="00402302"/>
    <w:rsid w:val="004023B1"/>
    <w:rsid w:val="00402562"/>
    <w:rsid w:val="004025A3"/>
    <w:rsid w:val="0040261F"/>
    <w:rsid w:val="004026FA"/>
    <w:rsid w:val="004028A3"/>
    <w:rsid w:val="00402AC6"/>
    <w:rsid w:val="0040314F"/>
    <w:rsid w:val="00403290"/>
    <w:rsid w:val="004032CA"/>
    <w:rsid w:val="0040343A"/>
    <w:rsid w:val="0040353F"/>
    <w:rsid w:val="0040355C"/>
    <w:rsid w:val="00403604"/>
    <w:rsid w:val="00403607"/>
    <w:rsid w:val="00403956"/>
    <w:rsid w:val="00403980"/>
    <w:rsid w:val="004039E6"/>
    <w:rsid w:val="00403A33"/>
    <w:rsid w:val="00403C73"/>
    <w:rsid w:val="00404333"/>
    <w:rsid w:val="00404417"/>
    <w:rsid w:val="004044CF"/>
    <w:rsid w:val="0040481F"/>
    <w:rsid w:val="00404BBF"/>
    <w:rsid w:val="00404E44"/>
    <w:rsid w:val="00404F5F"/>
    <w:rsid w:val="00405B54"/>
    <w:rsid w:val="00405EA5"/>
    <w:rsid w:val="00405ECF"/>
    <w:rsid w:val="00405F77"/>
    <w:rsid w:val="00406243"/>
    <w:rsid w:val="004063E6"/>
    <w:rsid w:val="004064BD"/>
    <w:rsid w:val="00406854"/>
    <w:rsid w:val="00406C23"/>
    <w:rsid w:val="00406D49"/>
    <w:rsid w:val="00407445"/>
    <w:rsid w:val="0040757F"/>
    <w:rsid w:val="004079AE"/>
    <w:rsid w:val="004079F3"/>
    <w:rsid w:val="00407B6A"/>
    <w:rsid w:val="00407DFC"/>
    <w:rsid w:val="00407E9F"/>
    <w:rsid w:val="00407ED0"/>
    <w:rsid w:val="00410052"/>
    <w:rsid w:val="004101BA"/>
    <w:rsid w:val="0041026B"/>
    <w:rsid w:val="00410328"/>
    <w:rsid w:val="004104B1"/>
    <w:rsid w:val="00410645"/>
    <w:rsid w:val="00410693"/>
    <w:rsid w:val="004109B3"/>
    <w:rsid w:val="00410A60"/>
    <w:rsid w:val="00410D7F"/>
    <w:rsid w:val="00410FB1"/>
    <w:rsid w:val="00411181"/>
    <w:rsid w:val="0041121F"/>
    <w:rsid w:val="00411303"/>
    <w:rsid w:val="00411728"/>
    <w:rsid w:val="004118CE"/>
    <w:rsid w:val="004118F1"/>
    <w:rsid w:val="00411C11"/>
    <w:rsid w:val="00411F82"/>
    <w:rsid w:val="00411FD3"/>
    <w:rsid w:val="004121B2"/>
    <w:rsid w:val="00412671"/>
    <w:rsid w:val="004126DA"/>
    <w:rsid w:val="0041298E"/>
    <w:rsid w:val="00412AE2"/>
    <w:rsid w:val="00412B0F"/>
    <w:rsid w:val="00412B1A"/>
    <w:rsid w:val="00412B7F"/>
    <w:rsid w:val="00412B8F"/>
    <w:rsid w:val="004130C9"/>
    <w:rsid w:val="004130D0"/>
    <w:rsid w:val="0041335C"/>
    <w:rsid w:val="004133E8"/>
    <w:rsid w:val="00413490"/>
    <w:rsid w:val="004135AF"/>
    <w:rsid w:val="004136E5"/>
    <w:rsid w:val="00413956"/>
    <w:rsid w:val="00414116"/>
    <w:rsid w:val="00414388"/>
    <w:rsid w:val="00414946"/>
    <w:rsid w:val="00414D11"/>
    <w:rsid w:val="00414EDE"/>
    <w:rsid w:val="00415229"/>
    <w:rsid w:val="004152F2"/>
    <w:rsid w:val="00415348"/>
    <w:rsid w:val="0041558A"/>
    <w:rsid w:val="004159D5"/>
    <w:rsid w:val="00415B9A"/>
    <w:rsid w:val="00415CC6"/>
    <w:rsid w:val="00416056"/>
    <w:rsid w:val="004160D1"/>
    <w:rsid w:val="0041633A"/>
    <w:rsid w:val="004166A0"/>
    <w:rsid w:val="00416F04"/>
    <w:rsid w:val="00416F32"/>
    <w:rsid w:val="004171FD"/>
    <w:rsid w:val="0041744F"/>
    <w:rsid w:val="00417456"/>
    <w:rsid w:val="004174B0"/>
    <w:rsid w:val="00417527"/>
    <w:rsid w:val="00417573"/>
    <w:rsid w:val="00417AA5"/>
    <w:rsid w:val="00417D1D"/>
    <w:rsid w:val="0042009E"/>
    <w:rsid w:val="0042011B"/>
    <w:rsid w:val="0042014D"/>
    <w:rsid w:val="004201BB"/>
    <w:rsid w:val="004202D1"/>
    <w:rsid w:val="0042090F"/>
    <w:rsid w:val="00420BBB"/>
    <w:rsid w:val="00420C85"/>
    <w:rsid w:val="00420D06"/>
    <w:rsid w:val="00420D10"/>
    <w:rsid w:val="00420D45"/>
    <w:rsid w:val="00420DAF"/>
    <w:rsid w:val="00420EDC"/>
    <w:rsid w:val="0042106E"/>
    <w:rsid w:val="00421079"/>
    <w:rsid w:val="00421088"/>
    <w:rsid w:val="004211B6"/>
    <w:rsid w:val="004212D5"/>
    <w:rsid w:val="0042150B"/>
    <w:rsid w:val="00421524"/>
    <w:rsid w:val="00421797"/>
    <w:rsid w:val="004218BB"/>
    <w:rsid w:val="004219F2"/>
    <w:rsid w:val="00421A9D"/>
    <w:rsid w:val="00421BF6"/>
    <w:rsid w:val="00421D1E"/>
    <w:rsid w:val="00421F02"/>
    <w:rsid w:val="00421F30"/>
    <w:rsid w:val="00421F5E"/>
    <w:rsid w:val="00422140"/>
    <w:rsid w:val="00422191"/>
    <w:rsid w:val="00422494"/>
    <w:rsid w:val="004225AB"/>
    <w:rsid w:val="00422900"/>
    <w:rsid w:val="00422E3A"/>
    <w:rsid w:val="00422EC6"/>
    <w:rsid w:val="00423133"/>
    <w:rsid w:val="00423280"/>
    <w:rsid w:val="004233A2"/>
    <w:rsid w:val="0042343D"/>
    <w:rsid w:val="0042394F"/>
    <w:rsid w:val="00423A5F"/>
    <w:rsid w:val="00423AE7"/>
    <w:rsid w:val="00423C40"/>
    <w:rsid w:val="00423EF9"/>
    <w:rsid w:val="00423F9A"/>
    <w:rsid w:val="004241B8"/>
    <w:rsid w:val="00424464"/>
    <w:rsid w:val="004245C6"/>
    <w:rsid w:val="004246E2"/>
    <w:rsid w:val="00424985"/>
    <w:rsid w:val="00424C91"/>
    <w:rsid w:val="00424CAD"/>
    <w:rsid w:val="00424CDC"/>
    <w:rsid w:val="00425077"/>
    <w:rsid w:val="00425086"/>
    <w:rsid w:val="0042518A"/>
    <w:rsid w:val="0042546F"/>
    <w:rsid w:val="004254EB"/>
    <w:rsid w:val="0042551B"/>
    <w:rsid w:val="004256A3"/>
    <w:rsid w:val="004257F3"/>
    <w:rsid w:val="0042587A"/>
    <w:rsid w:val="0042595D"/>
    <w:rsid w:val="00425A62"/>
    <w:rsid w:val="00425D44"/>
    <w:rsid w:val="00426052"/>
    <w:rsid w:val="004263A7"/>
    <w:rsid w:val="00426B82"/>
    <w:rsid w:val="00426C7A"/>
    <w:rsid w:val="00426CD2"/>
    <w:rsid w:val="00426F43"/>
    <w:rsid w:val="00427095"/>
    <w:rsid w:val="00427139"/>
    <w:rsid w:val="0042746F"/>
    <w:rsid w:val="00427718"/>
    <w:rsid w:val="00427F7F"/>
    <w:rsid w:val="00430089"/>
    <w:rsid w:val="004302CC"/>
    <w:rsid w:val="004305CF"/>
    <w:rsid w:val="0043063F"/>
    <w:rsid w:val="00430691"/>
    <w:rsid w:val="0043079B"/>
    <w:rsid w:val="00430818"/>
    <w:rsid w:val="004308D5"/>
    <w:rsid w:val="00430979"/>
    <w:rsid w:val="00430A9B"/>
    <w:rsid w:val="00430AA6"/>
    <w:rsid w:val="00430BC2"/>
    <w:rsid w:val="004310F3"/>
    <w:rsid w:val="0043117C"/>
    <w:rsid w:val="00431185"/>
    <w:rsid w:val="004311B1"/>
    <w:rsid w:val="0043172C"/>
    <w:rsid w:val="004319D3"/>
    <w:rsid w:val="00431B52"/>
    <w:rsid w:val="004320C1"/>
    <w:rsid w:val="00432392"/>
    <w:rsid w:val="0043275F"/>
    <w:rsid w:val="004328BB"/>
    <w:rsid w:val="00432924"/>
    <w:rsid w:val="00432BA6"/>
    <w:rsid w:val="00432F95"/>
    <w:rsid w:val="0043345A"/>
    <w:rsid w:val="00433552"/>
    <w:rsid w:val="004336CB"/>
    <w:rsid w:val="004337D8"/>
    <w:rsid w:val="00433BA0"/>
    <w:rsid w:val="00433ECA"/>
    <w:rsid w:val="00433ED3"/>
    <w:rsid w:val="00433F2D"/>
    <w:rsid w:val="004341AD"/>
    <w:rsid w:val="0043432F"/>
    <w:rsid w:val="00434714"/>
    <w:rsid w:val="00434A07"/>
    <w:rsid w:val="00434D02"/>
    <w:rsid w:val="00434D4A"/>
    <w:rsid w:val="00435088"/>
    <w:rsid w:val="00435155"/>
    <w:rsid w:val="004354CF"/>
    <w:rsid w:val="00435582"/>
    <w:rsid w:val="00435638"/>
    <w:rsid w:val="00435975"/>
    <w:rsid w:val="0043610A"/>
    <w:rsid w:val="00436161"/>
    <w:rsid w:val="00436240"/>
    <w:rsid w:val="00436944"/>
    <w:rsid w:val="00436A5D"/>
    <w:rsid w:val="00436E2D"/>
    <w:rsid w:val="00436EFA"/>
    <w:rsid w:val="00436F16"/>
    <w:rsid w:val="00437113"/>
    <w:rsid w:val="00437311"/>
    <w:rsid w:val="00437380"/>
    <w:rsid w:val="0043762F"/>
    <w:rsid w:val="00437716"/>
    <w:rsid w:val="004377F9"/>
    <w:rsid w:val="00437A7E"/>
    <w:rsid w:val="00437B65"/>
    <w:rsid w:val="00437D4F"/>
    <w:rsid w:val="00437D86"/>
    <w:rsid w:val="00437EB8"/>
    <w:rsid w:val="00437FCC"/>
    <w:rsid w:val="00440131"/>
    <w:rsid w:val="0044026B"/>
    <w:rsid w:val="004407D8"/>
    <w:rsid w:val="0044081C"/>
    <w:rsid w:val="00440B0E"/>
    <w:rsid w:val="00440B68"/>
    <w:rsid w:val="00440BF5"/>
    <w:rsid w:val="00440D26"/>
    <w:rsid w:val="0044131E"/>
    <w:rsid w:val="00441407"/>
    <w:rsid w:val="0044148A"/>
    <w:rsid w:val="0044162F"/>
    <w:rsid w:val="0044166D"/>
    <w:rsid w:val="00441871"/>
    <w:rsid w:val="00441A7D"/>
    <w:rsid w:val="00441ACD"/>
    <w:rsid w:val="00441F19"/>
    <w:rsid w:val="004420E6"/>
    <w:rsid w:val="0044210F"/>
    <w:rsid w:val="00442187"/>
    <w:rsid w:val="00442484"/>
    <w:rsid w:val="00442568"/>
    <w:rsid w:val="00442651"/>
    <w:rsid w:val="00442A34"/>
    <w:rsid w:val="00442BBE"/>
    <w:rsid w:val="00442C2C"/>
    <w:rsid w:val="00442E6B"/>
    <w:rsid w:val="004430B6"/>
    <w:rsid w:val="004431A1"/>
    <w:rsid w:val="0044323F"/>
    <w:rsid w:val="0044344F"/>
    <w:rsid w:val="004434B0"/>
    <w:rsid w:val="004436CC"/>
    <w:rsid w:val="00443815"/>
    <w:rsid w:val="00443A44"/>
    <w:rsid w:val="00443BB9"/>
    <w:rsid w:val="00443CE2"/>
    <w:rsid w:val="00443CE9"/>
    <w:rsid w:val="00444068"/>
    <w:rsid w:val="004441E5"/>
    <w:rsid w:val="004442D1"/>
    <w:rsid w:val="0044433B"/>
    <w:rsid w:val="004444F0"/>
    <w:rsid w:val="00444A2E"/>
    <w:rsid w:val="00444A9C"/>
    <w:rsid w:val="00444D0D"/>
    <w:rsid w:val="00444ECA"/>
    <w:rsid w:val="00444FB8"/>
    <w:rsid w:val="00445605"/>
    <w:rsid w:val="00445F9F"/>
    <w:rsid w:val="004460A1"/>
    <w:rsid w:val="00446288"/>
    <w:rsid w:val="0044629F"/>
    <w:rsid w:val="00446532"/>
    <w:rsid w:val="00446619"/>
    <w:rsid w:val="00446726"/>
    <w:rsid w:val="0044681C"/>
    <w:rsid w:val="00446866"/>
    <w:rsid w:val="004469C4"/>
    <w:rsid w:val="00446ED4"/>
    <w:rsid w:val="00446F71"/>
    <w:rsid w:val="00446FAC"/>
    <w:rsid w:val="00447004"/>
    <w:rsid w:val="00447174"/>
    <w:rsid w:val="00447B1F"/>
    <w:rsid w:val="00450223"/>
    <w:rsid w:val="004504D6"/>
    <w:rsid w:val="00450597"/>
    <w:rsid w:val="004509CD"/>
    <w:rsid w:val="00450A4A"/>
    <w:rsid w:val="00450ADF"/>
    <w:rsid w:val="00450E00"/>
    <w:rsid w:val="00450E8B"/>
    <w:rsid w:val="00451314"/>
    <w:rsid w:val="00451357"/>
    <w:rsid w:val="004514E1"/>
    <w:rsid w:val="0045158B"/>
    <w:rsid w:val="00451900"/>
    <w:rsid w:val="00451990"/>
    <w:rsid w:val="004519D0"/>
    <w:rsid w:val="004519DF"/>
    <w:rsid w:val="00451AE5"/>
    <w:rsid w:val="00451CB0"/>
    <w:rsid w:val="00452522"/>
    <w:rsid w:val="0045255D"/>
    <w:rsid w:val="00452909"/>
    <w:rsid w:val="00452FB3"/>
    <w:rsid w:val="00453080"/>
    <w:rsid w:val="00453341"/>
    <w:rsid w:val="004535AF"/>
    <w:rsid w:val="00453626"/>
    <w:rsid w:val="00453CC4"/>
    <w:rsid w:val="00453DA8"/>
    <w:rsid w:val="00453E73"/>
    <w:rsid w:val="00453F9D"/>
    <w:rsid w:val="00453FB4"/>
    <w:rsid w:val="004541AB"/>
    <w:rsid w:val="00454D02"/>
    <w:rsid w:val="00454F94"/>
    <w:rsid w:val="004550B2"/>
    <w:rsid w:val="0045533A"/>
    <w:rsid w:val="0045536C"/>
    <w:rsid w:val="004554CE"/>
    <w:rsid w:val="004555A8"/>
    <w:rsid w:val="0045576A"/>
    <w:rsid w:val="00455D3A"/>
    <w:rsid w:val="00455D69"/>
    <w:rsid w:val="00455E45"/>
    <w:rsid w:val="00455F3D"/>
    <w:rsid w:val="00455F9D"/>
    <w:rsid w:val="00456077"/>
    <w:rsid w:val="00456126"/>
    <w:rsid w:val="00456355"/>
    <w:rsid w:val="004567B5"/>
    <w:rsid w:val="00456894"/>
    <w:rsid w:val="0045689D"/>
    <w:rsid w:val="00456B8F"/>
    <w:rsid w:val="00456C64"/>
    <w:rsid w:val="00456C7E"/>
    <w:rsid w:val="00456E59"/>
    <w:rsid w:val="00457403"/>
    <w:rsid w:val="004575C8"/>
    <w:rsid w:val="004575D7"/>
    <w:rsid w:val="004578DB"/>
    <w:rsid w:val="00457C4E"/>
    <w:rsid w:val="00457CA0"/>
    <w:rsid w:val="00460068"/>
    <w:rsid w:val="0046019C"/>
    <w:rsid w:val="004608AD"/>
    <w:rsid w:val="00460907"/>
    <w:rsid w:val="00461119"/>
    <w:rsid w:val="004613D4"/>
    <w:rsid w:val="0046144C"/>
    <w:rsid w:val="004614AB"/>
    <w:rsid w:val="00461558"/>
    <w:rsid w:val="004618A7"/>
    <w:rsid w:val="00461C07"/>
    <w:rsid w:val="00461DCF"/>
    <w:rsid w:val="00461EF1"/>
    <w:rsid w:val="0046204F"/>
    <w:rsid w:val="0046220B"/>
    <w:rsid w:val="00462282"/>
    <w:rsid w:val="004622A0"/>
    <w:rsid w:val="00462302"/>
    <w:rsid w:val="0046239E"/>
    <w:rsid w:val="0046247D"/>
    <w:rsid w:val="004625AC"/>
    <w:rsid w:val="00462740"/>
    <w:rsid w:val="004633B2"/>
    <w:rsid w:val="004634C3"/>
    <w:rsid w:val="0046375B"/>
    <w:rsid w:val="004638DD"/>
    <w:rsid w:val="00463FA0"/>
    <w:rsid w:val="004640ED"/>
    <w:rsid w:val="004642F9"/>
    <w:rsid w:val="00464519"/>
    <w:rsid w:val="0046495A"/>
    <w:rsid w:val="004649F8"/>
    <w:rsid w:val="00464FB2"/>
    <w:rsid w:val="00465258"/>
    <w:rsid w:val="0046539B"/>
    <w:rsid w:val="004654B5"/>
    <w:rsid w:val="004657F8"/>
    <w:rsid w:val="00465C4C"/>
    <w:rsid w:val="00465CAF"/>
    <w:rsid w:val="004661FB"/>
    <w:rsid w:val="0046627B"/>
    <w:rsid w:val="004664BD"/>
    <w:rsid w:val="00466935"/>
    <w:rsid w:val="004669F0"/>
    <w:rsid w:val="00466A18"/>
    <w:rsid w:val="00466A4A"/>
    <w:rsid w:val="00466A5B"/>
    <w:rsid w:val="00466A81"/>
    <w:rsid w:val="00466B28"/>
    <w:rsid w:val="00466F34"/>
    <w:rsid w:val="00467270"/>
    <w:rsid w:val="00467AFD"/>
    <w:rsid w:val="00467BB8"/>
    <w:rsid w:val="004700DA"/>
    <w:rsid w:val="00470196"/>
    <w:rsid w:val="00470233"/>
    <w:rsid w:val="0047034F"/>
    <w:rsid w:val="0047051D"/>
    <w:rsid w:val="0047066D"/>
    <w:rsid w:val="0047092A"/>
    <w:rsid w:val="004709F1"/>
    <w:rsid w:val="00470AE8"/>
    <w:rsid w:val="00470AF8"/>
    <w:rsid w:val="00470C13"/>
    <w:rsid w:val="0047110D"/>
    <w:rsid w:val="00471309"/>
    <w:rsid w:val="004718A7"/>
    <w:rsid w:val="00471A55"/>
    <w:rsid w:val="00471F18"/>
    <w:rsid w:val="00472194"/>
    <w:rsid w:val="00472333"/>
    <w:rsid w:val="004725C7"/>
    <w:rsid w:val="0047276F"/>
    <w:rsid w:val="004727F1"/>
    <w:rsid w:val="00472932"/>
    <w:rsid w:val="00472E30"/>
    <w:rsid w:val="004736A8"/>
    <w:rsid w:val="004738DB"/>
    <w:rsid w:val="00473BFE"/>
    <w:rsid w:val="00473D1C"/>
    <w:rsid w:val="00473D29"/>
    <w:rsid w:val="00473D85"/>
    <w:rsid w:val="004744A4"/>
    <w:rsid w:val="00474578"/>
    <w:rsid w:val="00474A63"/>
    <w:rsid w:val="00474A7A"/>
    <w:rsid w:val="00474B09"/>
    <w:rsid w:val="00474B36"/>
    <w:rsid w:val="00474D4D"/>
    <w:rsid w:val="00474FA2"/>
    <w:rsid w:val="00475122"/>
    <w:rsid w:val="00475252"/>
    <w:rsid w:val="0047536D"/>
    <w:rsid w:val="0047549A"/>
    <w:rsid w:val="00475A78"/>
    <w:rsid w:val="00475B69"/>
    <w:rsid w:val="00475C96"/>
    <w:rsid w:val="00475F6B"/>
    <w:rsid w:val="00476058"/>
    <w:rsid w:val="004770FD"/>
    <w:rsid w:val="004771D9"/>
    <w:rsid w:val="004773B6"/>
    <w:rsid w:val="004776C6"/>
    <w:rsid w:val="00477745"/>
    <w:rsid w:val="00477BAD"/>
    <w:rsid w:val="00480246"/>
    <w:rsid w:val="0048027C"/>
    <w:rsid w:val="004802B7"/>
    <w:rsid w:val="004802FF"/>
    <w:rsid w:val="004803DA"/>
    <w:rsid w:val="00480545"/>
    <w:rsid w:val="0048069E"/>
    <w:rsid w:val="00480AB7"/>
    <w:rsid w:val="00480C2B"/>
    <w:rsid w:val="00480CBD"/>
    <w:rsid w:val="00480D6F"/>
    <w:rsid w:val="00480E51"/>
    <w:rsid w:val="00480E5B"/>
    <w:rsid w:val="0048153F"/>
    <w:rsid w:val="004815B1"/>
    <w:rsid w:val="0048161C"/>
    <w:rsid w:val="004817CE"/>
    <w:rsid w:val="004818B2"/>
    <w:rsid w:val="00481ECB"/>
    <w:rsid w:val="00481F01"/>
    <w:rsid w:val="00482092"/>
    <w:rsid w:val="004821E2"/>
    <w:rsid w:val="004822D8"/>
    <w:rsid w:val="004822DB"/>
    <w:rsid w:val="0048235C"/>
    <w:rsid w:val="00482424"/>
    <w:rsid w:val="004825E3"/>
    <w:rsid w:val="00482628"/>
    <w:rsid w:val="00482815"/>
    <w:rsid w:val="00482A5F"/>
    <w:rsid w:val="00482D28"/>
    <w:rsid w:val="00482DDA"/>
    <w:rsid w:val="00482F18"/>
    <w:rsid w:val="00483178"/>
    <w:rsid w:val="0048333C"/>
    <w:rsid w:val="0048345B"/>
    <w:rsid w:val="00483472"/>
    <w:rsid w:val="004836E1"/>
    <w:rsid w:val="004838D3"/>
    <w:rsid w:val="00483A7F"/>
    <w:rsid w:val="00483A86"/>
    <w:rsid w:val="00483DC6"/>
    <w:rsid w:val="00483EC2"/>
    <w:rsid w:val="00484060"/>
    <w:rsid w:val="00484097"/>
    <w:rsid w:val="00484258"/>
    <w:rsid w:val="004843D0"/>
    <w:rsid w:val="0048444E"/>
    <w:rsid w:val="004844B0"/>
    <w:rsid w:val="00484705"/>
    <w:rsid w:val="004847A0"/>
    <w:rsid w:val="00484876"/>
    <w:rsid w:val="004848E6"/>
    <w:rsid w:val="00484CCD"/>
    <w:rsid w:val="00484F7F"/>
    <w:rsid w:val="00485160"/>
    <w:rsid w:val="0048516F"/>
    <w:rsid w:val="00485AB2"/>
    <w:rsid w:val="00485C8E"/>
    <w:rsid w:val="00485DF6"/>
    <w:rsid w:val="00485F49"/>
    <w:rsid w:val="004860C8"/>
    <w:rsid w:val="004860F8"/>
    <w:rsid w:val="00486171"/>
    <w:rsid w:val="0048622F"/>
    <w:rsid w:val="004862D3"/>
    <w:rsid w:val="00486357"/>
    <w:rsid w:val="004864AE"/>
    <w:rsid w:val="00486B0A"/>
    <w:rsid w:val="00486B11"/>
    <w:rsid w:val="00486C7A"/>
    <w:rsid w:val="00486E4E"/>
    <w:rsid w:val="00486E7D"/>
    <w:rsid w:val="00486F50"/>
    <w:rsid w:val="004870F9"/>
    <w:rsid w:val="00487684"/>
    <w:rsid w:val="004878E2"/>
    <w:rsid w:val="004879F5"/>
    <w:rsid w:val="00487ACE"/>
    <w:rsid w:val="00490020"/>
    <w:rsid w:val="004900AB"/>
    <w:rsid w:val="00490149"/>
    <w:rsid w:val="0049031D"/>
    <w:rsid w:val="00490367"/>
    <w:rsid w:val="00490581"/>
    <w:rsid w:val="004906F0"/>
    <w:rsid w:val="00490A27"/>
    <w:rsid w:val="00490BCB"/>
    <w:rsid w:val="00490DF3"/>
    <w:rsid w:val="00490E64"/>
    <w:rsid w:val="00490F19"/>
    <w:rsid w:val="0049115E"/>
    <w:rsid w:val="004911F8"/>
    <w:rsid w:val="0049121B"/>
    <w:rsid w:val="004912F2"/>
    <w:rsid w:val="004914DB"/>
    <w:rsid w:val="00491544"/>
    <w:rsid w:val="0049200C"/>
    <w:rsid w:val="00492635"/>
    <w:rsid w:val="004926EA"/>
    <w:rsid w:val="00492977"/>
    <w:rsid w:val="00492BF1"/>
    <w:rsid w:val="00492E71"/>
    <w:rsid w:val="00492EEC"/>
    <w:rsid w:val="0049319A"/>
    <w:rsid w:val="0049342E"/>
    <w:rsid w:val="0049357E"/>
    <w:rsid w:val="00493679"/>
    <w:rsid w:val="0049370C"/>
    <w:rsid w:val="004938E7"/>
    <w:rsid w:val="0049396C"/>
    <w:rsid w:val="00493ADF"/>
    <w:rsid w:val="00493C89"/>
    <w:rsid w:val="00493E23"/>
    <w:rsid w:val="00493F02"/>
    <w:rsid w:val="0049413A"/>
    <w:rsid w:val="00494150"/>
    <w:rsid w:val="0049419E"/>
    <w:rsid w:val="004943E9"/>
    <w:rsid w:val="00494478"/>
    <w:rsid w:val="0049457E"/>
    <w:rsid w:val="00494637"/>
    <w:rsid w:val="004946F7"/>
    <w:rsid w:val="004947DF"/>
    <w:rsid w:val="0049480C"/>
    <w:rsid w:val="00494D72"/>
    <w:rsid w:val="004952F5"/>
    <w:rsid w:val="00495524"/>
    <w:rsid w:val="004956B4"/>
    <w:rsid w:val="00495FA2"/>
    <w:rsid w:val="00496103"/>
    <w:rsid w:val="00496193"/>
    <w:rsid w:val="00496320"/>
    <w:rsid w:val="004967A1"/>
    <w:rsid w:val="00496830"/>
    <w:rsid w:val="00496C14"/>
    <w:rsid w:val="004971FE"/>
    <w:rsid w:val="0049743D"/>
    <w:rsid w:val="00497451"/>
    <w:rsid w:val="00497503"/>
    <w:rsid w:val="00497556"/>
    <w:rsid w:val="004975CB"/>
    <w:rsid w:val="00497CDB"/>
    <w:rsid w:val="00497DEC"/>
    <w:rsid w:val="00497E5D"/>
    <w:rsid w:val="004A0228"/>
    <w:rsid w:val="004A04FF"/>
    <w:rsid w:val="004A0503"/>
    <w:rsid w:val="004A068E"/>
    <w:rsid w:val="004A07AF"/>
    <w:rsid w:val="004A0C25"/>
    <w:rsid w:val="004A0C43"/>
    <w:rsid w:val="004A1324"/>
    <w:rsid w:val="004A133E"/>
    <w:rsid w:val="004A1559"/>
    <w:rsid w:val="004A1D49"/>
    <w:rsid w:val="004A2281"/>
    <w:rsid w:val="004A25CE"/>
    <w:rsid w:val="004A2AA7"/>
    <w:rsid w:val="004A2EC0"/>
    <w:rsid w:val="004A303A"/>
    <w:rsid w:val="004A3066"/>
    <w:rsid w:val="004A30A1"/>
    <w:rsid w:val="004A324A"/>
    <w:rsid w:val="004A32D1"/>
    <w:rsid w:val="004A3391"/>
    <w:rsid w:val="004A3527"/>
    <w:rsid w:val="004A36E9"/>
    <w:rsid w:val="004A372F"/>
    <w:rsid w:val="004A3A08"/>
    <w:rsid w:val="004A3B8B"/>
    <w:rsid w:val="004A3E71"/>
    <w:rsid w:val="004A3FA3"/>
    <w:rsid w:val="004A45FC"/>
    <w:rsid w:val="004A4635"/>
    <w:rsid w:val="004A4701"/>
    <w:rsid w:val="004A4EFD"/>
    <w:rsid w:val="004A5375"/>
    <w:rsid w:val="004A5735"/>
    <w:rsid w:val="004A6100"/>
    <w:rsid w:val="004A646C"/>
    <w:rsid w:val="004A6573"/>
    <w:rsid w:val="004A6816"/>
    <w:rsid w:val="004A68A6"/>
    <w:rsid w:val="004A6A7D"/>
    <w:rsid w:val="004A7174"/>
    <w:rsid w:val="004A7518"/>
    <w:rsid w:val="004A7652"/>
    <w:rsid w:val="004A7677"/>
    <w:rsid w:val="004A7845"/>
    <w:rsid w:val="004A7B0B"/>
    <w:rsid w:val="004A7C8C"/>
    <w:rsid w:val="004A7DBA"/>
    <w:rsid w:val="004A7EE1"/>
    <w:rsid w:val="004B0078"/>
    <w:rsid w:val="004B0455"/>
    <w:rsid w:val="004B0927"/>
    <w:rsid w:val="004B0C1E"/>
    <w:rsid w:val="004B0CED"/>
    <w:rsid w:val="004B0E1B"/>
    <w:rsid w:val="004B0EAC"/>
    <w:rsid w:val="004B0FBB"/>
    <w:rsid w:val="004B11CF"/>
    <w:rsid w:val="004B13C3"/>
    <w:rsid w:val="004B15E2"/>
    <w:rsid w:val="004B1601"/>
    <w:rsid w:val="004B1750"/>
    <w:rsid w:val="004B1920"/>
    <w:rsid w:val="004B1CA5"/>
    <w:rsid w:val="004B1CB7"/>
    <w:rsid w:val="004B1EBE"/>
    <w:rsid w:val="004B21F3"/>
    <w:rsid w:val="004B244A"/>
    <w:rsid w:val="004B28B1"/>
    <w:rsid w:val="004B2919"/>
    <w:rsid w:val="004B292C"/>
    <w:rsid w:val="004B2E86"/>
    <w:rsid w:val="004B30FD"/>
    <w:rsid w:val="004B3178"/>
    <w:rsid w:val="004B3326"/>
    <w:rsid w:val="004B3372"/>
    <w:rsid w:val="004B34CE"/>
    <w:rsid w:val="004B37A3"/>
    <w:rsid w:val="004B3AB3"/>
    <w:rsid w:val="004B3B6F"/>
    <w:rsid w:val="004B42DD"/>
    <w:rsid w:val="004B439F"/>
    <w:rsid w:val="004B45DC"/>
    <w:rsid w:val="004B497C"/>
    <w:rsid w:val="004B4EA8"/>
    <w:rsid w:val="004B5180"/>
    <w:rsid w:val="004B5223"/>
    <w:rsid w:val="004B5260"/>
    <w:rsid w:val="004B591B"/>
    <w:rsid w:val="004B5E5F"/>
    <w:rsid w:val="004B5F17"/>
    <w:rsid w:val="004B6101"/>
    <w:rsid w:val="004B63A1"/>
    <w:rsid w:val="004B6422"/>
    <w:rsid w:val="004B64FB"/>
    <w:rsid w:val="004B661E"/>
    <w:rsid w:val="004B6897"/>
    <w:rsid w:val="004B6B0C"/>
    <w:rsid w:val="004B6C28"/>
    <w:rsid w:val="004B6F7F"/>
    <w:rsid w:val="004B707B"/>
    <w:rsid w:val="004B719C"/>
    <w:rsid w:val="004B735C"/>
    <w:rsid w:val="004B78A1"/>
    <w:rsid w:val="004B794F"/>
    <w:rsid w:val="004B7B35"/>
    <w:rsid w:val="004B7F19"/>
    <w:rsid w:val="004C000D"/>
    <w:rsid w:val="004C0021"/>
    <w:rsid w:val="004C0160"/>
    <w:rsid w:val="004C0294"/>
    <w:rsid w:val="004C04A0"/>
    <w:rsid w:val="004C0705"/>
    <w:rsid w:val="004C0ADF"/>
    <w:rsid w:val="004C0D8D"/>
    <w:rsid w:val="004C11D0"/>
    <w:rsid w:val="004C11EE"/>
    <w:rsid w:val="004C1A25"/>
    <w:rsid w:val="004C1BFA"/>
    <w:rsid w:val="004C1D02"/>
    <w:rsid w:val="004C1EDC"/>
    <w:rsid w:val="004C1FAB"/>
    <w:rsid w:val="004C1FB8"/>
    <w:rsid w:val="004C206B"/>
    <w:rsid w:val="004C208D"/>
    <w:rsid w:val="004C22F5"/>
    <w:rsid w:val="004C2440"/>
    <w:rsid w:val="004C2457"/>
    <w:rsid w:val="004C2A74"/>
    <w:rsid w:val="004C3003"/>
    <w:rsid w:val="004C304A"/>
    <w:rsid w:val="004C3125"/>
    <w:rsid w:val="004C3285"/>
    <w:rsid w:val="004C33D1"/>
    <w:rsid w:val="004C36B4"/>
    <w:rsid w:val="004C3729"/>
    <w:rsid w:val="004C37AF"/>
    <w:rsid w:val="004C38A7"/>
    <w:rsid w:val="004C38A8"/>
    <w:rsid w:val="004C3A19"/>
    <w:rsid w:val="004C3A59"/>
    <w:rsid w:val="004C3EE2"/>
    <w:rsid w:val="004C40A4"/>
    <w:rsid w:val="004C4265"/>
    <w:rsid w:val="004C42BD"/>
    <w:rsid w:val="004C442C"/>
    <w:rsid w:val="004C4627"/>
    <w:rsid w:val="004C4D77"/>
    <w:rsid w:val="004C5179"/>
    <w:rsid w:val="004C5519"/>
    <w:rsid w:val="004C58BD"/>
    <w:rsid w:val="004C591C"/>
    <w:rsid w:val="004C592D"/>
    <w:rsid w:val="004C5ABA"/>
    <w:rsid w:val="004C6024"/>
    <w:rsid w:val="004C6399"/>
    <w:rsid w:val="004C6772"/>
    <w:rsid w:val="004C68B2"/>
    <w:rsid w:val="004C69B7"/>
    <w:rsid w:val="004C6A63"/>
    <w:rsid w:val="004C6F0A"/>
    <w:rsid w:val="004C6F97"/>
    <w:rsid w:val="004C6FA2"/>
    <w:rsid w:val="004C72F8"/>
    <w:rsid w:val="004C731A"/>
    <w:rsid w:val="004C739F"/>
    <w:rsid w:val="004C7691"/>
    <w:rsid w:val="004C7794"/>
    <w:rsid w:val="004C77F7"/>
    <w:rsid w:val="004C7BD2"/>
    <w:rsid w:val="004C7D70"/>
    <w:rsid w:val="004D05BE"/>
    <w:rsid w:val="004D0C53"/>
    <w:rsid w:val="004D0CA5"/>
    <w:rsid w:val="004D0D1F"/>
    <w:rsid w:val="004D1439"/>
    <w:rsid w:val="004D14F0"/>
    <w:rsid w:val="004D1501"/>
    <w:rsid w:val="004D1624"/>
    <w:rsid w:val="004D1745"/>
    <w:rsid w:val="004D19CC"/>
    <w:rsid w:val="004D1B58"/>
    <w:rsid w:val="004D1D63"/>
    <w:rsid w:val="004D1D90"/>
    <w:rsid w:val="004D1DA4"/>
    <w:rsid w:val="004D1EB6"/>
    <w:rsid w:val="004D1ED3"/>
    <w:rsid w:val="004D22FB"/>
    <w:rsid w:val="004D2346"/>
    <w:rsid w:val="004D23E2"/>
    <w:rsid w:val="004D2561"/>
    <w:rsid w:val="004D274C"/>
    <w:rsid w:val="004D2925"/>
    <w:rsid w:val="004D2934"/>
    <w:rsid w:val="004D29BD"/>
    <w:rsid w:val="004D2AAF"/>
    <w:rsid w:val="004D2B44"/>
    <w:rsid w:val="004D2B73"/>
    <w:rsid w:val="004D2CA3"/>
    <w:rsid w:val="004D2CDA"/>
    <w:rsid w:val="004D2DDA"/>
    <w:rsid w:val="004D2E8A"/>
    <w:rsid w:val="004D2F53"/>
    <w:rsid w:val="004D3072"/>
    <w:rsid w:val="004D367C"/>
    <w:rsid w:val="004D36B6"/>
    <w:rsid w:val="004D3840"/>
    <w:rsid w:val="004D39B5"/>
    <w:rsid w:val="004D39CF"/>
    <w:rsid w:val="004D3A50"/>
    <w:rsid w:val="004D3B30"/>
    <w:rsid w:val="004D3C1B"/>
    <w:rsid w:val="004D3C4E"/>
    <w:rsid w:val="004D40DB"/>
    <w:rsid w:val="004D41F8"/>
    <w:rsid w:val="004D4242"/>
    <w:rsid w:val="004D444A"/>
    <w:rsid w:val="004D47AB"/>
    <w:rsid w:val="004D512A"/>
    <w:rsid w:val="004D5169"/>
    <w:rsid w:val="004D55C5"/>
    <w:rsid w:val="004D5788"/>
    <w:rsid w:val="004D5A90"/>
    <w:rsid w:val="004D5B0D"/>
    <w:rsid w:val="004D5B3A"/>
    <w:rsid w:val="004D5EA6"/>
    <w:rsid w:val="004D614D"/>
    <w:rsid w:val="004D61E1"/>
    <w:rsid w:val="004D625B"/>
    <w:rsid w:val="004D6569"/>
    <w:rsid w:val="004D6733"/>
    <w:rsid w:val="004D6A80"/>
    <w:rsid w:val="004D6A99"/>
    <w:rsid w:val="004D6AA1"/>
    <w:rsid w:val="004D6E24"/>
    <w:rsid w:val="004D6E28"/>
    <w:rsid w:val="004D6F95"/>
    <w:rsid w:val="004D6FFA"/>
    <w:rsid w:val="004D71B7"/>
    <w:rsid w:val="004D7228"/>
    <w:rsid w:val="004D73B3"/>
    <w:rsid w:val="004D7654"/>
    <w:rsid w:val="004D7697"/>
    <w:rsid w:val="004D78DD"/>
    <w:rsid w:val="004D797C"/>
    <w:rsid w:val="004D7A0A"/>
    <w:rsid w:val="004D7B92"/>
    <w:rsid w:val="004D7C18"/>
    <w:rsid w:val="004D7C2C"/>
    <w:rsid w:val="004D7D7B"/>
    <w:rsid w:val="004D7E2D"/>
    <w:rsid w:val="004E0085"/>
    <w:rsid w:val="004E02A1"/>
    <w:rsid w:val="004E02A3"/>
    <w:rsid w:val="004E03DC"/>
    <w:rsid w:val="004E05B3"/>
    <w:rsid w:val="004E07A3"/>
    <w:rsid w:val="004E08FC"/>
    <w:rsid w:val="004E0A16"/>
    <w:rsid w:val="004E0B12"/>
    <w:rsid w:val="004E12B4"/>
    <w:rsid w:val="004E131B"/>
    <w:rsid w:val="004E16B7"/>
    <w:rsid w:val="004E1C1D"/>
    <w:rsid w:val="004E1E2E"/>
    <w:rsid w:val="004E1EBD"/>
    <w:rsid w:val="004E1EE7"/>
    <w:rsid w:val="004E27FA"/>
    <w:rsid w:val="004E2B11"/>
    <w:rsid w:val="004E2BD2"/>
    <w:rsid w:val="004E2BF8"/>
    <w:rsid w:val="004E325D"/>
    <w:rsid w:val="004E32E0"/>
    <w:rsid w:val="004E35F7"/>
    <w:rsid w:val="004E35FA"/>
    <w:rsid w:val="004E3765"/>
    <w:rsid w:val="004E3931"/>
    <w:rsid w:val="004E3CB1"/>
    <w:rsid w:val="004E3D6A"/>
    <w:rsid w:val="004E4113"/>
    <w:rsid w:val="004E45FB"/>
    <w:rsid w:val="004E4678"/>
    <w:rsid w:val="004E4AE8"/>
    <w:rsid w:val="004E4CA4"/>
    <w:rsid w:val="004E4EB9"/>
    <w:rsid w:val="004E4F58"/>
    <w:rsid w:val="004E516F"/>
    <w:rsid w:val="004E53AA"/>
    <w:rsid w:val="004E5451"/>
    <w:rsid w:val="004E54E0"/>
    <w:rsid w:val="004E5622"/>
    <w:rsid w:val="004E57D7"/>
    <w:rsid w:val="004E5807"/>
    <w:rsid w:val="004E5950"/>
    <w:rsid w:val="004E59C1"/>
    <w:rsid w:val="004E5A4A"/>
    <w:rsid w:val="004E5B16"/>
    <w:rsid w:val="004E5B2C"/>
    <w:rsid w:val="004E5BE9"/>
    <w:rsid w:val="004E602F"/>
    <w:rsid w:val="004E618A"/>
    <w:rsid w:val="004E6258"/>
    <w:rsid w:val="004E6498"/>
    <w:rsid w:val="004E64C4"/>
    <w:rsid w:val="004E6755"/>
    <w:rsid w:val="004E67FE"/>
    <w:rsid w:val="004E6858"/>
    <w:rsid w:val="004E68AE"/>
    <w:rsid w:val="004E68DD"/>
    <w:rsid w:val="004E6E77"/>
    <w:rsid w:val="004E734D"/>
    <w:rsid w:val="004E77F9"/>
    <w:rsid w:val="004E7999"/>
    <w:rsid w:val="004E79AB"/>
    <w:rsid w:val="004E79B2"/>
    <w:rsid w:val="004E7BFA"/>
    <w:rsid w:val="004E7DE2"/>
    <w:rsid w:val="004E7E5D"/>
    <w:rsid w:val="004E7FBA"/>
    <w:rsid w:val="004E7FBD"/>
    <w:rsid w:val="004F0040"/>
    <w:rsid w:val="004F00DD"/>
    <w:rsid w:val="004F035C"/>
    <w:rsid w:val="004F042F"/>
    <w:rsid w:val="004F08E1"/>
    <w:rsid w:val="004F134B"/>
    <w:rsid w:val="004F139C"/>
    <w:rsid w:val="004F162B"/>
    <w:rsid w:val="004F178F"/>
    <w:rsid w:val="004F1A3B"/>
    <w:rsid w:val="004F1B7A"/>
    <w:rsid w:val="004F1B9B"/>
    <w:rsid w:val="004F1EB0"/>
    <w:rsid w:val="004F1F24"/>
    <w:rsid w:val="004F1F38"/>
    <w:rsid w:val="004F2279"/>
    <w:rsid w:val="004F23EC"/>
    <w:rsid w:val="004F24B9"/>
    <w:rsid w:val="004F25AB"/>
    <w:rsid w:val="004F261E"/>
    <w:rsid w:val="004F266A"/>
    <w:rsid w:val="004F26F9"/>
    <w:rsid w:val="004F2958"/>
    <w:rsid w:val="004F2C54"/>
    <w:rsid w:val="004F2DAB"/>
    <w:rsid w:val="004F2F30"/>
    <w:rsid w:val="004F33AE"/>
    <w:rsid w:val="004F38DC"/>
    <w:rsid w:val="004F39DC"/>
    <w:rsid w:val="004F3A98"/>
    <w:rsid w:val="004F3C4A"/>
    <w:rsid w:val="004F3C4F"/>
    <w:rsid w:val="004F3E88"/>
    <w:rsid w:val="004F3FF7"/>
    <w:rsid w:val="004F4106"/>
    <w:rsid w:val="004F42CC"/>
    <w:rsid w:val="004F4656"/>
    <w:rsid w:val="004F46FC"/>
    <w:rsid w:val="004F484D"/>
    <w:rsid w:val="004F4978"/>
    <w:rsid w:val="004F49C4"/>
    <w:rsid w:val="004F4BB5"/>
    <w:rsid w:val="004F4E86"/>
    <w:rsid w:val="004F5085"/>
    <w:rsid w:val="004F53B1"/>
    <w:rsid w:val="004F546A"/>
    <w:rsid w:val="004F5955"/>
    <w:rsid w:val="004F60D5"/>
    <w:rsid w:val="004F63C7"/>
    <w:rsid w:val="004F65BA"/>
    <w:rsid w:val="004F6609"/>
    <w:rsid w:val="004F691F"/>
    <w:rsid w:val="004F6928"/>
    <w:rsid w:val="004F6C55"/>
    <w:rsid w:val="004F6FDD"/>
    <w:rsid w:val="004F70F6"/>
    <w:rsid w:val="004F722E"/>
    <w:rsid w:val="004F7421"/>
    <w:rsid w:val="004F76A4"/>
    <w:rsid w:val="004F77C6"/>
    <w:rsid w:val="004F782B"/>
    <w:rsid w:val="004F791F"/>
    <w:rsid w:val="004F7CF1"/>
    <w:rsid w:val="004F7F25"/>
    <w:rsid w:val="0050034A"/>
    <w:rsid w:val="00500454"/>
    <w:rsid w:val="00500DD8"/>
    <w:rsid w:val="005012DD"/>
    <w:rsid w:val="00501780"/>
    <w:rsid w:val="005018AE"/>
    <w:rsid w:val="00502528"/>
    <w:rsid w:val="00502685"/>
    <w:rsid w:val="005026BA"/>
    <w:rsid w:val="005027DD"/>
    <w:rsid w:val="00502942"/>
    <w:rsid w:val="00502DA2"/>
    <w:rsid w:val="00502DFC"/>
    <w:rsid w:val="0050306D"/>
    <w:rsid w:val="00503318"/>
    <w:rsid w:val="00503643"/>
    <w:rsid w:val="00503AB2"/>
    <w:rsid w:val="00503C4D"/>
    <w:rsid w:val="00504084"/>
    <w:rsid w:val="0050439A"/>
    <w:rsid w:val="00504F28"/>
    <w:rsid w:val="00505087"/>
    <w:rsid w:val="0050510F"/>
    <w:rsid w:val="0050524B"/>
    <w:rsid w:val="00505452"/>
    <w:rsid w:val="005054F5"/>
    <w:rsid w:val="0050562E"/>
    <w:rsid w:val="0050580C"/>
    <w:rsid w:val="0050583B"/>
    <w:rsid w:val="005058BC"/>
    <w:rsid w:val="005058F2"/>
    <w:rsid w:val="0050601C"/>
    <w:rsid w:val="005060EA"/>
    <w:rsid w:val="0050643F"/>
    <w:rsid w:val="0050649C"/>
    <w:rsid w:val="005067B2"/>
    <w:rsid w:val="00506843"/>
    <w:rsid w:val="00506858"/>
    <w:rsid w:val="005068F6"/>
    <w:rsid w:val="00506972"/>
    <w:rsid w:val="00506C5C"/>
    <w:rsid w:val="00506E01"/>
    <w:rsid w:val="00506E17"/>
    <w:rsid w:val="00506EB7"/>
    <w:rsid w:val="005072B0"/>
    <w:rsid w:val="00507421"/>
    <w:rsid w:val="005077FB"/>
    <w:rsid w:val="00507A03"/>
    <w:rsid w:val="00507A3D"/>
    <w:rsid w:val="00507AB5"/>
    <w:rsid w:val="00507BF0"/>
    <w:rsid w:val="00507DFF"/>
    <w:rsid w:val="0051009F"/>
    <w:rsid w:val="005102D5"/>
    <w:rsid w:val="0051055D"/>
    <w:rsid w:val="0051077C"/>
    <w:rsid w:val="005107D9"/>
    <w:rsid w:val="005110E5"/>
    <w:rsid w:val="005111E7"/>
    <w:rsid w:val="00511225"/>
    <w:rsid w:val="00511351"/>
    <w:rsid w:val="005116F8"/>
    <w:rsid w:val="00511E1F"/>
    <w:rsid w:val="0051217A"/>
    <w:rsid w:val="00512529"/>
    <w:rsid w:val="00512884"/>
    <w:rsid w:val="00512A3B"/>
    <w:rsid w:val="00512E8C"/>
    <w:rsid w:val="0051335B"/>
    <w:rsid w:val="00513579"/>
    <w:rsid w:val="005135C9"/>
    <w:rsid w:val="00513C1D"/>
    <w:rsid w:val="00513EE9"/>
    <w:rsid w:val="00514235"/>
    <w:rsid w:val="00514504"/>
    <w:rsid w:val="00514776"/>
    <w:rsid w:val="00514911"/>
    <w:rsid w:val="00514ACD"/>
    <w:rsid w:val="00514AE4"/>
    <w:rsid w:val="00514BE9"/>
    <w:rsid w:val="00514E8A"/>
    <w:rsid w:val="00514FD1"/>
    <w:rsid w:val="005153E8"/>
    <w:rsid w:val="00515550"/>
    <w:rsid w:val="00515556"/>
    <w:rsid w:val="005155F4"/>
    <w:rsid w:val="0051576E"/>
    <w:rsid w:val="00515B94"/>
    <w:rsid w:val="00515DB0"/>
    <w:rsid w:val="00516208"/>
    <w:rsid w:val="00516733"/>
    <w:rsid w:val="00516833"/>
    <w:rsid w:val="00516BF5"/>
    <w:rsid w:val="00516C6C"/>
    <w:rsid w:val="00516DFE"/>
    <w:rsid w:val="005170CE"/>
    <w:rsid w:val="0051712B"/>
    <w:rsid w:val="005179A5"/>
    <w:rsid w:val="00517B2E"/>
    <w:rsid w:val="005200F5"/>
    <w:rsid w:val="00520466"/>
    <w:rsid w:val="005204E3"/>
    <w:rsid w:val="00520616"/>
    <w:rsid w:val="0052088E"/>
    <w:rsid w:val="00520991"/>
    <w:rsid w:val="00520B93"/>
    <w:rsid w:val="005212BF"/>
    <w:rsid w:val="0052147F"/>
    <w:rsid w:val="005214BC"/>
    <w:rsid w:val="00521AA2"/>
    <w:rsid w:val="00521AC4"/>
    <w:rsid w:val="00521DE8"/>
    <w:rsid w:val="00521FF2"/>
    <w:rsid w:val="005221FC"/>
    <w:rsid w:val="0052221E"/>
    <w:rsid w:val="005223D2"/>
    <w:rsid w:val="00522CE2"/>
    <w:rsid w:val="00522FA9"/>
    <w:rsid w:val="005230B3"/>
    <w:rsid w:val="00523265"/>
    <w:rsid w:val="005233A1"/>
    <w:rsid w:val="00523489"/>
    <w:rsid w:val="005238E1"/>
    <w:rsid w:val="00523FA6"/>
    <w:rsid w:val="00524214"/>
    <w:rsid w:val="00524A7C"/>
    <w:rsid w:val="00524B5F"/>
    <w:rsid w:val="00524C83"/>
    <w:rsid w:val="00524D45"/>
    <w:rsid w:val="00524E47"/>
    <w:rsid w:val="005250EA"/>
    <w:rsid w:val="0052526C"/>
    <w:rsid w:val="00525454"/>
    <w:rsid w:val="005257AD"/>
    <w:rsid w:val="00525A8D"/>
    <w:rsid w:val="00525AF2"/>
    <w:rsid w:val="00525B7C"/>
    <w:rsid w:val="00525D80"/>
    <w:rsid w:val="00525EB1"/>
    <w:rsid w:val="00526070"/>
    <w:rsid w:val="00526105"/>
    <w:rsid w:val="005267C2"/>
    <w:rsid w:val="005270D0"/>
    <w:rsid w:val="0052714E"/>
    <w:rsid w:val="00527407"/>
    <w:rsid w:val="0052771D"/>
    <w:rsid w:val="005279B0"/>
    <w:rsid w:val="00527A43"/>
    <w:rsid w:val="00527DC8"/>
    <w:rsid w:val="00527EAF"/>
    <w:rsid w:val="00527F51"/>
    <w:rsid w:val="00530388"/>
    <w:rsid w:val="0053065F"/>
    <w:rsid w:val="00530ADB"/>
    <w:rsid w:val="00530EBD"/>
    <w:rsid w:val="00531088"/>
    <w:rsid w:val="0053136E"/>
    <w:rsid w:val="00531421"/>
    <w:rsid w:val="00531523"/>
    <w:rsid w:val="00531895"/>
    <w:rsid w:val="00531994"/>
    <w:rsid w:val="00531B43"/>
    <w:rsid w:val="005321C9"/>
    <w:rsid w:val="005322D6"/>
    <w:rsid w:val="00532367"/>
    <w:rsid w:val="00532373"/>
    <w:rsid w:val="00532428"/>
    <w:rsid w:val="00532637"/>
    <w:rsid w:val="00532767"/>
    <w:rsid w:val="00532917"/>
    <w:rsid w:val="0053298F"/>
    <w:rsid w:val="005329C5"/>
    <w:rsid w:val="00532E46"/>
    <w:rsid w:val="00532F3E"/>
    <w:rsid w:val="005330FA"/>
    <w:rsid w:val="00533179"/>
    <w:rsid w:val="00533275"/>
    <w:rsid w:val="00533291"/>
    <w:rsid w:val="005336C4"/>
    <w:rsid w:val="005336C9"/>
    <w:rsid w:val="00533991"/>
    <w:rsid w:val="00533A13"/>
    <w:rsid w:val="00533A9E"/>
    <w:rsid w:val="00533BCE"/>
    <w:rsid w:val="00533E6D"/>
    <w:rsid w:val="0053408D"/>
    <w:rsid w:val="00534391"/>
    <w:rsid w:val="0053471E"/>
    <w:rsid w:val="00534972"/>
    <w:rsid w:val="00534C84"/>
    <w:rsid w:val="00534E1D"/>
    <w:rsid w:val="00534F9F"/>
    <w:rsid w:val="00535060"/>
    <w:rsid w:val="00535301"/>
    <w:rsid w:val="005353F8"/>
    <w:rsid w:val="005355C6"/>
    <w:rsid w:val="0053597E"/>
    <w:rsid w:val="00535F56"/>
    <w:rsid w:val="0053625F"/>
    <w:rsid w:val="005363F6"/>
    <w:rsid w:val="0053640B"/>
    <w:rsid w:val="00536704"/>
    <w:rsid w:val="005367F2"/>
    <w:rsid w:val="00536944"/>
    <w:rsid w:val="00536F4C"/>
    <w:rsid w:val="00536FE0"/>
    <w:rsid w:val="00537458"/>
    <w:rsid w:val="005375B9"/>
    <w:rsid w:val="0053794E"/>
    <w:rsid w:val="00537CC8"/>
    <w:rsid w:val="00537F4B"/>
    <w:rsid w:val="00537F5F"/>
    <w:rsid w:val="00540101"/>
    <w:rsid w:val="00540138"/>
    <w:rsid w:val="0054095E"/>
    <w:rsid w:val="00540AD8"/>
    <w:rsid w:val="00540BCB"/>
    <w:rsid w:val="00540DE8"/>
    <w:rsid w:val="00540EC3"/>
    <w:rsid w:val="00540FBC"/>
    <w:rsid w:val="005411C9"/>
    <w:rsid w:val="005414C4"/>
    <w:rsid w:val="005418BC"/>
    <w:rsid w:val="005418C6"/>
    <w:rsid w:val="0054198E"/>
    <w:rsid w:val="00541B23"/>
    <w:rsid w:val="005421DD"/>
    <w:rsid w:val="005422EE"/>
    <w:rsid w:val="0054235E"/>
    <w:rsid w:val="0054238D"/>
    <w:rsid w:val="005425F9"/>
    <w:rsid w:val="005427DB"/>
    <w:rsid w:val="00542929"/>
    <w:rsid w:val="00542A78"/>
    <w:rsid w:val="00542BBE"/>
    <w:rsid w:val="00542CAB"/>
    <w:rsid w:val="00542CDF"/>
    <w:rsid w:val="00543BA3"/>
    <w:rsid w:val="00543C06"/>
    <w:rsid w:val="00543DA6"/>
    <w:rsid w:val="00543EA7"/>
    <w:rsid w:val="005440B5"/>
    <w:rsid w:val="0054425E"/>
    <w:rsid w:val="005442F5"/>
    <w:rsid w:val="0054452F"/>
    <w:rsid w:val="0054478C"/>
    <w:rsid w:val="00544DC9"/>
    <w:rsid w:val="00545255"/>
    <w:rsid w:val="00545315"/>
    <w:rsid w:val="0054564C"/>
    <w:rsid w:val="005457CD"/>
    <w:rsid w:val="00545C23"/>
    <w:rsid w:val="005460FB"/>
    <w:rsid w:val="005462A2"/>
    <w:rsid w:val="00546322"/>
    <w:rsid w:val="00546410"/>
    <w:rsid w:val="005466D5"/>
    <w:rsid w:val="005466DA"/>
    <w:rsid w:val="00546706"/>
    <w:rsid w:val="0054680B"/>
    <w:rsid w:val="00546AEE"/>
    <w:rsid w:val="00546ECA"/>
    <w:rsid w:val="00546F31"/>
    <w:rsid w:val="00547038"/>
    <w:rsid w:val="0054713D"/>
    <w:rsid w:val="005471D4"/>
    <w:rsid w:val="005475D1"/>
    <w:rsid w:val="00547B11"/>
    <w:rsid w:val="00547B47"/>
    <w:rsid w:val="00547E1B"/>
    <w:rsid w:val="005501FE"/>
    <w:rsid w:val="0055032F"/>
    <w:rsid w:val="005505C1"/>
    <w:rsid w:val="00550605"/>
    <w:rsid w:val="005507C3"/>
    <w:rsid w:val="005509B4"/>
    <w:rsid w:val="005509C8"/>
    <w:rsid w:val="00551254"/>
    <w:rsid w:val="005512B8"/>
    <w:rsid w:val="00551319"/>
    <w:rsid w:val="00551391"/>
    <w:rsid w:val="0055148A"/>
    <w:rsid w:val="0055159C"/>
    <w:rsid w:val="00551A69"/>
    <w:rsid w:val="00551AA1"/>
    <w:rsid w:val="005521A2"/>
    <w:rsid w:val="005521DF"/>
    <w:rsid w:val="00552523"/>
    <w:rsid w:val="005525BD"/>
    <w:rsid w:val="005526C6"/>
    <w:rsid w:val="005526FF"/>
    <w:rsid w:val="005528A5"/>
    <w:rsid w:val="005528F9"/>
    <w:rsid w:val="00552A13"/>
    <w:rsid w:val="00552F03"/>
    <w:rsid w:val="00552FD8"/>
    <w:rsid w:val="005531F0"/>
    <w:rsid w:val="0055324A"/>
    <w:rsid w:val="00553389"/>
    <w:rsid w:val="0055344B"/>
    <w:rsid w:val="005535B9"/>
    <w:rsid w:val="005537F8"/>
    <w:rsid w:val="005537FD"/>
    <w:rsid w:val="005538CD"/>
    <w:rsid w:val="00553B34"/>
    <w:rsid w:val="00553D54"/>
    <w:rsid w:val="00553D79"/>
    <w:rsid w:val="00553FFC"/>
    <w:rsid w:val="005542B5"/>
    <w:rsid w:val="005543BF"/>
    <w:rsid w:val="00554441"/>
    <w:rsid w:val="005544D8"/>
    <w:rsid w:val="005546EE"/>
    <w:rsid w:val="00554779"/>
    <w:rsid w:val="0055483D"/>
    <w:rsid w:val="0055488A"/>
    <w:rsid w:val="00554C82"/>
    <w:rsid w:val="00554CE8"/>
    <w:rsid w:val="00554D44"/>
    <w:rsid w:val="00555553"/>
    <w:rsid w:val="00555844"/>
    <w:rsid w:val="0055584E"/>
    <w:rsid w:val="00555F3F"/>
    <w:rsid w:val="00556380"/>
    <w:rsid w:val="005563BE"/>
    <w:rsid w:val="0055645C"/>
    <w:rsid w:val="0055652C"/>
    <w:rsid w:val="00556906"/>
    <w:rsid w:val="00556BEC"/>
    <w:rsid w:val="00556DC0"/>
    <w:rsid w:val="00556F09"/>
    <w:rsid w:val="00556F35"/>
    <w:rsid w:val="00557073"/>
    <w:rsid w:val="00557075"/>
    <w:rsid w:val="0055718E"/>
    <w:rsid w:val="0055754B"/>
    <w:rsid w:val="00560162"/>
    <w:rsid w:val="0056019F"/>
    <w:rsid w:val="005609B8"/>
    <w:rsid w:val="00560A5D"/>
    <w:rsid w:val="00560D29"/>
    <w:rsid w:val="00561187"/>
    <w:rsid w:val="005612D7"/>
    <w:rsid w:val="005613A5"/>
    <w:rsid w:val="005614D8"/>
    <w:rsid w:val="00561653"/>
    <w:rsid w:val="005616F6"/>
    <w:rsid w:val="0056177B"/>
    <w:rsid w:val="00561BF7"/>
    <w:rsid w:val="00561CA4"/>
    <w:rsid w:val="00562062"/>
    <w:rsid w:val="0056210A"/>
    <w:rsid w:val="00562120"/>
    <w:rsid w:val="0056218E"/>
    <w:rsid w:val="0056229A"/>
    <w:rsid w:val="0056235B"/>
    <w:rsid w:val="005623E0"/>
    <w:rsid w:val="005624DD"/>
    <w:rsid w:val="005624E3"/>
    <w:rsid w:val="0056268F"/>
    <w:rsid w:val="0056287D"/>
    <w:rsid w:val="005628B0"/>
    <w:rsid w:val="0056293C"/>
    <w:rsid w:val="005629C4"/>
    <w:rsid w:val="00562C4D"/>
    <w:rsid w:val="00562CFC"/>
    <w:rsid w:val="0056307C"/>
    <w:rsid w:val="00563092"/>
    <w:rsid w:val="005632B0"/>
    <w:rsid w:val="005634E2"/>
    <w:rsid w:val="00563754"/>
    <w:rsid w:val="0056392D"/>
    <w:rsid w:val="00563A8C"/>
    <w:rsid w:val="00563B0B"/>
    <w:rsid w:val="00563DF3"/>
    <w:rsid w:val="00563EAE"/>
    <w:rsid w:val="005644D1"/>
    <w:rsid w:val="005653F4"/>
    <w:rsid w:val="005653F7"/>
    <w:rsid w:val="00565711"/>
    <w:rsid w:val="005657E2"/>
    <w:rsid w:val="00565816"/>
    <w:rsid w:val="00565D23"/>
    <w:rsid w:val="00566077"/>
    <w:rsid w:val="005661F9"/>
    <w:rsid w:val="0056623E"/>
    <w:rsid w:val="005662E8"/>
    <w:rsid w:val="00566479"/>
    <w:rsid w:val="00566592"/>
    <w:rsid w:val="00566B84"/>
    <w:rsid w:val="00566BD7"/>
    <w:rsid w:val="00566C79"/>
    <w:rsid w:val="00566F4D"/>
    <w:rsid w:val="00566FF1"/>
    <w:rsid w:val="00567026"/>
    <w:rsid w:val="00567100"/>
    <w:rsid w:val="005673D4"/>
    <w:rsid w:val="00567409"/>
    <w:rsid w:val="00567561"/>
    <w:rsid w:val="00567830"/>
    <w:rsid w:val="00567874"/>
    <w:rsid w:val="0056791D"/>
    <w:rsid w:val="00567AC9"/>
    <w:rsid w:val="00567BD2"/>
    <w:rsid w:val="00567C13"/>
    <w:rsid w:val="00570270"/>
    <w:rsid w:val="00570325"/>
    <w:rsid w:val="0057050E"/>
    <w:rsid w:val="005705BE"/>
    <w:rsid w:val="00570836"/>
    <w:rsid w:val="00570ABE"/>
    <w:rsid w:val="00570E37"/>
    <w:rsid w:val="00570F88"/>
    <w:rsid w:val="00570F97"/>
    <w:rsid w:val="0057123F"/>
    <w:rsid w:val="005718E3"/>
    <w:rsid w:val="00571C3D"/>
    <w:rsid w:val="00571DB1"/>
    <w:rsid w:val="00571FA7"/>
    <w:rsid w:val="005720B5"/>
    <w:rsid w:val="0057212F"/>
    <w:rsid w:val="005721FC"/>
    <w:rsid w:val="0057223D"/>
    <w:rsid w:val="00572253"/>
    <w:rsid w:val="0057233A"/>
    <w:rsid w:val="005724B3"/>
    <w:rsid w:val="00572667"/>
    <w:rsid w:val="005727D7"/>
    <w:rsid w:val="00572B08"/>
    <w:rsid w:val="00572C0D"/>
    <w:rsid w:val="00572D10"/>
    <w:rsid w:val="00572D53"/>
    <w:rsid w:val="00572DD9"/>
    <w:rsid w:val="00572E11"/>
    <w:rsid w:val="00572FBF"/>
    <w:rsid w:val="00572FC7"/>
    <w:rsid w:val="00573082"/>
    <w:rsid w:val="005733E0"/>
    <w:rsid w:val="005735A8"/>
    <w:rsid w:val="00573A5F"/>
    <w:rsid w:val="00573C55"/>
    <w:rsid w:val="00573D58"/>
    <w:rsid w:val="00573FFE"/>
    <w:rsid w:val="00574020"/>
    <w:rsid w:val="005741CF"/>
    <w:rsid w:val="0057420B"/>
    <w:rsid w:val="00574711"/>
    <w:rsid w:val="00574DEF"/>
    <w:rsid w:val="00574F68"/>
    <w:rsid w:val="00575003"/>
    <w:rsid w:val="00575143"/>
    <w:rsid w:val="005752AE"/>
    <w:rsid w:val="005756DA"/>
    <w:rsid w:val="00575793"/>
    <w:rsid w:val="005759E9"/>
    <w:rsid w:val="005760A2"/>
    <w:rsid w:val="005760AA"/>
    <w:rsid w:val="005760EB"/>
    <w:rsid w:val="005761A2"/>
    <w:rsid w:val="0057644C"/>
    <w:rsid w:val="00576731"/>
    <w:rsid w:val="00576915"/>
    <w:rsid w:val="00576B39"/>
    <w:rsid w:val="00576CD8"/>
    <w:rsid w:val="00576E54"/>
    <w:rsid w:val="00576F1F"/>
    <w:rsid w:val="005774B7"/>
    <w:rsid w:val="005775D5"/>
    <w:rsid w:val="0057772C"/>
    <w:rsid w:val="00577734"/>
    <w:rsid w:val="005779AF"/>
    <w:rsid w:val="0058000D"/>
    <w:rsid w:val="005802E7"/>
    <w:rsid w:val="00580552"/>
    <w:rsid w:val="0058055A"/>
    <w:rsid w:val="00580897"/>
    <w:rsid w:val="00580A39"/>
    <w:rsid w:val="00580A6F"/>
    <w:rsid w:val="00580A9A"/>
    <w:rsid w:val="00580B86"/>
    <w:rsid w:val="00580F65"/>
    <w:rsid w:val="00581040"/>
    <w:rsid w:val="005810E1"/>
    <w:rsid w:val="00581399"/>
    <w:rsid w:val="00581665"/>
    <w:rsid w:val="0058187C"/>
    <w:rsid w:val="005818AA"/>
    <w:rsid w:val="0058195B"/>
    <w:rsid w:val="00581AEA"/>
    <w:rsid w:val="00581B66"/>
    <w:rsid w:val="00582124"/>
    <w:rsid w:val="005821F2"/>
    <w:rsid w:val="00582332"/>
    <w:rsid w:val="0058250C"/>
    <w:rsid w:val="00582514"/>
    <w:rsid w:val="00582A69"/>
    <w:rsid w:val="00582F2B"/>
    <w:rsid w:val="00582F73"/>
    <w:rsid w:val="0058311F"/>
    <w:rsid w:val="00583251"/>
    <w:rsid w:val="0058361B"/>
    <w:rsid w:val="00583806"/>
    <w:rsid w:val="005838F9"/>
    <w:rsid w:val="00583B29"/>
    <w:rsid w:val="00583BE9"/>
    <w:rsid w:val="00583C8C"/>
    <w:rsid w:val="005841DF"/>
    <w:rsid w:val="00584200"/>
    <w:rsid w:val="00584362"/>
    <w:rsid w:val="00584416"/>
    <w:rsid w:val="005844E3"/>
    <w:rsid w:val="00584B45"/>
    <w:rsid w:val="00584CB0"/>
    <w:rsid w:val="00584CB5"/>
    <w:rsid w:val="00584D3A"/>
    <w:rsid w:val="005856E4"/>
    <w:rsid w:val="00585A80"/>
    <w:rsid w:val="00585D0C"/>
    <w:rsid w:val="00585DF1"/>
    <w:rsid w:val="00586496"/>
    <w:rsid w:val="005865A2"/>
    <w:rsid w:val="00586748"/>
    <w:rsid w:val="00586B19"/>
    <w:rsid w:val="00586B8E"/>
    <w:rsid w:val="00586DA9"/>
    <w:rsid w:val="00586EC0"/>
    <w:rsid w:val="00587044"/>
    <w:rsid w:val="00587263"/>
    <w:rsid w:val="0058728E"/>
    <w:rsid w:val="00587385"/>
    <w:rsid w:val="0058744A"/>
    <w:rsid w:val="0058757D"/>
    <w:rsid w:val="00587591"/>
    <w:rsid w:val="005875BA"/>
    <w:rsid w:val="005876E4"/>
    <w:rsid w:val="00587768"/>
    <w:rsid w:val="00587B86"/>
    <w:rsid w:val="00590203"/>
    <w:rsid w:val="0059118C"/>
    <w:rsid w:val="00591294"/>
    <w:rsid w:val="00591354"/>
    <w:rsid w:val="00591359"/>
    <w:rsid w:val="00591803"/>
    <w:rsid w:val="00591B85"/>
    <w:rsid w:val="00591C58"/>
    <w:rsid w:val="0059202A"/>
    <w:rsid w:val="00592094"/>
    <w:rsid w:val="005922F4"/>
    <w:rsid w:val="0059235F"/>
    <w:rsid w:val="005925D9"/>
    <w:rsid w:val="0059265B"/>
    <w:rsid w:val="00592697"/>
    <w:rsid w:val="0059279E"/>
    <w:rsid w:val="00592879"/>
    <w:rsid w:val="005928AF"/>
    <w:rsid w:val="00592B47"/>
    <w:rsid w:val="00592BAC"/>
    <w:rsid w:val="0059310F"/>
    <w:rsid w:val="005931F8"/>
    <w:rsid w:val="005932A1"/>
    <w:rsid w:val="00593380"/>
    <w:rsid w:val="005935A4"/>
    <w:rsid w:val="005935A7"/>
    <w:rsid w:val="005937DC"/>
    <w:rsid w:val="0059380A"/>
    <w:rsid w:val="0059381D"/>
    <w:rsid w:val="00593872"/>
    <w:rsid w:val="00593E78"/>
    <w:rsid w:val="00594219"/>
    <w:rsid w:val="00594265"/>
    <w:rsid w:val="00594371"/>
    <w:rsid w:val="0059468B"/>
    <w:rsid w:val="00594982"/>
    <w:rsid w:val="00595988"/>
    <w:rsid w:val="00595E8E"/>
    <w:rsid w:val="00595F08"/>
    <w:rsid w:val="00596224"/>
    <w:rsid w:val="00596986"/>
    <w:rsid w:val="00596BF5"/>
    <w:rsid w:val="00596D5C"/>
    <w:rsid w:val="00596E4A"/>
    <w:rsid w:val="0059703F"/>
    <w:rsid w:val="005971B1"/>
    <w:rsid w:val="0059723C"/>
    <w:rsid w:val="0059726A"/>
    <w:rsid w:val="005974A5"/>
    <w:rsid w:val="00597B6B"/>
    <w:rsid w:val="00597B94"/>
    <w:rsid w:val="00597C74"/>
    <w:rsid w:val="005A0152"/>
    <w:rsid w:val="005A051C"/>
    <w:rsid w:val="005A0CE1"/>
    <w:rsid w:val="005A0F0C"/>
    <w:rsid w:val="005A125A"/>
    <w:rsid w:val="005A13C4"/>
    <w:rsid w:val="005A145A"/>
    <w:rsid w:val="005A172D"/>
    <w:rsid w:val="005A191D"/>
    <w:rsid w:val="005A1B6E"/>
    <w:rsid w:val="005A1BE9"/>
    <w:rsid w:val="005A1C26"/>
    <w:rsid w:val="005A1F16"/>
    <w:rsid w:val="005A21E7"/>
    <w:rsid w:val="005A21F1"/>
    <w:rsid w:val="005A2486"/>
    <w:rsid w:val="005A28A9"/>
    <w:rsid w:val="005A2EB1"/>
    <w:rsid w:val="005A3373"/>
    <w:rsid w:val="005A3870"/>
    <w:rsid w:val="005A3AF9"/>
    <w:rsid w:val="005A3E19"/>
    <w:rsid w:val="005A3EDF"/>
    <w:rsid w:val="005A3F46"/>
    <w:rsid w:val="005A44A6"/>
    <w:rsid w:val="005A45A4"/>
    <w:rsid w:val="005A482A"/>
    <w:rsid w:val="005A48AA"/>
    <w:rsid w:val="005A4A55"/>
    <w:rsid w:val="005A4D42"/>
    <w:rsid w:val="005A4E4E"/>
    <w:rsid w:val="005A4EC6"/>
    <w:rsid w:val="005A4F22"/>
    <w:rsid w:val="005A535D"/>
    <w:rsid w:val="005A53C7"/>
    <w:rsid w:val="005A5402"/>
    <w:rsid w:val="005A543A"/>
    <w:rsid w:val="005A557A"/>
    <w:rsid w:val="005A5767"/>
    <w:rsid w:val="005A5987"/>
    <w:rsid w:val="005A5AF9"/>
    <w:rsid w:val="005A5ECD"/>
    <w:rsid w:val="005A6637"/>
    <w:rsid w:val="005A6853"/>
    <w:rsid w:val="005A6D2A"/>
    <w:rsid w:val="005A6D89"/>
    <w:rsid w:val="005A6FC5"/>
    <w:rsid w:val="005A700D"/>
    <w:rsid w:val="005A70F8"/>
    <w:rsid w:val="005A73EB"/>
    <w:rsid w:val="005A75E9"/>
    <w:rsid w:val="005A7689"/>
    <w:rsid w:val="005A76F5"/>
    <w:rsid w:val="005A77B7"/>
    <w:rsid w:val="005A7C5A"/>
    <w:rsid w:val="005A7CC6"/>
    <w:rsid w:val="005B0072"/>
    <w:rsid w:val="005B09B7"/>
    <w:rsid w:val="005B0E3C"/>
    <w:rsid w:val="005B0ECD"/>
    <w:rsid w:val="005B0EE2"/>
    <w:rsid w:val="005B10FF"/>
    <w:rsid w:val="005B12C7"/>
    <w:rsid w:val="005B13D1"/>
    <w:rsid w:val="005B1730"/>
    <w:rsid w:val="005B17E1"/>
    <w:rsid w:val="005B18A1"/>
    <w:rsid w:val="005B18AD"/>
    <w:rsid w:val="005B1B55"/>
    <w:rsid w:val="005B1E30"/>
    <w:rsid w:val="005B204B"/>
    <w:rsid w:val="005B2261"/>
    <w:rsid w:val="005B26F4"/>
    <w:rsid w:val="005B2A43"/>
    <w:rsid w:val="005B2BF1"/>
    <w:rsid w:val="005B2E16"/>
    <w:rsid w:val="005B3012"/>
    <w:rsid w:val="005B3015"/>
    <w:rsid w:val="005B3049"/>
    <w:rsid w:val="005B3D7D"/>
    <w:rsid w:val="005B3EB7"/>
    <w:rsid w:val="005B3EE9"/>
    <w:rsid w:val="005B3F4A"/>
    <w:rsid w:val="005B40D7"/>
    <w:rsid w:val="005B4164"/>
    <w:rsid w:val="005B41D7"/>
    <w:rsid w:val="005B449D"/>
    <w:rsid w:val="005B4578"/>
    <w:rsid w:val="005B47DF"/>
    <w:rsid w:val="005B4869"/>
    <w:rsid w:val="005B4892"/>
    <w:rsid w:val="005B4EA9"/>
    <w:rsid w:val="005B4F73"/>
    <w:rsid w:val="005B5118"/>
    <w:rsid w:val="005B533E"/>
    <w:rsid w:val="005B53B1"/>
    <w:rsid w:val="005B5A20"/>
    <w:rsid w:val="005B5ADE"/>
    <w:rsid w:val="005B5C6F"/>
    <w:rsid w:val="005B5DC5"/>
    <w:rsid w:val="005B5F42"/>
    <w:rsid w:val="005B627C"/>
    <w:rsid w:val="005B6368"/>
    <w:rsid w:val="005B665E"/>
    <w:rsid w:val="005B672D"/>
    <w:rsid w:val="005B67B0"/>
    <w:rsid w:val="005B70B2"/>
    <w:rsid w:val="005B7175"/>
    <w:rsid w:val="005B72B3"/>
    <w:rsid w:val="005B76BF"/>
    <w:rsid w:val="005B7773"/>
    <w:rsid w:val="005B77F7"/>
    <w:rsid w:val="005B78BF"/>
    <w:rsid w:val="005B7A79"/>
    <w:rsid w:val="005B7FD7"/>
    <w:rsid w:val="005C03D9"/>
    <w:rsid w:val="005C0454"/>
    <w:rsid w:val="005C07ED"/>
    <w:rsid w:val="005C08AC"/>
    <w:rsid w:val="005C08E3"/>
    <w:rsid w:val="005C0F0E"/>
    <w:rsid w:val="005C1270"/>
    <w:rsid w:val="005C12F0"/>
    <w:rsid w:val="005C13F3"/>
    <w:rsid w:val="005C15FC"/>
    <w:rsid w:val="005C1689"/>
    <w:rsid w:val="005C16E8"/>
    <w:rsid w:val="005C1751"/>
    <w:rsid w:val="005C1CF5"/>
    <w:rsid w:val="005C1DBF"/>
    <w:rsid w:val="005C1EAB"/>
    <w:rsid w:val="005C1F0F"/>
    <w:rsid w:val="005C2000"/>
    <w:rsid w:val="005C201F"/>
    <w:rsid w:val="005C215A"/>
    <w:rsid w:val="005C21AE"/>
    <w:rsid w:val="005C246F"/>
    <w:rsid w:val="005C24D9"/>
    <w:rsid w:val="005C266E"/>
    <w:rsid w:val="005C28DB"/>
    <w:rsid w:val="005C2B50"/>
    <w:rsid w:val="005C2BAD"/>
    <w:rsid w:val="005C2F1F"/>
    <w:rsid w:val="005C31B6"/>
    <w:rsid w:val="005C3313"/>
    <w:rsid w:val="005C33BC"/>
    <w:rsid w:val="005C3435"/>
    <w:rsid w:val="005C38AE"/>
    <w:rsid w:val="005C38B6"/>
    <w:rsid w:val="005C3A2E"/>
    <w:rsid w:val="005C3C03"/>
    <w:rsid w:val="005C3E12"/>
    <w:rsid w:val="005C3E4F"/>
    <w:rsid w:val="005C40A9"/>
    <w:rsid w:val="005C4483"/>
    <w:rsid w:val="005C4590"/>
    <w:rsid w:val="005C471F"/>
    <w:rsid w:val="005C4CAA"/>
    <w:rsid w:val="005C4E49"/>
    <w:rsid w:val="005C4EAC"/>
    <w:rsid w:val="005C5192"/>
    <w:rsid w:val="005C5295"/>
    <w:rsid w:val="005C5490"/>
    <w:rsid w:val="005C55CD"/>
    <w:rsid w:val="005C56A9"/>
    <w:rsid w:val="005C5920"/>
    <w:rsid w:val="005C5BF2"/>
    <w:rsid w:val="005C5BFE"/>
    <w:rsid w:val="005C5FB6"/>
    <w:rsid w:val="005C60A6"/>
    <w:rsid w:val="005C6AA1"/>
    <w:rsid w:val="005C6ADC"/>
    <w:rsid w:val="005C6CA9"/>
    <w:rsid w:val="005C6F14"/>
    <w:rsid w:val="005C7344"/>
    <w:rsid w:val="005C77E2"/>
    <w:rsid w:val="005C7861"/>
    <w:rsid w:val="005C7ADA"/>
    <w:rsid w:val="005C7D43"/>
    <w:rsid w:val="005C7D60"/>
    <w:rsid w:val="005C7E37"/>
    <w:rsid w:val="005C7F9A"/>
    <w:rsid w:val="005C7FAB"/>
    <w:rsid w:val="005C7FF0"/>
    <w:rsid w:val="005D0243"/>
    <w:rsid w:val="005D081A"/>
    <w:rsid w:val="005D0B44"/>
    <w:rsid w:val="005D0E39"/>
    <w:rsid w:val="005D0EDA"/>
    <w:rsid w:val="005D0F5C"/>
    <w:rsid w:val="005D1000"/>
    <w:rsid w:val="005D1070"/>
    <w:rsid w:val="005D1156"/>
    <w:rsid w:val="005D1218"/>
    <w:rsid w:val="005D15EA"/>
    <w:rsid w:val="005D1778"/>
    <w:rsid w:val="005D189D"/>
    <w:rsid w:val="005D191C"/>
    <w:rsid w:val="005D1B7A"/>
    <w:rsid w:val="005D1C96"/>
    <w:rsid w:val="005D1DA2"/>
    <w:rsid w:val="005D20F5"/>
    <w:rsid w:val="005D224D"/>
    <w:rsid w:val="005D2349"/>
    <w:rsid w:val="005D25CC"/>
    <w:rsid w:val="005D27B9"/>
    <w:rsid w:val="005D2D1C"/>
    <w:rsid w:val="005D2FBA"/>
    <w:rsid w:val="005D315C"/>
    <w:rsid w:val="005D3689"/>
    <w:rsid w:val="005D36F8"/>
    <w:rsid w:val="005D37C9"/>
    <w:rsid w:val="005D3816"/>
    <w:rsid w:val="005D387E"/>
    <w:rsid w:val="005D3A5D"/>
    <w:rsid w:val="005D3FD1"/>
    <w:rsid w:val="005D4249"/>
    <w:rsid w:val="005D442A"/>
    <w:rsid w:val="005D444C"/>
    <w:rsid w:val="005D4846"/>
    <w:rsid w:val="005D4DFF"/>
    <w:rsid w:val="005D528C"/>
    <w:rsid w:val="005D5A4F"/>
    <w:rsid w:val="005D5AAD"/>
    <w:rsid w:val="005D5FAC"/>
    <w:rsid w:val="005D6127"/>
    <w:rsid w:val="005D6466"/>
    <w:rsid w:val="005D66CA"/>
    <w:rsid w:val="005D68EE"/>
    <w:rsid w:val="005D6997"/>
    <w:rsid w:val="005D69C2"/>
    <w:rsid w:val="005D69D9"/>
    <w:rsid w:val="005D6AB6"/>
    <w:rsid w:val="005D6B2A"/>
    <w:rsid w:val="005D6CBC"/>
    <w:rsid w:val="005D6E6C"/>
    <w:rsid w:val="005D6E90"/>
    <w:rsid w:val="005D6F76"/>
    <w:rsid w:val="005D70E7"/>
    <w:rsid w:val="005D71DE"/>
    <w:rsid w:val="005D7F31"/>
    <w:rsid w:val="005E01AB"/>
    <w:rsid w:val="005E0873"/>
    <w:rsid w:val="005E08F7"/>
    <w:rsid w:val="005E09BC"/>
    <w:rsid w:val="005E0C49"/>
    <w:rsid w:val="005E0D73"/>
    <w:rsid w:val="005E105A"/>
    <w:rsid w:val="005E1273"/>
    <w:rsid w:val="005E127A"/>
    <w:rsid w:val="005E12A7"/>
    <w:rsid w:val="005E12F7"/>
    <w:rsid w:val="005E133C"/>
    <w:rsid w:val="005E1531"/>
    <w:rsid w:val="005E15F2"/>
    <w:rsid w:val="005E1665"/>
    <w:rsid w:val="005E19FC"/>
    <w:rsid w:val="005E1FAD"/>
    <w:rsid w:val="005E204A"/>
    <w:rsid w:val="005E206F"/>
    <w:rsid w:val="005E214D"/>
    <w:rsid w:val="005E21CF"/>
    <w:rsid w:val="005E22D4"/>
    <w:rsid w:val="005E245E"/>
    <w:rsid w:val="005E2804"/>
    <w:rsid w:val="005E2B97"/>
    <w:rsid w:val="005E2F87"/>
    <w:rsid w:val="005E3748"/>
    <w:rsid w:val="005E3750"/>
    <w:rsid w:val="005E38C8"/>
    <w:rsid w:val="005E3B8C"/>
    <w:rsid w:val="005E3C57"/>
    <w:rsid w:val="005E3E25"/>
    <w:rsid w:val="005E41DE"/>
    <w:rsid w:val="005E4206"/>
    <w:rsid w:val="005E428C"/>
    <w:rsid w:val="005E42F7"/>
    <w:rsid w:val="005E436B"/>
    <w:rsid w:val="005E449F"/>
    <w:rsid w:val="005E4764"/>
    <w:rsid w:val="005E477B"/>
    <w:rsid w:val="005E49E2"/>
    <w:rsid w:val="005E4A35"/>
    <w:rsid w:val="005E4ADB"/>
    <w:rsid w:val="005E4E48"/>
    <w:rsid w:val="005E5156"/>
    <w:rsid w:val="005E51D3"/>
    <w:rsid w:val="005E528B"/>
    <w:rsid w:val="005E5323"/>
    <w:rsid w:val="005E55ED"/>
    <w:rsid w:val="005E5C03"/>
    <w:rsid w:val="005E5C86"/>
    <w:rsid w:val="005E5DE8"/>
    <w:rsid w:val="005E5FDA"/>
    <w:rsid w:val="005E62E1"/>
    <w:rsid w:val="005E63CE"/>
    <w:rsid w:val="005E63D9"/>
    <w:rsid w:val="005E63F4"/>
    <w:rsid w:val="005E674A"/>
    <w:rsid w:val="005E69C7"/>
    <w:rsid w:val="005E6D21"/>
    <w:rsid w:val="005E7252"/>
    <w:rsid w:val="005E72B3"/>
    <w:rsid w:val="005E753E"/>
    <w:rsid w:val="005E77C6"/>
    <w:rsid w:val="005E7C1D"/>
    <w:rsid w:val="005E7C4F"/>
    <w:rsid w:val="005E7F1B"/>
    <w:rsid w:val="005F025E"/>
    <w:rsid w:val="005F033A"/>
    <w:rsid w:val="005F09CD"/>
    <w:rsid w:val="005F0CD9"/>
    <w:rsid w:val="005F0EBD"/>
    <w:rsid w:val="005F131E"/>
    <w:rsid w:val="005F1583"/>
    <w:rsid w:val="005F1696"/>
    <w:rsid w:val="005F1C83"/>
    <w:rsid w:val="005F1C86"/>
    <w:rsid w:val="005F1EA7"/>
    <w:rsid w:val="005F1F54"/>
    <w:rsid w:val="005F217B"/>
    <w:rsid w:val="005F2241"/>
    <w:rsid w:val="005F246C"/>
    <w:rsid w:val="005F24B0"/>
    <w:rsid w:val="005F298A"/>
    <w:rsid w:val="005F300E"/>
    <w:rsid w:val="005F3214"/>
    <w:rsid w:val="005F3387"/>
    <w:rsid w:val="005F34BA"/>
    <w:rsid w:val="005F34FF"/>
    <w:rsid w:val="005F35DE"/>
    <w:rsid w:val="005F35ED"/>
    <w:rsid w:val="005F36C2"/>
    <w:rsid w:val="005F376F"/>
    <w:rsid w:val="005F394E"/>
    <w:rsid w:val="005F3AFE"/>
    <w:rsid w:val="005F3BBC"/>
    <w:rsid w:val="005F3E92"/>
    <w:rsid w:val="005F3EE9"/>
    <w:rsid w:val="005F4210"/>
    <w:rsid w:val="005F4211"/>
    <w:rsid w:val="005F4247"/>
    <w:rsid w:val="005F4389"/>
    <w:rsid w:val="005F43D4"/>
    <w:rsid w:val="005F4A08"/>
    <w:rsid w:val="005F4B3B"/>
    <w:rsid w:val="005F4E4E"/>
    <w:rsid w:val="005F4F77"/>
    <w:rsid w:val="005F502B"/>
    <w:rsid w:val="005F5638"/>
    <w:rsid w:val="005F5715"/>
    <w:rsid w:val="005F5736"/>
    <w:rsid w:val="005F5A3E"/>
    <w:rsid w:val="005F5B63"/>
    <w:rsid w:val="005F5BF6"/>
    <w:rsid w:val="005F5F41"/>
    <w:rsid w:val="005F6191"/>
    <w:rsid w:val="005F61B4"/>
    <w:rsid w:val="005F625A"/>
    <w:rsid w:val="005F6334"/>
    <w:rsid w:val="005F63EA"/>
    <w:rsid w:val="005F6438"/>
    <w:rsid w:val="005F64B7"/>
    <w:rsid w:val="005F6554"/>
    <w:rsid w:val="005F68CA"/>
    <w:rsid w:val="005F6AD9"/>
    <w:rsid w:val="005F6ADF"/>
    <w:rsid w:val="005F6CDD"/>
    <w:rsid w:val="005F6F43"/>
    <w:rsid w:val="005F75B2"/>
    <w:rsid w:val="005F78E7"/>
    <w:rsid w:val="005F7FC6"/>
    <w:rsid w:val="006000A7"/>
    <w:rsid w:val="00600195"/>
    <w:rsid w:val="00600225"/>
    <w:rsid w:val="0060027D"/>
    <w:rsid w:val="0060045B"/>
    <w:rsid w:val="006007AD"/>
    <w:rsid w:val="006007E7"/>
    <w:rsid w:val="0060084E"/>
    <w:rsid w:val="00600BAA"/>
    <w:rsid w:val="00600C54"/>
    <w:rsid w:val="00600CBA"/>
    <w:rsid w:val="00600DA7"/>
    <w:rsid w:val="00600DBD"/>
    <w:rsid w:val="00600E67"/>
    <w:rsid w:val="00601220"/>
    <w:rsid w:val="006012E1"/>
    <w:rsid w:val="0060154F"/>
    <w:rsid w:val="00601B11"/>
    <w:rsid w:val="00601DB3"/>
    <w:rsid w:val="00601F47"/>
    <w:rsid w:val="00601FB4"/>
    <w:rsid w:val="006021E4"/>
    <w:rsid w:val="006026DD"/>
    <w:rsid w:val="00602879"/>
    <w:rsid w:val="00602CB5"/>
    <w:rsid w:val="00602D54"/>
    <w:rsid w:val="00602E9A"/>
    <w:rsid w:val="00602F58"/>
    <w:rsid w:val="006030D0"/>
    <w:rsid w:val="006033E0"/>
    <w:rsid w:val="00603ACE"/>
    <w:rsid w:val="006041CB"/>
    <w:rsid w:val="006043CE"/>
    <w:rsid w:val="006043E6"/>
    <w:rsid w:val="006047F9"/>
    <w:rsid w:val="0060485F"/>
    <w:rsid w:val="00604E09"/>
    <w:rsid w:val="00604F74"/>
    <w:rsid w:val="0060537C"/>
    <w:rsid w:val="006057F4"/>
    <w:rsid w:val="006058DD"/>
    <w:rsid w:val="006058FE"/>
    <w:rsid w:val="00605CE5"/>
    <w:rsid w:val="00605D2D"/>
    <w:rsid w:val="00605EF0"/>
    <w:rsid w:val="00606143"/>
    <w:rsid w:val="006064ED"/>
    <w:rsid w:val="00606714"/>
    <w:rsid w:val="00606744"/>
    <w:rsid w:val="006067D1"/>
    <w:rsid w:val="00606D92"/>
    <w:rsid w:val="00606E84"/>
    <w:rsid w:val="00606F55"/>
    <w:rsid w:val="00606F63"/>
    <w:rsid w:val="006075A1"/>
    <w:rsid w:val="006077ED"/>
    <w:rsid w:val="006078FB"/>
    <w:rsid w:val="0060798E"/>
    <w:rsid w:val="00607ADE"/>
    <w:rsid w:val="006100A4"/>
    <w:rsid w:val="006100CF"/>
    <w:rsid w:val="0061028A"/>
    <w:rsid w:val="006106F9"/>
    <w:rsid w:val="006107CA"/>
    <w:rsid w:val="00610B80"/>
    <w:rsid w:val="00610B8B"/>
    <w:rsid w:val="00610C50"/>
    <w:rsid w:val="00610D18"/>
    <w:rsid w:val="006113E4"/>
    <w:rsid w:val="00611413"/>
    <w:rsid w:val="00611661"/>
    <w:rsid w:val="00611990"/>
    <w:rsid w:val="00611BF9"/>
    <w:rsid w:val="00611C65"/>
    <w:rsid w:val="00612008"/>
    <w:rsid w:val="0061227E"/>
    <w:rsid w:val="006123D4"/>
    <w:rsid w:val="006125E1"/>
    <w:rsid w:val="0061265C"/>
    <w:rsid w:val="00612677"/>
    <w:rsid w:val="00612938"/>
    <w:rsid w:val="00612AE1"/>
    <w:rsid w:val="00612D3D"/>
    <w:rsid w:val="00612F01"/>
    <w:rsid w:val="00613293"/>
    <w:rsid w:val="006136A2"/>
    <w:rsid w:val="006136A7"/>
    <w:rsid w:val="00613CB3"/>
    <w:rsid w:val="00613CD9"/>
    <w:rsid w:val="00613D8F"/>
    <w:rsid w:val="00613F67"/>
    <w:rsid w:val="00614362"/>
    <w:rsid w:val="006144D8"/>
    <w:rsid w:val="00614658"/>
    <w:rsid w:val="006148A9"/>
    <w:rsid w:val="00614B00"/>
    <w:rsid w:val="00614CF1"/>
    <w:rsid w:val="00614E3E"/>
    <w:rsid w:val="00614F92"/>
    <w:rsid w:val="00614FF8"/>
    <w:rsid w:val="006151CE"/>
    <w:rsid w:val="00615483"/>
    <w:rsid w:val="006157D7"/>
    <w:rsid w:val="00615E06"/>
    <w:rsid w:val="00615E3F"/>
    <w:rsid w:val="00615F88"/>
    <w:rsid w:val="00615FE0"/>
    <w:rsid w:val="00616773"/>
    <w:rsid w:val="006168B6"/>
    <w:rsid w:val="00616BF2"/>
    <w:rsid w:val="00616C58"/>
    <w:rsid w:val="00616ECA"/>
    <w:rsid w:val="00616ED4"/>
    <w:rsid w:val="0061728F"/>
    <w:rsid w:val="00617302"/>
    <w:rsid w:val="00617532"/>
    <w:rsid w:val="00617569"/>
    <w:rsid w:val="00617594"/>
    <w:rsid w:val="00617595"/>
    <w:rsid w:val="006175E6"/>
    <w:rsid w:val="0061773C"/>
    <w:rsid w:val="00617885"/>
    <w:rsid w:val="00617961"/>
    <w:rsid w:val="00617AD7"/>
    <w:rsid w:val="00617E5F"/>
    <w:rsid w:val="00620195"/>
    <w:rsid w:val="006206B9"/>
    <w:rsid w:val="0062083C"/>
    <w:rsid w:val="0062084B"/>
    <w:rsid w:val="00620A0D"/>
    <w:rsid w:val="00620B95"/>
    <w:rsid w:val="00620D5B"/>
    <w:rsid w:val="0062110C"/>
    <w:rsid w:val="006212F5"/>
    <w:rsid w:val="006219F9"/>
    <w:rsid w:val="00621D23"/>
    <w:rsid w:val="00621E3D"/>
    <w:rsid w:val="00621E8D"/>
    <w:rsid w:val="00622163"/>
    <w:rsid w:val="006222C7"/>
    <w:rsid w:val="00622304"/>
    <w:rsid w:val="0062230C"/>
    <w:rsid w:val="0062261B"/>
    <w:rsid w:val="0062271B"/>
    <w:rsid w:val="006229C1"/>
    <w:rsid w:val="00622E6A"/>
    <w:rsid w:val="00622FDC"/>
    <w:rsid w:val="00623253"/>
    <w:rsid w:val="0062345B"/>
    <w:rsid w:val="00623466"/>
    <w:rsid w:val="006236C6"/>
    <w:rsid w:val="00623A3B"/>
    <w:rsid w:val="00623FA4"/>
    <w:rsid w:val="00624374"/>
    <w:rsid w:val="0062450A"/>
    <w:rsid w:val="0062465B"/>
    <w:rsid w:val="006246F5"/>
    <w:rsid w:val="00624A49"/>
    <w:rsid w:val="00624B8A"/>
    <w:rsid w:val="00624D31"/>
    <w:rsid w:val="00624DC7"/>
    <w:rsid w:val="00624EA0"/>
    <w:rsid w:val="00624F57"/>
    <w:rsid w:val="00625567"/>
    <w:rsid w:val="00625774"/>
    <w:rsid w:val="00625853"/>
    <w:rsid w:val="00625858"/>
    <w:rsid w:val="006258EC"/>
    <w:rsid w:val="00625A07"/>
    <w:rsid w:val="006260A6"/>
    <w:rsid w:val="00626146"/>
    <w:rsid w:val="006261FA"/>
    <w:rsid w:val="006265F7"/>
    <w:rsid w:val="006266A6"/>
    <w:rsid w:val="00626A7A"/>
    <w:rsid w:val="00626AEE"/>
    <w:rsid w:val="00626C18"/>
    <w:rsid w:val="00626D9D"/>
    <w:rsid w:val="006270C9"/>
    <w:rsid w:val="006270CB"/>
    <w:rsid w:val="0062722F"/>
    <w:rsid w:val="0062736B"/>
    <w:rsid w:val="006274BC"/>
    <w:rsid w:val="006275EB"/>
    <w:rsid w:val="0062777A"/>
    <w:rsid w:val="00627947"/>
    <w:rsid w:val="00627BB1"/>
    <w:rsid w:val="00627DE5"/>
    <w:rsid w:val="00627FE6"/>
    <w:rsid w:val="0063004D"/>
    <w:rsid w:val="0063008C"/>
    <w:rsid w:val="006300AF"/>
    <w:rsid w:val="00630475"/>
    <w:rsid w:val="0063059A"/>
    <w:rsid w:val="00630608"/>
    <w:rsid w:val="00630C79"/>
    <w:rsid w:val="00630D4C"/>
    <w:rsid w:val="00630F30"/>
    <w:rsid w:val="00630F58"/>
    <w:rsid w:val="00630F7F"/>
    <w:rsid w:val="006311C9"/>
    <w:rsid w:val="006312D6"/>
    <w:rsid w:val="006313A1"/>
    <w:rsid w:val="00631422"/>
    <w:rsid w:val="006314CB"/>
    <w:rsid w:val="006315F4"/>
    <w:rsid w:val="00631699"/>
    <w:rsid w:val="00631EF8"/>
    <w:rsid w:val="00631F1A"/>
    <w:rsid w:val="00632220"/>
    <w:rsid w:val="00632260"/>
    <w:rsid w:val="006329A0"/>
    <w:rsid w:val="00632A3F"/>
    <w:rsid w:val="00632B3A"/>
    <w:rsid w:val="00632CB5"/>
    <w:rsid w:val="00632CF1"/>
    <w:rsid w:val="006331CB"/>
    <w:rsid w:val="00633C48"/>
    <w:rsid w:val="006345F1"/>
    <w:rsid w:val="00634B42"/>
    <w:rsid w:val="00634CEF"/>
    <w:rsid w:val="00634F46"/>
    <w:rsid w:val="00635077"/>
    <w:rsid w:val="0063530F"/>
    <w:rsid w:val="006354AC"/>
    <w:rsid w:val="006355B0"/>
    <w:rsid w:val="006357DB"/>
    <w:rsid w:val="00635853"/>
    <w:rsid w:val="006359B4"/>
    <w:rsid w:val="00635ACB"/>
    <w:rsid w:val="00635F68"/>
    <w:rsid w:val="0063605C"/>
    <w:rsid w:val="0063611B"/>
    <w:rsid w:val="006361ED"/>
    <w:rsid w:val="0063623A"/>
    <w:rsid w:val="006363C4"/>
    <w:rsid w:val="006366CF"/>
    <w:rsid w:val="00636893"/>
    <w:rsid w:val="00636947"/>
    <w:rsid w:val="006369F7"/>
    <w:rsid w:val="0063707F"/>
    <w:rsid w:val="00637245"/>
    <w:rsid w:val="00637521"/>
    <w:rsid w:val="0063762D"/>
    <w:rsid w:val="00637897"/>
    <w:rsid w:val="006378B9"/>
    <w:rsid w:val="00637DA6"/>
    <w:rsid w:val="006401BA"/>
    <w:rsid w:val="006403CB"/>
    <w:rsid w:val="00640692"/>
    <w:rsid w:val="0064096C"/>
    <w:rsid w:val="00640A5C"/>
    <w:rsid w:val="00640F59"/>
    <w:rsid w:val="0064112D"/>
    <w:rsid w:val="006413DD"/>
    <w:rsid w:val="006414D5"/>
    <w:rsid w:val="00641626"/>
    <w:rsid w:val="006419D6"/>
    <w:rsid w:val="00641A0F"/>
    <w:rsid w:val="00641A1E"/>
    <w:rsid w:val="00641AB3"/>
    <w:rsid w:val="00641D33"/>
    <w:rsid w:val="00641EF1"/>
    <w:rsid w:val="00641FAD"/>
    <w:rsid w:val="00642354"/>
    <w:rsid w:val="006425FA"/>
    <w:rsid w:val="0064263A"/>
    <w:rsid w:val="006427BF"/>
    <w:rsid w:val="00642935"/>
    <w:rsid w:val="00642BE2"/>
    <w:rsid w:val="00642C53"/>
    <w:rsid w:val="006430A2"/>
    <w:rsid w:val="006432AD"/>
    <w:rsid w:val="006433A3"/>
    <w:rsid w:val="006436FF"/>
    <w:rsid w:val="006437AE"/>
    <w:rsid w:val="006438F9"/>
    <w:rsid w:val="00643B5C"/>
    <w:rsid w:val="00643BE5"/>
    <w:rsid w:val="00643BE9"/>
    <w:rsid w:val="00643D26"/>
    <w:rsid w:val="00643E65"/>
    <w:rsid w:val="00644015"/>
    <w:rsid w:val="0064406D"/>
    <w:rsid w:val="0064417F"/>
    <w:rsid w:val="00644CA2"/>
    <w:rsid w:val="00644D30"/>
    <w:rsid w:val="00645229"/>
    <w:rsid w:val="006452BD"/>
    <w:rsid w:val="0064544F"/>
    <w:rsid w:val="00645582"/>
    <w:rsid w:val="006455D5"/>
    <w:rsid w:val="00645618"/>
    <w:rsid w:val="00645725"/>
    <w:rsid w:val="00645731"/>
    <w:rsid w:val="00645F67"/>
    <w:rsid w:val="0064603A"/>
    <w:rsid w:val="006461D4"/>
    <w:rsid w:val="0064625B"/>
    <w:rsid w:val="00646A58"/>
    <w:rsid w:val="00646C3A"/>
    <w:rsid w:val="00646C5F"/>
    <w:rsid w:val="00646EBF"/>
    <w:rsid w:val="00646F6A"/>
    <w:rsid w:val="00647055"/>
    <w:rsid w:val="00647471"/>
    <w:rsid w:val="0064754D"/>
    <w:rsid w:val="0064765E"/>
    <w:rsid w:val="006476A1"/>
    <w:rsid w:val="00647704"/>
    <w:rsid w:val="00647E79"/>
    <w:rsid w:val="00650519"/>
    <w:rsid w:val="0065077C"/>
    <w:rsid w:val="00650940"/>
    <w:rsid w:val="00650D0D"/>
    <w:rsid w:val="00651B57"/>
    <w:rsid w:val="00651D1A"/>
    <w:rsid w:val="00651D44"/>
    <w:rsid w:val="00651E1E"/>
    <w:rsid w:val="00651EBD"/>
    <w:rsid w:val="006520ED"/>
    <w:rsid w:val="00652270"/>
    <w:rsid w:val="0065236E"/>
    <w:rsid w:val="00652446"/>
    <w:rsid w:val="00652637"/>
    <w:rsid w:val="0065272B"/>
    <w:rsid w:val="00652956"/>
    <w:rsid w:val="00652ABA"/>
    <w:rsid w:val="00652F75"/>
    <w:rsid w:val="00652F86"/>
    <w:rsid w:val="006534A3"/>
    <w:rsid w:val="006534B1"/>
    <w:rsid w:val="0065354E"/>
    <w:rsid w:val="006536A5"/>
    <w:rsid w:val="006536F3"/>
    <w:rsid w:val="006536FD"/>
    <w:rsid w:val="00653967"/>
    <w:rsid w:val="00653AA6"/>
    <w:rsid w:val="00653DF4"/>
    <w:rsid w:val="00653EE9"/>
    <w:rsid w:val="00654338"/>
    <w:rsid w:val="00654372"/>
    <w:rsid w:val="00654374"/>
    <w:rsid w:val="00654653"/>
    <w:rsid w:val="00654BF1"/>
    <w:rsid w:val="00654DF7"/>
    <w:rsid w:val="0065514B"/>
    <w:rsid w:val="00655162"/>
    <w:rsid w:val="006553FA"/>
    <w:rsid w:val="00655443"/>
    <w:rsid w:val="00655615"/>
    <w:rsid w:val="006557B0"/>
    <w:rsid w:val="0065586F"/>
    <w:rsid w:val="0065590A"/>
    <w:rsid w:val="00655AEA"/>
    <w:rsid w:val="00655B1B"/>
    <w:rsid w:val="006561FE"/>
    <w:rsid w:val="00656497"/>
    <w:rsid w:val="006564C8"/>
    <w:rsid w:val="00656592"/>
    <w:rsid w:val="006565AF"/>
    <w:rsid w:val="006565FB"/>
    <w:rsid w:val="006569E7"/>
    <w:rsid w:val="00656A93"/>
    <w:rsid w:val="00656D51"/>
    <w:rsid w:val="006570F9"/>
    <w:rsid w:val="006572AB"/>
    <w:rsid w:val="006572FF"/>
    <w:rsid w:val="006575A6"/>
    <w:rsid w:val="00657656"/>
    <w:rsid w:val="0065780B"/>
    <w:rsid w:val="0065787F"/>
    <w:rsid w:val="00657884"/>
    <w:rsid w:val="0065790A"/>
    <w:rsid w:val="00657982"/>
    <w:rsid w:val="00657AF7"/>
    <w:rsid w:val="00657B88"/>
    <w:rsid w:val="00657C42"/>
    <w:rsid w:val="00657F7F"/>
    <w:rsid w:val="006600D4"/>
    <w:rsid w:val="00660298"/>
    <w:rsid w:val="006602EC"/>
    <w:rsid w:val="0066034B"/>
    <w:rsid w:val="00660555"/>
    <w:rsid w:val="00660878"/>
    <w:rsid w:val="00660A6D"/>
    <w:rsid w:val="00660B8A"/>
    <w:rsid w:val="00660C4B"/>
    <w:rsid w:val="00660D74"/>
    <w:rsid w:val="00660E6B"/>
    <w:rsid w:val="00660F0D"/>
    <w:rsid w:val="00660F4E"/>
    <w:rsid w:val="0066111C"/>
    <w:rsid w:val="006613FB"/>
    <w:rsid w:val="0066151E"/>
    <w:rsid w:val="00661960"/>
    <w:rsid w:val="00661CAB"/>
    <w:rsid w:val="0066209D"/>
    <w:rsid w:val="0066215E"/>
    <w:rsid w:val="006625DE"/>
    <w:rsid w:val="00662A2B"/>
    <w:rsid w:val="00662A87"/>
    <w:rsid w:val="00662AF9"/>
    <w:rsid w:val="00662F8D"/>
    <w:rsid w:val="006631CF"/>
    <w:rsid w:val="006631D6"/>
    <w:rsid w:val="006632AA"/>
    <w:rsid w:val="006632C4"/>
    <w:rsid w:val="006639CA"/>
    <w:rsid w:val="00663A32"/>
    <w:rsid w:val="00663B9F"/>
    <w:rsid w:val="00663EED"/>
    <w:rsid w:val="00664079"/>
    <w:rsid w:val="0066407C"/>
    <w:rsid w:val="00664202"/>
    <w:rsid w:val="0066420C"/>
    <w:rsid w:val="006642F8"/>
    <w:rsid w:val="00664508"/>
    <w:rsid w:val="0066455C"/>
    <w:rsid w:val="00664623"/>
    <w:rsid w:val="006646A6"/>
    <w:rsid w:val="006647AC"/>
    <w:rsid w:val="00664999"/>
    <w:rsid w:val="00664C4D"/>
    <w:rsid w:val="00664EFC"/>
    <w:rsid w:val="006654B2"/>
    <w:rsid w:val="006654C1"/>
    <w:rsid w:val="00665507"/>
    <w:rsid w:val="006655FE"/>
    <w:rsid w:val="0066586E"/>
    <w:rsid w:val="00665A48"/>
    <w:rsid w:val="00665CCC"/>
    <w:rsid w:val="00666197"/>
    <w:rsid w:val="00666352"/>
    <w:rsid w:val="0066638F"/>
    <w:rsid w:val="006664C3"/>
    <w:rsid w:val="00666652"/>
    <w:rsid w:val="0066666A"/>
    <w:rsid w:val="00666848"/>
    <w:rsid w:val="00666D6B"/>
    <w:rsid w:val="00666D96"/>
    <w:rsid w:val="00666F28"/>
    <w:rsid w:val="006670FC"/>
    <w:rsid w:val="00667331"/>
    <w:rsid w:val="0066770C"/>
    <w:rsid w:val="00667950"/>
    <w:rsid w:val="00667B29"/>
    <w:rsid w:val="00667B72"/>
    <w:rsid w:val="00670129"/>
    <w:rsid w:val="0067017A"/>
    <w:rsid w:val="00670304"/>
    <w:rsid w:val="006703BF"/>
    <w:rsid w:val="006704E3"/>
    <w:rsid w:val="00670557"/>
    <w:rsid w:val="0067078D"/>
    <w:rsid w:val="00670793"/>
    <w:rsid w:val="00670AB9"/>
    <w:rsid w:val="00670B11"/>
    <w:rsid w:val="00671066"/>
    <w:rsid w:val="006716B8"/>
    <w:rsid w:val="00671864"/>
    <w:rsid w:val="006719CD"/>
    <w:rsid w:val="00671BA9"/>
    <w:rsid w:val="00671F26"/>
    <w:rsid w:val="0067229B"/>
    <w:rsid w:val="00672486"/>
    <w:rsid w:val="00672DC4"/>
    <w:rsid w:val="00673406"/>
    <w:rsid w:val="006736FF"/>
    <w:rsid w:val="00673803"/>
    <w:rsid w:val="00673915"/>
    <w:rsid w:val="0067391D"/>
    <w:rsid w:val="006739A9"/>
    <w:rsid w:val="006739EE"/>
    <w:rsid w:val="00673A1F"/>
    <w:rsid w:val="00673AA6"/>
    <w:rsid w:val="00673B09"/>
    <w:rsid w:val="00673B73"/>
    <w:rsid w:val="00673BED"/>
    <w:rsid w:val="00673F29"/>
    <w:rsid w:val="0067404A"/>
    <w:rsid w:val="006742D4"/>
    <w:rsid w:val="006743E5"/>
    <w:rsid w:val="00674749"/>
    <w:rsid w:val="00674B97"/>
    <w:rsid w:val="00674BC7"/>
    <w:rsid w:val="00674C40"/>
    <w:rsid w:val="00674D69"/>
    <w:rsid w:val="00674E05"/>
    <w:rsid w:val="0067520F"/>
    <w:rsid w:val="00675231"/>
    <w:rsid w:val="00675597"/>
    <w:rsid w:val="006757C7"/>
    <w:rsid w:val="0067598B"/>
    <w:rsid w:val="00675C72"/>
    <w:rsid w:val="00675C93"/>
    <w:rsid w:val="006762E1"/>
    <w:rsid w:val="006764E4"/>
    <w:rsid w:val="006766B7"/>
    <w:rsid w:val="006766FA"/>
    <w:rsid w:val="0067684B"/>
    <w:rsid w:val="00676860"/>
    <w:rsid w:val="00676D87"/>
    <w:rsid w:val="00676D9D"/>
    <w:rsid w:val="00676FCE"/>
    <w:rsid w:val="00677287"/>
    <w:rsid w:val="0067737E"/>
    <w:rsid w:val="006774E1"/>
    <w:rsid w:val="006777D2"/>
    <w:rsid w:val="0067793E"/>
    <w:rsid w:val="00677A33"/>
    <w:rsid w:val="00677A4A"/>
    <w:rsid w:val="00677A92"/>
    <w:rsid w:val="00677B97"/>
    <w:rsid w:val="00677E5F"/>
    <w:rsid w:val="00677EA8"/>
    <w:rsid w:val="0068001B"/>
    <w:rsid w:val="00680759"/>
    <w:rsid w:val="00680A35"/>
    <w:rsid w:val="00680CC2"/>
    <w:rsid w:val="00680E47"/>
    <w:rsid w:val="0068127F"/>
    <w:rsid w:val="00681678"/>
    <w:rsid w:val="00681906"/>
    <w:rsid w:val="00681A91"/>
    <w:rsid w:val="00681F9D"/>
    <w:rsid w:val="00681FA7"/>
    <w:rsid w:val="00681FB4"/>
    <w:rsid w:val="0068224E"/>
    <w:rsid w:val="006823F8"/>
    <w:rsid w:val="00682619"/>
    <w:rsid w:val="0068266C"/>
    <w:rsid w:val="006827FA"/>
    <w:rsid w:val="00682C48"/>
    <w:rsid w:val="00682DB8"/>
    <w:rsid w:val="00682E58"/>
    <w:rsid w:val="00682EA7"/>
    <w:rsid w:val="006831B8"/>
    <w:rsid w:val="00683325"/>
    <w:rsid w:val="00683562"/>
    <w:rsid w:val="00683844"/>
    <w:rsid w:val="00683AA4"/>
    <w:rsid w:val="00683CEC"/>
    <w:rsid w:val="00683E25"/>
    <w:rsid w:val="00683FFD"/>
    <w:rsid w:val="00684111"/>
    <w:rsid w:val="006844EB"/>
    <w:rsid w:val="00684561"/>
    <w:rsid w:val="00684648"/>
    <w:rsid w:val="006847BB"/>
    <w:rsid w:val="0068482E"/>
    <w:rsid w:val="00684916"/>
    <w:rsid w:val="006849EC"/>
    <w:rsid w:val="00684B3A"/>
    <w:rsid w:val="00684E18"/>
    <w:rsid w:val="00684EDA"/>
    <w:rsid w:val="00684FE4"/>
    <w:rsid w:val="00685236"/>
    <w:rsid w:val="0068533C"/>
    <w:rsid w:val="00685444"/>
    <w:rsid w:val="0068584A"/>
    <w:rsid w:val="00685B41"/>
    <w:rsid w:val="00685C4D"/>
    <w:rsid w:val="00685C99"/>
    <w:rsid w:val="00685D8A"/>
    <w:rsid w:val="00686089"/>
    <w:rsid w:val="006864EF"/>
    <w:rsid w:val="0068666E"/>
    <w:rsid w:val="00686811"/>
    <w:rsid w:val="006868EA"/>
    <w:rsid w:val="00686D81"/>
    <w:rsid w:val="00686F1A"/>
    <w:rsid w:val="006871E4"/>
    <w:rsid w:val="006873F4"/>
    <w:rsid w:val="0068747D"/>
    <w:rsid w:val="006877B9"/>
    <w:rsid w:val="00687E49"/>
    <w:rsid w:val="0069039D"/>
    <w:rsid w:val="0069054A"/>
    <w:rsid w:val="006909EC"/>
    <w:rsid w:val="00690F37"/>
    <w:rsid w:val="00690FA4"/>
    <w:rsid w:val="00691099"/>
    <w:rsid w:val="0069112A"/>
    <w:rsid w:val="006912CE"/>
    <w:rsid w:val="00691470"/>
    <w:rsid w:val="00691769"/>
    <w:rsid w:val="0069195E"/>
    <w:rsid w:val="006925A1"/>
    <w:rsid w:val="006925C8"/>
    <w:rsid w:val="0069268F"/>
    <w:rsid w:val="006926DC"/>
    <w:rsid w:val="006929BC"/>
    <w:rsid w:val="00692A7E"/>
    <w:rsid w:val="00692E68"/>
    <w:rsid w:val="00692EEF"/>
    <w:rsid w:val="006930A9"/>
    <w:rsid w:val="006930FD"/>
    <w:rsid w:val="00693201"/>
    <w:rsid w:val="00693548"/>
    <w:rsid w:val="006937D6"/>
    <w:rsid w:val="00693950"/>
    <w:rsid w:val="00693C08"/>
    <w:rsid w:val="00693FB7"/>
    <w:rsid w:val="0069408F"/>
    <w:rsid w:val="006940E7"/>
    <w:rsid w:val="006945CA"/>
    <w:rsid w:val="006946BE"/>
    <w:rsid w:val="00694ABA"/>
    <w:rsid w:val="00694ACA"/>
    <w:rsid w:val="00694B5D"/>
    <w:rsid w:val="00694B76"/>
    <w:rsid w:val="00694BD1"/>
    <w:rsid w:val="00695002"/>
    <w:rsid w:val="00695311"/>
    <w:rsid w:val="00695529"/>
    <w:rsid w:val="00695779"/>
    <w:rsid w:val="0069598F"/>
    <w:rsid w:val="006959F9"/>
    <w:rsid w:val="00695A0B"/>
    <w:rsid w:val="00695BA6"/>
    <w:rsid w:val="00695D41"/>
    <w:rsid w:val="00695F18"/>
    <w:rsid w:val="006960CA"/>
    <w:rsid w:val="0069615D"/>
    <w:rsid w:val="00696169"/>
    <w:rsid w:val="006961B8"/>
    <w:rsid w:val="0069621E"/>
    <w:rsid w:val="00696241"/>
    <w:rsid w:val="00696455"/>
    <w:rsid w:val="00696527"/>
    <w:rsid w:val="00696895"/>
    <w:rsid w:val="006968DE"/>
    <w:rsid w:val="006969E7"/>
    <w:rsid w:val="00696AE0"/>
    <w:rsid w:val="00696AEE"/>
    <w:rsid w:val="00696BB4"/>
    <w:rsid w:val="00696EB4"/>
    <w:rsid w:val="00696F94"/>
    <w:rsid w:val="00696FDD"/>
    <w:rsid w:val="006972A9"/>
    <w:rsid w:val="00697D1C"/>
    <w:rsid w:val="006A0308"/>
    <w:rsid w:val="006A03CF"/>
    <w:rsid w:val="006A0556"/>
    <w:rsid w:val="006A0C57"/>
    <w:rsid w:val="006A0CE8"/>
    <w:rsid w:val="006A0F1E"/>
    <w:rsid w:val="006A1021"/>
    <w:rsid w:val="006A10AE"/>
    <w:rsid w:val="006A1142"/>
    <w:rsid w:val="006A12C4"/>
    <w:rsid w:val="006A155E"/>
    <w:rsid w:val="006A1921"/>
    <w:rsid w:val="006A1A45"/>
    <w:rsid w:val="006A1D28"/>
    <w:rsid w:val="006A1DC9"/>
    <w:rsid w:val="006A20E1"/>
    <w:rsid w:val="006A21E4"/>
    <w:rsid w:val="006A22A6"/>
    <w:rsid w:val="006A22BF"/>
    <w:rsid w:val="006A2336"/>
    <w:rsid w:val="006A25EA"/>
    <w:rsid w:val="006A2626"/>
    <w:rsid w:val="006A26E4"/>
    <w:rsid w:val="006A2969"/>
    <w:rsid w:val="006A2BB4"/>
    <w:rsid w:val="006A34C4"/>
    <w:rsid w:val="006A3531"/>
    <w:rsid w:val="006A3C2A"/>
    <w:rsid w:val="006A3C80"/>
    <w:rsid w:val="006A3C93"/>
    <w:rsid w:val="006A41FB"/>
    <w:rsid w:val="006A461A"/>
    <w:rsid w:val="006A4753"/>
    <w:rsid w:val="006A487E"/>
    <w:rsid w:val="006A487F"/>
    <w:rsid w:val="006A494C"/>
    <w:rsid w:val="006A4AD7"/>
    <w:rsid w:val="006A4B4A"/>
    <w:rsid w:val="006A4D10"/>
    <w:rsid w:val="006A4DB9"/>
    <w:rsid w:val="006A4F29"/>
    <w:rsid w:val="006A5023"/>
    <w:rsid w:val="006A502A"/>
    <w:rsid w:val="006A50F2"/>
    <w:rsid w:val="006A515A"/>
    <w:rsid w:val="006A51EF"/>
    <w:rsid w:val="006A5591"/>
    <w:rsid w:val="006A5B61"/>
    <w:rsid w:val="006A5BF8"/>
    <w:rsid w:val="006A5C8E"/>
    <w:rsid w:val="006A5F0B"/>
    <w:rsid w:val="006A5FB7"/>
    <w:rsid w:val="006A6316"/>
    <w:rsid w:val="006A65DA"/>
    <w:rsid w:val="006A66B0"/>
    <w:rsid w:val="006A66B6"/>
    <w:rsid w:val="006A6920"/>
    <w:rsid w:val="006A6999"/>
    <w:rsid w:val="006A6A8A"/>
    <w:rsid w:val="006A6C57"/>
    <w:rsid w:val="006A6E1B"/>
    <w:rsid w:val="006A7099"/>
    <w:rsid w:val="006A7210"/>
    <w:rsid w:val="006A73E9"/>
    <w:rsid w:val="006A74E0"/>
    <w:rsid w:val="006A7577"/>
    <w:rsid w:val="006A770F"/>
    <w:rsid w:val="006A7C53"/>
    <w:rsid w:val="006A7DF0"/>
    <w:rsid w:val="006A7E97"/>
    <w:rsid w:val="006A7EA7"/>
    <w:rsid w:val="006B0565"/>
    <w:rsid w:val="006B0582"/>
    <w:rsid w:val="006B05B1"/>
    <w:rsid w:val="006B05BB"/>
    <w:rsid w:val="006B065F"/>
    <w:rsid w:val="006B0897"/>
    <w:rsid w:val="006B08CD"/>
    <w:rsid w:val="006B0991"/>
    <w:rsid w:val="006B11CC"/>
    <w:rsid w:val="006B11EF"/>
    <w:rsid w:val="006B1361"/>
    <w:rsid w:val="006B169D"/>
    <w:rsid w:val="006B19B5"/>
    <w:rsid w:val="006B1A30"/>
    <w:rsid w:val="006B1AC9"/>
    <w:rsid w:val="006B1C9B"/>
    <w:rsid w:val="006B1F58"/>
    <w:rsid w:val="006B2043"/>
    <w:rsid w:val="006B229A"/>
    <w:rsid w:val="006B2438"/>
    <w:rsid w:val="006B2B83"/>
    <w:rsid w:val="006B2F00"/>
    <w:rsid w:val="006B2F5B"/>
    <w:rsid w:val="006B31FF"/>
    <w:rsid w:val="006B3265"/>
    <w:rsid w:val="006B3703"/>
    <w:rsid w:val="006B37EF"/>
    <w:rsid w:val="006B3A8A"/>
    <w:rsid w:val="006B3AFB"/>
    <w:rsid w:val="006B3CD2"/>
    <w:rsid w:val="006B3DCC"/>
    <w:rsid w:val="006B3E11"/>
    <w:rsid w:val="006B440F"/>
    <w:rsid w:val="006B4654"/>
    <w:rsid w:val="006B4E97"/>
    <w:rsid w:val="006B5114"/>
    <w:rsid w:val="006B52A3"/>
    <w:rsid w:val="006B5351"/>
    <w:rsid w:val="006B5590"/>
    <w:rsid w:val="006B57DF"/>
    <w:rsid w:val="006B5878"/>
    <w:rsid w:val="006B5AD8"/>
    <w:rsid w:val="006B5B15"/>
    <w:rsid w:val="006B5E9B"/>
    <w:rsid w:val="006B5FE3"/>
    <w:rsid w:val="006B61B2"/>
    <w:rsid w:val="006B6F32"/>
    <w:rsid w:val="006B6FD8"/>
    <w:rsid w:val="006B7249"/>
    <w:rsid w:val="006B74FD"/>
    <w:rsid w:val="006B7CDF"/>
    <w:rsid w:val="006B7CE5"/>
    <w:rsid w:val="006B7D47"/>
    <w:rsid w:val="006C05D2"/>
    <w:rsid w:val="006C0878"/>
    <w:rsid w:val="006C0969"/>
    <w:rsid w:val="006C0A23"/>
    <w:rsid w:val="006C0D53"/>
    <w:rsid w:val="006C0D5F"/>
    <w:rsid w:val="006C0D6A"/>
    <w:rsid w:val="006C0DD3"/>
    <w:rsid w:val="006C10A9"/>
    <w:rsid w:val="006C10EF"/>
    <w:rsid w:val="006C113D"/>
    <w:rsid w:val="006C1730"/>
    <w:rsid w:val="006C1A22"/>
    <w:rsid w:val="006C1B2A"/>
    <w:rsid w:val="006C1BCA"/>
    <w:rsid w:val="006C1CC2"/>
    <w:rsid w:val="006C24D9"/>
    <w:rsid w:val="006C2509"/>
    <w:rsid w:val="006C289B"/>
    <w:rsid w:val="006C289F"/>
    <w:rsid w:val="006C2947"/>
    <w:rsid w:val="006C2B5A"/>
    <w:rsid w:val="006C2B7B"/>
    <w:rsid w:val="006C30E3"/>
    <w:rsid w:val="006C3152"/>
    <w:rsid w:val="006C34A2"/>
    <w:rsid w:val="006C3589"/>
    <w:rsid w:val="006C3734"/>
    <w:rsid w:val="006C3833"/>
    <w:rsid w:val="006C3B5D"/>
    <w:rsid w:val="006C3C43"/>
    <w:rsid w:val="006C3D75"/>
    <w:rsid w:val="006C3E44"/>
    <w:rsid w:val="006C3E66"/>
    <w:rsid w:val="006C435D"/>
    <w:rsid w:val="006C43D2"/>
    <w:rsid w:val="006C47FC"/>
    <w:rsid w:val="006C4AE2"/>
    <w:rsid w:val="006C4F35"/>
    <w:rsid w:val="006C5680"/>
    <w:rsid w:val="006C5A61"/>
    <w:rsid w:val="006C5F94"/>
    <w:rsid w:val="006C65F4"/>
    <w:rsid w:val="006C65F7"/>
    <w:rsid w:val="006C6889"/>
    <w:rsid w:val="006C6966"/>
    <w:rsid w:val="006C69C6"/>
    <w:rsid w:val="006C6D3C"/>
    <w:rsid w:val="006C6DDD"/>
    <w:rsid w:val="006C73CA"/>
    <w:rsid w:val="006C76DE"/>
    <w:rsid w:val="006C790B"/>
    <w:rsid w:val="006C7B2A"/>
    <w:rsid w:val="006C7B61"/>
    <w:rsid w:val="006C7C85"/>
    <w:rsid w:val="006C7D72"/>
    <w:rsid w:val="006D010B"/>
    <w:rsid w:val="006D0237"/>
    <w:rsid w:val="006D02DE"/>
    <w:rsid w:val="006D035C"/>
    <w:rsid w:val="006D0380"/>
    <w:rsid w:val="006D0AB4"/>
    <w:rsid w:val="006D0AF8"/>
    <w:rsid w:val="006D0CB2"/>
    <w:rsid w:val="006D0CE2"/>
    <w:rsid w:val="006D0EA9"/>
    <w:rsid w:val="006D0FAD"/>
    <w:rsid w:val="006D1076"/>
    <w:rsid w:val="006D10CE"/>
    <w:rsid w:val="006D169C"/>
    <w:rsid w:val="006D2218"/>
    <w:rsid w:val="006D2457"/>
    <w:rsid w:val="006D2535"/>
    <w:rsid w:val="006D25A1"/>
    <w:rsid w:val="006D2785"/>
    <w:rsid w:val="006D288F"/>
    <w:rsid w:val="006D292C"/>
    <w:rsid w:val="006D2A1B"/>
    <w:rsid w:val="006D2D7B"/>
    <w:rsid w:val="006D2F3D"/>
    <w:rsid w:val="006D30C9"/>
    <w:rsid w:val="006D32CD"/>
    <w:rsid w:val="006D32E8"/>
    <w:rsid w:val="006D356B"/>
    <w:rsid w:val="006D36D3"/>
    <w:rsid w:val="006D39AB"/>
    <w:rsid w:val="006D3D67"/>
    <w:rsid w:val="006D4299"/>
    <w:rsid w:val="006D43C4"/>
    <w:rsid w:val="006D46B8"/>
    <w:rsid w:val="006D4854"/>
    <w:rsid w:val="006D4921"/>
    <w:rsid w:val="006D49D8"/>
    <w:rsid w:val="006D4BEC"/>
    <w:rsid w:val="006D4C7D"/>
    <w:rsid w:val="006D4D14"/>
    <w:rsid w:val="006D4F30"/>
    <w:rsid w:val="006D4FDB"/>
    <w:rsid w:val="006D5172"/>
    <w:rsid w:val="006D5220"/>
    <w:rsid w:val="006D53BD"/>
    <w:rsid w:val="006D5678"/>
    <w:rsid w:val="006D5A13"/>
    <w:rsid w:val="006D6143"/>
    <w:rsid w:val="006D624C"/>
    <w:rsid w:val="006D6273"/>
    <w:rsid w:val="006D6294"/>
    <w:rsid w:val="006D66AD"/>
    <w:rsid w:val="006D6D97"/>
    <w:rsid w:val="006D7262"/>
    <w:rsid w:val="006D75E3"/>
    <w:rsid w:val="006D7796"/>
    <w:rsid w:val="006D782B"/>
    <w:rsid w:val="006D7852"/>
    <w:rsid w:val="006D78AE"/>
    <w:rsid w:val="006D7DC8"/>
    <w:rsid w:val="006D7FE7"/>
    <w:rsid w:val="006E0011"/>
    <w:rsid w:val="006E08A1"/>
    <w:rsid w:val="006E0A1E"/>
    <w:rsid w:val="006E0AEB"/>
    <w:rsid w:val="006E0C19"/>
    <w:rsid w:val="006E0F24"/>
    <w:rsid w:val="006E1107"/>
    <w:rsid w:val="006E1121"/>
    <w:rsid w:val="006E115E"/>
    <w:rsid w:val="006E16A0"/>
    <w:rsid w:val="006E174B"/>
    <w:rsid w:val="006E191F"/>
    <w:rsid w:val="006E1E81"/>
    <w:rsid w:val="006E1ED0"/>
    <w:rsid w:val="006E252E"/>
    <w:rsid w:val="006E25F4"/>
    <w:rsid w:val="006E25FA"/>
    <w:rsid w:val="006E26C5"/>
    <w:rsid w:val="006E29D6"/>
    <w:rsid w:val="006E2AAE"/>
    <w:rsid w:val="006E2BEB"/>
    <w:rsid w:val="006E30AB"/>
    <w:rsid w:val="006E319A"/>
    <w:rsid w:val="006E335C"/>
    <w:rsid w:val="006E366F"/>
    <w:rsid w:val="006E3914"/>
    <w:rsid w:val="006E3A32"/>
    <w:rsid w:val="006E3A99"/>
    <w:rsid w:val="006E3C59"/>
    <w:rsid w:val="006E3D95"/>
    <w:rsid w:val="006E42AF"/>
    <w:rsid w:val="006E44DB"/>
    <w:rsid w:val="006E4591"/>
    <w:rsid w:val="006E463F"/>
    <w:rsid w:val="006E4759"/>
    <w:rsid w:val="006E47B4"/>
    <w:rsid w:val="006E487D"/>
    <w:rsid w:val="006E48DB"/>
    <w:rsid w:val="006E4AD6"/>
    <w:rsid w:val="006E4F3A"/>
    <w:rsid w:val="006E4F45"/>
    <w:rsid w:val="006E5051"/>
    <w:rsid w:val="006E5056"/>
    <w:rsid w:val="006E518F"/>
    <w:rsid w:val="006E51D9"/>
    <w:rsid w:val="006E5E23"/>
    <w:rsid w:val="006E5E60"/>
    <w:rsid w:val="006E5EF8"/>
    <w:rsid w:val="006E6B4C"/>
    <w:rsid w:val="006E6C88"/>
    <w:rsid w:val="006E6F8A"/>
    <w:rsid w:val="006E7434"/>
    <w:rsid w:val="006E7534"/>
    <w:rsid w:val="006E756F"/>
    <w:rsid w:val="006E78F3"/>
    <w:rsid w:val="006E79F8"/>
    <w:rsid w:val="006F011E"/>
    <w:rsid w:val="006F0186"/>
    <w:rsid w:val="006F02CF"/>
    <w:rsid w:val="006F083D"/>
    <w:rsid w:val="006F08A9"/>
    <w:rsid w:val="006F08DF"/>
    <w:rsid w:val="006F0B19"/>
    <w:rsid w:val="006F0D4D"/>
    <w:rsid w:val="006F10A8"/>
    <w:rsid w:val="006F1133"/>
    <w:rsid w:val="006F1258"/>
    <w:rsid w:val="006F154E"/>
    <w:rsid w:val="006F17DB"/>
    <w:rsid w:val="006F1A9B"/>
    <w:rsid w:val="006F1AC1"/>
    <w:rsid w:val="006F1C72"/>
    <w:rsid w:val="006F2654"/>
    <w:rsid w:val="006F2BE7"/>
    <w:rsid w:val="006F2DA6"/>
    <w:rsid w:val="006F30FA"/>
    <w:rsid w:val="006F320C"/>
    <w:rsid w:val="006F3270"/>
    <w:rsid w:val="006F3552"/>
    <w:rsid w:val="006F3E8A"/>
    <w:rsid w:val="006F42BD"/>
    <w:rsid w:val="006F4375"/>
    <w:rsid w:val="006F438E"/>
    <w:rsid w:val="006F43BD"/>
    <w:rsid w:val="006F45AA"/>
    <w:rsid w:val="006F4A79"/>
    <w:rsid w:val="006F4B25"/>
    <w:rsid w:val="006F5183"/>
    <w:rsid w:val="006F51BC"/>
    <w:rsid w:val="006F5216"/>
    <w:rsid w:val="006F525F"/>
    <w:rsid w:val="006F5297"/>
    <w:rsid w:val="006F554B"/>
    <w:rsid w:val="006F5740"/>
    <w:rsid w:val="006F57E5"/>
    <w:rsid w:val="006F5A69"/>
    <w:rsid w:val="006F6071"/>
    <w:rsid w:val="006F6206"/>
    <w:rsid w:val="006F6272"/>
    <w:rsid w:val="006F641E"/>
    <w:rsid w:val="006F66D7"/>
    <w:rsid w:val="006F6885"/>
    <w:rsid w:val="006F6AB3"/>
    <w:rsid w:val="006F6E37"/>
    <w:rsid w:val="006F6EE9"/>
    <w:rsid w:val="006F729E"/>
    <w:rsid w:val="006F7340"/>
    <w:rsid w:val="006F7475"/>
    <w:rsid w:val="006F74BF"/>
    <w:rsid w:val="006F74C9"/>
    <w:rsid w:val="006F76A5"/>
    <w:rsid w:val="006F7745"/>
    <w:rsid w:val="006F7AA7"/>
    <w:rsid w:val="006F7B02"/>
    <w:rsid w:val="006F7B62"/>
    <w:rsid w:val="006F7B82"/>
    <w:rsid w:val="006F7BFF"/>
    <w:rsid w:val="006F7DBA"/>
    <w:rsid w:val="006F7DEF"/>
    <w:rsid w:val="006F7E19"/>
    <w:rsid w:val="0070019C"/>
    <w:rsid w:val="00700684"/>
    <w:rsid w:val="007007DF"/>
    <w:rsid w:val="0070083A"/>
    <w:rsid w:val="007009CA"/>
    <w:rsid w:val="00700BB7"/>
    <w:rsid w:val="00700E69"/>
    <w:rsid w:val="00701498"/>
    <w:rsid w:val="007016DD"/>
    <w:rsid w:val="00701B9C"/>
    <w:rsid w:val="00701CA5"/>
    <w:rsid w:val="00702140"/>
    <w:rsid w:val="007021FD"/>
    <w:rsid w:val="007022E6"/>
    <w:rsid w:val="007023DF"/>
    <w:rsid w:val="007024E1"/>
    <w:rsid w:val="00702875"/>
    <w:rsid w:val="0070295C"/>
    <w:rsid w:val="00702A20"/>
    <w:rsid w:val="00702AD8"/>
    <w:rsid w:val="00702BCC"/>
    <w:rsid w:val="00702E3B"/>
    <w:rsid w:val="00702EEF"/>
    <w:rsid w:val="007030FC"/>
    <w:rsid w:val="0070328B"/>
    <w:rsid w:val="0070330A"/>
    <w:rsid w:val="00703372"/>
    <w:rsid w:val="007033EC"/>
    <w:rsid w:val="007034DE"/>
    <w:rsid w:val="00703805"/>
    <w:rsid w:val="00703856"/>
    <w:rsid w:val="00703B1A"/>
    <w:rsid w:val="00703B46"/>
    <w:rsid w:val="00704011"/>
    <w:rsid w:val="007042CF"/>
    <w:rsid w:val="007049AD"/>
    <w:rsid w:val="00704BBB"/>
    <w:rsid w:val="00704CE4"/>
    <w:rsid w:val="00704D4F"/>
    <w:rsid w:val="00704DA6"/>
    <w:rsid w:val="00704F1D"/>
    <w:rsid w:val="00704F9C"/>
    <w:rsid w:val="00705025"/>
    <w:rsid w:val="0070510D"/>
    <w:rsid w:val="007055ED"/>
    <w:rsid w:val="00705965"/>
    <w:rsid w:val="00705B81"/>
    <w:rsid w:val="00706053"/>
    <w:rsid w:val="007061D8"/>
    <w:rsid w:val="00706336"/>
    <w:rsid w:val="0070657B"/>
    <w:rsid w:val="0070659E"/>
    <w:rsid w:val="007066E0"/>
    <w:rsid w:val="007067B3"/>
    <w:rsid w:val="007067E0"/>
    <w:rsid w:val="007069F8"/>
    <w:rsid w:val="007074E0"/>
    <w:rsid w:val="007078A8"/>
    <w:rsid w:val="00707A35"/>
    <w:rsid w:val="00707CB5"/>
    <w:rsid w:val="00707F1A"/>
    <w:rsid w:val="00707F9F"/>
    <w:rsid w:val="007100A8"/>
    <w:rsid w:val="00710842"/>
    <w:rsid w:val="0071092C"/>
    <w:rsid w:val="00710AFE"/>
    <w:rsid w:val="00710EAC"/>
    <w:rsid w:val="00710F26"/>
    <w:rsid w:val="00710F5E"/>
    <w:rsid w:val="007115C6"/>
    <w:rsid w:val="007116CE"/>
    <w:rsid w:val="00711A18"/>
    <w:rsid w:val="00711C8D"/>
    <w:rsid w:val="00711D04"/>
    <w:rsid w:val="00711E06"/>
    <w:rsid w:val="00711EA0"/>
    <w:rsid w:val="0071223E"/>
    <w:rsid w:val="00712341"/>
    <w:rsid w:val="00712692"/>
    <w:rsid w:val="00712C0D"/>
    <w:rsid w:val="00712C32"/>
    <w:rsid w:val="00713003"/>
    <w:rsid w:val="007131AA"/>
    <w:rsid w:val="007135A8"/>
    <w:rsid w:val="00713BAC"/>
    <w:rsid w:val="00713BFA"/>
    <w:rsid w:val="00713E87"/>
    <w:rsid w:val="00713FC0"/>
    <w:rsid w:val="00714215"/>
    <w:rsid w:val="007142C7"/>
    <w:rsid w:val="007145C8"/>
    <w:rsid w:val="007148E4"/>
    <w:rsid w:val="007149D0"/>
    <w:rsid w:val="007149E3"/>
    <w:rsid w:val="007149EE"/>
    <w:rsid w:val="00714AF3"/>
    <w:rsid w:val="0071559C"/>
    <w:rsid w:val="0071561D"/>
    <w:rsid w:val="0071576E"/>
    <w:rsid w:val="00715852"/>
    <w:rsid w:val="007159DE"/>
    <w:rsid w:val="00715A78"/>
    <w:rsid w:val="00715B78"/>
    <w:rsid w:val="00715B81"/>
    <w:rsid w:val="00715E55"/>
    <w:rsid w:val="0071602E"/>
    <w:rsid w:val="007164D6"/>
    <w:rsid w:val="00716546"/>
    <w:rsid w:val="007165F1"/>
    <w:rsid w:val="00716B0C"/>
    <w:rsid w:val="00716CBF"/>
    <w:rsid w:val="00717023"/>
    <w:rsid w:val="007174D9"/>
    <w:rsid w:val="00717920"/>
    <w:rsid w:val="00717E27"/>
    <w:rsid w:val="00717E2A"/>
    <w:rsid w:val="00717EEF"/>
    <w:rsid w:val="007201D6"/>
    <w:rsid w:val="007202A3"/>
    <w:rsid w:val="007204A5"/>
    <w:rsid w:val="0072070E"/>
    <w:rsid w:val="00721200"/>
    <w:rsid w:val="0072122D"/>
    <w:rsid w:val="00721585"/>
    <w:rsid w:val="0072187B"/>
    <w:rsid w:val="00721A2D"/>
    <w:rsid w:val="00721FF4"/>
    <w:rsid w:val="007221AC"/>
    <w:rsid w:val="00722361"/>
    <w:rsid w:val="00722512"/>
    <w:rsid w:val="0072257F"/>
    <w:rsid w:val="00722B42"/>
    <w:rsid w:val="00722B53"/>
    <w:rsid w:val="00722E40"/>
    <w:rsid w:val="007230CA"/>
    <w:rsid w:val="007232AF"/>
    <w:rsid w:val="00723439"/>
    <w:rsid w:val="007235B4"/>
    <w:rsid w:val="0072363E"/>
    <w:rsid w:val="00723B21"/>
    <w:rsid w:val="00723C96"/>
    <w:rsid w:val="00724119"/>
    <w:rsid w:val="00724179"/>
    <w:rsid w:val="007241FA"/>
    <w:rsid w:val="0072448A"/>
    <w:rsid w:val="00724969"/>
    <w:rsid w:val="007249A5"/>
    <w:rsid w:val="00724A38"/>
    <w:rsid w:val="00724B89"/>
    <w:rsid w:val="00724C9D"/>
    <w:rsid w:val="00724E68"/>
    <w:rsid w:val="00724EBB"/>
    <w:rsid w:val="00725258"/>
    <w:rsid w:val="007257FC"/>
    <w:rsid w:val="007258E5"/>
    <w:rsid w:val="00725E86"/>
    <w:rsid w:val="00726074"/>
    <w:rsid w:val="00726190"/>
    <w:rsid w:val="007266BA"/>
    <w:rsid w:val="007267CA"/>
    <w:rsid w:val="00726E38"/>
    <w:rsid w:val="00726E42"/>
    <w:rsid w:val="00726EAA"/>
    <w:rsid w:val="00727188"/>
    <w:rsid w:val="0072726F"/>
    <w:rsid w:val="007273DF"/>
    <w:rsid w:val="007275EE"/>
    <w:rsid w:val="00727640"/>
    <w:rsid w:val="00727728"/>
    <w:rsid w:val="00727CAF"/>
    <w:rsid w:val="00727FED"/>
    <w:rsid w:val="00730064"/>
    <w:rsid w:val="007300D6"/>
    <w:rsid w:val="007302DF"/>
    <w:rsid w:val="0073068F"/>
    <w:rsid w:val="00730720"/>
    <w:rsid w:val="00730838"/>
    <w:rsid w:val="0073094C"/>
    <w:rsid w:val="00730B3D"/>
    <w:rsid w:val="00730B60"/>
    <w:rsid w:val="00730B6F"/>
    <w:rsid w:val="00731018"/>
    <w:rsid w:val="0073102D"/>
    <w:rsid w:val="0073104A"/>
    <w:rsid w:val="007310B7"/>
    <w:rsid w:val="007312D6"/>
    <w:rsid w:val="00731543"/>
    <w:rsid w:val="00731671"/>
    <w:rsid w:val="00731820"/>
    <w:rsid w:val="0073187F"/>
    <w:rsid w:val="00731D02"/>
    <w:rsid w:val="00731F50"/>
    <w:rsid w:val="00732607"/>
    <w:rsid w:val="00732916"/>
    <w:rsid w:val="00732D04"/>
    <w:rsid w:val="0073308A"/>
    <w:rsid w:val="007331DB"/>
    <w:rsid w:val="0073323C"/>
    <w:rsid w:val="00733292"/>
    <w:rsid w:val="007332E9"/>
    <w:rsid w:val="0073341E"/>
    <w:rsid w:val="007338D5"/>
    <w:rsid w:val="00733B4A"/>
    <w:rsid w:val="00733DCF"/>
    <w:rsid w:val="00733ED3"/>
    <w:rsid w:val="00733F9E"/>
    <w:rsid w:val="00734047"/>
    <w:rsid w:val="007340FA"/>
    <w:rsid w:val="00734168"/>
    <w:rsid w:val="0073416A"/>
    <w:rsid w:val="0073429B"/>
    <w:rsid w:val="00734441"/>
    <w:rsid w:val="00734564"/>
    <w:rsid w:val="00734636"/>
    <w:rsid w:val="007346D6"/>
    <w:rsid w:val="00734708"/>
    <w:rsid w:val="00734818"/>
    <w:rsid w:val="00734983"/>
    <w:rsid w:val="00734E79"/>
    <w:rsid w:val="007350ED"/>
    <w:rsid w:val="00735636"/>
    <w:rsid w:val="00735743"/>
    <w:rsid w:val="0073579D"/>
    <w:rsid w:val="00735875"/>
    <w:rsid w:val="007359AD"/>
    <w:rsid w:val="007359DB"/>
    <w:rsid w:val="00735A8B"/>
    <w:rsid w:val="00735B4B"/>
    <w:rsid w:val="00735B60"/>
    <w:rsid w:val="00736576"/>
    <w:rsid w:val="007368E3"/>
    <w:rsid w:val="007369E8"/>
    <w:rsid w:val="00736BC3"/>
    <w:rsid w:val="00736D21"/>
    <w:rsid w:val="00736DC5"/>
    <w:rsid w:val="00737028"/>
    <w:rsid w:val="007373A2"/>
    <w:rsid w:val="007374B4"/>
    <w:rsid w:val="00737626"/>
    <w:rsid w:val="0073767F"/>
    <w:rsid w:val="007377DA"/>
    <w:rsid w:val="00737F64"/>
    <w:rsid w:val="00737FB7"/>
    <w:rsid w:val="007407A9"/>
    <w:rsid w:val="00740A6F"/>
    <w:rsid w:val="00740BEB"/>
    <w:rsid w:val="00740C76"/>
    <w:rsid w:val="00740D12"/>
    <w:rsid w:val="00740E4E"/>
    <w:rsid w:val="00741219"/>
    <w:rsid w:val="0074166C"/>
    <w:rsid w:val="007416C4"/>
    <w:rsid w:val="00741D3E"/>
    <w:rsid w:val="00741E94"/>
    <w:rsid w:val="00741FB9"/>
    <w:rsid w:val="0074221E"/>
    <w:rsid w:val="0074266F"/>
    <w:rsid w:val="007426CB"/>
    <w:rsid w:val="00742873"/>
    <w:rsid w:val="00742AE4"/>
    <w:rsid w:val="00742CD2"/>
    <w:rsid w:val="00742DAF"/>
    <w:rsid w:val="00742EC6"/>
    <w:rsid w:val="0074305A"/>
    <w:rsid w:val="00743545"/>
    <w:rsid w:val="00743727"/>
    <w:rsid w:val="0074388E"/>
    <w:rsid w:val="007438BA"/>
    <w:rsid w:val="00743900"/>
    <w:rsid w:val="00743934"/>
    <w:rsid w:val="00743967"/>
    <w:rsid w:val="00743A2A"/>
    <w:rsid w:val="00743C96"/>
    <w:rsid w:val="00743DE0"/>
    <w:rsid w:val="00743E7F"/>
    <w:rsid w:val="00743F57"/>
    <w:rsid w:val="00744089"/>
    <w:rsid w:val="00744D3F"/>
    <w:rsid w:val="0074512A"/>
    <w:rsid w:val="00745225"/>
    <w:rsid w:val="007455B6"/>
    <w:rsid w:val="0074562B"/>
    <w:rsid w:val="00745654"/>
    <w:rsid w:val="00745872"/>
    <w:rsid w:val="007458D0"/>
    <w:rsid w:val="00745AB1"/>
    <w:rsid w:val="00745D39"/>
    <w:rsid w:val="00745F90"/>
    <w:rsid w:val="00746292"/>
    <w:rsid w:val="00746D75"/>
    <w:rsid w:val="00747369"/>
    <w:rsid w:val="0074748C"/>
    <w:rsid w:val="0074757E"/>
    <w:rsid w:val="00747660"/>
    <w:rsid w:val="00747CBA"/>
    <w:rsid w:val="00747D6F"/>
    <w:rsid w:val="0075028C"/>
    <w:rsid w:val="007503A2"/>
    <w:rsid w:val="007505B0"/>
    <w:rsid w:val="007507AB"/>
    <w:rsid w:val="00750B5B"/>
    <w:rsid w:val="00750F55"/>
    <w:rsid w:val="00750F5A"/>
    <w:rsid w:val="00751066"/>
    <w:rsid w:val="0075106C"/>
    <w:rsid w:val="00751100"/>
    <w:rsid w:val="00751135"/>
    <w:rsid w:val="00751534"/>
    <w:rsid w:val="00751635"/>
    <w:rsid w:val="007516FC"/>
    <w:rsid w:val="00751936"/>
    <w:rsid w:val="00751A07"/>
    <w:rsid w:val="00751B13"/>
    <w:rsid w:val="00751C83"/>
    <w:rsid w:val="00751D2D"/>
    <w:rsid w:val="00751DF6"/>
    <w:rsid w:val="007520B1"/>
    <w:rsid w:val="007521E2"/>
    <w:rsid w:val="007522B0"/>
    <w:rsid w:val="00752318"/>
    <w:rsid w:val="007524EA"/>
    <w:rsid w:val="0075282D"/>
    <w:rsid w:val="007528D9"/>
    <w:rsid w:val="00753361"/>
    <w:rsid w:val="00753488"/>
    <w:rsid w:val="007534FB"/>
    <w:rsid w:val="0075364A"/>
    <w:rsid w:val="00753770"/>
    <w:rsid w:val="007537D7"/>
    <w:rsid w:val="00753A58"/>
    <w:rsid w:val="00753A71"/>
    <w:rsid w:val="00753A93"/>
    <w:rsid w:val="00753B1A"/>
    <w:rsid w:val="00753CB2"/>
    <w:rsid w:val="00753D46"/>
    <w:rsid w:val="0075418C"/>
    <w:rsid w:val="007541CA"/>
    <w:rsid w:val="00754202"/>
    <w:rsid w:val="007543F7"/>
    <w:rsid w:val="00754449"/>
    <w:rsid w:val="0075450D"/>
    <w:rsid w:val="00754758"/>
    <w:rsid w:val="0075480D"/>
    <w:rsid w:val="00754A27"/>
    <w:rsid w:val="00754A55"/>
    <w:rsid w:val="00754C8B"/>
    <w:rsid w:val="00754F6C"/>
    <w:rsid w:val="0075556D"/>
    <w:rsid w:val="007556E8"/>
    <w:rsid w:val="00755746"/>
    <w:rsid w:val="00755830"/>
    <w:rsid w:val="00755838"/>
    <w:rsid w:val="00755A7C"/>
    <w:rsid w:val="00755BC6"/>
    <w:rsid w:val="00755E1F"/>
    <w:rsid w:val="00755E75"/>
    <w:rsid w:val="00755E99"/>
    <w:rsid w:val="00755EAA"/>
    <w:rsid w:val="00756074"/>
    <w:rsid w:val="00756099"/>
    <w:rsid w:val="00756339"/>
    <w:rsid w:val="007565B3"/>
    <w:rsid w:val="00756646"/>
    <w:rsid w:val="007566AE"/>
    <w:rsid w:val="0075691E"/>
    <w:rsid w:val="00756938"/>
    <w:rsid w:val="00756C86"/>
    <w:rsid w:val="00756E9A"/>
    <w:rsid w:val="00757023"/>
    <w:rsid w:val="00757244"/>
    <w:rsid w:val="007574B8"/>
    <w:rsid w:val="007575BC"/>
    <w:rsid w:val="007575C7"/>
    <w:rsid w:val="007575D2"/>
    <w:rsid w:val="007575DF"/>
    <w:rsid w:val="00757624"/>
    <w:rsid w:val="00757696"/>
    <w:rsid w:val="00757758"/>
    <w:rsid w:val="00757A71"/>
    <w:rsid w:val="00757B4A"/>
    <w:rsid w:val="00757E23"/>
    <w:rsid w:val="00757F30"/>
    <w:rsid w:val="00757F8A"/>
    <w:rsid w:val="007606BE"/>
    <w:rsid w:val="00760766"/>
    <w:rsid w:val="0076088C"/>
    <w:rsid w:val="0076111A"/>
    <w:rsid w:val="0076166F"/>
    <w:rsid w:val="00761692"/>
    <w:rsid w:val="007618FE"/>
    <w:rsid w:val="00761991"/>
    <w:rsid w:val="00761AE4"/>
    <w:rsid w:val="00761B23"/>
    <w:rsid w:val="007622CF"/>
    <w:rsid w:val="0076273F"/>
    <w:rsid w:val="00762948"/>
    <w:rsid w:val="00762E66"/>
    <w:rsid w:val="00763161"/>
    <w:rsid w:val="00763524"/>
    <w:rsid w:val="0076364B"/>
    <w:rsid w:val="0076376E"/>
    <w:rsid w:val="00763935"/>
    <w:rsid w:val="00763B5A"/>
    <w:rsid w:val="00763F6B"/>
    <w:rsid w:val="00764478"/>
    <w:rsid w:val="00764AF4"/>
    <w:rsid w:val="00764BF0"/>
    <w:rsid w:val="00764E7D"/>
    <w:rsid w:val="00764F71"/>
    <w:rsid w:val="0076535A"/>
    <w:rsid w:val="007656EF"/>
    <w:rsid w:val="007656FD"/>
    <w:rsid w:val="00765B34"/>
    <w:rsid w:val="00765F70"/>
    <w:rsid w:val="00765FAA"/>
    <w:rsid w:val="007663FF"/>
    <w:rsid w:val="00766531"/>
    <w:rsid w:val="007665DB"/>
    <w:rsid w:val="00766954"/>
    <w:rsid w:val="00766972"/>
    <w:rsid w:val="007669C9"/>
    <w:rsid w:val="00766BE5"/>
    <w:rsid w:val="00766C55"/>
    <w:rsid w:val="007676D6"/>
    <w:rsid w:val="007677A3"/>
    <w:rsid w:val="00767D1A"/>
    <w:rsid w:val="00770265"/>
    <w:rsid w:val="00770422"/>
    <w:rsid w:val="00770779"/>
    <w:rsid w:val="007707EE"/>
    <w:rsid w:val="00770F01"/>
    <w:rsid w:val="00770F08"/>
    <w:rsid w:val="007711ED"/>
    <w:rsid w:val="0077122A"/>
    <w:rsid w:val="00771329"/>
    <w:rsid w:val="0077145B"/>
    <w:rsid w:val="00771919"/>
    <w:rsid w:val="007719C1"/>
    <w:rsid w:val="00771B67"/>
    <w:rsid w:val="00771D3D"/>
    <w:rsid w:val="00771D4B"/>
    <w:rsid w:val="00771E57"/>
    <w:rsid w:val="00771F17"/>
    <w:rsid w:val="00771F81"/>
    <w:rsid w:val="0077207D"/>
    <w:rsid w:val="00772125"/>
    <w:rsid w:val="007721C0"/>
    <w:rsid w:val="0077222F"/>
    <w:rsid w:val="007722CB"/>
    <w:rsid w:val="00772405"/>
    <w:rsid w:val="0077257F"/>
    <w:rsid w:val="007726DC"/>
    <w:rsid w:val="007727B8"/>
    <w:rsid w:val="00772A0D"/>
    <w:rsid w:val="00772A5B"/>
    <w:rsid w:val="00772CAB"/>
    <w:rsid w:val="00772D6E"/>
    <w:rsid w:val="00772F97"/>
    <w:rsid w:val="0077306D"/>
    <w:rsid w:val="00773116"/>
    <w:rsid w:val="00773137"/>
    <w:rsid w:val="007732AB"/>
    <w:rsid w:val="00773331"/>
    <w:rsid w:val="00773469"/>
    <w:rsid w:val="00773574"/>
    <w:rsid w:val="00773A4D"/>
    <w:rsid w:val="00773AE5"/>
    <w:rsid w:val="00773D92"/>
    <w:rsid w:val="00773F07"/>
    <w:rsid w:val="00773FF4"/>
    <w:rsid w:val="00774028"/>
    <w:rsid w:val="007741E1"/>
    <w:rsid w:val="00774400"/>
    <w:rsid w:val="007744F0"/>
    <w:rsid w:val="007745E4"/>
    <w:rsid w:val="007746F5"/>
    <w:rsid w:val="007747FE"/>
    <w:rsid w:val="00774CD8"/>
    <w:rsid w:val="00774E95"/>
    <w:rsid w:val="007751B0"/>
    <w:rsid w:val="007753F4"/>
    <w:rsid w:val="00775675"/>
    <w:rsid w:val="00775844"/>
    <w:rsid w:val="00775B4B"/>
    <w:rsid w:val="00775BA3"/>
    <w:rsid w:val="00775D95"/>
    <w:rsid w:val="00775F0C"/>
    <w:rsid w:val="0077600E"/>
    <w:rsid w:val="007768EB"/>
    <w:rsid w:val="00776DBC"/>
    <w:rsid w:val="00777005"/>
    <w:rsid w:val="00777437"/>
    <w:rsid w:val="00777638"/>
    <w:rsid w:val="007777E9"/>
    <w:rsid w:val="00777B7E"/>
    <w:rsid w:val="00777EC5"/>
    <w:rsid w:val="00780135"/>
    <w:rsid w:val="0078013E"/>
    <w:rsid w:val="007802F5"/>
    <w:rsid w:val="00780340"/>
    <w:rsid w:val="00780515"/>
    <w:rsid w:val="00780543"/>
    <w:rsid w:val="00780658"/>
    <w:rsid w:val="0078073B"/>
    <w:rsid w:val="00780796"/>
    <w:rsid w:val="00780914"/>
    <w:rsid w:val="00780B67"/>
    <w:rsid w:val="00780CCC"/>
    <w:rsid w:val="00781010"/>
    <w:rsid w:val="00781114"/>
    <w:rsid w:val="007817F1"/>
    <w:rsid w:val="00781C5E"/>
    <w:rsid w:val="00781C70"/>
    <w:rsid w:val="00781D88"/>
    <w:rsid w:val="00781F68"/>
    <w:rsid w:val="00781FC1"/>
    <w:rsid w:val="00782560"/>
    <w:rsid w:val="0078267E"/>
    <w:rsid w:val="007826A6"/>
    <w:rsid w:val="0078293D"/>
    <w:rsid w:val="007829E4"/>
    <w:rsid w:val="00782C2F"/>
    <w:rsid w:val="00782C5B"/>
    <w:rsid w:val="00782DAB"/>
    <w:rsid w:val="00782F94"/>
    <w:rsid w:val="007832E7"/>
    <w:rsid w:val="00783482"/>
    <w:rsid w:val="00783D06"/>
    <w:rsid w:val="00783E02"/>
    <w:rsid w:val="00783F03"/>
    <w:rsid w:val="007840DA"/>
    <w:rsid w:val="00784A07"/>
    <w:rsid w:val="00784E3F"/>
    <w:rsid w:val="00784E70"/>
    <w:rsid w:val="0078517E"/>
    <w:rsid w:val="00785284"/>
    <w:rsid w:val="00785678"/>
    <w:rsid w:val="00785680"/>
    <w:rsid w:val="00785732"/>
    <w:rsid w:val="007857B1"/>
    <w:rsid w:val="007858AB"/>
    <w:rsid w:val="0078594B"/>
    <w:rsid w:val="007859AB"/>
    <w:rsid w:val="00785B73"/>
    <w:rsid w:val="00785BF2"/>
    <w:rsid w:val="00785BF8"/>
    <w:rsid w:val="00785D60"/>
    <w:rsid w:val="00785EFC"/>
    <w:rsid w:val="007862A6"/>
    <w:rsid w:val="007871F7"/>
    <w:rsid w:val="007872ED"/>
    <w:rsid w:val="00787648"/>
    <w:rsid w:val="00787A77"/>
    <w:rsid w:val="00787ACC"/>
    <w:rsid w:val="00787C48"/>
    <w:rsid w:val="00787C76"/>
    <w:rsid w:val="00787D1F"/>
    <w:rsid w:val="0079015F"/>
    <w:rsid w:val="0079022E"/>
    <w:rsid w:val="00790559"/>
    <w:rsid w:val="0079079B"/>
    <w:rsid w:val="00790A4A"/>
    <w:rsid w:val="00790AAF"/>
    <w:rsid w:val="00790C95"/>
    <w:rsid w:val="00790CC1"/>
    <w:rsid w:val="00790DBF"/>
    <w:rsid w:val="0079107F"/>
    <w:rsid w:val="00791221"/>
    <w:rsid w:val="00791372"/>
    <w:rsid w:val="007915C9"/>
    <w:rsid w:val="00791B11"/>
    <w:rsid w:val="00791EB0"/>
    <w:rsid w:val="0079220E"/>
    <w:rsid w:val="007922D2"/>
    <w:rsid w:val="00792598"/>
    <w:rsid w:val="00792658"/>
    <w:rsid w:val="007926CB"/>
    <w:rsid w:val="007927B0"/>
    <w:rsid w:val="007928F2"/>
    <w:rsid w:val="00792A30"/>
    <w:rsid w:val="00792B6E"/>
    <w:rsid w:val="00792CBC"/>
    <w:rsid w:val="00792CE3"/>
    <w:rsid w:val="00793119"/>
    <w:rsid w:val="0079325D"/>
    <w:rsid w:val="0079336C"/>
    <w:rsid w:val="0079355D"/>
    <w:rsid w:val="007935A1"/>
    <w:rsid w:val="007939FB"/>
    <w:rsid w:val="00793A15"/>
    <w:rsid w:val="00793A70"/>
    <w:rsid w:val="00793CC9"/>
    <w:rsid w:val="00793DC2"/>
    <w:rsid w:val="00793E63"/>
    <w:rsid w:val="00793FDC"/>
    <w:rsid w:val="0079415A"/>
    <w:rsid w:val="007942DC"/>
    <w:rsid w:val="00794528"/>
    <w:rsid w:val="007946F9"/>
    <w:rsid w:val="00794A26"/>
    <w:rsid w:val="00794CBA"/>
    <w:rsid w:val="00794D6C"/>
    <w:rsid w:val="00794FD3"/>
    <w:rsid w:val="0079507B"/>
    <w:rsid w:val="007953CC"/>
    <w:rsid w:val="007956A5"/>
    <w:rsid w:val="007956AB"/>
    <w:rsid w:val="00795722"/>
    <w:rsid w:val="0079586A"/>
    <w:rsid w:val="00795926"/>
    <w:rsid w:val="00795CBE"/>
    <w:rsid w:val="00795D3E"/>
    <w:rsid w:val="00795DD4"/>
    <w:rsid w:val="00795F9F"/>
    <w:rsid w:val="00796372"/>
    <w:rsid w:val="00796425"/>
    <w:rsid w:val="007969A2"/>
    <w:rsid w:val="00796FA5"/>
    <w:rsid w:val="007973A7"/>
    <w:rsid w:val="0079747C"/>
    <w:rsid w:val="0079755C"/>
    <w:rsid w:val="00797AD6"/>
    <w:rsid w:val="00797D0E"/>
    <w:rsid w:val="00797F5D"/>
    <w:rsid w:val="007A00E7"/>
    <w:rsid w:val="007A0260"/>
    <w:rsid w:val="007A0291"/>
    <w:rsid w:val="007A04CD"/>
    <w:rsid w:val="007A0A3C"/>
    <w:rsid w:val="007A0D2A"/>
    <w:rsid w:val="007A0E7C"/>
    <w:rsid w:val="007A1037"/>
    <w:rsid w:val="007A10D8"/>
    <w:rsid w:val="007A12DE"/>
    <w:rsid w:val="007A1367"/>
    <w:rsid w:val="007A15A5"/>
    <w:rsid w:val="007A15C0"/>
    <w:rsid w:val="007A1A19"/>
    <w:rsid w:val="007A1E38"/>
    <w:rsid w:val="007A1EC5"/>
    <w:rsid w:val="007A216F"/>
    <w:rsid w:val="007A244D"/>
    <w:rsid w:val="007A299D"/>
    <w:rsid w:val="007A2B74"/>
    <w:rsid w:val="007A2BB4"/>
    <w:rsid w:val="007A2E21"/>
    <w:rsid w:val="007A2EAD"/>
    <w:rsid w:val="007A3238"/>
    <w:rsid w:val="007A3341"/>
    <w:rsid w:val="007A34B3"/>
    <w:rsid w:val="007A34F8"/>
    <w:rsid w:val="007A377A"/>
    <w:rsid w:val="007A3951"/>
    <w:rsid w:val="007A3C27"/>
    <w:rsid w:val="007A3C3B"/>
    <w:rsid w:val="007A3CB3"/>
    <w:rsid w:val="007A3CB6"/>
    <w:rsid w:val="007A40E3"/>
    <w:rsid w:val="007A4220"/>
    <w:rsid w:val="007A4AEA"/>
    <w:rsid w:val="007A4B77"/>
    <w:rsid w:val="007A4C4F"/>
    <w:rsid w:val="007A4D1C"/>
    <w:rsid w:val="007A4F3C"/>
    <w:rsid w:val="007A5219"/>
    <w:rsid w:val="007A55ED"/>
    <w:rsid w:val="007A5635"/>
    <w:rsid w:val="007A5675"/>
    <w:rsid w:val="007A5731"/>
    <w:rsid w:val="007A57C7"/>
    <w:rsid w:val="007A58B7"/>
    <w:rsid w:val="007A596E"/>
    <w:rsid w:val="007A5C47"/>
    <w:rsid w:val="007A5DB8"/>
    <w:rsid w:val="007A5ECB"/>
    <w:rsid w:val="007A5FA7"/>
    <w:rsid w:val="007A6004"/>
    <w:rsid w:val="007A6179"/>
    <w:rsid w:val="007A63B1"/>
    <w:rsid w:val="007A6572"/>
    <w:rsid w:val="007A6807"/>
    <w:rsid w:val="007A6917"/>
    <w:rsid w:val="007A6A55"/>
    <w:rsid w:val="007A6CBE"/>
    <w:rsid w:val="007A6DC3"/>
    <w:rsid w:val="007A6E61"/>
    <w:rsid w:val="007A72EE"/>
    <w:rsid w:val="007A741B"/>
    <w:rsid w:val="007A74B5"/>
    <w:rsid w:val="007A7828"/>
    <w:rsid w:val="007A787B"/>
    <w:rsid w:val="007A7980"/>
    <w:rsid w:val="007A7AD6"/>
    <w:rsid w:val="007A7CA8"/>
    <w:rsid w:val="007A7E4D"/>
    <w:rsid w:val="007A7FAF"/>
    <w:rsid w:val="007B00AF"/>
    <w:rsid w:val="007B00BB"/>
    <w:rsid w:val="007B0434"/>
    <w:rsid w:val="007B09EE"/>
    <w:rsid w:val="007B09FA"/>
    <w:rsid w:val="007B0A04"/>
    <w:rsid w:val="007B0DDD"/>
    <w:rsid w:val="007B0E1A"/>
    <w:rsid w:val="007B0EE0"/>
    <w:rsid w:val="007B106E"/>
    <w:rsid w:val="007B14ED"/>
    <w:rsid w:val="007B150A"/>
    <w:rsid w:val="007B1693"/>
    <w:rsid w:val="007B1B3C"/>
    <w:rsid w:val="007B1CE4"/>
    <w:rsid w:val="007B1D16"/>
    <w:rsid w:val="007B21BE"/>
    <w:rsid w:val="007B2314"/>
    <w:rsid w:val="007B2315"/>
    <w:rsid w:val="007B2BCA"/>
    <w:rsid w:val="007B2D53"/>
    <w:rsid w:val="007B3077"/>
    <w:rsid w:val="007B32FE"/>
    <w:rsid w:val="007B3403"/>
    <w:rsid w:val="007B353E"/>
    <w:rsid w:val="007B377F"/>
    <w:rsid w:val="007B38E0"/>
    <w:rsid w:val="007B391F"/>
    <w:rsid w:val="007B40C3"/>
    <w:rsid w:val="007B4356"/>
    <w:rsid w:val="007B4769"/>
    <w:rsid w:val="007B4929"/>
    <w:rsid w:val="007B4F09"/>
    <w:rsid w:val="007B536C"/>
    <w:rsid w:val="007B57B0"/>
    <w:rsid w:val="007B5944"/>
    <w:rsid w:val="007B5A7B"/>
    <w:rsid w:val="007B5D41"/>
    <w:rsid w:val="007B6099"/>
    <w:rsid w:val="007B61B9"/>
    <w:rsid w:val="007B61C0"/>
    <w:rsid w:val="007B61F0"/>
    <w:rsid w:val="007B6258"/>
    <w:rsid w:val="007B67B5"/>
    <w:rsid w:val="007B694A"/>
    <w:rsid w:val="007B6F62"/>
    <w:rsid w:val="007B721E"/>
    <w:rsid w:val="007B76AB"/>
    <w:rsid w:val="007B76D4"/>
    <w:rsid w:val="007B7CC8"/>
    <w:rsid w:val="007B7CD0"/>
    <w:rsid w:val="007B7CF6"/>
    <w:rsid w:val="007B7E2D"/>
    <w:rsid w:val="007B7F25"/>
    <w:rsid w:val="007C0088"/>
    <w:rsid w:val="007C07EE"/>
    <w:rsid w:val="007C089C"/>
    <w:rsid w:val="007C08AC"/>
    <w:rsid w:val="007C09D9"/>
    <w:rsid w:val="007C0CB4"/>
    <w:rsid w:val="007C0D9A"/>
    <w:rsid w:val="007C0E5A"/>
    <w:rsid w:val="007C0E5F"/>
    <w:rsid w:val="007C0F2B"/>
    <w:rsid w:val="007C10F1"/>
    <w:rsid w:val="007C1300"/>
    <w:rsid w:val="007C1388"/>
    <w:rsid w:val="007C17E8"/>
    <w:rsid w:val="007C17F9"/>
    <w:rsid w:val="007C18B3"/>
    <w:rsid w:val="007C1B0D"/>
    <w:rsid w:val="007C1DCA"/>
    <w:rsid w:val="007C1EEB"/>
    <w:rsid w:val="007C2224"/>
    <w:rsid w:val="007C25D7"/>
    <w:rsid w:val="007C28DC"/>
    <w:rsid w:val="007C2AA3"/>
    <w:rsid w:val="007C2AB1"/>
    <w:rsid w:val="007C2AC1"/>
    <w:rsid w:val="007C2C0B"/>
    <w:rsid w:val="007C2D4C"/>
    <w:rsid w:val="007C2EBA"/>
    <w:rsid w:val="007C3017"/>
    <w:rsid w:val="007C304D"/>
    <w:rsid w:val="007C316D"/>
    <w:rsid w:val="007C3471"/>
    <w:rsid w:val="007C3753"/>
    <w:rsid w:val="007C37A9"/>
    <w:rsid w:val="007C3889"/>
    <w:rsid w:val="007C3A14"/>
    <w:rsid w:val="007C3AD7"/>
    <w:rsid w:val="007C3D14"/>
    <w:rsid w:val="007C3D39"/>
    <w:rsid w:val="007C3FB6"/>
    <w:rsid w:val="007C40F9"/>
    <w:rsid w:val="007C418B"/>
    <w:rsid w:val="007C4B97"/>
    <w:rsid w:val="007C4C62"/>
    <w:rsid w:val="007C4DC2"/>
    <w:rsid w:val="007C4DC4"/>
    <w:rsid w:val="007C4EAF"/>
    <w:rsid w:val="007C4FB9"/>
    <w:rsid w:val="007C5110"/>
    <w:rsid w:val="007C511D"/>
    <w:rsid w:val="007C536A"/>
    <w:rsid w:val="007C5671"/>
    <w:rsid w:val="007C572D"/>
    <w:rsid w:val="007C57EB"/>
    <w:rsid w:val="007C5806"/>
    <w:rsid w:val="007C5B60"/>
    <w:rsid w:val="007C5D0E"/>
    <w:rsid w:val="007C62FD"/>
    <w:rsid w:val="007C640D"/>
    <w:rsid w:val="007C6600"/>
    <w:rsid w:val="007C6C0F"/>
    <w:rsid w:val="007C7105"/>
    <w:rsid w:val="007C7144"/>
    <w:rsid w:val="007C75B6"/>
    <w:rsid w:val="007C7D72"/>
    <w:rsid w:val="007C7DD1"/>
    <w:rsid w:val="007C7F15"/>
    <w:rsid w:val="007D00E7"/>
    <w:rsid w:val="007D0A3C"/>
    <w:rsid w:val="007D100D"/>
    <w:rsid w:val="007D1098"/>
    <w:rsid w:val="007D1330"/>
    <w:rsid w:val="007D1371"/>
    <w:rsid w:val="007D16DF"/>
    <w:rsid w:val="007D186B"/>
    <w:rsid w:val="007D1AB6"/>
    <w:rsid w:val="007D1DF6"/>
    <w:rsid w:val="007D2384"/>
    <w:rsid w:val="007D24E2"/>
    <w:rsid w:val="007D252A"/>
    <w:rsid w:val="007D273A"/>
    <w:rsid w:val="007D2C2D"/>
    <w:rsid w:val="007D2CF6"/>
    <w:rsid w:val="007D3126"/>
    <w:rsid w:val="007D32C3"/>
    <w:rsid w:val="007D337B"/>
    <w:rsid w:val="007D349E"/>
    <w:rsid w:val="007D3522"/>
    <w:rsid w:val="007D3F50"/>
    <w:rsid w:val="007D4028"/>
    <w:rsid w:val="007D44FE"/>
    <w:rsid w:val="007D44FF"/>
    <w:rsid w:val="007D476B"/>
    <w:rsid w:val="007D4962"/>
    <w:rsid w:val="007D4A5D"/>
    <w:rsid w:val="007D4DFE"/>
    <w:rsid w:val="007D4E8D"/>
    <w:rsid w:val="007D4EB5"/>
    <w:rsid w:val="007D5243"/>
    <w:rsid w:val="007D53F4"/>
    <w:rsid w:val="007D557B"/>
    <w:rsid w:val="007D5845"/>
    <w:rsid w:val="007D59F6"/>
    <w:rsid w:val="007D5A64"/>
    <w:rsid w:val="007D5C0B"/>
    <w:rsid w:val="007D5E83"/>
    <w:rsid w:val="007D641B"/>
    <w:rsid w:val="007D641D"/>
    <w:rsid w:val="007D6518"/>
    <w:rsid w:val="007D6738"/>
    <w:rsid w:val="007D6A23"/>
    <w:rsid w:val="007D6B2F"/>
    <w:rsid w:val="007D6C10"/>
    <w:rsid w:val="007D6D51"/>
    <w:rsid w:val="007D70C1"/>
    <w:rsid w:val="007D70D1"/>
    <w:rsid w:val="007D7463"/>
    <w:rsid w:val="007D7643"/>
    <w:rsid w:val="007D768A"/>
    <w:rsid w:val="007D7A40"/>
    <w:rsid w:val="007D7B6F"/>
    <w:rsid w:val="007D7DD9"/>
    <w:rsid w:val="007D7EFA"/>
    <w:rsid w:val="007E009F"/>
    <w:rsid w:val="007E0111"/>
    <w:rsid w:val="007E0331"/>
    <w:rsid w:val="007E0336"/>
    <w:rsid w:val="007E0337"/>
    <w:rsid w:val="007E0691"/>
    <w:rsid w:val="007E084A"/>
    <w:rsid w:val="007E087A"/>
    <w:rsid w:val="007E09DD"/>
    <w:rsid w:val="007E0A25"/>
    <w:rsid w:val="007E0B2C"/>
    <w:rsid w:val="007E0C7E"/>
    <w:rsid w:val="007E0D0B"/>
    <w:rsid w:val="007E1218"/>
    <w:rsid w:val="007E123E"/>
    <w:rsid w:val="007E1454"/>
    <w:rsid w:val="007E14C2"/>
    <w:rsid w:val="007E17AF"/>
    <w:rsid w:val="007E1D68"/>
    <w:rsid w:val="007E1D7E"/>
    <w:rsid w:val="007E1FA8"/>
    <w:rsid w:val="007E2156"/>
    <w:rsid w:val="007E26F2"/>
    <w:rsid w:val="007E2798"/>
    <w:rsid w:val="007E29B4"/>
    <w:rsid w:val="007E29DC"/>
    <w:rsid w:val="007E2A34"/>
    <w:rsid w:val="007E2B12"/>
    <w:rsid w:val="007E2B49"/>
    <w:rsid w:val="007E2CB6"/>
    <w:rsid w:val="007E3023"/>
    <w:rsid w:val="007E3043"/>
    <w:rsid w:val="007E3405"/>
    <w:rsid w:val="007E3493"/>
    <w:rsid w:val="007E3616"/>
    <w:rsid w:val="007E3B91"/>
    <w:rsid w:val="007E3E0A"/>
    <w:rsid w:val="007E4085"/>
    <w:rsid w:val="007E4233"/>
    <w:rsid w:val="007E4452"/>
    <w:rsid w:val="007E44BC"/>
    <w:rsid w:val="007E48BA"/>
    <w:rsid w:val="007E4969"/>
    <w:rsid w:val="007E4B50"/>
    <w:rsid w:val="007E5226"/>
    <w:rsid w:val="007E57C2"/>
    <w:rsid w:val="007E5965"/>
    <w:rsid w:val="007E5A91"/>
    <w:rsid w:val="007E5D25"/>
    <w:rsid w:val="007E5D5E"/>
    <w:rsid w:val="007E5E3D"/>
    <w:rsid w:val="007E5E94"/>
    <w:rsid w:val="007E60B1"/>
    <w:rsid w:val="007E6271"/>
    <w:rsid w:val="007E64C8"/>
    <w:rsid w:val="007E64C9"/>
    <w:rsid w:val="007E65C2"/>
    <w:rsid w:val="007E65EC"/>
    <w:rsid w:val="007E6687"/>
    <w:rsid w:val="007E66A1"/>
    <w:rsid w:val="007E675C"/>
    <w:rsid w:val="007E6940"/>
    <w:rsid w:val="007E6B8D"/>
    <w:rsid w:val="007E6BB0"/>
    <w:rsid w:val="007E71DE"/>
    <w:rsid w:val="007E723C"/>
    <w:rsid w:val="007E76BE"/>
    <w:rsid w:val="007E78A9"/>
    <w:rsid w:val="007E7E87"/>
    <w:rsid w:val="007F0042"/>
    <w:rsid w:val="007F061A"/>
    <w:rsid w:val="007F093B"/>
    <w:rsid w:val="007F0B1C"/>
    <w:rsid w:val="007F0E96"/>
    <w:rsid w:val="007F1786"/>
    <w:rsid w:val="007F1871"/>
    <w:rsid w:val="007F19A3"/>
    <w:rsid w:val="007F1DB6"/>
    <w:rsid w:val="007F1EC4"/>
    <w:rsid w:val="007F2929"/>
    <w:rsid w:val="007F2946"/>
    <w:rsid w:val="007F2A08"/>
    <w:rsid w:val="007F2B93"/>
    <w:rsid w:val="007F2DCA"/>
    <w:rsid w:val="007F2DD2"/>
    <w:rsid w:val="007F2DD7"/>
    <w:rsid w:val="007F2E32"/>
    <w:rsid w:val="007F3085"/>
    <w:rsid w:val="007F3171"/>
    <w:rsid w:val="007F3317"/>
    <w:rsid w:val="007F33E6"/>
    <w:rsid w:val="007F3615"/>
    <w:rsid w:val="007F363E"/>
    <w:rsid w:val="007F36AB"/>
    <w:rsid w:val="007F399D"/>
    <w:rsid w:val="007F3D4D"/>
    <w:rsid w:val="007F3DA2"/>
    <w:rsid w:val="007F4255"/>
    <w:rsid w:val="007F425F"/>
    <w:rsid w:val="007F4362"/>
    <w:rsid w:val="007F4733"/>
    <w:rsid w:val="007F49D2"/>
    <w:rsid w:val="007F4A96"/>
    <w:rsid w:val="007F4AF9"/>
    <w:rsid w:val="007F4FE9"/>
    <w:rsid w:val="007F5153"/>
    <w:rsid w:val="007F51ED"/>
    <w:rsid w:val="007F5297"/>
    <w:rsid w:val="007F58A8"/>
    <w:rsid w:val="007F58D9"/>
    <w:rsid w:val="007F58F7"/>
    <w:rsid w:val="007F611E"/>
    <w:rsid w:val="007F63D7"/>
    <w:rsid w:val="007F65C9"/>
    <w:rsid w:val="007F65E6"/>
    <w:rsid w:val="007F66BF"/>
    <w:rsid w:val="007F67FA"/>
    <w:rsid w:val="007F6B87"/>
    <w:rsid w:val="007F6D4A"/>
    <w:rsid w:val="007F6E0C"/>
    <w:rsid w:val="007F70F9"/>
    <w:rsid w:val="007F752A"/>
    <w:rsid w:val="007F7977"/>
    <w:rsid w:val="007F7B03"/>
    <w:rsid w:val="0080026A"/>
    <w:rsid w:val="0080063D"/>
    <w:rsid w:val="008008C5"/>
    <w:rsid w:val="00800BE1"/>
    <w:rsid w:val="00800D5F"/>
    <w:rsid w:val="0080154C"/>
    <w:rsid w:val="0080167E"/>
    <w:rsid w:val="008018CB"/>
    <w:rsid w:val="00801AC1"/>
    <w:rsid w:val="008020BB"/>
    <w:rsid w:val="008022A5"/>
    <w:rsid w:val="008022A9"/>
    <w:rsid w:val="008023ED"/>
    <w:rsid w:val="00802433"/>
    <w:rsid w:val="008025CF"/>
    <w:rsid w:val="008025D9"/>
    <w:rsid w:val="00802BA8"/>
    <w:rsid w:val="00802DA1"/>
    <w:rsid w:val="00802DF7"/>
    <w:rsid w:val="00802EEF"/>
    <w:rsid w:val="0080307C"/>
    <w:rsid w:val="008031B4"/>
    <w:rsid w:val="00803489"/>
    <w:rsid w:val="00803654"/>
    <w:rsid w:val="00803689"/>
    <w:rsid w:val="00803832"/>
    <w:rsid w:val="0080386F"/>
    <w:rsid w:val="00803C51"/>
    <w:rsid w:val="00803C79"/>
    <w:rsid w:val="00803E70"/>
    <w:rsid w:val="008040A0"/>
    <w:rsid w:val="008041F4"/>
    <w:rsid w:val="00804386"/>
    <w:rsid w:val="008043AF"/>
    <w:rsid w:val="008044CA"/>
    <w:rsid w:val="008045EE"/>
    <w:rsid w:val="00804BC3"/>
    <w:rsid w:val="00804E0F"/>
    <w:rsid w:val="00805090"/>
    <w:rsid w:val="0080522B"/>
    <w:rsid w:val="0080539C"/>
    <w:rsid w:val="00805641"/>
    <w:rsid w:val="0080598A"/>
    <w:rsid w:val="00805AC2"/>
    <w:rsid w:val="00805DC2"/>
    <w:rsid w:val="00805DE3"/>
    <w:rsid w:val="00805F52"/>
    <w:rsid w:val="008061D3"/>
    <w:rsid w:val="008063A2"/>
    <w:rsid w:val="0080655A"/>
    <w:rsid w:val="008070F9"/>
    <w:rsid w:val="00807181"/>
    <w:rsid w:val="00807425"/>
    <w:rsid w:val="0080747B"/>
    <w:rsid w:val="00807610"/>
    <w:rsid w:val="0080764A"/>
    <w:rsid w:val="00807DAC"/>
    <w:rsid w:val="0081004E"/>
    <w:rsid w:val="0081063A"/>
    <w:rsid w:val="0081066F"/>
    <w:rsid w:val="00810777"/>
    <w:rsid w:val="008108C7"/>
    <w:rsid w:val="008109D1"/>
    <w:rsid w:val="00810A38"/>
    <w:rsid w:val="00811B0B"/>
    <w:rsid w:val="00811B7E"/>
    <w:rsid w:val="00811C5E"/>
    <w:rsid w:val="00811DD5"/>
    <w:rsid w:val="00811E3D"/>
    <w:rsid w:val="00811F90"/>
    <w:rsid w:val="008120E8"/>
    <w:rsid w:val="00812130"/>
    <w:rsid w:val="00812323"/>
    <w:rsid w:val="00812810"/>
    <w:rsid w:val="00812EDD"/>
    <w:rsid w:val="008133BB"/>
    <w:rsid w:val="00813701"/>
    <w:rsid w:val="0081389E"/>
    <w:rsid w:val="00813ADD"/>
    <w:rsid w:val="00813BDC"/>
    <w:rsid w:val="00813C85"/>
    <w:rsid w:val="008140CD"/>
    <w:rsid w:val="00814105"/>
    <w:rsid w:val="00814154"/>
    <w:rsid w:val="00814408"/>
    <w:rsid w:val="0081453E"/>
    <w:rsid w:val="00814881"/>
    <w:rsid w:val="00814AAB"/>
    <w:rsid w:val="00814BF7"/>
    <w:rsid w:val="00814F01"/>
    <w:rsid w:val="008150D3"/>
    <w:rsid w:val="00815383"/>
    <w:rsid w:val="008153CC"/>
    <w:rsid w:val="008153D5"/>
    <w:rsid w:val="0081549F"/>
    <w:rsid w:val="00815543"/>
    <w:rsid w:val="00815805"/>
    <w:rsid w:val="00815E2E"/>
    <w:rsid w:val="00815EEB"/>
    <w:rsid w:val="00815F89"/>
    <w:rsid w:val="00816012"/>
    <w:rsid w:val="00816095"/>
    <w:rsid w:val="00816374"/>
    <w:rsid w:val="00816613"/>
    <w:rsid w:val="00816639"/>
    <w:rsid w:val="008168B8"/>
    <w:rsid w:val="00816A61"/>
    <w:rsid w:val="00816FC0"/>
    <w:rsid w:val="0081705C"/>
    <w:rsid w:val="00817103"/>
    <w:rsid w:val="0081710F"/>
    <w:rsid w:val="008178AF"/>
    <w:rsid w:val="008178FE"/>
    <w:rsid w:val="00817DC7"/>
    <w:rsid w:val="00817E8D"/>
    <w:rsid w:val="008201E5"/>
    <w:rsid w:val="008205BE"/>
    <w:rsid w:val="00820740"/>
    <w:rsid w:val="0082092C"/>
    <w:rsid w:val="00820B77"/>
    <w:rsid w:val="00820BED"/>
    <w:rsid w:val="00820E6A"/>
    <w:rsid w:val="00820F5A"/>
    <w:rsid w:val="00820FBE"/>
    <w:rsid w:val="0082120F"/>
    <w:rsid w:val="008212F0"/>
    <w:rsid w:val="00821325"/>
    <w:rsid w:val="00821699"/>
    <w:rsid w:val="008218EA"/>
    <w:rsid w:val="00821B62"/>
    <w:rsid w:val="00821CF8"/>
    <w:rsid w:val="00822228"/>
    <w:rsid w:val="00822302"/>
    <w:rsid w:val="008226FE"/>
    <w:rsid w:val="00822903"/>
    <w:rsid w:val="00822908"/>
    <w:rsid w:val="00822970"/>
    <w:rsid w:val="008229B3"/>
    <w:rsid w:val="00822DF0"/>
    <w:rsid w:val="00822F24"/>
    <w:rsid w:val="00822FF4"/>
    <w:rsid w:val="0082307D"/>
    <w:rsid w:val="008230A5"/>
    <w:rsid w:val="008232CF"/>
    <w:rsid w:val="008232D8"/>
    <w:rsid w:val="0082342B"/>
    <w:rsid w:val="00823503"/>
    <w:rsid w:val="00823575"/>
    <w:rsid w:val="0082360D"/>
    <w:rsid w:val="00823B1D"/>
    <w:rsid w:val="00823B38"/>
    <w:rsid w:val="00823E74"/>
    <w:rsid w:val="008240BC"/>
    <w:rsid w:val="0082433B"/>
    <w:rsid w:val="008244BE"/>
    <w:rsid w:val="008249BA"/>
    <w:rsid w:val="00824DB5"/>
    <w:rsid w:val="00824DFB"/>
    <w:rsid w:val="00825146"/>
    <w:rsid w:val="00825213"/>
    <w:rsid w:val="0082546A"/>
    <w:rsid w:val="00825572"/>
    <w:rsid w:val="00825972"/>
    <w:rsid w:val="008259B2"/>
    <w:rsid w:val="00825AB5"/>
    <w:rsid w:val="00825B8E"/>
    <w:rsid w:val="00825CD2"/>
    <w:rsid w:val="00825F2D"/>
    <w:rsid w:val="008265C0"/>
    <w:rsid w:val="00826617"/>
    <w:rsid w:val="00826A55"/>
    <w:rsid w:val="00826CC7"/>
    <w:rsid w:val="00826DAD"/>
    <w:rsid w:val="00826EDA"/>
    <w:rsid w:val="00826F1D"/>
    <w:rsid w:val="00827008"/>
    <w:rsid w:val="0082713C"/>
    <w:rsid w:val="00827345"/>
    <w:rsid w:val="00827575"/>
    <w:rsid w:val="00827902"/>
    <w:rsid w:val="00827CE2"/>
    <w:rsid w:val="00827D05"/>
    <w:rsid w:val="00827E63"/>
    <w:rsid w:val="00827EBE"/>
    <w:rsid w:val="00830018"/>
    <w:rsid w:val="008300A4"/>
    <w:rsid w:val="008300AA"/>
    <w:rsid w:val="00830818"/>
    <w:rsid w:val="00830CF6"/>
    <w:rsid w:val="00830EEE"/>
    <w:rsid w:val="00830FF3"/>
    <w:rsid w:val="0083103B"/>
    <w:rsid w:val="008310C1"/>
    <w:rsid w:val="0083116D"/>
    <w:rsid w:val="008312BA"/>
    <w:rsid w:val="008312EE"/>
    <w:rsid w:val="00831787"/>
    <w:rsid w:val="008317D3"/>
    <w:rsid w:val="00831851"/>
    <w:rsid w:val="0083190E"/>
    <w:rsid w:val="00831994"/>
    <w:rsid w:val="00831C61"/>
    <w:rsid w:val="00831C93"/>
    <w:rsid w:val="00831CC2"/>
    <w:rsid w:val="00831CD3"/>
    <w:rsid w:val="00831D75"/>
    <w:rsid w:val="00831DC6"/>
    <w:rsid w:val="008320AD"/>
    <w:rsid w:val="008320AE"/>
    <w:rsid w:val="008321C6"/>
    <w:rsid w:val="00832524"/>
    <w:rsid w:val="00832649"/>
    <w:rsid w:val="0083302D"/>
    <w:rsid w:val="00833055"/>
    <w:rsid w:val="00833520"/>
    <w:rsid w:val="00833576"/>
    <w:rsid w:val="0083366D"/>
    <w:rsid w:val="00833801"/>
    <w:rsid w:val="008338BB"/>
    <w:rsid w:val="00833C38"/>
    <w:rsid w:val="00833DDA"/>
    <w:rsid w:val="00833FEC"/>
    <w:rsid w:val="008340C9"/>
    <w:rsid w:val="00834205"/>
    <w:rsid w:val="00834603"/>
    <w:rsid w:val="0083461B"/>
    <w:rsid w:val="0083471F"/>
    <w:rsid w:val="008348EE"/>
    <w:rsid w:val="00834909"/>
    <w:rsid w:val="008349FC"/>
    <w:rsid w:val="00834AB8"/>
    <w:rsid w:val="00834E0B"/>
    <w:rsid w:val="00835030"/>
    <w:rsid w:val="008353AB"/>
    <w:rsid w:val="008353B4"/>
    <w:rsid w:val="008355DF"/>
    <w:rsid w:val="008355F3"/>
    <w:rsid w:val="00835763"/>
    <w:rsid w:val="00835ACB"/>
    <w:rsid w:val="00835CCE"/>
    <w:rsid w:val="008360BD"/>
    <w:rsid w:val="0083660B"/>
    <w:rsid w:val="008367F4"/>
    <w:rsid w:val="008368B0"/>
    <w:rsid w:val="008368C2"/>
    <w:rsid w:val="00836D8B"/>
    <w:rsid w:val="00837000"/>
    <w:rsid w:val="00837177"/>
    <w:rsid w:val="00837445"/>
    <w:rsid w:val="0083767A"/>
    <w:rsid w:val="008377D4"/>
    <w:rsid w:val="00837DB6"/>
    <w:rsid w:val="00837E39"/>
    <w:rsid w:val="00837F20"/>
    <w:rsid w:val="008400A4"/>
    <w:rsid w:val="008400AB"/>
    <w:rsid w:val="0084011C"/>
    <w:rsid w:val="008401BF"/>
    <w:rsid w:val="00840839"/>
    <w:rsid w:val="00840C45"/>
    <w:rsid w:val="00841239"/>
    <w:rsid w:val="0084139B"/>
    <w:rsid w:val="008419FD"/>
    <w:rsid w:val="00841B43"/>
    <w:rsid w:val="00841E30"/>
    <w:rsid w:val="00842413"/>
    <w:rsid w:val="00842439"/>
    <w:rsid w:val="0084259A"/>
    <w:rsid w:val="008425D8"/>
    <w:rsid w:val="00842677"/>
    <w:rsid w:val="008428D9"/>
    <w:rsid w:val="00842B11"/>
    <w:rsid w:val="00842B99"/>
    <w:rsid w:val="00842E56"/>
    <w:rsid w:val="00843208"/>
    <w:rsid w:val="0084331F"/>
    <w:rsid w:val="008433B8"/>
    <w:rsid w:val="008434BC"/>
    <w:rsid w:val="00843724"/>
    <w:rsid w:val="00843754"/>
    <w:rsid w:val="008437D8"/>
    <w:rsid w:val="00843C11"/>
    <w:rsid w:val="00843E6E"/>
    <w:rsid w:val="0084406C"/>
    <w:rsid w:val="008444A6"/>
    <w:rsid w:val="00844768"/>
    <w:rsid w:val="00844805"/>
    <w:rsid w:val="00844811"/>
    <w:rsid w:val="0084483B"/>
    <w:rsid w:val="00844A41"/>
    <w:rsid w:val="00844AFA"/>
    <w:rsid w:val="00844EF8"/>
    <w:rsid w:val="00844FF9"/>
    <w:rsid w:val="00845169"/>
    <w:rsid w:val="00845687"/>
    <w:rsid w:val="008457DE"/>
    <w:rsid w:val="00845B0F"/>
    <w:rsid w:val="00845C31"/>
    <w:rsid w:val="00845CE7"/>
    <w:rsid w:val="00845EB6"/>
    <w:rsid w:val="00845F70"/>
    <w:rsid w:val="0084614F"/>
    <w:rsid w:val="008464F5"/>
    <w:rsid w:val="00846696"/>
    <w:rsid w:val="008466C5"/>
    <w:rsid w:val="00846703"/>
    <w:rsid w:val="008467A9"/>
    <w:rsid w:val="008468AA"/>
    <w:rsid w:val="00846E3B"/>
    <w:rsid w:val="00846EF9"/>
    <w:rsid w:val="00846F48"/>
    <w:rsid w:val="00846FE8"/>
    <w:rsid w:val="00846FF3"/>
    <w:rsid w:val="00847172"/>
    <w:rsid w:val="008473F2"/>
    <w:rsid w:val="00847486"/>
    <w:rsid w:val="0084776A"/>
    <w:rsid w:val="00847D85"/>
    <w:rsid w:val="008501BD"/>
    <w:rsid w:val="00850324"/>
    <w:rsid w:val="00850761"/>
    <w:rsid w:val="00850BDD"/>
    <w:rsid w:val="00850D01"/>
    <w:rsid w:val="00850DB6"/>
    <w:rsid w:val="00850EB8"/>
    <w:rsid w:val="00851523"/>
    <w:rsid w:val="008517A6"/>
    <w:rsid w:val="00851850"/>
    <w:rsid w:val="00851885"/>
    <w:rsid w:val="00851B94"/>
    <w:rsid w:val="00851BA0"/>
    <w:rsid w:val="00851BC9"/>
    <w:rsid w:val="00851CD0"/>
    <w:rsid w:val="00851E5E"/>
    <w:rsid w:val="008527EA"/>
    <w:rsid w:val="0085293E"/>
    <w:rsid w:val="008529C5"/>
    <w:rsid w:val="00852A96"/>
    <w:rsid w:val="00852B57"/>
    <w:rsid w:val="00852C7E"/>
    <w:rsid w:val="00852CAF"/>
    <w:rsid w:val="00852D6E"/>
    <w:rsid w:val="008530DC"/>
    <w:rsid w:val="008532FA"/>
    <w:rsid w:val="008533AB"/>
    <w:rsid w:val="00853624"/>
    <w:rsid w:val="008539ED"/>
    <w:rsid w:val="00853A8F"/>
    <w:rsid w:val="00853BF0"/>
    <w:rsid w:val="00853DEA"/>
    <w:rsid w:val="00853E42"/>
    <w:rsid w:val="00854209"/>
    <w:rsid w:val="008542F2"/>
    <w:rsid w:val="00854543"/>
    <w:rsid w:val="008545C3"/>
    <w:rsid w:val="0085460D"/>
    <w:rsid w:val="00854CD1"/>
    <w:rsid w:val="00854D9A"/>
    <w:rsid w:val="0085502C"/>
    <w:rsid w:val="008555CF"/>
    <w:rsid w:val="00855C7E"/>
    <w:rsid w:val="00855ECE"/>
    <w:rsid w:val="00855ED6"/>
    <w:rsid w:val="0085623E"/>
    <w:rsid w:val="0085630E"/>
    <w:rsid w:val="00856327"/>
    <w:rsid w:val="00856440"/>
    <w:rsid w:val="0085660A"/>
    <w:rsid w:val="00856A62"/>
    <w:rsid w:val="00856C0A"/>
    <w:rsid w:val="00856F53"/>
    <w:rsid w:val="008570FA"/>
    <w:rsid w:val="00857176"/>
    <w:rsid w:val="008571A0"/>
    <w:rsid w:val="00857269"/>
    <w:rsid w:val="008574D8"/>
    <w:rsid w:val="008574F2"/>
    <w:rsid w:val="00857790"/>
    <w:rsid w:val="00857B9E"/>
    <w:rsid w:val="00857D4F"/>
    <w:rsid w:val="00857E68"/>
    <w:rsid w:val="0086023C"/>
    <w:rsid w:val="00860445"/>
    <w:rsid w:val="00860AE7"/>
    <w:rsid w:val="00860CFB"/>
    <w:rsid w:val="0086105F"/>
    <w:rsid w:val="008611C6"/>
    <w:rsid w:val="008612C9"/>
    <w:rsid w:val="008613FE"/>
    <w:rsid w:val="00861553"/>
    <w:rsid w:val="00861609"/>
    <w:rsid w:val="0086166A"/>
    <w:rsid w:val="00861AB1"/>
    <w:rsid w:val="00861DD4"/>
    <w:rsid w:val="00862227"/>
    <w:rsid w:val="008622F2"/>
    <w:rsid w:val="00862840"/>
    <w:rsid w:val="008628A6"/>
    <w:rsid w:val="00862A62"/>
    <w:rsid w:val="00862BD2"/>
    <w:rsid w:val="00862C33"/>
    <w:rsid w:val="00862D79"/>
    <w:rsid w:val="00862D92"/>
    <w:rsid w:val="00862E37"/>
    <w:rsid w:val="0086320B"/>
    <w:rsid w:val="0086344F"/>
    <w:rsid w:val="008637D4"/>
    <w:rsid w:val="0086385E"/>
    <w:rsid w:val="00863B75"/>
    <w:rsid w:val="00864102"/>
    <w:rsid w:val="00864130"/>
    <w:rsid w:val="00864171"/>
    <w:rsid w:val="00864187"/>
    <w:rsid w:val="008646A9"/>
    <w:rsid w:val="008648BA"/>
    <w:rsid w:val="00864AD8"/>
    <w:rsid w:val="00864D1C"/>
    <w:rsid w:val="00864E77"/>
    <w:rsid w:val="00864FA3"/>
    <w:rsid w:val="0086530C"/>
    <w:rsid w:val="00865351"/>
    <w:rsid w:val="00865352"/>
    <w:rsid w:val="00865589"/>
    <w:rsid w:val="008656A7"/>
    <w:rsid w:val="00865B30"/>
    <w:rsid w:val="00865C2B"/>
    <w:rsid w:val="00865CF5"/>
    <w:rsid w:val="00865DF8"/>
    <w:rsid w:val="008664EA"/>
    <w:rsid w:val="00866549"/>
    <w:rsid w:val="00866747"/>
    <w:rsid w:val="00866ABF"/>
    <w:rsid w:val="00866DF3"/>
    <w:rsid w:val="00866F4D"/>
    <w:rsid w:val="0086730B"/>
    <w:rsid w:val="00867384"/>
    <w:rsid w:val="00867534"/>
    <w:rsid w:val="00867729"/>
    <w:rsid w:val="00867A9F"/>
    <w:rsid w:val="00867B87"/>
    <w:rsid w:val="00870011"/>
    <w:rsid w:val="00870086"/>
    <w:rsid w:val="008700D5"/>
    <w:rsid w:val="00870562"/>
    <w:rsid w:val="008705B3"/>
    <w:rsid w:val="00870649"/>
    <w:rsid w:val="0087066A"/>
    <w:rsid w:val="008707EA"/>
    <w:rsid w:val="00870CC4"/>
    <w:rsid w:val="00870F7B"/>
    <w:rsid w:val="0087116F"/>
    <w:rsid w:val="0087126C"/>
    <w:rsid w:val="00871600"/>
    <w:rsid w:val="00871792"/>
    <w:rsid w:val="00871EDE"/>
    <w:rsid w:val="00871F01"/>
    <w:rsid w:val="00871F9D"/>
    <w:rsid w:val="008723F1"/>
    <w:rsid w:val="008724C8"/>
    <w:rsid w:val="0087258C"/>
    <w:rsid w:val="008728BD"/>
    <w:rsid w:val="00872911"/>
    <w:rsid w:val="00872A70"/>
    <w:rsid w:val="00872A83"/>
    <w:rsid w:val="00872CD4"/>
    <w:rsid w:val="00872E8D"/>
    <w:rsid w:val="00873459"/>
    <w:rsid w:val="00873462"/>
    <w:rsid w:val="00873592"/>
    <w:rsid w:val="008735B0"/>
    <w:rsid w:val="0087378E"/>
    <w:rsid w:val="008737DA"/>
    <w:rsid w:val="008737DF"/>
    <w:rsid w:val="00873956"/>
    <w:rsid w:val="00873E1A"/>
    <w:rsid w:val="0087429D"/>
    <w:rsid w:val="00874498"/>
    <w:rsid w:val="008744A8"/>
    <w:rsid w:val="0087478E"/>
    <w:rsid w:val="008748BE"/>
    <w:rsid w:val="00874E3F"/>
    <w:rsid w:val="00875132"/>
    <w:rsid w:val="00875169"/>
    <w:rsid w:val="00875229"/>
    <w:rsid w:val="00875842"/>
    <w:rsid w:val="00875981"/>
    <w:rsid w:val="00875B3E"/>
    <w:rsid w:val="00875CA1"/>
    <w:rsid w:val="00875FCC"/>
    <w:rsid w:val="0087601E"/>
    <w:rsid w:val="0087644E"/>
    <w:rsid w:val="00876690"/>
    <w:rsid w:val="00876C8C"/>
    <w:rsid w:val="00877158"/>
    <w:rsid w:val="008771A6"/>
    <w:rsid w:val="0087725E"/>
    <w:rsid w:val="008772F0"/>
    <w:rsid w:val="008772F4"/>
    <w:rsid w:val="00877591"/>
    <w:rsid w:val="00877612"/>
    <w:rsid w:val="00877D11"/>
    <w:rsid w:val="00877D7B"/>
    <w:rsid w:val="00877F27"/>
    <w:rsid w:val="0088037C"/>
    <w:rsid w:val="00880556"/>
    <w:rsid w:val="00880FB7"/>
    <w:rsid w:val="0088109B"/>
    <w:rsid w:val="0088109F"/>
    <w:rsid w:val="008810E6"/>
    <w:rsid w:val="00881144"/>
    <w:rsid w:val="00881176"/>
    <w:rsid w:val="008812D2"/>
    <w:rsid w:val="0088138B"/>
    <w:rsid w:val="008818A3"/>
    <w:rsid w:val="0088191A"/>
    <w:rsid w:val="00881B14"/>
    <w:rsid w:val="00881B55"/>
    <w:rsid w:val="00881B8D"/>
    <w:rsid w:val="00881CEC"/>
    <w:rsid w:val="00881F09"/>
    <w:rsid w:val="008823AC"/>
    <w:rsid w:val="008823B3"/>
    <w:rsid w:val="0088245B"/>
    <w:rsid w:val="008824A9"/>
    <w:rsid w:val="008827B4"/>
    <w:rsid w:val="0088287F"/>
    <w:rsid w:val="008833B1"/>
    <w:rsid w:val="0088355D"/>
    <w:rsid w:val="008838EB"/>
    <w:rsid w:val="00883945"/>
    <w:rsid w:val="00883BE4"/>
    <w:rsid w:val="0088437C"/>
    <w:rsid w:val="008847FD"/>
    <w:rsid w:val="0088499E"/>
    <w:rsid w:val="00884A5B"/>
    <w:rsid w:val="00884B19"/>
    <w:rsid w:val="00884C49"/>
    <w:rsid w:val="00885063"/>
    <w:rsid w:val="008851EB"/>
    <w:rsid w:val="00885294"/>
    <w:rsid w:val="008853C4"/>
    <w:rsid w:val="008856AB"/>
    <w:rsid w:val="008859FF"/>
    <w:rsid w:val="00885EB6"/>
    <w:rsid w:val="0088603D"/>
    <w:rsid w:val="00886791"/>
    <w:rsid w:val="008867FC"/>
    <w:rsid w:val="00886982"/>
    <w:rsid w:val="00886D0C"/>
    <w:rsid w:val="00886D99"/>
    <w:rsid w:val="00886F47"/>
    <w:rsid w:val="008872CB"/>
    <w:rsid w:val="0088748E"/>
    <w:rsid w:val="008877B9"/>
    <w:rsid w:val="008879AA"/>
    <w:rsid w:val="00887AFD"/>
    <w:rsid w:val="00887F0E"/>
    <w:rsid w:val="00890275"/>
    <w:rsid w:val="008908E1"/>
    <w:rsid w:val="00890AE5"/>
    <w:rsid w:val="00890BC4"/>
    <w:rsid w:val="00890BF8"/>
    <w:rsid w:val="00890CD6"/>
    <w:rsid w:val="00890EED"/>
    <w:rsid w:val="00891099"/>
    <w:rsid w:val="0089129A"/>
    <w:rsid w:val="00891BCD"/>
    <w:rsid w:val="00891E3F"/>
    <w:rsid w:val="00891F6D"/>
    <w:rsid w:val="00892096"/>
    <w:rsid w:val="00892600"/>
    <w:rsid w:val="00892609"/>
    <w:rsid w:val="00892CD3"/>
    <w:rsid w:val="0089300A"/>
    <w:rsid w:val="008935B4"/>
    <w:rsid w:val="00893664"/>
    <w:rsid w:val="008939A4"/>
    <w:rsid w:val="00893D12"/>
    <w:rsid w:val="00893E1B"/>
    <w:rsid w:val="00893F40"/>
    <w:rsid w:val="00893FB0"/>
    <w:rsid w:val="008940A2"/>
    <w:rsid w:val="008940F3"/>
    <w:rsid w:val="008942AE"/>
    <w:rsid w:val="00894382"/>
    <w:rsid w:val="00894504"/>
    <w:rsid w:val="008946EE"/>
    <w:rsid w:val="00894B6A"/>
    <w:rsid w:val="00895038"/>
    <w:rsid w:val="008954D3"/>
    <w:rsid w:val="0089568A"/>
    <w:rsid w:val="008956BC"/>
    <w:rsid w:val="00895AB2"/>
    <w:rsid w:val="00895B2F"/>
    <w:rsid w:val="00895DBA"/>
    <w:rsid w:val="00896379"/>
    <w:rsid w:val="00896B84"/>
    <w:rsid w:val="008970AE"/>
    <w:rsid w:val="008970D5"/>
    <w:rsid w:val="00897113"/>
    <w:rsid w:val="008975EF"/>
    <w:rsid w:val="00897722"/>
    <w:rsid w:val="00897810"/>
    <w:rsid w:val="008979C6"/>
    <w:rsid w:val="00897A42"/>
    <w:rsid w:val="00897ADA"/>
    <w:rsid w:val="00897B39"/>
    <w:rsid w:val="00897C4C"/>
    <w:rsid w:val="00897CC9"/>
    <w:rsid w:val="00897D92"/>
    <w:rsid w:val="00897E2F"/>
    <w:rsid w:val="00897F08"/>
    <w:rsid w:val="00897F22"/>
    <w:rsid w:val="008A01DD"/>
    <w:rsid w:val="008A03D6"/>
    <w:rsid w:val="008A04D4"/>
    <w:rsid w:val="008A06C6"/>
    <w:rsid w:val="008A070A"/>
    <w:rsid w:val="008A08BE"/>
    <w:rsid w:val="008A095A"/>
    <w:rsid w:val="008A0AA8"/>
    <w:rsid w:val="008A0B6B"/>
    <w:rsid w:val="008A0B71"/>
    <w:rsid w:val="008A0C50"/>
    <w:rsid w:val="008A0E16"/>
    <w:rsid w:val="008A0EF8"/>
    <w:rsid w:val="008A1134"/>
    <w:rsid w:val="008A1419"/>
    <w:rsid w:val="008A1464"/>
    <w:rsid w:val="008A20AA"/>
    <w:rsid w:val="008A2499"/>
    <w:rsid w:val="008A2832"/>
    <w:rsid w:val="008A299F"/>
    <w:rsid w:val="008A2A8A"/>
    <w:rsid w:val="008A2A90"/>
    <w:rsid w:val="008A2D87"/>
    <w:rsid w:val="008A2F7A"/>
    <w:rsid w:val="008A33E4"/>
    <w:rsid w:val="008A381C"/>
    <w:rsid w:val="008A3853"/>
    <w:rsid w:val="008A3DE9"/>
    <w:rsid w:val="008A404A"/>
    <w:rsid w:val="008A491B"/>
    <w:rsid w:val="008A4ACC"/>
    <w:rsid w:val="008A4C6A"/>
    <w:rsid w:val="008A4C8D"/>
    <w:rsid w:val="008A4CE2"/>
    <w:rsid w:val="008A4E63"/>
    <w:rsid w:val="008A5038"/>
    <w:rsid w:val="008A5135"/>
    <w:rsid w:val="008A516C"/>
    <w:rsid w:val="008A56CC"/>
    <w:rsid w:val="008A584C"/>
    <w:rsid w:val="008A5962"/>
    <w:rsid w:val="008A5B7F"/>
    <w:rsid w:val="008A5C39"/>
    <w:rsid w:val="008A6088"/>
    <w:rsid w:val="008A61B2"/>
    <w:rsid w:val="008A62D8"/>
    <w:rsid w:val="008A646A"/>
    <w:rsid w:val="008A65A9"/>
    <w:rsid w:val="008A6610"/>
    <w:rsid w:val="008A6682"/>
    <w:rsid w:val="008A66E0"/>
    <w:rsid w:val="008A677D"/>
    <w:rsid w:val="008A67CD"/>
    <w:rsid w:val="008A68BC"/>
    <w:rsid w:val="008A6BF0"/>
    <w:rsid w:val="008A6DCF"/>
    <w:rsid w:val="008A71F7"/>
    <w:rsid w:val="008A72D7"/>
    <w:rsid w:val="008A74B9"/>
    <w:rsid w:val="008A74CF"/>
    <w:rsid w:val="008A7752"/>
    <w:rsid w:val="008A7969"/>
    <w:rsid w:val="008A7A9D"/>
    <w:rsid w:val="008A7C8B"/>
    <w:rsid w:val="008A7EAF"/>
    <w:rsid w:val="008B02A5"/>
    <w:rsid w:val="008B0508"/>
    <w:rsid w:val="008B0DF7"/>
    <w:rsid w:val="008B0F37"/>
    <w:rsid w:val="008B1351"/>
    <w:rsid w:val="008B1368"/>
    <w:rsid w:val="008B13BA"/>
    <w:rsid w:val="008B1572"/>
    <w:rsid w:val="008B186E"/>
    <w:rsid w:val="008B1BF4"/>
    <w:rsid w:val="008B1C6C"/>
    <w:rsid w:val="008B1CB3"/>
    <w:rsid w:val="008B1DEF"/>
    <w:rsid w:val="008B1E18"/>
    <w:rsid w:val="008B1FBB"/>
    <w:rsid w:val="008B20B6"/>
    <w:rsid w:val="008B226D"/>
    <w:rsid w:val="008B22EE"/>
    <w:rsid w:val="008B2457"/>
    <w:rsid w:val="008B2889"/>
    <w:rsid w:val="008B2969"/>
    <w:rsid w:val="008B2BE7"/>
    <w:rsid w:val="008B2C65"/>
    <w:rsid w:val="008B2CBA"/>
    <w:rsid w:val="008B2DD4"/>
    <w:rsid w:val="008B2E42"/>
    <w:rsid w:val="008B2EDE"/>
    <w:rsid w:val="008B3051"/>
    <w:rsid w:val="008B30E3"/>
    <w:rsid w:val="008B3236"/>
    <w:rsid w:val="008B361E"/>
    <w:rsid w:val="008B3D0B"/>
    <w:rsid w:val="008B3D64"/>
    <w:rsid w:val="008B3EDD"/>
    <w:rsid w:val="008B4557"/>
    <w:rsid w:val="008B4A09"/>
    <w:rsid w:val="008B4CA5"/>
    <w:rsid w:val="008B4D2A"/>
    <w:rsid w:val="008B5131"/>
    <w:rsid w:val="008B5204"/>
    <w:rsid w:val="008B525B"/>
    <w:rsid w:val="008B533A"/>
    <w:rsid w:val="008B578E"/>
    <w:rsid w:val="008B57A7"/>
    <w:rsid w:val="008B58EB"/>
    <w:rsid w:val="008B59AC"/>
    <w:rsid w:val="008B59E5"/>
    <w:rsid w:val="008B5B06"/>
    <w:rsid w:val="008B5D75"/>
    <w:rsid w:val="008B616E"/>
    <w:rsid w:val="008B640B"/>
    <w:rsid w:val="008B6454"/>
    <w:rsid w:val="008B65F2"/>
    <w:rsid w:val="008B6919"/>
    <w:rsid w:val="008B6AFB"/>
    <w:rsid w:val="008B6B56"/>
    <w:rsid w:val="008B6B6D"/>
    <w:rsid w:val="008B6BEC"/>
    <w:rsid w:val="008B6DC0"/>
    <w:rsid w:val="008B6E4E"/>
    <w:rsid w:val="008B6E8A"/>
    <w:rsid w:val="008B6E98"/>
    <w:rsid w:val="008B6F12"/>
    <w:rsid w:val="008B7356"/>
    <w:rsid w:val="008B75D8"/>
    <w:rsid w:val="008B7D7A"/>
    <w:rsid w:val="008B7E2C"/>
    <w:rsid w:val="008B7FB9"/>
    <w:rsid w:val="008C0049"/>
    <w:rsid w:val="008C01D9"/>
    <w:rsid w:val="008C01F0"/>
    <w:rsid w:val="008C052D"/>
    <w:rsid w:val="008C08F8"/>
    <w:rsid w:val="008C0B0B"/>
    <w:rsid w:val="008C0DCC"/>
    <w:rsid w:val="008C0F92"/>
    <w:rsid w:val="008C1271"/>
    <w:rsid w:val="008C1887"/>
    <w:rsid w:val="008C1956"/>
    <w:rsid w:val="008C19C8"/>
    <w:rsid w:val="008C1A83"/>
    <w:rsid w:val="008C1BBE"/>
    <w:rsid w:val="008C269E"/>
    <w:rsid w:val="008C26DF"/>
    <w:rsid w:val="008C281D"/>
    <w:rsid w:val="008C284E"/>
    <w:rsid w:val="008C2AAA"/>
    <w:rsid w:val="008C2D52"/>
    <w:rsid w:val="008C31F5"/>
    <w:rsid w:val="008C3810"/>
    <w:rsid w:val="008C3B5F"/>
    <w:rsid w:val="008C3DDF"/>
    <w:rsid w:val="008C3F29"/>
    <w:rsid w:val="008C423E"/>
    <w:rsid w:val="008C4803"/>
    <w:rsid w:val="008C4838"/>
    <w:rsid w:val="008C49BA"/>
    <w:rsid w:val="008C4E98"/>
    <w:rsid w:val="008C5030"/>
    <w:rsid w:val="008C51BF"/>
    <w:rsid w:val="008C51FD"/>
    <w:rsid w:val="008C54D0"/>
    <w:rsid w:val="008C55E4"/>
    <w:rsid w:val="008C56F1"/>
    <w:rsid w:val="008C5883"/>
    <w:rsid w:val="008C58FD"/>
    <w:rsid w:val="008C5C89"/>
    <w:rsid w:val="008C5D53"/>
    <w:rsid w:val="008C5DE6"/>
    <w:rsid w:val="008C6045"/>
    <w:rsid w:val="008C6178"/>
    <w:rsid w:val="008C63E7"/>
    <w:rsid w:val="008C64E4"/>
    <w:rsid w:val="008C6834"/>
    <w:rsid w:val="008C69AA"/>
    <w:rsid w:val="008C69C0"/>
    <w:rsid w:val="008C6A94"/>
    <w:rsid w:val="008C6AFD"/>
    <w:rsid w:val="008C6C1B"/>
    <w:rsid w:val="008C6C6F"/>
    <w:rsid w:val="008C6DF0"/>
    <w:rsid w:val="008C6E0C"/>
    <w:rsid w:val="008C6EC5"/>
    <w:rsid w:val="008C700D"/>
    <w:rsid w:val="008C752B"/>
    <w:rsid w:val="008C772A"/>
    <w:rsid w:val="008C77B5"/>
    <w:rsid w:val="008C78BD"/>
    <w:rsid w:val="008C79CE"/>
    <w:rsid w:val="008C7AA0"/>
    <w:rsid w:val="008C7B6D"/>
    <w:rsid w:val="008C7C14"/>
    <w:rsid w:val="008C7D41"/>
    <w:rsid w:val="008C7D96"/>
    <w:rsid w:val="008C7DE5"/>
    <w:rsid w:val="008C7EB1"/>
    <w:rsid w:val="008D038D"/>
    <w:rsid w:val="008D07F9"/>
    <w:rsid w:val="008D08EC"/>
    <w:rsid w:val="008D0DA7"/>
    <w:rsid w:val="008D11C0"/>
    <w:rsid w:val="008D12F9"/>
    <w:rsid w:val="008D13E6"/>
    <w:rsid w:val="008D14C5"/>
    <w:rsid w:val="008D17DB"/>
    <w:rsid w:val="008D1BB0"/>
    <w:rsid w:val="008D2223"/>
    <w:rsid w:val="008D224E"/>
    <w:rsid w:val="008D2613"/>
    <w:rsid w:val="008D26B0"/>
    <w:rsid w:val="008D29B0"/>
    <w:rsid w:val="008D2D9D"/>
    <w:rsid w:val="008D30C3"/>
    <w:rsid w:val="008D30E0"/>
    <w:rsid w:val="008D3109"/>
    <w:rsid w:val="008D329A"/>
    <w:rsid w:val="008D3449"/>
    <w:rsid w:val="008D362E"/>
    <w:rsid w:val="008D3692"/>
    <w:rsid w:val="008D38BA"/>
    <w:rsid w:val="008D3A8C"/>
    <w:rsid w:val="008D3BB8"/>
    <w:rsid w:val="008D42DD"/>
    <w:rsid w:val="008D43D7"/>
    <w:rsid w:val="008D4569"/>
    <w:rsid w:val="008D4605"/>
    <w:rsid w:val="008D46F6"/>
    <w:rsid w:val="008D4834"/>
    <w:rsid w:val="008D486E"/>
    <w:rsid w:val="008D4CDA"/>
    <w:rsid w:val="008D516F"/>
    <w:rsid w:val="008D52C5"/>
    <w:rsid w:val="008D52E3"/>
    <w:rsid w:val="008D53F7"/>
    <w:rsid w:val="008D56FD"/>
    <w:rsid w:val="008D5C7F"/>
    <w:rsid w:val="008D5F30"/>
    <w:rsid w:val="008D5F59"/>
    <w:rsid w:val="008D629B"/>
    <w:rsid w:val="008D62D6"/>
    <w:rsid w:val="008D62DD"/>
    <w:rsid w:val="008D630C"/>
    <w:rsid w:val="008D63C6"/>
    <w:rsid w:val="008D64BE"/>
    <w:rsid w:val="008D6708"/>
    <w:rsid w:val="008D6717"/>
    <w:rsid w:val="008D6AC2"/>
    <w:rsid w:val="008D6C00"/>
    <w:rsid w:val="008D6EC9"/>
    <w:rsid w:val="008D709F"/>
    <w:rsid w:val="008D75C4"/>
    <w:rsid w:val="008D7878"/>
    <w:rsid w:val="008D78E9"/>
    <w:rsid w:val="008D7A3B"/>
    <w:rsid w:val="008D7CBC"/>
    <w:rsid w:val="008D7FDB"/>
    <w:rsid w:val="008E0123"/>
    <w:rsid w:val="008E02B0"/>
    <w:rsid w:val="008E0493"/>
    <w:rsid w:val="008E05B5"/>
    <w:rsid w:val="008E08C5"/>
    <w:rsid w:val="008E097C"/>
    <w:rsid w:val="008E0A8F"/>
    <w:rsid w:val="008E0C0B"/>
    <w:rsid w:val="008E0E36"/>
    <w:rsid w:val="008E0EC4"/>
    <w:rsid w:val="008E119D"/>
    <w:rsid w:val="008E13A4"/>
    <w:rsid w:val="008E15A6"/>
    <w:rsid w:val="008E16CF"/>
    <w:rsid w:val="008E18D0"/>
    <w:rsid w:val="008E18E6"/>
    <w:rsid w:val="008E1B04"/>
    <w:rsid w:val="008E1B90"/>
    <w:rsid w:val="008E1BA6"/>
    <w:rsid w:val="008E1D30"/>
    <w:rsid w:val="008E24E9"/>
    <w:rsid w:val="008E2644"/>
    <w:rsid w:val="008E2840"/>
    <w:rsid w:val="008E2F00"/>
    <w:rsid w:val="008E3542"/>
    <w:rsid w:val="008E387F"/>
    <w:rsid w:val="008E3932"/>
    <w:rsid w:val="008E3AF0"/>
    <w:rsid w:val="008E3F15"/>
    <w:rsid w:val="008E3FD9"/>
    <w:rsid w:val="008E485B"/>
    <w:rsid w:val="008E536A"/>
    <w:rsid w:val="008E5C17"/>
    <w:rsid w:val="008E5D89"/>
    <w:rsid w:val="008E5ECA"/>
    <w:rsid w:val="008E5ECD"/>
    <w:rsid w:val="008E671B"/>
    <w:rsid w:val="008E68A2"/>
    <w:rsid w:val="008E6D28"/>
    <w:rsid w:val="008E741B"/>
    <w:rsid w:val="008E7659"/>
    <w:rsid w:val="008E7666"/>
    <w:rsid w:val="008E77D7"/>
    <w:rsid w:val="008E7867"/>
    <w:rsid w:val="008E788B"/>
    <w:rsid w:val="008E7A4A"/>
    <w:rsid w:val="008E7B00"/>
    <w:rsid w:val="008E7BF7"/>
    <w:rsid w:val="008E7D42"/>
    <w:rsid w:val="008E7F48"/>
    <w:rsid w:val="008F00A2"/>
    <w:rsid w:val="008F0360"/>
    <w:rsid w:val="008F049A"/>
    <w:rsid w:val="008F05FD"/>
    <w:rsid w:val="008F0671"/>
    <w:rsid w:val="008F06B8"/>
    <w:rsid w:val="008F06F5"/>
    <w:rsid w:val="008F07A2"/>
    <w:rsid w:val="008F089E"/>
    <w:rsid w:val="008F0A7C"/>
    <w:rsid w:val="008F0B0E"/>
    <w:rsid w:val="008F0DE9"/>
    <w:rsid w:val="008F0F8E"/>
    <w:rsid w:val="008F0F9D"/>
    <w:rsid w:val="008F10B8"/>
    <w:rsid w:val="008F1215"/>
    <w:rsid w:val="008F16AF"/>
    <w:rsid w:val="008F1857"/>
    <w:rsid w:val="008F18E4"/>
    <w:rsid w:val="008F1942"/>
    <w:rsid w:val="008F19C5"/>
    <w:rsid w:val="008F1C9E"/>
    <w:rsid w:val="008F1C9F"/>
    <w:rsid w:val="008F1CA9"/>
    <w:rsid w:val="008F24F2"/>
    <w:rsid w:val="008F26FA"/>
    <w:rsid w:val="008F2AD7"/>
    <w:rsid w:val="008F2BF1"/>
    <w:rsid w:val="008F2F40"/>
    <w:rsid w:val="008F3192"/>
    <w:rsid w:val="008F328B"/>
    <w:rsid w:val="008F3335"/>
    <w:rsid w:val="008F3351"/>
    <w:rsid w:val="008F3E3B"/>
    <w:rsid w:val="008F402C"/>
    <w:rsid w:val="008F403A"/>
    <w:rsid w:val="008F45FF"/>
    <w:rsid w:val="008F484F"/>
    <w:rsid w:val="008F4BF9"/>
    <w:rsid w:val="008F4E7D"/>
    <w:rsid w:val="008F51B0"/>
    <w:rsid w:val="008F52B4"/>
    <w:rsid w:val="008F5573"/>
    <w:rsid w:val="008F5B42"/>
    <w:rsid w:val="008F5B4A"/>
    <w:rsid w:val="008F5B76"/>
    <w:rsid w:val="008F5EFF"/>
    <w:rsid w:val="008F5F42"/>
    <w:rsid w:val="008F616A"/>
    <w:rsid w:val="008F61A2"/>
    <w:rsid w:val="008F626F"/>
    <w:rsid w:val="008F6291"/>
    <w:rsid w:val="008F62F8"/>
    <w:rsid w:val="008F67F9"/>
    <w:rsid w:val="008F6E0A"/>
    <w:rsid w:val="008F7194"/>
    <w:rsid w:val="008F731A"/>
    <w:rsid w:val="008F7497"/>
    <w:rsid w:val="008F749E"/>
    <w:rsid w:val="008F74B5"/>
    <w:rsid w:val="009000C3"/>
    <w:rsid w:val="00900202"/>
    <w:rsid w:val="009002F8"/>
    <w:rsid w:val="00900617"/>
    <w:rsid w:val="00900C81"/>
    <w:rsid w:val="00900E8C"/>
    <w:rsid w:val="00901327"/>
    <w:rsid w:val="00901A98"/>
    <w:rsid w:val="00901DD3"/>
    <w:rsid w:val="00901EC5"/>
    <w:rsid w:val="009020B7"/>
    <w:rsid w:val="00902483"/>
    <w:rsid w:val="00902588"/>
    <w:rsid w:val="00902B22"/>
    <w:rsid w:val="00902FF6"/>
    <w:rsid w:val="0090307C"/>
    <w:rsid w:val="00903836"/>
    <w:rsid w:val="009039A5"/>
    <w:rsid w:val="00903A28"/>
    <w:rsid w:val="00903B15"/>
    <w:rsid w:val="00903F1D"/>
    <w:rsid w:val="009040E2"/>
    <w:rsid w:val="00904134"/>
    <w:rsid w:val="0090451E"/>
    <w:rsid w:val="00904546"/>
    <w:rsid w:val="009045D3"/>
    <w:rsid w:val="009048CE"/>
    <w:rsid w:val="00904A0B"/>
    <w:rsid w:val="00904BBE"/>
    <w:rsid w:val="00904DCC"/>
    <w:rsid w:val="00904EEB"/>
    <w:rsid w:val="009051E8"/>
    <w:rsid w:val="00905357"/>
    <w:rsid w:val="009053CB"/>
    <w:rsid w:val="009054D8"/>
    <w:rsid w:val="009059AA"/>
    <w:rsid w:val="00905FD7"/>
    <w:rsid w:val="00906036"/>
    <w:rsid w:val="00906086"/>
    <w:rsid w:val="0090669B"/>
    <w:rsid w:val="0090690C"/>
    <w:rsid w:val="00906971"/>
    <w:rsid w:val="00906BEF"/>
    <w:rsid w:val="00906BF8"/>
    <w:rsid w:val="00906C57"/>
    <w:rsid w:val="00906C91"/>
    <w:rsid w:val="00906E2D"/>
    <w:rsid w:val="009072FA"/>
    <w:rsid w:val="009074E8"/>
    <w:rsid w:val="00907577"/>
    <w:rsid w:val="00907620"/>
    <w:rsid w:val="0090762F"/>
    <w:rsid w:val="00907638"/>
    <w:rsid w:val="00907C00"/>
    <w:rsid w:val="00907D20"/>
    <w:rsid w:val="00907DFF"/>
    <w:rsid w:val="009100F8"/>
    <w:rsid w:val="009101C9"/>
    <w:rsid w:val="00910513"/>
    <w:rsid w:val="00910744"/>
    <w:rsid w:val="0091099B"/>
    <w:rsid w:val="00910E4D"/>
    <w:rsid w:val="00910E7E"/>
    <w:rsid w:val="009110F2"/>
    <w:rsid w:val="00911270"/>
    <w:rsid w:val="0091163B"/>
    <w:rsid w:val="00911799"/>
    <w:rsid w:val="00911950"/>
    <w:rsid w:val="00911982"/>
    <w:rsid w:val="00911B69"/>
    <w:rsid w:val="00911D04"/>
    <w:rsid w:val="00911E98"/>
    <w:rsid w:val="00911EB9"/>
    <w:rsid w:val="0091206A"/>
    <w:rsid w:val="00912207"/>
    <w:rsid w:val="00912818"/>
    <w:rsid w:val="00912B08"/>
    <w:rsid w:val="009131D1"/>
    <w:rsid w:val="00913589"/>
    <w:rsid w:val="009136ED"/>
    <w:rsid w:val="0091390D"/>
    <w:rsid w:val="00913B2C"/>
    <w:rsid w:val="00913E45"/>
    <w:rsid w:val="0091408D"/>
    <w:rsid w:val="00914A7D"/>
    <w:rsid w:val="00914BDF"/>
    <w:rsid w:val="00914E59"/>
    <w:rsid w:val="00914FFF"/>
    <w:rsid w:val="009150E4"/>
    <w:rsid w:val="00915210"/>
    <w:rsid w:val="00915770"/>
    <w:rsid w:val="009158E2"/>
    <w:rsid w:val="00915AF7"/>
    <w:rsid w:val="00915C24"/>
    <w:rsid w:val="00915C9F"/>
    <w:rsid w:val="00915D8B"/>
    <w:rsid w:val="00915DDA"/>
    <w:rsid w:val="00915E63"/>
    <w:rsid w:val="00915F5E"/>
    <w:rsid w:val="00915FF5"/>
    <w:rsid w:val="00916071"/>
    <w:rsid w:val="0091631C"/>
    <w:rsid w:val="009166BF"/>
    <w:rsid w:val="0091685F"/>
    <w:rsid w:val="00916924"/>
    <w:rsid w:val="00916BC3"/>
    <w:rsid w:val="00916D2E"/>
    <w:rsid w:val="00916E73"/>
    <w:rsid w:val="0091720A"/>
    <w:rsid w:val="0091721F"/>
    <w:rsid w:val="00917237"/>
    <w:rsid w:val="00917299"/>
    <w:rsid w:val="0091741D"/>
    <w:rsid w:val="009174B5"/>
    <w:rsid w:val="0091780A"/>
    <w:rsid w:val="00917AE4"/>
    <w:rsid w:val="00917DAB"/>
    <w:rsid w:val="00917ED6"/>
    <w:rsid w:val="00917F2D"/>
    <w:rsid w:val="00917F35"/>
    <w:rsid w:val="00917F76"/>
    <w:rsid w:val="0092002B"/>
    <w:rsid w:val="009206DF"/>
    <w:rsid w:val="009207BA"/>
    <w:rsid w:val="00920B0C"/>
    <w:rsid w:val="00920CA1"/>
    <w:rsid w:val="0092110F"/>
    <w:rsid w:val="009211F6"/>
    <w:rsid w:val="0092129F"/>
    <w:rsid w:val="009212CE"/>
    <w:rsid w:val="00921485"/>
    <w:rsid w:val="009214AE"/>
    <w:rsid w:val="009218A7"/>
    <w:rsid w:val="00921B60"/>
    <w:rsid w:val="0092227B"/>
    <w:rsid w:val="009223A9"/>
    <w:rsid w:val="009224F8"/>
    <w:rsid w:val="0092278C"/>
    <w:rsid w:val="0092282A"/>
    <w:rsid w:val="009228B0"/>
    <w:rsid w:val="00922D1F"/>
    <w:rsid w:val="00922DC2"/>
    <w:rsid w:val="0092302C"/>
    <w:rsid w:val="00923452"/>
    <w:rsid w:val="0092355D"/>
    <w:rsid w:val="00923661"/>
    <w:rsid w:val="00923668"/>
    <w:rsid w:val="00924284"/>
    <w:rsid w:val="0092481B"/>
    <w:rsid w:val="00924A4F"/>
    <w:rsid w:val="00924AFB"/>
    <w:rsid w:val="00924D30"/>
    <w:rsid w:val="009250F0"/>
    <w:rsid w:val="00925512"/>
    <w:rsid w:val="00925774"/>
    <w:rsid w:val="0092592B"/>
    <w:rsid w:val="00925A04"/>
    <w:rsid w:val="00925A65"/>
    <w:rsid w:val="00925B2E"/>
    <w:rsid w:val="00925BC5"/>
    <w:rsid w:val="00925F80"/>
    <w:rsid w:val="00926173"/>
    <w:rsid w:val="009261D4"/>
    <w:rsid w:val="009266D8"/>
    <w:rsid w:val="009266F1"/>
    <w:rsid w:val="00926BA6"/>
    <w:rsid w:val="00926DFC"/>
    <w:rsid w:val="0092734B"/>
    <w:rsid w:val="009273DA"/>
    <w:rsid w:val="00927481"/>
    <w:rsid w:val="009275EC"/>
    <w:rsid w:val="00927626"/>
    <w:rsid w:val="00927629"/>
    <w:rsid w:val="009276CE"/>
    <w:rsid w:val="00927712"/>
    <w:rsid w:val="00927D48"/>
    <w:rsid w:val="0093024B"/>
    <w:rsid w:val="009303C1"/>
    <w:rsid w:val="009305C1"/>
    <w:rsid w:val="00930622"/>
    <w:rsid w:val="00930693"/>
    <w:rsid w:val="009306F9"/>
    <w:rsid w:val="009309BB"/>
    <w:rsid w:val="00930A36"/>
    <w:rsid w:val="00930A3A"/>
    <w:rsid w:val="00930A84"/>
    <w:rsid w:val="00930AB6"/>
    <w:rsid w:val="00930E8D"/>
    <w:rsid w:val="00930FA5"/>
    <w:rsid w:val="00930FCB"/>
    <w:rsid w:val="0093100D"/>
    <w:rsid w:val="009311F2"/>
    <w:rsid w:val="009312EE"/>
    <w:rsid w:val="009313AD"/>
    <w:rsid w:val="00931411"/>
    <w:rsid w:val="0093174F"/>
    <w:rsid w:val="0093176D"/>
    <w:rsid w:val="00931899"/>
    <w:rsid w:val="00931906"/>
    <w:rsid w:val="00931C34"/>
    <w:rsid w:val="00931DCA"/>
    <w:rsid w:val="009322D0"/>
    <w:rsid w:val="009322F6"/>
    <w:rsid w:val="0093236B"/>
    <w:rsid w:val="0093251E"/>
    <w:rsid w:val="009326DB"/>
    <w:rsid w:val="00932761"/>
    <w:rsid w:val="009328B6"/>
    <w:rsid w:val="009329A5"/>
    <w:rsid w:val="00932B1A"/>
    <w:rsid w:val="00932ED1"/>
    <w:rsid w:val="009331B4"/>
    <w:rsid w:val="009331CA"/>
    <w:rsid w:val="009332EC"/>
    <w:rsid w:val="0093342B"/>
    <w:rsid w:val="009337EC"/>
    <w:rsid w:val="00933821"/>
    <w:rsid w:val="00933925"/>
    <w:rsid w:val="00933FAA"/>
    <w:rsid w:val="009340C8"/>
    <w:rsid w:val="0093410B"/>
    <w:rsid w:val="009341E5"/>
    <w:rsid w:val="0093450B"/>
    <w:rsid w:val="00934728"/>
    <w:rsid w:val="00934982"/>
    <w:rsid w:val="00934B2D"/>
    <w:rsid w:val="00934B7D"/>
    <w:rsid w:val="0093519D"/>
    <w:rsid w:val="0093548F"/>
    <w:rsid w:val="009355A5"/>
    <w:rsid w:val="0093563F"/>
    <w:rsid w:val="00935680"/>
    <w:rsid w:val="009357AE"/>
    <w:rsid w:val="0093594E"/>
    <w:rsid w:val="00935B2D"/>
    <w:rsid w:val="00935F3E"/>
    <w:rsid w:val="00936196"/>
    <w:rsid w:val="0093644B"/>
    <w:rsid w:val="009364A5"/>
    <w:rsid w:val="009364B8"/>
    <w:rsid w:val="0093677C"/>
    <w:rsid w:val="00937377"/>
    <w:rsid w:val="00937437"/>
    <w:rsid w:val="0093745A"/>
    <w:rsid w:val="0093745D"/>
    <w:rsid w:val="0093753C"/>
    <w:rsid w:val="00937583"/>
    <w:rsid w:val="00937622"/>
    <w:rsid w:val="00937643"/>
    <w:rsid w:val="00937778"/>
    <w:rsid w:val="00937A3D"/>
    <w:rsid w:val="00937B58"/>
    <w:rsid w:val="00937C19"/>
    <w:rsid w:val="00937D9E"/>
    <w:rsid w:val="00937E05"/>
    <w:rsid w:val="00937F02"/>
    <w:rsid w:val="00937F94"/>
    <w:rsid w:val="00940032"/>
    <w:rsid w:val="0094017E"/>
    <w:rsid w:val="00940369"/>
    <w:rsid w:val="00940CC2"/>
    <w:rsid w:val="00940F47"/>
    <w:rsid w:val="009414F0"/>
    <w:rsid w:val="009415EB"/>
    <w:rsid w:val="00941710"/>
    <w:rsid w:val="00941A88"/>
    <w:rsid w:val="00941ACE"/>
    <w:rsid w:val="00941C16"/>
    <w:rsid w:val="009421E1"/>
    <w:rsid w:val="009426DB"/>
    <w:rsid w:val="009428D1"/>
    <w:rsid w:val="0094293A"/>
    <w:rsid w:val="00942B1B"/>
    <w:rsid w:val="00942DC2"/>
    <w:rsid w:val="0094306B"/>
    <w:rsid w:val="00943308"/>
    <w:rsid w:val="009437B6"/>
    <w:rsid w:val="00943848"/>
    <w:rsid w:val="00943906"/>
    <w:rsid w:val="00943907"/>
    <w:rsid w:val="00943A72"/>
    <w:rsid w:val="009442A7"/>
    <w:rsid w:val="009443F9"/>
    <w:rsid w:val="00944428"/>
    <w:rsid w:val="009445E2"/>
    <w:rsid w:val="009446A4"/>
    <w:rsid w:val="00944ACF"/>
    <w:rsid w:val="00944C69"/>
    <w:rsid w:val="00944D3B"/>
    <w:rsid w:val="00944DC7"/>
    <w:rsid w:val="00944EE7"/>
    <w:rsid w:val="00944F7E"/>
    <w:rsid w:val="009451B4"/>
    <w:rsid w:val="00945229"/>
    <w:rsid w:val="0094536D"/>
    <w:rsid w:val="00945A29"/>
    <w:rsid w:val="00945DB9"/>
    <w:rsid w:val="0094637E"/>
    <w:rsid w:val="0094643B"/>
    <w:rsid w:val="009467BF"/>
    <w:rsid w:val="00946AD3"/>
    <w:rsid w:val="00946C49"/>
    <w:rsid w:val="00946CF1"/>
    <w:rsid w:val="00946DF4"/>
    <w:rsid w:val="009471AF"/>
    <w:rsid w:val="00947312"/>
    <w:rsid w:val="009473C6"/>
    <w:rsid w:val="00947809"/>
    <w:rsid w:val="00947B36"/>
    <w:rsid w:val="00947C58"/>
    <w:rsid w:val="009502CD"/>
    <w:rsid w:val="0095050A"/>
    <w:rsid w:val="009506E8"/>
    <w:rsid w:val="009506FB"/>
    <w:rsid w:val="0095096C"/>
    <w:rsid w:val="00950AE2"/>
    <w:rsid w:val="009510C8"/>
    <w:rsid w:val="009511D8"/>
    <w:rsid w:val="009514E8"/>
    <w:rsid w:val="00951D11"/>
    <w:rsid w:val="00951D1A"/>
    <w:rsid w:val="00951D1C"/>
    <w:rsid w:val="00951E53"/>
    <w:rsid w:val="00951FC8"/>
    <w:rsid w:val="00952059"/>
    <w:rsid w:val="00952338"/>
    <w:rsid w:val="00952514"/>
    <w:rsid w:val="0095274F"/>
    <w:rsid w:val="009527EF"/>
    <w:rsid w:val="00952853"/>
    <w:rsid w:val="00952933"/>
    <w:rsid w:val="0095296D"/>
    <w:rsid w:val="00952D85"/>
    <w:rsid w:val="00953119"/>
    <w:rsid w:val="00953262"/>
    <w:rsid w:val="00953407"/>
    <w:rsid w:val="00953634"/>
    <w:rsid w:val="00953A65"/>
    <w:rsid w:val="00953B45"/>
    <w:rsid w:val="00953E4C"/>
    <w:rsid w:val="00954037"/>
    <w:rsid w:val="00954113"/>
    <w:rsid w:val="00954371"/>
    <w:rsid w:val="0095480B"/>
    <w:rsid w:val="009549C1"/>
    <w:rsid w:val="00954AB5"/>
    <w:rsid w:val="00954CA6"/>
    <w:rsid w:val="009550B3"/>
    <w:rsid w:val="00955270"/>
    <w:rsid w:val="00955380"/>
    <w:rsid w:val="009554CB"/>
    <w:rsid w:val="00955543"/>
    <w:rsid w:val="009555E9"/>
    <w:rsid w:val="0095564B"/>
    <w:rsid w:val="00955775"/>
    <w:rsid w:val="00955919"/>
    <w:rsid w:val="00955E27"/>
    <w:rsid w:val="0095641B"/>
    <w:rsid w:val="00956543"/>
    <w:rsid w:val="009566B5"/>
    <w:rsid w:val="00956730"/>
    <w:rsid w:val="009568D1"/>
    <w:rsid w:val="00956BF8"/>
    <w:rsid w:val="00956C3B"/>
    <w:rsid w:val="00956C8C"/>
    <w:rsid w:val="00957287"/>
    <w:rsid w:val="00957374"/>
    <w:rsid w:val="009573DA"/>
    <w:rsid w:val="0095745D"/>
    <w:rsid w:val="00957724"/>
    <w:rsid w:val="00957A58"/>
    <w:rsid w:val="00957BF9"/>
    <w:rsid w:val="00957D29"/>
    <w:rsid w:val="0096031C"/>
    <w:rsid w:val="009605B3"/>
    <w:rsid w:val="00960602"/>
    <w:rsid w:val="00960668"/>
    <w:rsid w:val="009609B0"/>
    <w:rsid w:val="00960C55"/>
    <w:rsid w:val="0096129A"/>
    <w:rsid w:val="009616C8"/>
    <w:rsid w:val="00961719"/>
    <w:rsid w:val="00961D52"/>
    <w:rsid w:val="00961F51"/>
    <w:rsid w:val="00962072"/>
    <w:rsid w:val="00962163"/>
    <w:rsid w:val="00962208"/>
    <w:rsid w:val="00962209"/>
    <w:rsid w:val="009629B7"/>
    <w:rsid w:val="00962DC7"/>
    <w:rsid w:val="0096304D"/>
    <w:rsid w:val="009635C5"/>
    <w:rsid w:val="009636E7"/>
    <w:rsid w:val="00963709"/>
    <w:rsid w:val="009638DB"/>
    <w:rsid w:val="0096393B"/>
    <w:rsid w:val="00963B67"/>
    <w:rsid w:val="00963E0E"/>
    <w:rsid w:val="009647E8"/>
    <w:rsid w:val="00964939"/>
    <w:rsid w:val="00964E3B"/>
    <w:rsid w:val="00964E99"/>
    <w:rsid w:val="00965276"/>
    <w:rsid w:val="0096561C"/>
    <w:rsid w:val="009656A7"/>
    <w:rsid w:val="0096589C"/>
    <w:rsid w:val="00965915"/>
    <w:rsid w:val="009659E1"/>
    <w:rsid w:val="00965BE7"/>
    <w:rsid w:val="00966318"/>
    <w:rsid w:val="00966AEC"/>
    <w:rsid w:val="00966B7D"/>
    <w:rsid w:val="00966C27"/>
    <w:rsid w:val="00966D45"/>
    <w:rsid w:val="009671BA"/>
    <w:rsid w:val="00967248"/>
    <w:rsid w:val="009672A5"/>
    <w:rsid w:val="009673BB"/>
    <w:rsid w:val="00967473"/>
    <w:rsid w:val="00967600"/>
    <w:rsid w:val="0096767C"/>
    <w:rsid w:val="009676B1"/>
    <w:rsid w:val="009678FC"/>
    <w:rsid w:val="00967DF3"/>
    <w:rsid w:val="00967E42"/>
    <w:rsid w:val="00967EDC"/>
    <w:rsid w:val="00967F9A"/>
    <w:rsid w:val="00970122"/>
    <w:rsid w:val="009701FA"/>
    <w:rsid w:val="0097027C"/>
    <w:rsid w:val="009702F3"/>
    <w:rsid w:val="0097045D"/>
    <w:rsid w:val="009704A5"/>
    <w:rsid w:val="00970695"/>
    <w:rsid w:val="00970A5D"/>
    <w:rsid w:val="00970F18"/>
    <w:rsid w:val="009712D3"/>
    <w:rsid w:val="0097144B"/>
    <w:rsid w:val="00971748"/>
    <w:rsid w:val="00971994"/>
    <w:rsid w:val="00971CF9"/>
    <w:rsid w:val="00971CFC"/>
    <w:rsid w:val="00971DFC"/>
    <w:rsid w:val="00971ECB"/>
    <w:rsid w:val="009721B2"/>
    <w:rsid w:val="009722B1"/>
    <w:rsid w:val="0097232F"/>
    <w:rsid w:val="00972357"/>
    <w:rsid w:val="00972726"/>
    <w:rsid w:val="009727CD"/>
    <w:rsid w:val="00972A7F"/>
    <w:rsid w:val="00972B43"/>
    <w:rsid w:val="00972C39"/>
    <w:rsid w:val="00972EDA"/>
    <w:rsid w:val="00972F63"/>
    <w:rsid w:val="00973027"/>
    <w:rsid w:val="009731B4"/>
    <w:rsid w:val="0097326A"/>
    <w:rsid w:val="00973276"/>
    <w:rsid w:val="009732B1"/>
    <w:rsid w:val="00973DA2"/>
    <w:rsid w:val="00973DC8"/>
    <w:rsid w:val="00973E03"/>
    <w:rsid w:val="00973E8A"/>
    <w:rsid w:val="00973F35"/>
    <w:rsid w:val="00973FF7"/>
    <w:rsid w:val="0097411D"/>
    <w:rsid w:val="0097429D"/>
    <w:rsid w:val="00974687"/>
    <w:rsid w:val="00974A4C"/>
    <w:rsid w:val="00974D5B"/>
    <w:rsid w:val="00974E86"/>
    <w:rsid w:val="00974FC5"/>
    <w:rsid w:val="0097517F"/>
    <w:rsid w:val="009751C7"/>
    <w:rsid w:val="0097526A"/>
    <w:rsid w:val="00975270"/>
    <w:rsid w:val="009754E0"/>
    <w:rsid w:val="0097556B"/>
    <w:rsid w:val="009758DB"/>
    <w:rsid w:val="00975945"/>
    <w:rsid w:val="00975F2B"/>
    <w:rsid w:val="00975F41"/>
    <w:rsid w:val="009764B1"/>
    <w:rsid w:val="009764EE"/>
    <w:rsid w:val="00976570"/>
    <w:rsid w:val="009766DE"/>
    <w:rsid w:val="0097675E"/>
    <w:rsid w:val="0097698B"/>
    <w:rsid w:val="00976A59"/>
    <w:rsid w:val="00976B8F"/>
    <w:rsid w:val="00976D5C"/>
    <w:rsid w:val="00976DE3"/>
    <w:rsid w:val="00977205"/>
    <w:rsid w:val="0097750B"/>
    <w:rsid w:val="009777D5"/>
    <w:rsid w:val="00977917"/>
    <w:rsid w:val="00977A04"/>
    <w:rsid w:val="00977BB1"/>
    <w:rsid w:val="00977C3B"/>
    <w:rsid w:val="00977DBF"/>
    <w:rsid w:val="00977F11"/>
    <w:rsid w:val="00980830"/>
    <w:rsid w:val="0098089F"/>
    <w:rsid w:val="00980A48"/>
    <w:rsid w:val="00980AE0"/>
    <w:rsid w:val="00980AF4"/>
    <w:rsid w:val="00980B39"/>
    <w:rsid w:val="00980DC9"/>
    <w:rsid w:val="00980E8A"/>
    <w:rsid w:val="00980FDF"/>
    <w:rsid w:val="00981165"/>
    <w:rsid w:val="009812FC"/>
    <w:rsid w:val="009813F6"/>
    <w:rsid w:val="0098153C"/>
    <w:rsid w:val="00981645"/>
    <w:rsid w:val="0098178C"/>
    <w:rsid w:val="00981A05"/>
    <w:rsid w:val="00981C53"/>
    <w:rsid w:val="00981E71"/>
    <w:rsid w:val="00981EF9"/>
    <w:rsid w:val="00981F6D"/>
    <w:rsid w:val="00982385"/>
    <w:rsid w:val="0098248E"/>
    <w:rsid w:val="009824E7"/>
    <w:rsid w:val="009825EB"/>
    <w:rsid w:val="0098260C"/>
    <w:rsid w:val="00982688"/>
    <w:rsid w:val="00982773"/>
    <w:rsid w:val="0098298A"/>
    <w:rsid w:val="00982A30"/>
    <w:rsid w:val="00982AE2"/>
    <w:rsid w:val="00982E18"/>
    <w:rsid w:val="00982F6F"/>
    <w:rsid w:val="009833CF"/>
    <w:rsid w:val="009835DB"/>
    <w:rsid w:val="009837E1"/>
    <w:rsid w:val="00984071"/>
    <w:rsid w:val="009841C0"/>
    <w:rsid w:val="0098483E"/>
    <w:rsid w:val="00984850"/>
    <w:rsid w:val="009848D9"/>
    <w:rsid w:val="00984AE0"/>
    <w:rsid w:val="00984C23"/>
    <w:rsid w:val="00985283"/>
    <w:rsid w:val="0098580F"/>
    <w:rsid w:val="00985BA3"/>
    <w:rsid w:val="00985FAF"/>
    <w:rsid w:val="00986115"/>
    <w:rsid w:val="00986340"/>
    <w:rsid w:val="009866A6"/>
    <w:rsid w:val="009867E0"/>
    <w:rsid w:val="0098681B"/>
    <w:rsid w:val="009868FA"/>
    <w:rsid w:val="00986BB7"/>
    <w:rsid w:val="00987289"/>
    <w:rsid w:val="0098728C"/>
    <w:rsid w:val="00987328"/>
    <w:rsid w:val="0098751B"/>
    <w:rsid w:val="00987603"/>
    <w:rsid w:val="00987B65"/>
    <w:rsid w:val="00987FE8"/>
    <w:rsid w:val="00990357"/>
    <w:rsid w:val="00990A1D"/>
    <w:rsid w:val="00990BCD"/>
    <w:rsid w:val="00990C12"/>
    <w:rsid w:val="00990E8B"/>
    <w:rsid w:val="00991033"/>
    <w:rsid w:val="00991101"/>
    <w:rsid w:val="009912AE"/>
    <w:rsid w:val="0099146F"/>
    <w:rsid w:val="0099147F"/>
    <w:rsid w:val="00991681"/>
    <w:rsid w:val="00991902"/>
    <w:rsid w:val="00991F61"/>
    <w:rsid w:val="00992116"/>
    <w:rsid w:val="009928D6"/>
    <w:rsid w:val="00992A14"/>
    <w:rsid w:val="00992CA7"/>
    <w:rsid w:val="00992E1B"/>
    <w:rsid w:val="009932A4"/>
    <w:rsid w:val="009933C6"/>
    <w:rsid w:val="0099381F"/>
    <w:rsid w:val="009940F8"/>
    <w:rsid w:val="009944DD"/>
    <w:rsid w:val="00994719"/>
    <w:rsid w:val="0099486B"/>
    <w:rsid w:val="00994979"/>
    <w:rsid w:val="00994B18"/>
    <w:rsid w:val="00994BCD"/>
    <w:rsid w:val="00994C5D"/>
    <w:rsid w:val="00994DFE"/>
    <w:rsid w:val="00994FFD"/>
    <w:rsid w:val="00995639"/>
    <w:rsid w:val="0099586D"/>
    <w:rsid w:val="0099586E"/>
    <w:rsid w:val="0099609E"/>
    <w:rsid w:val="0099621E"/>
    <w:rsid w:val="0099624E"/>
    <w:rsid w:val="009962D4"/>
    <w:rsid w:val="009962E2"/>
    <w:rsid w:val="009964DC"/>
    <w:rsid w:val="009966CF"/>
    <w:rsid w:val="009966ED"/>
    <w:rsid w:val="009967FE"/>
    <w:rsid w:val="0099695A"/>
    <w:rsid w:val="009969B2"/>
    <w:rsid w:val="00996B77"/>
    <w:rsid w:val="00996D9F"/>
    <w:rsid w:val="009972E9"/>
    <w:rsid w:val="00997362"/>
    <w:rsid w:val="0099756F"/>
    <w:rsid w:val="00997830"/>
    <w:rsid w:val="00997E3A"/>
    <w:rsid w:val="00997E82"/>
    <w:rsid w:val="009A0076"/>
    <w:rsid w:val="009A008C"/>
    <w:rsid w:val="009A022D"/>
    <w:rsid w:val="009A06A8"/>
    <w:rsid w:val="009A06BC"/>
    <w:rsid w:val="009A0A6A"/>
    <w:rsid w:val="009A0B33"/>
    <w:rsid w:val="009A0B5F"/>
    <w:rsid w:val="009A0BCE"/>
    <w:rsid w:val="009A0C1F"/>
    <w:rsid w:val="009A0DDD"/>
    <w:rsid w:val="009A0EA9"/>
    <w:rsid w:val="009A104A"/>
    <w:rsid w:val="009A1849"/>
    <w:rsid w:val="009A1DEB"/>
    <w:rsid w:val="009A1EAF"/>
    <w:rsid w:val="009A1ED0"/>
    <w:rsid w:val="009A1F7A"/>
    <w:rsid w:val="009A2113"/>
    <w:rsid w:val="009A22BD"/>
    <w:rsid w:val="009A2325"/>
    <w:rsid w:val="009A2461"/>
    <w:rsid w:val="009A25E7"/>
    <w:rsid w:val="009A2715"/>
    <w:rsid w:val="009A27DD"/>
    <w:rsid w:val="009A282F"/>
    <w:rsid w:val="009A29A0"/>
    <w:rsid w:val="009A2D86"/>
    <w:rsid w:val="009A2E2A"/>
    <w:rsid w:val="009A3415"/>
    <w:rsid w:val="009A350D"/>
    <w:rsid w:val="009A35AF"/>
    <w:rsid w:val="009A3918"/>
    <w:rsid w:val="009A39BA"/>
    <w:rsid w:val="009A3B66"/>
    <w:rsid w:val="009A3EB7"/>
    <w:rsid w:val="009A4094"/>
    <w:rsid w:val="009A4110"/>
    <w:rsid w:val="009A4512"/>
    <w:rsid w:val="009A4977"/>
    <w:rsid w:val="009A4BB0"/>
    <w:rsid w:val="009A4C03"/>
    <w:rsid w:val="009A4C37"/>
    <w:rsid w:val="009A4C48"/>
    <w:rsid w:val="009A4CDA"/>
    <w:rsid w:val="009A4D72"/>
    <w:rsid w:val="009A4E0C"/>
    <w:rsid w:val="009A51A0"/>
    <w:rsid w:val="009A539F"/>
    <w:rsid w:val="009A5432"/>
    <w:rsid w:val="009A55A8"/>
    <w:rsid w:val="009A56C2"/>
    <w:rsid w:val="009A5A09"/>
    <w:rsid w:val="009A5BDC"/>
    <w:rsid w:val="009A5CC1"/>
    <w:rsid w:val="009A5D96"/>
    <w:rsid w:val="009A5E0F"/>
    <w:rsid w:val="009A5E7F"/>
    <w:rsid w:val="009A5F85"/>
    <w:rsid w:val="009A61A8"/>
    <w:rsid w:val="009A61AF"/>
    <w:rsid w:val="009A640A"/>
    <w:rsid w:val="009A65D4"/>
    <w:rsid w:val="009A65E5"/>
    <w:rsid w:val="009A6627"/>
    <w:rsid w:val="009A6666"/>
    <w:rsid w:val="009A668F"/>
    <w:rsid w:val="009A6921"/>
    <w:rsid w:val="009A69A6"/>
    <w:rsid w:val="009A712C"/>
    <w:rsid w:val="009A73B4"/>
    <w:rsid w:val="009A745E"/>
    <w:rsid w:val="009A74E2"/>
    <w:rsid w:val="009A75D1"/>
    <w:rsid w:val="009A76AF"/>
    <w:rsid w:val="009A779A"/>
    <w:rsid w:val="009A7845"/>
    <w:rsid w:val="009A7C0E"/>
    <w:rsid w:val="009A7E47"/>
    <w:rsid w:val="009B0215"/>
    <w:rsid w:val="009B0231"/>
    <w:rsid w:val="009B04D5"/>
    <w:rsid w:val="009B054E"/>
    <w:rsid w:val="009B05F9"/>
    <w:rsid w:val="009B0826"/>
    <w:rsid w:val="009B0E3D"/>
    <w:rsid w:val="009B14D3"/>
    <w:rsid w:val="009B1567"/>
    <w:rsid w:val="009B1D63"/>
    <w:rsid w:val="009B1EE8"/>
    <w:rsid w:val="009B20ED"/>
    <w:rsid w:val="009B2411"/>
    <w:rsid w:val="009B24E0"/>
    <w:rsid w:val="009B2B1B"/>
    <w:rsid w:val="009B31F2"/>
    <w:rsid w:val="009B337D"/>
    <w:rsid w:val="009B3621"/>
    <w:rsid w:val="009B366F"/>
    <w:rsid w:val="009B3A28"/>
    <w:rsid w:val="009B3AD2"/>
    <w:rsid w:val="009B3B97"/>
    <w:rsid w:val="009B3D68"/>
    <w:rsid w:val="009B3F5D"/>
    <w:rsid w:val="009B4077"/>
    <w:rsid w:val="009B42D4"/>
    <w:rsid w:val="009B43C7"/>
    <w:rsid w:val="009B44FF"/>
    <w:rsid w:val="009B45EA"/>
    <w:rsid w:val="009B471B"/>
    <w:rsid w:val="009B4757"/>
    <w:rsid w:val="009B4777"/>
    <w:rsid w:val="009B4A6B"/>
    <w:rsid w:val="009B4BA6"/>
    <w:rsid w:val="009B4C37"/>
    <w:rsid w:val="009B5328"/>
    <w:rsid w:val="009B5430"/>
    <w:rsid w:val="009B5470"/>
    <w:rsid w:val="009B5541"/>
    <w:rsid w:val="009B56CB"/>
    <w:rsid w:val="009B59C8"/>
    <w:rsid w:val="009B5A7C"/>
    <w:rsid w:val="009B5ADB"/>
    <w:rsid w:val="009B5CA0"/>
    <w:rsid w:val="009B5E96"/>
    <w:rsid w:val="009B5ED5"/>
    <w:rsid w:val="009B6A6D"/>
    <w:rsid w:val="009B6C16"/>
    <w:rsid w:val="009B6C83"/>
    <w:rsid w:val="009B6D46"/>
    <w:rsid w:val="009B6D7E"/>
    <w:rsid w:val="009B6D89"/>
    <w:rsid w:val="009B7183"/>
    <w:rsid w:val="009B7194"/>
    <w:rsid w:val="009B71E0"/>
    <w:rsid w:val="009B7385"/>
    <w:rsid w:val="009B76B7"/>
    <w:rsid w:val="009B77AF"/>
    <w:rsid w:val="009B7892"/>
    <w:rsid w:val="009B7896"/>
    <w:rsid w:val="009B7A6B"/>
    <w:rsid w:val="009B7CBE"/>
    <w:rsid w:val="009B7FA3"/>
    <w:rsid w:val="009B7FAD"/>
    <w:rsid w:val="009C0044"/>
    <w:rsid w:val="009C04F0"/>
    <w:rsid w:val="009C05B1"/>
    <w:rsid w:val="009C069E"/>
    <w:rsid w:val="009C0715"/>
    <w:rsid w:val="009C0BAB"/>
    <w:rsid w:val="009C0C14"/>
    <w:rsid w:val="009C0CD3"/>
    <w:rsid w:val="009C0D09"/>
    <w:rsid w:val="009C0D1A"/>
    <w:rsid w:val="009C0D58"/>
    <w:rsid w:val="009C0F89"/>
    <w:rsid w:val="009C1240"/>
    <w:rsid w:val="009C12BA"/>
    <w:rsid w:val="009C13EB"/>
    <w:rsid w:val="009C195C"/>
    <w:rsid w:val="009C1AD5"/>
    <w:rsid w:val="009C1B92"/>
    <w:rsid w:val="009C1D89"/>
    <w:rsid w:val="009C2298"/>
    <w:rsid w:val="009C23BD"/>
    <w:rsid w:val="009C250F"/>
    <w:rsid w:val="009C2569"/>
    <w:rsid w:val="009C26A2"/>
    <w:rsid w:val="009C28C2"/>
    <w:rsid w:val="009C2A31"/>
    <w:rsid w:val="009C2C7B"/>
    <w:rsid w:val="009C2CD5"/>
    <w:rsid w:val="009C2D47"/>
    <w:rsid w:val="009C2D8B"/>
    <w:rsid w:val="009C2DC3"/>
    <w:rsid w:val="009C2F67"/>
    <w:rsid w:val="009C3200"/>
    <w:rsid w:val="009C3292"/>
    <w:rsid w:val="009C32B4"/>
    <w:rsid w:val="009C33BD"/>
    <w:rsid w:val="009C34AB"/>
    <w:rsid w:val="009C3650"/>
    <w:rsid w:val="009C36E6"/>
    <w:rsid w:val="009C376D"/>
    <w:rsid w:val="009C3B5D"/>
    <w:rsid w:val="009C4115"/>
    <w:rsid w:val="009C48F0"/>
    <w:rsid w:val="009C4A19"/>
    <w:rsid w:val="009C5164"/>
    <w:rsid w:val="009C5433"/>
    <w:rsid w:val="009C5794"/>
    <w:rsid w:val="009C59FC"/>
    <w:rsid w:val="009C5A92"/>
    <w:rsid w:val="009C5AA8"/>
    <w:rsid w:val="009C5D8A"/>
    <w:rsid w:val="009C68BF"/>
    <w:rsid w:val="009C707E"/>
    <w:rsid w:val="009C72E7"/>
    <w:rsid w:val="009C7381"/>
    <w:rsid w:val="009C73F0"/>
    <w:rsid w:val="009C77B2"/>
    <w:rsid w:val="009C782D"/>
    <w:rsid w:val="009C795B"/>
    <w:rsid w:val="009C79A8"/>
    <w:rsid w:val="009C7E6A"/>
    <w:rsid w:val="009C7FF2"/>
    <w:rsid w:val="009D00C0"/>
    <w:rsid w:val="009D00F1"/>
    <w:rsid w:val="009D0678"/>
    <w:rsid w:val="009D088B"/>
    <w:rsid w:val="009D0E8C"/>
    <w:rsid w:val="009D0F21"/>
    <w:rsid w:val="009D11A8"/>
    <w:rsid w:val="009D131D"/>
    <w:rsid w:val="009D155F"/>
    <w:rsid w:val="009D1818"/>
    <w:rsid w:val="009D189E"/>
    <w:rsid w:val="009D22E6"/>
    <w:rsid w:val="009D2A74"/>
    <w:rsid w:val="009D2B3B"/>
    <w:rsid w:val="009D2CDB"/>
    <w:rsid w:val="009D2E47"/>
    <w:rsid w:val="009D2FD7"/>
    <w:rsid w:val="009D342B"/>
    <w:rsid w:val="009D347A"/>
    <w:rsid w:val="009D3839"/>
    <w:rsid w:val="009D3935"/>
    <w:rsid w:val="009D3B01"/>
    <w:rsid w:val="009D3C4E"/>
    <w:rsid w:val="009D3F18"/>
    <w:rsid w:val="009D3F56"/>
    <w:rsid w:val="009D4007"/>
    <w:rsid w:val="009D42CB"/>
    <w:rsid w:val="009D47D2"/>
    <w:rsid w:val="009D4889"/>
    <w:rsid w:val="009D49C2"/>
    <w:rsid w:val="009D4CD7"/>
    <w:rsid w:val="009D4D61"/>
    <w:rsid w:val="009D4E38"/>
    <w:rsid w:val="009D529B"/>
    <w:rsid w:val="009D5A42"/>
    <w:rsid w:val="009D5D58"/>
    <w:rsid w:val="009D5D66"/>
    <w:rsid w:val="009D5E07"/>
    <w:rsid w:val="009D6512"/>
    <w:rsid w:val="009D6F21"/>
    <w:rsid w:val="009D6FD1"/>
    <w:rsid w:val="009D71CF"/>
    <w:rsid w:val="009D7330"/>
    <w:rsid w:val="009D73D6"/>
    <w:rsid w:val="009D7455"/>
    <w:rsid w:val="009D745F"/>
    <w:rsid w:val="009D7701"/>
    <w:rsid w:val="009D77B0"/>
    <w:rsid w:val="009D7BB9"/>
    <w:rsid w:val="009E0091"/>
    <w:rsid w:val="009E00C4"/>
    <w:rsid w:val="009E03C7"/>
    <w:rsid w:val="009E080E"/>
    <w:rsid w:val="009E08BA"/>
    <w:rsid w:val="009E0A04"/>
    <w:rsid w:val="009E0C80"/>
    <w:rsid w:val="009E0D47"/>
    <w:rsid w:val="009E0F25"/>
    <w:rsid w:val="009E0F62"/>
    <w:rsid w:val="009E1300"/>
    <w:rsid w:val="009E1338"/>
    <w:rsid w:val="009E1BED"/>
    <w:rsid w:val="009E1C75"/>
    <w:rsid w:val="009E223A"/>
    <w:rsid w:val="009E2253"/>
    <w:rsid w:val="009E23C9"/>
    <w:rsid w:val="009E2B97"/>
    <w:rsid w:val="009E2CCB"/>
    <w:rsid w:val="009E318B"/>
    <w:rsid w:val="009E325B"/>
    <w:rsid w:val="009E3455"/>
    <w:rsid w:val="009E3881"/>
    <w:rsid w:val="009E38AF"/>
    <w:rsid w:val="009E3BAC"/>
    <w:rsid w:val="009E3C17"/>
    <w:rsid w:val="009E3ED1"/>
    <w:rsid w:val="009E3F8F"/>
    <w:rsid w:val="009E41E7"/>
    <w:rsid w:val="009E4268"/>
    <w:rsid w:val="009E42A1"/>
    <w:rsid w:val="009E44E8"/>
    <w:rsid w:val="009E4535"/>
    <w:rsid w:val="009E49C6"/>
    <w:rsid w:val="009E4A4C"/>
    <w:rsid w:val="009E4BB7"/>
    <w:rsid w:val="009E4CE5"/>
    <w:rsid w:val="009E505C"/>
    <w:rsid w:val="009E5168"/>
    <w:rsid w:val="009E51EC"/>
    <w:rsid w:val="009E52C2"/>
    <w:rsid w:val="009E5423"/>
    <w:rsid w:val="009E5642"/>
    <w:rsid w:val="009E58C3"/>
    <w:rsid w:val="009E59E8"/>
    <w:rsid w:val="009E60C5"/>
    <w:rsid w:val="009E62D4"/>
    <w:rsid w:val="009E630E"/>
    <w:rsid w:val="009E650E"/>
    <w:rsid w:val="009E68DB"/>
    <w:rsid w:val="009E6A24"/>
    <w:rsid w:val="009E6CBD"/>
    <w:rsid w:val="009E6ECB"/>
    <w:rsid w:val="009E75CF"/>
    <w:rsid w:val="009E76B3"/>
    <w:rsid w:val="009E76EC"/>
    <w:rsid w:val="009E79E1"/>
    <w:rsid w:val="009E7B50"/>
    <w:rsid w:val="009E7E1E"/>
    <w:rsid w:val="009E7F29"/>
    <w:rsid w:val="009E7F56"/>
    <w:rsid w:val="009E7FE0"/>
    <w:rsid w:val="009F020C"/>
    <w:rsid w:val="009F0221"/>
    <w:rsid w:val="009F026C"/>
    <w:rsid w:val="009F08A7"/>
    <w:rsid w:val="009F0B59"/>
    <w:rsid w:val="009F0FAB"/>
    <w:rsid w:val="009F102E"/>
    <w:rsid w:val="009F12B1"/>
    <w:rsid w:val="009F136B"/>
    <w:rsid w:val="009F1E71"/>
    <w:rsid w:val="009F2409"/>
    <w:rsid w:val="009F2595"/>
    <w:rsid w:val="009F26C3"/>
    <w:rsid w:val="009F2761"/>
    <w:rsid w:val="009F27AD"/>
    <w:rsid w:val="009F2814"/>
    <w:rsid w:val="009F290E"/>
    <w:rsid w:val="009F2C3E"/>
    <w:rsid w:val="009F3118"/>
    <w:rsid w:val="009F3428"/>
    <w:rsid w:val="009F350C"/>
    <w:rsid w:val="009F39A5"/>
    <w:rsid w:val="009F3D68"/>
    <w:rsid w:val="009F3E88"/>
    <w:rsid w:val="009F3F06"/>
    <w:rsid w:val="009F403C"/>
    <w:rsid w:val="009F41D2"/>
    <w:rsid w:val="009F446B"/>
    <w:rsid w:val="009F459F"/>
    <w:rsid w:val="009F4768"/>
    <w:rsid w:val="009F4A45"/>
    <w:rsid w:val="009F4C43"/>
    <w:rsid w:val="009F4E46"/>
    <w:rsid w:val="009F5060"/>
    <w:rsid w:val="009F50D0"/>
    <w:rsid w:val="009F511D"/>
    <w:rsid w:val="009F568B"/>
    <w:rsid w:val="009F598F"/>
    <w:rsid w:val="009F5B93"/>
    <w:rsid w:val="009F5FBD"/>
    <w:rsid w:val="009F60EF"/>
    <w:rsid w:val="009F6454"/>
    <w:rsid w:val="009F6595"/>
    <w:rsid w:val="009F669F"/>
    <w:rsid w:val="009F6712"/>
    <w:rsid w:val="009F6973"/>
    <w:rsid w:val="009F6B39"/>
    <w:rsid w:val="009F6CBF"/>
    <w:rsid w:val="009F6E14"/>
    <w:rsid w:val="009F701C"/>
    <w:rsid w:val="009F7048"/>
    <w:rsid w:val="009F73AA"/>
    <w:rsid w:val="009F7500"/>
    <w:rsid w:val="009F756C"/>
    <w:rsid w:val="009F75A3"/>
    <w:rsid w:val="009F7CAB"/>
    <w:rsid w:val="009F7DF6"/>
    <w:rsid w:val="009F7F8D"/>
    <w:rsid w:val="00A000AC"/>
    <w:rsid w:val="00A000B2"/>
    <w:rsid w:val="00A00200"/>
    <w:rsid w:val="00A00224"/>
    <w:rsid w:val="00A00591"/>
    <w:rsid w:val="00A00857"/>
    <w:rsid w:val="00A00C85"/>
    <w:rsid w:val="00A01163"/>
    <w:rsid w:val="00A011F4"/>
    <w:rsid w:val="00A015A1"/>
    <w:rsid w:val="00A015A7"/>
    <w:rsid w:val="00A01751"/>
    <w:rsid w:val="00A01CFB"/>
    <w:rsid w:val="00A01E09"/>
    <w:rsid w:val="00A02003"/>
    <w:rsid w:val="00A020B1"/>
    <w:rsid w:val="00A0228B"/>
    <w:rsid w:val="00A024B3"/>
    <w:rsid w:val="00A02559"/>
    <w:rsid w:val="00A025CD"/>
    <w:rsid w:val="00A026ED"/>
    <w:rsid w:val="00A0281A"/>
    <w:rsid w:val="00A0286D"/>
    <w:rsid w:val="00A02CDD"/>
    <w:rsid w:val="00A03123"/>
    <w:rsid w:val="00A03185"/>
    <w:rsid w:val="00A031C7"/>
    <w:rsid w:val="00A0320E"/>
    <w:rsid w:val="00A0338B"/>
    <w:rsid w:val="00A03417"/>
    <w:rsid w:val="00A03463"/>
    <w:rsid w:val="00A034C5"/>
    <w:rsid w:val="00A03D92"/>
    <w:rsid w:val="00A041EC"/>
    <w:rsid w:val="00A047D4"/>
    <w:rsid w:val="00A049CC"/>
    <w:rsid w:val="00A04BC4"/>
    <w:rsid w:val="00A04E54"/>
    <w:rsid w:val="00A04F81"/>
    <w:rsid w:val="00A04FF7"/>
    <w:rsid w:val="00A05072"/>
    <w:rsid w:val="00A05151"/>
    <w:rsid w:val="00A05225"/>
    <w:rsid w:val="00A05240"/>
    <w:rsid w:val="00A05886"/>
    <w:rsid w:val="00A05AAA"/>
    <w:rsid w:val="00A05B23"/>
    <w:rsid w:val="00A05BAE"/>
    <w:rsid w:val="00A05D48"/>
    <w:rsid w:val="00A06160"/>
    <w:rsid w:val="00A0617B"/>
    <w:rsid w:val="00A061D5"/>
    <w:rsid w:val="00A062D7"/>
    <w:rsid w:val="00A06458"/>
    <w:rsid w:val="00A065E8"/>
    <w:rsid w:val="00A06695"/>
    <w:rsid w:val="00A067A4"/>
    <w:rsid w:val="00A0685C"/>
    <w:rsid w:val="00A06926"/>
    <w:rsid w:val="00A06983"/>
    <w:rsid w:val="00A06A09"/>
    <w:rsid w:val="00A06A47"/>
    <w:rsid w:val="00A06D1D"/>
    <w:rsid w:val="00A070E3"/>
    <w:rsid w:val="00A073FE"/>
    <w:rsid w:val="00A0746C"/>
    <w:rsid w:val="00A0767F"/>
    <w:rsid w:val="00A078E8"/>
    <w:rsid w:val="00A07933"/>
    <w:rsid w:val="00A07B11"/>
    <w:rsid w:val="00A07C8C"/>
    <w:rsid w:val="00A07DBF"/>
    <w:rsid w:val="00A07DE7"/>
    <w:rsid w:val="00A07E4F"/>
    <w:rsid w:val="00A07F93"/>
    <w:rsid w:val="00A10253"/>
    <w:rsid w:val="00A1026F"/>
    <w:rsid w:val="00A1033E"/>
    <w:rsid w:val="00A106C9"/>
    <w:rsid w:val="00A10904"/>
    <w:rsid w:val="00A10AB1"/>
    <w:rsid w:val="00A10C61"/>
    <w:rsid w:val="00A10CA0"/>
    <w:rsid w:val="00A10D11"/>
    <w:rsid w:val="00A10D8F"/>
    <w:rsid w:val="00A110CA"/>
    <w:rsid w:val="00A1118B"/>
    <w:rsid w:val="00A115F8"/>
    <w:rsid w:val="00A11793"/>
    <w:rsid w:val="00A11859"/>
    <w:rsid w:val="00A119FC"/>
    <w:rsid w:val="00A11A45"/>
    <w:rsid w:val="00A11B3A"/>
    <w:rsid w:val="00A121E4"/>
    <w:rsid w:val="00A12234"/>
    <w:rsid w:val="00A12452"/>
    <w:rsid w:val="00A1267F"/>
    <w:rsid w:val="00A12AB4"/>
    <w:rsid w:val="00A12AEB"/>
    <w:rsid w:val="00A133B2"/>
    <w:rsid w:val="00A13A18"/>
    <w:rsid w:val="00A13B06"/>
    <w:rsid w:val="00A13B6C"/>
    <w:rsid w:val="00A13C21"/>
    <w:rsid w:val="00A13EB3"/>
    <w:rsid w:val="00A143F6"/>
    <w:rsid w:val="00A1447C"/>
    <w:rsid w:val="00A14522"/>
    <w:rsid w:val="00A145DC"/>
    <w:rsid w:val="00A1473E"/>
    <w:rsid w:val="00A147C6"/>
    <w:rsid w:val="00A147D3"/>
    <w:rsid w:val="00A14834"/>
    <w:rsid w:val="00A14873"/>
    <w:rsid w:val="00A149D0"/>
    <w:rsid w:val="00A14E8F"/>
    <w:rsid w:val="00A14F10"/>
    <w:rsid w:val="00A15110"/>
    <w:rsid w:val="00A15192"/>
    <w:rsid w:val="00A1534F"/>
    <w:rsid w:val="00A153EF"/>
    <w:rsid w:val="00A15490"/>
    <w:rsid w:val="00A15B0E"/>
    <w:rsid w:val="00A15E83"/>
    <w:rsid w:val="00A15EC5"/>
    <w:rsid w:val="00A1615E"/>
    <w:rsid w:val="00A16236"/>
    <w:rsid w:val="00A16334"/>
    <w:rsid w:val="00A16A7F"/>
    <w:rsid w:val="00A16D30"/>
    <w:rsid w:val="00A16DBB"/>
    <w:rsid w:val="00A16E94"/>
    <w:rsid w:val="00A17506"/>
    <w:rsid w:val="00A1763A"/>
    <w:rsid w:val="00A178E4"/>
    <w:rsid w:val="00A1790C"/>
    <w:rsid w:val="00A17C99"/>
    <w:rsid w:val="00A17EA9"/>
    <w:rsid w:val="00A17F10"/>
    <w:rsid w:val="00A2018C"/>
    <w:rsid w:val="00A2052D"/>
    <w:rsid w:val="00A20944"/>
    <w:rsid w:val="00A20C9E"/>
    <w:rsid w:val="00A20FAC"/>
    <w:rsid w:val="00A211DB"/>
    <w:rsid w:val="00A21237"/>
    <w:rsid w:val="00A21EE6"/>
    <w:rsid w:val="00A2200E"/>
    <w:rsid w:val="00A2230B"/>
    <w:rsid w:val="00A22929"/>
    <w:rsid w:val="00A22ACB"/>
    <w:rsid w:val="00A22D61"/>
    <w:rsid w:val="00A22EDA"/>
    <w:rsid w:val="00A22F50"/>
    <w:rsid w:val="00A22FB5"/>
    <w:rsid w:val="00A231BD"/>
    <w:rsid w:val="00A231DF"/>
    <w:rsid w:val="00A231EA"/>
    <w:rsid w:val="00A232E6"/>
    <w:rsid w:val="00A2348E"/>
    <w:rsid w:val="00A23526"/>
    <w:rsid w:val="00A235E4"/>
    <w:rsid w:val="00A23702"/>
    <w:rsid w:val="00A23745"/>
    <w:rsid w:val="00A2387C"/>
    <w:rsid w:val="00A238FA"/>
    <w:rsid w:val="00A23924"/>
    <w:rsid w:val="00A23A22"/>
    <w:rsid w:val="00A243AE"/>
    <w:rsid w:val="00A243EC"/>
    <w:rsid w:val="00A2445C"/>
    <w:rsid w:val="00A244A7"/>
    <w:rsid w:val="00A24A87"/>
    <w:rsid w:val="00A24BF4"/>
    <w:rsid w:val="00A24FF5"/>
    <w:rsid w:val="00A250B7"/>
    <w:rsid w:val="00A252A3"/>
    <w:rsid w:val="00A25674"/>
    <w:rsid w:val="00A256B2"/>
    <w:rsid w:val="00A25BF8"/>
    <w:rsid w:val="00A25FCC"/>
    <w:rsid w:val="00A25FEA"/>
    <w:rsid w:val="00A260AE"/>
    <w:rsid w:val="00A261FC"/>
    <w:rsid w:val="00A2624B"/>
    <w:rsid w:val="00A263C0"/>
    <w:rsid w:val="00A26506"/>
    <w:rsid w:val="00A26A43"/>
    <w:rsid w:val="00A26C4E"/>
    <w:rsid w:val="00A26DC8"/>
    <w:rsid w:val="00A26E61"/>
    <w:rsid w:val="00A26E71"/>
    <w:rsid w:val="00A26EC5"/>
    <w:rsid w:val="00A2710E"/>
    <w:rsid w:val="00A275A1"/>
    <w:rsid w:val="00A275F9"/>
    <w:rsid w:val="00A2789B"/>
    <w:rsid w:val="00A27BC5"/>
    <w:rsid w:val="00A27E8B"/>
    <w:rsid w:val="00A30006"/>
    <w:rsid w:val="00A302E9"/>
    <w:rsid w:val="00A3094F"/>
    <w:rsid w:val="00A309FE"/>
    <w:rsid w:val="00A30BB0"/>
    <w:rsid w:val="00A30BC5"/>
    <w:rsid w:val="00A30E89"/>
    <w:rsid w:val="00A30EBD"/>
    <w:rsid w:val="00A31079"/>
    <w:rsid w:val="00A311F7"/>
    <w:rsid w:val="00A313DB"/>
    <w:rsid w:val="00A3150B"/>
    <w:rsid w:val="00A31D13"/>
    <w:rsid w:val="00A31D31"/>
    <w:rsid w:val="00A31F85"/>
    <w:rsid w:val="00A3203D"/>
    <w:rsid w:val="00A3239C"/>
    <w:rsid w:val="00A3246E"/>
    <w:rsid w:val="00A325D2"/>
    <w:rsid w:val="00A3278C"/>
    <w:rsid w:val="00A32EB8"/>
    <w:rsid w:val="00A33053"/>
    <w:rsid w:val="00A330BE"/>
    <w:rsid w:val="00A33209"/>
    <w:rsid w:val="00A33220"/>
    <w:rsid w:val="00A336B9"/>
    <w:rsid w:val="00A33A6E"/>
    <w:rsid w:val="00A33D4C"/>
    <w:rsid w:val="00A34075"/>
    <w:rsid w:val="00A344BD"/>
    <w:rsid w:val="00A345D6"/>
    <w:rsid w:val="00A348D5"/>
    <w:rsid w:val="00A3491A"/>
    <w:rsid w:val="00A34932"/>
    <w:rsid w:val="00A34A4A"/>
    <w:rsid w:val="00A34F81"/>
    <w:rsid w:val="00A35296"/>
    <w:rsid w:val="00A35299"/>
    <w:rsid w:val="00A355E5"/>
    <w:rsid w:val="00A3583D"/>
    <w:rsid w:val="00A359AD"/>
    <w:rsid w:val="00A35B21"/>
    <w:rsid w:val="00A35CCE"/>
    <w:rsid w:val="00A36066"/>
    <w:rsid w:val="00A360FD"/>
    <w:rsid w:val="00A36336"/>
    <w:rsid w:val="00A36472"/>
    <w:rsid w:val="00A3661F"/>
    <w:rsid w:val="00A36814"/>
    <w:rsid w:val="00A36966"/>
    <w:rsid w:val="00A36F0B"/>
    <w:rsid w:val="00A3740C"/>
    <w:rsid w:val="00A37643"/>
    <w:rsid w:val="00A376E9"/>
    <w:rsid w:val="00A378AA"/>
    <w:rsid w:val="00A37903"/>
    <w:rsid w:val="00A40086"/>
    <w:rsid w:val="00A40561"/>
    <w:rsid w:val="00A40707"/>
    <w:rsid w:val="00A4071E"/>
    <w:rsid w:val="00A40CDD"/>
    <w:rsid w:val="00A41075"/>
    <w:rsid w:val="00A4169A"/>
    <w:rsid w:val="00A41AFB"/>
    <w:rsid w:val="00A41AFF"/>
    <w:rsid w:val="00A41BA5"/>
    <w:rsid w:val="00A41D0C"/>
    <w:rsid w:val="00A41DE1"/>
    <w:rsid w:val="00A420B7"/>
    <w:rsid w:val="00A4225E"/>
    <w:rsid w:val="00A42458"/>
    <w:rsid w:val="00A426DD"/>
    <w:rsid w:val="00A42A5D"/>
    <w:rsid w:val="00A42B14"/>
    <w:rsid w:val="00A42B91"/>
    <w:rsid w:val="00A42EA9"/>
    <w:rsid w:val="00A430BB"/>
    <w:rsid w:val="00A43585"/>
    <w:rsid w:val="00A43709"/>
    <w:rsid w:val="00A43A86"/>
    <w:rsid w:val="00A43BC2"/>
    <w:rsid w:val="00A43DE1"/>
    <w:rsid w:val="00A440DF"/>
    <w:rsid w:val="00A44145"/>
    <w:rsid w:val="00A4446D"/>
    <w:rsid w:val="00A447A1"/>
    <w:rsid w:val="00A44B2D"/>
    <w:rsid w:val="00A44BDC"/>
    <w:rsid w:val="00A44E1D"/>
    <w:rsid w:val="00A45025"/>
    <w:rsid w:val="00A45518"/>
    <w:rsid w:val="00A45A49"/>
    <w:rsid w:val="00A45A92"/>
    <w:rsid w:val="00A45CB3"/>
    <w:rsid w:val="00A45DD6"/>
    <w:rsid w:val="00A45E5E"/>
    <w:rsid w:val="00A45ED2"/>
    <w:rsid w:val="00A46478"/>
    <w:rsid w:val="00A46596"/>
    <w:rsid w:val="00A466D7"/>
    <w:rsid w:val="00A46709"/>
    <w:rsid w:val="00A467AE"/>
    <w:rsid w:val="00A46E2F"/>
    <w:rsid w:val="00A46FDA"/>
    <w:rsid w:val="00A47037"/>
    <w:rsid w:val="00A4704B"/>
    <w:rsid w:val="00A473D4"/>
    <w:rsid w:val="00A4744F"/>
    <w:rsid w:val="00A47450"/>
    <w:rsid w:val="00A476E0"/>
    <w:rsid w:val="00A4783C"/>
    <w:rsid w:val="00A47C9F"/>
    <w:rsid w:val="00A47FF2"/>
    <w:rsid w:val="00A50B33"/>
    <w:rsid w:val="00A50CD4"/>
    <w:rsid w:val="00A50D49"/>
    <w:rsid w:val="00A513A5"/>
    <w:rsid w:val="00A518F0"/>
    <w:rsid w:val="00A51A77"/>
    <w:rsid w:val="00A51EA2"/>
    <w:rsid w:val="00A520DF"/>
    <w:rsid w:val="00A5216D"/>
    <w:rsid w:val="00A52D59"/>
    <w:rsid w:val="00A52E43"/>
    <w:rsid w:val="00A52FA4"/>
    <w:rsid w:val="00A53105"/>
    <w:rsid w:val="00A5320E"/>
    <w:rsid w:val="00A5322A"/>
    <w:rsid w:val="00A53425"/>
    <w:rsid w:val="00A53490"/>
    <w:rsid w:val="00A534F4"/>
    <w:rsid w:val="00A534F7"/>
    <w:rsid w:val="00A535C2"/>
    <w:rsid w:val="00A535CA"/>
    <w:rsid w:val="00A53826"/>
    <w:rsid w:val="00A53ADC"/>
    <w:rsid w:val="00A53C82"/>
    <w:rsid w:val="00A53CDC"/>
    <w:rsid w:val="00A53F59"/>
    <w:rsid w:val="00A540C0"/>
    <w:rsid w:val="00A541E2"/>
    <w:rsid w:val="00A543D8"/>
    <w:rsid w:val="00A54899"/>
    <w:rsid w:val="00A54CE7"/>
    <w:rsid w:val="00A54E9C"/>
    <w:rsid w:val="00A553CD"/>
    <w:rsid w:val="00A555C3"/>
    <w:rsid w:val="00A556D0"/>
    <w:rsid w:val="00A556E9"/>
    <w:rsid w:val="00A55937"/>
    <w:rsid w:val="00A55C7A"/>
    <w:rsid w:val="00A55E8D"/>
    <w:rsid w:val="00A55F1D"/>
    <w:rsid w:val="00A563BF"/>
    <w:rsid w:val="00A566DF"/>
    <w:rsid w:val="00A568D4"/>
    <w:rsid w:val="00A56AA1"/>
    <w:rsid w:val="00A56C58"/>
    <w:rsid w:val="00A56F41"/>
    <w:rsid w:val="00A56FE3"/>
    <w:rsid w:val="00A571B5"/>
    <w:rsid w:val="00A576C6"/>
    <w:rsid w:val="00A57751"/>
    <w:rsid w:val="00A5794B"/>
    <w:rsid w:val="00A57A22"/>
    <w:rsid w:val="00A57F13"/>
    <w:rsid w:val="00A603D0"/>
    <w:rsid w:val="00A606DB"/>
    <w:rsid w:val="00A607FC"/>
    <w:rsid w:val="00A608BB"/>
    <w:rsid w:val="00A608E9"/>
    <w:rsid w:val="00A609C5"/>
    <w:rsid w:val="00A60B22"/>
    <w:rsid w:val="00A60B55"/>
    <w:rsid w:val="00A60BC5"/>
    <w:rsid w:val="00A60FD7"/>
    <w:rsid w:val="00A612EE"/>
    <w:rsid w:val="00A61623"/>
    <w:rsid w:val="00A61696"/>
    <w:rsid w:val="00A6176B"/>
    <w:rsid w:val="00A61A0D"/>
    <w:rsid w:val="00A61B95"/>
    <w:rsid w:val="00A6220E"/>
    <w:rsid w:val="00A622A0"/>
    <w:rsid w:val="00A6275E"/>
    <w:rsid w:val="00A62A33"/>
    <w:rsid w:val="00A62AAF"/>
    <w:rsid w:val="00A62E79"/>
    <w:rsid w:val="00A63086"/>
    <w:rsid w:val="00A6331F"/>
    <w:rsid w:val="00A634D7"/>
    <w:rsid w:val="00A63656"/>
    <w:rsid w:val="00A6378B"/>
    <w:rsid w:val="00A63B12"/>
    <w:rsid w:val="00A63EE4"/>
    <w:rsid w:val="00A640CA"/>
    <w:rsid w:val="00A640FB"/>
    <w:rsid w:val="00A64620"/>
    <w:rsid w:val="00A646B0"/>
    <w:rsid w:val="00A6512B"/>
    <w:rsid w:val="00A6515B"/>
    <w:rsid w:val="00A65197"/>
    <w:rsid w:val="00A6555E"/>
    <w:rsid w:val="00A658DE"/>
    <w:rsid w:val="00A65B34"/>
    <w:rsid w:val="00A65C7D"/>
    <w:rsid w:val="00A65CEE"/>
    <w:rsid w:val="00A66181"/>
    <w:rsid w:val="00A66285"/>
    <w:rsid w:val="00A662CF"/>
    <w:rsid w:val="00A66625"/>
    <w:rsid w:val="00A6676F"/>
    <w:rsid w:val="00A66B74"/>
    <w:rsid w:val="00A66CAF"/>
    <w:rsid w:val="00A66E05"/>
    <w:rsid w:val="00A66F35"/>
    <w:rsid w:val="00A67171"/>
    <w:rsid w:val="00A673D8"/>
    <w:rsid w:val="00A67420"/>
    <w:rsid w:val="00A677FB"/>
    <w:rsid w:val="00A67957"/>
    <w:rsid w:val="00A67B84"/>
    <w:rsid w:val="00A67CDA"/>
    <w:rsid w:val="00A70100"/>
    <w:rsid w:val="00A70284"/>
    <w:rsid w:val="00A70472"/>
    <w:rsid w:val="00A70CBD"/>
    <w:rsid w:val="00A70CCC"/>
    <w:rsid w:val="00A70CEE"/>
    <w:rsid w:val="00A70F6C"/>
    <w:rsid w:val="00A70F9A"/>
    <w:rsid w:val="00A71423"/>
    <w:rsid w:val="00A71432"/>
    <w:rsid w:val="00A72492"/>
    <w:rsid w:val="00A724CA"/>
    <w:rsid w:val="00A729E7"/>
    <w:rsid w:val="00A729F5"/>
    <w:rsid w:val="00A72A1A"/>
    <w:rsid w:val="00A72D74"/>
    <w:rsid w:val="00A72E11"/>
    <w:rsid w:val="00A72E4E"/>
    <w:rsid w:val="00A72FCE"/>
    <w:rsid w:val="00A73172"/>
    <w:rsid w:val="00A7348B"/>
    <w:rsid w:val="00A734ED"/>
    <w:rsid w:val="00A73557"/>
    <w:rsid w:val="00A736F8"/>
    <w:rsid w:val="00A73742"/>
    <w:rsid w:val="00A73D4E"/>
    <w:rsid w:val="00A74288"/>
    <w:rsid w:val="00A7439B"/>
    <w:rsid w:val="00A74421"/>
    <w:rsid w:val="00A74613"/>
    <w:rsid w:val="00A746EC"/>
    <w:rsid w:val="00A74940"/>
    <w:rsid w:val="00A74BB8"/>
    <w:rsid w:val="00A75149"/>
    <w:rsid w:val="00A75614"/>
    <w:rsid w:val="00A75656"/>
    <w:rsid w:val="00A75827"/>
    <w:rsid w:val="00A758FF"/>
    <w:rsid w:val="00A75A9B"/>
    <w:rsid w:val="00A75C0F"/>
    <w:rsid w:val="00A75C2F"/>
    <w:rsid w:val="00A75D6B"/>
    <w:rsid w:val="00A75D83"/>
    <w:rsid w:val="00A75DCC"/>
    <w:rsid w:val="00A761AC"/>
    <w:rsid w:val="00A76459"/>
    <w:rsid w:val="00A764EC"/>
    <w:rsid w:val="00A76708"/>
    <w:rsid w:val="00A76839"/>
    <w:rsid w:val="00A76D71"/>
    <w:rsid w:val="00A76F9B"/>
    <w:rsid w:val="00A7729E"/>
    <w:rsid w:val="00A77663"/>
    <w:rsid w:val="00A7787E"/>
    <w:rsid w:val="00A77963"/>
    <w:rsid w:val="00A80173"/>
    <w:rsid w:val="00A803C7"/>
    <w:rsid w:val="00A8043F"/>
    <w:rsid w:val="00A804C6"/>
    <w:rsid w:val="00A805C9"/>
    <w:rsid w:val="00A80688"/>
    <w:rsid w:val="00A80772"/>
    <w:rsid w:val="00A808AA"/>
    <w:rsid w:val="00A80985"/>
    <w:rsid w:val="00A80E32"/>
    <w:rsid w:val="00A8118B"/>
    <w:rsid w:val="00A81414"/>
    <w:rsid w:val="00A8172D"/>
    <w:rsid w:val="00A8173C"/>
    <w:rsid w:val="00A8180F"/>
    <w:rsid w:val="00A818CE"/>
    <w:rsid w:val="00A81A24"/>
    <w:rsid w:val="00A81BF9"/>
    <w:rsid w:val="00A81E1C"/>
    <w:rsid w:val="00A81ECC"/>
    <w:rsid w:val="00A822D2"/>
    <w:rsid w:val="00A82453"/>
    <w:rsid w:val="00A82AF4"/>
    <w:rsid w:val="00A82CFB"/>
    <w:rsid w:val="00A83168"/>
    <w:rsid w:val="00A831C3"/>
    <w:rsid w:val="00A83621"/>
    <w:rsid w:val="00A836F9"/>
    <w:rsid w:val="00A838B1"/>
    <w:rsid w:val="00A83AA8"/>
    <w:rsid w:val="00A83C87"/>
    <w:rsid w:val="00A83F40"/>
    <w:rsid w:val="00A83F83"/>
    <w:rsid w:val="00A8403D"/>
    <w:rsid w:val="00A8418E"/>
    <w:rsid w:val="00A84362"/>
    <w:rsid w:val="00A843D9"/>
    <w:rsid w:val="00A844AA"/>
    <w:rsid w:val="00A8457C"/>
    <w:rsid w:val="00A84765"/>
    <w:rsid w:val="00A84AA8"/>
    <w:rsid w:val="00A84B3B"/>
    <w:rsid w:val="00A84FE8"/>
    <w:rsid w:val="00A85287"/>
    <w:rsid w:val="00A85B79"/>
    <w:rsid w:val="00A85CA0"/>
    <w:rsid w:val="00A85DB0"/>
    <w:rsid w:val="00A85F2F"/>
    <w:rsid w:val="00A85F8A"/>
    <w:rsid w:val="00A862E3"/>
    <w:rsid w:val="00A86337"/>
    <w:rsid w:val="00A86526"/>
    <w:rsid w:val="00A867D8"/>
    <w:rsid w:val="00A86876"/>
    <w:rsid w:val="00A86A08"/>
    <w:rsid w:val="00A86A14"/>
    <w:rsid w:val="00A86DA2"/>
    <w:rsid w:val="00A86F6F"/>
    <w:rsid w:val="00A87203"/>
    <w:rsid w:val="00A90145"/>
    <w:rsid w:val="00A90146"/>
    <w:rsid w:val="00A901FF"/>
    <w:rsid w:val="00A902CD"/>
    <w:rsid w:val="00A90552"/>
    <w:rsid w:val="00A90553"/>
    <w:rsid w:val="00A905DF"/>
    <w:rsid w:val="00A90B7F"/>
    <w:rsid w:val="00A9107E"/>
    <w:rsid w:val="00A910AD"/>
    <w:rsid w:val="00A910C6"/>
    <w:rsid w:val="00A9120C"/>
    <w:rsid w:val="00A916C6"/>
    <w:rsid w:val="00A91705"/>
    <w:rsid w:val="00A91A20"/>
    <w:rsid w:val="00A91CD6"/>
    <w:rsid w:val="00A91DAA"/>
    <w:rsid w:val="00A91F00"/>
    <w:rsid w:val="00A92883"/>
    <w:rsid w:val="00A928B7"/>
    <w:rsid w:val="00A929D9"/>
    <w:rsid w:val="00A929FD"/>
    <w:rsid w:val="00A92AA5"/>
    <w:rsid w:val="00A92D83"/>
    <w:rsid w:val="00A930EA"/>
    <w:rsid w:val="00A933A5"/>
    <w:rsid w:val="00A9345B"/>
    <w:rsid w:val="00A93472"/>
    <w:rsid w:val="00A934A7"/>
    <w:rsid w:val="00A935CD"/>
    <w:rsid w:val="00A936AD"/>
    <w:rsid w:val="00A937E6"/>
    <w:rsid w:val="00A93816"/>
    <w:rsid w:val="00A93976"/>
    <w:rsid w:val="00A93E3D"/>
    <w:rsid w:val="00A93E65"/>
    <w:rsid w:val="00A94036"/>
    <w:rsid w:val="00A94130"/>
    <w:rsid w:val="00A941F3"/>
    <w:rsid w:val="00A94378"/>
    <w:rsid w:val="00A943EA"/>
    <w:rsid w:val="00A9458B"/>
    <w:rsid w:val="00A94757"/>
    <w:rsid w:val="00A94A00"/>
    <w:rsid w:val="00A94B39"/>
    <w:rsid w:val="00A94D62"/>
    <w:rsid w:val="00A94D8D"/>
    <w:rsid w:val="00A94E89"/>
    <w:rsid w:val="00A9504F"/>
    <w:rsid w:val="00A9517C"/>
    <w:rsid w:val="00A95331"/>
    <w:rsid w:val="00A95469"/>
    <w:rsid w:val="00A955F7"/>
    <w:rsid w:val="00A9563A"/>
    <w:rsid w:val="00A957BE"/>
    <w:rsid w:val="00A95815"/>
    <w:rsid w:val="00A9584A"/>
    <w:rsid w:val="00A9589D"/>
    <w:rsid w:val="00A95C11"/>
    <w:rsid w:val="00A95FD7"/>
    <w:rsid w:val="00A9614A"/>
    <w:rsid w:val="00A961D4"/>
    <w:rsid w:val="00A96483"/>
    <w:rsid w:val="00A9672F"/>
    <w:rsid w:val="00A9696F"/>
    <w:rsid w:val="00A96B80"/>
    <w:rsid w:val="00A96E05"/>
    <w:rsid w:val="00A96EF2"/>
    <w:rsid w:val="00A970F6"/>
    <w:rsid w:val="00A971F1"/>
    <w:rsid w:val="00A97352"/>
    <w:rsid w:val="00A978E1"/>
    <w:rsid w:val="00A978EC"/>
    <w:rsid w:val="00A979D7"/>
    <w:rsid w:val="00A97AF8"/>
    <w:rsid w:val="00A97E33"/>
    <w:rsid w:val="00AA00C3"/>
    <w:rsid w:val="00AA0207"/>
    <w:rsid w:val="00AA02EB"/>
    <w:rsid w:val="00AA0398"/>
    <w:rsid w:val="00AA05C0"/>
    <w:rsid w:val="00AA0601"/>
    <w:rsid w:val="00AA070B"/>
    <w:rsid w:val="00AA0CEA"/>
    <w:rsid w:val="00AA0F53"/>
    <w:rsid w:val="00AA0FFC"/>
    <w:rsid w:val="00AA1267"/>
    <w:rsid w:val="00AA1280"/>
    <w:rsid w:val="00AA138F"/>
    <w:rsid w:val="00AA1572"/>
    <w:rsid w:val="00AA1A8F"/>
    <w:rsid w:val="00AA1BDB"/>
    <w:rsid w:val="00AA23B4"/>
    <w:rsid w:val="00AA2437"/>
    <w:rsid w:val="00AA2994"/>
    <w:rsid w:val="00AA29B5"/>
    <w:rsid w:val="00AA2A2A"/>
    <w:rsid w:val="00AA2B67"/>
    <w:rsid w:val="00AA2ECB"/>
    <w:rsid w:val="00AA332B"/>
    <w:rsid w:val="00AA340E"/>
    <w:rsid w:val="00AA348A"/>
    <w:rsid w:val="00AA392B"/>
    <w:rsid w:val="00AA396C"/>
    <w:rsid w:val="00AA3F88"/>
    <w:rsid w:val="00AA4273"/>
    <w:rsid w:val="00AA4506"/>
    <w:rsid w:val="00AA459A"/>
    <w:rsid w:val="00AA461F"/>
    <w:rsid w:val="00AA54EC"/>
    <w:rsid w:val="00AA5AC6"/>
    <w:rsid w:val="00AA5C7E"/>
    <w:rsid w:val="00AA5CE2"/>
    <w:rsid w:val="00AA62AF"/>
    <w:rsid w:val="00AA6416"/>
    <w:rsid w:val="00AA64EA"/>
    <w:rsid w:val="00AA67E7"/>
    <w:rsid w:val="00AA6AEB"/>
    <w:rsid w:val="00AA6B6D"/>
    <w:rsid w:val="00AA6C08"/>
    <w:rsid w:val="00AA7011"/>
    <w:rsid w:val="00AA7385"/>
    <w:rsid w:val="00AA79ED"/>
    <w:rsid w:val="00AA7B7A"/>
    <w:rsid w:val="00AA7B9B"/>
    <w:rsid w:val="00AA7CDD"/>
    <w:rsid w:val="00AA7D73"/>
    <w:rsid w:val="00AB06A4"/>
    <w:rsid w:val="00AB07BE"/>
    <w:rsid w:val="00AB08A8"/>
    <w:rsid w:val="00AB08F1"/>
    <w:rsid w:val="00AB0A33"/>
    <w:rsid w:val="00AB0FE2"/>
    <w:rsid w:val="00AB11C3"/>
    <w:rsid w:val="00AB150B"/>
    <w:rsid w:val="00AB193B"/>
    <w:rsid w:val="00AB1CC2"/>
    <w:rsid w:val="00AB207E"/>
    <w:rsid w:val="00AB234B"/>
    <w:rsid w:val="00AB29D9"/>
    <w:rsid w:val="00AB2A2D"/>
    <w:rsid w:val="00AB2C6D"/>
    <w:rsid w:val="00AB2EC6"/>
    <w:rsid w:val="00AB2FD0"/>
    <w:rsid w:val="00AB3142"/>
    <w:rsid w:val="00AB3675"/>
    <w:rsid w:val="00AB3F06"/>
    <w:rsid w:val="00AB3F48"/>
    <w:rsid w:val="00AB40AA"/>
    <w:rsid w:val="00AB412C"/>
    <w:rsid w:val="00AB4211"/>
    <w:rsid w:val="00AB427D"/>
    <w:rsid w:val="00AB441B"/>
    <w:rsid w:val="00AB46F9"/>
    <w:rsid w:val="00AB4DCA"/>
    <w:rsid w:val="00AB4E0F"/>
    <w:rsid w:val="00AB5292"/>
    <w:rsid w:val="00AB5343"/>
    <w:rsid w:val="00AB5368"/>
    <w:rsid w:val="00AB55B9"/>
    <w:rsid w:val="00AB570D"/>
    <w:rsid w:val="00AB59D5"/>
    <w:rsid w:val="00AB59FF"/>
    <w:rsid w:val="00AB5C7C"/>
    <w:rsid w:val="00AB5CD4"/>
    <w:rsid w:val="00AB5F05"/>
    <w:rsid w:val="00AB6283"/>
    <w:rsid w:val="00AB62DC"/>
    <w:rsid w:val="00AB676D"/>
    <w:rsid w:val="00AB68E6"/>
    <w:rsid w:val="00AB6ABE"/>
    <w:rsid w:val="00AB6CAE"/>
    <w:rsid w:val="00AB6DD2"/>
    <w:rsid w:val="00AB6E5B"/>
    <w:rsid w:val="00AB713D"/>
    <w:rsid w:val="00AB75A7"/>
    <w:rsid w:val="00AB7BF8"/>
    <w:rsid w:val="00AB7DFC"/>
    <w:rsid w:val="00AB7EF1"/>
    <w:rsid w:val="00AC0133"/>
    <w:rsid w:val="00AC05AF"/>
    <w:rsid w:val="00AC0600"/>
    <w:rsid w:val="00AC06A4"/>
    <w:rsid w:val="00AC081A"/>
    <w:rsid w:val="00AC0A24"/>
    <w:rsid w:val="00AC0A39"/>
    <w:rsid w:val="00AC0A5A"/>
    <w:rsid w:val="00AC0AF3"/>
    <w:rsid w:val="00AC0FF4"/>
    <w:rsid w:val="00AC1115"/>
    <w:rsid w:val="00AC15E1"/>
    <w:rsid w:val="00AC17D8"/>
    <w:rsid w:val="00AC182A"/>
    <w:rsid w:val="00AC1950"/>
    <w:rsid w:val="00AC1A03"/>
    <w:rsid w:val="00AC1A97"/>
    <w:rsid w:val="00AC1B43"/>
    <w:rsid w:val="00AC1BA1"/>
    <w:rsid w:val="00AC1E02"/>
    <w:rsid w:val="00AC210C"/>
    <w:rsid w:val="00AC21EE"/>
    <w:rsid w:val="00AC266D"/>
    <w:rsid w:val="00AC2749"/>
    <w:rsid w:val="00AC2A9C"/>
    <w:rsid w:val="00AC2C9B"/>
    <w:rsid w:val="00AC3274"/>
    <w:rsid w:val="00AC3310"/>
    <w:rsid w:val="00AC36F1"/>
    <w:rsid w:val="00AC3804"/>
    <w:rsid w:val="00AC38D5"/>
    <w:rsid w:val="00AC38DE"/>
    <w:rsid w:val="00AC39E3"/>
    <w:rsid w:val="00AC3B09"/>
    <w:rsid w:val="00AC3B79"/>
    <w:rsid w:val="00AC422D"/>
    <w:rsid w:val="00AC426E"/>
    <w:rsid w:val="00AC42E9"/>
    <w:rsid w:val="00AC44C2"/>
    <w:rsid w:val="00AC47B9"/>
    <w:rsid w:val="00AC49F1"/>
    <w:rsid w:val="00AC4B90"/>
    <w:rsid w:val="00AC4D38"/>
    <w:rsid w:val="00AC5176"/>
    <w:rsid w:val="00AC528B"/>
    <w:rsid w:val="00AC52B9"/>
    <w:rsid w:val="00AC52E8"/>
    <w:rsid w:val="00AC55CC"/>
    <w:rsid w:val="00AC55FD"/>
    <w:rsid w:val="00AC5A7F"/>
    <w:rsid w:val="00AC5CA9"/>
    <w:rsid w:val="00AC5DA7"/>
    <w:rsid w:val="00AC5FD1"/>
    <w:rsid w:val="00AC60FC"/>
    <w:rsid w:val="00AC623F"/>
    <w:rsid w:val="00AC655B"/>
    <w:rsid w:val="00AC697E"/>
    <w:rsid w:val="00AC6B11"/>
    <w:rsid w:val="00AC6B48"/>
    <w:rsid w:val="00AC6C28"/>
    <w:rsid w:val="00AC6FE1"/>
    <w:rsid w:val="00AC708E"/>
    <w:rsid w:val="00AC70B6"/>
    <w:rsid w:val="00AC71A7"/>
    <w:rsid w:val="00AC72F9"/>
    <w:rsid w:val="00AC737F"/>
    <w:rsid w:val="00AC759C"/>
    <w:rsid w:val="00AC7B98"/>
    <w:rsid w:val="00AC7D3A"/>
    <w:rsid w:val="00AC7FD9"/>
    <w:rsid w:val="00AD0064"/>
    <w:rsid w:val="00AD00C7"/>
    <w:rsid w:val="00AD0AE6"/>
    <w:rsid w:val="00AD0C34"/>
    <w:rsid w:val="00AD0E42"/>
    <w:rsid w:val="00AD0E81"/>
    <w:rsid w:val="00AD1005"/>
    <w:rsid w:val="00AD123C"/>
    <w:rsid w:val="00AD1347"/>
    <w:rsid w:val="00AD15A6"/>
    <w:rsid w:val="00AD17AD"/>
    <w:rsid w:val="00AD1D41"/>
    <w:rsid w:val="00AD1E4E"/>
    <w:rsid w:val="00AD1E99"/>
    <w:rsid w:val="00AD21F4"/>
    <w:rsid w:val="00AD24FE"/>
    <w:rsid w:val="00AD2560"/>
    <w:rsid w:val="00AD25F7"/>
    <w:rsid w:val="00AD26AF"/>
    <w:rsid w:val="00AD26D4"/>
    <w:rsid w:val="00AD2A09"/>
    <w:rsid w:val="00AD2B34"/>
    <w:rsid w:val="00AD2D2E"/>
    <w:rsid w:val="00AD3216"/>
    <w:rsid w:val="00AD3668"/>
    <w:rsid w:val="00AD3830"/>
    <w:rsid w:val="00AD392D"/>
    <w:rsid w:val="00AD3FCA"/>
    <w:rsid w:val="00AD4129"/>
    <w:rsid w:val="00AD4516"/>
    <w:rsid w:val="00AD457F"/>
    <w:rsid w:val="00AD4676"/>
    <w:rsid w:val="00AD46FC"/>
    <w:rsid w:val="00AD48A5"/>
    <w:rsid w:val="00AD49E6"/>
    <w:rsid w:val="00AD4BC5"/>
    <w:rsid w:val="00AD4BF5"/>
    <w:rsid w:val="00AD4CC7"/>
    <w:rsid w:val="00AD4E60"/>
    <w:rsid w:val="00AD51D5"/>
    <w:rsid w:val="00AD529C"/>
    <w:rsid w:val="00AD542B"/>
    <w:rsid w:val="00AD5748"/>
    <w:rsid w:val="00AD584A"/>
    <w:rsid w:val="00AD59F4"/>
    <w:rsid w:val="00AD5DED"/>
    <w:rsid w:val="00AD5FB7"/>
    <w:rsid w:val="00AD63F8"/>
    <w:rsid w:val="00AD68C7"/>
    <w:rsid w:val="00AD6A6E"/>
    <w:rsid w:val="00AD6C02"/>
    <w:rsid w:val="00AD6C85"/>
    <w:rsid w:val="00AD6D0D"/>
    <w:rsid w:val="00AD700B"/>
    <w:rsid w:val="00AD71D4"/>
    <w:rsid w:val="00AD746D"/>
    <w:rsid w:val="00AD76E4"/>
    <w:rsid w:val="00AD7846"/>
    <w:rsid w:val="00AD7987"/>
    <w:rsid w:val="00AD79AF"/>
    <w:rsid w:val="00AD7A10"/>
    <w:rsid w:val="00AD7E5C"/>
    <w:rsid w:val="00AE0185"/>
    <w:rsid w:val="00AE01D3"/>
    <w:rsid w:val="00AE0259"/>
    <w:rsid w:val="00AE0274"/>
    <w:rsid w:val="00AE04BD"/>
    <w:rsid w:val="00AE05C6"/>
    <w:rsid w:val="00AE0C12"/>
    <w:rsid w:val="00AE0D09"/>
    <w:rsid w:val="00AE0DCD"/>
    <w:rsid w:val="00AE0EF5"/>
    <w:rsid w:val="00AE0F85"/>
    <w:rsid w:val="00AE1029"/>
    <w:rsid w:val="00AE10CC"/>
    <w:rsid w:val="00AE10ED"/>
    <w:rsid w:val="00AE11F0"/>
    <w:rsid w:val="00AE13C6"/>
    <w:rsid w:val="00AE1485"/>
    <w:rsid w:val="00AE148E"/>
    <w:rsid w:val="00AE15D0"/>
    <w:rsid w:val="00AE16F0"/>
    <w:rsid w:val="00AE199A"/>
    <w:rsid w:val="00AE1B91"/>
    <w:rsid w:val="00AE1BCA"/>
    <w:rsid w:val="00AE1C4A"/>
    <w:rsid w:val="00AE1F49"/>
    <w:rsid w:val="00AE1FFE"/>
    <w:rsid w:val="00AE217F"/>
    <w:rsid w:val="00AE22B6"/>
    <w:rsid w:val="00AE2A04"/>
    <w:rsid w:val="00AE2D55"/>
    <w:rsid w:val="00AE2D63"/>
    <w:rsid w:val="00AE2D78"/>
    <w:rsid w:val="00AE2E47"/>
    <w:rsid w:val="00AE33A4"/>
    <w:rsid w:val="00AE3913"/>
    <w:rsid w:val="00AE3C8E"/>
    <w:rsid w:val="00AE3CFE"/>
    <w:rsid w:val="00AE3D06"/>
    <w:rsid w:val="00AE3E07"/>
    <w:rsid w:val="00AE3F93"/>
    <w:rsid w:val="00AE3FD2"/>
    <w:rsid w:val="00AE44A1"/>
    <w:rsid w:val="00AE46BC"/>
    <w:rsid w:val="00AE4C8E"/>
    <w:rsid w:val="00AE4C95"/>
    <w:rsid w:val="00AE589E"/>
    <w:rsid w:val="00AE5C93"/>
    <w:rsid w:val="00AE60FD"/>
    <w:rsid w:val="00AE62B3"/>
    <w:rsid w:val="00AE64F2"/>
    <w:rsid w:val="00AE6C82"/>
    <w:rsid w:val="00AE6F90"/>
    <w:rsid w:val="00AE6FB9"/>
    <w:rsid w:val="00AE6FDE"/>
    <w:rsid w:val="00AE7062"/>
    <w:rsid w:val="00AE7388"/>
    <w:rsid w:val="00AE754F"/>
    <w:rsid w:val="00AE777E"/>
    <w:rsid w:val="00AE7861"/>
    <w:rsid w:val="00AE7E51"/>
    <w:rsid w:val="00AE7F10"/>
    <w:rsid w:val="00AE7F19"/>
    <w:rsid w:val="00AF0040"/>
    <w:rsid w:val="00AF019A"/>
    <w:rsid w:val="00AF022B"/>
    <w:rsid w:val="00AF026A"/>
    <w:rsid w:val="00AF02D0"/>
    <w:rsid w:val="00AF031C"/>
    <w:rsid w:val="00AF070C"/>
    <w:rsid w:val="00AF0B1C"/>
    <w:rsid w:val="00AF0B70"/>
    <w:rsid w:val="00AF0B94"/>
    <w:rsid w:val="00AF0CF5"/>
    <w:rsid w:val="00AF0E0E"/>
    <w:rsid w:val="00AF0F84"/>
    <w:rsid w:val="00AF10B7"/>
    <w:rsid w:val="00AF10C2"/>
    <w:rsid w:val="00AF1713"/>
    <w:rsid w:val="00AF173E"/>
    <w:rsid w:val="00AF1E68"/>
    <w:rsid w:val="00AF2164"/>
    <w:rsid w:val="00AF29D2"/>
    <w:rsid w:val="00AF2A2B"/>
    <w:rsid w:val="00AF32CA"/>
    <w:rsid w:val="00AF36FE"/>
    <w:rsid w:val="00AF3742"/>
    <w:rsid w:val="00AF376F"/>
    <w:rsid w:val="00AF3947"/>
    <w:rsid w:val="00AF40EF"/>
    <w:rsid w:val="00AF454D"/>
    <w:rsid w:val="00AF4605"/>
    <w:rsid w:val="00AF4651"/>
    <w:rsid w:val="00AF4816"/>
    <w:rsid w:val="00AF4BC5"/>
    <w:rsid w:val="00AF51A3"/>
    <w:rsid w:val="00AF5293"/>
    <w:rsid w:val="00AF52A8"/>
    <w:rsid w:val="00AF535E"/>
    <w:rsid w:val="00AF539E"/>
    <w:rsid w:val="00AF53DA"/>
    <w:rsid w:val="00AF5466"/>
    <w:rsid w:val="00AF5539"/>
    <w:rsid w:val="00AF55B8"/>
    <w:rsid w:val="00AF586A"/>
    <w:rsid w:val="00AF59B4"/>
    <w:rsid w:val="00AF5A92"/>
    <w:rsid w:val="00AF5B14"/>
    <w:rsid w:val="00AF5B29"/>
    <w:rsid w:val="00AF624F"/>
    <w:rsid w:val="00AF633D"/>
    <w:rsid w:val="00AF66EB"/>
    <w:rsid w:val="00AF6724"/>
    <w:rsid w:val="00AF6C77"/>
    <w:rsid w:val="00AF6D1E"/>
    <w:rsid w:val="00AF6D93"/>
    <w:rsid w:val="00AF6F5D"/>
    <w:rsid w:val="00AF70F4"/>
    <w:rsid w:val="00AF723F"/>
    <w:rsid w:val="00AF76D4"/>
    <w:rsid w:val="00AF7807"/>
    <w:rsid w:val="00AF7938"/>
    <w:rsid w:val="00AF7A53"/>
    <w:rsid w:val="00AF7B5B"/>
    <w:rsid w:val="00AF7DC9"/>
    <w:rsid w:val="00B005F4"/>
    <w:rsid w:val="00B009E4"/>
    <w:rsid w:val="00B00A6F"/>
    <w:rsid w:val="00B00DFA"/>
    <w:rsid w:val="00B012AC"/>
    <w:rsid w:val="00B012DF"/>
    <w:rsid w:val="00B0149E"/>
    <w:rsid w:val="00B01744"/>
    <w:rsid w:val="00B019B4"/>
    <w:rsid w:val="00B01CA1"/>
    <w:rsid w:val="00B01F62"/>
    <w:rsid w:val="00B02077"/>
    <w:rsid w:val="00B02B27"/>
    <w:rsid w:val="00B02E65"/>
    <w:rsid w:val="00B0319F"/>
    <w:rsid w:val="00B031B2"/>
    <w:rsid w:val="00B03387"/>
    <w:rsid w:val="00B03459"/>
    <w:rsid w:val="00B03715"/>
    <w:rsid w:val="00B03A78"/>
    <w:rsid w:val="00B03C5F"/>
    <w:rsid w:val="00B03C82"/>
    <w:rsid w:val="00B03ECD"/>
    <w:rsid w:val="00B0410D"/>
    <w:rsid w:val="00B04248"/>
    <w:rsid w:val="00B04250"/>
    <w:rsid w:val="00B042B3"/>
    <w:rsid w:val="00B0444F"/>
    <w:rsid w:val="00B04819"/>
    <w:rsid w:val="00B04876"/>
    <w:rsid w:val="00B049B1"/>
    <w:rsid w:val="00B049E3"/>
    <w:rsid w:val="00B04B00"/>
    <w:rsid w:val="00B04DE6"/>
    <w:rsid w:val="00B04EF9"/>
    <w:rsid w:val="00B051E0"/>
    <w:rsid w:val="00B051FF"/>
    <w:rsid w:val="00B05721"/>
    <w:rsid w:val="00B0578E"/>
    <w:rsid w:val="00B057E9"/>
    <w:rsid w:val="00B0580D"/>
    <w:rsid w:val="00B05945"/>
    <w:rsid w:val="00B060DB"/>
    <w:rsid w:val="00B0621B"/>
    <w:rsid w:val="00B06463"/>
    <w:rsid w:val="00B067C4"/>
    <w:rsid w:val="00B06BE2"/>
    <w:rsid w:val="00B06C1E"/>
    <w:rsid w:val="00B06E12"/>
    <w:rsid w:val="00B06F3D"/>
    <w:rsid w:val="00B06F85"/>
    <w:rsid w:val="00B06F86"/>
    <w:rsid w:val="00B07124"/>
    <w:rsid w:val="00B07235"/>
    <w:rsid w:val="00B07463"/>
    <w:rsid w:val="00B07495"/>
    <w:rsid w:val="00B07662"/>
    <w:rsid w:val="00B07A1F"/>
    <w:rsid w:val="00B07C2F"/>
    <w:rsid w:val="00B07CD1"/>
    <w:rsid w:val="00B10147"/>
    <w:rsid w:val="00B10172"/>
    <w:rsid w:val="00B10327"/>
    <w:rsid w:val="00B10355"/>
    <w:rsid w:val="00B10721"/>
    <w:rsid w:val="00B10773"/>
    <w:rsid w:val="00B10A43"/>
    <w:rsid w:val="00B10AB5"/>
    <w:rsid w:val="00B10E19"/>
    <w:rsid w:val="00B10E8D"/>
    <w:rsid w:val="00B11138"/>
    <w:rsid w:val="00B11336"/>
    <w:rsid w:val="00B115B0"/>
    <w:rsid w:val="00B11651"/>
    <w:rsid w:val="00B11B76"/>
    <w:rsid w:val="00B11BF6"/>
    <w:rsid w:val="00B11CE0"/>
    <w:rsid w:val="00B11F17"/>
    <w:rsid w:val="00B11F9A"/>
    <w:rsid w:val="00B1232F"/>
    <w:rsid w:val="00B12370"/>
    <w:rsid w:val="00B12482"/>
    <w:rsid w:val="00B125E2"/>
    <w:rsid w:val="00B127D0"/>
    <w:rsid w:val="00B127FF"/>
    <w:rsid w:val="00B12819"/>
    <w:rsid w:val="00B12839"/>
    <w:rsid w:val="00B12B01"/>
    <w:rsid w:val="00B12B23"/>
    <w:rsid w:val="00B12B37"/>
    <w:rsid w:val="00B12BB5"/>
    <w:rsid w:val="00B12CA8"/>
    <w:rsid w:val="00B12E45"/>
    <w:rsid w:val="00B12E8C"/>
    <w:rsid w:val="00B12EC2"/>
    <w:rsid w:val="00B12FB0"/>
    <w:rsid w:val="00B12FF1"/>
    <w:rsid w:val="00B1305B"/>
    <w:rsid w:val="00B13116"/>
    <w:rsid w:val="00B134CC"/>
    <w:rsid w:val="00B135BD"/>
    <w:rsid w:val="00B1379A"/>
    <w:rsid w:val="00B13B7A"/>
    <w:rsid w:val="00B13B94"/>
    <w:rsid w:val="00B13E0C"/>
    <w:rsid w:val="00B13E41"/>
    <w:rsid w:val="00B14004"/>
    <w:rsid w:val="00B140BA"/>
    <w:rsid w:val="00B145C1"/>
    <w:rsid w:val="00B1489E"/>
    <w:rsid w:val="00B14B5F"/>
    <w:rsid w:val="00B14B6A"/>
    <w:rsid w:val="00B14C42"/>
    <w:rsid w:val="00B14DA1"/>
    <w:rsid w:val="00B14E31"/>
    <w:rsid w:val="00B151E4"/>
    <w:rsid w:val="00B1536C"/>
    <w:rsid w:val="00B15410"/>
    <w:rsid w:val="00B154EE"/>
    <w:rsid w:val="00B158B0"/>
    <w:rsid w:val="00B1598B"/>
    <w:rsid w:val="00B15B0B"/>
    <w:rsid w:val="00B15D25"/>
    <w:rsid w:val="00B15DD0"/>
    <w:rsid w:val="00B15E55"/>
    <w:rsid w:val="00B15E56"/>
    <w:rsid w:val="00B15FF1"/>
    <w:rsid w:val="00B1608C"/>
    <w:rsid w:val="00B16197"/>
    <w:rsid w:val="00B16258"/>
    <w:rsid w:val="00B1648A"/>
    <w:rsid w:val="00B16697"/>
    <w:rsid w:val="00B16A95"/>
    <w:rsid w:val="00B16F1B"/>
    <w:rsid w:val="00B1713C"/>
    <w:rsid w:val="00B171A3"/>
    <w:rsid w:val="00B172D3"/>
    <w:rsid w:val="00B1760C"/>
    <w:rsid w:val="00B17E3A"/>
    <w:rsid w:val="00B20049"/>
    <w:rsid w:val="00B20079"/>
    <w:rsid w:val="00B202A0"/>
    <w:rsid w:val="00B20383"/>
    <w:rsid w:val="00B20442"/>
    <w:rsid w:val="00B205B2"/>
    <w:rsid w:val="00B2082A"/>
    <w:rsid w:val="00B20A90"/>
    <w:rsid w:val="00B20EB7"/>
    <w:rsid w:val="00B20EBC"/>
    <w:rsid w:val="00B21023"/>
    <w:rsid w:val="00B2109C"/>
    <w:rsid w:val="00B212B2"/>
    <w:rsid w:val="00B21521"/>
    <w:rsid w:val="00B2155B"/>
    <w:rsid w:val="00B2167C"/>
    <w:rsid w:val="00B217B6"/>
    <w:rsid w:val="00B2189A"/>
    <w:rsid w:val="00B21A7B"/>
    <w:rsid w:val="00B21B65"/>
    <w:rsid w:val="00B21CBB"/>
    <w:rsid w:val="00B21E37"/>
    <w:rsid w:val="00B21FC7"/>
    <w:rsid w:val="00B221D7"/>
    <w:rsid w:val="00B226CA"/>
    <w:rsid w:val="00B22E25"/>
    <w:rsid w:val="00B22EEF"/>
    <w:rsid w:val="00B22F09"/>
    <w:rsid w:val="00B234A7"/>
    <w:rsid w:val="00B23500"/>
    <w:rsid w:val="00B23612"/>
    <w:rsid w:val="00B23A2F"/>
    <w:rsid w:val="00B23AEE"/>
    <w:rsid w:val="00B23B0B"/>
    <w:rsid w:val="00B24133"/>
    <w:rsid w:val="00B24268"/>
    <w:rsid w:val="00B242BB"/>
    <w:rsid w:val="00B243EB"/>
    <w:rsid w:val="00B24440"/>
    <w:rsid w:val="00B24586"/>
    <w:rsid w:val="00B248D2"/>
    <w:rsid w:val="00B248DA"/>
    <w:rsid w:val="00B24B2E"/>
    <w:rsid w:val="00B24DCB"/>
    <w:rsid w:val="00B24E5B"/>
    <w:rsid w:val="00B25042"/>
    <w:rsid w:val="00B2528C"/>
    <w:rsid w:val="00B25411"/>
    <w:rsid w:val="00B25586"/>
    <w:rsid w:val="00B2569D"/>
    <w:rsid w:val="00B25705"/>
    <w:rsid w:val="00B2576C"/>
    <w:rsid w:val="00B257FC"/>
    <w:rsid w:val="00B25C70"/>
    <w:rsid w:val="00B25F2A"/>
    <w:rsid w:val="00B2613E"/>
    <w:rsid w:val="00B2633C"/>
    <w:rsid w:val="00B263F2"/>
    <w:rsid w:val="00B26BA8"/>
    <w:rsid w:val="00B26CE5"/>
    <w:rsid w:val="00B26E5D"/>
    <w:rsid w:val="00B26FA5"/>
    <w:rsid w:val="00B27043"/>
    <w:rsid w:val="00B271B6"/>
    <w:rsid w:val="00B272D0"/>
    <w:rsid w:val="00B272FB"/>
    <w:rsid w:val="00B273BB"/>
    <w:rsid w:val="00B2744F"/>
    <w:rsid w:val="00B279EA"/>
    <w:rsid w:val="00B27A50"/>
    <w:rsid w:val="00B27BFA"/>
    <w:rsid w:val="00B27C80"/>
    <w:rsid w:val="00B27F08"/>
    <w:rsid w:val="00B300DE"/>
    <w:rsid w:val="00B30193"/>
    <w:rsid w:val="00B30547"/>
    <w:rsid w:val="00B30878"/>
    <w:rsid w:val="00B30A3D"/>
    <w:rsid w:val="00B30DAB"/>
    <w:rsid w:val="00B30E4C"/>
    <w:rsid w:val="00B3105A"/>
    <w:rsid w:val="00B3139C"/>
    <w:rsid w:val="00B31515"/>
    <w:rsid w:val="00B31856"/>
    <w:rsid w:val="00B31F85"/>
    <w:rsid w:val="00B32283"/>
    <w:rsid w:val="00B3237A"/>
    <w:rsid w:val="00B323C0"/>
    <w:rsid w:val="00B32561"/>
    <w:rsid w:val="00B327CC"/>
    <w:rsid w:val="00B32901"/>
    <w:rsid w:val="00B32A4B"/>
    <w:rsid w:val="00B32ABE"/>
    <w:rsid w:val="00B32B06"/>
    <w:rsid w:val="00B32C78"/>
    <w:rsid w:val="00B32DB7"/>
    <w:rsid w:val="00B32FFB"/>
    <w:rsid w:val="00B333D4"/>
    <w:rsid w:val="00B333D7"/>
    <w:rsid w:val="00B33550"/>
    <w:rsid w:val="00B335CB"/>
    <w:rsid w:val="00B33665"/>
    <w:rsid w:val="00B33782"/>
    <w:rsid w:val="00B339C8"/>
    <w:rsid w:val="00B33A4F"/>
    <w:rsid w:val="00B33CD1"/>
    <w:rsid w:val="00B33E4C"/>
    <w:rsid w:val="00B33E8A"/>
    <w:rsid w:val="00B34959"/>
    <w:rsid w:val="00B34A65"/>
    <w:rsid w:val="00B34B24"/>
    <w:rsid w:val="00B34BAB"/>
    <w:rsid w:val="00B34DEB"/>
    <w:rsid w:val="00B34FF2"/>
    <w:rsid w:val="00B351B4"/>
    <w:rsid w:val="00B351BC"/>
    <w:rsid w:val="00B351FD"/>
    <w:rsid w:val="00B35340"/>
    <w:rsid w:val="00B35676"/>
    <w:rsid w:val="00B358A7"/>
    <w:rsid w:val="00B358BE"/>
    <w:rsid w:val="00B358C3"/>
    <w:rsid w:val="00B359D1"/>
    <w:rsid w:val="00B35A89"/>
    <w:rsid w:val="00B35B5A"/>
    <w:rsid w:val="00B35C3C"/>
    <w:rsid w:val="00B35E61"/>
    <w:rsid w:val="00B35E9E"/>
    <w:rsid w:val="00B35EA4"/>
    <w:rsid w:val="00B3647B"/>
    <w:rsid w:val="00B364E4"/>
    <w:rsid w:val="00B3661D"/>
    <w:rsid w:val="00B3681B"/>
    <w:rsid w:val="00B36893"/>
    <w:rsid w:val="00B36E99"/>
    <w:rsid w:val="00B37111"/>
    <w:rsid w:val="00B372DE"/>
    <w:rsid w:val="00B3730C"/>
    <w:rsid w:val="00B375BD"/>
    <w:rsid w:val="00B37777"/>
    <w:rsid w:val="00B378D0"/>
    <w:rsid w:val="00B37953"/>
    <w:rsid w:val="00B37B39"/>
    <w:rsid w:val="00B37C37"/>
    <w:rsid w:val="00B37C4B"/>
    <w:rsid w:val="00B37D45"/>
    <w:rsid w:val="00B37DEA"/>
    <w:rsid w:val="00B37E72"/>
    <w:rsid w:val="00B37F65"/>
    <w:rsid w:val="00B4008D"/>
    <w:rsid w:val="00B40312"/>
    <w:rsid w:val="00B40777"/>
    <w:rsid w:val="00B407D8"/>
    <w:rsid w:val="00B409D0"/>
    <w:rsid w:val="00B40B19"/>
    <w:rsid w:val="00B40BF9"/>
    <w:rsid w:val="00B40E25"/>
    <w:rsid w:val="00B4109E"/>
    <w:rsid w:val="00B411F3"/>
    <w:rsid w:val="00B416D5"/>
    <w:rsid w:val="00B4198E"/>
    <w:rsid w:val="00B41A92"/>
    <w:rsid w:val="00B41B03"/>
    <w:rsid w:val="00B41BF0"/>
    <w:rsid w:val="00B4214A"/>
    <w:rsid w:val="00B4224C"/>
    <w:rsid w:val="00B42299"/>
    <w:rsid w:val="00B424F2"/>
    <w:rsid w:val="00B4273A"/>
    <w:rsid w:val="00B427D3"/>
    <w:rsid w:val="00B42B4A"/>
    <w:rsid w:val="00B42B81"/>
    <w:rsid w:val="00B431E0"/>
    <w:rsid w:val="00B434CB"/>
    <w:rsid w:val="00B4350F"/>
    <w:rsid w:val="00B435CF"/>
    <w:rsid w:val="00B437D6"/>
    <w:rsid w:val="00B43B67"/>
    <w:rsid w:val="00B43F28"/>
    <w:rsid w:val="00B440F9"/>
    <w:rsid w:val="00B44479"/>
    <w:rsid w:val="00B448F5"/>
    <w:rsid w:val="00B449D4"/>
    <w:rsid w:val="00B44DD1"/>
    <w:rsid w:val="00B45028"/>
    <w:rsid w:val="00B4528B"/>
    <w:rsid w:val="00B45C1E"/>
    <w:rsid w:val="00B46039"/>
    <w:rsid w:val="00B460D7"/>
    <w:rsid w:val="00B46355"/>
    <w:rsid w:val="00B4651F"/>
    <w:rsid w:val="00B47708"/>
    <w:rsid w:val="00B47A6D"/>
    <w:rsid w:val="00B47ABD"/>
    <w:rsid w:val="00B47E52"/>
    <w:rsid w:val="00B47EA0"/>
    <w:rsid w:val="00B501EE"/>
    <w:rsid w:val="00B50235"/>
    <w:rsid w:val="00B502DF"/>
    <w:rsid w:val="00B506F9"/>
    <w:rsid w:val="00B5087F"/>
    <w:rsid w:val="00B50A0A"/>
    <w:rsid w:val="00B50CCA"/>
    <w:rsid w:val="00B50D7F"/>
    <w:rsid w:val="00B50FBA"/>
    <w:rsid w:val="00B5144C"/>
    <w:rsid w:val="00B516BA"/>
    <w:rsid w:val="00B51A03"/>
    <w:rsid w:val="00B52052"/>
    <w:rsid w:val="00B52377"/>
    <w:rsid w:val="00B52668"/>
    <w:rsid w:val="00B52B4E"/>
    <w:rsid w:val="00B52C85"/>
    <w:rsid w:val="00B52DDE"/>
    <w:rsid w:val="00B53480"/>
    <w:rsid w:val="00B535B9"/>
    <w:rsid w:val="00B5371D"/>
    <w:rsid w:val="00B537AA"/>
    <w:rsid w:val="00B537D0"/>
    <w:rsid w:val="00B53B48"/>
    <w:rsid w:val="00B53B93"/>
    <w:rsid w:val="00B53C83"/>
    <w:rsid w:val="00B54090"/>
    <w:rsid w:val="00B5420E"/>
    <w:rsid w:val="00B54380"/>
    <w:rsid w:val="00B544DA"/>
    <w:rsid w:val="00B5454C"/>
    <w:rsid w:val="00B54880"/>
    <w:rsid w:val="00B5488D"/>
    <w:rsid w:val="00B54F8E"/>
    <w:rsid w:val="00B54FA8"/>
    <w:rsid w:val="00B550A7"/>
    <w:rsid w:val="00B55453"/>
    <w:rsid w:val="00B55669"/>
    <w:rsid w:val="00B557D5"/>
    <w:rsid w:val="00B558E9"/>
    <w:rsid w:val="00B55A23"/>
    <w:rsid w:val="00B55CD8"/>
    <w:rsid w:val="00B55D33"/>
    <w:rsid w:val="00B55E0D"/>
    <w:rsid w:val="00B56142"/>
    <w:rsid w:val="00B56336"/>
    <w:rsid w:val="00B5635E"/>
    <w:rsid w:val="00B5664B"/>
    <w:rsid w:val="00B5678A"/>
    <w:rsid w:val="00B56A15"/>
    <w:rsid w:val="00B56E84"/>
    <w:rsid w:val="00B57265"/>
    <w:rsid w:val="00B57403"/>
    <w:rsid w:val="00B57749"/>
    <w:rsid w:val="00B5779B"/>
    <w:rsid w:val="00B579B1"/>
    <w:rsid w:val="00B57C15"/>
    <w:rsid w:val="00B57F00"/>
    <w:rsid w:val="00B57F2B"/>
    <w:rsid w:val="00B600B7"/>
    <w:rsid w:val="00B600CF"/>
    <w:rsid w:val="00B60140"/>
    <w:rsid w:val="00B605F9"/>
    <w:rsid w:val="00B6072D"/>
    <w:rsid w:val="00B60820"/>
    <w:rsid w:val="00B60A62"/>
    <w:rsid w:val="00B60DD9"/>
    <w:rsid w:val="00B60E57"/>
    <w:rsid w:val="00B6122A"/>
    <w:rsid w:val="00B612EB"/>
    <w:rsid w:val="00B613C0"/>
    <w:rsid w:val="00B615DC"/>
    <w:rsid w:val="00B61932"/>
    <w:rsid w:val="00B61FD9"/>
    <w:rsid w:val="00B62611"/>
    <w:rsid w:val="00B6271C"/>
    <w:rsid w:val="00B62874"/>
    <w:rsid w:val="00B62A48"/>
    <w:rsid w:val="00B62C9F"/>
    <w:rsid w:val="00B62D53"/>
    <w:rsid w:val="00B62E01"/>
    <w:rsid w:val="00B62E0C"/>
    <w:rsid w:val="00B62E68"/>
    <w:rsid w:val="00B630D2"/>
    <w:rsid w:val="00B63343"/>
    <w:rsid w:val="00B63A3C"/>
    <w:rsid w:val="00B63ACE"/>
    <w:rsid w:val="00B63AD4"/>
    <w:rsid w:val="00B63C06"/>
    <w:rsid w:val="00B63D7B"/>
    <w:rsid w:val="00B63FBF"/>
    <w:rsid w:val="00B64130"/>
    <w:rsid w:val="00B645BC"/>
    <w:rsid w:val="00B64839"/>
    <w:rsid w:val="00B64BFD"/>
    <w:rsid w:val="00B65385"/>
    <w:rsid w:val="00B65518"/>
    <w:rsid w:val="00B65698"/>
    <w:rsid w:val="00B656B9"/>
    <w:rsid w:val="00B65796"/>
    <w:rsid w:val="00B6595B"/>
    <w:rsid w:val="00B659DC"/>
    <w:rsid w:val="00B65B1B"/>
    <w:rsid w:val="00B65E6E"/>
    <w:rsid w:val="00B66045"/>
    <w:rsid w:val="00B664FE"/>
    <w:rsid w:val="00B665CB"/>
    <w:rsid w:val="00B665D6"/>
    <w:rsid w:val="00B66742"/>
    <w:rsid w:val="00B66793"/>
    <w:rsid w:val="00B6699C"/>
    <w:rsid w:val="00B66ADA"/>
    <w:rsid w:val="00B66B84"/>
    <w:rsid w:val="00B673EC"/>
    <w:rsid w:val="00B6748C"/>
    <w:rsid w:val="00B675C8"/>
    <w:rsid w:val="00B67653"/>
    <w:rsid w:val="00B6787C"/>
    <w:rsid w:val="00B67984"/>
    <w:rsid w:val="00B679E8"/>
    <w:rsid w:val="00B67CCE"/>
    <w:rsid w:val="00B67FBF"/>
    <w:rsid w:val="00B70065"/>
    <w:rsid w:val="00B7011C"/>
    <w:rsid w:val="00B7014B"/>
    <w:rsid w:val="00B70295"/>
    <w:rsid w:val="00B70363"/>
    <w:rsid w:val="00B7058D"/>
    <w:rsid w:val="00B70AC0"/>
    <w:rsid w:val="00B70F1E"/>
    <w:rsid w:val="00B710B7"/>
    <w:rsid w:val="00B7113E"/>
    <w:rsid w:val="00B712D1"/>
    <w:rsid w:val="00B7133D"/>
    <w:rsid w:val="00B71559"/>
    <w:rsid w:val="00B7159A"/>
    <w:rsid w:val="00B719B1"/>
    <w:rsid w:val="00B71B56"/>
    <w:rsid w:val="00B71B80"/>
    <w:rsid w:val="00B71BC7"/>
    <w:rsid w:val="00B71C4A"/>
    <w:rsid w:val="00B71E14"/>
    <w:rsid w:val="00B71F9C"/>
    <w:rsid w:val="00B722B7"/>
    <w:rsid w:val="00B7230B"/>
    <w:rsid w:val="00B72803"/>
    <w:rsid w:val="00B728D7"/>
    <w:rsid w:val="00B72919"/>
    <w:rsid w:val="00B7299C"/>
    <w:rsid w:val="00B72A46"/>
    <w:rsid w:val="00B72DC7"/>
    <w:rsid w:val="00B72EE5"/>
    <w:rsid w:val="00B73022"/>
    <w:rsid w:val="00B730F5"/>
    <w:rsid w:val="00B7328B"/>
    <w:rsid w:val="00B73311"/>
    <w:rsid w:val="00B7359B"/>
    <w:rsid w:val="00B7381D"/>
    <w:rsid w:val="00B7402B"/>
    <w:rsid w:val="00B740B4"/>
    <w:rsid w:val="00B741B2"/>
    <w:rsid w:val="00B7421E"/>
    <w:rsid w:val="00B74360"/>
    <w:rsid w:val="00B74456"/>
    <w:rsid w:val="00B7453B"/>
    <w:rsid w:val="00B746F9"/>
    <w:rsid w:val="00B747DE"/>
    <w:rsid w:val="00B74A2B"/>
    <w:rsid w:val="00B74B4E"/>
    <w:rsid w:val="00B74E7A"/>
    <w:rsid w:val="00B74F27"/>
    <w:rsid w:val="00B75240"/>
    <w:rsid w:val="00B75340"/>
    <w:rsid w:val="00B75362"/>
    <w:rsid w:val="00B755E2"/>
    <w:rsid w:val="00B7563B"/>
    <w:rsid w:val="00B758D8"/>
    <w:rsid w:val="00B75938"/>
    <w:rsid w:val="00B75AF4"/>
    <w:rsid w:val="00B75D46"/>
    <w:rsid w:val="00B75E71"/>
    <w:rsid w:val="00B75EBF"/>
    <w:rsid w:val="00B75F44"/>
    <w:rsid w:val="00B75F6F"/>
    <w:rsid w:val="00B760A0"/>
    <w:rsid w:val="00B76215"/>
    <w:rsid w:val="00B76240"/>
    <w:rsid w:val="00B76625"/>
    <w:rsid w:val="00B76699"/>
    <w:rsid w:val="00B7670D"/>
    <w:rsid w:val="00B768B4"/>
    <w:rsid w:val="00B76AAE"/>
    <w:rsid w:val="00B76BEA"/>
    <w:rsid w:val="00B76CBF"/>
    <w:rsid w:val="00B76D0F"/>
    <w:rsid w:val="00B7715F"/>
    <w:rsid w:val="00B7762B"/>
    <w:rsid w:val="00B7772C"/>
    <w:rsid w:val="00B77802"/>
    <w:rsid w:val="00B77943"/>
    <w:rsid w:val="00B779E2"/>
    <w:rsid w:val="00B77AC5"/>
    <w:rsid w:val="00B77CD0"/>
    <w:rsid w:val="00B77FD4"/>
    <w:rsid w:val="00B80584"/>
    <w:rsid w:val="00B80AC6"/>
    <w:rsid w:val="00B80CF1"/>
    <w:rsid w:val="00B80DA9"/>
    <w:rsid w:val="00B81150"/>
    <w:rsid w:val="00B811E3"/>
    <w:rsid w:val="00B813E9"/>
    <w:rsid w:val="00B81437"/>
    <w:rsid w:val="00B81490"/>
    <w:rsid w:val="00B81573"/>
    <w:rsid w:val="00B817A8"/>
    <w:rsid w:val="00B81F15"/>
    <w:rsid w:val="00B81FD0"/>
    <w:rsid w:val="00B820A7"/>
    <w:rsid w:val="00B822E7"/>
    <w:rsid w:val="00B82448"/>
    <w:rsid w:val="00B82683"/>
    <w:rsid w:val="00B8274E"/>
    <w:rsid w:val="00B82956"/>
    <w:rsid w:val="00B829DF"/>
    <w:rsid w:val="00B82D86"/>
    <w:rsid w:val="00B83414"/>
    <w:rsid w:val="00B83553"/>
    <w:rsid w:val="00B8386A"/>
    <w:rsid w:val="00B83915"/>
    <w:rsid w:val="00B83E59"/>
    <w:rsid w:val="00B83F97"/>
    <w:rsid w:val="00B83FDB"/>
    <w:rsid w:val="00B84554"/>
    <w:rsid w:val="00B8458A"/>
    <w:rsid w:val="00B84704"/>
    <w:rsid w:val="00B84781"/>
    <w:rsid w:val="00B849E4"/>
    <w:rsid w:val="00B84B02"/>
    <w:rsid w:val="00B84BBB"/>
    <w:rsid w:val="00B84D46"/>
    <w:rsid w:val="00B84DDA"/>
    <w:rsid w:val="00B84E50"/>
    <w:rsid w:val="00B84F4F"/>
    <w:rsid w:val="00B853D3"/>
    <w:rsid w:val="00B854E4"/>
    <w:rsid w:val="00B85A18"/>
    <w:rsid w:val="00B85A5F"/>
    <w:rsid w:val="00B85BDD"/>
    <w:rsid w:val="00B85C92"/>
    <w:rsid w:val="00B85FB7"/>
    <w:rsid w:val="00B862A2"/>
    <w:rsid w:val="00B866ED"/>
    <w:rsid w:val="00B86753"/>
    <w:rsid w:val="00B8686E"/>
    <w:rsid w:val="00B86CB9"/>
    <w:rsid w:val="00B87B73"/>
    <w:rsid w:val="00B87BE5"/>
    <w:rsid w:val="00B90102"/>
    <w:rsid w:val="00B9032B"/>
    <w:rsid w:val="00B908D3"/>
    <w:rsid w:val="00B90C19"/>
    <w:rsid w:val="00B90D77"/>
    <w:rsid w:val="00B90E3E"/>
    <w:rsid w:val="00B9142D"/>
    <w:rsid w:val="00B9142E"/>
    <w:rsid w:val="00B91606"/>
    <w:rsid w:val="00B9187A"/>
    <w:rsid w:val="00B91EF4"/>
    <w:rsid w:val="00B9204D"/>
    <w:rsid w:val="00B9277F"/>
    <w:rsid w:val="00B92C8A"/>
    <w:rsid w:val="00B92D56"/>
    <w:rsid w:val="00B93302"/>
    <w:rsid w:val="00B933C5"/>
    <w:rsid w:val="00B934A5"/>
    <w:rsid w:val="00B93813"/>
    <w:rsid w:val="00B93854"/>
    <w:rsid w:val="00B939C3"/>
    <w:rsid w:val="00B93C52"/>
    <w:rsid w:val="00B93D32"/>
    <w:rsid w:val="00B943F3"/>
    <w:rsid w:val="00B94454"/>
    <w:rsid w:val="00B949ED"/>
    <w:rsid w:val="00B94AC4"/>
    <w:rsid w:val="00B94BA2"/>
    <w:rsid w:val="00B94E7F"/>
    <w:rsid w:val="00B94F91"/>
    <w:rsid w:val="00B951E1"/>
    <w:rsid w:val="00B9525F"/>
    <w:rsid w:val="00B9527C"/>
    <w:rsid w:val="00B9542B"/>
    <w:rsid w:val="00B95865"/>
    <w:rsid w:val="00B958D5"/>
    <w:rsid w:val="00B95A2B"/>
    <w:rsid w:val="00B95B7D"/>
    <w:rsid w:val="00B95E17"/>
    <w:rsid w:val="00B95F36"/>
    <w:rsid w:val="00B96289"/>
    <w:rsid w:val="00B967D7"/>
    <w:rsid w:val="00B96BAA"/>
    <w:rsid w:val="00B96FCB"/>
    <w:rsid w:val="00B971D4"/>
    <w:rsid w:val="00B97295"/>
    <w:rsid w:val="00B972ED"/>
    <w:rsid w:val="00B9764A"/>
    <w:rsid w:val="00B97CFB"/>
    <w:rsid w:val="00B97F5B"/>
    <w:rsid w:val="00BA00C5"/>
    <w:rsid w:val="00BA023F"/>
    <w:rsid w:val="00BA029A"/>
    <w:rsid w:val="00BA02CD"/>
    <w:rsid w:val="00BA0573"/>
    <w:rsid w:val="00BA0624"/>
    <w:rsid w:val="00BA07D8"/>
    <w:rsid w:val="00BA0B2C"/>
    <w:rsid w:val="00BA0C22"/>
    <w:rsid w:val="00BA0D9F"/>
    <w:rsid w:val="00BA0EC8"/>
    <w:rsid w:val="00BA0F05"/>
    <w:rsid w:val="00BA1171"/>
    <w:rsid w:val="00BA1239"/>
    <w:rsid w:val="00BA1534"/>
    <w:rsid w:val="00BA1561"/>
    <w:rsid w:val="00BA1929"/>
    <w:rsid w:val="00BA1AB2"/>
    <w:rsid w:val="00BA1D67"/>
    <w:rsid w:val="00BA1E78"/>
    <w:rsid w:val="00BA1EF6"/>
    <w:rsid w:val="00BA23D0"/>
    <w:rsid w:val="00BA248A"/>
    <w:rsid w:val="00BA25F5"/>
    <w:rsid w:val="00BA28BF"/>
    <w:rsid w:val="00BA2A8A"/>
    <w:rsid w:val="00BA2BFF"/>
    <w:rsid w:val="00BA2CCA"/>
    <w:rsid w:val="00BA2DD1"/>
    <w:rsid w:val="00BA2EDA"/>
    <w:rsid w:val="00BA3239"/>
    <w:rsid w:val="00BA3281"/>
    <w:rsid w:val="00BA3379"/>
    <w:rsid w:val="00BA34AA"/>
    <w:rsid w:val="00BA35AD"/>
    <w:rsid w:val="00BA35D2"/>
    <w:rsid w:val="00BA3631"/>
    <w:rsid w:val="00BA38C3"/>
    <w:rsid w:val="00BA3A25"/>
    <w:rsid w:val="00BA3ADF"/>
    <w:rsid w:val="00BA3CA2"/>
    <w:rsid w:val="00BA3DCB"/>
    <w:rsid w:val="00BA3E09"/>
    <w:rsid w:val="00BA3E85"/>
    <w:rsid w:val="00BA435F"/>
    <w:rsid w:val="00BA4398"/>
    <w:rsid w:val="00BA46C3"/>
    <w:rsid w:val="00BA4856"/>
    <w:rsid w:val="00BA4884"/>
    <w:rsid w:val="00BA4896"/>
    <w:rsid w:val="00BA4D22"/>
    <w:rsid w:val="00BA4E71"/>
    <w:rsid w:val="00BA4EA5"/>
    <w:rsid w:val="00BA50F8"/>
    <w:rsid w:val="00BA512D"/>
    <w:rsid w:val="00BA52A8"/>
    <w:rsid w:val="00BA5305"/>
    <w:rsid w:val="00BA540B"/>
    <w:rsid w:val="00BA5444"/>
    <w:rsid w:val="00BA5531"/>
    <w:rsid w:val="00BA587A"/>
    <w:rsid w:val="00BA5A74"/>
    <w:rsid w:val="00BA5A91"/>
    <w:rsid w:val="00BA5B32"/>
    <w:rsid w:val="00BA5CB2"/>
    <w:rsid w:val="00BA5CF8"/>
    <w:rsid w:val="00BA5F19"/>
    <w:rsid w:val="00BA6287"/>
    <w:rsid w:val="00BA6304"/>
    <w:rsid w:val="00BA6433"/>
    <w:rsid w:val="00BA68C8"/>
    <w:rsid w:val="00BA68CC"/>
    <w:rsid w:val="00BA69BB"/>
    <w:rsid w:val="00BA6B44"/>
    <w:rsid w:val="00BA6E62"/>
    <w:rsid w:val="00BA6F2E"/>
    <w:rsid w:val="00BA6F8D"/>
    <w:rsid w:val="00BA7148"/>
    <w:rsid w:val="00BA7164"/>
    <w:rsid w:val="00BA71A2"/>
    <w:rsid w:val="00BA736F"/>
    <w:rsid w:val="00BA75EB"/>
    <w:rsid w:val="00BA75FF"/>
    <w:rsid w:val="00BA765B"/>
    <w:rsid w:val="00BA7813"/>
    <w:rsid w:val="00BB0055"/>
    <w:rsid w:val="00BB00D6"/>
    <w:rsid w:val="00BB01B5"/>
    <w:rsid w:val="00BB0253"/>
    <w:rsid w:val="00BB0891"/>
    <w:rsid w:val="00BB0C92"/>
    <w:rsid w:val="00BB132B"/>
    <w:rsid w:val="00BB146F"/>
    <w:rsid w:val="00BB15D4"/>
    <w:rsid w:val="00BB1616"/>
    <w:rsid w:val="00BB17D5"/>
    <w:rsid w:val="00BB18F5"/>
    <w:rsid w:val="00BB1B63"/>
    <w:rsid w:val="00BB1C21"/>
    <w:rsid w:val="00BB21E2"/>
    <w:rsid w:val="00BB2236"/>
    <w:rsid w:val="00BB24C1"/>
    <w:rsid w:val="00BB2721"/>
    <w:rsid w:val="00BB2974"/>
    <w:rsid w:val="00BB2F02"/>
    <w:rsid w:val="00BB2F8B"/>
    <w:rsid w:val="00BB2FA2"/>
    <w:rsid w:val="00BB307F"/>
    <w:rsid w:val="00BB3107"/>
    <w:rsid w:val="00BB3260"/>
    <w:rsid w:val="00BB334D"/>
    <w:rsid w:val="00BB33D9"/>
    <w:rsid w:val="00BB3612"/>
    <w:rsid w:val="00BB3979"/>
    <w:rsid w:val="00BB39D5"/>
    <w:rsid w:val="00BB3BF0"/>
    <w:rsid w:val="00BB3C3A"/>
    <w:rsid w:val="00BB3E09"/>
    <w:rsid w:val="00BB3FE8"/>
    <w:rsid w:val="00BB4077"/>
    <w:rsid w:val="00BB4226"/>
    <w:rsid w:val="00BB4278"/>
    <w:rsid w:val="00BB45F1"/>
    <w:rsid w:val="00BB4733"/>
    <w:rsid w:val="00BB48AB"/>
    <w:rsid w:val="00BB4C4A"/>
    <w:rsid w:val="00BB4DE8"/>
    <w:rsid w:val="00BB5015"/>
    <w:rsid w:val="00BB5047"/>
    <w:rsid w:val="00BB5140"/>
    <w:rsid w:val="00BB53CC"/>
    <w:rsid w:val="00BB5453"/>
    <w:rsid w:val="00BB5544"/>
    <w:rsid w:val="00BB57E9"/>
    <w:rsid w:val="00BB58B3"/>
    <w:rsid w:val="00BB5AC3"/>
    <w:rsid w:val="00BB5B75"/>
    <w:rsid w:val="00BB5DCB"/>
    <w:rsid w:val="00BB638B"/>
    <w:rsid w:val="00BB6504"/>
    <w:rsid w:val="00BB6542"/>
    <w:rsid w:val="00BB6E31"/>
    <w:rsid w:val="00BB6F8F"/>
    <w:rsid w:val="00BB6FF8"/>
    <w:rsid w:val="00BB7229"/>
    <w:rsid w:val="00BB73D1"/>
    <w:rsid w:val="00BB73FE"/>
    <w:rsid w:val="00BB741A"/>
    <w:rsid w:val="00BB754C"/>
    <w:rsid w:val="00BB75AF"/>
    <w:rsid w:val="00BB77A5"/>
    <w:rsid w:val="00BB7829"/>
    <w:rsid w:val="00BB790E"/>
    <w:rsid w:val="00BB7A72"/>
    <w:rsid w:val="00BB7ADE"/>
    <w:rsid w:val="00BB7BF0"/>
    <w:rsid w:val="00BB7EC3"/>
    <w:rsid w:val="00BC0667"/>
    <w:rsid w:val="00BC07E2"/>
    <w:rsid w:val="00BC08C6"/>
    <w:rsid w:val="00BC0A0A"/>
    <w:rsid w:val="00BC0CB0"/>
    <w:rsid w:val="00BC10FC"/>
    <w:rsid w:val="00BC12D9"/>
    <w:rsid w:val="00BC1321"/>
    <w:rsid w:val="00BC134C"/>
    <w:rsid w:val="00BC139D"/>
    <w:rsid w:val="00BC1588"/>
    <w:rsid w:val="00BC16E8"/>
    <w:rsid w:val="00BC19CB"/>
    <w:rsid w:val="00BC1CCE"/>
    <w:rsid w:val="00BC1F25"/>
    <w:rsid w:val="00BC23A8"/>
    <w:rsid w:val="00BC2BDC"/>
    <w:rsid w:val="00BC2C0C"/>
    <w:rsid w:val="00BC2CE9"/>
    <w:rsid w:val="00BC301C"/>
    <w:rsid w:val="00BC3444"/>
    <w:rsid w:val="00BC3512"/>
    <w:rsid w:val="00BC3577"/>
    <w:rsid w:val="00BC3A1C"/>
    <w:rsid w:val="00BC3A9A"/>
    <w:rsid w:val="00BC3D29"/>
    <w:rsid w:val="00BC44C2"/>
    <w:rsid w:val="00BC471C"/>
    <w:rsid w:val="00BC4A0E"/>
    <w:rsid w:val="00BC4ADD"/>
    <w:rsid w:val="00BC4D84"/>
    <w:rsid w:val="00BC4F52"/>
    <w:rsid w:val="00BC4F68"/>
    <w:rsid w:val="00BC50C4"/>
    <w:rsid w:val="00BC52A2"/>
    <w:rsid w:val="00BC54AF"/>
    <w:rsid w:val="00BC55CC"/>
    <w:rsid w:val="00BC5C0C"/>
    <w:rsid w:val="00BC5D07"/>
    <w:rsid w:val="00BC5E8A"/>
    <w:rsid w:val="00BC5F6B"/>
    <w:rsid w:val="00BC6387"/>
    <w:rsid w:val="00BC64D3"/>
    <w:rsid w:val="00BC64D5"/>
    <w:rsid w:val="00BC6536"/>
    <w:rsid w:val="00BC6963"/>
    <w:rsid w:val="00BC69D6"/>
    <w:rsid w:val="00BC6BFA"/>
    <w:rsid w:val="00BC6C88"/>
    <w:rsid w:val="00BC704C"/>
    <w:rsid w:val="00BC713B"/>
    <w:rsid w:val="00BC71B6"/>
    <w:rsid w:val="00BC72B3"/>
    <w:rsid w:val="00BC758A"/>
    <w:rsid w:val="00BC7BDC"/>
    <w:rsid w:val="00BC7DCE"/>
    <w:rsid w:val="00BC7F0B"/>
    <w:rsid w:val="00BD0039"/>
    <w:rsid w:val="00BD030F"/>
    <w:rsid w:val="00BD0434"/>
    <w:rsid w:val="00BD04D3"/>
    <w:rsid w:val="00BD075C"/>
    <w:rsid w:val="00BD085F"/>
    <w:rsid w:val="00BD0C0A"/>
    <w:rsid w:val="00BD0DBB"/>
    <w:rsid w:val="00BD0E30"/>
    <w:rsid w:val="00BD0E80"/>
    <w:rsid w:val="00BD0F76"/>
    <w:rsid w:val="00BD1034"/>
    <w:rsid w:val="00BD10F6"/>
    <w:rsid w:val="00BD15D4"/>
    <w:rsid w:val="00BD15D9"/>
    <w:rsid w:val="00BD178B"/>
    <w:rsid w:val="00BD1B17"/>
    <w:rsid w:val="00BD1B3C"/>
    <w:rsid w:val="00BD1B97"/>
    <w:rsid w:val="00BD1C09"/>
    <w:rsid w:val="00BD2098"/>
    <w:rsid w:val="00BD2101"/>
    <w:rsid w:val="00BD2148"/>
    <w:rsid w:val="00BD217E"/>
    <w:rsid w:val="00BD24F4"/>
    <w:rsid w:val="00BD29CD"/>
    <w:rsid w:val="00BD2BF5"/>
    <w:rsid w:val="00BD3434"/>
    <w:rsid w:val="00BD37C3"/>
    <w:rsid w:val="00BD38B2"/>
    <w:rsid w:val="00BD3A37"/>
    <w:rsid w:val="00BD3ACE"/>
    <w:rsid w:val="00BD3B79"/>
    <w:rsid w:val="00BD3D3F"/>
    <w:rsid w:val="00BD4154"/>
    <w:rsid w:val="00BD44C2"/>
    <w:rsid w:val="00BD465C"/>
    <w:rsid w:val="00BD4770"/>
    <w:rsid w:val="00BD4B9E"/>
    <w:rsid w:val="00BD4F3E"/>
    <w:rsid w:val="00BD4FBB"/>
    <w:rsid w:val="00BD52FB"/>
    <w:rsid w:val="00BD561B"/>
    <w:rsid w:val="00BD5B30"/>
    <w:rsid w:val="00BD5C49"/>
    <w:rsid w:val="00BD5CB2"/>
    <w:rsid w:val="00BD5F41"/>
    <w:rsid w:val="00BD603C"/>
    <w:rsid w:val="00BD6076"/>
    <w:rsid w:val="00BD6161"/>
    <w:rsid w:val="00BD6323"/>
    <w:rsid w:val="00BD63AB"/>
    <w:rsid w:val="00BD67D0"/>
    <w:rsid w:val="00BD67EA"/>
    <w:rsid w:val="00BD6A1C"/>
    <w:rsid w:val="00BD6EF8"/>
    <w:rsid w:val="00BD71C7"/>
    <w:rsid w:val="00BD72CB"/>
    <w:rsid w:val="00BD76ED"/>
    <w:rsid w:val="00BD78C9"/>
    <w:rsid w:val="00BD7B1A"/>
    <w:rsid w:val="00BD7D85"/>
    <w:rsid w:val="00BD7EBE"/>
    <w:rsid w:val="00BE0344"/>
    <w:rsid w:val="00BE0399"/>
    <w:rsid w:val="00BE0727"/>
    <w:rsid w:val="00BE0A92"/>
    <w:rsid w:val="00BE132E"/>
    <w:rsid w:val="00BE1573"/>
    <w:rsid w:val="00BE15CE"/>
    <w:rsid w:val="00BE1647"/>
    <w:rsid w:val="00BE165E"/>
    <w:rsid w:val="00BE1996"/>
    <w:rsid w:val="00BE1A3B"/>
    <w:rsid w:val="00BE1B7D"/>
    <w:rsid w:val="00BE1BFF"/>
    <w:rsid w:val="00BE1E1A"/>
    <w:rsid w:val="00BE1E6B"/>
    <w:rsid w:val="00BE1F9E"/>
    <w:rsid w:val="00BE2072"/>
    <w:rsid w:val="00BE2214"/>
    <w:rsid w:val="00BE24B5"/>
    <w:rsid w:val="00BE28C7"/>
    <w:rsid w:val="00BE2AE2"/>
    <w:rsid w:val="00BE2BD0"/>
    <w:rsid w:val="00BE302E"/>
    <w:rsid w:val="00BE3044"/>
    <w:rsid w:val="00BE30EA"/>
    <w:rsid w:val="00BE3142"/>
    <w:rsid w:val="00BE33BB"/>
    <w:rsid w:val="00BE33EF"/>
    <w:rsid w:val="00BE3447"/>
    <w:rsid w:val="00BE3664"/>
    <w:rsid w:val="00BE36E4"/>
    <w:rsid w:val="00BE37CB"/>
    <w:rsid w:val="00BE39FB"/>
    <w:rsid w:val="00BE3A3B"/>
    <w:rsid w:val="00BE3A61"/>
    <w:rsid w:val="00BE3C31"/>
    <w:rsid w:val="00BE3CFC"/>
    <w:rsid w:val="00BE438D"/>
    <w:rsid w:val="00BE4AE0"/>
    <w:rsid w:val="00BE4D1F"/>
    <w:rsid w:val="00BE4EEF"/>
    <w:rsid w:val="00BE4EF3"/>
    <w:rsid w:val="00BE578A"/>
    <w:rsid w:val="00BE5881"/>
    <w:rsid w:val="00BE590B"/>
    <w:rsid w:val="00BE5AF1"/>
    <w:rsid w:val="00BE5B44"/>
    <w:rsid w:val="00BE5BF2"/>
    <w:rsid w:val="00BE5E52"/>
    <w:rsid w:val="00BE624F"/>
    <w:rsid w:val="00BE63FE"/>
    <w:rsid w:val="00BE6830"/>
    <w:rsid w:val="00BE6849"/>
    <w:rsid w:val="00BE695F"/>
    <w:rsid w:val="00BE6972"/>
    <w:rsid w:val="00BE6974"/>
    <w:rsid w:val="00BE6CB9"/>
    <w:rsid w:val="00BE6DC7"/>
    <w:rsid w:val="00BE6E4B"/>
    <w:rsid w:val="00BE70F4"/>
    <w:rsid w:val="00BE7440"/>
    <w:rsid w:val="00BE7488"/>
    <w:rsid w:val="00BE7BC7"/>
    <w:rsid w:val="00BE7F11"/>
    <w:rsid w:val="00BF0527"/>
    <w:rsid w:val="00BF08FB"/>
    <w:rsid w:val="00BF0BF1"/>
    <w:rsid w:val="00BF10AF"/>
    <w:rsid w:val="00BF12A0"/>
    <w:rsid w:val="00BF12C1"/>
    <w:rsid w:val="00BF12D8"/>
    <w:rsid w:val="00BF1450"/>
    <w:rsid w:val="00BF145D"/>
    <w:rsid w:val="00BF180E"/>
    <w:rsid w:val="00BF1928"/>
    <w:rsid w:val="00BF1B75"/>
    <w:rsid w:val="00BF1C1B"/>
    <w:rsid w:val="00BF2582"/>
    <w:rsid w:val="00BF2591"/>
    <w:rsid w:val="00BF2664"/>
    <w:rsid w:val="00BF28D3"/>
    <w:rsid w:val="00BF2A68"/>
    <w:rsid w:val="00BF2B15"/>
    <w:rsid w:val="00BF2E8A"/>
    <w:rsid w:val="00BF2E8D"/>
    <w:rsid w:val="00BF2FFD"/>
    <w:rsid w:val="00BF307B"/>
    <w:rsid w:val="00BF3765"/>
    <w:rsid w:val="00BF38A8"/>
    <w:rsid w:val="00BF38CA"/>
    <w:rsid w:val="00BF397C"/>
    <w:rsid w:val="00BF3BF8"/>
    <w:rsid w:val="00BF3D15"/>
    <w:rsid w:val="00BF3D19"/>
    <w:rsid w:val="00BF3D52"/>
    <w:rsid w:val="00BF3E06"/>
    <w:rsid w:val="00BF3E5D"/>
    <w:rsid w:val="00BF4183"/>
    <w:rsid w:val="00BF4917"/>
    <w:rsid w:val="00BF49CD"/>
    <w:rsid w:val="00BF4B64"/>
    <w:rsid w:val="00BF4C9F"/>
    <w:rsid w:val="00BF4DBB"/>
    <w:rsid w:val="00BF4E70"/>
    <w:rsid w:val="00BF50FF"/>
    <w:rsid w:val="00BF51AB"/>
    <w:rsid w:val="00BF5491"/>
    <w:rsid w:val="00BF550C"/>
    <w:rsid w:val="00BF5582"/>
    <w:rsid w:val="00BF580A"/>
    <w:rsid w:val="00BF58F0"/>
    <w:rsid w:val="00BF5C60"/>
    <w:rsid w:val="00BF5ED0"/>
    <w:rsid w:val="00BF5F1C"/>
    <w:rsid w:val="00BF5F41"/>
    <w:rsid w:val="00BF6218"/>
    <w:rsid w:val="00BF6466"/>
    <w:rsid w:val="00BF6799"/>
    <w:rsid w:val="00BF6D0D"/>
    <w:rsid w:val="00BF7095"/>
    <w:rsid w:val="00BF72BE"/>
    <w:rsid w:val="00BF7413"/>
    <w:rsid w:val="00BF7488"/>
    <w:rsid w:val="00BF77FF"/>
    <w:rsid w:val="00BF7B60"/>
    <w:rsid w:val="00BF7D1F"/>
    <w:rsid w:val="00BF7DB3"/>
    <w:rsid w:val="00BF7DCE"/>
    <w:rsid w:val="00BF7F55"/>
    <w:rsid w:val="00BF7F5C"/>
    <w:rsid w:val="00C001AB"/>
    <w:rsid w:val="00C00833"/>
    <w:rsid w:val="00C00BCC"/>
    <w:rsid w:val="00C00DE9"/>
    <w:rsid w:val="00C0137D"/>
    <w:rsid w:val="00C01815"/>
    <w:rsid w:val="00C018A3"/>
    <w:rsid w:val="00C01A2F"/>
    <w:rsid w:val="00C01B1B"/>
    <w:rsid w:val="00C01C81"/>
    <w:rsid w:val="00C01CFB"/>
    <w:rsid w:val="00C01F32"/>
    <w:rsid w:val="00C020B5"/>
    <w:rsid w:val="00C02516"/>
    <w:rsid w:val="00C025A2"/>
    <w:rsid w:val="00C02802"/>
    <w:rsid w:val="00C0291F"/>
    <w:rsid w:val="00C02A65"/>
    <w:rsid w:val="00C02EDB"/>
    <w:rsid w:val="00C031CE"/>
    <w:rsid w:val="00C03215"/>
    <w:rsid w:val="00C03504"/>
    <w:rsid w:val="00C035C3"/>
    <w:rsid w:val="00C0361F"/>
    <w:rsid w:val="00C0379E"/>
    <w:rsid w:val="00C0391F"/>
    <w:rsid w:val="00C03D4D"/>
    <w:rsid w:val="00C03F44"/>
    <w:rsid w:val="00C04165"/>
    <w:rsid w:val="00C0422F"/>
    <w:rsid w:val="00C042EC"/>
    <w:rsid w:val="00C04334"/>
    <w:rsid w:val="00C04543"/>
    <w:rsid w:val="00C05049"/>
    <w:rsid w:val="00C050C6"/>
    <w:rsid w:val="00C05212"/>
    <w:rsid w:val="00C0527E"/>
    <w:rsid w:val="00C05298"/>
    <w:rsid w:val="00C0549A"/>
    <w:rsid w:val="00C054CC"/>
    <w:rsid w:val="00C05AF3"/>
    <w:rsid w:val="00C06072"/>
    <w:rsid w:val="00C06112"/>
    <w:rsid w:val="00C06234"/>
    <w:rsid w:val="00C06544"/>
    <w:rsid w:val="00C065EB"/>
    <w:rsid w:val="00C070B3"/>
    <w:rsid w:val="00C0710B"/>
    <w:rsid w:val="00C07229"/>
    <w:rsid w:val="00C073F2"/>
    <w:rsid w:val="00C07580"/>
    <w:rsid w:val="00C075BF"/>
    <w:rsid w:val="00C0760F"/>
    <w:rsid w:val="00C077DB"/>
    <w:rsid w:val="00C0785B"/>
    <w:rsid w:val="00C07865"/>
    <w:rsid w:val="00C07A56"/>
    <w:rsid w:val="00C07DA5"/>
    <w:rsid w:val="00C10094"/>
    <w:rsid w:val="00C10100"/>
    <w:rsid w:val="00C101B7"/>
    <w:rsid w:val="00C1095D"/>
    <w:rsid w:val="00C10BE5"/>
    <w:rsid w:val="00C10C36"/>
    <w:rsid w:val="00C10CBF"/>
    <w:rsid w:val="00C1105A"/>
    <w:rsid w:val="00C11220"/>
    <w:rsid w:val="00C11521"/>
    <w:rsid w:val="00C11725"/>
    <w:rsid w:val="00C117C0"/>
    <w:rsid w:val="00C11854"/>
    <w:rsid w:val="00C118A8"/>
    <w:rsid w:val="00C11BA6"/>
    <w:rsid w:val="00C11CB2"/>
    <w:rsid w:val="00C11D3C"/>
    <w:rsid w:val="00C11EDA"/>
    <w:rsid w:val="00C11F1E"/>
    <w:rsid w:val="00C1284B"/>
    <w:rsid w:val="00C12866"/>
    <w:rsid w:val="00C128C4"/>
    <w:rsid w:val="00C12D39"/>
    <w:rsid w:val="00C12E1B"/>
    <w:rsid w:val="00C12EA1"/>
    <w:rsid w:val="00C1300B"/>
    <w:rsid w:val="00C13033"/>
    <w:rsid w:val="00C1398E"/>
    <w:rsid w:val="00C13A0B"/>
    <w:rsid w:val="00C13FB2"/>
    <w:rsid w:val="00C14503"/>
    <w:rsid w:val="00C1477C"/>
    <w:rsid w:val="00C1483F"/>
    <w:rsid w:val="00C148D1"/>
    <w:rsid w:val="00C148EF"/>
    <w:rsid w:val="00C14935"/>
    <w:rsid w:val="00C14962"/>
    <w:rsid w:val="00C149C5"/>
    <w:rsid w:val="00C14AEF"/>
    <w:rsid w:val="00C14BF8"/>
    <w:rsid w:val="00C14C41"/>
    <w:rsid w:val="00C152CA"/>
    <w:rsid w:val="00C15369"/>
    <w:rsid w:val="00C15579"/>
    <w:rsid w:val="00C156EE"/>
    <w:rsid w:val="00C15A8F"/>
    <w:rsid w:val="00C15B88"/>
    <w:rsid w:val="00C15E02"/>
    <w:rsid w:val="00C15E0A"/>
    <w:rsid w:val="00C15E63"/>
    <w:rsid w:val="00C16491"/>
    <w:rsid w:val="00C16510"/>
    <w:rsid w:val="00C16666"/>
    <w:rsid w:val="00C16724"/>
    <w:rsid w:val="00C16B1F"/>
    <w:rsid w:val="00C16CA8"/>
    <w:rsid w:val="00C16D8D"/>
    <w:rsid w:val="00C16E53"/>
    <w:rsid w:val="00C171FF"/>
    <w:rsid w:val="00C17455"/>
    <w:rsid w:val="00C17593"/>
    <w:rsid w:val="00C1761E"/>
    <w:rsid w:val="00C17911"/>
    <w:rsid w:val="00C1792E"/>
    <w:rsid w:val="00C17B13"/>
    <w:rsid w:val="00C17E11"/>
    <w:rsid w:val="00C17E47"/>
    <w:rsid w:val="00C20236"/>
    <w:rsid w:val="00C202BD"/>
    <w:rsid w:val="00C20351"/>
    <w:rsid w:val="00C20446"/>
    <w:rsid w:val="00C204B5"/>
    <w:rsid w:val="00C20809"/>
    <w:rsid w:val="00C20BB4"/>
    <w:rsid w:val="00C2103F"/>
    <w:rsid w:val="00C212E4"/>
    <w:rsid w:val="00C2130C"/>
    <w:rsid w:val="00C213A1"/>
    <w:rsid w:val="00C214DD"/>
    <w:rsid w:val="00C21847"/>
    <w:rsid w:val="00C219B9"/>
    <w:rsid w:val="00C21E33"/>
    <w:rsid w:val="00C21EE4"/>
    <w:rsid w:val="00C221C5"/>
    <w:rsid w:val="00C221CA"/>
    <w:rsid w:val="00C221E1"/>
    <w:rsid w:val="00C2241B"/>
    <w:rsid w:val="00C226F3"/>
    <w:rsid w:val="00C2297A"/>
    <w:rsid w:val="00C22A5C"/>
    <w:rsid w:val="00C22ADE"/>
    <w:rsid w:val="00C22D94"/>
    <w:rsid w:val="00C22E3C"/>
    <w:rsid w:val="00C22F76"/>
    <w:rsid w:val="00C233F7"/>
    <w:rsid w:val="00C23AD8"/>
    <w:rsid w:val="00C23D4A"/>
    <w:rsid w:val="00C23E07"/>
    <w:rsid w:val="00C23F48"/>
    <w:rsid w:val="00C23FE0"/>
    <w:rsid w:val="00C23FF0"/>
    <w:rsid w:val="00C2425B"/>
    <w:rsid w:val="00C24483"/>
    <w:rsid w:val="00C24746"/>
    <w:rsid w:val="00C24897"/>
    <w:rsid w:val="00C24A06"/>
    <w:rsid w:val="00C24C3D"/>
    <w:rsid w:val="00C24FE1"/>
    <w:rsid w:val="00C253E8"/>
    <w:rsid w:val="00C253FA"/>
    <w:rsid w:val="00C257F4"/>
    <w:rsid w:val="00C25994"/>
    <w:rsid w:val="00C2624F"/>
    <w:rsid w:val="00C2657D"/>
    <w:rsid w:val="00C26A7B"/>
    <w:rsid w:val="00C26AA2"/>
    <w:rsid w:val="00C26B45"/>
    <w:rsid w:val="00C26B69"/>
    <w:rsid w:val="00C26DAB"/>
    <w:rsid w:val="00C27058"/>
    <w:rsid w:val="00C270AA"/>
    <w:rsid w:val="00C27210"/>
    <w:rsid w:val="00C275C5"/>
    <w:rsid w:val="00C276EA"/>
    <w:rsid w:val="00C27C71"/>
    <w:rsid w:val="00C30054"/>
    <w:rsid w:val="00C30220"/>
    <w:rsid w:val="00C30A58"/>
    <w:rsid w:val="00C30EF2"/>
    <w:rsid w:val="00C31213"/>
    <w:rsid w:val="00C317E8"/>
    <w:rsid w:val="00C31856"/>
    <w:rsid w:val="00C3202D"/>
    <w:rsid w:val="00C32393"/>
    <w:rsid w:val="00C32689"/>
    <w:rsid w:val="00C32713"/>
    <w:rsid w:val="00C3279A"/>
    <w:rsid w:val="00C328E0"/>
    <w:rsid w:val="00C32C49"/>
    <w:rsid w:val="00C32CEA"/>
    <w:rsid w:val="00C32E44"/>
    <w:rsid w:val="00C32F15"/>
    <w:rsid w:val="00C335BC"/>
    <w:rsid w:val="00C335BF"/>
    <w:rsid w:val="00C3364D"/>
    <w:rsid w:val="00C3367E"/>
    <w:rsid w:val="00C3384F"/>
    <w:rsid w:val="00C33A3A"/>
    <w:rsid w:val="00C33A7B"/>
    <w:rsid w:val="00C33E04"/>
    <w:rsid w:val="00C34008"/>
    <w:rsid w:val="00C342E3"/>
    <w:rsid w:val="00C343B1"/>
    <w:rsid w:val="00C34679"/>
    <w:rsid w:val="00C34757"/>
    <w:rsid w:val="00C349DF"/>
    <w:rsid w:val="00C34A9F"/>
    <w:rsid w:val="00C34B60"/>
    <w:rsid w:val="00C34C2C"/>
    <w:rsid w:val="00C34D8C"/>
    <w:rsid w:val="00C34F75"/>
    <w:rsid w:val="00C35035"/>
    <w:rsid w:val="00C35125"/>
    <w:rsid w:val="00C351F7"/>
    <w:rsid w:val="00C35249"/>
    <w:rsid w:val="00C357E9"/>
    <w:rsid w:val="00C35992"/>
    <w:rsid w:val="00C35BB4"/>
    <w:rsid w:val="00C35C77"/>
    <w:rsid w:val="00C35D04"/>
    <w:rsid w:val="00C35EEA"/>
    <w:rsid w:val="00C35F29"/>
    <w:rsid w:val="00C36254"/>
    <w:rsid w:val="00C36425"/>
    <w:rsid w:val="00C3642F"/>
    <w:rsid w:val="00C36578"/>
    <w:rsid w:val="00C36DBC"/>
    <w:rsid w:val="00C36FAD"/>
    <w:rsid w:val="00C37181"/>
    <w:rsid w:val="00C373FA"/>
    <w:rsid w:val="00C3772D"/>
    <w:rsid w:val="00C37769"/>
    <w:rsid w:val="00C377D8"/>
    <w:rsid w:val="00C377E6"/>
    <w:rsid w:val="00C37A5A"/>
    <w:rsid w:val="00C37B04"/>
    <w:rsid w:val="00C37F44"/>
    <w:rsid w:val="00C40256"/>
    <w:rsid w:val="00C40461"/>
    <w:rsid w:val="00C408F7"/>
    <w:rsid w:val="00C40B4F"/>
    <w:rsid w:val="00C411DE"/>
    <w:rsid w:val="00C41311"/>
    <w:rsid w:val="00C41429"/>
    <w:rsid w:val="00C41444"/>
    <w:rsid w:val="00C41849"/>
    <w:rsid w:val="00C41DFC"/>
    <w:rsid w:val="00C425F8"/>
    <w:rsid w:val="00C425FE"/>
    <w:rsid w:val="00C426CC"/>
    <w:rsid w:val="00C426F4"/>
    <w:rsid w:val="00C42858"/>
    <w:rsid w:val="00C429F1"/>
    <w:rsid w:val="00C42DC2"/>
    <w:rsid w:val="00C430BF"/>
    <w:rsid w:val="00C432BE"/>
    <w:rsid w:val="00C4331D"/>
    <w:rsid w:val="00C43425"/>
    <w:rsid w:val="00C4353D"/>
    <w:rsid w:val="00C43541"/>
    <w:rsid w:val="00C43569"/>
    <w:rsid w:val="00C435D8"/>
    <w:rsid w:val="00C4361A"/>
    <w:rsid w:val="00C43698"/>
    <w:rsid w:val="00C43EF3"/>
    <w:rsid w:val="00C43F88"/>
    <w:rsid w:val="00C4472B"/>
    <w:rsid w:val="00C448A8"/>
    <w:rsid w:val="00C44B36"/>
    <w:rsid w:val="00C44D12"/>
    <w:rsid w:val="00C44D42"/>
    <w:rsid w:val="00C44DEA"/>
    <w:rsid w:val="00C44E0F"/>
    <w:rsid w:val="00C44E17"/>
    <w:rsid w:val="00C44E5A"/>
    <w:rsid w:val="00C450E1"/>
    <w:rsid w:val="00C4527B"/>
    <w:rsid w:val="00C452DF"/>
    <w:rsid w:val="00C455BC"/>
    <w:rsid w:val="00C45628"/>
    <w:rsid w:val="00C4573E"/>
    <w:rsid w:val="00C45C8E"/>
    <w:rsid w:val="00C45D63"/>
    <w:rsid w:val="00C45FA8"/>
    <w:rsid w:val="00C46160"/>
    <w:rsid w:val="00C4655E"/>
    <w:rsid w:val="00C467AB"/>
    <w:rsid w:val="00C467EF"/>
    <w:rsid w:val="00C46AA4"/>
    <w:rsid w:val="00C46D46"/>
    <w:rsid w:val="00C46E57"/>
    <w:rsid w:val="00C46FA8"/>
    <w:rsid w:val="00C47018"/>
    <w:rsid w:val="00C471AA"/>
    <w:rsid w:val="00C471C9"/>
    <w:rsid w:val="00C4731C"/>
    <w:rsid w:val="00C47395"/>
    <w:rsid w:val="00C473F2"/>
    <w:rsid w:val="00C4742E"/>
    <w:rsid w:val="00C4748E"/>
    <w:rsid w:val="00C47722"/>
    <w:rsid w:val="00C478A5"/>
    <w:rsid w:val="00C47E66"/>
    <w:rsid w:val="00C47E8A"/>
    <w:rsid w:val="00C47E99"/>
    <w:rsid w:val="00C47EF1"/>
    <w:rsid w:val="00C50320"/>
    <w:rsid w:val="00C50344"/>
    <w:rsid w:val="00C50379"/>
    <w:rsid w:val="00C50409"/>
    <w:rsid w:val="00C50485"/>
    <w:rsid w:val="00C50BB4"/>
    <w:rsid w:val="00C50C80"/>
    <w:rsid w:val="00C50E79"/>
    <w:rsid w:val="00C5107C"/>
    <w:rsid w:val="00C51173"/>
    <w:rsid w:val="00C511A0"/>
    <w:rsid w:val="00C51335"/>
    <w:rsid w:val="00C51497"/>
    <w:rsid w:val="00C51755"/>
    <w:rsid w:val="00C518C4"/>
    <w:rsid w:val="00C5191A"/>
    <w:rsid w:val="00C51B08"/>
    <w:rsid w:val="00C51B45"/>
    <w:rsid w:val="00C51C75"/>
    <w:rsid w:val="00C51DC6"/>
    <w:rsid w:val="00C52363"/>
    <w:rsid w:val="00C524F5"/>
    <w:rsid w:val="00C52B71"/>
    <w:rsid w:val="00C52C34"/>
    <w:rsid w:val="00C52FD7"/>
    <w:rsid w:val="00C531F1"/>
    <w:rsid w:val="00C53585"/>
    <w:rsid w:val="00C53653"/>
    <w:rsid w:val="00C53A60"/>
    <w:rsid w:val="00C53DC1"/>
    <w:rsid w:val="00C53F25"/>
    <w:rsid w:val="00C53FDB"/>
    <w:rsid w:val="00C540E4"/>
    <w:rsid w:val="00C542AA"/>
    <w:rsid w:val="00C5435D"/>
    <w:rsid w:val="00C5437A"/>
    <w:rsid w:val="00C54580"/>
    <w:rsid w:val="00C54667"/>
    <w:rsid w:val="00C546A5"/>
    <w:rsid w:val="00C546B9"/>
    <w:rsid w:val="00C5480C"/>
    <w:rsid w:val="00C54B04"/>
    <w:rsid w:val="00C54B32"/>
    <w:rsid w:val="00C54B6A"/>
    <w:rsid w:val="00C54D37"/>
    <w:rsid w:val="00C551C6"/>
    <w:rsid w:val="00C5539A"/>
    <w:rsid w:val="00C55863"/>
    <w:rsid w:val="00C55F16"/>
    <w:rsid w:val="00C560ED"/>
    <w:rsid w:val="00C56283"/>
    <w:rsid w:val="00C563BA"/>
    <w:rsid w:val="00C5652A"/>
    <w:rsid w:val="00C56717"/>
    <w:rsid w:val="00C56749"/>
    <w:rsid w:val="00C56968"/>
    <w:rsid w:val="00C569AB"/>
    <w:rsid w:val="00C56B1A"/>
    <w:rsid w:val="00C56C76"/>
    <w:rsid w:val="00C56CD5"/>
    <w:rsid w:val="00C56CDD"/>
    <w:rsid w:val="00C56ED4"/>
    <w:rsid w:val="00C56F4F"/>
    <w:rsid w:val="00C57157"/>
    <w:rsid w:val="00C57888"/>
    <w:rsid w:val="00C579DA"/>
    <w:rsid w:val="00C57B02"/>
    <w:rsid w:val="00C57C0B"/>
    <w:rsid w:val="00C57E2D"/>
    <w:rsid w:val="00C57FA1"/>
    <w:rsid w:val="00C601E8"/>
    <w:rsid w:val="00C6049F"/>
    <w:rsid w:val="00C604C4"/>
    <w:rsid w:val="00C6071B"/>
    <w:rsid w:val="00C6090F"/>
    <w:rsid w:val="00C60932"/>
    <w:rsid w:val="00C60980"/>
    <w:rsid w:val="00C60BC7"/>
    <w:rsid w:val="00C60DD2"/>
    <w:rsid w:val="00C61164"/>
    <w:rsid w:val="00C61437"/>
    <w:rsid w:val="00C6181C"/>
    <w:rsid w:val="00C61A9B"/>
    <w:rsid w:val="00C61B84"/>
    <w:rsid w:val="00C61CFA"/>
    <w:rsid w:val="00C61D30"/>
    <w:rsid w:val="00C61F81"/>
    <w:rsid w:val="00C6213F"/>
    <w:rsid w:val="00C62304"/>
    <w:rsid w:val="00C62306"/>
    <w:rsid w:val="00C62322"/>
    <w:rsid w:val="00C6233C"/>
    <w:rsid w:val="00C6244A"/>
    <w:rsid w:val="00C62479"/>
    <w:rsid w:val="00C624FC"/>
    <w:rsid w:val="00C62745"/>
    <w:rsid w:val="00C6275E"/>
    <w:rsid w:val="00C6280B"/>
    <w:rsid w:val="00C62B53"/>
    <w:rsid w:val="00C62C87"/>
    <w:rsid w:val="00C62DC8"/>
    <w:rsid w:val="00C62E0B"/>
    <w:rsid w:val="00C62FD9"/>
    <w:rsid w:val="00C63007"/>
    <w:rsid w:val="00C630EE"/>
    <w:rsid w:val="00C6325D"/>
    <w:rsid w:val="00C634E0"/>
    <w:rsid w:val="00C6375A"/>
    <w:rsid w:val="00C63986"/>
    <w:rsid w:val="00C63A19"/>
    <w:rsid w:val="00C63A84"/>
    <w:rsid w:val="00C63A93"/>
    <w:rsid w:val="00C63AFF"/>
    <w:rsid w:val="00C64167"/>
    <w:rsid w:val="00C6433C"/>
    <w:rsid w:val="00C64448"/>
    <w:rsid w:val="00C64579"/>
    <w:rsid w:val="00C64900"/>
    <w:rsid w:val="00C64CD5"/>
    <w:rsid w:val="00C64FF4"/>
    <w:rsid w:val="00C65296"/>
    <w:rsid w:val="00C653B4"/>
    <w:rsid w:val="00C65548"/>
    <w:rsid w:val="00C65857"/>
    <w:rsid w:val="00C6594A"/>
    <w:rsid w:val="00C65A94"/>
    <w:rsid w:val="00C65AC5"/>
    <w:rsid w:val="00C65B42"/>
    <w:rsid w:val="00C65D68"/>
    <w:rsid w:val="00C65F69"/>
    <w:rsid w:val="00C65FCE"/>
    <w:rsid w:val="00C66075"/>
    <w:rsid w:val="00C66436"/>
    <w:rsid w:val="00C666AB"/>
    <w:rsid w:val="00C668AD"/>
    <w:rsid w:val="00C669AC"/>
    <w:rsid w:val="00C66B2E"/>
    <w:rsid w:val="00C66BFB"/>
    <w:rsid w:val="00C66D3D"/>
    <w:rsid w:val="00C670E0"/>
    <w:rsid w:val="00C670EB"/>
    <w:rsid w:val="00C671BE"/>
    <w:rsid w:val="00C672C4"/>
    <w:rsid w:val="00C672FE"/>
    <w:rsid w:val="00C67603"/>
    <w:rsid w:val="00C676A2"/>
    <w:rsid w:val="00C67749"/>
    <w:rsid w:val="00C6799F"/>
    <w:rsid w:val="00C70360"/>
    <w:rsid w:val="00C70401"/>
    <w:rsid w:val="00C706C8"/>
    <w:rsid w:val="00C70753"/>
    <w:rsid w:val="00C708A6"/>
    <w:rsid w:val="00C709B4"/>
    <w:rsid w:val="00C70B60"/>
    <w:rsid w:val="00C70DF7"/>
    <w:rsid w:val="00C70E3C"/>
    <w:rsid w:val="00C70FE8"/>
    <w:rsid w:val="00C71254"/>
    <w:rsid w:val="00C712B9"/>
    <w:rsid w:val="00C7147A"/>
    <w:rsid w:val="00C7170F"/>
    <w:rsid w:val="00C71B54"/>
    <w:rsid w:val="00C71C39"/>
    <w:rsid w:val="00C71F7C"/>
    <w:rsid w:val="00C7202A"/>
    <w:rsid w:val="00C72095"/>
    <w:rsid w:val="00C7210F"/>
    <w:rsid w:val="00C721C5"/>
    <w:rsid w:val="00C721D1"/>
    <w:rsid w:val="00C7245A"/>
    <w:rsid w:val="00C729B5"/>
    <w:rsid w:val="00C72F1A"/>
    <w:rsid w:val="00C72F5A"/>
    <w:rsid w:val="00C73101"/>
    <w:rsid w:val="00C73484"/>
    <w:rsid w:val="00C73740"/>
    <w:rsid w:val="00C737BC"/>
    <w:rsid w:val="00C73A6D"/>
    <w:rsid w:val="00C73BF1"/>
    <w:rsid w:val="00C73DCC"/>
    <w:rsid w:val="00C740F9"/>
    <w:rsid w:val="00C74170"/>
    <w:rsid w:val="00C7459D"/>
    <w:rsid w:val="00C7461A"/>
    <w:rsid w:val="00C74661"/>
    <w:rsid w:val="00C74663"/>
    <w:rsid w:val="00C74905"/>
    <w:rsid w:val="00C749B3"/>
    <w:rsid w:val="00C74B93"/>
    <w:rsid w:val="00C753FF"/>
    <w:rsid w:val="00C75402"/>
    <w:rsid w:val="00C75432"/>
    <w:rsid w:val="00C75438"/>
    <w:rsid w:val="00C7576C"/>
    <w:rsid w:val="00C7581A"/>
    <w:rsid w:val="00C75853"/>
    <w:rsid w:val="00C75CCB"/>
    <w:rsid w:val="00C75DBE"/>
    <w:rsid w:val="00C76010"/>
    <w:rsid w:val="00C76328"/>
    <w:rsid w:val="00C7667D"/>
    <w:rsid w:val="00C766B3"/>
    <w:rsid w:val="00C76B4F"/>
    <w:rsid w:val="00C76BFD"/>
    <w:rsid w:val="00C76C50"/>
    <w:rsid w:val="00C76C7B"/>
    <w:rsid w:val="00C771AE"/>
    <w:rsid w:val="00C7782A"/>
    <w:rsid w:val="00C778BD"/>
    <w:rsid w:val="00C77A01"/>
    <w:rsid w:val="00C77AD4"/>
    <w:rsid w:val="00C77D09"/>
    <w:rsid w:val="00C80000"/>
    <w:rsid w:val="00C8016A"/>
    <w:rsid w:val="00C801F5"/>
    <w:rsid w:val="00C8035C"/>
    <w:rsid w:val="00C80363"/>
    <w:rsid w:val="00C806E5"/>
    <w:rsid w:val="00C8074D"/>
    <w:rsid w:val="00C80806"/>
    <w:rsid w:val="00C80997"/>
    <w:rsid w:val="00C809E0"/>
    <w:rsid w:val="00C80B78"/>
    <w:rsid w:val="00C80C29"/>
    <w:rsid w:val="00C80E0E"/>
    <w:rsid w:val="00C80EB7"/>
    <w:rsid w:val="00C80F7E"/>
    <w:rsid w:val="00C80FA9"/>
    <w:rsid w:val="00C8111B"/>
    <w:rsid w:val="00C81636"/>
    <w:rsid w:val="00C816BB"/>
    <w:rsid w:val="00C818C7"/>
    <w:rsid w:val="00C81F84"/>
    <w:rsid w:val="00C8212B"/>
    <w:rsid w:val="00C8231A"/>
    <w:rsid w:val="00C8238D"/>
    <w:rsid w:val="00C8254E"/>
    <w:rsid w:val="00C8265F"/>
    <w:rsid w:val="00C827AE"/>
    <w:rsid w:val="00C829A4"/>
    <w:rsid w:val="00C82AE7"/>
    <w:rsid w:val="00C82CE3"/>
    <w:rsid w:val="00C82FA3"/>
    <w:rsid w:val="00C82FFE"/>
    <w:rsid w:val="00C83454"/>
    <w:rsid w:val="00C8348C"/>
    <w:rsid w:val="00C834FD"/>
    <w:rsid w:val="00C835D4"/>
    <w:rsid w:val="00C836D2"/>
    <w:rsid w:val="00C837D3"/>
    <w:rsid w:val="00C839C5"/>
    <w:rsid w:val="00C83DE2"/>
    <w:rsid w:val="00C83EC8"/>
    <w:rsid w:val="00C83FDD"/>
    <w:rsid w:val="00C84414"/>
    <w:rsid w:val="00C84827"/>
    <w:rsid w:val="00C848F9"/>
    <w:rsid w:val="00C84A1A"/>
    <w:rsid w:val="00C84A8C"/>
    <w:rsid w:val="00C84E8B"/>
    <w:rsid w:val="00C84EC5"/>
    <w:rsid w:val="00C854DC"/>
    <w:rsid w:val="00C85569"/>
    <w:rsid w:val="00C8572F"/>
    <w:rsid w:val="00C858B7"/>
    <w:rsid w:val="00C85AC9"/>
    <w:rsid w:val="00C85B18"/>
    <w:rsid w:val="00C85BB8"/>
    <w:rsid w:val="00C85CC4"/>
    <w:rsid w:val="00C85EA2"/>
    <w:rsid w:val="00C86090"/>
    <w:rsid w:val="00C86199"/>
    <w:rsid w:val="00C864F1"/>
    <w:rsid w:val="00C865E1"/>
    <w:rsid w:val="00C868E0"/>
    <w:rsid w:val="00C86929"/>
    <w:rsid w:val="00C86AE5"/>
    <w:rsid w:val="00C86B54"/>
    <w:rsid w:val="00C86CE7"/>
    <w:rsid w:val="00C870D6"/>
    <w:rsid w:val="00C871C4"/>
    <w:rsid w:val="00C8743D"/>
    <w:rsid w:val="00C87F1D"/>
    <w:rsid w:val="00C90074"/>
    <w:rsid w:val="00C90086"/>
    <w:rsid w:val="00C90090"/>
    <w:rsid w:val="00C90114"/>
    <w:rsid w:val="00C901A9"/>
    <w:rsid w:val="00C90275"/>
    <w:rsid w:val="00C9050D"/>
    <w:rsid w:val="00C9055D"/>
    <w:rsid w:val="00C90623"/>
    <w:rsid w:val="00C90696"/>
    <w:rsid w:val="00C90830"/>
    <w:rsid w:val="00C908CF"/>
    <w:rsid w:val="00C908DD"/>
    <w:rsid w:val="00C90A1C"/>
    <w:rsid w:val="00C90ADC"/>
    <w:rsid w:val="00C90BE5"/>
    <w:rsid w:val="00C90E34"/>
    <w:rsid w:val="00C90EAE"/>
    <w:rsid w:val="00C91092"/>
    <w:rsid w:val="00C918AE"/>
    <w:rsid w:val="00C91D65"/>
    <w:rsid w:val="00C920C0"/>
    <w:rsid w:val="00C92271"/>
    <w:rsid w:val="00C925F3"/>
    <w:rsid w:val="00C9263C"/>
    <w:rsid w:val="00C92711"/>
    <w:rsid w:val="00C92856"/>
    <w:rsid w:val="00C92993"/>
    <w:rsid w:val="00C92DFF"/>
    <w:rsid w:val="00C92FB9"/>
    <w:rsid w:val="00C92FFD"/>
    <w:rsid w:val="00C931DA"/>
    <w:rsid w:val="00C933E0"/>
    <w:rsid w:val="00C936DE"/>
    <w:rsid w:val="00C937AB"/>
    <w:rsid w:val="00C938C1"/>
    <w:rsid w:val="00C939F2"/>
    <w:rsid w:val="00C94058"/>
    <w:rsid w:val="00C941E0"/>
    <w:rsid w:val="00C944E5"/>
    <w:rsid w:val="00C9456F"/>
    <w:rsid w:val="00C94645"/>
    <w:rsid w:val="00C94658"/>
    <w:rsid w:val="00C94D53"/>
    <w:rsid w:val="00C94DF6"/>
    <w:rsid w:val="00C95074"/>
    <w:rsid w:val="00C95366"/>
    <w:rsid w:val="00C9538E"/>
    <w:rsid w:val="00C955E4"/>
    <w:rsid w:val="00C9572E"/>
    <w:rsid w:val="00C957A8"/>
    <w:rsid w:val="00C95A54"/>
    <w:rsid w:val="00C95B1C"/>
    <w:rsid w:val="00C95BBD"/>
    <w:rsid w:val="00C95C70"/>
    <w:rsid w:val="00C95C71"/>
    <w:rsid w:val="00C95E30"/>
    <w:rsid w:val="00C95F0C"/>
    <w:rsid w:val="00C95F5B"/>
    <w:rsid w:val="00C96402"/>
    <w:rsid w:val="00C96665"/>
    <w:rsid w:val="00C9690B"/>
    <w:rsid w:val="00C97233"/>
    <w:rsid w:val="00C972E7"/>
    <w:rsid w:val="00C973A1"/>
    <w:rsid w:val="00C97513"/>
    <w:rsid w:val="00C975C8"/>
    <w:rsid w:val="00C9774E"/>
    <w:rsid w:val="00C9780D"/>
    <w:rsid w:val="00C9793A"/>
    <w:rsid w:val="00C97E62"/>
    <w:rsid w:val="00C97FAE"/>
    <w:rsid w:val="00CA020D"/>
    <w:rsid w:val="00CA07E8"/>
    <w:rsid w:val="00CA0898"/>
    <w:rsid w:val="00CA116D"/>
    <w:rsid w:val="00CA14A4"/>
    <w:rsid w:val="00CA1707"/>
    <w:rsid w:val="00CA1B84"/>
    <w:rsid w:val="00CA1B85"/>
    <w:rsid w:val="00CA1E25"/>
    <w:rsid w:val="00CA22E7"/>
    <w:rsid w:val="00CA25F7"/>
    <w:rsid w:val="00CA2978"/>
    <w:rsid w:val="00CA2A16"/>
    <w:rsid w:val="00CA3486"/>
    <w:rsid w:val="00CA35CE"/>
    <w:rsid w:val="00CA38AD"/>
    <w:rsid w:val="00CA3ABF"/>
    <w:rsid w:val="00CA3EF9"/>
    <w:rsid w:val="00CA3F36"/>
    <w:rsid w:val="00CA3FD7"/>
    <w:rsid w:val="00CA409E"/>
    <w:rsid w:val="00CA4232"/>
    <w:rsid w:val="00CA45D3"/>
    <w:rsid w:val="00CA461C"/>
    <w:rsid w:val="00CA4D0A"/>
    <w:rsid w:val="00CA519F"/>
    <w:rsid w:val="00CA53FA"/>
    <w:rsid w:val="00CA57C2"/>
    <w:rsid w:val="00CA5987"/>
    <w:rsid w:val="00CA5ADE"/>
    <w:rsid w:val="00CA5C26"/>
    <w:rsid w:val="00CA5CC4"/>
    <w:rsid w:val="00CA5DC0"/>
    <w:rsid w:val="00CA5FA4"/>
    <w:rsid w:val="00CA604F"/>
    <w:rsid w:val="00CA6506"/>
    <w:rsid w:val="00CA660F"/>
    <w:rsid w:val="00CA67F9"/>
    <w:rsid w:val="00CA6999"/>
    <w:rsid w:val="00CA6C69"/>
    <w:rsid w:val="00CA7ADD"/>
    <w:rsid w:val="00CA7EBA"/>
    <w:rsid w:val="00CA7F5B"/>
    <w:rsid w:val="00CB0071"/>
    <w:rsid w:val="00CB027C"/>
    <w:rsid w:val="00CB0585"/>
    <w:rsid w:val="00CB0A1E"/>
    <w:rsid w:val="00CB0B68"/>
    <w:rsid w:val="00CB0BB2"/>
    <w:rsid w:val="00CB0C95"/>
    <w:rsid w:val="00CB0DB0"/>
    <w:rsid w:val="00CB0F81"/>
    <w:rsid w:val="00CB1055"/>
    <w:rsid w:val="00CB1128"/>
    <w:rsid w:val="00CB13F2"/>
    <w:rsid w:val="00CB193D"/>
    <w:rsid w:val="00CB1CD6"/>
    <w:rsid w:val="00CB2329"/>
    <w:rsid w:val="00CB250C"/>
    <w:rsid w:val="00CB2587"/>
    <w:rsid w:val="00CB26C6"/>
    <w:rsid w:val="00CB2CBA"/>
    <w:rsid w:val="00CB2E05"/>
    <w:rsid w:val="00CB2F29"/>
    <w:rsid w:val="00CB2F5B"/>
    <w:rsid w:val="00CB33F6"/>
    <w:rsid w:val="00CB3552"/>
    <w:rsid w:val="00CB35B4"/>
    <w:rsid w:val="00CB3650"/>
    <w:rsid w:val="00CB36D5"/>
    <w:rsid w:val="00CB3C29"/>
    <w:rsid w:val="00CB3CA9"/>
    <w:rsid w:val="00CB3F98"/>
    <w:rsid w:val="00CB44AF"/>
    <w:rsid w:val="00CB4578"/>
    <w:rsid w:val="00CB4CBC"/>
    <w:rsid w:val="00CB4CC5"/>
    <w:rsid w:val="00CB4E84"/>
    <w:rsid w:val="00CB5040"/>
    <w:rsid w:val="00CB5077"/>
    <w:rsid w:val="00CB51A6"/>
    <w:rsid w:val="00CB574F"/>
    <w:rsid w:val="00CB5866"/>
    <w:rsid w:val="00CB5B22"/>
    <w:rsid w:val="00CB5BC0"/>
    <w:rsid w:val="00CB5D54"/>
    <w:rsid w:val="00CB61B3"/>
    <w:rsid w:val="00CB626B"/>
    <w:rsid w:val="00CB633B"/>
    <w:rsid w:val="00CB636A"/>
    <w:rsid w:val="00CB6400"/>
    <w:rsid w:val="00CB64D0"/>
    <w:rsid w:val="00CB68EE"/>
    <w:rsid w:val="00CB719A"/>
    <w:rsid w:val="00CB735A"/>
    <w:rsid w:val="00CB7574"/>
    <w:rsid w:val="00CB75CA"/>
    <w:rsid w:val="00CB7AEB"/>
    <w:rsid w:val="00CB7D1A"/>
    <w:rsid w:val="00CB7D2C"/>
    <w:rsid w:val="00CC0096"/>
    <w:rsid w:val="00CC0339"/>
    <w:rsid w:val="00CC0431"/>
    <w:rsid w:val="00CC07B3"/>
    <w:rsid w:val="00CC07F3"/>
    <w:rsid w:val="00CC094C"/>
    <w:rsid w:val="00CC0D2F"/>
    <w:rsid w:val="00CC0E93"/>
    <w:rsid w:val="00CC0FBC"/>
    <w:rsid w:val="00CC1021"/>
    <w:rsid w:val="00CC1062"/>
    <w:rsid w:val="00CC11AE"/>
    <w:rsid w:val="00CC11F9"/>
    <w:rsid w:val="00CC1813"/>
    <w:rsid w:val="00CC18E0"/>
    <w:rsid w:val="00CC196B"/>
    <w:rsid w:val="00CC19F7"/>
    <w:rsid w:val="00CC1BFD"/>
    <w:rsid w:val="00CC1EAC"/>
    <w:rsid w:val="00CC1F9C"/>
    <w:rsid w:val="00CC21A3"/>
    <w:rsid w:val="00CC21F6"/>
    <w:rsid w:val="00CC2351"/>
    <w:rsid w:val="00CC242F"/>
    <w:rsid w:val="00CC2500"/>
    <w:rsid w:val="00CC268E"/>
    <w:rsid w:val="00CC26AC"/>
    <w:rsid w:val="00CC2732"/>
    <w:rsid w:val="00CC2A2C"/>
    <w:rsid w:val="00CC2B04"/>
    <w:rsid w:val="00CC3663"/>
    <w:rsid w:val="00CC372F"/>
    <w:rsid w:val="00CC38E1"/>
    <w:rsid w:val="00CC3BF5"/>
    <w:rsid w:val="00CC3C8E"/>
    <w:rsid w:val="00CC40F8"/>
    <w:rsid w:val="00CC42E2"/>
    <w:rsid w:val="00CC4401"/>
    <w:rsid w:val="00CC44D5"/>
    <w:rsid w:val="00CC454C"/>
    <w:rsid w:val="00CC4613"/>
    <w:rsid w:val="00CC463D"/>
    <w:rsid w:val="00CC4773"/>
    <w:rsid w:val="00CC4AFA"/>
    <w:rsid w:val="00CC4D4E"/>
    <w:rsid w:val="00CC4DA4"/>
    <w:rsid w:val="00CC4E4B"/>
    <w:rsid w:val="00CC4EE7"/>
    <w:rsid w:val="00CC507C"/>
    <w:rsid w:val="00CC50F5"/>
    <w:rsid w:val="00CC549F"/>
    <w:rsid w:val="00CC59D1"/>
    <w:rsid w:val="00CC5BE5"/>
    <w:rsid w:val="00CC5CE0"/>
    <w:rsid w:val="00CC5E47"/>
    <w:rsid w:val="00CC5E5B"/>
    <w:rsid w:val="00CC5E61"/>
    <w:rsid w:val="00CC5EAC"/>
    <w:rsid w:val="00CC6065"/>
    <w:rsid w:val="00CC607B"/>
    <w:rsid w:val="00CC60B3"/>
    <w:rsid w:val="00CC65D9"/>
    <w:rsid w:val="00CC6942"/>
    <w:rsid w:val="00CC6D86"/>
    <w:rsid w:val="00CC6EC5"/>
    <w:rsid w:val="00CC6F1E"/>
    <w:rsid w:val="00CC720D"/>
    <w:rsid w:val="00CC7820"/>
    <w:rsid w:val="00CC7877"/>
    <w:rsid w:val="00CC78A1"/>
    <w:rsid w:val="00CC7970"/>
    <w:rsid w:val="00CC7994"/>
    <w:rsid w:val="00CC79F4"/>
    <w:rsid w:val="00CC7D94"/>
    <w:rsid w:val="00CD0414"/>
    <w:rsid w:val="00CD04A7"/>
    <w:rsid w:val="00CD04CF"/>
    <w:rsid w:val="00CD05E5"/>
    <w:rsid w:val="00CD0998"/>
    <w:rsid w:val="00CD0B90"/>
    <w:rsid w:val="00CD0C4A"/>
    <w:rsid w:val="00CD0DC8"/>
    <w:rsid w:val="00CD0E18"/>
    <w:rsid w:val="00CD0F88"/>
    <w:rsid w:val="00CD102F"/>
    <w:rsid w:val="00CD1189"/>
    <w:rsid w:val="00CD1357"/>
    <w:rsid w:val="00CD13B4"/>
    <w:rsid w:val="00CD13BE"/>
    <w:rsid w:val="00CD1414"/>
    <w:rsid w:val="00CD149F"/>
    <w:rsid w:val="00CD1A28"/>
    <w:rsid w:val="00CD1A9B"/>
    <w:rsid w:val="00CD1B03"/>
    <w:rsid w:val="00CD1D00"/>
    <w:rsid w:val="00CD1E7D"/>
    <w:rsid w:val="00CD1EE9"/>
    <w:rsid w:val="00CD2035"/>
    <w:rsid w:val="00CD2092"/>
    <w:rsid w:val="00CD2191"/>
    <w:rsid w:val="00CD21A8"/>
    <w:rsid w:val="00CD243E"/>
    <w:rsid w:val="00CD24EC"/>
    <w:rsid w:val="00CD2726"/>
    <w:rsid w:val="00CD2819"/>
    <w:rsid w:val="00CD2835"/>
    <w:rsid w:val="00CD2FC3"/>
    <w:rsid w:val="00CD30B1"/>
    <w:rsid w:val="00CD329A"/>
    <w:rsid w:val="00CD3345"/>
    <w:rsid w:val="00CD3491"/>
    <w:rsid w:val="00CD3570"/>
    <w:rsid w:val="00CD3840"/>
    <w:rsid w:val="00CD390D"/>
    <w:rsid w:val="00CD3F4E"/>
    <w:rsid w:val="00CD415B"/>
    <w:rsid w:val="00CD4564"/>
    <w:rsid w:val="00CD4655"/>
    <w:rsid w:val="00CD499A"/>
    <w:rsid w:val="00CD4AFB"/>
    <w:rsid w:val="00CD4B2F"/>
    <w:rsid w:val="00CD4C38"/>
    <w:rsid w:val="00CD4DB7"/>
    <w:rsid w:val="00CD4E64"/>
    <w:rsid w:val="00CD501A"/>
    <w:rsid w:val="00CD508F"/>
    <w:rsid w:val="00CD521C"/>
    <w:rsid w:val="00CD5461"/>
    <w:rsid w:val="00CD56FC"/>
    <w:rsid w:val="00CD5752"/>
    <w:rsid w:val="00CD57AF"/>
    <w:rsid w:val="00CD58A8"/>
    <w:rsid w:val="00CD602A"/>
    <w:rsid w:val="00CD6078"/>
    <w:rsid w:val="00CD60BE"/>
    <w:rsid w:val="00CD6148"/>
    <w:rsid w:val="00CD64D8"/>
    <w:rsid w:val="00CD695F"/>
    <w:rsid w:val="00CD6A18"/>
    <w:rsid w:val="00CD6A25"/>
    <w:rsid w:val="00CD6DB4"/>
    <w:rsid w:val="00CD7461"/>
    <w:rsid w:val="00CD774E"/>
    <w:rsid w:val="00CD7930"/>
    <w:rsid w:val="00CD7BF3"/>
    <w:rsid w:val="00CD7CDF"/>
    <w:rsid w:val="00CD7EB0"/>
    <w:rsid w:val="00CE0157"/>
    <w:rsid w:val="00CE01A2"/>
    <w:rsid w:val="00CE0230"/>
    <w:rsid w:val="00CE026F"/>
    <w:rsid w:val="00CE0313"/>
    <w:rsid w:val="00CE0329"/>
    <w:rsid w:val="00CE078B"/>
    <w:rsid w:val="00CE08BD"/>
    <w:rsid w:val="00CE0964"/>
    <w:rsid w:val="00CE0A41"/>
    <w:rsid w:val="00CE0A69"/>
    <w:rsid w:val="00CE0F65"/>
    <w:rsid w:val="00CE1130"/>
    <w:rsid w:val="00CE147E"/>
    <w:rsid w:val="00CE16D7"/>
    <w:rsid w:val="00CE1920"/>
    <w:rsid w:val="00CE19D8"/>
    <w:rsid w:val="00CE19EC"/>
    <w:rsid w:val="00CE1B1B"/>
    <w:rsid w:val="00CE1B8B"/>
    <w:rsid w:val="00CE1C73"/>
    <w:rsid w:val="00CE1D02"/>
    <w:rsid w:val="00CE1D88"/>
    <w:rsid w:val="00CE1E18"/>
    <w:rsid w:val="00CE1FE6"/>
    <w:rsid w:val="00CE232E"/>
    <w:rsid w:val="00CE2359"/>
    <w:rsid w:val="00CE2445"/>
    <w:rsid w:val="00CE24B1"/>
    <w:rsid w:val="00CE2B2F"/>
    <w:rsid w:val="00CE2B62"/>
    <w:rsid w:val="00CE2B9F"/>
    <w:rsid w:val="00CE2BC2"/>
    <w:rsid w:val="00CE2CA9"/>
    <w:rsid w:val="00CE2E83"/>
    <w:rsid w:val="00CE2EE6"/>
    <w:rsid w:val="00CE2FE1"/>
    <w:rsid w:val="00CE33BD"/>
    <w:rsid w:val="00CE3687"/>
    <w:rsid w:val="00CE3A4F"/>
    <w:rsid w:val="00CE4230"/>
    <w:rsid w:val="00CE42CE"/>
    <w:rsid w:val="00CE46F9"/>
    <w:rsid w:val="00CE4870"/>
    <w:rsid w:val="00CE4ABD"/>
    <w:rsid w:val="00CE4C5D"/>
    <w:rsid w:val="00CE4C89"/>
    <w:rsid w:val="00CE4CC1"/>
    <w:rsid w:val="00CE4D49"/>
    <w:rsid w:val="00CE4E38"/>
    <w:rsid w:val="00CE4EFF"/>
    <w:rsid w:val="00CE56E6"/>
    <w:rsid w:val="00CE5D28"/>
    <w:rsid w:val="00CE6008"/>
    <w:rsid w:val="00CE628F"/>
    <w:rsid w:val="00CE68E5"/>
    <w:rsid w:val="00CE6C9E"/>
    <w:rsid w:val="00CE6E22"/>
    <w:rsid w:val="00CE71F0"/>
    <w:rsid w:val="00CE72B4"/>
    <w:rsid w:val="00CE72FE"/>
    <w:rsid w:val="00CE73C6"/>
    <w:rsid w:val="00CE746B"/>
    <w:rsid w:val="00CE791C"/>
    <w:rsid w:val="00CE7AF0"/>
    <w:rsid w:val="00CE7C95"/>
    <w:rsid w:val="00CE7EFF"/>
    <w:rsid w:val="00CF0361"/>
    <w:rsid w:val="00CF0365"/>
    <w:rsid w:val="00CF047E"/>
    <w:rsid w:val="00CF0513"/>
    <w:rsid w:val="00CF0566"/>
    <w:rsid w:val="00CF05B9"/>
    <w:rsid w:val="00CF06EA"/>
    <w:rsid w:val="00CF081C"/>
    <w:rsid w:val="00CF081F"/>
    <w:rsid w:val="00CF0BCF"/>
    <w:rsid w:val="00CF0CF3"/>
    <w:rsid w:val="00CF0EC6"/>
    <w:rsid w:val="00CF0F7D"/>
    <w:rsid w:val="00CF1317"/>
    <w:rsid w:val="00CF151A"/>
    <w:rsid w:val="00CF1563"/>
    <w:rsid w:val="00CF1C88"/>
    <w:rsid w:val="00CF1CD9"/>
    <w:rsid w:val="00CF1E1D"/>
    <w:rsid w:val="00CF1EBD"/>
    <w:rsid w:val="00CF25FC"/>
    <w:rsid w:val="00CF2863"/>
    <w:rsid w:val="00CF2A47"/>
    <w:rsid w:val="00CF2C1E"/>
    <w:rsid w:val="00CF2CF5"/>
    <w:rsid w:val="00CF2D46"/>
    <w:rsid w:val="00CF2E29"/>
    <w:rsid w:val="00CF2EAC"/>
    <w:rsid w:val="00CF2F88"/>
    <w:rsid w:val="00CF3053"/>
    <w:rsid w:val="00CF31B9"/>
    <w:rsid w:val="00CF3431"/>
    <w:rsid w:val="00CF3670"/>
    <w:rsid w:val="00CF37CC"/>
    <w:rsid w:val="00CF3C7D"/>
    <w:rsid w:val="00CF3C9F"/>
    <w:rsid w:val="00CF3DFD"/>
    <w:rsid w:val="00CF4197"/>
    <w:rsid w:val="00CF41DA"/>
    <w:rsid w:val="00CF46AE"/>
    <w:rsid w:val="00CF487C"/>
    <w:rsid w:val="00CF4A85"/>
    <w:rsid w:val="00CF52BD"/>
    <w:rsid w:val="00CF5372"/>
    <w:rsid w:val="00CF55B8"/>
    <w:rsid w:val="00CF5796"/>
    <w:rsid w:val="00CF592F"/>
    <w:rsid w:val="00CF5930"/>
    <w:rsid w:val="00CF5DDD"/>
    <w:rsid w:val="00CF6594"/>
    <w:rsid w:val="00CF69FF"/>
    <w:rsid w:val="00CF6B4A"/>
    <w:rsid w:val="00CF6EE7"/>
    <w:rsid w:val="00CF7036"/>
    <w:rsid w:val="00CF70AD"/>
    <w:rsid w:val="00CF7119"/>
    <w:rsid w:val="00CF72AB"/>
    <w:rsid w:val="00CF757E"/>
    <w:rsid w:val="00CF7742"/>
    <w:rsid w:val="00CF774B"/>
    <w:rsid w:val="00CF79AC"/>
    <w:rsid w:val="00CF7BCD"/>
    <w:rsid w:val="00CF7F05"/>
    <w:rsid w:val="00D00020"/>
    <w:rsid w:val="00D0042C"/>
    <w:rsid w:val="00D008F8"/>
    <w:rsid w:val="00D0098B"/>
    <w:rsid w:val="00D00A25"/>
    <w:rsid w:val="00D00AE1"/>
    <w:rsid w:val="00D00B13"/>
    <w:rsid w:val="00D01186"/>
    <w:rsid w:val="00D01604"/>
    <w:rsid w:val="00D0167D"/>
    <w:rsid w:val="00D016AF"/>
    <w:rsid w:val="00D0171A"/>
    <w:rsid w:val="00D0174B"/>
    <w:rsid w:val="00D0175A"/>
    <w:rsid w:val="00D01F2A"/>
    <w:rsid w:val="00D01F37"/>
    <w:rsid w:val="00D02511"/>
    <w:rsid w:val="00D026E1"/>
    <w:rsid w:val="00D02749"/>
    <w:rsid w:val="00D02BE1"/>
    <w:rsid w:val="00D02D09"/>
    <w:rsid w:val="00D02D15"/>
    <w:rsid w:val="00D02F9B"/>
    <w:rsid w:val="00D03054"/>
    <w:rsid w:val="00D030F6"/>
    <w:rsid w:val="00D03273"/>
    <w:rsid w:val="00D03748"/>
    <w:rsid w:val="00D03788"/>
    <w:rsid w:val="00D03B07"/>
    <w:rsid w:val="00D040C2"/>
    <w:rsid w:val="00D0420F"/>
    <w:rsid w:val="00D044C3"/>
    <w:rsid w:val="00D047CD"/>
    <w:rsid w:val="00D047F5"/>
    <w:rsid w:val="00D04A7D"/>
    <w:rsid w:val="00D04BA3"/>
    <w:rsid w:val="00D0521B"/>
    <w:rsid w:val="00D0523F"/>
    <w:rsid w:val="00D05308"/>
    <w:rsid w:val="00D05676"/>
    <w:rsid w:val="00D05D7E"/>
    <w:rsid w:val="00D064C7"/>
    <w:rsid w:val="00D0669B"/>
    <w:rsid w:val="00D066D3"/>
    <w:rsid w:val="00D069CB"/>
    <w:rsid w:val="00D06CE2"/>
    <w:rsid w:val="00D06E8F"/>
    <w:rsid w:val="00D07185"/>
    <w:rsid w:val="00D0722F"/>
    <w:rsid w:val="00D0792A"/>
    <w:rsid w:val="00D07A10"/>
    <w:rsid w:val="00D07A9E"/>
    <w:rsid w:val="00D07ACE"/>
    <w:rsid w:val="00D07DC6"/>
    <w:rsid w:val="00D07F6D"/>
    <w:rsid w:val="00D10142"/>
    <w:rsid w:val="00D106C2"/>
    <w:rsid w:val="00D10D6E"/>
    <w:rsid w:val="00D10E4C"/>
    <w:rsid w:val="00D10F44"/>
    <w:rsid w:val="00D111AD"/>
    <w:rsid w:val="00D11490"/>
    <w:rsid w:val="00D11587"/>
    <w:rsid w:val="00D11746"/>
    <w:rsid w:val="00D11ABE"/>
    <w:rsid w:val="00D11B55"/>
    <w:rsid w:val="00D11C6F"/>
    <w:rsid w:val="00D11E14"/>
    <w:rsid w:val="00D11EBB"/>
    <w:rsid w:val="00D11FD4"/>
    <w:rsid w:val="00D121BC"/>
    <w:rsid w:val="00D1225A"/>
    <w:rsid w:val="00D127B7"/>
    <w:rsid w:val="00D12ADC"/>
    <w:rsid w:val="00D12C88"/>
    <w:rsid w:val="00D12F46"/>
    <w:rsid w:val="00D12FE0"/>
    <w:rsid w:val="00D131B5"/>
    <w:rsid w:val="00D131DC"/>
    <w:rsid w:val="00D13589"/>
    <w:rsid w:val="00D139C9"/>
    <w:rsid w:val="00D13C44"/>
    <w:rsid w:val="00D13E58"/>
    <w:rsid w:val="00D143F2"/>
    <w:rsid w:val="00D14426"/>
    <w:rsid w:val="00D14454"/>
    <w:rsid w:val="00D146D1"/>
    <w:rsid w:val="00D14832"/>
    <w:rsid w:val="00D14E88"/>
    <w:rsid w:val="00D153E7"/>
    <w:rsid w:val="00D1572D"/>
    <w:rsid w:val="00D1577D"/>
    <w:rsid w:val="00D15C3A"/>
    <w:rsid w:val="00D15F92"/>
    <w:rsid w:val="00D1607F"/>
    <w:rsid w:val="00D165B6"/>
    <w:rsid w:val="00D167E2"/>
    <w:rsid w:val="00D16AB1"/>
    <w:rsid w:val="00D16B84"/>
    <w:rsid w:val="00D16C1C"/>
    <w:rsid w:val="00D16C82"/>
    <w:rsid w:val="00D16E93"/>
    <w:rsid w:val="00D16F5C"/>
    <w:rsid w:val="00D17149"/>
    <w:rsid w:val="00D172D3"/>
    <w:rsid w:val="00D17717"/>
    <w:rsid w:val="00D17879"/>
    <w:rsid w:val="00D17C93"/>
    <w:rsid w:val="00D17D1A"/>
    <w:rsid w:val="00D17E1E"/>
    <w:rsid w:val="00D2015C"/>
    <w:rsid w:val="00D202A1"/>
    <w:rsid w:val="00D202F2"/>
    <w:rsid w:val="00D2039F"/>
    <w:rsid w:val="00D203D4"/>
    <w:rsid w:val="00D2046B"/>
    <w:rsid w:val="00D20506"/>
    <w:rsid w:val="00D206B0"/>
    <w:rsid w:val="00D20EB8"/>
    <w:rsid w:val="00D21AA5"/>
    <w:rsid w:val="00D21BC5"/>
    <w:rsid w:val="00D21F91"/>
    <w:rsid w:val="00D2210E"/>
    <w:rsid w:val="00D221F5"/>
    <w:rsid w:val="00D224E3"/>
    <w:rsid w:val="00D22978"/>
    <w:rsid w:val="00D22D6A"/>
    <w:rsid w:val="00D22D95"/>
    <w:rsid w:val="00D22EC4"/>
    <w:rsid w:val="00D230EB"/>
    <w:rsid w:val="00D2326A"/>
    <w:rsid w:val="00D232A1"/>
    <w:rsid w:val="00D234A2"/>
    <w:rsid w:val="00D23846"/>
    <w:rsid w:val="00D23D19"/>
    <w:rsid w:val="00D23D9D"/>
    <w:rsid w:val="00D23FFD"/>
    <w:rsid w:val="00D2427B"/>
    <w:rsid w:val="00D242B1"/>
    <w:rsid w:val="00D245BE"/>
    <w:rsid w:val="00D246C3"/>
    <w:rsid w:val="00D24CE6"/>
    <w:rsid w:val="00D24D86"/>
    <w:rsid w:val="00D2504C"/>
    <w:rsid w:val="00D2532E"/>
    <w:rsid w:val="00D25347"/>
    <w:rsid w:val="00D254E1"/>
    <w:rsid w:val="00D2588D"/>
    <w:rsid w:val="00D25A88"/>
    <w:rsid w:val="00D262D4"/>
    <w:rsid w:val="00D26539"/>
    <w:rsid w:val="00D265C8"/>
    <w:rsid w:val="00D2667A"/>
    <w:rsid w:val="00D26A06"/>
    <w:rsid w:val="00D26A85"/>
    <w:rsid w:val="00D26B36"/>
    <w:rsid w:val="00D26B38"/>
    <w:rsid w:val="00D26E4B"/>
    <w:rsid w:val="00D26FDA"/>
    <w:rsid w:val="00D27269"/>
    <w:rsid w:val="00D272B7"/>
    <w:rsid w:val="00D273D4"/>
    <w:rsid w:val="00D27412"/>
    <w:rsid w:val="00D27462"/>
    <w:rsid w:val="00D27732"/>
    <w:rsid w:val="00D2780B"/>
    <w:rsid w:val="00D27866"/>
    <w:rsid w:val="00D27AF2"/>
    <w:rsid w:val="00D27B0A"/>
    <w:rsid w:val="00D27C14"/>
    <w:rsid w:val="00D27C9C"/>
    <w:rsid w:val="00D27D78"/>
    <w:rsid w:val="00D3040F"/>
    <w:rsid w:val="00D305C8"/>
    <w:rsid w:val="00D306F0"/>
    <w:rsid w:val="00D307C3"/>
    <w:rsid w:val="00D30AE1"/>
    <w:rsid w:val="00D30BA8"/>
    <w:rsid w:val="00D30DA5"/>
    <w:rsid w:val="00D30F7A"/>
    <w:rsid w:val="00D31569"/>
    <w:rsid w:val="00D3176E"/>
    <w:rsid w:val="00D31909"/>
    <w:rsid w:val="00D31D7E"/>
    <w:rsid w:val="00D31DF4"/>
    <w:rsid w:val="00D320E1"/>
    <w:rsid w:val="00D320F9"/>
    <w:rsid w:val="00D3211C"/>
    <w:rsid w:val="00D32213"/>
    <w:rsid w:val="00D32C78"/>
    <w:rsid w:val="00D33024"/>
    <w:rsid w:val="00D330F4"/>
    <w:rsid w:val="00D33153"/>
    <w:rsid w:val="00D33791"/>
    <w:rsid w:val="00D338DA"/>
    <w:rsid w:val="00D33978"/>
    <w:rsid w:val="00D339D2"/>
    <w:rsid w:val="00D33A69"/>
    <w:rsid w:val="00D33C7E"/>
    <w:rsid w:val="00D33E45"/>
    <w:rsid w:val="00D33EF6"/>
    <w:rsid w:val="00D34005"/>
    <w:rsid w:val="00D340C6"/>
    <w:rsid w:val="00D3423C"/>
    <w:rsid w:val="00D343D4"/>
    <w:rsid w:val="00D34588"/>
    <w:rsid w:val="00D345B9"/>
    <w:rsid w:val="00D34947"/>
    <w:rsid w:val="00D34D17"/>
    <w:rsid w:val="00D34F40"/>
    <w:rsid w:val="00D35399"/>
    <w:rsid w:val="00D353A8"/>
    <w:rsid w:val="00D35487"/>
    <w:rsid w:val="00D356D0"/>
    <w:rsid w:val="00D35738"/>
    <w:rsid w:val="00D35B52"/>
    <w:rsid w:val="00D35B73"/>
    <w:rsid w:val="00D35E61"/>
    <w:rsid w:val="00D35F50"/>
    <w:rsid w:val="00D366DF"/>
    <w:rsid w:val="00D36D1B"/>
    <w:rsid w:val="00D36E01"/>
    <w:rsid w:val="00D36E57"/>
    <w:rsid w:val="00D36F03"/>
    <w:rsid w:val="00D36FA8"/>
    <w:rsid w:val="00D371D2"/>
    <w:rsid w:val="00D374E0"/>
    <w:rsid w:val="00D37882"/>
    <w:rsid w:val="00D378EF"/>
    <w:rsid w:val="00D3791B"/>
    <w:rsid w:val="00D379CB"/>
    <w:rsid w:val="00D37A96"/>
    <w:rsid w:val="00D37CDE"/>
    <w:rsid w:val="00D37E0F"/>
    <w:rsid w:val="00D37F4D"/>
    <w:rsid w:val="00D37FC1"/>
    <w:rsid w:val="00D400F3"/>
    <w:rsid w:val="00D40179"/>
    <w:rsid w:val="00D4038F"/>
    <w:rsid w:val="00D403ED"/>
    <w:rsid w:val="00D40527"/>
    <w:rsid w:val="00D4062B"/>
    <w:rsid w:val="00D409C9"/>
    <w:rsid w:val="00D40CD8"/>
    <w:rsid w:val="00D40E8C"/>
    <w:rsid w:val="00D41113"/>
    <w:rsid w:val="00D413B1"/>
    <w:rsid w:val="00D41B25"/>
    <w:rsid w:val="00D41B51"/>
    <w:rsid w:val="00D41D0E"/>
    <w:rsid w:val="00D42549"/>
    <w:rsid w:val="00D42579"/>
    <w:rsid w:val="00D42980"/>
    <w:rsid w:val="00D42B62"/>
    <w:rsid w:val="00D42C26"/>
    <w:rsid w:val="00D42DBB"/>
    <w:rsid w:val="00D42F6A"/>
    <w:rsid w:val="00D43060"/>
    <w:rsid w:val="00D43067"/>
    <w:rsid w:val="00D430C5"/>
    <w:rsid w:val="00D4323F"/>
    <w:rsid w:val="00D43391"/>
    <w:rsid w:val="00D433FF"/>
    <w:rsid w:val="00D43425"/>
    <w:rsid w:val="00D43535"/>
    <w:rsid w:val="00D43601"/>
    <w:rsid w:val="00D43612"/>
    <w:rsid w:val="00D43754"/>
    <w:rsid w:val="00D43852"/>
    <w:rsid w:val="00D43C2A"/>
    <w:rsid w:val="00D43EDC"/>
    <w:rsid w:val="00D444BC"/>
    <w:rsid w:val="00D446B5"/>
    <w:rsid w:val="00D4488E"/>
    <w:rsid w:val="00D448C5"/>
    <w:rsid w:val="00D44BF0"/>
    <w:rsid w:val="00D44CD9"/>
    <w:rsid w:val="00D44DC0"/>
    <w:rsid w:val="00D4566A"/>
    <w:rsid w:val="00D45A04"/>
    <w:rsid w:val="00D45A4E"/>
    <w:rsid w:val="00D45C94"/>
    <w:rsid w:val="00D45CF3"/>
    <w:rsid w:val="00D45F6F"/>
    <w:rsid w:val="00D45FA1"/>
    <w:rsid w:val="00D45FFE"/>
    <w:rsid w:val="00D46017"/>
    <w:rsid w:val="00D46878"/>
    <w:rsid w:val="00D468D8"/>
    <w:rsid w:val="00D468EF"/>
    <w:rsid w:val="00D4693F"/>
    <w:rsid w:val="00D4694B"/>
    <w:rsid w:val="00D469F4"/>
    <w:rsid w:val="00D46A2B"/>
    <w:rsid w:val="00D46AF0"/>
    <w:rsid w:val="00D46C7C"/>
    <w:rsid w:val="00D46EF9"/>
    <w:rsid w:val="00D4743A"/>
    <w:rsid w:val="00D47470"/>
    <w:rsid w:val="00D47488"/>
    <w:rsid w:val="00D475AC"/>
    <w:rsid w:val="00D4764B"/>
    <w:rsid w:val="00D4781D"/>
    <w:rsid w:val="00D47898"/>
    <w:rsid w:val="00D47F12"/>
    <w:rsid w:val="00D500D3"/>
    <w:rsid w:val="00D50323"/>
    <w:rsid w:val="00D507FC"/>
    <w:rsid w:val="00D50868"/>
    <w:rsid w:val="00D50A58"/>
    <w:rsid w:val="00D50A80"/>
    <w:rsid w:val="00D50CF9"/>
    <w:rsid w:val="00D50D12"/>
    <w:rsid w:val="00D50DA5"/>
    <w:rsid w:val="00D50E6D"/>
    <w:rsid w:val="00D50F49"/>
    <w:rsid w:val="00D51140"/>
    <w:rsid w:val="00D51383"/>
    <w:rsid w:val="00D5141B"/>
    <w:rsid w:val="00D51562"/>
    <w:rsid w:val="00D51BF5"/>
    <w:rsid w:val="00D51F9A"/>
    <w:rsid w:val="00D52268"/>
    <w:rsid w:val="00D52278"/>
    <w:rsid w:val="00D524C0"/>
    <w:rsid w:val="00D52606"/>
    <w:rsid w:val="00D526F7"/>
    <w:rsid w:val="00D528A2"/>
    <w:rsid w:val="00D52ADF"/>
    <w:rsid w:val="00D52C8A"/>
    <w:rsid w:val="00D52F77"/>
    <w:rsid w:val="00D52FE0"/>
    <w:rsid w:val="00D53101"/>
    <w:rsid w:val="00D531BF"/>
    <w:rsid w:val="00D5331C"/>
    <w:rsid w:val="00D53370"/>
    <w:rsid w:val="00D5338B"/>
    <w:rsid w:val="00D53778"/>
    <w:rsid w:val="00D53801"/>
    <w:rsid w:val="00D53C5A"/>
    <w:rsid w:val="00D53D14"/>
    <w:rsid w:val="00D53DB8"/>
    <w:rsid w:val="00D53E8D"/>
    <w:rsid w:val="00D53F91"/>
    <w:rsid w:val="00D540EF"/>
    <w:rsid w:val="00D5440D"/>
    <w:rsid w:val="00D54789"/>
    <w:rsid w:val="00D54CAD"/>
    <w:rsid w:val="00D55073"/>
    <w:rsid w:val="00D5523E"/>
    <w:rsid w:val="00D55676"/>
    <w:rsid w:val="00D55775"/>
    <w:rsid w:val="00D55868"/>
    <w:rsid w:val="00D5591A"/>
    <w:rsid w:val="00D55BFC"/>
    <w:rsid w:val="00D55D57"/>
    <w:rsid w:val="00D55DAF"/>
    <w:rsid w:val="00D5616F"/>
    <w:rsid w:val="00D5624D"/>
    <w:rsid w:val="00D56294"/>
    <w:rsid w:val="00D562D0"/>
    <w:rsid w:val="00D565BF"/>
    <w:rsid w:val="00D566AC"/>
    <w:rsid w:val="00D566ED"/>
    <w:rsid w:val="00D56840"/>
    <w:rsid w:val="00D56973"/>
    <w:rsid w:val="00D56AFE"/>
    <w:rsid w:val="00D56B2A"/>
    <w:rsid w:val="00D56BED"/>
    <w:rsid w:val="00D56D00"/>
    <w:rsid w:val="00D56D55"/>
    <w:rsid w:val="00D57082"/>
    <w:rsid w:val="00D5740F"/>
    <w:rsid w:val="00D57E86"/>
    <w:rsid w:val="00D57F9F"/>
    <w:rsid w:val="00D57FC0"/>
    <w:rsid w:val="00D604B1"/>
    <w:rsid w:val="00D6067F"/>
    <w:rsid w:val="00D6074D"/>
    <w:rsid w:val="00D6075B"/>
    <w:rsid w:val="00D6098E"/>
    <w:rsid w:val="00D60AED"/>
    <w:rsid w:val="00D60C38"/>
    <w:rsid w:val="00D60CAE"/>
    <w:rsid w:val="00D60E50"/>
    <w:rsid w:val="00D60ED1"/>
    <w:rsid w:val="00D61248"/>
    <w:rsid w:val="00D6127F"/>
    <w:rsid w:val="00D6154A"/>
    <w:rsid w:val="00D615F7"/>
    <w:rsid w:val="00D6195C"/>
    <w:rsid w:val="00D61D16"/>
    <w:rsid w:val="00D621FC"/>
    <w:rsid w:val="00D62480"/>
    <w:rsid w:val="00D6270E"/>
    <w:rsid w:val="00D628F6"/>
    <w:rsid w:val="00D62905"/>
    <w:rsid w:val="00D6297D"/>
    <w:rsid w:val="00D62A85"/>
    <w:rsid w:val="00D62DF0"/>
    <w:rsid w:val="00D62E3E"/>
    <w:rsid w:val="00D62EE9"/>
    <w:rsid w:val="00D62FED"/>
    <w:rsid w:val="00D6318E"/>
    <w:rsid w:val="00D631D4"/>
    <w:rsid w:val="00D63A07"/>
    <w:rsid w:val="00D63A30"/>
    <w:rsid w:val="00D63AD0"/>
    <w:rsid w:val="00D63EB0"/>
    <w:rsid w:val="00D64539"/>
    <w:rsid w:val="00D6459A"/>
    <w:rsid w:val="00D6474B"/>
    <w:rsid w:val="00D64BE6"/>
    <w:rsid w:val="00D64DE7"/>
    <w:rsid w:val="00D64ED6"/>
    <w:rsid w:val="00D6500F"/>
    <w:rsid w:val="00D65323"/>
    <w:rsid w:val="00D654B1"/>
    <w:rsid w:val="00D655CF"/>
    <w:rsid w:val="00D6571C"/>
    <w:rsid w:val="00D65849"/>
    <w:rsid w:val="00D65D2A"/>
    <w:rsid w:val="00D6600D"/>
    <w:rsid w:val="00D6625F"/>
    <w:rsid w:val="00D6636B"/>
    <w:rsid w:val="00D666A4"/>
    <w:rsid w:val="00D6673D"/>
    <w:rsid w:val="00D6683E"/>
    <w:rsid w:val="00D66A35"/>
    <w:rsid w:val="00D66CD3"/>
    <w:rsid w:val="00D66DC5"/>
    <w:rsid w:val="00D66DEB"/>
    <w:rsid w:val="00D66F07"/>
    <w:rsid w:val="00D670B5"/>
    <w:rsid w:val="00D6758C"/>
    <w:rsid w:val="00D6780F"/>
    <w:rsid w:val="00D67873"/>
    <w:rsid w:val="00D67A81"/>
    <w:rsid w:val="00D67BC7"/>
    <w:rsid w:val="00D67ED2"/>
    <w:rsid w:val="00D702E5"/>
    <w:rsid w:val="00D704C8"/>
    <w:rsid w:val="00D7052A"/>
    <w:rsid w:val="00D705F1"/>
    <w:rsid w:val="00D70938"/>
    <w:rsid w:val="00D70C59"/>
    <w:rsid w:val="00D70D07"/>
    <w:rsid w:val="00D70D65"/>
    <w:rsid w:val="00D7107A"/>
    <w:rsid w:val="00D714DD"/>
    <w:rsid w:val="00D715FF"/>
    <w:rsid w:val="00D71892"/>
    <w:rsid w:val="00D718D8"/>
    <w:rsid w:val="00D71B37"/>
    <w:rsid w:val="00D71B61"/>
    <w:rsid w:val="00D71D5B"/>
    <w:rsid w:val="00D7250F"/>
    <w:rsid w:val="00D72602"/>
    <w:rsid w:val="00D72766"/>
    <w:rsid w:val="00D72867"/>
    <w:rsid w:val="00D729B3"/>
    <w:rsid w:val="00D72AAD"/>
    <w:rsid w:val="00D72BA5"/>
    <w:rsid w:val="00D72DEC"/>
    <w:rsid w:val="00D72E20"/>
    <w:rsid w:val="00D73038"/>
    <w:rsid w:val="00D734B0"/>
    <w:rsid w:val="00D734B1"/>
    <w:rsid w:val="00D7350B"/>
    <w:rsid w:val="00D73831"/>
    <w:rsid w:val="00D73C9D"/>
    <w:rsid w:val="00D73CAB"/>
    <w:rsid w:val="00D73D7D"/>
    <w:rsid w:val="00D7478E"/>
    <w:rsid w:val="00D7495B"/>
    <w:rsid w:val="00D7496A"/>
    <w:rsid w:val="00D74A36"/>
    <w:rsid w:val="00D74A95"/>
    <w:rsid w:val="00D74C58"/>
    <w:rsid w:val="00D74E2F"/>
    <w:rsid w:val="00D74FD2"/>
    <w:rsid w:val="00D75144"/>
    <w:rsid w:val="00D7540B"/>
    <w:rsid w:val="00D756B6"/>
    <w:rsid w:val="00D757CF"/>
    <w:rsid w:val="00D75CD8"/>
    <w:rsid w:val="00D75D32"/>
    <w:rsid w:val="00D76115"/>
    <w:rsid w:val="00D76159"/>
    <w:rsid w:val="00D7636C"/>
    <w:rsid w:val="00D76497"/>
    <w:rsid w:val="00D7655A"/>
    <w:rsid w:val="00D767B0"/>
    <w:rsid w:val="00D769AE"/>
    <w:rsid w:val="00D76A4D"/>
    <w:rsid w:val="00D76C60"/>
    <w:rsid w:val="00D76EAD"/>
    <w:rsid w:val="00D773F1"/>
    <w:rsid w:val="00D7762D"/>
    <w:rsid w:val="00D778AD"/>
    <w:rsid w:val="00D77C35"/>
    <w:rsid w:val="00D77DED"/>
    <w:rsid w:val="00D802C2"/>
    <w:rsid w:val="00D80494"/>
    <w:rsid w:val="00D80A76"/>
    <w:rsid w:val="00D80CA0"/>
    <w:rsid w:val="00D80E8C"/>
    <w:rsid w:val="00D80ECC"/>
    <w:rsid w:val="00D80F54"/>
    <w:rsid w:val="00D813A1"/>
    <w:rsid w:val="00D813EC"/>
    <w:rsid w:val="00D815CF"/>
    <w:rsid w:val="00D81682"/>
    <w:rsid w:val="00D817CF"/>
    <w:rsid w:val="00D81885"/>
    <w:rsid w:val="00D81935"/>
    <w:rsid w:val="00D81973"/>
    <w:rsid w:val="00D81C3F"/>
    <w:rsid w:val="00D81CF5"/>
    <w:rsid w:val="00D81ED6"/>
    <w:rsid w:val="00D82167"/>
    <w:rsid w:val="00D82355"/>
    <w:rsid w:val="00D82437"/>
    <w:rsid w:val="00D8250C"/>
    <w:rsid w:val="00D8254C"/>
    <w:rsid w:val="00D8260E"/>
    <w:rsid w:val="00D82638"/>
    <w:rsid w:val="00D82B19"/>
    <w:rsid w:val="00D82C0C"/>
    <w:rsid w:val="00D82C2D"/>
    <w:rsid w:val="00D82CB9"/>
    <w:rsid w:val="00D82D0B"/>
    <w:rsid w:val="00D82F5B"/>
    <w:rsid w:val="00D83299"/>
    <w:rsid w:val="00D834AD"/>
    <w:rsid w:val="00D8350E"/>
    <w:rsid w:val="00D836B0"/>
    <w:rsid w:val="00D837D3"/>
    <w:rsid w:val="00D8386B"/>
    <w:rsid w:val="00D8391C"/>
    <w:rsid w:val="00D83962"/>
    <w:rsid w:val="00D83FF5"/>
    <w:rsid w:val="00D8426A"/>
    <w:rsid w:val="00D84275"/>
    <w:rsid w:val="00D842D9"/>
    <w:rsid w:val="00D846B4"/>
    <w:rsid w:val="00D848F2"/>
    <w:rsid w:val="00D84B5B"/>
    <w:rsid w:val="00D84CB5"/>
    <w:rsid w:val="00D84CD6"/>
    <w:rsid w:val="00D84DAC"/>
    <w:rsid w:val="00D84E62"/>
    <w:rsid w:val="00D851BE"/>
    <w:rsid w:val="00D8521C"/>
    <w:rsid w:val="00D85230"/>
    <w:rsid w:val="00D8547B"/>
    <w:rsid w:val="00D854DE"/>
    <w:rsid w:val="00D8572F"/>
    <w:rsid w:val="00D858B2"/>
    <w:rsid w:val="00D85AE3"/>
    <w:rsid w:val="00D85F1C"/>
    <w:rsid w:val="00D85FCD"/>
    <w:rsid w:val="00D86132"/>
    <w:rsid w:val="00D861F0"/>
    <w:rsid w:val="00D86544"/>
    <w:rsid w:val="00D865F5"/>
    <w:rsid w:val="00D86639"/>
    <w:rsid w:val="00D86935"/>
    <w:rsid w:val="00D86952"/>
    <w:rsid w:val="00D86A84"/>
    <w:rsid w:val="00D86B57"/>
    <w:rsid w:val="00D86E25"/>
    <w:rsid w:val="00D870CF"/>
    <w:rsid w:val="00D872C5"/>
    <w:rsid w:val="00D87729"/>
    <w:rsid w:val="00D8784D"/>
    <w:rsid w:val="00D87864"/>
    <w:rsid w:val="00D8791A"/>
    <w:rsid w:val="00D87BDB"/>
    <w:rsid w:val="00D87CD1"/>
    <w:rsid w:val="00D87CF3"/>
    <w:rsid w:val="00D87D65"/>
    <w:rsid w:val="00D87E7B"/>
    <w:rsid w:val="00D90055"/>
    <w:rsid w:val="00D90253"/>
    <w:rsid w:val="00D906ED"/>
    <w:rsid w:val="00D90847"/>
    <w:rsid w:val="00D9099A"/>
    <w:rsid w:val="00D90E1C"/>
    <w:rsid w:val="00D9109B"/>
    <w:rsid w:val="00D915C0"/>
    <w:rsid w:val="00D91C30"/>
    <w:rsid w:val="00D91D84"/>
    <w:rsid w:val="00D9202E"/>
    <w:rsid w:val="00D923C6"/>
    <w:rsid w:val="00D9241F"/>
    <w:rsid w:val="00D92430"/>
    <w:rsid w:val="00D925AD"/>
    <w:rsid w:val="00D925FF"/>
    <w:rsid w:val="00D92A3E"/>
    <w:rsid w:val="00D92AC7"/>
    <w:rsid w:val="00D92B46"/>
    <w:rsid w:val="00D92BD7"/>
    <w:rsid w:val="00D92F6C"/>
    <w:rsid w:val="00D92FBD"/>
    <w:rsid w:val="00D9325F"/>
    <w:rsid w:val="00D93336"/>
    <w:rsid w:val="00D9364F"/>
    <w:rsid w:val="00D93B05"/>
    <w:rsid w:val="00D93BE8"/>
    <w:rsid w:val="00D93C75"/>
    <w:rsid w:val="00D93CD1"/>
    <w:rsid w:val="00D93DE8"/>
    <w:rsid w:val="00D94050"/>
    <w:rsid w:val="00D9416F"/>
    <w:rsid w:val="00D944EE"/>
    <w:rsid w:val="00D946C1"/>
    <w:rsid w:val="00D9476B"/>
    <w:rsid w:val="00D9495A"/>
    <w:rsid w:val="00D94BBA"/>
    <w:rsid w:val="00D94EB1"/>
    <w:rsid w:val="00D9508C"/>
    <w:rsid w:val="00D95103"/>
    <w:rsid w:val="00D95648"/>
    <w:rsid w:val="00D95702"/>
    <w:rsid w:val="00D95833"/>
    <w:rsid w:val="00D95B09"/>
    <w:rsid w:val="00D95D75"/>
    <w:rsid w:val="00D95E48"/>
    <w:rsid w:val="00D95F4B"/>
    <w:rsid w:val="00D95FBE"/>
    <w:rsid w:val="00D9657F"/>
    <w:rsid w:val="00D966B1"/>
    <w:rsid w:val="00D966C2"/>
    <w:rsid w:val="00D966D4"/>
    <w:rsid w:val="00D967E4"/>
    <w:rsid w:val="00D968E9"/>
    <w:rsid w:val="00D96B53"/>
    <w:rsid w:val="00D97349"/>
    <w:rsid w:val="00D97460"/>
    <w:rsid w:val="00D97804"/>
    <w:rsid w:val="00D97879"/>
    <w:rsid w:val="00D9793E"/>
    <w:rsid w:val="00D97991"/>
    <w:rsid w:val="00D979D9"/>
    <w:rsid w:val="00D97E1C"/>
    <w:rsid w:val="00DA0053"/>
    <w:rsid w:val="00DA01D9"/>
    <w:rsid w:val="00DA021D"/>
    <w:rsid w:val="00DA0273"/>
    <w:rsid w:val="00DA03BF"/>
    <w:rsid w:val="00DA0758"/>
    <w:rsid w:val="00DA08C5"/>
    <w:rsid w:val="00DA0F62"/>
    <w:rsid w:val="00DA17B2"/>
    <w:rsid w:val="00DA193C"/>
    <w:rsid w:val="00DA199D"/>
    <w:rsid w:val="00DA1AD4"/>
    <w:rsid w:val="00DA1B6F"/>
    <w:rsid w:val="00DA1D42"/>
    <w:rsid w:val="00DA1E89"/>
    <w:rsid w:val="00DA1EF1"/>
    <w:rsid w:val="00DA21F8"/>
    <w:rsid w:val="00DA2213"/>
    <w:rsid w:val="00DA2457"/>
    <w:rsid w:val="00DA26CB"/>
    <w:rsid w:val="00DA296F"/>
    <w:rsid w:val="00DA2C78"/>
    <w:rsid w:val="00DA2CBA"/>
    <w:rsid w:val="00DA2D78"/>
    <w:rsid w:val="00DA2E47"/>
    <w:rsid w:val="00DA3173"/>
    <w:rsid w:val="00DA3582"/>
    <w:rsid w:val="00DA362B"/>
    <w:rsid w:val="00DA37C2"/>
    <w:rsid w:val="00DA39C3"/>
    <w:rsid w:val="00DA40CE"/>
    <w:rsid w:val="00DA44F0"/>
    <w:rsid w:val="00DA4841"/>
    <w:rsid w:val="00DA4B8B"/>
    <w:rsid w:val="00DA4BD0"/>
    <w:rsid w:val="00DA4EC0"/>
    <w:rsid w:val="00DA4F3E"/>
    <w:rsid w:val="00DA5029"/>
    <w:rsid w:val="00DA5135"/>
    <w:rsid w:val="00DA522D"/>
    <w:rsid w:val="00DA52B7"/>
    <w:rsid w:val="00DA5557"/>
    <w:rsid w:val="00DA5609"/>
    <w:rsid w:val="00DA5A75"/>
    <w:rsid w:val="00DA5B20"/>
    <w:rsid w:val="00DA5B8C"/>
    <w:rsid w:val="00DA5B8D"/>
    <w:rsid w:val="00DA5EF5"/>
    <w:rsid w:val="00DA5F4F"/>
    <w:rsid w:val="00DA62D4"/>
    <w:rsid w:val="00DA63F9"/>
    <w:rsid w:val="00DA63FC"/>
    <w:rsid w:val="00DA675F"/>
    <w:rsid w:val="00DA6837"/>
    <w:rsid w:val="00DA6903"/>
    <w:rsid w:val="00DA6A25"/>
    <w:rsid w:val="00DA6B55"/>
    <w:rsid w:val="00DA6D18"/>
    <w:rsid w:val="00DA6D40"/>
    <w:rsid w:val="00DA6D66"/>
    <w:rsid w:val="00DA6DC8"/>
    <w:rsid w:val="00DA6DF4"/>
    <w:rsid w:val="00DA6E1A"/>
    <w:rsid w:val="00DA6E51"/>
    <w:rsid w:val="00DA6ED8"/>
    <w:rsid w:val="00DA6EF2"/>
    <w:rsid w:val="00DA6EF5"/>
    <w:rsid w:val="00DA7052"/>
    <w:rsid w:val="00DA78FF"/>
    <w:rsid w:val="00DA7C0E"/>
    <w:rsid w:val="00DA7CE8"/>
    <w:rsid w:val="00DA7E74"/>
    <w:rsid w:val="00DB017F"/>
    <w:rsid w:val="00DB023D"/>
    <w:rsid w:val="00DB0639"/>
    <w:rsid w:val="00DB06A5"/>
    <w:rsid w:val="00DB07EA"/>
    <w:rsid w:val="00DB09D4"/>
    <w:rsid w:val="00DB0A73"/>
    <w:rsid w:val="00DB0C4A"/>
    <w:rsid w:val="00DB0E49"/>
    <w:rsid w:val="00DB0F10"/>
    <w:rsid w:val="00DB10FD"/>
    <w:rsid w:val="00DB1105"/>
    <w:rsid w:val="00DB11F2"/>
    <w:rsid w:val="00DB1356"/>
    <w:rsid w:val="00DB1420"/>
    <w:rsid w:val="00DB1629"/>
    <w:rsid w:val="00DB1B5C"/>
    <w:rsid w:val="00DB1BBC"/>
    <w:rsid w:val="00DB1BDD"/>
    <w:rsid w:val="00DB1BE3"/>
    <w:rsid w:val="00DB1C34"/>
    <w:rsid w:val="00DB1CB9"/>
    <w:rsid w:val="00DB1F2B"/>
    <w:rsid w:val="00DB1FBD"/>
    <w:rsid w:val="00DB2193"/>
    <w:rsid w:val="00DB243D"/>
    <w:rsid w:val="00DB24FD"/>
    <w:rsid w:val="00DB2585"/>
    <w:rsid w:val="00DB2662"/>
    <w:rsid w:val="00DB2725"/>
    <w:rsid w:val="00DB291E"/>
    <w:rsid w:val="00DB2A06"/>
    <w:rsid w:val="00DB2A3A"/>
    <w:rsid w:val="00DB2CAA"/>
    <w:rsid w:val="00DB2CCC"/>
    <w:rsid w:val="00DB2D22"/>
    <w:rsid w:val="00DB2D30"/>
    <w:rsid w:val="00DB2D78"/>
    <w:rsid w:val="00DB309B"/>
    <w:rsid w:val="00DB321B"/>
    <w:rsid w:val="00DB3281"/>
    <w:rsid w:val="00DB33A3"/>
    <w:rsid w:val="00DB33B6"/>
    <w:rsid w:val="00DB376E"/>
    <w:rsid w:val="00DB3997"/>
    <w:rsid w:val="00DB3B62"/>
    <w:rsid w:val="00DB3CC8"/>
    <w:rsid w:val="00DB41E3"/>
    <w:rsid w:val="00DB4421"/>
    <w:rsid w:val="00DB485B"/>
    <w:rsid w:val="00DB49DA"/>
    <w:rsid w:val="00DB4AD0"/>
    <w:rsid w:val="00DB4CBC"/>
    <w:rsid w:val="00DB4CE5"/>
    <w:rsid w:val="00DB5041"/>
    <w:rsid w:val="00DB5344"/>
    <w:rsid w:val="00DB5426"/>
    <w:rsid w:val="00DB5456"/>
    <w:rsid w:val="00DB553C"/>
    <w:rsid w:val="00DB55F2"/>
    <w:rsid w:val="00DB5681"/>
    <w:rsid w:val="00DB5862"/>
    <w:rsid w:val="00DB58A6"/>
    <w:rsid w:val="00DB5A7A"/>
    <w:rsid w:val="00DB5C00"/>
    <w:rsid w:val="00DB5EA0"/>
    <w:rsid w:val="00DB6174"/>
    <w:rsid w:val="00DB61B9"/>
    <w:rsid w:val="00DB63CE"/>
    <w:rsid w:val="00DB67C5"/>
    <w:rsid w:val="00DB6F4C"/>
    <w:rsid w:val="00DB6F6A"/>
    <w:rsid w:val="00DB7257"/>
    <w:rsid w:val="00DB75BA"/>
    <w:rsid w:val="00DB7699"/>
    <w:rsid w:val="00DB77C8"/>
    <w:rsid w:val="00DB7A03"/>
    <w:rsid w:val="00DB7BD9"/>
    <w:rsid w:val="00DB7D5D"/>
    <w:rsid w:val="00DC01EA"/>
    <w:rsid w:val="00DC0426"/>
    <w:rsid w:val="00DC04AF"/>
    <w:rsid w:val="00DC04CF"/>
    <w:rsid w:val="00DC0525"/>
    <w:rsid w:val="00DC05C5"/>
    <w:rsid w:val="00DC06D6"/>
    <w:rsid w:val="00DC0793"/>
    <w:rsid w:val="00DC0FA4"/>
    <w:rsid w:val="00DC11B9"/>
    <w:rsid w:val="00DC12B5"/>
    <w:rsid w:val="00DC1344"/>
    <w:rsid w:val="00DC13B4"/>
    <w:rsid w:val="00DC1529"/>
    <w:rsid w:val="00DC1690"/>
    <w:rsid w:val="00DC17E8"/>
    <w:rsid w:val="00DC190A"/>
    <w:rsid w:val="00DC1D0E"/>
    <w:rsid w:val="00DC1D4C"/>
    <w:rsid w:val="00DC1DC7"/>
    <w:rsid w:val="00DC1E7E"/>
    <w:rsid w:val="00DC25CF"/>
    <w:rsid w:val="00DC2FEB"/>
    <w:rsid w:val="00DC31D4"/>
    <w:rsid w:val="00DC321C"/>
    <w:rsid w:val="00DC32BA"/>
    <w:rsid w:val="00DC3570"/>
    <w:rsid w:val="00DC380C"/>
    <w:rsid w:val="00DC3BD5"/>
    <w:rsid w:val="00DC3DDD"/>
    <w:rsid w:val="00DC405C"/>
    <w:rsid w:val="00DC4664"/>
    <w:rsid w:val="00DC48AB"/>
    <w:rsid w:val="00DC5692"/>
    <w:rsid w:val="00DC5A0F"/>
    <w:rsid w:val="00DC5C9E"/>
    <w:rsid w:val="00DC602E"/>
    <w:rsid w:val="00DC6062"/>
    <w:rsid w:val="00DC660E"/>
    <w:rsid w:val="00DC6616"/>
    <w:rsid w:val="00DC6B26"/>
    <w:rsid w:val="00DC6C78"/>
    <w:rsid w:val="00DC6CAF"/>
    <w:rsid w:val="00DC6F0B"/>
    <w:rsid w:val="00DC7227"/>
    <w:rsid w:val="00DC76E6"/>
    <w:rsid w:val="00DC77F4"/>
    <w:rsid w:val="00DC79AF"/>
    <w:rsid w:val="00DC7F83"/>
    <w:rsid w:val="00DD0123"/>
    <w:rsid w:val="00DD023E"/>
    <w:rsid w:val="00DD0339"/>
    <w:rsid w:val="00DD06D0"/>
    <w:rsid w:val="00DD0933"/>
    <w:rsid w:val="00DD0D78"/>
    <w:rsid w:val="00DD0E5A"/>
    <w:rsid w:val="00DD0ECB"/>
    <w:rsid w:val="00DD0FEC"/>
    <w:rsid w:val="00DD13A8"/>
    <w:rsid w:val="00DD13CC"/>
    <w:rsid w:val="00DD1962"/>
    <w:rsid w:val="00DD1A7A"/>
    <w:rsid w:val="00DD1B7D"/>
    <w:rsid w:val="00DD1C91"/>
    <w:rsid w:val="00DD1CCA"/>
    <w:rsid w:val="00DD20B4"/>
    <w:rsid w:val="00DD2457"/>
    <w:rsid w:val="00DD2617"/>
    <w:rsid w:val="00DD2CB7"/>
    <w:rsid w:val="00DD2CE1"/>
    <w:rsid w:val="00DD2E9C"/>
    <w:rsid w:val="00DD2EAE"/>
    <w:rsid w:val="00DD31BD"/>
    <w:rsid w:val="00DD3995"/>
    <w:rsid w:val="00DD3A17"/>
    <w:rsid w:val="00DD3AA2"/>
    <w:rsid w:val="00DD3AAC"/>
    <w:rsid w:val="00DD4453"/>
    <w:rsid w:val="00DD49A8"/>
    <w:rsid w:val="00DD4F39"/>
    <w:rsid w:val="00DD4FC6"/>
    <w:rsid w:val="00DD526D"/>
    <w:rsid w:val="00DD52FD"/>
    <w:rsid w:val="00DD5350"/>
    <w:rsid w:val="00DD53C3"/>
    <w:rsid w:val="00DD54EF"/>
    <w:rsid w:val="00DD5A0E"/>
    <w:rsid w:val="00DD5DF6"/>
    <w:rsid w:val="00DD5E8B"/>
    <w:rsid w:val="00DD602B"/>
    <w:rsid w:val="00DD62E5"/>
    <w:rsid w:val="00DD63C6"/>
    <w:rsid w:val="00DD6462"/>
    <w:rsid w:val="00DD6491"/>
    <w:rsid w:val="00DD6523"/>
    <w:rsid w:val="00DD66E2"/>
    <w:rsid w:val="00DD68EC"/>
    <w:rsid w:val="00DD69C3"/>
    <w:rsid w:val="00DD6F14"/>
    <w:rsid w:val="00DD747E"/>
    <w:rsid w:val="00DD76A6"/>
    <w:rsid w:val="00DD7854"/>
    <w:rsid w:val="00DE0210"/>
    <w:rsid w:val="00DE0534"/>
    <w:rsid w:val="00DE057D"/>
    <w:rsid w:val="00DE0680"/>
    <w:rsid w:val="00DE07EC"/>
    <w:rsid w:val="00DE089B"/>
    <w:rsid w:val="00DE0915"/>
    <w:rsid w:val="00DE0981"/>
    <w:rsid w:val="00DE0C5D"/>
    <w:rsid w:val="00DE10BA"/>
    <w:rsid w:val="00DE145E"/>
    <w:rsid w:val="00DE14AA"/>
    <w:rsid w:val="00DE160B"/>
    <w:rsid w:val="00DE17BA"/>
    <w:rsid w:val="00DE1CB9"/>
    <w:rsid w:val="00DE1CEF"/>
    <w:rsid w:val="00DE1CF7"/>
    <w:rsid w:val="00DE1F03"/>
    <w:rsid w:val="00DE1F6E"/>
    <w:rsid w:val="00DE1FDE"/>
    <w:rsid w:val="00DE204F"/>
    <w:rsid w:val="00DE2594"/>
    <w:rsid w:val="00DE2660"/>
    <w:rsid w:val="00DE27FF"/>
    <w:rsid w:val="00DE2BEC"/>
    <w:rsid w:val="00DE2BF4"/>
    <w:rsid w:val="00DE2EED"/>
    <w:rsid w:val="00DE300F"/>
    <w:rsid w:val="00DE3298"/>
    <w:rsid w:val="00DE335D"/>
    <w:rsid w:val="00DE3A69"/>
    <w:rsid w:val="00DE3B1E"/>
    <w:rsid w:val="00DE469C"/>
    <w:rsid w:val="00DE46F7"/>
    <w:rsid w:val="00DE49C0"/>
    <w:rsid w:val="00DE4AD5"/>
    <w:rsid w:val="00DE4ADE"/>
    <w:rsid w:val="00DE4C7D"/>
    <w:rsid w:val="00DE4CB8"/>
    <w:rsid w:val="00DE4CC0"/>
    <w:rsid w:val="00DE4CD1"/>
    <w:rsid w:val="00DE4FC9"/>
    <w:rsid w:val="00DE533F"/>
    <w:rsid w:val="00DE552C"/>
    <w:rsid w:val="00DE5BA7"/>
    <w:rsid w:val="00DE615A"/>
    <w:rsid w:val="00DE69E3"/>
    <w:rsid w:val="00DE6A6E"/>
    <w:rsid w:val="00DE6D0C"/>
    <w:rsid w:val="00DE6E40"/>
    <w:rsid w:val="00DE773F"/>
    <w:rsid w:val="00DE775F"/>
    <w:rsid w:val="00DE780D"/>
    <w:rsid w:val="00DE7CA8"/>
    <w:rsid w:val="00DF0118"/>
    <w:rsid w:val="00DF011B"/>
    <w:rsid w:val="00DF015B"/>
    <w:rsid w:val="00DF0178"/>
    <w:rsid w:val="00DF01E4"/>
    <w:rsid w:val="00DF026C"/>
    <w:rsid w:val="00DF0321"/>
    <w:rsid w:val="00DF04FA"/>
    <w:rsid w:val="00DF07D9"/>
    <w:rsid w:val="00DF0C86"/>
    <w:rsid w:val="00DF0CC3"/>
    <w:rsid w:val="00DF0DDC"/>
    <w:rsid w:val="00DF1183"/>
    <w:rsid w:val="00DF11AE"/>
    <w:rsid w:val="00DF1326"/>
    <w:rsid w:val="00DF1AE5"/>
    <w:rsid w:val="00DF1BF9"/>
    <w:rsid w:val="00DF1EBE"/>
    <w:rsid w:val="00DF1F4E"/>
    <w:rsid w:val="00DF207F"/>
    <w:rsid w:val="00DF218C"/>
    <w:rsid w:val="00DF235B"/>
    <w:rsid w:val="00DF242F"/>
    <w:rsid w:val="00DF2448"/>
    <w:rsid w:val="00DF2A50"/>
    <w:rsid w:val="00DF2B06"/>
    <w:rsid w:val="00DF2B2C"/>
    <w:rsid w:val="00DF2B48"/>
    <w:rsid w:val="00DF2C08"/>
    <w:rsid w:val="00DF2C3D"/>
    <w:rsid w:val="00DF2D61"/>
    <w:rsid w:val="00DF3133"/>
    <w:rsid w:val="00DF3284"/>
    <w:rsid w:val="00DF32BE"/>
    <w:rsid w:val="00DF3326"/>
    <w:rsid w:val="00DF354C"/>
    <w:rsid w:val="00DF363C"/>
    <w:rsid w:val="00DF3840"/>
    <w:rsid w:val="00DF3DE7"/>
    <w:rsid w:val="00DF4326"/>
    <w:rsid w:val="00DF4519"/>
    <w:rsid w:val="00DF4D69"/>
    <w:rsid w:val="00DF4DCE"/>
    <w:rsid w:val="00DF5024"/>
    <w:rsid w:val="00DF50CB"/>
    <w:rsid w:val="00DF50EE"/>
    <w:rsid w:val="00DF51BA"/>
    <w:rsid w:val="00DF5286"/>
    <w:rsid w:val="00DF57B3"/>
    <w:rsid w:val="00DF6507"/>
    <w:rsid w:val="00DF66A5"/>
    <w:rsid w:val="00DF67B1"/>
    <w:rsid w:val="00DF69EB"/>
    <w:rsid w:val="00DF6B9E"/>
    <w:rsid w:val="00DF6E07"/>
    <w:rsid w:val="00DF6E47"/>
    <w:rsid w:val="00DF6F70"/>
    <w:rsid w:val="00DF7332"/>
    <w:rsid w:val="00DF7422"/>
    <w:rsid w:val="00DF7453"/>
    <w:rsid w:val="00DF7546"/>
    <w:rsid w:val="00DF7576"/>
    <w:rsid w:val="00DF75BD"/>
    <w:rsid w:val="00DF792A"/>
    <w:rsid w:val="00DF7BB2"/>
    <w:rsid w:val="00DF7E55"/>
    <w:rsid w:val="00DF7F69"/>
    <w:rsid w:val="00E0031C"/>
    <w:rsid w:val="00E007DD"/>
    <w:rsid w:val="00E0080F"/>
    <w:rsid w:val="00E00845"/>
    <w:rsid w:val="00E00C75"/>
    <w:rsid w:val="00E00D1B"/>
    <w:rsid w:val="00E0113D"/>
    <w:rsid w:val="00E01171"/>
    <w:rsid w:val="00E012FF"/>
    <w:rsid w:val="00E0158F"/>
    <w:rsid w:val="00E0209F"/>
    <w:rsid w:val="00E021C3"/>
    <w:rsid w:val="00E021E6"/>
    <w:rsid w:val="00E02308"/>
    <w:rsid w:val="00E023E9"/>
    <w:rsid w:val="00E026E9"/>
    <w:rsid w:val="00E02701"/>
    <w:rsid w:val="00E02750"/>
    <w:rsid w:val="00E02906"/>
    <w:rsid w:val="00E029EE"/>
    <w:rsid w:val="00E02A6D"/>
    <w:rsid w:val="00E02DC6"/>
    <w:rsid w:val="00E0316B"/>
    <w:rsid w:val="00E03332"/>
    <w:rsid w:val="00E03708"/>
    <w:rsid w:val="00E03AF3"/>
    <w:rsid w:val="00E03BA2"/>
    <w:rsid w:val="00E03BE5"/>
    <w:rsid w:val="00E03D20"/>
    <w:rsid w:val="00E03F2D"/>
    <w:rsid w:val="00E03FDF"/>
    <w:rsid w:val="00E04142"/>
    <w:rsid w:val="00E04212"/>
    <w:rsid w:val="00E042DA"/>
    <w:rsid w:val="00E0443B"/>
    <w:rsid w:val="00E04527"/>
    <w:rsid w:val="00E04A41"/>
    <w:rsid w:val="00E05042"/>
    <w:rsid w:val="00E05749"/>
    <w:rsid w:val="00E057B8"/>
    <w:rsid w:val="00E058BD"/>
    <w:rsid w:val="00E05945"/>
    <w:rsid w:val="00E05983"/>
    <w:rsid w:val="00E05E4A"/>
    <w:rsid w:val="00E05F32"/>
    <w:rsid w:val="00E0600F"/>
    <w:rsid w:val="00E0611D"/>
    <w:rsid w:val="00E062AD"/>
    <w:rsid w:val="00E062CE"/>
    <w:rsid w:val="00E06563"/>
    <w:rsid w:val="00E0669C"/>
    <w:rsid w:val="00E0682D"/>
    <w:rsid w:val="00E068BA"/>
    <w:rsid w:val="00E069F9"/>
    <w:rsid w:val="00E06CDA"/>
    <w:rsid w:val="00E0724F"/>
    <w:rsid w:val="00E07275"/>
    <w:rsid w:val="00E0773B"/>
    <w:rsid w:val="00E07A28"/>
    <w:rsid w:val="00E07B06"/>
    <w:rsid w:val="00E100A6"/>
    <w:rsid w:val="00E100E6"/>
    <w:rsid w:val="00E102E9"/>
    <w:rsid w:val="00E10401"/>
    <w:rsid w:val="00E104FB"/>
    <w:rsid w:val="00E107FF"/>
    <w:rsid w:val="00E10800"/>
    <w:rsid w:val="00E10BED"/>
    <w:rsid w:val="00E10D36"/>
    <w:rsid w:val="00E10ED0"/>
    <w:rsid w:val="00E11327"/>
    <w:rsid w:val="00E113FB"/>
    <w:rsid w:val="00E115C0"/>
    <w:rsid w:val="00E117F3"/>
    <w:rsid w:val="00E118A5"/>
    <w:rsid w:val="00E11B06"/>
    <w:rsid w:val="00E11BB6"/>
    <w:rsid w:val="00E11E92"/>
    <w:rsid w:val="00E11E95"/>
    <w:rsid w:val="00E121AE"/>
    <w:rsid w:val="00E12850"/>
    <w:rsid w:val="00E12916"/>
    <w:rsid w:val="00E12FD2"/>
    <w:rsid w:val="00E1304C"/>
    <w:rsid w:val="00E13349"/>
    <w:rsid w:val="00E1361C"/>
    <w:rsid w:val="00E1361F"/>
    <w:rsid w:val="00E1372D"/>
    <w:rsid w:val="00E13A07"/>
    <w:rsid w:val="00E13C2B"/>
    <w:rsid w:val="00E13E85"/>
    <w:rsid w:val="00E140EB"/>
    <w:rsid w:val="00E14178"/>
    <w:rsid w:val="00E141AA"/>
    <w:rsid w:val="00E14E6F"/>
    <w:rsid w:val="00E151C5"/>
    <w:rsid w:val="00E1528C"/>
    <w:rsid w:val="00E15313"/>
    <w:rsid w:val="00E153B6"/>
    <w:rsid w:val="00E155F5"/>
    <w:rsid w:val="00E1563D"/>
    <w:rsid w:val="00E1587E"/>
    <w:rsid w:val="00E15999"/>
    <w:rsid w:val="00E159AA"/>
    <w:rsid w:val="00E15A2C"/>
    <w:rsid w:val="00E15CAA"/>
    <w:rsid w:val="00E162D5"/>
    <w:rsid w:val="00E1641E"/>
    <w:rsid w:val="00E1643D"/>
    <w:rsid w:val="00E168F4"/>
    <w:rsid w:val="00E16ABF"/>
    <w:rsid w:val="00E16C27"/>
    <w:rsid w:val="00E16E32"/>
    <w:rsid w:val="00E1704C"/>
    <w:rsid w:val="00E17572"/>
    <w:rsid w:val="00E1757D"/>
    <w:rsid w:val="00E177B4"/>
    <w:rsid w:val="00E17D82"/>
    <w:rsid w:val="00E17E19"/>
    <w:rsid w:val="00E20195"/>
    <w:rsid w:val="00E2042A"/>
    <w:rsid w:val="00E204BE"/>
    <w:rsid w:val="00E205C8"/>
    <w:rsid w:val="00E20755"/>
    <w:rsid w:val="00E20867"/>
    <w:rsid w:val="00E20880"/>
    <w:rsid w:val="00E2088C"/>
    <w:rsid w:val="00E209B6"/>
    <w:rsid w:val="00E20A1E"/>
    <w:rsid w:val="00E20BFD"/>
    <w:rsid w:val="00E20E9A"/>
    <w:rsid w:val="00E20F74"/>
    <w:rsid w:val="00E210B7"/>
    <w:rsid w:val="00E21143"/>
    <w:rsid w:val="00E2119E"/>
    <w:rsid w:val="00E211EC"/>
    <w:rsid w:val="00E212D9"/>
    <w:rsid w:val="00E216D2"/>
    <w:rsid w:val="00E21721"/>
    <w:rsid w:val="00E217F3"/>
    <w:rsid w:val="00E21AFE"/>
    <w:rsid w:val="00E21C5C"/>
    <w:rsid w:val="00E2255A"/>
    <w:rsid w:val="00E228E8"/>
    <w:rsid w:val="00E22A9B"/>
    <w:rsid w:val="00E22EE2"/>
    <w:rsid w:val="00E2322B"/>
    <w:rsid w:val="00E2350C"/>
    <w:rsid w:val="00E23533"/>
    <w:rsid w:val="00E236DF"/>
    <w:rsid w:val="00E23A0E"/>
    <w:rsid w:val="00E23C79"/>
    <w:rsid w:val="00E23F63"/>
    <w:rsid w:val="00E2452B"/>
    <w:rsid w:val="00E248BA"/>
    <w:rsid w:val="00E2494E"/>
    <w:rsid w:val="00E24C38"/>
    <w:rsid w:val="00E24D8A"/>
    <w:rsid w:val="00E24EBE"/>
    <w:rsid w:val="00E24F74"/>
    <w:rsid w:val="00E25378"/>
    <w:rsid w:val="00E254EE"/>
    <w:rsid w:val="00E25A8A"/>
    <w:rsid w:val="00E25B1F"/>
    <w:rsid w:val="00E25CF9"/>
    <w:rsid w:val="00E25D99"/>
    <w:rsid w:val="00E25E23"/>
    <w:rsid w:val="00E25F69"/>
    <w:rsid w:val="00E26163"/>
    <w:rsid w:val="00E26639"/>
    <w:rsid w:val="00E268FD"/>
    <w:rsid w:val="00E26971"/>
    <w:rsid w:val="00E26D58"/>
    <w:rsid w:val="00E26EB4"/>
    <w:rsid w:val="00E27051"/>
    <w:rsid w:val="00E2707A"/>
    <w:rsid w:val="00E27873"/>
    <w:rsid w:val="00E27905"/>
    <w:rsid w:val="00E27D85"/>
    <w:rsid w:val="00E27E65"/>
    <w:rsid w:val="00E30109"/>
    <w:rsid w:val="00E30202"/>
    <w:rsid w:val="00E3021E"/>
    <w:rsid w:val="00E305AB"/>
    <w:rsid w:val="00E305E2"/>
    <w:rsid w:val="00E30B66"/>
    <w:rsid w:val="00E30D08"/>
    <w:rsid w:val="00E30EF6"/>
    <w:rsid w:val="00E3122D"/>
    <w:rsid w:val="00E316FA"/>
    <w:rsid w:val="00E31806"/>
    <w:rsid w:val="00E319F9"/>
    <w:rsid w:val="00E31C72"/>
    <w:rsid w:val="00E31CC2"/>
    <w:rsid w:val="00E31CD6"/>
    <w:rsid w:val="00E31DBF"/>
    <w:rsid w:val="00E3210C"/>
    <w:rsid w:val="00E3265B"/>
    <w:rsid w:val="00E329B4"/>
    <w:rsid w:val="00E32A83"/>
    <w:rsid w:val="00E32A99"/>
    <w:rsid w:val="00E330CB"/>
    <w:rsid w:val="00E33248"/>
    <w:rsid w:val="00E33663"/>
    <w:rsid w:val="00E33767"/>
    <w:rsid w:val="00E337EE"/>
    <w:rsid w:val="00E33992"/>
    <w:rsid w:val="00E339CD"/>
    <w:rsid w:val="00E33B5F"/>
    <w:rsid w:val="00E33DF5"/>
    <w:rsid w:val="00E33EFD"/>
    <w:rsid w:val="00E34018"/>
    <w:rsid w:val="00E341D2"/>
    <w:rsid w:val="00E34328"/>
    <w:rsid w:val="00E34488"/>
    <w:rsid w:val="00E3481B"/>
    <w:rsid w:val="00E34940"/>
    <w:rsid w:val="00E34C2C"/>
    <w:rsid w:val="00E34DE8"/>
    <w:rsid w:val="00E35294"/>
    <w:rsid w:val="00E353F0"/>
    <w:rsid w:val="00E35487"/>
    <w:rsid w:val="00E35718"/>
    <w:rsid w:val="00E357A6"/>
    <w:rsid w:val="00E357D7"/>
    <w:rsid w:val="00E3588F"/>
    <w:rsid w:val="00E35F64"/>
    <w:rsid w:val="00E36073"/>
    <w:rsid w:val="00E360B8"/>
    <w:rsid w:val="00E366C7"/>
    <w:rsid w:val="00E3672B"/>
    <w:rsid w:val="00E36879"/>
    <w:rsid w:val="00E36C7B"/>
    <w:rsid w:val="00E36CFC"/>
    <w:rsid w:val="00E36D09"/>
    <w:rsid w:val="00E37016"/>
    <w:rsid w:val="00E37126"/>
    <w:rsid w:val="00E375C0"/>
    <w:rsid w:val="00E37785"/>
    <w:rsid w:val="00E37940"/>
    <w:rsid w:val="00E37956"/>
    <w:rsid w:val="00E37AEF"/>
    <w:rsid w:val="00E37B0B"/>
    <w:rsid w:val="00E37CFA"/>
    <w:rsid w:val="00E37E2F"/>
    <w:rsid w:val="00E37F4E"/>
    <w:rsid w:val="00E40364"/>
    <w:rsid w:val="00E40406"/>
    <w:rsid w:val="00E4045D"/>
    <w:rsid w:val="00E40534"/>
    <w:rsid w:val="00E40595"/>
    <w:rsid w:val="00E405BF"/>
    <w:rsid w:val="00E40B37"/>
    <w:rsid w:val="00E40C2C"/>
    <w:rsid w:val="00E4107C"/>
    <w:rsid w:val="00E41335"/>
    <w:rsid w:val="00E41394"/>
    <w:rsid w:val="00E414F6"/>
    <w:rsid w:val="00E415F8"/>
    <w:rsid w:val="00E416A9"/>
    <w:rsid w:val="00E416CD"/>
    <w:rsid w:val="00E4176F"/>
    <w:rsid w:val="00E41FEF"/>
    <w:rsid w:val="00E4219D"/>
    <w:rsid w:val="00E42603"/>
    <w:rsid w:val="00E4286F"/>
    <w:rsid w:val="00E42993"/>
    <w:rsid w:val="00E42B1A"/>
    <w:rsid w:val="00E43098"/>
    <w:rsid w:val="00E4317E"/>
    <w:rsid w:val="00E432DC"/>
    <w:rsid w:val="00E43599"/>
    <w:rsid w:val="00E43D02"/>
    <w:rsid w:val="00E43F17"/>
    <w:rsid w:val="00E440B7"/>
    <w:rsid w:val="00E44248"/>
    <w:rsid w:val="00E443D7"/>
    <w:rsid w:val="00E448E9"/>
    <w:rsid w:val="00E44F99"/>
    <w:rsid w:val="00E45175"/>
    <w:rsid w:val="00E451C9"/>
    <w:rsid w:val="00E45444"/>
    <w:rsid w:val="00E456D0"/>
    <w:rsid w:val="00E4571A"/>
    <w:rsid w:val="00E45AA7"/>
    <w:rsid w:val="00E45B56"/>
    <w:rsid w:val="00E45C4E"/>
    <w:rsid w:val="00E45DF3"/>
    <w:rsid w:val="00E46056"/>
    <w:rsid w:val="00E460EF"/>
    <w:rsid w:val="00E46172"/>
    <w:rsid w:val="00E461AD"/>
    <w:rsid w:val="00E4669A"/>
    <w:rsid w:val="00E468D6"/>
    <w:rsid w:val="00E4699B"/>
    <w:rsid w:val="00E46A14"/>
    <w:rsid w:val="00E46C66"/>
    <w:rsid w:val="00E46F8D"/>
    <w:rsid w:val="00E47282"/>
    <w:rsid w:val="00E473C4"/>
    <w:rsid w:val="00E473C7"/>
    <w:rsid w:val="00E47498"/>
    <w:rsid w:val="00E4753B"/>
    <w:rsid w:val="00E47673"/>
    <w:rsid w:val="00E477E2"/>
    <w:rsid w:val="00E47D91"/>
    <w:rsid w:val="00E47E8F"/>
    <w:rsid w:val="00E507A2"/>
    <w:rsid w:val="00E50994"/>
    <w:rsid w:val="00E50A8E"/>
    <w:rsid w:val="00E50E70"/>
    <w:rsid w:val="00E50FFB"/>
    <w:rsid w:val="00E51032"/>
    <w:rsid w:val="00E51146"/>
    <w:rsid w:val="00E51213"/>
    <w:rsid w:val="00E5129E"/>
    <w:rsid w:val="00E514B4"/>
    <w:rsid w:val="00E517B9"/>
    <w:rsid w:val="00E51F63"/>
    <w:rsid w:val="00E521AB"/>
    <w:rsid w:val="00E5224E"/>
    <w:rsid w:val="00E523E0"/>
    <w:rsid w:val="00E524C6"/>
    <w:rsid w:val="00E525F9"/>
    <w:rsid w:val="00E5266A"/>
    <w:rsid w:val="00E526B9"/>
    <w:rsid w:val="00E5282B"/>
    <w:rsid w:val="00E52AB0"/>
    <w:rsid w:val="00E52EEA"/>
    <w:rsid w:val="00E52F38"/>
    <w:rsid w:val="00E53525"/>
    <w:rsid w:val="00E53F26"/>
    <w:rsid w:val="00E54050"/>
    <w:rsid w:val="00E54288"/>
    <w:rsid w:val="00E548EE"/>
    <w:rsid w:val="00E54952"/>
    <w:rsid w:val="00E5497E"/>
    <w:rsid w:val="00E54A8F"/>
    <w:rsid w:val="00E54B4C"/>
    <w:rsid w:val="00E54D2E"/>
    <w:rsid w:val="00E54E9E"/>
    <w:rsid w:val="00E55103"/>
    <w:rsid w:val="00E55284"/>
    <w:rsid w:val="00E5572C"/>
    <w:rsid w:val="00E5573E"/>
    <w:rsid w:val="00E55D50"/>
    <w:rsid w:val="00E55DB3"/>
    <w:rsid w:val="00E56195"/>
    <w:rsid w:val="00E56364"/>
    <w:rsid w:val="00E5652C"/>
    <w:rsid w:val="00E56615"/>
    <w:rsid w:val="00E566D8"/>
    <w:rsid w:val="00E56779"/>
    <w:rsid w:val="00E56AA7"/>
    <w:rsid w:val="00E56C8D"/>
    <w:rsid w:val="00E56F4F"/>
    <w:rsid w:val="00E56F5E"/>
    <w:rsid w:val="00E5720C"/>
    <w:rsid w:val="00E57251"/>
    <w:rsid w:val="00E57344"/>
    <w:rsid w:val="00E576FC"/>
    <w:rsid w:val="00E60180"/>
    <w:rsid w:val="00E60506"/>
    <w:rsid w:val="00E6074A"/>
    <w:rsid w:val="00E6096E"/>
    <w:rsid w:val="00E610CB"/>
    <w:rsid w:val="00E61394"/>
    <w:rsid w:val="00E61637"/>
    <w:rsid w:val="00E6163A"/>
    <w:rsid w:val="00E6175A"/>
    <w:rsid w:val="00E61846"/>
    <w:rsid w:val="00E61A9C"/>
    <w:rsid w:val="00E61D22"/>
    <w:rsid w:val="00E61D6C"/>
    <w:rsid w:val="00E61EB6"/>
    <w:rsid w:val="00E61EC7"/>
    <w:rsid w:val="00E62542"/>
    <w:rsid w:val="00E625AC"/>
    <w:rsid w:val="00E62A70"/>
    <w:rsid w:val="00E62AB8"/>
    <w:rsid w:val="00E62BB0"/>
    <w:rsid w:val="00E62DF7"/>
    <w:rsid w:val="00E631FD"/>
    <w:rsid w:val="00E6363D"/>
    <w:rsid w:val="00E636A6"/>
    <w:rsid w:val="00E6380C"/>
    <w:rsid w:val="00E63823"/>
    <w:rsid w:val="00E63D75"/>
    <w:rsid w:val="00E6401A"/>
    <w:rsid w:val="00E64184"/>
    <w:rsid w:val="00E64683"/>
    <w:rsid w:val="00E64836"/>
    <w:rsid w:val="00E6491D"/>
    <w:rsid w:val="00E65119"/>
    <w:rsid w:val="00E65C71"/>
    <w:rsid w:val="00E65D59"/>
    <w:rsid w:val="00E65D73"/>
    <w:rsid w:val="00E65F06"/>
    <w:rsid w:val="00E661F0"/>
    <w:rsid w:val="00E66306"/>
    <w:rsid w:val="00E66434"/>
    <w:rsid w:val="00E66452"/>
    <w:rsid w:val="00E66F5A"/>
    <w:rsid w:val="00E67543"/>
    <w:rsid w:val="00E6770C"/>
    <w:rsid w:val="00E67A25"/>
    <w:rsid w:val="00E67BAC"/>
    <w:rsid w:val="00E67E2A"/>
    <w:rsid w:val="00E67EF7"/>
    <w:rsid w:val="00E67F4A"/>
    <w:rsid w:val="00E67FDF"/>
    <w:rsid w:val="00E70016"/>
    <w:rsid w:val="00E700ED"/>
    <w:rsid w:val="00E70128"/>
    <w:rsid w:val="00E701AC"/>
    <w:rsid w:val="00E703B0"/>
    <w:rsid w:val="00E704F6"/>
    <w:rsid w:val="00E705F7"/>
    <w:rsid w:val="00E70620"/>
    <w:rsid w:val="00E7097D"/>
    <w:rsid w:val="00E70A97"/>
    <w:rsid w:val="00E70D0F"/>
    <w:rsid w:val="00E71481"/>
    <w:rsid w:val="00E7179E"/>
    <w:rsid w:val="00E71872"/>
    <w:rsid w:val="00E71926"/>
    <w:rsid w:val="00E71B72"/>
    <w:rsid w:val="00E71E2F"/>
    <w:rsid w:val="00E71E74"/>
    <w:rsid w:val="00E71EC6"/>
    <w:rsid w:val="00E71F55"/>
    <w:rsid w:val="00E72526"/>
    <w:rsid w:val="00E7299D"/>
    <w:rsid w:val="00E72BFA"/>
    <w:rsid w:val="00E72FC1"/>
    <w:rsid w:val="00E732AA"/>
    <w:rsid w:val="00E736C0"/>
    <w:rsid w:val="00E73880"/>
    <w:rsid w:val="00E73BC0"/>
    <w:rsid w:val="00E7427A"/>
    <w:rsid w:val="00E742A8"/>
    <w:rsid w:val="00E7462F"/>
    <w:rsid w:val="00E747BC"/>
    <w:rsid w:val="00E74806"/>
    <w:rsid w:val="00E749B0"/>
    <w:rsid w:val="00E74D5B"/>
    <w:rsid w:val="00E752CF"/>
    <w:rsid w:val="00E7542D"/>
    <w:rsid w:val="00E75642"/>
    <w:rsid w:val="00E7564E"/>
    <w:rsid w:val="00E75666"/>
    <w:rsid w:val="00E756BD"/>
    <w:rsid w:val="00E75896"/>
    <w:rsid w:val="00E75AAC"/>
    <w:rsid w:val="00E75B2B"/>
    <w:rsid w:val="00E75C82"/>
    <w:rsid w:val="00E75D86"/>
    <w:rsid w:val="00E75EA9"/>
    <w:rsid w:val="00E76053"/>
    <w:rsid w:val="00E7608C"/>
    <w:rsid w:val="00E76349"/>
    <w:rsid w:val="00E7662A"/>
    <w:rsid w:val="00E766C2"/>
    <w:rsid w:val="00E768DD"/>
    <w:rsid w:val="00E76A41"/>
    <w:rsid w:val="00E76B3A"/>
    <w:rsid w:val="00E76FCE"/>
    <w:rsid w:val="00E7742D"/>
    <w:rsid w:val="00E774EE"/>
    <w:rsid w:val="00E775C3"/>
    <w:rsid w:val="00E776DE"/>
    <w:rsid w:val="00E77815"/>
    <w:rsid w:val="00E77B03"/>
    <w:rsid w:val="00E77C16"/>
    <w:rsid w:val="00E77C4C"/>
    <w:rsid w:val="00E77C50"/>
    <w:rsid w:val="00E77D61"/>
    <w:rsid w:val="00E77F01"/>
    <w:rsid w:val="00E80286"/>
    <w:rsid w:val="00E804D8"/>
    <w:rsid w:val="00E80652"/>
    <w:rsid w:val="00E8068B"/>
    <w:rsid w:val="00E80C48"/>
    <w:rsid w:val="00E80F85"/>
    <w:rsid w:val="00E81061"/>
    <w:rsid w:val="00E81239"/>
    <w:rsid w:val="00E81BAE"/>
    <w:rsid w:val="00E81EB6"/>
    <w:rsid w:val="00E82154"/>
    <w:rsid w:val="00E82155"/>
    <w:rsid w:val="00E8217A"/>
    <w:rsid w:val="00E824DF"/>
    <w:rsid w:val="00E826D5"/>
    <w:rsid w:val="00E82835"/>
    <w:rsid w:val="00E82B45"/>
    <w:rsid w:val="00E82DFF"/>
    <w:rsid w:val="00E82E7E"/>
    <w:rsid w:val="00E82F52"/>
    <w:rsid w:val="00E8326E"/>
    <w:rsid w:val="00E833D2"/>
    <w:rsid w:val="00E833E2"/>
    <w:rsid w:val="00E83463"/>
    <w:rsid w:val="00E83579"/>
    <w:rsid w:val="00E839BE"/>
    <w:rsid w:val="00E83CC2"/>
    <w:rsid w:val="00E84345"/>
    <w:rsid w:val="00E843AB"/>
    <w:rsid w:val="00E8465A"/>
    <w:rsid w:val="00E8490D"/>
    <w:rsid w:val="00E84CB3"/>
    <w:rsid w:val="00E8518E"/>
    <w:rsid w:val="00E85241"/>
    <w:rsid w:val="00E85244"/>
    <w:rsid w:val="00E85709"/>
    <w:rsid w:val="00E85A2F"/>
    <w:rsid w:val="00E85A8A"/>
    <w:rsid w:val="00E85BB1"/>
    <w:rsid w:val="00E85E55"/>
    <w:rsid w:val="00E86309"/>
    <w:rsid w:val="00E863FB"/>
    <w:rsid w:val="00E867DD"/>
    <w:rsid w:val="00E8688C"/>
    <w:rsid w:val="00E86991"/>
    <w:rsid w:val="00E86B57"/>
    <w:rsid w:val="00E86C81"/>
    <w:rsid w:val="00E86E83"/>
    <w:rsid w:val="00E86EA1"/>
    <w:rsid w:val="00E86F3C"/>
    <w:rsid w:val="00E87210"/>
    <w:rsid w:val="00E87839"/>
    <w:rsid w:val="00E87A24"/>
    <w:rsid w:val="00E87B3A"/>
    <w:rsid w:val="00E87CC4"/>
    <w:rsid w:val="00E87D23"/>
    <w:rsid w:val="00E900BA"/>
    <w:rsid w:val="00E903CC"/>
    <w:rsid w:val="00E904AA"/>
    <w:rsid w:val="00E90B49"/>
    <w:rsid w:val="00E90BBD"/>
    <w:rsid w:val="00E90EA9"/>
    <w:rsid w:val="00E90FE2"/>
    <w:rsid w:val="00E91107"/>
    <w:rsid w:val="00E9115B"/>
    <w:rsid w:val="00E9124A"/>
    <w:rsid w:val="00E913BF"/>
    <w:rsid w:val="00E9160D"/>
    <w:rsid w:val="00E91AEA"/>
    <w:rsid w:val="00E91EBA"/>
    <w:rsid w:val="00E9213A"/>
    <w:rsid w:val="00E9221D"/>
    <w:rsid w:val="00E92277"/>
    <w:rsid w:val="00E924AB"/>
    <w:rsid w:val="00E92552"/>
    <w:rsid w:val="00E92AEB"/>
    <w:rsid w:val="00E92B7C"/>
    <w:rsid w:val="00E92B96"/>
    <w:rsid w:val="00E92DA3"/>
    <w:rsid w:val="00E92E3E"/>
    <w:rsid w:val="00E92FB8"/>
    <w:rsid w:val="00E93326"/>
    <w:rsid w:val="00E93C7E"/>
    <w:rsid w:val="00E94612"/>
    <w:rsid w:val="00E94680"/>
    <w:rsid w:val="00E94F61"/>
    <w:rsid w:val="00E950E1"/>
    <w:rsid w:val="00E95160"/>
    <w:rsid w:val="00E95199"/>
    <w:rsid w:val="00E953E3"/>
    <w:rsid w:val="00E95815"/>
    <w:rsid w:val="00E95A64"/>
    <w:rsid w:val="00E95A82"/>
    <w:rsid w:val="00E95C83"/>
    <w:rsid w:val="00E95D69"/>
    <w:rsid w:val="00E95DE5"/>
    <w:rsid w:val="00E95F32"/>
    <w:rsid w:val="00E95FCA"/>
    <w:rsid w:val="00E96198"/>
    <w:rsid w:val="00E962A6"/>
    <w:rsid w:val="00E966FE"/>
    <w:rsid w:val="00E96748"/>
    <w:rsid w:val="00E9686C"/>
    <w:rsid w:val="00E9691A"/>
    <w:rsid w:val="00E96A09"/>
    <w:rsid w:val="00E96C4B"/>
    <w:rsid w:val="00E96F4E"/>
    <w:rsid w:val="00E97097"/>
    <w:rsid w:val="00E9727F"/>
    <w:rsid w:val="00E97300"/>
    <w:rsid w:val="00E97342"/>
    <w:rsid w:val="00E97766"/>
    <w:rsid w:val="00E97882"/>
    <w:rsid w:val="00E97B7F"/>
    <w:rsid w:val="00E97BB0"/>
    <w:rsid w:val="00E97F20"/>
    <w:rsid w:val="00EA0028"/>
    <w:rsid w:val="00EA0214"/>
    <w:rsid w:val="00EA071B"/>
    <w:rsid w:val="00EA0886"/>
    <w:rsid w:val="00EA09F8"/>
    <w:rsid w:val="00EA0B0C"/>
    <w:rsid w:val="00EA0B42"/>
    <w:rsid w:val="00EA0C70"/>
    <w:rsid w:val="00EA0EC2"/>
    <w:rsid w:val="00EA112B"/>
    <w:rsid w:val="00EA153D"/>
    <w:rsid w:val="00EA17A6"/>
    <w:rsid w:val="00EA18C2"/>
    <w:rsid w:val="00EA196F"/>
    <w:rsid w:val="00EA1B56"/>
    <w:rsid w:val="00EA1CB5"/>
    <w:rsid w:val="00EA1DAA"/>
    <w:rsid w:val="00EA208B"/>
    <w:rsid w:val="00EA2238"/>
    <w:rsid w:val="00EA242D"/>
    <w:rsid w:val="00EA2482"/>
    <w:rsid w:val="00EA2685"/>
    <w:rsid w:val="00EA2831"/>
    <w:rsid w:val="00EA28EC"/>
    <w:rsid w:val="00EA2A8E"/>
    <w:rsid w:val="00EA2AC1"/>
    <w:rsid w:val="00EA2AC7"/>
    <w:rsid w:val="00EA2ADE"/>
    <w:rsid w:val="00EA2CB4"/>
    <w:rsid w:val="00EA2F36"/>
    <w:rsid w:val="00EA2F7E"/>
    <w:rsid w:val="00EA3155"/>
    <w:rsid w:val="00EA31DC"/>
    <w:rsid w:val="00EA32E4"/>
    <w:rsid w:val="00EA344F"/>
    <w:rsid w:val="00EA36D2"/>
    <w:rsid w:val="00EA378A"/>
    <w:rsid w:val="00EA383F"/>
    <w:rsid w:val="00EA3A14"/>
    <w:rsid w:val="00EA3DAF"/>
    <w:rsid w:val="00EA3DE5"/>
    <w:rsid w:val="00EA3E40"/>
    <w:rsid w:val="00EA3F37"/>
    <w:rsid w:val="00EA41D2"/>
    <w:rsid w:val="00EA432A"/>
    <w:rsid w:val="00EA43B6"/>
    <w:rsid w:val="00EA4506"/>
    <w:rsid w:val="00EA468B"/>
    <w:rsid w:val="00EA46E6"/>
    <w:rsid w:val="00EA476A"/>
    <w:rsid w:val="00EA49B6"/>
    <w:rsid w:val="00EA49BF"/>
    <w:rsid w:val="00EA4ABB"/>
    <w:rsid w:val="00EA4B9C"/>
    <w:rsid w:val="00EA4C0E"/>
    <w:rsid w:val="00EA5184"/>
    <w:rsid w:val="00EA53D2"/>
    <w:rsid w:val="00EA5740"/>
    <w:rsid w:val="00EA5889"/>
    <w:rsid w:val="00EA599F"/>
    <w:rsid w:val="00EA5C16"/>
    <w:rsid w:val="00EA5DA4"/>
    <w:rsid w:val="00EA6068"/>
    <w:rsid w:val="00EA657B"/>
    <w:rsid w:val="00EA676A"/>
    <w:rsid w:val="00EA6862"/>
    <w:rsid w:val="00EA6B04"/>
    <w:rsid w:val="00EA6C38"/>
    <w:rsid w:val="00EA6DB7"/>
    <w:rsid w:val="00EA6E03"/>
    <w:rsid w:val="00EA70E1"/>
    <w:rsid w:val="00EA7207"/>
    <w:rsid w:val="00EA7B23"/>
    <w:rsid w:val="00EA7F4D"/>
    <w:rsid w:val="00EB029F"/>
    <w:rsid w:val="00EB02C0"/>
    <w:rsid w:val="00EB05C7"/>
    <w:rsid w:val="00EB0628"/>
    <w:rsid w:val="00EB09C1"/>
    <w:rsid w:val="00EB09ED"/>
    <w:rsid w:val="00EB0A15"/>
    <w:rsid w:val="00EB0C17"/>
    <w:rsid w:val="00EB0ED4"/>
    <w:rsid w:val="00EB1150"/>
    <w:rsid w:val="00EB1440"/>
    <w:rsid w:val="00EB1655"/>
    <w:rsid w:val="00EB170B"/>
    <w:rsid w:val="00EB182E"/>
    <w:rsid w:val="00EB1A1C"/>
    <w:rsid w:val="00EB1A37"/>
    <w:rsid w:val="00EB1C90"/>
    <w:rsid w:val="00EB1CF4"/>
    <w:rsid w:val="00EB20D5"/>
    <w:rsid w:val="00EB2138"/>
    <w:rsid w:val="00EB218F"/>
    <w:rsid w:val="00EB21B1"/>
    <w:rsid w:val="00EB2717"/>
    <w:rsid w:val="00EB2809"/>
    <w:rsid w:val="00EB31CC"/>
    <w:rsid w:val="00EB36F1"/>
    <w:rsid w:val="00EB3776"/>
    <w:rsid w:val="00EB3873"/>
    <w:rsid w:val="00EB3916"/>
    <w:rsid w:val="00EB3BE6"/>
    <w:rsid w:val="00EB3F15"/>
    <w:rsid w:val="00EB4561"/>
    <w:rsid w:val="00EB49FE"/>
    <w:rsid w:val="00EB4ADD"/>
    <w:rsid w:val="00EB4B24"/>
    <w:rsid w:val="00EB4C7B"/>
    <w:rsid w:val="00EB4D4E"/>
    <w:rsid w:val="00EB4DAF"/>
    <w:rsid w:val="00EB5D2C"/>
    <w:rsid w:val="00EB60DA"/>
    <w:rsid w:val="00EB69E1"/>
    <w:rsid w:val="00EB69ED"/>
    <w:rsid w:val="00EB6BF2"/>
    <w:rsid w:val="00EB6DAC"/>
    <w:rsid w:val="00EB72BA"/>
    <w:rsid w:val="00EB74A1"/>
    <w:rsid w:val="00EB7508"/>
    <w:rsid w:val="00EB7519"/>
    <w:rsid w:val="00EB76BE"/>
    <w:rsid w:val="00EB76F9"/>
    <w:rsid w:val="00EB78BA"/>
    <w:rsid w:val="00EB790F"/>
    <w:rsid w:val="00EB79AB"/>
    <w:rsid w:val="00EB7D42"/>
    <w:rsid w:val="00EB7D60"/>
    <w:rsid w:val="00EB7DBB"/>
    <w:rsid w:val="00EC009B"/>
    <w:rsid w:val="00EC05BF"/>
    <w:rsid w:val="00EC0981"/>
    <w:rsid w:val="00EC0EDC"/>
    <w:rsid w:val="00EC0F04"/>
    <w:rsid w:val="00EC1495"/>
    <w:rsid w:val="00EC1663"/>
    <w:rsid w:val="00EC16FD"/>
    <w:rsid w:val="00EC1821"/>
    <w:rsid w:val="00EC1A5C"/>
    <w:rsid w:val="00EC1C3E"/>
    <w:rsid w:val="00EC22B2"/>
    <w:rsid w:val="00EC246F"/>
    <w:rsid w:val="00EC2AA9"/>
    <w:rsid w:val="00EC3265"/>
    <w:rsid w:val="00EC32C6"/>
    <w:rsid w:val="00EC32F4"/>
    <w:rsid w:val="00EC330D"/>
    <w:rsid w:val="00EC352A"/>
    <w:rsid w:val="00EC353F"/>
    <w:rsid w:val="00EC3C15"/>
    <w:rsid w:val="00EC3D2F"/>
    <w:rsid w:val="00EC3D8E"/>
    <w:rsid w:val="00EC3FE7"/>
    <w:rsid w:val="00EC44EE"/>
    <w:rsid w:val="00EC4C25"/>
    <w:rsid w:val="00EC4C69"/>
    <w:rsid w:val="00EC4EBB"/>
    <w:rsid w:val="00EC4F00"/>
    <w:rsid w:val="00EC4F5E"/>
    <w:rsid w:val="00EC4F5F"/>
    <w:rsid w:val="00EC4FCB"/>
    <w:rsid w:val="00EC50A6"/>
    <w:rsid w:val="00EC50E3"/>
    <w:rsid w:val="00EC533D"/>
    <w:rsid w:val="00EC56DC"/>
    <w:rsid w:val="00EC5704"/>
    <w:rsid w:val="00EC57CD"/>
    <w:rsid w:val="00EC5927"/>
    <w:rsid w:val="00EC5D75"/>
    <w:rsid w:val="00EC6009"/>
    <w:rsid w:val="00EC66B0"/>
    <w:rsid w:val="00EC6B4D"/>
    <w:rsid w:val="00EC6B6A"/>
    <w:rsid w:val="00EC6E80"/>
    <w:rsid w:val="00EC6F47"/>
    <w:rsid w:val="00EC6FB9"/>
    <w:rsid w:val="00EC70CC"/>
    <w:rsid w:val="00EC70F8"/>
    <w:rsid w:val="00EC71FB"/>
    <w:rsid w:val="00EC73AF"/>
    <w:rsid w:val="00EC740F"/>
    <w:rsid w:val="00EC74A3"/>
    <w:rsid w:val="00EC75A0"/>
    <w:rsid w:val="00EC7816"/>
    <w:rsid w:val="00EC799B"/>
    <w:rsid w:val="00EC7B5C"/>
    <w:rsid w:val="00ED01FF"/>
    <w:rsid w:val="00ED022F"/>
    <w:rsid w:val="00ED061F"/>
    <w:rsid w:val="00ED082B"/>
    <w:rsid w:val="00ED0847"/>
    <w:rsid w:val="00ED0AD2"/>
    <w:rsid w:val="00ED0BA8"/>
    <w:rsid w:val="00ED0F54"/>
    <w:rsid w:val="00ED10E7"/>
    <w:rsid w:val="00ED11CA"/>
    <w:rsid w:val="00ED138A"/>
    <w:rsid w:val="00ED13C2"/>
    <w:rsid w:val="00ED144D"/>
    <w:rsid w:val="00ED14D6"/>
    <w:rsid w:val="00ED1793"/>
    <w:rsid w:val="00ED17E5"/>
    <w:rsid w:val="00ED199C"/>
    <w:rsid w:val="00ED1C72"/>
    <w:rsid w:val="00ED2022"/>
    <w:rsid w:val="00ED2059"/>
    <w:rsid w:val="00ED2358"/>
    <w:rsid w:val="00ED24CB"/>
    <w:rsid w:val="00ED2533"/>
    <w:rsid w:val="00ED2675"/>
    <w:rsid w:val="00ED2965"/>
    <w:rsid w:val="00ED2B69"/>
    <w:rsid w:val="00ED2BA0"/>
    <w:rsid w:val="00ED313A"/>
    <w:rsid w:val="00ED31C3"/>
    <w:rsid w:val="00ED31C9"/>
    <w:rsid w:val="00ED31F3"/>
    <w:rsid w:val="00ED325C"/>
    <w:rsid w:val="00ED32F1"/>
    <w:rsid w:val="00ED3702"/>
    <w:rsid w:val="00ED3CA6"/>
    <w:rsid w:val="00ED3EC3"/>
    <w:rsid w:val="00ED3EDD"/>
    <w:rsid w:val="00ED3F82"/>
    <w:rsid w:val="00ED3FE1"/>
    <w:rsid w:val="00ED4278"/>
    <w:rsid w:val="00ED445E"/>
    <w:rsid w:val="00ED4555"/>
    <w:rsid w:val="00ED47EB"/>
    <w:rsid w:val="00ED47F6"/>
    <w:rsid w:val="00ED4F86"/>
    <w:rsid w:val="00ED5025"/>
    <w:rsid w:val="00ED5173"/>
    <w:rsid w:val="00ED520A"/>
    <w:rsid w:val="00ED52B3"/>
    <w:rsid w:val="00ED52D4"/>
    <w:rsid w:val="00ED53DB"/>
    <w:rsid w:val="00ED5568"/>
    <w:rsid w:val="00ED5724"/>
    <w:rsid w:val="00ED57F1"/>
    <w:rsid w:val="00ED59A9"/>
    <w:rsid w:val="00ED5A90"/>
    <w:rsid w:val="00ED5B93"/>
    <w:rsid w:val="00ED5CCB"/>
    <w:rsid w:val="00ED5E20"/>
    <w:rsid w:val="00ED5E6A"/>
    <w:rsid w:val="00ED5E8F"/>
    <w:rsid w:val="00ED6324"/>
    <w:rsid w:val="00ED6EA9"/>
    <w:rsid w:val="00ED70A9"/>
    <w:rsid w:val="00ED76CA"/>
    <w:rsid w:val="00ED78DF"/>
    <w:rsid w:val="00ED79E7"/>
    <w:rsid w:val="00ED7A44"/>
    <w:rsid w:val="00ED7D69"/>
    <w:rsid w:val="00ED7E07"/>
    <w:rsid w:val="00EE0429"/>
    <w:rsid w:val="00EE0784"/>
    <w:rsid w:val="00EE078F"/>
    <w:rsid w:val="00EE0A30"/>
    <w:rsid w:val="00EE1177"/>
    <w:rsid w:val="00EE11DB"/>
    <w:rsid w:val="00EE1796"/>
    <w:rsid w:val="00EE17C3"/>
    <w:rsid w:val="00EE194B"/>
    <w:rsid w:val="00EE1CEC"/>
    <w:rsid w:val="00EE1EB2"/>
    <w:rsid w:val="00EE20A4"/>
    <w:rsid w:val="00EE21DB"/>
    <w:rsid w:val="00EE220D"/>
    <w:rsid w:val="00EE25C6"/>
    <w:rsid w:val="00EE29A7"/>
    <w:rsid w:val="00EE2A69"/>
    <w:rsid w:val="00EE2D91"/>
    <w:rsid w:val="00EE2DFE"/>
    <w:rsid w:val="00EE2FE2"/>
    <w:rsid w:val="00EE3476"/>
    <w:rsid w:val="00EE3DD3"/>
    <w:rsid w:val="00EE3F63"/>
    <w:rsid w:val="00EE43BE"/>
    <w:rsid w:val="00EE44DD"/>
    <w:rsid w:val="00EE4A41"/>
    <w:rsid w:val="00EE4C6A"/>
    <w:rsid w:val="00EE4D8C"/>
    <w:rsid w:val="00EE5003"/>
    <w:rsid w:val="00EE500C"/>
    <w:rsid w:val="00EE551E"/>
    <w:rsid w:val="00EE5B6F"/>
    <w:rsid w:val="00EE5DB1"/>
    <w:rsid w:val="00EE613A"/>
    <w:rsid w:val="00EE6868"/>
    <w:rsid w:val="00EE68A7"/>
    <w:rsid w:val="00EE6B81"/>
    <w:rsid w:val="00EE6C38"/>
    <w:rsid w:val="00EE722A"/>
    <w:rsid w:val="00EE75A2"/>
    <w:rsid w:val="00EE7651"/>
    <w:rsid w:val="00EE7718"/>
    <w:rsid w:val="00EE7A23"/>
    <w:rsid w:val="00EE7C06"/>
    <w:rsid w:val="00EE7C21"/>
    <w:rsid w:val="00EF00D2"/>
    <w:rsid w:val="00EF04C5"/>
    <w:rsid w:val="00EF06A5"/>
    <w:rsid w:val="00EF06FB"/>
    <w:rsid w:val="00EF09A7"/>
    <w:rsid w:val="00EF0DC3"/>
    <w:rsid w:val="00EF115A"/>
    <w:rsid w:val="00EF16AF"/>
    <w:rsid w:val="00EF17C1"/>
    <w:rsid w:val="00EF1B84"/>
    <w:rsid w:val="00EF1B85"/>
    <w:rsid w:val="00EF20F9"/>
    <w:rsid w:val="00EF2177"/>
    <w:rsid w:val="00EF242A"/>
    <w:rsid w:val="00EF2462"/>
    <w:rsid w:val="00EF2750"/>
    <w:rsid w:val="00EF2C82"/>
    <w:rsid w:val="00EF3030"/>
    <w:rsid w:val="00EF34CD"/>
    <w:rsid w:val="00EF34DD"/>
    <w:rsid w:val="00EF3608"/>
    <w:rsid w:val="00EF3ADD"/>
    <w:rsid w:val="00EF3CAA"/>
    <w:rsid w:val="00EF3D54"/>
    <w:rsid w:val="00EF3DF5"/>
    <w:rsid w:val="00EF3EB7"/>
    <w:rsid w:val="00EF3EF9"/>
    <w:rsid w:val="00EF41F1"/>
    <w:rsid w:val="00EF49F4"/>
    <w:rsid w:val="00EF4E83"/>
    <w:rsid w:val="00EF4FA1"/>
    <w:rsid w:val="00EF4FA6"/>
    <w:rsid w:val="00EF51AA"/>
    <w:rsid w:val="00EF5258"/>
    <w:rsid w:val="00EF561F"/>
    <w:rsid w:val="00EF585C"/>
    <w:rsid w:val="00EF5F27"/>
    <w:rsid w:val="00EF6015"/>
    <w:rsid w:val="00EF60EC"/>
    <w:rsid w:val="00EF6B81"/>
    <w:rsid w:val="00EF7135"/>
    <w:rsid w:val="00EF7250"/>
    <w:rsid w:val="00EF7429"/>
    <w:rsid w:val="00EF7943"/>
    <w:rsid w:val="00EF7988"/>
    <w:rsid w:val="00EF7B83"/>
    <w:rsid w:val="00EF7BB5"/>
    <w:rsid w:val="00EF7C1D"/>
    <w:rsid w:val="00EF7F22"/>
    <w:rsid w:val="00EF7F6F"/>
    <w:rsid w:val="00F00223"/>
    <w:rsid w:val="00F002C6"/>
    <w:rsid w:val="00F003E4"/>
    <w:rsid w:val="00F0058A"/>
    <w:rsid w:val="00F0085D"/>
    <w:rsid w:val="00F0093F"/>
    <w:rsid w:val="00F00D54"/>
    <w:rsid w:val="00F00D8A"/>
    <w:rsid w:val="00F00EBC"/>
    <w:rsid w:val="00F01407"/>
    <w:rsid w:val="00F0145F"/>
    <w:rsid w:val="00F01606"/>
    <w:rsid w:val="00F016D4"/>
    <w:rsid w:val="00F01766"/>
    <w:rsid w:val="00F01A28"/>
    <w:rsid w:val="00F01C84"/>
    <w:rsid w:val="00F01E08"/>
    <w:rsid w:val="00F0240D"/>
    <w:rsid w:val="00F02601"/>
    <w:rsid w:val="00F028D3"/>
    <w:rsid w:val="00F02AE4"/>
    <w:rsid w:val="00F031B6"/>
    <w:rsid w:val="00F03218"/>
    <w:rsid w:val="00F033D2"/>
    <w:rsid w:val="00F03435"/>
    <w:rsid w:val="00F03835"/>
    <w:rsid w:val="00F03D8A"/>
    <w:rsid w:val="00F04302"/>
    <w:rsid w:val="00F046C5"/>
    <w:rsid w:val="00F046F6"/>
    <w:rsid w:val="00F04719"/>
    <w:rsid w:val="00F04901"/>
    <w:rsid w:val="00F04A35"/>
    <w:rsid w:val="00F04DF8"/>
    <w:rsid w:val="00F04EFC"/>
    <w:rsid w:val="00F05032"/>
    <w:rsid w:val="00F050DD"/>
    <w:rsid w:val="00F05222"/>
    <w:rsid w:val="00F05444"/>
    <w:rsid w:val="00F05AE0"/>
    <w:rsid w:val="00F05CD1"/>
    <w:rsid w:val="00F066CE"/>
    <w:rsid w:val="00F066F5"/>
    <w:rsid w:val="00F0670F"/>
    <w:rsid w:val="00F067E2"/>
    <w:rsid w:val="00F06891"/>
    <w:rsid w:val="00F06ACA"/>
    <w:rsid w:val="00F06BB2"/>
    <w:rsid w:val="00F06FBF"/>
    <w:rsid w:val="00F07803"/>
    <w:rsid w:val="00F0795B"/>
    <w:rsid w:val="00F07990"/>
    <w:rsid w:val="00F079B5"/>
    <w:rsid w:val="00F079C2"/>
    <w:rsid w:val="00F07AC1"/>
    <w:rsid w:val="00F07B9F"/>
    <w:rsid w:val="00F07EC1"/>
    <w:rsid w:val="00F07FA9"/>
    <w:rsid w:val="00F10098"/>
    <w:rsid w:val="00F10175"/>
    <w:rsid w:val="00F1020C"/>
    <w:rsid w:val="00F10338"/>
    <w:rsid w:val="00F10865"/>
    <w:rsid w:val="00F109D8"/>
    <w:rsid w:val="00F10BEA"/>
    <w:rsid w:val="00F10D5A"/>
    <w:rsid w:val="00F10FC6"/>
    <w:rsid w:val="00F113A4"/>
    <w:rsid w:val="00F115CF"/>
    <w:rsid w:val="00F11C1A"/>
    <w:rsid w:val="00F11C21"/>
    <w:rsid w:val="00F11EDE"/>
    <w:rsid w:val="00F11F8B"/>
    <w:rsid w:val="00F1219F"/>
    <w:rsid w:val="00F122ED"/>
    <w:rsid w:val="00F127C1"/>
    <w:rsid w:val="00F12B0F"/>
    <w:rsid w:val="00F12B2E"/>
    <w:rsid w:val="00F1359D"/>
    <w:rsid w:val="00F1378B"/>
    <w:rsid w:val="00F13939"/>
    <w:rsid w:val="00F139DD"/>
    <w:rsid w:val="00F13E37"/>
    <w:rsid w:val="00F13E89"/>
    <w:rsid w:val="00F14004"/>
    <w:rsid w:val="00F14350"/>
    <w:rsid w:val="00F1453F"/>
    <w:rsid w:val="00F149BE"/>
    <w:rsid w:val="00F14A89"/>
    <w:rsid w:val="00F152B1"/>
    <w:rsid w:val="00F15491"/>
    <w:rsid w:val="00F15630"/>
    <w:rsid w:val="00F15683"/>
    <w:rsid w:val="00F158E6"/>
    <w:rsid w:val="00F15A4A"/>
    <w:rsid w:val="00F15B9D"/>
    <w:rsid w:val="00F15C94"/>
    <w:rsid w:val="00F15DC1"/>
    <w:rsid w:val="00F1606B"/>
    <w:rsid w:val="00F16510"/>
    <w:rsid w:val="00F165B5"/>
    <w:rsid w:val="00F1663B"/>
    <w:rsid w:val="00F168E1"/>
    <w:rsid w:val="00F16F13"/>
    <w:rsid w:val="00F176BA"/>
    <w:rsid w:val="00F17B13"/>
    <w:rsid w:val="00F17C7A"/>
    <w:rsid w:val="00F17EF6"/>
    <w:rsid w:val="00F17F8E"/>
    <w:rsid w:val="00F17FE0"/>
    <w:rsid w:val="00F20046"/>
    <w:rsid w:val="00F2004C"/>
    <w:rsid w:val="00F201A9"/>
    <w:rsid w:val="00F201F8"/>
    <w:rsid w:val="00F2038C"/>
    <w:rsid w:val="00F20427"/>
    <w:rsid w:val="00F20C31"/>
    <w:rsid w:val="00F20CFD"/>
    <w:rsid w:val="00F20E59"/>
    <w:rsid w:val="00F21170"/>
    <w:rsid w:val="00F2124F"/>
    <w:rsid w:val="00F213E5"/>
    <w:rsid w:val="00F21495"/>
    <w:rsid w:val="00F21A44"/>
    <w:rsid w:val="00F21C5D"/>
    <w:rsid w:val="00F21D7F"/>
    <w:rsid w:val="00F21F46"/>
    <w:rsid w:val="00F21F78"/>
    <w:rsid w:val="00F221C0"/>
    <w:rsid w:val="00F223A9"/>
    <w:rsid w:val="00F22520"/>
    <w:rsid w:val="00F22953"/>
    <w:rsid w:val="00F22A00"/>
    <w:rsid w:val="00F22E28"/>
    <w:rsid w:val="00F22EAE"/>
    <w:rsid w:val="00F22EC0"/>
    <w:rsid w:val="00F23402"/>
    <w:rsid w:val="00F236F4"/>
    <w:rsid w:val="00F23954"/>
    <w:rsid w:val="00F23A2B"/>
    <w:rsid w:val="00F23AE3"/>
    <w:rsid w:val="00F23B88"/>
    <w:rsid w:val="00F23D1B"/>
    <w:rsid w:val="00F23FCA"/>
    <w:rsid w:val="00F24379"/>
    <w:rsid w:val="00F2479B"/>
    <w:rsid w:val="00F24CCF"/>
    <w:rsid w:val="00F24E55"/>
    <w:rsid w:val="00F24F2F"/>
    <w:rsid w:val="00F24F53"/>
    <w:rsid w:val="00F25168"/>
    <w:rsid w:val="00F251F7"/>
    <w:rsid w:val="00F25277"/>
    <w:rsid w:val="00F2566A"/>
    <w:rsid w:val="00F25A0C"/>
    <w:rsid w:val="00F25A28"/>
    <w:rsid w:val="00F25B4E"/>
    <w:rsid w:val="00F25C61"/>
    <w:rsid w:val="00F26262"/>
    <w:rsid w:val="00F26317"/>
    <w:rsid w:val="00F269AF"/>
    <w:rsid w:val="00F269C1"/>
    <w:rsid w:val="00F26A9B"/>
    <w:rsid w:val="00F26BF3"/>
    <w:rsid w:val="00F26C91"/>
    <w:rsid w:val="00F26E12"/>
    <w:rsid w:val="00F26E2D"/>
    <w:rsid w:val="00F26F46"/>
    <w:rsid w:val="00F26F52"/>
    <w:rsid w:val="00F26FD6"/>
    <w:rsid w:val="00F27247"/>
    <w:rsid w:val="00F2735F"/>
    <w:rsid w:val="00F2796F"/>
    <w:rsid w:val="00F27ADA"/>
    <w:rsid w:val="00F27B8E"/>
    <w:rsid w:val="00F27CCE"/>
    <w:rsid w:val="00F27D71"/>
    <w:rsid w:val="00F27E0F"/>
    <w:rsid w:val="00F27F7A"/>
    <w:rsid w:val="00F3006F"/>
    <w:rsid w:val="00F300D8"/>
    <w:rsid w:val="00F30EC4"/>
    <w:rsid w:val="00F310C4"/>
    <w:rsid w:val="00F31145"/>
    <w:rsid w:val="00F31369"/>
    <w:rsid w:val="00F31508"/>
    <w:rsid w:val="00F31791"/>
    <w:rsid w:val="00F317C9"/>
    <w:rsid w:val="00F318DF"/>
    <w:rsid w:val="00F31BC2"/>
    <w:rsid w:val="00F31BD6"/>
    <w:rsid w:val="00F31EDE"/>
    <w:rsid w:val="00F32749"/>
    <w:rsid w:val="00F3280D"/>
    <w:rsid w:val="00F32B79"/>
    <w:rsid w:val="00F33204"/>
    <w:rsid w:val="00F3323E"/>
    <w:rsid w:val="00F3356C"/>
    <w:rsid w:val="00F3372C"/>
    <w:rsid w:val="00F33BC7"/>
    <w:rsid w:val="00F33C62"/>
    <w:rsid w:val="00F33D75"/>
    <w:rsid w:val="00F33EAB"/>
    <w:rsid w:val="00F33F1F"/>
    <w:rsid w:val="00F340BA"/>
    <w:rsid w:val="00F3425A"/>
    <w:rsid w:val="00F34BAD"/>
    <w:rsid w:val="00F34BD6"/>
    <w:rsid w:val="00F34DE8"/>
    <w:rsid w:val="00F34E2B"/>
    <w:rsid w:val="00F34F9B"/>
    <w:rsid w:val="00F34FEB"/>
    <w:rsid w:val="00F351E4"/>
    <w:rsid w:val="00F353A9"/>
    <w:rsid w:val="00F35576"/>
    <w:rsid w:val="00F3559E"/>
    <w:rsid w:val="00F3563A"/>
    <w:rsid w:val="00F358D9"/>
    <w:rsid w:val="00F3590F"/>
    <w:rsid w:val="00F35AA2"/>
    <w:rsid w:val="00F35AC5"/>
    <w:rsid w:val="00F35CAE"/>
    <w:rsid w:val="00F35CE6"/>
    <w:rsid w:val="00F3651E"/>
    <w:rsid w:val="00F36613"/>
    <w:rsid w:val="00F36A76"/>
    <w:rsid w:val="00F36DF6"/>
    <w:rsid w:val="00F371B6"/>
    <w:rsid w:val="00F371E1"/>
    <w:rsid w:val="00F374C0"/>
    <w:rsid w:val="00F3751E"/>
    <w:rsid w:val="00F37660"/>
    <w:rsid w:val="00F376D6"/>
    <w:rsid w:val="00F3771D"/>
    <w:rsid w:val="00F3782F"/>
    <w:rsid w:val="00F37C38"/>
    <w:rsid w:val="00F37CA7"/>
    <w:rsid w:val="00F37DB0"/>
    <w:rsid w:val="00F37DF4"/>
    <w:rsid w:val="00F37F5D"/>
    <w:rsid w:val="00F4027F"/>
    <w:rsid w:val="00F40606"/>
    <w:rsid w:val="00F40E7A"/>
    <w:rsid w:val="00F40ED4"/>
    <w:rsid w:val="00F410A4"/>
    <w:rsid w:val="00F412AD"/>
    <w:rsid w:val="00F41409"/>
    <w:rsid w:val="00F4141F"/>
    <w:rsid w:val="00F4149D"/>
    <w:rsid w:val="00F41E02"/>
    <w:rsid w:val="00F41F1D"/>
    <w:rsid w:val="00F42015"/>
    <w:rsid w:val="00F42116"/>
    <w:rsid w:val="00F42B29"/>
    <w:rsid w:val="00F42E1B"/>
    <w:rsid w:val="00F42EC0"/>
    <w:rsid w:val="00F42FCA"/>
    <w:rsid w:val="00F433D2"/>
    <w:rsid w:val="00F4344C"/>
    <w:rsid w:val="00F434A6"/>
    <w:rsid w:val="00F43A91"/>
    <w:rsid w:val="00F43B23"/>
    <w:rsid w:val="00F43D8C"/>
    <w:rsid w:val="00F43F3F"/>
    <w:rsid w:val="00F43F77"/>
    <w:rsid w:val="00F44513"/>
    <w:rsid w:val="00F446E1"/>
    <w:rsid w:val="00F44706"/>
    <w:rsid w:val="00F44872"/>
    <w:rsid w:val="00F44955"/>
    <w:rsid w:val="00F44997"/>
    <w:rsid w:val="00F44B1A"/>
    <w:rsid w:val="00F44C62"/>
    <w:rsid w:val="00F44CD4"/>
    <w:rsid w:val="00F44E9E"/>
    <w:rsid w:val="00F44F85"/>
    <w:rsid w:val="00F44FBF"/>
    <w:rsid w:val="00F45591"/>
    <w:rsid w:val="00F457E6"/>
    <w:rsid w:val="00F45A67"/>
    <w:rsid w:val="00F45AB7"/>
    <w:rsid w:val="00F45BCF"/>
    <w:rsid w:val="00F461EB"/>
    <w:rsid w:val="00F465BD"/>
    <w:rsid w:val="00F465CC"/>
    <w:rsid w:val="00F46BCC"/>
    <w:rsid w:val="00F472AB"/>
    <w:rsid w:val="00F472CF"/>
    <w:rsid w:val="00F47334"/>
    <w:rsid w:val="00F4737D"/>
    <w:rsid w:val="00F4783F"/>
    <w:rsid w:val="00F47B82"/>
    <w:rsid w:val="00F47CC9"/>
    <w:rsid w:val="00F47E0E"/>
    <w:rsid w:val="00F47EEA"/>
    <w:rsid w:val="00F47F70"/>
    <w:rsid w:val="00F500B3"/>
    <w:rsid w:val="00F500DD"/>
    <w:rsid w:val="00F504B0"/>
    <w:rsid w:val="00F507B5"/>
    <w:rsid w:val="00F509D2"/>
    <w:rsid w:val="00F50A8A"/>
    <w:rsid w:val="00F50E1F"/>
    <w:rsid w:val="00F510D0"/>
    <w:rsid w:val="00F51235"/>
    <w:rsid w:val="00F512CD"/>
    <w:rsid w:val="00F512CF"/>
    <w:rsid w:val="00F512E3"/>
    <w:rsid w:val="00F513BC"/>
    <w:rsid w:val="00F5168F"/>
    <w:rsid w:val="00F518B6"/>
    <w:rsid w:val="00F518DF"/>
    <w:rsid w:val="00F51960"/>
    <w:rsid w:val="00F51998"/>
    <w:rsid w:val="00F51C33"/>
    <w:rsid w:val="00F52126"/>
    <w:rsid w:val="00F52447"/>
    <w:rsid w:val="00F5253F"/>
    <w:rsid w:val="00F5257C"/>
    <w:rsid w:val="00F5280D"/>
    <w:rsid w:val="00F529A1"/>
    <w:rsid w:val="00F52A6B"/>
    <w:rsid w:val="00F52C42"/>
    <w:rsid w:val="00F53027"/>
    <w:rsid w:val="00F531E7"/>
    <w:rsid w:val="00F532CF"/>
    <w:rsid w:val="00F537A4"/>
    <w:rsid w:val="00F53C2E"/>
    <w:rsid w:val="00F53E21"/>
    <w:rsid w:val="00F5407D"/>
    <w:rsid w:val="00F5418F"/>
    <w:rsid w:val="00F542B3"/>
    <w:rsid w:val="00F5477D"/>
    <w:rsid w:val="00F54B11"/>
    <w:rsid w:val="00F54CF6"/>
    <w:rsid w:val="00F54DC4"/>
    <w:rsid w:val="00F54E7F"/>
    <w:rsid w:val="00F54F09"/>
    <w:rsid w:val="00F5538B"/>
    <w:rsid w:val="00F553CA"/>
    <w:rsid w:val="00F554D4"/>
    <w:rsid w:val="00F555F2"/>
    <w:rsid w:val="00F556F0"/>
    <w:rsid w:val="00F5578B"/>
    <w:rsid w:val="00F559E6"/>
    <w:rsid w:val="00F55D53"/>
    <w:rsid w:val="00F56081"/>
    <w:rsid w:val="00F560F0"/>
    <w:rsid w:val="00F5614D"/>
    <w:rsid w:val="00F5645B"/>
    <w:rsid w:val="00F56793"/>
    <w:rsid w:val="00F56D59"/>
    <w:rsid w:val="00F572FB"/>
    <w:rsid w:val="00F57503"/>
    <w:rsid w:val="00F57666"/>
    <w:rsid w:val="00F57B31"/>
    <w:rsid w:val="00F57CBB"/>
    <w:rsid w:val="00F6031D"/>
    <w:rsid w:val="00F60856"/>
    <w:rsid w:val="00F6088F"/>
    <w:rsid w:val="00F609D2"/>
    <w:rsid w:val="00F60D4B"/>
    <w:rsid w:val="00F60E55"/>
    <w:rsid w:val="00F6129A"/>
    <w:rsid w:val="00F6182B"/>
    <w:rsid w:val="00F61862"/>
    <w:rsid w:val="00F6192B"/>
    <w:rsid w:val="00F61983"/>
    <w:rsid w:val="00F62272"/>
    <w:rsid w:val="00F6242D"/>
    <w:rsid w:val="00F62511"/>
    <w:rsid w:val="00F626FD"/>
    <w:rsid w:val="00F62761"/>
    <w:rsid w:val="00F627EA"/>
    <w:rsid w:val="00F62AC3"/>
    <w:rsid w:val="00F62AF0"/>
    <w:rsid w:val="00F62B4C"/>
    <w:rsid w:val="00F62F1D"/>
    <w:rsid w:val="00F62F87"/>
    <w:rsid w:val="00F62FD2"/>
    <w:rsid w:val="00F63040"/>
    <w:rsid w:val="00F631E5"/>
    <w:rsid w:val="00F63644"/>
    <w:rsid w:val="00F63745"/>
    <w:rsid w:val="00F6390D"/>
    <w:rsid w:val="00F63CA3"/>
    <w:rsid w:val="00F63E92"/>
    <w:rsid w:val="00F63EEA"/>
    <w:rsid w:val="00F63F5E"/>
    <w:rsid w:val="00F64208"/>
    <w:rsid w:val="00F64472"/>
    <w:rsid w:val="00F6460C"/>
    <w:rsid w:val="00F6469E"/>
    <w:rsid w:val="00F64E0C"/>
    <w:rsid w:val="00F651F1"/>
    <w:rsid w:val="00F65614"/>
    <w:rsid w:val="00F6577A"/>
    <w:rsid w:val="00F65CC4"/>
    <w:rsid w:val="00F65FAE"/>
    <w:rsid w:val="00F66139"/>
    <w:rsid w:val="00F662E6"/>
    <w:rsid w:val="00F6643D"/>
    <w:rsid w:val="00F66961"/>
    <w:rsid w:val="00F66BC7"/>
    <w:rsid w:val="00F66C0A"/>
    <w:rsid w:val="00F66C1C"/>
    <w:rsid w:val="00F66D7E"/>
    <w:rsid w:val="00F66DED"/>
    <w:rsid w:val="00F673AA"/>
    <w:rsid w:val="00F67773"/>
    <w:rsid w:val="00F6777A"/>
    <w:rsid w:val="00F677DC"/>
    <w:rsid w:val="00F678D6"/>
    <w:rsid w:val="00F67B3C"/>
    <w:rsid w:val="00F67BCD"/>
    <w:rsid w:val="00F67DB3"/>
    <w:rsid w:val="00F67E7C"/>
    <w:rsid w:val="00F67F91"/>
    <w:rsid w:val="00F70024"/>
    <w:rsid w:val="00F700A2"/>
    <w:rsid w:val="00F701AB"/>
    <w:rsid w:val="00F704FC"/>
    <w:rsid w:val="00F70692"/>
    <w:rsid w:val="00F70895"/>
    <w:rsid w:val="00F709E2"/>
    <w:rsid w:val="00F70C6B"/>
    <w:rsid w:val="00F70D86"/>
    <w:rsid w:val="00F70E56"/>
    <w:rsid w:val="00F70EEC"/>
    <w:rsid w:val="00F70F81"/>
    <w:rsid w:val="00F71106"/>
    <w:rsid w:val="00F712DD"/>
    <w:rsid w:val="00F712F0"/>
    <w:rsid w:val="00F714D2"/>
    <w:rsid w:val="00F71688"/>
    <w:rsid w:val="00F7172D"/>
    <w:rsid w:val="00F71809"/>
    <w:rsid w:val="00F71B2C"/>
    <w:rsid w:val="00F71EFF"/>
    <w:rsid w:val="00F72339"/>
    <w:rsid w:val="00F725CF"/>
    <w:rsid w:val="00F7275F"/>
    <w:rsid w:val="00F727E7"/>
    <w:rsid w:val="00F72B44"/>
    <w:rsid w:val="00F72BFE"/>
    <w:rsid w:val="00F72C52"/>
    <w:rsid w:val="00F72E7D"/>
    <w:rsid w:val="00F72F46"/>
    <w:rsid w:val="00F73013"/>
    <w:rsid w:val="00F7340E"/>
    <w:rsid w:val="00F734C2"/>
    <w:rsid w:val="00F7370F"/>
    <w:rsid w:val="00F7388F"/>
    <w:rsid w:val="00F73A97"/>
    <w:rsid w:val="00F7412D"/>
    <w:rsid w:val="00F741AC"/>
    <w:rsid w:val="00F743C1"/>
    <w:rsid w:val="00F74622"/>
    <w:rsid w:val="00F74740"/>
    <w:rsid w:val="00F74882"/>
    <w:rsid w:val="00F74AEB"/>
    <w:rsid w:val="00F74CE7"/>
    <w:rsid w:val="00F74FF9"/>
    <w:rsid w:val="00F751DF"/>
    <w:rsid w:val="00F753F5"/>
    <w:rsid w:val="00F75420"/>
    <w:rsid w:val="00F754C0"/>
    <w:rsid w:val="00F755BA"/>
    <w:rsid w:val="00F7567D"/>
    <w:rsid w:val="00F7571E"/>
    <w:rsid w:val="00F757B3"/>
    <w:rsid w:val="00F75EC8"/>
    <w:rsid w:val="00F76219"/>
    <w:rsid w:val="00F76535"/>
    <w:rsid w:val="00F766D2"/>
    <w:rsid w:val="00F766D4"/>
    <w:rsid w:val="00F76B6F"/>
    <w:rsid w:val="00F76CF4"/>
    <w:rsid w:val="00F771CC"/>
    <w:rsid w:val="00F7733A"/>
    <w:rsid w:val="00F77529"/>
    <w:rsid w:val="00F775D7"/>
    <w:rsid w:val="00F77624"/>
    <w:rsid w:val="00F7763E"/>
    <w:rsid w:val="00F776A2"/>
    <w:rsid w:val="00F77920"/>
    <w:rsid w:val="00F77C4C"/>
    <w:rsid w:val="00F77C64"/>
    <w:rsid w:val="00F77F4A"/>
    <w:rsid w:val="00F800E4"/>
    <w:rsid w:val="00F802CB"/>
    <w:rsid w:val="00F804F9"/>
    <w:rsid w:val="00F80BAE"/>
    <w:rsid w:val="00F80C9B"/>
    <w:rsid w:val="00F80E9B"/>
    <w:rsid w:val="00F8127D"/>
    <w:rsid w:val="00F8133C"/>
    <w:rsid w:val="00F815C0"/>
    <w:rsid w:val="00F8168C"/>
    <w:rsid w:val="00F81713"/>
    <w:rsid w:val="00F8172D"/>
    <w:rsid w:val="00F81A95"/>
    <w:rsid w:val="00F81C2B"/>
    <w:rsid w:val="00F81E5D"/>
    <w:rsid w:val="00F81E9A"/>
    <w:rsid w:val="00F82141"/>
    <w:rsid w:val="00F822B7"/>
    <w:rsid w:val="00F82440"/>
    <w:rsid w:val="00F82805"/>
    <w:rsid w:val="00F82A09"/>
    <w:rsid w:val="00F82A4B"/>
    <w:rsid w:val="00F82B31"/>
    <w:rsid w:val="00F82EF9"/>
    <w:rsid w:val="00F83005"/>
    <w:rsid w:val="00F83080"/>
    <w:rsid w:val="00F834E5"/>
    <w:rsid w:val="00F8351E"/>
    <w:rsid w:val="00F83745"/>
    <w:rsid w:val="00F837D8"/>
    <w:rsid w:val="00F83A14"/>
    <w:rsid w:val="00F83B24"/>
    <w:rsid w:val="00F83D33"/>
    <w:rsid w:val="00F841CC"/>
    <w:rsid w:val="00F84786"/>
    <w:rsid w:val="00F84856"/>
    <w:rsid w:val="00F848D4"/>
    <w:rsid w:val="00F8490C"/>
    <w:rsid w:val="00F84A38"/>
    <w:rsid w:val="00F84E8A"/>
    <w:rsid w:val="00F852B4"/>
    <w:rsid w:val="00F8536C"/>
    <w:rsid w:val="00F85B0E"/>
    <w:rsid w:val="00F85C0C"/>
    <w:rsid w:val="00F86472"/>
    <w:rsid w:val="00F86529"/>
    <w:rsid w:val="00F8666C"/>
    <w:rsid w:val="00F869C5"/>
    <w:rsid w:val="00F86BA3"/>
    <w:rsid w:val="00F86BD1"/>
    <w:rsid w:val="00F86BD3"/>
    <w:rsid w:val="00F86F9E"/>
    <w:rsid w:val="00F86FEA"/>
    <w:rsid w:val="00F8712C"/>
    <w:rsid w:val="00F87297"/>
    <w:rsid w:val="00F87594"/>
    <w:rsid w:val="00F876C1"/>
    <w:rsid w:val="00F877CC"/>
    <w:rsid w:val="00F87870"/>
    <w:rsid w:val="00F879AF"/>
    <w:rsid w:val="00F87A15"/>
    <w:rsid w:val="00F87D92"/>
    <w:rsid w:val="00F90087"/>
    <w:rsid w:val="00F9020A"/>
    <w:rsid w:val="00F90514"/>
    <w:rsid w:val="00F90906"/>
    <w:rsid w:val="00F90B6D"/>
    <w:rsid w:val="00F90E68"/>
    <w:rsid w:val="00F9100D"/>
    <w:rsid w:val="00F9108A"/>
    <w:rsid w:val="00F9131B"/>
    <w:rsid w:val="00F9186D"/>
    <w:rsid w:val="00F91B16"/>
    <w:rsid w:val="00F91B27"/>
    <w:rsid w:val="00F91BDF"/>
    <w:rsid w:val="00F91BF0"/>
    <w:rsid w:val="00F922A1"/>
    <w:rsid w:val="00F92417"/>
    <w:rsid w:val="00F927BE"/>
    <w:rsid w:val="00F929A6"/>
    <w:rsid w:val="00F92AC4"/>
    <w:rsid w:val="00F92ACE"/>
    <w:rsid w:val="00F92B54"/>
    <w:rsid w:val="00F9300D"/>
    <w:rsid w:val="00F9323B"/>
    <w:rsid w:val="00F93528"/>
    <w:rsid w:val="00F94037"/>
    <w:rsid w:val="00F94285"/>
    <w:rsid w:val="00F9440F"/>
    <w:rsid w:val="00F94734"/>
    <w:rsid w:val="00F9479F"/>
    <w:rsid w:val="00F947EF"/>
    <w:rsid w:val="00F9484F"/>
    <w:rsid w:val="00F948E4"/>
    <w:rsid w:val="00F94931"/>
    <w:rsid w:val="00F94A6F"/>
    <w:rsid w:val="00F94B65"/>
    <w:rsid w:val="00F94D1B"/>
    <w:rsid w:val="00F94E0D"/>
    <w:rsid w:val="00F94ED3"/>
    <w:rsid w:val="00F95791"/>
    <w:rsid w:val="00F95947"/>
    <w:rsid w:val="00F9595F"/>
    <w:rsid w:val="00F95A0C"/>
    <w:rsid w:val="00F95B9B"/>
    <w:rsid w:val="00F95DD4"/>
    <w:rsid w:val="00F96203"/>
    <w:rsid w:val="00F96263"/>
    <w:rsid w:val="00F963D3"/>
    <w:rsid w:val="00F963D8"/>
    <w:rsid w:val="00F965F1"/>
    <w:rsid w:val="00F9673B"/>
    <w:rsid w:val="00F967EF"/>
    <w:rsid w:val="00F96C06"/>
    <w:rsid w:val="00F96D16"/>
    <w:rsid w:val="00F96E17"/>
    <w:rsid w:val="00F96EAA"/>
    <w:rsid w:val="00F975B7"/>
    <w:rsid w:val="00F97AC8"/>
    <w:rsid w:val="00F97C37"/>
    <w:rsid w:val="00F97CCA"/>
    <w:rsid w:val="00F97F62"/>
    <w:rsid w:val="00FA001E"/>
    <w:rsid w:val="00FA01B3"/>
    <w:rsid w:val="00FA0271"/>
    <w:rsid w:val="00FA06E1"/>
    <w:rsid w:val="00FA0969"/>
    <w:rsid w:val="00FA0BB4"/>
    <w:rsid w:val="00FA0BE7"/>
    <w:rsid w:val="00FA0E3E"/>
    <w:rsid w:val="00FA1295"/>
    <w:rsid w:val="00FA133C"/>
    <w:rsid w:val="00FA1AE7"/>
    <w:rsid w:val="00FA2497"/>
    <w:rsid w:val="00FA24A4"/>
    <w:rsid w:val="00FA2752"/>
    <w:rsid w:val="00FA2787"/>
    <w:rsid w:val="00FA2A58"/>
    <w:rsid w:val="00FA2E89"/>
    <w:rsid w:val="00FA30E2"/>
    <w:rsid w:val="00FA339B"/>
    <w:rsid w:val="00FA3438"/>
    <w:rsid w:val="00FA3542"/>
    <w:rsid w:val="00FA3579"/>
    <w:rsid w:val="00FA3684"/>
    <w:rsid w:val="00FA38AC"/>
    <w:rsid w:val="00FA3CE7"/>
    <w:rsid w:val="00FA3EEE"/>
    <w:rsid w:val="00FA492A"/>
    <w:rsid w:val="00FA4F06"/>
    <w:rsid w:val="00FA4FC0"/>
    <w:rsid w:val="00FA4FF1"/>
    <w:rsid w:val="00FA51F0"/>
    <w:rsid w:val="00FA52C7"/>
    <w:rsid w:val="00FA53CB"/>
    <w:rsid w:val="00FA541B"/>
    <w:rsid w:val="00FA5528"/>
    <w:rsid w:val="00FA5839"/>
    <w:rsid w:val="00FA5918"/>
    <w:rsid w:val="00FA5C45"/>
    <w:rsid w:val="00FA6333"/>
    <w:rsid w:val="00FA63FE"/>
    <w:rsid w:val="00FA6474"/>
    <w:rsid w:val="00FA653D"/>
    <w:rsid w:val="00FA65D6"/>
    <w:rsid w:val="00FA6617"/>
    <w:rsid w:val="00FA682D"/>
    <w:rsid w:val="00FA6B66"/>
    <w:rsid w:val="00FA6DF9"/>
    <w:rsid w:val="00FA6E21"/>
    <w:rsid w:val="00FA700E"/>
    <w:rsid w:val="00FA70BF"/>
    <w:rsid w:val="00FA72C8"/>
    <w:rsid w:val="00FA7359"/>
    <w:rsid w:val="00FA751B"/>
    <w:rsid w:val="00FA7890"/>
    <w:rsid w:val="00FA7CF6"/>
    <w:rsid w:val="00FA7D2F"/>
    <w:rsid w:val="00FB011A"/>
    <w:rsid w:val="00FB0226"/>
    <w:rsid w:val="00FB02FE"/>
    <w:rsid w:val="00FB0627"/>
    <w:rsid w:val="00FB077A"/>
    <w:rsid w:val="00FB0922"/>
    <w:rsid w:val="00FB0C3E"/>
    <w:rsid w:val="00FB0F69"/>
    <w:rsid w:val="00FB100F"/>
    <w:rsid w:val="00FB11A2"/>
    <w:rsid w:val="00FB125B"/>
    <w:rsid w:val="00FB1361"/>
    <w:rsid w:val="00FB158D"/>
    <w:rsid w:val="00FB1794"/>
    <w:rsid w:val="00FB2041"/>
    <w:rsid w:val="00FB20BB"/>
    <w:rsid w:val="00FB22F7"/>
    <w:rsid w:val="00FB2302"/>
    <w:rsid w:val="00FB23EB"/>
    <w:rsid w:val="00FB276D"/>
    <w:rsid w:val="00FB27C5"/>
    <w:rsid w:val="00FB2AB7"/>
    <w:rsid w:val="00FB2B42"/>
    <w:rsid w:val="00FB2E30"/>
    <w:rsid w:val="00FB30FC"/>
    <w:rsid w:val="00FB316C"/>
    <w:rsid w:val="00FB332A"/>
    <w:rsid w:val="00FB3406"/>
    <w:rsid w:val="00FB3430"/>
    <w:rsid w:val="00FB346C"/>
    <w:rsid w:val="00FB361C"/>
    <w:rsid w:val="00FB3783"/>
    <w:rsid w:val="00FB3871"/>
    <w:rsid w:val="00FB3B75"/>
    <w:rsid w:val="00FB3B7D"/>
    <w:rsid w:val="00FB3C18"/>
    <w:rsid w:val="00FB3C85"/>
    <w:rsid w:val="00FB3D7A"/>
    <w:rsid w:val="00FB42D0"/>
    <w:rsid w:val="00FB4423"/>
    <w:rsid w:val="00FB4471"/>
    <w:rsid w:val="00FB4609"/>
    <w:rsid w:val="00FB4874"/>
    <w:rsid w:val="00FB4A63"/>
    <w:rsid w:val="00FB4AFD"/>
    <w:rsid w:val="00FB4CE3"/>
    <w:rsid w:val="00FB4F66"/>
    <w:rsid w:val="00FB5046"/>
    <w:rsid w:val="00FB5392"/>
    <w:rsid w:val="00FB581C"/>
    <w:rsid w:val="00FB59CC"/>
    <w:rsid w:val="00FB5A44"/>
    <w:rsid w:val="00FB5B09"/>
    <w:rsid w:val="00FB5E88"/>
    <w:rsid w:val="00FB5F87"/>
    <w:rsid w:val="00FB60B9"/>
    <w:rsid w:val="00FB62DB"/>
    <w:rsid w:val="00FB6739"/>
    <w:rsid w:val="00FB69C3"/>
    <w:rsid w:val="00FB6A80"/>
    <w:rsid w:val="00FB6F05"/>
    <w:rsid w:val="00FB6FE2"/>
    <w:rsid w:val="00FB7159"/>
    <w:rsid w:val="00FB73E8"/>
    <w:rsid w:val="00FB76E7"/>
    <w:rsid w:val="00FB78F9"/>
    <w:rsid w:val="00FB7B1A"/>
    <w:rsid w:val="00FB7B8D"/>
    <w:rsid w:val="00FB7CCC"/>
    <w:rsid w:val="00FB7E19"/>
    <w:rsid w:val="00FB7F01"/>
    <w:rsid w:val="00FC0212"/>
    <w:rsid w:val="00FC0309"/>
    <w:rsid w:val="00FC0713"/>
    <w:rsid w:val="00FC0DAA"/>
    <w:rsid w:val="00FC0DEB"/>
    <w:rsid w:val="00FC0E7C"/>
    <w:rsid w:val="00FC0E88"/>
    <w:rsid w:val="00FC10AF"/>
    <w:rsid w:val="00FC1191"/>
    <w:rsid w:val="00FC1212"/>
    <w:rsid w:val="00FC1485"/>
    <w:rsid w:val="00FC14E4"/>
    <w:rsid w:val="00FC159F"/>
    <w:rsid w:val="00FC17E3"/>
    <w:rsid w:val="00FC1A3A"/>
    <w:rsid w:val="00FC1E21"/>
    <w:rsid w:val="00FC1FB0"/>
    <w:rsid w:val="00FC2077"/>
    <w:rsid w:val="00FC21E8"/>
    <w:rsid w:val="00FC238B"/>
    <w:rsid w:val="00FC24FD"/>
    <w:rsid w:val="00FC283F"/>
    <w:rsid w:val="00FC2A60"/>
    <w:rsid w:val="00FC2ADA"/>
    <w:rsid w:val="00FC2B13"/>
    <w:rsid w:val="00FC2B1F"/>
    <w:rsid w:val="00FC2E4A"/>
    <w:rsid w:val="00FC2FA5"/>
    <w:rsid w:val="00FC3150"/>
    <w:rsid w:val="00FC3539"/>
    <w:rsid w:val="00FC36B8"/>
    <w:rsid w:val="00FC393D"/>
    <w:rsid w:val="00FC3961"/>
    <w:rsid w:val="00FC39B6"/>
    <w:rsid w:val="00FC39E2"/>
    <w:rsid w:val="00FC3DE0"/>
    <w:rsid w:val="00FC3FDA"/>
    <w:rsid w:val="00FC4211"/>
    <w:rsid w:val="00FC4343"/>
    <w:rsid w:val="00FC4454"/>
    <w:rsid w:val="00FC44FE"/>
    <w:rsid w:val="00FC45CD"/>
    <w:rsid w:val="00FC46CC"/>
    <w:rsid w:val="00FC49EC"/>
    <w:rsid w:val="00FC502E"/>
    <w:rsid w:val="00FC53CE"/>
    <w:rsid w:val="00FC549F"/>
    <w:rsid w:val="00FC55DF"/>
    <w:rsid w:val="00FC5723"/>
    <w:rsid w:val="00FC59D2"/>
    <w:rsid w:val="00FC5AAF"/>
    <w:rsid w:val="00FC5D9B"/>
    <w:rsid w:val="00FC5DD1"/>
    <w:rsid w:val="00FC5DDE"/>
    <w:rsid w:val="00FC5EA0"/>
    <w:rsid w:val="00FC5F3C"/>
    <w:rsid w:val="00FC61E1"/>
    <w:rsid w:val="00FC6264"/>
    <w:rsid w:val="00FC66C3"/>
    <w:rsid w:val="00FC6860"/>
    <w:rsid w:val="00FC68A5"/>
    <w:rsid w:val="00FC6B4F"/>
    <w:rsid w:val="00FC71B5"/>
    <w:rsid w:val="00FC7831"/>
    <w:rsid w:val="00FC78D9"/>
    <w:rsid w:val="00FC798E"/>
    <w:rsid w:val="00FC7ADF"/>
    <w:rsid w:val="00FC7B9F"/>
    <w:rsid w:val="00FC7C39"/>
    <w:rsid w:val="00FC7D57"/>
    <w:rsid w:val="00FC7D94"/>
    <w:rsid w:val="00FC7DD6"/>
    <w:rsid w:val="00FD00AE"/>
    <w:rsid w:val="00FD010C"/>
    <w:rsid w:val="00FD0118"/>
    <w:rsid w:val="00FD0226"/>
    <w:rsid w:val="00FD0275"/>
    <w:rsid w:val="00FD078E"/>
    <w:rsid w:val="00FD1261"/>
    <w:rsid w:val="00FD15BA"/>
    <w:rsid w:val="00FD1A42"/>
    <w:rsid w:val="00FD1A77"/>
    <w:rsid w:val="00FD1C8F"/>
    <w:rsid w:val="00FD1DC3"/>
    <w:rsid w:val="00FD2434"/>
    <w:rsid w:val="00FD24FB"/>
    <w:rsid w:val="00FD2512"/>
    <w:rsid w:val="00FD297A"/>
    <w:rsid w:val="00FD2E85"/>
    <w:rsid w:val="00FD324B"/>
    <w:rsid w:val="00FD3606"/>
    <w:rsid w:val="00FD36B7"/>
    <w:rsid w:val="00FD3773"/>
    <w:rsid w:val="00FD3946"/>
    <w:rsid w:val="00FD3F3C"/>
    <w:rsid w:val="00FD3F69"/>
    <w:rsid w:val="00FD4030"/>
    <w:rsid w:val="00FD4396"/>
    <w:rsid w:val="00FD43AE"/>
    <w:rsid w:val="00FD43D8"/>
    <w:rsid w:val="00FD457C"/>
    <w:rsid w:val="00FD459E"/>
    <w:rsid w:val="00FD489A"/>
    <w:rsid w:val="00FD4906"/>
    <w:rsid w:val="00FD4ACF"/>
    <w:rsid w:val="00FD4AFB"/>
    <w:rsid w:val="00FD4DA5"/>
    <w:rsid w:val="00FD51B9"/>
    <w:rsid w:val="00FD536E"/>
    <w:rsid w:val="00FD54AE"/>
    <w:rsid w:val="00FD5B21"/>
    <w:rsid w:val="00FD5D4B"/>
    <w:rsid w:val="00FD607E"/>
    <w:rsid w:val="00FD623F"/>
    <w:rsid w:val="00FD6ABF"/>
    <w:rsid w:val="00FD7036"/>
    <w:rsid w:val="00FD7303"/>
    <w:rsid w:val="00FD74CC"/>
    <w:rsid w:val="00FD79E2"/>
    <w:rsid w:val="00FD7A27"/>
    <w:rsid w:val="00FD7C5A"/>
    <w:rsid w:val="00FE01B3"/>
    <w:rsid w:val="00FE0748"/>
    <w:rsid w:val="00FE091F"/>
    <w:rsid w:val="00FE09F7"/>
    <w:rsid w:val="00FE0A1B"/>
    <w:rsid w:val="00FE0C4A"/>
    <w:rsid w:val="00FE0DC0"/>
    <w:rsid w:val="00FE0DEB"/>
    <w:rsid w:val="00FE151E"/>
    <w:rsid w:val="00FE1723"/>
    <w:rsid w:val="00FE18E7"/>
    <w:rsid w:val="00FE1A5D"/>
    <w:rsid w:val="00FE1B49"/>
    <w:rsid w:val="00FE1C20"/>
    <w:rsid w:val="00FE1D75"/>
    <w:rsid w:val="00FE21F0"/>
    <w:rsid w:val="00FE246D"/>
    <w:rsid w:val="00FE2909"/>
    <w:rsid w:val="00FE2AA6"/>
    <w:rsid w:val="00FE2D21"/>
    <w:rsid w:val="00FE2D3C"/>
    <w:rsid w:val="00FE2DAD"/>
    <w:rsid w:val="00FE3111"/>
    <w:rsid w:val="00FE3120"/>
    <w:rsid w:val="00FE3161"/>
    <w:rsid w:val="00FE31DD"/>
    <w:rsid w:val="00FE32F7"/>
    <w:rsid w:val="00FE366D"/>
    <w:rsid w:val="00FE36DD"/>
    <w:rsid w:val="00FE39C8"/>
    <w:rsid w:val="00FE3E35"/>
    <w:rsid w:val="00FE423F"/>
    <w:rsid w:val="00FE4479"/>
    <w:rsid w:val="00FE492E"/>
    <w:rsid w:val="00FE494F"/>
    <w:rsid w:val="00FE4B0D"/>
    <w:rsid w:val="00FE4B18"/>
    <w:rsid w:val="00FE4B2C"/>
    <w:rsid w:val="00FE4E9C"/>
    <w:rsid w:val="00FE4EBA"/>
    <w:rsid w:val="00FE4EF0"/>
    <w:rsid w:val="00FE50A5"/>
    <w:rsid w:val="00FE51B3"/>
    <w:rsid w:val="00FE554E"/>
    <w:rsid w:val="00FE55EC"/>
    <w:rsid w:val="00FE59A5"/>
    <w:rsid w:val="00FE5A68"/>
    <w:rsid w:val="00FE5B82"/>
    <w:rsid w:val="00FE5ED4"/>
    <w:rsid w:val="00FE5EF8"/>
    <w:rsid w:val="00FE676D"/>
    <w:rsid w:val="00FE683D"/>
    <w:rsid w:val="00FE687F"/>
    <w:rsid w:val="00FE6D7B"/>
    <w:rsid w:val="00FE6F0D"/>
    <w:rsid w:val="00FE6F13"/>
    <w:rsid w:val="00FE70BF"/>
    <w:rsid w:val="00FE7BD7"/>
    <w:rsid w:val="00FE7D5F"/>
    <w:rsid w:val="00FE7FE8"/>
    <w:rsid w:val="00FF013A"/>
    <w:rsid w:val="00FF088E"/>
    <w:rsid w:val="00FF0898"/>
    <w:rsid w:val="00FF0911"/>
    <w:rsid w:val="00FF0C38"/>
    <w:rsid w:val="00FF0D68"/>
    <w:rsid w:val="00FF0F38"/>
    <w:rsid w:val="00FF1382"/>
    <w:rsid w:val="00FF158E"/>
    <w:rsid w:val="00FF1713"/>
    <w:rsid w:val="00FF176F"/>
    <w:rsid w:val="00FF19A6"/>
    <w:rsid w:val="00FF1B20"/>
    <w:rsid w:val="00FF1C0B"/>
    <w:rsid w:val="00FF1CFB"/>
    <w:rsid w:val="00FF226F"/>
    <w:rsid w:val="00FF252D"/>
    <w:rsid w:val="00FF254D"/>
    <w:rsid w:val="00FF27A7"/>
    <w:rsid w:val="00FF28BF"/>
    <w:rsid w:val="00FF2991"/>
    <w:rsid w:val="00FF2CFB"/>
    <w:rsid w:val="00FF2EF4"/>
    <w:rsid w:val="00FF3194"/>
    <w:rsid w:val="00FF3292"/>
    <w:rsid w:val="00FF33DE"/>
    <w:rsid w:val="00FF388E"/>
    <w:rsid w:val="00FF3A7C"/>
    <w:rsid w:val="00FF3B28"/>
    <w:rsid w:val="00FF3DF0"/>
    <w:rsid w:val="00FF4267"/>
    <w:rsid w:val="00FF42F1"/>
    <w:rsid w:val="00FF45E1"/>
    <w:rsid w:val="00FF489E"/>
    <w:rsid w:val="00FF4A9D"/>
    <w:rsid w:val="00FF4DEB"/>
    <w:rsid w:val="00FF4E51"/>
    <w:rsid w:val="00FF4ECB"/>
    <w:rsid w:val="00FF4FB5"/>
    <w:rsid w:val="00FF4FD7"/>
    <w:rsid w:val="00FF4FD8"/>
    <w:rsid w:val="00FF515B"/>
    <w:rsid w:val="00FF5397"/>
    <w:rsid w:val="00FF55D7"/>
    <w:rsid w:val="00FF59A9"/>
    <w:rsid w:val="00FF5A76"/>
    <w:rsid w:val="00FF5C4C"/>
    <w:rsid w:val="00FF5CD4"/>
    <w:rsid w:val="00FF5E29"/>
    <w:rsid w:val="00FF61FF"/>
    <w:rsid w:val="00FF63C6"/>
    <w:rsid w:val="00FF682B"/>
    <w:rsid w:val="00FF6C13"/>
    <w:rsid w:val="00FF6E16"/>
    <w:rsid w:val="00FF7176"/>
    <w:rsid w:val="00FF75A7"/>
    <w:rsid w:val="00FF76AF"/>
    <w:rsid w:val="00FF788D"/>
    <w:rsid w:val="00FF7AD9"/>
    <w:rsid w:val="00FF7AEF"/>
    <w:rsid w:val="00FF7BE6"/>
    <w:rsid w:val="00FF7C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5"/>
    <o:shapelayout v:ext="edit">
      <o:idmap v:ext="edit" data="1"/>
    </o:shapelayout>
  </w:shapeDefaults>
  <w:decimalSymbol w:val="."/>
  <w:listSeparator w:val=","/>
  <w14:docId w14:val="1180DB54"/>
  <w15:docId w15:val="{FFFF800B-5761-45CC-B4BB-E2948D4E17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semiHidden="1" w:uiPriority="0" w:unhideWhenUsed="1"/>
    <w:lsdException w:name="index 2" w:locked="1" w:semiHidden="1" w:uiPriority="0" w:unhideWhenUsed="1"/>
    <w:lsdException w:name="index 3" w:locked="1" w:semiHidden="1" w:uiPriority="0" w:unhideWhenUsed="1"/>
    <w:lsdException w:name="index 4" w:locked="1" w:semiHidden="1" w:uiPriority="0" w:unhideWhenUsed="1"/>
    <w:lsdException w:name="index 5" w:locked="1" w:semiHidden="1" w:uiPriority="0" w:unhideWhenUsed="1"/>
    <w:lsdException w:name="index 6" w:locked="1" w:semiHidden="1" w:uiPriority="0" w:unhideWhenUsed="1"/>
    <w:lsdException w:name="index 7" w:locked="1" w:semiHidden="1" w:uiPriority="0" w:unhideWhenUsed="1"/>
    <w:lsdException w:name="index 8" w:locked="1" w:semiHidden="1" w:uiPriority="0" w:unhideWhenUsed="1"/>
    <w:lsdException w:name="index 9" w:locked="1" w:semiHidden="1" w:uiPriority="0" w:unhideWhenUsed="1"/>
    <w:lsdException w:name="toc 1" w:locked="1" w:semiHidden="1" w:uiPriority="0" w:unhideWhenUsed="1"/>
    <w:lsdException w:name="toc 2" w:locked="1" w:semiHidden="1" w:uiPriority="0" w:unhideWhenUsed="1"/>
    <w:lsdException w:name="toc 3" w:locked="1" w:semiHidden="1" w:uiPriority="0" w:unhideWhenUsed="1"/>
    <w:lsdException w:name="toc 4" w:locked="1" w:semiHidden="1" w:uiPriority="0" w:unhideWhenUsed="1"/>
    <w:lsdException w:name="toc 5" w:locked="1" w:semiHidden="1" w:uiPriority="0" w:unhideWhenUsed="1"/>
    <w:lsdException w:name="toc 6" w:locked="1" w:semiHidden="1" w:uiPriority="0" w:unhideWhenUsed="1"/>
    <w:lsdException w:name="toc 7" w:locked="1" w:semiHidden="1" w:uiPriority="0" w:unhideWhenUsed="1"/>
    <w:lsdException w:name="toc 8" w:locked="1" w:semiHidden="1" w:uiPriority="0" w:unhideWhenUsed="1"/>
    <w:lsdException w:name="toc 9" w:locked="1" w:semiHidden="1" w:uiPriority="0" w:unhideWhenUsed="1"/>
    <w:lsdException w:name="Normal Indent" w:locked="1" w:semiHidden="1" w:uiPriority="0" w:unhideWhenUsed="1"/>
    <w:lsdException w:name="footnote text" w:locked="1" w:semiHidden="1" w:unhideWhenUsed="1"/>
    <w:lsdException w:name="annotation text" w:locked="1" w:semiHidden="1" w:uiPriority="0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locked="1" w:uiPriority="0" w:qFormat="1"/>
    <w:lsdException w:name="table of figures" w:locked="1" w:semiHidden="1" w:uiPriority="0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iPriority="0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iPriority="0" w:unhideWhenUsed="1"/>
    <w:lsdException w:name="macro" w:locked="1" w:semiHidden="1" w:uiPriority="0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iPriority="0" w:unhideWhenUsed="1"/>
    <w:lsdException w:name="List Number" w:locked="1" w:semiHidden="1" w:uiPriority="0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iPriority="0" w:unhideWhenUsed="1"/>
    <w:lsdException w:name="List Bullet 3" w:locked="1" w:semiHidden="1" w:uiPriority="0" w:unhideWhenUsed="1"/>
    <w:lsdException w:name="List Bullet 4" w:locked="1" w:semiHidden="1" w:uiPriority="0" w:unhideWhenUsed="1"/>
    <w:lsdException w:name="List Bullet 5" w:locked="1" w:semiHidden="1" w:uiPriority="0" w:unhideWhenUsed="1"/>
    <w:lsdException w:name="List Number 2" w:locked="1" w:semiHidden="1" w:uiPriority="0" w:unhideWhenUsed="1"/>
    <w:lsdException w:name="List Number 3" w:locked="1" w:semiHidden="1" w:uiPriority="0" w:unhideWhenUsed="1"/>
    <w:lsdException w:name="List Number 4" w:locked="1" w:semiHidden="1" w:uiPriority="0" w:unhideWhenUsed="1"/>
    <w:lsdException w:name="List Number 5" w:locked="1" w:semiHidden="1" w:uiPriority="0" w:unhideWhenUsed="1"/>
    <w:lsdException w:name="Title" w:locked="1" w:qFormat="1"/>
    <w:lsdException w:name="Closing" w:locked="1" w:semiHidden="1" w:unhideWhenUsed="1"/>
    <w:lsdException w:name="Signature" w:locked="1" w:semiHidden="1" w:uiPriority="0" w:unhideWhenUsed="1"/>
    <w:lsdException w:name="Default Paragraph Font" w:locked="1" w:semiHidden="1" w:uiPriority="1" w:unhideWhenUsed="1"/>
    <w:lsdException w:name="Body Text" w:locked="1" w:semiHidden="1" w:uiPriority="0" w:unhideWhenUsed="1"/>
    <w:lsdException w:name="Body Text Indent" w:locked="1" w:semiHidden="1" w:uiPriority="0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locked="1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iPriority="0" w:unhideWhenUsed="1"/>
    <w:lsdException w:name="Body Text First Indent 2" w:locked="1" w:semiHidden="1" w:uiPriority="0" w:unhideWhenUsed="1"/>
    <w:lsdException w:name="Note Heading" w:locked="1" w:semiHidden="1" w:unhideWhenUsed="1"/>
    <w:lsdException w:name="Body Text 2" w:locked="1" w:semiHidden="1" w:uiPriority="0" w:unhideWhenUsed="1"/>
    <w:lsdException w:name="Body Text 3" w:locked="1" w:semiHidden="1" w:uiPriority="0" w:unhideWhenUsed="1"/>
    <w:lsdException w:name="Body Text Indent 2" w:locked="1" w:semiHidden="1" w:uiPriority="0" w:unhideWhenUsed="1"/>
    <w:lsdException w:name="Body Text Indent 3" w:locked="1" w:semiHidden="1" w:unhideWhenUsed="1"/>
    <w:lsdException w:name="Block Text" w:locked="1" w:semiHidden="1" w:uiPriority="0" w:unhideWhenUsed="1"/>
    <w:lsdException w:name="Hyperlink" w:locked="1" w:semiHidden="1" w:unhideWhenUsed="1"/>
    <w:lsdException w:name="FollowedHyperlink" w:locked="1" w:semiHidden="1" w:unhideWhenUsed="1"/>
    <w:lsdException w:name="Strong" w:locked="1" w:uiPriority="0" w:qFormat="1"/>
    <w:lsdException w:name="Emphasis" w:locked="1" w:uiPriority="20" w:qFormat="1"/>
    <w:lsdException w:name="Document Map" w:locked="1" w:semiHidden="1" w:uiPriority="0" w:unhideWhenUsed="1"/>
    <w:lsdException w:name="Plain Text" w:locked="1" w:semiHidden="1" w:uiPriority="0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iPriority="0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iPriority="0" w:unhideWhenUsed="1"/>
    <w:lsdException w:name="Table Grid" w:locked="1" w:uiPriority="39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F3B6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1"/>
    <w:uiPriority w:val="99"/>
    <w:qFormat/>
    <w:rsid w:val="00D72DEC"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D72DEC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qFormat/>
    <w:rsid w:val="00D72DEC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D72DE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link w:val="Heading1"/>
    <w:uiPriority w:val="99"/>
    <w:locked/>
    <w:rsid w:val="003057D6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link w:val="Heading2"/>
    <w:locked/>
    <w:rsid w:val="003057D6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link w:val="Heading3"/>
    <w:locked/>
    <w:rsid w:val="003057D6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"/>
    <w:link w:val="BodyText"/>
    <w:locked/>
    <w:rsid w:val="003057D6"/>
    <w:rPr>
      <w:rFonts w:ascii="Arial" w:hAnsi="Arial" w:cs="Times New Roman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D72DEC"/>
    <w:pPr>
      <w:spacing w:after="120"/>
    </w:pPr>
  </w:style>
  <w:style w:type="character" w:customStyle="1" w:styleId="Heading4Char">
    <w:name w:val="Heading 4 Char"/>
    <w:link w:val="Heading4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5Char">
    <w:name w:val="Heading 5 Char"/>
    <w:link w:val="Heading5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6Char">
    <w:name w:val="Heading 6 Char"/>
    <w:link w:val="Heading6"/>
    <w:locked/>
    <w:rsid w:val="00DB5EA0"/>
    <w:rPr>
      <w:rFonts w:cs="EucrosiaUPC"/>
      <w:b/>
      <w:bCs/>
      <w:sz w:val="32"/>
      <w:szCs w:val="32"/>
      <w:u w:val="single"/>
      <w:lang w:val="en-US" w:eastAsia="en-US" w:bidi="th-TH"/>
    </w:rPr>
  </w:style>
  <w:style w:type="character" w:customStyle="1" w:styleId="Heading7Char">
    <w:name w:val="Heading 7 Char"/>
    <w:link w:val="Heading7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8Char">
    <w:name w:val="Heading 8 Char"/>
    <w:link w:val="Heading8"/>
    <w:locked/>
    <w:rsid w:val="00DB5EA0"/>
    <w:rPr>
      <w:rFonts w:cs="EucrosiaUPC"/>
      <w:b/>
      <w:bCs/>
      <w:sz w:val="32"/>
      <w:szCs w:val="32"/>
      <w:lang w:val="en-US" w:eastAsia="en-US" w:bidi="th-TH"/>
    </w:rPr>
  </w:style>
  <w:style w:type="character" w:customStyle="1" w:styleId="Heading9Char">
    <w:name w:val="Heading 9 Char"/>
    <w:link w:val="Heading9"/>
    <w:locked/>
    <w:rsid w:val="00DB5EA0"/>
    <w:rPr>
      <w:rFonts w:cs="EucrosiaUPC"/>
      <w:b/>
      <w:bCs/>
      <w:sz w:val="30"/>
      <w:szCs w:val="30"/>
      <w:lang w:val="en-US" w:eastAsia="en-US" w:bidi="th-TH"/>
    </w:rPr>
  </w:style>
  <w:style w:type="character" w:customStyle="1" w:styleId="Heading1Char">
    <w:name w:val="Heading 1 Char"/>
    <w:locked/>
    <w:rsid w:val="009C1D89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Heading2Char">
    <w:name w:val="Heading 2 Char"/>
    <w:locked/>
    <w:rsid w:val="009C1D89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ocked/>
    <w:rsid w:val="009C1D89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BodyTextChar1">
    <w:name w:val="Body Text Char1"/>
    <w:aliases w:val="bt Char1,body text Char1,Body Char1"/>
    <w:uiPriority w:val="99"/>
    <w:semiHidden/>
    <w:locked/>
    <w:rsid w:val="00DB5EA0"/>
    <w:rPr>
      <w:rFonts w:ascii="Arial" w:hAnsi="Arial" w:cs="Angsana New"/>
      <w:sz w:val="22"/>
      <w:szCs w:val="22"/>
    </w:rPr>
  </w:style>
  <w:style w:type="paragraph" w:styleId="Header">
    <w:name w:val="header"/>
    <w:basedOn w:val="Normal"/>
    <w:link w:val="Head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customStyle="1" w:styleId="AAAddress">
    <w:name w:val="AA Address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D72DEC"/>
    <w:rPr>
      <w:rFonts w:ascii="Arial" w:hAnsi="Arial" w:cs="Times New Roman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D72DE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Caption">
    <w:name w:val="caption"/>
    <w:basedOn w:val="Normal"/>
    <w:next w:val="Normal"/>
    <w:qFormat/>
    <w:rsid w:val="00D72DEC"/>
    <w:rPr>
      <w:rFonts w:cs="Times New Roman"/>
      <w:b/>
      <w:bCs/>
    </w:rPr>
  </w:style>
  <w:style w:type="paragraph" w:styleId="ListBullet">
    <w:name w:val="List Bullet"/>
    <w:basedOn w:val="Normal"/>
    <w:rsid w:val="00D72DEC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D72DEC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D72DEC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D72DEC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D72DEC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D72DEC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D72DEC"/>
    <w:pPr>
      <w:ind w:left="284"/>
    </w:pPr>
  </w:style>
  <w:style w:type="paragraph" w:customStyle="1" w:styleId="AAFrameAddress">
    <w:name w:val="AA Frame Address"/>
    <w:basedOn w:val="Heading1"/>
    <w:rsid w:val="00D72DEC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D72DEC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D72DEC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D72DEC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D72DEC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D72DEC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D72DEC"/>
    <w:pPr>
      <w:ind w:left="851" w:hanging="284"/>
    </w:pPr>
  </w:style>
  <w:style w:type="paragraph" w:styleId="Index4">
    <w:name w:val="index 4"/>
    <w:basedOn w:val="Normal"/>
    <w:next w:val="Normal"/>
    <w:semiHidden/>
    <w:rsid w:val="00D72DEC"/>
    <w:pPr>
      <w:ind w:left="1135" w:hanging="284"/>
    </w:pPr>
  </w:style>
  <w:style w:type="paragraph" w:styleId="Index6">
    <w:name w:val="index 6"/>
    <w:basedOn w:val="Normal"/>
    <w:next w:val="Normal"/>
    <w:semiHidden/>
    <w:rsid w:val="00D72DEC"/>
    <w:pPr>
      <w:ind w:left="1702" w:hanging="284"/>
    </w:pPr>
  </w:style>
  <w:style w:type="paragraph" w:styleId="Index5">
    <w:name w:val="index 5"/>
    <w:basedOn w:val="Normal"/>
    <w:next w:val="Normal"/>
    <w:semiHidden/>
    <w:rsid w:val="00D72DEC"/>
    <w:pPr>
      <w:ind w:left="1418" w:hanging="284"/>
    </w:pPr>
  </w:style>
  <w:style w:type="paragraph" w:styleId="Index7">
    <w:name w:val="index 7"/>
    <w:basedOn w:val="Normal"/>
    <w:next w:val="Normal"/>
    <w:semiHidden/>
    <w:rsid w:val="00D72DEC"/>
    <w:pPr>
      <w:ind w:left="1985" w:hanging="284"/>
    </w:pPr>
  </w:style>
  <w:style w:type="paragraph" w:styleId="Index8">
    <w:name w:val="index 8"/>
    <w:basedOn w:val="Normal"/>
    <w:next w:val="Normal"/>
    <w:semiHidden/>
    <w:rsid w:val="00D72DEC"/>
    <w:pPr>
      <w:ind w:left="2269" w:hanging="284"/>
    </w:pPr>
  </w:style>
  <w:style w:type="paragraph" w:styleId="Index9">
    <w:name w:val="index 9"/>
    <w:basedOn w:val="Normal"/>
    <w:next w:val="Normal"/>
    <w:semiHidden/>
    <w:rsid w:val="00D72DEC"/>
    <w:pPr>
      <w:ind w:left="2552" w:hanging="284"/>
    </w:pPr>
  </w:style>
  <w:style w:type="paragraph" w:styleId="TOC2">
    <w:name w:val="toc 2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D72DEC"/>
    <w:pPr>
      <w:ind w:left="851"/>
    </w:pPr>
  </w:style>
  <w:style w:type="paragraph" w:styleId="TOC5">
    <w:name w:val="toc 5"/>
    <w:basedOn w:val="Normal"/>
    <w:next w:val="Normal"/>
    <w:semiHidden/>
    <w:rsid w:val="00D72DEC"/>
    <w:pPr>
      <w:ind w:left="1134"/>
    </w:pPr>
  </w:style>
  <w:style w:type="paragraph" w:styleId="TOC6">
    <w:name w:val="toc 6"/>
    <w:basedOn w:val="Normal"/>
    <w:next w:val="Normal"/>
    <w:semiHidden/>
    <w:rsid w:val="00D72DEC"/>
    <w:pPr>
      <w:ind w:left="1418"/>
    </w:pPr>
  </w:style>
  <w:style w:type="paragraph" w:styleId="TOC7">
    <w:name w:val="toc 7"/>
    <w:basedOn w:val="Normal"/>
    <w:next w:val="Normal"/>
    <w:semiHidden/>
    <w:rsid w:val="00D72DEC"/>
    <w:pPr>
      <w:ind w:left="1701"/>
    </w:pPr>
  </w:style>
  <w:style w:type="paragraph" w:styleId="TOC8">
    <w:name w:val="toc 8"/>
    <w:basedOn w:val="Normal"/>
    <w:next w:val="Normal"/>
    <w:semiHidden/>
    <w:rsid w:val="00D72DEC"/>
    <w:pPr>
      <w:ind w:left="1985"/>
    </w:pPr>
  </w:style>
  <w:style w:type="paragraph" w:styleId="TOC9">
    <w:name w:val="toc 9"/>
    <w:basedOn w:val="Normal"/>
    <w:next w:val="Normal"/>
    <w:semiHidden/>
    <w:rsid w:val="00D72DEC"/>
    <w:pPr>
      <w:ind w:left="2268"/>
    </w:pPr>
  </w:style>
  <w:style w:type="paragraph" w:styleId="TableofFigures">
    <w:name w:val="table of figures"/>
    <w:basedOn w:val="Normal"/>
    <w:next w:val="Normal"/>
    <w:semiHidden/>
    <w:rsid w:val="00D72DEC"/>
    <w:pPr>
      <w:ind w:left="567" w:hanging="567"/>
    </w:pPr>
  </w:style>
  <w:style w:type="paragraph" w:styleId="ListBullet5">
    <w:name w:val="List Bullet 5"/>
    <w:basedOn w:val="Normal"/>
    <w:rsid w:val="00D72DEC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D72DEC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rsid w:val="00D72DEC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2">
    <w:name w:val="Body Text First Indent 2"/>
    <w:basedOn w:val="BodyTextIndent"/>
    <w:link w:val="BodyTextFirstIndent2Char"/>
    <w:rsid w:val="00D72DEC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character" w:styleId="Strong">
    <w:name w:val="Strong"/>
    <w:qFormat/>
    <w:rsid w:val="00D72DEC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D72DE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D72DEC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D72DEC"/>
    <w:rPr>
      <w:rFonts w:ascii="Arial" w:hAnsi="Arial" w:cs="Times New Roman"/>
      <w:sz w:val="13"/>
      <w:szCs w:val="13"/>
    </w:rPr>
  </w:style>
  <w:style w:type="paragraph" w:customStyle="1" w:styleId="AA2ndlevelbullet">
    <w:name w:val="AA 2nd level bullet"/>
    <w:basedOn w:val="AA1stlevelbullet"/>
    <w:rsid w:val="00D72DEC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D72DEC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D72DEC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D72DEC"/>
    <w:pPr>
      <w:framePr w:h="1054" w:wrap="around" w:y="5920"/>
    </w:pPr>
  </w:style>
  <w:style w:type="paragraph" w:customStyle="1" w:styleId="ReportHeading3">
    <w:name w:val="ReportHeading3"/>
    <w:basedOn w:val="ReportHeading2"/>
    <w:rsid w:val="00D72DEC"/>
    <w:pPr>
      <w:framePr w:h="443" w:wrap="around" w:y="8223"/>
    </w:pPr>
  </w:style>
  <w:style w:type="paragraph" w:customStyle="1" w:styleId="a">
    <w:name w:val="¢éÍ¤ÇÒ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D72DEC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D72DEC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D72DEC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D72DEC"/>
    <w:pPr>
      <w:spacing w:line="280" w:lineRule="atLeast"/>
    </w:pPr>
    <w:rPr>
      <w:b/>
      <w:bCs/>
      <w:sz w:val="22"/>
      <w:szCs w:val="22"/>
    </w:rPr>
  </w:style>
  <w:style w:type="paragraph" w:customStyle="1" w:styleId="StandaardOpinion">
    <w:name w:val="StandaardOpinion"/>
    <w:basedOn w:val="Normal"/>
    <w:rsid w:val="00D72DEC"/>
    <w:pPr>
      <w:spacing w:line="280" w:lineRule="atLeast"/>
    </w:pPr>
    <w:rPr>
      <w:sz w:val="22"/>
      <w:szCs w:val="22"/>
    </w:rPr>
  </w:style>
  <w:style w:type="paragraph" w:customStyle="1" w:styleId="T">
    <w:name w:val="Å§ª×Í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a0">
    <w:name w:val="???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link w:val="BodyText2"/>
    <w:locked/>
    <w:rsid w:val="00DB5EA0"/>
    <w:rPr>
      <w:rFonts w:ascii="Book Antiqua" w:hAnsi="Book Antiqua" w:cs="Angsana New"/>
      <w:sz w:val="22"/>
      <w:szCs w:val="22"/>
      <w:lang w:val="en-US" w:eastAsia="en-US" w:bidi="th-TH"/>
    </w:rPr>
  </w:style>
  <w:style w:type="paragraph" w:customStyle="1" w:styleId="a1">
    <w:name w:val="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sz w:val="28"/>
      <w:szCs w:val="28"/>
      <w:lang w:val="th-TH"/>
    </w:rPr>
  </w:style>
  <w:style w:type="paragraph" w:customStyle="1" w:styleId="a2">
    <w:name w:val="ºÇ¡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cs="BrowalliaUPC"/>
      <w:sz w:val="30"/>
      <w:szCs w:val="30"/>
      <w:lang w:val="th-TH"/>
    </w:rPr>
  </w:style>
  <w:style w:type="paragraph" w:customStyle="1" w:styleId="30">
    <w:name w:val="?????3?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sz w:val="22"/>
      <w:szCs w:val="22"/>
      <w:lang w:val="th-TH"/>
    </w:rPr>
  </w:style>
  <w:style w:type="paragraph" w:customStyle="1" w:styleId="a3">
    <w:name w:val="???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sz w:val="22"/>
      <w:szCs w:val="22"/>
      <w:lang w:val="th-TH"/>
    </w:rPr>
  </w:style>
  <w:style w:type="paragraph" w:customStyle="1" w:styleId="E">
    <w:name w:val="ª×èÍºÃÔÉÑ· E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cs="BrowalliaUPC"/>
      <w:sz w:val="28"/>
      <w:szCs w:val="28"/>
      <w:lang w:val="th-TH"/>
    </w:rPr>
  </w:style>
  <w:style w:type="paragraph" w:customStyle="1" w:styleId="a5">
    <w:name w:val="ลบ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cs="EucrosiaUPC"/>
      <w:sz w:val="30"/>
      <w:szCs w:val="30"/>
    </w:rPr>
  </w:style>
  <w:style w:type="character" w:customStyle="1" w:styleId="BodyText3Char">
    <w:name w:val="Body Text 3 Char"/>
    <w:link w:val="BodyText3"/>
    <w:locked/>
    <w:rsid w:val="00DB5EA0"/>
    <w:rPr>
      <w:rFonts w:cs="EucrosiaUPC"/>
      <w:sz w:val="30"/>
      <w:szCs w:val="30"/>
      <w:lang w:val="en-US" w:eastAsia="en-US" w:bidi="th-TH"/>
    </w:rPr>
  </w:style>
  <w:style w:type="character" w:styleId="PageNumber">
    <w:name w:val="page number"/>
    <w:uiPriority w:val="99"/>
    <w:rsid w:val="00D72DEC"/>
    <w:rPr>
      <w:rFonts w:cs="Times New Roman"/>
    </w:rPr>
  </w:style>
  <w:style w:type="paragraph" w:customStyle="1" w:styleId="ASSETS">
    <w:name w:val="ASSETS"/>
    <w:basedOn w:val="Normal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D72DE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cs="EucrosiaUPC"/>
      <w:sz w:val="30"/>
      <w:szCs w:val="30"/>
    </w:rPr>
  </w:style>
  <w:style w:type="character" w:customStyle="1" w:styleId="BodyTextIndent2Char">
    <w:name w:val="Body Text Indent 2 Char"/>
    <w:link w:val="BodyTextIndent2"/>
    <w:locked/>
    <w:rsid w:val="00DB5EA0"/>
    <w:rPr>
      <w:rFonts w:cs="EucrosiaUPC"/>
      <w:sz w:val="30"/>
      <w:szCs w:val="30"/>
      <w:lang w:val="en-US" w:eastAsia="en-US" w:bidi="th-TH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locked/>
    <w:rsid w:val="00DB5EA0"/>
    <w:rPr>
      <w:rFonts w:ascii="Tahoma" w:hAnsi="Tahoma" w:cs="Tahoma"/>
      <w:sz w:val="16"/>
      <w:szCs w:val="16"/>
      <w:lang w:val="en-US" w:eastAsia="en-US" w:bidi="th-TH"/>
    </w:rPr>
  </w:style>
  <w:style w:type="paragraph" w:customStyle="1" w:styleId="AccPolicyHeading">
    <w:name w:val="Acc Policy Heading"/>
    <w:basedOn w:val="BodyText"/>
    <w:link w:val="AccPolicyHeadingChar"/>
    <w:autoRedefine/>
    <w:rsid w:val="0025688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locked/>
    <w:rsid w:val="0025688D"/>
    <w:rPr>
      <w:rFonts w:ascii="Angsana New" w:hAnsi="Angsana New" w:cs="Angsana New"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link w:val="Signature"/>
    <w:locked/>
    <w:rsid w:val="00DB5EA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semiHidden/>
    <w:locked/>
    <w:rsid w:val="00DB5EA0"/>
    <w:rPr>
      <w:rFonts w:cs="Angsana New"/>
      <w:sz w:val="18"/>
      <w:lang w:val="en-GB" w:eastAsia="en-US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link w:val="MacroText"/>
    <w:semiHidden/>
    <w:locked/>
    <w:rsid w:val="00DB5EA0"/>
    <w:rPr>
      <w:rFonts w:ascii="Courier New" w:hAnsi="Courier New" w:cs="Times New Roman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locked/>
    <w:rsid w:val="003057D6"/>
    <w:rPr>
      <w:rFonts w:cs="Times New Roman"/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locked/>
    <w:rsid w:val="00DB5EA0"/>
    <w:rPr>
      <w:rFonts w:ascii="Tahoma" w:hAnsi="Tahoma" w:cs="Tahoma"/>
      <w:lang w:val="en-GB" w:eastAsia="en-US" w:bidi="ar-SA"/>
    </w:rPr>
  </w:style>
  <w:style w:type="character" w:customStyle="1" w:styleId="AccPolicyHeadingCharChar">
    <w:name w:val="Acc Policy Heading Char Char"/>
    <w:rsid w:val="000B78AD"/>
    <w:rPr>
      <w:rFonts w:cs="Times New Roman"/>
      <w:bCs/>
      <w:sz w:val="22"/>
      <w:szCs w:val="22"/>
      <w:lang w:val="en-US" w:eastAsia="en-GB" w:bidi="th-TH"/>
    </w:rPr>
  </w:style>
  <w:style w:type="paragraph" w:styleId="List">
    <w:name w:val="List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2">
    <w:name w:val="List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rFonts w:ascii="New York" w:hAnsi="Tms Rmn" w:cs="New York"/>
      <w:sz w:val="24"/>
      <w:szCs w:val="24"/>
    </w:rPr>
  </w:style>
  <w:style w:type="paragraph" w:styleId="ListContinue2">
    <w:name w:val="List Continue 2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20" w:line="240" w:lineRule="auto"/>
      <w:ind w:left="72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InsideAddress">
    <w:name w:val="Inside Address"/>
    <w:basedOn w:val="Normal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New York" w:hAnsi="Tms Rmn" w:cs="New York"/>
      <w:sz w:val="24"/>
      <w:szCs w:val="24"/>
    </w:rPr>
  </w:style>
  <w:style w:type="paragraph" w:styleId="Title">
    <w:name w:val="Title"/>
    <w:basedOn w:val="Normal"/>
    <w:link w:val="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after="60" w:line="240" w:lineRule="auto"/>
      <w:jc w:val="center"/>
      <w:textAlignment w:val="baseline"/>
    </w:pPr>
    <w:rPr>
      <w:rFonts w:ascii="Times New Roman" w:hAnsi="Tms Rmn" w:cs="Tms Rmn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99"/>
    <w:locked/>
    <w:rsid w:val="006058DD"/>
    <w:rPr>
      <w:rFonts w:ascii="Cambria" w:hAnsi="Cambria" w:cs="Angsana New"/>
      <w:b/>
      <w:bCs/>
      <w:kern w:val="28"/>
      <w:sz w:val="40"/>
      <w:szCs w:val="40"/>
    </w:rPr>
  </w:style>
  <w:style w:type="paragraph" w:customStyle="1" w:styleId="BodyText4">
    <w:name w:val="Body Text 4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customStyle="1" w:styleId="BodyText5">
    <w:name w:val="Body Text 5"/>
    <w:basedOn w:val="BodyTextIndent"/>
    <w:uiPriority w:val="99"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360"/>
      <w:textAlignment w:val="baseline"/>
    </w:pPr>
    <w:rPr>
      <w:rFonts w:ascii="New York" w:hAnsi="Tms Rmn" w:cs="New York"/>
      <w:sz w:val="24"/>
      <w:szCs w:val="24"/>
    </w:rPr>
  </w:style>
  <w:style w:type="paragraph" w:styleId="Subtitle">
    <w:name w:val="Subtitle"/>
    <w:basedOn w:val="Normal"/>
    <w:link w:val="SubtitleChar"/>
    <w:uiPriority w:val="99"/>
    <w:qFormat/>
    <w:rsid w:val="00313E2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60" w:line="240" w:lineRule="auto"/>
      <w:jc w:val="center"/>
      <w:textAlignment w:val="baseline"/>
    </w:pPr>
    <w:rPr>
      <w:rFonts w:ascii="Times New Roman" w:hAnsi="Tms Rmn" w:cs="Tms Rmn"/>
      <w:i/>
      <w:iCs/>
      <w:sz w:val="24"/>
      <w:szCs w:val="28"/>
    </w:rPr>
  </w:style>
  <w:style w:type="character" w:customStyle="1" w:styleId="SubtitleChar">
    <w:name w:val="Subtitle Char"/>
    <w:link w:val="Subtitle"/>
    <w:uiPriority w:val="99"/>
    <w:locked/>
    <w:rsid w:val="006058DD"/>
    <w:rPr>
      <w:rFonts w:ascii="Cambria" w:hAnsi="Cambria" w:cs="Angsana New"/>
      <w:sz w:val="30"/>
      <w:szCs w:val="30"/>
    </w:rPr>
  </w:style>
  <w:style w:type="paragraph" w:styleId="ListParagraph">
    <w:name w:val="List Paragraph"/>
    <w:basedOn w:val="Normal"/>
    <w:uiPriority w:val="34"/>
    <w:qFormat/>
    <w:rsid w:val="00C06544"/>
    <w:pPr>
      <w:ind w:left="720"/>
    </w:pPr>
    <w:rPr>
      <w:szCs w:val="22"/>
    </w:rPr>
  </w:style>
  <w:style w:type="paragraph" w:customStyle="1" w:styleId="Heading8AngsanaNew">
    <w:name w:val="Heading 8 + Angsana New"/>
    <w:aliases w:val="15 pt,Thai Distributed Justification,Right:  -0.28..."/>
    <w:basedOn w:val="Normal"/>
    <w:uiPriority w:val="99"/>
    <w:rsid w:val="00A50CD4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Angsana New" w:hAnsi="Angsana New"/>
      <w:sz w:val="30"/>
      <w:szCs w:val="30"/>
    </w:rPr>
  </w:style>
  <w:style w:type="paragraph" w:styleId="BodyTextIndent3">
    <w:name w:val="Body Text Indent 3"/>
    <w:basedOn w:val="Normal"/>
    <w:link w:val="BodyTextIndent3Char"/>
    <w:uiPriority w:val="99"/>
    <w:rsid w:val="00267AC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60" w:lineRule="atLeast"/>
      <w:ind w:left="360"/>
    </w:pPr>
    <w:rPr>
      <w:sz w:val="16"/>
      <w:lang w:val="en-GB" w:bidi="ar-SA"/>
    </w:rPr>
  </w:style>
  <w:style w:type="character" w:customStyle="1" w:styleId="BodyTextIndent3Char">
    <w:name w:val="Body Text Indent 3 Char"/>
    <w:link w:val="BodyTextIndent3"/>
    <w:uiPriority w:val="99"/>
    <w:semiHidden/>
    <w:locked/>
    <w:rsid w:val="006058DD"/>
    <w:rPr>
      <w:rFonts w:ascii="Arial" w:hAnsi="Arial" w:cs="Times New Roman"/>
      <w:sz w:val="20"/>
      <w:szCs w:val="20"/>
    </w:rPr>
  </w:style>
  <w:style w:type="character" w:customStyle="1" w:styleId="CharChar22">
    <w:name w:val="Char Char22"/>
    <w:locked/>
    <w:rsid w:val="00DB5EA0"/>
    <w:rPr>
      <w:rFonts w:ascii="Arial" w:hAnsi="Arial" w:cs="Times New Roman"/>
      <w:b/>
      <w:bCs/>
      <w:sz w:val="18"/>
      <w:szCs w:val="18"/>
      <w:u w:val="single"/>
      <w:lang w:val="en-US" w:eastAsia="en-US" w:bidi="th-TH"/>
    </w:rPr>
  </w:style>
  <w:style w:type="character" w:customStyle="1" w:styleId="CharChar21">
    <w:name w:val="Char Char21"/>
    <w:locked/>
    <w:rsid w:val="00DB5EA0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CharChar20">
    <w:name w:val="Char Char20"/>
    <w:locked/>
    <w:rsid w:val="00DB5EA0"/>
    <w:rPr>
      <w:rFonts w:ascii="Arial" w:hAnsi="Arial" w:cs="Times New Roman"/>
      <w:i/>
      <w:iCs/>
      <w:sz w:val="18"/>
      <w:szCs w:val="18"/>
      <w:lang w:val="en-US" w:eastAsia="en-US" w:bidi="th-TH"/>
    </w:rPr>
  </w:style>
  <w:style w:type="character" w:customStyle="1" w:styleId="shorttext1">
    <w:name w:val="short_text1"/>
    <w:rsid w:val="00DB5EA0"/>
    <w:rPr>
      <w:rFonts w:cs="Times New Roman"/>
      <w:sz w:val="29"/>
      <w:szCs w:val="29"/>
    </w:rPr>
  </w:style>
  <w:style w:type="character" w:customStyle="1" w:styleId="hps">
    <w:name w:val="hps"/>
    <w:rsid w:val="00DB5EA0"/>
    <w:rPr>
      <w:rFonts w:cs="Times New Roman"/>
    </w:rPr>
  </w:style>
  <w:style w:type="character" w:customStyle="1" w:styleId="gt-icon-text1">
    <w:name w:val="gt-icon-text1"/>
    <w:rsid w:val="00DB5EA0"/>
    <w:rPr>
      <w:rFonts w:cs="Times New Roman"/>
    </w:rPr>
  </w:style>
  <w:style w:type="character" w:customStyle="1" w:styleId="shorttext">
    <w:name w:val="short_text"/>
    <w:rsid w:val="00DB5EA0"/>
    <w:rPr>
      <w:rFonts w:cs="Times New Roman"/>
    </w:rPr>
  </w:style>
  <w:style w:type="paragraph" w:customStyle="1" w:styleId="Default">
    <w:name w:val="Default"/>
    <w:rsid w:val="00DB5EA0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rsid w:val="00DB5EA0"/>
    <w:rPr>
      <w:rFonts w:cs="Times New Roman"/>
    </w:rPr>
  </w:style>
  <w:style w:type="paragraph" w:styleId="PlainText">
    <w:name w:val="Plain Text"/>
    <w:basedOn w:val="Normal"/>
    <w:link w:val="PlainTextChar"/>
    <w:rsid w:val="00DB5EA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locked/>
    <w:rsid w:val="006058DD"/>
    <w:rPr>
      <w:rFonts w:ascii="Courier New" w:hAnsi="Courier New" w:cs="Times New Roman"/>
      <w:sz w:val="25"/>
      <w:szCs w:val="25"/>
    </w:rPr>
  </w:style>
  <w:style w:type="character" w:styleId="CommentReference">
    <w:name w:val="annotation reference"/>
    <w:rsid w:val="00DB5EA0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rsid w:val="00DB5EA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locked/>
    <w:rsid w:val="006058DD"/>
    <w:rPr>
      <w:rFonts w:ascii="Arial" w:hAnsi="Arial" w:cs="Times New Roman"/>
      <w:sz w:val="25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DB5EA0"/>
    <w:rPr>
      <w:b/>
      <w:bCs/>
    </w:rPr>
  </w:style>
  <w:style w:type="character" w:customStyle="1" w:styleId="CommentSubjectChar">
    <w:name w:val="Comment Subject Char"/>
    <w:link w:val="CommentSubject"/>
    <w:locked/>
    <w:rsid w:val="006058DD"/>
    <w:rPr>
      <w:rFonts w:ascii="Arial" w:hAnsi="Arial" w:cs="Times New Roman"/>
      <w:b/>
      <w:bCs/>
      <w:sz w:val="25"/>
      <w:szCs w:val="25"/>
    </w:rPr>
  </w:style>
  <w:style w:type="character" w:styleId="FootnoteReference">
    <w:name w:val="footnote reference"/>
    <w:aliases w:val="fr"/>
    <w:uiPriority w:val="99"/>
    <w:semiHidden/>
    <w:rsid w:val="005E49E2"/>
    <w:rPr>
      <w:rFonts w:cs="Times New Roman"/>
      <w:position w:val="6"/>
      <w:sz w:val="14"/>
    </w:rPr>
  </w:style>
  <w:style w:type="paragraph" w:customStyle="1" w:styleId="KNormal">
    <w:name w:val="KNormal"/>
    <w:uiPriority w:val="99"/>
    <w:rsid w:val="00A26EC5"/>
    <w:pPr>
      <w:spacing w:before="120" w:after="120"/>
    </w:pPr>
    <w:rPr>
      <w:rFonts w:ascii="Arial" w:hAnsi="Arial" w:cs="Times New Roman"/>
      <w:lang w:bidi="ar-SA"/>
    </w:rPr>
  </w:style>
  <w:style w:type="character" w:styleId="Emphasis">
    <w:name w:val="Emphasis"/>
    <w:uiPriority w:val="20"/>
    <w:qFormat/>
    <w:rsid w:val="002E5BF6"/>
    <w:rPr>
      <w:rFonts w:cs="Times New Roman"/>
      <w:color w:val="auto"/>
    </w:rPr>
  </w:style>
  <w:style w:type="character" w:customStyle="1" w:styleId="st1">
    <w:name w:val="st1"/>
    <w:rsid w:val="002E5BF6"/>
    <w:rPr>
      <w:rFonts w:cs="Times New Roman"/>
    </w:rPr>
  </w:style>
  <w:style w:type="paragraph" w:styleId="HTMLPreformatted">
    <w:name w:val="HTML Preformatted"/>
    <w:basedOn w:val="Normal"/>
    <w:link w:val="HTMLPreformattedChar"/>
    <w:uiPriority w:val="99"/>
    <w:rsid w:val="00032B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hAnsi="Tahoma" w:cs="Tahoma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semiHidden/>
    <w:locked/>
    <w:rsid w:val="006058DD"/>
    <w:rPr>
      <w:rFonts w:ascii="Courier New" w:hAnsi="Courier New" w:cs="Times New Roman"/>
      <w:sz w:val="25"/>
      <w:szCs w:val="25"/>
    </w:rPr>
  </w:style>
  <w:style w:type="character" w:customStyle="1" w:styleId="Heading8Char1">
    <w:name w:val="Heading 8 Char1"/>
    <w:rsid w:val="00EC330D"/>
    <w:rPr>
      <w:rFonts w:ascii="Times New Roman" w:hAnsi="Times New Roman" w:cs="EucrosiaUPC"/>
      <w:b/>
      <w:bCs/>
      <w:sz w:val="32"/>
      <w:szCs w:val="32"/>
      <w:lang w:bidi="th-TH"/>
    </w:rPr>
  </w:style>
  <w:style w:type="character" w:customStyle="1" w:styleId="apple-converted-space">
    <w:name w:val="apple-converted-space"/>
    <w:basedOn w:val="DefaultParagraphFont"/>
    <w:rsid w:val="008F049A"/>
  </w:style>
  <w:style w:type="paragraph" w:styleId="Revision">
    <w:name w:val="Revision"/>
    <w:hidden/>
    <w:uiPriority w:val="99"/>
    <w:semiHidden/>
    <w:rsid w:val="00A901FF"/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44629F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44629F"/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Heading4Char1">
    <w:name w:val="Heading 4 Char1"/>
    <w:rsid w:val="00566FF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566FF1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566FF1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9Char1">
    <w:name w:val="Heading 9 Char1"/>
    <w:rsid w:val="00566FF1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566FF1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566FF1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566FF1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566FF1"/>
    <w:rPr>
      <w:rFonts w:ascii="Arial" w:eastAsia="Times New Roman" w:hAnsi="Arial" w:cs="Times New Roman"/>
      <w:sz w:val="18"/>
      <w:szCs w:val="18"/>
    </w:rPr>
  </w:style>
  <w:style w:type="character" w:customStyle="1" w:styleId="atn">
    <w:name w:val="atn"/>
    <w:basedOn w:val="DefaultParagraphFont"/>
    <w:rsid w:val="00566FF1"/>
  </w:style>
  <w:style w:type="character" w:customStyle="1" w:styleId="alt-edited1">
    <w:name w:val="alt-edited1"/>
    <w:rsid w:val="00566FF1"/>
    <w:rPr>
      <w:color w:val="4D90F0"/>
    </w:rPr>
  </w:style>
  <w:style w:type="table" w:customStyle="1" w:styleId="TableGridLight1">
    <w:name w:val="Table Grid Light1"/>
    <w:basedOn w:val="TableNormal"/>
    <w:uiPriority w:val="40"/>
    <w:rsid w:val="001E7786"/>
    <w:rPr>
      <w:rFonts w:ascii="Calibri" w:eastAsia="Calibri" w:hAnsi="Calibri" w:cs="Cordia New"/>
      <w:lang w:val="en-GB" w:eastAsia="en-GB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customStyle="1" w:styleId="blockChar">
    <w:name w:val="block Char"/>
    <w:aliases w:val="b Char"/>
    <w:link w:val="block"/>
    <w:locked/>
    <w:rsid w:val="00E71481"/>
    <w:rPr>
      <w:rFonts w:ascii="Arial" w:hAnsi="Arial" w:cs="Times New Roman"/>
      <w:sz w:val="18"/>
      <w:szCs w:val="20"/>
      <w:lang w:val="en-GB" w:eastAsia="en-US" w:bidi="ar-SA"/>
    </w:rPr>
  </w:style>
  <w:style w:type="paragraph" w:styleId="NoSpacing">
    <w:name w:val="No Spacing"/>
    <w:uiPriority w:val="1"/>
    <w:qFormat/>
    <w:rsid w:val="002D5DD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01">
    <w:name w:val="Pa0+1"/>
    <w:basedOn w:val="Default"/>
    <w:next w:val="Default"/>
    <w:uiPriority w:val="99"/>
    <w:rsid w:val="00326C0E"/>
    <w:pPr>
      <w:spacing w:line="151" w:lineRule="atLeast"/>
    </w:pPr>
    <w:rPr>
      <w:rFonts w:ascii="Tesco" w:hAnsi="Tesco" w:cs="Angsana New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31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45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9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9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9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3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9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1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45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75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92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0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3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8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7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54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95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06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97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79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5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65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05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96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71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97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75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2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4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841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21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12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17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26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46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48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667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7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36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5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0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747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2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01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03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487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45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3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7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8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88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3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3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7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9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3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8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1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4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6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885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6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6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325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8325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8325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83258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832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8325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83258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083258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325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083258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832587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83258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083257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0832582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083257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083258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0832588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0832580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0832587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0832587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508325828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50832579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0832588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083258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0832587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50832581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508325793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508325894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0832587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8325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25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92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6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1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2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0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36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5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08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42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3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33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55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1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5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72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35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9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16E572-C535-49A0-953B-A80D5BE25B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420</Words>
  <Characters>1647</Characters>
  <Application>Microsoft Office Word</Application>
  <DocSecurity>0</DocSecurity>
  <Lines>13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Thai GAAP FS Template</vt:lpstr>
      <vt:lpstr>Thai GAAP FS Template</vt:lpstr>
    </vt:vector>
  </TitlesOfParts>
  <Company>TOSHIBA</Company>
  <LinksUpToDate>false</LinksUpToDate>
  <CharactersWithSpaces>2063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Thai GAAP FS Template</dc:title>
  <dc:subject/>
  <dc:creator>tadsong_h22</dc:creator>
  <cp:keywords/>
  <dc:description/>
  <cp:lastModifiedBy>Somjai, Nigonyanont</cp:lastModifiedBy>
  <cp:revision>3</cp:revision>
  <cp:lastPrinted>2020-02-05T08:04:00Z</cp:lastPrinted>
  <dcterms:created xsi:type="dcterms:W3CDTF">2020-02-05T08:58:00Z</dcterms:created>
  <dcterms:modified xsi:type="dcterms:W3CDTF">2020-02-05T09:12:00Z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Version0">
    <vt:lpwstr>Thai</vt:lpwstr>
  </property>
  <property fmtid="{D5CDD505-2E9C-101B-9397-08002B2CF9AE}" pid="4" name="Categories0">
    <vt:lpwstr>Annual Financial Statement Template</vt:lpwstr>
  </property>
</Properties>
</file>