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C94658" w14:paraId="48FD655D" w14:textId="77777777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EC09A93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F6AF0E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A661A9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5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C94658" w14:paraId="039F7EB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2679E0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E5F17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32D198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C94658" w14:paraId="2A52DB6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14:paraId="18CC61A3" w14:textId="77777777" w:rsidR="00FD1DC3" w:rsidRPr="00C94658" w:rsidRDefault="00FD1DC3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A5E10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878054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C94658" w14:paraId="0DB396A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B6C8F1" w14:textId="77777777" w:rsidR="00FD1DC3" w:rsidRPr="00C94658" w:rsidRDefault="00FD1DC3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7A1F0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1C4C9B" w14:textId="77777777" w:rsidR="00FD1DC3" w:rsidRPr="00C94658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  <w:r w:rsidR="002D3F94" w:rsidRPr="00C946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ระหว่างกาล</w:t>
            </w:r>
          </w:p>
        </w:tc>
      </w:tr>
      <w:tr w:rsidR="002D3F94" w:rsidRPr="00C94658" w14:paraId="76085E4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A81F73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B45E2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44D768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D3F94" w:rsidRPr="00C94658" w14:paraId="010E3CD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513FF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CE797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D7068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D3F94" w:rsidRPr="00C94658" w14:paraId="71B66E8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40F600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A1513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774C49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D3F94" w:rsidRPr="00C94658" w14:paraId="33B1E0C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BAFAFE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BED43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0A2172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46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D3F94" w:rsidRPr="00C94658" w14:paraId="35239F4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097F12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CBFA3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30B1D9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D3F94" w:rsidRPr="00C94658" w14:paraId="025ADA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A36C7F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612F6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924481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D3F94" w:rsidRPr="00C94658" w14:paraId="44B4171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7313AC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6B28F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BCF948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2D3F94" w:rsidRPr="00C94658" w14:paraId="0F1647A9" w14:textId="77777777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E7E38B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118D3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F21B84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D3F94" w:rsidRPr="00C94658" w14:paraId="48FA33D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C7D46A" w14:textId="77777777" w:rsidR="002D3F94" w:rsidRPr="00C9465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CE549" w14:textId="77777777" w:rsidR="002D3F94" w:rsidRPr="00C9465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650840" w14:textId="77777777" w:rsidR="00756E9A" w:rsidRPr="00C94658" w:rsidRDefault="002D3F94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465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A35D2" w:rsidRPr="00EF3608" w14:paraId="5E33632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E356D" w14:textId="77777777" w:rsidR="00BA35D2" w:rsidRPr="00EF3608" w:rsidRDefault="00BA35D2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44C8C" w14:textId="77777777" w:rsidR="00BA35D2" w:rsidRPr="00EF3608" w:rsidRDefault="00BA35D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49684F" w14:textId="209E15E0" w:rsidR="00BA35D2" w:rsidRPr="00EF3608" w:rsidRDefault="00BA35D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2D3F94" w:rsidRPr="00EF3608" w14:paraId="42561C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08335E" w14:textId="77777777" w:rsidR="002D3F94" w:rsidRPr="00EF360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76408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B55A4D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CD6148" w:rsidRPr="00EF3608" w14:paraId="051E535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DC135E" w14:textId="77777777" w:rsidR="00CD6148" w:rsidRPr="00EF3608" w:rsidRDefault="00CD6148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FDEA1" w14:textId="77777777" w:rsidR="00CD6148" w:rsidRPr="00EF3608" w:rsidRDefault="00CD6148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6CAC65" w14:textId="4E150694" w:rsidR="00CD6148" w:rsidRPr="00EF3608" w:rsidRDefault="00CD6148" w:rsidP="002D3F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D3F94" w:rsidRPr="00EF3608" w14:paraId="3C2BA63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F6D145" w14:textId="77777777" w:rsidR="002D3F94" w:rsidRPr="00EF360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700FB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7D90E0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D3F94" w:rsidRPr="00EF3608" w14:paraId="2CB25F0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AD108B" w14:textId="77777777" w:rsidR="002D3F94" w:rsidRPr="00EF360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09BEE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4AE7FB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3F94" w:rsidRPr="00EF3608" w14:paraId="2E0518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45706" w14:textId="77777777" w:rsidR="002D3F94" w:rsidRPr="00EF360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B65F6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434D9C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D3F94" w:rsidRPr="00EF3608" w14:paraId="272221C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D5CE96" w14:textId="77777777" w:rsidR="002D3F94" w:rsidRPr="00EF3608" w:rsidRDefault="002D3F94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3490D" w14:textId="77777777" w:rsidR="002D3F94" w:rsidRPr="00EF3608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F65B88" w14:textId="5D04DA16" w:rsidR="00756E9A" w:rsidRPr="004B21F3" w:rsidRDefault="004B21F3" w:rsidP="0078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867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</w:t>
            </w:r>
            <w:r w:rsidR="00DF01E4" w:rsidRPr="009867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</w:t>
            </w:r>
            <w:r w:rsidRPr="009867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รายงาน</w:t>
            </w:r>
            <w:r w:rsidRPr="009A0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ทางการเงินที่ยังไม่ได้ใช้</w:t>
            </w:r>
          </w:p>
        </w:tc>
      </w:tr>
      <w:tr w:rsidR="00FC78D9" w:rsidRPr="00EF3608" w14:paraId="0AF99B3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596AA9" w14:textId="77777777" w:rsidR="00FC78D9" w:rsidRPr="00EF3608" w:rsidRDefault="00FC78D9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5DAF16" w14:textId="77777777" w:rsidR="00FC78D9" w:rsidRPr="00EF3608" w:rsidRDefault="00FC78D9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12A2BA" w14:textId="742E7AC2" w:rsidR="00FC78D9" w:rsidRPr="009867E0" w:rsidRDefault="00FC78D9" w:rsidP="0078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B21F3" w:rsidRPr="00EF3608" w14:paraId="748C753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EDAA40" w14:textId="77777777" w:rsidR="004B21F3" w:rsidRPr="00EF3608" w:rsidRDefault="004B21F3" w:rsidP="00F2479B">
            <w:pPr>
              <w:pStyle w:val="TOC2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94A3D" w14:textId="77777777" w:rsidR="004B21F3" w:rsidRPr="00EF3608" w:rsidRDefault="004B21F3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920310" w14:textId="52A12752" w:rsidR="004B21F3" w:rsidRPr="00EF3608" w:rsidRDefault="004B21F3" w:rsidP="0078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04BDD3DB" w14:textId="77777777" w:rsidR="00BE3A61" w:rsidRPr="00EF3608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7524FF" w14:textId="77777777" w:rsidR="00BE3A61" w:rsidRPr="00EF3608" w:rsidRDefault="00BE3A61" w:rsidP="00BE3A61">
      <w:pPr>
        <w:rPr>
          <w:rFonts w:ascii="Angsana New" w:hAnsi="Angsana New"/>
          <w:sz w:val="30"/>
          <w:szCs w:val="30"/>
        </w:rPr>
      </w:pPr>
    </w:p>
    <w:p w14:paraId="0618F31A" w14:textId="77777777" w:rsidR="00BE3A61" w:rsidRPr="00EF3608" w:rsidRDefault="00BE3A61" w:rsidP="00BE3A61">
      <w:pPr>
        <w:rPr>
          <w:rFonts w:ascii="Angsana New" w:hAnsi="Angsana New"/>
          <w:sz w:val="30"/>
          <w:szCs w:val="30"/>
        </w:rPr>
      </w:pPr>
    </w:p>
    <w:p w14:paraId="0632E339" w14:textId="77777777" w:rsidR="00BE3A61" w:rsidRPr="00EF3608" w:rsidRDefault="00BE3A61" w:rsidP="00BE3A61">
      <w:pPr>
        <w:rPr>
          <w:rFonts w:ascii="Angsana New" w:hAnsi="Angsana New"/>
          <w:sz w:val="30"/>
          <w:szCs w:val="30"/>
        </w:rPr>
      </w:pPr>
    </w:p>
    <w:p w14:paraId="6943B836" w14:textId="77777777" w:rsidR="00BE3A61" w:rsidRPr="00EF3608" w:rsidRDefault="00BE3A61" w:rsidP="00BE3A61">
      <w:pPr>
        <w:rPr>
          <w:rFonts w:ascii="Angsana New" w:hAnsi="Angsana New"/>
          <w:sz w:val="30"/>
          <w:szCs w:val="30"/>
        </w:rPr>
      </w:pPr>
    </w:p>
    <w:p w14:paraId="65FEDA84" w14:textId="77777777" w:rsidR="00BE3A61" w:rsidRPr="00EF3608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11DBBB" w14:textId="77777777" w:rsidR="00BE3A61" w:rsidRPr="00EF3608" w:rsidRDefault="00BE3A61" w:rsidP="00BE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312796B6" w14:textId="77777777"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019975" w14:textId="3FAB42D9" w:rsidR="00C72095" w:rsidRDefault="00C72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304351" w14:textId="5E935503" w:rsidR="00F2038C" w:rsidRDefault="00F20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DF4087" w14:textId="2FBB30FE" w:rsidR="00F2038C" w:rsidRDefault="00F20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05A2F7" w14:textId="465C1BCF" w:rsidR="003A0E8F" w:rsidRDefault="003A0E8F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4BA63AE" w14:textId="77777777" w:rsidR="003A0E8F" w:rsidRDefault="003A0E8F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2118C" w14:textId="4048C16B" w:rsidR="00FD1DC3" w:rsidRPr="00EF3608" w:rsidRDefault="00FD1DC3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>งบการเงิน</w:t>
      </w:r>
      <w:r w:rsidR="000D1018" w:rsidRPr="00EF3608">
        <w:rPr>
          <w:rFonts w:ascii="Angsana New" w:hAnsi="Angsana New"/>
          <w:sz w:val="30"/>
          <w:szCs w:val="30"/>
          <w:cs/>
        </w:rPr>
        <w:t>ระหว่างกาล</w:t>
      </w:r>
      <w:r w:rsidRPr="00EF3608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6A5C8E" w:rsidRPr="00EF3608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E34940" w:rsidRPr="00EF3608">
        <w:rPr>
          <w:rFonts w:ascii="Angsana New" w:hAnsi="Angsana New"/>
          <w:sz w:val="30"/>
          <w:szCs w:val="30"/>
        </w:rPr>
        <w:t xml:space="preserve"> </w:t>
      </w:r>
      <w:r w:rsidR="00BC301C">
        <w:rPr>
          <w:rFonts w:ascii="Angsana New" w:hAnsi="Angsana New"/>
          <w:sz w:val="30"/>
          <w:szCs w:val="30"/>
        </w:rPr>
        <w:t xml:space="preserve">5 </w:t>
      </w:r>
      <w:r w:rsidR="00BC301C">
        <w:rPr>
          <w:rFonts w:ascii="Angsana New" w:hAnsi="Angsana New" w:hint="cs"/>
          <w:sz w:val="30"/>
          <w:szCs w:val="30"/>
          <w:cs/>
        </w:rPr>
        <w:t>กุมภาพันธ์</w:t>
      </w:r>
      <w:r w:rsidR="00A764EC" w:rsidRPr="00EF3608">
        <w:rPr>
          <w:rFonts w:ascii="Angsana New" w:hAnsi="Angsana New"/>
          <w:sz w:val="30"/>
          <w:szCs w:val="30"/>
          <w:cs/>
        </w:rPr>
        <w:t xml:space="preserve"> </w:t>
      </w:r>
      <w:r w:rsidR="00087EED" w:rsidRPr="00EF3608">
        <w:rPr>
          <w:rFonts w:ascii="Angsana New" w:hAnsi="Angsana New"/>
          <w:sz w:val="30"/>
          <w:szCs w:val="30"/>
        </w:rPr>
        <w:t>256</w:t>
      </w:r>
      <w:r w:rsidR="00BC301C">
        <w:rPr>
          <w:rFonts w:ascii="Angsana New" w:hAnsi="Angsana New"/>
          <w:sz w:val="30"/>
          <w:szCs w:val="30"/>
        </w:rPr>
        <w:t>3</w:t>
      </w:r>
    </w:p>
    <w:p w14:paraId="37B7D006" w14:textId="77777777" w:rsidR="000C65C9" w:rsidRPr="00302B16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1B43772" w14:textId="77777777" w:rsidR="00FD1DC3" w:rsidRPr="00EF3608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360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5D6BA09" w14:textId="722E7CCE" w:rsidR="000C65C9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E918D3F" w14:textId="77777777" w:rsidR="00C212E4" w:rsidRPr="00CE36A0" w:rsidRDefault="00C212E4" w:rsidP="00C21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4"/>
          <w:sz w:val="30"/>
          <w:szCs w:val="30"/>
        </w:rPr>
      </w:pPr>
      <w:r w:rsidRPr="00CE36A0">
        <w:rPr>
          <w:rFonts w:ascii="Angsana New" w:hAnsi="Angsana New"/>
          <w:spacing w:val="4"/>
          <w:sz w:val="30"/>
          <w:szCs w:val="30"/>
          <w:cs/>
        </w:rPr>
        <w:t xml:space="preserve">บริษัท แผ่นดินทอง พร็อพเพอร์ตี้ ดีเวลลอปเม้นท์ จำกัด (มหาชน) </w:t>
      </w:r>
      <w:r w:rsidRPr="00CE36A0">
        <w:rPr>
          <w:rFonts w:ascii="Angsana New" w:hAnsi="Angsana New"/>
          <w:spacing w:val="4"/>
          <w:sz w:val="30"/>
          <w:szCs w:val="30"/>
        </w:rPr>
        <w:t>“</w:t>
      </w:r>
      <w:r w:rsidRPr="00CE36A0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CE36A0">
        <w:rPr>
          <w:rFonts w:ascii="Angsana New" w:hAnsi="Angsana New"/>
          <w:spacing w:val="4"/>
          <w:sz w:val="30"/>
          <w:szCs w:val="30"/>
        </w:rPr>
        <w:t>”</w:t>
      </w:r>
      <w:r w:rsidRPr="00CE36A0">
        <w:rPr>
          <w:rFonts w:ascii="Angsana New" w:hAnsi="Angsana New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CE36A0">
        <w:rPr>
          <w:rFonts w:ascii="Angsana New" w:hAnsi="Angsana New"/>
          <w:spacing w:val="4"/>
          <w:sz w:val="30"/>
          <w:szCs w:val="30"/>
        </w:rPr>
        <w:t> 944 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มิตรทาวน์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ออฟฟิศ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ทาวเวอร์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ชั้น</w:t>
      </w:r>
      <w:r w:rsidRPr="00CE36A0">
        <w:rPr>
          <w:rFonts w:ascii="Angsana New" w:hAnsi="Angsana New"/>
          <w:spacing w:val="4"/>
          <w:sz w:val="30"/>
          <w:szCs w:val="30"/>
        </w:rPr>
        <w:t> 20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ถนน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พระราม</w:t>
      </w:r>
      <w:r w:rsidRPr="00CE36A0">
        <w:rPr>
          <w:rFonts w:ascii="Angsana New" w:hAnsi="Angsana New"/>
          <w:spacing w:val="4"/>
          <w:sz w:val="30"/>
          <w:szCs w:val="30"/>
        </w:rPr>
        <w:t xml:space="preserve"> 4 </w:t>
      </w:r>
      <w:r w:rsidRPr="00CE36A0">
        <w:rPr>
          <w:rFonts w:ascii="Angsana New" w:hAnsi="Angsana New"/>
          <w:spacing w:val="4"/>
          <w:sz w:val="30"/>
          <w:szCs w:val="30"/>
          <w:cs/>
        </w:rPr>
        <w:t>แขวง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 xml:space="preserve">วังใหม่ </w:t>
      </w:r>
      <w:r w:rsidRPr="00CE36A0">
        <w:rPr>
          <w:rFonts w:ascii="Angsana New" w:hAnsi="Angsana New"/>
          <w:spacing w:val="4"/>
          <w:sz w:val="30"/>
          <w:szCs w:val="30"/>
        </w:rPr>
        <w:br/>
      </w:r>
      <w:r w:rsidRPr="00CE36A0">
        <w:rPr>
          <w:rFonts w:ascii="Angsana New" w:hAnsi="Angsana New"/>
          <w:spacing w:val="4"/>
          <w:sz w:val="30"/>
          <w:szCs w:val="30"/>
          <w:cs/>
        </w:rPr>
        <w:t>เข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ตปทุมวัน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กรุงเทพมหานคร</w:t>
      </w:r>
    </w:p>
    <w:p w14:paraId="30E4AE49" w14:textId="77777777" w:rsidR="00C212E4" w:rsidRPr="00000E64" w:rsidRDefault="00C212E4" w:rsidP="00C21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4FFEFEDC" w14:textId="77777777" w:rsidR="00C212E4" w:rsidRPr="002525E3" w:rsidRDefault="00C212E4" w:rsidP="00C212E4">
      <w:pPr>
        <w:tabs>
          <w:tab w:val="clear" w:pos="227"/>
          <w:tab w:val="clear" w:pos="454"/>
          <w:tab w:val="left" w:pos="540"/>
        </w:tabs>
        <w:ind w:left="540" w:right="-45"/>
        <w:rPr>
          <w:rFonts w:ascii="Angsana New" w:hAnsi="Angsana New"/>
          <w:spacing w:val="4"/>
          <w:sz w:val="30"/>
          <w:szCs w:val="30"/>
        </w:rPr>
      </w:pP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25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>กุมภาพันธ์</w:t>
      </w:r>
      <w:r w:rsidRPr="002525E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525E3">
        <w:rPr>
          <w:rFonts w:ascii="Angsana New" w:hAnsi="Angsana New"/>
          <w:spacing w:val="4"/>
          <w:sz w:val="30"/>
          <w:szCs w:val="30"/>
        </w:rPr>
        <w:t>2562</w:t>
      </w:r>
      <w:r w:rsidRPr="002525E3">
        <w:rPr>
          <w:rFonts w:ascii="Angsana New" w:hAnsi="Angsana New"/>
          <w:spacing w:val="4"/>
          <w:sz w:val="30"/>
          <w:szCs w:val="30"/>
          <w:cs/>
        </w:rPr>
        <w:t xml:space="preserve"> บริษัท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>เฟรเซอร์ส พร็อพเพอร์ตี้ (ประเทศไทย)</w:t>
      </w:r>
      <w:r w:rsidRPr="002525E3">
        <w:rPr>
          <w:rFonts w:ascii="Angsana New" w:hAnsi="Angsana New"/>
          <w:spacing w:val="4"/>
          <w:sz w:val="30"/>
          <w:szCs w:val="30"/>
          <w:cs/>
        </w:rPr>
        <w:t xml:space="preserve"> จำกัด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 (มหาชน) ได้ยื่นคำเสนอซื้อต่อตลาดหลักทรัพย์แห่งประเทศไทย โดยมีความประสงค์ที่จะซื้อหุ้นสามัญที่ออกและจำหน่ายแล้วทั้งหมดของบริษัทจำนวน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2,323,720,000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หุ้น ในราคาเสนอซื้อหุ้นละ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8.50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>บาท โดยภายหลังจากการเสนอซื้อได้สิ้นสุดลง</w:t>
      </w:r>
      <w:r w:rsidRPr="002525E3">
        <w:rPr>
          <w:rFonts w:ascii="Angsana New" w:hAnsi="Angsana New"/>
          <w:spacing w:val="4"/>
          <w:sz w:val="30"/>
          <w:szCs w:val="30"/>
        </w:rPr>
        <w:t xml:space="preserve">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2525E3">
        <w:rPr>
          <w:rFonts w:ascii="Angsana New" w:hAnsi="Angsana New"/>
          <w:spacing w:val="4"/>
          <w:sz w:val="30"/>
          <w:szCs w:val="30"/>
        </w:rPr>
        <w:t>8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 สิงหาคม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2562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>บริษัท เฟรเซอร์ส พร็อพเพอร์ตี้ (ประเทศไทย) จำกัด (มหาชน)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สามารถซื้อหุ้นสามัญของบริษัทได้ทั้งสิ้นจำนวน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2,195,898,701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หุ้น คิดเป็นร้อยละ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94.50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ของจำนวนหุ้นที่ออกและจำหน่ายแล้วทั้งหมดของบริษัท </w:t>
      </w:r>
    </w:p>
    <w:p w14:paraId="04841DAF" w14:textId="77777777" w:rsidR="00C212E4" w:rsidRPr="00C209FC" w:rsidRDefault="00C212E4" w:rsidP="00C212E4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B737B4B" w14:textId="77777777" w:rsidR="00C212E4" w:rsidRPr="00A73F45" w:rsidRDefault="00C212E4" w:rsidP="00C212E4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2"/>
          <w:sz w:val="30"/>
          <w:szCs w:val="30"/>
        </w:rPr>
      </w:pPr>
      <w:r w:rsidRPr="00A73F45">
        <w:rPr>
          <w:rFonts w:ascii="Angsana New" w:hAnsi="Angsana New"/>
          <w:spacing w:val="2"/>
          <w:sz w:val="30"/>
          <w:szCs w:val="30"/>
          <w:cs/>
        </w:rPr>
        <w:t>จากการเข้าทำรายการดังกล่าวข้างต้นทำให้บริษัทใหญ่และบริษัทใหญ่ในลำดับสูงสุดของบริษัท เปลี่ยนไปเป็นบริษัท เฟรเซอร์ส พร็อพเพอร์ตี้ (ประเทศไทย) จำกัด (มหาชน) ซึ่งเป็นนิติบุคคลที่จัดตั้งขึ้นในประเทศไทย และ บริษัท ทีซีซี แอสเซ็ทส์ ลิมิเต็ด ซึ่งเป็นนิติบุคคลที่จัดตั้งขึ้นในหมู่เกาะบริติซเวอร์จิน แห่งสหราชอาณาจักรตามลำดับ</w:t>
      </w:r>
    </w:p>
    <w:p w14:paraId="784DD957" w14:textId="77777777" w:rsidR="00C212E4" w:rsidRPr="00000E64" w:rsidRDefault="00C212E4" w:rsidP="00C21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D97CA6D" w14:textId="6C6809D0" w:rsidR="00C212E4" w:rsidRPr="00EF646B" w:rsidRDefault="00C212E4" w:rsidP="00C21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pacing w:val="6"/>
          <w:sz w:val="30"/>
          <w:szCs w:val="30"/>
          <w:cs/>
        </w:rPr>
        <w:t>บริษัทและกลุ่ม</w:t>
      </w:r>
      <w:r w:rsidRPr="00EF646B">
        <w:rPr>
          <w:rFonts w:ascii="Angsana New" w:hAnsi="Angsana New"/>
          <w:spacing w:val="6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Pr="00EF646B">
        <w:rPr>
          <w:rFonts w:ascii="Angsana New" w:hAnsi="Angsana New" w:hint="cs"/>
          <w:spacing w:val="6"/>
          <w:sz w:val="30"/>
          <w:szCs w:val="30"/>
          <w:cs/>
        </w:rPr>
        <w:t xml:space="preserve"> ธุรกิจให้เช่าและบริการอาคารเพื่อการพาณิชย์และ</w:t>
      </w:r>
      <w:r>
        <w:rPr>
          <w:rFonts w:ascii="Angsana New" w:hAnsi="Angsana New" w:hint="cs"/>
          <w:spacing w:val="6"/>
          <w:sz w:val="30"/>
          <w:szCs w:val="30"/>
          <w:cs/>
        </w:rPr>
        <w:t>ธุรกิจ</w:t>
      </w:r>
      <w:r w:rsidRPr="00EF646B">
        <w:rPr>
          <w:rFonts w:ascii="Angsana New" w:hAnsi="Angsana New" w:hint="cs"/>
          <w:spacing w:val="6"/>
          <w:sz w:val="30"/>
          <w:szCs w:val="30"/>
          <w:cs/>
        </w:rPr>
        <w:t>โรงแรม</w:t>
      </w:r>
      <w:r w:rsidRPr="00EF646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บริษัทร่วม</w:t>
      </w:r>
      <w:r w:rsidRPr="00EF646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ณ วันที่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และ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ได้เปิดเผยไว้ในหมายเหตุข้อ</w:t>
      </w:r>
      <w:r>
        <w:rPr>
          <w:rFonts w:ascii="Angsana New" w:hAnsi="Angsana New"/>
          <w:sz w:val="30"/>
          <w:szCs w:val="30"/>
        </w:rPr>
        <w:t xml:space="preserve"> 6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7</w:t>
      </w:r>
    </w:p>
    <w:p w14:paraId="3132A285" w14:textId="77777777" w:rsidR="00C212E4" w:rsidRPr="00EF3608" w:rsidRDefault="00C212E4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BAD206" w14:textId="77777777" w:rsidR="00FD1DC3" w:rsidRPr="00EF3608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3608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3150B" w:rsidRPr="00EF3608">
        <w:rPr>
          <w:rFonts w:ascii="Angsana New" w:hAnsi="Angsana New"/>
          <w:b/>
          <w:bCs/>
          <w:sz w:val="30"/>
          <w:szCs w:val="30"/>
          <w:cs/>
          <w:lang w:val="th-TH"/>
        </w:rPr>
        <w:t>ระหว่างกาล</w:t>
      </w:r>
      <w:r w:rsidRPr="00EF360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211802C1" w14:textId="77777777" w:rsidR="00FD1DC3" w:rsidRPr="0092592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12E6009" w14:textId="77777777" w:rsidR="00FD1DC3" w:rsidRPr="00EF3608" w:rsidRDefault="00FD1DC3" w:rsidP="00F2479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B26FC67" w14:textId="77777777" w:rsidR="00FD1DC3" w:rsidRPr="0092592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ADF209" w14:textId="3FF73FCD" w:rsidR="000C65C9" w:rsidRPr="00EF3608" w:rsidRDefault="00110508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8F00A2" w:rsidRPr="009A0C1F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นำเสนอรายการในงบการเงินในรูปแบบเดียวกันกับงบการเงินประจำปี และจัดทำหมายเหตุประกอบงบการเงินระหว่างกาลในรูปแบบย่อ</w:t>
      </w:r>
      <w:r w:rsidR="00117F63">
        <w:rPr>
          <w:rFonts w:ascii="Angsana New" w:hAnsi="Angsana New" w:hint="cs"/>
          <w:sz w:val="30"/>
          <w:szCs w:val="30"/>
          <w:cs/>
        </w:rPr>
        <w:t xml:space="preserve"> (</w:t>
      </w:r>
      <w:r w:rsidR="00AF3742">
        <w:rPr>
          <w:rFonts w:ascii="Angsana New" w:hAnsi="Angsana New" w:hint="cs"/>
          <w:sz w:val="30"/>
          <w:szCs w:val="30"/>
          <w:cs/>
        </w:rPr>
        <w:t xml:space="preserve">“งบการเงินระหว่างกาล”) </w:t>
      </w:r>
      <w:r w:rsidR="008F00A2" w:rsidRPr="009A0C1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A3150B" w:rsidRPr="00EF3608">
        <w:rPr>
          <w:rFonts w:ascii="Angsana New" w:hAnsi="Angsana New"/>
          <w:sz w:val="30"/>
          <w:szCs w:val="30"/>
          <w:cs/>
        </w:rPr>
        <w:t xml:space="preserve"> ฉบับที่ </w:t>
      </w:r>
      <w:r w:rsidR="00A3150B" w:rsidRPr="00EF3608">
        <w:rPr>
          <w:rFonts w:ascii="Angsana New" w:hAnsi="Angsana New"/>
          <w:sz w:val="30"/>
          <w:szCs w:val="30"/>
        </w:rPr>
        <w:t>34</w:t>
      </w:r>
      <w:r w:rsidR="00A3150B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 xml:space="preserve">เรื่อง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F360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92AE4FE" w14:textId="77777777" w:rsidR="00110508" w:rsidRPr="0092592B" w:rsidRDefault="00110508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9F8DB6" w14:textId="4F07B895" w:rsidR="00110508" w:rsidRPr="002D168C" w:rsidRDefault="00110508" w:rsidP="00AB7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  <w:cs/>
        </w:rPr>
      </w:pPr>
      <w:r w:rsidRPr="002D168C">
        <w:rPr>
          <w:rFonts w:ascii="Angsana New" w:hAnsi="Angsana New"/>
          <w:spacing w:val="5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</w:t>
      </w:r>
      <w:r w:rsidR="007840DA" w:rsidRPr="002D168C">
        <w:rPr>
          <w:rFonts w:ascii="Angsana New" w:hAnsi="Angsana New"/>
          <w:spacing w:val="5"/>
          <w:sz w:val="30"/>
          <w:szCs w:val="30"/>
          <w:cs/>
        </w:rPr>
        <w:t xml:space="preserve">จากงบการเงินสำหรับปีสิ้นสุดวันที่ </w:t>
      </w:r>
      <w:r w:rsidR="007840DA" w:rsidRPr="002D168C">
        <w:rPr>
          <w:rFonts w:ascii="Angsana New" w:hAnsi="Angsana New"/>
          <w:spacing w:val="5"/>
          <w:sz w:val="30"/>
          <w:szCs w:val="30"/>
        </w:rPr>
        <w:t>30</w:t>
      </w:r>
      <w:r w:rsidR="008022A9" w:rsidRPr="002D168C">
        <w:rPr>
          <w:rFonts w:ascii="Angsana New" w:hAnsi="Angsana New"/>
          <w:spacing w:val="5"/>
          <w:sz w:val="30"/>
          <w:szCs w:val="30"/>
        </w:rPr>
        <w:t xml:space="preserve"> </w:t>
      </w:r>
      <w:r w:rsidR="007840DA" w:rsidRPr="002D168C">
        <w:rPr>
          <w:rFonts w:ascii="Angsana New" w:hAnsi="Angsana New"/>
          <w:spacing w:val="5"/>
          <w:sz w:val="30"/>
          <w:szCs w:val="30"/>
          <w:cs/>
        </w:rPr>
        <w:t>กันยายน</w:t>
      </w:r>
      <w:r w:rsidR="008022A9" w:rsidRPr="002D168C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022A9" w:rsidRPr="002D168C">
        <w:rPr>
          <w:rFonts w:ascii="Angsana New" w:hAnsi="Angsana New"/>
          <w:spacing w:val="5"/>
          <w:sz w:val="30"/>
          <w:szCs w:val="30"/>
        </w:rPr>
        <w:t>256</w:t>
      </w:r>
      <w:r w:rsidR="00BC301C">
        <w:rPr>
          <w:rFonts w:ascii="Angsana New" w:hAnsi="Angsana New"/>
          <w:spacing w:val="5"/>
          <w:sz w:val="30"/>
          <w:szCs w:val="30"/>
        </w:rPr>
        <w:t>2</w:t>
      </w:r>
      <w:r w:rsidR="00047584" w:rsidRPr="002D168C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2D168C">
        <w:rPr>
          <w:rFonts w:ascii="Angsana New" w:hAnsi="Angsana New"/>
          <w:spacing w:val="5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7840DA" w:rsidRPr="002D168C">
        <w:rPr>
          <w:rFonts w:ascii="Angsana New" w:hAnsi="Angsana New"/>
          <w:spacing w:val="5"/>
          <w:sz w:val="30"/>
          <w:szCs w:val="30"/>
          <w:cs/>
        </w:rPr>
        <w:t>ปีสิ้นสุด</w:t>
      </w:r>
      <w:r w:rsidRPr="002D168C">
        <w:rPr>
          <w:rFonts w:ascii="Angsana New" w:hAnsi="Angsana New"/>
          <w:spacing w:val="5"/>
          <w:sz w:val="30"/>
          <w:szCs w:val="30"/>
          <w:cs/>
        </w:rPr>
        <w:t>วันที่</w:t>
      </w:r>
      <w:r w:rsidR="00D41B51" w:rsidRPr="002D168C">
        <w:rPr>
          <w:rFonts w:ascii="Angsana New" w:hAnsi="Angsana New"/>
          <w:spacing w:val="5"/>
          <w:sz w:val="30"/>
          <w:szCs w:val="30"/>
        </w:rPr>
        <w:t xml:space="preserve"> </w:t>
      </w:r>
      <w:r w:rsidR="00A3150B" w:rsidRPr="002D168C">
        <w:rPr>
          <w:rFonts w:ascii="Angsana New" w:hAnsi="Angsana New"/>
          <w:spacing w:val="5"/>
          <w:sz w:val="30"/>
          <w:szCs w:val="30"/>
        </w:rPr>
        <w:t>30</w:t>
      </w: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 กันยายน</w:t>
      </w:r>
      <w:r w:rsidRPr="002D168C">
        <w:rPr>
          <w:rFonts w:ascii="Angsana New" w:hAnsi="Angsana New"/>
          <w:spacing w:val="5"/>
          <w:sz w:val="30"/>
          <w:szCs w:val="30"/>
        </w:rPr>
        <w:t xml:space="preserve"> </w:t>
      </w:r>
      <w:r w:rsidR="007840DA" w:rsidRPr="002D168C">
        <w:rPr>
          <w:rFonts w:ascii="Angsana New" w:hAnsi="Angsana New"/>
          <w:spacing w:val="5"/>
          <w:sz w:val="30"/>
          <w:szCs w:val="30"/>
        </w:rPr>
        <w:t>256</w:t>
      </w:r>
      <w:r w:rsidR="00BC301C">
        <w:rPr>
          <w:rFonts w:ascii="Angsana New" w:hAnsi="Angsana New"/>
          <w:spacing w:val="5"/>
          <w:sz w:val="30"/>
          <w:szCs w:val="30"/>
        </w:rPr>
        <w:t>2</w:t>
      </w:r>
    </w:p>
    <w:p w14:paraId="10134ECB" w14:textId="77777777" w:rsidR="001650C2" w:rsidRPr="0092592B" w:rsidRDefault="001650C2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4"/>
          <w:szCs w:val="24"/>
        </w:rPr>
      </w:pPr>
    </w:p>
    <w:p w14:paraId="3E5A71D4" w14:textId="6068A8C2" w:rsidR="00FD1DC3" w:rsidRPr="00773A4D" w:rsidRDefault="00182425" w:rsidP="00F2479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left="547" w:hanging="540"/>
        <w:jc w:val="both"/>
        <w:rPr>
          <w:rFonts w:ascii="Angsana New" w:hAnsi="Angsana New"/>
          <w:sz w:val="30"/>
          <w:szCs w:val="30"/>
          <w:cs/>
        </w:rPr>
      </w:pPr>
      <w:r w:rsidRPr="00773A4D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773A4D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48444E" w:rsidRPr="00773A4D">
        <w:rPr>
          <w:rFonts w:ascii="Angsana New" w:hAnsi="Angsana New"/>
          <w:i/>
          <w:iCs/>
          <w:sz w:val="30"/>
          <w:szCs w:val="30"/>
          <w:cs/>
        </w:rPr>
        <w:t xml:space="preserve"> การ</w:t>
      </w:r>
      <w:r w:rsidRPr="00773A4D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48444E" w:rsidRPr="00773A4D">
        <w:rPr>
          <w:rFonts w:ascii="Angsana New" w:hAnsi="Angsana New"/>
          <w:i/>
          <w:iCs/>
          <w:sz w:val="30"/>
          <w:szCs w:val="30"/>
          <w:cs/>
        </w:rPr>
        <w:t xml:space="preserve"> และนโยบายการบัญชี</w:t>
      </w:r>
    </w:p>
    <w:p w14:paraId="2ECDA244" w14:textId="77777777" w:rsidR="00FD1DC3" w:rsidRPr="00773A4D" w:rsidRDefault="00FD1DC3" w:rsidP="004A3E71">
      <w:pPr>
        <w:tabs>
          <w:tab w:val="clear" w:pos="227"/>
          <w:tab w:val="clear" w:pos="454"/>
          <w:tab w:val="clear" w:pos="680"/>
          <w:tab w:val="left" w:pos="720"/>
        </w:tabs>
        <w:spacing w:line="40" w:lineRule="atLeas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1CD94ED" w14:textId="1E06770A" w:rsidR="006B57DF" w:rsidRPr="00773A4D" w:rsidRDefault="00FD1DC3" w:rsidP="006B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73A4D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</w:t>
      </w:r>
      <w:r w:rsidR="0073104A" w:rsidRPr="00773A4D">
        <w:rPr>
          <w:rFonts w:ascii="Angsana New" w:hAnsi="Angsana New"/>
          <w:spacing w:val="-4"/>
          <w:sz w:val="30"/>
          <w:szCs w:val="30"/>
          <w:cs/>
        </w:rPr>
        <w:t>ระหว่างกาล</w:t>
      </w:r>
      <w:r w:rsidR="0048444E" w:rsidRPr="00773A4D">
        <w:rPr>
          <w:rFonts w:ascii="Angsana New" w:hAnsi="Angsana New"/>
          <w:spacing w:val="-4"/>
          <w:sz w:val="30"/>
          <w:szCs w:val="30"/>
          <w:cs/>
        </w:rPr>
        <w:t xml:space="preserve"> ผู้บริหารได้มีการใช้วิจารณ</w:t>
      </w:r>
      <w:r w:rsidR="006F5183" w:rsidRPr="00773A4D">
        <w:rPr>
          <w:rFonts w:ascii="Angsana New" w:hAnsi="Angsana New"/>
          <w:spacing w:val="-4"/>
          <w:sz w:val="30"/>
          <w:szCs w:val="30"/>
          <w:cs/>
        </w:rPr>
        <w:t>ญ</w:t>
      </w:r>
      <w:r w:rsidR="0048444E" w:rsidRPr="00773A4D">
        <w:rPr>
          <w:rFonts w:ascii="Angsana New" w:hAnsi="Angsana New"/>
          <w:spacing w:val="-4"/>
          <w:sz w:val="30"/>
          <w:szCs w:val="30"/>
          <w:cs/>
        </w:rPr>
        <w:t xml:space="preserve">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48444E" w:rsidRPr="00773A4D">
        <w:rPr>
          <w:rFonts w:ascii="Angsana New" w:hAnsi="Angsana New"/>
          <w:spacing w:val="-4"/>
          <w:sz w:val="30"/>
          <w:szCs w:val="30"/>
        </w:rPr>
        <w:t>30</w:t>
      </w:r>
      <w:r w:rsidR="0048444E" w:rsidRPr="00773A4D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48444E" w:rsidRPr="00773A4D">
        <w:rPr>
          <w:rFonts w:ascii="Angsana New" w:hAnsi="Angsana New"/>
          <w:spacing w:val="-4"/>
          <w:sz w:val="30"/>
          <w:szCs w:val="30"/>
        </w:rPr>
        <w:t>256</w:t>
      </w:r>
      <w:r w:rsidR="00BC301C" w:rsidRPr="00773A4D">
        <w:rPr>
          <w:rFonts w:ascii="Angsana New" w:hAnsi="Angsana New"/>
          <w:spacing w:val="-4"/>
          <w:sz w:val="30"/>
          <w:szCs w:val="30"/>
        </w:rPr>
        <w:t>2</w:t>
      </w:r>
      <w:r w:rsidR="00336623" w:rsidRPr="00773A4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3BA2" w:rsidRPr="00773A4D">
        <w:rPr>
          <w:rFonts w:ascii="Angsana New" w:hAnsi="Angsana New" w:hint="cs"/>
          <w:spacing w:val="-4"/>
          <w:sz w:val="30"/>
          <w:szCs w:val="30"/>
          <w:cs/>
        </w:rPr>
        <w:t xml:space="preserve">เว้นแต่การรับรู้รายได้ที่ใช้วิจารณญาณเพิ่มเติมในการพิจารณาจังหวะเวลาในการส่งมอบการควบคุม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ตามข้อกำหนดของมาตรฐานการรายงานทางการเงิน ฉบับที่ </w:t>
      </w:r>
      <w:r w:rsidR="00E03BA2" w:rsidRPr="00773A4D">
        <w:rPr>
          <w:rFonts w:ascii="Angsana New" w:hAnsi="Angsana New"/>
          <w:spacing w:val="-4"/>
          <w:sz w:val="30"/>
          <w:szCs w:val="30"/>
        </w:rPr>
        <w:t xml:space="preserve">15 </w:t>
      </w:r>
      <w:r w:rsidR="00E03BA2" w:rsidRPr="00773A4D">
        <w:rPr>
          <w:rFonts w:ascii="Angsana New" w:hAnsi="Angsana New" w:hint="cs"/>
          <w:spacing w:val="-4"/>
          <w:sz w:val="30"/>
          <w:szCs w:val="30"/>
          <w:cs/>
        </w:rPr>
        <w:t xml:space="preserve">เรื่อง </w:t>
      </w:r>
      <w:r w:rsidR="00E03BA2" w:rsidRPr="00773A4D">
        <w:rPr>
          <w:rFonts w:ascii="Angsana New" w:hAnsi="Angsana New" w:hint="cs"/>
          <w:i/>
          <w:iCs/>
          <w:spacing w:val="-4"/>
          <w:sz w:val="30"/>
          <w:szCs w:val="30"/>
          <w:cs/>
        </w:rPr>
        <w:t>รายได้</w:t>
      </w:r>
      <w:r w:rsidR="009704A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จากสัญญาที่ทำกับลูกค้า </w:t>
      </w:r>
      <w:r w:rsidR="009704A5" w:rsidRPr="009704A5">
        <w:rPr>
          <w:rFonts w:ascii="Angsana New" w:hAnsi="Angsana New"/>
          <w:spacing w:val="-4"/>
          <w:sz w:val="30"/>
          <w:szCs w:val="30"/>
        </w:rPr>
        <w:t>(“TFRS 15”)</w:t>
      </w:r>
      <w:r w:rsidR="009704A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704A5" w:rsidRPr="009704A5">
        <w:rPr>
          <w:rFonts w:ascii="Angsana New" w:hAnsi="Angsana New" w:hint="cs"/>
          <w:spacing w:val="-4"/>
          <w:sz w:val="30"/>
          <w:szCs w:val="30"/>
          <w:cs/>
        </w:rPr>
        <w:t>ที่กลุ่มบริษัทถือปฏิบัติเป็นครั้งแ</w:t>
      </w:r>
      <w:r w:rsidR="009704A5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="009704A5" w:rsidRPr="009704A5">
        <w:rPr>
          <w:rFonts w:ascii="Angsana New" w:hAnsi="Angsana New" w:hint="cs"/>
          <w:spacing w:val="-4"/>
          <w:sz w:val="30"/>
          <w:szCs w:val="30"/>
          <w:cs/>
        </w:rPr>
        <w:t xml:space="preserve">กแทนมาตรฐานการบัญชี ฉบับที่ </w:t>
      </w:r>
      <w:r w:rsidR="009704A5" w:rsidRPr="009704A5">
        <w:rPr>
          <w:rFonts w:ascii="Angsana New" w:hAnsi="Angsana New"/>
          <w:spacing w:val="-4"/>
          <w:sz w:val="30"/>
          <w:szCs w:val="30"/>
        </w:rPr>
        <w:t xml:space="preserve">18 </w:t>
      </w:r>
      <w:r w:rsidR="009704A5" w:rsidRPr="009704A5">
        <w:rPr>
          <w:rFonts w:ascii="Angsana New" w:hAnsi="Angsana New" w:hint="cs"/>
          <w:spacing w:val="-4"/>
          <w:sz w:val="30"/>
          <w:szCs w:val="30"/>
          <w:cs/>
        </w:rPr>
        <w:t>เรื่อง</w:t>
      </w:r>
      <w:r w:rsidR="009704A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รายได้ </w:t>
      </w:r>
      <w:r w:rsidR="00E03BA2" w:rsidRPr="00773A4D">
        <w:rPr>
          <w:rFonts w:ascii="Angsana New" w:hAnsi="Angsana New"/>
          <w:spacing w:val="-4"/>
          <w:sz w:val="30"/>
          <w:szCs w:val="30"/>
        </w:rPr>
        <w:t xml:space="preserve">(“TAS 18”) </w:t>
      </w:r>
      <w:r w:rsidR="00E03BA2" w:rsidRPr="00773A4D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="00E03BA2" w:rsidRPr="00773A4D">
        <w:rPr>
          <w:rFonts w:ascii="Angsana New" w:hAnsi="Angsana New"/>
          <w:spacing w:val="-4"/>
          <w:sz w:val="30"/>
          <w:szCs w:val="30"/>
        </w:rPr>
        <w:t xml:space="preserve">11 </w:t>
      </w:r>
      <w:r w:rsidR="00E03BA2" w:rsidRPr="00773A4D">
        <w:rPr>
          <w:rFonts w:ascii="Angsana New" w:hAnsi="Angsana New" w:hint="cs"/>
          <w:spacing w:val="-4"/>
          <w:sz w:val="30"/>
          <w:szCs w:val="30"/>
          <w:cs/>
        </w:rPr>
        <w:t xml:space="preserve">เรื่อง </w:t>
      </w:r>
      <w:r w:rsidR="00E03BA2" w:rsidRPr="00773A4D">
        <w:rPr>
          <w:rFonts w:ascii="Angsana New" w:hAnsi="Angsana New" w:hint="cs"/>
          <w:i/>
          <w:iCs/>
          <w:spacing w:val="-4"/>
          <w:sz w:val="30"/>
          <w:szCs w:val="30"/>
          <w:cs/>
        </w:rPr>
        <w:t>สัญญาก่อสร้าง</w:t>
      </w:r>
      <w:r w:rsidR="00E03BA2" w:rsidRPr="00773A4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3BA2" w:rsidRPr="00773A4D">
        <w:rPr>
          <w:rFonts w:ascii="Angsana New" w:hAnsi="Angsana New"/>
          <w:spacing w:val="-4"/>
          <w:sz w:val="30"/>
          <w:szCs w:val="30"/>
        </w:rPr>
        <w:t xml:space="preserve">(“TAS 11”) </w:t>
      </w:r>
      <w:r w:rsidR="00E03BA2" w:rsidRPr="00773A4D">
        <w:rPr>
          <w:rFonts w:ascii="Angsana New" w:hAnsi="Angsana New" w:hint="cs"/>
          <w:spacing w:val="-4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3D1F6384" w14:textId="78398A1A" w:rsidR="00E03BA2" w:rsidRPr="00773A4D" w:rsidRDefault="00E03BA2" w:rsidP="006B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740EC4" w14:textId="791EA77A" w:rsidR="00E03BA2" w:rsidRPr="00773A4D" w:rsidRDefault="00E03BA2" w:rsidP="006B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73A4D">
        <w:rPr>
          <w:rFonts w:ascii="Angsana New" w:hAnsi="Angsana New" w:hint="cs"/>
          <w:spacing w:val="-2"/>
          <w:sz w:val="30"/>
          <w:szCs w:val="30"/>
          <w:cs/>
        </w:rPr>
        <w:t xml:space="preserve">ตาม </w:t>
      </w:r>
      <w:r w:rsidRPr="00773A4D">
        <w:rPr>
          <w:rFonts w:ascii="Angsana New" w:hAnsi="Angsana New"/>
          <w:spacing w:val="-2"/>
          <w:sz w:val="30"/>
          <w:szCs w:val="30"/>
        </w:rPr>
        <w:t xml:space="preserve">TFRS 15 </w:t>
      </w:r>
      <w:r w:rsidRPr="00773A4D">
        <w:rPr>
          <w:rFonts w:ascii="Angsana New" w:hAnsi="Angsana New" w:hint="cs"/>
          <w:spacing w:val="-2"/>
          <w:sz w:val="30"/>
          <w:szCs w:val="30"/>
          <w:cs/>
        </w:rPr>
        <w:t>กลุ่มบริษัทรับรู้รายได้เมื่อลูกค้า</w:t>
      </w:r>
      <w:r w:rsidR="00FD010C" w:rsidRPr="00773A4D">
        <w:rPr>
          <w:rFonts w:ascii="Angsana New" w:hAnsi="Angsana New" w:hint="cs"/>
          <w:spacing w:val="-2"/>
          <w:sz w:val="30"/>
          <w:szCs w:val="30"/>
          <w:cs/>
        </w:rPr>
        <w:t xml:space="preserve">มีลูกค้ามีอำนาจควบคุมในสินค้าหรือบริการ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="00FD010C" w:rsidRPr="00773A4D">
        <w:rPr>
          <w:rFonts w:ascii="Angsana New" w:hAnsi="Angsana New"/>
          <w:spacing w:val="-2"/>
          <w:sz w:val="30"/>
          <w:szCs w:val="30"/>
        </w:rPr>
        <w:t xml:space="preserve">TAS 18 </w:t>
      </w:r>
      <w:r w:rsidR="00FD010C" w:rsidRPr="00773A4D">
        <w:rPr>
          <w:rFonts w:ascii="Angsana New" w:hAnsi="Angsana New" w:hint="cs"/>
          <w:spacing w:val="-2"/>
          <w:sz w:val="30"/>
          <w:szCs w:val="30"/>
          <w:cs/>
        </w:rPr>
        <w:t>กลุ่มบริษัทรับรู้รายได้จากการขายสินค้าเมื่อได้โอนความเสื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</w:t>
      </w:r>
      <w:r w:rsidR="004B2E86">
        <w:rPr>
          <w:rFonts w:ascii="Angsana New" w:hAnsi="Angsana New" w:hint="cs"/>
          <w:spacing w:val="-2"/>
          <w:sz w:val="30"/>
          <w:szCs w:val="30"/>
          <w:cs/>
        </w:rPr>
        <w:t>ี</w:t>
      </w:r>
      <w:r w:rsidR="00FD010C" w:rsidRPr="00773A4D">
        <w:rPr>
          <w:rFonts w:ascii="Angsana New" w:hAnsi="Angsana New" w:hint="cs"/>
          <w:spacing w:val="-2"/>
          <w:sz w:val="30"/>
          <w:szCs w:val="30"/>
          <w:cs/>
        </w:rPr>
        <w:t>สาระสำคัญต่องบการเงิน</w:t>
      </w:r>
    </w:p>
    <w:p w14:paraId="0C7EE8D9" w14:textId="7BB78E64" w:rsidR="00FD010C" w:rsidRPr="00773A4D" w:rsidRDefault="00FD010C" w:rsidP="006B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5AC2D70" w14:textId="12C287EF" w:rsidR="00AD746D" w:rsidRPr="00EF3608" w:rsidRDefault="00AD746D" w:rsidP="00AD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773A4D">
        <w:rPr>
          <w:rFonts w:ascii="Angsana New" w:hAnsi="Angsana New" w:hint="cs"/>
          <w:sz w:val="30"/>
          <w:szCs w:val="30"/>
          <w:cs/>
        </w:rPr>
        <w:t>นอกจากนี้</w:t>
      </w:r>
      <w:r w:rsidRPr="00773A4D">
        <w:rPr>
          <w:rFonts w:ascii="Angsana New" w:hAnsi="Angsana New"/>
          <w:sz w:val="30"/>
          <w:szCs w:val="30"/>
          <w:cs/>
        </w:rPr>
        <w:t>กลุ่มบริษัทไม่ได้</w:t>
      </w:r>
      <w:r w:rsidRPr="00773A4D">
        <w:rPr>
          <w:rFonts w:ascii="Angsana New" w:hAnsi="Angsana New" w:hint="cs"/>
          <w:sz w:val="30"/>
          <w:szCs w:val="30"/>
          <w:cs/>
        </w:rPr>
        <w:t>นำ</w:t>
      </w:r>
      <w:r w:rsidR="002D168C" w:rsidRPr="00773A4D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</w:t>
      </w:r>
      <w:r w:rsidRPr="00773A4D">
        <w:rPr>
          <w:rFonts w:ascii="Angsana New" w:hAnsi="Angsana New" w:hint="cs"/>
          <w:sz w:val="30"/>
          <w:szCs w:val="30"/>
          <w:cs/>
        </w:rPr>
        <w:t>ออก</w:t>
      </w:r>
      <w:r w:rsidRPr="00773A4D">
        <w:rPr>
          <w:rFonts w:ascii="Angsana New" w:hAnsi="Angsana New"/>
          <w:sz w:val="30"/>
          <w:szCs w:val="30"/>
          <w:cs/>
        </w:rPr>
        <w:t>และปรับปรุง</w:t>
      </w:r>
      <w:r w:rsidRPr="00773A4D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773A4D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773A4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73A4D">
        <w:rPr>
          <w:rFonts w:ascii="Angsana New" w:hAnsi="Angsana New" w:hint="cs"/>
          <w:sz w:val="30"/>
          <w:szCs w:val="30"/>
          <w:cs/>
        </w:rPr>
        <w:t>ที่ออก</w:t>
      </w:r>
      <w:r w:rsidRPr="00773A4D">
        <w:rPr>
          <w:rFonts w:ascii="Angsana New" w:hAnsi="Angsana New"/>
          <w:sz w:val="30"/>
          <w:szCs w:val="30"/>
          <w:cs/>
        </w:rPr>
        <w:t>และปรับปรุง</w:t>
      </w:r>
      <w:r w:rsidRPr="00773A4D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="002D6BA0">
        <w:rPr>
          <w:rFonts w:ascii="Angsana New" w:hAnsi="Angsana New"/>
          <w:sz w:val="30"/>
          <w:szCs w:val="30"/>
        </w:rPr>
        <w:t>18</w:t>
      </w:r>
    </w:p>
    <w:p w14:paraId="2D4081AB" w14:textId="42B32FE9" w:rsidR="00D43852" w:rsidRDefault="00D4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Cs w:val="22"/>
        </w:rPr>
        <w:br w:type="page"/>
      </w:r>
    </w:p>
    <w:p w14:paraId="2DAB1BC5" w14:textId="3BF00D11" w:rsidR="00FD1DC3" w:rsidRPr="009A0C1F" w:rsidRDefault="00FD1DC3" w:rsidP="009A0C1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A0C1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8552711" w14:textId="77777777" w:rsidR="00FD1DC3" w:rsidRPr="00D43852" w:rsidRDefault="00FD1DC3" w:rsidP="00937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jc w:val="thaiDistribute"/>
        <w:rPr>
          <w:rFonts w:ascii="Angsana New" w:hAnsi="Angsana New"/>
          <w:szCs w:val="18"/>
        </w:rPr>
      </w:pPr>
    </w:p>
    <w:p w14:paraId="3899AFC3" w14:textId="72C9D319" w:rsidR="00FD1DC3" w:rsidRDefault="00FD1DC3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F3608">
        <w:rPr>
          <w:rFonts w:ascii="Angsana New" w:hAnsi="Angsana New"/>
          <w:spacing w:val="-4"/>
          <w:sz w:val="30"/>
          <w:szCs w:val="30"/>
          <w:cs/>
        </w:rPr>
        <w:t>ความสัมพันธ์ที่มีกับบริษัท</w:t>
      </w:r>
      <w:r w:rsidR="00F8172D" w:rsidRPr="00EF3608">
        <w:rPr>
          <w:rFonts w:ascii="Angsana New" w:hAnsi="Angsana New"/>
          <w:spacing w:val="-4"/>
          <w:sz w:val="30"/>
          <w:szCs w:val="30"/>
          <w:cs/>
        </w:rPr>
        <w:t>ย่อย</w:t>
      </w:r>
      <w:r w:rsidR="00286587" w:rsidRPr="00EF360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8172D" w:rsidRPr="00EF3608">
        <w:rPr>
          <w:rFonts w:ascii="Angsana New" w:hAnsi="Angsana New"/>
          <w:spacing w:val="-4"/>
          <w:sz w:val="30"/>
          <w:szCs w:val="30"/>
          <w:cs/>
        </w:rPr>
        <w:t>บริษัทร่วม</w:t>
      </w:r>
      <w:r w:rsidR="00286587" w:rsidRPr="00EF3608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432924" w:rsidRPr="00EF3608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Pr="00EF3608">
        <w:rPr>
          <w:rFonts w:ascii="Angsana New" w:hAnsi="Angsana New"/>
          <w:spacing w:val="-4"/>
          <w:sz w:val="30"/>
          <w:szCs w:val="30"/>
          <w:cs/>
        </w:rPr>
        <w:t>ได้เปิดเผยใน</w:t>
      </w:r>
      <w:r w:rsidR="000D1018" w:rsidRPr="00EF3608">
        <w:rPr>
          <w:rFonts w:ascii="Angsana New" w:hAnsi="Angsana New"/>
          <w:spacing w:val="-4"/>
          <w:sz w:val="30"/>
          <w:szCs w:val="30"/>
          <w:cs/>
        </w:rPr>
        <w:t>หมายเหตุ</w:t>
      </w:r>
      <w:r w:rsidR="00736BC3" w:rsidRPr="00EF3608">
        <w:rPr>
          <w:rFonts w:ascii="Angsana New" w:hAnsi="Angsana New"/>
          <w:spacing w:val="-4"/>
          <w:sz w:val="30"/>
          <w:szCs w:val="30"/>
          <w:cs/>
        </w:rPr>
        <w:t>ข้อ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64FA3" w:rsidRPr="00EF3608">
        <w:rPr>
          <w:rFonts w:ascii="Angsana New" w:hAnsi="Angsana New"/>
          <w:spacing w:val="-4"/>
          <w:sz w:val="30"/>
          <w:szCs w:val="30"/>
        </w:rPr>
        <w:t>6</w:t>
      </w:r>
      <w:r w:rsidR="00736BC3" w:rsidRPr="00EF3608">
        <w:rPr>
          <w:rFonts w:ascii="Angsana New" w:hAnsi="Angsana New"/>
          <w:spacing w:val="-4"/>
          <w:sz w:val="30"/>
          <w:szCs w:val="30"/>
        </w:rPr>
        <w:t xml:space="preserve"> </w:t>
      </w:r>
      <w:r w:rsidR="003217BE" w:rsidRPr="00EF3608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864FA3" w:rsidRPr="00EF3608">
        <w:rPr>
          <w:rFonts w:ascii="Angsana New" w:hAnsi="Angsana New"/>
          <w:spacing w:val="-4"/>
          <w:sz w:val="30"/>
          <w:szCs w:val="30"/>
        </w:rPr>
        <w:t>7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 สำห</w:t>
      </w:r>
      <w:r w:rsidR="00F8172D" w:rsidRPr="00EF3608">
        <w:rPr>
          <w:rFonts w:ascii="Angsana New" w:hAnsi="Angsana New"/>
          <w:spacing w:val="-4"/>
          <w:sz w:val="30"/>
          <w:szCs w:val="30"/>
          <w:cs/>
        </w:rPr>
        <w:t>รับ</w:t>
      </w:r>
      <w:r w:rsidR="005418BC" w:rsidRPr="00EF3608">
        <w:rPr>
          <w:rFonts w:ascii="Angsana New" w:hAnsi="Angsana New"/>
          <w:spacing w:val="-4"/>
          <w:sz w:val="30"/>
          <w:szCs w:val="30"/>
          <w:cs/>
        </w:rPr>
        <w:t>บุคคลหรือกิจการที่เกี่ยวข้องกันอื่นที่</w:t>
      </w:r>
      <w:r w:rsidR="00F8172D" w:rsidRPr="00EF3608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="00153C54" w:rsidRPr="009A0C1F">
        <w:rPr>
          <w:rFonts w:ascii="Angsana New" w:hAnsi="Angsana New"/>
          <w:spacing w:val="-4"/>
          <w:sz w:val="30"/>
          <w:szCs w:val="30"/>
          <w:cs/>
        </w:rPr>
        <w:t>เปลี่ยนแปลงอย่างมีสาระสำคัญ</w:t>
      </w:r>
      <w:r w:rsidR="008F484F" w:rsidRPr="009A0C1F">
        <w:rPr>
          <w:rFonts w:ascii="Angsana New" w:hAnsi="Angsana New"/>
          <w:spacing w:val="-4"/>
          <w:sz w:val="30"/>
          <w:szCs w:val="30"/>
          <w:cs/>
        </w:rPr>
        <w:t>และกลุ่มบริษัท</w:t>
      </w:r>
      <w:r w:rsidR="00153C54" w:rsidRPr="009A0C1F">
        <w:rPr>
          <w:rFonts w:ascii="Angsana New" w:hAnsi="Angsana New"/>
          <w:spacing w:val="-4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43B44A69" w14:textId="77777777" w:rsidR="00D43852" w:rsidRPr="00D43852" w:rsidRDefault="00D43852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050"/>
      </w:tblGrid>
      <w:tr w:rsidR="009E42A1" w:rsidRPr="00EF3608" w14:paraId="015CBBA6" w14:textId="77777777" w:rsidTr="00685D8A">
        <w:trPr>
          <w:trHeight w:val="20"/>
          <w:tblHeader/>
        </w:trPr>
        <w:tc>
          <w:tcPr>
            <w:tcW w:w="3870" w:type="dxa"/>
          </w:tcPr>
          <w:p w14:paraId="2DD6AE75" w14:textId="77777777" w:rsidR="009E42A1" w:rsidRPr="00EF360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1FEF8144" w14:textId="77777777" w:rsidR="009E42A1" w:rsidRPr="00EF3608" w:rsidRDefault="009E42A1" w:rsidP="00930FCB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423EE179" w14:textId="77777777" w:rsidR="009E42A1" w:rsidRPr="00EF3608" w:rsidRDefault="009E42A1" w:rsidP="009A0C1F">
            <w:pPr>
              <w:tabs>
                <w:tab w:val="clear" w:pos="227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615F7" w:rsidRPr="00EF3608" w14:paraId="55B436D0" w14:textId="77777777" w:rsidTr="00C72095">
        <w:trPr>
          <w:trHeight w:val="20"/>
        </w:trPr>
        <w:tc>
          <w:tcPr>
            <w:tcW w:w="3870" w:type="dxa"/>
            <w:shd w:val="clear" w:color="auto" w:fill="auto"/>
          </w:tcPr>
          <w:p w14:paraId="7D78AF51" w14:textId="266B6255" w:rsidR="00D615F7" w:rsidRPr="00C72095" w:rsidRDefault="00D615F7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เฟรเซอร์ สวีท ริเวอร์ วัลเล่ พีทีอี แอลทีดี</w:t>
            </w:r>
          </w:p>
        </w:tc>
        <w:tc>
          <w:tcPr>
            <w:tcW w:w="1260" w:type="dxa"/>
            <w:shd w:val="clear" w:color="auto" w:fill="auto"/>
          </w:tcPr>
          <w:p w14:paraId="19EAA446" w14:textId="0D2D1CAE" w:rsidR="00D615F7" w:rsidRPr="00C72095" w:rsidRDefault="00D615F7" w:rsidP="00A45D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59ACCFFE" w14:textId="3CF972A0" w:rsidR="00D615F7" w:rsidRPr="00C72095" w:rsidRDefault="00D615F7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D615F7" w:rsidRPr="00EF3608" w14:paraId="7643AB8B" w14:textId="77777777" w:rsidTr="00C72095">
        <w:trPr>
          <w:trHeight w:val="20"/>
        </w:trPr>
        <w:tc>
          <w:tcPr>
            <w:tcW w:w="3870" w:type="dxa"/>
            <w:shd w:val="clear" w:color="auto" w:fill="auto"/>
          </w:tcPr>
          <w:p w14:paraId="0C3C64AB" w14:textId="094564D4" w:rsidR="00D615F7" w:rsidRPr="00C72095" w:rsidRDefault="00D615F7" w:rsidP="00A4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เอสทีที จีดีซี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03EEBE87" w14:textId="14C0B115" w:rsidR="00D615F7" w:rsidRPr="00C72095" w:rsidRDefault="00D615F7" w:rsidP="00A45D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91002AD" w14:textId="72F91906" w:rsidR="00D615F7" w:rsidRPr="00C72095" w:rsidRDefault="00D615F7" w:rsidP="00A45D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C720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ของบริษัทที่มีผู้ถือหุ้นใหญ่ร่วมกัน</w:t>
            </w:r>
          </w:p>
        </w:tc>
      </w:tr>
      <w:tr w:rsidR="00D615F7" w:rsidRPr="00EF3608" w14:paraId="564100D6" w14:textId="77777777" w:rsidTr="00C72095">
        <w:trPr>
          <w:trHeight w:val="20"/>
        </w:trPr>
        <w:tc>
          <w:tcPr>
            <w:tcW w:w="3870" w:type="dxa"/>
            <w:shd w:val="clear" w:color="auto" w:fill="auto"/>
          </w:tcPr>
          <w:p w14:paraId="76EC6E48" w14:textId="14823E7D" w:rsidR="00D615F7" w:rsidRPr="00C72095" w:rsidRDefault="00D615F7" w:rsidP="00D61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แปซิฟิก เลเซอร์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674FC47A" w14:textId="5BCE9B84" w:rsidR="00D615F7" w:rsidRPr="00C72095" w:rsidRDefault="00D615F7" w:rsidP="00D615F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A317421" w14:textId="20310F37" w:rsidR="00D615F7" w:rsidRPr="00C72095" w:rsidRDefault="00D615F7" w:rsidP="00D61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C720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ของบริษัทที่มีผู้ถือหุ้นใหญ่ร่วมกัน</w:t>
            </w:r>
          </w:p>
        </w:tc>
      </w:tr>
      <w:tr w:rsidR="00D615F7" w:rsidRPr="00C72095" w14:paraId="2D877FE4" w14:textId="77777777" w:rsidTr="00685D8A">
        <w:trPr>
          <w:trHeight w:val="20"/>
        </w:trPr>
        <w:tc>
          <w:tcPr>
            <w:tcW w:w="3870" w:type="dxa"/>
            <w:shd w:val="clear" w:color="auto" w:fill="auto"/>
          </w:tcPr>
          <w:p w14:paraId="1BE91E86" w14:textId="5944BF2A" w:rsidR="00F841CC" w:rsidRDefault="00D615F7" w:rsidP="00D61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อินดัสเทรีย</w:t>
            </w:r>
            <w:r w:rsidR="00F841C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F841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29E62F3" w14:textId="68122A2E" w:rsidR="00D615F7" w:rsidRPr="00C72095" w:rsidRDefault="00D615F7" w:rsidP="00F8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รีท แมนเนจเม้นท์ (ประเทศไทย) จำกัด</w:t>
            </w:r>
          </w:p>
        </w:tc>
        <w:tc>
          <w:tcPr>
            <w:tcW w:w="1260" w:type="dxa"/>
          </w:tcPr>
          <w:p w14:paraId="1146AB18" w14:textId="2F53DB55" w:rsidR="00D615F7" w:rsidRPr="00C72095" w:rsidRDefault="00D615F7" w:rsidP="00D615F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F1E6EA4" w14:textId="3F122917" w:rsidR="00D615F7" w:rsidRPr="00C72095" w:rsidRDefault="00D615F7" w:rsidP="00D61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D615F7" w:rsidRPr="00C72095" w14:paraId="6E093B3F" w14:textId="77777777" w:rsidTr="00685D8A">
        <w:trPr>
          <w:trHeight w:val="20"/>
        </w:trPr>
        <w:tc>
          <w:tcPr>
            <w:tcW w:w="3870" w:type="dxa"/>
            <w:shd w:val="clear" w:color="auto" w:fill="auto"/>
          </w:tcPr>
          <w:p w14:paraId="4FEA7893" w14:textId="15942220" w:rsidR="00D615F7" w:rsidRPr="00C72095" w:rsidRDefault="00D615F7" w:rsidP="00D61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ปากซอง แคปปิตอล จำกัด</w:t>
            </w:r>
          </w:p>
        </w:tc>
        <w:tc>
          <w:tcPr>
            <w:tcW w:w="1260" w:type="dxa"/>
          </w:tcPr>
          <w:p w14:paraId="71208EBE" w14:textId="50CCB05B" w:rsidR="00D615F7" w:rsidRPr="00C72095" w:rsidRDefault="00D615F7" w:rsidP="00D615F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9110C15" w14:textId="57967B0F" w:rsidR="00D615F7" w:rsidRPr="00C72095" w:rsidRDefault="00D615F7" w:rsidP="00D61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D615F7" w:rsidRPr="00C72095" w14:paraId="0B9ED1D7" w14:textId="77777777" w:rsidTr="00685D8A">
        <w:trPr>
          <w:trHeight w:val="20"/>
        </w:trPr>
        <w:tc>
          <w:tcPr>
            <w:tcW w:w="3870" w:type="dxa"/>
            <w:shd w:val="clear" w:color="auto" w:fill="auto"/>
          </w:tcPr>
          <w:p w14:paraId="6723B481" w14:textId="77777777" w:rsidR="00F841CC" w:rsidRDefault="00D615F7" w:rsidP="00D61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อินเตอร์เนชั่นแนล อีเว้นท์ </w:t>
            </w:r>
          </w:p>
          <w:p w14:paraId="2320213E" w14:textId="4B67C5FF" w:rsidR="00D615F7" w:rsidRPr="00C72095" w:rsidRDefault="00D615F7" w:rsidP="00F8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2A810F5" w14:textId="74BEEADE" w:rsidR="00D615F7" w:rsidRPr="00C72095" w:rsidRDefault="00D615F7" w:rsidP="00D615F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49F3AC8" w14:textId="5B452F9F" w:rsidR="00D615F7" w:rsidRPr="00C72095" w:rsidRDefault="00D615F7" w:rsidP="00D61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</w:tbl>
    <w:p w14:paraId="67D36EBF" w14:textId="77777777" w:rsidR="00640A5C" w:rsidRPr="00640A5C" w:rsidRDefault="00640A5C" w:rsidP="005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A27AA49" w14:textId="7BFB03F3" w:rsidR="00E007DD" w:rsidRPr="00EF3608" w:rsidRDefault="00E007DD" w:rsidP="0054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C1300B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EBC9115" w14:textId="77777777" w:rsidR="00904EEB" w:rsidRPr="00884C49" w:rsidRDefault="00904EEB" w:rsidP="00904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987"/>
        <w:gridCol w:w="236"/>
        <w:gridCol w:w="937"/>
        <w:gridCol w:w="270"/>
        <w:gridCol w:w="990"/>
        <w:gridCol w:w="259"/>
        <w:gridCol w:w="10"/>
        <w:gridCol w:w="901"/>
      </w:tblGrid>
      <w:tr w:rsidR="00904EEB" w:rsidRPr="00EF3608" w14:paraId="0CAFED49" w14:textId="77777777" w:rsidTr="005336C9">
        <w:trPr>
          <w:tblHeader/>
        </w:trPr>
        <w:tc>
          <w:tcPr>
            <w:tcW w:w="4680" w:type="dxa"/>
          </w:tcPr>
          <w:p w14:paraId="73168EF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376BC3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1F962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7FD0EA0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287A61E9" w14:textId="77777777" w:rsidTr="005336C9">
        <w:trPr>
          <w:tblHeader/>
        </w:trPr>
        <w:tc>
          <w:tcPr>
            <w:tcW w:w="4680" w:type="dxa"/>
          </w:tcPr>
          <w:p w14:paraId="542EC709" w14:textId="283FBBC1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C30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87" w:type="dxa"/>
            <w:shd w:val="clear" w:color="auto" w:fill="auto"/>
          </w:tcPr>
          <w:p w14:paraId="219682F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62BA17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2DD1FC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817EF5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5369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gridSpan w:val="2"/>
          </w:tcPr>
          <w:p w14:paraId="2F4D21B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D134CE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50CFF1E0" w14:textId="77777777" w:rsidTr="005336C9">
        <w:trPr>
          <w:tblHeader/>
        </w:trPr>
        <w:tc>
          <w:tcPr>
            <w:tcW w:w="4680" w:type="dxa"/>
          </w:tcPr>
          <w:p w14:paraId="7A0AE44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8"/>
            <w:shd w:val="clear" w:color="auto" w:fill="auto"/>
          </w:tcPr>
          <w:p w14:paraId="0EE3B62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3E3594FC" w14:textId="77777777" w:rsidTr="005336C9">
        <w:tc>
          <w:tcPr>
            <w:tcW w:w="4680" w:type="dxa"/>
          </w:tcPr>
          <w:p w14:paraId="547EF3F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7" w:type="dxa"/>
            <w:shd w:val="clear" w:color="auto" w:fill="auto"/>
          </w:tcPr>
          <w:p w14:paraId="25614F07" w14:textId="77777777" w:rsidR="00904EEB" w:rsidRPr="00EF3608" w:rsidRDefault="00904EEB" w:rsidP="00904E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21774B" w14:textId="77777777" w:rsidR="00904EEB" w:rsidRPr="00EF3608" w:rsidRDefault="00904EEB" w:rsidP="00904EE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shd w:val="clear" w:color="auto" w:fill="auto"/>
          </w:tcPr>
          <w:p w14:paraId="1BEA311F" w14:textId="77777777" w:rsidR="00904EEB" w:rsidRPr="00EF3608" w:rsidRDefault="00904EEB" w:rsidP="00904E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B2092" w14:textId="77777777" w:rsidR="00904EEB" w:rsidRPr="00EF3608" w:rsidRDefault="00904EEB" w:rsidP="00904EE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2CD3E41" w14:textId="77777777" w:rsidR="00904EEB" w:rsidRPr="00EF3608" w:rsidRDefault="00904EEB" w:rsidP="00904E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76DA2CD0" w14:textId="77777777" w:rsidR="00904EEB" w:rsidRPr="00EF3608" w:rsidRDefault="00904EEB" w:rsidP="00904EE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AF6194E" w14:textId="77777777" w:rsidR="00904EEB" w:rsidRPr="00EF3608" w:rsidRDefault="00904EEB" w:rsidP="00904E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91F" w:rsidRPr="00EF3608" w14:paraId="78EAB003" w14:textId="77777777" w:rsidTr="005336C9">
        <w:tc>
          <w:tcPr>
            <w:tcW w:w="4680" w:type="dxa"/>
            <w:shd w:val="clear" w:color="auto" w:fill="auto"/>
          </w:tcPr>
          <w:p w14:paraId="28A1649C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529D7F13" w14:textId="580A5971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20E3E6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BD3F341" w14:textId="77777777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27D276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C1EE80" w14:textId="647513C8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1.40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9E7AB98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27AED33E" w14:textId="33AAD943" w:rsidR="00C0291F" w:rsidRPr="00BC301C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C301C">
              <w:rPr>
                <w:rFonts w:asciiTheme="majorBidi" w:hAnsiTheme="majorBidi" w:cstheme="majorBidi"/>
                <w:sz w:val="30"/>
                <w:szCs w:val="30"/>
              </w:rPr>
              <w:t>1.49</w:t>
            </w:r>
          </w:p>
        </w:tc>
      </w:tr>
      <w:tr w:rsidR="00C0291F" w:rsidRPr="00EF3608" w14:paraId="43EEFC7C" w14:textId="77777777" w:rsidTr="005336C9">
        <w:tc>
          <w:tcPr>
            <w:tcW w:w="4680" w:type="dxa"/>
          </w:tcPr>
          <w:p w14:paraId="5E6F4FA9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6F4FE7E0" w14:textId="20162B14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F6247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CEA18D5" w14:textId="77777777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77174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0D585353" w14:textId="0A32A368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121.53</w:t>
            </w:r>
          </w:p>
        </w:tc>
        <w:tc>
          <w:tcPr>
            <w:tcW w:w="269" w:type="dxa"/>
            <w:gridSpan w:val="2"/>
          </w:tcPr>
          <w:p w14:paraId="10814503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A413DDC" w14:textId="700688DE" w:rsidR="00C0291F" w:rsidRPr="00BC301C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C301C">
              <w:rPr>
                <w:rFonts w:asciiTheme="majorBidi" w:hAnsiTheme="majorBidi" w:cstheme="majorBidi"/>
                <w:sz w:val="30"/>
                <w:szCs w:val="30"/>
              </w:rPr>
              <w:t>83.61</w:t>
            </w:r>
          </w:p>
        </w:tc>
      </w:tr>
      <w:tr w:rsidR="00C0291F" w:rsidRPr="00EF3608" w14:paraId="5B8261BD" w14:textId="77777777" w:rsidTr="005336C9">
        <w:tc>
          <w:tcPr>
            <w:tcW w:w="4680" w:type="dxa"/>
          </w:tcPr>
          <w:p w14:paraId="70E0C2C5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</w:tcPr>
          <w:p w14:paraId="799CE923" w14:textId="0D7F6EBE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A8E15F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0DAC484" w14:textId="77777777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B1CEF9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075E0A31" w14:textId="7BE36A7B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306.35</w:t>
            </w:r>
          </w:p>
        </w:tc>
        <w:tc>
          <w:tcPr>
            <w:tcW w:w="269" w:type="dxa"/>
            <w:gridSpan w:val="2"/>
          </w:tcPr>
          <w:p w14:paraId="3DB9A449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5E05DFD" w14:textId="15A05B58" w:rsidR="00C0291F" w:rsidRPr="00BC301C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301C">
              <w:rPr>
                <w:rFonts w:asciiTheme="majorBidi" w:hAnsiTheme="majorBidi" w:cstheme="majorBidi"/>
                <w:sz w:val="30"/>
                <w:szCs w:val="30"/>
              </w:rPr>
              <w:t>239.42</w:t>
            </w:r>
          </w:p>
        </w:tc>
      </w:tr>
      <w:tr w:rsidR="00C0291F" w:rsidRPr="00EF3608" w14:paraId="55DA959D" w14:textId="77777777" w:rsidTr="005336C9">
        <w:tc>
          <w:tcPr>
            <w:tcW w:w="4680" w:type="dxa"/>
          </w:tcPr>
          <w:p w14:paraId="33EC7DA8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14:paraId="129D6263" w14:textId="6CC825A5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426F6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7E791A4" w14:textId="77777777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CB3E76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527EE56" w14:textId="25F2EACC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39.21</w:t>
            </w:r>
          </w:p>
        </w:tc>
        <w:tc>
          <w:tcPr>
            <w:tcW w:w="269" w:type="dxa"/>
            <w:gridSpan w:val="2"/>
          </w:tcPr>
          <w:p w14:paraId="77EF3F4B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05C0939" w14:textId="1294FFD1" w:rsidR="00C0291F" w:rsidRPr="00BC301C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C301C">
              <w:rPr>
                <w:rFonts w:asciiTheme="majorBidi" w:hAnsiTheme="majorBidi" w:cstheme="majorBidi"/>
                <w:sz w:val="30"/>
                <w:szCs w:val="30"/>
              </w:rPr>
              <w:t>36.97</w:t>
            </w:r>
          </w:p>
        </w:tc>
      </w:tr>
      <w:tr w:rsidR="00C0291F" w:rsidRPr="00EF3608" w14:paraId="38791157" w14:textId="77777777" w:rsidTr="005336C9">
        <w:tc>
          <w:tcPr>
            <w:tcW w:w="4680" w:type="dxa"/>
          </w:tcPr>
          <w:p w14:paraId="3DAA93EF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14:paraId="53FA00E1" w14:textId="555914BD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009566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67045D7" w14:textId="77777777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34367F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7A1BADD4" w14:textId="4D36AA1F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14.10</w:t>
            </w:r>
          </w:p>
        </w:tc>
        <w:tc>
          <w:tcPr>
            <w:tcW w:w="269" w:type="dxa"/>
            <w:gridSpan w:val="2"/>
          </w:tcPr>
          <w:p w14:paraId="12E89C6C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0C59F33" w14:textId="5B706514" w:rsidR="00C0291F" w:rsidRPr="00BC301C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C301C">
              <w:rPr>
                <w:rFonts w:asciiTheme="majorBidi" w:hAnsiTheme="majorBidi" w:cstheme="majorBidi"/>
                <w:sz w:val="30"/>
                <w:szCs w:val="30"/>
              </w:rPr>
              <w:t>14.10</w:t>
            </w:r>
          </w:p>
        </w:tc>
      </w:tr>
      <w:tr w:rsidR="00C0291F" w:rsidRPr="00EF3608" w14:paraId="1D490C8E" w14:textId="77777777" w:rsidTr="005336C9">
        <w:tc>
          <w:tcPr>
            <w:tcW w:w="4680" w:type="dxa"/>
          </w:tcPr>
          <w:p w14:paraId="179AF7B9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2F1E2D3B" w14:textId="557D82C8" w:rsidR="00C0291F" w:rsidRPr="00EF3608" w:rsidRDefault="00C0291F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B9ECAD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EB9842F" w14:textId="77777777" w:rsidR="00C0291F" w:rsidRPr="00EF360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0E906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9C85F06" w14:textId="4529515C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76F24CD5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87A778C" w14:textId="6EA493C4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</w:tr>
      <w:tr w:rsidR="005336C9" w:rsidRPr="00EF3608" w14:paraId="18827503" w14:textId="77777777" w:rsidTr="005336C9">
        <w:tc>
          <w:tcPr>
            <w:tcW w:w="4680" w:type="dxa"/>
          </w:tcPr>
          <w:p w14:paraId="3FE2CEBD" w14:textId="77777777" w:rsidR="005336C9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  <w:p w14:paraId="64422919" w14:textId="77777777" w:rsidR="005336C9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  <w:p w14:paraId="4B238344" w14:textId="7B220C63" w:rsidR="005336C9" w:rsidRPr="00EF3608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2C6F9F25" w14:textId="77777777" w:rsidR="005336C9" w:rsidRPr="00EF3608" w:rsidRDefault="005336C9" w:rsidP="005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9274E" w14:textId="77777777" w:rsidR="005336C9" w:rsidRPr="00EF3608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8A5C583" w14:textId="77777777" w:rsidR="005336C9" w:rsidRPr="00EF3608" w:rsidRDefault="005336C9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6F4D4" w14:textId="77777777" w:rsidR="005336C9" w:rsidRPr="00EF3608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7C3B325E" w14:textId="77777777" w:rsidR="005336C9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060839B0" w14:textId="77777777" w:rsidR="005336C9" w:rsidRPr="00EF3608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499BA08" w14:textId="77777777" w:rsidR="005336C9" w:rsidRPr="009E1338" w:rsidRDefault="005336C9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91F" w:rsidRPr="00EF3608" w14:paraId="6ADC5385" w14:textId="77777777" w:rsidTr="005336C9">
        <w:tc>
          <w:tcPr>
            <w:tcW w:w="4680" w:type="dxa"/>
          </w:tcPr>
          <w:p w14:paraId="6EE9E947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987" w:type="dxa"/>
            <w:shd w:val="clear" w:color="auto" w:fill="auto"/>
          </w:tcPr>
          <w:p w14:paraId="1EA7367E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E23041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361F518" w14:textId="77777777" w:rsidR="00C0291F" w:rsidRPr="00EF360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47E80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5B3D1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9801F10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3345CE3" w14:textId="77777777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0EF" w:rsidRPr="00EF3608" w14:paraId="4547DBFE" w14:textId="77777777" w:rsidTr="005336C9">
        <w:tc>
          <w:tcPr>
            <w:tcW w:w="4680" w:type="dxa"/>
          </w:tcPr>
          <w:p w14:paraId="7D9D97BD" w14:textId="63801C25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21D32CE4" w14:textId="40C6995C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DEACA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CD5178E" w14:textId="7217A3AB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C301C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14:paraId="55F58A10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BE5BBB" w14:textId="640BA698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6CD1FF8E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F45D6A2" w14:textId="3C803F56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</w:tr>
      <w:tr w:rsidR="00C0291F" w:rsidRPr="00EF3608" w14:paraId="6BD60668" w14:textId="77777777" w:rsidTr="005336C9">
        <w:tc>
          <w:tcPr>
            <w:tcW w:w="4680" w:type="dxa"/>
          </w:tcPr>
          <w:p w14:paraId="217CF41A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51AD5ABE" w14:textId="6DB3BFFC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18.92</w:t>
            </w:r>
          </w:p>
        </w:tc>
        <w:tc>
          <w:tcPr>
            <w:tcW w:w="236" w:type="dxa"/>
            <w:shd w:val="clear" w:color="auto" w:fill="auto"/>
          </w:tcPr>
          <w:p w14:paraId="027F07F0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E603EA7" w14:textId="47971907" w:rsidR="00C0291F" w:rsidRPr="00EF360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C301C">
              <w:rPr>
                <w:rFonts w:ascii="Angsana New" w:hAnsi="Angsana New"/>
                <w:sz w:val="30"/>
                <w:szCs w:val="30"/>
              </w:rPr>
              <w:t>24.42</w:t>
            </w:r>
          </w:p>
        </w:tc>
        <w:tc>
          <w:tcPr>
            <w:tcW w:w="270" w:type="dxa"/>
          </w:tcPr>
          <w:p w14:paraId="2D507CEA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4EB3D" w14:textId="32C22A6F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18.92</w:t>
            </w:r>
          </w:p>
        </w:tc>
        <w:tc>
          <w:tcPr>
            <w:tcW w:w="269" w:type="dxa"/>
            <w:gridSpan w:val="2"/>
          </w:tcPr>
          <w:p w14:paraId="1A51288D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68D7533" w14:textId="2D1C0295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24.42</w:t>
            </w:r>
          </w:p>
        </w:tc>
      </w:tr>
      <w:tr w:rsidR="001C70EF" w:rsidRPr="00EF3608" w14:paraId="3F61E444" w14:textId="77777777" w:rsidTr="005336C9">
        <w:tc>
          <w:tcPr>
            <w:tcW w:w="4680" w:type="dxa"/>
          </w:tcPr>
          <w:p w14:paraId="1C61A863" w14:textId="21A12265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</w:tcPr>
          <w:p w14:paraId="69859B54" w14:textId="7EF14D20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10.50</w:t>
            </w:r>
          </w:p>
        </w:tc>
        <w:tc>
          <w:tcPr>
            <w:tcW w:w="236" w:type="dxa"/>
            <w:shd w:val="clear" w:color="auto" w:fill="auto"/>
          </w:tcPr>
          <w:p w14:paraId="45A4DCA7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0B1C52A" w14:textId="31E8D837" w:rsidR="001C70EF" w:rsidRPr="00BC301C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E5B593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738FA8" w14:textId="73433CCF" w:rsidR="001C70EF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5.09</w:t>
            </w:r>
          </w:p>
        </w:tc>
        <w:tc>
          <w:tcPr>
            <w:tcW w:w="269" w:type="dxa"/>
            <w:gridSpan w:val="2"/>
          </w:tcPr>
          <w:p w14:paraId="055B1646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27220D2" w14:textId="55C4C2ED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C70EF" w:rsidRPr="00EF3608" w14:paraId="5FAE51EE" w14:textId="77777777" w:rsidTr="005336C9">
        <w:tc>
          <w:tcPr>
            <w:tcW w:w="4680" w:type="dxa"/>
          </w:tcPr>
          <w:p w14:paraId="380962D7" w14:textId="3DB14C31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5B219B3C" w14:textId="1E578B86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1.63</w:t>
            </w:r>
          </w:p>
        </w:tc>
        <w:tc>
          <w:tcPr>
            <w:tcW w:w="236" w:type="dxa"/>
            <w:shd w:val="clear" w:color="auto" w:fill="auto"/>
          </w:tcPr>
          <w:p w14:paraId="334D3FD0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595E16F" w14:textId="528C1CD5" w:rsidR="001C70EF" w:rsidRPr="00BC301C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F6351E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098E9" w14:textId="437A2ABE" w:rsidR="001C70EF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1.01</w:t>
            </w:r>
          </w:p>
        </w:tc>
        <w:tc>
          <w:tcPr>
            <w:tcW w:w="269" w:type="dxa"/>
            <w:gridSpan w:val="2"/>
          </w:tcPr>
          <w:p w14:paraId="2DD71AC2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02A3E8C" w14:textId="7876D0BE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0291F" w:rsidRPr="00EF3608" w14:paraId="7D7AEA42" w14:textId="77777777" w:rsidTr="005336C9">
        <w:trPr>
          <w:trHeight w:val="344"/>
        </w:trPr>
        <w:tc>
          <w:tcPr>
            <w:tcW w:w="4680" w:type="dxa"/>
          </w:tcPr>
          <w:p w14:paraId="0CC0BEAB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95F5566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5C1B7F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1D97B121" w14:textId="77777777" w:rsidR="00C0291F" w:rsidRPr="00BD209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2F83B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A9E6F1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090DA0E4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6AE20F89" w14:textId="77777777" w:rsidR="00C0291F" w:rsidRPr="00BD209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91F" w:rsidRPr="00EF3608" w14:paraId="7651E730" w14:textId="77777777" w:rsidTr="005336C9">
        <w:tc>
          <w:tcPr>
            <w:tcW w:w="4680" w:type="dxa"/>
          </w:tcPr>
          <w:p w14:paraId="6F79F0F7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7" w:type="dxa"/>
            <w:shd w:val="clear" w:color="auto" w:fill="auto"/>
          </w:tcPr>
          <w:p w14:paraId="341E31D6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6AAD32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8831175" w14:textId="77777777" w:rsidR="00C0291F" w:rsidRPr="00EF360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19B7C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F69FB0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2591341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E44893F" w14:textId="77777777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0EF" w:rsidRPr="00EF3608" w14:paraId="1D8229CC" w14:textId="77777777" w:rsidTr="007241FA">
        <w:tc>
          <w:tcPr>
            <w:tcW w:w="4680" w:type="dxa"/>
          </w:tcPr>
          <w:p w14:paraId="3F1F0A35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4D77124" w14:textId="69DB0A4F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89.93</w:t>
            </w:r>
          </w:p>
        </w:tc>
        <w:tc>
          <w:tcPr>
            <w:tcW w:w="236" w:type="dxa"/>
            <w:shd w:val="clear" w:color="auto" w:fill="auto"/>
          </w:tcPr>
          <w:p w14:paraId="781C3C67" w14:textId="7777777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6E4642D0" w14:textId="79CB2EE3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89.83</w:t>
            </w:r>
          </w:p>
        </w:tc>
        <w:tc>
          <w:tcPr>
            <w:tcW w:w="270" w:type="dxa"/>
          </w:tcPr>
          <w:p w14:paraId="187E0819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09552A" w14:textId="4525DAD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1F14FAEF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02EB7207" w14:textId="2740BDE3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0EF" w:rsidRPr="00EF3608" w14:paraId="70BCF2A7" w14:textId="77777777" w:rsidTr="007241FA">
        <w:tc>
          <w:tcPr>
            <w:tcW w:w="4680" w:type="dxa"/>
          </w:tcPr>
          <w:p w14:paraId="258A33E1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1F51521" w14:textId="74FD9C5A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31.55</w:t>
            </w:r>
          </w:p>
        </w:tc>
        <w:tc>
          <w:tcPr>
            <w:tcW w:w="236" w:type="dxa"/>
            <w:shd w:val="clear" w:color="auto" w:fill="auto"/>
          </w:tcPr>
          <w:p w14:paraId="72387D62" w14:textId="7777777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7C2F161A" w14:textId="7DAEDB5B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23.64</w:t>
            </w:r>
          </w:p>
        </w:tc>
        <w:tc>
          <w:tcPr>
            <w:tcW w:w="270" w:type="dxa"/>
          </w:tcPr>
          <w:p w14:paraId="356FED3D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ED1880" w14:textId="0B7EA695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1FD1AA16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976E1B0" w14:textId="4431C52C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0EF" w:rsidRPr="00EF3608" w14:paraId="028CBAA0" w14:textId="77777777" w:rsidTr="007241FA">
        <w:tc>
          <w:tcPr>
            <w:tcW w:w="4680" w:type="dxa"/>
          </w:tcPr>
          <w:p w14:paraId="1BB5E915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7" w:type="dxa"/>
            <w:shd w:val="clear" w:color="auto" w:fill="auto"/>
          </w:tcPr>
          <w:p w14:paraId="2CBB7A36" w14:textId="7BC28204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4C2A35" w14:textId="7777777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7FBFCC3" w14:textId="4A4DFFDA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1C7F96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57608E" w14:textId="499018FC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40.46</w:t>
            </w:r>
          </w:p>
        </w:tc>
        <w:tc>
          <w:tcPr>
            <w:tcW w:w="269" w:type="dxa"/>
            <w:gridSpan w:val="2"/>
          </w:tcPr>
          <w:p w14:paraId="541FF0DD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686840D9" w14:textId="50CFAE5B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38.08</w:t>
            </w:r>
          </w:p>
        </w:tc>
      </w:tr>
      <w:tr w:rsidR="00C0291F" w:rsidRPr="00EF3608" w14:paraId="5D9CEB6E" w14:textId="77777777" w:rsidTr="005336C9">
        <w:tc>
          <w:tcPr>
            <w:tcW w:w="4680" w:type="dxa"/>
          </w:tcPr>
          <w:p w14:paraId="6BE02DEA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24E6725" w14:textId="01B085DD" w:rsidR="00C0291F" w:rsidRPr="00884C49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2.70</w:t>
            </w:r>
          </w:p>
        </w:tc>
        <w:tc>
          <w:tcPr>
            <w:tcW w:w="236" w:type="dxa"/>
            <w:shd w:val="clear" w:color="auto" w:fill="auto"/>
          </w:tcPr>
          <w:p w14:paraId="64D7A7AB" w14:textId="77777777" w:rsidR="00C0291F" w:rsidRPr="00884C49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404831EC" w14:textId="00730CC9" w:rsidR="00C0291F" w:rsidRPr="00884C49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2.70</w:t>
            </w:r>
          </w:p>
        </w:tc>
        <w:tc>
          <w:tcPr>
            <w:tcW w:w="270" w:type="dxa"/>
          </w:tcPr>
          <w:p w14:paraId="2CB00CAB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8E2BF1B" w14:textId="7182758D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2.70</w:t>
            </w:r>
          </w:p>
        </w:tc>
        <w:tc>
          <w:tcPr>
            <w:tcW w:w="269" w:type="dxa"/>
            <w:gridSpan w:val="2"/>
          </w:tcPr>
          <w:p w14:paraId="2DCA577C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68B0072" w14:textId="6D2A76EF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2.70</w:t>
            </w:r>
          </w:p>
        </w:tc>
      </w:tr>
      <w:tr w:rsidR="00C0291F" w:rsidRPr="00EF3608" w14:paraId="37C58FAC" w14:textId="77777777" w:rsidTr="005336C9">
        <w:tc>
          <w:tcPr>
            <w:tcW w:w="4680" w:type="dxa"/>
          </w:tcPr>
          <w:p w14:paraId="6800C8E1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1274B7D" w14:textId="60C10210" w:rsidR="00C0291F" w:rsidRPr="00884C49" w:rsidRDefault="001643DC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19.62</w:t>
            </w:r>
          </w:p>
        </w:tc>
        <w:tc>
          <w:tcPr>
            <w:tcW w:w="236" w:type="dxa"/>
            <w:shd w:val="clear" w:color="auto" w:fill="auto"/>
          </w:tcPr>
          <w:p w14:paraId="5B87B587" w14:textId="77777777" w:rsidR="00C0291F" w:rsidRPr="00884C49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004BE1F3" w14:textId="2EBE4B5A" w:rsidR="00C0291F" w:rsidRPr="00884C49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25.21</w:t>
            </w:r>
          </w:p>
        </w:tc>
        <w:tc>
          <w:tcPr>
            <w:tcW w:w="270" w:type="dxa"/>
          </w:tcPr>
          <w:p w14:paraId="7A27E76A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7E5B9EE" w14:textId="48BA63E1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1.77</w:t>
            </w:r>
          </w:p>
        </w:tc>
        <w:tc>
          <w:tcPr>
            <w:tcW w:w="269" w:type="dxa"/>
            <w:gridSpan w:val="2"/>
          </w:tcPr>
          <w:p w14:paraId="731AC164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647A02AD" w14:textId="2620CFFA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5.72</w:t>
            </w:r>
          </w:p>
        </w:tc>
      </w:tr>
      <w:tr w:rsidR="001C70EF" w:rsidRPr="00EF3608" w14:paraId="6D3E69B1" w14:textId="77777777" w:rsidTr="007241FA">
        <w:tc>
          <w:tcPr>
            <w:tcW w:w="4680" w:type="dxa"/>
          </w:tcPr>
          <w:p w14:paraId="312597BF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0A3B4133" w14:textId="7667C2ED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40E798" w14:textId="7777777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3B01702F" w14:textId="0D1E72A5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0.37</w:t>
            </w:r>
          </w:p>
        </w:tc>
        <w:tc>
          <w:tcPr>
            <w:tcW w:w="270" w:type="dxa"/>
          </w:tcPr>
          <w:p w14:paraId="41399D3B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51B853" w14:textId="7F9BA8B6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0C192478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3B98BAAE" w14:textId="40C4207A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</w:tr>
      <w:tr w:rsidR="00C0291F" w:rsidRPr="00BD2098" w14:paraId="4CB8F416" w14:textId="77777777" w:rsidTr="005336C9">
        <w:tc>
          <w:tcPr>
            <w:tcW w:w="4680" w:type="dxa"/>
          </w:tcPr>
          <w:p w14:paraId="6A0EDA91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6E3DB1E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5A040F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5E5A9E72" w14:textId="77777777" w:rsidR="00C0291F" w:rsidRPr="00BD209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7D63F0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66FD6F0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90" w:right="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  <w:gridSpan w:val="2"/>
          </w:tcPr>
          <w:p w14:paraId="4B958C7B" w14:textId="77777777" w:rsidR="00C0291F" w:rsidRPr="00BD209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33B159D" w14:textId="77777777" w:rsidR="00C0291F" w:rsidRPr="00BD209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0291F" w:rsidRPr="00EF3608" w14:paraId="0F4B133C" w14:textId="77777777" w:rsidTr="005336C9">
        <w:tc>
          <w:tcPr>
            <w:tcW w:w="4680" w:type="dxa"/>
          </w:tcPr>
          <w:p w14:paraId="6E78D7D7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7" w:type="dxa"/>
            <w:shd w:val="clear" w:color="auto" w:fill="auto"/>
          </w:tcPr>
          <w:p w14:paraId="2CFD49DE" w14:textId="77777777" w:rsidR="00C0291F" w:rsidRPr="00884C49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079FBF" w14:textId="77777777" w:rsidR="00C0291F" w:rsidRPr="00884C49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B880A8D" w14:textId="77777777" w:rsidR="00C0291F" w:rsidRPr="00884C49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09847C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012C6AE8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70" w:lineRule="exact"/>
              <w:ind w:left="-90" w:right="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200E024D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47B0A68" w14:textId="77777777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291F" w:rsidRPr="00EF3608" w14:paraId="21B8FD7F" w14:textId="77777777" w:rsidTr="005336C9">
        <w:tc>
          <w:tcPr>
            <w:tcW w:w="4680" w:type="dxa"/>
          </w:tcPr>
          <w:p w14:paraId="4E2D9FB1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47541A4C" w14:textId="2F2CDD69" w:rsidR="00C0291F" w:rsidRPr="00884C49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5.47</w:t>
            </w:r>
          </w:p>
        </w:tc>
        <w:tc>
          <w:tcPr>
            <w:tcW w:w="236" w:type="dxa"/>
            <w:shd w:val="clear" w:color="auto" w:fill="auto"/>
          </w:tcPr>
          <w:p w14:paraId="0081BD04" w14:textId="77777777" w:rsidR="00C0291F" w:rsidRPr="00884C49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C3CE90B" w14:textId="4BB15C58" w:rsidR="00C0291F" w:rsidRPr="00884C49" w:rsidRDefault="00703805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3.67</w:t>
            </w:r>
          </w:p>
        </w:tc>
        <w:tc>
          <w:tcPr>
            <w:tcW w:w="270" w:type="dxa"/>
          </w:tcPr>
          <w:p w14:paraId="17C51361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E85410C" w14:textId="7A5602AB" w:rsidR="00C0291F" w:rsidRPr="009E1338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9E1338">
              <w:rPr>
                <w:rFonts w:ascii="Angsana New" w:hAnsi="Angsana New"/>
                <w:sz w:val="30"/>
                <w:szCs w:val="30"/>
              </w:rPr>
              <w:t>5.47</w:t>
            </w:r>
          </w:p>
        </w:tc>
        <w:tc>
          <w:tcPr>
            <w:tcW w:w="269" w:type="dxa"/>
            <w:gridSpan w:val="2"/>
          </w:tcPr>
          <w:p w14:paraId="591D5285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4F3A2CA" w14:textId="1A667587" w:rsidR="00C0291F" w:rsidRPr="009E1338" w:rsidRDefault="00703805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3.67</w:t>
            </w:r>
          </w:p>
        </w:tc>
      </w:tr>
      <w:tr w:rsidR="00703805" w:rsidRPr="00EF3608" w14:paraId="0B87C1C1" w14:textId="77777777" w:rsidTr="005336C9">
        <w:tc>
          <w:tcPr>
            <w:tcW w:w="4680" w:type="dxa"/>
          </w:tcPr>
          <w:p w14:paraId="6412D12E" w14:textId="54D18F22" w:rsidR="00703805" w:rsidRPr="00EF3608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987" w:type="dxa"/>
            <w:shd w:val="clear" w:color="auto" w:fill="auto"/>
          </w:tcPr>
          <w:p w14:paraId="40EFC22E" w14:textId="683F4819" w:rsidR="00703805" w:rsidRPr="00884C49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1.10</w:t>
            </w:r>
          </w:p>
        </w:tc>
        <w:tc>
          <w:tcPr>
            <w:tcW w:w="236" w:type="dxa"/>
            <w:shd w:val="clear" w:color="auto" w:fill="auto"/>
          </w:tcPr>
          <w:p w14:paraId="48F92AD6" w14:textId="77777777" w:rsidR="00703805" w:rsidRPr="00884C49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9ED4290" w14:textId="2C48396E" w:rsidR="00703805" w:rsidRPr="00884C49" w:rsidRDefault="00703805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1.03</w:t>
            </w:r>
          </w:p>
        </w:tc>
        <w:tc>
          <w:tcPr>
            <w:tcW w:w="270" w:type="dxa"/>
          </w:tcPr>
          <w:p w14:paraId="3E1F5A97" w14:textId="77777777" w:rsidR="00703805" w:rsidRPr="00EF3608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3E3293F" w14:textId="72FB0AEE" w:rsidR="00703805" w:rsidRPr="009E1338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9E1338">
              <w:rPr>
                <w:rFonts w:ascii="Angsana New" w:hAnsi="Angsana New" w:hint="cs"/>
                <w:sz w:val="30"/>
                <w:szCs w:val="30"/>
                <w:cs/>
              </w:rPr>
              <w:t>0.74</w:t>
            </w:r>
          </w:p>
        </w:tc>
        <w:tc>
          <w:tcPr>
            <w:tcW w:w="269" w:type="dxa"/>
            <w:gridSpan w:val="2"/>
          </w:tcPr>
          <w:p w14:paraId="4CB24049" w14:textId="77777777" w:rsidR="00703805" w:rsidRPr="00EF3608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D5907A9" w14:textId="554D3E5A" w:rsidR="00703805" w:rsidRPr="009E1338" w:rsidRDefault="00703805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 w:hint="cs"/>
                <w:sz w:val="30"/>
                <w:szCs w:val="30"/>
                <w:cs/>
              </w:rPr>
              <w:t>0.9</w:t>
            </w:r>
            <w:r w:rsidR="00CC18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291F" w:rsidRPr="00EF3608" w14:paraId="4A0B092F" w14:textId="77777777" w:rsidTr="005336C9">
        <w:tc>
          <w:tcPr>
            <w:tcW w:w="4680" w:type="dxa"/>
          </w:tcPr>
          <w:p w14:paraId="178414C1" w14:textId="7D0303C0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411CF99E" w14:textId="699B3D69" w:rsidR="00C0291F" w:rsidRPr="00884C49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2.40</w:t>
            </w:r>
          </w:p>
        </w:tc>
        <w:tc>
          <w:tcPr>
            <w:tcW w:w="236" w:type="dxa"/>
            <w:shd w:val="clear" w:color="auto" w:fill="auto"/>
          </w:tcPr>
          <w:p w14:paraId="0FA10382" w14:textId="77777777" w:rsidR="00C0291F" w:rsidRPr="00884C49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F10554A" w14:textId="3197E177" w:rsidR="00C0291F" w:rsidRPr="00884C49" w:rsidRDefault="00703805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0.58</w:t>
            </w:r>
          </w:p>
        </w:tc>
        <w:tc>
          <w:tcPr>
            <w:tcW w:w="270" w:type="dxa"/>
          </w:tcPr>
          <w:p w14:paraId="20A4C12A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B933475" w14:textId="75B76E6D" w:rsidR="00C0291F" w:rsidRPr="009E1338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9E1338">
              <w:rPr>
                <w:rFonts w:ascii="Angsana New" w:hAnsi="Angsana New" w:hint="cs"/>
                <w:sz w:val="30"/>
                <w:szCs w:val="30"/>
                <w:cs/>
              </w:rPr>
              <w:t>2.40</w:t>
            </w:r>
          </w:p>
        </w:tc>
        <w:tc>
          <w:tcPr>
            <w:tcW w:w="269" w:type="dxa"/>
            <w:gridSpan w:val="2"/>
          </w:tcPr>
          <w:p w14:paraId="0950624B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BD79F66" w14:textId="04C8C31A" w:rsidR="00C0291F" w:rsidRPr="009E1338" w:rsidRDefault="00703805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 w:hint="cs"/>
                <w:sz w:val="30"/>
                <w:szCs w:val="30"/>
                <w:cs/>
              </w:rPr>
              <w:t>0.02</w:t>
            </w:r>
          </w:p>
        </w:tc>
      </w:tr>
      <w:tr w:rsidR="001C70EF" w:rsidRPr="00EF3608" w14:paraId="117299FB" w14:textId="77777777" w:rsidTr="005336C9">
        <w:tc>
          <w:tcPr>
            <w:tcW w:w="4680" w:type="dxa"/>
          </w:tcPr>
          <w:p w14:paraId="72207D7A" w14:textId="17113A1E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7" w:type="dxa"/>
            <w:shd w:val="clear" w:color="auto" w:fill="auto"/>
          </w:tcPr>
          <w:p w14:paraId="637A9E57" w14:textId="7A67F78A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0.66</w:t>
            </w:r>
          </w:p>
        </w:tc>
        <w:tc>
          <w:tcPr>
            <w:tcW w:w="236" w:type="dxa"/>
            <w:shd w:val="clear" w:color="auto" w:fill="auto"/>
          </w:tcPr>
          <w:p w14:paraId="72195488" w14:textId="7777777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0CCD8F2" w14:textId="1CF03980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AB9959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B26D894" w14:textId="6EAA49B8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3C4F7929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FE7FA1A" w14:textId="1ACDE9A4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C70EF" w:rsidRPr="00EF3608" w14:paraId="2164A06B" w14:textId="77777777" w:rsidTr="005336C9">
        <w:tc>
          <w:tcPr>
            <w:tcW w:w="4680" w:type="dxa"/>
          </w:tcPr>
          <w:p w14:paraId="10FB0381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14:paraId="08C22C01" w14:textId="6D57D0E5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3.73</w:t>
            </w:r>
          </w:p>
        </w:tc>
        <w:tc>
          <w:tcPr>
            <w:tcW w:w="236" w:type="dxa"/>
            <w:shd w:val="clear" w:color="auto" w:fill="auto"/>
          </w:tcPr>
          <w:p w14:paraId="1C1EE86C" w14:textId="7777777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8C74AB4" w14:textId="77F9D635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3.73</w:t>
            </w:r>
          </w:p>
        </w:tc>
        <w:tc>
          <w:tcPr>
            <w:tcW w:w="270" w:type="dxa"/>
          </w:tcPr>
          <w:p w14:paraId="4089C291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FFA1315" w14:textId="0CE3A7FA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37BB07BD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1D24A1EC" w14:textId="74E7D5B5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0EF" w:rsidRPr="00EF3608" w14:paraId="125E9B4F" w14:textId="77777777" w:rsidTr="001C70EF">
        <w:trPr>
          <w:trHeight w:val="371"/>
        </w:trPr>
        <w:tc>
          <w:tcPr>
            <w:tcW w:w="4680" w:type="dxa"/>
          </w:tcPr>
          <w:p w14:paraId="2C6AFFDD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987" w:type="dxa"/>
            <w:shd w:val="clear" w:color="auto" w:fill="auto"/>
          </w:tcPr>
          <w:p w14:paraId="1FE696B5" w14:textId="25A02A6E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2.27</w:t>
            </w:r>
          </w:p>
        </w:tc>
        <w:tc>
          <w:tcPr>
            <w:tcW w:w="236" w:type="dxa"/>
            <w:shd w:val="clear" w:color="auto" w:fill="auto"/>
          </w:tcPr>
          <w:p w14:paraId="6C3053ED" w14:textId="7777777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5109174" w14:textId="469BA55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  <w:tc>
          <w:tcPr>
            <w:tcW w:w="270" w:type="dxa"/>
          </w:tcPr>
          <w:p w14:paraId="37A8C76A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0F6F0CB" w14:textId="36EA498D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7C8079ED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67D285A9" w14:textId="7EC61C11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0EF" w:rsidRPr="00EF3608" w14:paraId="01AAF8C1" w14:textId="77777777" w:rsidTr="005336C9">
        <w:tc>
          <w:tcPr>
            <w:tcW w:w="4680" w:type="dxa"/>
          </w:tcPr>
          <w:p w14:paraId="1E75873D" w14:textId="4CB07149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987" w:type="dxa"/>
            <w:shd w:val="clear" w:color="auto" w:fill="auto"/>
          </w:tcPr>
          <w:p w14:paraId="1DD1E4D0" w14:textId="53B65DC6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3B524" w14:textId="77777777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888D4AE" w14:textId="5C22DEA2" w:rsidR="001C70EF" w:rsidRPr="00884C49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345416AA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8F6508D" w14:textId="0E7917E0" w:rsidR="001C70EF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3C7CEE11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FC5C889" w14:textId="21286C4D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0.34</w:t>
            </w:r>
          </w:p>
        </w:tc>
      </w:tr>
      <w:tr w:rsidR="00C0291F" w:rsidRPr="00EF3608" w14:paraId="02CDC6B8" w14:textId="77777777" w:rsidTr="005336C9">
        <w:tc>
          <w:tcPr>
            <w:tcW w:w="4680" w:type="dxa"/>
            <w:shd w:val="clear" w:color="auto" w:fill="auto"/>
          </w:tcPr>
          <w:p w14:paraId="5278E34A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</w:tcPr>
          <w:p w14:paraId="02B47391" w14:textId="60DE618A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8.59</w:t>
            </w:r>
          </w:p>
        </w:tc>
        <w:tc>
          <w:tcPr>
            <w:tcW w:w="236" w:type="dxa"/>
            <w:shd w:val="clear" w:color="auto" w:fill="auto"/>
          </w:tcPr>
          <w:p w14:paraId="5FC22172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589ECDB" w14:textId="31FA10FA" w:rsidR="00C0291F" w:rsidRPr="00EF360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C870D6">
              <w:rPr>
                <w:rFonts w:ascii="Angsana New" w:hAnsi="Angsana New"/>
                <w:sz w:val="30"/>
                <w:szCs w:val="30"/>
              </w:rPr>
              <w:t>12.38</w:t>
            </w:r>
          </w:p>
        </w:tc>
        <w:tc>
          <w:tcPr>
            <w:tcW w:w="270" w:type="dxa"/>
            <w:shd w:val="clear" w:color="auto" w:fill="auto"/>
          </w:tcPr>
          <w:p w14:paraId="07506142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31AFD055" w14:textId="70CB04F5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5.61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0D81EED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3E273FF7" w14:textId="15F7D70C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9.34</w:t>
            </w:r>
          </w:p>
        </w:tc>
      </w:tr>
      <w:tr w:rsidR="00C0291F" w:rsidRPr="00EF3608" w14:paraId="5F88CE26" w14:textId="77777777" w:rsidTr="005336C9">
        <w:tc>
          <w:tcPr>
            <w:tcW w:w="4680" w:type="dxa"/>
            <w:shd w:val="clear" w:color="auto" w:fill="auto"/>
          </w:tcPr>
          <w:p w14:paraId="2B4D281C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14:paraId="4A08748B" w14:textId="7FE6DBCE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22.00</w:t>
            </w:r>
          </w:p>
        </w:tc>
        <w:tc>
          <w:tcPr>
            <w:tcW w:w="236" w:type="dxa"/>
            <w:shd w:val="clear" w:color="auto" w:fill="auto"/>
          </w:tcPr>
          <w:p w14:paraId="416BD615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100B872" w14:textId="47E7F48B" w:rsidR="00C0291F" w:rsidRPr="00EF360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C870D6">
              <w:rPr>
                <w:rFonts w:ascii="Angsana New" w:hAnsi="Angsana New"/>
                <w:sz w:val="30"/>
                <w:szCs w:val="30"/>
              </w:rPr>
              <w:t>20.04</w:t>
            </w:r>
          </w:p>
        </w:tc>
        <w:tc>
          <w:tcPr>
            <w:tcW w:w="270" w:type="dxa"/>
            <w:shd w:val="clear" w:color="auto" w:fill="auto"/>
          </w:tcPr>
          <w:p w14:paraId="73B0DEED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6365316B" w14:textId="20F42778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11.64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C25B182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0D17A7B0" w14:textId="4A419E7E" w:rsidR="00C0291F" w:rsidRPr="009E1338" w:rsidRDefault="00C0291F" w:rsidP="009E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8.88</w:t>
            </w:r>
          </w:p>
        </w:tc>
      </w:tr>
      <w:tr w:rsidR="001C70EF" w:rsidRPr="00EF3608" w14:paraId="75974407" w14:textId="77777777" w:rsidTr="005336C9">
        <w:tc>
          <w:tcPr>
            <w:tcW w:w="4680" w:type="dxa"/>
            <w:shd w:val="clear" w:color="auto" w:fill="auto"/>
          </w:tcPr>
          <w:p w14:paraId="1E595F06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987" w:type="dxa"/>
            <w:shd w:val="clear" w:color="auto" w:fill="auto"/>
          </w:tcPr>
          <w:p w14:paraId="659F2D23" w14:textId="100EB3FC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1.77</w:t>
            </w:r>
          </w:p>
        </w:tc>
        <w:tc>
          <w:tcPr>
            <w:tcW w:w="236" w:type="dxa"/>
            <w:shd w:val="clear" w:color="auto" w:fill="auto"/>
          </w:tcPr>
          <w:p w14:paraId="26938E41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5C514BB" w14:textId="260F090C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C870D6">
              <w:rPr>
                <w:rFonts w:ascii="Angsana New" w:hAnsi="Angsana New"/>
                <w:sz w:val="30"/>
                <w:szCs w:val="30"/>
              </w:rPr>
              <w:t>2.33</w:t>
            </w:r>
          </w:p>
        </w:tc>
        <w:tc>
          <w:tcPr>
            <w:tcW w:w="270" w:type="dxa"/>
            <w:shd w:val="clear" w:color="auto" w:fill="auto"/>
          </w:tcPr>
          <w:p w14:paraId="74B8F77D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76FB6108" w14:textId="5EF49819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4C65C08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8C55693" w14:textId="659B50B3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0EF" w:rsidRPr="00EF3608" w14:paraId="49A26A23" w14:textId="77777777" w:rsidTr="005336C9">
        <w:tc>
          <w:tcPr>
            <w:tcW w:w="4680" w:type="dxa"/>
            <w:shd w:val="clear" w:color="auto" w:fill="auto"/>
          </w:tcPr>
          <w:p w14:paraId="711B2DAA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87" w:type="dxa"/>
            <w:shd w:val="clear" w:color="auto" w:fill="auto"/>
          </w:tcPr>
          <w:p w14:paraId="3AB3B66A" w14:textId="70165F4D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2.64</w:t>
            </w:r>
          </w:p>
        </w:tc>
        <w:tc>
          <w:tcPr>
            <w:tcW w:w="236" w:type="dxa"/>
            <w:shd w:val="clear" w:color="auto" w:fill="auto"/>
          </w:tcPr>
          <w:p w14:paraId="1B69CA77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488F56C" w14:textId="1AC4F2C3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C870D6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  <w:tc>
          <w:tcPr>
            <w:tcW w:w="270" w:type="dxa"/>
            <w:shd w:val="clear" w:color="auto" w:fill="auto"/>
          </w:tcPr>
          <w:p w14:paraId="553C00EE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79FC9C59" w14:textId="72D6AAB6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B070621" w14:textId="77777777" w:rsidR="001C70EF" w:rsidRPr="00EF360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7830D50" w14:textId="29EFFC02" w:rsidR="001C70EF" w:rsidRPr="009E1338" w:rsidRDefault="001C70EF" w:rsidP="001C7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291F" w:rsidRPr="00EF3608" w14:paraId="5DDD33EC" w14:textId="77777777" w:rsidTr="005336C9">
        <w:tc>
          <w:tcPr>
            <w:tcW w:w="4680" w:type="dxa"/>
            <w:shd w:val="clear" w:color="auto" w:fill="auto"/>
          </w:tcPr>
          <w:p w14:paraId="76CEA3C4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706D9B59" w14:textId="4A0CFAEC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CE4C5D">
              <w:rPr>
                <w:rFonts w:ascii="Angsana New" w:hAnsi="Angsana New"/>
                <w:sz w:val="30"/>
                <w:szCs w:val="30"/>
              </w:rPr>
              <w:t>1.55</w:t>
            </w:r>
          </w:p>
        </w:tc>
        <w:tc>
          <w:tcPr>
            <w:tcW w:w="236" w:type="dxa"/>
            <w:shd w:val="clear" w:color="auto" w:fill="auto"/>
          </w:tcPr>
          <w:p w14:paraId="37ED9CFE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1AC9943" w14:textId="6601628D" w:rsidR="00C0291F" w:rsidRPr="00EF3608" w:rsidRDefault="00C0291F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C870D6">
              <w:rPr>
                <w:rFonts w:ascii="Angsana New" w:hAnsi="Angsana New"/>
                <w:sz w:val="30"/>
                <w:szCs w:val="30"/>
              </w:rPr>
              <w:t>13.18</w:t>
            </w:r>
          </w:p>
        </w:tc>
        <w:tc>
          <w:tcPr>
            <w:tcW w:w="270" w:type="dxa"/>
            <w:shd w:val="clear" w:color="auto" w:fill="auto"/>
          </w:tcPr>
          <w:p w14:paraId="458062C6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5A320D" w14:textId="6F7CBA46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2.11</w:t>
            </w:r>
          </w:p>
        </w:tc>
        <w:tc>
          <w:tcPr>
            <w:tcW w:w="259" w:type="dxa"/>
            <w:shd w:val="clear" w:color="auto" w:fill="auto"/>
          </w:tcPr>
          <w:p w14:paraId="443EFAAF" w14:textId="77777777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3F23DCDF" w14:textId="6F66A06A" w:rsidR="00C0291F" w:rsidRPr="00EF3608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870D6">
              <w:rPr>
                <w:rFonts w:ascii="Angsana New" w:hAnsi="Angsana New"/>
                <w:sz w:val="30"/>
                <w:szCs w:val="30"/>
              </w:rPr>
              <w:t>5.09</w:t>
            </w:r>
          </w:p>
        </w:tc>
      </w:tr>
      <w:tr w:rsidR="005336C9" w:rsidRPr="00EF3608" w14:paraId="69C749B0" w14:textId="77777777" w:rsidTr="005336C9">
        <w:tc>
          <w:tcPr>
            <w:tcW w:w="4680" w:type="dxa"/>
            <w:shd w:val="clear" w:color="auto" w:fill="auto"/>
          </w:tcPr>
          <w:p w14:paraId="74CF9554" w14:textId="77777777" w:rsidR="005336C9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14:paraId="5E7EF003" w14:textId="77777777" w:rsidR="005336C9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14:paraId="2305C0D0" w14:textId="5AA09B9E" w:rsidR="005336C9" w:rsidRPr="00EF3608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2EC2A75B" w14:textId="77777777" w:rsidR="005336C9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B25F2" w14:textId="77777777" w:rsidR="005336C9" w:rsidRPr="00EF3608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70BB796" w14:textId="77777777" w:rsidR="005336C9" w:rsidRPr="00C870D6" w:rsidRDefault="005336C9" w:rsidP="00F4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8EED4D" w14:textId="77777777" w:rsidR="005336C9" w:rsidRPr="00EF3608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328DD2" w14:textId="77777777" w:rsidR="005336C9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1B778BE1" w14:textId="77777777" w:rsidR="005336C9" w:rsidRPr="00EF3608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543E015E" w14:textId="77777777" w:rsidR="005336C9" w:rsidRPr="00C870D6" w:rsidRDefault="005336C9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91F" w:rsidRPr="00091D4C" w14:paraId="25B0F28E" w14:textId="77777777" w:rsidTr="005336C9">
        <w:tc>
          <w:tcPr>
            <w:tcW w:w="4680" w:type="dxa"/>
            <w:shd w:val="clear" w:color="auto" w:fill="auto"/>
          </w:tcPr>
          <w:p w14:paraId="70648380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87" w:type="dxa"/>
            <w:shd w:val="clear" w:color="auto" w:fill="auto"/>
          </w:tcPr>
          <w:p w14:paraId="5B15B6DD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535BE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7BBA4B9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AB19DB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0BDFCC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995448A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7E733B25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91F" w:rsidRPr="00091D4C" w14:paraId="11670BCB" w14:textId="77777777" w:rsidTr="005336C9">
        <w:tc>
          <w:tcPr>
            <w:tcW w:w="4680" w:type="dxa"/>
            <w:shd w:val="clear" w:color="auto" w:fill="auto"/>
          </w:tcPr>
          <w:p w14:paraId="1055EBA9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7" w:type="dxa"/>
            <w:shd w:val="clear" w:color="auto" w:fill="auto"/>
          </w:tcPr>
          <w:p w14:paraId="4B3E5D1A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869CD1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13AC6C1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E7C93B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FC4A9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EC85459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0658A2B7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91F" w:rsidRPr="00091D4C" w14:paraId="6DE16ABF" w14:textId="77777777" w:rsidTr="005336C9">
        <w:tc>
          <w:tcPr>
            <w:tcW w:w="4680" w:type="dxa"/>
            <w:shd w:val="clear" w:color="auto" w:fill="auto"/>
          </w:tcPr>
          <w:p w14:paraId="393C1EE6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7" w:type="dxa"/>
            <w:shd w:val="clear" w:color="auto" w:fill="auto"/>
          </w:tcPr>
          <w:p w14:paraId="527A2137" w14:textId="571B00AA" w:rsidR="00C0291F" w:rsidRPr="005D3A5D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 w:hint="cs"/>
                <w:sz w:val="30"/>
                <w:szCs w:val="30"/>
                <w:cs/>
              </w:rPr>
              <w:t>20.06</w:t>
            </w:r>
          </w:p>
        </w:tc>
        <w:tc>
          <w:tcPr>
            <w:tcW w:w="236" w:type="dxa"/>
            <w:shd w:val="clear" w:color="auto" w:fill="auto"/>
          </w:tcPr>
          <w:p w14:paraId="325915A5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EA02C8A" w14:textId="3279E340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/>
                <w:sz w:val="30"/>
                <w:szCs w:val="30"/>
              </w:rPr>
              <w:t>16.75</w:t>
            </w:r>
          </w:p>
        </w:tc>
        <w:tc>
          <w:tcPr>
            <w:tcW w:w="270" w:type="dxa"/>
            <w:shd w:val="clear" w:color="auto" w:fill="auto"/>
          </w:tcPr>
          <w:p w14:paraId="01D97C8F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8C25EF" w14:textId="7B5E4E80" w:rsidR="00C0291F" w:rsidRPr="005D3A5D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 w:hint="cs"/>
                <w:sz w:val="30"/>
                <w:szCs w:val="30"/>
                <w:cs/>
              </w:rPr>
              <w:t>15.96</w:t>
            </w:r>
          </w:p>
        </w:tc>
        <w:tc>
          <w:tcPr>
            <w:tcW w:w="259" w:type="dxa"/>
            <w:shd w:val="clear" w:color="auto" w:fill="auto"/>
          </w:tcPr>
          <w:p w14:paraId="0E980D35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7A3F6A64" w14:textId="0842719A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/>
                <w:sz w:val="30"/>
                <w:szCs w:val="30"/>
              </w:rPr>
              <w:t>12.58</w:t>
            </w:r>
          </w:p>
        </w:tc>
      </w:tr>
      <w:tr w:rsidR="00C0291F" w:rsidRPr="00091D4C" w14:paraId="040F77EA" w14:textId="77777777" w:rsidTr="005336C9">
        <w:tc>
          <w:tcPr>
            <w:tcW w:w="4680" w:type="dxa"/>
            <w:shd w:val="clear" w:color="auto" w:fill="auto"/>
          </w:tcPr>
          <w:p w14:paraId="7BC91B4B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6D28FA77" w14:textId="39FB9B28" w:rsidR="00C0291F" w:rsidRPr="005D3A5D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 w:hint="cs"/>
                <w:sz w:val="30"/>
                <w:szCs w:val="30"/>
                <w:cs/>
              </w:rPr>
              <w:t>1.75</w:t>
            </w:r>
          </w:p>
        </w:tc>
        <w:tc>
          <w:tcPr>
            <w:tcW w:w="236" w:type="dxa"/>
            <w:shd w:val="clear" w:color="auto" w:fill="auto"/>
          </w:tcPr>
          <w:p w14:paraId="581D8890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000CD45C" w14:textId="0ED6D26F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/>
                <w:sz w:val="30"/>
                <w:szCs w:val="30"/>
              </w:rPr>
              <w:t>1.56</w:t>
            </w:r>
          </w:p>
        </w:tc>
        <w:tc>
          <w:tcPr>
            <w:tcW w:w="270" w:type="dxa"/>
            <w:shd w:val="clear" w:color="auto" w:fill="auto"/>
          </w:tcPr>
          <w:p w14:paraId="073B6AF3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828F20" w14:textId="7A390484" w:rsidR="00C0291F" w:rsidRPr="005D3A5D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 w:hint="cs"/>
                <w:sz w:val="30"/>
                <w:szCs w:val="30"/>
                <w:cs/>
              </w:rPr>
              <w:t>1.44</w:t>
            </w:r>
          </w:p>
        </w:tc>
        <w:tc>
          <w:tcPr>
            <w:tcW w:w="259" w:type="dxa"/>
            <w:shd w:val="clear" w:color="auto" w:fill="auto"/>
          </w:tcPr>
          <w:p w14:paraId="64B96B26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0851D" w14:textId="04533C71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/>
                <w:sz w:val="30"/>
                <w:szCs w:val="30"/>
              </w:rPr>
              <w:t>1.28</w:t>
            </w:r>
          </w:p>
        </w:tc>
      </w:tr>
      <w:tr w:rsidR="00C0291F" w:rsidRPr="00091D4C" w14:paraId="46DB88B8" w14:textId="77777777" w:rsidTr="005336C9">
        <w:tc>
          <w:tcPr>
            <w:tcW w:w="4680" w:type="dxa"/>
            <w:shd w:val="clear" w:color="auto" w:fill="auto"/>
          </w:tcPr>
          <w:p w14:paraId="6077FF55" w14:textId="77777777" w:rsidR="00C0291F" w:rsidRPr="005336C9" w:rsidRDefault="00C0291F" w:rsidP="0053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6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B49F9" w14:textId="5DEBD91F" w:rsidR="00C0291F" w:rsidRPr="005D3A5D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21.81</w:t>
            </w:r>
          </w:p>
        </w:tc>
        <w:tc>
          <w:tcPr>
            <w:tcW w:w="236" w:type="dxa"/>
            <w:shd w:val="clear" w:color="auto" w:fill="auto"/>
          </w:tcPr>
          <w:p w14:paraId="58A1DD73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978B1" w14:textId="2D3311BE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A5D">
              <w:rPr>
                <w:rFonts w:ascii="Angsana New" w:hAnsi="Angsana New"/>
                <w:b/>
                <w:bCs/>
                <w:sz w:val="30"/>
                <w:szCs w:val="30"/>
              </w:rPr>
              <w:t>18.31</w:t>
            </w:r>
          </w:p>
        </w:tc>
        <w:tc>
          <w:tcPr>
            <w:tcW w:w="270" w:type="dxa"/>
            <w:shd w:val="clear" w:color="auto" w:fill="auto"/>
          </w:tcPr>
          <w:p w14:paraId="6A57F810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46EE1" w14:textId="2EDA43A1" w:rsidR="00C0291F" w:rsidRPr="005D3A5D" w:rsidRDefault="00703805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17.40</w:t>
            </w:r>
          </w:p>
        </w:tc>
        <w:tc>
          <w:tcPr>
            <w:tcW w:w="259" w:type="dxa"/>
            <w:shd w:val="clear" w:color="auto" w:fill="auto"/>
          </w:tcPr>
          <w:p w14:paraId="2FAE8B40" w14:textId="77777777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0E419" w14:textId="1CADC504" w:rsidR="00C0291F" w:rsidRPr="005D3A5D" w:rsidRDefault="00C0291F" w:rsidP="00C0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A5D">
              <w:rPr>
                <w:rFonts w:ascii="Angsana New" w:hAnsi="Angsana New"/>
                <w:b/>
                <w:bCs/>
                <w:sz w:val="30"/>
                <w:szCs w:val="30"/>
              </w:rPr>
              <w:t>13.86</w:t>
            </w:r>
          </w:p>
        </w:tc>
      </w:tr>
    </w:tbl>
    <w:p w14:paraId="735AB7D4" w14:textId="437ADFA5" w:rsidR="00F62B4C" w:rsidRPr="00484258" w:rsidRDefault="00F62B4C" w:rsidP="00484258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2877FFD9" w14:textId="77777777" w:rsidR="007505B0" w:rsidRPr="00884C49" w:rsidRDefault="007505B0" w:rsidP="002F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71D54B0" w14:textId="05BFC1BC" w:rsidR="00E007DD" w:rsidRPr="00EF3608" w:rsidRDefault="00E007DD" w:rsidP="00D92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="0000430F" w:rsidRPr="00EF3608">
        <w:rPr>
          <w:rFonts w:ascii="Angsana New" w:hAnsi="Angsana New"/>
          <w:sz w:val="30"/>
          <w:szCs w:val="30"/>
        </w:rPr>
        <w:t>256</w:t>
      </w:r>
      <w:r w:rsidR="00026445" w:rsidRPr="00EF3608">
        <w:rPr>
          <w:rFonts w:ascii="Angsana New" w:hAnsi="Angsana New"/>
          <w:sz w:val="30"/>
          <w:szCs w:val="30"/>
        </w:rPr>
        <w:t>2</w:t>
      </w:r>
      <w:r w:rsidRPr="00EF3608">
        <w:rPr>
          <w:rFonts w:ascii="Angsana New" w:hAnsi="Angsana New"/>
          <w:sz w:val="30"/>
          <w:szCs w:val="30"/>
          <w:cs/>
        </w:rPr>
        <w:t xml:space="preserve"> และ </w:t>
      </w:r>
      <w:r w:rsidR="0000430F" w:rsidRPr="00EF3608">
        <w:rPr>
          <w:rFonts w:ascii="Angsana New" w:hAnsi="Angsana New"/>
          <w:sz w:val="30"/>
          <w:szCs w:val="30"/>
        </w:rPr>
        <w:t>30</w:t>
      </w:r>
      <w:r w:rsidR="009F1E71" w:rsidRPr="00EF3608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="0000430F" w:rsidRPr="00EF3608">
        <w:rPr>
          <w:rFonts w:ascii="Angsana New" w:hAnsi="Angsana New"/>
          <w:sz w:val="30"/>
          <w:szCs w:val="30"/>
        </w:rPr>
        <w:t>256</w:t>
      </w:r>
      <w:r w:rsidR="00484258">
        <w:rPr>
          <w:rFonts w:ascii="Angsana New" w:hAnsi="Angsana New"/>
          <w:sz w:val="30"/>
          <w:szCs w:val="30"/>
        </w:rPr>
        <w:t>2</w:t>
      </w:r>
      <w:r w:rsidRPr="00EF360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B46CF89" w14:textId="77777777" w:rsidR="00BF7D1F" w:rsidRPr="00884C49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F7D1F" w:rsidRPr="00EF3608" w14:paraId="3C25BB10" w14:textId="77777777" w:rsidTr="00FA1AE7">
        <w:trPr>
          <w:tblHeader/>
        </w:trPr>
        <w:tc>
          <w:tcPr>
            <w:tcW w:w="4140" w:type="dxa"/>
            <w:shd w:val="clear" w:color="auto" w:fill="auto"/>
          </w:tcPr>
          <w:p w14:paraId="26948E51" w14:textId="77777777" w:rsidR="00BF7D1F" w:rsidRPr="00EF3608" w:rsidRDefault="00BF1928" w:rsidP="0053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5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="005200F5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C248135" w14:textId="77777777" w:rsidR="00BF7D1F" w:rsidRPr="00EF3608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F7DA88C" w14:textId="77777777" w:rsidR="00BF7D1F" w:rsidRPr="00EF3608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2B7B19D" w14:textId="0FAE8FB5" w:rsidR="00BF7D1F" w:rsidRPr="00EF3608" w:rsidRDefault="00BF7D1F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FA1A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04EEB" w:rsidRPr="00EF3608" w14:paraId="537DCEB9" w14:textId="77777777" w:rsidTr="00FA1AE7">
        <w:trPr>
          <w:tblHeader/>
        </w:trPr>
        <w:tc>
          <w:tcPr>
            <w:tcW w:w="4140" w:type="dxa"/>
            <w:shd w:val="clear" w:color="auto" w:fill="auto"/>
          </w:tcPr>
          <w:p w14:paraId="0E86254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513E81" w14:textId="2FAF4419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14:paraId="06D7C4A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A0738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C7C6CEB" w14:textId="77777777" w:rsidR="00904EEB" w:rsidRPr="00EF3608" w:rsidRDefault="00904EEB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6B1E4F" w14:textId="7602A926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14:paraId="5476733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301AB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F1E71" w:rsidRPr="00EF3608" w14:paraId="197F4206" w14:textId="77777777" w:rsidTr="00FA1AE7">
        <w:trPr>
          <w:tblHeader/>
        </w:trPr>
        <w:tc>
          <w:tcPr>
            <w:tcW w:w="4140" w:type="dxa"/>
            <w:shd w:val="clear" w:color="auto" w:fill="auto"/>
          </w:tcPr>
          <w:p w14:paraId="1C706CCC" w14:textId="77777777" w:rsidR="009F1E71" w:rsidRPr="00EF3608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0A7C91" w14:textId="77777777" w:rsidR="009F1E71" w:rsidRPr="00EF3608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D5991D4" w14:textId="77777777" w:rsidR="009F1E71" w:rsidRPr="00EF3608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3C52FA" w14:textId="410D2CB2" w:rsidR="009F1E71" w:rsidRPr="00EF3608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4842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547F5F2" w14:textId="77777777" w:rsidR="009F1E71" w:rsidRPr="00EF3608" w:rsidRDefault="009F1E71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B31670" w14:textId="77777777" w:rsidR="009F1E71" w:rsidRPr="00EF3608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570A086" w14:textId="77777777" w:rsidR="009F1E71" w:rsidRPr="00EF3608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CB2CB6" w14:textId="77336088" w:rsidR="009F1E71" w:rsidRPr="00EF3608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48425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07DD" w:rsidRPr="00EF3608" w14:paraId="2424C049" w14:textId="77777777" w:rsidTr="00FA1AE7">
        <w:trPr>
          <w:trHeight w:val="425"/>
          <w:tblHeader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214960E" w14:textId="77777777" w:rsidR="00E007DD" w:rsidRPr="00EF360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2ACD6191" w14:textId="77777777" w:rsidR="00E007DD" w:rsidRPr="00EF3608" w:rsidRDefault="0047092A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007DD"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</w:t>
            </w: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ท</w:t>
            </w: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3840" w:rsidRPr="00EF3608" w14:paraId="00B14CCA" w14:textId="77777777" w:rsidTr="007566AE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0F1645F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7A45EAA" w14:textId="7CD36812" w:rsidR="004D3840" w:rsidRPr="00EF3608" w:rsidRDefault="00396B26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D0648B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ADF898" w14:textId="77777777" w:rsidR="004D3840" w:rsidRPr="00EF3608" w:rsidRDefault="004D3840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26BFBA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2961A9D" w14:textId="3FECD128" w:rsidR="004D3840" w:rsidRPr="00EF3608" w:rsidRDefault="00396B26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144.09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87BCEC" w14:textId="77777777" w:rsidR="004D3840" w:rsidRPr="00EF3608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6772F1" w14:textId="00515D2D" w:rsidR="004D3840" w:rsidRPr="00EF3608" w:rsidRDefault="00484258" w:rsidP="00FA1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84258">
              <w:rPr>
                <w:rFonts w:ascii="Angsana New" w:hAnsi="Angsana New"/>
                <w:sz w:val="30"/>
                <w:szCs w:val="30"/>
              </w:rPr>
              <w:t>13.77</w:t>
            </w:r>
          </w:p>
        </w:tc>
      </w:tr>
      <w:tr w:rsidR="00484258" w:rsidRPr="00EF3608" w14:paraId="34D6B7EA" w14:textId="77777777" w:rsidTr="002717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295BBF7" w14:textId="77777777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558AFCC" w14:textId="53E1B021" w:rsidR="00484258" w:rsidRPr="00EF3608" w:rsidRDefault="00396B26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5D0060" w14:textId="77777777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8E41F7E" w14:textId="55A84CA2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98FC97" w14:textId="77777777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21F0234" w14:textId="40D6FEE7" w:rsidR="00484258" w:rsidRPr="00EF3608" w:rsidRDefault="00396B26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A43418" w14:textId="77777777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6F6733" w14:textId="10D0631B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84258" w:rsidRPr="00EF3608" w14:paraId="0CC357B3" w14:textId="77777777" w:rsidTr="002717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5A622D" w14:textId="77777777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752DD8" w14:textId="4AAAF4C4" w:rsidR="00484258" w:rsidRPr="00884C49" w:rsidRDefault="00703805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13.43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6C749D" w14:textId="77777777" w:rsidR="00484258" w:rsidRPr="00884C49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C266E7" w14:textId="4209F6FC" w:rsidR="00484258" w:rsidRPr="00884C49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F28AC6" w14:textId="77777777" w:rsidR="00484258" w:rsidRPr="00884C49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C2CC7C" w14:textId="06F279E5" w:rsidR="00484258" w:rsidRPr="00884C49" w:rsidRDefault="00703805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sz w:val="30"/>
                <w:szCs w:val="30"/>
                <w:cs/>
              </w:rPr>
              <w:t>12.76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2B82F2" w14:textId="77777777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4B45D9" w14:textId="5931C7A3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84258">
              <w:rPr>
                <w:rFonts w:ascii="Angsana New" w:hAnsi="Angsana New"/>
                <w:sz w:val="30"/>
                <w:szCs w:val="30"/>
              </w:rPr>
              <w:t>6.40</w:t>
            </w:r>
          </w:p>
        </w:tc>
      </w:tr>
      <w:tr w:rsidR="00484258" w:rsidRPr="00EF3608" w14:paraId="7A7E6387" w14:textId="77777777" w:rsidTr="00FA1A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D08148A" w14:textId="77777777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8D9E8" w14:textId="5A755E1F" w:rsidR="00484258" w:rsidRPr="00884C49" w:rsidRDefault="00703805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33.68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9C8913" w14:textId="77777777" w:rsidR="00484258" w:rsidRPr="00884C49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3780A" w14:textId="54FF47E1" w:rsidR="00484258" w:rsidRPr="00884C49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C49">
              <w:rPr>
                <w:rFonts w:ascii="Angsana New" w:hAnsi="Angsana New"/>
                <w:b/>
                <w:bCs/>
                <w:sz w:val="30"/>
                <w:szCs w:val="30"/>
              </w:rPr>
              <w:t>6.69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61052E" w14:textId="77777777" w:rsidR="00484258" w:rsidRPr="00884C49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07E9D" w14:textId="6CB91240" w:rsidR="00484258" w:rsidRPr="00884C49" w:rsidRDefault="00396B26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C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703805" w:rsidRPr="00884C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77.10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D6431F" w14:textId="77777777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9E04B" w14:textId="79C0A010" w:rsidR="00484258" w:rsidRPr="00EF3608" w:rsidRDefault="00484258" w:rsidP="0048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4258">
              <w:rPr>
                <w:rFonts w:ascii="Angsana New" w:hAnsi="Angsana New"/>
                <w:b/>
                <w:bCs/>
                <w:sz w:val="30"/>
                <w:szCs w:val="30"/>
              </w:rPr>
              <w:t>20.17</w:t>
            </w:r>
          </w:p>
        </w:tc>
      </w:tr>
    </w:tbl>
    <w:p w14:paraId="1BDB950B" w14:textId="77777777" w:rsidR="00822908" w:rsidRPr="00884C49" w:rsidRDefault="00822908" w:rsidP="004C7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062"/>
        <w:gridCol w:w="270"/>
        <w:gridCol w:w="1080"/>
        <w:gridCol w:w="270"/>
        <w:gridCol w:w="1080"/>
        <w:gridCol w:w="270"/>
        <w:gridCol w:w="1080"/>
      </w:tblGrid>
      <w:tr w:rsidR="007C1EEB" w:rsidRPr="00EF3608" w14:paraId="53D57873" w14:textId="77777777" w:rsidTr="00FF515B">
        <w:tc>
          <w:tcPr>
            <w:tcW w:w="4158" w:type="dxa"/>
            <w:tcBorders>
              <w:top w:val="nil"/>
            </w:tcBorders>
          </w:tcPr>
          <w:p w14:paraId="3AAB55C2" w14:textId="77777777" w:rsidR="007C1EEB" w:rsidRPr="00EF3608" w:rsidRDefault="005200F5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14"/>
                <w:szCs w:val="14"/>
              </w:rPr>
              <w:br w:type="page"/>
            </w:r>
            <w:r w:rsidR="009F1E71" w:rsidRPr="00EF3608">
              <w:br w:type="page"/>
            </w:r>
            <w:r w:rsidR="007C1EEB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412" w:type="dxa"/>
            <w:gridSpan w:val="3"/>
            <w:tcBorders>
              <w:top w:val="nil"/>
            </w:tcBorders>
          </w:tcPr>
          <w:p w14:paraId="5A05D9FA" w14:textId="77777777" w:rsidR="007C1EEB" w:rsidRPr="00EF3608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2D88383E" w14:textId="69AE1DAD" w:rsidR="007C1EEB" w:rsidRPr="00EF3608" w:rsidRDefault="007C1EEB" w:rsidP="00FF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5DE275FE" w14:textId="16E077CC" w:rsidR="007C1EEB" w:rsidRPr="00EF3608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FF51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</w:tr>
      <w:tr w:rsidR="00904EEB" w:rsidRPr="00EF3608" w14:paraId="28C00689" w14:textId="77777777" w:rsidTr="00FF515B">
        <w:trPr>
          <w:trHeight w:val="70"/>
        </w:trPr>
        <w:tc>
          <w:tcPr>
            <w:tcW w:w="4158" w:type="dxa"/>
          </w:tcPr>
          <w:p w14:paraId="3F7AB230" w14:textId="77190A31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3B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971C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หมุนเวียน)</w:t>
            </w:r>
          </w:p>
        </w:tc>
        <w:tc>
          <w:tcPr>
            <w:tcW w:w="1062" w:type="dxa"/>
          </w:tcPr>
          <w:p w14:paraId="6112B02E" w14:textId="692F9F99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4FDBF4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9F2C0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669F033" w14:textId="77777777" w:rsidR="00904EEB" w:rsidRPr="00EF3608" w:rsidRDefault="00904EEB" w:rsidP="00FF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0A993" w14:textId="2C74BD76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7AE6261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5061A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0F2E2341" w14:textId="77777777" w:rsidTr="00FF515B">
        <w:trPr>
          <w:trHeight w:val="70"/>
        </w:trPr>
        <w:tc>
          <w:tcPr>
            <w:tcW w:w="4158" w:type="dxa"/>
          </w:tcPr>
          <w:p w14:paraId="69C783B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61419E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32B5B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31968" w14:textId="34CCEB3B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82290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A28D77" w14:textId="77777777" w:rsidR="00904EEB" w:rsidRPr="00EF3608" w:rsidRDefault="00904EEB" w:rsidP="00FF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9CA4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D70BFB0" w14:textId="006C8410" w:rsidR="00904EEB" w:rsidRPr="00EF3608" w:rsidRDefault="00FF515B" w:rsidP="00FF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9766C86" w14:textId="3BE49326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82290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4EEB" w:rsidRPr="00EF3608" w14:paraId="3B009488" w14:textId="77777777" w:rsidTr="00FF515B">
        <w:tc>
          <w:tcPr>
            <w:tcW w:w="4158" w:type="dxa"/>
          </w:tcPr>
          <w:p w14:paraId="780B2E8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600500E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3D95555E" w14:textId="77777777" w:rsidTr="003079D5">
        <w:trPr>
          <w:trHeight w:val="425"/>
        </w:trPr>
        <w:tc>
          <w:tcPr>
            <w:tcW w:w="4158" w:type="dxa"/>
            <w:tcBorders>
              <w:bottom w:val="nil"/>
            </w:tcBorders>
          </w:tcPr>
          <w:p w14:paraId="204EED7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0EF9A436" w14:textId="277D8581" w:rsidR="00904EEB" w:rsidRPr="00EF3608" w:rsidRDefault="00396B26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A1D7041" w14:textId="77777777" w:rsidR="00904EEB" w:rsidRPr="00EF3608" w:rsidRDefault="00904EEB" w:rsidP="003079D5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6682FC6" w14:textId="77777777" w:rsidR="00904EEB" w:rsidRPr="00EF3608" w:rsidRDefault="00904EEB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FDA7AF" w14:textId="77777777" w:rsidR="00904EEB" w:rsidRPr="00EF3608" w:rsidRDefault="00904EEB" w:rsidP="003079D5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3F1695A7" w14:textId="35BCCFD2" w:rsidR="00904EEB" w:rsidRPr="00EF3608" w:rsidRDefault="00396B26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2.57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780088" w14:textId="77777777" w:rsidR="00904EEB" w:rsidRPr="00EF3608" w:rsidRDefault="00904EEB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6B94B94" w14:textId="77777777" w:rsidR="00904EEB" w:rsidRPr="00EF3608" w:rsidRDefault="00904EEB" w:rsidP="003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</w:tr>
    </w:tbl>
    <w:p w14:paraId="24F8C081" w14:textId="4BE17DE2" w:rsidR="0064417F" w:rsidRPr="00884C49" w:rsidRDefault="0064417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450"/>
        <w:gridCol w:w="1062"/>
        <w:gridCol w:w="270"/>
        <w:gridCol w:w="1080"/>
        <w:gridCol w:w="270"/>
        <w:gridCol w:w="1080"/>
        <w:gridCol w:w="270"/>
        <w:gridCol w:w="1080"/>
      </w:tblGrid>
      <w:tr w:rsidR="00BC4F68" w:rsidRPr="00EF3608" w14:paraId="5ED52F2C" w14:textId="77777777" w:rsidTr="00631F1A">
        <w:tc>
          <w:tcPr>
            <w:tcW w:w="3708" w:type="dxa"/>
          </w:tcPr>
          <w:p w14:paraId="75FDE808" w14:textId="3FD01313" w:rsidR="00BC4F68" w:rsidRPr="00EF3608" w:rsidRDefault="0064417F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BC4F68" w:rsidRPr="00EF3608">
              <w:br w:type="page"/>
            </w:r>
            <w:r w:rsidR="00BC4F68" w:rsidRPr="00EF3608">
              <w:br w:type="page"/>
            </w:r>
            <w:r w:rsidR="00BC4F68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450" w:type="dxa"/>
          </w:tcPr>
          <w:p w14:paraId="28BB6C93" w14:textId="77777777" w:rsidR="00BC4F68" w:rsidRPr="00EF3608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39410C02" w14:textId="77777777" w:rsidR="00BC4F68" w:rsidRPr="00EF3608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7682F2" w14:textId="77777777" w:rsidR="00BC4F68" w:rsidRPr="00EF3608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8A25B3" w14:textId="77019F2B" w:rsidR="00BC4F68" w:rsidRPr="00EF3608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631F1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</w:p>
        </w:tc>
      </w:tr>
      <w:tr w:rsidR="00904EEB" w:rsidRPr="00EF3608" w14:paraId="5A8B954F" w14:textId="77777777" w:rsidTr="00150FE3">
        <w:tc>
          <w:tcPr>
            <w:tcW w:w="3708" w:type="dxa"/>
          </w:tcPr>
          <w:p w14:paraId="337FA17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426172E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829FC7" w14:textId="139E8C99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138592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C202E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F6B69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2BDB" w14:textId="2BAFC3C0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347385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493BE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61D9BCAA" w14:textId="77777777" w:rsidTr="00150FE3">
        <w:tc>
          <w:tcPr>
            <w:tcW w:w="3708" w:type="dxa"/>
          </w:tcPr>
          <w:p w14:paraId="37EBDEB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ECC560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0DC0F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B1470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FD72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AEEB32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D0A1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659ADB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9FB4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373655CB" w14:textId="77777777" w:rsidTr="00631F1A">
        <w:tc>
          <w:tcPr>
            <w:tcW w:w="3708" w:type="dxa"/>
          </w:tcPr>
          <w:p w14:paraId="7927B8D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3EB36A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719D363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4B87D046" w14:textId="77777777" w:rsidTr="00150FE3">
        <w:tc>
          <w:tcPr>
            <w:tcW w:w="3708" w:type="dxa"/>
          </w:tcPr>
          <w:p w14:paraId="3A86170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452D351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598D63" w14:textId="4C227A7C" w:rsidR="00904EEB" w:rsidRPr="00EF3608" w:rsidRDefault="00396B26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8.30</w:t>
            </w:r>
          </w:p>
        </w:tc>
        <w:tc>
          <w:tcPr>
            <w:tcW w:w="270" w:type="dxa"/>
          </w:tcPr>
          <w:p w14:paraId="7092025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712C69" w14:textId="21727224" w:rsidR="00904EEB" w:rsidRPr="00EF3608" w:rsidRDefault="00822908" w:rsidP="0082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2908">
              <w:rPr>
                <w:rFonts w:ascii="Angsana New" w:hAnsi="Angsana New"/>
                <w:sz w:val="30"/>
                <w:szCs w:val="30"/>
              </w:rPr>
              <w:t>8.30</w:t>
            </w:r>
          </w:p>
        </w:tc>
        <w:tc>
          <w:tcPr>
            <w:tcW w:w="270" w:type="dxa"/>
          </w:tcPr>
          <w:p w14:paraId="0CC1796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B6CA2" w14:textId="0A6F37D3" w:rsidR="00904EEB" w:rsidRPr="00EF3608" w:rsidRDefault="00396B26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5.32</w:t>
            </w:r>
          </w:p>
        </w:tc>
        <w:tc>
          <w:tcPr>
            <w:tcW w:w="270" w:type="dxa"/>
          </w:tcPr>
          <w:p w14:paraId="4F638B9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F3317" w14:textId="36522A2A" w:rsidR="00904EEB" w:rsidRPr="00EF3608" w:rsidRDefault="00822908" w:rsidP="0082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2908">
              <w:rPr>
                <w:rFonts w:ascii="Angsana New" w:hAnsi="Angsana New"/>
                <w:sz w:val="30"/>
                <w:szCs w:val="30"/>
              </w:rPr>
              <w:t>5.32</w:t>
            </w:r>
          </w:p>
        </w:tc>
      </w:tr>
      <w:tr w:rsidR="00822908" w:rsidRPr="00EF3608" w14:paraId="1E220D97" w14:textId="77777777" w:rsidTr="00150FE3">
        <w:tc>
          <w:tcPr>
            <w:tcW w:w="3708" w:type="dxa"/>
          </w:tcPr>
          <w:p w14:paraId="6B93BE3E" w14:textId="5CCEACE5" w:rsidR="00822908" w:rsidRPr="00EF3608" w:rsidRDefault="00125CE5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0" w:type="dxa"/>
          </w:tcPr>
          <w:p w14:paraId="1DF640B2" w14:textId="77777777" w:rsidR="00822908" w:rsidRPr="00EF3608" w:rsidRDefault="0082290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C9CFF" w14:textId="0F6E1A6B" w:rsidR="00822908" w:rsidRPr="00EF3608" w:rsidRDefault="00396B26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10.03</w:t>
            </w:r>
          </w:p>
        </w:tc>
        <w:tc>
          <w:tcPr>
            <w:tcW w:w="270" w:type="dxa"/>
          </w:tcPr>
          <w:p w14:paraId="63BF9C2E" w14:textId="77777777" w:rsidR="00822908" w:rsidRPr="00EF3608" w:rsidRDefault="0082290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77DBB" w14:textId="2C9DC65C" w:rsidR="00822908" w:rsidRPr="00EF3608" w:rsidRDefault="00822908" w:rsidP="0082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2908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270" w:type="dxa"/>
          </w:tcPr>
          <w:p w14:paraId="0DFF53CA" w14:textId="77777777" w:rsidR="00822908" w:rsidRPr="00EF3608" w:rsidRDefault="0082290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E3298" w14:textId="5157D3DD" w:rsidR="00822908" w:rsidRPr="00EF3608" w:rsidRDefault="00396B26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6.04</w:t>
            </w:r>
          </w:p>
        </w:tc>
        <w:tc>
          <w:tcPr>
            <w:tcW w:w="270" w:type="dxa"/>
          </w:tcPr>
          <w:p w14:paraId="4827AC43" w14:textId="77777777" w:rsidR="00822908" w:rsidRPr="00EF3608" w:rsidRDefault="00822908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86546" w14:textId="31EC1F59" w:rsidR="00822908" w:rsidRPr="00EF3608" w:rsidRDefault="00822908" w:rsidP="0082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2908">
              <w:rPr>
                <w:rFonts w:ascii="Angsana New" w:hAnsi="Angsana New"/>
                <w:sz w:val="30"/>
                <w:szCs w:val="30"/>
              </w:rPr>
              <w:t>6.03</w:t>
            </w:r>
          </w:p>
        </w:tc>
      </w:tr>
      <w:tr w:rsidR="00904EEB" w:rsidRPr="00EF3608" w14:paraId="6FAED11A" w14:textId="77777777" w:rsidTr="00150FE3">
        <w:tc>
          <w:tcPr>
            <w:tcW w:w="3708" w:type="dxa"/>
          </w:tcPr>
          <w:p w14:paraId="344DDBE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29F9276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6933AB" w14:textId="2AA66F6F" w:rsidR="00904EEB" w:rsidRPr="00EF3608" w:rsidRDefault="00396B26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4.04</w:t>
            </w:r>
          </w:p>
        </w:tc>
        <w:tc>
          <w:tcPr>
            <w:tcW w:w="270" w:type="dxa"/>
          </w:tcPr>
          <w:p w14:paraId="1CF0092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9B00F1" w14:textId="3BCF796F" w:rsidR="00904EEB" w:rsidRPr="00EF3608" w:rsidRDefault="00822908" w:rsidP="0082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2908"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270" w:type="dxa"/>
          </w:tcPr>
          <w:p w14:paraId="3880021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DD9682" w14:textId="6703AF80" w:rsidR="00904EEB" w:rsidRPr="00EF3608" w:rsidRDefault="00396B26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4.02</w:t>
            </w:r>
          </w:p>
        </w:tc>
        <w:tc>
          <w:tcPr>
            <w:tcW w:w="270" w:type="dxa"/>
          </w:tcPr>
          <w:p w14:paraId="4CE3C4C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FFD8C" w14:textId="238EA36C" w:rsidR="00904EEB" w:rsidRPr="00EF3608" w:rsidRDefault="00822908" w:rsidP="0082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2908">
              <w:rPr>
                <w:rFonts w:ascii="Angsana New" w:hAnsi="Angsana New"/>
                <w:sz w:val="30"/>
                <w:szCs w:val="30"/>
              </w:rPr>
              <w:t>4.02</w:t>
            </w:r>
          </w:p>
        </w:tc>
      </w:tr>
      <w:tr w:rsidR="00904EEB" w:rsidRPr="00EF3608" w14:paraId="61F7F4A4" w14:textId="77777777" w:rsidTr="005D36F8">
        <w:tc>
          <w:tcPr>
            <w:tcW w:w="3708" w:type="dxa"/>
          </w:tcPr>
          <w:p w14:paraId="2098CC35" w14:textId="34425B7C" w:rsidR="00904EEB" w:rsidRPr="00971CFC" w:rsidRDefault="00971CF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C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20DEC72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D8BCC7C" w14:textId="72C6AA47" w:rsidR="00904EEB" w:rsidRPr="00EF3608" w:rsidRDefault="00396B2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22.37</w:t>
            </w:r>
          </w:p>
        </w:tc>
        <w:tc>
          <w:tcPr>
            <w:tcW w:w="270" w:type="dxa"/>
          </w:tcPr>
          <w:p w14:paraId="1730814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D08B1" w14:textId="387F4D07" w:rsidR="00904EEB" w:rsidRPr="00822908" w:rsidRDefault="00822908" w:rsidP="0063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908">
              <w:rPr>
                <w:rFonts w:ascii="Angsana New" w:hAnsi="Angsana New"/>
                <w:b/>
                <w:bCs/>
                <w:sz w:val="30"/>
                <w:szCs w:val="30"/>
              </w:rPr>
              <w:t>22.35</w:t>
            </w:r>
          </w:p>
        </w:tc>
        <w:tc>
          <w:tcPr>
            <w:tcW w:w="270" w:type="dxa"/>
          </w:tcPr>
          <w:p w14:paraId="4CA33E1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923015" w14:textId="7E23D133" w:rsidR="00904EEB" w:rsidRPr="00EF3608" w:rsidRDefault="00396B26" w:rsidP="0025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15.38</w:t>
            </w:r>
          </w:p>
        </w:tc>
        <w:tc>
          <w:tcPr>
            <w:tcW w:w="270" w:type="dxa"/>
          </w:tcPr>
          <w:p w14:paraId="5C4B57C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73C922" w14:textId="04A23B70" w:rsidR="00904EEB" w:rsidRPr="00822908" w:rsidRDefault="00822908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908">
              <w:rPr>
                <w:rFonts w:ascii="Angsana New" w:hAnsi="Angsana New"/>
                <w:b/>
                <w:bCs/>
                <w:sz w:val="30"/>
                <w:szCs w:val="30"/>
              </w:rPr>
              <w:t>15.37</w:t>
            </w:r>
          </w:p>
        </w:tc>
      </w:tr>
    </w:tbl>
    <w:p w14:paraId="262896CE" w14:textId="50A927DA" w:rsidR="00BB39D5" w:rsidRDefault="006F5216" w:rsidP="006C2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รายการเคลื่อนไหวของเงินให้กู้ยืมระยะยาวและดอกเบี้ยค้างรับแก่กิจการที่เกี่ยวข้องกันสำหรับงวด</w:t>
      </w:r>
      <w:r w:rsidR="005D2D1C">
        <w:rPr>
          <w:rFonts w:ascii="Angsana New" w:hAnsi="Angsana New"/>
          <w:sz w:val="30"/>
          <w:szCs w:val="30"/>
          <w:cs/>
        </w:rPr>
        <w:t>สาม</w:t>
      </w:r>
      <w:r w:rsidRPr="009867E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</w:rPr>
        <w:t>2562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5F986BE2" w14:textId="77777777" w:rsidR="00111ACF" w:rsidRPr="00111ACF" w:rsidRDefault="00111ACF" w:rsidP="006C2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1080"/>
        <w:gridCol w:w="270"/>
        <w:gridCol w:w="990"/>
        <w:gridCol w:w="230"/>
        <w:gridCol w:w="1025"/>
        <w:gridCol w:w="227"/>
        <w:gridCol w:w="1017"/>
        <w:gridCol w:w="227"/>
        <w:gridCol w:w="1144"/>
      </w:tblGrid>
      <w:tr w:rsidR="005A7689" w:rsidRPr="00EF3608" w14:paraId="4EF62AD0" w14:textId="77777777" w:rsidTr="005A7689">
        <w:trPr>
          <w:tblHeader/>
        </w:trPr>
        <w:tc>
          <w:tcPr>
            <w:tcW w:w="1980" w:type="dxa"/>
            <w:vAlign w:val="bottom"/>
          </w:tcPr>
          <w:p w14:paraId="057610D1" w14:textId="77777777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D6FE5BD" w14:textId="4D96A318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8CD45E5" w14:textId="77777777" w:rsidR="006F5216" w:rsidRPr="009A0C1F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5FF51E9" w14:textId="7F873B10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7689" w:rsidRPr="00EF3608" w14:paraId="43F019A8" w14:textId="77777777" w:rsidTr="005A7689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54D55F3A" w14:textId="612F1489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8B322F8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5130FA" w14:textId="1AECA720" w:rsidR="00150FE3" w:rsidRPr="00EF3608" w:rsidRDefault="00A302E9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  <w:r w:rsidR="00150FE3"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D0B917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599221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47CF9C" w14:textId="71103763" w:rsidR="00150FE3" w:rsidRPr="00EF3608" w:rsidRDefault="00A302E9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vAlign w:val="bottom"/>
          </w:tcPr>
          <w:p w14:paraId="4EF4626C" w14:textId="77777777" w:rsidR="00150FE3" w:rsidRPr="009A0C1F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A5AC43" w14:textId="77777777" w:rsidR="005A7689" w:rsidRDefault="00150FE3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A007E9" w14:textId="61CE3E76" w:rsidR="00150FE3" w:rsidRPr="00EF3608" w:rsidRDefault="00150FE3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768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0" w:type="dxa"/>
            <w:vAlign w:val="bottom"/>
          </w:tcPr>
          <w:p w14:paraId="555C5926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2D4E909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4CFCDD21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CA81EF8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19389D89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2C0051BC" w14:textId="77777777" w:rsidR="00150FE3" w:rsidRPr="00EF3608" w:rsidRDefault="00150FE3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4C5F48" w14:textId="0380CC35" w:rsidR="00150FE3" w:rsidRPr="00EF3608" w:rsidRDefault="00BC301C" w:rsidP="0001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A7689" w:rsidRPr="00EF3608" w14:paraId="163D2147" w14:textId="77777777" w:rsidTr="005A7689">
        <w:trPr>
          <w:tblHeader/>
        </w:trPr>
        <w:tc>
          <w:tcPr>
            <w:tcW w:w="1980" w:type="dxa"/>
            <w:vAlign w:val="bottom"/>
          </w:tcPr>
          <w:p w14:paraId="6D152D53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078CD8D" w14:textId="7CDF7BDD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29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5727291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1DE12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6D1379F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4FBBDB" w14:textId="6C83ED36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29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0" w:type="dxa"/>
            <w:vAlign w:val="bottom"/>
          </w:tcPr>
          <w:p w14:paraId="34E6AC62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06FEDB1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7" w:type="dxa"/>
            <w:vAlign w:val="bottom"/>
          </w:tcPr>
          <w:p w14:paraId="30FE5AB8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8EB2042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27" w:type="dxa"/>
            <w:vAlign w:val="bottom"/>
          </w:tcPr>
          <w:p w14:paraId="4BF1638F" w14:textId="68567EB1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4" w:type="dxa"/>
            <w:vAlign w:val="bottom"/>
          </w:tcPr>
          <w:p w14:paraId="676E86FA" w14:textId="1C078A6F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A7689" w:rsidRPr="00EF3608" w14:paraId="6742923C" w14:textId="77777777" w:rsidTr="005A7689">
        <w:trPr>
          <w:tblHeader/>
        </w:trPr>
        <w:tc>
          <w:tcPr>
            <w:tcW w:w="1980" w:type="dxa"/>
          </w:tcPr>
          <w:p w14:paraId="42326F51" w14:textId="77777777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E55E0E" w14:textId="77777777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55FA95" w14:textId="77777777" w:rsidR="006F5216" w:rsidRPr="009A0C1F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A7AE225" w14:textId="77777777" w:rsidR="006F5216" w:rsidRPr="00EF3608" w:rsidRDefault="006F521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7689" w:rsidRPr="00EF3608" w14:paraId="74A37221" w14:textId="77777777" w:rsidTr="005A7689">
        <w:tc>
          <w:tcPr>
            <w:tcW w:w="1980" w:type="dxa"/>
          </w:tcPr>
          <w:p w14:paraId="35970436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D89618E" w14:textId="6D9B1C81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091E7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A1492" w14:textId="0AFED76D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41416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534AF6" w14:textId="52C5D811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86F9754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C0D7B28" w14:textId="28EE231D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5C3AA14B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04AAC83" w14:textId="1B65BC1B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56144133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7CBE881" w14:textId="19330A06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689" w:rsidRPr="00EF3608" w14:paraId="2AFD29E0" w14:textId="77777777" w:rsidTr="005A7689">
        <w:tc>
          <w:tcPr>
            <w:tcW w:w="2970" w:type="dxa"/>
            <w:gridSpan w:val="2"/>
          </w:tcPr>
          <w:p w14:paraId="4A833E8A" w14:textId="2769BEC9" w:rsidR="00DB06A5" w:rsidRPr="00DF5286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28030CDA" w14:textId="77777777" w:rsidR="00DB06A5" w:rsidRPr="00DF5286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0BD12" w14:textId="12E23056" w:rsidR="00DB06A5" w:rsidRPr="00DF5286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22604" w14:textId="77777777" w:rsidR="00DB06A5" w:rsidRPr="00DF5286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9566B" w14:textId="7C5D3717" w:rsidR="00DB06A5" w:rsidRPr="00DF5286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30" w:type="dxa"/>
          </w:tcPr>
          <w:p w14:paraId="35A54773" w14:textId="77777777" w:rsidR="00DB06A5" w:rsidRPr="00DF5286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0B2D4EE" w14:textId="6BDED60F" w:rsidR="00DB06A5" w:rsidRPr="00C46E57" w:rsidRDefault="00396B26" w:rsidP="000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27" w:type="dxa"/>
          </w:tcPr>
          <w:p w14:paraId="079F7340" w14:textId="77777777" w:rsidR="00DB06A5" w:rsidRPr="00C46E57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9856DC2" w14:textId="5EC6FA6E" w:rsidR="00DB06A5" w:rsidRPr="00C46E57" w:rsidRDefault="00396B2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27" w:type="dxa"/>
          </w:tcPr>
          <w:p w14:paraId="40E02F0E" w14:textId="77777777" w:rsidR="00DB06A5" w:rsidRPr="00C46E57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737A0420" w14:textId="4AA036EA" w:rsidR="00DB06A5" w:rsidRPr="00C46E57" w:rsidRDefault="00396B26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241.74</w:t>
            </w:r>
          </w:p>
        </w:tc>
      </w:tr>
      <w:tr w:rsidR="005A7689" w:rsidRPr="00EF3608" w14:paraId="0F344B4B" w14:textId="77777777" w:rsidTr="005A7689">
        <w:tc>
          <w:tcPr>
            <w:tcW w:w="1980" w:type="dxa"/>
          </w:tcPr>
          <w:p w14:paraId="0AF2C01E" w14:textId="19D8C0A7" w:rsidR="00150FE3" w:rsidRPr="002D1224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 w:rsidR="002D1224" w:rsidRPr="002D1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1DC0F9CB" w14:textId="70CC2F8C" w:rsidR="00150FE3" w:rsidRPr="00DF5286" w:rsidRDefault="00A302E9" w:rsidP="00A4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-106" w:right="-4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4.425</w:t>
            </w:r>
          </w:p>
        </w:tc>
        <w:tc>
          <w:tcPr>
            <w:tcW w:w="270" w:type="dxa"/>
          </w:tcPr>
          <w:p w14:paraId="0F3BB1BF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EAD6E" w14:textId="599CB529" w:rsidR="00150FE3" w:rsidRPr="00DF5286" w:rsidRDefault="00396B26" w:rsidP="00B6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firstLine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4.425</w:t>
            </w:r>
          </w:p>
        </w:tc>
        <w:tc>
          <w:tcPr>
            <w:tcW w:w="270" w:type="dxa"/>
          </w:tcPr>
          <w:p w14:paraId="33EFFB8D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92189C" w14:textId="01F4A913" w:rsidR="00150FE3" w:rsidRPr="00DF5286" w:rsidRDefault="00822908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  <w:tc>
          <w:tcPr>
            <w:tcW w:w="230" w:type="dxa"/>
          </w:tcPr>
          <w:p w14:paraId="37C6C601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FA6EA14" w14:textId="7A45EB2F" w:rsidR="00150FE3" w:rsidRPr="00C46E57" w:rsidRDefault="00396B26" w:rsidP="000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2.69</w:t>
            </w:r>
          </w:p>
        </w:tc>
        <w:tc>
          <w:tcPr>
            <w:tcW w:w="227" w:type="dxa"/>
          </w:tcPr>
          <w:p w14:paraId="216EF9AD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AA4E47A" w14:textId="675C6A6D" w:rsidR="00150FE3" w:rsidRPr="00C46E57" w:rsidRDefault="00396B2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27" w:type="dxa"/>
          </w:tcPr>
          <w:p w14:paraId="2DFF4777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35656DDB" w14:textId="561D08D8" w:rsidR="00150FE3" w:rsidRPr="00C46E57" w:rsidRDefault="00396B26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32.44</w:t>
            </w:r>
          </w:p>
        </w:tc>
      </w:tr>
      <w:tr w:rsidR="005A7689" w:rsidRPr="00EF3608" w14:paraId="728456EE" w14:textId="77777777" w:rsidTr="005A7689">
        <w:tc>
          <w:tcPr>
            <w:tcW w:w="1980" w:type="dxa"/>
          </w:tcPr>
          <w:p w14:paraId="1C35AD3F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2440A2D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74B59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2577F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36586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DA9CF9" w14:textId="1BB0918E" w:rsidR="00150FE3" w:rsidRPr="00DF5286" w:rsidRDefault="00822908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271.49</w:t>
            </w:r>
          </w:p>
        </w:tc>
        <w:tc>
          <w:tcPr>
            <w:tcW w:w="230" w:type="dxa"/>
          </w:tcPr>
          <w:p w14:paraId="15C4C763" w14:textId="77777777" w:rsidR="00150FE3" w:rsidRPr="00DF5286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3921ED05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658E9A4D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7526F9E2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00B86C52" w14:textId="77777777" w:rsidR="00150FE3" w:rsidRPr="00C46E57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E2026FC" w14:textId="3986C793" w:rsidR="00150FE3" w:rsidRPr="00C46E57" w:rsidRDefault="00396B26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274.18</w:t>
            </w:r>
          </w:p>
        </w:tc>
      </w:tr>
      <w:tr w:rsidR="005A7689" w:rsidRPr="00EF3608" w14:paraId="4AE23A20" w14:textId="77777777" w:rsidTr="005A7689">
        <w:tc>
          <w:tcPr>
            <w:tcW w:w="2970" w:type="dxa"/>
            <w:gridSpan w:val="2"/>
          </w:tcPr>
          <w:p w14:paraId="7992D4D0" w14:textId="2238BD6D" w:rsidR="00DB06A5" w:rsidRPr="00DB06A5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270" w:type="dxa"/>
          </w:tcPr>
          <w:p w14:paraId="10FB2E32" w14:textId="77777777" w:rsidR="00DB06A5" w:rsidRPr="009A0C1F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F27E6BE" w14:textId="77777777" w:rsidR="00DB06A5" w:rsidRPr="009A0C1F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8CBD1CE" w14:textId="77777777" w:rsidR="00DB06A5" w:rsidRPr="009A0C1F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3C89F4" w14:textId="2FCAB1BA" w:rsidR="00DB06A5" w:rsidRPr="00335A23" w:rsidRDefault="00822908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sz w:val="30"/>
                <w:szCs w:val="30"/>
              </w:rPr>
              <w:t>(38.91)</w:t>
            </w:r>
          </w:p>
        </w:tc>
        <w:tc>
          <w:tcPr>
            <w:tcW w:w="230" w:type="dxa"/>
          </w:tcPr>
          <w:p w14:paraId="43851F5F" w14:textId="77777777" w:rsidR="00DB06A5" w:rsidRPr="00335A23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5114F29" w14:textId="76E69BFF" w:rsidR="00DB06A5" w:rsidRPr="00C46E57" w:rsidRDefault="00396B26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(2.69)</w:t>
            </w:r>
          </w:p>
        </w:tc>
        <w:tc>
          <w:tcPr>
            <w:tcW w:w="227" w:type="dxa"/>
          </w:tcPr>
          <w:p w14:paraId="6416B4F4" w14:textId="77777777" w:rsidR="00DB06A5" w:rsidRPr="00C46E57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4F58CF1" w14:textId="24CD501F" w:rsidR="00DB06A5" w:rsidRPr="00C46E57" w:rsidRDefault="00396B26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79F5AEC7" w14:textId="77777777" w:rsidR="00DB06A5" w:rsidRPr="00C46E57" w:rsidRDefault="00DB06A5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13F0CFD" w14:textId="26F51FAF" w:rsidR="00DB06A5" w:rsidRPr="00C46E57" w:rsidRDefault="00396B26" w:rsidP="002D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(41.60)</w:t>
            </w:r>
          </w:p>
        </w:tc>
      </w:tr>
      <w:tr w:rsidR="005A7689" w:rsidRPr="00EF3608" w14:paraId="08A4C882" w14:textId="77777777" w:rsidTr="005A7689">
        <w:tc>
          <w:tcPr>
            <w:tcW w:w="1980" w:type="dxa"/>
          </w:tcPr>
          <w:p w14:paraId="63DCACE6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3E1D424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99421BA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2DE9C56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12058D3" w14:textId="77777777" w:rsidR="00150FE3" w:rsidRPr="009A0C1F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FC585D" w14:textId="1DE997FF" w:rsidR="00150FE3" w:rsidRPr="00335A23" w:rsidRDefault="00822908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30" w:type="dxa"/>
          </w:tcPr>
          <w:p w14:paraId="1BD6CD17" w14:textId="77777777" w:rsidR="00150FE3" w:rsidRPr="00335A23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86B503" w14:textId="77777777" w:rsidR="00150FE3" w:rsidRPr="00335A23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27" w:type="dxa"/>
          </w:tcPr>
          <w:p w14:paraId="3CDAFCC5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31295F7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3CB079C8" w14:textId="77777777" w:rsidR="00150FE3" w:rsidRPr="00EF3608" w:rsidRDefault="00150FE3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93CB2D0" w14:textId="17A5DBD4" w:rsidR="00150FE3" w:rsidRPr="00EF3608" w:rsidRDefault="00396B2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</w:tr>
    </w:tbl>
    <w:p w14:paraId="3C74047D" w14:textId="34CAB3E6" w:rsidR="006F5216" w:rsidRPr="00F06FBF" w:rsidRDefault="006F5216" w:rsidP="00111ACF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FE09F7" w:rsidRPr="00EF3608" w14:paraId="1ABC2EB4" w14:textId="39D1E4D5" w:rsidTr="00EB3F15">
        <w:trPr>
          <w:tblHeader/>
        </w:trPr>
        <w:tc>
          <w:tcPr>
            <w:tcW w:w="1980" w:type="dxa"/>
            <w:vAlign w:val="bottom"/>
          </w:tcPr>
          <w:p w14:paraId="61740432" w14:textId="77777777" w:rsidR="00FE09F7" w:rsidRPr="00EF3608" w:rsidRDefault="00FE09F7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AF499D" w14:textId="475FA703" w:rsidR="00FE09F7" w:rsidRPr="00EF3608" w:rsidRDefault="00FE09F7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B586E8" w14:textId="14071EF7" w:rsidR="00FE09F7" w:rsidRPr="00EF3608" w:rsidRDefault="00FE09F7" w:rsidP="00FE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60" w:type="dxa"/>
            <w:gridSpan w:val="7"/>
            <w:vAlign w:val="bottom"/>
          </w:tcPr>
          <w:p w14:paraId="212EC805" w14:textId="3C0CF877" w:rsidR="00FE09F7" w:rsidRPr="00EF3608" w:rsidRDefault="00FE09F7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FE09F7" w:rsidRPr="00EF3608" w14:paraId="7615C288" w14:textId="77777777" w:rsidTr="00EB3F1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0585C6C" w14:textId="77777777" w:rsidR="003132E1" w:rsidRPr="00EF3608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8DE7B72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28095" w14:textId="444E2B94" w:rsidR="003132E1" w:rsidRPr="009867E0" w:rsidRDefault="00A302E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  <w:r w:rsidR="003132E1"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E7BA87F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20199E" w14:textId="77777777" w:rsidR="003132E1" w:rsidRPr="00EF3608" w:rsidRDefault="003132E1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F5AC96" w14:textId="18D5B737" w:rsidR="003132E1" w:rsidRPr="00EF3608" w:rsidRDefault="00A302E9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vAlign w:val="bottom"/>
          </w:tcPr>
          <w:p w14:paraId="50E80EFF" w14:textId="1AEAFAE5" w:rsidR="003132E1" w:rsidRPr="009867E0" w:rsidRDefault="003132E1" w:rsidP="0043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B51E20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515FA2" w14:textId="070978C4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62CE918E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7B524F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6BA64E" w14:textId="3BC9958F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D7E4FD" w14:textId="77777777" w:rsidR="003132E1" w:rsidRPr="009867E0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7891E8" w14:textId="1809FBC2" w:rsidR="003132E1" w:rsidRPr="00EF3608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823C82" w14:textId="69FE672C" w:rsidR="003132E1" w:rsidRPr="00EF3608" w:rsidRDefault="003132E1" w:rsidP="00EB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582F26" w14:textId="6CA78A4F" w:rsidR="003132E1" w:rsidRPr="00EF3608" w:rsidRDefault="00BC301C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E09F7" w:rsidRPr="00EF3608" w14:paraId="7ED5AA21" w14:textId="77777777" w:rsidTr="00EB3F15">
        <w:trPr>
          <w:tblHeader/>
        </w:trPr>
        <w:tc>
          <w:tcPr>
            <w:tcW w:w="1980" w:type="dxa"/>
            <w:vAlign w:val="bottom"/>
          </w:tcPr>
          <w:p w14:paraId="3BD4D3D1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ECECEDE" w14:textId="2FC74B48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6DB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EE3019A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C13A9A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50F1EEA0" w14:textId="77777777" w:rsidR="00430089" w:rsidRPr="009A0C1F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5C514E" w14:textId="6DEF33E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6DB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CA80DBB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238418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B8F594B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618484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9256F81" w14:textId="318CF19F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38082" w14:textId="6219A15E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E09F7" w:rsidRPr="00EF3608" w14:paraId="6AC1408E" w14:textId="77777777" w:rsidTr="00EB3F15">
        <w:trPr>
          <w:tblHeader/>
        </w:trPr>
        <w:tc>
          <w:tcPr>
            <w:tcW w:w="1980" w:type="dxa"/>
          </w:tcPr>
          <w:p w14:paraId="65ECA8F3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31A60F2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606089E" w14:textId="77777777" w:rsidR="00430089" w:rsidRPr="009A0C1F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08AC10F2" w14:textId="4826D5FE" w:rsidR="00430089" w:rsidRPr="00EF3608" w:rsidRDefault="003132E1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09F7" w:rsidRPr="00EF3608" w14:paraId="736413BA" w14:textId="77777777" w:rsidTr="00EB3F15">
        <w:tc>
          <w:tcPr>
            <w:tcW w:w="1980" w:type="dxa"/>
          </w:tcPr>
          <w:p w14:paraId="12D665C6" w14:textId="0B39C6A2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60B1CC5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B821E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B767D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D7F16" w14:textId="77777777" w:rsidR="00430089" w:rsidRPr="009A0C1F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15B7E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FA4DA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A3FBE3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31240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DFF279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5E1E7" w14:textId="4C12BBED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81B81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5" w:rsidRPr="00EF3608" w14:paraId="1E74DD18" w14:textId="77777777" w:rsidTr="00EB3F15">
        <w:tc>
          <w:tcPr>
            <w:tcW w:w="2970" w:type="dxa"/>
            <w:gridSpan w:val="2"/>
          </w:tcPr>
          <w:p w14:paraId="33D11F01" w14:textId="2628358C" w:rsidR="00DB06A5" w:rsidRPr="00EF3608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789F357D" w14:textId="77777777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3EB3C" w14:textId="77777777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402C8" w14:textId="77777777" w:rsidR="00DB06A5" w:rsidRPr="009A0C1F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BB662" w14:textId="7102DD5D" w:rsidR="00DB06A5" w:rsidRPr="009A0C1F" w:rsidRDefault="000E6DB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23,592.06</w:t>
            </w:r>
          </w:p>
        </w:tc>
        <w:tc>
          <w:tcPr>
            <w:tcW w:w="270" w:type="dxa"/>
          </w:tcPr>
          <w:p w14:paraId="40308DAA" w14:textId="77777777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79837" w14:textId="4FECFE7A" w:rsidR="00DB06A5" w:rsidRPr="00EF3608" w:rsidRDefault="00396B26" w:rsidP="00DB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7,176.00</w:t>
            </w:r>
          </w:p>
        </w:tc>
        <w:tc>
          <w:tcPr>
            <w:tcW w:w="270" w:type="dxa"/>
          </w:tcPr>
          <w:p w14:paraId="1B572736" w14:textId="77777777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8030D" w14:textId="7711799B" w:rsidR="00DB06A5" w:rsidRPr="00EF3608" w:rsidRDefault="00396B26" w:rsidP="008A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(4,594.50)</w:t>
            </w:r>
          </w:p>
        </w:tc>
        <w:tc>
          <w:tcPr>
            <w:tcW w:w="270" w:type="dxa"/>
          </w:tcPr>
          <w:p w14:paraId="71EA1204" w14:textId="3D4EA51E" w:rsidR="00DB06A5" w:rsidRPr="00EF3608" w:rsidRDefault="00DB06A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20CE1" w14:textId="3941BE98" w:rsidR="00DB06A5" w:rsidRPr="00EF3608" w:rsidRDefault="00396B26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26,173.56</w:t>
            </w:r>
          </w:p>
        </w:tc>
      </w:tr>
      <w:tr w:rsidR="00FE09F7" w:rsidRPr="00C275C5" w14:paraId="2BCEC935" w14:textId="77777777" w:rsidTr="00EB3F15">
        <w:tc>
          <w:tcPr>
            <w:tcW w:w="1980" w:type="dxa"/>
          </w:tcPr>
          <w:p w14:paraId="0452B4E5" w14:textId="1B42D4EA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ดอกเบี้ยค้างรับ</w:t>
            </w:r>
          </w:p>
        </w:tc>
        <w:tc>
          <w:tcPr>
            <w:tcW w:w="990" w:type="dxa"/>
          </w:tcPr>
          <w:p w14:paraId="73F25A21" w14:textId="715237E3" w:rsidR="00430089" w:rsidRPr="00DF5286" w:rsidRDefault="00A302E9" w:rsidP="009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4.997-6.500</w:t>
            </w:r>
          </w:p>
        </w:tc>
        <w:tc>
          <w:tcPr>
            <w:tcW w:w="270" w:type="dxa"/>
          </w:tcPr>
          <w:p w14:paraId="337892E2" w14:textId="77777777" w:rsidR="00430089" w:rsidRPr="00DF5286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7BB59" w14:textId="2DF55B89" w:rsidR="00430089" w:rsidRPr="00DF5286" w:rsidRDefault="00396B26" w:rsidP="00EB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4.758-6.500</w:t>
            </w:r>
          </w:p>
        </w:tc>
        <w:tc>
          <w:tcPr>
            <w:tcW w:w="270" w:type="dxa"/>
          </w:tcPr>
          <w:p w14:paraId="44CB179A" w14:textId="77777777" w:rsidR="00430089" w:rsidRPr="00DF5286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5559B8" w14:textId="5B0D103F" w:rsidR="00430089" w:rsidRPr="00DF5286" w:rsidRDefault="000E6DB9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660.92</w:t>
            </w:r>
          </w:p>
        </w:tc>
        <w:tc>
          <w:tcPr>
            <w:tcW w:w="270" w:type="dxa"/>
          </w:tcPr>
          <w:p w14:paraId="6B5FBB76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A792FB" w14:textId="42BAD7E4" w:rsidR="00430089" w:rsidRPr="00EF3608" w:rsidRDefault="00396B26" w:rsidP="00C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306.35</w:t>
            </w:r>
          </w:p>
        </w:tc>
        <w:tc>
          <w:tcPr>
            <w:tcW w:w="270" w:type="dxa"/>
          </w:tcPr>
          <w:p w14:paraId="01BE7D6E" w14:textId="77777777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E9B10" w14:textId="14F91A46" w:rsidR="00430089" w:rsidRPr="00EF3608" w:rsidRDefault="00396B26" w:rsidP="008A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F6DD7" w14:textId="52419BE2" w:rsidR="00430089" w:rsidRPr="00EF3608" w:rsidRDefault="00430089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57DFB" w14:textId="73793E0A" w:rsidR="00430089" w:rsidRPr="00C275C5" w:rsidRDefault="00396B26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967.27</w:t>
            </w:r>
          </w:p>
        </w:tc>
      </w:tr>
      <w:tr w:rsidR="00FE09F7" w:rsidRPr="00C275C5" w14:paraId="5F7B7646" w14:textId="77777777" w:rsidTr="00EB3F15">
        <w:tc>
          <w:tcPr>
            <w:tcW w:w="1980" w:type="dxa"/>
          </w:tcPr>
          <w:p w14:paraId="47CDAC6D" w14:textId="21785F8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85CA12C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FEB13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0A2CCB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52903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31396" w14:textId="77777777" w:rsidR="00430089" w:rsidRPr="00DF5286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31D82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FF105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E4322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21BA3" w14:textId="77777777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AFD1A" w14:textId="1336E962" w:rsidR="00430089" w:rsidRPr="00EF3608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CB3D3" w14:textId="77777777" w:rsidR="00430089" w:rsidRPr="00C275C5" w:rsidRDefault="00430089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5" w:rsidRPr="00C275C5" w14:paraId="4A009F15" w14:textId="77777777" w:rsidTr="00EB3F15">
        <w:tc>
          <w:tcPr>
            <w:tcW w:w="2970" w:type="dxa"/>
            <w:gridSpan w:val="2"/>
          </w:tcPr>
          <w:p w14:paraId="44EAAB43" w14:textId="76F1AD6B" w:rsidR="00DB06A5" w:rsidRPr="00DF5286" w:rsidRDefault="00DB06A5" w:rsidP="00D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79B8FCBB" w14:textId="77777777" w:rsidR="00DB06A5" w:rsidRPr="00DF5286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C49881" w14:textId="77777777" w:rsidR="00DB06A5" w:rsidRPr="00DF5286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B6F65" w14:textId="77777777" w:rsidR="00DB06A5" w:rsidRPr="00DF5286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8D4A0F" w14:textId="3C4AAD8E" w:rsidR="00DB06A5" w:rsidRPr="00DF5286" w:rsidRDefault="00DB06A5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14:paraId="035F0F86" w14:textId="77777777" w:rsidR="00DB06A5" w:rsidRPr="00EF3608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334B5" w14:textId="4FB7090D" w:rsidR="00DB06A5" w:rsidRPr="00EF3608" w:rsidRDefault="00396B26" w:rsidP="00DB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6A0A53" w14:textId="77777777" w:rsidR="00DB06A5" w:rsidRPr="00EF3608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1AF4B0" w14:textId="3BE304F9" w:rsidR="00DB06A5" w:rsidRPr="00EF3608" w:rsidRDefault="00396B26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9B1F2" w14:textId="7C55333E" w:rsidR="00DB06A5" w:rsidRPr="00EF3608" w:rsidRDefault="00DB06A5" w:rsidP="0074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C589F" w14:textId="16A8D67E" w:rsidR="00DB06A5" w:rsidRPr="00C275C5" w:rsidRDefault="00396B26" w:rsidP="005A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A302E9" w:rsidRPr="00C275C5" w14:paraId="14877350" w14:textId="77777777" w:rsidTr="00EB3F15">
        <w:tc>
          <w:tcPr>
            <w:tcW w:w="1980" w:type="dxa"/>
          </w:tcPr>
          <w:p w14:paraId="14E3C1DF" w14:textId="5A451011" w:rsidR="00A302E9" w:rsidRPr="00EF3608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0091484E" w14:textId="00508D8E" w:rsidR="00A302E9" w:rsidRPr="00DF5286" w:rsidRDefault="00A302E9" w:rsidP="0041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06" w:right="-409" w:hanging="2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608F85F7" w14:textId="77777777" w:rsidR="00A302E9" w:rsidRPr="00DF5286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34652" w14:textId="2E5A0D88" w:rsidR="00A302E9" w:rsidRPr="00DF5286" w:rsidRDefault="00396B26" w:rsidP="0041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firstLine="35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677DAB2D" w14:textId="77777777" w:rsidR="00A302E9" w:rsidRPr="00DF5286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CD30F" w14:textId="77FF56B3" w:rsidR="00A302E9" w:rsidRPr="00DF5286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  <w:tc>
          <w:tcPr>
            <w:tcW w:w="270" w:type="dxa"/>
          </w:tcPr>
          <w:p w14:paraId="7BD9CDFF" w14:textId="77777777" w:rsidR="00A302E9" w:rsidRPr="00EF3608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0B0E3" w14:textId="711863BC" w:rsidR="00A302E9" w:rsidRPr="00EF3608" w:rsidRDefault="00396B26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2.69</w:t>
            </w:r>
          </w:p>
        </w:tc>
        <w:tc>
          <w:tcPr>
            <w:tcW w:w="270" w:type="dxa"/>
          </w:tcPr>
          <w:p w14:paraId="144EDB0B" w14:textId="77777777" w:rsidR="00A302E9" w:rsidRPr="00EF3608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60219" w14:textId="0F42A8B7" w:rsidR="00A302E9" w:rsidRPr="00EF3608" w:rsidRDefault="00396B26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FB4F67" w14:textId="554ACCFD" w:rsidR="00A302E9" w:rsidRPr="00EF3608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1DF7D" w14:textId="48B08017" w:rsidR="00A302E9" w:rsidRPr="00C275C5" w:rsidRDefault="00396B26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32.44</w:t>
            </w:r>
          </w:p>
        </w:tc>
      </w:tr>
      <w:tr w:rsidR="00A302E9" w:rsidRPr="00C275C5" w14:paraId="75226DAC" w14:textId="77777777" w:rsidTr="00EB3F15">
        <w:tc>
          <w:tcPr>
            <w:tcW w:w="1980" w:type="dxa"/>
          </w:tcPr>
          <w:p w14:paraId="3709CF3B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E5FEBE2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8E604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CE1AC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A627E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A161E7" w14:textId="1B836E56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24,524.47</w:t>
            </w:r>
          </w:p>
        </w:tc>
        <w:tc>
          <w:tcPr>
            <w:tcW w:w="270" w:type="dxa"/>
          </w:tcPr>
          <w:p w14:paraId="3D35A480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48436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0F0EC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A75764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06002" w14:textId="689AE92A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000DE9" w14:textId="681CAA3D" w:rsidR="00A302E9" w:rsidRPr="00C275C5" w:rsidRDefault="00396B26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27,415.01</w:t>
            </w:r>
          </w:p>
        </w:tc>
      </w:tr>
      <w:tr w:rsidR="00A302E9" w:rsidRPr="00C275C5" w14:paraId="0A17E56C" w14:textId="77777777" w:rsidTr="00EB3F15">
        <w:tc>
          <w:tcPr>
            <w:tcW w:w="2970" w:type="dxa"/>
            <w:gridSpan w:val="2"/>
          </w:tcPr>
          <w:p w14:paraId="6C085860" w14:textId="4A4D3BFF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 w:rsidR="00BF4917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270" w:type="dxa"/>
          </w:tcPr>
          <w:p w14:paraId="1733541D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E8C1E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21B7D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553EB" w14:textId="0F5245E9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(1,387.79)</w:t>
            </w:r>
          </w:p>
        </w:tc>
        <w:tc>
          <w:tcPr>
            <w:tcW w:w="270" w:type="dxa"/>
          </w:tcPr>
          <w:p w14:paraId="2591191E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D56F5" w14:textId="13F66136" w:rsidR="00A302E9" w:rsidRPr="00C46E57" w:rsidRDefault="00396B26" w:rsidP="00FA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3ECD">
              <w:rPr>
                <w:rFonts w:asciiTheme="majorBidi" w:hAnsiTheme="majorBidi" w:cstheme="majorBidi"/>
                <w:sz w:val="30"/>
                <w:szCs w:val="30"/>
              </w:rPr>
              <w:t>18.94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7DE4A6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98083" w14:textId="4F01E13F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3CAA7" w14:textId="2081E33D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0230D3" w14:textId="073F212A" w:rsidR="00A302E9" w:rsidRPr="00C275C5" w:rsidRDefault="00396B26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B03ECD">
              <w:rPr>
                <w:rFonts w:asciiTheme="majorBidi" w:hAnsiTheme="majorBidi" w:cstheme="majorBidi"/>
                <w:sz w:val="30"/>
                <w:szCs w:val="30"/>
              </w:rPr>
              <w:t>406.73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02E9" w:rsidRPr="00C275C5" w14:paraId="4305C206" w14:textId="77777777" w:rsidTr="00EB3F15">
        <w:tc>
          <w:tcPr>
            <w:tcW w:w="1980" w:type="dxa"/>
          </w:tcPr>
          <w:p w14:paraId="51C920BF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BFA284A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85DC0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15171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E027E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</w:tcPr>
          <w:p w14:paraId="10325639" w14:textId="34F6AB24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23,136.68</w:t>
            </w:r>
          </w:p>
        </w:tc>
        <w:tc>
          <w:tcPr>
            <w:tcW w:w="270" w:type="dxa"/>
          </w:tcPr>
          <w:p w14:paraId="76226FE4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B7DF5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BEADB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BDBF02" w14:textId="77777777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5757D" w14:textId="78204E6B" w:rsidR="00A302E9" w:rsidRPr="00C46E57" w:rsidRDefault="00A302E9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</w:tcPr>
          <w:p w14:paraId="0A88F403" w14:textId="06282537" w:rsidR="00A302E9" w:rsidRPr="00C275C5" w:rsidRDefault="00396B26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</w:t>
            </w:r>
            <w:r w:rsidR="002768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D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8.28</w:t>
            </w:r>
          </w:p>
        </w:tc>
      </w:tr>
    </w:tbl>
    <w:p w14:paraId="013F9AD3" w14:textId="222BBCE8" w:rsidR="002D1224" w:rsidRDefault="002D1224">
      <w:pPr>
        <w:rPr>
          <w:sz w:val="32"/>
          <w:szCs w:val="32"/>
          <w:cs/>
        </w:rPr>
      </w:pPr>
    </w:p>
    <w:p w14:paraId="02FAD12C" w14:textId="77777777" w:rsidR="002D1224" w:rsidRDefault="002D1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6"/>
        <w:gridCol w:w="1269"/>
        <w:gridCol w:w="270"/>
        <w:gridCol w:w="1165"/>
        <w:gridCol w:w="270"/>
        <w:gridCol w:w="1080"/>
        <w:gridCol w:w="270"/>
        <w:gridCol w:w="1170"/>
      </w:tblGrid>
      <w:tr w:rsidR="00FE09F7" w:rsidRPr="00EF3608" w14:paraId="7222821B" w14:textId="77777777" w:rsidTr="006D4D14">
        <w:tc>
          <w:tcPr>
            <w:tcW w:w="3776" w:type="dxa"/>
          </w:tcPr>
          <w:p w14:paraId="35F67100" w14:textId="1BAB3196" w:rsidR="00FE09F7" w:rsidRPr="009A0C1F" w:rsidRDefault="00FE09F7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4" w:type="dxa"/>
            <w:gridSpan w:val="3"/>
          </w:tcPr>
          <w:p w14:paraId="3D8CF865" w14:textId="1AC42F51" w:rsidR="00FE09F7" w:rsidRPr="009A0C1F" w:rsidRDefault="00FE09F7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36643B" w14:textId="7CED7ACD" w:rsidR="00FE09F7" w:rsidRPr="009A0C1F" w:rsidRDefault="00FE09F7" w:rsidP="00FE09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25641AD" w14:textId="4A2ABAFA" w:rsidR="00FE09F7" w:rsidRPr="009A0C1F" w:rsidRDefault="00FE09F7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9F7" w:rsidRPr="00EF3608" w14:paraId="47308B9A" w14:textId="77777777" w:rsidTr="006D4D14">
        <w:tc>
          <w:tcPr>
            <w:tcW w:w="3776" w:type="dxa"/>
          </w:tcPr>
          <w:p w14:paraId="30E6342E" w14:textId="77777777" w:rsidR="00DB1420" w:rsidRPr="009A0C1F" w:rsidRDefault="00DB1420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A6C919F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1B2A20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72BCB4A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22C289" w14:textId="194B72E3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DB46C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4F64FC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1D18A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B1420" w:rsidRPr="00EF3608" w14:paraId="0EC3A9B4" w14:textId="77777777" w:rsidTr="006D4D14">
        <w:tc>
          <w:tcPr>
            <w:tcW w:w="3776" w:type="dxa"/>
          </w:tcPr>
          <w:p w14:paraId="2C685F13" w14:textId="77777777" w:rsidR="00DB1420" w:rsidRPr="009A0C1F" w:rsidRDefault="00DB1420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4" w:type="dxa"/>
            <w:gridSpan w:val="7"/>
          </w:tcPr>
          <w:p w14:paraId="3B14245C" w14:textId="77777777" w:rsidR="00DB1420" w:rsidRPr="009A0C1F" w:rsidRDefault="00DB1420" w:rsidP="00E62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09F7" w:rsidRPr="00EF3608" w14:paraId="4DE0025C" w14:textId="77777777" w:rsidTr="006D4D14">
        <w:tc>
          <w:tcPr>
            <w:tcW w:w="3776" w:type="dxa"/>
          </w:tcPr>
          <w:p w14:paraId="03520E6C" w14:textId="09F03D0C" w:rsidR="00DB1420" w:rsidRPr="009A0C1F" w:rsidRDefault="00DB1420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หนี้สูญและหนี้สงสัยจะสูญของเงินให้กู้ยืม</w:t>
            </w:r>
            <w:r w:rsidR="00F25A28" w:rsidRPr="009A0C1F">
              <w:rPr>
                <w:rFonts w:ascii="Angsana New" w:hAnsi="Angsana New"/>
                <w:sz w:val="30"/>
                <w:szCs w:val="30"/>
                <w:cs/>
              </w:rPr>
              <w:t>และดอกเบี้ยค้างรับ</w:t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69" w:type="dxa"/>
          </w:tcPr>
          <w:p w14:paraId="7E000944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07335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0F00B29D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0FC44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A7E43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ACE12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05A95" w14:textId="77777777" w:rsidR="00DB1420" w:rsidRPr="009A0C1F" w:rsidRDefault="00DB1420" w:rsidP="00E62DF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6DB9" w:rsidRPr="00335A23" w14:paraId="068FD1E5" w14:textId="77777777" w:rsidTr="006D4D14">
        <w:tc>
          <w:tcPr>
            <w:tcW w:w="3776" w:type="dxa"/>
          </w:tcPr>
          <w:p w14:paraId="25C76368" w14:textId="196C4769" w:rsidR="000E6DB9" w:rsidRPr="009A0C1F" w:rsidRDefault="000E6DB9" w:rsidP="000E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6D3D5A68" w14:textId="27391278" w:rsidR="000E6DB9" w:rsidRPr="009A0C1F" w:rsidRDefault="00396B26" w:rsidP="000E6DB9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2.69</w:t>
            </w:r>
          </w:p>
        </w:tc>
        <w:tc>
          <w:tcPr>
            <w:tcW w:w="270" w:type="dxa"/>
          </w:tcPr>
          <w:p w14:paraId="65C22883" w14:textId="77777777" w:rsidR="000E6DB9" w:rsidRPr="009A0C1F" w:rsidRDefault="000E6DB9" w:rsidP="000E6DB9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499169C" w14:textId="6C6B97FD" w:rsidR="000E6DB9" w:rsidRPr="00335A23" w:rsidRDefault="000E6DB9" w:rsidP="000E6DB9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0054386" w14:textId="77777777" w:rsidR="000E6DB9" w:rsidRPr="00335A23" w:rsidRDefault="000E6DB9" w:rsidP="000E6DB9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FC5840" w14:textId="38A9A8FC" w:rsidR="000E6DB9" w:rsidRPr="00335A23" w:rsidRDefault="00D064C7" w:rsidP="000E6DB9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18.94</w:t>
            </w:r>
          </w:p>
        </w:tc>
        <w:tc>
          <w:tcPr>
            <w:tcW w:w="270" w:type="dxa"/>
          </w:tcPr>
          <w:p w14:paraId="1FD270A9" w14:textId="77777777" w:rsidR="000E6DB9" w:rsidRPr="00335A23" w:rsidRDefault="000E6DB9" w:rsidP="000E6DB9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38BBF7" w14:textId="63F49D71" w:rsidR="000E6DB9" w:rsidRPr="00335A23" w:rsidRDefault="000E6DB9" w:rsidP="000E6DB9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12562107" w14:textId="77777777" w:rsidR="00904EEB" w:rsidRPr="00F66961" w:rsidRDefault="00904EEB">
      <w:pPr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70"/>
        <w:gridCol w:w="1170"/>
      </w:tblGrid>
      <w:tr w:rsidR="0072257F" w:rsidRPr="00EF3608" w14:paraId="75CB28E2" w14:textId="77777777" w:rsidTr="006D4D14">
        <w:tc>
          <w:tcPr>
            <w:tcW w:w="3780" w:type="dxa"/>
          </w:tcPr>
          <w:p w14:paraId="0D3DBD3F" w14:textId="77777777" w:rsidR="0072257F" w:rsidRPr="00EF3608" w:rsidRDefault="0072257F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br w:type="page"/>
            </w:r>
            <w:r w:rsidRPr="00EF3608"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65CEE3AB" w14:textId="77DDF0D9" w:rsidR="0072257F" w:rsidRPr="00EF3608" w:rsidRDefault="0072257F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431BC4" w14:textId="77777777" w:rsidR="0072257F" w:rsidRPr="00EF3608" w:rsidRDefault="0072257F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511C54E" w14:textId="20711B29" w:rsidR="0072257F" w:rsidRPr="00EF3608" w:rsidRDefault="0072257F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494B29A5" w14:textId="77777777" w:rsidTr="006D4D14">
        <w:tc>
          <w:tcPr>
            <w:tcW w:w="3780" w:type="dxa"/>
          </w:tcPr>
          <w:p w14:paraId="0DEC675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5CE46" w14:textId="7264B43E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E07207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74F7D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C554DB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47347" w14:textId="35333E57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6D172AE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D6D8E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7391072D" w14:textId="77777777" w:rsidTr="006D4D14">
        <w:tc>
          <w:tcPr>
            <w:tcW w:w="3780" w:type="dxa"/>
          </w:tcPr>
          <w:p w14:paraId="63898D1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F65F4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CB2224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9BE75" w14:textId="3BEC47B5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0E6D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6C5EF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479C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141BDB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7BBEB" w14:textId="5EA1C079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0E6DB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4EEB" w:rsidRPr="00EF3608" w14:paraId="2F7CD8C9" w14:textId="77777777" w:rsidTr="000000EC">
        <w:trPr>
          <w:trHeight w:val="272"/>
        </w:trPr>
        <w:tc>
          <w:tcPr>
            <w:tcW w:w="3780" w:type="dxa"/>
          </w:tcPr>
          <w:p w14:paraId="1DCD48B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76BD95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52EE2025" w14:textId="77777777" w:rsidTr="006D4D14">
        <w:tc>
          <w:tcPr>
            <w:tcW w:w="3780" w:type="dxa"/>
          </w:tcPr>
          <w:p w14:paraId="6395611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74BBD4C0" w14:textId="5AB24DF8" w:rsidR="00904EEB" w:rsidRPr="003352D6" w:rsidRDefault="00396B26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9.94</w:t>
            </w:r>
          </w:p>
        </w:tc>
        <w:tc>
          <w:tcPr>
            <w:tcW w:w="270" w:type="dxa"/>
            <w:shd w:val="clear" w:color="auto" w:fill="auto"/>
          </w:tcPr>
          <w:p w14:paraId="64DDB891" w14:textId="77777777" w:rsidR="00904EEB" w:rsidRPr="003352D6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FE8565" w14:textId="76A62655" w:rsidR="00904EEB" w:rsidRPr="00EF3608" w:rsidRDefault="000E6DB9" w:rsidP="000E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3.77</w:t>
            </w:r>
          </w:p>
        </w:tc>
        <w:tc>
          <w:tcPr>
            <w:tcW w:w="270" w:type="dxa"/>
            <w:shd w:val="clear" w:color="auto" w:fill="auto"/>
          </w:tcPr>
          <w:p w14:paraId="47502AB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828836" w14:textId="31D3ECCB" w:rsidR="00904EEB" w:rsidRPr="00EF3608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B07D7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CB50F8" w14:textId="352AA135" w:rsidR="00904EEB" w:rsidRPr="00EF3608" w:rsidRDefault="000E6DB9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EEB" w:rsidRPr="00EF3608" w14:paraId="2B126CC6" w14:textId="77777777" w:rsidTr="006D4D14">
        <w:tc>
          <w:tcPr>
            <w:tcW w:w="3780" w:type="dxa"/>
          </w:tcPr>
          <w:p w14:paraId="1454146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A012B3" w14:textId="17602EB6" w:rsidR="00904EEB" w:rsidRPr="003352D6" w:rsidRDefault="00396B26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D92A3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2FFA6852" w14:textId="77777777" w:rsidR="00904EEB" w:rsidRPr="003352D6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80DF0B" w14:textId="0C5A1361" w:rsidR="00904EEB" w:rsidRPr="00EF3608" w:rsidRDefault="000E6DB9" w:rsidP="000E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4.91</w:t>
            </w:r>
          </w:p>
        </w:tc>
        <w:tc>
          <w:tcPr>
            <w:tcW w:w="270" w:type="dxa"/>
            <w:shd w:val="clear" w:color="auto" w:fill="auto"/>
          </w:tcPr>
          <w:p w14:paraId="4EF966E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ECEDA7" w14:textId="0A412C3C" w:rsidR="00904EEB" w:rsidRPr="00EF3608" w:rsidRDefault="00396B2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0.70</w:t>
            </w:r>
          </w:p>
        </w:tc>
        <w:tc>
          <w:tcPr>
            <w:tcW w:w="270" w:type="dxa"/>
            <w:shd w:val="clear" w:color="auto" w:fill="auto"/>
          </w:tcPr>
          <w:p w14:paraId="2C65FBA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751E25" w14:textId="05AC0E99" w:rsidR="00904EEB" w:rsidRPr="00EF3608" w:rsidRDefault="000E6DB9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1.94</w:t>
            </w:r>
          </w:p>
        </w:tc>
      </w:tr>
      <w:tr w:rsidR="00904EEB" w:rsidRPr="00EF3608" w14:paraId="69A1DF57" w14:textId="77777777" w:rsidTr="006D4D14">
        <w:trPr>
          <w:trHeight w:val="442"/>
        </w:trPr>
        <w:tc>
          <w:tcPr>
            <w:tcW w:w="3780" w:type="dxa"/>
          </w:tcPr>
          <w:p w14:paraId="7CE3C10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0B588" w14:textId="19357F13" w:rsidR="00904EEB" w:rsidRPr="003352D6" w:rsidRDefault="00396B26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14.5</w:t>
            </w:r>
            <w:r w:rsidR="00D92A3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6F0FEA5" w14:textId="77777777" w:rsidR="00904EEB" w:rsidRPr="003352D6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CA6D" w14:textId="7808F7C7" w:rsidR="00904EEB" w:rsidRPr="000E6DB9" w:rsidRDefault="000E6DB9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DB9">
              <w:rPr>
                <w:rFonts w:ascii="Angsana New" w:hAnsi="Angsana New"/>
                <w:b/>
                <w:bCs/>
                <w:sz w:val="30"/>
                <w:szCs w:val="30"/>
              </w:rPr>
              <w:t>8.68</w:t>
            </w:r>
          </w:p>
        </w:tc>
        <w:tc>
          <w:tcPr>
            <w:tcW w:w="270" w:type="dxa"/>
            <w:shd w:val="clear" w:color="auto" w:fill="auto"/>
          </w:tcPr>
          <w:p w14:paraId="0A1359D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A6752" w14:textId="13D18231" w:rsidR="00904EEB" w:rsidRPr="00EF3608" w:rsidRDefault="00396B2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0.70</w:t>
            </w:r>
          </w:p>
        </w:tc>
        <w:tc>
          <w:tcPr>
            <w:tcW w:w="270" w:type="dxa"/>
            <w:shd w:val="clear" w:color="auto" w:fill="auto"/>
          </w:tcPr>
          <w:p w14:paraId="440A82F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E1C55" w14:textId="05F578DE" w:rsidR="00904EEB" w:rsidRPr="00EF3608" w:rsidRDefault="000E6DB9" w:rsidP="00722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DB9">
              <w:rPr>
                <w:rFonts w:ascii="Angsana New" w:hAnsi="Angsana New"/>
                <w:b/>
                <w:bCs/>
                <w:sz w:val="30"/>
                <w:szCs w:val="30"/>
              </w:rPr>
              <w:t>1.94</w:t>
            </w:r>
          </w:p>
        </w:tc>
      </w:tr>
    </w:tbl>
    <w:p w14:paraId="7A32A318" w14:textId="77777777" w:rsidR="00055F8E" w:rsidRPr="00F66961" w:rsidRDefault="00055F8E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1"/>
        <w:gridCol w:w="1260"/>
        <w:gridCol w:w="270"/>
        <w:gridCol w:w="1170"/>
        <w:gridCol w:w="261"/>
        <w:gridCol w:w="1098"/>
        <w:gridCol w:w="270"/>
        <w:gridCol w:w="1170"/>
      </w:tblGrid>
      <w:tr w:rsidR="008A3853" w:rsidRPr="00EF3608" w14:paraId="1BD443A7" w14:textId="77777777" w:rsidTr="00B63D7B">
        <w:trPr>
          <w:tblHeader/>
        </w:trPr>
        <w:tc>
          <w:tcPr>
            <w:tcW w:w="3771" w:type="dxa"/>
          </w:tcPr>
          <w:p w14:paraId="1EF24994" w14:textId="77777777" w:rsidR="008A3853" w:rsidRPr="00EF3608" w:rsidRDefault="008A3853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br w:type="page"/>
            </w:r>
            <w:r w:rsidRPr="00EF3608">
              <w:rPr>
                <w:rFonts w:ascii="Angsana New" w:hAnsi="Angsana New"/>
                <w:sz w:val="30"/>
                <w:szCs w:val="30"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388B5A9A" w14:textId="0B30569C" w:rsidR="008A3853" w:rsidRPr="00EF3608" w:rsidRDefault="008A3853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5955D3C" w14:textId="77777777" w:rsidR="008A3853" w:rsidRPr="00EF3608" w:rsidRDefault="008A3853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1036A7E9" w14:textId="4C8C8D0A" w:rsidR="008A3853" w:rsidRPr="00EF3608" w:rsidRDefault="008A3853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853" w:rsidRPr="00EF3608" w14:paraId="5BE59A1E" w14:textId="77777777" w:rsidTr="002E367C">
        <w:trPr>
          <w:tblHeader/>
        </w:trPr>
        <w:tc>
          <w:tcPr>
            <w:tcW w:w="3771" w:type="dxa"/>
          </w:tcPr>
          <w:p w14:paraId="3934256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8AA733" w14:textId="23259B09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23D02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2101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737F5689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727A7FF" w14:textId="05E7A13A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764E6EF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FC3E1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A3853" w:rsidRPr="00EF3608" w14:paraId="0340EF02" w14:textId="77777777" w:rsidTr="002E367C">
        <w:trPr>
          <w:tblHeader/>
        </w:trPr>
        <w:tc>
          <w:tcPr>
            <w:tcW w:w="3771" w:type="dxa"/>
          </w:tcPr>
          <w:p w14:paraId="1256547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3B58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4878A0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813A7" w14:textId="4EB31ABB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0E6D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1CA6BBF8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385EBD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3B478C9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A71EA" w14:textId="7630DC1D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0E6DB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4EEB" w:rsidRPr="00EF3608" w14:paraId="16C1B9EB" w14:textId="77777777" w:rsidTr="00B63D7B">
        <w:trPr>
          <w:tblHeader/>
        </w:trPr>
        <w:tc>
          <w:tcPr>
            <w:tcW w:w="3771" w:type="dxa"/>
          </w:tcPr>
          <w:p w14:paraId="6D1DE0C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2E448C29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3853" w:rsidRPr="00EF3608" w14:paraId="59A9EA3E" w14:textId="77777777" w:rsidTr="002E367C">
        <w:tc>
          <w:tcPr>
            <w:tcW w:w="3771" w:type="dxa"/>
          </w:tcPr>
          <w:p w14:paraId="2106289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450EA60" w14:textId="0B19F04A" w:rsidR="00904EEB" w:rsidRPr="00EF3608" w:rsidRDefault="00396B26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C287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E90A90" w14:textId="3E86ED99" w:rsidR="00904EEB" w:rsidRPr="00EF3608" w:rsidRDefault="000E6DB9" w:rsidP="000E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4470C0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4A560F4" w14:textId="5B35DBAB" w:rsidR="00904EEB" w:rsidRPr="00EF3608" w:rsidRDefault="00396B26" w:rsidP="009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3.40</w:t>
            </w:r>
          </w:p>
        </w:tc>
        <w:tc>
          <w:tcPr>
            <w:tcW w:w="270" w:type="dxa"/>
            <w:shd w:val="clear" w:color="auto" w:fill="auto"/>
          </w:tcPr>
          <w:p w14:paraId="1785468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EC935" w14:textId="1E30E8B7" w:rsidR="00904EEB" w:rsidRPr="00EF3608" w:rsidRDefault="000E6DB9" w:rsidP="000E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8A3853" w:rsidRPr="00EF3608" w14:paraId="0A970243" w14:textId="77777777" w:rsidTr="002E367C">
        <w:tc>
          <w:tcPr>
            <w:tcW w:w="3771" w:type="dxa"/>
          </w:tcPr>
          <w:p w14:paraId="668C2D4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2AB10390" w14:textId="35F8A117" w:rsidR="00904EEB" w:rsidRPr="00EF3608" w:rsidRDefault="00396B26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16.87</w:t>
            </w:r>
          </w:p>
        </w:tc>
        <w:tc>
          <w:tcPr>
            <w:tcW w:w="270" w:type="dxa"/>
            <w:shd w:val="clear" w:color="auto" w:fill="auto"/>
          </w:tcPr>
          <w:p w14:paraId="63E262D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F67611" w14:textId="47193B40" w:rsidR="00904EEB" w:rsidRPr="00EF3608" w:rsidRDefault="000E6DB9" w:rsidP="000E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15.61</w:t>
            </w:r>
          </w:p>
        </w:tc>
        <w:tc>
          <w:tcPr>
            <w:tcW w:w="261" w:type="dxa"/>
            <w:shd w:val="clear" w:color="auto" w:fill="auto"/>
          </w:tcPr>
          <w:p w14:paraId="501C719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E3DD091" w14:textId="3C392489" w:rsidR="00904EEB" w:rsidRPr="00EF3608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7745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AE94FF" w14:textId="60CC71A6" w:rsidR="00904EEB" w:rsidRPr="00EF3608" w:rsidRDefault="000E6DB9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6B26" w:rsidRPr="00EF3608" w14:paraId="686995F8" w14:textId="77777777" w:rsidTr="002E367C">
        <w:tc>
          <w:tcPr>
            <w:tcW w:w="3771" w:type="dxa"/>
          </w:tcPr>
          <w:p w14:paraId="6477E9B0" w14:textId="6395E96F" w:rsidR="00396B26" w:rsidRPr="00EF3608" w:rsidRDefault="00396B2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260" w:type="dxa"/>
            <w:shd w:val="clear" w:color="auto" w:fill="auto"/>
          </w:tcPr>
          <w:p w14:paraId="674CF5ED" w14:textId="5A1276E4" w:rsidR="00396B26" w:rsidRDefault="00ED17E5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5.71</w:t>
            </w:r>
          </w:p>
        </w:tc>
        <w:tc>
          <w:tcPr>
            <w:tcW w:w="270" w:type="dxa"/>
            <w:shd w:val="clear" w:color="auto" w:fill="auto"/>
          </w:tcPr>
          <w:p w14:paraId="0E838202" w14:textId="77777777" w:rsidR="00396B26" w:rsidRPr="00EF3608" w:rsidRDefault="00396B2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1F3255" w14:textId="00BDA09E" w:rsidR="00396B26" w:rsidRPr="000E6DB9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5DADC24" w14:textId="77777777" w:rsidR="00396B26" w:rsidRPr="00EF3608" w:rsidRDefault="00396B2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83C352F" w14:textId="3F73493C" w:rsidR="00396B26" w:rsidRDefault="00B84B02" w:rsidP="00B8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3.47</w:t>
            </w:r>
          </w:p>
        </w:tc>
        <w:tc>
          <w:tcPr>
            <w:tcW w:w="270" w:type="dxa"/>
            <w:shd w:val="clear" w:color="auto" w:fill="auto"/>
          </w:tcPr>
          <w:p w14:paraId="48D11953" w14:textId="77777777" w:rsidR="00396B26" w:rsidRPr="00EF3608" w:rsidRDefault="00396B26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C56969" w14:textId="524BBBAD" w:rsidR="00396B26" w:rsidRPr="000E6DB9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A3853" w:rsidRPr="00EF3608" w14:paraId="54FD5651" w14:textId="77777777" w:rsidTr="002E367C">
        <w:tc>
          <w:tcPr>
            <w:tcW w:w="3771" w:type="dxa"/>
          </w:tcPr>
          <w:p w14:paraId="5E3E6F1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39ED9A" w14:textId="16B23F4C" w:rsidR="00904EEB" w:rsidRPr="00EF3608" w:rsidRDefault="00396B26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9.</w:t>
            </w:r>
            <w:r w:rsidR="00A000A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5CF1A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AF832A" w14:textId="2E02DA8C" w:rsidR="00904EEB" w:rsidRPr="00EF3608" w:rsidRDefault="000E6DB9" w:rsidP="000E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8.06</w:t>
            </w:r>
          </w:p>
        </w:tc>
        <w:tc>
          <w:tcPr>
            <w:tcW w:w="261" w:type="dxa"/>
            <w:shd w:val="clear" w:color="auto" w:fill="auto"/>
          </w:tcPr>
          <w:p w14:paraId="2D47A08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FE60C59" w14:textId="6E781131" w:rsidR="00904EEB" w:rsidRPr="00EF3608" w:rsidRDefault="00396B26" w:rsidP="009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7.88</w:t>
            </w:r>
          </w:p>
        </w:tc>
        <w:tc>
          <w:tcPr>
            <w:tcW w:w="270" w:type="dxa"/>
            <w:shd w:val="clear" w:color="auto" w:fill="auto"/>
          </w:tcPr>
          <w:p w14:paraId="277479B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6F2579" w14:textId="4FA8E84D" w:rsidR="00904EEB" w:rsidRPr="00EF3608" w:rsidRDefault="000E6DB9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DB9">
              <w:rPr>
                <w:rFonts w:ascii="Angsana New" w:hAnsi="Angsana New"/>
                <w:sz w:val="30"/>
                <w:szCs w:val="30"/>
              </w:rPr>
              <w:t>5.88</w:t>
            </w:r>
          </w:p>
        </w:tc>
      </w:tr>
      <w:tr w:rsidR="008A3853" w:rsidRPr="00EF3608" w14:paraId="52A5F5A9" w14:textId="77777777" w:rsidTr="002E367C">
        <w:tc>
          <w:tcPr>
            <w:tcW w:w="3771" w:type="dxa"/>
          </w:tcPr>
          <w:p w14:paraId="15E5469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17DD9" w14:textId="774F7F00" w:rsidR="00904EEB" w:rsidRPr="00EF3608" w:rsidRDefault="001B7C65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32.24</w:t>
            </w:r>
          </w:p>
        </w:tc>
        <w:tc>
          <w:tcPr>
            <w:tcW w:w="270" w:type="dxa"/>
            <w:shd w:val="clear" w:color="auto" w:fill="auto"/>
          </w:tcPr>
          <w:p w14:paraId="5AD5BEC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3D28C" w14:textId="6A06A84D" w:rsidR="00904EEB" w:rsidRPr="000C10DB" w:rsidRDefault="000E6DB9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0DB">
              <w:rPr>
                <w:rFonts w:ascii="Angsana New" w:hAnsi="Angsana New"/>
                <w:b/>
                <w:bCs/>
                <w:sz w:val="30"/>
                <w:szCs w:val="30"/>
              </w:rPr>
              <w:t>23.67</w:t>
            </w:r>
          </w:p>
        </w:tc>
        <w:tc>
          <w:tcPr>
            <w:tcW w:w="261" w:type="dxa"/>
            <w:shd w:val="clear" w:color="auto" w:fill="auto"/>
          </w:tcPr>
          <w:p w14:paraId="0EB115EF" w14:textId="77777777" w:rsidR="00904EEB" w:rsidRPr="000C10DB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339D5" w14:textId="237CBDD9" w:rsidR="00904EEB" w:rsidRPr="000C10DB" w:rsidRDefault="00396B26" w:rsidP="009E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26CB">
              <w:rPr>
                <w:rFonts w:ascii="Angsana New" w:hAnsi="Angsana New"/>
                <w:b/>
                <w:bCs/>
                <w:sz w:val="30"/>
                <w:szCs w:val="30"/>
              </w:rPr>
              <w:t>4.75</w:t>
            </w:r>
          </w:p>
        </w:tc>
        <w:tc>
          <w:tcPr>
            <w:tcW w:w="270" w:type="dxa"/>
            <w:shd w:val="clear" w:color="auto" w:fill="auto"/>
          </w:tcPr>
          <w:p w14:paraId="22EE6936" w14:textId="77777777" w:rsidR="00904EEB" w:rsidRPr="000C10DB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70560" w14:textId="6DCBF808" w:rsidR="00904EEB" w:rsidRPr="000C10DB" w:rsidRDefault="000E6DB9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0DB">
              <w:rPr>
                <w:rFonts w:ascii="Angsana New" w:hAnsi="Angsana New"/>
                <w:b/>
                <w:bCs/>
                <w:sz w:val="30"/>
                <w:szCs w:val="30"/>
              </w:rPr>
              <w:t>5.93</w:t>
            </w:r>
          </w:p>
        </w:tc>
      </w:tr>
    </w:tbl>
    <w:p w14:paraId="43CE40AA" w14:textId="77777777" w:rsidR="00BB18F5" w:rsidRPr="00F66961" w:rsidRDefault="00BB18F5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70"/>
        <w:gridCol w:w="1170"/>
      </w:tblGrid>
      <w:tr w:rsidR="00E23C79" w:rsidRPr="00EF3608" w14:paraId="4842DD47" w14:textId="77777777" w:rsidTr="006B6FD8">
        <w:tc>
          <w:tcPr>
            <w:tcW w:w="3780" w:type="dxa"/>
          </w:tcPr>
          <w:p w14:paraId="5A93A5A7" w14:textId="77777777" w:rsidR="00E23C79" w:rsidRPr="00EF3608" w:rsidRDefault="00E23C79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เจ้าหนี้และเงินทดรองจ่ายจากกิจการ</w:t>
            </w:r>
          </w:p>
        </w:tc>
        <w:tc>
          <w:tcPr>
            <w:tcW w:w="2700" w:type="dxa"/>
            <w:gridSpan w:val="3"/>
          </w:tcPr>
          <w:p w14:paraId="0516B56C" w14:textId="3DE92BF8" w:rsidR="00E23C79" w:rsidRPr="00EF3608" w:rsidRDefault="00E23C79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31C3DD" w14:textId="77777777" w:rsidR="00E23C79" w:rsidRPr="00EF3608" w:rsidRDefault="00E23C79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451269B" w14:textId="5E32FB8C" w:rsidR="00E23C79" w:rsidRPr="00EF3608" w:rsidRDefault="00E23C79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24C6A93D" w14:textId="77777777" w:rsidTr="006B6FD8">
        <w:tc>
          <w:tcPr>
            <w:tcW w:w="3780" w:type="dxa"/>
          </w:tcPr>
          <w:p w14:paraId="482FC5E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ที่เกี่ยวข้องกัน (หมุนเวียน)</w:t>
            </w:r>
          </w:p>
        </w:tc>
        <w:tc>
          <w:tcPr>
            <w:tcW w:w="1260" w:type="dxa"/>
          </w:tcPr>
          <w:p w14:paraId="6BC747D0" w14:textId="623A4C60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571AF929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D58AD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B3B1D23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99DD0" w14:textId="5EDC1EDF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887DCBA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2B8CD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5F1DA3C2" w14:textId="77777777" w:rsidTr="006B6FD8">
        <w:tc>
          <w:tcPr>
            <w:tcW w:w="3780" w:type="dxa"/>
          </w:tcPr>
          <w:p w14:paraId="7457452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05BC2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0FA764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9579E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6724CD6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A973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D88F5C6" w14:textId="77777777" w:rsidR="00904EEB" w:rsidRPr="00EF3608" w:rsidRDefault="00904EEB" w:rsidP="00E2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9751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4EEB" w:rsidRPr="00EF3608" w14:paraId="526E0D72" w14:textId="77777777" w:rsidTr="006B6FD8">
        <w:tc>
          <w:tcPr>
            <w:tcW w:w="3780" w:type="dxa"/>
          </w:tcPr>
          <w:p w14:paraId="0F20305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0EBD59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0274A644" w14:textId="77777777" w:rsidTr="006B6FD8">
        <w:tc>
          <w:tcPr>
            <w:tcW w:w="3780" w:type="dxa"/>
          </w:tcPr>
          <w:p w14:paraId="6306B776" w14:textId="77777777" w:rsidR="00904EEB" w:rsidRPr="00EF3608" w:rsidRDefault="00904EEB" w:rsidP="00904E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3B91D09" w14:textId="716D5DA8" w:rsidR="00904EEB" w:rsidRPr="00EF3608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9B9CB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E608" w14:textId="77777777" w:rsidR="00904EEB" w:rsidRPr="00EF3608" w:rsidRDefault="00904EEB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09AA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A8330" w14:textId="3BE601EE" w:rsidR="00904EEB" w:rsidRPr="00EF3608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67A5F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62921" w14:textId="3F79D77F" w:rsidR="00904EEB" w:rsidRPr="00EF3608" w:rsidRDefault="000C10D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C10DB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904EEB" w:rsidRPr="00EF3608" w14:paraId="70055C93" w14:textId="77777777" w:rsidTr="006B6FD8">
        <w:tc>
          <w:tcPr>
            <w:tcW w:w="3780" w:type="dxa"/>
          </w:tcPr>
          <w:p w14:paraId="501B38EC" w14:textId="77777777" w:rsidR="00904EEB" w:rsidRPr="00EF3608" w:rsidRDefault="00904EEB" w:rsidP="00904E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F6394BF" w14:textId="6794F58E" w:rsidR="00904EEB" w:rsidRPr="00EF3608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4E3A27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9D10B" w14:textId="1DD73CA9" w:rsidR="00904EEB" w:rsidRPr="00EF3608" w:rsidRDefault="000C10DB" w:rsidP="0028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C10DB">
              <w:rPr>
                <w:rFonts w:ascii="Angsana New" w:hAnsi="Angsana New"/>
                <w:sz w:val="30"/>
                <w:szCs w:val="30"/>
              </w:rPr>
              <w:t>0.1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757BE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EE56C" w14:textId="01E4E640" w:rsidR="00904EEB" w:rsidRPr="00EF3608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5422E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CC8488" w14:textId="5B6C910A" w:rsidR="00904EEB" w:rsidRPr="00EF3608" w:rsidRDefault="000C10DB" w:rsidP="000C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C10DB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396B26" w:rsidRPr="00EF3608" w14:paraId="482EAB66" w14:textId="77777777" w:rsidTr="006B6FD8">
        <w:tc>
          <w:tcPr>
            <w:tcW w:w="3780" w:type="dxa"/>
          </w:tcPr>
          <w:p w14:paraId="45FD7398" w14:textId="332A3FE8" w:rsidR="00396B26" w:rsidRPr="00EF3608" w:rsidRDefault="00396B26" w:rsidP="00396B2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260" w:type="dxa"/>
          </w:tcPr>
          <w:p w14:paraId="27485CAC" w14:textId="64AEEF6F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1.24</w:t>
            </w:r>
          </w:p>
        </w:tc>
        <w:tc>
          <w:tcPr>
            <w:tcW w:w="270" w:type="dxa"/>
          </w:tcPr>
          <w:p w14:paraId="1E17ECC8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37446" w14:textId="6DF8DC4A" w:rsidR="00396B26" w:rsidRPr="000C10DB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F05D13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F6BDB" w14:textId="03E03837" w:rsidR="00396B26" w:rsidRPr="00EF3608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0.70</w:t>
            </w:r>
          </w:p>
        </w:tc>
        <w:tc>
          <w:tcPr>
            <w:tcW w:w="270" w:type="dxa"/>
          </w:tcPr>
          <w:p w14:paraId="7449951C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A4A3C" w14:textId="3ABED429" w:rsidR="00396B26" w:rsidRPr="000C10DB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96B26" w:rsidRPr="00EF3608" w14:paraId="7C3076B9" w14:textId="77777777" w:rsidTr="006B6FD8">
        <w:tc>
          <w:tcPr>
            <w:tcW w:w="3780" w:type="dxa"/>
          </w:tcPr>
          <w:p w14:paraId="18BD6752" w14:textId="77777777" w:rsidR="00396B26" w:rsidRPr="00EF3608" w:rsidRDefault="00396B26" w:rsidP="00396B2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6844" w14:textId="5416138D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1.24</w:t>
            </w:r>
          </w:p>
        </w:tc>
        <w:tc>
          <w:tcPr>
            <w:tcW w:w="270" w:type="dxa"/>
          </w:tcPr>
          <w:p w14:paraId="4379CA60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559E44" w14:textId="4F81B71A" w:rsidR="00396B26" w:rsidRPr="000C10DB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0DB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19A564EE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1DCA36" w14:textId="26451604" w:rsidR="00396B26" w:rsidRPr="00EF3608" w:rsidRDefault="00396B26" w:rsidP="006B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0.70</w:t>
            </w:r>
          </w:p>
        </w:tc>
        <w:tc>
          <w:tcPr>
            <w:tcW w:w="270" w:type="dxa"/>
          </w:tcPr>
          <w:p w14:paraId="06E36BF6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B17709" w14:textId="01011353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</w:tr>
      <w:tr w:rsidR="00396B26" w:rsidRPr="00EF3608" w14:paraId="7B83B21C" w14:textId="77777777" w:rsidTr="006B6FD8">
        <w:tc>
          <w:tcPr>
            <w:tcW w:w="3780" w:type="dxa"/>
          </w:tcPr>
          <w:p w14:paraId="55AB3E5C" w14:textId="57798DD3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เจ้าหนี้เงินมัดจำค่าเช่าและค่าบริการ</w:t>
            </w:r>
          </w:p>
        </w:tc>
        <w:tc>
          <w:tcPr>
            <w:tcW w:w="2700" w:type="dxa"/>
            <w:gridSpan w:val="3"/>
          </w:tcPr>
          <w:p w14:paraId="5A32A0E2" w14:textId="26C5312D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648D1B" w14:textId="0DFB108E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52D35E" w14:textId="7703EA4C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B26" w:rsidRPr="00EF3608" w14:paraId="743FF01F" w14:textId="77777777" w:rsidTr="006B6FD8">
        <w:tc>
          <w:tcPr>
            <w:tcW w:w="3780" w:type="dxa"/>
          </w:tcPr>
          <w:p w14:paraId="0654CAC5" w14:textId="1E686DAE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0" w:type="dxa"/>
          </w:tcPr>
          <w:p w14:paraId="7DF39EEF" w14:textId="3BD3936A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6253FF2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12E9F9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6A6E51A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AFE2A6" w14:textId="117CA5FE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596C9BB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C5D317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96B26" w:rsidRPr="00EF3608" w14:paraId="713FB198" w14:textId="77777777" w:rsidTr="006B6FD8">
        <w:tc>
          <w:tcPr>
            <w:tcW w:w="3780" w:type="dxa"/>
          </w:tcPr>
          <w:p w14:paraId="53EBBC23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9D73B1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46C1322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6E447" w14:textId="214134B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106B55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27929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D1F1F90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AD951" w14:textId="7B47A4E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96B26" w:rsidRPr="00EF3608" w14:paraId="48CA9E43" w14:textId="77777777" w:rsidTr="006B6FD8">
        <w:tc>
          <w:tcPr>
            <w:tcW w:w="3780" w:type="dxa"/>
          </w:tcPr>
          <w:p w14:paraId="338D04C3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FC8016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6B26" w:rsidRPr="00EF3608" w14:paraId="21BE33F1" w14:textId="77777777" w:rsidTr="006B6FD8">
        <w:tc>
          <w:tcPr>
            <w:tcW w:w="3780" w:type="dxa"/>
          </w:tcPr>
          <w:p w14:paraId="20265B1D" w14:textId="77777777" w:rsidR="00396B26" w:rsidRPr="00EF3608" w:rsidRDefault="00396B26" w:rsidP="00396B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823B27" w14:textId="3B83EE9A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0.77</w:t>
            </w:r>
          </w:p>
        </w:tc>
        <w:tc>
          <w:tcPr>
            <w:tcW w:w="270" w:type="dxa"/>
          </w:tcPr>
          <w:p w14:paraId="71243C47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296C67" w14:textId="41AD421A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306197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1CC435" w14:textId="67F24B1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0.67</w:t>
            </w:r>
          </w:p>
        </w:tc>
        <w:tc>
          <w:tcPr>
            <w:tcW w:w="270" w:type="dxa"/>
          </w:tcPr>
          <w:p w14:paraId="37A003BD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BC4560" w14:textId="77777777" w:rsidR="00396B26" w:rsidRPr="00EF3608" w:rsidRDefault="00396B26" w:rsidP="0039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</w:tr>
    </w:tbl>
    <w:p w14:paraId="5659285F" w14:textId="77777777" w:rsidR="00055F8E" w:rsidRPr="004C72F8" w:rsidRDefault="00055F8E" w:rsidP="00DB0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32"/>
          <w:szCs w:val="32"/>
        </w:rPr>
      </w:pPr>
    </w:p>
    <w:p w14:paraId="472444FC" w14:textId="6AAC3EBA" w:rsidR="003B2286" w:rsidRDefault="005856E4" w:rsidP="003B2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</w:t>
      </w:r>
      <w:r w:rsidR="00F677DC">
        <w:rPr>
          <w:rFonts w:ascii="Angsana New" w:hAnsi="Angsana New" w:hint="cs"/>
          <w:sz w:val="30"/>
          <w:szCs w:val="30"/>
          <w:cs/>
        </w:rPr>
        <w:t>และดอกเบี้ยค้างจ่าย</w:t>
      </w:r>
      <w:r w:rsidRPr="00EF3608">
        <w:rPr>
          <w:rFonts w:ascii="Angsana New" w:hAnsi="Angsana New"/>
          <w:sz w:val="30"/>
          <w:szCs w:val="30"/>
          <w:cs/>
        </w:rPr>
        <w:t>จากกิจการที่เกี่ยวข้องกันสำหรับงวด</w:t>
      </w:r>
      <w:r w:rsidR="005D2D1C">
        <w:rPr>
          <w:rFonts w:ascii="Angsana New" w:hAnsi="Angsana New" w:hint="cs"/>
          <w:sz w:val="30"/>
          <w:szCs w:val="30"/>
          <w:cs/>
        </w:rPr>
        <w:t>สาม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4C0705" w:rsidRPr="00EF3608">
        <w:rPr>
          <w:rFonts w:ascii="Angsana New" w:hAnsi="Angsana New"/>
          <w:sz w:val="30"/>
          <w:szCs w:val="30"/>
          <w:cs/>
        </w:rPr>
        <w:t xml:space="preserve"> </w:t>
      </w:r>
      <w:r w:rsidR="004C0705" w:rsidRPr="00EF3608">
        <w:rPr>
          <w:rFonts w:ascii="Angsana New" w:hAnsi="Angsana New"/>
          <w:sz w:val="30"/>
          <w:szCs w:val="30"/>
        </w:rPr>
        <w:t>2562</w:t>
      </w:r>
      <w:r w:rsidR="00BB39D5" w:rsidRPr="00EF3608">
        <w:rPr>
          <w:rFonts w:ascii="Angsana New" w:hAnsi="Angsana New"/>
          <w:sz w:val="30"/>
          <w:szCs w:val="30"/>
        </w:rPr>
        <w:t xml:space="preserve"> </w:t>
      </w:r>
      <w:r w:rsidR="00BB39D5"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6F9EDD42" w14:textId="64F33FF9" w:rsidR="003B2286" w:rsidRDefault="003B2286" w:rsidP="003B2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6"/>
        <w:gridCol w:w="1011"/>
        <w:gridCol w:w="282"/>
        <w:gridCol w:w="1085"/>
        <w:gridCol w:w="269"/>
        <w:gridCol w:w="1155"/>
        <w:gridCol w:w="253"/>
        <w:gridCol w:w="1058"/>
        <w:gridCol w:w="230"/>
        <w:gridCol w:w="1021"/>
        <w:gridCol w:w="238"/>
        <w:gridCol w:w="1202"/>
      </w:tblGrid>
      <w:tr w:rsidR="00A302E9" w:rsidRPr="007566AE" w14:paraId="2F52081D" w14:textId="77777777" w:rsidTr="004460A1">
        <w:trPr>
          <w:tblHeader/>
        </w:trPr>
        <w:tc>
          <w:tcPr>
            <w:tcW w:w="1736" w:type="dxa"/>
            <w:vAlign w:val="bottom"/>
          </w:tcPr>
          <w:p w14:paraId="4AF84CA8" w14:textId="77777777" w:rsidR="00A302E9" w:rsidRPr="00EF3608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  <w:vAlign w:val="bottom"/>
          </w:tcPr>
          <w:p w14:paraId="32A1A51F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7E4852CD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vAlign w:val="bottom"/>
          </w:tcPr>
          <w:p w14:paraId="379D79AF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566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302E9" w:rsidRPr="007566AE" w14:paraId="0BE0A372" w14:textId="77777777" w:rsidTr="004460A1">
        <w:trPr>
          <w:tblHeader/>
        </w:trPr>
        <w:tc>
          <w:tcPr>
            <w:tcW w:w="1736" w:type="dxa"/>
            <w:shd w:val="clear" w:color="auto" w:fill="auto"/>
            <w:vAlign w:val="bottom"/>
          </w:tcPr>
          <w:p w14:paraId="790E1CB2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2D6FC28A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386F4EF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2" w:type="dxa"/>
            <w:vAlign w:val="bottom"/>
          </w:tcPr>
          <w:p w14:paraId="5B6F55A1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934F567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B74A2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15A5B7C8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1882AC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DEEEB0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53" w:type="dxa"/>
            <w:vAlign w:val="bottom"/>
          </w:tcPr>
          <w:p w14:paraId="1677A537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709E934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vAlign w:val="bottom"/>
          </w:tcPr>
          <w:p w14:paraId="2244288A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BD3F5E6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D8D4221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F2EFA6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4A0CFA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02E9" w:rsidRPr="007566AE" w14:paraId="6D1C3BE2" w14:textId="77777777" w:rsidTr="004460A1">
        <w:trPr>
          <w:tblHeader/>
        </w:trPr>
        <w:tc>
          <w:tcPr>
            <w:tcW w:w="1736" w:type="dxa"/>
            <w:vAlign w:val="bottom"/>
          </w:tcPr>
          <w:p w14:paraId="43EB10F9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2BF70204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2" w:type="dxa"/>
            <w:vAlign w:val="bottom"/>
          </w:tcPr>
          <w:p w14:paraId="3E1519F6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A91C949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14:paraId="55E3C3F8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DE1E1C1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3" w:type="dxa"/>
            <w:vAlign w:val="bottom"/>
          </w:tcPr>
          <w:p w14:paraId="7D9E68B9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1248994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vAlign w:val="bottom"/>
          </w:tcPr>
          <w:p w14:paraId="31BEBCB9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D5AC365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vAlign w:val="bottom"/>
          </w:tcPr>
          <w:p w14:paraId="1E06F0C1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B4EE7B8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302E9" w:rsidRPr="007566AE" w14:paraId="3E5249B1" w14:textId="77777777" w:rsidTr="004460A1">
        <w:trPr>
          <w:tblHeader/>
        </w:trPr>
        <w:tc>
          <w:tcPr>
            <w:tcW w:w="1736" w:type="dxa"/>
          </w:tcPr>
          <w:p w14:paraId="6F323639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8" w:type="dxa"/>
            <w:gridSpan w:val="3"/>
          </w:tcPr>
          <w:p w14:paraId="745722EA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4DE34EBD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24507983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02E9" w:rsidRPr="007566AE" w14:paraId="748C11AE" w14:textId="77777777" w:rsidTr="004460A1">
        <w:tc>
          <w:tcPr>
            <w:tcW w:w="2747" w:type="dxa"/>
            <w:gridSpan w:val="2"/>
          </w:tcPr>
          <w:p w14:paraId="75E1E07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282" w:type="dxa"/>
          </w:tcPr>
          <w:p w14:paraId="756E2FC4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F2B64EC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CB68C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C809415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BBDBD07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9096F64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A030B7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1DCDB82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DDD1E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8CB9125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02E9" w:rsidRPr="007566AE" w14:paraId="198937AE" w14:textId="77777777" w:rsidTr="004460A1">
        <w:tc>
          <w:tcPr>
            <w:tcW w:w="1736" w:type="dxa"/>
          </w:tcPr>
          <w:p w14:paraId="3C8F26DD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เงินกู้ยืมระยะยาว</w:t>
            </w:r>
          </w:p>
        </w:tc>
        <w:tc>
          <w:tcPr>
            <w:tcW w:w="1011" w:type="dxa"/>
          </w:tcPr>
          <w:p w14:paraId="5AD2C06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622D1520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6904C4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CC4AD1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05EFEC7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  <w:tc>
          <w:tcPr>
            <w:tcW w:w="253" w:type="dxa"/>
          </w:tcPr>
          <w:p w14:paraId="076103B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D955C8" w14:textId="3C5092B5" w:rsidR="00A302E9" w:rsidRPr="007566AE" w:rsidRDefault="00396B26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</w:tcPr>
          <w:p w14:paraId="3FBCB79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5DCF9B2" w14:textId="7A18F61B" w:rsidR="00A302E9" w:rsidRPr="007566AE" w:rsidRDefault="00396B26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4963FE93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C2A303C" w14:textId="39274F25" w:rsidR="00A302E9" w:rsidRPr="007566AE" w:rsidRDefault="00396B26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273.43</w:t>
            </w:r>
          </w:p>
        </w:tc>
      </w:tr>
      <w:tr w:rsidR="00A302E9" w:rsidRPr="007566AE" w14:paraId="71833029" w14:textId="77777777" w:rsidTr="004460A1">
        <w:tc>
          <w:tcPr>
            <w:tcW w:w="1736" w:type="dxa"/>
          </w:tcPr>
          <w:p w14:paraId="4029C56F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11" w:type="dxa"/>
          </w:tcPr>
          <w:p w14:paraId="1D880825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82" w:type="dxa"/>
          </w:tcPr>
          <w:p w14:paraId="06AD3E99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472E2D" w14:textId="19B3948A" w:rsidR="00A302E9" w:rsidRPr="007566AE" w:rsidRDefault="00396B26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6.50</w:t>
            </w:r>
          </w:p>
        </w:tc>
        <w:tc>
          <w:tcPr>
            <w:tcW w:w="269" w:type="dxa"/>
          </w:tcPr>
          <w:p w14:paraId="28C34FD6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67DA9643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A5635">
              <w:rPr>
                <w:rFonts w:asciiTheme="majorBidi" w:hAnsiTheme="majorBidi" w:cstheme="majorBidi"/>
                <w:sz w:val="30"/>
                <w:szCs w:val="30"/>
              </w:rPr>
              <w:t>266.91</w:t>
            </w:r>
          </w:p>
        </w:tc>
        <w:tc>
          <w:tcPr>
            <w:tcW w:w="253" w:type="dxa"/>
          </w:tcPr>
          <w:p w14:paraId="47C37A28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322700" w14:textId="00E3C030" w:rsidR="00A302E9" w:rsidRPr="007566AE" w:rsidRDefault="00396B26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3.73</w:t>
            </w:r>
          </w:p>
        </w:tc>
        <w:tc>
          <w:tcPr>
            <w:tcW w:w="230" w:type="dxa"/>
          </w:tcPr>
          <w:p w14:paraId="6C0EF600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5005763" w14:textId="2AA652A3" w:rsidR="00A302E9" w:rsidRPr="007566AE" w:rsidRDefault="00396B26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49252E55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326F43A7" w14:textId="6C741FCA" w:rsidR="00A302E9" w:rsidRPr="007566AE" w:rsidRDefault="00396B26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270.64</w:t>
            </w:r>
          </w:p>
        </w:tc>
      </w:tr>
      <w:tr w:rsidR="00A302E9" w14:paraId="01D58001" w14:textId="77777777" w:rsidTr="004460A1">
        <w:tc>
          <w:tcPr>
            <w:tcW w:w="1736" w:type="dxa"/>
          </w:tcPr>
          <w:p w14:paraId="50DB9492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1" w:type="dxa"/>
          </w:tcPr>
          <w:p w14:paraId="12DF92AA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60A2D45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777BAB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5D03386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double" w:sz="4" w:space="0" w:color="auto"/>
            </w:tcBorders>
          </w:tcPr>
          <w:p w14:paraId="2F5584CE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635">
              <w:rPr>
                <w:rFonts w:ascii="Angsana New" w:hAnsi="Angsana New"/>
                <w:b/>
                <w:bCs/>
                <w:sz w:val="30"/>
                <w:szCs w:val="30"/>
              </w:rPr>
              <w:t>540.34</w:t>
            </w:r>
          </w:p>
        </w:tc>
        <w:tc>
          <w:tcPr>
            <w:tcW w:w="253" w:type="dxa"/>
          </w:tcPr>
          <w:p w14:paraId="7ED4A69A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F0864FF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401758A3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5AB0426D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6F127F0" w14:textId="77777777" w:rsidR="00A302E9" w:rsidRPr="007566AE" w:rsidRDefault="00A302E9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auto"/>
            </w:tcBorders>
          </w:tcPr>
          <w:p w14:paraId="5C9601F2" w14:textId="012721CD" w:rsidR="00A302E9" w:rsidRDefault="00396B26" w:rsidP="0044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544.07</w:t>
            </w:r>
          </w:p>
        </w:tc>
      </w:tr>
    </w:tbl>
    <w:p w14:paraId="19016102" w14:textId="77777777" w:rsidR="00A302E9" w:rsidRPr="004C72F8" w:rsidRDefault="00A302E9" w:rsidP="00A30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8"/>
        <w:gridCol w:w="1102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</w:tblGrid>
      <w:tr w:rsidR="00350CD6" w:rsidRPr="00EF3608" w14:paraId="1FF7CF23" w14:textId="77777777" w:rsidTr="00A9696F">
        <w:trPr>
          <w:tblHeader/>
        </w:trPr>
        <w:tc>
          <w:tcPr>
            <w:tcW w:w="1688" w:type="dxa"/>
            <w:vAlign w:val="bottom"/>
          </w:tcPr>
          <w:p w14:paraId="1CDCE74C" w14:textId="4274F8A3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2" w:type="dxa"/>
            <w:gridSpan w:val="3"/>
            <w:vAlign w:val="bottom"/>
          </w:tcPr>
          <w:p w14:paraId="5CF35845" w14:textId="54221BFD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94EA3C2" w14:textId="4DFF79E0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70A25DDD" w14:textId="7900DE08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A9696F" w:rsidRPr="00EF3608" w14:paraId="45A5C88F" w14:textId="77777777" w:rsidTr="00A9696F">
        <w:trPr>
          <w:tblHeader/>
        </w:trPr>
        <w:tc>
          <w:tcPr>
            <w:tcW w:w="1688" w:type="dxa"/>
            <w:shd w:val="clear" w:color="auto" w:fill="auto"/>
            <w:vAlign w:val="bottom"/>
          </w:tcPr>
          <w:p w14:paraId="00D24244" w14:textId="538A8F54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2" w:type="dxa"/>
            <w:vAlign w:val="bottom"/>
          </w:tcPr>
          <w:p w14:paraId="1D44E84C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906AEC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7A62D7BB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FB0A0F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BDB54C" w14:textId="0752AD32" w:rsidR="004C0705" w:rsidRPr="00EF3608" w:rsidRDefault="00BC301C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9E0E1E6" w14:textId="77777777" w:rsidR="004C0705" w:rsidRPr="009A0C1F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4724B9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58A3D2" w14:textId="74814FF4" w:rsidR="004C0705" w:rsidRPr="00EF3608" w:rsidRDefault="004C0705" w:rsidP="0035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291AE98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E3C812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7F45FD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ACC0AB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683E15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227CED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1F6D01" w14:textId="4F4CB144" w:rsidR="004C0705" w:rsidRPr="00EF3608" w:rsidRDefault="00BC301C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696F" w:rsidRPr="00EF3608" w14:paraId="5A0E53F6" w14:textId="77777777" w:rsidTr="00A9696F">
        <w:trPr>
          <w:tblHeader/>
        </w:trPr>
        <w:tc>
          <w:tcPr>
            <w:tcW w:w="1688" w:type="dxa"/>
            <w:vAlign w:val="bottom"/>
          </w:tcPr>
          <w:p w14:paraId="040BDFE8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2" w:type="dxa"/>
            <w:vAlign w:val="bottom"/>
          </w:tcPr>
          <w:p w14:paraId="56998578" w14:textId="222ADB25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10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AA243A7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A4F90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C9AFE63" w14:textId="77777777" w:rsidR="004C0705" w:rsidRPr="009A0C1F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DE2D9" w14:textId="6D72A0A5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14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294723A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EEFB47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2AB553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7B0599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9928D42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41EC2C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50CD6" w:rsidRPr="00EF3608" w14:paraId="2E6D3081" w14:textId="77777777" w:rsidTr="00A9696F">
        <w:trPr>
          <w:tblHeader/>
        </w:trPr>
        <w:tc>
          <w:tcPr>
            <w:tcW w:w="1688" w:type="dxa"/>
          </w:tcPr>
          <w:p w14:paraId="72B7E77F" w14:textId="77777777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14:paraId="1438D8E4" w14:textId="691768BE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3E57014" w14:textId="77777777" w:rsidR="00350CD6" w:rsidRPr="009A0C1F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4099384" w14:textId="3FFB656E" w:rsidR="00350CD6" w:rsidRPr="00EF3608" w:rsidRDefault="00350CD6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696F" w:rsidRPr="00EF3608" w14:paraId="658620AB" w14:textId="77777777" w:rsidTr="00A9696F">
        <w:tc>
          <w:tcPr>
            <w:tcW w:w="1688" w:type="dxa"/>
          </w:tcPr>
          <w:p w14:paraId="2DEAA0F4" w14:textId="0DA9BC9D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2" w:type="dxa"/>
          </w:tcPr>
          <w:p w14:paraId="1D2D6D2F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274EB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C5B33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388DF" w14:textId="77777777" w:rsidR="004C0705" w:rsidRPr="009A0C1F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6A895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E203C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7A246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9104D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332EA5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12D28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E40BA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696F" w:rsidRPr="00EF3608" w14:paraId="721124FA" w14:textId="77777777" w:rsidTr="00A9696F">
        <w:tc>
          <w:tcPr>
            <w:tcW w:w="1688" w:type="dxa"/>
          </w:tcPr>
          <w:p w14:paraId="65A03F1F" w14:textId="7CA7C899" w:rsidR="004C0705" w:rsidRPr="00EF3608" w:rsidRDefault="004C0705" w:rsidP="007A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</w:t>
            </w:r>
            <w:r w:rsidR="007A5635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="00350CD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102" w:type="dxa"/>
          </w:tcPr>
          <w:p w14:paraId="4FA283E5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AB6CB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351FA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CC18F" w14:textId="77777777" w:rsidR="004C0705" w:rsidRPr="009A0C1F" w:rsidRDefault="004C0705" w:rsidP="007A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A4757" w14:textId="67F3D36C" w:rsidR="004C0705" w:rsidRPr="00335A23" w:rsidRDefault="00F0058A" w:rsidP="00A30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58A">
              <w:rPr>
                <w:rFonts w:asciiTheme="majorBidi" w:hAnsiTheme="majorBidi" w:cstheme="majorBidi"/>
                <w:sz w:val="30"/>
                <w:szCs w:val="30"/>
              </w:rPr>
              <w:t>4,689.75</w:t>
            </w:r>
          </w:p>
        </w:tc>
        <w:tc>
          <w:tcPr>
            <w:tcW w:w="270" w:type="dxa"/>
          </w:tcPr>
          <w:p w14:paraId="2A8FBDE2" w14:textId="77777777" w:rsidR="004C0705" w:rsidRPr="00335A23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744271" w14:textId="3BA816E3" w:rsidR="004C0705" w:rsidRPr="00335A23" w:rsidRDefault="00572667" w:rsidP="00BB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63.60</w:t>
            </w:r>
          </w:p>
        </w:tc>
        <w:tc>
          <w:tcPr>
            <w:tcW w:w="270" w:type="dxa"/>
          </w:tcPr>
          <w:p w14:paraId="7225E3DB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33D99" w14:textId="0BA16649" w:rsidR="004C0705" w:rsidRPr="00EF3608" w:rsidRDefault="00BB4733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(4.50)</w:t>
            </w:r>
          </w:p>
        </w:tc>
        <w:tc>
          <w:tcPr>
            <w:tcW w:w="270" w:type="dxa"/>
          </w:tcPr>
          <w:p w14:paraId="3B7EE5EF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7C304" w14:textId="3BF5AD7E" w:rsidR="004C0705" w:rsidRPr="00EF3608" w:rsidRDefault="00396B26" w:rsidP="00BB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4,</w:t>
            </w:r>
            <w:r w:rsidR="00BB4733">
              <w:rPr>
                <w:rFonts w:asciiTheme="majorBidi" w:hAnsiTheme="majorBidi" w:cstheme="majorBidi"/>
                <w:sz w:val="30"/>
                <w:szCs w:val="30"/>
              </w:rPr>
              <w:t>748.85</w:t>
            </w:r>
          </w:p>
        </w:tc>
      </w:tr>
      <w:tr w:rsidR="00A9696F" w:rsidRPr="00EF3608" w14:paraId="649CEE31" w14:textId="77777777" w:rsidTr="00A9696F">
        <w:tc>
          <w:tcPr>
            <w:tcW w:w="1688" w:type="dxa"/>
          </w:tcPr>
          <w:p w14:paraId="16C47153" w14:textId="1085AEA0" w:rsidR="004C0705" w:rsidRPr="00EF3608" w:rsidRDefault="004C0705" w:rsidP="007A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102" w:type="dxa"/>
          </w:tcPr>
          <w:p w14:paraId="093C4337" w14:textId="38C9135C" w:rsidR="004C0705" w:rsidRPr="00335A23" w:rsidRDefault="007A5635" w:rsidP="009A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3.30</w:t>
            </w:r>
          </w:p>
        </w:tc>
        <w:tc>
          <w:tcPr>
            <w:tcW w:w="270" w:type="dxa"/>
          </w:tcPr>
          <w:p w14:paraId="67EB4216" w14:textId="77777777" w:rsidR="004C0705" w:rsidRPr="00335A23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32D2B" w14:textId="610ABBE5" w:rsidR="004C0705" w:rsidRPr="00335A23" w:rsidRDefault="00396B26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3.30</w:t>
            </w:r>
          </w:p>
        </w:tc>
        <w:tc>
          <w:tcPr>
            <w:tcW w:w="270" w:type="dxa"/>
          </w:tcPr>
          <w:p w14:paraId="5CF8A908" w14:textId="77777777" w:rsidR="004C0705" w:rsidRPr="00335A23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96CA6" w14:textId="753FBE52" w:rsidR="004C0705" w:rsidRPr="00335A23" w:rsidRDefault="00F0058A" w:rsidP="007A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58A">
              <w:rPr>
                <w:rFonts w:asciiTheme="majorBidi" w:hAnsiTheme="majorBidi" w:cstheme="majorBidi"/>
                <w:sz w:val="30"/>
                <w:szCs w:val="30"/>
              </w:rPr>
              <w:t>232.34</w:t>
            </w:r>
          </w:p>
        </w:tc>
        <w:tc>
          <w:tcPr>
            <w:tcW w:w="270" w:type="dxa"/>
          </w:tcPr>
          <w:p w14:paraId="2F4A06DB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5BE46" w14:textId="348D35A1" w:rsidR="004C0705" w:rsidRPr="00EF3608" w:rsidRDefault="00396B26" w:rsidP="00BB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39.21</w:t>
            </w:r>
          </w:p>
        </w:tc>
        <w:tc>
          <w:tcPr>
            <w:tcW w:w="270" w:type="dxa"/>
          </w:tcPr>
          <w:p w14:paraId="7F915E8A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4CF8B" w14:textId="284F339D" w:rsidR="004C0705" w:rsidRPr="00EF3608" w:rsidRDefault="00396B26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FAC145" w14:textId="77777777" w:rsidR="004C0705" w:rsidRPr="00EF3608" w:rsidRDefault="004C0705" w:rsidP="004C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52944" w14:textId="51630926" w:rsidR="004C0705" w:rsidRPr="00EF3608" w:rsidRDefault="00396B26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271.55</w:t>
            </w:r>
          </w:p>
        </w:tc>
      </w:tr>
      <w:tr w:rsidR="00A9696F" w:rsidRPr="00EF3608" w14:paraId="7D9799CC" w14:textId="77777777" w:rsidTr="00A9696F">
        <w:tc>
          <w:tcPr>
            <w:tcW w:w="1688" w:type="dxa"/>
          </w:tcPr>
          <w:p w14:paraId="736ABB7E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</w:tcPr>
          <w:p w14:paraId="60A7CDFA" w14:textId="77777777" w:rsidR="004C0705" w:rsidRPr="00335A23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5DDBE" w14:textId="77777777" w:rsidR="004C0705" w:rsidRPr="00335A23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88769" w14:textId="77777777" w:rsidR="004C0705" w:rsidRPr="00335A23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F8244" w14:textId="77777777" w:rsidR="004C0705" w:rsidRPr="00335A23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</w:tcPr>
          <w:p w14:paraId="14D52A3F" w14:textId="440E6353" w:rsidR="004C0705" w:rsidRPr="007A5635" w:rsidRDefault="00CF25FC" w:rsidP="007A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A302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922</w:t>
            </w: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A302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0C26790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BCD63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33325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5DE6A9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6C187" w14:textId="77777777" w:rsidR="004C0705" w:rsidRPr="00EF3608" w:rsidRDefault="004C0705" w:rsidP="00E62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</w:tcPr>
          <w:p w14:paraId="1B1B339C" w14:textId="1FFE10E1" w:rsidR="004C0705" w:rsidRPr="00EF3608" w:rsidRDefault="00396B26" w:rsidP="003B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5,020.40</w:t>
            </w:r>
          </w:p>
        </w:tc>
      </w:tr>
    </w:tbl>
    <w:p w14:paraId="5833E989" w14:textId="7C6C6321" w:rsidR="00A1033E" w:rsidRDefault="00A1033E">
      <w:pPr>
        <w:rPr>
          <w:sz w:val="28"/>
          <w:szCs w:val="28"/>
        </w:rPr>
      </w:pPr>
    </w:p>
    <w:p w14:paraId="6523E5E4" w14:textId="77777777" w:rsidR="00A1033E" w:rsidRDefault="00A1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630"/>
        <w:gridCol w:w="1260"/>
        <w:gridCol w:w="270"/>
        <w:gridCol w:w="1170"/>
        <w:gridCol w:w="270"/>
        <w:gridCol w:w="1170"/>
        <w:gridCol w:w="270"/>
        <w:gridCol w:w="1170"/>
      </w:tblGrid>
      <w:tr w:rsidR="00924D30" w:rsidRPr="00EF3608" w14:paraId="4574F166" w14:textId="77777777" w:rsidTr="00B16258">
        <w:tc>
          <w:tcPr>
            <w:tcW w:w="3150" w:type="dxa"/>
          </w:tcPr>
          <w:p w14:paraId="2E32D4CF" w14:textId="77777777" w:rsidR="00924D30" w:rsidRPr="00EF3608" w:rsidRDefault="00924D30" w:rsidP="0036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630" w:type="dxa"/>
          </w:tcPr>
          <w:p w14:paraId="6F1AE12A" w14:textId="77777777" w:rsidR="00924D30" w:rsidRPr="00EF3608" w:rsidRDefault="00924D30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F614CDC" w14:textId="3C47193B" w:rsidR="00924D30" w:rsidRPr="00EF3608" w:rsidRDefault="00924D30" w:rsidP="003C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742B15" w14:textId="0DB90E2B" w:rsidR="00924D30" w:rsidRPr="00EF3608" w:rsidRDefault="00924D30" w:rsidP="003C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9E085AC" w14:textId="0AD666E5" w:rsidR="00924D30" w:rsidRPr="00EF3608" w:rsidRDefault="00924D30" w:rsidP="003C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EEB" w:rsidRPr="00EF3608" w14:paraId="1506722F" w14:textId="77777777" w:rsidTr="00B16258">
        <w:tc>
          <w:tcPr>
            <w:tcW w:w="3150" w:type="dxa"/>
          </w:tcPr>
          <w:p w14:paraId="325DAEB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4F03B7E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B41A6C" w14:textId="3E497DDD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4668FD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A895C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785C98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04349" w14:textId="36DC1977" w:rsidR="00904EEB" w:rsidRPr="00EF3608" w:rsidRDefault="00BC301C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5372373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BDF25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04EEB" w:rsidRPr="00EF3608" w14:paraId="6C1F9B50" w14:textId="77777777" w:rsidTr="00B16258">
        <w:tc>
          <w:tcPr>
            <w:tcW w:w="3150" w:type="dxa"/>
          </w:tcPr>
          <w:p w14:paraId="33573D9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34E3368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B0B7D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8A375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98B7F" w14:textId="53708169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5D2D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E97C40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0797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551B33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5E42F" w14:textId="701D22F8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5D2D1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4EEB" w:rsidRPr="00EF3608" w14:paraId="5FFA86DF" w14:textId="77777777" w:rsidTr="00B16258">
        <w:trPr>
          <w:trHeight w:val="245"/>
        </w:trPr>
        <w:tc>
          <w:tcPr>
            <w:tcW w:w="3150" w:type="dxa"/>
          </w:tcPr>
          <w:p w14:paraId="13964DC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8321BD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563C7F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EEB" w:rsidRPr="00EF3608" w14:paraId="50B89FCA" w14:textId="77777777" w:rsidTr="00B16258">
        <w:tc>
          <w:tcPr>
            <w:tcW w:w="3150" w:type="dxa"/>
          </w:tcPr>
          <w:p w14:paraId="291511C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dxa"/>
          </w:tcPr>
          <w:p w14:paraId="28589175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100E1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AD9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FBC1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ED12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EBDF5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36F9C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D823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4EEB" w:rsidRPr="00EF3608" w14:paraId="3F6E1961" w14:textId="77777777" w:rsidTr="00B16258">
        <w:tc>
          <w:tcPr>
            <w:tcW w:w="3150" w:type="dxa"/>
          </w:tcPr>
          <w:p w14:paraId="55D6EA3D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630" w:type="dxa"/>
          </w:tcPr>
          <w:p w14:paraId="30E5088B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582ED" w14:textId="65F2B31E" w:rsidR="00904EEB" w:rsidRPr="00F877CC" w:rsidRDefault="001A0823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306.82</w:t>
            </w:r>
          </w:p>
        </w:tc>
        <w:tc>
          <w:tcPr>
            <w:tcW w:w="270" w:type="dxa"/>
          </w:tcPr>
          <w:p w14:paraId="65FCB4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1F2B8" w14:textId="1C4ACC03" w:rsidR="00904EEB" w:rsidRPr="00EF3608" w:rsidRDefault="00904EEB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306.</w:t>
            </w:r>
            <w:r w:rsidR="00A302E9"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</w:p>
        </w:tc>
        <w:tc>
          <w:tcPr>
            <w:tcW w:w="270" w:type="dxa"/>
          </w:tcPr>
          <w:p w14:paraId="21E936C4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6C058" w14:textId="6D015C78" w:rsidR="00904EEB" w:rsidRPr="00EF3608" w:rsidRDefault="00F65CC4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D99D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B42EA3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4EEB" w:rsidRPr="00EF3608" w14:paraId="16926FE6" w14:textId="77777777" w:rsidTr="00B16258">
        <w:tc>
          <w:tcPr>
            <w:tcW w:w="3150" w:type="dxa"/>
          </w:tcPr>
          <w:p w14:paraId="7DD062F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630" w:type="dxa"/>
          </w:tcPr>
          <w:p w14:paraId="3E70CD68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84F36A" w14:textId="7E2C9212" w:rsidR="00904EEB" w:rsidRPr="00F877CC" w:rsidRDefault="001A0823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6,051.71</w:t>
            </w:r>
          </w:p>
        </w:tc>
        <w:tc>
          <w:tcPr>
            <w:tcW w:w="270" w:type="dxa"/>
          </w:tcPr>
          <w:p w14:paraId="6F7ADACF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2924F8" w14:textId="2C926DBF" w:rsidR="00904EEB" w:rsidRPr="00EF3608" w:rsidRDefault="005D2D1C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D1C">
              <w:rPr>
                <w:rFonts w:ascii="Angsana New" w:hAnsi="Angsana New"/>
                <w:sz w:val="30"/>
                <w:szCs w:val="30"/>
              </w:rPr>
              <w:t>6,128.79</w:t>
            </w:r>
          </w:p>
        </w:tc>
        <w:tc>
          <w:tcPr>
            <w:tcW w:w="270" w:type="dxa"/>
          </w:tcPr>
          <w:p w14:paraId="607C1BFA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4A3684" w14:textId="189FA6EF" w:rsidR="00904EEB" w:rsidRPr="00EF3608" w:rsidRDefault="00F65CC4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A209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625638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4EEB" w:rsidRPr="00EF3608" w14:paraId="629EB20D" w14:textId="77777777" w:rsidTr="00B16258">
        <w:trPr>
          <w:trHeight w:val="80"/>
        </w:trPr>
        <w:tc>
          <w:tcPr>
            <w:tcW w:w="3150" w:type="dxa"/>
          </w:tcPr>
          <w:p w14:paraId="0ADB7DF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217BEAB6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E7FF44" w14:textId="7A890CF8" w:rsidR="00904EEB" w:rsidRPr="00F877CC" w:rsidRDefault="001A0823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C43C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58.53</w:t>
            </w:r>
          </w:p>
        </w:tc>
        <w:tc>
          <w:tcPr>
            <w:tcW w:w="270" w:type="dxa"/>
          </w:tcPr>
          <w:p w14:paraId="4438A18E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9A93DC" w14:textId="61D2B338" w:rsidR="00904EEB" w:rsidRPr="00EF3608" w:rsidRDefault="005D2D1C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D1C">
              <w:rPr>
                <w:rFonts w:ascii="Angsana New" w:hAnsi="Angsana New"/>
                <w:b/>
                <w:bCs/>
                <w:sz w:val="30"/>
                <w:szCs w:val="30"/>
              </w:rPr>
              <w:t>6,435.61</w:t>
            </w:r>
          </w:p>
        </w:tc>
        <w:tc>
          <w:tcPr>
            <w:tcW w:w="270" w:type="dxa"/>
          </w:tcPr>
          <w:p w14:paraId="04273F82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BC16DF" w14:textId="3FD3CBDB" w:rsidR="00904EEB" w:rsidRPr="00EF3608" w:rsidRDefault="00F65CC4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C64F23" w14:textId="77777777" w:rsidR="00904EEB" w:rsidRPr="00EF3608" w:rsidRDefault="00904EEB" w:rsidP="0090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D6E1BC" w14:textId="77777777" w:rsidR="00904EEB" w:rsidRPr="00EF3608" w:rsidRDefault="00904EEB" w:rsidP="0092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489F286" w14:textId="77777777" w:rsidR="003B2286" w:rsidRPr="00436A5D" w:rsidRDefault="003B2286" w:rsidP="0073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EEDDB0A" w14:textId="77777777" w:rsidR="00FD1DC3" w:rsidRPr="00EF3608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05F912A9" w14:textId="77777777" w:rsidR="002B3E7A" w:rsidRPr="00935F3E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5"/>
        <w:gridCol w:w="809"/>
        <w:gridCol w:w="1264"/>
        <w:gridCol w:w="270"/>
        <w:gridCol w:w="1172"/>
        <w:gridCol w:w="236"/>
        <w:gridCol w:w="34"/>
        <w:gridCol w:w="1164"/>
        <w:gridCol w:w="276"/>
        <w:gridCol w:w="1170"/>
      </w:tblGrid>
      <w:tr w:rsidR="00632B3A" w:rsidRPr="00EF3608" w14:paraId="705028D5" w14:textId="77777777" w:rsidTr="00632B3A">
        <w:trPr>
          <w:tblHeader/>
        </w:trPr>
        <w:tc>
          <w:tcPr>
            <w:tcW w:w="1616" w:type="pct"/>
          </w:tcPr>
          <w:p w14:paraId="3F4D92F8" w14:textId="77777777" w:rsidR="00632B3A" w:rsidRPr="00EF3608" w:rsidRDefault="00632B3A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</w:tcPr>
          <w:p w14:paraId="1E0C0911" w14:textId="77777777" w:rsidR="00632B3A" w:rsidRPr="00EF3608" w:rsidRDefault="00632B3A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pct"/>
            <w:gridSpan w:val="3"/>
          </w:tcPr>
          <w:p w14:paraId="4EC483E7" w14:textId="77777777" w:rsidR="00632B3A" w:rsidRPr="00EF3608" w:rsidRDefault="00632B3A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4050DA2" w14:textId="77777777" w:rsidR="00632B3A" w:rsidRPr="00EF3608" w:rsidRDefault="00632B3A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4"/>
          </w:tcPr>
          <w:p w14:paraId="30E8DC17" w14:textId="08DA470D" w:rsidR="00632B3A" w:rsidRPr="00EF3608" w:rsidRDefault="00632B3A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B3A" w:rsidRPr="00EF3608" w14:paraId="62D06CE2" w14:textId="77777777" w:rsidTr="00632B3A">
        <w:trPr>
          <w:tblHeader/>
        </w:trPr>
        <w:tc>
          <w:tcPr>
            <w:tcW w:w="1616" w:type="pct"/>
          </w:tcPr>
          <w:p w14:paraId="4E3B6259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</w:tcPr>
          <w:p w14:paraId="5738CA9F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9" w:type="pct"/>
          </w:tcPr>
          <w:p w14:paraId="38C20AE2" w14:textId="6D353A8F" w:rsidR="001336C6" w:rsidRPr="00EF3608" w:rsidRDefault="00BC301C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14:paraId="072840C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2E496FA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524E1CD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19B5012E" w14:textId="64234E44" w:rsidR="001336C6" w:rsidRPr="00EF3608" w:rsidRDefault="00BC301C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4FFB077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C5A648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32B3A" w:rsidRPr="00EF3608" w14:paraId="48146237" w14:textId="77777777" w:rsidTr="00632B3A">
        <w:trPr>
          <w:tblHeader/>
        </w:trPr>
        <w:tc>
          <w:tcPr>
            <w:tcW w:w="1616" w:type="pct"/>
          </w:tcPr>
          <w:p w14:paraId="70EDF716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</w:tcPr>
          <w:p w14:paraId="742CF0CA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9" w:type="pct"/>
          </w:tcPr>
          <w:p w14:paraId="7B1E618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578F6FE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4C4A2E5" w14:textId="4E4157B6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C14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76AA0AF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7472EB5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77BC159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59534B9" w14:textId="088D50A6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C14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32B3A" w:rsidRPr="00EF3608" w14:paraId="09C572EB" w14:textId="77777777" w:rsidTr="00632B3A">
        <w:trPr>
          <w:trHeight w:val="335"/>
          <w:tblHeader/>
        </w:trPr>
        <w:tc>
          <w:tcPr>
            <w:tcW w:w="1616" w:type="pct"/>
          </w:tcPr>
          <w:p w14:paraId="5108BCFC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</w:tcPr>
          <w:p w14:paraId="5746E3B1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8"/>
          </w:tcPr>
          <w:p w14:paraId="5599D677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2B3A" w:rsidRPr="00EF3608" w14:paraId="156C2EE8" w14:textId="77777777" w:rsidTr="00632B3A">
        <w:trPr>
          <w:trHeight w:val="155"/>
        </w:trPr>
        <w:tc>
          <w:tcPr>
            <w:tcW w:w="1616" w:type="pct"/>
          </w:tcPr>
          <w:p w14:paraId="76D6531F" w14:textId="77777777" w:rsidR="001336C6" w:rsidRPr="00EF3608" w:rsidRDefault="001336C6" w:rsidP="00DD2CB7">
            <w:pPr>
              <w:tabs>
                <w:tab w:val="clear" w:pos="227"/>
              </w:tabs>
              <w:ind w:left="180"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8" w:type="pct"/>
          </w:tcPr>
          <w:p w14:paraId="173FBD7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69" w:type="pct"/>
          </w:tcPr>
          <w:p w14:paraId="0354DCD9" w14:textId="5A1C2884" w:rsidR="001336C6" w:rsidRPr="001A0481" w:rsidRDefault="00703805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 w:hint="cs"/>
                <w:sz w:val="30"/>
                <w:szCs w:val="30"/>
                <w:cs/>
              </w:rPr>
              <w:t>33.68</w:t>
            </w:r>
          </w:p>
        </w:tc>
        <w:tc>
          <w:tcPr>
            <w:tcW w:w="143" w:type="pct"/>
          </w:tcPr>
          <w:p w14:paraId="69A9170B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E5F344" w14:textId="6FA4F568" w:rsidR="001336C6" w:rsidRPr="001A0481" w:rsidRDefault="00C14962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143" w:type="pct"/>
            <w:gridSpan w:val="2"/>
          </w:tcPr>
          <w:p w14:paraId="0EB24243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7A4AD8C" w14:textId="657BD9DC" w:rsidR="001336C6" w:rsidRPr="001A0481" w:rsidRDefault="00703805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 w:hint="cs"/>
                <w:sz w:val="30"/>
                <w:szCs w:val="30"/>
                <w:cs/>
              </w:rPr>
              <w:t>177.10</w:t>
            </w:r>
          </w:p>
        </w:tc>
        <w:tc>
          <w:tcPr>
            <w:tcW w:w="146" w:type="pct"/>
          </w:tcPr>
          <w:p w14:paraId="33A2D051" w14:textId="77777777" w:rsidR="001336C6" w:rsidRPr="00EF3608" w:rsidRDefault="001336C6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283" w:right="-104" w:firstLine="1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81E81F4" w14:textId="0707F02C" w:rsidR="001336C6" w:rsidRPr="00EF3608" w:rsidRDefault="00C1496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14962">
              <w:rPr>
                <w:rFonts w:ascii="Angsana New" w:hAnsi="Angsana New"/>
                <w:sz w:val="30"/>
                <w:szCs w:val="30"/>
              </w:rPr>
              <w:t>20.17</w:t>
            </w:r>
          </w:p>
        </w:tc>
      </w:tr>
      <w:tr w:rsidR="00632B3A" w:rsidRPr="00EF3608" w14:paraId="5D340031" w14:textId="77777777" w:rsidTr="00632B3A">
        <w:trPr>
          <w:trHeight w:val="155"/>
        </w:trPr>
        <w:tc>
          <w:tcPr>
            <w:tcW w:w="1616" w:type="pct"/>
          </w:tcPr>
          <w:p w14:paraId="725035C6" w14:textId="77777777" w:rsidR="001336C6" w:rsidRPr="00EF3608" w:rsidRDefault="001336C6" w:rsidP="00F66961">
            <w:pPr>
              <w:tabs>
                <w:tab w:val="clear" w:pos="227"/>
              </w:tabs>
              <w:ind w:left="180"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28" w:type="pct"/>
          </w:tcPr>
          <w:p w14:paraId="0A2BCF5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DBCF692" w14:textId="3D034244" w:rsidR="001336C6" w:rsidRPr="001A0481" w:rsidRDefault="001A0823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/>
                <w:sz w:val="30"/>
                <w:szCs w:val="30"/>
              </w:rPr>
              <w:t>33.6</w:t>
            </w:r>
            <w:r w:rsidR="001A0481" w:rsidRPr="001A048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54C15F4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2F32674" w14:textId="06E26088" w:rsidR="001336C6" w:rsidRPr="001A0481" w:rsidRDefault="00C14962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/>
                <w:sz w:val="30"/>
                <w:szCs w:val="30"/>
              </w:rPr>
              <w:t>36.07</w:t>
            </w:r>
          </w:p>
        </w:tc>
        <w:tc>
          <w:tcPr>
            <w:tcW w:w="143" w:type="pct"/>
            <w:gridSpan w:val="2"/>
          </w:tcPr>
          <w:p w14:paraId="351710CD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0EC4816" w14:textId="4CF0F0E2" w:rsidR="001336C6" w:rsidRPr="001A0481" w:rsidRDefault="001A0823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/>
                <w:sz w:val="30"/>
                <w:szCs w:val="30"/>
              </w:rPr>
              <w:t>9.7</w:t>
            </w:r>
            <w:r w:rsidR="00703805" w:rsidRPr="001A048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1396560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96E07F5" w14:textId="2CE6DF9B" w:rsidR="001336C6" w:rsidRPr="00EF3608" w:rsidRDefault="00C1496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14962">
              <w:rPr>
                <w:rFonts w:ascii="Angsana New" w:hAnsi="Angsana New"/>
                <w:sz w:val="30"/>
                <w:szCs w:val="30"/>
              </w:rPr>
              <w:t>12.97</w:t>
            </w:r>
          </w:p>
        </w:tc>
      </w:tr>
      <w:tr w:rsidR="00632B3A" w:rsidRPr="00EF3608" w14:paraId="7CAD7329" w14:textId="77777777" w:rsidTr="00632B3A">
        <w:trPr>
          <w:trHeight w:val="155"/>
        </w:trPr>
        <w:tc>
          <w:tcPr>
            <w:tcW w:w="1616" w:type="pct"/>
          </w:tcPr>
          <w:p w14:paraId="2EF84EDD" w14:textId="77777777" w:rsidR="001336C6" w:rsidRPr="00EF3608" w:rsidRDefault="001336C6" w:rsidP="001336C6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8" w:type="pct"/>
          </w:tcPr>
          <w:p w14:paraId="06F63FD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2FFAEC00" w14:textId="2799F5AF" w:rsidR="001336C6" w:rsidRPr="001A0481" w:rsidRDefault="00703805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4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67.36</w:t>
            </w:r>
          </w:p>
        </w:tc>
        <w:tc>
          <w:tcPr>
            <w:tcW w:w="143" w:type="pct"/>
          </w:tcPr>
          <w:p w14:paraId="483C82E2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475EB7F" w14:textId="22EB235C" w:rsidR="001336C6" w:rsidRPr="00B16258" w:rsidRDefault="00C14962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258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3" w:type="pct"/>
            <w:gridSpan w:val="2"/>
          </w:tcPr>
          <w:p w14:paraId="4AD84758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635DD7F" w14:textId="7F5D2321" w:rsidR="001336C6" w:rsidRPr="001A0481" w:rsidRDefault="00703805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4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186.82</w:t>
            </w:r>
          </w:p>
        </w:tc>
        <w:tc>
          <w:tcPr>
            <w:tcW w:w="146" w:type="pct"/>
          </w:tcPr>
          <w:p w14:paraId="3B7F4BD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D8E71B8" w14:textId="0C145C06" w:rsidR="001336C6" w:rsidRPr="00EF3608" w:rsidRDefault="00C1496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962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  <w:tr w:rsidR="00632B3A" w:rsidRPr="00EF3608" w14:paraId="491CF6E1" w14:textId="77777777" w:rsidTr="00632B3A">
        <w:trPr>
          <w:trHeight w:val="155"/>
        </w:trPr>
        <w:tc>
          <w:tcPr>
            <w:tcW w:w="1616" w:type="pct"/>
          </w:tcPr>
          <w:p w14:paraId="2527EB80" w14:textId="77777777" w:rsidR="001336C6" w:rsidRPr="00EF3608" w:rsidRDefault="001336C6" w:rsidP="00F66961">
            <w:pPr>
              <w:tabs>
                <w:tab w:val="clear" w:pos="227"/>
              </w:tabs>
              <w:ind w:left="180"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F66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28" w:type="pct"/>
          </w:tcPr>
          <w:p w14:paraId="07824DD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CF1F240" w14:textId="37524540" w:rsidR="001336C6" w:rsidRPr="001A0481" w:rsidRDefault="001A0823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3" w:type="pct"/>
          </w:tcPr>
          <w:p w14:paraId="58E7485B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BCFB35C" w14:textId="5A4BF7F1" w:rsidR="001336C6" w:rsidRPr="001A0481" w:rsidRDefault="00C14962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3" w:type="pct"/>
            <w:gridSpan w:val="2"/>
          </w:tcPr>
          <w:p w14:paraId="2A20A445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14AA85C" w14:textId="22A3D2E2" w:rsidR="001336C6" w:rsidRPr="001A0481" w:rsidRDefault="001A0823" w:rsidP="0066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4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299B3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F34D6B1" w14:textId="75828CB0" w:rsidR="001336C6" w:rsidRPr="00EF3608" w:rsidRDefault="00C14962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3A" w:rsidRPr="00EF3608" w14:paraId="2C86514F" w14:textId="77777777" w:rsidTr="00632B3A">
        <w:trPr>
          <w:trHeight w:val="155"/>
        </w:trPr>
        <w:tc>
          <w:tcPr>
            <w:tcW w:w="1616" w:type="pct"/>
          </w:tcPr>
          <w:p w14:paraId="7737E084" w14:textId="77777777" w:rsidR="001336C6" w:rsidRPr="00EF3608" w:rsidRDefault="001336C6" w:rsidP="001336C6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8" w:type="pct"/>
          </w:tcPr>
          <w:p w14:paraId="35AD0C6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4AC2C821" w14:textId="4DC1C4B1" w:rsidR="001336C6" w:rsidRPr="001A0481" w:rsidRDefault="00703805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4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64.46</w:t>
            </w:r>
          </w:p>
        </w:tc>
        <w:tc>
          <w:tcPr>
            <w:tcW w:w="143" w:type="pct"/>
          </w:tcPr>
          <w:p w14:paraId="2D84709B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CE0C33F" w14:textId="6802AB35" w:rsidR="001336C6" w:rsidRPr="001A0481" w:rsidRDefault="00C14962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481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3" w:type="pct"/>
            <w:gridSpan w:val="2"/>
          </w:tcPr>
          <w:p w14:paraId="65AF3907" w14:textId="77777777" w:rsidR="001336C6" w:rsidRPr="001A0481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E2BA606" w14:textId="0C77227C" w:rsidR="001336C6" w:rsidRPr="001A0481" w:rsidRDefault="00703805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4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186.82</w:t>
            </w:r>
          </w:p>
        </w:tc>
        <w:tc>
          <w:tcPr>
            <w:tcW w:w="146" w:type="pct"/>
          </w:tcPr>
          <w:p w14:paraId="3B8CFDE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AF5A34B" w14:textId="64340A54" w:rsidR="001336C6" w:rsidRPr="00EF3608" w:rsidRDefault="00C14962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962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  <w:tr w:rsidR="00632B3A" w:rsidRPr="00EF3608" w14:paraId="4F28FE7E" w14:textId="77777777" w:rsidTr="00632B3A">
        <w:trPr>
          <w:trHeight w:val="155"/>
        </w:trPr>
        <w:tc>
          <w:tcPr>
            <w:tcW w:w="1616" w:type="pct"/>
          </w:tcPr>
          <w:p w14:paraId="37EA0E1B" w14:textId="30FF8943" w:rsidR="00DD2CB7" w:rsidRPr="00EF3608" w:rsidRDefault="00DD2CB7" w:rsidP="001336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292BE37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</w:tcPr>
          <w:p w14:paraId="13C16AC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E29158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092BA45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A4CCF1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1FB24AC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EB737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4B92E1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3F4" w:rsidRPr="00EF3608" w14:paraId="2717BFAD" w14:textId="77777777" w:rsidTr="005653F4">
        <w:trPr>
          <w:trHeight w:val="155"/>
        </w:trPr>
        <w:tc>
          <w:tcPr>
            <w:tcW w:w="2713" w:type="pct"/>
            <w:gridSpan w:val="3"/>
          </w:tcPr>
          <w:p w14:paraId="19678719" w14:textId="5D29A3F5" w:rsidR="005653F4" w:rsidRPr="00EF3608" w:rsidRDefault="005653F4" w:rsidP="00DD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43" w:type="pct"/>
            <w:shd w:val="clear" w:color="auto" w:fill="auto"/>
          </w:tcPr>
          <w:p w14:paraId="33B677DD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A213272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6994575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10A980F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784946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79FC364" w14:textId="77777777" w:rsidR="005653F4" w:rsidRPr="00EF3608" w:rsidRDefault="005653F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2B3A" w:rsidRPr="00EF3608" w14:paraId="1910F702" w14:textId="77777777" w:rsidTr="00632B3A">
        <w:trPr>
          <w:trHeight w:val="155"/>
        </w:trPr>
        <w:tc>
          <w:tcPr>
            <w:tcW w:w="2044" w:type="pct"/>
            <w:gridSpan w:val="2"/>
          </w:tcPr>
          <w:p w14:paraId="55211C59" w14:textId="409822AD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C30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C301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shd w:val="clear" w:color="auto" w:fill="auto"/>
          </w:tcPr>
          <w:p w14:paraId="72496DA0" w14:textId="3A8AB1AB" w:rsidR="001336C6" w:rsidRPr="00EF3608" w:rsidRDefault="001A0823" w:rsidP="0066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5FF978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3964C805" w14:textId="77788ABA" w:rsidR="001336C6" w:rsidRPr="00EF3608" w:rsidRDefault="00C14962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A5A479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2478B17D" w14:textId="5C363229" w:rsidR="001336C6" w:rsidRPr="00EF3608" w:rsidRDefault="001A0823" w:rsidP="00B1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3DCF2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F4083E6" w14:textId="77777777" w:rsidR="001336C6" w:rsidRPr="00EF3608" w:rsidRDefault="001336C6" w:rsidP="0066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3F6E06A" w14:textId="77777777" w:rsidR="00D67BC7" w:rsidRPr="00EF3608" w:rsidRDefault="00D67BC7" w:rsidP="00DD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E25DF4B" w14:textId="77777777" w:rsidR="00976DE3" w:rsidRDefault="00976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10BFBD4" w14:textId="7D7AE165" w:rsidR="00353FC4" w:rsidRPr="00EF3608" w:rsidRDefault="00353FC4" w:rsidP="00367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ณ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วันที่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="00BC301C">
        <w:rPr>
          <w:rFonts w:ascii="Angsana New" w:hAnsi="Angsana New"/>
          <w:sz w:val="30"/>
          <w:szCs w:val="30"/>
          <w:cs/>
        </w:rPr>
        <w:t>31 ธันวาคม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 </w:t>
      </w:r>
      <w:r w:rsidR="007C1EEB" w:rsidRPr="00EF3608">
        <w:rPr>
          <w:rFonts w:ascii="Angsana New" w:hAnsi="Angsana New"/>
          <w:sz w:val="30"/>
          <w:szCs w:val="30"/>
        </w:rPr>
        <w:t>25</w:t>
      </w:r>
      <w:r w:rsidR="007C1EEB" w:rsidRPr="00EF3608">
        <w:rPr>
          <w:rFonts w:ascii="Angsana New" w:hAnsi="Angsana New"/>
          <w:sz w:val="30"/>
          <w:szCs w:val="30"/>
          <w:cs/>
        </w:rPr>
        <w:t>6</w:t>
      </w:r>
      <w:r w:rsidR="00100EBA" w:rsidRPr="00EF3608">
        <w:rPr>
          <w:rFonts w:ascii="Angsana New" w:hAnsi="Angsana New"/>
          <w:sz w:val="30"/>
          <w:szCs w:val="30"/>
        </w:rPr>
        <w:t>2</w:t>
      </w:r>
      <w:r w:rsidR="007C1EEB" w:rsidRPr="00EF3608">
        <w:rPr>
          <w:rFonts w:ascii="Angsana New" w:hAnsi="Angsana New"/>
          <w:sz w:val="30"/>
          <w:szCs w:val="30"/>
        </w:rPr>
        <w:t xml:space="preserve"> 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และ </w:t>
      </w:r>
      <w:r w:rsidR="006C1730" w:rsidRPr="00EF3608">
        <w:rPr>
          <w:rFonts w:ascii="Angsana New" w:hAnsi="Angsana New"/>
          <w:sz w:val="30"/>
          <w:szCs w:val="30"/>
        </w:rPr>
        <w:t xml:space="preserve">30 </w:t>
      </w:r>
      <w:r w:rsidR="006C1730" w:rsidRPr="00EF3608">
        <w:rPr>
          <w:rFonts w:ascii="Angsana New" w:hAnsi="Angsana New"/>
          <w:sz w:val="30"/>
          <w:szCs w:val="30"/>
          <w:cs/>
        </w:rPr>
        <w:t xml:space="preserve">กันยายน </w:t>
      </w:r>
      <w:r w:rsidR="007C1EEB" w:rsidRPr="00EF3608">
        <w:rPr>
          <w:rFonts w:ascii="Angsana New" w:hAnsi="Angsana New"/>
          <w:sz w:val="30"/>
          <w:szCs w:val="30"/>
        </w:rPr>
        <w:t>256</w:t>
      </w:r>
      <w:r w:rsidR="00C14962">
        <w:rPr>
          <w:rFonts w:ascii="Angsana New" w:hAnsi="Angsana New"/>
          <w:sz w:val="30"/>
          <w:szCs w:val="30"/>
        </w:rPr>
        <w:t>2</w:t>
      </w:r>
      <w:r w:rsidR="00100EBA"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ประกอบด้วย</w:t>
      </w:r>
    </w:p>
    <w:p w14:paraId="33C8CC22" w14:textId="77777777" w:rsidR="00787648" w:rsidRPr="00EF3608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2"/>
        <w:gridCol w:w="370"/>
        <w:gridCol w:w="1258"/>
        <w:gridCol w:w="270"/>
        <w:gridCol w:w="1172"/>
        <w:gridCol w:w="268"/>
        <w:gridCol w:w="1174"/>
        <w:gridCol w:w="268"/>
        <w:gridCol w:w="1168"/>
      </w:tblGrid>
      <w:tr w:rsidR="00632B3A" w:rsidRPr="00EF3608" w14:paraId="499ACF14" w14:textId="77777777" w:rsidTr="00632B3A">
        <w:trPr>
          <w:tblHeader/>
        </w:trPr>
        <w:tc>
          <w:tcPr>
            <w:tcW w:w="1823" w:type="pct"/>
          </w:tcPr>
          <w:p w14:paraId="394BFF35" w14:textId="77777777" w:rsidR="00632B3A" w:rsidRPr="00EF3608" w:rsidRDefault="00632B3A" w:rsidP="007D7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338A5957" w14:textId="77777777" w:rsidR="00632B3A" w:rsidRPr="00EF3608" w:rsidRDefault="00632B3A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3"/>
          </w:tcPr>
          <w:p w14:paraId="4AB46FD8" w14:textId="35EE1394" w:rsidR="00632B3A" w:rsidRPr="00EF3608" w:rsidRDefault="00632B3A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A7836F7" w14:textId="77777777" w:rsidR="00632B3A" w:rsidRPr="00EF3608" w:rsidRDefault="00632B3A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4A1959E7" w14:textId="13F2EE6D" w:rsidR="00632B3A" w:rsidRPr="00EF3608" w:rsidRDefault="00632B3A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B3A" w:rsidRPr="00EF3608" w14:paraId="18C50914" w14:textId="77777777" w:rsidTr="00632B3A">
        <w:trPr>
          <w:tblHeader/>
        </w:trPr>
        <w:tc>
          <w:tcPr>
            <w:tcW w:w="1823" w:type="pct"/>
          </w:tcPr>
          <w:p w14:paraId="53071C23" w14:textId="77777777" w:rsidR="001336C6" w:rsidRPr="00EF3608" w:rsidRDefault="001336C6" w:rsidP="001336C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52CF5DCE" w14:textId="77777777" w:rsidR="001336C6" w:rsidRPr="00EF3608" w:rsidRDefault="001336C6" w:rsidP="001336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784E81AC" w14:textId="04431AAE" w:rsidR="001336C6" w:rsidRPr="00EF3608" w:rsidRDefault="00BC301C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14:paraId="76D19B84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624816D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2A1ABC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F487B97" w14:textId="05204B7B" w:rsidR="001336C6" w:rsidRPr="00EF3608" w:rsidRDefault="00BC301C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14:paraId="6ABA187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049581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32B3A" w:rsidRPr="00EF3608" w14:paraId="220F7277" w14:textId="77777777" w:rsidTr="00632B3A">
        <w:trPr>
          <w:tblHeader/>
        </w:trPr>
        <w:tc>
          <w:tcPr>
            <w:tcW w:w="1823" w:type="pct"/>
          </w:tcPr>
          <w:p w14:paraId="59FA09E0" w14:textId="77777777" w:rsidR="001336C6" w:rsidRPr="00EF3608" w:rsidRDefault="001336C6" w:rsidP="001336C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6859B4C4" w14:textId="77777777" w:rsidR="001336C6" w:rsidRPr="00EF3608" w:rsidRDefault="001336C6" w:rsidP="001336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54789FD0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3297DBE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06DB4778" w14:textId="325F653B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C14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5517C52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1B125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239B17B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FEA140A" w14:textId="7C96CD0D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C14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336C6" w:rsidRPr="00EF3608" w14:paraId="1E6CA7AF" w14:textId="77777777" w:rsidTr="00632B3A">
        <w:trPr>
          <w:trHeight w:val="335"/>
          <w:tblHeader/>
        </w:trPr>
        <w:tc>
          <w:tcPr>
            <w:tcW w:w="1823" w:type="pct"/>
          </w:tcPr>
          <w:p w14:paraId="45A706DD" w14:textId="77777777" w:rsidR="001336C6" w:rsidRPr="00EF3608" w:rsidRDefault="001336C6" w:rsidP="001336C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33BF18A3" w14:textId="77777777" w:rsidR="001336C6" w:rsidRPr="00EF3608" w:rsidRDefault="001336C6" w:rsidP="001336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pct"/>
            <w:gridSpan w:val="7"/>
          </w:tcPr>
          <w:p w14:paraId="45210293" w14:textId="77777777" w:rsidR="001336C6" w:rsidRPr="00EF3608" w:rsidRDefault="001336C6" w:rsidP="001336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2B3A" w:rsidRPr="00EF3608" w14:paraId="521C58CC" w14:textId="77777777" w:rsidTr="00632B3A">
        <w:tc>
          <w:tcPr>
            <w:tcW w:w="1823" w:type="pct"/>
          </w:tcPr>
          <w:p w14:paraId="496995BA" w14:textId="77777777" w:rsidR="001336C6" w:rsidRPr="00EF3608" w:rsidRDefault="001336C6" w:rsidP="00DD2CB7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" w:type="pct"/>
          </w:tcPr>
          <w:p w14:paraId="72A1E06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72AB578" w14:textId="30904D31" w:rsidR="001336C6" w:rsidRPr="00EF3608" w:rsidRDefault="001A0823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4" w:type="pct"/>
          </w:tcPr>
          <w:p w14:paraId="4C80A5B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62579C" w14:textId="047C433F" w:rsidR="001336C6" w:rsidRPr="00EF3608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151E4"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3" w:type="pct"/>
          </w:tcPr>
          <w:p w14:paraId="1DC7FEB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C83CD36" w14:textId="75CEC17D" w:rsidR="001336C6" w:rsidRPr="00EF3608" w:rsidRDefault="001A0823" w:rsidP="00F6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64477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D167893" w14:textId="5FDC6F1A" w:rsidR="001336C6" w:rsidRPr="00EF3608" w:rsidRDefault="00B151E4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3A" w:rsidRPr="00EF3608" w14:paraId="4E0BE821" w14:textId="77777777" w:rsidTr="00632B3A">
        <w:tc>
          <w:tcPr>
            <w:tcW w:w="1823" w:type="pct"/>
          </w:tcPr>
          <w:p w14:paraId="24876932" w14:textId="77777777" w:rsidR="001336C6" w:rsidRPr="00EF3608" w:rsidRDefault="001336C6" w:rsidP="00DD2CB7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198" w:type="pct"/>
          </w:tcPr>
          <w:p w14:paraId="79DB69E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17A6203" w14:textId="770AC98D" w:rsidR="001336C6" w:rsidRPr="00E56615" w:rsidRDefault="00703805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 w:hint="cs"/>
                <w:sz w:val="30"/>
                <w:szCs w:val="30"/>
                <w:cs/>
              </w:rPr>
              <w:t>28.75</w:t>
            </w:r>
          </w:p>
        </w:tc>
        <w:tc>
          <w:tcPr>
            <w:tcW w:w="144" w:type="pct"/>
          </w:tcPr>
          <w:p w14:paraId="7F0EF59C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BF170DB" w14:textId="13558A4A" w:rsidR="001336C6" w:rsidRPr="00E56615" w:rsidRDefault="00B151E4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3" w:type="pct"/>
          </w:tcPr>
          <w:p w14:paraId="78838641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C25FD3" w14:textId="54FAE0A9" w:rsidR="001336C6" w:rsidRPr="00E56615" w:rsidRDefault="00703805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 w:hint="cs"/>
                <w:sz w:val="30"/>
                <w:szCs w:val="30"/>
                <w:cs/>
              </w:rPr>
              <w:t>158.78</w:t>
            </w:r>
          </w:p>
        </w:tc>
        <w:tc>
          <w:tcPr>
            <w:tcW w:w="143" w:type="pct"/>
          </w:tcPr>
          <w:p w14:paraId="03E3175E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A043256" w14:textId="3228BCB6" w:rsidR="001336C6" w:rsidRPr="00EF3608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51E4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</w:tr>
      <w:tr w:rsidR="00632B3A" w:rsidRPr="00EF3608" w14:paraId="64B49330" w14:textId="77777777" w:rsidTr="00632B3A">
        <w:tc>
          <w:tcPr>
            <w:tcW w:w="1823" w:type="pct"/>
          </w:tcPr>
          <w:p w14:paraId="39D5207E" w14:textId="77777777" w:rsidR="001336C6" w:rsidRPr="00EF3608" w:rsidRDefault="001336C6" w:rsidP="00DD2CB7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198" w:type="pct"/>
          </w:tcPr>
          <w:p w14:paraId="404C47D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96C89D9" w14:textId="3B8111AC" w:rsidR="001336C6" w:rsidRPr="00E56615" w:rsidRDefault="001A0823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29.21</w:t>
            </w:r>
          </w:p>
        </w:tc>
        <w:tc>
          <w:tcPr>
            <w:tcW w:w="144" w:type="pct"/>
          </w:tcPr>
          <w:p w14:paraId="63F13102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F1F823" w14:textId="1A76A9E5" w:rsidR="001336C6" w:rsidRPr="00E56615" w:rsidRDefault="00B151E4" w:rsidP="0063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26.58</w:t>
            </w:r>
          </w:p>
        </w:tc>
        <w:tc>
          <w:tcPr>
            <w:tcW w:w="143" w:type="pct"/>
          </w:tcPr>
          <w:p w14:paraId="7BC92B75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F95120D" w14:textId="6CCB131E" w:rsidR="001336C6" w:rsidRPr="00E56615" w:rsidRDefault="001A0823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7.80</w:t>
            </w:r>
          </w:p>
        </w:tc>
        <w:tc>
          <w:tcPr>
            <w:tcW w:w="143" w:type="pct"/>
          </w:tcPr>
          <w:p w14:paraId="44E261F3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D49067" w14:textId="5BCFFE7D" w:rsidR="001336C6" w:rsidRPr="00EF3608" w:rsidRDefault="00B151E4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51E4">
              <w:rPr>
                <w:rFonts w:ascii="Angsana New" w:hAnsi="Angsana New"/>
                <w:sz w:val="30"/>
                <w:szCs w:val="30"/>
              </w:rPr>
              <w:t>6.36</w:t>
            </w:r>
          </w:p>
        </w:tc>
      </w:tr>
      <w:tr w:rsidR="00632B3A" w:rsidRPr="00EF3608" w14:paraId="59356390" w14:textId="77777777" w:rsidTr="00632B3A">
        <w:tc>
          <w:tcPr>
            <w:tcW w:w="1823" w:type="pct"/>
          </w:tcPr>
          <w:p w14:paraId="7E7F751F" w14:textId="77777777" w:rsidR="001336C6" w:rsidRPr="00EF3608" w:rsidRDefault="001336C6" w:rsidP="00DD2CB7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198" w:type="pct"/>
          </w:tcPr>
          <w:p w14:paraId="7ABD1A8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3B06977" w14:textId="78BB0382" w:rsidR="001336C6" w:rsidRPr="00E56615" w:rsidRDefault="001A0823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6.57</w:t>
            </w:r>
          </w:p>
        </w:tc>
        <w:tc>
          <w:tcPr>
            <w:tcW w:w="144" w:type="pct"/>
          </w:tcPr>
          <w:p w14:paraId="61CAD6C4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D9E038E" w14:textId="6E5DDBAA" w:rsidR="001336C6" w:rsidRPr="00E56615" w:rsidRDefault="00B151E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7.41</w:t>
            </w:r>
          </w:p>
        </w:tc>
        <w:tc>
          <w:tcPr>
            <w:tcW w:w="143" w:type="pct"/>
          </w:tcPr>
          <w:p w14:paraId="71FB3D11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E62B740" w14:textId="2BC6AC36" w:rsidR="001336C6" w:rsidRPr="00E56615" w:rsidRDefault="001A0823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20.24</w:t>
            </w:r>
          </w:p>
        </w:tc>
        <w:tc>
          <w:tcPr>
            <w:tcW w:w="143" w:type="pct"/>
          </w:tcPr>
          <w:p w14:paraId="3C1CF8A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E7CEA4D" w14:textId="02FCF338" w:rsidR="001336C6" w:rsidRPr="00EF3608" w:rsidRDefault="00B151E4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51E4">
              <w:rPr>
                <w:rFonts w:ascii="Angsana New" w:hAnsi="Angsana New"/>
                <w:sz w:val="30"/>
                <w:szCs w:val="30"/>
              </w:rPr>
              <w:t>20.84</w:t>
            </w:r>
          </w:p>
        </w:tc>
      </w:tr>
      <w:tr w:rsidR="00632B3A" w:rsidRPr="00EF3608" w14:paraId="7B72F808" w14:textId="77777777" w:rsidTr="00632B3A">
        <w:trPr>
          <w:trHeight w:val="70"/>
        </w:trPr>
        <w:tc>
          <w:tcPr>
            <w:tcW w:w="1823" w:type="pct"/>
          </w:tcPr>
          <w:p w14:paraId="7039721D" w14:textId="77777777" w:rsidR="001336C6" w:rsidRPr="00DD2CB7" w:rsidRDefault="001336C6" w:rsidP="00DD2CB7">
            <w:pPr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" w:type="pct"/>
          </w:tcPr>
          <w:p w14:paraId="66DBA47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134152A8" w14:textId="1962E08D" w:rsidR="001336C6" w:rsidRPr="00E56615" w:rsidRDefault="00703805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6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67.36</w:t>
            </w:r>
          </w:p>
        </w:tc>
        <w:tc>
          <w:tcPr>
            <w:tcW w:w="144" w:type="pct"/>
          </w:tcPr>
          <w:p w14:paraId="4C0CC050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03A8944" w14:textId="41632639" w:rsidR="001336C6" w:rsidRPr="00E56615" w:rsidRDefault="00B151E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615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3" w:type="pct"/>
          </w:tcPr>
          <w:p w14:paraId="00B0C522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8874B26" w14:textId="42948199" w:rsidR="001336C6" w:rsidRPr="00E56615" w:rsidRDefault="00703805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6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186.82</w:t>
            </w:r>
          </w:p>
        </w:tc>
        <w:tc>
          <w:tcPr>
            <w:tcW w:w="143" w:type="pct"/>
          </w:tcPr>
          <w:p w14:paraId="195AA13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44E760A2" w14:textId="0AE4414E" w:rsidR="001336C6" w:rsidRPr="00EF3608" w:rsidRDefault="00B151E4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  <w:tr w:rsidR="00632B3A" w:rsidRPr="00EF3608" w14:paraId="107925A4" w14:textId="77777777" w:rsidTr="00632B3A">
        <w:trPr>
          <w:trHeight w:val="70"/>
        </w:trPr>
        <w:tc>
          <w:tcPr>
            <w:tcW w:w="1823" w:type="pct"/>
          </w:tcPr>
          <w:p w14:paraId="04A256E0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" w:type="pct"/>
          </w:tcPr>
          <w:p w14:paraId="62EB8E8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1C822B2" w14:textId="41C36FDD" w:rsidR="001336C6" w:rsidRPr="00E56615" w:rsidRDefault="001A0823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4" w:type="pct"/>
          </w:tcPr>
          <w:p w14:paraId="75E7C2FA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72FF97E" w14:textId="669F1397" w:rsidR="001336C6" w:rsidRPr="00E56615" w:rsidRDefault="00B151E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3" w:type="pct"/>
          </w:tcPr>
          <w:p w14:paraId="66832D50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16E4E66" w14:textId="2E90207E" w:rsidR="001336C6" w:rsidRPr="00E56615" w:rsidRDefault="001A0823" w:rsidP="00F6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566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C26DF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1010DBF" w14:textId="603088CE" w:rsidR="001336C6" w:rsidRPr="00EF3608" w:rsidRDefault="00B151E4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3A" w:rsidRPr="00EF3608" w14:paraId="3B0FD9CC" w14:textId="77777777" w:rsidTr="00632B3A">
        <w:trPr>
          <w:trHeight w:val="60"/>
        </w:trPr>
        <w:tc>
          <w:tcPr>
            <w:tcW w:w="1823" w:type="pct"/>
          </w:tcPr>
          <w:p w14:paraId="12A5C279" w14:textId="77777777" w:rsidR="001336C6" w:rsidRPr="00EF3608" w:rsidRDefault="001336C6" w:rsidP="001336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" w:type="pct"/>
          </w:tcPr>
          <w:p w14:paraId="7C2250C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4B81E4AB" w14:textId="4B086182" w:rsidR="001336C6" w:rsidRPr="00E56615" w:rsidRDefault="00703805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6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64.46</w:t>
            </w:r>
          </w:p>
        </w:tc>
        <w:tc>
          <w:tcPr>
            <w:tcW w:w="144" w:type="pct"/>
          </w:tcPr>
          <w:p w14:paraId="512E500F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8C2246A" w14:textId="51DAB478" w:rsidR="001336C6" w:rsidRPr="00E56615" w:rsidRDefault="00B151E4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615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3" w:type="pct"/>
          </w:tcPr>
          <w:p w14:paraId="4AFBF5F6" w14:textId="77777777" w:rsidR="001336C6" w:rsidRPr="00E56615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3F17B728" w14:textId="3F572BF0" w:rsidR="001336C6" w:rsidRPr="00E56615" w:rsidRDefault="00703805" w:rsidP="00055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6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186.82</w:t>
            </w:r>
          </w:p>
        </w:tc>
        <w:tc>
          <w:tcPr>
            <w:tcW w:w="143" w:type="pct"/>
          </w:tcPr>
          <w:p w14:paraId="0BDA5CB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53248504" w14:textId="2318EFC9" w:rsidR="001336C6" w:rsidRPr="00EF3608" w:rsidRDefault="00B151E4" w:rsidP="00F6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</w:tbl>
    <w:p w14:paraId="6A233DCD" w14:textId="77777777" w:rsidR="00E54288" w:rsidRDefault="00E54288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FBAC496" w14:textId="5A87F97E" w:rsidR="00FD1DC3" w:rsidRPr="00EF3608" w:rsidRDefault="00FD1DC3" w:rsidP="00976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A4446D"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7B148FE5" w14:textId="77777777" w:rsidR="00FB76E7" w:rsidRPr="00D86132" w:rsidRDefault="00FB76E7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2"/>
        <w:gridCol w:w="271"/>
        <w:gridCol w:w="1170"/>
        <w:gridCol w:w="271"/>
        <w:gridCol w:w="1172"/>
        <w:gridCol w:w="271"/>
        <w:gridCol w:w="1163"/>
      </w:tblGrid>
      <w:tr w:rsidR="00FD1DC3" w:rsidRPr="00EF3608" w14:paraId="35E74D86" w14:textId="77777777" w:rsidTr="00F63644">
        <w:trPr>
          <w:tblHeader/>
        </w:trPr>
        <w:tc>
          <w:tcPr>
            <w:tcW w:w="2019" w:type="pct"/>
          </w:tcPr>
          <w:p w14:paraId="5EE1497D" w14:textId="77777777" w:rsidR="00FD1DC3" w:rsidRPr="00EF3608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</w:tcPr>
          <w:p w14:paraId="03CD1FA6" w14:textId="77777777" w:rsidR="00FD1DC3" w:rsidRPr="00EF3608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3D19C" w14:textId="77777777" w:rsidR="00FD1DC3" w:rsidRPr="00EF3608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17CD3141" w14:textId="77777777" w:rsidR="00FD1DC3" w:rsidRPr="00EF3608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644" w:rsidRPr="00EF3608" w14:paraId="0CEDFF6B" w14:textId="77777777" w:rsidTr="00F63644">
        <w:trPr>
          <w:tblHeader/>
        </w:trPr>
        <w:tc>
          <w:tcPr>
            <w:tcW w:w="2019" w:type="pct"/>
          </w:tcPr>
          <w:p w14:paraId="0595EF64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40D7D68" w14:textId="66EBD648" w:rsidR="001336C6" w:rsidRPr="00EF3608" w:rsidRDefault="00BC301C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7490F3D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77E68E7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2F52B1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2834841" w14:textId="0C8B9525" w:rsidR="001336C6" w:rsidRPr="00EF3608" w:rsidRDefault="00BC301C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3177CE3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C2EDD5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3644" w:rsidRPr="00EF3608" w14:paraId="5A338E7D" w14:textId="77777777" w:rsidTr="00F63644">
        <w:trPr>
          <w:tblHeader/>
        </w:trPr>
        <w:tc>
          <w:tcPr>
            <w:tcW w:w="2019" w:type="pct"/>
          </w:tcPr>
          <w:p w14:paraId="216C50D0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5365041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55ADFF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6A4ED900" w14:textId="2198147E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B151E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DE7BFC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EB4E28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C6409F9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4DF6BB4" w14:textId="3DDB443E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B151E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336C6" w:rsidRPr="00EF3608" w14:paraId="01DD5E09" w14:textId="77777777" w:rsidTr="00F63644">
        <w:trPr>
          <w:tblHeader/>
        </w:trPr>
        <w:tc>
          <w:tcPr>
            <w:tcW w:w="2019" w:type="pct"/>
          </w:tcPr>
          <w:p w14:paraId="06EE30CC" w14:textId="77777777" w:rsidR="001336C6" w:rsidRPr="00EF3608" w:rsidRDefault="001336C6" w:rsidP="001336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1" w:type="pct"/>
            <w:gridSpan w:val="7"/>
          </w:tcPr>
          <w:p w14:paraId="7AD2BE59" w14:textId="77777777" w:rsidR="001336C6" w:rsidRPr="00EF3608" w:rsidRDefault="001336C6" w:rsidP="00133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3644" w:rsidRPr="00EF3608" w14:paraId="6DCCCAB3" w14:textId="77777777" w:rsidTr="00F63644">
        <w:trPr>
          <w:trHeight w:val="80"/>
        </w:trPr>
        <w:tc>
          <w:tcPr>
            <w:tcW w:w="2019" w:type="pct"/>
          </w:tcPr>
          <w:p w14:paraId="246D42EF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74" w:type="pct"/>
          </w:tcPr>
          <w:p w14:paraId="0EAD7F2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F2D73A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37956C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6C49C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56D60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5D5448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4773F87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4" w:rsidRPr="00EF3608" w14:paraId="5D5A1775" w14:textId="77777777" w:rsidTr="00F63644">
        <w:trPr>
          <w:trHeight w:val="80"/>
        </w:trPr>
        <w:tc>
          <w:tcPr>
            <w:tcW w:w="2019" w:type="pct"/>
          </w:tcPr>
          <w:p w14:paraId="69C43BEF" w14:textId="77777777" w:rsidR="001336C6" w:rsidRPr="00EF3608" w:rsidRDefault="001336C6" w:rsidP="001336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36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4" w:type="pct"/>
          </w:tcPr>
          <w:p w14:paraId="283C2906" w14:textId="017916C0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FEA5EB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3000F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A0C57D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0C51F21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482335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B7B8996" w14:textId="77777777" w:rsidR="001336C6" w:rsidRPr="00EF3608" w:rsidRDefault="001336C6" w:rsidP="0013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4" w:rsidRPr="00EF3608" w14:paraId="17B4DABA" w14:textId="77777777" w:rsidTr="00F63644">
        <w:trPr>
          <w:trHeight w:val="80"/>
        </w:trPr>
        <w:tc>
          <w:tcPr>
            <w:tcW w:w="2019" w:type="pct"/>
          </w:tcPr>
          <w:p w14:paraId="12990F83" w14:textId="2517A96A" w:rsidR="00B151E4" w:rsidRPr="00EF3608" w:rsidRDefault="00493679" w:rsidP="0049367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151E4">
              <w:rPr>
                <w:rFonts w:ascii="Angsana New" w:hAnsi="Angsana New"/>
                <w:sz w:val="30"/>
                <w:szCs w:val="30"/>
              </w:rPr>
              <w:t>6</w:t>
            </w:r>
            <w:r w:rsidR="00B151E4" w:rsidRPr="00EF360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151E4">
              <w:rPr>
                <w:rFonts w:ascii="Angsana New" w:hAnsi="Angsana New"/>
                <w:sz w:val="30"/>
                <w:szCs w:val="30"/>
              </w:rPr>
              <w:t>12</w:t>
            </w:r>
            <w:r w:rsidR="00B151E4"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4F4CB11" w14:textId="3B61178C" w:rsidR="00B151E4" w:rsidRPr="00EF3608" w:rsidRDefault="001A0823" w:rsidP="00F6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5" w:type="pct"/>
          </w:tcPr>
          <w:p w14:paraId="0E1F00AE" w14:textId="77777777" w:rsidR="00B151E4" w:rsidRPr="00EF3608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669BAD9" w14:textId="6E4F125C" w:rsidR="00B151E4" w:rsidRPr="00EF3608" w:rsidRDefault="00B151E4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5" w:type="pct"/>
          </w:tcPr>
          <w:p w14:paraId="3131F40B" w14:textId="77777777" w:rsidR="00B151E4" w:rsidRPr="00EF3608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46C2256" w14:textId="6634B2CE" w:rsidR="00B151E4" w:rsidRPr="00EF3608" w:rsidRDefault="001A0823" w:rsidP="00F6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6E1D01" w14:textId="77777777" w:rsidR="00B151E4" w:rsidRPr="00EF3608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25B6815" w14:textId="50342BF3" w:rsidR="00B151E4" w:rsidRPr="00EF3608" w:rsidRDefault="00B151E4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4" w:rsidRPr="00EF3608" w14:paraId="716C76E1" w14:textId="77777777" w:rsidTr="00F63644">
        <w:trPr>
          <w:trHeight w:val="80"/>
        </w:trPr>
        <w:tc>
          <w:tcPr>
            <w:tcW w:w="2019" w:type="pct"/>
          </w:tcPr>
          <w:p w14:paraId="4C853CFA" w14:textId="77777777" w:rsidR="00B151E4" w:rsidRDefault="00B151E4" w:rsidP="00B151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2E811252" w14:textId="5E4A69D6" w:rsidR="00B151E4" w:rsidRPr="007B4929" w:rsidRDefault="001A0823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5" w:type="pct"/>
          </w:tcPr>
          <w:p w14:paraId="28A8A2EA" w14:textId="77777777" w:rsidR="00B151E4" w:rsidRPr="007B4929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87EBDA7" w14:textId="540741A2" w:rsidR="00B151E4" w:rsidRPr="007B4929" w:rsidRDefault="00B151E4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929"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5" w:type="pct"/>
          </w:tcPr>
          <w:p w14:paraId="613E96EB" w14:textId="77777777" w:rsidR="00B151E4" w:rsidRPr="007B4929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9309AC0" w14:textId="0EBC63CD" w:rsidR="00B151E4" w:rsidRPr="007B4929" w:rsidRDefault="001A0823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AD8860" w14:textId="77777777" w:rsidR="00B151E4" w:rsidRPr="007B4929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54558F6F" w14:textId="0BABF710" w:rsidR="00B151E4" w:rsidRPr="007B4929" w:rsidRDefault="00B151E4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9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63644" w:rsidRPr="00EF3608" w14:paraId="79F62BAB" w14:textId="77777777" w:rsidTr="00F63644">
        <w:trPr>
          <w:trHeight w:val="80"/>
        </w:trPr>
        <w:tc>
          <w:tcPr>
            <w:tcW w:w="2019" w:type="pct"/>
          </w:tcPr>
          <w:p w14:paraId="212C6CB4" w14:textId="77777777" w:rsidR="00B151E4" w:rsidRPr="00D86132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052F7A1" w14:textId="77777777" w:rsidR="00B151E4" w:rsidRPr="00D86132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49F2A4D8" w14:textId="77777777" w:rsidR="00B151E4" w:rsidRPr="00D86132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CAAC5A3" w14:textId="77777777" w:rsidR="00B151E4" w:rsidRPr="00D86132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3E6CEFE2" w14:textId="77777777" w:rsidR="00B151E4" w:rsidRPr="00D86132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43B79B4" w14:textId="77777777" w:rsidR="00B151E4" w:rsidRPr="00D86132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28B8EEF8" w14:textId="77777777" w:rsidR="00B151E4" w:rsidRPr="00D86132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9B46E3E" w14:textId="77777777" w:rsidR="00B151E4" w:rsidRPr="00D86132" w:rsidRDefault="00B151E4" w:rsidP="00B1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63644" w:rsidRPr="00EF3608" w14:paraId="192C3AEF" w14:textId="77777777" w:rsidTr="00F63644">
        <w:trPr>
          <w:trHeight w:val="80"/>
        </w:trPr>
        <w:tc>
          <w:tcPr>
            <w:tcW w:w="2019" w:type="pct"/>
          </w:tcPr>
          <w:p w14:paraId="73F63594" w14:textId="5ED8A682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674" w:type="pct"/>
          </w:tcPr>
          <w:p w14:paraId="477275B6" w14:textId="77777777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1AA634" w14:textId="77777777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66DF9F" w14:textId="77777777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DC295" w14:textId="77777777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23EB694" w14:textId="77777777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EF2D8B" w14:textId="77777777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4B32F58" w14:textId="77777777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4" w:rsidRPr="00EF3608" w14:paraId="55751069" w14:textId="77777777" w:rsidTr="00F63644">
        <w:trPr>
          <w:trHeight w:val="80"/>
        </w:trPr>
        <w:tc>
          <w:tcPr>
            <w:tcW w:w="2019" w:type="pct"/>
          </w:tcPr>
          <w:p w14:paraId="2CA2E61C" w14:textId="3878B9EC" w:rsidR="00FE151E" w:rsidRPr="00EF360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4" w:type="pct"/>
          </w:tcPr>
          <w:p w14:paraId="00627ED1" w14:textId="208EDF0E" w:rsidR="00FE151E" w:rsidRPr="004A7518" w:rsidRDefault="00703805" w:rsidP="001A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751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93679" w:rsidRPr="004A7518">
              <w:rPr>
                <w:rFonts w:ascii="Angsana New" w:hAnsi="Angsana New"/>
                <w:sz w:val="30"/>
                <w:szCs w:val="30"/>
              </w:rPr>
              <w:t>3.61</w:t>
            </w:r>
          </w:p>
        </w:tc>
        <w:tc>
          <w:tcPr>
            <w:tcW w:w="145" w:type="pct"/>
          </w:tcPr>
          <w:p w14:paraId="5DA7C5B5" w14:textId="77777777" w:rsidR="00FE151E" w:rsidRPr="004A751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5889EC" w14:textId="0A816469" w:rsidR="00FE151E" w:rsidRPr="004A7518" w:rsidRDefault="00FE151E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7518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5" w:type="pct"/>
          </w:tcPr>
          <w:p w14:paraId="47AFEA71" w14:textId="77777777" w:rsidR="00FE151E" w:rsidRPr="004A751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2C1C45F" w14:textId="665EE7C3" w:rsidR="00FE151E" w:rsidRPr="004A7518" w:rsidRDefault="00703805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7518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="00493679" w:rsidRPr="004A7518">
              <w:rPr>
                <w:rFonts w:ascii="Angsana New" w:hAnsi="Angsana New"/>
                <w:sz w:val="30"/>
                <w:szCs w:val="30"/>
              </w:rPr>
              <w:t>3.6</w:t>
            </w:r>
            <w:r w:rsidR="00B9586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E9749C1" w14:textId="77777777" w:rsidR="00FE151E" w:rsidRPr="004A7518" w:rsidRDefault="00FE151E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F53167" w14:textId="20F5C32C" w:rsidR="00FE151E" w:rsidRPr="004A7518" w:rsidRDefault="00FE151E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7518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</w:tr>
      <w:tr w:rsidR="00F63644" w:rsidRPr="00EF3608" w14:paraId="76038177" w14:textId="77777777" w:rsidTr="00F63644">
        <w:trPr>
          <w:trHeight w:val="80"/>
        </w:trPr>
        <w:tc>
          <w:tcPr>
            <w:tcW w:w="2019" w:type="pct"/>
          </w:tcPr>
          <w:p w14:paraId="2D8EBB0F" w14:textId="4E593E80" w:rsidR="000B14C3" w:rsidRPr="00EF3608" w:rsidRDefault="000B14C3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4" w:type="pct"/>
          </w:tcPr>
          <w:p w14:paraId="57AAF2DC" w14:textId="77777777" w:rsidR="000B14C3" w:rsidRPr="004A7518" w:rsidRDefault="000B14C3" w:rsidP="001A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433B58A" w14:textId="77777777" w:rsidR="000B14C3" w:rsidRPr="004A7518" w:rsidRDefault="000B14C3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EC8643F" w14:textId="77777777" w:rsidR="000B14C3" w:rsidRPr="004A7518" w:rsidRDefault="000B14C3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BA9B0E" w14:textId="77777777" w:rsidR="000B14C3" w:rsidRPr="004A7518" w:rsidRDefault="000B14C3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9DB3D94" w14:textId="77777777" w:rsidR="000B14C3" w:rsidRPr="004A7518" w:rsidRDefault="000B14C3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AD63A46" w14:textId="77777777" w:rsidR="000B14C3" w:rsidRPr="004A7518" w:rsidRDefault="000B14C3" w:rsidP="00FE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864B4B" w14:textId="77777777" w:rsidR="000B14C3" w:rsidRPr="004A7518" w:rsidRDefault="000B14C3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4" w:rsidRPr="00EF3608" w14:paraId="1150A550" w14:textId="77777777" w:rsidTr="00F63644">
        <w:trPr>
          <w:trHeight w:val="80"/>
        </w:trPr>
        <w:tc>
          <w:tcPr>
            <w:tcW w:w="2019" w:type="pct"/>
          </w:tcPr>
          <w:p w14:paraId="465E90F9" w14:textId="1AD8CF75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250"/>
              </w:tabs>
              <w:ind w:right="-104" w:hanging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94B6A">
              <w:rPr>
                <w:rFonts w:ascii="Angsana New" w:hAnsi="Angsana New"/>
                <w:sz w:val="30"/>
                <w:szCs w:val="30"/>
              </w:rPr>
              <w:t>3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4EC8DDA" w14:textId="674DF8D9" w:rsidR="00493679" w:rsidRPr="004A7518" w:rsidRDefault="004A7518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A7518">
              <w:rPr>
                <w:rFonts w:ascii="Angsana New" w:hAnsi="Angsana New"/>
                <w:sz w:val="30"/>
                <w:szCs w:val="30"/>
              </w:rPr>
              <w:t>5.14</w:t>
            </w:r>
          </w:p>
        </w:tc>
        <w:tc>
          <w:tcPr>
            <w:tcW w:w="145" w:type="pct"/>
          </w:tcPr>
          <w:p w14:paraId="720AC586" w14:textId="77777777" w:rsidR="00493679" w:rsidRPr="004A751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248A403" w14:textId="5560AB64" w:rsidR="00493679" w:rsidRPr="004A7518" w:rsidRDefault="004A7518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75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C8C428" w14:textId="77777777" w:rsidR="00493679" w:rsidRPr="004A751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C1A0DCB" w14:textId="3FB44138" w:rsidR="00493679" w:rsidRPr="004A7518" w:rsidRDefault="004A7518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A7518">
              <w:rPr>
                <w:rFonts w:ascii="Angsana New" w:hAnsi="Angsana New"/>
                <w:sz w:val="30"/>
                <w:szCs w:val="30"/>
              </w:rPr>
              <w:t>5.14</w:t>
            </w:r>
          </w:p>
        </w:tc>
        <w:tc>
          <w:tcPr>
            <w:tcW w:w="145" w:type="pct"/>
          </w:tcPr>
          <w:p w14:paraId="1E9007BB" w14:textId="77777777" w:rsidR="00493679" w:rsidRPr="004A751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6854264" w14:textId="79C53501" w:rsidR="00493679" w:rsidRPr="004A751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75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4" w:rsidRPr="00EF3608" w14:paraId="5F52CCC0" w14:textId="77777777" w:rsidTr="00F63644">
        <w:trPr>
          <w:trHeight w:val="80"/>
        </w:trPr>
        <w:tc>
          <w:tcPr>
            <w:tcW w:w="2019" w:type="pct"/>
          </w:tcPr>
          <w:p w14:paraId="6B0357B8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7A491B50" w14:textId="094B2869" w:rsidR="00493679" w:rsidRPr="00B95865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8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28.75</w:t>
            </w:r>
          </w:p>
        </w:tc>
        <w:tc>
          <w:tcPr>
            <w:tcW w:w="145" w:type="pct"/>
          </w:tcPr>
          <w:p w14:paraId="61A9B470" w14:textId="77777777" w:rsidR="00493679" w:rsidRPr="00B95865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67C0793" w14:textId="0F4D3D36" w:rsidR="00493679" w:rsidRPr="00B95865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865">
              <w:rPr>
                <w:rFonts w:ascii="Angsana New" w:hAnsi="Angsana New"/>
                <w:b/>
                <w:bCs/>
                <w:sz w:val="30"/>
                <w:szCs w:val="30"/>
              </w:rPr>
              <w:t>5.94</w:t>
            </w:r>
          </w:p>
        </w:tc>
        <w:tc>
          <w:tcPr>
            <w:tcW w:w="145" w:type="pct"/>
          </w:tcPr>
          <w:p w14:paraId="1F3B78E8" w14:textId="77777777" w:rsidR="00493679" w:rsidRPr="00B95865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479A2257" w14:textId="1A3FC9F0" w:rsidR="00493679" w:rsidRPr="00B95865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8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158.78</w:t>
            </w:r>
          </w:p>
        </w:tc>
        <w:tc>
          <w:tcPr>
            <w:tcW w:w="145" w:type="pct"/>
          </w:tcPr>
          <w:p w14:paraId="7F243712" w14:textId="77777777" w:rsidR="00493679" w:rsidRPr="00B95865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2B61BB15" w14:textId="21320C5F" w:rsidR="00493679" w:rsidRPr="00FE151E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DFC">
              <w:rPr>
                <w:rFonts w:ascii="Angsana New" w:hAnsi="Angsana New"/>
                <w:b/>
                <w:bCs/>
                <w:sz w:val="30"/>
                <w:szCs w:val="30"/>
              </w:rPr>
              <w:t>5.94</w:t>
            </w:r>
          </w:p>
        </w:tc>
      </w:tr>
      <w:tr w:rsidR="00F63644" w:rsidRPr="00EF3608" w14:paraId="26923ACA" w14:textId="77777777" w:rsidTr="00F63644">
        <w:trPr>
          <w:trHeight w:val="80"/>
        </w:trPr>
        <w:tc>
          <w:tcPr>
            <w:tcW w:w="2019" w:type="pct"/>
          </w:tcPr>
          <w:p w14:paraId="50AF84D8" w14:textId="278EB528" w:rsidR="00976DE3" w:rsidRDefault="00976DE3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C876FB" w14:textId="77777777" w:rsidR="00360475" w:rsidRDefault="00360475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27732F" w14:textId="328919CC" w:rsidR="00976DE3" w:rsidRPr="00EF3608" w:rsidRDefault="00976DE3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1A7A8507" w14:textId="77777777" w:rsidR="00493679" w:rsidRPr="00FE151E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4E24CC" w14:textId="77777777" w:rsidR="00493679" w:rsidRPr="00FE151E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5E69C58" w14:textId="77777777" w:rsidR="00493679" w:rsidRPr="00C41DFC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08CDF0" w14:textId="77777777" w:rsidR="00493679" w:rsidRPr="00FE151E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BD12E4E" w14:textId="77777777" w:rsidR="00493679" w:rsidRPr="00FE151E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2EA3010" w14:textId="77777777" w:rsidR="00493679" w:rsidRPr="00FE151E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1D42CBD4" w14:textId="77777777" w:rsidR="00493679" w:rsidRPr="00C41DFC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3644" w:rsidRPr="00EF3608" w14:paraId="07F186F7" w14:textId="77777777" w:rsidTr="00F63644">
        <w:trPr>
          <w:trHeight w:val="80"/>
        </w:trPr>
        <w:tc>
          <w:tcPr>
            <w:tcW w:w="2019" w:type="pct"/>
          </w:tcPr>
          <w:p w14:paraId="1221055B" w14:textId="53C23E4B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รายได้ค่าเช่าและค่าบริการค้างรับ</w:t>
            </w:r>
          </w:p>
        </w:tc>
        <w:tc>
          <w:tcPr>
            <w:tcW w:w="674" w:type="pct"/>
          </w:tcPr>
          <w:p w14:paraId="17D73F97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AF3AEE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8748358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DF9A5E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531C1FF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EC0FCD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B272634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4" w:rsidRPr="00EF3608" w14:paraId="006F2A9D" w14:textId="77777777" w:rsidTr="00F63644">
        <w:trPr>
          <w:trHeight w:val="80"/>
        </w:trPr>
        <w:tc>
          <w:tcPr>
            <w:tcW w:w="2019" w:type="pct"/>
          </w:tcPr>
          <w:p w14:paraId="50DD8EF5" w14:textId="77777777" w:rsidR="00493679" w:rsidRPr="00EF3608" w:rsidRDefault="00493679" w:rsidP="00493679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4" w:type="pct"/>
            <w:shd w:val="clear" w:color="auto" w:fill="auto"/>
          </w:tcPr>
          <w:p w14:paraId="5EC22651" w14:textId="3768FFD5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14.27</w:t>
            </w:r>
          </w:p>
        </w:tc>
        <w:tc>
          <w:tcPr>
            <w:tcW w:w="145" w:type="pct"/>
            <w:shd w:val="clear" w:color="auto" w:fill="auto"/>
          </w:tcPr>
          <w:p w14:paraId="5944DF0B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22D9F3C" w14:textId="29B14510" w:rsidR="00493679" w:rsidRPr="00EF360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C22B2">
              <w:rPr>
                <w:rFonts w:ascii="Angsana New" w:hAnsi="Angsana New"/>
                <w:sz w:val="30"/>
                <w:szCs w:val="30"/>
              </w:rPr>
              <w:t>15.72</w:t>
            </w:r>
          </w:p>
        </w:tc>
        <w:tc>
          <w:tcPr>
            <w:tcW w:w="145" w:type="pct"/>
            <w:shd w:val="clear" w:color="auto" w:fill="auto"/>
          </w:tcPr>
          <w:p w14:paraId="6B428C66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3110975" w14:textId="4C772059" w:rsidR="00493679" w:rsidRPr="00EF360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145" w:type="pct"/>
            <w:shd w:val="clear" w:color="auto" w:fill="auto"/>
          </w:tcPr>
          <w:p w14:paraId="6FA4B6A0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CFF1256" w14:textId="659C2BEA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41DFC">
              <w:rPr>
                <w:rFonts w:ascii="Angsana New" w:hAnsi="Angsana New"/>
                <w:sz w:val="30"/>
                <w:szCs w:val="30"/>
              </w:rPr>
              <w:t>5.97</w:t>
            </w:r>
          </w:p>
        </w:tc>
      </w:tr>
      <w:tr w:rsidR="00F63644" w:rsidRPr="00EF3608" w14:paraId="5672D4E8" w14:textId="77777777" w:rsidTr="00F63644">
        <w:trPr>
          <w:trHeight w:val="80"/>
        </w:trPr>
        <w:tc>
          <w:tcPr>
            <w:tcW w:w="2019" w:type="pct"/>
          </w:tcPr>
          <w:p w14:paraId="43C27372" w14:textId="77777777" w:rsidR="00493679" w:rsidRPr="00EF3608" w:rsidRDefault="00493679" w:rsidP="00493679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36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4" w:type="pct"/>
            <w:shd w:val="clear" w:color="auto" w:fill="auto"/>
          </w:tcPr>
          <w:p w14:paraId="15D3AEEA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4EA056C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0DEE5D6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2242846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029BDA1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5C85CF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861224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4" w:rsidRPr="00EF3608" w14:paraId="328BA949" w14:textId="77777777" w:rsidTr="00F63644">
        <w:trPr>
          <w:trHeight w:val="80"/>
        </w:trPr>
        <w:tc>
          <w:tcPr>
            <w:tcW w:w="2019" w:type="pct"/>
          </w:tcPr>
          <w:p w14:paraId="0E5E9C6E" w14:textId="77777777" w:rsidR="00493679" w:rsidRPr="00EF3608" w:rsidRDefault="00493679" w:rsidP="00493679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4" w:type="pct"/>
            <w:shd w:val="clear" w:color="auto" w:fill="auto"/>
          </w:tcPr>
          <w:p w14:paraId="5EA3DAC3" w14:textId="04854899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10.21</w:t>
            </w:r>
          </w:p>
        </w:tc>
        <w:tc>
          <w:tcPr>
            <w:tcW w:w="145" w:type="pct"/>
            <w:shd w:val="clear" w:color="auto" w:fill="auto"/>
          </w:tcPr>
          <w:p w14:paraId="4F0C4A86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593CECC" w14:textId="71808B80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41DFC">
              <w:rPr>
                <w:rFonts w:ascii="Angsana New" w:hAnsi="Angsana New"/>
                <w:sz w:val="30"/>
                <w:szCs w:val="30"/>
              </w:rPr>
              <w:t>7.75</w:t>
            </w:r>
          </w:p>
        </w:tc>
        <w:tc>
          <w:tcPr>
            <w:tcW w:w="145" w:type="pct"/>
            <w:shd w:val="clear" w:color="auto" w:fill="auto"/>
          </w:tcPr>
          <w:p w14:paraId="327132F7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BBCF2D1" w14:textId="450F4020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4.45</w:t>
            </w:r>
          </w:p>
        </w:tc>
        <w:tc>
          <w:tcPr>
            <w:tcW w:w="145" w:type="pct"/>
            <w:shd w:val="clear" w:color="auto" w:fill="auto"/>
          </w:tcPr>
          <w:p w14:paraId="5ABC0188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993B4CA" w14:textId="709A0761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41DFC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</w:tr>
      <w:tr w:rsidR="00F63644" w:rsidRPr="00EF3608" w14:paraId="0E6DBA99" w14:textId="77777777" w:rsidTr="00F63644">
        <w:trPr>
          <w:trHeight w:val="80"/>
        </w:trPr>
        <w:tc>
          <w:tcPr>
            <w:tcW w:w="2019" w:type="pct"/>
          </w:tcPr>
          <w:p w14:paraId="32EA31C2" w14:textId="1C7861C7" w:rsidR="00493679" w:rsidRPr="00EF3608" w:rsidRDefault="00493679" w:rsidP="00493679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</w:rPr>
              <w:t>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4" w:type="pct"/>
            <w:shd w:val="clear" w:color="auto" w:fill="auto"/>
          </w:tcPr>
          <w:p w14:paraId="5D83A9F4" w14:textId="7CD871D4" w:rsidR="00493679" w:rsidRPr="00EF3608" w:rsidRDefault="0081549F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1.93</w:t>
            </w:r>
          </w:p>
        </w:tc>
        <w:tc>
          <w:tcPr>
            <w:tcW w:w="145" w:type="pct"/>
            <w:shd w:val="clear" w:color="auto" w:fill="auto"/>
          </w:tcPr>
          <w:p w14:paraId="1F1BE49D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C1E0EE4" w14:textId="016851EC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41DFC">
              <w:rPr>
                <w:rFonts w:ascii="Angsana New" w:hAnsi="Angsana New"/>
                <w:sz w:val="30"/>
                <w:szCs w:val="30"/>
              </w:rPr>
              <w:t>0.76</w:t>
            </w:r>
          </w:p>
        </w:tc>
        <w:tc>
          <w:tcPr>
            <w:tcW w:w="145" w:type="pct"/>
            <w:shd w:val="clear" w:color="auto" w:fill="auto"/>
          </w:tcPr>
          <w:p w14:paraId="782DE89D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441BA30" w14:textId="751BE370" w:rsidR="00493679" w:rsidRPr="00EF360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8906D53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7BED13C" w14:textId="5ACDC744" w:rsidR="00493679" w:rsidRPr="00EF360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4" w:rsidRPr="00EF3608" w14:paraId="47F28273" w14:textId="77777777" w:rsidTr="00F63644">
        <w:trPr>
          <w:trHeight w:val="80"/>
        </w:trPr>
        <w:tc>
          <w:tcPr>
            <w:tcW w:w="2019" w:type="pct"/>
          </w:tcPr>
          <w:p w14:paraId="229C4438" w14:textId="0574CC39" w:rsidR="00493679" w:rsidRPr="00EF3608" w:rsidRDefault="00493679" w:rsidP="00493679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</w:rPr>
              <w:t>12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4" w:type="pct"/>
            <w:shd w:val="clear" w:color="auto" w:fill="auto"/>
          </w:tcPr>
          <w:p w14:paraId="5FF1DA81" w14:textId="09DFC21F" w:rsidR="00493679" w:rsidRPr="00EF3608" w:rsidRDefault="0081549F" w:rsidP="0081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145" w:type="pct"/>
            <w:shd w:val="clear" w:color="auto" w:fill="auto"/>
          </w:tcPr>
          <w:p w14:paraId="5C586F9D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7BEB154" w14:textId="1A1B86D4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9A5AE71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4221777" w14:textId="49F13B65" w:rsidR="00493679" w:rsidRPr="00EF360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AEB1829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80A8DE5" w14:textId="5B1A8F39" w:rsidR="00493679" w:rsidRPr="00EF360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4" w:rsidRPr="00EF3608" w14:paraId="148F5E4E" w14:textId="77777777" w:rsidTr="00F63644">
        <w:trPr>
          <w:trHeight w:val="92"/>
        </w:trPr>
        <w:tc>
          <w:tcPr>
            <w:tcW w:w="2019" w:type="pct"/>
          </w:tcPr>
          <w:p w14:paraId="3D836426" w14:textId="77777777" w:rsidR="00493679" w:rsidRPr="00EF3608" w:rsidRDefault="00493679" w:rsidP="00493679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EF3608">
              <w:rPr>
                <w:rFonts w:ascii="Angsana New" w:hAnsi="Angsana New"/>
                <w:sz w:val="30"/>
                <w:szCs w:val="30"/>
              </w:rPr>
              <w:t>12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74A5CEA2" w14:textId="3985D793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2.33</w:t>
            </w:r>
          </w:p>
        </w:tc>
        <w:tc>
          <w:tcPr>
            <w:tcW w:w="145" w:type="pct"/>
            <w:shd w:val="clear" w:color="auto" w:fill="auto"/>
          </w:tcPr>
          <w:p w14:paraId="17F50BF9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ED91152" w14:textId="39B004A6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41DFC">
              <w:rPr>
                <w:rFonts w:ascii="Angsana New" w:hAnsi="Angsana New"/>
                <w:sz w:val="30"/>
                <w:szCs w:val="30"/>
              </w:rPr>
              <w:t>2.35</w:t>
            </w:r>
          </w:p>
        </w:tc>
        <w:tc>
          <w:tcPr>
            <w:tcW w:w="145" w:type="pct"/>
            <w:shd w:val="clear" w:color="auto" w:fill="auto"/>
          </w:tcPr>
          <w:p w14:paraId="587A43AA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582B888" w14:textId="46806756" w:rsidR="00493679" w:rsidRPr="00EF360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2EE2933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65AF63AA" w14:textId="366BCE8E" w:rsidR="00493679" w:rsidRPr="00EF3608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4" w:rsidRPr="00EF3608" w14:paraId="5B82AA6A" w14:textId="77777777" w:rsidTr="00F63644">
        <w:trPr>
          <w:trHeight w:val="80"/>
        </w:trPr>
        <w:tc>
          <w:tcPr>
            <w:tcW w:w="2019" w:type="pct"/>
          </w:tcPr>
          <w:p w14:paraId="5B219F3D" w14:textId="77777777" w:rsidR="00493679" w:rsidRPr="00EF3608" w:rsidRDefault="00493679" w:rsidP="0049367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6DD40" w14:textId="66C2B8EA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29.21</w:t>
            </w:r>
          </w:p>
        </w:tc>
        <w:tc>
          <w:tcPr>
            <w:tcW w:w="145" w:type="pct"/>
            <w:shd w:val="clear" w:color="auto" w:fill="auto"/>
          </w:tcPr>
          <w:p w14:paraId="3AC29DEB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106A7" w14:textId="4ACE9ECA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DFC">
              <w:rPr>
                <w:rFonts w:ascii="Angsana New" w:hAnsi="Angsana New"/>
                <w:b/>
                <w:bCs/>
                <w:sz w:val="30"/>
                <w:szCs w:val="30"/>
              </w:rPr>
              <w:t>26.58</w:t>
            </w:r>
          </w:p>
        </w:tc>
        <w:tc>
          <w:tcPr>
            <w:tcW w:w="145" w:type="pct"/>
            <w:shd w:val="clear" w:color="auto" w:fill="auto"/>
          </w:tcPr>
          <w:p w14:paraId="0ED91D0C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C09CF" w14:textId="5C40B410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7.80</w:t>
            </w:r>
          </w:p>
        </w:tc>
        <w:tc>
          <w:tcPr>
            <w:tcW w:w="145" w:type="pct"/>
          </w:tcPr>
          <w:p w14:paraId="2C5129BC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40BADB7A" w14:textId="0457C6A1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DFC">
              <w:rPr>
                <w:rFonts w:ascii="Angsana New" w:hAnsi="Angsana New"/>
                <w:b/>
                <w:bCs/>
                <w:sz w:val="30"/>
                <w:szCs w:val="30"/>
              </w:rPr>
              <w:t>6.36</w:t>
            </w:r>
          </w:p>
        </w:tc>
      </w:tr>
      <w:tr w:rsidR="00F63644" w:rsidRPr="00EF3608" w14:paraId="486D4D17" w14:textId="77777777" w:rsidTr="00F63644">
        <w:trPr>
          <w:trHeight w:val="82"/>
        </w:trPr>
        <w:tc>
          <w:tcPr>
            <w:tcW w:w="2019" w:type="pct"/>
          </w:tcPr>
          <w:p w14:paraId="3ED08F35" w14:textId="77777777" w:rsidR="00493679" w:rsidRPr="00EF3608" w:rsidRDefault="00493679" w:rsidP="0049367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212B0E7" w14:textId="74C36D63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6.57</w:t>
            </w:r>
          </w:p>
        </w:tc>
        <w:tc>
          <w:tcPr>
            <w:tcW w:w="145" w:type="pct"/>
            <w:shd w:val="clear" w:color="auto" w:fill="auto"/>
          </w:tcPr>
          <w:p w14:paraId="02198728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862B8F6" w14:textId="30213088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DFC">
              <w:rPr>
                <w:rFonts w:ascii="Angsana New" w:hAnsi="Angsana New"/>
                <w:b/>
                <w:bCs/>
                <w:sz w:val="30"/>
                <w:szCs w:val="30"/>
              </w:rPr>
              <w:t>7.41</w:t>
            </w:r>
          </w:p>
        </w:tc>
        <w:tc>
          <w:tcPr>
            <w:tcW w:w="145" w:type="pct"/>
            <w:shd w:val="clear" w:color="auto" w:fill="auto"/>
          </w:tcPr>
          <w:p w14:paraId="6E5E8E62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C892E5A" w14:textId="0F6EDB76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20.24</w:t>
            </w:r>
          </w:p>
        </w:tc>
        <w:tc>
          <w:tcPr>
            <w:tcW w:w="145" w:type="pct"/>
          </w:tcPr>
          <w:p w14:paraId="75C40A22" w14:textId="77777777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CC5B994" w14:textId="3E693DA2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DFC">
              <w:rPr>
                <w:rFonts w:ascii="Angsana New" w:hAnsi="Angsana New"/>
                <w:b/>
                <w:bCs/>
                <w:sz w:val="30"/>
                <w:szCs w:val="30"/>
              </w:rPr>
              <w:t>20.84</w:t>
            </w:r>
          </w:p>
        </w:tc>
      </w:tr>
      <w:tr w:rsidR="00F63644" w:rsidRPr="00EF3608" w14:paraId="58A844F1" w14:textId="77777777" w:rsidTr="00F63644">
        <w:trPr>
          <w:trHeight w:val="82"/>
        </w:trPr>
        <w:tc>
          <w:tcPr>
            <w:tcW w:w="2019" w:type="pct"/>
          </w:tcPr>
          <w:p w14:paraId="29F2B98F" w14:textId="14B1713D" w:rsidR="00493679" w:rsidRPr="00EF3608" w:rsidRDefault="00493679" w:rsidP="004936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57DB0" w14:textId="39FB9982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67.36</w:t>
            </w:r>
          </w:p>
        </w:tc>
        <w:tc>
          <w:tcPr>
            <w:tcW w:w="145" w:type="pct"/>
            <w:shd w:val="clear" w:color="auto" w:fill="auto"/>
          </w:tcPr>
          <w:p w14:paraId="3673A181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7A02B" w14:textId="2FE54505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23F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5" w:type="pct"/>
            <w:shd w:val="clear" w:color="auto" w:fill="auto"/>
          </w:tcPr>
          <w:p w14:paraId="78983DFA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E8E0B" w14:textId="2B0CBC08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186.82</w:t>
            </w:r>
          </w:p>
        </w:tc>
        <w:tc>
          <w:tcPr>
            <w:tcW w:w="145" w:type="pct"/>
          </w:tcPr>
          <w:p w14:paraId="0EEBF6F8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0D6E39B3" w14:textId="37555360" w:rsidR="00493679" w:rsidRPr="00C41DFC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DFC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  <w:tr w:rsidR="00F63644" w:rsidRPr="00EF3608" w14:paraId="3A6E4D94" w14:textId="77777777" w:rsidTr="00F63644">
        <w:trPr>
          <w:trHeight w:val="82"/>
        </w:trPr>
        <w:tc>
          <w:tcPr>
            <w:tcW w:w="2019" w:type="pct"/>
          </w:tcPr>
          <w:p w14:paraId="17AF1ACC" w14:textId="6812F361" w:rsidR="00493679" w:rsidRPr="00EF3608" w:rsidRDefault="00493679" w:rsidP="0049367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3CAFE" w14:textId="5FC49EF1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A023F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5" w:type="pct"/>
            <w:shd w:val="clear" w:color="auto" w:fill="auto"/>
          </w:tcPr>
          <w:p w14:paraId="2DAF45AC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09154" w14:textId="01080CAD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A023F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5" w:type="pct"/>
            <w:shd w:val="clear" w:color="auto" w:fill="auto"/>
          </w:tcPr>
          <w:p w14:paraId="6EA4260B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46EBB" w14:textId="4AB65616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A0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428C3CB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2AEBFDA4" w14:textId="2CDAFA14" w:rsidR="00493679" w:rsidRPr="007D5C0B" w:rsidRDefault="00493679" w:rsidP="00BA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D5C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4" w:rsidRPr="00EF3608" w14:paraId="0BDC8EA5" w14:textId="77777777" w:rsidTr="00F63644">
        <w:trPr>
          <w:trHeight w:val="100"/>
        </w:trPr>
        <w:tc>
          <w:tcPr>
            <w:tcW w:w="2019" w:type="pct"/>
          </w:tcPr>
          <w:p w14:paraId="34A2E7CE" w14:textId="0DE7F861" w:rsidR="00493679" w:rsidRPr="00EF3608" w:rsidRDefault="00493679" w:rsidP="00493679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396C9" w14:textId="7F73C8F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64.46</w:t>
            </w:r>
          </w:p>
        </w:tc>
        <w:tc>
          <w:tcPr>
            <w:tcW w:w="145" w:type="pct"/>
            <w:shd w:val="clear" w:color="auto" w:fill="auto"/>
          </w:tcPr>
          <w:p w14:paraId="66DC8BC3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AA383" w14:textId="775C6AB6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23F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5" w:type="pct"/>
            <w:shd w:val="clear" w:color="auto" w:fill="auto"/>
          </w:tcPr>
          <w:p w14:paraId="058FB31B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D677" w14:textId="2439A21D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186.82</w:t>
            </w:r>
          </w:p>
        </w:tc>
        <w:tc>
          <w:tcPr>
            <w:tcW w:w="145" w:type="pct"/>
          </w:tcPr>
          <w:p w14:paraId="70EE9441" w14:textId="77777777" w:rsidR="00493679" w:rsidRPr="00BA023F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BBA79BA" w14:textId="49F0F872" w:rsidR="00493679" w:rsidRPr="00EF3608" w:rsidRDefault="00493679" w:rsidP="0049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41DFC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</w:tbl>
    <w:p w14:paraId="7142C309" w14:textId="77777777" w:rsidR="00FB76E7" w:rsidRPr="00C721D1" w:rsidRDefault="00FB76E7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6DAD7515" w14:textId="570C1348" w:rsidR="00E62DF7" w:rsidRDefault="00FD1DC3" w:rsidP="00357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 w:hanging="9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EF3608">
        <w:rPr>
          <w:rFonts w:ascii="Angsana New" w:hAnsi="Angsana New"/>
          <w:sz w:val="30"/>
          <w:szCs w:val="30"/>
        </w:rPr>
        <w:t>30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EF3608">
        <w:rPr>
          <w:rFonts w:ascii="Angsana New" w:hAnsi="Angsana New"/>
          <w:sz w:val="30"/>
          <w:szCs w:val="30"/>
        </w:rPr>
        <w:t>45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วัน</w:t>
      </w:r>
    </w:p>
    <w:p w14:paraId="307486BC" w14:textId="66E31876" w:rsidR="00976DE3" w:rsidRDefault="00976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49C2637" w14:textId="77777777" w:rsidR="00FD1DC3" w:rsidRPr="00100C13" w:rsidRDefault="00FD1DC3" w:rsidP="009A0C1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504059017"/>
      <w:r w:rsidRPr="00100C13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14:paraId="4FD17071" w14:textId="77777777" w:rsidR="00C335BF" w:rsidRPr="00BC1CCE" w:rsidRDefault="00C335BF" w:rsidP="00620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</w:rPr>
      </w:pPr>
    </w:p>
    <w:tbl>
      <w:tblPr>
        <w:tblpPr w:leftFromText="180" w:rightFromText="180" w:vertAnchor="text" w:tblpX="351" w:tblpY="1"/>
        <w:tblOverlap w:val="never"/>
        <w:tblW w:w="4870" w:type="pct"/>
        <w:tblLayout w:type="fixed"/>
        <w:tblLook w:val="01E0" w:firstRow="1" w:lastRow="1" w:firstColumn="1" w:lastColumn="1" w:noHBand="0" w:noVBand="0"/>
      </w:tblPr>
      <w:tblGrid>
        <w:gridCol w:w="3512"/>
        <w:gridCol w:w="359"/>
        <w:gridCol w:w="1270"/>
        <w:gridCol w:w="258"/>
        <w:gridCol w:w="1236"/>
        <w:gridCol w:w="258"/>
        <w:gridCol w:w="1057"/>
        <w:gridCol w:w="258"/>
        <w:gridCol w:w="1145"/>
      </w:tblGrid>
      <w:tr w:rsidR="001D281B" w:rsidRPr="00100C13" w14:paraId="7AD2A1BD" w14:textId="77777777" w:rsidTr="00976DE3">
        <w:trPr>
          <w:tblHeader/>
        </w:trPr>
        <w:tc>
          <w:tcPr>
            <w:tcW w:w="1877" w:type="pct"/>
          </w:tcPr>
          <w:p w14:paraId="37B30F40" w14:textId="77777777" w:rsidR="00942B1B" w:rsidRPr="00100C13" w:rsidRDefault="00942B1B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2" w:type="pct"/>
          </w:tcPr>
          <w:p w14:paraId="6B5CD7CC" w14:textId="77777777" w:rsidR="00942B1B" w:rsidRPr="00100C13" w:rsidRDefault="00942B1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78" w:type="pct"/>
            <w:gridSpan w:val="3"/>
          </w:tcPr>
          <w:p w14:paraId="63CFAD3C" w14:textId="77777777" w:rsidR="00942B1B" w:rsidRPr="00100C13" w:rsidRDefault="00942B1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135C804" w14:textId="77777777" w:rsidR="00942B1B" w:rsidRPr="00100C13" w:rsidRDefault="00942B1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77470689" w14:textId="77777777" w:rsidR="00942B1B" w:rsidRPr="00100C13" w:rsidRDefault="00942B1B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00C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BF8" w:rsidRPr="00100C13" w14:paraId="79C3C880" w14:textId="77777777" w:rsidTr="00976DE3">
        <w:trPr>
          <w:tblHeader/>
        </w:trPr>
        <w:tc>
          <w:tcPr>
            <w:tcW w:w="1877" w:type="pct"/>
          </w:tcPr>
          <w:p w14:paraId="7D93C61E" w14:textId="77777777" w:rsidR="001336C6" w:rsidRPr="00100C13" w:rsidRDefault="001336C6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2" w:type="pct"/>
          </w:tcPr>
          <w:p w14:paraId="292473D9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767D048D" w14:textId="3AD6926E" w:rsidR="001336C6" w:rsidRPr="00100C13" w:rsidRDefault="00BC301C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8" w:type="pct"/>
          </w:tcPr>
          <w:p w14:paraId="35248252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54A8493F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00C1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570EDE56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0746B05" w14:textId="57108B89" w:rsidR="001336C6" w:rsidRPr="00100C13" w:rsidRDefault="00BC301C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8" w:type="pct"/>
            <w:shd w:val="clear" w:color="auto" w:fill="auto"/>
          </w:tcPr>
          <w:p w14:paraId="3D3AA098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0D2FB1C7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00C1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A5BF8" w:rsidRPr="00100C13" w14:paraId="482C50CC" w14:textId="77777777" w:rsidTr="00976DE3">
        <w:trPr>
          <w:tblHeader/>
        </w:trPr>
        <w:tc>
          <w:tcPr>
            <w:tcW w:w="1877" w:type="pct"/>
          </w:tcPr>
          <w:p w14:paraId="66EFD2F4" w14:textId="77777777" w:rsidR="001336C6" w:rsidRPr="00100C13" w:rsidRDefault="001336C6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2" w:type="pct"/>
          </w:tcPr>
          <w:p w14:paraId="197CCF9B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6435358A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6853CCDE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1E74367" w14:textId="3F4526FA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256</w:t>
            </w:r>
            <w:r w:rsidR="0027331A" w:rsidRPr="00100C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5011AFB1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18DFB15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  <w:shd w:val="clear" w:color="auto" w:fill="auto"/>
          </w:tcPr>
          <w:p w14:paraId="4EE6300A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6FCDE08C" w14:textId="085B4E6F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256</w:t>
            </w:r>
            <w:r w:rsidR="0027331A" w:rsidRPr="00100C1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336C6" w:rsidRPr="00100C13" w14:paraId="49B375B0" w14:textId="77777777" w:rsidTr="00976DE3">
        <w:trPr>
          <w:tblHeader/>
        </w:trPr>
        <w:tc>
          <w:tcPr>
            <w:tcW w:w="1877" w:type="pct"/>
          </w:tcPr>
          <w:p w14:paraId="6724785A" w14:textId="77777777" w:rsidR="001336C6" w:rsidRPr="00100C13" w:rsidRDefault="001336C6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2" w:type="pct"/>
          </w:tcPr>
          <w:p w14:paraId="7D29F127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4D156AEA" w14:textId="77777777" w:rsidR="001336C6" w:rsidRPr="00100C13" w:rsidRDefault="001336C6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5BF8" w:rsidRPr="00100C13" w14:paraId="2F3971E0" w14:textId="77777777" w:rsidTr="00976DE3">
        <w:tc>
          <w:tcPr>
            <w:tcW w:w="1877" w:type="pct"/>
          </w:tcPr>
          <w:p w14:paraId="04B6C33F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2" w:type="pct"/>
          </w:tcPr>
          <w:p w14:paraId="726D0759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BBFDBC3" w14:textId="786D61A9" w:rsidR="000A5C59" w:rsidRPr="00100C13" w:rsidRDefault="00100C13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25,</w:t>
            </w:r>
            <w:r w:rsidR="00351996">
              <w:rPr>
                <w:rFonts w:ascii="Angsana New" w:hAnsi="Angsana New"/>
                <w:sz w:val="30"/>
                <w:szCs w:val="30"/>
              </w:rPr>
              <w:t>210.68</w:t>
            </w:r>
          </w:p>
        </w:tc>
        <w:tc>
          <w:tcPr>
            <w:tcW w:w="138" w:type="pct"/>
            <w:shd w:val="clear" w:color="auto" w:fill="auto"/>
          </w:tcPr>
          <w:p w14:paraId="6A5EC08C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500DAC9A" w14:textId="57B7F11B" w:rsidR="000A5C59" w:rsidRPr="00100C13" w:rsidRDefault="0027331A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21,632.74</w:t>
            </w:r>
          </w:p>
        </w:tc>
        <w:tc>
          <w:tcPr>
            <w:tcW w:w="138" w:type="pct"/>
            <w:shd w:val="clear" w:color="auto" w:fill="auto"/>
          </w:tcPr>
          <w:p w14:paraId="37A35F72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191678B" w14:textId="29B7926A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23DEBC8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C8B188B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A5BF8" w:rsidRPr="00100C13" w14:paraId="1B67A76D" w14:textId="77777777" w:rsidTr="00976DE3">
        <w:tc>
          <w:tcPr>
            <w:tcW w:w="1877" w:type="pct"/>
          </w:tcPr>
          <w:p w14:paraId="49D26F13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192" w:type="pct"/>
          </w:tcPr>
          <w:p w14:paraId="28FBF76F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5501465" w14:textId="544AC1A3" w:rsidR="000A5C59" w:rsidRPr="00100C13" w:rsidRDefault="00100C13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9.3</w:t>
            </w:r>
            <w:r w:rsidR="0035199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  <w:shd w:val="clear" w:color="auto" w:fill="auto"/>
          </w:tcPr>
          <w:p w14:paraId="4C2B53F0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353FF195" w14:textId="719B9AE3" w:rsidR="000A5C59" w:rsidRPr="00100C13" w:rsidRDefault="0027331A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9.35</w:t>
            </w:r>
          </w:p>
        </w:tc>
        <w:tc>
          <w:tcPr>
            <w:tcW w:w="138" w:type="pct"/>
            <w:shd w:val="clear" w:color="auto" w:fill="auto"/>
          </w:tcPr>
          <w:p w14:paraId="7123C156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03BCE2C7" w14:textId="0278B604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0549A61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8B3238D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A5BF8" w:rsidRPr="00100C13" w14:paraId="231E2CBB" w14:textId="77777777" w:rsidTr="00976DE3">
        <w:tc>
          <w:tcPr>
            <w:tcW w:w="1877" w:type="pct"/>
          </w:tcPr>
          <w:p w14:paraId="728EC23B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2" w:type="pct"/>
          </w:tcPr>
          <w:p w14:paraId="69BE5621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5FB2434" w14:textId="01B57540" w:rsidR="000A5C59" w:rsidRPr="00100C13" w:rsidRDefault="00100C13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4,</w:t>
            </w:r>
            <w:r w:rsidR="009764B1">
              <w:rPr>
                <w:rFonts w:ascii="Angsana New" w:hAnsi="Angsana New"/>
                <w:sz w:val="30"/>
                <w:szCs w:val="30"/>
              </w:rPr>
              <w:t>606.09</w:t>
            </w:r>
          </w:p>
        </w:tc>
        <w:tc>
          <w:tcPr>
            <w:tcW w:w="138" w:type="pct"/>
            <w:shd w:val="clear" w:color="auto" w:fill="auto"/>
          </w:tcPr>
          <w:p w14:paraId="4EA8AE2A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382E61D7" w14:textId="5F3B125B" w:rsidR="000A5C59" w:rsidRPr="00100C13" w:rsidRDefault="0027331A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4,168.55</w:t>
            </w:r>
          </w:p>
        </w:tc>
        <w:tc>
          <w:tcPr>
            <w:tcW w:w="138" w:type="pct"/>
            <w:shd w:val="clear" w:color="auto" w:fill="auto"/>
          </w:tcPr>
          <w:p w14:paraId="666C541D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64E3C2A9" w14:textId="6BEB7232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0AFBD57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FF7451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A5BF8" w:rsidRPr="00100C13" w14:paraId="27A2ADAB" w14:textId="77777777" w:rsidTr="00976DE3">
        <w:tc>
          <w:tcPr>
            <w:tcW w:w="1877" w:type="pct"/>
          </w:tcPr>
          <w:p w14:paraId="57A6CB96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92" w:type="pct"/>
          </w:tcPr>
          <w:p w14:paraId="34DD2889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368F0F4" w14:textId="6366A89A" w:rsidR="000A5C59" w:rsidRPr="00100C13" w:rsidRDefault="00100C13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5,</w:t>
            </w:r>
            <w:r w:rsidR="009764B1">
              <w:rPr>
                <w:rFonts w:ascii="Angsana New" w:hAnsi="Angsana New"/>
                <w:sz w:val="30"/>
                <w:szCs w:val="30"/>
              </w:rPr>
              <w:t>200.3</w:t>
            </w:r>
            <w:r w:rsidR="0000724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0BF08AAC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2604ADA5" w14:textId="19B9329F" w:rsidR="000A5C59" w:rsidRPr="00100C13" w:rsidRDefault="0027331A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4,720.01</w:t>
            </w:r>
          </w:p>
        </w:tc>
        <w:tc>
          <w:tcPr>
            <w:tcW w:w="138" w:type="pct"/>
            <w:shd w:val="clear" w:color="auto" w:fill="auto"/>
          </w:tcPr>
          <w:p w14:paraId="1C865F85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6A0B3D37" w14:textId="4288D19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C386742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ADE279E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A5BF8" w:rsidRPr="00100C13" w14:paraId="312CD694" w14:textId="77777777" w:rsidTr="00976DE3">
        <w:tc>
          <w:tcPr>
            <w:tcW w:w="1877" w:type="pct"/>
          </w:tcPr>
          <w:p w14:paraId="26ED47B9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92" w:type="pct"/>
          </w:tcPr>
          <w:p w14:paraId="77E54C6F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32B2426D" w14:textId="29B47CFD" w:rsidR="000A5C59" w:rsidRPr="00100C13" w:rsidRDefault="00100C13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6</w:t>
            </w:r>
            <w:r w:rsidR="009764B1">
              <w:rPr>
                <w:rFonts w:ascii="Angsana New" w:hAnsi="Angsana New"/>
                <w:sz w:val="30"/>
                <w:szCs w:val="30"/>
              </w:rPr>
              <w:t>6</w:t>
            </w:r>
            <w:r w:rsidRPr="00100C13">
              <w:rPr>
                <w:rFonts w:ascii="Angsana New" w:hAnsi="Angsana New"/>
                <w:sz w:val="30"/>
                <w:szCs w:val="30"/>
              </w:rPr>
              <w:t>9.57</w:t>
            </w:r>
          </w:p>
        </w:tc>
        <w:tc>
          <w:tcPr>
            <w:tcW w:w="138" w:type="pct"/>
            <w:shd w:val="clear" w:color="auto" w:fill="auto"/>
          </w:tcPr>
          <w:p w14:paraId="7BAB0C10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6BFAB20E" w14:textId="3AFB79F1" w:rsidR="000A5C59" w:rsidRPr="00100C13" w:rsidRDefault="0027331A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598.81</w:t>
            </w:r>
          </w:p>
        </w:tc>
        <w:tc>
          <w:tcPr>
            <w:tcW w:w="138" w:type="pct"/>
            <w:shd w:val="clear" w:color="auto" w:fill="auto"/>
          </w:tcPr>
          <w:p w14:paraId="0B8DA0D3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35F7B1E" w14:textId="15DD6E24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1031E25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FA828AA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A5BF8" w:rsidRPr="00100C13" w14:paraId="227BEC96" w14:textId="77777777" w:rsidTr="00976DE3">
        <w:tc>
          <w:tcPr>
            <w:tcW w:w="1877" w:type="pct"/>
          </w:tcPr>
          <w:p w14:paraId="2030B6EC" w14:textId="77777777" w:rsidR="000A5C59" w:rsidRPr="00100C13" w:rsidRDefault="000A5C59" w:rsidP="001656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2" w:type="pct"/>
          </w:tcPr>
          <w:p w14:paraId="07E63655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14:paraId="25BF1001" w14:textId="5FFE176D" w:rsidR="000A5C59" w:rsidRPr="00100C13" w:rsidRDefault="00100C13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</w:rPr>
              <w:t>35,6</w:t>
            </w:r>
            <w:r w:rsidR="009764B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07242">
              <w:rPr>
                <w:rFonts w:ascii="Angsana New" w:hAnsi="Angsana New"/>
                <w:b/>
                <w:bCs/>
                <w:sz w:val="30"/>
                <w:szCs w:val="30"/>
              </w:rPr>
              <w:t>6.00</w:t>
            </w:r>
          </w:p>
        </w:tc>
        <w:tc>
          <w:tcPr>
            <w:tcW w:w="138" w:type="pct"/>
            <w:shd w:val="clear" w:color="auto" w:fill="auto"/>
          </w:tcPr>
          <w:p w14:paraId="2DD5C7E3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D621AEA" w14:textId="727ED118" w:rsidR="000A5C59" w:rsidRPr="00100C13" w:rsidRDefault="0027331A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</w:rPr>
              <w:t>31,129.46</w:t>
            </w:r>
          </w:p>
        </w:tc>
        <w:tc>
          <w:tcPr>
            <w:tcW w:w="138" w:type="pct"/>
            <w:shd w:val="clear" w:color="auto" w:fill="auto"/>
          </w:tcPr>
          <w:p w14:paraId="37AF7FD7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2C82642" w14:textId="6AD71E36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37092EF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00C1B651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A5BF8" w:rsidRPr="00100C13" w14:paraId="0F14A351" w14:textId="77777777" w:rsidTr="00976DE3">
        <w:tc>
          <w:tcPr>
            <w:tcW w:w="1877" w:type="pct"/>
          </w:tcPr>
          <w:p w14:paraId="073001F3" w14:textId="77777777" w:rsidR="000A5C59" w:rsidRPr="00100C13" w:rsidRDefault="000A5C59" w:rsidP="001656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00C1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92" w:type="pct"/>
          </w:tcPr>
          <w:p w14:paraId="57C782E2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BF4F1C1" w14:textId="2F62249C" w:rsidR="000A5C59" w:rsidRPr="00100C13" w:rsidRDefault="00100C13" w:rsidP="0091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(50.44)</w:t>
            </w:r>
          </w:p>
        </w:tc>
        <w:tc>
          <w:tcPr>
            <w:tcW w:w="138" w:type="pct"/>
            <w:shd w:val="clear" w:color="auto" w:fill="auto"/>
          </w:tcPr>
          <w:p w14:paraId="1EEB4C96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43E5D74E" w14:textId="5E73095D" w:rsidR="000A5C59" w:rsidRPr="00100C13" w:rsidRDefault="0027331A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(51.27)</w:t>
            </w:r>
          </w:p>
        </w:tc>
        <w:tc>
          <w:tcPr>
            <w:tcW w:w="138" w:type="pct"/>
            <w:shd w:val="clear" w:color="auto" w:fill="auto"/>
          </w:tcPr>
          <w:p w14:paraId="6381A9BE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0059D923" w14:textId="59AEF43A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1EBB18A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A06B9DA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A5BF8" w:rsidRPr="00C335BF" w14:paraId="6042DFA5" w14:textId="77777777" w:rsidTr="00976DE3">
        <w:tc>
          <w:tcPr>
            <w:tcW w:w="1877" w:type="pct"/>
          </w:tcPr>
          <w:p w14:paraId="25CA0C29" w14:textId="77777777" w:rsidR="000A5C59" w:rsidRPr="00100C13" w:rsidRDefault="000A5C59" w:rsidP="001656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2" w:type="pct"/>
          </w:tcPr>
          <w:p w14:paraId="53415399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0E44F" w14:textId="1E21D949" w:rsidR="000A5C59" w:rsidRPr="00100C13" w:rsidRDefault="00100C13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 w:rsidR="006B1C9B">
              <w:rPr>
                <w:rFonts w:ascii="Angsana New" w:hAnsi="Angsana New"/>
                <w:b/>
                <w:bCs/>
                <w:sz w:val="30"/>
                <w:szCs w:val="30"/>
              </w:rPr>
              <w:t>645.56</w:t>
            </w:r>
          </w:p>
        </w:tc>
        <w:tc>
          <w:tcPr>
            <w:tcW w:w="138" w:type="pct"/>
            <w:shd w:val="clear" w:color="auto" w:fill="auto"/>
          </w:tcPr>
          <w:p w14:paraId="4AB3685D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7A46E" w14:textId="5DC7E2F5" w:rsidR="000A5C59" w:rsidRPr="00100C13" w:rsidRDefault="0027331A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</w:rPr>
              <w:t>31,078.19</w:t>
            </w:r>
          </w:p>
        </w:tc>
        <w:tc>
          <w:tcPr>
            <w:tcW w:w="138" w:type="pct"/>
            <w:shd w:val="clear" w:color="auto" w:fill="auto"/>
          </w:tcPr>
          <w:p w14:paraId="232BF857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2D60E" w14:textId="27DC439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13AB69E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CBBF1" w14:textId="77777777" w:rsidR="000A5C59" w:rsidRPr="00100C13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0F7AEDC" w14:textId="6F5E7F68" w:rsidR="006427BF" w:rsidRPr="006F729E" w:rsidRDefault="006427BF">
      <w:pPr>
        <w:rPr>
          <w:sz w:val="32"/>
          <w:szCs w:val="32"/>
        </w:rPr>
      </w:pPr>
    </w:p>
    <w:tbl>
      <w:tblPr>
        <w:tblpPr w:leftFromText="180" w:rightFromText="180" w:vertAnchor="text" w:tblpX="351" w:tblpY="1"/>
        <w:tblOverlap w:val="never"/>
        <w:tblW w:w="4870" w:type="pct"/>
        <w:tblLayout w:type="fixed"/>
        <w:tblLook w:val="01E0" w:firstRow="1" w:lastRow="1" w:firstColumn="1" w:lastColumn="1" w:noHBand="0" w:noVBand="0"/>
      </w:tblPr>
      <w:tblGrid>
        <w:gridCol w:w="3512"/>
        <w:gridCol w:w="359"/>
        <w:gridCol w:w="1259"/>
        <w:gridCol w:w="11"/>
        <w:gridCol w:w="247"/>
        <w:gridCol w:w="11"/>
        <w:gridCol w:w="1225"/>
        <w:gridCol w:w="11"/>
        <w:gridCol w:w="247"/>
        <w:gridCol w:w="11"/>
        <w:gridCol w:w="1048"/>
        <w:gridCol w:w="9"/>
        <w:gridCol w:w="249"/>
        <w:gridCol w:w="9"/>
        <w:gridCol w:w="1134"/>
        <w:gridCol w:w="11"/>
      </w:tblGrid>
      <w:tr w:rsidR="009110F2" w:rsidRPr="00C335BF" w14:paraId="51340060" w14:textId="77777777" w:rsidTr="006F729E">
        <w:trPr>
          <w:gridAfter w:val="1"/>
          <w:wAfter w:w="6" w:type="pct"/>
          <w:trHeight w:val="192"/>
          <w:tblHeader/>
        </w:trPr>
        <w:tc>
          <w:tcPr>
            <w:tcW w:w="1877" w:type="pct"/>
          </w:tcPr>
          <w:p w14:paraId="47318DA8" w14:textId="77777777" w:rsidR="009110F2" w:rsidRPr="006A5BF8" w:rsidRDefault="009110F2" w:rsidP="001656CB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2" w:type="pct"/>
          </w:tcPr>
          <w:p w14:paraId="531452C0" w14:textId="77777777" w:rsidR="009110F2" w:rsidRPr="006A5BF8" w:rsidRDefault="009110F2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72" w:type="pct"/>
            <w:gridSpan w:val="5"/>
          </w:tcPr>
          <w:p w14:paraId="31123BA2" w14:textId="77777777" w:rsidR="009110F2" w:rsidRPr="00402AC6" w:rsidRDefault="009110F2" w:rsidP="0091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2AC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F64A60E" w14:textId="238680B5" w:rsidR="009110F2" w:rsidRPr="006A5BF8" w:rsidRDefault="009110F2" w:rsidP="0007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402A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2A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gridSpan w:val="2"/>
          </w:tcPr>
          <w:p w14:paraId="73432DBE" w14:textId="77777777" w:rsidR="009110F2" w:rsidRPr="006A5BF8" w:rsidRDefault="009110F2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15" w:type="pct"/>
            <w:gridSpan w:val="6"/>
          </w:tcPr>
          <w:p w14:paraId="608A9FF8" w14:textId="77777777" w:rsidR="009110F2" w:rsidRPr="00402AC6" w:rsidRDefault="009110F2" w:rsidP="0091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2AC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74433422" w14:textId="4127E761" w:rsidR="009110F2" w:rsidRPr="006A5BF8" w:rsidRDefault="009110F2" w:rsidP="0091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402A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2A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110F2" w:rsidRPr="00C335BF" w14:paraId="5B3DBD20" w14:textId="77777777" w:rsidTr="006F729E">
        <w:trPr>
          <w:gridAfter w:val="1"/>
          <w:wAfter w:w="6" w:type="pct"/>
          <w:trHeight w:val="192"/>
          <w:tblHeader/>
        </w:trPr>
        <w:tc>
          <w:tcPr>
            <w:tcW w:w="1877" w:type="pct"/>
          </w:tcPr>
          <w:p w14:paraId="0BE6C7F3" w14:textId="77777777" w:rsidR="009110F2" w:rsidRPr="006A5BF8" w:rsidRDefault="009110F2" w:rsidP="001656CB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2" w:type="pct"/>
          </w:tcPr>
          <w:p w14:paraId="2F9175F1" w14:textId="77777777" w:rsidR="009110F2" w:rsidRPr="006A5BF8" w:rsidRDefault="009110F2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3" w:type="pct"/>
          </w:tcPr>
          <w:p w14:paraId="7A666F05" w14:textId="33756F97" w:rsidR="009110F2" w:rsidRPr="006A5BF8" w:rsidRDefault="009110F2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BE07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  <w:gridSpan w:val="2"/>
          </w:tcPr>
          <w:p w14:paraId="46BE162A" w14:textId="77777777" w:rsidR="009110F2" w:rsidRPr="006A5BF8" w:rsidRDefault="009110F2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61" w:type="pct"/>
            <w:gridSpan w:val="2"/>
          </w:tcPr>
          <w:p w14:paraId="05653323" w14:textId="43A1A889" w:rsidR="009110F2" w:rsidRPr="006A5BF8" w:rsidRDefault="009110F2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BE07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  <w:gridSpan w:val="2"/>
          </w:tcPr>
          <w:p w14:paraId="16676C15" w14:textId="77777777" w:rsidR="009110F2" w:rsidRPr="006A5BF8" w:rsidRDefault="009110F2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66" w:type="pct"/>
            <w:gridSpan w:val="2"/>
          </w:tcPr>
          <w:p w14:paraId="18AA151B" w14:textId="5ED043D5" w:rsidR="009110F2" w:rsidRPr="006A5BF8" w:rsidRDefault="009110F2" w:rsidP="0091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BE07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  <w:gridSpan w:val="2"/>
          </w:tcPr>
          <w:p w14:paraId="4FF87E7B" w14:textId="77777777" w:rsidR="009110F2" w:rsidRPr="006A5BF8" w:rsidRDefault="009110F2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11" w:type="pct"/>
            <w:gridSpan w:val="2"/>
          </w:tcPr>
          <w:p w14:paraId="0B190E14" w14:textId="3D162849" w:rsidR="009110F2" w:rsidRPr="006A5BF8" w:rsidRDefault="009110F2" w:rsidP="009110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402AC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D7701" w:rsidRPr="00C335BF" w14:paraId="0315117C" w14:textId="77777777" w:rsidTr="006F729E">
        <w:trPr>
          <w:gridAfter w:val="1"/>
          <w:wAfter w:w="6" w:type="pct"/>
          <w:trHeight w:val="192"/>
          <w:tblHeader/>
        </w:trPr>
        <w:tc>
          <w:tcPr>
            <w:tcW w:w="1877" w:type="pct"/>
          </w:tcPr>
          <w:p w14:paraId="403EC685" w14:textId="77777777" w:rsidR="009D7701" w:rsidRPr="006A5BF8" w:rsidRDefault="009D7701" w:rsidP="001656CB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2" w:type="pct"/>
          </w:tcPr>
          <w:p w14:paraId="4352A60C" w14:textId="77777777" w:rsidR="009D7701" w:rsidRPr="006A5BF8" w:rsidRDefault="009D7701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925" w:type="pct"/>
            <w:gridSpan w:val="13"/>
          </w:tcPr>
          <w:p w14:paraId="5B37B484" w14:textId="0960F874" w:rsidR="009D7701" w:rsidRPr="00402AC6" w:rsidRDefault="009D7701" w:rsidP="009D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5BF8" w:rsidRPr="00C335BF" w14:paraId="2ED00A8E" w14:textId="77777777" w:rsidTr="006F729E">
        <w:trPr>
          <w:gridAfter w:val="1"/>
          <w:wAfter w:w="6" w:type="pct"/>
        </w:trPr>
        <w:tc>
          <w:tcPr>
            <w:tcW w:w="1877" w:type="pct"/>
          </w:tcPr>
          <w:p w14:paraId="7526DEAF" w14:textId="77777777" w:rsidR="000A5C59" w:rsidRPr="001A0A7A" w:rsidRDefault="000A5C59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</w:rPr>
            </w:pPr>
            <w:r w:rsidRPr="001A0A7A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6F39DD14" w14:textId="77777777" w:rsidR="000A5C59" w:rsidRPr="001A0A7A" w:rsidRDefault="000A5C59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1A0A7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A0A7A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ของต้นทุนงานก่อสร้างระหว่างงวด</w:t>
            </w:r>
          </w:p>
        </w:tc>
        <w:tc>
          <w:tcPr>
            <w:tcW w:w="192" w:type="pct"/>
          </w:tcPr>
          <w:p w14:paraId="19E32BB3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102701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084073FF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B514F2" w14:textId="7E3EC00A" w:rsidR="00602E9A" w:rsidRPr="001A0A7A" w:rsidRDefault="001A0A7A" w:rsidP="00B5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7FD">
              <w:rPr>
                <w:rFonts w:ascii="Angsana New" w:hAnsi="Angsana New"/>
                <w:sz w:val="30"/>
                <w:szCs w:val="30"/>
              </w:rPr>
              <w:t>144.11</w:t>
            </w:r>
          </w:p>
        </w:tc>
        <w:tc>
          <w:tcPr>
            <w:tcW w:w="138" w:type="pct"/>
            <w:gridSpan w:val="2"/>
          </w:tcPr>
          <w:p w14:paraId="3EF181F9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tcBorders>
              <w:bottom w:val="double" w:sz="4" w:space="0" w:color="auto"/>
            </w:tcBorders>
          </w:tcPr>
          <w:p w14:paraId="52140340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CD8743" w14:textId="74826D97" w:rsidR="000A5C59" w:rsidRPr="001A0A7A" w:rsidRDefault="009110F2" w:rsidP="0091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88.01</w:t>
            </w:r>
          </w:p>
        </w:tc>
        <w:tc>
          <w:tcPr>
            <w:tcW w:w="138" w:type="pct"/>
            <w:gridSpan w:val="2"/>
          </w:tcPr>
          <w:p w14:paraId="3BCB0D73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4819CE9F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77CFD522" w14:textId="211890A4" w:rsidR="000A5C59" w:rsidRPr="001A0A7A" w:rsidRDefault="000A5C59" w:rsidP="0088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A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gridSpan w:val="2"/>
          </w:tcPr>
          <w:p w14:paraId="7B3069D1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</w:tcPr>
          <w:p w14:paraId="0B58697F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59D3D645" w14:textId="77777777" w:rsidR="000A5C59" w:rsidRPr="001A0A7A" w:rsidRDefault="000A5C59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A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F729E" w:rsidRPr="00C335BF" w14:paraId="170EB2AA" w14:textId="77777777" w:rsidTr="006F729E">
        <w:trPr>
          <w:gridAfter w:val="1"/>
          <w:wAfter w:w="6" w:type="pct"/>
        </w:trPr>
        <w:tc>
          <w:tcPr>
            <w:tcW w:w="1877" w:type="pct"/>
          </w:tcPr>
          <w:p w14:paraId="782C4819" w14:textId="77777777" w:rsidR="006F729E" w:rsidRPr="001A0A7A" w:rsidRDefault="006F729E" w:rsidP="0016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" w:type="pct"/>
          </w:tcPr>
          <w:p w14:paraId="55D6E722" w14:textId="77777777" w:rsidR="006F729E" w:rsidRPr="001A0A7A" w:rsidRDefault="006F729E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06DED87" w14:textId="77777777" w:rsidR="006F729E" w:rsidRPr="001A0A7A" w:rsidRDefault="006F729E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43E1649" w14:textId="77777777" w:rsidR="006F729E" w:rsidRPr="001A0A7A" w:rsidRDefault="006F729E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5CE99182" w14:textId="77777777" w:rsidR="006F729E" w:rsidRPr="001A0A7A" w:rsidRDefault="006F729E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78021C4" w14:textId="77777777" w:rsidR="006F729E" w:rsidRPr="001A0A7A" w:rsidRDefault="006F729E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599C0124" w14:textId="77777777" w:rsidR="006F729E" w:rsidRPr="001A0A7A" w:rsidRDefault="006F729E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50E4B0F9" w14:textId="77777777" w:rsidR="006F729E" w:rsidRPr="001A0A7A" w:rsidRDefault="006F729E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706613B3" w14:textId="77777777" w:rsidR="006F729E" w:rsidRPr="001A0A7A" w:rsidRDefault="006F729E" w:rsidP="0016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BF8" w:rsidRPr="00C335BF" w14:paraId="3895251B" w14:textId="77777777" w:rsidTr="006F729E">
        <w:trPr>
          <w:gridAfter w:val="1"/>
          <w:wAfter w:w="6" w:type="pct"/>
        </w:trPr>
        <w:tc>
          <w:tcPr>
            <w:tcW w:w="1877" w:type="pct"/>
          </w:tcPr>
          <w:p w14:paraId="7E31BC3A" w14:textId="77777777" w:rsidR="0027331A" w:rsidRPr="001A0A7A" w:rsidRDefault="0027331A" w:rsidP="0027331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0A7A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192" w:type="pct"/>
          </w:tcPr>
          <w:p w14:paraId="550F0AAF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D19C11A" w14:textId="3E875866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011E102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68F1C60B" w14:textId="3E6B611D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90" w:right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gridSpan w:val="2"/>
          </w:tcPr>
          <w:p w14:paraId="1E47764E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36924DCD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5BF858B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3F72F7B1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BF8" w:rsidRPr="00C335BF" w14:paraId="583476D3" w14:textId="77777777" w:rsidTr="006F729E">
        <w:trPr>
          <w:gridAfter w:val="1"/>
          <w:wAfter w:w="6" w:type="pct"/>
        </w:trPr>
        <w:tc>
          <w:tcPr>
            <w:tcW w:w="1877" w:type="pct"/>
          </w:tcPr>
          <w:p w14:paraId="4CBD548D" w14:textId="77777777" w:rsidR="0027331A" w:rsidRPr="001A0A7A" w:rsidRDefault="0027331A" w:rsidP="0027331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0A7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1A0A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2" w:type="pct"/>
          </w:tcPr>
          <w:p w14:paraId="1661739A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339C8E46" w14:textId="10A2696E" w:rsidR="0027331A" w:rsidRPr="001A0A7A" w:rsidRDefault="00745872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2.38</w:t>
            </w:r>
            <w:r w:rsidR="00627DE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A0A7A">
              <w:rPr>
                <w:rFonts w:ascii="Angsana New" w:hAnsi="Angsana New"/>
                <w:sz w:val="30"/>
                <w:szCs w:val="30"/>
              </w:rPr>
              <w:t>4.</w:t>
            </w:r>
            <w:r w:rsidR="009764B1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8" w:type="pct"/>
            <w:gridSpan w:val="2"/>
          </w:tcPr>
          <w:p w14:paraId="180AD72B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tcBorders>
              <w:bottom w:val="double" w:sz="4" w:space="0" w:color="auto"/>
            </w:tcBorders>
          </w:tcPr>
          <w:p w14:paraId="72ED47E3" w14:textId="26B53BE9" w:rsidR="0027331A" w:rsidRPr="001A0A7A" w:rsidRDefault="00745872" w:rsidP="00745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0A7A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 xml:space="preserve">600 </w:t>
            </w:r>
            <w:r w:rsidRPr="001A0A7A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7331A" w:rsidRPr="001A0A7A">
              <w:rPr>
                <w:rFonts w:ascii="Angsana New" w:hAnsi="Angsana New"/>
                <w:sz w:val="30"/>
                <w:szCs w:val="30"/>
              </w:rPr>
              <w:t>4.</w:t>
            </w:r>
            <w:r w:rsidR="009110F2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8" w:type="pct"/>
            <w:gridSpan w:val="2"/>
          </w:tcPr>
          <w:p w14:paraId="13EBC34F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56B05A48" w14:textId="4671A61D" w:rsidR="0027331A" w:rsidRPr="001A0A7A" w:rsidRDefault="0027331A" w:rsidP="0088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A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gridSpan w:val="2"/>
          </w:tcPr>
          <w:p w14:paraId="468458EB" w14:textId="77777777" w:rsidR="0027331A" w:rsidRPr="001A0A7A" w:rsidRDefault="0027331A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</w:tcPr>
          <w:p w14:paraId="5E540443" w14:textId="77777777" w:rsidR="0027331A" w:rsidRPr="001A0A7A" w:rsidRDefault="0027331A" w:rsidP="0088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A0A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A5BF8" w:rsidRPr="00C335BF" w14:paraId="58175A9F" w14:textId="77777777" w:rsidTr="006F729E">
        <w:trPr>
          <w:gridAfter w:val="1"/>
          <w:wAfter w:w="6" w:type="pct"/>
        </w:trPr>
        <w:tc>
          <w:tcPr>
            <w:tcW w:w="1877" w:type="pct"/>
          </w:tcPr>
          <w:p w14:paraId="7F3DB014" w14:textId="77777777" w:rsidR="00C335BF" w:rsidRPr="006A5BF8" w:rsidRDefault="00C335BF" w:rsidP="0027331A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92" w:type="pct"/>
          </w:tcPr>
          <w:p w14:paraId="7C98F070" w14:textId="77777777" w:rsidR="00C335BF" w:rsidRPr="006A5BF8" w:rsidRDefault="00C335BF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124CFE96" w14:textId="77777777" w:rsidR="00C335BF" w:rsidRPr="006A5BF8" w:rsidRDefault="00C335BF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" w:type="pct"/>
            <w:gridSpan w:val="2"/>
          </w:tcPr>
          <w:p w14:paraId="2ECF8ABF" w14:textId="77777777" w:rsidR="00C335BF" w:rsidRPr="006A5BF8" w:rsidRDefault="00C335BF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61" w:type="pct"/>
            <w:gridSpan w:val="2"/>
            <w:tcBorders>
              <w:top w:val="double" w:sz="4" w:space="0" w:color="auto"/>
            </w:tcBorders>
          </w:tcPr>
          <w:p w14:paraId="6B0A9B73" w14:textId="77777777" w:rsidR="00C335BF" w:rsidRPr="006A5BF8" w:rsidRDefault="00C335BF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" w:type="pct"/>
            <w:gridSpan w:val="2"/>
          </w:tcPr>
          <w:p w14:paraId="10FA715B" w14:textId="77777777" w:rsidR="00C335BF" w:rsidRPr="006A5BF8" w:rsidRDefault="00C335BF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</w:tcPr>
          <w:p w14:paraId="72DB7D28" w14:textId="77777777" w:rsidR="00C335BF" w:rsidRPr="006A5BF8" w:rsidRDefault="00C335BF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8" w:type="pct"/>
            <w:gridSpan w:val="2"/>
          </w:tcPr>
          <w:p w14:paraId="695D6436" w14:textId="77777777" w:rsidR="00C335BF" w:rsidRPr="006A5BF8" w:rsidRDefault="00C335BF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11" w:type="pct"/>
            <w:gridSpan w:val="2"/>
            <w:tcBorders>
              <w:top w:val="double" w:sz="4" w:space="0" w:color="auto"/>
            </w:tcBorders>
          </w:tcPr>
          <w:p w14:paraId="3EDA4F0C" w14:textId="77777777" w:rsidR="00C335BF" w:rsidRPr="006A5BF8" w:rsidRDefault="00C335BF" w:rsidP="0027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514E8A" w:rsidRPr="00100C13" w14:paraId="317569B1" w14:textId="77777777" w:rsidTr="006F729E">
        <w:tc>
          <w:tcPr>
            <w:tcW w:w="1877" w:type="pct"/>
          </w:tcPr>
          <w:p w14:paraId="165F540F" w14:textId="3C22273F" w:rsidR="00514E8A" w:rsidRPr="00100C13" w:rsidRDefault="00514E8A" w:rsidP="00514E8A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0C13">
              <w:rPr>
                <w:rFonts w:ascii="Angsana New" w:hAnsi="Angsana New" w:hint="cs"/>
                <w:sz w:val="30"/>
                <w:szCs w:val="30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192" w:type="pct"/>
          </w:tcPr>
          <w:p w14:paraId="6228842F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4763FCE1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1E91C9A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46FB2A1E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C8BA980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4F25CDC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gridSpan w:val="2"/>
          </w:tcPr>
          <w:p w14:paraId="60E110BA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54BA13D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4E8A" w:rsidRPr="00100C13" w14:paraId="5E701C7A" w14:textId="77777777" w:rsidTr="006F729E">
        <w:tc>
          <w:tcPr>
            <w:tcW w:w="1877" w:type="pct"/>
          </w:tcPr>
          <w:p w14:paraId="5763EE44" w14:textId="739681B5" w:rsidR="00514E8A" w:rsidRPr="00100C13" w:rsidRDefault="00514E8A" w:rsidP="00514E8A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0C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00C13"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ระหว่างการพัฒนาที่บันทึกเป็น</w:t>
            </w:r>
          </w:p>
        </w:tc>
        <w:tc>
          <w:tcPr>
            <w:tcW w:w="192" w:type="pct"/>
          </w:tcPr>
          <w:p w14:paraId="2FB8863D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55029C57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03488B3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5A6D25B9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84D1D39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3166E694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gridSpan w:val="2"/>
          </w:tcPr>
          <w:p w14:paraId="53A8918F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04E4F3F8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4E8A" w:rsidRPr="00100C13" w14:paraId="40E9D9A2" w14:textId="77777777" w:rsidTr="006F729E">
        <w:tc>
          <w:tcPr>
            <w:tcW w:w="1877" w:type="pct"/>
          </w:tcPr>
          <w:p w14:paraId="05E6CA2E" w14:textId="6FFAF157" w:rsidR="00514E8A" w:rsidRPr="00100C13" w:rsidRDefault="00514E8A" w:rsidP="00514E8A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0C13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192" w:type="pct"/>
          </w:tcPr>
          <w:p w14:paraId="01E70C66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17D355B0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18AEFFF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6A25D6D0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8AEC6D9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740F5223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gridSpan w:val="2"/>
          </w:tcPr>
          <w:p w14:paraId="0ACF0AB8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3DAEE04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4E8A" w:rsidRPr="00100C13" w14:paraId="75A07B4A" w14:textId="77777777" w:rsidTr="006F729E">
        <w:tc>
          <w:tcPr>
            <w:tcW w:w="1877" w:type="pct"/>
          </w:tcPr>
          <w:p w14:paraId="02E0326D" w14:textId="090988BA" w:rsidR="00514E8A" w:rsidRPr="00100C13" w:rsidRDefault="00514E8A" w:rsidP="00514E8A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0C13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2" w:type="pct"/>
          </w:tcPr>
          <w:p w14:paraId="6DFB2715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57174645" w14:textId="5F30935B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ind w:right="-104" w:firstLine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2,423.18</w:t>
            </w:r>
          </w:p>
        </w:tc>
        <w:tc>
          <w:tcPr>
            <w:tcW w:w="138" w:type="pct"/>
            <w:gridSpan w:val="2"/>
          </w:tcPr>
          <w:p w14:paraId="32EF965D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2C684AB3" w14:textId="44D5D316" w:rsidR="00514E8A" w:rsidRPr="00100C13" w:rsidRDefault="00514E8A" w:rsidP="00514E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2,663.74</w:t>
            </w:r>
          </w:p>
        </w:tc>
        <w:tc>
          <w:tcPr>
            <w:tcW w:w="138" w:type="pct"/>
            <w:gridSpan w:val="2"/>
          </w:tcPr>
          <w:p w14:paraId="3806717F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6A3CDF04" w14:textId="0407696B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3C447A0A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A0AA674" w14:textId="2B63DD8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14E8A" w:rsidRPr="00100C13" w14:paraId="3ECEFA81" w14:textId="77777777" w:rsidTr="006F729E">
        <w:tc>
          <w:tcPr>
            <w:tcW w:w="1877" w:type="pct"/>
          </w:tcPr>
          <w:p w14:paraId="45C52189" w14:textId="09C71210" w:rsidR="00514E8A" w:rsidRPr="00100C13" w:rsidRDefault="00514E8A" w:rsidP="00514E8A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0C13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92" w:type="pct"/>
          </w:tcPr>
          <w:p w14:paraId="36A458B1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</w:tcPr>
          <w:p w14:paraId="59EB428F" w14:textId="74A68401" w:rsidR="00514E8A" w:rsidRPr="00100C13" w:rsidRDefault="00514E8A" w:rsidP="0022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00C13">
              <w:rPr>
                <w:rFonts w:ascii="Angsana New" w:hAnsi="Angsana New"/>
                <w:sz w:val="30"/>
                <w:szCs w:val="30"/>
              </w:rPr>
              <w:t>(0.83)</w:t>
            </w:r>
          </w:p>
        </w:tc>
        <w:tc>
          <w:tcPr>
            <w:tcW w:w="138" w:type="pct"/>
            <w:gridSpan w:val="2"/>
          </w:tcPr>
          <w:p w14:paraId="316553FF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</w:tcPr>
          <w:p w14:paraId="175434A2" w14:textId="3559DBC5" w:rsidR="00514E8A" w:rsidRPr="00100C13" w:rsidRDefault="00224A27" w:rsidP="005367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14E8A" w:rsidRPr="00100C13">
              <w:rPr>
                <w:rFonts w:ascii="Angsana New" w:hAnsi="Angsana New"/>
                <w:sz w:val="30"/>
                <w:szCs w:val="30"/>
              </w:rPr>
              <w:t>(12.</w:t>
            </w:r>
            <w:r w:rsidR="00514E8A">
              <w:rPr>
                <w:rFonts w:ascii="Angsana New" w:hAnsi="Angsana New"/>
                <w:sz w:val="30"/>
                <w:szCs w:val="30"/>
              </w:rPr>
              <w:t>39</w:t>
            </w:r>
            <w:r w:rsidR="00514E8A" w:rsidRPr="00100C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2"/>
          </w:tcPr>
          <w:p w14:paraId="1473D9E9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14:paraId="3B7B75D1" w14:textId="097978E4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0A63B948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2EC7B747" w14:textId="141F7808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00C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14E8A" w:rsidRPr="00100C13" w14:paraId="56B538D6" w14:textId="77777777" w:rsidTr="006F729E">
        <w:tc>
          <w:tcPr>
            <w:tcW w:w="1877" w:type="pct"/>
          </w:tcPr>
          <w:p w14:paraId="484BD592" w14:textId="164C7D09" w:rsidR="00514E8A" w:rsidRPr="00100C13" w:rsidRDefault="00514E8A" w:rsidP="00514E8A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0C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2" w:type="pct"/>
          </w:tcPr>
          <w:p w14:paraId="204D1DE7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80F4EB" w14:textId="68079D8B" w:rsidR="00514E8A" w:rsidRPr="00C43CA5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CA5">
              <w:rPr>
                <w:rFonts w:ascii="Angsana New" w:hAnsi="Angsana New"/>
                <w:b/>
                <w:bCs/>
                <w:sz w:val="30"/>
                <w:szCs w:val="30"/>
              </w:rPr>
              <w:t>2,422.35</w:t>
            </w:r>
          </w:p>
        </w:tc>
        <w:tc>
          <w:tcPr>
            <w:tcW w:w="138" w:type="pct"/>
            <w:gridSpan w:val="2"/>
          </w:tcPr>
          <w:p w14:paraId="7340B894" w14:textId="77777777" w:rsidR="00514E8A" w:rsidRPr="00C43CA5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F60479" w14:textId="2FB148F0" w:rsidR="00514E8A" w:rsidRPr="00C43CA5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CA5">
              <w:rPr>
                <w:rFonts w:ascii="Angsana New" w:hAnsi="Angsana New"/>
                <w:b/>
                <w:bCs/>
                <w:sz w:val="30"/>
                <w:szCs w:val="30"/>
              </w:rPr>
              <w:t>2,651.35</w:t>
            </w:r>
          </w:p>
        </w:tc>
        <w:tc>
          <w:tcPr>
            <w:tcW w:w="138" w:type="pct"/>
            <w:gridSpan w:val="2"/>
          </w:tcPr>
          <w:p w14:paraId="3D164F6D" w14:textId="77777777" w:rsidR="00514E8A" w:rsidRPr="00100C13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F1EEA7" w14:textId="0FD09FDE" w:rsidR="00514E8A" w:rsidRPr="00C43CA5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C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2B5D3F48" w14:textId="77777777" w:rsidR="00514E8A" w:rsidRPr="00C43CA5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172FE" w14:textId="5191C610" w:rsidR="00514E8A" w:rsidRPr="00C43CA5" w:rsidRDefault="00514E8A" w:rsidP="0051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C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bookmarkEnd w:id="0"/>
    </w:tbl>
    <w:p w14:paraId="2C8AC687" w14:textId="77777777" w:rsidR="00AD24FE" w:rsidRPr="00017EDD" w:rsidRDefault="00AD24FE" w:rsidP="00394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28"/>
          <w:szCs w:val="28"/>
        </w:rPr>
      </w:pPr>
    </w:p>
    <w:p w14:paraId="5E1E1745" w14:textId="36A329E3" w:rsidR="00180F9D" w:rsidRDefault="00723B21" w:rsidP="00394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  <w:r w:rsidRPr="006F083D">
        <w:rPr>
          <w:rFonts w:ascii="Angsana New" w:hAnsi="Angsana New"/>
          <w:sz w:val="30"/>
          <w:szCs w:val="30"/>
          <w:cs/>
        </w:rPr>
        <w:lastRenderedPageBreak/>
        <w:t>โครงการอสังหาริมทรัพย์ระหว่างพัฒนา ประกอบด้วย บ้านเดี่ยว บ้านแฝด ทาวน์เฮ้าส์</w:t>
      </w:r>
      <w:r w:rsidRPr="006F083D">
        <w:rPr>
          <w:rFonts w:ascii="Angsana New" w:hAnsi="Angsana New"/>
          <w:sz w:val="30"/>
          <w:szCs w:val="30"/>
        </w:rPr>
        <w:t xml:space="preserve"> 2 </w:t>
      </w:r>
      <w:r w:rsidRPr="006F083D">
        <w:rPr>
          <w:rFonts w:ascii="Angsana New" w:hAnsi="Angsana New"/>
          <w:sz w:val="30"/>
          <w:szCs w:val="30"/>
          <w:cs/>
        </w:rPr>
        <w:t xml:space="preserve">ชั้น ทาวน์เฮ้าส์ </w:t>
      </w:r>
      <w:r w:rsidRPr="006F083D">
        <w:rPr>
          <w:rFonts w:ascii="Angsana New" w:hAnsi="Angsana New"/>
          <w:sz w:val="30"/>
          <w:szCs w:val="30"/>
        </w:rPr>
        <w:t xml:space="preserve">3 </w:t>
      </w:r>
      <w:r w:rsidR="008C1A83" w:rsidRPr="006F083D">
        <w:rPr>
          <w:rFonts w:ascii="Angsana New" w:hAnsi="Angsana New"/>
          <w:sz w:val="30"/>
          <w:szCs w:val="30"/>
          <w:cs/>
        </w:rPr>
        <w:t>ชั้น อาคารพาณิชย์ และห้องชุดซึ่ง</w:t>
      </w:r>
      <w:r w:rsidR="00772125" w:rsidRPr="006F083D">
        <w:rPr>
          <w:rFonts w:ascii="Angsana New" w:hAnsi="Angsana New"/>
          <w:sz w:val="30"/>
          <w:szCs w:val="30"/>
          <w:cs/>
        </w:rPr>
        <w:t>เป็นโครงการ</w:t>
      </w:r>
      <w:r w:rsidR="008C1A83" w:rsidRPr="006F083D">
        <w:rPr>
          <w:rFonts w:ascii="Angsana New" w:hAnsi="Angsana New"/>
          <w:sz w:val="30"/>
          <w:szCs w:val="30"/>
          <w:cs/>
        </w:rPr>
        <w:t>บ้าน</w:t>
      </w:r>
      <w:r w:rsidR="00772125" w:rsidRPr="006F083D">
        <w:rPr>
          <w:rFonts w:ascii="Angsana New" w:hAnsi="Angsana New"/>
          <w:sz w:val="30"/>
          <w:szCs w:val="30"/>
          <w:cs/>
        </w:rPr>
        <w:t>ที่</w:t>
      </w:r>
      <w:r w:rsidR="008C1A83" w:rsidRPr="006F083D">
        <w:rPr>
          <w:rFonts w:ascii="Angsana New" w:hAnsi="Angsana New"/>
          <w:sz w:val="30"/>
          <w:szCs w:val="30"/>
          <w:cs/>
        </w:rPr>
        <w:t>ดำเนินการและเริ่มขาย</w:t>
      </w:r>
      <w:r w:rsidR="008C1A83" w:rsidRPr="0031535D">
        <w:rPr>
          <w:rFonts w:ascii="Angsana New" w:hAnsi="Angsana New"/>
          <w:sz w:val="30"/>
          <w:szCs w:val="30"/>
          <w:cs/>
        </w:rPr>
        <w:t xml:space="preserve">แล้วรวม </w:t>
      </w:r>
      <w:r w:rsidR="006F083D" w:rsidRPr="0031535D">
        <w:rPr>
          <w:rFonts w:ascii="Angsana New" w:hAnsi="Angsana New"/>
          <w:sz w:val="30"/>
          <w:szCs w:val="30"/>
        </w:rPr>
        <w:t>58</w:t>
      </w:r>
      <w:r w:rsidR="00B90C19">
        <w:rPr>
          <w:rFonts w:ascii="Angsana New" w:hAnsi="Angsana New"/>
          <w:sz w:val="30"/>
          <w:szCs w:val="30"/>
        </w:rPr>
        <w:t xml:space="preserve"> </w:t>
      </w:r>
      <w:r w:rsidRPr="0031535D">
        <w:rPr>
          <w:rFonts w:ascii="Angsana New" w:hAnsi="Angsana New"/>
          <w:sz w:val="30"/>
          <w:szCs w:val="30"/>
          <w:cs/>
        </w:rPr>
        <w:t>โครงการ</w:t>
      </w:r>
      <w:r w:rsidR="008C1A83" w:rsidRPr="006F083D">
        <w:rPr>
          <w:rFonts w:ascii="Angsana New" w:hAnsi="Angsana New"/>
          <w:sz w:val="30"/>
          <w:szCs w:val="30"/>
        </w:rPr>
        <w:t xml:space="preserve"> </w:t>
      </w:r>
      <w:r w:rsidR="008C1A83" w:rsidRPr="006F083D">
        <w:rPr>
          <w:rFonts w:ascii="Angsana New" w:hAnsi="Angsana New"/>
          <w:sz w:val="30"/>
          <w:szCs w:val="30"/>
          <w:cs/>
        </w:rPr>
        <w:t>และ</w:t>
      </w:r>
      <w:r w:rsidR="000D4435" w:rsidRPr="006F083D">
        <w:rPr>
          <w:rFonts w:ascii="Angsana New" w:hAnsi="Angsana New"/>
          <w:sz w:val="30"/>
          <w:szCs w:val="30"/>
          <w:cs/>
        </w:rPr>
        <w:t>ส่วนหนึ่ง</w:t>
      </w:r>
      <w:r w:rsidR="008C1A83" w:rsidRPr="006F083D">
        <w:rPr>
          <w:rFonts w:ascii="Angsana New" w:hAnsi="Angsana New"/>
          <w:sz w:val="30"/>
          <w:szCs w:val="30"/>
          <w:cs/>
        </w:rPr>
        <w:t>เป็นโครงการที่อ</w:t>
      </w:r>
      <w:r w:rsidRPr="006F083D">
        <w:rPr>
          <w:rFonts w:ascii="Angsana New" w:hAnsi="Angsana New"/>
          <w:sz w:val="30"/>
          <w:szCs w:val="30"/>
          <w:cs/>
        </w:rPr>
        <w:t>ยู่</w:t>
      </w:r>
      <w:r w:rsidR="008C1A83" w:rsidRPr="006F083D">
        <w:rPr>
          <w:rFonts w:ascii="Angsana New" w:hAnsi="Angsana New"/>
          <w:sz w:val="30"/>
          <w:szCs w:val="30"/>
          <w:cs/>
        </w:rPr>
        <w:t>ในระหว่างการ</w:t>
      </w:r>
      <w:r w:rsidRPr="006F083D">
        <w:rPr>
          <w:rFonts w:ascii="Angsana New" w:hAnsi="Angsana New"/>
          <w:sz w:val="30"/>
          <w:szCs w:val="30"/>
          <w:cs/>
        </w:rPr>
        <w:t>พัฒนา</w:t>
      </w:r>
      <w:r w:rsidRPr="00282EF1">
        <w:rPr>
          <w:rFonts w:ascii="Angsana New" w:hAnsi="Angsana New"/>
          <w:sz w:val="30"/>
          <w:szCs w:val="30"/>
          <w:cs/>
        </w:rPr>
        <w:t xml:space="preserve"> </w:t>
      </w:r>
    </w:p>
    <w:p w14:paraId="2A4F99F1" w14:textId="77777777" w:rsidR="00B90C19" w:rsidRPr="00B90C19" w:rsidRDefault="00B90C19" w:rsidP="00394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28"/>
          <w:szCs w:val="28"/>
        </w:rPr>
      </w:pPr>
    </w:p>
    <w:p w14:paraId="3648A3EA" w14:textId="436F9D10" w:rsidR="00B90D77" w:rsidRPr="00282EF1" w:rsidRDefault="00C4573E" w:rsidP="001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2EF1">
        <w:rPr>
          <w:rFonts w:ascii="Angsana New" w:hAnsi="Angsana New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1BC5181C" w14:textId="77777777" w:rsidR="00B90D77" w:rsidRPr="00180F9D" w:rsidRDefault="00B90D77" w:rsidP="0013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2"/>
          <w:szCs w:val="22"/>
          <w:cs/>
        </w:rPr>
      </w:pPr>
    </w:p>
    <w:p w14:paraId="733AA450" w14:textId="77777777" w:rsidR="00FB76E7" w:rsidRPr="00EF3608" w:rsidRDefault="00FB76E7" w:rsidP="001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3"/>
        <w:jc w:val="thaiDistribute"/>
        <w:rPr>
          <w:rFonts w:ascii="Angsana New" w:hAnsi="Angsana New"/>
          <w:spacing w:val="-4"/>
          <w:sz w:val="30"/>
          <w:szCs w:val="30"/>
        </w:rPr>
      </w:pPr>
      <w:r w:rsidRPr="00282EF1">
        <w:rPr>
          <w:rFonts w:ascii="Angsana New" w:hAnsi="Angsana New"/>
          <w:sz w:val="30"/>
          <w:szCs w:val="30"/>
          <w:cs/>
        </w:rPr>
        <w:t>บริษัทย่อย</w:t>
      </w:r>
      <w:r w:rsidR="00C1477C" w:rsidRPr="00282EF1">
        <w:rPr>
          <w:rFonts w:ascii="Angsana New" w:hAnsi="Angsana New"/>
          <w:sz w:val="30"/>
          <w:szCs w:val="30"/>
          <w:cs/>
        </w:rPr>
        <w:t>ของบริษัท</w:t>
      </w:r>
      <w:r w:rsidRPr="00282EF1">
        <w:rPr>
          <w:rFonts w:ascii="Angsana New" w:hAnsi="Angsana New"/>
          <w:sz w:val="30"/>
          <w:szCs w:val="30"/>
          <w:cs/>
        </w:rPr>
        <w:t>ได้นำที่ดินพร้อมสิ่งปลูกสร้างส่วนใหญ่</w:t>
      </w:r>
      <w:r w:rsidR="001C4418" w:rsidRPr="00282EF1">
        <w:rPr>
          <w:rFonts w:ascii="Angsana New" w:hAnsi="Angsana New"/>
          <w:sz w:val="30"/>
          <w:szCs w:val="30"/>
          <w:cs/>
        </w:rPr>
        <w:t>และสิ่งปลูกสร้างที่</w:t>
      </w:r>
      <w:r w:rsidR="001C4418" w:rsidRPr="00EF3608">
        <w:rPr>
          <w:rFonts w:ascii="Angsana New" w:hAnsi="Angsana New"/>
          <w:sz w:val="30"/>
          <w:szCs w:val="30"/>
          <w:cs/>
        </w:rPr>
        <w:t>มีในภายหน้า</w:t>
      </w:r>
      <w:r w:rsidRPr="00EF3608">
        <w:rPr>
          <w:rFonts w:ascii="Angsana New" w:hAnsi="Angsana New"/>
          <w:sz w:val="30"/>
          <w:szCs w:val="30"/>
          <w:cs/>
        </w:rPr>
        <w:t>ไปจดจำนองเพื่อใช้</w:t>
      </w:r>
      <w:r w:rsidRPr="00EF3608">
        <w:rPr>
          <w:rFonts w:ascii="Angsana New" w:hAnsi="Angsana New"/>
          <w:spacing w:val="-4"/>
          <w:sz w:val="30"/>
          <w:szCs w:val="30"/>
          <w:cs/>
        </w:rPr>
        <w:t>เป็นหลักประกันเงินเบิกเกินบัญชีธนาคาร</w:t>
      </w:r>
      <w:r w:rsidR="0062722F" w:rsidRPr="00EF360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pacing w:val="-4"/>
          <w:sz w:val="30"/>
          <w:szCs w:val="30"/>
          <w:cs/>
        </w:rPr>
        <w:t>เงินกู้ยืมจากสถาบันการเงิน</w:t>
      </w:r>
      <w:r w:rsidR="0062722F" w:rsidRPr="00EF3608">
        <w:rPr>
          <w:rFonts w:ascii="Angsana New" w:hAnsi="Angsana New"/>
          <w:spacing w:val="-4"/>
          <w:sz w:val="30"/>
          <w:szCs w:val="30"/>
          <w:cs/>
        </w:rPr>
        <w:t xml:space="preserve"> และการอาวัลตั๋วเงินจ่ายเพื่อการซื้อที่ดิน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ของบริษัทย่อย (ดูหมายเหตุข้อ </w:t>
      </w:r>
      <w:r w:rsidR="006345F1" w:rsidRPr="00EF3608">
        <w:rPr>
          <w:rFonts w:ascii="Angsana New" w:hAnsi="Angsana New"/>
          <w:spacing w:val="-4"/>
          <w:sz w:val="30"/>
          <w:szCs w:val="30"/>
        </w:rPr>
        <w:t>11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) </w:t>
      </w:r>
    </w:p>
    <w:p w14:paraId="2BBE8F78" w14:textId="77777777" w:rsidR="00C11CB2" w:rsidRPr="00EF3608" w:rsidRDefault="00C11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14:paraId="1EE66DAE" w14:textId="77777777" w:rsidR="001336C6" w:rsidRPr="00EF3608" w:rsidRDefault="001336C6" w:rsidP="0032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5A1B85B" w14:textId="2EEF3092" w:rsidR="00B943F3" w:rsidRPr="00EF3608" w:rsidRDefault="00B943F3" w:rsidP="009A0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14:paraId="5DD7197D" w14:textId="77777777" w:rsidR="007E7E87" w:rsidRPr="00EF3608" w:rsidRDefault="007E7E87" w:rsidP="007E7E87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  <w:sectPr w:rsidR="007E7E87" w:rsidRPr="00EF3608" w:rsidSect="004469C4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720" w:left="1152" w:header="720" w:footer="504" w:gutter="0"/>
          <w:pgNumType w:start="12"/>
          <w:cols w:space="708"/>
          <w:titlePg/>
          <w:docGrid w:linePitch="360"/>
        </w:sectPr>
      </w:pPr>
    </w:p>
    <w:p w14:paraId="47C035FA" w14:textId="2435B4DC" w:rsidR="008D7CBC" w:rsidRPr="009A0C1F" w:rsidRDefault="008D7CBC" w:rsidP="009A0C1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0C1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3CA84E72" w14:textId="77777777" w:rsidR="008D7CBC" w:rsidRPr="00C275C5" w:rsidRDefault="008D7CBC" w:rsidP="0032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1FF9A6F4" w14:textId="3891F911" w:rsidR="00FD1DC3" w:rsidRPr="00EF3608" w:rsidRDefault="00FD1DC3" w:rsidP="0010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45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เงินลงทุน</w:t>
      </w:r>
      <w:r w:rsidR="005072B0" w:rsidRPr="00EF3608">
        <w:rPr>
          <w:rFonts w:ascii="Angsana New" w:hAnsi="Angsana New"/>
          <w:sz w:val="30"/>
          <w:szCs w:val="30"/>
          <w:cs/>
        </w:rPr>
        <w:t>ในบริษัทร่วม</w:t>
      </w:r>
      <w:r w:rsidR="00F45591" w:rsidRPr="00EF3608">
        <w:rPr>
          <w:rFonts w:ascii="Angsana New" w:hAnsi="Angsana New"/>
          <w:sz w:val="30"/>
          <w:szCs w:val="30"/>
          <w:cs/>
        </w:rPr>
        <w:t>และการร่วมค้า</w:t>
      </w:r>
      <w:r w:rsidRPr="00EF3608">
        <w:rPr>
          <w:rFonts w:ascii="Angsana New" w:hAnsi="Angsana New"/>
          <w:sz w:val="30"/>
          <w:szCs w:val="30"/>
          <w:cs/>
        </w:rPr>
        <w:t xml:space="preserve"> วันที่ </w:t>
      </w:r>
      <w:r w:rsidR="00BC301C">
        <w:rPr>
          <w:rFonts w:ascii="Angsana New" w:hAnsi="Angsana New"/>
          <w:sz w:val="30"/>
          <w:szCs w:val="30"/>
          <w:cs/>
        </w:rPr>
        <w:t>31 ธันวาคม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 </w:t>
      </w:r>
      <w:r w:rsidR="002A2B6E" w:rsidRPr="00EF3608">
        <w:rPr>
          <w:rFonts w:ascii="Angsana New" w:hAnsi="Angsana New"/>
          <w:sz w:val="30"/>
          <w:szCs w:val="30"/>
        </w:rPr>
        <w:t>2</w:t>
      </w:r>
      <w:r w:rsidR="007C1EEB" w:rsidRPr="00EF3608">
        <w:rPr>
          <w:rFonts w:ascii="Angsana New" w:hAnsi="Angsana New"/>
          <w:sz w:val="30"/>
          <w:szCs w:val="30"/>
        </w:rPr>
        <w:t>5</w:t>
      </w:r>
      <w:r w:rsidR="007C1EEB" w:rsidRPr="00EF3608">
        <w:rPr>
          <w:rFonts w:ascii="Angsana New" w:hAnsi="Angsana New"/>
          <w:sz w:val="30"/>
          <w:szCs w:val="30"/>
          <w:cs/>
        </w:rPr>
        <w:t>6</w:t>
      </w:r>
      <w:r w:rsidR="0066770C" w:rsidRPr="00EF3608">
        <w:rPr>
          <w:rFonts w:ascii="Angsana New" w:hAnsi="Angsana New"/>
          <w:sz w:val="30"/>
          <w:szCs w:val="30"/>
        </w:rPr>
        <w:t xml:space="preserve">2 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และ </w:t>
      </w:r>
      <w:r w:rsidR="00FF1B20" w:rsidRPr="00EF3608">
        <w:rPr>
          <w:rFonts w:ascii="Angsana New" w:hAnsi="Angsana New"/>
          <w:sz w:val="30"/>
          <w:szCs w:val="30"/>
        </w:rPr>
        <w:t xml:space="preserve">30 </w:t>
      </w:r>
      <w:r w:rsidR="00FF1B20" w:rsidRPr="00EF3608">
        <w:rPr>
          <w:rFonts w:ascii="Angsana New" w:hAnsi="Angsana New"/>
          <w:sz w:val="30"/>
          <w:szCs w:val="30"/>
          <w:cs/>
        </w:rPr>
        <w:t xml:space="preserve">กันยายน </w:t>
      </w:r>
      <w:r w:rsidR="007C1EEB" w:rsidRPr="00EF3608">
        <w:rPr>
          <w:rFonts w:ascii="Angsana New" w:hAnsi="Angsana New"/>
          <w:sz w:val="30"/>
          <w:szCs w:val="30"/>
        </w:rPr>
        <w:t>256</w:t>
      </w:r>
      <w:r w:rsidR="0027331A">
        <w:rPr>
          <w:rFonts w:ascii="Angsana New" w:hAnsi="Angsana New"/>
          <w:sz w:val="30"/>
          <w:szCs w:val="30"/>
        </w:rPr>
        <w:t>2</w:t>
      </w:r>
      <w:r w:rsidR="007C1EEB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EF3608">
        <w:rPr>
          <w:rFonts w:ascii="Angsana New" w:hAnsi="Angsana New"/>
          <w:sz w:val="30"/>
          <w:szCs w:val="30"/>
          <w:cs/>
        </w:rPr>
        <w:t>สำหรับ</w:t>
      </w:r>
      <w:r w:rsidR="00B30A3D" w:rsidRPr="00EF3608">
        <w:rPr>
          <w:rFonts w:ascii="Angsana New" w:hAnsi="Angsana New"/>
          <w:sz w:val="30"/>
          <w:szCs w:val="30"/>
          <w:cs/>
        </w:rPr>
        <w:t>งวด</w:t>
      </w:r>
      <w:r w:rsidR="005D2D1C">
        <w:rPr>
          <w:rFonts w:ascii="Angsana New" w:hAnsi="Angsana New"/>
          <w:sz w:val="30"/>
          <w:szCs w:val="30"/>
          <w:cs/>
        </w:rPr>
        <w:t>สาม</w:t>
      </w:r>
      <w:r w:rsidR="00B30A3D" w:rsidRPr="00EF3608">
        <w:rPr>
          <w:rFonts w:ascii="Angsana New" w:hAnsi="Angsana New"/>
          <w:sz w:val="30"/>
          <w:szCs w:val="30"/>
          <w:cs/>
        </w:rPr>
        <w:t>เดือน</w:t>
      </w:r>
      <w:r w:rsidR="009421E1" w:rsidRPr="00EF36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DA5135"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4786B09D" w14:textId="77777777" w:rsidR="005931F8" w:rsidRPr="00EF3608" w:rsidRDefault="005931F8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4883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2581"/>
        <w:gridCol w:w="454"/>
        <w:gridCol w:w="1800"/>
        <w:gridCol w:w="643"/>
        <w:gridCol w:w="258"/>
        <w:gridCol w:w="651"/>
        <w:gridCol w:w="258"/>
        <w:gridCol w:w="724"/>
        <w:gridCol w:w="266"/>
        <w:gridCol w:w="735"/>
        <w:gridCol w:w="258"/>
        <w:gridCol w:w="718"/>
        <w:gridCol w:w="237"/>
        <w:gridCol w:w="758"/>
        <w:gridCol w:w="14"/>
        <w:gridCol w:w="232"/>
        <w:gridCol w:w="9"/>
        <w:gridCol w:w="750"/>
        <w:gridCol w:w="269"/>
        <w:gridCol w:w="712"/>
        <w:gridCol w:w="266"/>
        <w:gridCol w:w="810"/>
        <w:gridCol w:w="278"/>
        <w:gridCol w:w="790"/>
      </w:tblGrid>
      <w:tr w:rsidR="00CC0096" w:rsidRPr="00EF3608" w14:paraId="7137A1D9" w14:textId="77777777" w:rsidTr="00673AA6">
        <w:tc>
          <w:tcPr>
            <w:tcW w:w="892" w:type="pct"/>
          </w:tcPr>
          <w:p w14:paraId="153245F0" w14:textId="77777777" w:rsidR="005931F8" w:rsidRPr="00EF3608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" w:type="pct"/>
          </w:tcPr>
          <w:p w14:paraId="44B1C5EE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</w:tcPr>
          <w:p w14:paraId="730308B6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9" w:type="pct"/>
            <w:gridSpan w:val="21"/>
          </w:tcPr>
          <w:p w14:paraId="5672125F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C0096" w:rsidRPr="00EF3608" w14:paraId="1E62BE4E" w14:textId="77777777" w:rsidTr="00673AA6">
        <w:tc>
          <w:tcPr>
            <w:tcW w:w="892" w:type="pct"/>
          </w:tcPr>
          <w:p w14:paraId="7E48EBC7" w14:textId="77777777" w:rsidR="005931F8" w:rsidRPr="00EF3608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" w:type="pct"/>
          </w:tcPr>
          <w:p w14:paraId="4E8A2B80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5B3B13B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  <w:vAlign w:val="bottom"/>
          </w:tcPr>
          <w:p w14:paraId="79A2F534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A5C4BF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36" w:type="pct"/>
            <w:gridSpan w:val="3"/>
            <w:vAlign w:val="bottom"/>
          </w:tcPr>
          <w:p w14:paraId="2179D324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89" w:type="pct"/>
            <w:vAlign w:val="bottom"/>
          </w:tcPr>
          <w:p w14:paraId="59A5DA60" w14:textId="77777777" w:rsidR="005931F8" w:rsidRPr="00EF3608" w:rsidRDefault="005931F8" w:rsidP="00A934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hanging="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96" w:type="pct"/>
            <w:gridSpan w:val="3"/>
            <w:vAlign w:val="bottom"/>
          </w:tcPr>
          <w:p w14:paraId="4AB78DF5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CDDE38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89" w:type="pct"/>
            <w:vAlign w:val="bottom"/>
          </w:tcPr>
          <w:p w14:paraId="3AD311F7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4E6501E1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05E3B7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5" w:type="pct"/>
            <w:gridSpan w:val="2"/>
            <w:vAlign w:val="bottom"/>
          </w:tcPr>
          <w:p w14:paraId="40FDA831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gridSpan w:val="4"/>
            <w:shd w:val="clear" w:color="auto" w:fill="auto"/>
            <w:vAlign w:val="bottom"/>
          </w:tcPr>
          <w:p w14:paraId="5E2A28EE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12711718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92" w:type="pct"/>
          </w:tcPr>
          <w:p w14:paraId="178FA506" w14:textId="77777777" w:rsidR="005931F8" w:rsidRPr="00EF3608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9" w:type="pct"/>
            <w:gridSpan w:val="3"/>
          </w:tcPr>
          <w:p w14:paraId="7CBA9E95" w14:textId="46F54982" w:rsidR="005931F8" w:rsidRPr="00EF3608" w:rsidRDefault="005931F8" w:rsidP="0022768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6345F1"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  <w:r w:rsidR="006345F1"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br/>
            </w:r>
            <w:r w:rsidR="005D2D1C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สาม</w:t>
            </w:r>
            <w:r w:rsidR="006345F1"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673AA6" w:rsidRPr="00EF3608" w14:paraId="227850EF" w14:textId="77777777" w:rsidTr="00673AA6">
        <w:trPr>
          <w:trHeight w:val="335"/>
        </w:trPr>
        <w:tc>
          <w:tcPr>
            <w:tcW w:w="892" w:type="pct"/>
          </w:tcPr>
          <w:p w14:paraId="4D2B79B2" w14:textId="77777777" w:rsidR="00673AA6" w:rsidRPr="00EF3608" w:rsidRDefault="00673AA6" w:rsidP="00673AA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17E886D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2" w:type="pct"/>
          </w:tcPr>
          <w:p w14:paraId="4E88E20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745337A5" w14:textId="7CDF89F1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9" w:type="pct"/>
          </w:tcPr>
          <w:p w14:paraId="378ABBBD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605112CE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9" w:type="pct"/>
          </w:tcPr>
          <w:p w14:paraId="214B5E2D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pct"/>
          </w:tcPr>
          <w:p w14:paraId="6368A90E" w14:textId="7AE1C19A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2" w:type="pct"/>
          </w:tcPr>
          <w:p w14:paraId="412A6D9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13BAAB66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9" w:type="pct"/>
          </w:tcPr>
          <w:p w14:paraId="7B4E195B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</w:tcPr>
          <w:p w14:paraId="7E2FA5D3" w14:textId="748D9829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2" w:type="pct"/>
          </w:tcPr>
          <w:p w14:paraId="04F993E8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5ABCF5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5" w:type="pct"/>
            <w:gridSpan w:val="2"/>
          </w:tcPr>
          <w:p w14:paraId="5B3D64CA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5D5077B7" w14:textId="415F591E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3" w:type="pct"/>
            <w:shd w:val="clear" w:color="auto" w:fill="auto"/>
          </w:tcPr>
          <w:p w14:paraId="730D9B9E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6C17EB11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2" w:type="pct"/>
          </w:tcPr>
          <w:p w14:paraId="6CA1CFF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0" w:type="pct"/>
          </w:tcPr>
          <w:p w14:paraId="16B3A952" w14:textId="6ED66BE2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6" w:type="pct"/>
          </w:tcPr>
          <w:p w14:paraId="05737500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395C3C0B" w14:textId="6619C18C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673AA6" w:rsidRPr="00EF3608" w14:paraId="02EE3737" w14:textId="77777777" w:rsidTr="00673AA6">
        <w:tc>
          <w:tcPr>
            <w:tcW w:w="892" w:type="pct"/>
          </w:tcPr>
          <w:p w14:paraId="7CC5999E" w14:textId="77777777" w:rsidR="00673AA6" w:rsidRPr="00EF3608" w:rsidRDefault="00673AA6" w:rsidP="00673AA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43A33676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pct"/>
          </w:tcPr>
          <w:p w14:paraId="676D34A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6389675F" w14:textId="096F0103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9" w:type="pct"/>
          </w:tcPr>
          <w:p w14:paraId="294F81A7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5" w:type="pct"/>
          </w:tcPr>
          <w:p w14:paraId="6A2DAAD9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9" w:type="pct"/>
          </w:tcPr>
          <w:p w14:paraId="75003619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pct"/>
          </w:tcPr>
          <w:p w14:paraId="2428532C" w14:textId="77E91BD4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2" w:type="pct"/>
          </w:tcPr>
          <w:p w14:paraId="3A0B7CA7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" w:type="pct"/>
          </w:tcPr>
          <w:p w14:paraId="65B9D8F3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9" w:type="pct"/>
          </w:tcPr>
          <w:p w14:paraId="25C4CAA8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8" w:type="pct"/>
          </w:tcPr>
          <w:p w14:paraId="099F437C" w14:textId="3D3D95F3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2" w:type="pct"/>
          </w:tcPr>
          <w:p w14:paraId="3DECA538" w14:textId="77777777" w:rsidR="00673AA6" w:rsidRPr="00EF3608" w:rsidRDefault="00673AA6" w:rsidP="00673AA6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67" w:type="pct"/>
            <w:gridSpan w:val="2"/>
          </w:tcPr>
          <w:p w14:paraId="3A8B1F86" w14:textId="77777777" w:rsidR="00673AA6" w:rsidRPr="00EF3608" w:rsidRDefault="00673AA6" w:rsidP="00673AA6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3" w:type="pct"/>
            <w:gridSpan w:val="2"/>
          </w:tcPr>
          <w:p w14:paraId="06452AC7" w14:textId="77777777" w:rsidR="00673AA6" w:rsidRPr="00EF3608" w:rsidRDefault="00673AA6" w:rsidP="00673AA6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59" w:type="pct"/>
            <w:shd w:val="clear" w:color="auto" w:fill="auto"/>
          </w:tcPr>
          <w:p w14:paraId="2686D8A1" w14:textId="206BDC1D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3" w:type="pct"/>
            <w:shd w:val="clear" w:color="auto" w:fill="auto"/>
          </w:tcPr>
          <w:p w14:paraId="1E31652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6801E8F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2" w:type="pct"/>
          </w:tcPr>
          <w:p w14:paraId="2C52881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 w:hanging="3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0" w:type="pct"/>
          </w:tcPr>
          <w:p w14:paraId="753AF38D" w14:textId="13D1A01C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719E605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63E27D4F" w14:textId="29DB637A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673AA6" w:rsidRPr="00EF3608" w14:paraId="10A0B25C" w14:textId="77777777" w:rsidTr="00673AA6">
        <w:tc>
          <w:tcPr>
            <w:tcW w:w="892" w:type="pct"/>
          </w:tcPr>
          <w:p w14:paraId="07C8E198" w14:textId="77777777" w:rsidR="00673AA6" w:rsidRPr="00EF3608" w:rsidRDefault="00673AA6" w:rsidP="00673AA6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408348EE" w14:textId="490AB775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pct"/>
          </w:tcPr>
          <w:p w14:paraId="0791B297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7B7CF0C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9" w:type="pct"/>
          </w:tcPr>
          <w:p w14:paraId="032D8BF6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055F207B" w14:textId="6AF11475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9" w:type="pct"/>
          </w:tcPr>
          <w:p w14:paraId="2D6DC66F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pct"/>
          </w:tcPr>
          <w:p w14:paraId="67626030" w14:textId="03219EF4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2" w:type="pct"/>
          </w:tcPr>
          <w:p w14:paraId="4410F428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973751A" w14:textId="5834DED9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9" w:type="pct"/>
          </w:tcPr>
          <w:p w14:paraId="3D6046BB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</w:tcPr>
          <w:p w14:paraId="31863712" w14:textId="031F44F0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2" w:type="pct"/>
          </w:tcPr>
          <w:p w14:paraId="04FB7DCB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3F157677" w14:textId="239919AA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5" w:type="pct"/>
            <w:gridSpan w:val="2"/>
          </w:tcPr>
          <w:p w14:paraId="356E8308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6BA58E8A" w14:textId="3552CF09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3" w:type="pct"/>
            <w:shd w:val="clear" w:color="auto" w:fill="auto"/>
          </w:tcPr>
          <w:p w14:paraId="495A2CA8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237011DC" w14:textId="47E95FD3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2" w:type="pct"/>
          </w:tcPr>
          <w:p w14:paraId="1D69DCD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0" w:type="pct"/>
          </w:tcPr>
          <w:p w14:paraId="01492B1A" w14:textId="2636D4E2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6" w:type="pct"/>
          </w:tcPr>
          <w:p w14:paraId="6F072A8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0F6A190" w14:textId="1ECFEB6E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673AA6" w:rsidRPr="00EF3608" w14:paraId="650CDE15" w14:textId="77777777" w:rsidTr="00673AA6">
        <w:tc>
          <w:tcPr>
            <w:tcW w:w="892" w:type="pct"/>
          </w:tcPr>
          <w:p w14:paraId="7FE72ADE" w14:textId="77777777" w:rsidR="00673AA6" w:rsidRPr="00EF3608" w:rsidRDefault="00673AA6" w:rsidP="00673AA6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62647BDF" w14:textId="77777777" w:rsidR="00673AA6" w:rsidRPr="00EF3608" w:rsidRDefault="00673AA6" w:rsidP="00673A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</w:tcPr>
          <w:p w14:paraId="43F10DED" w14:textId="77777777" w:rsidR="00673AA6" w:rsidRPr="00EF3608" w:rsidRDefault="00673AA6" w:rsidP="00673A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36" w:type="pct"/>
            <w:gridSpan w:val="3"/>
          </w:tcPr>
          <w:p w14:paraId="11B016DD" w14:textId="77777777" w:rsidR="00673AA6" w:rsidRPr="00EF3608" w:rsidRDefault="00673AA6" w:rsidP="00673A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" w:type="pct"/>
          </w:tcPr>
          <w:p w14:paraId="2B69E6FE" w14:textId="77777777" w:rsidR="00673AA6" w:rsidRPr="00EF3608" w:rsidRDefault="00673AA6" w:rsidP="00673A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704" w:type="pct"/>
            <w:gridSpan w:val="17"/>
            <w:shd w:val="clear" w:color="auto" w:fill="auto"/>
          </w:tcPr>
          <w:p w14:paraId="18CF556C" w14:textId="77777777" w:rsidR="00673AA6" w:rsidRPr="00EF3608" w:rsidRDefault="00673AA6" w:rsidP="00673A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673AA6" w:rsidRPr="00EF3608" w14:paraId="751BE8E4" w14:textId="77777777" w:rsidTr="00673AA6">
        <w:tc>
          <w:tcPr>
            <w:tcW w:w="892" w:type="pct"/>
          </w:tcPr>
          <w:p w14:paraId="39B0C144" w14:textId="77777777" w:rsidR="00673AA6" w:rsidRPr="00EF3608" w:rsidRDefault="00673AA6" w:rsidP="00673AA6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7" w:type="pct"/>
          </w:tcPr>
          <w:p w14:paraId="4CF32E49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</w:tcPr>
          <w:p w14:paraId="28438588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</w:tcPr>
          <w:p w14:paraId="4166722C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1236CB91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5B2C3B63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4AEF2A44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543562B8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1F191BE4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214FB4A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09D20E5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5A7CBE6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7EA141FE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0B6D9F8B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</w:tcPr>
          <w:p w14:paraId="078E4B20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78E4C3DE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14:paraId="7B3B1328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245ADAF2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4C8E41AB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087A091A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4CBBE4F7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5F4BAC3F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270CB" w:rsidRPr="00EF3608" w14:paraId="283EFBDE" w14:textId="77777777" w:rsidTr="00673AA6">
        <w:tc>
          <w:tcPr>
            <w:tcW w:w="892" w:type="pct"/>
          </w:tcPr>
          <w:p w14:paraId="4AC26445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กองทุนรวมสิทธิการเช่า</w:t>
            </w:r>
          </w:p>
          <w:p w14:paraId="1E8D8535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อสังหาริมทรัพย์โกลด์</w:t>
            </w:r>
          </w:p>
        </w:tc>
        <w:tc>
          <w:tcPr>
            <w:tcW w:w="157" w:type="pct"/>
          </w:tcPr>
          <w:p w14:paraId="363C0970" w14:textId="3B2CE5E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3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2" w:type="pct"/>
          </w:tcPr>
          <w:p w14:paraId="3842D69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222" w:type="pct"/>
          </w:tcPr>
          <w:p w14:paraId="772F54F0" w14:textId="52A337D5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89" w:type="pct"/>
          </w:tcPr>
          <w:p w14:paraId="6DDA859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73436B7C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89" w:type="pct"/>
          </w:tcPr>
          <w:p w14:paraId="7C7F6376" w14:textId="77777777" w:rsidR="006270CB" w:rsidRPr="00EF3608" w:rsidRDefault="006270CB" w:rsidP="006270CB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3E17A9F7" w14:textId="311485EA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2" w:type="pct"/>
          </w:tcPr>
          <w:p w14:paraId="2CE04B90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33BF9D3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89" w:type="pct"/>
          </w:tcPr>
          <w:p w14:paraId="58FE3E63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2CAC30C9" w14:textId="021FDE74" w:rsidR="006270CB" w:rsidRPr="00EF3608" w:rsidRDefault="00A54E9C" w:rsidP="00A5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="006270CB" w:rsidRPr="00EF3608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2" w:type="pct"/>
          </w:tcPr>
          <w:p w14:paraId="64D85A2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5B082AF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5" w:type="pct"/>
            <w:gridSpan w:val="2"/>
          </w:tcPr>
          <w:p w14:paraId="63643B0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1739C028" w14:textId="3118EEC9" w:rsidR="006270CB" w:rsidRPr="00C56717" w:rsidRDefault="00A54E9C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6270CB">
              <w:rPr>
                <w:rFonts w:ascii="Angsana New" w:hAnsi="Angsana New"/>
                <w:color w:val="000000"/>
                <w:sz w:val="24"/>
                <w:szCs w:val="24"/>
              </w:rPr>
              <w:t>208.</w:t>
            </w:r>
            <w:r w:rsidR="00911E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6270C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" w:type="pct"/>
            <w:shd w:val="clear" w:color="auto" w:fill="auto"/>
          </w:tcPr>
          <w:p w14:paraId="1D8D89F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59F35F03" w14:textId="6E9BE7F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202.48</w:t>
            </w:r>
          </w:p>
        </w:tc>
        <w:tc>
          <w:tcPr>
            <w:tcW w:w="92" w:type="pct"/>
          </w:tcPr>
          <w:p w14:paraId="6890E77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1A0C4687" w14:textId="559E8FA2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63FA666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18379AE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270CB" w:rsidRPr="00EF3608" w14:paraId="3BE917F7" w14:textId="77777777" w:rsidTr="00673AA6">
        <w:trPr>
          <w:trHeight w:val="254"/>
        </w:trPr>
        <w:tc>
          <w:tcPr>
            <w:tcW w:w="892" w:type="pct"/>
            <w:vAlign w:val="bottom"/>
          </w:tcPr>
          <w:p w14:paraId="13514CF7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157" w:type="pct"/>
          </w:tcPr>
          <w:p w14:paraId="310266F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2" w:type="pct"/>
            <w:vAlign w:val="center"/>
          </w:tcPr>
          <w:p w14:paraId="4435C7C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22" w:type="pct"/>
            <w:vAlign w:val="center"/>
          </w:tcPr>
          <w:p w14:paraId="5E3E359F" w14:textId="5AA1CBE8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89" w:type="pct"/>
            <w:vAlign w:val="center"/>
          </w:tcPr>
          <w:p w14:paraId="139BF92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61B2A961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89" w:type="pct"/>
            <w:vAlign w:val="center"/>
          </w:tcPr>
          <w:p w14:paraId="1E18E860" w14:textId="77777777" w:rsidR="006270CB" w:rsidRPr="00EF3608" w:rsidRDefault="006270CB" w:rsidP="006270CB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3C976133" w14:textId="7B623A7F" w:rsidR="006270CB" w:rsidRPr="00EF3608" w:rsidRDefault="006270CB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2" w:type="pct"/>
            <w:vAlign w:val="center"/>
          </w:tcPr>
          <w:p w14:paraId="1678AF75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2EEFCB62" w14:textId="77777777" w:rsidR="006270CB" w:rsidRPr="00EF3608" w:rsidRDefault="006270CB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89" w:type="pct"/>
            <w:vAlign w:val="center"/>
          </w:tcPr>
          <w:p w14:paraId="405A4B1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62FE8432" w14:textId="0E8A2DC2" w:rsidR="006270CB" w:rsidRPr="00EF3608" w:rsidRDefault="00A54E9C" w:rsidP="00A5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89" w:firstLine="7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6270CB" w:rsidRPr="00EF3608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2" w:type="pct"/>
            <w:vAlign w:val="center"/>
          </w:tcPr>
          <w:p w14:paraId="592254C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151AE4E8" w14:textId="4DA3F559" w:rsidR="006270CB" w:rsidRPr="00EF3608" w:rsidRDefault="00A54E9C" w:rsidP="00A5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80"/>
                <w:tab w:val="left" w:pos="500"/>
                <w:tab w:val="decimal" w:pos="55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="006270CB" w:rsidRPr="00EF3608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5" w:type="pct"/>
            <w:gridSpan w:val="2"/>
            <w:vAlign w:val="center"/>
          </w:tcPr>
          <w:p w14:paraId="43CC5BD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1ED2759" w14:textId="4030F44C" w:rsidR="006270CB" w:rsidRPr="00C56717" w:rsidRDefault="00A54E9C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22"/>
                <w:tab w:val="left" w:pos="612"/>
              </w:tabs>
              <w:spacing w:line="240" w:lineRule="auto"/>
              <w:ind w:left="-108" w:right="-2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6270CB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520B30B0" w14:textId="77777777" w:rsidR="006270CB" w:rsidRPr="00EF3608" w:rsidRDefault="006270CB" w:rsidP="006270CB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1257A1F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2" w:type="pct"/>
            <w:vAlign w:val="center"/>
          </w:tcPr>
          <w:p w14:paraId="46EE166A" w14:textId="77777777" w:rsidR="006270CB" w:rsidRPr="00EF3608" w:rsidRDefault="006270CB" w:rsidP="006270CB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36DEC07E" w14:textId="3EF91723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center"/>
          </w:tcPr>
          <w:p w14:paraId="1A8B6F67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723D7CC9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270CB" w:rsidRPr="00EF3608" w14:paraId="7C02B3E5" w14:textId="77777777" w:rsidTr="00673AA6">
        <w:tc>
          <w:tcPr>
            <w:tcW w:w="892" w:type="pct"/>
          </w:tcPr>
          <w:p w14:paraId="78493CC3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14:paraId="2CAD0378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อสังหาริมทรัพย์โกลเด้นเวนเจอร์</w:t>
            </w:r>
          </w:p>
          <w:p w14:paraId="046AEB8A" w14:textId="77777777" w:rsidR="006270CB" w:rsidRPr="00EF3608" w:rsidRDefault="006270CB" w:rsidP="006270CB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57" w:type="pct"/>
          </w:tcPr>
          <w:p w14:paraId="14DAB18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24DA2C5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14:paraId="60E3CF5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14:paraId="1E95E5E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222" w:type="pct"/>
          </w:tcPr>
          <w:p w14:paraId="5B3A0596" w14:textId="77777777" w:rsidR="004725C7" w:rsidRDefault="004725C7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78075B8" w14:textId="77777777" w:rsidR="004725C7" w:rsidRDefault="004725C7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7A138E3" w14:textId="5BF52B06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89" w:type="pct"/>
            <w:vAlign w:val="center"/>
          </w:tcPr>
          <w:p w14:paraId="7F104D3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62D82DAB" w14:textId="77777777" w:rsidR="004725C7" w:rsidRDefault="004725C7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9DBCD95" w14:textId="77777777" w:rsidR="004725C7" w:rsidRDefault="004725C7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F6FB883" w14:textId="1A5CEC23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89" w:type="pct"/>
          </w:tcPr>
          <w:p w14:paraId="6C06389A" w14:textId="77777777" w:rsidR="006270CB" w:rsidRPr="00EF3608" w:rsidRDefault="006270CB" w:rsidP="006270CB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1BB8CE9D" w14:textId="77777777" w:rsidR="004725C7" w:rsidRDefault="004725C7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DEA30B4" w14:textId="77777777" w:rsidR="004725C7" w:rsidRDefault="004725C7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5B662EE" w14:textId="1BDB0F64" w:rsidR="006270CB" w:rsidRPr="00EF3608" w:rsidRDefault="006270CB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2" w:type="pct"/>
          </w:tcPr>
          <w:p w14:paraId="00FE2F63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3413B14C" w14:textId="77777777" w:rsidR="004725C7" w:rsidRDefault="004725C7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7A474E2" w14:textId="77777777" w:rsidR="004725C7" w:rsidRDefault="004725C7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26CA429" w14:textId="7285874C" w:rsidR="006270CB" w:rsidRPr="00EF3608" w:rsidRDefault="006270CB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89" w:type="pct"/>
          </w:tcPr>
          <w:p w14:paraId="0CE27F6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5D369F54" w14:textId="77777777" w:rsidR="004725C7" w:rsidRDefault="004725C7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10C9B66" w14:textId="77777777" w:rsidR="004725C7" w:rsidRDefault="004725C7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83E74D6" w14:textId="2693341D" w:rsidR="006270CB" w:rsidRPr="00EF3608" w:rsidRDefault="00A54E9C" w:rsidP="00A5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</w:tabs>
              <w:spacing w:line="240" w:lineRule="auto"/>
              <w:ind w:left="-108" w:right="-203" w:hanging="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="006270CB"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2" w:type="pct"/>
          </w:tcPr>
          <w:p w14:paraId="3F1512D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488BA712" w14:textId="77777777" w:rsidR="004725C7" w:rsidRDefault="004725C7" w:rsidP="006270CB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5A8AADC" w14:textId="77777777" w:rsidR="004725C7" w:rsidRDefault="004725C7" w:rsidP="006270CB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680A337" w14:textId="30952B3E" w:rsidR="006270CB" w:rsidRPr="00EF3608" w:rsidRDefault="006270CB" w:rsidP="006270CB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5" w:type="pct"/>
            <w:gridSpan w:val="2"/>
          </w:tcPr>
          <w:p w14:paraId="3002380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357A5" w14:textId="77777777" w:rsidR="004725C7" w:rsidRDefault="004725C7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0631F09" w14:textId="77777777" w:rsidR="004725C7" w:rsidRDefault="004725C7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02CC746" w14:textId="523E6EE4" w:rsidR="006270CB" w:rsidRPr="00C56717" w:rsidRDefault="00A54E9C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6270CB">
              <w:rPr>
                <w:rFonts w:ascii="Angsana New" w:hAnsi="Angsana New"/>
                <w:color w:val="000000"/>
                <w:sz w:val="24"/>
                <w:szCs w:val="24"/>
              </w:rPr>
              <w:t>1,59</w:t>
            </w:r>
            <w:r w:rsidR="002A1A4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6270CB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2A1A47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" w:type="pct"/>
            <w:shd w:val="clear" w:color="auto" w:fill="auto"/>
          </w:tcPr>
          <w:p w14:paraId="30E5BAFF" w14:textId="77777777" w:rsidR="006270CB" w:rsidRPr="00EF3608" w:rsidRDefault="006270CB" w:rsidP="006270CB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14:paraId="0A1FA3B7" w14:textId="77777777" w:rsidR="004725C7" w:rsidRDefault="004725C7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8506964" w14:textId="77777777" w:rsidR="004725C7" w:rsidRDefault="004725C7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43980F" w14:textId="7AD8556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1,616.22</w:t>
            </w:r>
          </w:p>
        </w:tc>
        <w:tc>
          <w:tcPr>
            <w:tcW w:w="92" w:type="pct"/>
          </w:tcPr>
          <w:p w14:paraId="542D65F8" w14:textId="77777777" w:rsidR="006270CB" w:rsidRPr="00EF3608" w:rsidRDefault="006270CB" w:rsidP="006270CB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2305A200" w14:textId="77777777" w:rsidR="004725C7" w:rsidRDefault="004725C7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9EF34FD" w14:textId="77777777" w:rsidR="004725C7" w:rsidRDefault="004725C7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CADB1EF" w14:textId="2A249EDC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40.46</w:t>
            </w:r>
          </w:p>
        </w:tc>
        <w:tc>
          <w:tcPr>
            <w:tcW w:w="96" w:type="pct"/>
          </w:tcPr>
          <w:p w14:paraId="5E900BAB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821FE07" w14:textId="77777777" w:rsidR="004725C7" w:rsidRDefault="004725C7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B1293E" w14:textId="77777777" w:rsidR="004725C7" w:rsidRDefault="004725C7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71C840C" w14:textId="1B1B12E9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38.08</w:t>
            </w:r>
          </w:p>
        </w:tc>
      </w:tr>
      <w:tr w:rsidR="006270CB" w:rsidRPr="00EF3608" w14:paraId="15BF79B1" w14:textId="77777777" w:rsidTr="00673AA6">
        <w:trPr>
          <w:trHeight w:val="289"/>
        </w:trPr>
        <w:tc>
          <w:tcPr>
            <w:tcW w:w="892" w:type="pct"/>
          </w:tcPr>
          <w:p w14:paraId="0EBC5BD8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</w:tcPr>
          <w:p w14:paraId="6B1C267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31FD6C0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6225B0CA" w14:textId="77777777" w:rsidR="006270CB" w:rsidRPr="00EF3608" w:rsidRDefault="006270CB" w:rsidP="006270CB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5AFC1F5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154AD394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72A3841E" w14:textId="77777777" w:rsidR="006270CB" w:rsidRPr="00EF3608" w:rsidRDefault="006270CB" w:rsidP="006270CB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06106B50" w14:textId="77777777" w:rsidR="006270CB" w:rsidRPr="00EF3608" w:rsidRDefault="006270CB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3EF18BA4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5386F987" w14:textId="77777777" w:rsidR="006270CB" w:rsidRPr="00EF3608" w:rsidRDefault="006270CB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7C1F9FE8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</w:tcPr>
          <w:p w14:paraId="64468EC0" w14:textId="73201657" w:rsidR="006270CB" w:rsidRPr="00EF3608" w:rsidRDefault="006270CB" w:rsidP="006270C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2" w:type="pct"/>
          </w:tcPr>
          <w:p w14:paraId="01DF452E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</w:tcPr>
          <w:p w14:paraId="6D6D98A0" w14:textId="77777777" w:rsidR="006270CB" w:rsidRPr="00EF3608" w:rsidRDefault="006270CB" w:rsidP="006270CB">
            <w:pPr>
              <w:tabs>
                <w:tab w:val="clear" w:pos="227"/>
                <w:tab w:val="clear" w:pos="680"/>
                <w:tab w:val="left" w:pos="184"/>
                <w:tab w:val="decimal" w:pos="28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5" w:type="pct"/>
            <w:gridSpan w:val="2"/>
          </w:tcPr>
          <w:p w14:paraId="208524B2" w14:textId="77777777" w:rsidR="006270CB" w:rsidRPr="00EF3608" w:rsidRDefault="006270CB" w:rsidP="006270CB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80BB" w14:textId="6299D125" w:rsidR="006270CB" w:rsidRPr="00C5671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1,874.7</w:t>
            </w:r>
            <w:r w:rsidR="002A1A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3" w:type="pct"/>
            <w:shd w:val="clear" w:color="auto" w:fill="auto"/>
          </w:tcPr>
          <w:p w14:paraId="02A04507" w14:textId="77777777" w:rsidR="006270CB" w:rsidRPr="00EF3608" w:rsidRDefault="006270CB" w:rsidP="006270CB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4CEC5" w14:textId="6054ACB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7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1,888.70</w:t>
            </w:r>
          </w:p>
        </w:tc>
        <w:tc>
          <w:tcPr>
            <w:tcW w:w="92" w:type="pct"/>
          </w:tcPr>
          <w:p w14:paraId="56FD425F" w14:textId="77777777" w:rsidR="006270CB" w:rsidRPr="00EF3608" w:rsidRDefault="006270CB" w:rsidP="006270CB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4CE80915" w14:textId="4C00B233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40.46</w:t>
            </w:r>
          </w:p>
        </w:tc>
        <w:tc>
          <w:tcPr>
            <w:tcW w:w="96" w:type="pct"/>
          </w:tcPr>
          <w:p w14:paraId="7CB14AE9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3893B625" w14:textId="44D751F9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38.08</w:t>
            </w:r>
          </w:p>
        </w:tc>
      </w:tr>
      <w:tr w:rsidR="006270CB" w:rsidRPr="00EF3608" w14:paraId="761EF2E9" w14:textId="77777777" w:rsidTr="00673AA6">
        <w:trPr>
          <w:trHeight w:val="389"/>
        </w:trPr>
        <w:tc>
          <w:tcPr>
            <w:tcW w:w="892" w:type="pct"/>
          </w:tcPr>
          <w:p w14:paraId="6DAC4361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7" w:type="pct"/>
          </w:tcPr>
          <w:p w14:paraId="04A1D66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4FAAF22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6C17A51E" w14:textId="77777777" w:rsidR="006270CB" w:rsidRPr="00EF3608" w:rsidRDefault="006270CB" w:rsidP="006270CB">
            <w:pPr>
              <w:spacing w:line="240" w:lineRule="auto"/>
              <w:ind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6226548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738596C8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66F66B64" w14:textId="77777777" w:rsidR="006270CB" w:rsidRPr="00EF3608" w:rsidRDefault="006270CB" w:rsidP="006270CB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1682DB89" w14:textId="77777777" w:rsidR="006270CB" w:rsidRPr="00EF3608" w:rsidRDefault="006270CB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352CC214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111E52A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5355C541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1C7D40BB" w14:textId="77777777" w:rsidR="006270CB" w:rsidRPr="00EF3608" w:rsidRDefault="006270CB" w:rsidP="006270C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0C2911EA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1EA0F887" w14:textId="77777777" w:rsidR="006270CB" w:rsidRPr="00EF3608" w:rsidRDefault="006270CB" w:rsidP="006270CB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</w:tcPr>
          <w:p w14:paraId="206B2790" w14:textId="77777777" w:rsidR="006270CB" w:rsidRPr="00EF3608" w:rsidRDefault="006270CB" w:rsidP="006270CB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14:paraId="49D994F5" w14:textId="77777777" w:rsidR="006270CB" w:rsidRPr="00C5671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14:paraId="3B344615" w14:textId="77777777" w:rsidR="006270CB" w:rsidRPr="00EF3608" w:rsidRDefault="006270CB" w:rsidP="006270CB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5F716D9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1D872602" w14:textId="77777777" w:rsidR="006270CB" w:rsidRPr="00EF3608" w:rsidRDefault="006270CB" w:rsidP="006270CB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64C9EBDF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316ABF5A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673BA467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270CB" w:rsidRPr="00EF3608" w14:paraId="42E75A22" w14:textId="77777777" w:rsidTr="00673AA6">
        <w:tc>
          <w:tcPr>
            <w:tcW w:w="892" w:type="pct"/>
          </w:tcPr>
          <w:p w14:paraId="1C59B947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157" w:type="pct"/>
          </w:tcPr>
          <w:p w14:paraId="39258A2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5DA60B1C" w14:textId="1203DA2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22" w:type="pct"/>
          </w:tcPr>
          <w:p w14:paraId="46051B58" w14:textId="1E6E57CA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89" w:type="pct"/>
            <w:vAlign w:val="center"/>
          </w:tcPr>
          <w:p w14:paraId="4CF6E79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371E9565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89" w:type="pct"/>
          </w:tcPr>
          <w:p w14:paraId="2B5616DD" w14:textId="77777777" w:rsidR="006270CB" w:rsidRPr="00EF3608" w:rsidRDefault="006270CB" w:rsidP="006270CB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20B7E797" w14:textId="5F184D38" w:rsidR="006270CB" w:rsidRPr="00EF3608" w:rsidRDefault="006270CB" w:rsidP="006270CB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2" w:type="pct"/>
          </w:tcPr>
          <w:p w14:paraId="4A3C5463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077E2D3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89" w:type="pct"/>
          </w:tcPr>
          <w:p w14:paraId="0E9942E4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28A7E93D" w14:textId="3105F407" w:rsidR="006270CB" w:rsidRPr="00EF3608" w:rsidRDefault="006270CB" w:rsidP="006270C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</w:tcPr>
          <w:p w14:paraId="4CAB9CC8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EAA7367" w14:textId="77777777" w:rsidR="006270CB" w:rsidRPr="00EF3608" w:rsidRDefault="006270CB" w:rsidP="006270CB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5" w:type="pct"/>
            <w:gridSpan w:val="2"/>
          </w:tcPr>
          <w:p w14:paraId="1C1A32F4" w14:textId="77777777" w:rsidR="006270CB" w:rsidRPr="00EF3608" w:rsidRDefault="006270CB" w:rsidP="006270CB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169EC" w14:textId="01264617" w:rsidR="006270CB" w:rsidRPr="00C5671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2A1A47">
              <w:rPr>
                <w:rFonts w:ascii="Angsana New" w:hAnsi="Angsana New"/>
                <w:color w:val="000000"/>
                <w:sz w:val="24"/>
                <w:szCs w:val="24"/>
              </w:rPr>
              <w:t>219.76</w:t>
            </w:r>
          </w:p>
        </w:tc>
        <w:tc>
          <w:tcPr>
            <w:tcW w:w="93" w:type="pct"/>
            <w:shd w:val="clear" w:color="auto" w:fill="auto"/>
          </w:tcPr>
          <w:p w14:paraId="00E94DD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14:paraId="115AFE8E" w14:textId="0D0F6C7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1,299.49</w:t>
            </w:r>
          </w:p>
        </w:tc>
        <w:tc>
          <w:tcPr>
            <w:tcW w:w="92" w:type="pct"/>
          </w:tcPr>
          <w:p w14:paraId="6AE446D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93" w:right="-201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527E3607" w14:textId="773BC5AE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4EEB8847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3CD7EE8D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270CB" w:rsidRPr="00EF3608" w14:paraId="0C7DBB44" w14:textId="77777777" w:rsidTr="00673AA6">
        <w:tc>
          <w:tcPr>
            <w:tcW w:w="892" w:type="pct"/>
            <w:vAlign w:val="bottom"/>
          </w:tcPr>
          <w:p w14:paraId="4079AC0F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" w:type="pct"/>
          </w:tcPr>
          <w:p w14:paraId="16CA8FE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vAlign w:val="bottom"/>
          </w:tcPr>
          <w:p w14:paraId="73FF12D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1B839DD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234B678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1ECF436B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105A1B25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6BD0018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vAlign w:val="center"/>
          </w:tcPr>
          <w:p w14:paraId="25D87762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7C68B97F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58A1479A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D28F" w14:textId="4C6F8416" w:rsidR="006270CB" w:rsidRPr="00EF3608" w:rsidRDefault="006270CB" w:rsidP="006270CB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  <w:vAlign w:val="center"/>
          </w:tcPr>
          <w:p w14:paraId="714E9C33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6FCB5213" w14:textId="77777777" w:rsidR="006270CB" w:rsidRPr="00EF3608" w:rsidRDefault="006270CB" w:rsidP="006270CB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5" w:type="pct"/>
            <w:gridSpan w:val="2"/>
          </w:tcPr>
          <w:p w14:paraId="6618A55A" w14:textId="77777777" w:rsidR="006270CB" w:rsidRPr="00EF3608" w:rsidRDefault="006270CB" w:rsidP="006270CB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8C50AD" w14:textId="11701C3C" w:rsidR="006270CB" w:rsidRPr="00C5671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</w:t>
            </w:r>
            <w:r w:rsidR="002A1A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19.76</w:t>
            </w:r>
          </w:p>
        </w:tc>
        <w:tc>
          <w:tcPr>
            <w:tcW w:w="93" w:type="pct"/>
            <w:shd w:val="clear" w:color="auto" w:fill="auto"/>
          </w:tcPr>
          <w:p w14:paraId="53FFD4A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E531B" w14:textId="483CDE2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1,299.49</w:t>
            </w:r>
          </w:p>
        </w:tc>
        <w:tc>
          <w:tcPr>
            <w:tcW w:w="92" w:type="pct"/>
            <w:vAlign w:val="center"/>
          </w:tcPr>
          <w:p w14:paraId="2716E204" w14:textId="77777777" w:rsidR="006270CB" w:rsidRPr="00EF3608" w:rsidRDefault="006270CB" w:rsidP="006270CB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33E97790" w14:textId="4B1BA7C9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center"/>
          </w:tcPr>
          <w:p w14:paraId="1E9CAD6D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7BB5E777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6270CB" w:rsidRPr="00EF3608" w14:paraId="2B6E313B" w14:textId="77777777" w:rsidTr="00673AA6">
        <w:tc>
          <w:tcPr>
            <w:tcW w:w="892" w:type="pct"/>
            <w:vAlign w:val="bottom"/>
          </w:tcPr>
          <w:p w14:paraId="4E85DD12" w14:textId="77777777" w:rsidR="006270CB" w:rsidRPr="00EF3608" w:rsidRDefault="006270CB" w:rsidP="006270CB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" w:type="pct"/>
          </w:tcPr>
          <w:p w14:paraId="007ECC5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vAlign w:val="bottom"/>
          </w:tcPr>
          <w:p w14:paraId="1B70EB9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5609A64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4B3C517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640DFA6D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074D0A48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3190281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vAlign w:val="center"/>
          </w:tcPr>
          <w:p w14:paraId="025F2CEA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184ABAB8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05E9D0AF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777A7" w14:textId="6D2B2E22" w:rsidR="006270CB" w:rsidRPr="00EF3608" w:rsidRDefault="006270CB" w:rsidP="006270CB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2" w:type="pct"/>
            <w:vAlign w:val="center"/>
          </w:tcPr>
          <w:p w14:paraId="31B636B5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5D8D1B" w14:textId="77777777" w:rsidR="006270CB" w:rsidRPr="00EF3608" w:rsidRDefault="006270CB" w:rsidP="006270CB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5" w:type="pct"/>
            <w:gridSpan w:val="2"/>
          </w:tcPr>
          <w:p w14:paraId="3DFB05FF" w14:textId="77777777" w:rsidR="006270CB" w:rsidRPr="00EF3608" w:rsidRDefault="006270CB" w:rsidP="006270CB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1E286" w14:textId="49993EFC" w:rsidR="006270CB" w:rsidRPr="00C5671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</w:t>
            </w:r>
            <w:r w:rsidR="002A1A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094.49</w:t>
            </w:r>
          </w:p>
        </w:tc>
        <w:tc>
          <w:tcPr>
            <w:tcW w:w="93" w:type="pct"/>
            <w:shd w:val="clear" w:color="auto" w:fill="auto"/>
          </w:tcPr>
          <w:p w14:paraId="48FC152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57223" w14:textId="12F142F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3,188.19</w:t>
            </w:r>
          </w:p>
        </w:tc>
        <w:tc>
          <w:tcPr>
            <w:tcW w:w="92" w:type="pct"/>
            <w:vAlign w:val="center"/>
          </w:tcPr>
          <w:p w14:paraId="76B855D2" w14:textId="77777777" w:rsidR="006270CB" w:rsidRPr="00EF3608" w:rsidRDefault="006270CB" w:rsidP="006270CB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14078" w14:textId="2E48A420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40.46</w:t>
            </w:r>
          </w:p>
        </w:tc>
        <w:tc>
          <w:tcPr>
            <w:tcW w:w="96" w:type="pct"/>
            <w:vAlign w:val="center"/>
          </w:tcPr>
          <w:p w14:paraId="48D2F3B7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DC8F31" w14:textId="59FBC023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38.08</w:t>
            </w:r>
          </w:p>
        </w:tc>
      </w:tr>
    </w:tbl>
    <w:p w14:paraId="3D636386" w14:textId="77777777" w:rsidR="00C70401" w:rsidRPr="00EF3608" w:rsidRDefault="00C70401" w:rsidP="00C70401">
      <w:pPr>
        <w:rPr>
          <w:cs/>
        </w:rPr>
        <w:sectPr w:rsidR="00C70401" w:rsidRPr="00EF3608" w:rsidSect="00BE1996">
          <w:headerReference w:type="default" r:id="rId12"/>
          <w:footerReference w:type="default" r:id="rId13"/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tbl>
      <w:tblPr>
        <w:tblW w:w="14418" w:type="dxa"/>
        <w:tblInd w:w="1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0"/>
        <w:gridCol w:w="378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F33EAB" w:rsidRPr="00EF3608" w14:paraId="662BF635" w14:textId="77777777" w:rsidTr="00F33EAB">
        <w:tc>
          <w:tcPr>
            <w:tcW w:w="2430" w:type="dxa"/>
          </w:tcPr>
          <w:p w14:paraId="28EDE346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378" w:type="dxa"/>
          </w:tcPr>
          <w:p w14:paraId="060B8A95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10" w:type="dxa"/>
            <w:gridSpan w:val="23"/>
          </w:tcPr>
          <w:p w14:paraId="03D0391E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3EAB" w:rsidRPr="00EF3608" w14:paraId="024C2103" w14:textId="77777777" w:rsidTr="00F33EAB">
        <w:tc>
          <w:tcPr>
            <w:tcW w:w="2430" w:type="dxa"/>
          </w:tcPr>
          <w:p w14:paraId="3F9145F1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334FD9A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5443685B" w14:textId="77777777" w:rsidR="00F33EAB" w:rsidRPr="00EF3608" w:rsidRDefault="00F33EAB" w:rsidP="00D702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39073F34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6610870E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231A03C5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80F74AF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3FC286D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BA7C90C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ED896F8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624781E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0020F071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AB4D4DA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65672B5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4D7B64DB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11D911AF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F881E2C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3FA4F48" w14:textId="77777777" w:rsidR="00F33EAB" w:rsidRPr="00EF3608" w:rsidRDefault="00F33EAB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4C05A12" w14:textId="071B4D86" w:rsidR="00F33EAB" w:rsidRPr="00EF3608" w:rsidRDefault="00F33EAB" w:rsidP="00C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เงินปันผลรับสำหรับงวด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5D2D1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สาม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673AA6" w:rsidRPr="00EF3608" w14:paraId="7D49C59E" w14:textId="77777777" w:rsidTr="00F33EAB">
        <w:tc>
          <w:tcPr>
            <w:tcW w:w="2430" w:type="dxa"/>
          </w:tcPr>
          <w:p w14:paraId="3D9B139B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5B7E8303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F74F28B" w14:textId="5132CCF3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4898560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CEADA3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5E8000F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05721FB" w14:textId="3434F713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9BF6E8D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01054B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234E191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BE50EA" w14:textId="78C5240E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D3307AA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B9B263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3FD718E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CFA3C84" w14:textId="1EA680A6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6F044F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923CE6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73731EC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831A00" w14:textId="5C78252E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F896816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6AF806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3B9C489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8B5AB1D" w14:textId="3AD8ADD8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C724E61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35A6B8" w14:textId="0D5F602E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673AA6" w:rsidRPr="00EF3608" w14:paraId="1AA8514D" w14:textId="77777777" w:rsidTr="00F33EAB">
        <w:tc>
          <w:tcPr>
            <w:tcW w:w="2430" w:type="dxa"/>
          </w:tcPr>
          <w:p w14:paraId="122F4A5E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5639569F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0BCF471" w14:textId="42C3A29A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1BFA755C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27509E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0F091D8A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BBEE31D" w14:textId="250BE5C4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151BC147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4D29071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7CFC1C1C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CF4EF0" w14:textId="66962DD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2214354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C4C30B7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11F5D378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EBE6728" w14:textId="09002FC8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98824BA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6F5BA14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5BF0682E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D9A187" w14:textId="48D19E44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28167257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02D3339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6112CD59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95CBFA7" w14:textId="703E8EE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631363E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8FADACB" w14:textId="641A1462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673AA6" w:rsidRPr="00EF3608" w14:paraId="583C8447" w14:textId="77777777" w:rsidTr="00F33EAB">
        <w:tc>
          <w:tcPr>
            <w:tcW w:w="2430" w:type="dxa"/>
          </w:tcPr>
          <w:p w14:paraId="4643A940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7C32A9EA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EAD649A" w14:textId="06D3621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CF945AF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F306F8" w14:textId="1280DADF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35F1B02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29BD711" w14:textId="75998CCE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F96A1FB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D10F4C" w14:textId="6CB2730F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F44ACC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A523C9" w14:textId="2A552AC9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25AB987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8C2BEA" w14:textId="74590686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57D6881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71EF50E" w14:textId="123D60AF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9ABEBE9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860A9C" w14:textId="34000CD6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851C8A7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8BA189" w14:textId="2C34CD52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BC0C9B5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06DC6D" w14:textId="67ACF958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84319DC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1440C13" w14:textId="4C91F45B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A90182E" w14:textId="77777777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FC9067" w14:textId="53F91093" w:rsidR="00673AA6" w:rsidRPr="00EF3608" w:rsidRDefault="00673AA6" w:rsidP="00673AA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673AA6" w:rsidRPr="00EF3608" w14:paraId="640EFB59" w14:textId="77777777" w:rsidTr="00F33EAB">
        <w:tc>
          <w:tcPr>
            <w:tcW w:w="2430" w:type="dxa"/>
          </w:tcPr>
          <w:p w14:paraId="24AB6EDD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3506111E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4CB6C43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4B05214D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630" w:type="dxa"/>
            <w:gridSpan w:val="19"/>
          </w:tcPr>
          <w:p w14:paraId="1EDB7472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673AA6" w:rsidRPr="00EF3608" w14:paraId="3983C0FE" w14:textId="77777777" w:rsidTr="00F33EAB">
        <w:tc>
          <w:tcPr>
            <w:tcW w:w="2430" w:type="dxa"/>
          </w:tcPr>
          <w:p w14:paraId="2DCD7F8B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78" w:type="dxa"/>
          </w:tcPr>
          <w:p w14:paraId="5FFE7330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95CF0E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5250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DA4853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5566B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A11E89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1D5B8A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4D9AF1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3DF94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90D79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AB513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57558B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797B12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731AEF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DD21E8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6AAE61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084B2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DF891D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9BFF51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9EA1D7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B37FA9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545F8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CA1130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022CF6" w14:textId="77777777" w:rsidR="00673AA6" w:rsidRPr="00EF3608" w:rsidRDefault="00673AA6" w:rsidP="0067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270CB" w:rsidRPr="00EF3608" w14:paraId="27CB0402" w14:textId="77777777" w:rsidTr="00F33EAB">
        <w:tc>
          <w:tcPr>
            <w:tcW w:w="2430" w:type="dxa"/>
          </w:tcPr>
          <w:p w14:paraId="0E8FB22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กองทุนรวมสิทธิการเช่า</w:t>
            </w:r>
          </w:p>
          <w:p w14:paraId="39B17E5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อสังหาริมทรัพย์โกลด์</w:t>
            </w:r>
          </w:p>
        </w:tc>
        <w:tc>
          <w:tcPr>
            <w:tcW w:w="378" w:type="dxa"/>
          </w:tcPr>
          <w:p w14:paraId="4EAEBBD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006DA4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069DFDC" w14:textId="6DA53C1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18BDB4D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B465F6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0CF859B" w14:textId="667B1A7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74455B8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3F353ED" w14:textId="77777777" w:rsidR="00231D58" w:rsidRDefault="00231D58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3D64508" w14:textId="72B85074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6E2313D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F633C3A" w14:textId="77777777" w:rsidR="00231D58" w:rsidRDefault="00231D58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2BD8B21" w14:textId="48E76039" w:rsidR="006270CB" w:rsidRPr="00EF3608" w:rsidRDefault="006270CB" w:rsidP="006270CB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4C8F516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44CD102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1336D4F" w14:textId="4D0A6EE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1CF537B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6FCA0EE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666E397" w14:textId="31FB0BB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3435BA4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9940025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C36EB0A" w14:textId="24B6883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(144.51)</w:t>
            </w:r>
          </w:p>
        </w:tc>
        <w:tc>
          <w:tcPr>
            <w:tcW w:w="270" w:type="dxa"/>
            <w:tcBorders>
              <w:bottom w:val="nil"/>
            </w:tcBorders>
          </w:tcPr>
          <w:p w14:paraId="31E3A48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0C81D10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52C2E09" w14:textId="0DD6495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(144.51)</w:t>
            </w:r>
          </w:p>
        </w:tc>
        <w:tc>
          <w:tcPr>
            <w:tcW w:w="270" w:type="dxa"/>
            <w:tcBorders>
              <w:bottom w:val="nil"/>
            </w:tcBorders>
          </w:tcPr>
          <w:p w14:paraId="0AEEB1F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26A49A60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22E0808" w14:textId="480FF13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510.00</w:t>
            </w:r>
          </w:p>
        </w:tc>
        <w:tc>
          <w:tcPr>
            <w:tcW w:w="270" w:type="dxa"/>
            <w:tcBorders>
              <w:bottom w:val="nil"/>
            </w:tcBorders>
          </w:tcPr>
          <w:p w14:paraId="3AF6D05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1291C8F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9A313EA" w14:textId="13C329D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510.00</w:t>
            </w:r>
          </w:p>
        </w:tc>
        <w:tc>
          <w:tcPr>
            <w:tcW w:w="270" w:type="dxa"/>
            <w:tcBorders>
              <w:bottom w:val="nil"/>
            </w:tcBorders>
          </w:tcPr>
          <w:p w14:paraId="703FC9F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3F0BFFE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A347115" w14:textId="613972A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8E316C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4C79BA7" w14:textId="77777777" w:rsidR="00231D58" w:rsidRDefault="00231D58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AEED76C" w14:textId="7602641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270CB" w:rsidRPr="00EF3608" w14:paraId="743DC916" w14:textId="77777777" w:rsidTr="00F33EAB">
        <w:tc>
          <w:tcPr>
            <w:tcW w:w="2430" w:type="dxa"/>
            <w:tcBorders>
              <w:bottom w:val="nil"/>
            </w:tcBorders>
          </w:tcPr>
          <w:p w14:paraId="326575E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378" w:type="dxa"/>
            <w:tcBorders>
              <w:bottom w:val="nil"/>
            </w:tcBorders>
          </w:tcPr>
          <w:p w14:paraId="6D66B12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7A85548" w14:textId="5FD8F3F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2FDC72B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7299BD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524D4EC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7AD39B1A" w14:textId="7D0C5B59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22F235D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410893FC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0121EF5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0DE75FFB" w14:textId="6947A7E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0059DA5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1219AC1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7DEA8DF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A55D488" w14:textId="291B264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39C740E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C1162B7" w14:textId="273B462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3204D1E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DF6944A" w14:textId="34F9EB5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77A3CC3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1DF865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5731C8B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BEEF4A5" w14:textId="3985D95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92C2CB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EBB587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270CB" w:rsidRPr="00EF3608" w14:paraId="26E0D1C6" w14:textId="77777777" w:rsidTr="00F33EAB">
        <w:tc>
          <w:tcPr>
            <w:tcW w:w="2430" w:type="dxa"/>
            <w:tcBorders>
              <w:bottom w:val="nil"/>
            </w:tcBorders>
          </w:tcPr>
          <w:p w14:paraId="0158349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378" w:type="dxa"/>
            <w:tcBorders>
              <w:bottom w:val="nil"/>
            </w:tcBorders>
          </w:tcPr>
          <w:p w14:paraId="195D14C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113FBA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F2A984" w14:textId="16AA4D5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525DE3E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6FD579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017353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45608F1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E19653C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45F1E2F" w14:textId="0F4D8B09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5B1F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B590FC0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2BDE315" w14:textId="77777777" w:rsidR="006270CB" w:rsidRPr="00EF3608" w:rsidRDefault="006270CB" w:rsidP="006270C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BD8E8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D0237B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1161C0" w14:textId="591F6029" w:rsidR="006270CB" w:rsidRPr="00EF3608" w:rsidRDefault="006270CB" w:rsidP="006270CB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DFF01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309BCF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7A3A5E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1F612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1978B5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ADF331F" w14:textId="7DCA635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B8DBD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1D6AE0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3E03EF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DBF7B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8B6BAB1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DBC43D0" w14:textId="6339807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24BD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3A469A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576BAE9" w14:textId="17E22D0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D44C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92C5EFC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775433D" w14:textId="4BCAA70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40.46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A1620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23ADC3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72022B8" w14:textId="2C9CD0C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38.08</w:t>
            </w:r>
          </w:p>
        </w:tc>
      </w:tr>
      <w:tr w:rsidR="006270CB" w:rsidRPr="00EF3608" w14:paraId="4C819209" w14:textId="77777777" w:rsidTr="00F33EAB">
        <w:tc>
          <w:tcPr>
            <w:tcW w:w="2430" w:type="dxa"/>
            <w:tcBorders>
              <w:bottom w:val="nil"/>
            </w:tcBorders>
          </w:tcPr>
          <w:p w14:paraId="19DC662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78" w:type="dxa"/>
            <w:tcBorders>
              <w:bottom w:val="nil"/>
            </w:tcBorders>
          </w:tcPr>
          <w:p w14:paraId="006B9CE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B6FBF6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0DEE8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685049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0CFFC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BC30C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74B4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000DE7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62F05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AAC1307" w14:textId="23B8DD3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7662C2B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D5CCA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36186C5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20151B8" w14:textId="585325A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(367.91)</w:t>
            </w:r>
          </w:p>
        </w:tc>
        <w:tc>
          <w:tcPr>
            <w:tcW w:w="270" w:type="dxa"/>
            <w:tcBorders>
              <w:bottom w:val="nil"/>
            </w:tcBorders>
          </w:tcPr>
          <w:p w14:paraId="67A8F34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78AF404" w14:textId="45EE706B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(367.91)</w:t>
            </w:r>
          </w:p>
        </w:tc>
        <w:tc>
          <w:tcPr>
            <w:tcW w:w="270" w:type="dxa"/>
            <w:tcBorders>
              <w:bottom w:val="nil"/>
            </w:tcBorders>
          </w:tcPr>
          <w:p w14:paraId="08C020E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BA595D" w14:textId="14B6242D" w:rsidR="006270CB" w:rsidRPr="00EF3608" w:rsidRDefault="00E021E6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2,398.54</w:t>
            </w:r>
          </w:p>
        </w:tc>
        <w:tc>
          <w:tcPr>
            <w:tcW w:w="270" w:type="dxa"/>
            <w:tcBorders>
              <w:bottom w:val="nil"/>
            </w:tcBorders>
          </w:tcPr>
          <w:p w14:paraId="010327C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1196204" w14:textId="35A3AE5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2,398.54</w:t>
            </w:r>
          </w:p>
        </w:tc>
        <w:tc>
          <w:tcPr>
            <w:tcW w:w="270" w:type="dxa"/>
            <w:tcBorders>
              <w:bottom w:val="nil"/>
            </w:tcBorders>
          </w:tcPr>
          <w:p w14:paraId="75D22F2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681914" w14:textId="089273D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40.46</w:t>
            </w:r>
          </w:p>
        </w:tc>
        <w:tc>
          <w:tcPr>
            <w:tcW w:w="270" w:type="dxa"/>
            <w:tcBorders>
              <w:bottom w:val="nil"/>
            </w:tcBorders>
          </w:tcPr>
          <w:p w14:paraId="0396DE6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DDAEA3" w14:textId="4A659C3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38.08</w:t>
            </w:r>
          </w:p>
        </w:tc>
      </w:tr>
    </w:tbl>
    <w:p w14:paraId="21CC2F8C" w14:textId="77777777" w:rsidR="00FD1DC3" w:rsidRPr="00EF3608" w:rsidRDefault="00FD1DC3" w:rsidP="0074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rPr>
          <w:rFonts w:ascii="Angsana New" w:hAnsi="Angsana New"/>
        </w:rPr>
      </w:pPr>
    </w:p>
    <w:p w14:paraId="3148E441" w14:textId="77777777" w:rsidR="00B35E9E" w:rsidRPr="00EF3608" w:rsidRDefault="00B35E9E" w:rsidP="00415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บริษัทร่วมทั้งหมดดำเนินธุรกิจในไทย</w:t>
      </w:r>
    </w:p>
    <w:p w14:paraId="546955A6" w14:textId="77777777" w:rsidR="00B35E9E" w:rsidRPr="00620B95" w:rsidRDefault="00B35E9E" w:rsidP="0077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sz w:val="20"/>
          <w:szCs w:val="20"/>
        </w:rPr>
      </w:pPr>
    </w:p>
    <w:p w14:paraId="68079872" w14:textId="77777777" w:rsidR="007707EE" w:rsidRDefault="007707EE" w:rsidP="00C70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196D78" w:rsidRPr="00EF3608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  <w:r w:rsidRPr="00EF3608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</w:p>
    <w:p w14:paraId="3D066B11" w14:textId="77777777" w:rsidR="00620B95" w:rsidRPr="00620B95" w:rsidRDefault="00620B95" w:rsidP="00C70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sz w:val="20"/>
          <w:szCs w:val="20"/>
        </w:rPr>
      </w:pPr>
    </w:p>
    <w:p w14:paraId="067030C6" w14:textId="54DEA218" w:rsidR="007707EE" w:rsidRPr="00277F3C" w:rsidRDefault="007707EE" w:rsidP="00F2479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</w:t>
      </w:r>
      <w:r w:rsidRPr="009867E0">
        <w:rPr>
          <w:rFonts w:ascii="Angsana New" w:hAnsi="Angsana New"/>
          <w:sz w:val="30"/>
          <w:szCs w:val="30"/>
          <w:cs/>
        </w:rPr>
        <w:t xml:space="preserve">วันที่ </w:t>
      </w:r>
      <w:r w:rsidR="00BC301C">
        <w:rPr>
          <w:rFonts w:ascii="Angsana New" w:hAnsi="Angsana New"/>
          <w:sz w:val="30"/>
          <w:szCs w:val="30"/>
          <w:cs/>
        </w:rPr>
        <w:t>31 ธันวาคม</w:t>
      </w:r>
      <w:r w:rsidR="00290C7B" w:rsidRPr="009867E0">
        <w:rPr>
          <w:rFonts w:ascii="Angsana New" w:hAnsi="Angsana New"/>
          <w:sz w:val="30"/>
          <w:szCs w:val="30"/>
          <w:cs/>
        </w:rPr>
        <w:t xml:space="preserve"> </w:t>
      </w:r>
      <w:r w:rsidR="00196D78" w:rsidRPr="009867E0">
        <w:rPr>
          <w:rFonts w:ascii="Angsana New" w:hAnsi="Angsana New"/>
          <w:sz w:val="30"/>
          <w:szCs w:val="30"/>
        </w:rPr>
        <w:t>256</w:t>
      </w:r>
      <w:r w:rsidR="00B72DC7" w:rsidRPr="009867E0">
        <w:rPr>
          <w:rFonts w:ascii="Angsana New" w:hAnsi="Angsana New"/>
          <w:sz w:val="30"/>
          <w:szCs w:val="30"/>
        </w:rPr>
        <w:t>2</w:t>
      </w:r>
      <w:r w:rsidR="00290C7B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มีราคาปิดต่อหน่วยอยู่ท</w:t>
      </w:r>
      <w:r w:rsidR="009D22E6" w:rsidRPr="009867E0">
        <w:rPr>
          <w:rFonts w:ascii="Angsana New" w:hAnsi="Angsana New"/>
          <w:sz w:val="30"/>
          <w:szCs w:val="30"/>
          <w:cs/>
        </w:rPr>
        <w:t xml:space="preserve">ี่ </w:t>
      </w:r>
      <w:r w:rsidR="006270CB">
        <w:rPr>
          <w:rFonts w:ascii="Angsana New" w:hAnsi="Angsana New"/>
          <w:sz w:val="30"/>
          <w:szCs w:val="30"/>
        </w:rPr>
        <w:t>7.25</w:t>
      </w:r>
      <w:r w:rsidR="00290C7B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บาท </w:t>
      </w:r>
      <w:r w:rsidRPr="009867E0">
        <w:rPr>
          <w:rFonts w:ascii="Angsana New" w:hAnsi="Angsana New"/>
          <w:sz w:val="30"/>
          <w:szCs w:val="30"/>
        </w:rPr>
        <w:br/>
      </w:r>
      <w:r w:rsidRPr="009867E0">
        <w:rPr>
          <w:rFonts w:ascii="Angsana New" w:hAnsi="Angsana New"/>
          <w:i/>
          <w:iCs/>
          <w:sz w:val="30"/>
          <w:szCs w:val="30"/>
          <w:cs/>
        </w:rPr>
        <w:t>(</w:t>
      </w:r>
      <w:r w:rsidR="00FB7B1A" w:rsidRPr="009867E0">
        <w:rPr>
          <w:rFonts w:ascii="Angsana New" w:hAnsi="Angsana New"/>
          <w:i/>
          <w:iCs/>
          <w:sz w:val="30"/>
          <w:szCs w:val="30"/>
          <w:cs/>
        </w:rPr>
        <w:t>30 กันยายน</w:t>
      </w:r>
      <w:r w:rsidR="00196D78" w:rsidRPr="009867E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256</w:t>
      </w:r>
      <w:r w:rsidR="00673AA6">
        <w:rPr>
          <w:rFonts w:ascii="Angsana New" w:hAnsi="Angsana New"/>
          <w:i/>
          <w:iCs/>
          <w:sz w:val="30"/>
          <w:szCs w:val="30"/>
        </w:rPr>
        <w:t>2</w:t>
      </w:r>
      <w:r w:rsidRPr="009867E0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9867E0">
        <w:rPr>
          <w:rFonts w:ascii="Angsana New" w:hAnsi="Angsana New"/>
          <w:i/>
          <w:iCs/>
          <w:sz w:val="30"/>
          <w:szCs w:val="30"/>
        </w:rPr>
        <w:t xml:space="preserve"> </w:t>
      </w:r>
      <w:r w:rsidR="00A44E1D" w:rsidRPr="009867E0">
        <w:rPr>
          <w:rFonts w:ascii="Angsana New" w:hAnsi="Angsana New"/>
          <w:i/>
          <w:iCs/>
          <w:sz w:val="30"/>
          <w:szCs w:val="30"/>
        </w:rPr>
        <w:t>7.</w:t>
      </w:r>
      <w:r w:rsidR="007D5C0B">
        <w:rPr>
          <w:rFonts w:ascii="Angsana New" w:hAnsi="Angsana New"/>
          <w:i/>
          <w:iCs/>
          <w:sz w:val="30"/>
          <w:szCs w:val="30"/>
        </w:rPr>
        <w:t>5</w:t>
      </w:r>
      <w:r w:rsidR="00A44E1D" w:rsidRPr="009867E0">
        <w:rPr>
          <w:rFonts w:ascii="Angsana New" w:hAnsi="Angsana New"/>
          <w:i/>
          <w:iCs/>
          <w:sz w:val="30"/>
          <w:szCs w:val="30"/>
        </w:rPr>
        <w:t>0</w:t>
      </w:r>
      <w:r w:rsidRPr="009867E0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9867E0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 </w:t>
      </w:r>
      <w:r w:rsidR="006270CB">
        <w:rPr>
          <w:rFonts w:ascii="Angsana New" w:hAnsi="Angsana New"/>
          <w:sz w:val="30"/>
          <w:szCs w:val="30"/>
        </w:rPr>
        <w:t>493.00</w:t>
      </w:r>
      <w:r w:rsidR="00673AA6"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867E0">
        <w:rPr>
          <w:rFonts w:ascii="Angsana New" w:hAnsi="Angsana New"/>
          <w:i/>
          <w:iCs/>
          <w:sz w:val="30"/>
          <w:szCs w:val="30"/>
          <w:cs/>
        </w:rPr>
        <w:t>(</w:t>
      </w:r>
      <w:r w:rsidR="00FB7B1A" w:rsidRPr="009867E0">
        <w:rPr>
          <w:rFonts w:ascii="Angsana New" w:hAnsi="Angsana New"/>
          <w:i/>
          <w:iCs/>
          <w:sz w:val="30"/>
          <w:szCs w:val="30"/>
          <w:cs/>
        </w:rPr>
        <w:t>30 กันยายน</w:t>
      </w:r>
      <w:r w:rsidR="00E54B4C" w:rsidRPr="009867E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72DC7" w:rsidRPr="009867E0">
        <w:rPr>
          <w:rFonts w:ascii="Angsana New" w:hAnsi="Angsana New"/>
          <w:i/>
          <w:iCs/>
          <w:sz w:val="30"/>
          <w:szCs w:val="30"/>
        </w:rPr>
        <w:t>256</w:t>
      </w:r>
      <w:r w:rsidR="00673AA6">
        <w:rPr>
          <w:rFonts w:ascii="Angsana New" w:hAnsi="Angsana New"/>
          <w:i/>
          <w:iCs/>
          <w:sz w:val="30"/>
          <w:szCs w:val="30"/>
        </w:rPr>
        <w:t>2</w:t>
      </w:r>
      <w:r w:rsidR="00B72DC7" w:rsidRPr="009867E0">
        <w:rPr>
          <w:rFonts w:ascii="Angsana New" w:hAnsi="Angsana New"/>
          <w:i/>
          <w:iCs/>
          <w:sz w:val="30"/>
          <w:szCs w:val="30"/>
        </w:rPr>
        <w:t>:</w:t>
      </w:r>
      <w:r w:rsidR="00FB7B1A" w:rsidRPr="009867E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73AA6">
        <w:rPr>
          <w:rFonts w:ascii="Angsana New" w:hAnsi="Angsana New"/>
          <w:i/>
          <w:iCs/>
          <w:sz w:val="30"/>
          <w:szCs w:val="30"/>
        </w:rPr>
        <w:t>510.</w:t>
      </w:r>
      <w:r w:rsidR="007D5C0B">
        <w:rPr>
          <w:rFonts w:ascii="Angsana New" w:hAnsi="Angsana New"/>
          <w:i/>
          <w:iCs/>
          <w:sz w:val="30"/>
          <w:szCs w:val="30"/>
        </w:rPr>
        <w:t>0</w:t>
      </w:r>
      <w:r w:rsidR="00673AA6">
        <w:rPr>
          <w:rFonts w:ascii="Angsana New" w:hAnsi="Angsana New"/>
          <w:i/>
          <w:iCs/>
          <w:sz w:val="30"/>
          <w:szCs w:val="30"/>
        </w:rPr>
        <w:t>0</w:t>
      </w:r>
      <w:r w:rsidRPr="009867E0">
        <w:rPr>
          <w:rFonts w:ascii="Angsana New" w:hAnsi="Angsana New"/>
          <w:i/>
          <w:iCs/>
          <w:sz w:val="30"/>
          <w:szCs w:val="30"/>
          <w:cs/>
        </w:rPr>
        <w:t xml:space="preserve"> ล้านบาท) </w:t>
      </w:r>
      <w:r w:rsidRPr="009867E0">
        <w:rPr>
          <w:rFonts w:ascii="Angsana New" w:hAnsi="Angsana New"/>
          <w:sz w:val="30"/>
          <w:szCs w:val="30"/>
          <w:cs/>
        </w:rPr>
        <w:t>และ</w:t>
      </w:r>
    </w:p>
    <w:p w14:paraId="21A7F56F" w14:textId="77777777" w:rsidR="00277F3C" w:rsidRPr="00620B95" w:rsidRDefault="00277F3C" w:rsidP="0027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44BE405" w14:textId="3965186E" w:rsidR="00AF2A2B" w:rsidRPr="00C95F0C" w:rsidRDefault="007707EE" w:rsidP="00AF2A2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sz w:val="30"/>
          <w:szCs w:val="30"/>
          <w:cs/>
        </w:rPr>
        <w:sectPr w:rsidR="00AF2A2B" w:rsidRPr="00C95F0C" w:rsidSect="00BE1996">
          <w:footerReference w:type="default" r:id="rId14"/>
          <w:pgSz w:w="16834" w:h="11909" w:orient="landscape" w:code="9"/>
          <w:pgMar w:top="691" w:right="864" w:bottom="576" w:left="1152" w:header="720" w:footer="619" w:gutter="0"/>
          <w:cols w:space="720"/>
        </w:sectPr>
      </w:pPr>
      <w:r w:rsidRPr="009867E0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290C7B" w:rsidRPr="009867E0">
        <w:rPr>
          <w:rFonts w:ascii="Angsana New" w:hAnsi="Angsana New"/>
          <w:sz w:val="30"/>
          <w:szCs w:val="30"/>
          <w:cs/>
        </w:rPr>
        <w:t xml:space="preserve"> </w:t>
      </w:r>
      <w:r w:rsidR="00FB7B1A" w:rsidRPr="009867E0">
        <w:rPr>
          <w:rFonts w:ascii="Angsana New" w:hAnsi="Angsana New"/>
          <w:sz w:val="30"/>
          <w:szCs w:val="30"/>
        </w:rPr>
        <w:t>256</w:t>
      </w:r>
      <w:r w:rsidR="00B72DC7" w:rsidRPr="009867E0">
        <w:rPr>
          <w:rFonts w:ascii="Angsana New" w:hAnsi="Angsana New"/>
          <w:sz w:val="30"/>
          <w:szCs w:val="30"/>
        </w:rPr>
        <w:t>2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6270CB">
        <w:rPr>
          <w:rFonts w:ascii="Angsana New" w:hAnsi="Angsana New"/>
          <w:sz w:val="30"/>
          <w:szCs w:val="30"/>
        </w:rPr>
        <w:t>16.30</w:t>
      </w:r>
      <w:r w:rsidR="00673AA6"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บาท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30</w:t>
      </w:r>
      <w:r w:rsidR="00196D78" w:rsidRPr="009867E0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256</w:t>
      </w:r>
      <w:r w:rsidR="00673AA6">
        <w:rPr>
          <w:rFonts w:ascii="Angsana New" w:hAnsi="Angsana New"/>
          <w:i/>
          <w:iCs/>
          <w:sz w:val="30"/>
          <w:szCs w:val="30"/>
        </w:rPr>
        <w:t>2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:</w:t>
      </w:r>
      <w:r w:rsidR="00196D78" w:rsidRPr="009867E0">
        <w:rPr>
          <w:rFonts w:ascii="Angsana New" w:hAnsi="Angsana New"/>
          <w:i/>
          <w:iCs/>
          <w:sz w:val="30"/>
          <w:szCs w:val="30"/>
        </w:rPr>
        <w:t xml:space="preserve"> </w:t>
      </w:r>
      <w:r w:rsidR="00673AA6" w:rsidRPr="00673AA6">
        <w:rPr>
          <w:rFonts w:ascii="Angsana New" w:hAnsi="Angsana New"/>
          <w:i/>
          <w:iCs/>
          <w:sz w:val="30"/>
          <w:szCs w:val="30"/>
        </w:rPr>
        <w:t>16.80</w:t>
      </w:r>
      <w:r w:rsidR="007D5C0B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บาท)</w:t>
      </w:r>
      <w:r w:rsidR="00290C7B" w:rsidRPr="009867E0">
        <w:rPr>
          <w:rFonts w:ascii="Angsana New" w:hAnsi="Angsana New"/>
          <w:i/>
          <w:iCs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เท่ากับ</w:t>
      </w:r>
      <w:r w:rsidR="00B971D4" w:rsidRPr="009867E0">
        <w:rPr>
          <w:rFonts w:ascii="Angsana New" w:hAnsi="Angsana New"/>
          <w:sz w:val="30"/>
          <w:szCs w:val="30"/>
          <w:cs/>
        </w:rPr>
        <w:t xml:space="preserve"> </w:t>
      </w:r>
      <w:r w:rsidR="006270CB">
        <w:rPr>
          <w:rFonts w:ascii="Angsana New" w:hAnsi="Angsana New"/>
          <w:sz w:val="30"/>
          <w:szCs w:val="30"/>
        </w:rPr>
        <w:t>3,007.35</w:t>
      </w:r>
      <w:r w:rsidR="00673AA6"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ล้านบาท</w:t>
      </w:r>
      <w:r w:rsidR="00290C7B" w:rsidRPr="009867E0">
        <w:rPr>
          <w:rFonts w:ascii="Angsana New" w:hAnsi="Angsana New"/>
          <w:sz w:val="30"/>
          <w:szCs w:val="30"/>
        </w:rPr>
        <w:t xml:space="preserve"> 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30</w:t>
      </w:r>
      <w:r w:rsidR="00196D78" w:rsidRPr="009867E0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196D78" w:rsidRPr="009867E0">
        <w:rPr>
          <w:rFonts w:ascii="Angsana New" w:hAnsi="Angsana New"/>
          <w:i/>
          <w:iCs/>
          <w:sz w:val="30"/>
          <w:szCs w:val="30"/>
        </w:rPr>
        <w:t>25</w:t>
      </w:r>
      <w:r w:rsidR="00673AA6">
        <w:rPr>
          <w:rFonts w:ascii="Angsana New" w:hAnsi="Angsana New"/>
          <w:i/>
          <w:iCs/>
          <w:sz w:val="30"/>
          <w:szCs w:val="30"/>
        </w:rPr>
        <w:t>62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73AA6" w:rsidRPr="00673AA6">
        <w:rPr>
          <w:rFonts w:ascii="Angsana New" w:hAnsi="Angsana New"/>
          <w:i/>
          <w:iCs/>
          <w:sz w:val="30"/>
          <w:szCs w:val="30"/>
        </w:rPr>
        <w:t xml:space="preserve">3,099.60 </w:t>
      </w:r>
      <w:r w:rsidR="00290C7B" w:rsidRPr="009867E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70401" w:rsidRPr="009867E0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19EB6A5" w14:textId="2F0D783E" w:rsidR="00C95F0C" w:rsidRPr="00C95F0C" w:rsidRDefault="00C95F0C" w:rsidP="00C95F0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95F0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D2048BA" w14:textId="77777777" w:rsidR="00C95F0C" w:rsidRPr="00E443D7" w:rsidRDefault="00C95F0C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14"/>
          <w:szCs w:val="14"/>
        </w:rPr>
      </w:pPr>
    </w:p>
    <w:p w14:paraId="5D3AD7A8" w14:textId="28407DA1" w:rsidR="00FD1DC3" w:rsidRPr="00EF3608" w:rsidRDefault="00FD1DC3" w:rsidP="00932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45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Pr="009867E0">
        <w:rPr>
          <w:rFonts w:ascii="Angsana New" w:hAnsi="Angsana New"/>
          <w:sz w:val="30"/>
          <w:szCs w:val="30"/>
          <w:cs/>
        </w:rPr>
        <w:t xml:space="preserve">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7C1EEB" w:rsidRPr="009867E0">
        <w:rPr>
          <w:rFonts w:ascii="Angsana New" w:hAnsi="Angsana New"/>
          <w:sz w:val="30"/>
          <w:szCs w:val="30"/>
          <w:cs/>
        </w:rPr>
        <w:t xml:space="preserve"> </w:t>
      </w:r>
      <w:r w:rsidR="007C1EEB" w:rsidRPr="009867E0">
        <w:rPr>
          <w:rFonts w:ascii="Angsana New" w:hAnsi="Angsana New"/>
          <w:sz w:val="30"/>
          <w:szCs w:val="30"/>
        </w:rPr>
        <w:t>25</w:t>
      </w:r>
      <w:r w:rsidR="007C1EEB" w:rsidRPr="009867E0">
        <w:rPr>
          <w:rFonts w:ascii="Angsana New" w:hAnsi="Angsana New"/>
          <w:sz w:val="30"/>
          <w:szCs w:val="30"/>
          <w:cs/>
        </w:rPr>
        <w:t>6</w:t>
      </w:r>
      <w:r w:rsidR="009020B7" w:rsidRPr="009867E0">
        <w:rPr>
          <w:rFonts w:ascii="Angsana New" w:hAnsi="Angsana New"/>
          <w:sz w:val="30"/>
          <w:szCs w:val="30"/>
        </w:rPr>
        <w:t>2</w:t>
      </w:r>
      <w:r w:rsidR="007C1EEB" w:rsidRPr="009867E0">
        <w:rPr>
          <w:rFonts w:ascii="Angsana New" w:hAnsi="Angsana New"/>
          <w:sz w:val="30"/>
          <w:szCs w:val="30"/>
        </w:rPr>
        <w:t xml:space="preserve"> </w:t>
      </w:r>
      <w:r w:rsidR="007C1EEB" w:rsidRPr="009867E0">
        <w:rPr>
          <w:rFonts w:ascii="Angsana New" w:hAnsi="Angsana New"/>
          <w:sz w:val="30"/>
          <w:szCs w:val="30"/>
          <w:cs/>
        </w:rPr>
        <w:t xml:space="preserve">และ </w:t>
      </w:r>
      <w:r w:rsidR="00FB7B1A" w:rsidRPr="009867E0">
        <w:rPr>
          <w:rFonts w:ascii="Angsana New" w:hAnsi="Angsana New"/>
          <w:sz w:val="30"/>
          <w:szCs w:val="30"/>
          <w:cs/>
        </w:rPr>
        <w:t>30 กันยายน</w:t>
      </w:r>
      <w:r w:rsidR="007C1EEB" w:rsidRPr="009867E0">
        <w:rPr>
          <w:rFonts w:ascii="Angsana New" w:hAnsi="Angsana New"/>
          <w:sz w:val="30"/>
          <w:szCs w:val="30"/>
          <w:cs/>
        </w:rPr>
        <w:t xml:space="preserve"> </w:t>
      </w:r>
      <w:r w:rsidR="007C1EEB" w:rsidRPr="009867E0">
        <w:rPr>
          <w:rFonts w:ascii="Angsana New" w:hAnsi="Angsana New"/>
          <w:sz w:val="30"/>
          <w:szCs w:val="30"/>
        </w:rPr>
        <w:t>256</w:t>
      </w:r>
      <w:r w:rsidR="00E32A83">
        <w:rPr>
          <w:rFonts w:ascii="Angsana New" w:hAnsi="Angsana New"/>
          <w:sz w:val="30"/>
          <w:szCs w:val="30"/>
        </w:rPr>
        <w:t>2</w:t>
      </w:r>
      <w:r w:rsidR="007C1EEB"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9867E0">
        <w:rPr>
          <w:rFonts w:ascii="Angsana New" w:hAnsi="Angsana New"/>
          <w:sz w:val="30"/>
          <w:szCs w:val="30"/>
          <w:cs/>
        </w:rPr>
        <w:t>รับ</w:t>
      </w:r>
      <w:r w:rsidR="00D76EAD" w:rsidRPr="009867E0">
        <w:rPr>
          <w:rFonts w:ascii="Angsana New" w:hAnsi="Angsana New"/>
          <w:sz w:val="30"/>
          <w:szCs w:val="30"/>
          <w:cs/>
        </w:rPr>
        <w:t>จากเงินลงทุน</w:t>
      </w:r>
      <w:r w:rsidR="0046247D" w:rsidRPr="009867E0">
        <w:rPr>
          <w:rFonts w:ascii="Angsana New" w:hAnsi="Angsana New"/>
          <w:sz w:val="30"/>
          <w:szCs w:val="30"/>
          <w:cs/>
        </w:rPr>
        <w:t>สำหรับงวด</w:t>
      </w:r>
      <w:r w:rsidR="005D2D1C">
        <w:rPr>
          <w:rFonts w:ascii="Angsana New" w:hAnsi="Angsana New"/>
          <w:sz w:val="30"/>
          <w:szCs w:val="30"/>
          <w:cs/>
        </w:rPr>
        <w:t>สาม</w:t>
      </w:r>
      <w:r w:rsidR="0046247D" w:rsidRPr="009867E0">
        <w:rPr>
          <w:rFonts w:ascii="Angsana New" w:hAnsi="Angsana New"/>
          <w:sz w:val="30"/>
          <w:szCs w:val="30"/>
          <w:cs/>
        </w:rPr>
        <w:t>เดือน</w:t>
      </w:r>
      <w:r w:rsidR="001834E9" w:rsidRPr="009867E0">
        <w:rPr>
          <w:rFonts w:ascii="Angsana New" w:hAnsi="Angsana New"/>
          <w:sz w:val="30"/>
          <w:szCs w:val="30"/>
          <w:cs/>
        </w:rPr>
        <w:t>สิ้นสุดวันที่</w:t>
      </w:r>
      <w:r w:rsidR="001834E9" w:rsidRPr="00EF3608">
        <w:rPr>
          <w:rFonts w:ascii="Angsana New" w:hAnsi="Angsana New"/>
          <w:sz w:val="30"/>
          <w:szCs w:val="30"/>
          <w:cs/>
        </w:rPr>
        <w:t xml:space="preserve">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1834E9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3570288A" w14:textId="07924714" w:rsidR="00FD1DC3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190" w:type="dxa"/>
        <w:tblLayout w:type="fixed"/>
        <w:tblLook w:val="00A0" w:firstRow="1" w:lastRow="0" w:firstColumn="1" w:lastColumn="0" w:noHBand="0" w:noVBand="0"/>
      </w:tblPr>
      <w:tblGrid>
        <w:gridCol w:w="2502"/>
        <w:gridCol w:w="1602"/>
        <w:gridCol w:w="712"/>
        <w:gridCol w:w="712"/>
        <w:gridCol w:w="750"/>
        <w:gridCol w:w="269"/>
        <w:gridCol w:w="674"/>
        <w:gridCol w:w="269"/>
        <w:gridCol w:w="236"/>
        <w:gridCol w:w="269"/>
        <w:gridCol w:w="211"/>
        <w:gridCol w:w="269"/>
        <w:gridCol w:w="302"/>
        <w:gridCol w:w="410"/>
        <w:gridCol w:w="269"/>
        <w:gridCol w:w="32"/>
        <w:gridCol w:w="446"/>
        <w:gridCol w:w="243"/>
        <w:gridCol w:w="266"/>
        <w:gridCol w:w="127"/>
        <w:gridCol w:w="239"/>
        <w:gridCol w:w="423"/>
        <w:gridCol w:w="49"/>
        <w:gridCol w:w="220"/>
        <w:gridCol w:w="6"/>
        <w:gridCol w:w="419"/>
        <w:gridCol w:w="296"/>
        <w:gridCol w:w="236"/>
        <w:gridCol w:w="754"/>
        <w:gridCol w:w="236"/>
        <w:gridCol w:w="754"/>
        <w:gridCol w:w="236"/>
        <w:gridCol w:w="720"/>
        <w:gridCol w:w="32"/>
      </w:tblGrid>
      <w:tr w:rsidR="00E4219D" w:rsidRPr="00EF3608" w14:paraId="3FCB8E99" w14:textId="77777777" w:rsidTr="006270CB">
        <w:trPr>
          <w:gridAfter w:val="1"/>
          <w:wAfter w:w="32" w:type="dxa"/>
          <w:trHeight w:val="227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AD00E2D" w14:textId="77777777" w:rsidR="00DB5344" w:rsidRPr="00EF3608" w:rsidRDefault="00DB5344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ABC983C" w14:textId="77777777" w:rsidR="00DB5344" w:rsidRPr="00EF3608" w:rsidRDefault="00DB5344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4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0028FF02" w14:textId="77777777" w:rsidR="00DB5344" w:rsidRPr="00EF3608" w:rsidRDefault="00DB5344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4219D" w:rsidRPr="00EF3608" w14:paraId="79BB608C" w14:textId="77777777" w:rsidTr="006270CB">
        <w:trPr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F2A5720" w14:textId="77777777" w:rsidR="00E4219D" w:rsidRPr="00EF3608" w:rsidRDefault="00E4219D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65D6329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right w:val="nil"/>
            </w:tcBorders>
          </w:tcPr>
          <w:p w14:paraId="17B1CB2D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2A035797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D43F519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0F08905B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9A965F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7E6FDF" w14:textId="1572F12A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96AD82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B127F" w14:textId="77777777" w:rsidR="00E4219D" w:rsidRPr="00EF3608" w:rsidRDefault="00E4219D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514371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2950D75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</w:tcBorders>
          </w:tcPr>
          <w:p w14:paraId="3B321F51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7F1BBF5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72" w:type="dxa"/>
            <w:gridSpan w:val="2"/>
            <w:tcBorders>
              <w:top w:val="nil"/>
            </w:tcBorders>
          </w:tcPr>
          <w:p w14:paraId="77EF01ED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5" w:type="dxa"/>
            <w:gridSpan w:val="3"/>
            <w:tcBorders>
              <w:top w:val="nil"/>
            </w:tcBorders>
          </w:tcPr>
          <w:p w14:paraId="174D683D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96" w:type="dxa"/>
            <w:tcBorders>
              <w:top w:val="nil"/>
            </w:tcBorders>
          </w:tcPr>
          <w:p w14:paraId="47C2A8B6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2CB1930D" w14:textId="686EFCF4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333C0925" w14:textId="77777777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42" w:type="dxa"/>
            <w:gridSpan w:val="4"/>
            <w:tcBorders>
              <w:top w:val="nil"/>
              <w:right w:val="nil"/>
            </w:tcBorders>
          </w:tcPr>
          <w:p w14:paraId="79F2FC06" w14:textId="14D48361" w:rsidR="00E4219D" w:rsidRPr="00EF3608" w:rsidRDefault="00E4219D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E4219D" w:rsidRPr="00EF3608" w14:paraId="5318283D" w14:textId="77777777" w:rsidTr="006270CB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473CA21" w14:textId="77777777" w:rsidR="00FC238B" w:rsidRPr="00EF3608" w:rsidRDefault="00FC238B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91E23CA" w14:textId="77777777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24" w:type="dxa"/>
            <w:gridSpan w:val="2"/>
            <w:tcBorders>
              <w:left w:val="nil"/>
              <w:bottom w:val="nil"/>
              <w:right w:val="nil"/>
            </w:tcBorders>
          </w:tcPr>
          <w:p w14:paraId="644FC104" w14:textId="77777777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93" w:type="dxa"/>
            <w:gridSpan w:val="3"/>
            <w:tcBorders>
              <w:top w:val="nil"/>
              <w:bottom w:val="nil"/>
              <w:right w:val="nil"/>
            </w:tcBorders>
          </w:tcPr>
          <w:p w14:paraId="62AC9EFA" w14:textId="77777777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5BC593" w14:textId="77777777" w:rsidR="00FC238B" w:rsidRPr="00EF3608" w:rsidRDefault="00FC238B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B74955" w14:textId="77777777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50CD0" w14:textId="77777777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44" w:type="dxa"/>
            <w:gridSpan w:val="6"/>
            <w:tcBorders>
              <w:top w:val="nil"/>
              <w:left w:val="nil"/>
            </w:tcBorders>
          </w:tcPr>
          <w:p w14:paraId="172BE392" w14:textId="231119A9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</w:tcBorders>
          </w:tcPr>
          <w:p w14:paraId="0A822518" w14:textId="4991CDBE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  <w:gridSpan w:val="4"/>
            <w:tcBorders>
              <w:top w:val="nil"/>
              <w:left w:val="nil"/>
            </w:tcBorders>
          </w:tcPr>
          <w:p w14:paraId="70288D1C" w14:textId="0F4635CF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tcBorders>
              <w:right w:val="nil"/>
            </w:tcBorders>
          </w:tcPr>
          <w:p w14:paraId="5C6F3108" w14:textId="0FD62352" w:rsidR="00FC238B" w:rsidRPr="00EF3608" w:rsidRDefault="00FC238B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C869BE9" w14:textId="210FD3A5" w:rsidR="00FC238B" w:rsidRPr="004130D0" w:rsidRDefault="005D2D1C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</w:t>
            </w:r>
            <w:r w:rsidR="00FC238B"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</w:t>
            </w:r>
            <w:r w:rsidR="005B301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น</w:t>
            </w:r>
            <w:r w:rsidR="00A3322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</w:t>
            </w:r>
          </w:p>
        </w:tc>
      </w:tr>
      <w:tr w:rsidR="00E32A83" w:rsidRPr="00EF3608" w14:paraId="298A2DBE" w14:textId="77777777" w:rsidTr="006270CB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0CC89E5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1D2F8F3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5A54530" w14:textId="35B9CC91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05C2425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315D9CB1" w14:textId="0E53F3DF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</w:tcPr>
          <w:p w14:paraId="11888C59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</w:tcPr>
          <w:p w14:paraId="09E373E4" w14:textId="78C3399A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E19A23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32646" w14:textId="77CAF1B9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7404B7C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97DB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A9528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90F40" w14:textId="35FA97A2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803B12F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11092" w14:textId="62123D10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8ADD6B" w14:textId="556ED58F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D4389" w14:textId="24258CDE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4CDBC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185A5F4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D83877" w14:textId="1AA4DBE5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F3C3078" w14:textId="1D5AF32B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</w:tcBorders>
          </w:tcPr>
          <w:p w14:paraId="531C5996" w14:textId="04DCE0AF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4F18489D" w14:textId="125ACEAE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E32A83" w:rsidRPr="00EF3608" w14:paraId="3DF7E0E5" w14:textId="77777777" w:rsidTr="006270CB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5099682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BDFD3D1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4CDC38D" w14:textId="4981F00E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4D3F521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126FC4F7" w14:textId="5DD5995A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4E3E044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51F74CF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2D0F673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B7E08" w14:textId="370C2B99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6ED43E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13879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04DA7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FD563" w14:textId="03E7E646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88A0904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888DF5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3BBACFFD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08C9EA8A" w14:textId="5E234200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34AAE422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45376A81" w14:textId="678F000B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9FD9D71" w14:textId="2ECF7382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nil"/>
              <w:right w:val="nil"/>
            </w:tcBorders>
          </w:tcPr>
          <w:p w14:paraId="118DFC4D" w14:textId="4AC824EC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4E061" w14:textId="19CEC039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F0AAE0" w14:textId="62A353D6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E32A83" w:rsidRPr="00EF3608" w14:paraId="5C9F10A0" w14:textId="77777777" w:rsidTr="006270CB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97B797F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0F0E1D7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414D3BD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E0BE34F" w14:textId="0F9A20CB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91C2C0A" w14:textId="64E3D8A0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8D2230C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50974BAA" w14:textId="16EBB608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3E9D76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B9681" w14:textId="0DD98718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B399626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20DFD" w14:textId="3EC8E244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891D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BEE16" w14:textId="43869CFD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4497F95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05CCF" w14:textId="7AB1542B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62E53755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0E889252" w14:textId="066B314C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top w:val="nil"/>
            </w:tcBorders>
          </w:tcPr>
          <w:p w14:paraId="2862107C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551F1D78" w14:textId="0F218602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25BA55D1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87B08DE" w14:textId="78F95E8A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10139A" w14:textId="77777777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CCC49A" w14:textId="270FAEB9" w:rsidR="00E32A83" w:rsidRPr="00EF3608" w:rsidRDefault="00E32A83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E32A83" w:rsidRPr="00EF3608" w14:paraId="35A1FE83" w14:textId="77777777" w:rsidTr="006270CB">
        <w:trPr>
          <w:gridAfter w:val="1"/>
          <w:wAfter w:w="32" w:type="dxa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D4DAB4E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7B1BFBB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52E18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630" w:type="dxa"/>
            <w:gridSpan w:val="29"/>
            <w:tcBorders>
              <w:top w:val="nil"/>
              <w:bottom w:val="nil"/>
              <w:right w:val="nil"/>
            </w:tcBorders>
          </w:tcPr>
          <w:p w14:paraId="4C961B4C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32A83" w:rsidRPr="00EF3608" w14:paraId="4130124A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2ADC182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EE54A80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D680C22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BA6431A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1469129E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FBE688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3C7AC8C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E335916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DA638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20E6452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B7D8C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C42F1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04A5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7BC19C4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53649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096A9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450D33E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C4E97D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C3E0C78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37129F1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762CDED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1553DB" w14:textId="77777777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82F2F6" w14:textId="5BE85518" w:rsidR="00E32A83" w:rsidRPr="00EF3608" w:rsidRDefault="00E32A83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70CB" w:rsidRPr="00EF3608" w14:paraId="62C8A911" w14:textId="77777777" w:rsidTr="006270CB">
        <w:trPr>
          <w:gridAfter w:val="1"/>
          <w:wAfter w:w="32" w:type="dxa"/>
          <w:trHeight w:val="33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4566BE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นารายณ์ พาวิลเลียน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276184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78DCE02" w14:textId="3C9CB46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624EC61" w14:textId="794E91F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618D3448" w14:textId="7A4A451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1B8F5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C6A3" w14:textId="451CF06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206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9DAF4" w14:textId="36EB033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319D3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83B21" w14:textId="6FA1ABD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266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B5BED" w14:textId="77C20B4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0A28A1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98328D" w14:textId="0F6E0C5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82CC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0B3ABB2B" w14:textId="4598D1DE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2B112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7A3EB9C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36AA7C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DB2F055" w14:textId="31828435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BAB67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F68E94" w14:textId="5A15B13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5A37CCD8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70AE13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ยูไนเต็ด โฮมส์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76E03D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29656A7" w14:textId="62C2221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C870EB2" w14:textId="7AF1DAB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644BAE2F" w14:textId="0E486BA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66341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9293A" w14:textId="5C5A39C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6BD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D64C" w14:textId="70E720BB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3DF19B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A8847" w14:textId="551EA10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ADCD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F8A9" w14:textId="6A37136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8B0DD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9FAB8A" w14:textId="7CE1CA7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495F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47793589" w14:textId="12B81A8D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07B3B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2856ED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3FAB46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3E8B6E0" w14:textId="7716A64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BCA42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F3A618" w14:textId="38F829A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3ED32DCA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9BA6A7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แลนด์ (เมย์แฟร์) </w:t>
            </w:r>
          </w:p>
          <w:p w14:paraId="6F940617" w14:textId="71BA8C4B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CBA818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A08553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CA1E507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BAD149" w14:textId="79DC2B3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79A37BE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7DAF1F5" w14:textId="02593D0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B55B9DC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81215D" w14:textId="72C7F38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E9D31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AD89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50E4A5A" w14:textId="4620555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71E6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F9846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3657E94" w14:textId="35E1967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B5B99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390B5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92F9C4" w14:textId="6FF356D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4B17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15A2C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</w:p>
          <w:p w14:paraId="6099E7B8" w14:textId="0F1D237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B5B597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FD04A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</w:p>
          <w:p w14:paraId="5D7385A7" w14:textId="35D6785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B2EE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3BDF521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AA27E6C" w14:textId="015CFF0C" w:rsidR="006270CB" w:rsidRPr="00114C5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D8EBC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AD9CC3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07B55A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691F06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3AF6583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C0D8F0" w14:textId="17A264F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C4F658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2CF5B21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8BD3CD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3DF01D6F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6906EA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เรียลตี้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DF104E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25714A0" w14:textId="0E739A0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1BF02C3" w14:textId="196EC70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7D9B501" w14:textId="7BD579B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638.60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01A9C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020B" w14:textId="3EFD685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638.60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2AE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9227" w14:textId="2A560F6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257A3B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1144C" w14:textId="7845C3F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49FD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60CF2" w14:textId="6BE5C7F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7BB7F1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6C99A" w14:textId="6080DF5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100A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432A2C4" w14:textId="67B115CC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9B177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29DFF70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015071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11BCAEC8" w14:textId="4C08E3D3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89EA7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F415A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07C5E967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FA5FCC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วิลเลจ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DDEFC6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E864918" w14:textId="03E7DFE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0AF0EB7" w14:textId="0BC5F96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26D432A9" w14:textId="47AC852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A84F5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4F9980D" w14:textId="580542C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4AE87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C4EA7B" w14:textId="4299906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76454F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B565F" w14:textId="2B0ADE2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D7CE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CEC67" w14:textId="6935631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46006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9AF0E" w14:textId="47827B4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D84C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32AC88B6" w14:textId="0F9E13EC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05789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CF04E3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9F461A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F5311D2" w14:textId="0C18EC0C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F6A2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F80ADF" w14:textId="4459833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615B3B4A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E97C67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แลนด์ โปโล จำกัด 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FA5D05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บริการจ้างเหมาแรงงาน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735B4C1" w14:textId="7186261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2641739" w14:textId="4CE77E5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44DBA7A5" w14:textId="407D113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9BB38C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5E7E5AAC" w14:textId="1B9378A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06968A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0A549" w14:textId="18466D4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31BA7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0BA6" w14:textId="1EDF3E9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A9D6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618F7" w14:textId="402735B5" w:rsidR="006270CB" w:rsidRPr="00EF3608" w:rsidRDefault="006270CB" w:rsidP="00E9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BB8A8C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EB29A" w14:textId="2CB1293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6AA8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1486B5C" w14:textId="3E6EF763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4B875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6948D39" w14:textId="77777777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BFA6B0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0E96CB3" w14:textId="33244C65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FBD17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A086A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391BFA55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3FE78A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แกรนด์ พาราไดส์</w:t>
            </w:r>
          </w:p>
          <w:p w14:paraId="546842D0" w14:textId="5E6CB03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พร็อพเพอร์ตี้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ED807B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00ACF5B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2712E61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65C099D" w14:textId="0B0D253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FB8782D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E8BB03D" w14:textId="62E74A0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190B5CD4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FF51C23" w14:textId="63F4FAAB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45401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778BB65B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44564ED" w14:textId="45DFB89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3DB63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C1CA8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B83EE7D" w14:textId="7744324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F61061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D9E1F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1A17BE" w14:textId="25F816DB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DB5B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43E1D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019B60" w14:textId="440FC4D0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3B2A6E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7BA2E3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A64A11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EDE87A5" w14:textId="3F7425B3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6CCF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31F0E0B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421562B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0EA8C6E" w14:textId="4978C07A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19FC4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CF0F37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2B9B55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96F780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129395D6" w14:textId="77777777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5D0DDF" w14:textId="42E7EFBC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right="-136" w:hanging="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E9EF9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9A3E7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D5A37C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007B4DDF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15F6BB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14:paraId="44B42758" w14:textId="5A38442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E5628F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บริการการบริหาร</w:t>
            </w:r>
            <w:r w:rsidRPr="00EF3608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25990FD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5A6E9AC4" w14:textId="111C03D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CA186D7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50B6C4E0" w14:textId="4BBEC27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4841612A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EABB76B" w14:textId="0F39697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A848E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C49A608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B88812B" w14:textId="60736C4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ED027C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967B9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9329B5" w14:textId="311CD1F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2B3B68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72790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A555B7" w14:textId="47A575A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6306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E3715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0B16D0" w14:textId="5293DA19" w:rsidR="006270CB" w:rsidRPr="00EF3608" w:rsidRDefault="006270CB" w:rsidP="00E9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F77031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E9A18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889C2E" w14:textId="107A46D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C83E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387CD26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0BC0942" w14:textId="27A16BBA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BBFD7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EF8C6C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8EEB1B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825534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56E4D397" w14:textId="77777777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AF8F734" w14:textId="23962EF5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305E1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961D7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7F4AC1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48CD4D71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567113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แฮบิเทชั่น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E0B72F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84593B5" w14:textId="7ACD19D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0404428" w14:textId="3736FC2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C8399F8" w14:textId="288EDE1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FB6A2D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C91497F" w14:textId="76467A1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CBD8CF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5B513" w14:textId="39B0B01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906F7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3911" w14:textId="31A4875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71F4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812C0" w14:textId="0D22D72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(31.48)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C44AC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5BE63" w14:textId="70A9DD8E" w:rsidR="006270CB" w:rsidRPr="00EF3608" w:rsidRDefault="006270CB" w:rsidP="00E9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(31.48)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5ACB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0F90A129" w14:textId="76AE8706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8354D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5B5AD01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5EDD23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4FA6ED09" w14:textId="53944472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E056A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69ED9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74D4B93C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720C4B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สาธรทอง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F28549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941D4BD" w14:textId="29651DC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D8B0CC3" w14:textId="3EE8DBA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2A754DDD" w14:textId="0BEA90CB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138D38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2C17BD62" w14:textId="79B56A4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C91C4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E1101" w14:textId="4A5FA89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153.92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0EF24F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9C3CA" w14:textId="59B643A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153.92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8EEB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B474F" w14:textId="0CA41C5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2B979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23E71" w14:textId="4CA7F30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2215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49C5A121" w14:textId="207EE3D2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C3545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988763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32CBEB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769CD03C" w14:textId="7A12A247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ED8D9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5F087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4E29C20A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FD3243E" w14:textId="32102CD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222124E" w14:textId="735557C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024DB27" w14:textId="66775AC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0F85670" w14:textId="202FCF9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218ED6A" w14:textId="12AF275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158D67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7828A710" w14:textId="14CFC2B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9DF93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D8154" w14:textId="6C16D54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90733A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57A17" w14:textId="435D8C0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997D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260D4" w14:textId="2B33498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EC9838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C6A137" w14:textId="6657201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37B0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A343A72" w14:textId="09A3E470" w:rsidR="006270CB" w:rsidRPr="00FA3CE7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B3255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23AD6DF4" w14:textId="048BFE3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F5FE53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CE90B9B" w14:textId="7E93BB79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36EFBA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B7D315" w14:textId="128B219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9A5" w:rsidRPr="00EF3608" w14:paraId="660C48A5" w14:textId="77777777" w:rsidTr="000F1A34">
        <w:trPr>
          <w:gridAfter w:val="1"/>
          <w:wAfter w:w="32" w:type="dxa"/>
          <w:trHeight w:val="227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477AA7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7391331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4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33A1ECF5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C79A5" w:rsidRPr="00EF3608" w14:paraId="5769596B" w14:textId="77777777" w:rsidTr="000F1A34">
        <w:trPr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04BD363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7F93096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right w:val="nil"/>
            </w:tcBorders>
          </w:tcPr>
          <w:p w14:paraId="2DC9F078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371AE4C4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C6FD62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75F36BB2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677765D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049A71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A58D8F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47CBF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A26BE6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B123F74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</w:tcBorders>
          </w:tcPr>
          <w:p w14:paraId="46192A5E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4E7B413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72" w:type="dxa"/>
            <w:gridSpan w:val="2"/>
            <w:tcBorders>
              <w:top w:val="nil"/>
            </w:tcBorders>
          </w:tcPr>
          <w:p w14:paraId="69810E54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5" w:type="dxa"/>
            <w:gridSpan w:val="3"/>
            <w:tcBorders>
              <w:top w:val="nil"/>
            </w:tcBorders>
          </w:tcPr>
          <w:p w14:paraId="170F8D5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96" w:type="dxa"/>
            <w:tcBorders>
              <w:top w:val="nil"/>
            </w:tcBorders>
          </w:tcPr>
          <w:p w14:paraId="4AAD76B4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7BAFB127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1E2C163D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42" w:type="dxa"/>
            <w:gridSpan w:val="4"/>
            <w:tcBorders>
              <w:top w:val="nil"/>
              <w:right w:val="nil"/>
            </w:tcBorders>
          </w:tcPr>
          <w:p w14:paraId="1C5DD96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2C79A5" w:rsidRPr="004130D0" w14:paraId="059F246E" w14:textId="77777777" w:rsidTr="000F1A34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F984F62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12A69ED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24" w:type="dxa"/>
            <w:gridSpan w:val="2"/>
            <w:tcBorders>
              <w:left w:val="nil"/>
              <w:bottom w:val="nil"/>
              <w:right w:val="nil"/>
            </w:tcBorders>
          </w:tcPr>
          <w:p w14:paraId="232E5E6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93" w:type="dxa"/>
            <w:gridSpan w:val="3"/>
            <w:tcBorders>
              <w:top w:val="nil"/>
              <w:bottom w:val="nil"/>
              <w:right w:val="nil"/>
            </w:tcBorders>
          </w:tcPr>
          <w:p w14:paraId="44E741F8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6DAB0AA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86757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13891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44" w:type="dxa"/>
            <w:gridSpan w:val="6"/>
            <w:tcBorders>
              <w:top w:val="nil"/>
              <w:left w:val="nil"/>
            </w:tcBorders>
          </w:tcPr>
          <w:p w14:paraId="03C3E2DA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</w:tcBorders>
          </w:tcPr>
          <w:p w14:paraId="0CE2865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  <w:gridSpan w:val="4"/>
            <w:tcBorders>
              <w:top w:val="nil"/>
              <w:left w:val="nil"/>
            </w:tcBorders>
          </w:tcPr>
          <w:p w14:paraId="6947589E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tcBorders>
              <w:right w:val="nil"/>
            </w:tcBorders>
          </w:tcPr>
          <w:p w14:paraId="711F9005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2E4FBDC" w14:textId="77777777" w:rsidR="002C79A5" w:rsidRPr="004130D0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นที่</w:t>
            </w:r>
          </w:p>
        </w:tc>
      </w:tr>
      <w:tr w:rsidR="002C79A5" w:rsidRPr="00EF3608" w14:paraId="7838BDB4" w14:textId="77777777" w:rsidTr="000F1A34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454CF4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EA600F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17EB7EE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562D68A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7BCD44FF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</w:tcPr>
          <w:p w14:paraId="0CDCD4D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</w:tcPr>
          <w:p w14:paraId="0EDCF1E1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D37EEB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CD181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2182F1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9431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EFC7B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8C697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FD74267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B686C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1CC94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21F55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8EA59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2D35CCD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C2A12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F06C948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</w:tcBorders>
          </w:tcPr>
          <w:p w14:paraId="5264B9B4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7D351377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2C79A5" w:rsidRPr="00EF3608" w14:paraId="039174C5" w14:textId="77777777" w:rsidTr="000F1A34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3D29DCC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1FC7B3E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E10D516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6CB857C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68CCAD6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F243915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7BAEA21B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8DF0F3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17FF4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476A035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D1907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5DA1C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D69B1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5FC9F8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805A3A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721243A6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41BA3CAD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20B69EFA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18FDA667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55E57F21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nil"/>
              <w:right w:val="nil"/>
            </w:tcBorders>
          </w:tcPr>
          <w:p w14:paraId="604AFA4A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0D8E7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3DDE98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2C79A5" w:rsidRPr="00EF3608" w14:paraId="28EFCB35" w14:textId="77777777" w:rsidTr="000F1A34">
        <w:trPr>
          <w:gridAfter w:val="1"/>
          <w:wAfter w:w="32" w:type="dxa"/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E394D4E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7579BD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701DC78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D73DA5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08AE624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BAB9398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304A27FB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7EC8DA5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2B507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E7AF5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DDE9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02B3B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74602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4A590D3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196D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5DF39130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6415C04B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top w:val="nil"/>
            </w:tcBorders>
          </w:tcPr>
          <w:p w14:paraId="317EDFA1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6B55E9EB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59FBD2AE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CCE5639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E8999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817199" w14:textId="77777777" w:rsidR="002C79A5" w:rsidRPr="00EF3608" w:rsidRDefault="002C79A5" w:rsidP="002C79A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2C79A5" w:rsidRPr="00EF3608" w14:paraId="5A8B0DC7" w14:textId="77777777" w:rsidTr="000F1A34">
        <w:trPr>
          <w:gridAfter w:val="1"/>
          <w:wAfter w:w="32" w:type="dxa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2538BD2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A27A96B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B3534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630" w:type="dxa"/>
            <w:gridSpan w:val="29"/>
            <w:tcBorders>
              <w:top w:val="nil"/>
              <w:bottom w:val="nil"/>
              <w:right w:val="nil"/>
            </w:tcBorders>
          </w:tcPr>
          <w:p w14:paraId="3354E2BC" w14:textId="77777777" w:rsidR="002C79A5" w:rsidRPr="00EF3608" w:rsidRDefault="002C79A5" w:rsidP="002C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270CB" w:rsidRPr="00EF3608" w14:paraId="4FC04EC9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305EBAD" w14:textId="437FB3D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C335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  <w:r w:rsidRPr="00C335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C335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C335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52F10D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9A6868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485167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0BB5FB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F54E2A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688DAD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B40673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3DFB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569BD8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7D1C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7D04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E1FD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278521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25E7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0310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3060CB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21EE1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72B8CC7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689BE3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5D52FF8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22873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A9E4E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29" w:rsidRPr="00EF3608" w14:paraId="0C4AAEA8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F1B89DB" w14:textId="3194FE96" w:rsidR="00670129" w:rsidRPr="00C335BF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สาธรทรัพย์สิน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E845905" w14:textId="2C1498A0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657F314" w14:textId="0BE35579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7150D13" w14:textId="653BEB82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1DA35E55" w14:textId="6485CA70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66A0D9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3F3560A0" w14:textId="016C9775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DC8B203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21FC5" w14:textId="4301EFE5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6973A7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69227" w14:textId="76D20A16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1BCC3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3291A" w14:textId="6997D498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9DCC759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899AC" w14:textId="37761AC5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C0405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38317EB" w14:textId="02F4A4FC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 w:firstLine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3985FC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24D5F8CE" w14:textId="0FD0B49F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FB6ABA9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5DE44E68" w14:textId="41D2A106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20" w:hanging="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A0C7B9" w14:textId="77777777" w:rsidR="00670129" w:rsidRPr="00EF3608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1AB2D0" w14:textId="08A636F0" w:rsidR="00670129" w:rsidRPr="00670129" w:rsidRDefault="00670129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20" w:hanging="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1F30119D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F9B4412" w14:textId="19A38BE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วอคเกอร์ โฮมส์ จำกัด</w:t>
            </w:r>
          </w:p>
          <w:p w14:paraId="228F3238" w14:textId="65786BC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</w:p>
          <w:p w14:paraId="6A86535A" w14:textId="6E3909A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เลียน จำกัด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ในอัตราร้อยละ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50)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E3888B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B5CA0C7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19E10F2D" w14:textId="06A60D6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15469C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6B49EA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0FE426" w14:textId="04FF86A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EB0657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A654FC7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0324486" w14:textId="22A7CCB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E51C20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18CB1F2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37BB9E6" w14:textId="3D938E5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C9771A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48EF663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266E9E2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3300F77" w14:textId="0046ACF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CDFB6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4B01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3D3FA09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32A0F1" w14:textId="162BEE0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55276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64D5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210E896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6142FD" w14:textId="45C8592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DBF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289E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401024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E29AC74" w14:textId="70B8370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FC9BA4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D05D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8374584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DD6228F" w14:textId="419ABC5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8A1C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3830650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3A13003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F63940D" w14:textId="49BBB4D6" w:rsidR="006270CB" w:rsidRPr="00475F6B" w:rsidRDefault="006270CB" w:rsidP="00670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33B67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CEC349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076AEA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CAB8A7C" w14:textId="7EA31FC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BEC7EE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41EDAF0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6604934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CD452D" w14:textId="46E5296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E3A05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8B375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1AE553E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D80476" w14:textId="47E4702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4F82894C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1220795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แลนด์ เรสซิเด้นซ์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2DBFF7C" w14:textId="546B9A4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จำกัด 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  <w:p w14:paraId="508DF976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 w:hanging="3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เลียน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จำกัด ในอัตราร้อยละ 25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  <w:p w14:paraId="4CE4FBB5" w14:textId="4FDF6DC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 w:hanging="36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วิลเลจ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ในอัตรา</w:t>
            </w:r>
          </w:p>
          <w:p w14:paraId="0799296C" w14:textId="0167D01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25)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19D6D67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61EEA94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1BE2353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50210A1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8C444A3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1E8D4FFA" w14:textId="3808E84B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59DC823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7B520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506307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97EAE0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BE75075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E41FD11" w14:textId="6406736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3496477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43FCB3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E62C40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08423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4DED067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DE074B2" w14:textId="0733AF7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0C8A28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C0F153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9ADBD7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94A59F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46958FB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6E9A629" w14:textId="2887544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1C98300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577AB8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AFB2C5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00E19D9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6861D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17EF5E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EABD6E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5242A1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160937E" w14:textId="7BC6525A" w:rsidR="006270CB" w:rsidRPr="00EF3608" w:rsidRDefault="006270CB" w:rsidP="00AC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5107235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right w:val="nil"/>
            </w:tcBorders>
          </w:tcPr>
          <w:p w14:paraId="2E577CA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D56D58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74AB6B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84FA0E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1DCC0BE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9E4716B" w14:textId="7CDB186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BDFC60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right w:val="nil"/>
            </w:tcBorders>
          </w:tcPr>
          <w:p w14:paraId="02BDB2B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27D25B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61CA92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49265E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001DF25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F5C5138" w14:textId="014D5D5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right w:val="nil"/>
            </w:tcBorders>
          </w:tcPr>
          <w:p w14:paraId="33A4A65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right w:val="nil"/>
            </w:tcBorders>
          </w:tcPr>
          <w:p w14:paraId="6622FA0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6DDCDB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6296E5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E7A2A4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FB42A74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8D2427" w14:textId="0DCD5D0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7B0C4E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right w:val="nil"/>
            </w:tcBorders>
          </w:tcPr>
          <w:p w14:paraId="737DEE5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12D4A1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17FF6C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529E58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DC54F9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57A50B" w14:textId="6BD87A6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6463680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4115561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94ED8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E6A065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482732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B886B85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49AD292" w14:textId="4B91AAC0" w:rsidR="006270CB" w:rsidRPr="00475F6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36" w:type="dxa"/>
            <w:tcBorders>
              <w:top w:val="nil"/>
            </w:tcBorders>
          </w:tcPr>
          <w:p w14:paraId="528D18C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09FD9B0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130857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D7C71E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2B998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64378F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5AE3A6C" w14:textId="2DD93F75" w:rsidR="006270CB" w:rsidRPr="00EF3608" w:rsidRDefault="006270CB" w:rsidP="0054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0803FB4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right w:val="nil"/>
            </w:tcBorders>
          </w:tcPr>
          <w:p w14:paraId="60733D1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3FFCB82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5D30E37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37923FE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00A9DF81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CCB069" w14:textId="0FF00AE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698742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ACC4F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0C0E59C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1D96295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24BCBB7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42EF0005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714575" w14:textId="53C2923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31890C4C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right w:val="nil"/>
            </w:tcBorders>
            <w:vAlign w:val="center"/>
          </w:tcPr>
          <w:p w14:paraId="3481E479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กรุงเทพบ้านและที่ดิน จำกัด</w:t>
            </w:r>
          </w:p>
          <w:p w14:paraId="5DDA02BF" w14:textId="46979DF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0FA846E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5B607B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6685A9D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35360A8" w14:textId="30D1167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60AFF10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8BFB92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AB8D90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2F95F7" w14:textId="506A7B9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1298FB6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11F23E2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546D81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59DD1BE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4306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2858C66" w14:textId="5F01214D" w:rsidR="006270CB" w:rsidRPr="00EF3608" w:rsidRDefault="006270CB" w:rsidP="00E9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2867E01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CFE0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179BE9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right w:val="nil"/>
            </w:tcBorders>
          </w:tcPr>
          <w:p w14:paraId="66925AB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610C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7AFC613" w14:textId="3E6DC60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4D4E905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3E70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2C271F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589C32E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2E5074F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59BE00" w14:textId="5FA52E08" w:rsidR="006270CB" w:rsidRPr="00475F6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36" w:type="dxa"/>
            <w:tcBorders>
              <w:top w:val="nil"/>
            </w:tcBorders>
          </w:tcPr>
          <w:p w14:paraId="3CDB106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3B10B90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B97F0B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5EFA001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  <w:right w:val="nil"/>
            </w:tcBorders>
          </w:tcPr>
          <w:p w14:paraId="06DE9B0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E2058A" w14:textId="24EF3F5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FB45C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13B3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83A5985" w14:textId="16D24C0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43EEEDF0" w14:textId="77777777" w:rsidTr="006270CB">
        <w:trPr>
          <w:gridAfter w:val="1"/>
          <w:wAfter w:w="32" w:type="dxa"/>
        </w:trPr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25924E4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71A9964C" w14:textId="4312068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11F7E7E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6E878FC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665D6AB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28A2D70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4AC2F21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9C73BA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1E8E57" w14:textId="642B226B" w:rsidR="006270CB" w:rsidRPr="00EF3608" w:rsidRDefault="006270CB" w:rsidP="00E9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7,</w:t>
            </w:r>
            <w:r w:rsidR="00CF5930">
              <w:rPr>
                <w:rFonts w:ascii="Angsana New" w:hAnsi="Angsana New"/>
                <w:b/>
                <w:bCs/>
                <w:sz w:val="24"/>
                <w:szCs w:val="24"/>
              </w:rPr>
              <w:t>118.60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1B52E61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A2EA54" w14:textId="7DA954E7" w:rsidR="006270CB" w:rsidRPr="00EF3608" w:rsidRDefault="006270CB" w:rsidP="00CF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7,</w:t>
            </w:r>
            <w:r w:rsidR="00CF5930">
              <w:rPr>
                <w:rFonts w:ascii="Angsana New" w:hAnsi="Angsana New"/>
                <w:b/>
                <w:bCs/>
                <w:sz w:val="24"/>
                <w:szCs w:val="24"/>
              </w:rPr>
              <w:t>118.60</w:t>
            </w:r>
          </w:p>
        </w:tc>
        <w:tc>
          <w:tcPr>
            <w:tcW w:w="269" w:type="dxa"/>
            <w:tcBorders>
              <w:right w:val="nil"/>
            </w:tcBorders>
          </w:tcPr>
          <w:p w14:paraId="4204853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42783E24" w14:textId="1453F04A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2A83">
              <w:rPr>
                <w:rFonts w:ascii="Angsana New" w:hAnsi="Angsana New"/>
                <w:b/>
                <w:bCs/>
                <w:sz w:val="24"/>
                <w:szCs w:val="24"/>
              </w:rPr>
              <w:t>(1,287.71)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9F4C1C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4785DC7E" w14:textId="26286848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8" w:hanging="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2A83">
              <w:rPr>
                <w:rFonts w:ascii="Angsana New" w:hAnsi="Angsana New"/>
                <w:b/>
                <w:bCs/>
                <w:sz w:val="24"/>
                <w:szCs w:val="24"/>
              </w:rPr>
              <w:t>(1,287.71)</w:t>
            </w:r>
          </w:p>
        </w:tc>
        <w:tc>
          <w:tcPr>
            <w:tcW w:w="269" w:type="dxa"/>
            <w:gridSpan w:val="2"/>
            <w:tcBorders>
              <w:left w:val="nil"/>
              <w:right w:val="nil"/>
            </w:tcBorders>
          </w:tcPr>
          <w:p w14:paraId="5D9B9B8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8ACB4" w14:textId="5EE3C91D" w:rsidR="006270CB" w:rsidRPr="00EF3608" w:rsidRDefault="006270CB" w:rsidP="001E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BB67AE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630DC" w14:textId="5BEC7930" w:rsidR="006270CB" w:rsidRPr="00EF3608" w:rsidRDefault="006270CB" w:rsidP="0054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DD373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F9B59BF" w14:textId="095DC73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1799D9" w14:textId="5929A7C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5CED365" w14:textId="3D6C0F8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402ADCC4" w14:textId="729C0593" w:rsidR="00DB1105" w:rsidRPr="00EF3608" w:rsidRDefault="008045EE" w:rsidP="00DB1105">
      <w:pPr>
        <w:spacing w:line="240" w:lineRule="auto"/>
        <w:rPr>
          <w:rFonts w:ascii="Angsana New" w:hAnsi="Angsana New"/>
          <w:sz w:val="2"/>
          <w:szCs w:val="2"/>
        </w:rPr>
      </w:pPr>
      <w:r>
        <w:br w:type="textWrapping" w:clear="all"/>
      </w:r>
      <w:r w:rsidR="00DB1105" w:rsidRPr="00EF3608">
        <w:br w:type="page"/>
      </w:r>
    </w:p>
    <w:tbl>
      <w:tblPr>
        <w:tblW w:w="15030" w:type="dxa"/>
        <w:tblLayout w:type="fixed"/>
        <w:tblLook w:val="00A0" w:firstRow="1" w:lastRow="0" w:firstColumn="1" w:lastColumn="0" w:noHBand="0" w:noVBand="0"/>
      </w:tblPr>
      <w:tblGrid>
        <w:gridCol w:w="2515"/>
        <w:gridCol w:w="1715"/>
        <w:gridCol w:w="800"/>
        <w:gridCol w:w="720"/>
        <w:gridCol w:w="730"/>
        <w:gridCol w:w="60"/>
        <w:gridCol w:w="216"/>
        <w:gridCol w:w="20"/>
        <w:gridCol w:w="700"/>
        <w:gridCol w:w="264"/>
        <w:gridCol w:w="693"/>
        <w:gridCol w:w="236"/>
        <w:gridCol w:w="31"/>
        <w:gridCol w:w="660"/>
        <w:gridCol w:w="270"/>
        <w:gridCol w:w="720"/>
        <w:gridCol w:w="7"/>
        <w:gridCol w:w="263"/>
        <w:gridCol w:w="720"/>
        <w:gridCol w:w="270"/>
        <w:gridCol w:w="630"/>
        <w:gridCol w:w="270"/>
        <w:gridCol w:w="596"/>
        <w:gridCol w:w="27"/>
        <w:gridCol w:w="243"/>
        <w:gridCol w:w="27"/>
        <w:gridCol w:w="709"/>
        <w:gridCol w:w="270"/>
        <w:gridCol w:w="648"/>
      </w:tblGrid>
      <w:tr w:rsidR="005F6ADF" w:rsidRPr="00EF3608" w14:paraId="1EB1471A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764171B" w14:textId="77777777" w:rsidR="005F6ADF" w:rsidRPr="00EF3608" w:rsidRDefault="005F6ADF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65D740B8" w14:textId="77777777" w:rsidR="005F6ADF" w:rsidRPr="00EF3608" w:rsidRDefault="005F6ADF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080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DDAD1DA" w14:textId="7F539385" w:rsidR="005F6ADF" w:rsidRPr="00EF3608" w:rsidRDefault="005F6ADF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5344" w:rsidRPr="00EF3608" w14:paraId="60B59826" w14:textId="77777777" w:rsidTr="005F6ADF">
        <w:trPr>
          <w:trHeight w:val="389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2017F0C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E73B797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6F998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90" w:type="dxa"/>
            <w:gridSpan w:val="2"/>
            <w:tcBorders>
              <w:right w:val="nil"/>
            </w:tcBorders>
          </w:tcPr>
          <w:p w14:paraId="559B61F2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509629F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280DB9EE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1A2AEA9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9136302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</w:tcPr>
          <w:p w14:paraId="07CA26DC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7141854F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41B29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B2F0A7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6C6FAC8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6A8F8267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8A88A7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43A94356" w14:textId="77777777" w:rsidR="00DB5344" w:rsidRPr="00EF3608" w:rsidRDefault="00DB5344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F891DD2" w14:textId="77777777" w:rsidR="00DB5344" w:rsidRPr="00EF3608" w:rsidRDefault="00DB5344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center"/>
          </w:tcPr>
          <w:p w14:paraId="4BD23F72" w14:textId="45A23ADF" w:rsidR="00DB5344" w:rsidRPr="00EF3608" w:rsidRDefault="00DB5344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center"/>
          </w:tcPr>
          <w:p w14:paraId="57415EDC" w14:textId="6BA248DD" w:rsidR="00DB5344" w:rsidRPr="00EF3608" w:rsidRDefault="00DB5344" w:rsidP="005F6ADF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4"/>
            <w:tcBorders>
              <w:left w:val="nil"/>
              <w:right w:val="nil"/>
            </w:tcBorders>
            <w:vAlign w:val="center"/>
          </w:tcPr>
          <w:p w14:paraId="5A49EA7D" w14:textId="7BB96143" w:rsidR="00DB5344" w:rsidRPr="00EF3608" w:rsidRDefault="00DB5344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46247D" w:rsidRPr="00EF3608" w14:paraId="6607F3A0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19AC25F" w14:textId="77777777" w:rsidR="0046247D" w:rsidRPr="00EF3608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91F84D1" w14:textId="77777777" w:rsidR="0046247D" w:rsidRPr="00EF3608" w:rsidRDefault="001E4D55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6F248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26" w:type="dxa"/>
            <w:gridSpan w:val="5"/>
            <w:tcBorders>
              <w:right w:val="nil"/>
            </w:tcBorders>
          </w:tcPr>
          <w:p w14:paraId="7BF9A25F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2D71E22" w14:textId="77777777" w:rsidR="0046247D" w:rsidRPr="00EF3608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tcBorders>
              <w:left w:val="nil"/>
              <w:right w:val="nil"/>
            </w:tcBorders>
          </w:tcPr>
          <w:p w14:paraId="01ABCF81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4307A" w14:textId="77777777" w:rsidR="0046247D" w:rsidRPr="00EF3608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4"/>
            <w:tcBorders>
              <w:left w:val="nil"/>
              <w:right w:val="nil"/>
            </w:tcBorders>
          </w:tcPr>
          <w:p w14:paraId="4E047D08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3D7C0B" w14:textId="77777777" w:rsidR="0046247D" w:rsidRPr="00EF3608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4"/>
            <w:tcBorders>
              <w:left w:val="nil"/>
            </w:tcBorders>
          </w:tcPr>
          <w:p w14:paraId="5ACC6732" w14:textId="77777777" w:rsidR="0046247D" w:rsidRPr="00EF3608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6E9FC1A7" w14:textId="77777777" w:rsidR="0046247D" w:rsidRPr="00EF3608" w:rsidRDefault="0046247D" w:rsidP="005F6ADF">
            <w:pPr>
              <w:pStyle w:val="acctfourfigures"/>
              <w:tabs>
                <w:tab w:val="clear" w:pos="765"/>
              </w:tabs>
              <w:spacing w:line="240" w:lineRule="atLeast"/>
              <w:ind w:left="-79" w:right="-396" w:hanging="19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7" w:type="dxa"/>
            <w:gridSpan w:val="3"/>
            <w:tcBorders>
              <w:right w:val="nil"/>
            </w:tcBorders>
          </w:tcPr>
          <w:p w14:paraId="01D5115E" w14:textId="18AF4C2E" w:rsidR="0046247D" w:rsidRPr="00EF3608" w:rsidRDefault="005D2D1C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สาม</w:t>
            </w:r>
            <w:r w:rsidR="0046247D"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8045EE" w:rsidRPr="00EF3608" w14:paraId="7724F22C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A1A2EF9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988DBE0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67FCE9" w14:textId="1940C03C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5E5CFE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730" w:type="dxa"/>
            <w:tcBorders>
              <w:right w:val="nil"/>
            </w:tcBorders>
          </w:tcPr>
          <w:p w14:paraId="11228120" w14:textId="4F75D4E0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73C05E0C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35E4DFC1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868D072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8117D61" w14:textId="64C07A6F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03D585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58231CA4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0EAACD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0BBB518B" w14:textId="14E38345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C33F785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0AB81BB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C9A9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4FF1335B" w14:textId="438A5462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34C1787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492F7E58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3E0EC9D0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58611437" w14:textId="76E2014F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517227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294F26D" w14:textId="0CE8F14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8045EE" w:rsidRPr="00EF3608" w14:paraId="5652B5AA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F6B7320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82C7741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CE7D048" w14:textId="0FA99001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2E2191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30" w:type="dxa"/>
            <w:tcBorders>
              <w:right w:val="nil"/>
            </w:tcBorders>
          </w:tcPr>
          <w:p w14:paraId="78CA6F1F" w14:textId="6EA44294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0915E1FD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278B65C7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9CC45FB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1CA57AFD" w14:textId="1093D0BC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6BF65B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2FD6CE9C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1106F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FA06364" w14:textId="7949A3AF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711D0D7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18595F5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6A747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1DC2F61" w14:textId="5FB26719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71254E2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254F483B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6D92C903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336602B" w14:textId="14EF4DAB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1410A3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44CF0DD6" w14:textId="535133A1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8045EE" w:rsidRPr="00EF3608" w14:paraId="391F6288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E101C51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B1B15F0" w14:textId="77777777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92548BE" w14:textId="448DF71C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646F7A" w14:textId="589A5EC0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30" w:type="dxa"/>
            <w:tcBorders>
              <w:right w:val="nil"/>
            </w:tcBorders>
          </w:tcPr>
          <w:p w14:paraId="2615559E" w14:textId="0D9ED1C8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1B824E04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70F7AB18" w14:textId="5100DE49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686BA809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51A45E7" w14:textId="5FAA65DE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F86038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6290321D" w14:textId="0F0CD418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F6058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47FF9B2" w14:textId="7CB57A51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C9AE074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CA1A439" w14:textId="52C7A520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5EFA2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6A66D3EB" w14:textId="1BE1E402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5DCD5D0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04032E36" w14:textId="0695F2E2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9107016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56A8C4BF" w14:textId="3A6E551A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0BB8A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277630C" w14:textId="18D29251" w:rsidR="008045EE" w:rsidRPr="00EF3608" w:rsidRDefault="008045EE" w:rsidP="008045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8045EE" w:rsidRPr="00EF3608" w14:paraId="46797BBA" w14:textId="77777777" w:rsidTr="005F6ADF">
        <w:trPr>
          <w:tblHeader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0413C478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564D789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D4F21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280" w:type="dxa"/>
            <w:gridSpan w:val="25"/>
            <w:tcBorders>
              <w:top w:val="nil"/>
              <w:bottom w:val="nil"/>
              <w:right w:val="nil"/>
            </w:tcBorders>
          </w:tcPr>
          <w:p w14:paraId="7BC16CD7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045EE" w:rsidRPr="00EF3608" w14:paraId="764623AF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D8C5FB8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D40E4D1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D9710FF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73F622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76B6349D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470D6910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688478BB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D1889AE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7166B9B1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EEA135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39AB22EE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67D289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B04B5F3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EC4FF92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68D6B25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41B85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7B0962F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E4CE2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445862B4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DCF5CC0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725DE8E" w14:textId="77777777" w:rsidR="008045EE" w:rsidRPr="009A0C1F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7DF41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E9C8925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045EE" w:rsidRPr="00EF3608" w14:paraId="2C5BD7E0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BD3E935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0BA6812E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8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(เมย์ แฟร์)จำกัด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DB67CFC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CE576A9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060430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53DB9AA0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2AC7C943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4D80E0B6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643989FF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E6FDA59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185295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64251E8E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2144F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73A21C06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D19FFCD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772B6B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C9A0CE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12ADF1F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BE6B66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082AF84E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7384906A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FA528AC" w14:textId="77777777" w:rsidR="008045EE" w:rsidRPr="009A0C1F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161332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6FEB2E4B" w14:textId="77777777" w:rsidR="008045EE" w:rsidRPr="00EF3608" w:rsidRDefault="008045EE" w:rsidP="0080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270CB" w:rsidRPr="00EF3608" w14:paraId="07555131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A75841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แกรนด์ เมย์แฟร์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695A414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686F41E" w14:textId="34262DD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500CF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140F7445" w14:textId="77486A9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2FEC488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16A7CF4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EC83F1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32872AD" w14:textId="272C776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C4283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3D47D03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BF96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716C481F" w14:textId="70773B8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217CDB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63ABFA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D7B7B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2CAFFB51" w14:textId="1E58BBB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49145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6C9F07A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2BF48F3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0272831" w14:textId="522B4A6B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DB94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2FF93AE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3A8CE609" w14:textId="77777777" w:rsidTr="005F6ADF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017B0" w14:textId="77777777" w:rsidR="006270CB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6F186AC9" w14:textId="4AD272D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41335C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โปโล จำกัด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6C5A4B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4DF37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4481683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3388770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154B07F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7A7E0A1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056E3E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713DE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03618B5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2C0F3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455116D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2E6DA4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4FAB6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F8CA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76747EDE" w14:textId="3189D0E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34098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5D5D614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626971F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24567F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2762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486A8C1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70CB" w:rsidRPr="00EF3608" w14:paraId="680DC104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A61AA0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เอ็มเอสจีแอล พร็อพเพอร์ตี้ </w:t>
            </w:r>
          </w:p>
          <w:p w14:paraId="1FC4C8A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53E29E3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5B537188" w14:textId="6F7F64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2B4633F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B3762B2" w14:textId="3CD9984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3127BC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6D21CE9" w14:textId="5D500DE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598F8037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ABCCBE" w14:textId="6FCE549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6ADA746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57739910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9B09C63" w14:textId="71369EB6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676C5D4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C62D519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3443CEC" w14:textId="08C3D8D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E1FD6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52796637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7C43AAF" w14:textId="5695F8D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BF74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11B31A60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C1974D9" w14:textId="165338B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4627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E8DFBCC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861C9C5" w14:textId="1F07853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644F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63820CEA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C0F71C4" w14:textId="2801AE22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8C707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3422B825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1C2DC8B" w14:textId="0F36608D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B93A89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5B09B64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AB6CE58" w14:textId="32FF42C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6CFA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0248CD0" w14:textId="77777777" w:rsidR="00AD79AF" w:rsidRDefault="00AD79AF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027F5CF" w14:textId="6346046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5189D43D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2B2A6D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กรุงเทพบ้าน</w:t>
            </w:r>
          </w:p>
          <w:p w14:paraId="4AB797F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 และที่ดิน จำกัด (มหาชน)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04EB7E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6F2D1F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6DECE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7025A7D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6FA5BC9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4441286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2B7C3C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EDE39E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611F6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0EFD7D6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0452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442A1BF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E7EFBE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8921FA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D57B5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60E8EC54" w14:textId="08D4C5E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BF2FC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5B99AAC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3139964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9479AB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6D4F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7024DEF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70CB" w:rsidRPr="00EF3608" w14:paraId="76BCE2EF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F9FF86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ไซด์วอล์ค แลนด์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7099C3A" w14:textId="77777777" w:rsidR="006270CB" w:rsidRPr="00EF3608" w:rsidRDefault="006270CB" w:rsidP="006270CB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6BB2CDF" w14:textId="6938852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B52BA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52584177" w14:textId="6ABD9E74" w:rsidR="006270CB" w:rsidRPr="00EF3608" w:rsidRDefault="006270CB" w:rsidP="0092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1ED45AF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53B32679" w14:textId="77777777" w:rsidR="006270CB" w:rsidRPr="00EF3608" w:rsidRDefault="006270CB" w:rsidP="0092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AD7E14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6E9204D" w14:textId="69397A4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8911D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5D7D9C0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D874B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9036495" w14:textId="3BC3FF5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366D8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141C1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85C47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31CE152B" w14:textId="65B915A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0EDE9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377E747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946CDC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C501464" w14:textId="6C34CE4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2B31C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3F212CB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536997DA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75ADA1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ไพร์ม พลัส แอสเซ็ท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36D9A85" w14:textId="77777777" w:rsidR="006270CB" w:rsidRPr="00EF3608" w:rsidRDefault="006270CB" w:rsidP="006270CB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ECDA4F4" w14:textId="3858401F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3DE6C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2BCC2F39" w14:textId="0774ACB3" w:rsidR="006270CB" w:rsidRPr="00EF3608" w:rsidRDefault="006270CB" w:rsidP="0092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533C74FF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51614BED" w14:textId="77777777" w:rsidR="006270CB" w:rsidRPr="00EF3608" w:rsidRDefault="006270CB" w:rsidP="0092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CAAB58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C024A70" w14:textId="5D159F8E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EEA17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03B48EC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6EFA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10B53882" w14:textId="69271BF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3458E5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E72ABD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8650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4E8971DF" w14:textId="088035E8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E2632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4D02EBF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04244FC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01583B4" w14:textId="40DB928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A2DE9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870333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1E43F089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4F35BFE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เฟิร์ส แสควร์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71CD1ED" w14:textId="77777777" w:rsidR="006270CB" w:rsidRPr="00EF3608" w:rsidRDefault="006270CB" w:rsidP="006270CB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7AE42D9" w14:textId="2CA0A5C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4738D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1E5BE71F" w14:textId="2211F95D" w:rsidR="006270CB" w:rsidRPr="00EF3608" w:rsidRDefault="006270CB" w:rsidP="0092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46BE5C64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0FEB30C9" w14:textId="77777777" w:rsidR="006270CB" w:rsidRPr="00EF3608" w:rsidRDefault="006270CB" w:rsidP="0092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4CBB5B4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AAA4900" w14:textId="219704A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BF6F6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28217333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D288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7918619C" w14:textId="1C68ECDC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765A21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10764E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5EB8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5184639" w14:textId="39A0CC64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4ABF7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519F178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5F55BEA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780D4A0" w14:textId="42911930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69FFE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118B0B7A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0CB" w:rsidRPr="00EF3608" w14:paraId="33BAB7C2" w14:textId="77777777" w:rsidTr="005F6ADF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F6F678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รีกัล รีเจี้ยน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FE26806" w14:textId="77777777" w:rsidR="006270CB" w:rsidRPr="00EF3608" w:rsidRDefault="006270CB" w:rsidP="006270CB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BBD95CF" w14:textId="2A0485D5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28E1B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526725AE" w14:textId="26983051" w:rsidR="006270CB" w:rsidRPr="00EF3608" w:rsidRDefault="006270CB" w:rsidP="0092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5A1D7102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368540AE" w14:textId="77777777" w:rsidR="006270CB" w:rsidRPr="00EF3608" w:rsidRDefault="006270CB" w:rsidP="0092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10F1CB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BCD7997" w14:textId="399A03A9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BE58E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1565F8A7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00EAE0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323F3C70" w14:textId="00537FC1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EFE5CD8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F3CA13C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261AD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3A69EC62" w14:textId="68CDDA43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9E50D5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14:paraId="308FBE11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157B5EF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8F77DA1" w14:textId="53801F9A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9B570B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2766F466" w14:textId="77777777" w:rsidR="006270CB" w:rsidRPr="00EF3608" w:rsidRDefault="006270CB" w:rsidP="0062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D286AFD" w14:textId="77777777" w:rsidR="00157E40" w:rsidRPr="00783E02" w:rsidRDefault="00157E40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2"/>
          <w:szCs w:val="32"/>
        </w:rPr>
      </w:pPr>
    </w:p>
    <w:p w14:paraId="329D39C3" w14:textId="77777777" w:rsidR="00FD1DC3" w:rsidRPr="00EF3608" w:rsidRDefault="00FD1DC3" w:rsidP="00225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" w:hanging="9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EF3608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EF3608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54BDBD1D" w14:textId="77777777" w:rsidR="00736576" w:rsidRPr="00EF3608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EF3608" w:rsidSect="00A66F35">
          <w:headerReference w:type="default" r:id="rId15"/>
          <w:footerReference w:type="default" r:id="rId16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14:paraId="0E0CE21F" w14:textId="4F531A60" w:rsidR="002C06E2" w:rsidRPr="00EF3608" w:rsidRDefault="00E12916" w:rsidP="00A85B7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F4B77E9" w14:textId="77777777" w:rsidR="00E54B4C" w:rsidRPr="0038339D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D43E569" w14:textId="5EB9B67B" w:rsidR="00E54B4C" w:rsidRPr="00EF3608" w:rsidRDefault="00E54B4C" w:rsidP="00E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5D2D1C">
        <w:rPr>
          <w:rFonts w:ascii="Angsana New" w:hAnsi="Angsana New" w:hint="cs"/>
          <w:sz w:val="30"/>
          <w:szCs w:val="30"/>
          <w:cs/>
        </w:rPr>
        <w:t>สาม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Pr="00EF360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0C4B6BA" w14:textId="77777777" w:rsidR="000C476A" w:rsidRPr="00BE33BB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351"/>
        <w:gridCol w:w="993"/>
        <w:gridCol w:w="271"/>
        <w:gridCol w:w="991"/>
        <w:gridCol w:w="271"/>
        <w:gridCol w:w="991"/>
        <w:gridCol w:w="271"/>
        <w:gridCol w:w="985"/>
      </w:tblGrid>
      <w:tr w:rsidR="00355CD4" w:rsidRPr="00EF3608" w14:paraId="1242859B" w14:textId="77777777" w:rsidTr="00355CD4">
        <w:tc>
          <w:tcPr>
            <w:tcW w:w="2182" w:type="pct"/>
          </w:tcPr>
          <w:p w14:paraId="35A2BF49" w14:textId="77777777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3CF0245C" w14:textId="77777777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39" w:type="pct"/>
            <w:gridSpan w:val="3"/>
          </w:tcPr>
          <w:p w14:paraId="3F911276" w14:textId="3B40B86E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B7E0286" w14:textId="77777777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14:paraId="6C33975C" w14:textId="77777777" w:rsidR="009A3EB7" w:rsidRPr="00EF3608" w:rsidRDefault="009A3EB7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CD4" w:rsidRPr="00EF3608" w14:paraId="389632C3" w14:textId="77777777" w:rsidTr="00355CD4">
        <w:trPr>
          <w:trHeight w:val="425"/>
        </w:trPr>
        <w:tc>
          <w:tcPr>
            <w:tcW w:w="2182" w:type="pct"/>
          </w:tcPr>
          <w:p w14:paraId="1D0C556A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6683BD9B" w14:textId="653AB86A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7D358FA2" w14:textId="63AFB370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0AD428A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8291AD7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</w:tcPr>
          <w:p w14:paraId="2BF7611B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C5508B9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753C78B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BF0310B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D044C3" w:rsidRPr="00EF3608" w14:paraId="3DC8E54B" w14:textId="77777777" w:rsidTr="00355CD4">
        <w:trPr>
          <w:trHeight w:val="344"/>
        </w:trPr>
        <w:tc>
          <w:tcPr>
            <w:tcW w:w="2182" w:type="pct"/>
          </w:tcPr>
          <w:p w14:paraId="75262C6B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17CD2D92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5" w:type="pct"/>
            <w:gridSpan w:val="7"/>
          </w:tcPr>
          <w:p w14:paraId="5482ECF2" w14:textId="670DCF0E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55CD4" w:rsidRPr="00EF3608" w14:paraId="5860187F" w14:textId="77777777" w:rsidTr="00355CD4">
        <w:tc>
          <w:tcPr>
            <w:tcW w:w="2182" w:type="pct"/>
          </w:tcPr>
          <w:p w14:paraId="5F113EDE" w14:textId="55932FC5" w:rsidR="009A3EB7" w:rsidRPr="00EF3608" w:rsidRDefault="009A3EB7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3" w:type="pct"/>
          </w:tcPr>
          <w:p w14:paraId="57C87DCD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3A5B592" w14:textId="54B9E5AB" w:rsidR="009A3EB7" w:rsidRPr="00EF3608" w:rsidRDefault="000315D0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5,856.47</w:t>
            </w:r>
          </w:p>
        </w:tc>
        <w:tc>
          <w:tcPr>
            <w:tcW w:w="149" w:type="pct"/>
          </w:tcPr>
          <w:p w14:paraId="7733839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E4C4B18" w14:textId="6BC589E1" w:rsidR="009A3EB7" w:rsidRPr="00EF3608" w:rsidRDefault="008045EE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8045EE">
              <w:rPr>
                <w:rFonts w:asciiTheme="majorBidi" w:hAnsiTheme="majorBidi" w:cstheme="majorBidi"/>
                <w:sz w:val="30"/>
                <w:szCs w:val="30"/>
              </w:rPr>
              <w:t>6,222.99</w:t>
            </w:r>
          </w:p>
        </w:tc>
        <w:tc>
          <w:tcPr>
            <w:tcW w:w="149" w:type="pct"/>
          </w:tcPr>
          <w:p w14:paraId="1FE98859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D2093C0" w14:textId="4C52C6B5" w:rsidR="009A3EB7" w:rsidRPr="00EF3608" w:rsidRDefault="000315D0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3,504.46</w:t>
            </w:r>
          </w:p>
        </w:tc>
        <w:tc>
          <w:tcPr>
            <w:tcW w:w="149" w:type="pct"/>
          </w:tcPr>
          <w:p w14:paraId="45D10949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F5E1BDE" w14:textId="4E7D4A5E" w:rsidR="009A3EB7" w:rsidRPr="00EF3608" w:rsidRDefault="00F66C1C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C1C">
              <w:rPr>
                <w:rFonts w:asciiTheme="majorBidi" w:hAnsiTheme="majorBidi" w:cstheme="majorBidi"/>
                <w:sz w:val="30"/>
                <w:szCs w:val="30"/>
              </w:rPr>
              <w:t>3,692.71</w:t>
            </w:r>
          </w:p>
        </w:tc>
      </w:tr>
      <w:tr w:rsidR="00355CD4" w:rsidRPr="00EF3608" w14:paraId="3F51DB8A" w14:textId="77777777" w:rsidTr="00355CD4">
        <w:tc>
          <w:tcPr>
            <w:tcW w:w="2182" w:type="pct"/>
          </w:tcPr>
          <w:p w14:paraId="79989BEC" w14:textId="0AC54C55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="005B30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3" w:type="pct"/>
          </w:tcPr>
          <w:p w14:paraId="29486FD3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EA29A21" w14:textId="2BFDBF25" w:rsidR="009A3EB7" w:rsidRPr="00EF3608" w:rsidRDefault="000315D0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149" w:type="pct"/>
          </w:tcPr>
          <w:p w14:paraId="6EFFC551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541B2D4" w14:textId="4067715D" w:rsidR="009A3EB7" w:rsidRPr="00EF3608" w:rsidRDefault="008045EE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8045EE">
              <w:rPr>
                <w:rFonts w:asciiTheme="majorBidi" w:hAnsiTheme="majorBidi" w:cstheme="majorBidi"/>
                <w:sz w:val="30"/>
                <w:szCs w:val="30"/>
              </w:rPr>
              <w:t>0.61</w:t>
            </w:r>
          </w:p>
        </w:tc>
        <w:tc>
          <w:tcPr>
            <w:tcW w:w="149" w:type="pct"/>
          </w:tcPr>
          <w:p w14:paraId="24765957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B4E2EC7" w14:textId="1826212F" w:rsidR="009A3EB7" w:rsidRPr="00EF3608" w:rsidRDefault="000315D0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1656FC5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B7DAC90" w14:textId="77777777" w:rsidR="009A3EB7" w:rsidRPr="00EF3608" w:rsidRDefault="009A3EB7" w:rsidP="00442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5CD4" w:rsidRPr="00EF3608" w14:paraId="100B5400" w14:textId="77777777" w:rsidTr="00355CD4">
        <w:tc>
          <w:tcPr>
            <w:tcW w:w="2182" w:type="pct"/>
          </w:tcPr>
          <w:p w14:paraId="4260250F" w14:textId="0A02E77F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="005B30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</w:t>
            </w:r>
          </w:p>
        </w:tc>
        <w:tc>
          <w:tcPr>
            <w:tcW w:w="193" w:type="pct"/>
          </w:tcPr>
          <w:p w14:paraId="4811DC25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D7A87D0" w14:textId="409ABB9E" w:rsidR="009A3EB7" w:rsidRPr="00EF3608" w:rsidRDefault="000315D0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0B92ED2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461CA9" w14:textId="6F0F49F3" w:rsidR="009A3EB7" w:rsidRPr="00EF3608" w:rsidRDefault="00F66C1C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F66C1C">
              <w:rPr>
                <w:rFonts w:asciiTheme="majorBidi" w:hAnsiTheme="majorBidi" w:cstheme="majorBidi"/>
                <w:sz w:val="30"/>
                <w:szCs w:val="30"/>
              </w:rPr>
              <w:t>(1.42)</w:t>
            </w:r>
          </w:p>
        </w:tc>
        <w:tc>
          <w:tcPr>
            <w:tcW w:w="149" w:type="pct"/>
          </w:tcPr>
          <w:p w14:paraId="0BC6483A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0CDA1D3" w14:textId="09D3BB2E" w:rsidR="009A3EB7" w:rsidRPr="00EF3608" w:rsidRDefault="000315D0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C603C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68CBBBE" w14:textId="77777777" w:rsidR="009A3EB7" w:rsidRPr="00EF3608" w:rsidRDefault="009A3EB7" w:rsidP="00442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5CD4" w:rsidRPr="00EF3608" w14:paraId="6882296A" w14:textId="77777777" w:rsidTr="00355CD4">
        <w:tc>
          <w:tcPr>
            <w:tcW w:w="2182" w:type="pct"/>
          </w:tcPr>
          <w:p w14:paraId="1DA22DB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3" w:type="pct"/>
          </w:tcPr>
          <w:p w14:paraId="68F8268A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1C165CD" w14:textId="0917AB50" w:rsidR="009A3EB7" w:rsidRPr="00EF3608" w:rsidRDefault="000315D0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(79.52)</w:t>
            </w:r>
          </w:p>
        </w:tc>
        <w:tc>
          <w:tcPr>
            <w:tcW w:w="149" w:type="pct"/>
          </w:tcPr>
          <w:p w14:paraId="236B67E1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A7CE6B2" w14:textId="7F96102F" w:rsidR="009A3EB7" w:rsidRPr="00EF3608" w:rsidRDefault="00F66C1C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F66C1C">
              <w:rPr>
                <w:rFonts w:asciiTheme="majorBidi" w:hAnsiTheme="majorBidi" w:cstheme="majorBidi"/>
                <w:sz w:val="30"/>
                <w:szCs w:val="30"/>
              </w:rPr>
              <w:t>(85.16)</w:t>
            </w:r>
          </w:p>
        </w:tc>
        <w:tc>
          <w:tcPr>
            <w:tcW w:w="149" w:type="pct"/>
          </w:tcPr>
          <w:p w14:paraId="54AB3133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68B5901" w14:textId="434F9B0E" w:rsidR="009A3EB7" w:rsidRPr="00EF3608" w:rsidRDefault="000315D0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(38.</w:t>
            </w:r>
            <w:r w:rsidR="00EF2177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6AE24F4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70867C8" w14:textId="0BC1564D" w:rsidR="009A3EB7" w:rsidRPr="00EF3608" w:rsidRDefault="00F66C1C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F66C1C">
              <w:rPr>
                <w:rFonts w:asciiTheme="majorBidi" w:hAnsiTheme="majorBidi" w:cstheme="majorBidi"/>
                <w:sz w:val="30"/>
                <w:szCs w:val="30"/>
              </w:rPr>
              <w:t>(44.46)</w:t>
            </w:r>
          </w:p>
        </w:tc>
      </w:tr>
      <w:tr w:rsidR="00355CD4" w:rsidRPr="00EF3608" w14:paraId="0AD4B448" w14:textId="77777777" w:rsidTr="00355CD4">
        <w:tc>
          <w:tcPr>
            <w:tcW w:w="2182" w:type="pct"/>
          </w:tcPr>
          <w:p w14:paraId="647BA577" w14:textId="11FA1A8A" w:rsidR="009A3EB7" w:rsidRPr="00EF3608" w:rsidRDefault="00F948E4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9A3EB7"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93" w:type="pct"/>
          </w:tcPr>
          <w:p w14:paraId="6BAF67B6" w14:textId="77777777" w:rsidR="009A3EB7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687BDE3" w14:textId="3CC03EA7" w:rsidR="009A3EB7" w:rsidRPr="00EF3608" w:rsidRDefault="000315D0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08CB0BD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65257E" w14:textId="689F0A40" w:rsidR="009A3EB7" w:rsidRPr="00EF3608" w:rsidRDefault="00F66C1C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F66C1C">
              <w:rPr>
                <w:rFonts w:asciiTheme="majorBidi" w:hAnsiTheme="majorBidi" w:cstheme="majorBidi"/>
                <w:sz w:val="30"/>
                <w:szCs w:val="30"/>
              </w:rPr>
              <w:t>0.19</w:t>
            </w:r>
          </w:p>
        </w:tc>
        <w:tc>
          <w:tcPr>
            <w:tcW w:w="149" w:type="pct"/>
          </w:tcPr>
          <w:p w14:paraId="035C1CA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FC41040" w14:textId="665CD620" w:rsidR="009A3EB7" w:rsidRPr="00EF3608" w:rsidRDefault="000315D0" w:rsidP="00442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FB0626F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CBD077A" w14:textId="77777777" w:rsidR="009A3EB7" w:rsidRPr="00EF3608" w:rsidRDefault="009A3EB7" w:rsidP="00442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5CD4" w:rsidRPr="00EF3608" w14:paraId="2FDF3BBF" w14:textId="77777777" w:rsidTr="00355CD4">
        <w:trPr>
          <w:trHeight w:val="370"/>
        </w:trPr>
        <w:tc>
          <w:tcPr>
            <w:tcW w:w="2182" w:type="pct"/>
          </w:tcPr>
          <w:p w14:paraId="76367B6E" w14:textId="0A9C8D88" w:rsidR="009A3EB7" w:rsidRPr="00EF3608" w:rsidRDefault="009A3EB7" w:rsidP="009A0C1F">
            <w:pPr>
              <w:tabs>
                <w:tab w:val="clear" w:pos="3742"/>
              </w:tabs>
              <w:ind w:right="-1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BC3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BC30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3" w:type="pct"/>
          </w:tcPr>
          <w:p w14:paraId="13E21CE7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232A29AB" w14:textId="291BE98E" w:rsidR="009A3EB7" w:rsidRPr="00EF3608" w:rsidRDefault="000315D0" w:rsidP="00EF2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5,776.96</w:t>
            </w:r>
          </w:p>
        </w:tc>
        <w:tc>
          <w:tcPr>
            <w:tcW w:w="149" w:type="pct"/>
          </w:tcPr>
          <w:p w14:paraId="238D3E98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CA70CE8" w14:textId="2373F0C9" w:rsidR="009A3EB7" w:rsidRPr="00EF3608" w:rsidRDefault="00F66C1C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6,137.21</w:t>
            </w:r>
          </w:p>
        </w:tc>
        <w:tc>
          <w:tcPr>
            <w:tcW w:w="149" w:type="pct"/>
          </w:tcPr>
          <w:p w14:paraId="2FA70942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61AEEE3" w14:textId="3D484259" w:rsidR="009A3EB7" w:rsidRPr="00EF3608" w:rsidRDefault="000315D0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3,465.60</w:t>
            </w:r>
          </w:p>
        </w:tc>
        <w:tc>
          <w:tcPr>
            <w:tcW w:w="149" w:type="pct"/>
          </w:tcPr>
          <w:p w14:paraId="424B4000" w14:textId="77777777" w:rsidR="009A3EB7" w:rsidRPr="00EF3608" w:rsidRDefault="009A3EB7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BE3090E" w14:textId="7750078F" w:rsidR="009A3EB7" w:rsidRPr="00EF3608" w:rsidRDefault="00F66C1C" w:rsidP="00D0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6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3,648.25</w:t>
            </w:r>
          </w:p>
        </w:tc>
      </w:tr>
    </w:tbl>
    <w:p w14:paraId="187B1415" w14:textId="77777777" w:rsidR="00542CDF" w:rsidRPr="0038339D" w:rsidRDefault="00542CDF" w:rsidP="0052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4BE1B9B" w14:textId="50AA54F8" w:rsidR="00FD1DC3" w:rsidRPr="00EF3608" w:rsidRDefault="00C806E5" w:rsidP="00A85B7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สิทธิการเช่า</w:t>
      </w:r>
    </w:p>
    <w:p w14:paraId="229CC759" w14:textId="77777777" w:rsidR="00173B53" w:rsidRPr="0038339D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7398642A" w14:textId="62CB8CC7" w:rsidR="00173B53" w:rsidRPr="00EF3608" w:rsidRDefault="00173B53" w:rsidP="00F376D6">
      <w:pPr>
        <w:tabs>
          <w:tab w:val="clear" w:pos="454"/>
        </w:tabs>
        <w:spacing w:line="240" w:lineRule="auto"/>
        <w:ind w:left="547" w:right="24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5D2D1C">
        <w:rPr>
          <w:rFonts w:ascii="Angsana New" w:hAnsi="Angsana New"/>
          <w:sz w:val="30"/>
          <w:szCs w:val="30"/>
          <w:cs/>
        </w:rPr>
        <w:t>สาม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4B63A1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3847A05C" w14:textId="77777777" w:rsidR="00B32561" w:rsidRPr="00BE33BB" w:rsidRDefault="00B3256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2"/>
        <w:gridCol w:w="727"/>
        <w:gridCol w:w="991"/>
        <w:gridCol w:w="271"/>
        <w:gridCol w:w="991"/>
        <w:gridCol w:w="271"/>
        <w:gridCol w:w="991"/>
        <w:gridCol w:w="271"/>
        <w:gridCol w:w="985"/>
      </w:tblGrid>
      <w:tr w:rsidR="00863B75" w:rsidRPr="00EF3608" w14:paraId="5465377E" w14:textId="77777777" w:rsidTr="00355CD4">
        <w:trPr>
          <w:trHeight w:val="326"/>
          <w:tblHeader/>
        </w:trPr>
        <w:tc>
          <w:tcPr>
            <w:tcW w:w="2376" w:type="pct"/>
            <w:gridSpan w:val="2"/>
          </w:tcPr>
          <w:p w14:paraId="2EDFC210" w14:textId="77777777" w:rsidR="00863B75" w:rsidRPr="00EF3608" w:rsidRDefault="00863B75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14437A4A" w14:textId="0BF17235" w:rsidR="00863B75" w:rsidRPr="00EF3608" w:rsidRDefault="00863B75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1D4D8B0" w14:textId="2C354FCF" w:rsidR="00863B75" w:rsidRPr="00EF3608" w:rsidRDefault="00863B75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14:paraId="708C60A9" w14:textId="09737715" w:rsidR="00863B75" w:rsidRPr="00EF3608" w:rsidRDefault="00863B75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CD4" w:rsidRPr="00EF3608" w14:paraId="330DA0AF" w14:textId="77777777" w:rsidTr="00355CD4">
        <w:trPr>
          <w:trHeight w:val="334"/>
          <w:tblHeader/>
        </w:trPr>
        <w:tc>
          <w:tcPr>
            <w:tcW w:w="2376" w:type="pct"/>
            <w:gridSpan w:val="2"/>
          </w:tcPr>
          <w:p w14:paraId="4A0EBF9B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2D96730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59587A06" w14:textId="77777777" w:rsidR="00CF081F" w:rsidRPr="00EF3608" w:rsidRDefault="00CF081F" w:rsidP="005D3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24E0D00" w14:textId="66E3BA5B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</w:tcPr>
          <w:p w14:paraId="77558426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6BBAD21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08ED8044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A5E69CD" w14:textId="77777777" w:rsidR="00CF081F" w:rsidRPr="00EF3608" w:rsidRDefault="00CF081F" w:rsidP="00CF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434714" w:rsidRPr="00EF3608" w14:paraId="7F91B2EC" w14:textId="77777777" w:rsidTr="00355CD4">
        <w:trPr>
          <w:trHeight w:val="270"/>
          <w:tblHeader/>
        </w:trPr>
        <w:tc>
          <w:tcPr>
            <w:tcW w:w="2376" w:type="pct"/>
            <w:gridSpan w:val="2"/>
          </w:tcPr>
          <w:p w14:paraId="2CDA30CB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4" w:type="pct"/>
            <w:gridSpan w:val="7"/>
          </w:tcPr>
          <w:p w14:paraId="498E9FB5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55CD4" w:rsidRPr="00EF3608" w14:paraId="1E174E7E" w14:textId="77777777" w:rsidTr="00355CD4">
        <w:trPr>
          <w:trHeight w:val="407"/>
        </w:trPr>
        <w:tc>
          <w:tcPr>
            <w:tcW w:w="2376" w:type="pct"/>
            <w:gridSpan w:val="2"/>
          </w:tcPr>
          <w:p w14:paraId="138A1594" w14:textId="543EFFE5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 w:cs="Cordi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545" w:type="pct"/>
          </w:tcPr>
          <w:p w14:paraId="336A7C66" w14:textId="24EC0D3A" w:rsidR="000C476A" w:rsidRPr="00313804" w:rsidRDefault="000315D0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910.75</w:t>
            </w:r>
          </w:p>
        </w:tc>
        <w:tc>
          <w:tcPr>
            <w:tcW w:w="149" w:type="pct"/>
          </w:tcPr>
          <w:p w14:paraId="17332049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F6A5216" w14:textId="3AD5C29D" w:rsidR="000C476A" w:rsidRPr="00313804" w:rsidRDefault="00F66C1C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961.03</w:t>
            </w:r>
          </w:p>
        </w:tc>
        <w:tc>
          <w:tcPr>
            <w:tcW w:w="149" w:type="pct"/>
          </w:tcPr>
          <w:p w14:paraId="4CDBC6FF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66DF689" w14:textId="247AE2BC" w:rsidR="000C476A" w:rsidRPr="00313804" w:rsidRDefault="000315D0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378.80</w:t>
            </w:r>
          </w:p>
        </w:tc>
        <w:tc>
          <w:tcPr>
            <w:tcW w:w="149" w:type="pct"/>
          </w:tcPr>
          <w:p w14:paraId="6397ADB3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CEF9441" w14:textId="2C509A1F" w:rsidR="000C476A" w:rsidRPr="00313804" w:rsidRDefault="00F66C1C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404.61</w:t>
            </w:r>
          </w:p>
        </w:tc>
      </w:tr>
      <w:tr w:rsidR="00355CD4" w:rsidRPr="00EF3608" w14:paraId="5B45AE12" w14:textId="77777777" w:rsidTr="00355CD4">
        <w:trPr>
          <w:trHeight w:val="362"/>
        </w:trPr>
        <w:tc>
          <w:tcPr>
            <w:tcW w:w="2376" w:type="pct"/>
            <w:gridSpan w:val="2"/>
          </w:tcPr>
          <w:p w14:paraId="7F2AF92F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545" w:type="pct"/>
          </w:tcPr>
          <w:p w14:paraId="2EA66FDE" w14:textId="5B6B9F36" w:rsidR="000C476A" w:rsidRPr="00313804" w:rsidRDefault="000315D0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(10.8</w:t>
            </w:r>
            <w:r w:rsidR="008F5F42" w:rsidRPr="0031380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38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421E71CA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5001991" w14:textId="7DECBC3C" w:rsidR="000C476A" w:rsidRPr="00313804" w:rsidRDefault="00F66C1C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(11.03)</w:t>
            </w:r>
          </w:p>
        </w:tc>
        <w:tc>
          <w:tcPr>
            <w:tcW w:w="149" w:type="pct"/>
          </w:tcPr>
          <w:p w14:paraId="0FE19896" w14:textId="3404DEFA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CA75BDA" w14:textId="0BBEDB49" w:rsidR="000C476A" w:rsidRPr="00313804" w:rsidRDefault="000315D0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(4.28)</w:t>
            </w:r>
          </w:p>
        </w:tc>
        <w:tc>
          <w:tcPr>
            <w:tcW w:w="149" w:type="pct"/>
          </w:tcPr>
          <w:p w14:paraId="1B7B9E3A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071DD5A" w14:textId="1D65B55B" w:rsidR="000C476A" w:rsidRPr="00313804" w:rsidRDefault="00F66C1C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(4.30)</w:t>
            </w:r>
          </w:p>
        </w:tc>
      </w:tr>
      <w:tr w:rsidR="00355CD4" w:rsidRPr="00EF3608" w14:paraId="5D676C99" w14:textId="77777777" w:rsidTr="00355CD4">
        <w:trPr>
          <w:trHeight w:val="362"/>
        </w:trPr>
        <w:tc>
          <w:tcPr>
            <w:tcW w:w="2376" w:type="pct"/>
            <w:gridSpan w:val="2"/>
          </w:tcPr>
          <w:p w14:paraId="1B33C36E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545" w:type="pct"/>
          </w:tcPr>
          <w:p w14:paraId="2BDD131A" w14:textId="46E79A42" w:rsidR="000C476A" w:rsidRPr="00313804" w:rsidRDefault="000315D0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(1.74)</w:t>
            </w:r>
          </w:p>
        </w:tc>
        <w:tc>
          <w:tcPr>
            <w:tcW w:w="149" w:type="pct"/>
          </w:tcPr>
          <w:p w14:paraId="5B329280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E2B3255" w14:textId="53345A22" w:rsidR="000C476A" w:rsidRPr="00313804" w:rsidRDefault="00F66C1C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(1.83)</w:t>
            </w:r>
          </w:p>
        </w:tc>
        <w:tc>
          <w:tcPr>
            <w:tcW w:w="149" w:type="pct"/>
          </w:tcPr>
          <w:p w14:paraId="1A36CE0F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38BCD7F" w14:textId="08224CC4" w:rsidR="000C476A" w:rsidRPr="00313804" w:rsidRDefault="000315D0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(2.19)</w:t>
            </w:r>
          </w:p>
        </w:tc>
        <w:tc>
          <w:tcPr>
            <w:tcW w:w="149" w:type="pct"/>
          </w:tcPr>
          <w:p w14:paraId="655755E1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2868349" w14:textId="78C8AF39" w:rsidR="000C476A" w:rsidRPr="00313804" w:rsidRDefault="00F66C1C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sz w:val="30"/>
                <w:szCs w:val="30"/>
              </w:rPr>
              <w:t>(2.19)</w:t>
            </w:r>
          </w:p>
        </w:tc>
      </w:tr>
      <w:tr w:rsidR="00355CD4" w:rsidRPr="00EF3608" w14:paraId="7BF6634D" w14:textId="77777777" w:rsidTr="00355CD4">
        <w:trPr>
          <w:trHeight w:val="334"/>
        </w:trPr>
        <w:tc>
          <w:tcPr>
            <w:tcW w:w="2376" w:type="pct"/>
            <w:gridSpan w:val="2"/>
          </w:tcPr>
          <w:p w14:paraId="422CFB3B" w14:textId="0FEBD34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BC30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BC3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2AEE212" w14:textId="3579EF0A" w:rsidR="000C476A" w:rsidRPr="00313804" w:rsidRDefault="000315D0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898.16</w:t>
            </w:r>
          </w:p>
        </w:tc>
        <w:tc>
          <w:tcPr>
            <w:tcW w:w="149" w:type="pct"/>
          </w:tcPr>
          <w:p w14:paraId="1A23AC00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658A3F35" w14:textId="6149B4CF" w:rsidR="000C476A" w:rsidRPr="00313804" w:rsidRDefault="00F66C1C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948.17</w:t>
            </w:r>
          </w:p>
        </w:tc>
        <w:tc>
          <w:tcPr>
            <w:tcW w:w="149" w:type="pct"/>
          </w:tcPr>
          <w:p w14:paraId="03A7D1D6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829C2B3" w14:textId="5143B189" w:rsidR="000C476A" w:rsidRPr="00313804" w:rsidRDefault="000315D0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372.33</w:t>
            </w:r>
          </w:p>
        </w:tc>
        <w:tc>
          <w:tcPr>
            <w:tcW w:w="149" w:type="pct"/>
          </w:tcPr>
          <w:p w14:paraId="551F4390" w14:textId="77777777" w:rsidR="000C476A" w:rsidRPr="00EF3608" w:rsidRDefault="000C476A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B6FD2CA" w14:textId="47DF47FC" w:rsidR="000C476A" w:rsidRPr="00313804" w:rsidRDefault="00F66C1C" w:rsidP="00313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398.12</w:t>
            </w:r>
          </w:p>
        </w:tc>
      </w:tr>
      <w:tr w:rsidR="00434714" w:rsidRPr="00EF3608" w14:paraId="3F3CE55E" w14:textId="77777777" w:rsidTr="00355CD4">
        <w:trPr>
          <w:trHeight w:val="326"/>
        </w:trPr>
        <w:tc>
          <w:tcPr>
            <w:tcW w:w="2376" w:type="pct"/>
            <w:gridSpan w:val="2"/>
          </w:tcPr>
          <w:p w14:paraId="364C6B99" w14:textId="77777777" w:rsidR="000C476A" w:rsidRPr="00BE33BB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2CC89257" w14:textId="77777777" w:rsidR="000C476A" w:rsidRPr="00BE33BB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5A2F191" w14:textId="77777777" w:rsidR="000C476A" w:rsidRPr="00BE33BB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14:paraId="771A18F8" w14:textId="77777777" w:rsidR="000C476A" w:rsidRPr="00BE33BB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355CD4" w:rsidRPr="00EF3608" w14:paraId="0AD8416B" w14:textId="77777777" w:rsidTr="00355CD4">
        <w:tc>
          <w:tcPr>
            <w:tcW w:w="1976" w:type="pct"/>
          </w:tcPr>
          <w:p w14:paraId="1E3829F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400" w:type="pct"/>
          </w:tcPr>
          <w:p w14:paraId="6BAF4C1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3F05DF6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F5820F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52F4DC6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6B811E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E9333B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032DB4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1A13F63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55CD4" w:rsidRPr="00EF3608" w14:paraId="0B1436E6" w14:textId="77777777" w:rsidTr="00355CD4">
        <w:tc>
          <w:tcPr>
            <w:tcW w:w="1976" w:type="pct"/>
          </w:tcPr>
          <w:p w14:paraId="25525F45" w14:textId="209B8D4D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400" w:type="pct"/>
          </w:tcPr>
          <w:p w14:paraId="641D92C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5D95161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B7E425C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75C4858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F42AE0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C1A5E3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A9D358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C1A615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CD4" w:rsidRPr="00EF3608" w14:paraId="0676ECEF" w14:textId="77777777" w:rsidTr="00355CD4">
        <w:tc>
          <w:tcPr>
            <w:tcW w:w="1976" w:type="pct"/>
          </w:tcPr>
          <w:p w14:paraId="218ABA3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ab/>
              <w:t>สิทธิการเช่า</w:t>
            </w:r>
          </w:p>
        </w:tc>
        <w:tc>
          <w:tcPr>
            <w:tcW w:w="400" w:type="pct"/>
          </w:tcPr>
          <w:p w14:paraId="6215E32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CB965CD" w14:textId="4EB6EBC7" w:rsidR="000C476A" w:rsidRPr="00092DB7" w:rsidRDefault="000315D0" w:rsidP="00092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092DB7">
              <w:rPr>
                <w:rFonts w:asciiTheme="majorBidi" w:hAnsiTheme="majorBidi" w:cstheme="majorBidi"/>
                <w:sz w:val="30"/>
                <w:szCs w:val="30"/>
              </w:rPr>
              <w:t>915.49</w:t>
            </w:r>
          </w:p>
        </w:tc>
        <w:tc>
          <w:tcPr>
            <w:tcW w:w="149" w:type="pct"/>
          </w:tcPr>
          <w:p w14:paraId="6F83609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E1E1352" w14:textId="2F48ABEF" w:rsidR="000C476A" w:rsidRPr="00092DB7" w:rsidRDefault="00F66C1C" w:rsidP="00092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092DB7">
              <w:rPr>
                <w:rFonts w:asciiTheme="majorBidi" w:hAnsiTheme="majorBidi" w:cstheme="majorBidi"/>
                <w:sz w:val="30"/>
                <w:szCs w:val="30"/>
              </w:rPr>
              <w:t>966.84</w:t>
            </w:r>
          </w:p>
        </w:tc>
        <w:tc>
          <w:tcPr>
            <w:tcW w:w="149" w:type="pct"/>
          </w:tcPr>
          <w:p w14:paraId="02D7F1C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1623F19" w14:textId="5FE29D4D" w:rsidR="000C476A" w:rsidRPr="00CC4AFA" w:rsidRDefault="000315D0" w:rsidP="00CC4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C4AFA">
              <w:rPr>
                <w:rFonts w:asciiTheme="majorBidi" w:hAnsiTheme="majorBidi" w:cstheme="majorBidi"/>
                <w:sz w:val="30"/>
                <w:szCs w:val="30"/>
              </w:rPr>
              <w:t>378.80</w:t>
            </w:r>
          </w:p>
        </w:tc>
        <w:tc>
          <w:tcPr>
            <w:tcW w:w="149" w:type="pct"/>
          </w:tcPr>
          <w:p w14:paraId="211B6E9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46E4C6E" w14:textId="58C33761" w:rsidR="000C476A" w:rsidRPr="00520991" w:rsidRDefault="00F66C1C" w:rsidP="0052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520991">
              <w:rPr>
                <w:rFonts w:asciiTheme="majorBidi" w:hAnsiTheme="majorBidi" w:cstheme="majorBidi"/>
                <w:sz w:val="30"/>
                <w:szCs w:val="30"/>
              </w:rPr>
              <w:t>404.61</w:t>
            </w:r>
          </w:p>
        </w:tc>
      </w:tr>
      <w:tr w:rsidR="00355CD4" w:rsidRPr="00EF3608" w14:paraId="2B0DD2B4" w14:textId="77777777" w:rsidTr="00355CD4">
        <w:tc>
          <w:tcPr>
            <w:tcW w:w="1976" w:type="pct"/>
          </w:tcPr>
          <w:p w14:paraId="1B6C3F8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  ค่าเช่าค้างจ่ายตามสัญญาเช่าระยะยาว</w:t>
            </w:r>
          </w:p>
        </w:tc>
        <w:tc>
          <w:tcPr>
            <w:tcW w:w="400" w:type="pct"/>
          </w:tcPr>
          <w:p w14:paraId="22CEDCF1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74FEBF6C" w14:textId="1047B715" w:rsidR="000C476A" w:rsidRPr="00092DB7" w:rsidRDefault="000315D0" w:rsidP="00092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092DB7">
              <w:rPr>
                <w:rFonts w:asciiTheme="majorBidi" w:hAnsiTheme="majorBidi" w:cstheme="majorBidi"/>
                <w:sz w:val="30"/>
                <w:szCs w:val="30"/>
              </w:rPr>
              <w:t>(4.74)</w:t>
            </w:r>
          </w:p>
        </w:tc>
        <w:tc>
          <w:tcPr>
            <w:tcW w:w="149" w:type="pct"/>
          </w:tcPr>
          <w:p w14:paraId="6C028313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376B5F06" w14:textId="53578880" w:rsidR="000C476A" w:rsidRPr="00CC4AFA" w:rsidRDefault="00F66C1C" w:rsidP="00CC4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C4AFA">
              <w:rPr>
                <w:rFonts w:asciiTheme="majorBidi" w:hAnsiTheme="majorBidi" w:cstheme="majorBidi"/>
                <w:sz w:val="30"/>
                <w:szCs w:val="30"/>
              </w:rPr>
              <w:t>(5.81)</w:t>
            </w:r>
          </w:p>
        </w:tc>
        <w:tc>
          <w:tcPr>
            <w:tcW w:w="149" w:type="pct"/>
          </w:tcPr>
          <w:p w14:paraId="2D292B0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F6511E0" w14:textId="13B97D00" w:rsidR="000C476A" w:rsidRPr="00CC4AFA" w:rsidRDefault="000315D0" w:rsidP="00CC4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C4A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36B7FC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E1231D0" w14:textId="543062A6" w:rsidR="000C476A" w:rsidRPr="00520991" w:rsidRDefault="00F66C1C" w:rsidP="0052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5209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5CD4" w:rsidRPr="00EF3608" w14:paraId="4EFBC01B" w14:textId="77777777" w:rsidTr="00355CD4">
        <w:tc>
          <w:tcPr>
            <w:tcW w:w="1976" w:type="pct"/>
          </w:tcPr>
          <w:p w14:paraId="4C590A9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0EF7725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5E9106C" w14:textId="2364A952" w:rsidR="000C476A" w:rsidRPr="00092DB7" w:rsidRDefault="000315D0" w:rsidP="00092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D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910.75</w:t>
            </w:r>
          </w:p>
        </w:tc>
        <w:tc>
          <w:tcPr>
            <w:tcW w:w="149" w:type="pct"/>
          </w:tcPr>
          <w:p w14:paraId="1927E344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A466DFD" w14:textId="7BF508CE" w:rsidR="000C476A" w:rsidRPr="00CC4AFA" w:rsidRDefault="00F66C1C" w:rsidP="00CC4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4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149" w:type="pct"/>
          </w:tcPr>
          <w:p w14:paraId="6AF644E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4BEEC8D" w14:textId="665C424A" w:rsidR="000C476A" w:rsidRPr="00CC4AFA" w:rsidRDefault="000315D0" w:rsidP="00CC4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4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378.80</w:t>
            </w:r>
          </w:p>
        </w:tc>
        <w:tc>
          <w:tcPr>
            <w:tcW w:w="149" w:type="pct"/>
          </w:tcPr>
          <w:p w14:paraId="2B85966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EE76ADF" w14:textId="07699C07" w:rsidR="000C476A" w:rsidRPr="00520991" w:rsidRDefault="00F66C1C" w:rsidP="0052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9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404.61</w:t>
            </w:r>
          </w:p>
        </w:tc>
      </w:tr>
      <w:tr w:rsidR="00355CD4" w:rsidRPr="00EF3608" w14:paraId="625D8DA4" w14:textId="77777777" w:rsidTr="00355CD4">
        <w:tc>
          <w:tcPr>
            <w:tcW w:w="1976" w:type="pct"/>
          </w:tcPr>
          <w:p w14:paraId="2B05B68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</w:tcPr>
          <w:p w14:paraId="153765E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94C3B9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C97A57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70B39F3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5F105A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7A71F84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14ED999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48FE646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CD4" w:rsidRPr="00EF3608" w14:paraId="5D63EDD9" w14:textId="77777777" w:rsidTr="00355CD4">
        <w:tc>
          <w:tcPr>
            <w:tcW w:w="1976" w:type="pct"/>
          </w:tcPr>
          <w:p w14:paraId="73DED0E6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</w:tcPr>
          <w:p w14:paraId="4600FD91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F0C80D0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DB67CF0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CE3C0B5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864981A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62BE7B4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D649817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772B90EE" w14:textId="77777777" w:rsidR="0038339D" w:rsidRPr="00EF3608" w:rsidRDefault="0038339D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CD4" w:rsidRPr="00EF3608" w14:paraId="2FFCE2BC" w14:textId="77777777" w:rsidTr="00355CD4">
        <w:tc>
          <w:tcPr>
            <w:tcW w:w="1976" w:type="pct"/>
          </w:tcPr>
          <w:p w14:paraId="73576E52" w14:textId="0A888DAE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BC30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BC3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00" w:type="pct"/>
          </w:tcPr>
          <w:p w14:paraId="7C30421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6264416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B2DC63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6618FAF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762077D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36C6341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CC9C6A6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13D6BC2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CD4" w:rsidRPr="00EF3608" w14:paraId="32B3B15E" w14:textId="77777777" w:rsidTr="00355CD4">
        <w:tc>
          <w:tcPr>
            <w:tcW w:w="1976" w:type="pct"/>
          </w:tcPr>
          <w:p w14:paraId="1393137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 สิทธิการเช่า</w:t>
            </w:r>
          </w:p>
        </w:tc>
        <w:tc>
          <w:tcPr>
            <w:tcW w:w="400" w:type="pct"/>
          </w:tcPr>
          <w:p w14:paraId="0C5EE63F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FB3B7D5" w14:textId="040AF54A" w:rsidR="000C476A" w:rsidRPr="00EF3608" w:rsidRDefault="000315D0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902.58</w:t>
            </w:r>
          </w:p>
        </w:tc>
        <w:tc>
          <w:tcPr>
            <w:tcW w:w="149" w:type="pct"/>
          </w:tcPr>
          <w:p w14:paraId="1CA0420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1172E9" w14:textId="122E15F2" w:rsidR="000C476A" w:rsidRPr="00EF3608" w:rsidRDefault="00F66C1C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66C1C">
              <w:rPr>
                <w:rFonts w:ascii="Angsana New" w:hAnsi="Angsana New"/>
                <w:sz w:val="30"/>
                <w:szCs w:val="30"/>
              </w:rPr>
              <w:t>953.88</w:t>
            </w:r>
          </w:p>
        </w:tc>
        <w:tc>
          <w:tcPr>
            <w:tcW w:w="149" w:type="pct"/>
          </w:tcPr>
          <w:p w14:paraId="77723E37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4C9C18F" w14:textId="0BF6F930" w:rsidR="000C476A" w:rsidRPr="00EF3608" w:rsidRDefault="000315D0" w:rsidP="00E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372.33</w:t>
            </w:r>
          </w:p>
        </w:tc>
        <w:tc>
          <w:tcPr>
            <w:tcW w:w="149" w:type="pct"/>
          </w:tcPr>
          <w:p w14:paraId="7B137545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486CEAE" w14:textId="6E926D94" w:rsidR="000C476A" w:rsidRPr="00EF3608" w:rsidRDefault="00F66C1C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66C1C">
              <w:rPr>
                <w:rFonts w:ascii="Angsana New" w:hAnsi="Angsana New"/>
                <w:sz w:val="30"/>
                <w:szCs w:val="30"/>
              </w:rPr>
              <w:t>398.12</w:t>
            </w:r>
          </w:p>
        </w:tc>
      </w:tr>
      <w:tr w:rsidR="00355CD4" w:rsidRPr="00EF3608" w14:paraId="4531E4EC" w14:textId="77777777" w:rsidTr="00355CD4">
        <w:tc>
          <w:tcPr>
            <w:tcW w:w="1976" w:type="pct"/>
          </w:tcPr>
          <w:p w14:paraId="32A839EB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400" w:type="pct"/>
          </w:tcPr>
          <w:p w14:paraId="7AC2ACE2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96F4301" w14:textId="0CB91DE0" w:rsidR="000C476A" w:rsidRPr="00EF3608" w:rsidRDefault="000315D0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(4.42)</w:t>
            </w:r>
          </w:p>
        </w:tc>
        <w:tc>
          <w:tcPr>
            <w:tcW w:w="149" w:type="pct"/>
          </w:tcPr>
          <w:p w14:paraId="5C6A3C3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7295661E" w14:textId="4CD8C60B" w:rsidR="000C476A" w:rsidRPr="00EF3608" w:rsidRDefault="00F66C1C" w:rsidP="0013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66C1C">
              <w:rPr>
                <w:rFonts w:ascii="Angsana New" w:hAnsi="Angsana New"/>
                <w:sz w:val="30"/>
                <w:szCs w:val="30"/>
              </w:rPr>
              <w:t>(5.71)</w:t>
            </w:r>
          </w:p>
        </w:tc>
        <w:tc>
          <w:tcPr>
            <w:tcW w:w="149" w:type="pct"/>
          </w:tcPr>
          <w:p w14:paraId="687B801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4ECC6B1" w14:textId="1CC25B90" w:rsidR="000C476A" w:rsidRPr="00EF3608" w:rsidRDefault="000315D0" w:rsidP="00E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A8F6F2E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BA933B8" w14:textId="5F454F0C" w:rsidR="000C476A" w:rsidRPr="00EF3608" w:rsidRDefault="00F66C1C" w:rsidP="00AE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CD4" w:rsidRPr="00EF3608" w14:paraId="46D3DC67" w14:textId="77777777" w:rsidTr="00355CD4">
        <w:tc>
          <w:tcPr>
            <w:tcW w:w="1976" w:type="pct"/>
          </w:tcPr>
          <w:p w14:paraId="26280BBA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695697D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A0AFE13" w14:textId="3F5899E5" w:rsidR="000C476A" w:rsidRPr="00EF3608" w:rsidRDefault="000315D0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898.16</w:t>
            </w:r>
          </w:p>
        </w:tc>
        <w:tc>
          <w:tcPr>
            <w:tcW w:w="149" w:type="pct"/>
          </w:tcPr>
          <w:p w14:paraId="52C1EDE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4CF9572" w14:textId="1A103668" w:rsidR="000C476A" w:rsidRPr="00EF3608" w:rsidRDefault="00F66C1C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C1C">
              <w:rPr>
                <w:rFonts w:ascii="Angsana New" w:hAnsi="Angsana New"/>
                <w:b/>
                <w:bCs/>
                <w:sz w:val="30"/>
                <w:szCs w:val="30"/>
              </w:rPr>
              <w:t>948.17</w:t>
            </w:r>
          </w:p>
        </w:tc>
        <w:tc>
          <w:tcPr>
            <w:tcW w:w="149" w:type="pct"/>
          </w:tcPr>
          <w:p w14:paraId="5AA525E8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CAC19EA" w14:textId="26367380" w:rsidR="000C476A" w:rsidRPr="00EF3608" w:rsidRDefault="000315D0" w:rsidP="00E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372.33</w:t>
            </w:r>
          </w:p>
        </w:tc>
        <w:tc>
          <w:tcPr>
            <w:tcW w:w="149" w:type="pct"/>
          </w:tcPr>
          <w:p w14:paraId="416AD750" w14:textId="77777777" w:rsidR="000C476A" w:rsidRPr="00EF3608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AD2DF78" w14:textId="1C2CD0B1" w:rsidR="000C476A" w:rsidRPr="00EF3608" w:rsidRDefault="00F66C1C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C1C">
              <w:rPr>
                <w:rFonts w:ascii="Angsana New" w:hAnsi="Angsana New"/>
                <w:b/>
                <w:bCs/>
                <w:sz w:val="30"/>
                <w:szCs w:val="30"/>
              </w:rPr>
              <w:t>398.12</w:t>
            </w:r>
          </w:p>
        </w:tc>
      </w:tr>
    </w:tbl>
    <w:p w14:paraId="48BB4524" w14:textId="77777777" w:rsidR="001B0CC1" w:rsidRPr="00EF3608" w:rsidRDefault="001B0CC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p w14:paraId="53585B3B" w14:textId="0F76BC62" w:rsidR="00B35340" w:rsidRPr="00EF3608" w:rsidRDefault="00FD1DC3" w:rsidP="008249B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FB0C883" w14:textId="77777777" w:rsidR="00173B53" w:rsidRPr="00EF3608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0"/>
          <w:szCs w:val="20"/>
        </w:rPr>
      </w:pPr>
    </w:p>
    <w:p w14:paraId="3C0940E0" w14:textId="1BF3CA44" w:rsidR="00173B53" w:rsidRPr="00EF3608" w:rsidRDefault="00173B53" w:rsidP="0017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="005D2D1C">
        <w:rPr>
          <w:rFonts w:ascii="Angsana New" w:hAnsi="Angsana New" w:hint="cs"/>
          <w:sz w:val="30"/>
          <w:szCs w:val="30"/>
          <w:cs/>
        </w:rPr>
        <w:t>สาม</w:t>
      </w:r>
      <w:r w:rsidRPr="00EF360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50643F"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4A0AB1CF" w14:textId="61608B32" w:rsidR="00173B53" w:rsidRPr="002A4A52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454"/>
        <w:gridCol w:w="991"/>
        <w:gridCol w:w="271"/>
        <w:gridCol w:w="991"/>
        <w:gridCol w:w="269"/>
        <w:gridCol w:w="993"/>
        <w:gridCol w:w="271"/>
        <w:gridCol w:w="984"/>
      </w:tblGrid>
      <w:tr w:rsidR="00E95D69" w:rsidRPr="00EF3608" w14:paraId="7881DAC3" w14:textId="77777777" w:rsidTr="00355CD4">
        <w:trPr>
          <w:trHeight w:val="326"/>
        </w:trPr>
        <w:tc>
          <w:tcPr>
            <w:tcW w:w="2127" w:type="pct"/>
          </w:tcPr>
          <w:p w14:paraId="17542346" w14:textId="77777777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0" w:type="pct"/>
          </w:tcPr>
          <w:p w14:paraId="631065E3" w14:textId="77777777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39" w:type="pct"/>
            <w:gridSpan w:val="3"/>
          </w:tcPr>
          <w:p w14:paraId="10962110" w14:textId="07F45E38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90AC70C" w14:textId="77777777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4F974012" w14:textId="214B0D85" w:rsidR="00E95D69" w:rsidRPr="00EF3608" w:rsidRDefault="00E95D69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5D69" w:rsidRPr="00EF3608" w14:paraId="3BBC6D2A" w14:textId="77777777" w:rsidTr="00355CD4">
        <w:trPr>
          <w:trHeight w:val="334"/>
        </w:trPr>
        <w:tc>
          <w:tcPr>
            <w:tcW w:w="2127" w:type="pct"/>
          </w:tcPr>
          <w:p w14:paraId="28B25E15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pct"/>
          </w:tcPr>
          <w:p w14:paraId="323C2E97" w14:textId="5F45E295" w:rsidR="003925E8" w:rsidRP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5" w:type="pct"/>
          </w:tcPr>
          <w:p w14:paraId="5DD00D31" w14:textId="0721AED1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1196E82C" w14:textId="13D14E9A" w:rsidR="003925E8" w:rsidRPr="00EF3608" w:rsidRDefault="00E95D69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5" w:type="pct"/>
          </w:tcPr>
          <w:p w14:paraId="65558B84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14:paraId="1DD63540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DC59A1D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14:paraId="60B61769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4ACFEEC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E95D69" w:rsidRPr="00EF3608" w14:paraId="54D6EB10" w14:textId="77777777" w:rsidTr="00355CD4">
        <w:trPr>
          <w:trHeight w:val="270"/>
        </w:trPr>
        <w:tc>
          <w:tcPr>
            <w:tcW w:w="2127" w:type="pct"/>
          </w:tcPr>
          <w:p w14:paraId="46B4BE65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pct"/>
          </w:tcPr>
          <w:p w14:paraId="6ACA8070" w14:textId="18C1A4D5" w:rsidR="003925E8" w:rsidRPr="00E95D69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24" w:type="pct"/>
            <w:gridSpan w:val="7"/>
          </w:tcPr>
          <w:p w14:paraId="1EF9163D" w14:textId="49D42634" w:rsidR="003925E8" w:rsidRPr="00E95D69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D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5D69" w:rsidRPr="00EF3608" w14:paraId="6CACDD3B" w14:textId="77777777" w:rsidTr="00355CD4">
        <w:trPr>
          <w:trHeight w:val="407"/>
        </w:trPr>
        <w:tc>
          <w:tcPr>
            <w:tcW w:w="2127" w:type="pct"/>
          </w:tcPr>
          <w:p w14:paraId="5404BAE6" w14:textId="7007571D" w:rsidR="003925E8" w:rsidRPr="00EF3608" w:rsidRDefault="003925E8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250" w:type="pct"/>
          </w:tcPr>
          <w:p w14:paraId="3A5762C4" w14:textId="77777777" w:rsid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482ED95" w14:textId="74CC7A45" w:rsidR="003925E8" w:rsidRPr="00355CD4" w:rsidRDefault="000315D0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2,545.78</w:t>
            </w:r>
          </w:p>
        </w:tc>
        <w:tc>
          <w:tcPr>
            <w:tcW w:w="149" w:type="pct"/>
          </w:tcPr>
          <w:p w14:paraId="3DE159C6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93DE94F" w14:textId="40C0684B" w:rsidR="003925E8" w:rsidRPr="00355CD4" w:rsidRDefault="00FD489A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2,462.61</w:t>
            </w:r>
          </w:p>
        </w:tc>
        <w:tc>
          <w:tcPr>
            <w:tcW w:w="148" w:type="pct"/>
          </w:tcPr>
          <w:p w14:paraId="272C3027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5400156" w14:textId="73BD5685" w:rsidR="003925E8" w:rsidRPr="00E521AB" w:rsidRDefault="00991033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  <w:cs/>
              </w:rPr>
            </w:pPr>
            <w:r w:rsidRPr="00E521AB">
              <w:rPr>
                <w:rFonts w:ascii="Angsana New" w:hAnsi="Angsana New"/>
                <w:sz w:val="30"/>
                <w:szCs w:val="30"/>
              </w:rPr>
              <w:t>993.77</w:t>
            </w:r>
          </w:p>
        </w:tc>
        <w:tc>
          <w:tcPr>
            <w:tcW w:w="149" w:type="pct"/>
          </w:tcPr>
          <w:p w14:paraId="638030C8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DC621D" w14:textId="1A3EA3B9" w:rsidR="003925E8" w:rsidRPr="00EE220D" w:rsidRDefault="00FD489A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  <w:cs/>
              </w:rPr>
            </w:pPr>
            <w:r w:rsidRPr="00EE220D">
              <w:rPr>
                <w:rFonts w:ascii="Angsana New" w:hAnsi="Angsana New"/>
                <w:sz w:val="30"/>
                <w:szCs w:val="30"/>
              </w:rPr>
              <w:t>910.95</w:t>
            </w:r>
          </w:p>
        </w:tc>
      </w:tr>
      <w:tr w:rsidR="00E95D69" w:rsidRPr="00EF3608" w14:paraId="17358372" w14:textId="77777777" w:rsidTr="00355CD4">
        <w:trPr>
          <w:trHeight w:val="362"/>
        </w:trPr>
        <w:tc>
          <w:tcPr>
            <w:tcW w:w="2127" w:type="pct"/>
          </w:tcPr>
          <w:p w14:paraId="3EB01373" w14:textId="3CA06368" w:rsidR="003925E8" w:rsidRPr="00EF3608" w:rsidRDefault="003925E8" w:rsidP="000C476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="005B30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0" w:type="pct"/>
          </w:tcPr>
          <w:p w14:paraId="2BE874A8" w14:textId="77777777" w:rsidR="003925E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3E6F5BA" w14:textId="589AFB71" w:rsidR="003925E8" w:rsidRPr="00355CD4" w:rsidRDefault="000315D0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  <w:cs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20.39</w:t>
            </w:r>
          </w:p>
        </w:tc>
        <w:tc>
          <w:tcPr>
            <w:tcW w:w="149" w:type="pct"/>
          </w:tcPr>
          <w:p w14:paraId="4E6D96F8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D457CFC" w14:textId="0D4E9F80" w:rsidR="003925E8" w:rsidRPr="00355CD4" w:rsidRDefault="00FD489A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38.51</w:t>
            </w:r>
          </w:p>
        </w:tc>
        <w:tc>
          <w:tcPr>
            <w:tcW w:w="148" w:type="pct"/>
          </w:tcPr>
          <w:p w14:paraId="4DD8C808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07EB7BF" w14:textId="79FD049C" w:rsidR="003925E8" w:rsidRPr="00E521AB" w:rsidRDefault="00991033" w:rsidP="00E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521AB">
              <w:rPr>
                <w:rFonts w:ascii="Angsana New" w:hAnsi="Angsana New"/>
                <w:sz w:val="30"/>
                <w:szCs w:val="30"/>
              </w:rPr>
              <w:t>4.89</w:t>
            </w:r>
          </w:p>
        </w:tc>
        <w:tc>
          <w:tcPr>
            <w:tcW w:w="149" w:type="pct"/>
          </w:tcPr>
          <w:p w14:paraId="685BCFE2" w14:textId="77777777" w:rsidR="003925E8" w:rsidRPr="00EF3608" w:rsidRDefault="003925E8" w:rsidP="000C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5430578" w14:textId="2D2A94BB" w:rsidR="003925E8" w:rsidRPr="00EE220D" w:rsidRDefault="00FD489A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E220D">
              <w:rPr>
                <w:rFonts w:ascii="Angsana New" w:hAnsi="Angsana New"/>
                <w:sz w:val="30"/>
                <w:szCs w:val="30"/>
              </w:rPr>
              <w:t>22.96</w:t>
            </w:r>
          </w:p>
        </w:tc>
      </w:tr>
      <w:tr w:rsidR="00FD489A" w:rsidRPr="00EF3608" w14:paraId="1EA74F73" w14:textId="77777777" w:rsidTr="00355CD4">
        <w:trPr>
          <w:trHeight w:val="362"/>
        </w:trPr>
        <w:tc>
          <w:tcPr>
            <w:tcW w:w="2127" w:type="pct"/>
          </w:tcPr>
          <w:p w14:paraId="7B005E63" w14:textId="2BFC39B8" w:rsidR="00FD489A" w:rsidRPr="00EF3608" w:rsidRDefault="00FD489A" w:rsidP="00FD489A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ตัดจำหน่ายระหว่างงวด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50" w:type="pct"/>
          </w:tcPr>
          <w:p w14:paraId="3BB9B058" w14:textId="77777777" w:rsidR="00FD489A" w:rsidRDefault="00FD489A" w:rsidP="00FD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8320216" w14:textId="0E5A5B99" w:rsidR="00FD489A" w:rsidRPr="00355CD4" w:rsidRDefault="002A4A52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186E53B" w14:textId="77777777" w:rsidR="00FD489A" w:rsidRPr="00EF3608" w:rsidRDefault="00FD489A" w:rsidP="00FD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F14B6BC" w14:textId="5A3FE6F4" w:rsidR="00FD489A" w:rsidRPr="00355CD4" w:rsidRDefault="005F64B7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48" w:type="pct"/>
          </w:tcPr>
          <w:p w14:paraId="58B3543D" w14:textId="77777777" w:rsidR="00FD489A" w:rsidRPr="00EF3608" w:rsidRDefault="00FD489A" w:rsidP="00FD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2B3916E" w14:textId="20895873" w:rsidR="00FD489A" w:rsidRPr="00E521AB" w:rsidRDefault="002A4A52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521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DDF3107" w14:textId="77777777" w:rsidR="00FD489A" w:rsidRPr="00EF3608" w:rsidRDefault="00FD489A" w:rsidP="00FD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668D45A" w14:textId="2BAF1776" w:rsidR="00FD489A" w:rsidRPr="00EE220D" w:rsidRDefault="00FD489A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E2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4A52" w:rsidRPr="00EF3608" w14:paraId="1427AB36" w14:textId="77777777" w:rsidTr="00355CD4">
        <w:trPr>
          <w:trHeight w:val="362"/>
        </w:trPr>
        <w:tc>
          <w:tcPr>
            <w:tcW w:w="2127" w:type="pct"/>
          </w:tcPr>
          <w:p w14:paraId="139F9E96" w14:textId="04A46DB2" w:rsidR="002A4A52" w:rsidRPr="00EF3608" w:rsidRDefault="002A4A52" w:rsidP="002A4A52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50" w:type="pct"/>
          </w:tcPr>
          <w:p w14:paraId="1E10FC18" w14:textId="57DD4F8D" w:rsidR="002A4A52" w:rsidRDefault="002A4A52" w:rsidP="002A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D938F9F" w14:textId="762541CD" w:rsidR="002A4A52" w:rsidRPr="00355CD4" w:rsidRDefault="002A4A52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(2.09)</w:t>
            </w:r>
          </w:p>
        </w:tc>
        <w:tc>
          <w:tcPr>
            <w:tcW w:w="149" w:type="pct"/>
          </w:tcPr>
          <w:p w14:paraId="50F9AA44" w14:textId="77777777" w:rsidR="002A4A52" w:rsidRPr="00EF3608" w:rsidRDefault="002A4A52" w:rsidP="002A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505D4F0" w14:textId="7D87E378" w:rsidR="002A4A52" w:rsidRPr="00355CD4" w:rsidRDefault="001069DB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BC6B3B0" w14:textId="77777777" w:rsidR="002A4A52" w:rsidRPr="00EF3608" w:rsidRDefault="002A4A52" w:rsidP="002A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0E818C4" w14:textId="7008E6C0" w:rsidR="002A4A52" w:rsidRPr="00E521AB" w:rsidRDefault="002A4A52" w:rsidP="00E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521AB">
              <w:rPr>
                <w:rFonts w:ascii="Angsana New" w:hAnsi="Angsana New"/>
                <w:sz w:val="30"/>
                <w:szCs w:val="30"/>
              </w:rPr>
              <w:t>(1.38)</w:t>
            </w:r>
          </w:p>
        </w:tc>
        <w:tc>
          <w:tcPr>
            <w:tcW w:w="149" w:type="pct"/>
          </w:tcPr>
          <w:p w14:paraId="530AE906" w14:textId="77777777" w:rsidR="002A4A52" w:rsidRPr="00EF3608" w:rsidRDefault="002A4A52" w:rsidP="002A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9A7281" w14:textId="3BA167C9" w:rsidR="002A4A52" w:rsidRPr="00EE220D" w:rsidRDefault="002A4A52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E2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23F" w:rsidRPr="00EF3608" w14:paraId="0A2C55C2" w14:textId="77777777" w:rsidTr="00355CD4">
        <w:trPr>
          <w:trHeight w:val="362"/>
        </w:trPr>
        <w:tc>
          <w:tcPr>
            <w:tcW w:w="2127" w:type="pct"/>
          </w:tcPr>
          <w:p w14:paraId="6BD92577" w14:textId="5B5506F0" w:rsidR="0057123F" w:rsidRDefault="0057123F" w:rsidP="0057123F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0" w:type="pct"/>
          </w:tcPr>
          <w:p w14:paraId="047F29D0" w14:textId="77777777" w:rsidR="0057123F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73D37A" w14:textId="67F81893" w:rsidR="0057123F" w:rsidRPr="00355CD4" w:rsidRDefault="0057123F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(39.98)</w:t>
            </w:r>
          </w:p>
        </w:tc>
        <w:tc>
          <w:tcPr>
            <w:tcW w:w="149" w:type="pct"/>
          </w:tcPr>
          <w:p w14:paraId="7F84AAA9" w14:textId="77777777" w:rsidR="0057123F" w:rsidRPr="00EF3608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F941034" w14:textId="33D3B51E" w:rsidR="0057123F" w:rsidRPr="00355CD4" w:rsidRDefault="0057123F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(29.01)</w:t>
            </w:r>
          </w:p>
        </w:tc>
        <w:tc>
          <w:tcPr>
            <w:tcW w:w="148" w:type="pct"/>
          </w:tcPr>
          <w:p w14:paraId="0E3E69A5" w14:textId="77777777" w:rsidR="0057123F" w:rsidRPr="00EF3608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B678EC0" w14:textId="4FDF21A1" w:rsidR="0057123F" w:rsidRPr="00E521AB" w:rsidRDefault="0057123F" w:rsidP="00E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521AB">
              <w:rPr>
                <w:rFonts w:ascii="Angsana New" w:hAnsi="Angsana New"/>
                <w:sz w:val="30"/>
                <w:szCs w:val="30"/>
              </w:rPr>
              <w:t>(22.53)</w:t>
            </w:r>
          </w:p>
        </w:tc>
        <w:tc>
          <w:tcPr>
            <w:tcW w:w="149" w:type="pct"/>
          </w:tcPr>
          <w:p w14:paraId="1EDC0AE2" w14:textId="77777777" w:rsidR="0057123F" w:rsidRPr="00EF3608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A9A3D3D" w14:textId="08AE83E2" w:rsidR="0057123F" w:rsidRPr="00EE220D" w:rsidRDefault="0057123F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E220D">
              <w:rPr>
                <w:rFonts w:ascii="Angsana New" w:hAnsi="Angsana New"/>
                <w:sz w:val="30"/>
                <w:szCs w:val="30"/>
              </w:rPr>
              <w:t>(12.79)</w:t>
            </w:r>
          </w:p>
        </w:tc>
      </w:tr>
      <w:tr w:rsidR="0057123F" w:rsidRPr="00EF3608" w14:paraId="4BED0DFE" w14:textId="77777777" w:rsidTr="00355CD4">
        <w:trPr>
          <w:trHeight w:val="316"/>
        </w:trPr>
        <w:tc>
          <w:tcPr>
            <w:tcW w:w="2127" w:type="pct"/>
          </w:tcPr>
          <w:p w14:paraId="50E0031E" w14:textId="61BF45BF" w:rsidR="0057123F" w:rsidRPr="0057123F" w:rsidRDefault="0057123F" w:rsidP="0057123F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23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0" w:type="pct"/>
          </w:tcPr>
          <w:p w14:paraId="723B2039" w14:textId="77777777" w:rsidR="0057123F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CE48132" w14:textId="157874C2" w:rsidR="0057123F" w:rsidRPr="00355CD4" w:rsidRDefault="0057123F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(0.15)</w:t>
            </w:r>
          </w:p>
        </w:tc>
        <w:tc>
          <w:tcPr>
            <w:tcW w:w="149" w:type="pct"/>
          </w:tcPr>
          <w:p w14:paraId="253D3933" w14:textId="77777777" w:rsidR="0057123F" w:rsidRPr="00EF3608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8C831CB" w14:textId="3C50A99E" w:rsidR="0057123F" w:rsidRPr="00355CD4" w:rsidRDefault="001069DB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355C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2B1189" w14:textId="77777777" w:rsidR="0057123F" w:rsidRPr="00EF3608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64C97F9" w14:textId="612E60F6" w:rsidR="0057123F" w:rsidRPr="00EE220D" w:rsidRDefault="001069DB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E2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36F182D" w14:textId="77777777" w:rsidR="0057123F" w:rsidRPr="00EF3608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7FF65B0" w14:textId="4B4AACA3" w:rsidR="0057123F" w:rsidRPr="00EE220D" w:rsidRDefault="001069DB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E2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23F" w:rsidRPr="00EF3608" w14:paraId="3C89874A" w14:textId="77777777" w:rsidTr="00355CD4">
        <w:trPr>
          <w:trHeight w:val="316"/>
        </w:trPr>
        <w:tc>
          <w:tcPr>
            <w:tcW w:w="2127" w:type="pct"/>
          </w:tcPr>
          <w:p w14:paraId="603EA92E" w14:textId="64A5F443" w:rsidR="0057123F" w:rsidRPr="00EF3608" w:rsidRDefault="0057123F" w:rsidP="0057123F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0" w:type="pct"/>
          </w:tcPr>
          <w:p w14:paraId="5C59F514" w14:textId="77777777" w:rsidR="0057123F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EED36BB" w14:textId="78AF9CED" w:rsidR="0057123F" w:rsidRPr="00355CD4" w:rsidRDefault="0057123F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CD4">
              <w:rPr>
                <w:rFonts w:ascii="Angsana New" w:hAnsi="Angsana New"/>
                <w:b/>
                <w:bCs/>
                <w:sz w:val="30"/>
                <w:szCs w:val="30"/>
              </w:rPr>
              <w:t>2,523.95</w:t>
            </w:r>
          </w:p>
        </w:tc>
        <w:tc>
          <w:tcPr>
            <w:tcW w:w="149" w:type="pct"/>
          </w:tcPr>
          <w:p w14:paraId="4D5988C9" w14:textId="77777777" w:rsidR="0057123F" w:rsidRPr="00991033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EE17396" w14:textId="09016853" w:rsidR="0057123F" w:rsidRPr="00355CD4" w:rsidRDefault="0057123F" w:rsidP="0035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CD4">
              <w:rPr>
                <w:rFonts w:ascii="Angsana New" w:hAnsi="Angsana New"/>
                <w:b/>
                <w:bCs/>
                <w:sz w:val="30"/>
                <w:szCs w:val="30"/>
              </w:rPr>
              <w:t>2,472.10</w:t>
            </w:r>
          </w:p>
        </w:tc>
        <w:tc>
          <w:tcPr>
            <w:tcW w:w="148" w:type="pct"/>
          </w:tcPr>
          <w:p w14:paraId="2A1C4944" w14:textId="77777777" w:rsidR="0057123F" w:rsidRPr="00991033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A336E47" w14:textId="77AAC122" w:rsidR="0057123F" w:rsidRPr="00EE220D" w:rsidRDefault="0057123F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20D">
              <w:rPr>
                <w:rFonts w:ascii="Angsana New" w:hAnsi="Angsana New"/>
                <w:b/>
                <w:bCs/>
                <w:sz w:val="30"/>
                <w:szCs w:val="30"/>
              </w:rPr>
              <w:t>974.75</w:t>
            </w:r>
          </w:p>
        </w:tc>
        <w:tc>
          <w:tcPr>
            <w:tcW w:w="149" w:type="pct"/>
          </w:tcPr>
          <w:p w14:paraId="421A5297" w14:textId="77777777" w:rsidR="0057123F" w:rsidRPr="00EF3608" w:rsidRDefault="0057123F" w:rsidP="0057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6DF388F" w14:textId="3C220E7E" w:rsidR="0057123F" w:rsidRPr="00EE220D" w:rsidRDefault="0057123F" w:rsidP="00EE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20D">
              <w:rPr>
                <w:rFonts w:ascii="Angsana New" w:hAnsi="Angsana New"/>
                <w:b/>
                <w:bCs/>
                <w:sz w:val="30"/>
                <w:szCs w:val="30"/>
              </w:rPr>
              <w:t>921.12</w:t>
            </w:r>
          </w:p>
        </w:tc>
      </w:tr>
    </w:tbl>
    <w:p w14:paraId="69649414" w14:textId="231A5E40" w:rsidR="0038339D" w:rsidRDefault="0038339D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4"/>
          <w:szCs w:val="24"/>
        </w:rPr>
      </w:pPr>
    </w:p>
    <w:p w14:paraId="459E7D63" w14:textId="77777777" w:rsidR="0038339D" w:rsidRDefault="00383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539F33FC" w14:textId="77777777" w:rsidR="00FD1DC3" w:rsidRPr="00EF3608" w:rsidRDefault="00FD1DC3" w:rsidP="00503AB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D9A2FC7" w14:textId="77777777" w:rsidR="002602C6" w:rsidRPr="00EF3608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F27A7FB" w14:textId="57A7B596" w:rsidR="002602C6" w:rsidRPr="00EF3608" w:rsidRDefault="008501BD" w:rsidP="00CD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 ณ</w:t>
      </w:r>
      <w:r w:rsidR="00446532">
        <w:rPr>
          <w:rFonts w:ascii="Angsana New" w:hAnsi="Angsana New"/>
          <w:sz w:val="30"/>
          <w:szCs w:val="30"/>
        </w:rPr>
        <w:t xml:space="preserve"> </w:t>
      </w:r>
      <w:r w:rsidR="00446532">
        <w:rPr>
          <w:rFonts w:ascii="Angsana New" w:hAnsi="Angsana New" w:hint="cs"/>
          <w:sz w:val="30"/>
          <w:szCs w:val="30"/>
          <w:cs/>
        </w:rPr>
        <w:t>วันที่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 </w:t>
      </w:r>
      <w:r w:rsidR="00BC301C">
        <w:rPr>
          <w:rFonts w:ascii="Angsana New" w:hAnsi="Angsana New"/>
          <w:sz w:val="30"/>
          <w:szCs w:val="30"/>
          <w:cs/>
        </w:rPr>
        <w:t>31 ธันวาคม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 </w:t>
      </w:r>
      <w:r w:rsidR="002602C6" w:rsidRPr="00EF3608">
        <w:rPr>
          <w:rFonts w:ascii="Angsana New" w:hAnsi="Angsana New"/>
          <w:sz w:val="30"/>
          <w:szCs w:val="30"/>
        </w:rPr>
        <w:t>25</w:t>
      </w:r>
      <w:r w:rsidR="002602C6" w:rsidRPr="00EF3608">
        <w:rPr>
          <w:rFonts w:ascii="Angsana New" w:hAnsi="Angsana New"/>
          <w:sz w:val="30"/>
          <w:szCs w:val="30"/>
          <w:cs/>
        </w:rPr>
        <w:t>6</w:t>
      </w:r>
      <w:r w:rsidR="00580A6F" w:rsidRPr="00EF3608">
        <w:rPr>
          <w:rFonts w:ascii="Angsana New" w:hAnsi="Angsana New"/>
          <w:sz w:val="30"/>
          <w:szCs w:val="30"/>
        </w:rPr>
        <w:t>2</w:t>
      </w:r>
      <w:r w:rsidR="002602C6" w:rsidRPr="00EF3608">
        <w:rPr>
          <w:rFonts w:ascii="Angsana New" w:hAnsi="Angsana New"/>
          <w:sz w:val="30"/>
          <w:szCs w:val="30"/>
        </w:rPr>
        <w:t xml:space="preserve"> </w:t>
      </w:r>
      <w:r w:rsidR="002602C6" w:rsidRPr="00EF3608">
        <w:rPr>
          <w:rFonts w:ascii="Angsana New" w:hAnsi="Angsana New"/>
          <w:sz w:val="30"/>
          <w:szCs w:val="30"/>
          <w:cs/>
        </w:rPr>
        <w:t>และ</w:t>
      </w:r>
      <w:r w:rsidR="00446532">
        <w:rPr>
          <w:rFonts w:ascii="Angsana New" w:hAnsi="Angsana New" w:hint="cs"/>
          <w:sz w:val="30"/>
          <w:szCs w:val="30"/>
          <w:cs/>
        </w:rPr>
        <w:t>วันที่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 </w:t>
      </w:r>
      <w:r w:rsidR="00DF75BD" w:rsidRPr="00EF3608">
        <w:rPr>
          <w:rFonts w:ascii="Angsana New" w:hAnsi="Angsana New"/>
          <w:sz w:val="30"/>
          <w:szCs w:val="30"/>
        </w:rPr>
        <w:t xml:space="preserve">30 </w:t>
      </w:r>
      <w:r w:rsidR="00DF75BD" w:rsidRPr="00EF3608">
        <w:rPr>
          <w:rFonts w:ascii="Angsana New" w:hAnsi="Angsana New"/>
          <w:sz w:val="30"/>
          <w:szCs w:val="30"/>
          <w:cs/>
        </w:rPr>
        <w:t>กันยายน</w:t>
      </w:r>
      <w:r w:rsidR="002602C6" w:rsidRPr="00EF3608">
        <w:rPr>
          <w:rFonts w:ascii="Angsana New" w:hAnsi="Angsana New"/>
          <w:sz w:val="30"/>
          <w:szCs w:val="30"/>
          <w:cs/>
        </w:rPr>
        <w:t xml:space="preserve"> </w:t>
      </w:r>
      <w:r w:rsidR="00A95469" w:rsidRPr="00EF3608">
        <w:rPr>
          <w:rFonts w:ascii="Angsana New" w:hAnsi="Angsana New"/>
          <w:sz w:val="30"/>
          <w:szCs w:val="30"/>
        </w:rPr>
        <w:t>256</w:t>
      </w:r>
      <w:r w:rsidR="00156D7C">
        <w:rPr>
          <w:rFonts w:ascii="Angsana New" w:hAnsi="Angsana New"/>
          <w:sz w:val="30"/>
          <w:szCs w:val="30"/>
        </w:rPr>
        <w:t>2</w:t>
      </w:r>
      <w:r w:rsidR="002602C6" w:rsidRPr="00EF3608">
        <w:rPr>
          <w:rFonts w:ascii="Angsana New" w:hAnsi="Angsana New"/>
          <w:sz w:val="30"/>
          <w:szCs w:val="30"/>
        </w:rPr>
        <w:t xml:space="preserve"> </w:t>
      </w:r>
      <w:r w:rsidR="002602C6"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6F6414FC" w14:textId="77777777" w:rsidR="002602C6" w:rsidRPr="00EF3608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70"/>
        <w:gridCol w:w="1082"/>
        <w:gridCol w:w="270"/>
        <w:gridCol w:w="1080"/>
        <w:gridCol w:w="270"/>
        <w:gridCol w:w="1080"/>
      </w:tblGrid>
      <w:tr w:rsidR="00340B66" w:rsidRPr="00EF3608" w14:paraId="64E4CCBA" w14:textId="77777777" w:rsidTr="008F06F5">
        <w:trPr>
          <w:tblHeader/>
        </w:trPr>
        <w:tc>
          <w:tcPr>
            <w:tcW w:w="2260" w:type="pct"/>
          </w:tcPr>
          <w:p w14:paraId="6D85E85A" w14:textId="77777777" w:rsidR="00340B66" w:rsidRPr="00EF3608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52FB89C" w14:textId="77777777" w:rsidR="00340B66" w:rsidRPr="00EF3608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2CA1283" w14:textId="77777777" w:rsidR="00340B66" w:rsidRPr="00EF3608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2D34FD43" w14:textId="77777777" w:rsidR="00340B66" w:rsidRPr="00EF3608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4FFA" w:rsidRPr="00EF3608" w14:paraId="65FD095B" w14:textId="77777777" w:rsidTr="008F06F5">
        <w:trPr>
          <w:trHeight w:val="425"/>
          <w:tblHeader/>
        </w:trPr>
        <w:tc>
          <w:tcPr>
            <w:tcW w:w="2260" w:type="pct"/>
          </w:tcPr>
          <w:p w14:paraId="388EF029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EA020A5" w14:textId="62233397" w:rsidR="00340B66" w:rsidRPr="00EF3608" w:rsidRDefault="00BC301C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14:paraId="40114C48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A84709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14:paraId="3CBA1F27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49F0D0" w14:textId="5636AFE2" w:rsidR="00340B66" w:rsidRPr="00EF3608" w:rsidRDefault="00BC301C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14:paraId="6EA826A3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DF3B91" w14:textId="77777777" w:rsidR="00340B66" w:rsidRPr="00EF3608" w:rsidRDefault="00563754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</w:tr>
      <w:tr w:rsidR="000F4FFA" w:rsidRPr="00EF3608" w14:paraId="4245FF7E" w14:textId="77777777" w:rsidTr="008F06F5">
        <w:trPr>
          <w:trHeight w:val="425"/>
          <w:tblHeader/>
        </w:trPr>
        <w:tc>
          <w:tcPr>
            <w:tcW w:w="2260" w:type="pct"/>
          </w:tcPr>
          <w:p w14:paraId="375CE68A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20506FE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5E9DCFF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7CFE83F" w14:textId="70FD4D2E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156D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E0D9FEB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BCA47B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4EFEDFAB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D78CEC" w14:textId="0E670981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156D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40B66" w:rsidRPr="00EF3608" w14:paraId="731B7F21" w14:textId="77777777" w:rsidTr="008F06F5">
        <w:trPr>
          <w:trHeight w:val="344"/>
          <w:tblHeader/>
        </w:trPr>
        <w:tc>
          <w:tcPr>
            <w:tcW w:w="2260" w:type="pct"/>
          </w:tcPr>
          <w:p w14:paraId="126762BD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23439799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Cordia New"/>
                <w:b/>
                <w:i/>
                <w:iCs/>
                <w:sz w:val="30"/>
                <w:szCs w:val="30"/>
                <w:cs/>
              </w:rPr>
              <w:t>(</w:t>
            </w:r>
            <w:r w:rsidRPr="00EF36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F4FFA" w:rsidRPr="00EF3608" w14:paraId="55275E0C" w14:textId="77777777" w:rsidTr="008F06F5">
        <w:tc>
          <w:tcPr>
            <w:tcW w:w="2260" w:type="pct"/>
          </w:tcPr>
          <w:p w14:paraId="00E8F7D3" w14:textId="77777777" w:rsidR="00340B66" w:rsidRPr="00EF3608" w:rsidRDefault="00340B66" w:rsidP="00480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6" w:type="pct"/>
          </w:tcPr>
          <w:p w14:paraId="0477FD3F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A3B1815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8179377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80E86B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B613900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D4A923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869928A" w14:textId="77777777" w:rsidR="00340B66" w:rsidRPr="00EF3608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4FFA" w:rsidRPr="00EF3608" w14:paraId="6DD09C89" w14:textId="77777777" w:rsidTr="008F06F5">
        <w:tc>
          <w:tcPr>
            <w:tcW w:w="2260" w:type="pct"/>
          </w:tcPr>
          <w:p w14:paraId="624FC8C0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6" w:type="pct"/>
          </w:tcPr>
          <w:p w14:paraId="29D55826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A380F1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96A745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BD683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812E44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D8B5E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7388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5E03C763" w14:textId="77777777" w:rsidTr="008F06F5">
        <w:tc>
          <w:tcPr>
            <w:tcW w:w="2260" w:type="pct"/>
          </w:tcPr>
          <w:p w14:paraId="77121985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0C69F6EF" w14:textId="09B7450F" w:rsidR="00340B66" w:rsidRPr="00EF3608" w:rsidRDefault="00991033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550.00</w:t>
            </w:r>
          </w:p>
        </w:tc>
        <w:tc>
          <w:tcPr>
            <w:tcW w:w="144" w:type="pct"/>
          </w:tcPr>
          <w:p w14:paraId="5832ECCA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4B2E38A" w14:textId="4D4342E0" w:rsidR="00340B66" w:rsidRPr="00EF3608" w:rsidRDefault="00156D7C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56D7C">
              <w:rPr>
                <w:rFonts w:ascii="Angsana New" w:hAnsi="Angsana New"/>
                <w:sz w:val="30"/>
                <w:szCs w:val="30"/>
              </w:rPr>
              <w:t>496.64</w:t>
            </w:r>
          </w:p>
        </w:tc>
        <w:tc>
          <w:tcPr>
            <w:tcW w:w="144" w:type="pct"/>
          </w:tcPr>
          <w:p w14:paraId="4DCFFD06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F2AAB7E" w14:textId="43EABBB3" w:rsidR="00340B66" w:rsidRPr="00EF3608" w:rsidRDefault="00991033" w:rsidP="00BF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301D23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EA9931" w14:textId="226B622D" w:rsidR="00340B66" w:rsidRPr="00EF3608" w:rsidRDefault="00156D7C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4289AF82" w14:textId="77777777" w:rsidTr="008F06F5">
        <w:tc>
          <w:tcPr>
            <w:tcW w:w="2260" w:type="pct"/>
          </w:tcPr>
          <w:p w14:paraId="520511F5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78EBA8C" w14:textId="13A902DB" w:rsidR="00340B66" w:rsidRPr="00EF3608" w:rsidRDefault="00991033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7,280.83</w:t>
            </w:r>
          </w:p>
        </w:tc>
        <w:tc>
          <w:tcPr>
            <w:tcW w:w="144" w:type="pct"/>
          </w:tcPr>
          <w:p w14:paraId="29975ED5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1DE048" w14:textId="496701BC" w:rsidR="00340B66" w:rsidRPr="00EF3608" w:rsidRDefault="00156D7C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56D7C">
              <w:rPr>
                <w:rFonts w:ascii="Angsana New" w:hAnsi="Angsana New"/>
                <w:sz w:val="30"/>
                <w:szCs w:val="30"/>
              </w:rPr>
              <w:t>4,595.41</w:t>
            </w:r>
          </w:p>
        </w:tc>
        <w:tc>
          <w:tcPr>
            <w:tcW w:w="144" w:type="pct"/>
          </w:tcPr>
          <w:p w14:paraId="2831E7E6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D9A2FCF" w14:textId="37C2EA95" w:rsidR="00340B66" w:rsidRPr="00EF3608" w:rsidRDefault="00991033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6,420.83</w:t>
            </w:r>
          </w:p>
        </w:tc>
        <w:tc>
          <w:tcPr>
            <w:tcW w:w="144" w:type="pct"/>
          </w:tcPr>
          <w:p w14:paraId="3F28D617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CAA0B8C" w14:textId="49820FE3" w:rsidR="00340B66" w:rsidRPr="00EF3608" w:rsidRDefault="00156D7C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56D7C">
              <w:rPr>
                <w:rFonts w:ascii="Angsana New" w:hAnsi="Angsana New"/>
                <w:sz w:val="30"/>
                <w:szCs w:val="30"/>
              </w:rPr>
              <w:t>3,675.41</w:t>
            </w:r>
          </w:p>
        </w:tc>
      </w:tr>
      <w:tr w:rsidR="000F4FFA" w:rsidRPr="00EF3608" w14:paraId="04EDEB8D" w14:textId="77777777" w:rsidTr="008F06F5">
        <w:tc>
          <w:tcPr>
            <w:tcW w:w="2260" w:type="pct"/>
          </w:tcPr>
          <w:p w14:paraId="371EEA2A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380A223A" w14:textId="731D3E44" w:rsidR="00340B66" w:rsidRPr="00EF3608" w:rsidRDefault="00991033" w:rsidP="00E9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7,830.83</w:t>
            </w:r>
          </w:p>
        </w:tc>
        <w:tc>
          <w:tcPr>
            <w:tcW w:w="144" w:type="pct"/>
          </w:tcPr>
          <w:p w14:paraId="77CFE42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7D70D19B" w14:textId="4BCC8DB1" w:rsidR="00340B66" w:rsidRPr="00EF3608" w:rsidRDefault="00156D7C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D7C">
              <w:rPr>
                <w:rFonts w:ascii="Angsana New" w:hAnsi="Angsana New"/>
                <w:b/>
                <w:bCs/>
                <w:sz w:val="30"/>
                <w:szCs w:val="30"/>
              </w:rPr>
              <w:t>5,092.05</w:t>
            </w:r>
          </w:p>
        </w:tc>
        <w:tc>
          <w:tcPr>
            <w:tcW w:w="144" w:type="pct"/>
          </w:tcPr>
          <w:p w14:paraId="6C2629E8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F229A34" w14:textId="40CE6DFC" w:rsidR="00340B66" w:rsidRPr="00EF3608" w:rsidRDefault="00991033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6,420.83</w:t>
            </w:r>
          </w:p>
        </w:tc>
        <w:tc>
          <w:tcPr>
            <w:tcW w:w="144" w:type="pct"/>
          </w:tcPr>
          <w:p w14:paraId="3D82662D" w14:textId="77777777" w:rsidR="00340B66" w:rsidRPr="00EF36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E96A968" w14:textId="6B687C09" w:rsidR="00340B66" w:rsidRPr="00EF3608" w:rsidRDefault="00156D7C" w:rsidP="0060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D7C">
              <w:rPr>
                <w:rFonts w:ascii="Angsana New" w:hAnsi="Angsana New"/>
                <w:b/>
                <w:bCs/>
                <w:sz w:val="30"/>
                <w:szCs w:val="30"/>
              </w:rPr>
              <w:t>3,675.41</w:t>
            </w:r>
          </w:p>
        </w:tc>
      </w:tr>
      <w:tr w:rsidR="000F4FFA" w:rsidRPr="00EF3608" w14:paraId="2DBF7016" w14:textId="77777777" w:rsidTr="008F06F5">
        <w:tc>
          <w:tcPr>
            <w:tcW w:w="2260" w:type="pct"/>
          </w:tcPr>
          <w:p w14:paraId="367241DC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8557341" w14:textId="77777777" w:rsidR="00340B66" w:rsidRPr="00EF3608" w:rsidRDefault="00340B66" w:rsidP="00080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3378C0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EAC4C6C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FC8994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36AB0A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4C61EC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E55698E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0A0D41CF" w14:textId="77777777" w:rsidTr="008F06F5">
        <w:tc>
          <w:tcPr>
            <w:tcW w:w="2260" w:type="pct"/>
          </w:tcPr>
          <w:p w14:paraId="243BCD71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6" w:type="pct"/>
          </w:tcPr>
          <w:p w14:paraId="25452C8A" w14:textId="77777777" w:rsidR="00340B66" w:rsidRPr="00EF3608" w:rsidRDefault="00340B66" w:rsidP="00080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A5E5B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92BA0E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F85B43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8D211AD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FCE8E5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F8B3B" w14:textId="77777777" w:rsidR="00340B66" w:rsidRPr="00EF3608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2B4C941B" w14:textId="77777777" w:rsidTr="008F06F5">
        <w:tc>
          <w:tcPr>
            <w:tcW w:w="2260" w:type="pct"/>
          </w:tcPr>
          <w:p w14:paraId="39A260EA" w14:textId="0D823F31" w:rsidR="00340B66" w:rsidRPr="00EF3608" w:rsidRDefault="0098751B" w:rsidP="00BF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"/>
                <w:tab w:val="left" w:pos="3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64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0B66" w:rsidRPr="00EF3608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76" w:type="pct"/>
          </w:tcPr>
          <w:p w14:paraId="256CCC1F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DF964E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960E64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B30D4A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4118636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566D2E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A753F5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6F785A5F" w14:textId="77777777" w:rsidTr="008F06F5">
        <w:tc>
          <w:tcPr>
            <w:tcW w:w="2260" w:type="pct"/>
          </w:tcPr>
          <w:p w14:paraId="33DA88D5" w14:textId="77777777" w:rsidR="00340B66" w:rsidRPr="00EF3608" w:rsidRDefault="00340B66" w:rsidP="00F2479B">
            <w:pPr>
              <w:pStyle w:val="BodyText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4" w:right="-131" w:hanging="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61C00F9F" w14:textId="0CE06A64" w:rsidR="00340B66" w:rsidRPr="00EF3608" w:rsidRDefault="00991033" w:rsidP="00E95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1,174.15</w:t>
            </w:r>
          </w:p>
        </w:tc>
        <w:tc>
          <w:tcPr>
            <w:tcW w:w="144" w:type="pct"/>
          </w:tcPr>
          <w:p w14:paraId="2024221A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3D0308" w14:textId="0613FDD9" w:rsidR="00340B66" w:rsidRPr="00EF3608" w:rsidRDefault="00156D7C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56D7C">
              <w:rPr>
                <w:rFonts w:ascii="Angsana New" w:hAnsi="Angsana New"/>
                <w:sz w:val="30"/>
                <w:szCs w:val="30"/>
              </w:rPr>
              <w:t>903.20</w:t>
            </w:r>
          </w:p>
        </w:tc>
        <w:tc>
          <w:tcPr>
            <w:tcW w:w="144" w:type="pct"/>
          </w:tcPr>
          <w:p w14:paraId="30AA1D9A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93E72AB" w14:textId="22E7CF1A" w:rsidR="00340B66" w:rsidRPr="00EF3608" w:rsidRDefault="00110012" w:rsidP="00BF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C1B5CE" w14:textId="77777777" w:rsidR="00340B66" w:rsidRPr="00EF3608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16875B5" w14:textId="77777777" w:rsidR="00340B66" w:rsidRPr="00EF3608" w:rsidRDefault="00340B66" w:rsidP="00606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128F054D" w14:textId="77777777" w:rsidTr="008F06F5">
        <w:tc>
          <w:tcPr>
            <w:tcW w:w="2260" w:type="pct"/>
          </w:tcPr>
          <w:p w14:paraId="7C91B523" w14:textId="7B117252" w:rsidR="00E46172" w:rsidRPr="00EF3608" w:rsidRDefault="00E46172" w:rsidP="009A0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ตั๋วเงินจ่ายระยะยาว</w:t>
            </w:r>
            <w:r w:rsidR="00327644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76" w:type="pct"/>
          </w:tcPr>
          <w:p w14:paraId="7CDF0083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23AB1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672A74" w14:textId="77777777" w:rsidR="00E46172" w:rsidRPr="00EF3608" w:rsidRDefault="00E46172" w:rsidP="00E46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9D49E92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CD43FBF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9E7434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DCC56F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FA" w:rsidRPr="00EF3608" w14:paraId="6F829345" w14:textId="77777777" w:rsidTr="008F06F5">
        <w:tc>
          <w:tcPr>
            <w:tcW w:w="2260" w:type="pct"/>
          </w:tcPr>
          <w:p w14:paraId="11F9CE7D" w14:textId="5F76770B" w:rsidR="00E46172" w:rsidRPr="00EF3608" w:rsidRDefault="00E46172" w:rsidP="00F2479B">
            <w:pPr>
              <w:pStyle w:val="BodyText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5" w:right="-131" w:hanging="1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37735A3E" w14:textId="74010A6A" w:rsidR="00E46172" w:rsidRPr="00EF3608" w:rsidRDefault="00991033" w:rsidP="00043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252.29</w:t>
            </w:r>
          </w:p>
        </w:tc>
        <w:tc>
          <w:tcPr>
            <w:tcW w:w="144" w:type="pct"/>
          </w:tcPr>
          <w:p w14:paraId="5F59DC48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564953E" w14:textId="283A4A45" w:rsidR="00E46172" w:rsidRPr="00EF3608" w:rsidRDefault="00156D7C" w:rsidP="0004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56D7C">
              <w:rPr>
                <w:rFonts w:ascii="Angsana New" w:hAnsi="Angsana New"/>
                <w:sz w:val="30"/>
                <w:szCs w:val="30"/>
              </w:rPr>
              <w:t>250.90</w:t>
            </w:r>
          </w:p>
        </w:tc>
        <w:tc>
          <w:tcPr>
            <w:tcW w:w="144" w:type="pct"/>
          </w:tcPr>
          <w:p w14:paraId="4EBE3241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19AD36F" w14:textId="5F3B189A" w:rsidR="00E46172" w:rsidRPr="00EF3608" w:rsidRDefault="00991033" w:rsidP="00BF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BAE31C6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B85ADC" w14:textId="2A806BA6" w:rsidR="00E46172" w:rsidRPr="00EF3608" w:rsidRDefault="00E46172" w:rsidP="00606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FFA" w:rsidRPr="00EF3608" w14:paraId="660A02E7" w14:textId="77777777" w:rsidTr="008F06F5">
        <w:tc>
          <w:tcPr>
            <w:tcW w:w="2260" w:type="pct"/>
          </w:tcPr>
          <w:p w14:paraId="772FE27F" w14:textId="77777777" w:rsidR="00E46172" w:rsidRPr="00EF3608" w:rsidRDefault="00E46172" w:rsidP="00E46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76" w:type="pct"/>
          </w:tcPr>
          <w:p w14:paraId="0311293D" w14:textId="77777777" w:rsidR="00E46172" w:rsidRPr="009A0C1F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4467A974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57DCABFF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47BF32D9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D0E872D" w14:textId="77777777" w:rsidR="00E46172" w:rsidRPr="009A0C1F" w:rsidRDefault="00E46172" w:rsidP="00E46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6482BF" w14:textId="77777777" w:rsidR="00E46172" w:rsidRPr="00EF3608" w:rsidRDefault="00E46172" w:rsidP="00E461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7F8921C" w14:textId="77777777" w:rsidR="00E46172" w:rsidRPr="00EF3608" w:rsidRDefault="00E46172" w:rsidP="00E46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D7C" w:rsidRPr="00EF3608" w14:paraId="66CBAF48" w14:textId="77777777" w:rsidTr="008F06F5">
        <w:tc>
          <w:tcPr>
            <w:tcW w:w="2260" w:type="pct"/>
          </w:tcPr>
          <w:p w14:paraId="291E4F3E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AD2CE4D" w14:textId="6B4C0A7C" w:rsidR="00156D7C" w:rsidRPr="00EF3608" w:rsidRDefault="00991033" w:rsidP="00156D7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144" w:type="pct"/>
          </w:tcPr>
          <w:p w14:paraId="54410C1B" w14:textId="77777777" w:rsidR="00156D7C" w:rsidRPr="00EF3608" w:rsidRDefault="00156D7C" w:rsidP="00156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E7A411F" w14:textId="39B1584E" w:rsidR="00156D7C" w:rsidRPr="00EF3608" w:rsidRDefault="00156D7C" w:rsidP="0015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56D7C">
              <w:rPr>
                <w:rFonts w:ascii="Angsana New" w:hAnsi="Angsana New"/>
                <w:sz w:val="30"/>
                <w:szCs w:val="30"/>
              </w:rPr>
              <w:t>5,000.00</w:t>
            </w:r>
          </w:p>
        </w:tc>
        <w:tc>
          <w:tcPr>
            <w:tcW w:w="144" w:type="pct"/>
          </w:tcPr>
          <w:p w14:paraId="13212FE3" w14:textId="77777777" w:rsidR="00156D7C" w:rsidRPr="00EF3608" w:rsidRDefault="00156D7C" w:rsidP="00156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B36C0F9" w14:textId="78A74005" w:rsidR="00156D7C" w:rsidRPr="00EF3608" w:rsidRDefault="00991033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2,000.00</w:t>
            </w:r>
          </w:p>
        </w:tc>
        <w:tc>
          <w:tcPr>
            <w:tcW w:w="144" w:type="pct"/>
          </w:tcPr>
          <w:p w14:paraId="7E96026B" w14:textId="77777777" w:rsidR="00156D7C" w:rsidRPr="00EF3608" w:rsidRDefault="00156D7C" w:rsidP="00156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BE7CDB6" w14:textId="43B39045" w:rsidR="00156D7C" w:rsidRPr="00EF3608" w:rsidRDefault="00156D7C" w:rsidP="0015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56D7C">
              <w:rPr>
                <w:rFonts w:ascii="Angsana New" w:hAnsi="Angsana New"/>
                <w:sz w:val="30"/>
                <w:szCs w:val="30"/>
              </w:rPr>
              <w:t>5,000.00</w:t>
            </w:r>
          </w:p>
        </w:tc>
      </w:tr>
      <w:tr w:rsidR="00156D7C" w:rsidRPr="00EF3608" w14:paraId="45C2EBDE" w14:textId="77777777" w:rsidTr="008F06F5">
        <w:tc>
          <w:tcPr>
            <w:tcW w:w="2260" w:type="pct"/>
          </w:tcPr>
          <w:p w14:paraId="2F105A23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5EC9A8" w14:textId="6985AE40" w:rsidR="00156D7C" w:rsidRPr="00EF3608" w:rsidRDefault="00991033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11,257.27</w:t>
            </w:r>
          </w:p>
        </w:tc>
        <w:tc>
          <w:tcPr>
            <w:tcW w:w="144" w:type="pct"/>
          </w:tcPr>
          <w:p w14:paraId="4C6AFCCF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3F7175AE" w14:textId="3F0924C8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D7C">
              <w:rPr>
                <w:rFonts w:ascii="Angsana New" w:hAnsi="Angsana New"/>
                <w:b/>
                <w:sz w:val="30"/>
                <w:szCs w:val="30"/>
              </w:rPr>
              <w:t>11,246.15</w:t>
            </w:r>
          </w:p>
        </w:tc>
        <w:tc>
          <w:tcPr>
            <w:tcW w:w="144" w:type="pct"/>
          </w:tcPr>
          <w:p w14:paraId="7EBC5DF0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1B6CB634" w14:textId="3CDDC9FF" w:rsidR="00156D7C" w:rsidRPr="00EF3608" w:rsidRDefault="00991033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8,420.83</w:t>
            </w:r>
          </w:p>
        </w:tc>
        <w:tc>
          <w:tcPr>
            <w:tcW w:w="144" w:type="pct"/>
          </w:tcPr>
          <w:p w14:paraId="34969FAA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11780E22" w14:textId="14530E20" w:rsidR="00156D7C" w:rsidRPr="00EF3608" w:rsidRDefault="00156D7C" w:rsidP="00156D7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156D7C">
              <w:rPr>
                <w:rFonts w:ascii="Angsana New" w:hAnsi="Angsana New"/>
                <w:b/>
                <w:bCs/>
                <w:sz w:val="30"/>
                <w:szCs w:val="30"/>
              </w:rPr>
              <w:t>8,675.41</w:t>
            </w:r>
          </w:p>
        </w:tc>
      </w:tr>
      <w:tr w:rsidR="00156D7C" w:rsidRPr="00EF3608" w14:paraId="008580E7" w14:textId="77777777" w:rsidTr="008F06F5">
        <w:tc>
          <w:tcPr>
            <w:tcW w:w="2260" w:type="pct"/>
          </w:tcPr>
          <w:p w14:paraId="61DF825B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698CDAD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173FE9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9FBB438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3DBBBC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357EAA6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D1A37E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B79F3AA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D7C" w:rsidRPr="00EF3608" w14:paraId="1CF9A68E" w14:textId="77777777" w:rsidTr="008F06F5">
        <w:tc>
          <w:tcPr>
            <w:tcW w:w="2260" w:type="pct"/>
          </w:tcPr>
          <w:p w14:paraId="1CAEBD9D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6" w:type="pct"/>
          </w:tcPr>
          <w:p w14:paraId="76AD0381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6C5E8A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73C14D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CB99C4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D6B22A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97DFDC8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17DAA44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D7C" w:rsidRPr="00EF3608" w14:paraId="0EDB0A6C" w14:textId="77777777" w:rsidTr="008F06F5">
        <w:tc>
          <w:tcPr>
            <w:tcW w:w="2260" w:type="pct"/>
          </w:tcPr>
          <w:p w14:paraId="307763BD" w14:textId="77777777" w:rsidR="00156D7C" w:rsidRPr="00EF3608" w:rsidRDefault="00156D7C" w:rsidP="0015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6" w:type="pct"/>
          </w:tcPr>
          <w:p w14:paraId="6F3A0E71" w14:textId="77777777" w:rsidR="00156D7C" w:rsidRPr="009A0C1F" w:rsidRDefault="00156D7C" w:rsidP="00156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2148FB84" w14:textId="77777777" w:rsidR="00156D7C" w:rsidRPr="00EF3608" w:rsidRDefault="00156D7C" w:rsidP="00156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07E5B12D" w14:textId="77777777" w:rsidR="00156D7C" w:rsidRPr="00EF3608" w:rsidRDefault="00156D7C" w:rsidP="00156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11CAC3FF" w14:textId="77777777" w:rsidR="00156D7C" w:rsidRPr="00EF3608" w:rsidRDefault="00156D7C" w:rsidP="00156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2ACDCD67" w14:textId="77777777" w:rsidR="00156D7C" w:rsidRPr="009A0C1F" w:rsidRDefault="00156D7C" w:rsidP="00156D7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344DB200" w14:textId="77777777" w:rsidR="00156D7C" w:rsidRPr="00EF3608" w:rsidRDefault="00156D7C" w:rsidP="00156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23B26BB7" w14:textId="77777777" w:rsidR="00156D7C" w:rsidRPr="00EF3608" w:rsidRDefault="00156D7C" w:rsidP="00156D7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0E68" w:rsidRPr="00EF3608" w14:paraId="1E127F0B" w14:textId="77777777" w:rsidTr="008F06F5">
        <w:tc>
          <w:tcPr>
            <w:tcW w:w="2260" w:type="pct"/>
          </w:tcPr>
          <w:p w14:paraId="042B9AE5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17E1E583" w14:textId="46040457" w:rsidR="00F90E68" w:rsidRPr="00EF3608" w:rsidRDefault="00991033" w:rsidP="00F90E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2,111.67</w:t>
            </w:r>
          </w:p>
        </w:tc>
        <w:tc>
          <w:tcPr>
            <w:tcW w:w="144" w:type="pct"/>
          </w:tcPr>
          <w:p w14:paraId="502E8D68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24F3BF2D" w14:textId="4445483B" w:rsidR="00F90E68" w:rsidRPr="00EF3608" w:rsidRDefault="00F90E68" w:rsidP="00F90E6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8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1,871.95</w:t>
            </w:r>
          </w:p>
        </w:tc>
        <w:tc>
          <w:tcPr>
            <w:tcW w:w="144" w:type="pct"/>
          </w:tcPr>
          <w:p w14:paraId="35F9E682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F0CD5CD" w14:textId="17C446F7" w:rsidR="00F90E68" w:rsidRPr="00EF3608" w:rsidRDefault="00991033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A730BBD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A962B92" w14:textId="01E1415C" w:rsidR="00F90E68" w:rsidRPr="00EF3608" w:rsidRDefault="00F90E68" w:rsidP="008F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F90E68" w:rsidRPr="00EF3608" w14:paraId="458F2E2B" w14:textId="77777777" w:rsidTr="008F06F5">
        <w:tc>
          <w:tcPr>
            <w:tcW w:w="2260" w:type="pct"/>
          </w:tcPr>
          <w:p w14:paraId="46A09E44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</w:t>
            </w:r>
          </w:p>
          <w:p w14:paraId="1AE4654E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576" w:type="pct"/>
          </w:tcPr>
          <w:p w14:paraId="470F2991" w14:textId="77777777" w:rsidR="00F90E68" w:rsidRPr="009A0C1F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BA7D6A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6A07E7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BDEBD3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0D05B8" w14:textId="77777777" w:rsidR="00F90E68" w:rsidRPr="009A0C1F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A15EA8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B8FB58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E68" w:rsidRPr="00EF3608" w14:paraId="6D147DF1" w14:textId="77777777" w:rsidTr="008F06F5">
        <w:tc>
          <w:tcPr>
            <w:tcW w:w="2260" w:type="pct"/>
          </w:tcPr>
          <w:p w14:paraId="20EB013D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</w:tcPr>
          <w:p w14:paraId="729B3DED" w14:textId="6422C862" w:rsidR="00F90E68" w:rsidRPr="00EF3608" w:rsidRDefault="00991033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A392DA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458272" w14:textId="7709E39B" w:rsidR="00F90E68" w:rsidRPr="00EF3608" w:rsidRDefault="00F90E68" w:rsidP="00F90E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3AA33AA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8D024F" w14:textId="7DD1248F" w:rsidR="00F90E68" w:rsidRPr="00EF3608" w:rsidRDefault="00991033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5,020.40</w:t>
            </w:r>
          </w:p>
        </w:tc>
        <w:tc>
          <w:tcPr>
            <w:tcW w:w="144" w:type="pct"/>
          </w:tcPr>
          <w:p w14:paraId="339E6CCA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C03DEC" w14:textId="1020FEED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sz w:val="30"/>
                <w:szCs w:val="30"/>
              </w:rPr>
              <w:t>4,922.09</w:t>
            </w:r>
          </w:p>
        </w:tc>
      </w:tr>
      <w:tr w:rsidR="0038339D" w:rsidRPr="00EF3608" w14:paraId="7300AF94" w14:textId="77777777" w:rsidTr="008F06F5">
        <w:tc>
          <w:tcPr>
            <w:tcW w:w="2260" w:type="pct"/>
          </w:tcPr>
          <w:p w14:paraId="2F867EC2" w14:textId="77777777" w:rsidR="0038339D" w:rsidRPr="00EF3608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5B9A055" w14:textId="77777777" w:rsidR="0038339D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48BE23" w14:textId="77777777" w:rsidR="0038339D" w:rsidRPr="00EF3608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B315B6" w14:textId="77777777" w:rsidR="0038339D" w:rsidRPr="00F90E68" w:rsidRDefault="0038339D" w:rsidP="00F90E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4354CE85" w14:textId="77777777" w:rsidR="0038339D" w:rsidRPr="00EF3608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7839145" w14:textId="77777777" w:rsidR="0038339D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68CC72" w14:textId="77777777" w:rsidR="0038339D" w:rsidRPr="00EF3608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781D16" w14:textId="77777777" w:rsidR="0038339D" w:rsidRPr="00F90E68" w:rsidRDefault="0038339D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39D" w:rsidRPr="00EF3608" w14:paraId="1C07B38E" w14:textId="77777777" w:rsidTr="008F06F5">
        <w:tc>
          <w:tcPr>
            <w:tcW w:w="2260" w:type="pct"/>
          </w:tcPr>
          <w:p w14:paraId="220D9282" w14:textId="77777777" w:rsidR="0038339D" w:rsidRPr="00EF3608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DBA4D27" w14:textId="77777777" w:rsidR="0038339D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2EDFC1" w14:textId="77777777" w:rsidR="0038339D" w:rsidRPr="00EF3608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4AE26D" w14:textId="77777777" w:rsidR="0038339D" w:rsidRPr="00F90E68" w:rsidRDefault="0038339D" w:rsidP="00F90E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7DD5E6A" w14:textId="77777777" w:rsidR="0038339D" w:rsidRPr="00EF3608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7BFB3A" w14:textId="77777777" w:rsidR="0038339D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619724" w14:textId="77777777" w:rsidR="0038339D" w:rsidRPr="00EF3608" w:rsidRDefault="0038339D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F02D53" w14:textId="77777777" w:rsidR="0038339D" w:rsidRPr="00F90E68" w:rsidRDefault="0038339D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AB7" w:rsidRPr="00EF3608" w14:paraId="4C0908F8" w14:textId="77777777" w:rsidTr="008F06F5">
        <w:tc>
          <w:tcPr>
            <w:tcW w:w="2260" w:type="pct"/>
          </w:tcPr>
          <w:p w14:paraId="004DB100" w14:textId="77777777" w:rsidR="00480AB7" w:rsidRPr="00EF3608" w:rsidRDefault="00480AB7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F8BF0BE" w14:textId="77777777" w:rsidR="00480AB7" w:rsidRDefault="00480AB7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9F7526" w14:textId="77777777" w:rsidR="00480AB7" w:rsidRPr="00EF3608" w:rsidRDefault="00480AB7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5E3002" w14:textId="77777777" w:rsidR="00480AB7" w:rsidRPr="00F90E68" w:rsidRDefault="00480AB7" w:rsidP="00F90E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E64AAA5" w14:textId="77777777" w:rsidR="00480AB7" w:rsidRPr="00EF3608" w:rsidRDefault="00480AB7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F367B0" w14:textId="77777777" w:rsidR="00480AB7" w:rsidRDefault="00480AB7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DDAC6B" w14:textId="77777777" w:rsidR="00480AB7" w:rsidRPr="00EF3608" w:rsidRDefault="00480AB7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2C6AC7" w14:textId="77777777" w:rsidR="00480AB7" w:rsidRPr="00F90E68" w:rsidRDefault="00480AB7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E68" w:rsidRPr="00EF3608" w14:paraId="5DB2C90A" w14:textId="77777777" w:rsidTr="008F06F5">
        <w:tc>
          <w:tcPr>
            <w:tcW w:w="2260" w:type="pct"/>
          </w:tcPr>
          <w:p w14:paraId="46308661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เงินกู้ยืมระยะยาวจากผู้ถือหุ้นของ</w:t>
            </w:r>
          </w:p>
          <w:p w14:paraId="4EA00C95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บริษัทย่อย </w:t>
            </w:r>
            <w:r w:rsidRPr="00EF3608">
              <w:rPr>
                <w:rFonts w:ascii="Angsana New" w:hAnsi="Angsana New"/>
                <w:sz w:val="30"/>
                <w:szCs w:val="30"/>
              </w:rPr>
              <w:t>(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76" w:type="pct"/>
          </w:tcPr>
          <w:p w14:paraId="6D0F85B2" w14:textId="77777777" w:rsidR="00F90E68" w:rsidRPr="009A0C1F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88E824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3E64E7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B1B1C2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FD3006" w14:textId="77777777" w:rsidR="00F90E68" w:rsidRPr="009A0C1F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1283A22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4B1007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E68" w:rsidRPr="00EF3608" w14:paraId="5D2B74E7" w14:textId="77777777" w:rsidTr="008F06F5">
        <w:tc>
          <w:tcPr>
            <w:tcW w:w="2260" w:type="pct"/>
          </w:tcPr>
          <w:p w14:paraId="2ED75F13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</w:tcPr>
          <w:p w14:paraId="17671899" w14:textId="0CA1A576" w:rsidR="00F90E68" w:rsidRPr="00EF3608" w:rsidRDefault="00991033" w:rsidP="00F90E6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44" w:type="pct"/>
          </w:tcPr>
          <w:p w14:paraId="69275E00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4E1D96" w14:textId="4BC9D053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44" w:type="pct"/>
          </w:tcPr>
          <w:p w14:paraId="1DD1D970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8F5E47" w14:textId="31AC6214" w:rsidR="00F90E68" w:rsidRPr="00D047F5" w:rsidRDefault="00991033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20934D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BFABB8" w14:textId="19B2BA55" w:rsidR="00F90E68" w:rsidRPr="00EF3608" w:rsidRDefault="00F90E68" w:rsidP="00AD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F90E68" w:rsidRPr="00EF3608" w14:paraId="426CF9A4" w14:textId="77777777" w:rsidTr="008F06F5">
        <w:tc>
          <w:tcPr>
            <w:tcW w:w="2260" w:type="pct"/>
          </w:tcPr>
          <w:p w14:paraId="3A3988F9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76" w:type="pct"/>
          </w:tcPr>
          <w:p w14:paraId="4C489538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15A3E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3FA848" w14:textId="5804DEF8" w:rsidR="00F90E68" w:rsidRPr="00F90E68" w:rsidRDefault="00F90E68" w:rsidP="00F90E6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2B27AEFE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712223" w14:textId="77777777" w:rsidR="00F90E68" w:rsidRPr="00D047F5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B3766B8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6C57B0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E68" w:rsidRPr="00EF3608" w14:paraId="2ED25BBF" w14:textId="77777777" w:rsidTr="008F06F5">
        <w:tc>
          <w:tcPr>
            <w:tcW w:w="2260" w:type="pct"/>
          </w:tcPr>
          <w:p w14:paraId="69B1E856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92B0A53" w14:textId="53C944F6" w:rsidR="00F90E68" w:rsidRPr="00EF3608" w:rsidRDefault="00991033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7,992.45</w:t>
            </w:r>
          </w:p>
        </w:tc>
        <w:tc>
          <w:tcPr>
            <w:tcW w:w="144" w:type="pct"/>
          </w:tcPr>
          <w:p w14:paraId="3337FF40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647FFB6" w14:textId="66FD07E7" w:rsidR="00F90E68" w:rsidRPr="00EF3608" w:rsidRDefault="00F90E68" w:rsidP="00F90E6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sz w:val="30"/>
                <w:szCs w:val="30"/>
                <w:lang w:val="en-US" w:bidi="th-TH"/>
              </w:rPr>
              <w:t>4,994.77</w:t>
            </w:r>
          </w:p>
        </w:tc>
        <w:tc>
          <w:tcPr>
            <w:tcW w:w="144" w:type="pct"/>
          </w:tcPr>
          <w:p w14:paraId="1329AB35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099CBAC" w14:textId="58EAE3A5" w:rsidR="00F90E68" w:rsidRPr="00D047F5" w:rsidRDefault="00991033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7,992.45</w:t>
            </w:r>
          </w:p>
        </w:tc>
        <w:tc>
          <w:tcPr>
            <w:tcW w:w="144" w:type="pct"/>
          </w:tcPr>
          <w:p w14:paraId="672760E5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CBD221B" w14:textId="5E57F2A3" w:rsidR="00F90E68" w:rsidRPr="00EF3608" w:rsidRDefault="00F90E68" w:rsidP="00AD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sz w:val="30"/>
                <w:szCs w:val="30"/>
              </w:rPr>
              <w:t>4,994.77</w:t>
            </w:r>
          </w:p>
        </w:tc>
      </w:tr>
      <w:tr w:rsidR="00F90E68" w:rsidRPr="00EF3608" w14:paraId="06E64A9C" w14:textId="77777777" w:rsidTr="008F06F5">
        <w:tc>
          <w:tcPr>
            <w:tcW w:w="2260" w:type="pct"/>
          </w:tcPr>
          <w:p w14:paraId="571684A1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5EAF0F4" w14:textId="47D42675" w:rsidR="00F90E68" w:rsidRPr="00EF3608" w:rsidRDefault="00991033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10,377.55</w:t>
            </w:r>
          </w:p>
        </w:tc>
        <w:tc>
          <w:tcPr>
            <w:tcW w:w="144" w:type="pct"/>
          </w:tcPr>
          <w:p w14:paraId="712A79A9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058A2B01" w14:textId="75105FE9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</w:rPr>
              <w:t>7,140.15</w:t>
            </w:r>
          </w:p>
        </w:tc>
        <w:tc>
          <w:tcPr>
            <w:tcW w:w="144" w:type="pct"/>
          </w:tcPr>
          <w:p w14:paraId="20A07A57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7821F31" w14:textId="1B9CE20D" w:rsidR="00F90E68" w:rsidRPr="00D047F5" w:rsidRDefault="00BF50FF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13,012.85</w:t>
            </w:r>
          </w:p>
        </w:tc>
        <w:tc>
          <w:tcPr>
            <w:tcW w:w="144" w:type="pct"/>
          </w:tcPr>
          <w:p w14:paraId="65F36E7E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6E2D3DB" w14:textId="3A61EB23" w:rsidR="00F90E68" w:rsidRPr="00AD79AF" w:rsidRDefault="00F90E68" w:rsidP="00AD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9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9,916.86</w:t>
            </w:r>
          </w:p>
        </w:tc>
      </w:tr>
      <w:tr w:rsidR="00F90E68" w:rsidRPr="00EF3608" w14:paraId="49180F0A" w14:textId="77777777" w:rsidTr="008F06F5">
        <w:tc>
          <w:tcPr>
            <w:tcW w:w="2260" w:type="pct"/>
          </w:tcPr>
          <w:p w14:paraId="4BC8F22D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76FF8854" w14:textId="4A46432D" w:rsidR="00F90E68" w:rsidRPr="00EF3608" w:rsidRDefault="00991033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21,634.82</w:t>
            </w:r>
          </w:p>
        </w:tc>
        <w:tc>
          <w:tcPr>
            <w:tcW w:w="144" w:type="pct"/>
          </w:tcPr>
          <w:p w14:paraId="441DF281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4BED1F98" w14:textId="06C759E9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</w:rPr>
              <w:t>18,386.30</w:t>
            </w:r>
          </w:p>
        </w:tc>
        <w:tc>
          <w:tcPr>
            <w:tcW w:w="144" w:type="pct"/>
          </w:tcPr>
          <w:p w14:paraId="62E1F72A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1D3E425" w14:textId="65BDC74D" w:rsidR="00F90E68" w:rsidRPr="00D047F5" w:rsidRDefault="00991033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F50FF">
              <w:rPr>
                <w:rFonts w:ascii="Angsana New" w:hAnsi="Angsana New"/>
                <w:b/>
                <w:bCs/>
                <w:sz w:val="30"/>
                <w:szCs w:val="30"/>
              </w:rPr>
              <w:t>1,433.68</w:t>
            </w:r>
          </w:p>
        </w:tc>
        <w:tc>
          <w:tcPr>
            <w:tcW w:w="144" w:type="pct"/>
          </w:tcPr>
          <w:p w14:paraId="08E429C6" w14:textId="77777777" w:rsidR="00F90E68" w:rsidRPr="00EF3608" w:rsidRDefault="00F90E68" w:rsidP="00F90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4234B99" w14:textId="392A5D85" w:rsidR="00F90E68" w:rsidRPr="00AD79AF" w:rsidRDefault="00F90E68" w:rsidP="00AD7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9AF">
              <w:rPr>
                <w:rFonts w:ascii="Angsana New" w:hAnsi="Angsana New"/>
                <w:b/>
                <w:bCs/>
                <w:sz w:val="30"/>
                <w:szCs w:val="30"/>
              </w:rPr>
              <w:t>18,592.27</w:t>
            </w:r>
          </w:p>
        </w:tc>
      </w:tr>
    </w:tbl>
    <w:p w14:paraId="3B05C009" w14:textId="60A5889A" w:rsidR="006B7CE5" w:rsidRDefault="006B7CE5" w:rsidP="006B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32"/>
          <w:szCs w:val="32"/>
        </w:rPr>
      </w:pPr>
    </w:p>
    <w:p w14:paraId="3BEFC8F0" w14:textId="42F31644" w:rsidR="009B6D46" w:rsidRDefault="009B6D46" w:rsidP="009B6D46">
      <w:pPr>
        <w:pStyle w:val="block"/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  <w:r w:rsidRPr="009B6D46">
        <w:rPr>
          <w:rFonts w:ascii="Angsana New" w:hAnsi="Angsana New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Pr="009B6D46">
        <w:rPr>
          <w:rFonts w:ascii="Angsana New" w:hAnsi="Angsana New"/>
          <w:sz w:val="30"/>
          <w:szCs w:val="30"/>
          <w:lang w:bidi="th-TH"/>
        </w:rPr>
        <w:t xml:space="preserve">31 </w:t>
      </w:r>
      <w:r w:rsidRPr="009B6D46">
        <w:rPr>
          <w:rFonts w:ascii="Angsana New" w:hAnsi="Angsana New" w:hint="cs"/>
          <w:sz w:val="30"/>
          <w:szCs w:val="30"/>
          <w:cs/>
          <w:lang w:bidi="th-TH"/>
        </w:rPr>
        <w:t xml:space="preserve">ธันวาคม 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2562  </w:t>
      </w:r>
      <w:r w:rsidRPr="009B6D46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Pr="009B6D4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9B6D46">
        <w:rPr>
          <w:rFonts w:ascii="Angsana New" w:hAnsi="Angsana New"/>
          <w:sz w:val="30"/>
          <w:szCs w:val="30"/>
          <w:lang w:bidi="th-TH"/>
        </w:rPr>
        <w:t>256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9B6D46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14:paraId="02A9F4D7" w14:textId="4D22902E" w:rsidR="009B6D46" w:rsidRDefault="009B6D46" w:rsidP="009B6D46">
      <w:pPr>
        <w:pStyle w:val="block"/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6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66"/>
      </w:tblGrid>
      <w:tr w:rsidR="009B6D46" w:rsidRPr="00137A3A" w14:paraId="20998310" w14:textId="77777777" w:rsidTr="00137A3A">
        <w:tc>
          <w:tcPr>
            <w:tcW w:w="4140" w:type="dxa"/>
          </w:tcPr>
          <w:p w14:paraId="6217EE67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21C94C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7A3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344751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14:paraId="72A0DF0A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7A3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D46" w:rsidRPr="00137A3A" w14:paraId="3254326F" w14:textId="77777777" w:rsidTr="00137A3A">
        <w:tc>
          <w:tcPr>
            <w:tcW w:w="4140" w:type="dxa"/>
          </w:tcPr>
          <w:p w14:paraId="3C45BD2D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7424F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14:paraId="2C37BE2C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75FEB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14:paraId="7177B494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7757F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14:paraId="6E4359FB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8DFF203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</w:tr>
      <w:tr w:rsidR="009B6D46" w:rsidRPr="00137A3A" w14:paraId="67108A6F" w14:textId="77777777" w:rsidTr="00137A3A">
        <w:tc>
          <w:tcPr>
            <w:tcW w:w="4140" w:type="dxa"/>
          </w:tcPr>
          <w:p w14:paraId="631FA1E4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2924D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5037215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C6EDD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1975E8F5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6BC38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51F998A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852443C" w14:textId="77777777" w:rsidR="009B6D46" w:rsidRPr="00137A3A" w:rsidRDefault="009B6D46" w:rsidP="009B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9B6D46" w:rsidRPr="00137A3A" w14:paraId="4D2B4A8A" w14:textId="77777777" w:rsidTr="00137A3A">
        <w:tc>
          <w:tcPr>
            <w:tcW w:w="4140" w:type="dxa"/>
          </w:tcPr>
          <w:p w14:paraId="009BBFF6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6" w:type="dxa"/>
            <w:gridSpan w:val="7"/>
          </w:tcPr>
          <w:p w14:paraId="721FE89A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7A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6D46" w:rsidRPr="00137A3A" w14:paraId="60406C5F" w14:textId="77777777" w:rsidTr="00137A3A">
        <w:tc>
          <w:tcPr>
            <w:tcW w:w="4140" w:type="dxa"/>
          </w:tcPr>
          <w:p w14:paraId="10D77969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7A3A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080" w:type="dxa"/>
          </w:tcPr>
          <w:p w14:paraId="35596C7D" w14:textId="2E1F6B75" w:rsidR="009B6D46" w:rsidRPr="00137A3A" w:rsidRDefault="0055754B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8,013.79</w:t>
            </w:r>
          </w:p>
        </w:tc>
        <w:tc>
          <w:tcPr>
            <w:tcW w:w="270" w:type="dxa"/>
          </w:tcPr>
          <w:p w14:paraId="42A3CBDB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05F3C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sz w:val="30"/>
                <w:szCs w:val="30"/>
                <w:lang w:val="en-US" w:bidi="th-TH"/>
              </w:rPr>
              <w:t>9,116.84</w:t>
            </w:r>
          </w:p>
        </w:tc>
        <w:tc>
          <w:tcPr>
            <w:tcW w:w="270" w:type="dxa"/>
          </w:tcPr>
          <w:p w14:paraId="74E24FFE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3C341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065161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96CDBFD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6D46" w:rsidRPr="00137A3A" w14:paraId="1FB3651B" w14:textId="77777777" w:rsidTr="00137A3A">
        <w:tc>
          <w:tcPr>
            <w:tcW w:w="4140" w:type="dxa"/>
          </w:tcPr>
          <w:p w14:paraId="228A7545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7A3A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C19C1A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sz w:val="30"/>
                <w:szCs w:val="30"/>
                <w:lang w:val="en-US" w:bidi="th-TH"/>
              </w:rPr>
              <w:t>791.34</w:t>
            </w:r>
          </w:p>
        </w:tc>
        <w:tc>
          <w:tcPr>
            <w:tcW w:w="270" w:type="dxa"/>
          </w:tcPr>
          <w:p w14:paraId="028E6897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4F25D9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sz w:val="30"/>
                <w:szCs w:val="30"/>
                <w:lang w:val="en-US" w:bidi="th-TH"/>
              </w:rPr>
              <w:t>797.30</w:t>
            </w:r>
          </w:p>
        </w:tc>
        <w:tc>
          <w:tcPr>
            <w:tcW w:w="270" w:type="dxa"/>
          </w:tcPr>
          <w:p w14:paraId="736BCA20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62BBC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387361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6AF5742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6D46" w:rsidRPr="00EF646B" w14:paraId="14F6C8B2" w14:textId="77777777" w:rsidTr="00137A3A">
        <w:tc>
          <w:tcPr>
            <w:tcW w:w="4140" w:type="dxa"/>
          </w:tcPr>
          <w:p w14:paraId="403A8663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426C0B" w14:textId="00CBA0C2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7A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</w:t>
            </w:r>
            <w:r w:rsidR="003D3F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805.13</w:t>
            </w:r>
          </w:p>
        </w:tc>
        <w:tc>
          <w:tcPr>
            <w:tcW w:w="270" w:type="dxa"/>
          </w:tcPr>
          <w:p w14:paraId="2F37A0F0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25E0D9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7A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9,914.14</w:t>
            </w:r>
          </w:p>
        </w:tc>
        <w:tc>
          <w:tcPr>
            <w:tcW w:w="270" w:type="dxa"/>
          </w:tcPr>
          <w:p w14:paraId="3C2F8726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609DFE" w14:textId="77777777" w:rsidR="009B6D46" w:rsidRPr="00137A3A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99BCF0" w14:textId="77777777" w:rsidR="009B6D46" w:rsidRPr="00137A3A" w:rsidRDefault="009B6D46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BF22EB5" w14:textId="77777777" w:rsidR="009B6D46" w:rsidRPr="00F80599" w:rsidRDefault="009B6D46" w:rsidP="009B6D4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7A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20217C5" w14:textId="77777777" w:rsidR="009B6D46" w:rsidRPr="00137A3A" w:rsidRDefault="009B6D46" w:rsidP="009B6D46">
      <w:pPr>
        <w:pStyle w:val="block"/>
        <w:spacing w:after="0" w:line="240" w:lineRule="auto"/>
        <w:ind w:left="540" w:right="-115"/>
        <w:jc w:val="thaiDistribute"/>
        <w:rPr>
          <w:rFonts w:ascii="Angsana New" w:hAnsi="Angsana New"/>
          <w:sz w:val="32"/>
          <w:szCs w:val="32"/>
          <w:lang w:bidi="th-TH"/>
        </w:rPr>
      </w:pPr>
    </w:p>
    <w:p w14:paraId="380B9B78" w14:textId="456E428D" w:rsidR="00A52D59" w:rsidRPr="00EF3608" w:rsidRDefault="00A52D59" w:rsidP="00A07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ณ </w:t>
      </w:r>
      <w:r w:rsidRPr="009867E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BC301C">
        <w:rPr>
          <w:rFonts w:ascii="Angsana New" w:hAnsi="Angsana New"/>
          <w:spacing w:val="-2"/>
          <w:sz w:val="30"/>
          <w:szCs w:val="30"/>
        </w:rPr>
        <w:t xml:space="preserve">31 </w:t>
      </w:r>
      <w:r w:rsidR="00BC301C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9867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pacing w:val="-2"/>
          <w:sz w:val="30"/>
          <w:szCs w:val="30"/>
        </w:rPr>
        <w:t xml:space="preserve">2562 </w:t>
      </w:r>
      <w:r w:rsidRPr="009867E0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บริษัทและบริษัทมีวงเงินสินเชื่อซึ่งยังไม่ได้เบิกใช้เป็นจำนวน </w:t>
      </w:r>
      <w:r w:rsidR="00991033">
        <w:rPr>
          <w:rFonts w:ascii="Angsana New" w:hAnsi="Angsana New"/>
          <w:spacing w:val="-2"/>
          <w:sz w:val="30"/>
          <w:szCs w:val="30"/>
        </w:rPr>
        <w:t>3,192.07</w:t>
      </w:r>
      <w:r w:rsidRPr="00EF3608">
        <w:rPr>
          <w:rFonts w:ascii="Angsana New" w:hAnsi="Angsana New"/>
          <w:spacing w:val="-2"/>
          <w:sz w:val="30"/>
          <w:szCs w:val="30"/>
        </w:rPr>
        <w:t xml:space="preserve"> 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ล้านบาท และ </w:t>
      </w:r>
      <w:r w:rsidR="00991033">
        <w:rPr>
          <w:rFonts w:ascii="Angsana New" w:hAnsi="Angsana New"/>
          <w:spacing w:val="-2"/>
          <w:sz w:val="30"/>
          <w:szCs w:val="30"/>
        </w:rPr>
        <w:t>615</w:t>
      </w:r>
      <w:r w:rsidR="00D03748">
        <w:rPr>
          <w:rFonts w:ascii="Angsana New" w:hAnsi="Angsana New"/>
          <w:spacing w:val="-2"/>
          <w:sz w:val="30"/>
          <w:szCs w:val="30"/>
        </w:rPr>
        <w:t>.00</w:t>
      </w:r>
      <w:r w:rsidR="00991033">
        <w:rPr>
          <w:rFonts w:ascii="Angsana New" w:hAnsi="Angsana New"/>
          <w:spacing w:val="-2"/>
          <w:sz w:val="30"/>
          <w:szCs w:val="30"/>
        </w:rPr>
        <w:t xml:space="preserve"> 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(30 กันยายน 256</w:t>
      </w:r>
      <w:r w:rsidR="00F90E68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EF3608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90E68" w:rsidRPr="00F90E68">
        <w:rPr>
          <w:rFonts w:ascii="Angsana New" w:hAnsi="Angsana New"/>
          <w:i/>
          <w:iCs/>
          <w:spacing w:val="-2"/>
          <w:sz w:val="30"/>
          <w:szCs w:val="30"/>
        </w:rPr>
        <w:t xml:space="preserve">4,756.96 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ล้านบาท และ </w:t>
      </w:r>
      <w:r w:rsidR="00F90E68" w:rsidRPr="00F90E68">
        <w:rPr>
          <w:rFonts w:ascii="Angsana New" w:hAnsi="Angsana New"/>
          <w:i/>
          <w:iCs/>
          <w:spacing w:val="-2"/>
          <w:sz w:val="30"/>
          <w:szCs w:val="30"/>
        </w:rPr>
        <w:t xml:space="preserve">2,731.51 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ตามลำดับ)</w:t>
      </w:r>
    </w:p>
    <w:p w14:paraId="30582316" w14:textId="307F49CD" w:rsidR="00137A3A" w:rsidRDefault="00137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br w:type="page"/>
      </w:r>
    </w:p>
    <w:p w14:paraId="2FD27ABF" w14:textId="77777777" w:rsidR="007F061A" w:rsidRPr="00EF3608" w:rsidRDefault="007F061A" w:rsidP="00480AB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503515003"/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</w:p>
    <w:p w14:paraId="38BBCED3" w14:textId="77777777" w:rsidR="007F061A" w:rsidRPr="004D6FFA" w:rsidRDefault="007F061A" w:rsidP="007F0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882"/>
        <w:gridCol w:w="243"/>
        <w:gridCol w:w="1647"/>
        <w:gridCol w:w="324"/>
        <w:gridCol w:w="1638"/>
        <w:gridCol w:w="243"/>
        <w:gridCol w:w="1116"/>
        <w:gridCol w:w="236"/>
        <w:gridCol w:w="7"/>
        <w:gridCol w:w="1098"/>
      </w:tblGrid>
      <w:tr w:rsidR="007F061A" w:rsidRPr="00EF3608" w14:paraId="33502E30" w14:textId="77777777" w:rsidTr="007F061A">
        <w:tc>
          <w:tcPr>
            <w:tcW w:w="1998" w:type="dxa"/>
          </w:tcPr>
          <w:p w14:paraId="17FA3B8A" w14:textId="77777777" w:rsidR="007F061A" w:rsidRPr="00EF3608" w:rsidRDefault="007F061A" w:rsidP="007F061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75CACA29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FBA8D76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2D1F0C3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14:paraId="3B0E3D49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C51E832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D45955D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517FEA66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7F061A" w:rsidRPr="00EF3608" w14:paraId="078AA10E" w14:textId="77777777" w:rsidTr="007F061A">
        <w:tc>
          <w:tcPr>
            <w:tcW w:w="1998" w:type="dxa"/>
          </w:tcPr>
          <w:p w14:paraId="2608A6D4" w14:textId="77777777" w:rsidR="007F061A" w:rsidRPr="00EF3608" w:rsidRDefault="007F061A" w:rsidP="007F061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34F4E01E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146B538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0A2E26A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3D4B169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1A6C5C4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5FDAD27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2FE88D8A" w14:textId="77777777" w:rsidR="007F061A" w:rsidRPr="00EF3608" w:rsidRDefault="007F061A" w:rsidP="007F061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61A" w:rsidRPr="00EF3608" w14:paraId="2996B6FB" w14:textId="77777777" w:rsidTr="007F061A">
        <w:tc>
          <w:tcPr>
            <w:tcW w:w="1998" w:type="dxa"/>
          </w:tcPr>
          <w:p w14:paraId="6C515938" w14:textId="77777777" w:rsidR="007F061A" w:rsidRPr="00EF3608" w:rsidRDefault="007F061A" w:rsidP="007F061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07D8AFF6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14:paraId="1EE3122A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83C85AA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324" w:type="dxa"/>
          </w:tcPr>
          <w:p w14:paraId="14E08B46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54BBEF8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</w:tcPr>
          <w:p w14:paraId="45E9EEF5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81160E" w14:textId="5CFBAFC3" w:rsidR="007F061A" w:rsidRPr="00EF3608" w:rsidRDefault="00BC301C" w:rsidP="007F061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14:paraId="0537E3E4" w14:textId="77777777" w:rsidR="007F061A" w:rsidRPr="00EF3608" w:rsidRDefault="007F061A" w:rsidP="007F061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4C2E5C46" w14:textId="77777777" w:rsidR="007F061A" w:rsidRPr="00EF3608" w:rsidRDefault="007F061A" w:rsidP="007F061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F061A" w:rsidRPr="00EF3608" w14:paraId="0470F225" w14:textId="77777777" w:rsidTr="007F061A">
        <w:tc>
          <w:tcPr>
            <w:tcW w:w="1998" w:type="dxa"/>
          </w:tcPr>
          <w:p w14:paraId="15F694F3" w14:textId="77777777" w:rsidR="007F061A" w:rsidRPr="00EF3608" w:rsidRDefault="007F061A" w:rsidP="007F061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2FBCF8FB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14:paraId="7FA892B1" w14:textId="77777777" w:rsidR="007F061A" w:rsidRPr="00EF3608" w:rsidRDefault="007F061A" w:rsidP="007F061A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1108485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24" w:type="dxa"/>
          </w:tcPr>
          <w:p w14:paraId="71B88B4D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FC4F086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</w:tcPr>
          <w:p w14:paraId="514C2B1B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1E9042" w14:textId="77777777" w:rsidR="007F061A" w:rsidRPr="00EF3608" w:rsidRDefault="007F061A" w:rsidP="007F061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14:paraId="199131EF" w14:textId="77777777" w:rsidR="007F061A" w:rsidRPr="00EF3608" w:rsidRDefault="007F061A" w:rsidP="007F061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2355E56" w14:textId="35F7DD57" w:rsidR="007F061A" w:rsidRPr="00EF3608" w:rsidRDefault="007F061A" w:rsidP="007F061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eastAsia="th-TH"/>
              </w:rPr>
              <w:t>256</w:t>
            </w:r>
            <w:r w:rsidR="00F90E68">
              <w:rPr>
                <w:rFonts w:ascii="Angsana New" w:hAnsi="Angsana New"/>
                <w:sz w:val="30"/>
                <w:szCs w:val="30"/>
                <w:lang w:eastAsia="th-TH"/>
              </w:rPr>
              <w:t>2</w:t>
            </w:r>
          </w:p>
        </w:tc>
      </w:tr>
      <w:tr w:rsidR="007F061A" w:rsidRPr="00EF3608" w14:paraId="7156BD68" w14:textId="77777777" w:rsidTr="007F061A">
        <w:tc>
          <w:tcPr>
            <w:tcW w:w="3123" w:type="dxa"/>
            <w:gridSpan w:val="3"/>
          </w:tcPr>
          <w:p w14:paraId="7C06344E" w14:textId="77777777" w:rsidR="007F061A" w:rsidRPr="00EF3608" w:rsidRDefault="007F061A" w:rsidP="00E67EF7">
            <w:pPr>
              <w:pStyle w:val="BodyText"/>
              <w:spacing w:after="0" w:line="240" w:lineRule="auto"/>
              <w:ind w:left="1674" w:firstLine="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15117D63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14:paraId="5B040BEA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549FEC0" w14:textId="77777777" w:rsidR="007F061A" w:rsidRPr="00EF3608" w:rsidRDefault="007F061A" w:rsidP="007F061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2BEF76C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3326C4C0" w14:textId="77777777" w:rsidR="007F061A" w:rsidRPr="00EF3608" w:rsidRDefault="007F061A" w:rsidP="007F061A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061A" w:rsidRPr="00F50E1F" w14:paraId="1607C038" w14:textId="77777777" w:rsidTr="007F061A">
        <w:tc>
          <w:tcPr>
            <w:tcW w:w="1998" w:type="dxa"/>
          </w:tcPr>
          <w:p w14:paraId="27AD3FCF" w14:textId="77777777" w:rsidR="007F061A" w:rsidRPr="00F50E1F" w:rsidRDefault="007F061A" w:rsidP="007F061A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1/2559</w:t>
            </w:r>
          </w:p>
        </w:tc>
        <w:tc>
          <w:tcPr>
            <w:tcW w:w="882" w:type="dxa"/>
          </w:tcPr>
          <w:p w14:paraId="3C75B9F2" w14:textId="77777777" w:rsidR="007F061A" w:rsidRPr="00F50E1F" w:rsidRDefault="007F061A" w:rsidP="007F061A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0B6B5946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04C9C89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>23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F50E1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324" w:type="dxa"/>
          </w:tcPr>
          <w:p w14:paraId="061DFFE7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7EEE303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</w:tcPr>
          <w:p w14:paraId="3287B65E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6C0A8B" w14:textId="52CA0527" w:rsidR="007F061A" w:rsidRPr="00F50E1F" w:rsidRDefault="00991033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1ADD3A89" w14:textId="77777777" w:rsidR="007F061A" w:rsidRPr="00F50E1F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41B4A8D" w14:textId="77777777" w:rsidR="007F061A" w:rsidRPr="00F50E1F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991033" w:rsidRPr="00F50E1F" w14:paraId="01249155" w14:textId="77777777" w:rsidTr="007F061A">
        <w:tc>
          <w:tcPr>
            <w:tcW w:w="1998" w:type="dxa"/>
          </w:tcPr>
          <w:p w14:paraId="4265D246" w14:textId="77777777" w:rsidR="00991033" w:rsidRPr="00F50E1F" w:rsidRDefault="00991033" w:rsidP="0099103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1/2560</w:t>
            </w:r>
          </w:p>
        </w:tc>
        <w:tc>
          <w:tcPr>
            <w:tcW w:w="882" w:type="dxa"/>
          </w:tcPr>
          <w:p w14:paraId="5740AE88" w14:textId="77777777" w:rsidR="00991033" w:rsidRPr="00F50E1F" w:rsidRDefault="00991033" w:rsidP="0099103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14:paraId="67746ED8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78CD53B2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>30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24" w:type="dxa"/>
          </w:tcPr>
          <w:p w14:paraId="7810BDD6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54FA36B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>30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14:paraId="4B3D1045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A5FD17" w14:textId="5FC8EEFB" w:rsidR="00991033" w:rsidRPr="00F50E1F" w:rsidRDefault="00991033" w:rsidP="0099103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14:paraId="7AEAFC8C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E7729C" w14:textId="77777777" w:rsidR="00991033" w:rsidRPr="00F50E1F" w:rsidRDefault="00991033" w:rsidP="0099103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991033" w:rsidRPr="00F50E1F" w14:paraId="05A1750A" w14:textId="77777777" w:rsidTr="007F061A">
        <w:tc>
          <w:tcPr>
            <w:tcW w:w="1998" w:type="dxa"/>
          </w:tcPr>
          <w:p w14:paraId="72E8285E" w14:textId="77777777" w:rsidR="00991033" w:rsidRPr="00F50E1F" w:rsidRDefault="00991033" w:rsidP="0099103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2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14:paraId="4F618AB8" w14:textId="77777777" w:rsidR="00991033" w:rsidRPr="00F50E1F" w:rsidRDefault="00991033" w:rsidP="0099103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14:paraId="6C13A1DD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8358023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สิงหาคม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14:paraId="4781AB70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49AB0AB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สิงหาคม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14:paraId="4D7866D0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F0D1979" w14:textId="3A850E71" w:rsidR="00991033" w:rsidRPr="00F50E1F" w:rsidRDefault="00991033" w:rsidP="0099103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14:paraId="5496FD9D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F8C54E4" w14:textId="77777777" w:rsidR="00991033" w:rsidRPr="00F50E1F" w:rsidRDefault="00991033" w:rsidP="0099103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991033" w:rsidRPr="00F50E1F" w14:paraId="7106A4AD" w14:textId="77777777" w:rsidTr="007F061A">
        <w:tc>
          <w:tcPr>
            <w:tcW w:w="1998" w:type="dxa"/>
          </w:tcPr>
          <w:p w14:paraId="1E13BBAE" w14:textId="77777777" w:rsidR="00991033" w:rsidRPr="00F50E1F" w:rsidRDefault="00991033" w:rsidP="0099103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7613BAC7" w14:textId="77777777" w:rsidR="00991033" w:rsidRPr="00F50E1F" w:rsidRDefault="00991033" w:rsidP="0099103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6DF169D0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17544C6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F50E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14:paraId="6ADC55A4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1CE5C22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F50E1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4B13908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DE58F9F" w14:textId="1D87D72D" w:rsidR="00991033" w:rsidRPr="00F50E1F" w:rsidRDefault="00991033" w:rsidP="0099103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  <w:gridSpan w:val="2"/>
          </w:tcPr>
          <w:p w14:paraId="0AC38495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1F5FD" w14:textId="77777777" w:rsidR="00991033" w:rsidRPr="00F50E1F" w:rsidRDefault="00991033" w:rsidP="0099103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</w:tr>
      <w:tr w:rsidR="00991033" w:rsidRPr="00F50E1F" w14:paraId="37A0E86A" w14:textId="77777777" w:rsidTr="007F061A">
        <w:tc>
          <w:tcPr>
            <w:tcW w:w="1998" w:type="dxa"/>
          </w:tcPr>
          <w:p w14:paraId="26E882C6" w14:textId="77777777" w:rsidR="00991033" w:rsidRPr="00F50E1F" w:rsidRDefault="00991033" w:rsidP="0099103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2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40EDBE92" w14:textId="77777777" w:rsidR="00991033" w:rsidRPr="00F50E1F" w:rsidRDefault="00991033" w:rsidP="0099103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3.64</w:t>
            </w:r>
          </w:p>
        </w:tc>
        <w:tc>
          <w:tcPr>
            <w:tcW w:w="243" w:type="dxa"/>
          </w:tcPr>
          <w:p w14:paraId="7BB4BC4E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FA8F14C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14:paraId="6F3DDF47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3AB8B7F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571365C5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E342038" w14:textId="7F568FD1" w:rsidR="00991033" w:rsidRPr="00F50E1F" w:rsidRDefault="00991033" w:rsidP="0099103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50C4BC2A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6737D76" w14:textId="5B66E396" w:rsidR="00991033" w:rsidRPr="00F50E1F" w:rsidRDefault="00991033" w:rsidP="0099103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991033" w:rsidRPr="00F50E1F" w14:paraId="330F514C" w14:textId="77777777" w:rsidTr="007F061A">
        <w:tc>
          <w:tcPr>
            <w:tcW w:w="1998" w:type="dxa"/>
          </w:tcPr>
          <w:p w14:paraId="0E9A9F34" w14:textId="0ED9D1D8" w:rsidR="00991033" w:rsidRPr="00F50E1F" w:rsidRDefault="00991033" w:rsidP="0099103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82" w:type="dxa"/>
          </w:tcPr>
          <w:p w14:paraId="5CDA49D5" w14:textId="1BCEE1DE" w:rsidR="00991033" w:rsidRPr="00F50E1F" w:rsidRDefault="00991033" w:rsidP="0099103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2.47</w:t>
            </w:r>
          </w:p>
        </w:tc>
        <w:tc>
          <w:tcPr>
            <w:tcW w:w="243" w:type="dxa"/>
          </w:tcPr>
          <w:p w14:paraId="3D4F5635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27AB0353" w14:textId="095D3417" w:rsidR="00991033" w:rsidRPr="00991033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991033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91033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F50E1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24" w:type="dxa"/>
          </w:tcPr>
          <w:p w14:paraId="66AB5959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68F8F23" w14:textId="327207C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991033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91033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F50E1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</w:tcPr>
          <w:p w14:paraId="5C730974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43E9BE1" w14:textId="3A089812" w:rsidR="00991033" w:rsidRPr="00F50E1F" w:rsidRDefault="00991033" w:rsidP="0099103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30EEE06E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249FB2" w14:textId="5BA1370E" w:rsidR="00991033" w:rsidRPr="00F50E1F" w:rsidRDefault="00991033" w:rsidP="0099103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91033" w:rsidRPr="00F50E1F" w14:paraId="5CAE2050" w14:textId="77777777" w:rsidTr="007F061A">
        <w:tc>
          <w:tcPr>
            <w:tcW w:w="2880" w:type="dxa"/>
            <w:gridSpan w:val="2"/>
          </w:tcPr>
          <w:p w14:paraId="33010E77" w14:textId="77777777" w:rsidR="00991033" w:rsidRPr="00F50E1F" w:rsidRDefault="00991033" w:rsidP="0099103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รวมหุ้นกู้ – ราคาตามมูลค่า</w:t>
            </w:r>
          </w:p>
        </w:tc>
        <w:tc>
          <w:tcPr>
            <w:tcW w:w="243" w:type="dxa"/>
          </w:tcPr>
          <w:p w14:paraId="4A94AA8B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445F82FE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1F3124B7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14:paraId="3B5A3D2C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FE99FC6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0A319CB" w14:textId="38715430" w:rsidR="00991033" w:rsidRPr="00F50E1F" w:rsidRDefault="00991033" w:rsidP="0099103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10,000.00</w:t>
            </w:r>
          </w:p>
        </w:tc>
        <w:tc>
          <w:tcPr>
            <w:tcW w:w="243" w:type="dxa"/>
            <w:gridSpan w:val="2"/>
          </w:tcPr>
          <w:p w14:paraId="5C213053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47C71C" w14:textId="305E42C6" w:rsidR="00991033" w:rsidRPr="00F50E1F" w:rsidRDefault="00991033" w:rsidP="0099103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10,000.00</w:t>
            </w:r>
          </w:p>
        </w:tc>
      </w:tr>
      <w:tr w:rsidR="00991033" w:rsidRPr="00F50E1F" w14:paraId="77908DA1" w14:textId="77777777" w:rsidTr="007F061A">
        <w:tc>
          <w:tcPr>
            <w:tcW w:w="6732" w:type="dxa"/>
            <w:gridSpan w:val="6"/>
          </w:tcPr>
          <w:p w14:paraId="1F1A7E2C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</w:tcPr>
          <w:p w14:paraId="56672F6E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9379CF" w14:textId="39D7418E" w:rsidR="00991033" w:rsidRPr="00F50E1F" w:rsidRDefault="00991033" w:rsidP="0099103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(7.55)</w:t>
            </w:r>
          </w:p>
        </w:tc>
        <w:tc>
          <w:tcPr>
            <w:tcW w:w="243" w:type="dxa"/>
            <w:gridSpan w:val="2"/>
          </w:tcPr>
          <w:p w14:paraId="67B4D4C9" w14:textId="77777777" w:rsidR="00991033" w:rsidRPr="00F50E1F" w:rsidRDefault="00991033" w:rsidP="00991033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F541404" w14:textId="3A157C14" w:rsidR="00991033" w:rsidRPr="00F50E1F" w:rsidRDefault="00991033" w:rsidP="0099103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5.23</w:t>
            </w: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91033" w:rsidRPr="00EF3608" w14:paraId="2B5587A2" w14:textId="77777777" w:rsidTr="007F061A">
        <w:tc>
          <w:tcPr>
            <w:tcW w:w="6732" w:type="dxa"/>
            <w:gridSpan w:val="6"/>
          </w:tcPr>
          <w:p w14:paraId="7F9651D2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– สุทธิ</w:t>
            </w:r>
          </w:p>
        </w:tc>
        <w:tc>
          <w:tcPr>
            <w:tcW w:w="243" w:type="dxa"/>
          </w:tcPr>
          <w:p w14:paraId="44CDDAB4" w14:textId="77777777" w:rsidR="00991033" w:rsidRPr="00F50E1F" w:rsidRDefault="00991033" w:rsidP="0099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4BF725" w14:textId="26307386" w:rsidR="00991033" w:rsidRPr="00F50E1F" w:rsidRDefault="00991033" w:rsidP="0099103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9,992.45</w:t>
            </w:r>
          </w:p>
        </w:tc>
        <w:tc>
          <w:tcPr>
            <w:tcW w:w="243" w:type="dxa"/>
            <w:gridSpan w:val="2"/>
          </w:tcPr>
          <w:p w14:paraId="0555126C" w14:textId="77777777" w:rsidR="00991033" w:rsidRPr="00F50E1F" w:rsidRDefault="00991033" w:rsidP="00991033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BB073C1" w14:textId="1A824AB4" w:rsidR="00991033" w:rsidRPr="00EF3608" w:rsidRDefault="00991033" w:rsidP="0099103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9,994.77</w:t>
            </w:r>
          </w:p>
        </w:tc>
      </w:tr>
    </w:tbl>
    <w:p w14:paraId="0B412780" w14:textId="77777777" w:rsidR="007F061A" w:rsidRPr="004D6FFA" w:rsidRDefault="007F061A" w:rsidP="007F0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540"/>
        <w:gridCol w:w="1080"/>
        <w:gridCol w:w="270"/>
        <w:gridCol w:w="1080"/>
      </w:tblGrid>
      <w:tr w:rsidR="007F061A" w:rsidRPr="00EF3608" w14:paraId="45C98F15" w14:textId="77777777" w:rsidTr="00137A3A">
        <w:tc>
          <w:tcPr>
            <w:tcW w:w="6480" w:type="dxa"/>
          </w:tcPr>
          <w:p w14:paraId="1090B4EB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40" w:type="dxa"/>
          </w:tcPr>
          <w:p w14:paraId="1A794ACE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7737D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565427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E762E4" w14:textId="77777777" w:rsidR="007F061A" w:rsidRPr="00EF3608" w:rsidRDefault="007F061A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F061A" w:rsidRPr="00EF3608" w14:paraId="7F6956D0" w14:textId="77777777" w:rsidTr="00137A3A">
        <w:tc>
          <w:tcPr>
            <w:tcW w:w="6480" w:type="dxa"/>
          </w:tcPr>
          <w:p w14:paraId="6082F2B1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" w:type="dxa"/>
          </w:tcPr>
          <w:p w14:paraId="1AA556E1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2C2C3" w14:textId="05EB685C" w:rsidR="007F061A" w:rsidRPr="00EF3608" w:rsidRDefault="00991033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70" w:type="dxa"/>
          </w:tcPr>
          <w:p w14:paraId="08F6A88E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D10C5" w14:textId="4A46F047" w:rsidR="007F061A" w:rsidRPr="00EF3608" w:rsidRDefault="00F90E68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90E68">
              <w:rPr>
                <w:rFonts w:ascii="Angsana New" w:hAnsi="Angsana New"/>
                <w:sz w:val="30"/>
                <w:szCs w:val="30"/>
                <w:lang w:val="en-US"/>
              </w:rPr>
              <w:t>5,000.00</w:t>
            </w:r>
          </w:p>
        </w:tc>
      </w:tr>
      <w:tr w:rsidR="007F061A" w:rsidRPr="00EF3608" w14:paraId="4BC18D38" w14:textId="77777777" w:rsidTr="00137A3A">
        <w:tc>
          <w:tcPr>
            <w:tcW w:w="6480" w:type="dxa"/>
          </w:tcPr>
          <w:p w14:paraId="07347682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40" w:type="dxa"/>
          </w:tcPr>
          <w:p w14:paraId="02B2FFF8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127D0D" w14:textId="63C15F7E" w:rsidR="007F061A" w:rsidRPr="00EF3608" w:rsidRDefault="00991033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7,992.45</w:t>
            </w:r>
          </w:p>
        </w:tc>
        <w:tc>
          <w:tcPr>
            <w:tcW w:w="270" w:type="dxa"/>
          </w:tcPr>
          <w:p w14:paraId="685418CA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47EFA5" w14:textId="40D9BE0D" w:rsidR="007F061A" w:rsidRPr="00EF3608" w:rsidRDefault="00F90E68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sz w:val="30"/>
                <w:szCs w:val="30"/>
                <w:lang w:val="en-US" w:bidi="th-TH"/>
              </w:rPr>
              <w:t>4,994.77</w:t>
            </w:r>
          </w:p>
        </w:tc>
      </w:tr>
      <w:tr w:rsidR="007F061A" w:rsidRPr="00EF3608" w14:paraId="1FB5A104" w14:textId="77777777" w:rsidTr="00137A3A">
        <w:tc>
          <w:tcPr>
            <w:tcW w:w="6480" w:type="dxa"/>
          </w:tcPr>
          <w:p w14:paraId="5B5375FC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BE219D1" w14:textId="77777777" w:rsidR="007F061A" w:rsidRPr="00EF3608" w:rsidRDefault="007F061A" w:rsidP="007F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53587" w14:textId="4FE178B2" w:rsidR="007F061A" w:rsidRPr="00EF3608" w:rsidRDefault="00991033" w:rsidP="007F061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9,992.45</w:t>
            </w:r>
          </w:p>
        </w:tc>
        <w:tc>
          <w:tcPr>
            <w:tcW w:w="270" w:type="dxa"/>
          </w:tcPr>
          <w:p w14:paraId="0EE34447" w14:textId="77777777" w:rsidR="007F061A" w:rsidRPr="00EF3608" w:rsidRDefault="007F061A" w:rsidP="007F061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BF0F2A" w14:textId="6232F749" w:rsidR="007F061A" w:rsidRPr="00EF3608" w:rsidRDefault="00F90E68" w:rsidP="007F06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F90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,994.77</w:t>
            </w:r>
          </w:p>
        </w:tc>
      </w:tr>
    </w:tbl>
    <w:p w14:paraId="42868188" w14:textId="1322D9A9" w:rsidR="00137A3A" w:rsidRDefault="00137A3A" w:rsidP="00CD5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B04ECBB" w14:textId="77777777" w:rsidR="00137A3A" w:rsidRDefault="00137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14:paraId="5318570A" w14:textId="710AB31E" w:rsidR="00FD1DC3" w:rsidRPr="00EF3608" w:rsidRDefault="00FD1DC3" w:rsidP="00060A7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58502217" w14:textId="77777777" w:rsidR="00137A3A" w:rsidRPr="00137A3A" w:rsidRDefault="00137A3A" w:rsidP="00C00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487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528"/>
        <w:gridCol w:w="359"/>
        <w:gridCol w:w="1439"/>
        <w:gridCol w:w="352"/>
        <w:gridCol w:w="9"/>
        <w:gridCol w:w="1439"/>
      </w:tblGrid>
      <w:tr w:rsidR="006F30FA" w:rsidRPr="00EF3608" w14:paraId="29962CC9" w14:textId="77777777" w:rsidTr="00A11793">
        <w:trPr>
          <w:trHeight w:val="432"/>
        </w:trPr>
        <w:tc>
          <w:tcPr>
            <w:tcW w:w="2261" w:type="pct"/>
          </w:tcPr>
          <w:p w14:paraId="2F27C009" w14:textId="77777777" w:rsidR="006F30FA" w:rsidRPr="00EF3608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9" w:type="pct"/>
            <w:gridSpan w:val="6"/>
          </w:tcPr>
          <w:p w14:paraId="22FEF1FD" w14:textId="77777777" w:rsidR="006F30FA" w:rsidRPr="00EF3608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138F" w:rsidRPr="00EF3608" w14:paraId="68778806" w14:textId="77777777" w:rsidTr="00A11793">
        <w:trPr>
          <w:trHeight w:val="432"/>
        </w:trPr>
        <w:tc>
          <w:tcPr>
            <w:tcW w:w="2261" w:type="pct"/>
          </w:tcPr>
          <w:p w14:paraId="0140E581" w14:textId="77777777" w:rsidR="00AA138F" w:rsidRPr="00EF3608" w:rsidRDefault="00AA138F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31B1281B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92" w:type="pct"/>
          </w:tcPr>
          <w:p w14:paraId="745C6E05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9" w:type="pct"/>
          </w:tcPr>
          <w:p w14:paraId="18F5B5D6" w14:textId="77777777" w:rsidR="00AA138F" w:rsidRPr="00EF3608" w:rsidRDefault="00AA138F" w:rsidP="00CD499A">
            <w:pPr>
              <w:pStyle w:val="BodyText"/>
              <w:tabs>
                <w:tab w:val="clear" w:pos="907"/>
              </w:tabs>
              <w:spacing w:after="0"/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ประมาณการอื่น</w:t>
            </w:r>
          </w:p>
        </w:tc>
        <w:tc>
          <w:tcPr>
            <w:tcW w:w="193" w:type="pct"/>
            <w:gridSpan w:val="2"/>
          </w:tcPr>
          <w:p w14:paraId="254D7FED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9" w:type="pct"/>
          </w:tcPr>
          <w:p w14:paraId="1F115D38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A461A" w:rsidRPr="00EF3608" w14:paraId="053462B6" w14:textId="77777777" w:rsidTr="00A11793">
        <w:trPr>
          <w:trHeight w:val="80"/>
        </w:trPr>
        <w:tc>
          <w:tcPr>
            <w:tcW w:w="2261" w:type="pct"/>
          </w:tcPr>
          <w:p w14:paraId="4CAA49A9" w14:textId="77777777" w:rsidR="00AA138F" w:rsidRPr="00EF3608" w:rsidRDefault="00AA138F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9" w:type="pct"/>
            <w:gridSpan w:val="6"/>
          </w:tcPr>
          <w:p w14:paraId="3BD8BF6C" w14:textId="77777777" w:rsidR="00AA138F" w:rsidRPr="00EF3608" w:rsidRDefault="00AA138F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0E68" w:rsidRPr="00EF3608" w14:paraId="626F7893" w14:textId="77777777" w:rsidTr="00A11793">
        <w:trPr>
          <w:trHeight w:val="80"/>
        </w:trPr>
        <w:tc>
          <w:tcPr>
            <w:tcW w:w="2261" w:type="pct"/>
          </w:tcPr>
          <w:p w14:paraId="45BB96BD" w14:textId="3423C773" w:rsidR="00F90E68" w:rsidRPr="00EF3608" w:rsidRDefault="00F90E68" w:rsidP="00F90E6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" w:type="pct"/>
          </w:tcPr>
          <w:p w14:paraId="4892BA75" w14:textId="4FF3A3A3" w:rsidR="00F90E68" w:rsidRPr="00EF3608" w:rsidRDefault="00F90E68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130.61</w:t>
            </w:r>
          </w:p>
        </w:tc>
        <w:tc>
          <w:tcPr>
            <w:tcW w:w="192" w:type="pct"/>
          </w:tcPr>
          <w:p w14:paraId="400806A0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0EF30617" w14:textId="44D0D938" w:rsidR="00F90E68" w:rsidRPr="00FA492A" w:rsidRDefault="00F90E68" w:rsidP="00F90E6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5.</w:t>
            </w:r>
            <w:r w:rsidRPr="00F90E6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8" w:type="pct"/>
          </w:tcPr>
          <w:p w14:paraId="1C3D4B4B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4" w:type="pct"/>
            <w:gridSpan w:val="2"/>
          </w:tcPr>
          <w:p w14:paraId="59CCF222" w14:textId="3AB2A6C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136.30</w:t>
            </w:r>
          </w:p>
        </w:tc>
      </w:tr>
      <w:tr w:rsidR="00F90E68" w:rsidRPr="00EF3608" w14:paraId="4BF16DA3" w14:textId="77777777" w:rsidTr="00A11793">
        <w:trPr>
          <w:trHeight w:val="432"/>
        </w:trPr>
        <w:tc>
          <w:tcPr>
            <w:tcW w:w="2261" w:type="pct"/>
          </w:tcPr>
          <w:p w14:paraId="69718FB8" w14:textId="3BF59CD3" w:rsidR="00F90E68" w:rsidRPr="00EF3608" w:rsidRDefault="00F90E68" w:rsidP="00F90E6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8D7FDB">
              <w:rPr>
                <w:rFonts w:ascii="Angsana New" w:hAnsi="Angsana New" w:cs="Angsana New" w:hint="cs"/>
                <w:cs/>
              </w:rPr>
              <w:t>ใช้ไป</w:t>
            </w:r>
          </w:p>
        </w:tc>
        <w:tc>
          <w:tcPr>
            <w:tcW w:w="816" w:type="pct"/>
          </w:tcPr>
          <w:p w14:paraId="44A36A66" w14:textId="7928F444" w:rsidR="00F90E68" w:rsidRPr="00EF3608" w:rsidRDefault="00F90E68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(10.88)</w:t>
            </w:r>
          </w:p>
        </w:tc>
        <w:tc>
          <w:tcPr>
            <w:tcW w:w="192" w:type="pct"/>
          </w:tcPr>
          <w:p w14:paraId="4C359BC1" w14:textId="77777777" w:rsidR="00F90E68" w:rsidRPr="00EF3608" w:rsidRDefault="00F90E68" w:rsidP="00F90E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3FA506A4" w14:textId="3D4FCE7F" w:rsidR="00F90E68" w:rsidRPr="00EF3608" w:rsidRDefault="00F90E68" w:rsidP="005727D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pct"/>
            <w:gridSpan w:val="2"/>
          </w:tcPr>
          <w:p w14:paraId="38FC9F04" w14:textId="77777777" w:rsidR="00F90E68" w:rsidRPr="00EF3608" w:rsidRDefault="00F90E68" w:rsidP="00F90E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4E6D2356" w14:textId="21666BCD" w:rsidR="00F90E68" w:rsidRPr="00EF3608" w:rsidRDefault="00F90E68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(10.88)</w:t>
            </w:r>
          </w:p>
        </w:tc>
      </w:tr>
      <w:tr w:rsidR="00F90E68" w:rsidRPr="00EF3608" w14:paraId="4B3F8F0A" w14:textId="77777777" w:rsidTr="00A11793">
        <w:trPr>
          <w:trHeight w:val="432"/>
        </w:trPr>
        <w:tc>
          <w:tcPr>
            <w:tcW w:w="2261" w:type="pct"/>
          </w:tcPr>
          <w:p w14:paraId="0807E66D" w14:textId="44412F27" w:rsidR="00F90E68" w:rsidRPr="00EF3608" w:rsidRDefault="008D7FDB" w:rsidP="00F90E6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กลับรายการ</w:t>
            </w:r>
            <w:r w:rsidR="00F90E68" w:rsidRPr="00EF3608">
              <w:rPr>
                <w:rFonts w:ascii="Angsana New" w:hAnsi="Angsana New" w:cs="Angsana New"/>
                <w:cs/>
              </w:rPr>
              <w:t>ประมาณการหนี้สิ</w:t>
            </w:r>
            <w:r w:rsidR="00E24EBE">
              <w:rPr>
                <w:rFonts w:ascii="Angsana New" w:hAnsi="Angsana New" w:cs="Angsana New" w:hint="cs"/>
                <w:cs/>
              </w:rPr>
              <w:t>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321F9FC4" w14:textId="57D9A122" w:rsidR="00F90E68" w:rsidRPr="00EF3608" w:rsidRDefault="00F90E68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(27.30)</w:t>
            </w:r>
          </w:p>
        </w:tc>
        <w:tc>
          <w:tcPr>
            <w:tcW w:w="192" w:type="pct"/>
          </w:tcPr>
          <w:p w14:paraId="0240F694" w14:textId="77777777" w:rsidR="00F90E68" w:rsidRPr="00EF3608" w:rsidRDefault="00F90E68" w:rsidP="00F90E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11402D1D" w14:textId="2E18915C" w:rsidR="00F90E68" w:rsidRPr="00FA492A" w:rsidRDefault="00F90E68" w:rsidP="005727D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pct"/>
            <w:gridSpan w:val="2"/>
          </w:tcPr>
          <w:p w14:paraId="660F5E7E" w14:textId="77777777" w:rsidR="00F90E68" w:rsidRPr="00EF3608" w:rsidRDefault="00F90E68" w:rsidP="00F90E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76A8F803" w14:textId="1E585F53" w:rsidR="00F90E68" w:rsidRPr="00EF3608" w:rsidRDefault="00F90E68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(27.30)</w:t>
            </w:r>
          </w:p>
        </w:tc>
      </w:tr>
      <w:tr w:rsidR="00F90E68" w:rsidRPr="00EF3608" w14:paraId="6EC745DE" w14:textId="77777777" w:rsidTr="00A11793">
        <w:trPr>
          <w:trHeight w:val="70"/>
        </w:trPr>
        <w:tc>
          <w:tcPr>
            <w:tcW w:w="2261" w:type="pct"/>
          </w:tcPr>
          <w:p w14:paraId="605F4786" w14:textId="04E5922E" w:rsidR="00F90E68" w:rsidRPr="00EF3608" w:rsidRDefault="00F90E68" w:rsidP="00F90E6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4247D82A" w14:textId="3444D498" w:rsidR="00F90E68" w:rsidRPr="00EF3608" w:rsidRDefault="00F90E68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  <w:tc>
          <w:tcPr>
            <w:tcW w:w="192" w:type="pct"/>
          </w:tcPr>
          <w:p w14:paraId="593CA018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05D69496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5.69</w:t>
            </w:r>
          </w:p>
        </w:tc>
        <w:tc>
          <w:tcPr>
            <w:tcW w:w="193" w:type="pct"/>
            <w:gridSpan w:val="2"/>
          </w:tcPr>
          <w:p w14:paraId="140EE622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1A9F5D34" w14:textId="431D3BBF" w:rsidR="00F90E68" w:rsidRPr="00EF3608" w:rsidRDefault="00F90E68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98.12</w:t>
            </w:r>
          </w:p>
        </w:tc>
      </w:tr>
      <w:tr w:rsidR="00F90E68" w:rsidRPr="00EF3608" w14:paraId="6682F060" w14:textId="77777777" w:rsidTr="00A11793">
        <w:trPr>
          <w:trHeight w:val="395"/>
        </w:trPr>
        <w:tc>
          <w:tcPr>
            <w:tcW w:w="2261" w:type="pct"/>
          </w:tcPr>
          <w:p w14:paraId="6DD03568" w14:textId="77777777" w:rsidR="00F90E68" w:rsidRPr="00B600CF" w:rsidRDefault="00F90E68" w:rsidP="00F90E6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</w:tcPr>
          <w:p w14:paraId="679DB603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92" w:type="pct"/>
          </w:tcPr>
          <w:p w14:paraId="285C8C33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18"/>
                <w:szCs w:val="18"/>
                <w:lang w:val="en-US" w:bidi="th-TH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017B44B7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18"/>
                <w:szCs w:val="18"/>
                <w:lang w:val="en-US" w:bidi="th-TH"/>
              </w:rPr>
            </w:pPr>
          </w:p>
        </w:tc>
        <w:tc>
          <w:tcPr>
            <w:tcW w:w="193" w:type="pct"/>
            <w:gridSpan w:val="2"/>
          </w:tcPr>
          <w:p w14:paraId="7107DF31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18"/>
                <w:szCs w:val="18"/>
                <w:lang w:val="en-US" w:bidi="th-TH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560A5C47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18"/>
                <w:szCs w:val="18"/>
                <w:lang w:val="en-US" w:bidi="th-TH"/>
              </w:rPr>
            </w:pPr>
          </w:p>
        </w:tc>
      </w:tr>
      <w:tr w:rsidR="00F90E68" w:rsidRPr="00EF3608" w14:paraId="3D8F8AAA" w14:textId="77777777" w:rsidTr="00A11793">
        <w:trPr>
          <w:trHeight w:val="70"/>
        </w:trPr>
        <w:tc>
          <w:tcPr>
            <w:tcW w:w="2261" w:type="pct"/>
          </w:tcPr>
          <w:p w14:paraId="484C71E2" w14:textId="3D4F74CC" w:rsidR="00F90E68" w:rsidRPr="00EF3608" w:rsidRDefault="00F90E68" w:rsidP="00F90E6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" w:type="pct"/>
          </w:tcPr>
          <w:p w14:paraId="37B9D13B" w14:textId="50FFE40A" w:rsidR="00F90E68" w:rsidRPr="000F6075" w:rsidRDefault="00050F83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0F607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85.45</w:t>
            </w:r>
          </w:p>
        </w:tc>
        <w:tc>
          <w:tcPr>
            <w:tcW w:w="192" w:type="pct"/>
          </w:tcPr>
          <w:p w14:paraId="6E9C8E03" w14:textId="77777777" w:rsidR="00F90E68" w:rsidRPr="000F6075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0700F12B" w14:textId="0168F0D1" w:rsidR="00F90E68" w:rsidRPr="000F6075" w:rsidRDefault="00050F83" w:rsidP="00F90E6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0F607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pct"/>
            <w:gridSpan w:val="2"/>
          </w:tcPr>
          <w:p w14:paraId="4A30BDA3" w14:textId="77777777" w:rsidR="00F90E68" w:rsidRPr="000F6075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4AE7E6D6" w14:textId="0DEE7722" w:rsidR="00F90E68" w:rsidRPr="000F6075" w:rsidRDefault="00050F83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0F607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85.45</w:t>
            </w:r>
          </w:p>
        </w:tc>
      </w:tr>
      <w:tr w:rsidR="00F90E68" w:rsidRPr="00EF3608" w14:paraId="7F93BDFB" w14:textId="77777777" w:rsidTr="00A11793">
        <w:trPr>
          <w:trHeight w:val="70"/>
        </w:trPr>
        <w:tc>
          <w:tcPr>
            <w:tcW w:w="2261" w:type="pct"/>
          </w:tcPr>
          <w:p w14:paraId="637B253F" w14:textId="1A257BA2" w:rsidR="00F90E68" w:rsidRPr="00EF3608" w:rsidRDefault="00F90E68" w:rsidP="00F90E68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360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cs/>
              </w:rPr>
              <w:t>31 ธันวาคม</w:t>
            </w:r>
            <w:r w:rsidRPr="00EF3608">
              <w:rPr>
                <w:rFonts w:ascii="Angsana New" w:hAnsi="Angsana New" w:cs="Angsana New"/>
                <w:b/>
                <w:bCs/>
                <w:cs/>
              </w:rPr>
              <w:t xml:space="preserve"> 2562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0650BCB4" w14:textId="3D4ACB42" w:rsidR="00F90E68" w:rsidRPr="00EF3608" w:rsidRDefault="00991033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  <w:tc>
          <w:tcPr>
            <w:tcW w:w="192" w:type="pct"/>
          </w:tcPr>
          <w:p w14:paraId="6263FE8F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129A47E" w14:textId="78958B21" w:rsidR="00F90E68" w:rsidRPr="00FA492A" w:rsidRDefault="00991033" w:rsidP="005727D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pct"/>
            <w:gridSpan w:val="2"/>
          </w:tcPr>
          <w:p w14:paraId="259848DF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5E305758" w14:textId="56AB7203" w:rsidR="00F90E68" w:rsidRPr="00EF3608" w:rsidRDefault="00991033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</w:tr>
      <w:tr w:rsidR="00F90E68" w:rsidRPr="00B600CF" w14:paraId="04C80F5E" w14:textId="77777777" w:rsidTr="00A11793">
        <w:trPr>
          <w:trHeight w:val="404"/>
        </w:trPr>
        <w:tc>
          <w:tcPr>
            <w:tcW w:w="2261" w:type="pct"/>
          </w:tcPr>
          <w:p w14:paraId="61EC3F6A" w14:textId="77777777" w:rsidR="00F90E68" w:rsidRPr="00B600CF" w:rsidRDefault="00F90E68" w:rsidP="00F90E68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</w:tcPr>
          <w:p w14:paraId="3F49C1D0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  <w:tc>
          <w:tcPr>
            <w:tcW w:w="192" w:type="pct"/>
          </w:tcPr>
          <w:p w14:paraId="0B9D2F84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2834A476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93" w:type="pct"/>
            <w:gridSpan w:val="2"/>
          </w:tcPr>
          <w:p w14:paraId="0695FD9D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32F3319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</w:tr>
      <w:tr w:rsidR="00F90E68" w:rsidRPr="00EF3608" w14:paraId="75AC57C2" w14:textId="77777777" w:rsidTr="00A11793">
        <w:trPr>
          <w:trHeight w:val="432"/>
        </w:trPr>
        <w:tc>
          <w:tcPr>
            <w:tcW w:w="2261" w:type="pct"/>
          </w:tcPr>
          <w:p w14:paraId="0A022EFE" w14:textId="6EDAB66C" w:rsidR="00F90E68" w:rsidRPr="00EF3608" w:rsidRDefault="00F90E68" w:rsidP="00F90E6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6" w:type="pct"/>
          </w:tcPr>
          <w:p w14:paraId="10D16F56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pct"/>
          </w:tcPr>
          <w:p w14:paraId="4DA8FE66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673465D2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pct"/>
            <w:gridSpan w:val="2"/>
          </w:tcPr>
          <w:p w14:paraId="6033102A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22000429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90E68" w:rsidRPr="00EF3608" w14:paraId="3BE2AB90" w14:textId="77777777" w:rsidTr="00A11793">
        <w:trPr>
          <w:trHeight w:val="70"/>
        </w:trPr>
        <w:tc>
          <w:tcPr>
            <w:tcW w:w="2261" w:type="pct"/>
          </w:tcPr>
          <w:p w14:paraId="6FAF9686" w14:textId="77777777" w:rsidR="00F90E68" w:rsidRPr="00EF3608" w:rsidRDefault="00F90E68" w:rsidP="00F90E68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6" w:type="pct"/>
            <w:tcBorders>
              <w:bottom w:val="double" w:sz="4" w:space="0" w:color="auto"/>
            </w:tcBorders>
          </w:tcPr>
          <w:p w14:paraId="3E2E85FF" w14:textId="4B6BDF5C" w:rsidR="00F90E68" w:rsidRPr="00FA492A" w:rsidRDefault="00F90E68" w:rsidP="005727D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pct"/>
          </w:tcPr>
          <w:p w14:paraId="19D75018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742874FE" w14:textId="6A3ED626" w:rsidR="00F90E68" w:rsidRPr="00EF3608" w:rsidRDefault="00F90E68" w:rsidP="00F90E6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5.69</w:t>
            </w:r>
          </w:p>
        </w:tc>
        <w:tc>
          <w:tcPr>
            <w:tcW w:w="193" w:type="pct"/>
            <w:gridSpan w:val="2"/>
          </w:tcPr>
          <w:p w14:paraId="4F1D3107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2DEEC404" w14:textId="1708F6CE" w:rsidR="00F90E68" w:rsidRPr="00EF3608" w:rsidRDefault="00F90E68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5.69</w:t>
            </w:r>
          </w:p>
        </w:tc>
      </w:tr>
      <w:tr w:rsidR="00F90E68" w:rsidRPr="00EF3608" w14:paraId="0EE5C8B1" w14:textId="77777777" w:rsidTr="00A11793">
        <w:trPr>
          <w:trHeight w:val="70"/>
        </w:trPr>
        <w:tc>
          <w:tcPr>
            <w:tcW w:w="2261" w:type="pct"/>
          </w:tcPr>
          <w:p w14:paraId="01DC928D" w14:textId="77777777" w:rsidR="00F90E68" w:rsidRPr="00EF3608" w:rsidRDefault="00F90E68" w:rsidP="00F90E68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6" w:type="pct"/>
            <w:tcBorders>
              <w:bottom w:val="double" w:sz="4" w:space="0" w:color="auto"/>
            </w:tcBorders>
          </w:tcPr>
          <w:p w14:paraId="05EED988" w14:textId="38BB1DE6" w:rsidR="00F90E68" w:rsidRPr="00EF3608" w:rsidRDefault="00F90E68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  <w:tc>
          <w:tcPr>
            <w:tcW w:w="192" w:type="pct"/>
          </w:tcPr>
          <w:p w14:paraId="371BF3A0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465E1AF4" w14:textId="525BFCE9" w:rsidR="00F90E68" w:rsidRPr="00EF3608" w:rsidRDefault="00F90E68" w:rsidP="00F90E6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pct"/>
            <w:gridSpan w:val="2"/>
          </w:tcPr>
          <w:p w14:paraId="233CEB64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731F329E" w14:textId="4D7A16AA" w:rsidR="00F90E68" w:rsidRPr="00EF3608" w:rsidRDefault="00F90E68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</w:tr>
      <w:tr w:rsidR="00F90E68" w:rsidRPr="00EF3608" w14:paraId="1E23F758" w14:textId="77777777" w:rsidTr="00A11793">
        <w:trPr>
          <w:trHeight w:val="70"/>
        </w:trPr>
        <w:tc>
          <w:tcPr>
            <w:tcW w:w="2261" w:type="pct"/>
          </w:tcPr>
          <w:p w14:paraId="2050FA5B" w14:textId="77777777" w:rsidR="00F90E68" w:rsidRPr="00B600CF" w:rsidRDefault="00F90E68" w:rsidP="00F90E68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</w:tcPr>
          <w:p w14:paraId="5DA1368B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2" w:type="pct"/>
          </w:tcPr>
          <w:p w14:paraId="0CB66943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4CF0DEFE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pct"/>
            <w:gridSpan w:val="2"/>
          </w:tcPr>
          <w:p w14:paraId="4FA7A431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6D52D78C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</w:tr>
      <w:tr w:rsidR="00F90E68" w:rsidRPr="00EF3608" w14:paraId="51B19A45" w14:textId="77777777" w:rsidTr="00A11793">
        <w:trPr>
          <w:trHeight w:val="70"/>
        </w:trPr>
        <w:tc>
          <w:tcPr>
            <w:tcW w:w="2261" w:type="pct"/>
          </w:tcPr>
          <w:p w14:paraId="64D4AA95" w14:textId="4412EC9F" w:rsidR="00F90E68" w:rsidRPr="00EF3608" w:rsidRDefault="00F90E68" w:rsidP="00F90E6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6" w:type="pct"/>
          </w:tcPr>
          <w:p w14:paraId="4DA0F822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pct"/>
          </w:tcPr>
          <w:p w14:paraId="335C20AC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705E24AC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pct"/>
            <w:gridSpan w:val="2"/>
          </w:tcPr>
          <w:p w14:paraId="66B1D18B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4EC0B376" w14:textId="77777777" w:rsidR="00F90E68" w:rsidRPr="009A0C1F" w:rsidRDefault="00F90E68" w:rsidP="00F90E68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90E68" w:rsidRPr="00EF3608" w14:paraId="6735B0A4" w14:textId="77777777" w:rsidTr="00A11793">
        <w:trPr>
          <w:trHeight w:val="70"/>
        </w:trPr>
        <w:tc>
          <w:tcPr>
            <w:tcW w:w="2261" w:type="pct"/>
          </w:tcPr>
          <w:p w14:paraId="6C0E6EBF" w14:textId="77777777" w:rsidR="00F90E68" w:rsidRPr="00EF3608" w:rsidRDefault="00F90E68" w:rsidP="00F90E68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6" w:type="pct"/>
            <w:tcBorders>
              <w:bottom w:val="double" w:sz="4" w:space="0" w:color="auto"/>
            </w:tcBorders>
          </w:tcPr>
          <w:p w14:paraId="00BB9717" w14:textId="7396A429" w:rsidR="00F90E68" w:rsidRPr="00EF3608" w:rsidRDefault="00F90E68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  <w:tc>
          <w:tcPr>
            <w:tcW w:w="192" w:type="pct"/>
          </w:tcPr>
          <w:p w14:paraId="37A01104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12B9A11F" w14:textId="77777777" w:rsidR="00F90E68" w:rsidRPr="00FA492A" w:rsidRDefault="00F90E68" w:rsidP="00F90E6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pct"/>
            <w:gridSpan w:val="2"/>
          </w:tcPr>
          <w:p w14:paraId="7666D8F5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629E1FC5" w14:textId="70304612" w:rsidR="00F90E68" w:rsidRPr="00EF3608" w:rsidRDefault="00F90E68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</w:tr>
      <w:tr w:rsidR="00F90E68" w:rsidRPr="00EF3608" w14:paraId="5E5D5937" w14:textId="77777777" w:rsidTr="00A11793">
        <w:trPr>
          <w:trHeight w:val="20"/>
        </w:trPr>
        <w:tc>
          <w:tcPr>
            <w:tcW w:w="2261" w:type="pct"/>
          </w:tcPr>
          <w:p w14:paraId="11C668E2" w14:textId="77777777" w:rsidR="00F90E68" w:rsidRPr="00B600CF" w:rsidRDefault="00F90E68" w:rsidP="00F90E68">
            <w:pPr>
              <w:pStyle w:val="BodyText"/>
              <w:spacing w:after="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</w:tcPr>
          <w:p w14:paraId="03B26FC3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2" w:type="pct"/>
          </w:tcPr>
          <w:p w14:paraId="6F762E28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23D595B7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pct"/>
            <w:gridSpan w:val="2"/>
          </w:tcPr>
          <w:p w14:paraId="53DD5795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6D75E19E" w14:textId="77777777" w:rsidR="00F90E68" w:rsidRPr="00B600CF" w:rsidRDefault="00F90E68" w:rsidP="00F90E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F90E68" w:rsidRPr="00EF3608" w14:paraId="5AABCC3C" w14:textId="77777777" w:rsidTr="00A11793">
        <w:trPr>
          <w:trHeight w:val="432"/>
        </w:trPr>
        <w:tc>
          <w:tcPr>
            <w:tcW w:w="2261" w:type="pct"/>
          </w:tcPr>
          <w:p w14:paraId="3E3485B2" w14:textId="16414E01" w:rsidR="00F90E68" w:rsidRPr="00EF3608" w:rsidRDefault="00F90E68" w:rsidP="00F90E6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816" w:type="pct"/>
          </w:tcPr>
          <w:p w14:paraId="7FF9DB05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pct"/>
          </w:tcPr>
          <w:p w14:paraId="2F545B75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52456F18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pct"/>
            <w:gridSpan w:val="2"/>
          </w:tcPr>
          <w:p w14:paraId="4CC3D285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</w:tcPr>
          <w:p w14:paraId="0F701A40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90E68" w:rsidRPr="00EF3608" w14:paraId="25FA43CA" w14:textId="77777777" w:rsidTr="00A11793">
        <w:trPr>
          <w:trHeight w:val="70"/>
        </w:trPr>
        <w:tc>
          <w:tcPr>
            <w:tcW w:w="2261" w:type="pct"/>
          </w:tcPr>
          <w:p w14:paraId="1441C093" w14:textId="77777777" w:rsidR="00F90E68" w:rsidRPr="00EF3608" w:rsidRDefault="00F90E68" w:rsidP="00F90E6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6" w:type="pct"/>
            <w:tcBorders>
              <w:bottom w:val="double" w:sz="4" w:space="0" w:color="auto"/>
            </w:tcBorders>
          </w:tcPr>
          <w:p w14:paraId="39858F1C" w14:textId="272E81CD" w:rsidR="00F90E68" w:rsidRPr="00EF3608" w:rsidRDefault="00991033" w:rsidP="00F90E6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  <w:tc>
          <w:tcPr>
            <w:tcW w:w="192" w:type="pct"/>
          </w:tcPr>
          <w:p w14:paraId="53CFF87E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6C7CD303" w14:textId="3E36535D" w:rsidR="00F90E68" w:rsidRPr="00EF3608" w:rsidRDefault="00991033" w:rsidP="00F90E6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pct"/>
            <w:gridSpan w:val="2"/>
          </w:tcPr>
          <w:p w14:paraId="0BB800BF" w14:textId="77777777" w:rsidR="00F90E68" w:rsidRPr="00EF3608" w:rsidRDefault="00F90E68" w:rsidP="00F90E6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2D014D2B" w14:textId="6AE045F6" w:rsidR="00F90E68" w:rsidRPr="00EF3608" w:rsidRDefault="00991033" w:rsidP="00F90E6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</w:tr>
    </w:tbl>
    <w:p w14:paraId="4894758D" w14:textId="77777777" w:rsidR="00137A3A" w:rsidRDefault="00137A3A">
      <w:r>
        <w:br w:type="page"/>
      </w:r>
    </w:p>
    <w:tbl>
      <w:tblPr>
        <w:tblW w:w="487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535"/>
        <w:gridCol w:w="358"/>
        <w:gridCol w:w="1531"/>
        <w:gridCol w:w="271"/>
        <w:gridCol w:w="1439"/>
      </w:tblGrid>
      <w:tr w:rsidR="008D629B" w:rsidRPr="00EF3608" w14:paraId="1E60C14B" w14:textId="77777777" w:rsidTr="00A11793">
        <w:trPr>
          <w:trHeight w:val="80"/>
          <w:tblHeader/>
        </w:trPr>
        <w:tc>
          <w:tcPr>
            <w:tcW w:w="2257" w:type="pct"/>
          </w:tcPr>
          <w:p w14:paraId="2CF63107" w14:textId="77777777" w:rsidR="008D629B" w:rsidRPr="009A0C1F" w:rsidRDefault="008D629B" w:rsidP="00137A3A">
            <w:pPr>
              <w:pStyle w:val="BodyText"/>
              <w:tabs>
                <w:tab w:val="clear" w:pos="5613"/>
                <w:tab w:val="left" w:pos="41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5"/>
          </w:tcPr>
          <w:p w14:paraId="7BC3B76D" w14:textId="1B739DA3" w:rsidR="008D629B" w:rsidRPr="00EF3608" w:rsidRDefault="008D629B" w:rsidP="00AA0CEA">
            <w:pPr>
              <w:pStyle w:val="BodyText"/>
              <w:tabs>
                <w:tab w:val="clear" w:pos="907"/>
                <w:tab w:val="left" w:pos="1026"/>
              </w:tabs>
              <w:spacing w:after="0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651" w:rsidRPr="00EF3608" w14:paraId="5AD94F03" w14:textId="77777777" w:rsidTr="00A11793">
        <w:trPr>
          <w:trHeight w:val="80"/>
          <w:tblHeader/>
        </w:trPr>
        <w:tc>
          <w:tcPr>
            <w:tcW w:w="2257" w:type="pct"/>
          </w:tcPr>
          <w:p w14:paraId="42F28409" w14:textId="77777777" w:rsidR="00EE1796" w:rsidRPr="009A0C1F" w:rsidRDefault="00EE179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</w:tcPr>
          <w:p w14:paraId="6CC02036" w14:textId="77777777" w:rsidR="00EE1796" w:rsidRPr="009A0C1F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21A0BABE" w14:textId="77777777" w:rsidR="00EE1796" w:rsidRPr="00EF3608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2E28E012" w14:textId="77777777" w:rsidR="00EE1796" w:rsidRPr="00EF3608" w:rsidRDefault="00EE1796" w:rsidP="00EE1796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5" w:type="pct"/>
          </w:tcPr>
          <w:p w14:paraId="7128CC3B" w14:textId="77777777" w:rsidR="00EE1796" w:rsidRPr="00EF3608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452FEE64" w14:textId="77777777" w:rsidR="00EE1796" w:rsidRPr="00EF3608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79185D15" w14:textId="77777777" w:rsidTr="00A11793">
        <w:trPr>
          <w:trHeight w:val="119"/>
          <w:tblHeader/>
        </w:trPr>
        <w:tc>
          <w:tcPr>
            <w:tcW w:w="2257" w:type="pct"/>
          </w:tcPr>
          <w:p w14:paraId="5DB91A61" w14:textId="77777777" w:rsidR="00EE1796" w:rsidRPr="009A0C1F" w:rsidRDefault="00EE179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</w:tcPr>
          <w:p w14:paraId="2135D17C" w14:textId="77777777" w:rsidR="00EE1796" w:rsidRPr="009A0C1F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28B23826" w14:textId="77777777" w:rsidR="00EE1796" w:rsidRPr="00EF3608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5820C2D3" w14:textId="77777777" w:rsidR="00EE1796" w:rsidRPr="00EF3608" w:rsidRDefault="00EE1796" w:rsidP="00EE1796">
            <w:pPr>
              <w:pStyle w:val="BodyText"/>
              <w:spacing w:after="0"/>
              <w:ind w:left="-380" w:right="-131" w:firstLine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ในการสนับสนุน</w:t>
            </w:r>
          </w:p>
        </w:tc>
        <w:tc>
          <w:tcPr>
            <w:tcW w:w="145" w:type="pct"/>
          </w:tcPr>
          <w:p w14:paraId="7BDEFB41" w14:textId="77777777" w:rsidR="00EE1796" w:rsidRPr="00EF3608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3459EE51" w14:textId="77777777" w:rsidR="00EE1796" w:rsidRPr="00EF3608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2130328F" w14:textId="77777777" w:rsidTr="00A11793">
        <w:trPr>
          <w:trHeight w:val="80"/>
          <w:tblHeader/>
        </w:trPr>
        <w:tc>
          <w:tcPr>
            <w:tcW w:w="2257" w:type="pct"/>
          </w:tcPr>
          <w:p w14:paraId="36B7EFA8" w14:textId="77777777" w:rsidR="000612AB" w:rsidRPr="00EF3608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</w:tcPr>
          <w:p w14:paraId="4971D1C7" w14:textId="77777777" w:rsidR="000612AB" w:rsidRPr="00EF3608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91" w:type="pct"/>
          </w:tcPr>
          <w:p w14:paraId="2E899FA7" w14:textId="77777777" w:rsidR="000612AB" w:rsidRPr="00EF3608" w:rsidRDefault="000612AB" w:rsidP="00AA0CEA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70BE93C5" w14:textId="77777777" w:rsidR="000612AB" w:rsidRPr="00EF3608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5" w:type="pct"/>
          </w:tcPr>
          <w:p w14:paraId="5A37DF0E" w14:textId="77777777" w:rsidR="000612AB" w:rsidRPr="00EF3608" w:rsidRDefault="000612AB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2C750AE8" w14:textId="77777777" w:rsidR="000612AB" w:rsidRPr="00EF3608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612AB" w:rsidRPr="00EF3608" w14:paraId="26CEFF82" w14:textId="77777777" w:rsidTr="00A11793">
        <w:trPr>
          <w:trHeight w:val="80"/>
          <w:tblHeader/>
        </w:trPr>
        <w:tc>
          <w:tcPr>
            <w:tcW w:w="2257" w:type="pct"/>
          </w:tcPr>
          <w:p w14:paraId="51106E57" w14:textId="77777777" w:rsidR="000612AB" w:rsidRPr="009A0C1F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5"/>
          </w:tcPr>
          <w:p w14:paraId="7E65EA00" w14:textId="77777777" w:rsidR="000612AB" w:rsidRPr="00EF3608" w:rsidRDefault="000612AB" w:rsidP="00AA0CEA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1651" w:rsidRPr="00EF3608" w14:paraId="52BE6534" w14:textId="77777777" w:rsidTr="00A11793">
        <w:trPr>
          <w:trHeight w:val="80"/>
        </w:trPr>
        <w:tc>
          <w:tcPr>
            <w:tcW w:w="2257" w:type="pct"/>
          </w:tcPr>
          <w:p w14:paraId="6E2CDB4A" w14:textId="1ECE4063" w:rsidR="00C53F25" w:rsidRPr="00EF3608" w:rsidRDefault="00C53F25" w:rsidP="00A3661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A3661F" w:rsidRPr="00EF3608">
              <w:rPr>
                <w:rFonts w:ascii="Angsana New" w:hAnsi="Angsana New"/>
                <w:sz w:val="30"/>
                <w:szCs w:val="30"/>
              </w:rPr>
              <w:t>6</w:t>
            </w:r>
            <w:r w:rsidR="00F90E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0" w:type="pct"/>
          </w:tcPr>
          <w:p w14:paraId="49E5A782" w14:textId="5216DA05" w:rsidR="00C53F25" w:rsidRPr="00B760A0" w:rsidRDefault="00E73880" w:rsidP="006A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047F5">
              <w:rPr>
                <w:rFonts w:ascii="Angsana New" w:hAnsi="Angsana New"/>
                <w:sz w:val="30"/>
                <w:szCs w:val="30"/>
              </w:rPr>
              <w:t>78</w:t>
            </w:r>
            <w:r w:rsidR="00B760A0" w:rsidRPr="00D047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047F5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91" w:type="pct"/>
          </w:tcPr>
          <w:p w14:paraId="0A58095C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6E6BCDCF" w14:textId="78750C91" w:rsidR="00C53F25" w:rsidRPr="00EF3608" w:rsidRDefault="00F90E68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sz w:val="30"/>
                <w:szCs w:val="30"/>
              </w:rPr>
              <w:t>31.57</w:t>
            </w:r>
          </w:p>
        </w:tc>
        <w:tc>
          <w:tcPr>
            <w:tcW w:w="145" w:type="pct"/>
          </w:tcPr>
          <w:p w14:paraId="38C371AA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3CEC5D27" w14:textId="645764BC" w:rsidR="00C53F25" w:rsidRPr="00EF3608" w:rsidRDefault="00F90E68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sz w:val="30"/>
                <w:szCs w:val="30"/>
              </w:rPr>
              <w:t>110.51</w:t>
            </w:r>
          </w:p>
        </w:tc>
      </w:tr>
      <w:tr w:rsidR="00B11651" w:rsidRPr="00EF3608" w14:paraId="36DD9F97" w14:textId="77777777" w:rsidTr="00A11793">
        <w:trPr>
          <w:trHeight w:val="70"/>
        </w:trPr>
        <w:tc>
          <w:tcPr>
            <w:tcW w:w="2257" w:type="pct"/>
          </w:tcPr>
          <w:p w14:paraId="171DBFBC" w14:textId="77777777" w:rsidR="00C53F25" w:rsidRPr="00EF3608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820" w:type="pct"/>
          </w:tcPr>
          <w:p w14:paraId="6B51555A" w14:textId="77777777" w:rsidR="00C53F25" w:rsidRPr="00EF3608" w:rsidRDefault="00E73880" w:rsidP="006A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pct"/>
          </w:tcPr>
          <w:p w14:paraId="2A445788" w14:textId="77777777" w:rsidR="00C53F25" w:rsidRPr="009A0C1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1ADEBD5F" w14:textId="695B1D39" w:rsidR="00C53F25" w:rsidRPr="00EF3608" w:rsidRDefault="00F90E68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sz w:val="30"/>
                <w:szCs w:val="30"/>
              </w:rPr>
              <w:t>(19.82)</w:t>
            </w:r>
          </w:p>
        </w:tc>
        <w:tc>
          <w:tcPr>
            <w:tcW w:w="145" w:type="pct"/>
          </w:tcPr>
          <w:p w14:paraId="6E13AB7E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03A6F3A4" w14:textId="349F1EA7" w:rsidR="00C53F25" w:rsidRPr="00EF3608" w:rsidRDefault="00F90E68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90E68">
              <w:rPr>
                <w:rFonts w:ascii="Angsana New" w:hAnsi="Angsana New"/>
                <w:sz w:val="30"/>
                <w:szCs w:val="30"/>
              </w:rPr>
              <w:t>(19.82)</w:t>
            </w:r>
          </w:p>
        </w:tc>
      </w:tr>
      <w:tr w:rsidR="00B11651" w:rsidRPr="00EF3608" w14:paraId="20E80DEF" w14:textId="77777777" w:rsidTr="00A11793">
        <w:trPr>
          <w:trHeight w:val="60"/>
        </w:trPr>
        <w:tc>
          <w:tcPr>
            <w:tcW w:w="2257" w:type="pct"/>
          </w:tcPr>
          <w:p w14:paraId="6F40227E" w14:textId="3CB2D132" w:rsidR="00C53F25" w:rsidRPr="00EF3608" w:rsidRDefault="00C53F25" w:rsidP="00A3661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C3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="000C476A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E73880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0A783649" w14:textId="77777777" w:rsidR="00C53F25" w:rsidRPr="00EF3608" w:rsidRDefault="00E73880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91" w:type="pct"/>
          </w:tcPr>
          <w:p w14:paraId="40C74165" w14:textId="77777777" w:rsidR="00C53F25" w:rsidRPr="009A0C1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3724A658" w14:textId="3371EF70" w:rsidR="00C53F25" w:rsidRPr="00EF3608" w:rsidRDefault="00F90E68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</w:rPr>
              <w:t>11.75</w:t>
            </w:r>
          </w:p>
        </w:tc>
        <w:tc>
          <w:tcPr>
            <w:tcW w:w="145" w:type="pct"/>
          </w:tcPr>
          <w:p w14:paraId="140E51F7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046B3BF6" w14:textId="7AC949CB" w:rsidR="00C53F25" w:rsidRPr="00EF3608" w:rsidRDefault="00F90E68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</w:rPr>
              <w:t>90.69</w:t>
            </w:r>
          </w:p>
        </w:tc>
      </w:tr>
      <w:tr w:rsidR="00B11651" w:rsidRPr="00EF3608" w14:paraId="02AF76DD" w14:textId="77777777" w:rsidTr="00A11793">
        <w:trPr>
          <w:trHeight w:val="70"/>
        </w:trPr>
        <w:tc>
          <w:tcPr>
            <w:tcW w:w="2257" w:type="pct"/>
          </w:tcPr>
          <w:p w14:paraId="016B3AD5" w14:textId="77777777" w:rsidR="00C53F25" w:rsidRPr="009A0C1F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40" w:lineRule="auto"/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09BCA8EA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pct"/>
          </w:tcPr>
          <w:p w14:paraId="25A8E0F1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5ACA4AEA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DA8CE89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70081F8E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1651" w:rsidRPr="00EF3608" w14:paraId="7370DF58" w14:textId="77777777" w:rsidTr="00A11793">
        <w:trPr>
          <w:trHeight w:val="60"/>
        </w:trPr>
        <w:tc>
          <w:tcPr>
            <w:tcW w:w="2257" w:type="pct"/>
          </w:tcPr>
          <w:p w14:paraId="206F9B88" w14:textId="403A3EFF" w:rsidR="00C53F25" w:rsidRPr="00EF3608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F90E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20" w:type="pct"/>
          </w:tcPr>
          <w:p w14:paraId="74AE806E" w14:textId="703C1822" w:rsidR="00C53F25" w:rsidRPr="00627DE5" w:rsidRDefault="006C3D75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27DE5">
              <w:rPr>
                <w:rFonts w:ascii="Angsana New" w:hAnsi="Angsana New"/>
                <w:sz w:val="30"/>
                <w:szCs w:val="30"/>
              </w:rPr>
              <w:t>79.38</w:t>
            </w:r>
          </w:p>
        </w:tc>
        <w:tc>
          <w:tcPr>
            <w:tcW w:w="191" w:type="pct"/>
          </w:tcPr>
          <w:p w14:paraId="6581EC80" w14:textId="77777777" w:rsidR="00C53F25" w:rsidRPr="00627DE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445AE41C" w14:textId="3D060CAF" w:rsidR="00C53F25" w:rsidRPr="00627DE5" w:rsidRDefault="006C3D7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27DE5">
              <w:rPr>
                <w:rFonts w:ascii="Angsana New" w:hAnsi="Angsana New"/>
                <w:sz w:val="30"/>
                <w:szCs w:val="30"/>
              </w:rPr>
              <w:t>8.16</w:t>
            </w:r>
          </w:p>
        </w:tc>
        <w:tc>
          <w:tcPr>
            <w:tcW w:w="145" w:type="pct"/>
          </w:tcPr>
          <w:p w14:paraId="6DEDD871" w14:textId="56A6DAAD" w:rsidR="00C53F25" w:rsidRPr="00627DE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589551D3" w14:textId="42DE79A8" w:rsidR="00C53F25" w:rsidRPr="00627DE5" w:rsidRDefault="006C3D75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27DE5">
              <w:rPr>
                <w:rFonts w:ascii="Angsana New" w:hAnsi="Angsana New"/>
                <w:sz w:val="30"/>
                <w:szCs w:val="30"/>
              </w:rPr>
              <w:t>87.54</w:t>
            </w:r>
          </w:p>
        </w:tc>
      </w:tr>
      <w:tr w:rsidR="00B11651" w:rsidRPr="00EF3608" w14:paraId="0AFF7F20" w14:textId="77777777" w:rsidTr="00A11793">
        <w:trPr>
          <w:trHeight w:val="60"/>
        </w:trPr>
        <w:tc>
          <w:tcPr>
            <w:tcW w:w="2257" w:type="pct"/>
          </w:tcPr>
          <w:p w14:paraId="4C352F0D" w14:textId="77777777" w:rsidR="00C53F25" w:rsidRPr="00EF3608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20" w:type="pct"/>
          </w:tcPr>
          <w:p w14:paraId="2F5AD7C5" w14:textId="0E915BCB" w:rsidR="00C53F25" w:rsidRPr="00EF3608" w:rsidRDefault="00991033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pct"/>
          </w:tcPr>
          <w:p w14:paraId="4B14766F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6B10604E" w14:textId="35F94169" w:rsidR="00C53F25" w:rsidRPr="00336B3A" w:rsidRDefault="00991033" w:rsidP="00991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36B3A">
              <w:rPr>
                <w:rFonts w:ascii="Angsana New" w:hAnsi="Angsana New"/>
                <w:sz w:val="30"/>
                <w:szCs w:val="30"/>
              </w:rPr>
              <w:t>1.39</w:t>
            </w:r>
          </w:p>
        </w:tc>
        <w:tc>
          <w:tcPr>
            <w:tcW w:w="145" w:type="pct"/>
          </w:tcPr>
          <w:p w14:paraId="6E4B8453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622044E2" w14:textId="2BBFAB8A" w:rsidR="00C53F25" w:rsidRPr="00EF3608" w:rsidRDefault="00991033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1.39</w:t>
            </w:r>
          </w:p>
        </w:tc>
      </w:tr>
      <w:tr w:rsidR="00B11651" w:rsidRPr="00EF3608" w14:paraId="40683820" w14:textId="77777777" w:rsidTr="00A11793">
        <w:trPr>
          <w:trHeight w:val="70"/>
        </w:trPr>
        <w:tc>
          <w:tcPr>
            <w:tcW w:w="2257" w:type="pct"/>
          </w:tcPr>
          <w:p w14:paraId="6E6FCB3B" w14:textId="10FAB723" w:rsidR="00C53F25" w:rsidRPr="00EF3608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360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301C">
              <w:rPr>
                <w:rFonts w:ascii="Angsana New" w:hAnsi="Angsana New" w:cs="Angsana New"/>
                <w:b/>
                <w:bCs/>
                <w:cs/>
              </w:rPr>
              <w:t>31 ธันวาคม</w:t>
            </w:r>
            <w:r w:rsidR="000C476A" w:rsidRPr="00EF3608">
              <w:rPr>
                <w:rFonts w:ascii="Angsana New" w:hAnsi="Angsana New" w:cs="Angsana New"/>
                <w:b/>
                <w:bCs/>
                <w:cs/>
              </w:rPr>
              <w:t xml:space="preserve"> 2562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</w:tcPr>
          <w:p w14:paraId="51D49B0E" w14:textId="7BC1EDF8" w:rsidR="00C53F25" w:rsidRPr="00EF3608" w:rsidRDefault="00991033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79.38</w:t>
            </w:r>
          </w:p>
        </w:tc>
        <w:tc>
          <w:tcPr>
            <w:tcW w:w="191" w:type="pct"/>
          </w:tcPr>
          <w:p w14:paraId="644D5568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</w:tcPr>
          <w:p w14:paraId="05D25126" w14:textId="2CFD04EF" w:rsidR="00C53F25" w:rsidRPr="00336B3A" w:rsidRDefault="00991033" w:rsidP="0051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B3A">
              <w:rPr>
                <w:rFonts w:ascii="Angsana New" w:hAnsi="Angsana New"/>
                <w:b/>
                <w:bCs/>
                <w:sz w:val="30"/>
                <w:szCs w:val="30"/>
              </w:rPr>
              <w:t>9.55</w:t>
            </w:r>
          </w:p>
        </w:tc>
        <w:tc>
          <w:tcPr>
            <w:tcW w:w="145" w:type="pct"/>
          </w:tcPr>
          <w:p w14:paraId="707FD487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730921F2" w14:textId="3CA051F9" w:rsidR="00C53F25" w:rsidRPr="00EF3608" w:rsidRDefault="00991033" w:rsidP="00DB5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88.93</w:t>
            </w:r>
          </w:p>
        </w:tc>
      </w:tr>
      <w:tr w:rsidR="00B11651" w:rsidRPr="00EF3608" w14:paraId="064C631A" w14:textId="77777777" w:rsidTr="00A11793">
        <w:trPr>
          <w:trHeight w:val="70"/>
        </w:trPr>
        <w:tc>
          <w:tcPr>
            <w:tcW w:w="2257" w:type="pct"/>
          </w:tcPr>
          <w:p w14:paraId="793DFD29" w14:textId="77777777" w:rsidR="00C53F25" w:rsidRPr="00EF3608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double" w:sz="4" w:space="0" w:color="auto"/>
            </w:tcBorders>
          </w:tcPr>
          <w:p w14:paraId="5A26106B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0150C2E6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  <w:tcBorders>
              <w:top w:val="double" w:sz="4" w:space="0" w:color="auto"/>
            </w:tcBorders>
          </w:tcPr>
          <w:p w14:paraId="1251A5DC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549428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04C4A075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651" w:rsidRPr="00EF3608" w14:paraId="0BE24EC8" w14:textId="77777777" w:rsidTr="00A11793">
        <w:trPr>
          <w:trHeight w:val="70"/>
        </w:trPr>
        <w:tc>
          <w:tcPr>
            <w:tcW w:w="2257" w:type="pct"/>
          </w:tcPr>
          <w:p w14:paraId="29AF15F7" w14:textId="0FBC3685" w:rsidR="00C53F25" w:rsidRPr="00EF3608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C3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="000C476A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3740A5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0" w:type="pct"/>
          </w:tcPr>
          <w:p w14:paraId="3CEA77AD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09FE049D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7103A990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48CF1CC" w14:textId="77777777" w:rsidR="00C53F25" w:rsidRPr="00EF3608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1E24FBF3" w14:textId="77777777" w:rsidR="00C53F25" w:rsidRPr="00EF3608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E68" w:rsidRPr="00EF3608" w14:paraId="5D574529" w14:textId="77777777" w:rsidTr="00A11793">
        <w:trPr>
          <w:trHeight w:val="70"/>
        </w:trPr>
        <w:tc>
          <w:tcPr>
            <w:tcW w:w="2257" w:type="pct"/>
          </w:tcPr>
          <w:p w14:paraId="03F4F64C" w14:textId="77777777" w:rsidR="00F90E68" w:rsidRPr="00EF3608" w:rsidRDefault="00F90E68" w:rsidP="00F90E6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20" w:type="pct"/>
            <w:tcBorders>
              <w:bottom w:val="double" w:sz="4" w:space="0" w:color="auto"/>
            </w:tcBorders>
          </w:tcPr>
          <w:p w14:paraId="67997874" w14:textId="3089BE8C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91" w:type="pct"/>
          </w:tcPr>
          <w:p w14:paraId="05AEF8D9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pct"/>
            <w:tcBorders>
              <w:bottom w:val="double" w:sz="4" w:space="0" w:color="auto"/>
            </w:tcBorders>
          </w:tcPr>
          <w:p w14:paraId="248D563B" w14:textId="08E332E5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</w:rPr>
              <w:t>11.75</w:t>
            </w:r>
          </w:p>
        </w:tc>
        <w:tc>
          <w:tcPr>
            <w:tcW w:w="145" w:type="pct"/>
          </w:tcPr>
          <w:p w14:paraId="5D31CE27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5ABE9B43" w14:textId="7C750CE4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</w:rPr>
              <w:t>90.69</w:t>
            </w:r>
          </w:p>
        </w:tc>
      </w:tr>
      <w:tr w:rsidR="00F90E68" w:rsidRPr="00EF3608" w14:paraId="4881D74C" w14:textId="77777777" w:rsidTr="00A11793">
        <w:trPr>
          <w:trHeight w:val="80"/>
        </w:trPr>
        <w:tc>
          <w:tcPr>
            <w:tcW w:w="2257" w:type="pct"/>
          </w:tcPr>
          <w:p w14:paraId="78051E57" w14:textId="77777777" w:rsidR="00F90E68" w:rsidRPr="00EF3608" w:rsidRDefault="00F90E68" w:rsidP="00F90E6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</w:tcPr>
          <w:p w14:paraId="7769F7BF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37525C3D" w14:textId="77777777" w:rsidR="00F90E68" w:rsidRPr="00EF3608" w:rsidRDefault="00F90E68" w:rsidP="00F90E6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6DA961C1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1821E7" w14:textId="77777777" w:rsidR="00F90E68" w:rsidRPr="00EF3608" w:rsidRDefault="00F90E68" w:rsidP="00F90E6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36D946E7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E68" w:rsidRPr="00EF3608" w14:paraId="3EAD8629" w14:textId="77777777" w:rsidTr="00A11793">
        <w:trPr>
          <w:trHeight w:val="80"/>
        </w:trPr>
        <w:tc>
          <w:tcPr>
            <w:tcW w:w="2257" w:type="pct"/>
          </w:tcPr>
          <w:p w14:paraId="382D4E1C" w14:textId="42DCBD5A" w:rsidR="00F90E68" w:rsidRPr="00EF3608" w:rsidRDefault="00F90E68" w:rsidP="00F90E6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20" w:type="pct"/>
          </w:tcPr>
          <w:p w14:paraId="3D1A574C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3693D142" w14:textId="77777777" w:rsidR="00F90E68" w:rsidRPr="00EF3608" w:rsidRDefault="00F90E68" w:rsidP="00F90E6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5FCF91DD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1BB0AA" w14:textId="77777777" w:rsidR="00F90E68" w:rsidRPr="00EF3608" w:rsidRDefault="00F90E68" w:rsidP="00F90E6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76553A61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E68" w:rsidRPr="00EF3608" w14:paraId="1856B6D2" w14:textId="77777777" w:rsidTr="00A11793">
        <w:trPr>
          <w:trHeight w:val="262"/>
        </w:trPr>
        <w:tc>
          <w:tcPr>
            <w:tcW w:w="2257" w:type="pct"/>
          </w:tcPr>
          <w:p w14:paraId="2200B487" w14:textId="77777777" w:rsidR="00F90E68" w:rsidRPr="00EF3608" w:rsidRDefault="00F90E68" w:rsidP="00F90E6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20" w:type="pct"/>
            <w:tcBorders>
              <w:bottom w:val="double" w:sz="4" w:space="0" w:color="auto"/>
            </w:tcBorders>
          </w:tcPr>
          <w:p w14:paraId="101A6C86" w14:textId="3530DC98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</w:rPr>
              <w:t>79.38</w:t>
            </w:r>
          </w:p>
        </w:tc>
        <w:tc>
          <w:tcPr>
            <w:tcW w:w="191" w:type="pct"/>
          </w:tcPr>
          <w:p w14:paraId="60C1FD1C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pct"/>
            <w:tcBorders>
              <w:bottom w:val="double" w:sz="4" w:space="0" w:color="auto"/>
            </w:tcBorders>
          </w:tcPr>
          <w:p w14:paraId="0D18105D" w14:textId="69E1EE66" w:rsidR="00F90E68" w:rsidRPr="00EF3608" w:rsidRDefault="006C3D75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8.16</w:t>
            </w:r>
          </w:p>
        </w:tc>
        <w:tc>
          <w:tcPr>
            <w:tcW w:w="145" w:type="pct"/>
          </w:tcPr>
          <w:p w14:paraId="6F38768E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64291D52" w14:textId="7643F0E4" w:rsidR="00F90E68" w:rsidRPr="00EF3608" w:rsidRDefault="006C3D75" w:rsidP="006C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87.54</w:t>
            </w:r>
          </w:p>
        </w:tc>
      </w:tr>
      <w:tr w:rsidR="00F90E68" w:rsidRPr="00EF3608" w14:paraId="1225E328" w14:textId="77777777" w:rsidTr="00A11793">
        <w:trPr>
          <w:trHeight w:val="80"/>
        </w:trPr>
        <w:tc>
          <w:tcPr>
            <w:tcW w:w="2257" w:type="pct"/>
          </w:tcPr>
          <w:p w14:paraId="51B05C92" w14:textId="77777777" w:rsidR="00F90E68" w:rsidRPr="00EF3608" w:rsidRDefault="00F90E68" w:rsidP="00F90E6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20" w:type="pct"/>
          </w:tcPr>
          <w:p w14:paraId="75DC3569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1" w:type="pct"/>
          </w:tcPr>
          <w:p w14:paraId="1BF9FE53" w14:textId="77777777" w:rsidR="00F90E68" w:rsidRPr="00EF3608" w:rsidRDefault="00F90E68" w:rsidP="00F90E6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8" w:type="pct"/>
          </w:tcPr>
          <w:p w14:paraId="609E6F52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39218D55" w14:textId="77777777" w:rsidR="00F90E68" w:rsidRPr="00EF3608" w:rsidRDefault="00F90E68" w:rsidP="00F90E6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9" w:type="pct"/>
          </w:tcPr>
          <w:p w14:paraId="5737C8F9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0E68" w:rsidRPr="00EF3608" w14:paraId="4DB6DD57" w14:textId="77777777" w:rsidTr="00A11793">
        <w:trPr>
          <w:trHeight w:val="80"/>
        </w:trPr>
        <w:tc>
          <w:tcPr>
            <w:tcW w:w="2257" w:type="pct"/>
          </w:tcPr>
          <w:p w14:paraId="5288422F" w14:textId="6A3EF5FF" w:rsidR="00F90E68" w:rsidRPr="00EF3608" w:rsidRDefault="00F90E68" w:rsidP="00F90E6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820" w:type="pct"/>
          </w:tcPr>
          <w:p w14:paraId="505FD7F2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07EC34B6" w14:textId="77777777" w:rsidR="00F90E68" w:rsidRPr="00EF3608" w:rsidRDefault="00F90E68" w:rsidP="00F90E6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pct"/>
          </w:tcPr>
          <w:p w14:paraId="0BAEDCC6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584350" w14:textId="77777777" w:rsidR="00F90E68" w:rsidRPr="00EF3608" w:rsidRDefault="00F90E68" w:rsidP="00F90E6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2B1B346C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E68" w:rsidRPr="00EF3608" w14:paraId="355F7A7C" w14:textId="77777777" w:rsidTr="00A11793">
        <w:trPr>
          <w:trHeight w:val="440"/>
        </w:trPr>
        <w:tc>
          <w:tcPr>
            <w:tcW w:w="2257" w:type="pct"/>
          </w:tcPr>
          <w:p w14:paraId="7B561EBB" w14:textId="77777777" w:rsidR="00F90E68" w:rsidRPr="00EF3608" w:rsidRDefault="00F90E68" w:rsidP="00F90E6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20" w:type="pct"/>
            <w:tcBorders>
              <w:bottom w:val="double" w:sz="4" w:space="0" w:color="auto"/>
            </w:tcBorders>
          </w:tcPr>
          <w:p w14:paraId="31E5DAC1" w14:textId="352451E0" w:rsidR="00F90E68" w:rsidRPr="00EF3608" w:rsidRDefault="00991033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79.38</w:t>
            </w:r>
          </w:p>
        </w:tc>
        <w:tc>
          <w:tcPr>
            <w:tcW w:w="191" w:type="pct"/>
          </w:tcPr>
          <w:p w14:paraId="5A05EA77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8" w:type="pct"/>
            <w:tcBorders>
              <w:bottom w:val="double" w:sz="4" w:space="0" w:color="auto"/>
            </w:tcBorders>
          </w:tcPr>
          <w:p w14:paraId="3000B498" w14:textId="70340AA2" w:rsidR="00F90E68" w:rsidRPr="00EF3608" w:rsidRDefault="00991033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9.55</w:t>
            </w:r>
          </w:p>
        </w:tc>
        <w:tc>
          <w:tcPr>
            <w:tcW w:w="145" w:type="pct"/>
          </w:tcPr>
          <w:p w14:paraId="261CEB22" w14:textId="77777777" w:rsidR="00F90E68" w:rsidRPr="00EF3608" w:rsidRDefault="00F90E68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3E754EDE" w14:textId="7CE63FC2" w:rsidR="00F90E68" w:rsidRPr="00EF3608" w:rsidRDefault="00991033" w:rsidP="00F9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88.93</w:t>
            </w:r>
          </w:p>
        </w:tc>
      </w:tr>
    </w:tbl>
    <w:p w14:paraId="2AEAA6BD" w14:textId="77777777" w:rsidR="001A231B" w:rsidRPr="00AE1FFE" w:rsidRDefault="001A231B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rPr>
          <w:rFonts w:ascii="Angsana New" w:hAnsi="Angsana New"/>
          <w:sz w:val="36"/>
          <w:szCs w:val="36"/>
        </w:rPr>
      </w:pPr>
    </w:p>
    <w:p w14:paraId="070B6346" w14:textId="77777777" w:rsidR="00FD1DC3" w:rsidRPr="00EF3608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ประมาณการหนี้สินใน</w:t>
      </w:r>
      <w:r w:rsidR="00FD1DC3"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14:paraId="5AEC3A43" w14:textId="77777777" w:rsidR="00FD1DC3" w:rsidRPr="00AE1FFE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031CCD50" w14:textId="5DAAF64A" w:rsidR="00EF3608" w:rsidRPr="00586EC0" w:rsidRDefault="009E44E8" w:rsidP="00586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EF3608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EF3608">
        <w:rPr>
          <w:rFonts w:ascii="Angsana New" w:hAnsi="Angsana New"/>
          <w:sz w:val="30"/>
          <w:szCs w:val="30"/>
          <w:cs/>
        </w:rPr>
        <w:t>ย่อย</w:t>
      </w:r>
      <w:r w:rsidR="002D317E" w:rsidRPr="00EF3608">
        <w:rPr>
          <w:rFonts w:ascii="Angsana New" w:hAnsi="Angsana New"/>
          <w:sz w:val="30"/>
          <w:szCs w:val="30"/>
          <w:cs/>
        </w:rPr>
        <w:t>แห่ง</w:t>
      </w:r>
      <w:r w:rsidR="00DB41E3">
        <w:rPr>
          <w:rFonts w:ascii="Angsana New" w:hAnsi="Angsana New" w:hint="cs"/>
          <w:sz w:val="30"/>
          <w:szCs w:val="30"/>
          <w:cs/>
        </w:rPr>
        <w:t>หนึ่ง</w:t>
      </w:r>
      <w:r w:rsidR="00247B4D" w:rsidRPr="00EF3608">
        <w:rPr>
          <w:rFonts w:ascii="Angsana New" w:hAnsi="Angsana New"/>
          <w:sz w:val="30"/>
          <w:szCs w:val="30"/>
          <w:cs/>
        </w:rPr>
        <w:t xml:space="preserve"> </w:t>
      </w:r>
      <w:r w:rsidR="00084A10" w:rsidRPr="00EF3608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EF3608">
        <w:rPr>
          <w:rFonts w:ascii="Angsana New" w:hAnsi="Angsana New"/>
          <w:sz w:val="30"/>
          <w:szCs w:val="30"/>
          <w:cs/>
        </w:rPr>
        <w:t>นด</w:t>
      </w:r>
      <w:r w:rsidR="00084A10" w:rsidRPr="00EF3608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EF3608">
        <w:rPr>
          <w:rFonts w:ascii="Angsana New" w:hAnsi="Angsana New"/>
          <w:sz w:val="30"/>
          <w:szCs w:val="30"/>
        </w:rPr>
        <w:t xml:space="preserve"> </w:t>
      </w:r>
      <w:r w:rsidR="00EF3608"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83804D0" w14:textId="193AE2D5" w:rsidR="00FF0898" w:rsidRPr="00EF3608" w:rsidRDefault="00B0424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</w:t>
      </w:r>
    </w:p>
    <w:p w14:paraId="681D5882" w14:textId="77777777" w:rsidR="00247B4D" w:rsidRPr="00AE1FFE" w:rsidRDefault="00247B4D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48D94EDD" w14:textId="46B0D513" w:rsidR="002607A7" w:rsidRPr="009867E0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ณ </w:t>
      </w:r>
      <w:r w:rsidRPr="009867E0">
        <w:rPr>
          <w:rFonts w:ascii="Angsana New" w:hAnsi="Angsana New"/>
          <w:sz w:val="30"/>
          <w:szCs w:val="30"/>
          <w:cs/>
        </w:rPr>
        <w:t xml:space="preserve">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D34005" w:rsidRPr="009867E0">
        <w:rPr>
          <w:rFonts w:ascii="Angsana New" w:hAnsi="Angsana New"/>
          <w:sz w:val="30"/>
          <w:szCs w:val="30"/>
          <w:cs/>
        </w:rPr>
        <w:t xml:space="preserve"> </w:t>
      </w:r>
      <w:r w:rsidR="00D34005" w:rsidRPr="009867E0">
        <w:rPr>
          <w:rFonts w:ascii="Angsana New" w:hAnsi="Angsana New"/>
          <w:sz w:val="30"/>
          <w:szCs w:val="30"/>
        </w:rPr>
        <w:t>256</w:t>
      </w:r>
      <w:r w:rsidR="00C53F25" w:rsidRPr="009867E0">
        <w:rPr>
          <w:rFonts w:ascii="Angsana New" w:hAnsi="Angsana New"/>
          <w:sz w:val="30"/>
          <w:szCs w:val="30"/>
        </w:rPr>
        <w:t>2</w:t>
      </w:r>
      <w:r w:rsidR="003239F3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14:paraId="53B353BE" w14:textId="77777777" w:rsidR="002607A7" w:rsidRPr="00AE1FFE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21A08999" w14:textId="07382B8F" w:rsidR="002607A7" w:rsidRPr="006C65F4" w:rsidRDefault="002607A7" w:rsidP="00F2479B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6C65F4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BC301C" w:rsidRPr="006C65F4">
        <w:rPr>
          <w:rFonts w:ascii="Angsana New" w:hAnsi="Angsana New"/>
          <w:spacing w:val="-6"/>
          <w:sz w:val="30"/>
          <w:szCs w:val="30"/>
        </w:rPr>
        <w:t xml:space="preserve">31 </w:t>
      </w:r>
      <w:r w:rsidR="00BC301C" w:rsidRPr="006C65F4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004E49" w:rsidRPr="006C65F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01AC1" w:rsidRPr="006C65F4">
        <w:rPr>
          <w:rFonts w:ascii="Angsana New" w:hAnsi="Angsana New"/>
          <w:spacing w:val="-6"/>
          <w:sz w:val="30"/>
          <w:szCs w:val="30"/>
        </w:rPr>
        <w:t>256</w:t>
      </w:r>
      <w:r w:rsidR="00C53F25" w:rsidRPr="006C65F4">
        <w:rPr>
          <w:rFonts w:ascii="Angsana New" w:hAnsi="Angsana New"/>
          <w:spacing w:val="-6"/>
          <w:sz w:val="30"/>
          <w:szCs w:val="30"/>
        </w:rPr>
        <w:t>2</w:t>
      </w:r>
      <w:r w:rsidR="00AB207E" w:rsidRPr="006C65F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C65F4">
        <w:rPr>
          <w:rFonts w:ascii="Angsana New" w:hAnsi="Angsana New"/>
          <w:spacing w:val="-6"/>
          <w:sz w:val="30"/>
          <w:szCs w:val="30"/>
          <w:cs/>
        </w:rPr>
        <w:t xml:space="preserve">บริษัทตั้งประมาณการหนี้สินจากคดีความที่ถูกฟ้องร้องจากโครงการอสังหาริมทรัพย์ที่พัฒนาในอดีต รวมทั้งสิ้นเป็นจำนวนเงิน </w:t>
      </w:r>
      <w:r w:rsidR="00E34DE8" w:rsidRPr="006C65F4">
        <w:rPr>
          <w:rFonts w:ascii="Angsana New" w:hAnsi="Angsana New"/>
          <w:spacing w:val="-6"/>
          <w:sz w:val="30"/>
          <w:szCs w:val="30"/>
        </w:rPr>
        <w:t>79.38</w:t>
      </w:r>
      <w:r w:rsidR="00DC6CAF" w:rsidRPr="006C65F4">
        <w:rPr>
          <w:rFonts w:ascii="Angsana New" w:hAnsi="Angsana New"/>
          <w:spacing w:val="-6"/>
          <w:sz w:val="30"/>
          <w:szCs w:val="30"/>
        </w:rPr>
        <w:t xml:space="preserve"> </w:t>
      </w:r>
      <w:r w:rsidRPr="006C65F4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AB207E" w:rsidRPr="006C65F4">
        <w:rPr>
          <w:rFonts w:ascii="Angsana New" w:hAnsi="Angsana New"/>
          <w:spacing w:val="-6"/>
          <w:sz w:val="30"/>
          <w:szCs w:val="30"/>
        </w:rPr>
        <w:t>(</w:t>
      </w:r>
      <w:r w:rsidR="00D34005" w:rsidRPr="006C65F4">
        <w:rPr>
          <w:rFonts w:ascii="Angsana New" w:hAnsi="Angsana New"/>
          <w:i/>
          <w:iCs/>
          <w:spacing w:val="-6"/>
          <w:sz w:val="30"/>
          <w:szCs w:val="30"/>
        </w:rPr>
        <w:t>30</w:t>
      </w:r>
      <w:r w:rsidR="00D34005" w:rsidRPr="006C65F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กันยายน </w:t>
      </w:r>
      <w:r w:rsidR="00D34005" w:rsidRPr="006C65F4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F90E68" w:rsidRPr="006C65F4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D34005" w:rsidRPr="00756938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6C3D75" w:rsidRPr="00756938">
        <w:rPr>
          <w:rFonts w:ascii="Angsana New" w:hAnsi="Angsana New"/>
          <w:i/>
          <w:iCs/>
          <w:spacing w:val="-6"/>
          <w:sz w:val="30"/>
          <w:szCs w:val="30"/>
        </w:rPr>
        <w:t>79.38</w:t>
      </w:r>
      <w:r w:rsidR="00F90E68" w:rsidRPr="006C65F4">
        <w:rPr>
          <w:rFonts w:ascii="Angsana New" w:hAnsi="Angsana New"/>
          <w:spacing w:val="-6"/>
          <w:sz w:val="30"/>
          <w:szCs w:val="30"/>
        </w:rPr>
        <w:t xml:space="preserve"> </w:t>
      </w:r>
      <w:r w:rsidR="00AB207E" w:rsidRPr="006C65F4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</w:p>
    <w:p w14:paraId="26CB89CD" w14:textId="77777777" w:rsidR="002607A7" w:rsidRPr="00AE1FFE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6972416E" w14:textId="419C318A" w:rsidR="002607A7" w:rsidRPr="00EF3608" w:rsidRDefault="002607A7" w:rsidP="00F2479B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D34005" w:rsidRPr="009867E0">
        <w:rPr>
          <w:rFonts w:ascii="Angsana New" w:hAnsi="Angsana New"/>
          <w:sz w:val="30"/>
          <w:szCs w:val="30"/>
          <w:cs/>
        </w:rPr>
        <w:t xml:space="preserve"> </w:t>
      </w:r>
      <w:r w:rsidR="00801AC1" w:rsidRPr="009867E0">
        <w:rPr>
          <w:rFonts w:ascii="Angsana New" w:hAnsi="Angsana New"/>
          <w:sz w:val="30"/>
          <w:szCs w:val="30"/>
        </w:rPr>
        <w:t>256</w:t>
      </w:r>
      <w:r w:rsidR="00C53F25" w:rsidRPr="009867E0">
        <w:rPr>
          <w:rFonts w:ascii="Angsana New" w:hAnsi="Angsana New"/>
          <w:sz w:val="30"/>
          <w:szCs w:val="30"/>
        </w:rPr>
        <w:t>2</w:t>
      </w:r>
      <w:r w:rsidR="00D34005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บริษัท</w:t>
      </w:r>
      <w:r w:rsidR="005C7FAB" w:rsidRPr="009867E0">
        <w:rPr>
          <w:rFonts w:ascii="Angsana New" w:hAnsi="Angsana New"/>
          <w:sz w:val="30"/>
          <w:szCs w:val="30"/>
          <w:cs/>
        </w:rPr>
        <w:t>และบริษัท</w:t>
      </w:r>
      <w:r w:rsidRPr="009867E0">
        <w:rPr>
          <w:rFonts w:ascii="Angsana New" w:hAnsi="Angsana New"/>
          <w:sz w:val="30"/>
          <w:szCs w:val="30"/>
          <w:cs/>
        </w:rPr>
        <w:t xml:space="preserve">ย่อยหลายแห่งตั้งประมาณการหนี้สินจากคดีอื่นๆ รวมทั้งสิ้นเป็นจำนวนเงิน </w:t>
      </w:r>
      <w:r w:rsidR="00E34DE8">
        <w:rPr>
          <w:rFonts w:ascii="Angsana New" w:hAnsi="Angsana New"/>
          <w:sz w:val="30"/>
          <w:szCs w:val="30"/>
        </w:rPr>
        <w:t>6.07</w:t>
      </w:r>
      <w:r w:rsidR="00F90E68"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ล้านบาท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(</w:t>
      </w:r>
      <w:r w:rsidR="00D34005" w:rsidRPr="00EF3608">
        <w:rPr>
          <w:rFonts w:ascii="Angsana New" w:hAnsi="Angsana New"/>
          <w:i/>
          <w:iCs/>
          <w:sz w:val="30"/>
          <w:szCs w:val="30"/>
        </w:rPr>
        <w:t>30</w:t>
      </w:r>
      <w:r w:rsidR="00D34005" w:rsidRPr="00EF3608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D34005" w:rsidRPr="00EF3608">
        <w:rPr>
          <w:rFonts w:ascii="Angsana New" w:hAnsi="Angsana New"/>
          <w:i/>
          <w:iCs/>
          <w:sz w:val="30"/>
          <w:szCs w:val="30"/>
        </w:rPr>
        <w:t>256</w:t>
      </w:r>
      <w:r w:rsidR="00F90E68">
        <w:rPr>
          <w:rFonts w:ascii="Angsana New" w:hAnsi="Angsana New"/>
          <w:i/>
          <w:iCs/>
          <w:sz w:val="30"/>
          <w:szCs w:val="30"/>
        </w:rPr>
        <w:t>2</w:t>
      </w:r>
      <w:r w:rsidRPr="00EF360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C3D75" w:rsidRPr="00756938">
        <w:rPr>
          <w:rFonts w:ascii="Angsana New" w:hAnsi="Angsana New"/>
          <w:i/>
          <w:iCs/>
          <w:sz w:val="30"/>
          <w:szCs w:val="30"/>
        </w:rPr>
        <w:t>6.07</w:t>
      </w:r>
      <w:r w:rsidR="00F90E68" w:rsidRPr="009867E0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bookmarkEnd w:id="1"/>
    <w:p w14:paraId="7CB6E1A3" w14:textId="77777777" w:rsidR="00374569" w:rsidRPr="00AE1FFE" w:rsidRDefault="00374569" w:rsidP="007135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5"/>
        <w:jc w:val="thaiDistribute"/>
        <w:rPr>
          <w:rFonts w:ascii="Angsana New" w:hAnsi="Angsana New"/>
          <w:sz w:val="24"/>
          <w:szCs w:val="24"/>
        </w:rPr>
      </w:pPr>
    </w:p>
    <w:p w14:paraId="2D83F4F5" w14:textId="77777777" w:rsidR="00FD1DC3" w:rsidRPr="00EF3608" w:rsidRDefault="00C33A7B" w:rsidP="00867A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3A591F44" w14:textId="77777777" w:rsidR="00624A49" w:rsidRPr="00AE1FFE" w:rsidRDefault="00624A49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08113964" w14:textId="16A50B3F" w:rsidR="006831B8" w:rsidRPr="00EF3608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EF3608">
        <w:rPr>
          <w:rFonts w:ascii="Angsana New" w:hAnsi="Angsana New"/>
          <w:sz w:val="30"/>
          <w:szCs w:val="30"/>
        </w:rPr>
        <w:t>4</w:t>
      </w:r>
      <w:r w:rsidR="002659F4" w:rsidRPr="00EF3608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</w:t>
      </w:r>
      <w:r w:rsidR="00306DD8" w:rsidRPr="00EF3608">
        <w:rPr>
          <w:rFonts w:ascii="Angsana New" w:hAnsi="Angsana New"/>
          <w:sz w:val="30"/>
          <w:szCs w:val="30"/>
          <w:cs/>
        </w:rPr>
        <w:t>และบริการ</w:t>
      </w:r>
      <w:r w:rsidR="002659F4" w:rsidRPr="00EF3608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EF3608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EF3608">
        <w:rPr>
          <w:rFonts w:ascii="Angsana New" w:hAnsi="Angsana New"/>
          <w:sz w:val="30"/>
          <w:szCs w:val="30"/>
          <w:cs/>
        </w:rPr>
        <w:t>การ</w:t>
      </w:r>
      <w:r w:rsidR="00B01CA1" w:rsidRPr="00EF3608">
        <w:rPr>
          <w:rFonts w:ascii="Angsana New" w:hAnsi="Angsana New"/>
          <w:sz w:val="30"/>
          <w:szCs w:val="30"/>
          <w:cs/>
        </w:rPr>
        <w:t>ใช้เทคโนโลยี</w:t>
      </w:r>
      <w:r w:rsidR="00306DD8" w:rsidRPr="00EF3608">
        <w:rPr>
          <w:rFonts w:ascii="Angsana New" w:hAnsi="Angsana New"/>
          <w:sz w:val="30"/>
          <w:szCs w:val="30"/>
          <w:cs/>
        </w:rPr>
        <w:t>และ</w:t>
      </w:r>
      <w:r w:rsidR="002659F4" w:rsidRPr="00EF3608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17D361F6" w14:textId="77777777" w:rsidR="002659F4" w:rsidRPr="00AE1FFE" w:rsidRDefault="002659F4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361C96D" w14:textId="77777777" w:rsidR="002659F4" w:rsidRPr="00EF3608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3608">
        <w:rPr>
          <w:rFonts w:ascii="Angsana New" w:hAnsi="Angsana New"/>
          <w:sz w:val="30"/>
          <w:szCs w:val="30"/>
        </w:rPr>
        <w:t>1</w:t>
      </w:r>
      <w:r w:rsidRPr="00EF3608">
        <w:rPr>
          <w:rFonts w:ascii="Angsana New" w:hAnsi="Angsana New"/>
          <w:sz w:val="30"/>
          <w:szCs w:val="30"/>
          <w:cs/>
        </w:rPr>
        <w:t xml:space="preserve">  </w:t>
      </w:r>
      <w:r w:rsidRPr="00EF3608">
        <w:rPr>
          <w:rFonts w:ascii="Angsana New" w:hAnsi="Angsana New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797910C5" w14:textId="77777777" w:rsidR="002659F4" w:rsidRPr="00EF3608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3608">
        <w:rPr>
          <w:rFonts w:ascii="Angsana New" w:hAnsi="Angsana New"/>
          <w:sz w:val="30"/>
          <w:szCs w:val="30"/>
        </w:rPr>
        <w:t>2</w:t>
      </w:r>
      <w:r w:rsidRPr="00EF3608">
        <w:rPr>
          <w:rFonts w:ascii="Angsana New" w:hAnsi="Angsana New"/>
          <w:sz w:val="30"/>
          <w:szCs w:val="30"/>
          <w:cs/>
        </w:rPr>
        <w:tab/>
        <w:t xml:space="preserve">    </w:t>
      </w:r>
      <w:r w:rsidRPr="00EF3608">
        <w:rPr>
          <w:rFonts w:ascii="Angsana New" w:hAnsi="Angsana New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34853BEB" w14:textId="77777777" w:rsidR="004D2561" w:rsidRPr="00EF3608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3608">
        <w:rPr>
          <w:rFonts w:ascii="Angsana New" w:hAnsi="Angsana New"/>
          <w:sz w:val="30"/>
          <w:szCs w:val="30"/>
        </w:rPr>
        <w:t>3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ab/>
        <w:t>ธุรกิจโรงแรม</w:t>
      </w:r>
    </w:p>
    <w:p w14:paraId="3CF36103" w14:textId="0F0D5992" w:rsidR="00F22A00" w:rsidRDefault="002659F4" w:rsidP="00586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ส่วนงาน </w:t>
      </w:r>
      <w:r w:rsidR="004D2561" w:rsidRPr="00EF3608">
        <w:rPr>
          <w:rFonts w:ascii="Angsana New" w:hAnsi="Angsana New"/>
          <w:sz w:val="30"/>
          <w:szCs w:val="30"/>
        </w:rPr>
        <w:t>4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ab/>
        <w:t>ธุรกิจอื่นๆ</w:t>
      </w:r>
    </w:p>
    <w:p w14:paraId="0E31F7C1" w14:textId="77777777" w:rsidR="00B273BB" w:rsidRPr="00EF3608" w:rsidRDefault="00B273BB" w:rsidP="00586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DD8E6C" w14:textId="77777777" w:rsidR="008628A6" w:rsidRPr="00EF3608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ธุรกิจ</w:t>
      </w:r>
      <w:r w:rsidR="00F30EC4" w:rsidRPr="00EF3608">
        <w:rPr>
          <w:rFonts w:ascii="Angsana New" w:hAnsi="Angsana New"/>
          <w:sz w:val="30"/>
          <w:szCs w:val="30"/>
          <w:cs/>
        </w:rPr>
        <w:t>อื่นได้รวม</w:t>
      </w:r>
      <w:r w:rsidRPr="00EF3608">
        <w:rPr>
          <w:rFonts w:ascii="Angsana New" w:hAnsi="Angsana New"/>
          <w:sz w:val="30"/>
          <w:szCs w:val="30"/>
          <w:cs/>
        </w:rPr>
        <w:t>หน่วยธุรกิจที่หยุดดำเนินธุรกิจแล้วและอื่นๆ</w:t>
      </w:r>
      <w:r w:rsidR="002C7431" w:rsidRPr="00EF3608">
        <w:rPr>
          <w:rFonts w:ascii="Angsana New" w:hAnsi="Angsana New"/>
          <w:sz w:val="30"/>
          <w:szCs w:val="30"/>
          <w:cs/>
        </w:rPr>
        <w:t xml:space="preserve"> ไ</w:t>
      </w:r>
      <w:r w:rsidRPr="00EF3608">
        <w:rPr>
          <w:rFonts w:ascii="Angsana New" w:hAnsi="Angsana New"/>
          <w:sz w:val="30"/>
          <w:szCs w:val="30"/>
          <w:cs/>
        </w:rPr>
        <w:t xml:space="preserve">ม่มีส่วนงานใดที่เข้าเกณฑ์เชิงปริมาณเพื่อกำหนดส่วนงานที่รายงานในปี </w:t>
      </w:r>
      <w:r w:rsidR="00801AC1" w:rsidRPr="00EF3608">
        <w:rPr>
          <w:rFonts w:ascii="Angsana New" w:hAnsi="Angsana New"/>
          <w:sz w:val="30"/>
          <w:szCs w:val="30"/>
        </w:rPr>
        <w:t>256</w:t>
      </w:r>
      <w:r w:rsidR="007A5ECB" w:rsidRPr="00EF3608">
        <w:rPr>
          <w:rFonts w:ascii="Angsana New" w:hAnsi="Angsana New"/>
          <w:sz w:val="30"/>
          <w:szCs w:val="30"/>
        </w:rPr>
        <w:t>2</w:t>
      </w:r>
      <w:r w:rsidRPr="00EF3608">
        <w:rPr>
          <w:rFonts w:ascii="Angsana New" w:hAnsi="Angsana New"/>
          <w:sz w:val="30"/>
          <w:szCs w:val="30"/>
          <w:cs/>
        </w:rPr>
        <w:t xml:space="preserve"> หรือ </w:t>
      </w:r>
      <w:r w:rsidR="00801AC1" w:rsidRPr="00EF3608">
        <w:rPr>
          <w:rFonts w:ascii="Angsana New" w:hAnsi="Angsana New"/>
          <w:sz w:val="30"/>
          <w:szCs w:val="30"/>
        </w:rPr>
        <w:t>256</w:t>
      </w:r>
      <w:r w:rsidR="00FB4CE3" w:rsidRPr="00EF3608">
        <w:rPr>
          <w:rFonts w:ascii="Angsana New" w:hAnsi="Angsana New"/>
          <w:sz w:val="30"/>
          <w:szCs w:val="30"/>
        </w:rPr>
        <w:t>1</w:t>
      </w:r>
    </w:p>
    <w:p w14:paraId="51ADB95F" w14:textId="77777777" w:rsidR="000D7F03" w:rsidRPr="00AE1FFE" w:rsidRDefault="000D7F03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10AD602F" w14:textId="77777777" w:rsidR="008628A6" w:rsidRPr="00EF3608" w:rsidRDefault="008628A6" w:rsidP="008C3DD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14:paraId="664FA96A" w14:textId="77777777" w:rsidR="00A83C87" w:rsidRPr="00AE1FFE" w:rsidRDefault="00A83C8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</w:p>
    <w:p w14:paraId="19232625" w14:textId="77777777" w:rsidR="00FD1DC3" w:rsidRPr="00EF3608" w:rsidRDefault="008628A6" w:rsidP="000328EB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EF3608">
        <w:rPr>
          <w:rFonts w:ascii="Angsana New" w:hAnsi="Angsana New"/>
          <w:sz w:val="30"/>
          <w:szCs w:val="30"/>
          <w:cs/>
        </w:rPr>
        <w:t>ต้นทุนทางการเงินและ</w:t>
      </w:r>
      <w:r w:rsidRPr="00EF3608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47B1CB9" w14:textId="77777777" w:rsidR="00FD1DC3" w:rsidRPr="00EF3608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EF3608" w:rsidSect="00566B84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1597764" w14:textId="77777777" w:rsidR="000C476A" w:rsidRPr="00753A93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53A93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20460ED9" w14:textId="77777777" w:rsidR="000C476A" w:rsidRPr="00753A93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818" w:type="dxa"/>
        <w:tblInd w:w="-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88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720"/>
        <w:gridCol w:w="20"/>
        <w:gridCol w:w="250"/>
        <w:gridCol w:w="610"/>
        <w:gridCol w:w="250"/>
        <w:gridCol w:w="745"/>
        <w:gridCol w:w="250"/>
        <w:gridCol w:w="21"/>
        <w:gridCol w:w="806"/>
        <w:gridCol w:w="250"/>
        <w:gridCol w:w="743"/>
        <w:gridCol w:w="254"/>
        <w:gridCol w:w="16"/>
        <w:gridCol w:w="805"/>
        <w:gridCol w:w="250"/>
        <w:gridCol w:w="839"/>
      </w:tblGrid>
      <w:tr w:rsidR="000C476A" w:rsidRPr="00753A93" w14:paraId="4CC02D4F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544D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2F407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87327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68B5E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D53B8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160A9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095EA52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B04BD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17BEF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C6AC9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972D7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7896F" w14:textId="77777777" w:rsidR="000C476A" w:rsidRPr="00753A93" w:rsidRDefault="000C476A" w:rsidP="000C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595F" w:rsidRPr="00753A93" w14:paraId="02BEBAEC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6FC34" w14:textId="326E2DE6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53A9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วันที่ </w:t>
            </w:r>
            <w:r w:rsidR="00BC301C" w:rsidRPr="00753A9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BC301C" w:rsidRPr="00753A9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61BD3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4BB0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27733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3DEAF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29C7E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A5B1A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5B94E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2BC67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297CD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69241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587FA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E5CC8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A5220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D7DEC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4C0F2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AC147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5B7ED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DF81B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40B23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C03B2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6B687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4456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B9BA3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</w:tr>
      <w:tr w:rsidR="00F9595F" w:rsidRPr="00753A93" w14:paraId="639BBE87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5A934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1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915F2" w14:textId="77777777" w:rsidR="00F9595F" w:rsidRPr="00753A93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53A93" w:rsidRPr="00753A93" w14:paraId="67D306DF" w14:textId="77777777" w:rsidTr="004860F8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9242C" w14:textId="0DF4B296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753A9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D91BC" w14:textId="2CF31D72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3,545.53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CCCC3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82B28" w14:textId="12635F82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3,7</w:t>
            </w:r>
            <w:r w:rsidR="002F452E">
              <w:rPr>
                <w:rFonts w:ascii="Angsana New" w:hAnsi="Angsana New"/>
                <w:sz w:val="24"/>
                <w:szCs w:val="24"/>
              </w:rPr>
              <w:t>55.54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C80F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C38A1" w14:textId="2EA8D2F0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304.38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E55B7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2E268" w14:textId="26FB7235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286.75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E4AB7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3AFFA" w14:textId="7565D40F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143.97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2F44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2BF5C" w14:textId="741103DF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144.41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3E54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042EA" w14:textId="7673BBBA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7.87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3EE9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4D9B1" w14:textId="23AF2F31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9.17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0360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60495" w14:textId="530EBCAD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AB7FF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192BE" w14:textId="12B23EF3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76C73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8410F" w14:textId="3A7F5A6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4,001.75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4A8A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96DE17" w14:textId="7EF24D64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4,</w:t>
            </w:r>
            <w:r w:rsidR="00991101">
              <w:rPr>
                <w:rFonts w:ascii="Angsana New" w:hAnsi="Angsana New"/>
                <w:sz w:val="24"/>
                <w:szCs w:val="24"/>
              </w:rPr>
              <w:t>195.87</w:t>
            </w:r>
          </w:p>
        </w:tc>
      </w:tr>
      <w:tr w:rsidR="00753A93" w:rsidRPr="00753A93" w14:paraId="3073BE65" w14:textId="77777777" w:rsidTr="004860F8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B9625" w14:textId="7F73D09F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753A9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BC9F5" w14:textId="05BD6394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F7E8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595C" w14:textId="359A96EC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F0779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E79E9" w14:textId="1DB10513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1.40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E7A80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5D9DB" w14:textId="189E7918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1.48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235AC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E9BA7" w14:textId="5E85405A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605D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B27CE" w14:textId="15A637A8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0.28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2D8BD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18866" w14:textId="50F5C70E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AA4A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C1861" w14:textId="4DEE15F3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FF61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F9FD4" w14:textId="77690CD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33D9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E9ED4" w14:textId="41CCE365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(1.76)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FDDE4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05A7C" w14:textId="42BBE54E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BBF4D5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C422F" w14:textId="6C3C648B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53A93" w:rsidRPr="00753A93" w14:paraId="76090986" w14:textId="77777777" w:rsidTr="004860F8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C00CE" w14:textId="19176371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7D00D" w14:textId="4DA1CAFB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3,545.53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56E2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05398" w14:textId="2E0752AC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3,7</w:t>
            </w:r>
            <w:r w:rsidR="002F452E">
              <w:rPr>
                <w:rFonts w:ascii="Angsana New" w:hAnsi="Angsana New"/>
                <w:b/>
                <w:bCs/>
                <w:sz w:val="24"/>
                <w:szCs w:val="24"/>
              </w:rPr>
              <w:t>55.54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3BE3F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62A10" w14:textId="2B1C731C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305.78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A883F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BDF28" w14:textId="3DAA7D9A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288.23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0CCEB5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2D30A" w14:textId="3902B51B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143.97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705F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BCA31" w14:textId="7C3698FD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144.69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872E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CA4C5" w14:textId="7FE240EB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7.87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9CA6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75532" w14:textId="63EA13F1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9.17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C2F5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0F4B9" w14:textId="141E85B3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9280F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2B2E6" w14:textId="260BF0AD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(1.76)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5E729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F20648" w14:textId="3D58AA8B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4,001.75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E7D1B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6475D4" w14:textId="074B8355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4,</w:t>
            </w:r>
            <w:r w:rsidR="00991101">
              <w:rPr>
                <w:rFonts w:ascii="Angsana New" w:hAnsi="Angsana New"/>
                <w:b/>
                <w:bCs/>
                <w:sz w:val="24"/>
                <w:szCs w:val="24"/>
              </w:rPr>
              <w:t>195.87</w:t>
            </w:r>
          </w:p>
        </w:tc>
      </w:tr>
      <w:tr w:rsidR="00753A93" w:rsidRPr="00753A93" w14:paraId="152C9B71" w14:textId="77777777" w:rsidTr="004860F8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F4CC5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0FB6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99673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DB9A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9247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81A4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41E94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6145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7421F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0640D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AF07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7990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5E02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43C3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7B95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F106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4532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6A0A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E54A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25BA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37DD0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E8255" w14:textId="0D935BBC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13.61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AD4C4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12D88" w14:textId="740EEAB5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40.05</w:t>
            </w:r>
          </w:p>
        </w:tc>
      </w:tr>
      <w:tr w:rsidR="00753A93" w:rsidRPr="00753A93" w14:paraId="4174DD85" w14:textId="77777777" w:rsidTr="003B234E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3FA24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02AD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86C5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2526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0F83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0116D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97790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C978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E8D3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CF343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D41A9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CAE9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28130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30055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08AF5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F96D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9CA8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ABD5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4E10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274E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BD1D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FEA13E" w14:textId="6932E87A" w:rsidR="00753A93" w:rsidRPr="00753A93" w:rsidRDefault="00753A93" w:rsidP="005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4,015.36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C837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CC520F" w14:textId="7C169B39" w:rsidR="00753A93" w:rsidRPr="00753A93" w:rsidRDefault="00753A93" w:rsidP="00B8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line="240" w:lineRule="auto"/>
              <w:ind w:left="-123" w:right="-2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B82D8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991101">
              <w:rPr>
                <w:rFonts w:ascii="Angsana New" w:hAnsi="Angsana New"/>
                <w:b/>
                <w:bCs/>
                <w:sz w:val="24"/>
                <w:szCs w:val="24"/>
              </w:rPr>
              <w:t>35.92</w:t>
            </w:r>
          </w:p>
        </w:tc>
      </w:tr>
      <w:tr w:rsidR="0042150B" w:rsidRPr="00753A93" w14:paraId="3FE441EF" w14:textId="77777777" w:rsidTr="003B234E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30983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CA65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15C6F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3DCB4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98B7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8E95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3A566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D0787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BF33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FCB7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8D59D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7DFC6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06C98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EFDE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D9A9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0335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EE7CA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EFA90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F3968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357A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27C55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8C21D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BA87B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DB3746" w14:textId="77777777" w:rsidR="0042150B" w:rsidRPr="00753A9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3A93" w:rsidRPr="00753A93" w14:paraId="5A952AE0" w14:textId="77777777" w:rsidTr="003B234E">
        <w:trPr>
          <w:trHeight w:val="228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24EEF" w14:textId="40AEFCB4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รวมกำไร</w:t>
            </w:r>
            <w:r w:rsidR="00CA3FD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A3FD7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753A93">
              <w:rPr>
                <w:rFonts w:ascii="Angsana New" w:hAnsi="Angsana New"/>
                <w:sz w:val="24"/>
                <w:szCs w:val="24"/>
                <w:cs/>
              </w:rPr>
              <w:t xml:space="preserve">จากส่วนงานที่รายงาน                  </w:t>
            </w:r>
          </w:p>
          <w:p w14:paraId="635AE9E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 xml:space="preserve">     ก่อนต้นทุนทางการเงินและภาษีเงินได้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B72BF" w14:textId="3347D15B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4</w:t>
            </w:r>
            <w:r w:rsidR="005B665E">
              <w:rPr>
                <w:rFonts w:ascii="Angsana New" w:hAnsi="Angsana New"/>
                <w:sz w:val="24"/>
                <w:szCs w:val="24"/>
              </w:rPr>
              <w:t>84.47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DD59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7D147" w14:textId="53B53081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4</w:t>
            </w:r>
            <w:r w:rsidR="005B665E">
              <w:rPr>
                <w:rFonts w:ascii="Angsana New" w:hAnsi="Angsana New"/>
                <w:sz w:val="24"/>
                <w:szCs w:val="24"/>
              </w:rPr>
              <w:t>93.70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47F50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F6E7" w14:textId="6D473454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8</w:t>
            </w:r>
            <w:r w:rsidR="005B665E">
              <w:rPr>
                <w:rFonts w:ascii="Angsana New" w:hAnsi="Angsana New"/>
                <w:sz w:val="24"/>
                <w:szCs w:val="24"/>
              </w:rPr>
              <w:t>6.20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E9C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4C29E" w14:textId="59744557" w:rsidR="00753A93" w:rsidRPr="00753A93" w:rsidRDefault="005B665E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72.37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0D14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7E7A" w14:textId="7889D2F4" w:rsidR="00753A93" w:rsidRPr="00753A93" w:rsidRDefault="00F47EEA" w:rsidP="00F4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C95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2D3B8" w14:textId="2FC6CEBD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0.41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190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90911" w14:textId="0084C937" w:rsidR="00753A93" w:rsidRPr="00753A93" w:rsidRDefault="005B665E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(14.33)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D9284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946B" w14:textId="0099CE8E" w:rsidR="00753A93" w:rsidRPr="00753A93" w:rsidRDefault="005B665E" w:rsidP="005B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(1.51)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84C5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4060" w14:textId="6EA4F822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3.36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6F4D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2C14C" w14:textId="52878D78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18.52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892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8F08" w14:textId="7A062F46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559.13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EE9C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D9F4" w14:textId="7B68DC7D" w:rsidR="00753A93" w:rsidRPr="00753A93" w:rsidRDefault="00753A93" w:rsidP="00B8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583.49</w:t>
            </w:r>
          </w:p>
        </w:tc>
      </w:tr>
      <w:tr w:rsidR="00753A93" w:rsidRPr="00753A93" w14:paraId="7395F3A3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AA6E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27383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6693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044B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90E79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2AA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E5E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355B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41A9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2F2D9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B2B74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B29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6469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D7E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FBD3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AAA3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FF105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10C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6727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226B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3C1AD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9CE1C" w14:textId="6A1EDE98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(26.1</w:t>
            </w:r>
            <w:r w:rsidR="00F47EEA">
              <w:rPr>
                <w:rFonts w:ascii="Angsana New" w:hAnsi="Angsana New"/>
                <w:sz w:val="24"/>
                <w:szCs w:val="24"/>
              </w:rPr>
              <w:t>1</w:t>
            </w:r>
            <w:r w:rsidRPr="00753A9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4CDD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218D" w14:textId="00DFB361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(20.39)</w:t>
            </w:r>
          </w:p>
        </w:tc>
      </w:tr>
      <w:tr w:rsidR="00753A93" w:rsidRPr="00753A93" w14:paraId="34B3644E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0B71D" w14:textId="338A3E2D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5E428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E428C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753A93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DB9F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3F7D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70AE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94089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DD01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3DF3D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7F07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FEB40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0EC09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C03C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A333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BFF8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7A900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B4AAD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CBB6C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ED95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379A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2C3A0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778D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38DED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EC10C7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0BE881F6" w14:textId="67B03A75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(</w:t>
            </w:r>
            <w:r w:rsidR="00F47EEA">
              <w:rPr>
                <w:rFonts w:ascii="Angsana New" w:hAnsi="Angsana New"/>
                <w:sz w:val="24"/>
                <w:szCs w:val="24"/>
              </w:rPr>
              <w:t>53.24</w:t>
            </w:r>
            <w:r w:rsidRPr="00753A9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E6B1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0F14F68" w14:textId="77777777" w:rsidR="00753A93" w:rsidRPr="00753A93" w:rsidRDefault="00753A93" w:rsidP="00753A93">
            <w:pPr>
              <w:tabs>
                <w:tab w:val="clear" w:pos="454"/>
                <w:tab w:val="decimal" w:pos="445"/>
              </w:tabs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576E11F2" w14:textId="648000FA" w:rsidR="00753A93" w:rsidRPr="00753A93" w:rsidRDefault="00753A93" w:rsidP="00B8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753A93">
              <w:rPr>
                <w:rFonts w:ascii="Angsana New" w:hAnsi="Angsana New"/>
                <w:sz w:val="24"/>
                <w:szCs w:val="24"/>
              </w:rPr>
              <w:t>19.85</w:t>
            </w:r>
          </w:p>
        </w:tc>
      </w:tr>
      <w:tr w:rsidR="00753A93" w:rsidRPr="00BA0624" w14:paraId="1C66DD8E" w14:textId="77777777" w:rsidTr="003B234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BD3AF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4C82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E4E8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6DE1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304C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B19D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B14E3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D22C2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B1B3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08D76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FB85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FBE9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F90A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D42CB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81D5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A8A45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72F9E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A7CDF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51A88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78AA1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E174F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60FCDA" w14:textId="2B1491E5" w:rsidR="00753A93" w:rsidRPr="00753A93" w:rsidRDefault="00753A93" w:rsidP="00B8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3" w:right="-108" w:hanging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F47EEA">
              <w:rPr>
                <w:rFonts w:ascii="Angsana New" w:hAnsi="Angsana New"/>
                <w:b/>
                <w:bCs/>
                <w:sz w:val="24"/>
                <w:szCs w:val="24"/>
              </w:rPr>
              <w:t>79.78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11827" w14:textId="77777777" w:rsidR="00753A93" w:rsidRPr="00753A93" w:rsidRDefault="00753A93" w:rsidP="0075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2986BA8" w14:textId="1DB26501" w:rsidR="00753A93" w:rsidRPr="00753A93" w:rsidRDefault="00753A93" w:rsidP="00B8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3A93">
              <w:rPr>
                <w:rFonts w:ascii="Angsana New" w:hAnsi="Angsana New"/>
                <w:b/>
                <w:bCs/>
                <w:sz w:val="24"/>
                <w:szCs w:val="24"/>
              </w:rPr>
              <w:t>582.95</w:t>
            </w:r>
          </w:p>
        </w:tc>
      </w:tr>
      <w:tr w:rsidR="0042150B" w:rsidRPr="00BA0624" w14:paraId="478A00B0" w14:textId="77777777" w:rsidTr="003B234E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4E5C0A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2DC21A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7C2A73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7550CC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A985D7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4F8059E1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0A04DF3D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center"/>
          </w:tcPr>
          <w:p w14:paraId="77F4DA1C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76051CC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2EA8B3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0A873C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2E914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E48DC4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1F6873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6F238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B744A9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D1B39B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3FB3B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9C992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26B649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BFCF7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5FAE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2768C9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EBA0F1" w14:textId="77777777" w:rsidR="0042150B" w:rsidRPr="00BA0624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14:paraId="14493031" w14:textId="77777777" w:rsidR="000C476A" w:rsidRPr="00BA0624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56CA8085" w14:textId="77777777" w:rsidR="000C476A" w:rsidRPr="00BA0624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31B15B6A" w14:textId="77777777" w:rsidR="000C476A" w:rsidRPr="00BA0624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7C0CB6F7" w14:textId="77777777" w:rsidR="000C476A" w:rsidRPr="00BA0624" w:rsidRDefault="000C476A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6055E53E" w14:textId="77777777" w:rsidR="00957A58" w:rsidRPr="00BA0624" w:rsidRDefault="00957A58" w:rsidP="000C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tbl>
      <w:tblPr>
        <w:tblW w:w="1458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07"/>
        <w:gridCol w:w="251"/>
        <w:gridCol w:w="715"/>
        <w:gridCol w:w="250"/>
        <w:gridCol w:w="742"/>
        <w:gridCol w:w="250"/>
        <w:gridCol w:w="20"/>
        <w:gridCol w:w="745"/>
        <w:gridCol w:w="270"/>
        <w:gridCol w:w="720"/>
        <w:gridCol w:w="250"/>
        <w:gridCol w:w="20"/>
        <w:gridCol w:w="810"/>
        <w:gridCol w:w="270"/>
        <w:gridCol w:w="785"/>
        <w:gridCol w:w="25"/>
      </w:tblGrid>
      <w:tr w:rsidR="001E6A52" w:rsidRPr="00BA0624" w14:paraId="6C19A34F" w14:textId="77777777" w:rsidTr="00F743C1">
        <w:trPr>
          <w:tblHeader/>
        </w:trPr>
        <w:tc>
          <w:tcPr>
            <w:tcW w:w="2250" w:type="dxa"/>
            <w:vAlign w:val="center"/>
          </w:tcPr>
          <w:p w14:paraId="72321A4E" w14:textId="77777777" w:rsidR="001E6A52" w:rsidRPr="00552523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07281607" w14:textId="77777777" w:rsidR="001E6A52" w:rsidRPr="00552523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55252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center"/>
            <w:hideMark/>
          </w:tcPr>
          <w:p w14:paraId="27E1CF67" w14:textId="77777777" w:rsidR="001E6A52" w:rsidRPr="00552523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1CDE797D" w14:textId="77777777" w:rsidR="001E6A52" w:rsidRPr="00552523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55252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  <w:hideMark/>
          </w:tcPr>
          <w:p w14:paraId="1DE76670" w14:textId="77777777" w:rsidR="001E6A52" w:rsidRPr="00552523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vAlign w:val="center"/>
            <w:hideMark/>
          </w:tcPr>
          <w:p w14:paraId="515188BD" w14:textId="77777777" w:rsidR="001E6A52" w:rsidRPr="00552523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55252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3FF7A163" w14:textId="77777777" w:rsidR="001E6A52" w:rsidRPr="00552523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vAlign w:val="center"/>
            <w:hideMark/>
          </w:tcPr>
          <w:p w14:paraId="19F72DEE" w14:textId="5610CB91" w:rsidR="001E6A52" w:rsidRPr="00552523" w:rsidRDefault="00AE73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50" w:type="dxa"/>
            <w:vAlign w:val="center"/>
            <w:hideMark/>
          </w:tcPr>
          <w:p w14:paraId="3AA9CA92" w14:textId="77777777" w:rsidR="001E6A52" w:rsidRPr="00552523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vAlign w:val="center"/>
            <w:hideMark/>
          </w:tcPr>
          <w:p w14:paraId="1ECD04FA" w14:textId="77777777" w:rsidR="001E6A52" w:rsidRPr="00552523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0" w:type="dxa"/>
            <w:vAlign w:val="center"/>
            <w:hideMark/>
          </w:tcPr>
          <w:p w14:paraId="3A44BEAA" w14:textId="77777777" w:rsidR="001E6A52" w:rsidRPr="00552523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  <w:hideMark/>
          </w:tcPr>
          <w:p w14:paraId="7A536369" w14:textId="77777777" w:rsidR="001E6A52" w:rsidRPr="00552523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2150B" w:rsidRPr="00BA0624" w14:paraId="5B05E59B" w14:textId="77777777" w:rsidTr="00F743C1">
        <w:trPr>
          <w:gridAfter w:val="1"/>
          <w:wAfter w:w="25" w:type="dxa"/>
          <w:trHeight w:val="80"/>
          <w:tblHeader/>
        </w:trPr>
        <w:tc>
          <w:tcPr>
            <w:tcW w:w="2250" w:type="dxa"/>
            <w:vAlign w:val="center"/>
          </w:tcPr>
          <w:p w14:paraId="2E9B0AC2" w14:textId="77777777" w:rsidR="0042150B" w:rsidRPr="00552523" w:rsidRDefault="0042150B" w:rsidP="004215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0CF86E1A" w14:textId="2341061A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14:paraId="31A482B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0F373A7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7" w:firstLine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center"/>
          </w:tcPr>
          <w:p w14:paraId="54CB93FE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20F95529" w14:textId="1228E78E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pacing w:val="-6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14:paraId="1844D03A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22F4FBBE" w14:textId="358DDB92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center"/>
          </w:tcPr>
          <w:p w14:paraId="2B6A641E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2B8FA04D" w14:textId="4E5D707A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14:paraId="400575C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  <w:hideMark/>
          </w:tcPr>
          <w:p w14:paraId="2C850C6B" w14:textId="65AD5A69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51" w:type="dxa"/>
            <w:vAlign w:val="center"/>
          </w:tcPr>
          <w:p w14:paraId="073A41A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  <w:hideMark/>
          </w:tcPr>
          <w:p w14:paraId="60F4B8BE" w14:textId="282A98AE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pacing w:val="-8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50" w:type="dxa"/>
            <w:vAlign w:val="center"/>
          </w:tcPr>
          <w:p w14:paraId="2760498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14:paraId="33F0DD10" w14:textId="4442F428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3A5D8AA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  <w:hideMark/>
          </w:tcPr>
          <w:p w14:paraId="319DDCD9" w14:textId="1FCE5AA5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14:paraId="102E4E0C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5B74D456" w14:textId="1B34836D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2C02C701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01992A17" w14:textId="7CECE274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14:paraId="6BF054B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  <w:hideMark/>
          </w:tcPr>
          <w:p w14:paraId="7DEF2907" w14:textId="4EADE22C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</w:tr>
      <w:tr w:rsidR="0042150B" w:rsidRPr="00BA0624" w14:paraId="1C00418B" w14:textId="77777777" w:rsidTr="00F743C1">
        <w:trPr>
          <w:gridAfter w:val="1"/>
          <w:wAfter w:w="25" w:type="dxa"/>
          <w:tblHeader/>
        </w:trPr>
        <w:tc>
          <w:tcPr>
            <w:tcW w:w="2250" w:type="dxa"/>
            <w:vAlign w:val="center"/>
          </w:tcPr>
          <w:p w14:paraId="0C465316" w14:textId="77777777" w:rsidR="0042150B" w:rsidRPr="00552523" w:rsidRDefault="0042150B" w:rsidP="004215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0EE3C6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4E90D55F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568B0F" w14:textId="3B2863D1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042192D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70A4A00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00C58EF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60A263F" w14:textId="47A3AF00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3E69FF2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36F40CF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5E16086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E4D7B5D" w14:textId="2962DEAB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1" w:type="dxa"/>
            <w:vAlign w:val="center"/>
          </w:tcPr>
          <w:p w14:paraId="4D8262BF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1E130990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14:paraId="5B629A6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0CB1B84" w14:textId="4DCAB06D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vAlign w:val="center"/>
          </w:tcPr>
          <w:p w14:paraId="3AEB8194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77D6D08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070A82A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9429F07" w14:textId="2684154B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vAlign w:val="center"/>
          </w:tcPr>
          <w:p w14:paraId="4BDB9407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1CAAB22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171401FC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59CD0B9" w14:textId="1B00B132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25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2150B" w:rsidRPr="00BA0624" w14:paraId="0B53A125" w14:textId="77777777" w:rsidTr="00F743C1">
        <w:trPr>
          <w:gridAfter w:val="1"/>
          <w:wAfter w:w="25" w:type="dxa"/>
          <w:tblHeader/>
        </w:trPr>
        <w:tc>
          <w:tcPr>
            <w:tcW w:w="2250" w:type="dxa"/>
            <w:vAlign w:val="center"/>
          </w:tcPr>
          <w:p w14:paraId="50DF408B" w14:textId="77777777" w:rsidR="0042150B" w:rsidRPr="00552523" w:rsidRDefault="0042150B" w:rsidP="004215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305" w:type="dxa"/>
            <w:gridSpan w:val="25"/>
            <w:vAlign w:val="center"/>
            <w:hideMark/>
          </w:tcPr>
          <w:p w14:paraId="1FBC068A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252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2150B" w:rsidRPr="00BA0624" w14:paraId="552C81A9" w14:textId="77777777" w:rsidTr="00F743C1">
        <w:trPr>
          <w:gridAfter w:val="1"/>
          <w:wAfter w:w="25" w:type="dxa"/>
          <w:trHeight w:val="80"/>
        </w:trPr>
        <w:tc>
          <w:tcPr>
            <w:tcW w:w="2250" w:type="dxa"/>
            <w:hideMark/>
          </w:tcPr>
          <w:p w14:paraId="2259C715" w14:textId="77777777" w:rsidR="0042150B" w:rsidRPr="00552523" w:rsidRDefault="0042150B" w:rsidP="0042150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810" w:type="dxa"/>
            <w:vAlign w:val="center"/>
          </w:tcPr>
          <w:p w14:paraId="693744C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856391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ED92D6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CAFA08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8AE72A0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770293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4E9C23A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6CCFB2B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0CC8120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082A707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F4EA1D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66A491E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27DECA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3EBF90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EBCD31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CFADB8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7EC43FB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9CCB3AF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D160B94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1C6FFC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A4FA5C0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C96878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5D9F22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2523" w:rsidRPr="00BA0624" w14:paraId="015F8E7E" w14:textId="77777777" w:rsidTr="00F743C1">
        <w:trPr>
          <w:gridAfter w:val="1"/>
          <w:wAfter w:w="25" w:type="dxa"/>
        </w:trPr>
        <w:tc>
          <w:tcPr>
            <w:tcW w:w="2250" w:type="dxa"/>
            <w:hideMark/>
          </w:tcPr>
          <w:p w14:paraId="27771E04" w14:textId="77777777" w:rsidR="00552523" w:rsidRPr="00552523" w:rsidRDefault="00552523" w:rsidP="0055252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810" w:type="dxa"/>
            <w:vAlign w:val="center"/>
          </w:tcPr>
          <w:p w14:paraId="1FC74F54" w14:textId="688B6482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834603">
              <w:rPr>
                <w:rFonts w:asciiTheme="majorBidi" w:hAnsiTheme="majorBidi" w:cstheme="majorBidi"/>
                <w:sz w:val="24"/>
                <w:szCs w:val="24"/>
              </w:rPr>
              <w:t>,880.25</w:t>
            </w:r>
          </w:p>
        </w:tc>
        <w:tc>
          <w:tcPr>
            <w:tcW w:w="270" w:type="dxa"/>
            <w:vAlign w:val="center"/>
          </w:tcPr>
          <w:p w14:paraId="3C3B151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1A6044D" w14:textId="5DA51578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33,508.47</w:t>
            </w:r>
          </w:p>
        </w:tc>
        <w:tc>
          <w:tcPr>
            <w:tcW w:w="270" w:type="dxa"/>
            <w:vAlign w:val="center"/>
          </w:tcPr>
          <w:p w14:paraId="18FFE71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C517DDA" w14:textId="21358E43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7,130.90</w:t>
            </w:r>
          </w:p>
        </w:tc>
        <w:tc>
          <w:tcPr>
            <w:tcW w:w="270" w:type="dxa"/>
            <w:vAlign w:val="center"/>
          </w:tcPr>
          <w:p w14:paraId="4D55F0E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506DC06" w14:textId="64870641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7,160.29</w:t>
            </w:r>
          </w:p>
        </w:tc>
        <w:tc>
          <w:tcPr>
            <w:tcW w:w="270" w:type="dxa"/>
            <w:vAlign w:val="center"/>
          </w:tcPr>
          <w:p w14:paraId="2333CEC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590D18F" w14:textId="2B07E440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1,821.13</w:t>
            </w:r>
          </w:p>
        </w:tc>
        <w:tc>
          <w:tcPr>
            <w:tcW w:w="270" w:type="dxa"/>
            <w:vAlign w:val="center"/>
          </w:tcPr>
          <w:p w14:paraId="6FC41AE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14A47AC" w14:textId="7C4D3A03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1,832.77</w:t>
            </w:r>
          </w:p>
        </w:tc>
        <w:tc>
          <w:tcPr>
            <w:tcW w:w="251" w:type="dxa"/>
            <w:vAlign w:val="center"/>
          </w:tcPr>
          <w:p w14:paraId="29AC6D4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6E8DD76" w14:textId="39B77A34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861.90</w:t>
            </w:r>
          </w:p>
        </w:tc>
        <w:tc>
          <w:tcPr>
            <w:tcW w:w="250" w:type="dxa"/>
            <w:vAlign w:val="center"/>
          </w:tcPr>
          <w:p w14:paraId="3E84D933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98D517F" w14:textId="4D973BD0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942.33</w:t>
            </w:r>
          </w:p>
        </w:tc>
        <w:tc>
          <w:tcPr>
            <w:tcW w:w="270" w:type="dxa"/>
            <w:gridSpan w:val="2"/>
            <w:vAlign w:val="center"/>
          </w:tcPr>
          <w:p w14:paraId="0D7C320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70991069" w14:textId="3DDE79F2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(17.45)</w:t>
            </w:r>
          </w:p>
        </w:tc>
        <w:tc>
          <w:tcPr>
            <w:tcW w:w="270" w:type="dxa"/>
            <w:vAlign w:val="center"/>
          </w:tcPr>
          <w:p w14:paraId="3B17775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E4B284B" w14:textId="61A198A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(13.82)</w:t>
            </w:r>
          </w:p>
        </w:tc>
        <w:tc>
          <w:tcPr>
            <w:tcW w:w="270" w:type="dxa"/>
            <w:gridSpan w:val="2"/>
            <w:vAlign w:val="center"/>
          </w:tcPr>
          <w:p w14:paraId="7455823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F723275" w14:textId="7CC277FA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46,6</w:t>
            </w:r>
            <w:r w:rsidR="00834603">
              <w:rPr>
                <w:rFonts w:asciiTheme="majorBidi" w:hAnsiTheme="majorBidi" w:cstheme="majorBidi"/>
                <w:sz w:val="24"/>
                <w:szCs w:val="24"/>
              </w:rPr>
              <w:t>76.73</w:t>
            </w:r>
          </w:p>
        </w:tc>
        <w:tc>
          <w:tcPr>
            <w:tcW w:w="270" w:type="dxa"/>
            <w:vAlign w:val="center"/>
          </w:tcPr>
          <w:p w14:paraId="2B06735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decimal" w:pos="45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182C8D6" w14:textId="3BFD6712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43,430.04</w:t>
            </w:r>
          </w:p>
        </w:tc>
      </w:tr>
      <w:tr w:rsidR="00552523" w:rsidRPr="00BA0624" w14:paraId="4FA48B6B" w14:textId="77777777" w:rsidTr="00F743C1">
        <w:trPr>
          <w:gridAfter w:val="1"/>
          <w:wAfter w:w="25" w:type="dxa"/>
        </w:trPr>
        <w:tc>
          <w:tcPr>
            <w:tcW w:w="2250" w:type="dxa"/>
            <w:hideMark/>
          </w:tcPr>
          <w:p w14:paraId="49EA1598" w14:textId="77777777" w:rsidR="00552523" w:rsidRPr="00552523" w:rsidRDefault="00552523" w:rsidP="0055252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810" w:type="dxa"/>
            <w:vAlign w:val="center"/>
          </w:tcPr>
          <w:p w14:paraId="344B4D4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7E14330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7DB557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46A859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93665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2C90C5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5EA3F9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69563B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C1FF6C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14AA46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790FBA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3012E40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FC38AE8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BB4CB5B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1EA638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7F953D0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6311329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5CFD25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0C5C9A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ED6927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BCD369" w14:textId="49B420A2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1,874.7</w:t>
            </w:r>
            <w:r w:rsidR="0083460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7F07659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59D15B33" w14:textId="0367FDC5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1,888.70</w:t>
            </w:r>
          </w:p>
        </w:tc>
      </w:tr>
      <w:tr w:rsidR="00552523" w:rsidRPr="00BA0624" w14:paraId="13D48191" w14:textId="77777777" w:rsidTr="00F743C1">
        <w:trPr>
          <w:gridAfter w:val="1"/>
          <w:wAfter w:w="25" w:type="dxa"/>
        </w:trPr>
        <w:tc>
          <w:tcPr>
            <w:tcW w:w="2250" w:type="dxa"/>
          </w:tcPr>
          <w:p w14:paraId="7685642E" w14:textId="77777777" w:rsidR="00552523" w:rsidRPr="00552523" w:rsidRDefault="00552523" w:rsidP="0055252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810" w:type="dxa"/>
            <w:vAlign w:val="center"/>
          </w:tcPr>
          <w:p w14:paraId="7661308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098F493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8F98AC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784E5B38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10E6C80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1655FC3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917A00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A62B409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7A19D68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E2053FB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29429CA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B81602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2D539B8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B835E2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9BF76D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13E5E49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10B3E413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041604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7185B0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C696C2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66954B" w14:textId="3EE37A2E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834603">
              <w:rPr>
                <w:rFonts w:asciiTheme="majorBidi" w:hAnsiTheme="majorBidi" w:cstheme="majorBidi"/>
                <w:sz w:val="24"/>
                <w:szCs w:val="24"/>
              </w:rPr>
              <w:t>19.76</w:t>
            </w:r>
          </w:p>
        </w:tc>
        <w:tc>
          <w:tcPr>
            <w:tcW w:w="270" w:type="dxa"/>
            <w:vAlign w:val="bottom"/>
          </w:tcPr>
          <w:p w14:paraId="517A2D8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vAlign w:val="bottom"/>
          </w:tcPr>
          <w:p w14:paraId="573127E6" w14:textId="477F22DE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1,299.49</w:t>
            </w:r>
          </w:p>
        </w:tc>
      </w:tr>
      <w:tr w:rsidR="00552523" w:rsidRPr="00BA0624" w14:paraId="1643A09B" w14:textId="77777777" w:rsidTr="00F743C1">
        <w:trPr>
          <w:gridAfter w:val="1"/>
          <w:wAfter w:w="25" w:type="dxa"/>
        </w:trPr>
        <w:tc>
          <w:tcPr>
            <w:tcW w:w="2250" w:type="dxa"/>
            <w:hideMark/>
          </w:tcPr>
          <w:p w14:paraId="5A7B5770" w14:textId="77777777" w:rsidR="00552523" w:rsidRPr="00552523" w:rsidRDefault="00552523" w:rsidP="0055252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810" w:type="dxa"/>
            <w:vAlign w:val="center"/>
          </w:tcPr>
          <w:p w14:paraId="48D653A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1532F90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F548C9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79A3530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9B608C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77B2889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ACEE7B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E9CFA9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745CD1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BD9D69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F09C2D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48441C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0DBD49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C78981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970DE9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A180E1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47E23E69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D810DB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AF93CC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69DFA8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02113" w14:textId="0B63A893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606.67</w:t>
            </w:r>
          </w:p>
        </w:tc>
        <w:tc>
          <w:tcPr>
            <w:tcW w:w="270" w:type="dxa"/>
            <w:vAlign w:val="center"/>
          </w:tcPr>
          <w:p w14:paraId="0B21934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B8ED7" w14:textId="7369703E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579.87</w:t>
            </w:r>
          </w:p>
        </w:tc>
      </w:tr>
      <w:tr w:rsidR="00552523" w:rsidRPr="00BA0624" w14:paraId="68CC1BCA" w14:textId="77777777" w:rsidTr="00F743C1">
        <w:trPr>
          <w:gridAfter w:val="1"/>
          <w:wAfter w:w="25" w:type="dxa"/>
          <w:trHeight w:val="333"/>
        </w:trPr>
        <w:tc>
          <w:tcPr>
            <w:tcW w:w="2250" w:type="dxa"/>
            <w:hideMark/>
          </w:tcPr>
          <w:p w14:paraId="3B750D43" w14:textId="77777777" w:rsidR="00552523" w:rsidRPr="00552523" w:rsidRDefault="00552523" w:rsidP="0055252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810" w:type="dxa"/>
            <w:vAlign w:val="center"/>
          </w:tcPr>
          <w:p w14:paraId="148A8A9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1F3DF7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3D0571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AA8B3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BAB7FB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D506FC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1DD9B6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DA0BF4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AD5D07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7AC4E3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842335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3EB80E0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600288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F20473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45815D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249C5C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7335F8E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89A8EE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C6A389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2091978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230807" w14:textId="19C83569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50,3</w:t>
            </w:r>
            <w:r w:rsidR="008346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77.89</w:t>
            </w:r>
          </w:p>
        </w:tc>
        <w:tc>
          <w:tcPr>
            <w:tcW w:w="270" w:type="dxa"/>
            <w:vAlign w:val="center"/>
          </w:tcPr>
          <w:p w14:paraId="74F7E30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CEB394" w14:textId="2F03F34F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47,198.10</w:t>
            </w:r>
          </w:p>
        </w:tc>
      </w:tr>
      <w:tr w:rsidR="0042150B" w:rsidRPr="00BA0624" w14:paraId="7B21D3DF" w14:textId="77777777" w:rsidTr="00F743C1">
        <w:trPr>
          <w:gridAfter w:val="1"/>
          <w:wAfter w:w="25" w:type="dxa"/>
          <w:trHeight w:val="232"/>
        </w:trPr>
        <w:tc>
          <w:tcPr>
            <w:tcW w:w="2250" w:type="dxa"/>
            <w:hideMark/>
          </w:tcPr>
          <w:p w14:paraId="79530B37" w14:textId="77777777" w:rsidR="0042150B" w:rsidRPr="00552523" w:rsidRDefault="0042150B" w:rsidP="0042150B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E2405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CAC06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0438910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9EDCEEE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3284911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B87F9C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A8610A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439838C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D788A7F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465EE8B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357D447B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21B8F16F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4F13057E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7C6884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6667C3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B7DF7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3D0576E8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5AF7A7A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7FA45C8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753CA9F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490FBBE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9169AE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340E1C3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50B" w:rsidRPr="00BA0624" w14:paraId="565F5A2E" w14:textId="77777777" w:rsidTr="00F743C1">
        <w:trPr>
          <w:gridAfter w:val="1"/>
          <w:wAfter w:w="25" w:type="dxa"/>
        </w:trPr>
        <w:tc>
          <w:tcPr>
            <w:tcW w:w="2250" w:type="dxa"/>
            <w:hideMark/>
          </w:tcPr>
          <w:p w14:paraId="5BCA10A4" w14:textId="77777777" w:rsidR="0042150B" w:rsidRPr="00552523" w:rsidRDefault="0042150B" w:rsidP="0042150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810" w:type="dxa"/>
            <w:vAlign w:val="bottom"/>
          </w:tcPr>
          <w:p w14:paraId="71ED3C84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37851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DF9CE5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36E03FF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E9C3B6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A9FE298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2C4A49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CEAA6EB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1126774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A17B512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A8A248B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40A8BA65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24037CA0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4D0C7F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89501C9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77263CC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1A6B528B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24A524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8430E9D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F9465F0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B179E4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41FC77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233C026" w14:textId="77777777" w:rsidR="0042150B" w:rsidRPr="00552523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23" w:rsidRPr="00BA0624" w14:paraId="2BD4667D" w14:textId="77777777" w:rsidTr="00F743C1">
        <w:trPr>
          <w:gridAfter w:val="1"/>
          <w:wAfter w:w="25" w:type="dxa"/>
        </w:trPr>
        <w:tc>
          <w:tcPr>
            <w:tcW w:w="2250" w:type="dxa"/>
            <w:hideMark/>
          </w:tcPr>
          <w:p w14:paraId="23137187" w14:textId="77777777" w:rsidR="00552523" w:rsidRPr="00552523" w:rsidRDefault="00552523" w:rsidP="0055252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810" w:type="dxa"/>
            <w:vAlign w:val="center"/>
          </w:tcPr>
          <w:p w14:paraId="3BF70137" w14:textId="1E3B0983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584A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3209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D584A">
              <w:rPr>
                <w:rFonts w:asciiTheme="majorBidi" w:hAnsiTheme="majorBidi" w:cstheme="majorBidi"/>
                <w:sz w:val="24"/>
                <w:szCs w:val="24"/>
              </w:rPr>
              <w:t>42.50</w:t>
            </w:r>
          </w:p>
        </w:tc>
        <w:tc>
          <w:tcPr>
            <w:tcW w:w="270" w:type="dxa"/>
            <w:vAlign w:val="center"/>
          </w:tcPr>
          <w:p w14:paraId="0DF6652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093A8FE" w14:textId="66E1CBB9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18,1</w:t>
            </w:r>
            <w:r w:rsidR="00AD584A">
              <w:rPr>
                <w:rFonts w:asciiTheme="majorBidi" w:hAnsiTheme="majorBidi" w:cstheme="majorBidi"/>
                <w:sz w:val="24"/>
                <w:szCs w:val="24"/>
              </w:rPr>
              <w:t>30.79</w:t>
            </w:r>
          </w:p>
        </w:tc>
        <w:tc>
          <w:tcPr>
            <w:tcW w:w="270" w:type="dxa"/>
            <w:vAlign w:val="center"/>
          </w:tcPr>
          <w:p w14:paraId="7BC6DC9B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70A1954" w14:textId="4D8D7746" w:rsidR="00552523" w:rsidRPr="00552523" w:rsidRDefault="003209F0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B1C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52523" w:rsidRPr="00552523">
              <w:rPr>
                <w:rFonts w:asciiTheme="majorBidi" w:hAnsiTheme="majorBidi" w:cstheme="majorBidi"/>
                <w:sz w:val="24"/>
                <w:szCs w:val="24"/>
              </w:rPr>
              <w:t>754.91</w:t>
            </w:r>
          </w:p>
        </w:tc>
        <w:tc>
          <w:tcPr>
            <w:tcW w:w="270" w:type="dxa"/>
            <w:vAlign w:val="center"/>
          </w:tcPr>
          <w:p w14:paraId="797A5818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59293D7" w14:textId="76460A1C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6,828.10</w:t>
            </w:r>
          </w:p>
        </w:tc>
        <w:tc>
          <w:tcPr>
            <w:tcW w:w="270" w:type="dxa"/>
            <w:vAlign w:val="center"/>
          </w:tcPr>
          <w:p w14:paraId="433E9A83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3BA73A6" w14:textId="77FEC10A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941.07</w:t>
            </w:r>
          </w:p>
        </w:tc>
        <w:tc>
          <w:tcPr>
            <w:tcW w:w="270" w:type="dxa"/>
            <w:vAlign w:val="center"/>
          </w:tcPr>
          <w:p w14:paraId="32F37BE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41E5032B" w14:textId="6060546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938.74</w:t>
            </w:r>
          </w:p>
        </w:tc>
        <w:tc>
          <w:tcPr>
            <w:tcW w:w="251" w:type="dxa"/>
            <w:vAlign w:val="center"/>
          </w:tcPr>
          <w:p w14:paraId="09B74F9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874BB21" w14:textId="6A92D6EC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6,812.88</w:t>
            </w:r>
          </w:p>
        </w:tc>
        <w:tc>
          <w:tcPr>
            <w:tcW w:w="250" w:type="dxa"/>
            <w:vAlign w:val="center"/>
          </w:tcPr>
          <w:p w14:paraId="113BBD1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BD164CF" w14:textId="67CD43E2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4,127.52</w:t>
            </w:r>
          </w:p>
        </w:tc>
        <w:tc>
          <w:tcPr>
            <w:tcW w:w="270" w:type="dxa"/>
            <w:gridSpan w:val="2"/>
            <w:vAlign w:val="center"/>
          </w:tcPr>
          <w:p w14:paraId="6B152A0B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25FAE7D3" w14:textId="05C3C3DB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584A">
              <w:rPr>
                <w:rFonts w:asciiTheme="majorBidi" w:hAnsiTheme="majorBidi" w:cstheme="majorBidi"/>
                <w:sz w:val="24"/>
                <w:szCs w:val="24"/>
              </w:rPr>
              <w:t>3.41</w:t>
            </w:r>
            <w:r w:rsidRPr="005525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259C5EF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AF53234" w14:textId="78B7669C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584A">
              <w:rPr>
                <w:rFonts w:asciiTheme="majorBidi" w:hAnsiTheme="majorBidi" w:cstheme="majorBidi"/>
                <w:sz w:val="24"/>
                <w:szCs w:val="24"/>
              </w:rPr>
              <w:t>0.05</w:t>
            </w:r>
            <w:r w:rsidRPr="0055252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2B93DF5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2ECD0F8" w14:textId="3736AAAC" w:rsidR="00552523" w:rsidRPr="004F6928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6928">
              <w:rPr>
                <w:rFonts w:asciiTheme="majorBidi" w:hAnsiTheme="majorBidi" w:cstheme="majorBidi"/>
                <w:sz w:val="24"/>
                <w:szCs w:val="24"/>
              </w:rPr>
              <w:t>32,8</w:t>
            </w:r>
            <w:r w:rsidR="00834603" w:rsidRPr="004F6928">
              <w:rPr>
                <w:rFonts w:asciiTheme="majorBidi" w:hAnsiTheme="majorBidi" w:cstheme="majorBidi"/>
                <w:sz w:val="24"/>
                <w:szCs w:val="24"/>
              </w:rPr>
              <w:t>47.95</w:t>
            </w:r>
          </w:p>
        </w:tc>
        <w:tc>
          <w:tcPr>
            <w:tcW w:w="270" w:type="dxa"/>
            <w:vAlign w:val="center"/>
          </w:tcPr>
          <w:p w14:paraId="3219A04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C275429" w14:textId="6089551E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30,025.10</w:t>
            </w:r>
          </w:p>
        </w:tc>
      </w:tr>
      <w:tr w:rsidR="00552523" w:rsidRPr="00BA0624" w14:paraId="1EC04C83" w14:textId="77777777" w:rsidTr="00F743C1">
        <w:trPr>
          <w:gridAfter w:val="1"/>
          <w:wAfter w:w="25" w:type="dxa"/>
        </w:trPr>
        <w:tc>
          <w:tcPr>
            <w:tcW w:w="2250" w:type="dxa"/>
            <w:hideMark/>
          </w:tcPr>
          <w:p w14:paraId="0E6C88BA" w14:textId="77777777" w:rsidR="00552523" w:rsidRPr="00552523" w:rsidRDefault="00552523" w:rsidP="0055252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810" w:type="dxa"/>
            <w:vAlign w:val="center"/>
          </w:tcPr>
          <w:p w14:paraId="74C60DB3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D088CD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C0F842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A4D654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632DC3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836DCDB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BC3A43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B7F7F9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4F754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4527343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A1CCF1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5E40B79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73CFCB5B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5B96869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4E72B7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37BF563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6581996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7E7C8DC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21166B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09EE05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20DC0" w14:textId="75AC2881" w:rsidR="00552523" w:rsidRPr="004F6928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6928">
              <w:rPr>
                <w:rFonts w:asciiTheme="majorBidi" w:hAnsiTheme="majorBidi" w:cstheme="majorBidi"/>
                <w:sz w:val="24"/>
                <w:szCs w:val="24"/>
              </w:rPr>
              <w:t>177.</w:t>
            </w:r>
            <w:r w:rsidR="004F6928" w:rsidRPr="004F692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70" w:type="dxa"/>
            <w:vAlign w:val="center"/>
          </w:tcPr>
          <w:p w14:paraId="51A660E8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087A2" w14:textId="0F93456E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sz w:val="24"/>
                <w:szCs w:val="24"/>
              </w:rPr>
              <w:t>182.00</w:t>
            </w:r>
          </w:p>
        </w:tc>
      </w:tr>
      <w:tr w:rsidR="00552523" w:rsidRPr="00BA0624" w14:paraId="2ABFEC93" w14:textId="77777777" w:rsidTr="00F743C1">
        <w:trPr>
          <w:gridAfter w:val="1"/>
          <w:wAfter w:w="25" w:type="dxa"/>
        </w:trPr>
        <w:tc>
          <w:tcPr>
            <w:tcW w:w="2250" w:type="dxa"/>
            <w:hideMark/>
          </w:tcPr>
          <w:p w14:paraId="5243FE67" w14:textId="77777777" w:rsidR="00552523" w:rsidRPr="00552523" w:rsidRDefault="00552523" w:rsidP="0055252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52523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810" w:type="dxa"/>
            <w:vAlign w:val="center"/>
          </w:tcPr>
          <w:p w14:paraId="158393D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3CB00C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DE8FD0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E3FB468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CF8E2D4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322D25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9EBCF5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67DE28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667DEB6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9D7B02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28D9F4F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E257D0E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1F3B5662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26DAE5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4C6170D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E6F003A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436874E1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958C457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D7106F5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24DE89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7A1F96" w14:textId="74D35A13" w:rsidR="00552523" w:rsidRPr="004F6928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69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F6928" w:rsidRPr="004F69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3,025.45</w:t>
            </w:r>
          </w:p>
        </w:tc>
        <w:tc>
          <w:tcPr>
            <w:tcW w:w="270" w:type="dxa"/>
            <w:vAlign w:val="center"/>
          </w:tcPr>
          <w:p w14:paraId="791A9408" w14:textId="77777777" w:rsidR="00552523" w:rsidRPr="00552523" w:rsidRDefault="00552523" w:rsidP="00552523">
            <w:pPr>
              <w:tabs>
                <w:tab w:val="clear" w:pos="227"/>
                <w:tab w:val="clear" w:pos="454"/>
                <w:tab w:val="left" w:pos="5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ADEF3F" w14:textId="1FDB4529" w:rsidR="00552523" w:rsidRPr="00552523" w:rsidRDefault="00552523" w:rsidP="0055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5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30,207.10</w:t>
            </w:r>
          </w:p>
        </w:tc>
      </w:tr>
    </w:tbl>
    <w:p w14:paraId="1FE38F15" w14:textId="77777777" w:rsidR="00AF376F" w:rsidRPr="00BA0624" w:rsidRDefault="00AF376F" w:rsidP="009A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highlight w:val="yellow"/>
        </w:rPr>
        <w:sectPr w:rsidR="00AF376F" w:rsidRPr="00BA0624" w:rsidSect="00061DFD">
          <w:headerReference w:type="default" r:id="rId19"/>
          <w:footerReference w:type="default" r:id="rId20"/>
          <w:pgSz w:w="16834" w:h="11909" w:orient="landscape" w:code="9"/>
          <w:pgMar w:top="692" w:right="1151" w:bottom="578" w:left="1440" w:header="720" w:footer="720" w:gutter="0"/>
          <w:cols w:space="720"/>
          <w:docGrid w:linePitch="245"/>
        </w:sectPr>
      </w:pPr>
    </w:p>
    <w:p w14:paraId="77F4DDA3" w14:textId="77777777" w:rsidR="002F1C5B" w:rsidRPr="00AB55B9" w:rsidRDefault="002F1C5B" w:rsidP="004D40D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30494745"/>
      <w:r w:rsidRPr="00AB55B9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7E79B39" w14:textId="77777777" w:rsidR="00AD3FCA" w:rsidRPr="00283E11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14:paraId="5B3A877D" w14:textId="37A6079B" w:rsidR="009A3B66" w:rsidRPr="00C83DE2" w:rsidRDefault="009A3B66" w:rsidP="000D5F17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AB55B9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</w:t>
      </w:r>
      <w:r w:rsidRPr="00C83DE2">
        <w:rPr>
          <w:rFonts w:ascii="Angsana New" w:hAnsi="Angsana New"/>
          <w:sz w:val="30"/>
          <w:szCs w:val="30"/>
          <w:cs/>
        </w:rPr>
        <w:t>ก่อนภาษีของงวดระหว่างกาล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5D2D1C" w:rsidRPr="00C83DE2">
        <w:rPr>
          <w:rFonts w:ascii="Angsana New" w:hAnsi="Angsana New" w:hint="cs"/>
          <w:sz w:val="30"/>
          <w:szCs w:val="30"/>
          <w:cs/>
        </w:rPr>
        <w:t>สาม</w:t>
      </w:r>
      <w:r w:rsidRPr="00C83DE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C301C" w:rsidRPr="00C83DE2">
        <w:rPr>
          <w:rFonts w:ascii="Angsana New" w:hAnsi="Angsana New"/>
          <w:sz w:val="30"/>
          <w:szCs w:val="30"/>
        </w:rPr>
        <w:t xml:space="preserve">31 </w:t>
      </w:r>
      <w:r w:rsidR="00BC301C" w:rsidRPr="00C83DE2">
        <w:rPr>
          <w:rFonts w:ascii="Angsana New" w:hAnsi="Angsana New"/>
          <w:sz w:val="30"/>
          <w:szCs w:val="30"/>
          <w:cs/>
        </w:rPr>
        <w:t>ธันวาคม</w:t>
      </w:r>
      <w:r w:rsidR="00F57CBB" w:rsidRPr="00C83DE2">
        <w:rPr>
          <w:rFonts w:ascii="Angsana New" w:hAnsi="Angsana New"/>
          <w:sz w:val="30"/>
          <w:szCs w:val="30"/>
          <w:cs/>
        </w:rPr>
        <w:t xml:space="preserve"> </w:t>
      </w:r>
      <w:r w:rsidR="00801AC1" w:rsidRPr="00C83DE2">
        <w:rPr>
          <w:rFonts w:ascii="Angsana New" w:hAnsi="Angsana New"/>
          <w:sz w:val="30"/>
          <w:szCs w:val="30"/>
        </w:rPr>
        <w:t>256</w:t>
      </w:r>
      <w:r w:rsidR="00550605" w:rsidRPr="00C83DE2">
        <w:rPr>
          <w:rFonts w:ascii="Angsana New" w:hAnsi="Angsana New"/>
          <w:sz w:val="30"/>
          <w:szCs w:val="30"/>
        </w:rPr>
        <w:t>2</w:t>
      </w:r>
      <w:r w:rsidRPr="00C83DE2">
        <w:rPr>
          <w:rFonts w:ascii="Angsana New" w:hAnsi="Angsana New"/>
          <w:sz w:val="30"/>
          <w:szCs w:val="30"/>
          <w:cs/>
        </w:rPr>
        <w:t xml:space="preserve"> คือร้อยละ </w:t>
      </w:r>
      <w:r w:rsidR="00AB55B9" w:rsidRPr="00C83DE2">
        <w:rPr>
          <w:rFonts w:ascii="Angsana New" w:hAnsi="Angsana New"/>
          <w:sz w:val="30"/>
          <w:szCs w:val="30"/>
        </w:rPr>
        <w:t>2</w:t>
      </w:r>
      <w:r w:rsidR="00C8035C">
        <w:rPr>
          <w:rFonts w:ascii="Angsana New" w:hAnsi="Angsana New"/>
          <w:sz w:val="30"/>
          <w:szCs w:val="30"/>
        </w:rPr>
        <w:t>4.67</w:t>
      </w:r>
      <w:r w:rsidR="0024739D" w:rsidRPr="00C83DE2">
        <w:rPr>
          <w:rFonts w:ascii="Angsana New" w:hAnsi="Angsana New"/>
          <w:sz w:val="30"/>
          <w:szCs w:val="30"/>
        </w:rPr>
        <w:t xml:space="preserve"> </w:t>
      </w:r>
      <w:r w:rsidRPr="00C83DE2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="00AB55B9" w:rsidRPr="00C83DE2">
        <w:rPr>
          <w:rFonts w:ascii="Angsana New" w:hAnsi="Angsana New"/>
          <w:sz w:val="30"/>
          <w:szCs w:val="30"/>
        </w:rPr>
        <w:t>19.99</w:t>
      </w:r>
      <w:r w:rsidR="0042150B" w:rsidRPr="00C83DE2">
        <w:rPr>
          <w:rFonts w:ascii="Angsana New" w:hAnsi="Angsana New"/>
          <w:sz w:val="30"/>
          <w:szCs w:val="30"/>
          <w:cs/>
        </w:rPr>
        <w:t xml:space="preserve"> </w:t>
      </w:r>
      <w:r w:rsidRPr="00C83DE2">
        <w:rPr>
          <w:rFonts w:ascii="Angsana New" w:hAnsi="Angsana New"/>
          <w:sz w:val="30"/>
          <w:szCs w:val="30"/>
          <w:cs/>
        </w:rPr>
        <w:t>ตามลำดับ</w:t>
      </w:r>
    </w:p>
    <w:p w14:paraId="6F6C9F92" w14:textId="77777777" w:rsidR="00D56BED" w:rsidRPr="00283E11" w:rsidRDefault="00D56BED" w:rsidP="003332CF">
      <w:pPr>
        <w:tabs>
          <w:tab w:val="clear" w:pos="454"/>
          <w:tab w:val="left" w:pos="540"/>
        </w:tabs>
        <w:spacing w:line="240" w:lineRule="auto"/>
        <w:ind w:right="95"/>
        <w:jc w:val="thaiDistribute"/>
        <w:rPr>
          <w:rFonts w:ascii="Angsana New" w:hAnsi="Angsana New"/>
          <w:sz w:val="20"/>
          <w:szCs w:val="20"/>
        </w:rPr>
      </w:pPr>
    </w:p>
    <w:p w14:paraId="3532AA16" w14:textId="6815A82F" w:rsidR="009A3B66" w:rsidRPr="00EF3608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C83DE2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</w:t>
      </w:r>
      <w:r w:rsidR="00AB55B9" w:rsidRPr="00C83DE2">
        <w:rPr>
          <w:rFonts w:ascii="Angsana New" w:hAnsi="Angsana New" w:hint="cs"/>
          <w:sz w:val="30"/>
          <w:szCs w:val="30"/>
          <w:cs/>
        </w:rPr>
        <w:t>ของงบการเงินรวมสูงกว่า</w:t>
      </w:r>
      <w:r w:rsidRPr="00C83DE2">
        <w:rPr>
          <w:rFonts w:ascii="Angsana New" w:hAnsi="Angsana New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AB55B9" w:rsidRPr="00C83DE2">
        <w:rPr>
          <w:rFonts w:ascii="Angsana New" w:hAnsi="Angsana New" w:hint="cs"/>
          <w:sz w:val="30"/>
          <w:szCs w:val="30"/>
          <w:cs/>
        </w:rPr>
        <w:t>ค่าใช้จ่ายที่ไม่ถือเป็นรายจ่ายทางภาษี</w:t>
      </w:r>
      <w:r w:rsidR="00370086" w:rsidRPr="00C83DE2">
        <w:rPr>
          <w:rFonts w:ascii="Angsana New" w:hAnsi="Angsana New" w:hint="cs"/>
          <w:sz w:val="30"/>
          <w:szCs w:val="30"/>
          <w:cs/>
        </w:rPr>
        <w:t>สูง</w:t>
      </w:r>
      <w:r w:rsidR="007F51ED">
        <w:rPr>
          <w:rFonts w:ascii="Angsana New" w:hAnsi="Angsana New" w:hint="cs"/>
          <w:sz w:val="30"/>
          <w:szCs w:val="30"/>
          <w:cs/>
        </w:rPr>
        <w:t xml:space="preserve"> </w:t>
      </w:r>
      <w:r w:rsidR="00F7733A">
        <w:rPr>
          <w:rFonts w:ascii="Angsana New" w:hAnsi="Angsana New" w:hint="cs"/>
          <w:sz w:val="30"/>
          <w:szCs w:val="30"/>
          <w:cs/>
        </w:rPr>
        <w:t>และส่วนแบ่งขาดทุนจากเงินลงทุนในบริษัทร่วมและการร่วมค้า</w:t>
      </w:r>
    </w:p>
    <w:bookmarkEnd w:id="2"/>
    <w:p w14:paraId="7E42AD4F" w14:textId="77777777" w:rsidR="00ED445E" w:rsidRPr="00283E11" w:rsidRDefault="00ED445E" w:rsidP="00753A93">
      <w:pPr>
        <w:tabs>
          <w:tab w:val="clear" w:pos="454"/>
          <w:tab w:val="left" w:pos="540"/>
        </w:tabs>
        <w:spacing w:line="240" w:lineRule="auto"/>
        <w:ind w:right="95"/>
        <w:jc w:val="thaiDistribute"/>
        <w:rPr>
          <w:rFonts w:ascii="Angsana New" w:hAnsi="Angsana New"/>
          <w:sz w:val="20"/>
          <w:szCs w:val="20"/>
        </w:rPr>
      </w:pPr>
    </w:p>
    <w:p w14:paraId="64C486E6" w14:textId="77777777" w:rsidR="00FD1DC3" w:rsidRPr="00EF3608" w:rsidRDefault="00FD1DC3" w:rsidP="004D40D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2781C17" w14:textId="77777777" w:rsidR="009048CE" w:rsidRPr="00283E11" w:rsidRDefault="009048CE" w:rsidP="003338E1">
      <w:pPr>
        <w:tabs>
          <w:tab w:val="clear" w:pos="454"/>
          <w:tab w:val="left" w:pos="540"/>
        </w:tabs>
        <w:spacing w:line="240" w:lineRule="auto"/>
        <w:ind w:right="95"/>
        <w:jc w:val="thaiDistribute"/>
        <w:rPr>
          <w:rFonts w:ascii="Angsana New" w:hAnsi="Angsana New"/>
          <w:sz w:val="14"/>
          <w:szCs w:val="14"/>
        </w:rPr>
      </w:pPr>
    </w:p>
    <w:p w14:paraId="34DA85D5" w14:textId="77777777" w:rsidR="009048CE" w:rsidRPr="00EF3608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E4D104D" w14:textId="77777777" w:rsidR="009048CE" w:rsidRPr="00283E11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2"/>
          <w:szCs w:val="22"/>
        </w:rPr>
      </w:pPr>
    </w:p>
    <w:p w14:paraId="2D771E3C" w14:textId="77777777" w:rsidR="009048CE" w:rsidRPr="00EF3608" w:rsidRDefault="009048CE" w:rsidP="00D27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DCFA97B" w14:textId="77777777" w:rsidR="005B4F73" w:rsidRPr="00283E11" w:rsidRDefault="005B4F73">
      <w:pPr>
        <w:rPr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3"/>
        <w:gridCol w:w="1063"/>
        <w:gridCol w:w="236"/>
        <w:gridCol w:w="994"/>
        <w:gridCol w:w="236"/>
        <w:gridCol w:w="1018"/>
        <w:gridCol w:w="270"/>
        <w:gridCol w:w="900"/>
        <w:gridCol w:w="240"/>
        <w:gridCol w:w="1110"/>
      </w:tblGrid>
      <w:tr w:rsidR="009048CE" w:rsidRPr="00EF3608" w14:paraId="218C013E" w14:textId="77777777" w:rsidTr="00780658">
        <w:trPr>
          <w:tblHeader/>
        </w:trPr>
        <w:tc>
          <w:tcPr>
            <w:tcW w:w="3203" w:type="dxa"/>
            <w:shd w:val="clear" w:color="auto" w:fill="auto"/>
          </w:tcPr>
          <w:p w14:paraId="32A5AAAD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7" w:type="dxa"/>
            <w:gridSpan w:val="9"/>
          </w:tcPr>
          <w:p w14:paraId="18918445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8CE" w:rsidRPr="00EF3608" w14:paraId="36C01852" w14:textId="77777777" w:rsidTr="00780658">
        <w:trPr>
          <w:tblHeader/>
        </w:trPr>
        <w:tc>
          <w:tcPr>
            <w:tcW w:w="3203" w:type="dxa"/>
            <w:shd w:val="clear" w:color="auto" w:fill="auto"/>
          </w:tcPr>
          <w:p w14:paraId="13186784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A47EB13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2412139E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8" w:type="dxa"/>
            <w:gridSpan w:val="7"/>
            <w:tcBorders>
              <w:bottom w:val="single" w:sz="4" w:space="0" w:color="auto"/>
            </w:tcBorders>
          </w:tcPr>
          <w:p w14:paraId="64875476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48CE" w:rsidRPr="00EF3608" w14:paraId="5B302414" w14:textId="77777777" w:rsidTr="00780658">
        <w:trPr>
          <w:tblHeader/>
        </w:trPr>
        <w:tc>
          <w:tcPr>
            <w:tcW w:w="3203" w:type="dxa"/>
            <w:shd w:val="clear" w:color="auto" w:fill="auto"/>
          </w:tcPr>
          <w:p w14:paraId="0271D962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64AD450A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63E7290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04BDFEAB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7DF9F5F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8F1AA4C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1EF495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99E333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5AAE0B05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1E9A371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048CE" w:rsidRPr="00EF3608" w14:paraId="6FEEACFD" w14:textId="77777777" w:rsidTr="00780658">
        <w:trPr>
          <w:tblHeader/>
        </w:trPr>
        <w:tc>
          <w:tcPr>
            <w:tcW w:w="3203" w:type="dxa"/>
            <w:shd w:val="clear" w:color="auto" w:fill="auto"/>
          </w:tcPr>
          <w:p w14:paraId="60E50109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67" w:type="dxa"/>
            <w:gridSpan w:val="9"/>
          </w:tcPr>
          <w:p w14:paraId="4C659414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8CE" w:rsidRPr="00EF3608" w14:paraId="6D0C8FDA" w14:textId="77777777" w:rsidTr="00780658">
        <w:tc>
          <w:tcPr>
            <w:tcW w:w="3203" w:type="dxa"/>
            <w:shd w:val="clear" w:color="auto" w:fill="auto"/>
          </w:tcPr>
          <w:p w14:paraId="326F4B11" w14:textId="3A761A83" w:rsidR="009048CE" w:rsidRPr="00EF3608" w:rsidRDefault="00BC301C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="00F9595F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6067" w:type="dxa"/>
            <w:gridSpan w:val="9"/>
          </w:tcPr>
          <w:p w14:paraId="729F870A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48CE" w:rsidRPr="00EF3608" w14:paraId="7357FD62" w14:textId="77777777" w:rsidTr="00A31D31">
        <w:tc>
          <w:tcPr>
            <w:tcW w:w="3203" w:type="dxa"/>
            <w:shd w:val="clear" w:color="auto" w:fill="auto"/>
          </w:tcPr>
          <w:p w14:paraId="15F79CE7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63" w:type="dxa"/>
          </w:tcPr>
          <w:p w14:paraId="574B0363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DD304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A25296E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326DF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9E6FE8B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009EA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4933BE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52E2C8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0D2D591" w14:textId="77777777" w:rsidR="009048CE" w:rsidRPr="00EF3608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D6A" w:rsidRPr="00E34DE8" w14:paraId="6066F2F0" w14:textId="77777777" w:rsidTr="00A31D31">
        <w:tc>
          <w:tcPr>
            <w:tcW w:w="3203" w:type="dxa"/>
            <w:shd w:val="clear" w:color="auto" w:fill="auto"/>
          </w:tcPr>
          <w:p w14:paraId="11A0840D" w14:textId="371DDF5D" w:rsidR="003E7D6A" w:rsidRPr="00AD1347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D134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C43CA5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และดอกเบี้ยค้างจ่าย</w:t>
            </w:r>
            <w:r w:rsidRPr="00AD1347">
              <w:rPr>
                <w:rFonts w:ascii="Angsana New" w:hAnsi="Angsana New"/>
                <w:sz w:val="30"/>
                <w:szCs w:val="30"/>
                <w:cs/>
              </w:rPr>
              <w:t>จากผู้ถือหุ้นของบริษัทย่อย</w:t>
            </w:r>
          </w:p>
        </w:tc>
        <w:tc>
          <w:tcPr>
            <w:tcW w:w="1063" w:type="dxa"/>
          </w:tcPr>
          <w:p w14:paraId="4DC840A5" w14:textId="77777777" w:rsidR="00AD1347" w:rsidRPr="00AD1347" w:rsidRDefault="00AD1347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5F6AC7B" w14:textId="028F47F5" w:rsidR="00362A1D" w:rsidRPr="00AD1347" w:rsidRDefault="00E34DE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1347">
              <w:rPr>
                <w:rFonts w:ascii="Angsana New" w:hAnsi="Angsana New"/>
                <w:sz w:val="30"/>
                <w:szCs w:val="30"/>
              </w:rPr>
              <w:t>544.07</w:t>
            </w:r>
          </w:p>
        </w:tc>
        <w:tc>
          <w:tcPr>
            <w:tcW w:w="236" w:type="dxa"/>
          </w:tcPr>
          <w:p w14:paraId="7343C8A4" w14:textId="77777777" w:rsidR="003E7D6A" w:rsidRPr="00AD1347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A75333E" w14:textId="1664CE17" w:rsidR="003E7D6A" w:rsidRPr="00AD1347" w:rsidRDefault="00AD1347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3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3B8825" w14:textId="77777777" w:rsidR="003E7D6A" w:rsidRPr="00AD1347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D3ACB88" w14:textId="77777777" w:rsidR="00AD1347" w:rsidRPr="00AD1347" w:rsidRDefault="00AD1347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E2DD3D" w14:textId="0C1C8584" w:rsidR="00764E7D" w:rsidRPr="00AD1347" w:rsidRDefault="00AD1347" w:rsidP="00AD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3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E5948" w14:textId="77777777" w:rsidR="003E7D6A" w:rsidRPr="00AD1347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C3FD32" w14:textId="04DA3D02" w:rsidR="003E7D6A" w:rsidRPr="00AD1347" w:rsidRDefault="00AD1347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347">
              <w:rPr>
                <w:rFonts w:ascii="Angsana New" w:hAnsi="Angsana New"/>
                <w:sz w:val="30"/>
                <w:szCs w:val="30"/>
              </w:rPr>
              <w:t>393.56</w:t>
            </w:r>
          </w:p>
        </w:tc>
        <w:tc>
          <w:tcPr>
            <w:tcW w:w="240" w:type="dxa"/>
            <w:vAlign w:val="bottom"/>
          </w:tcPr>
          <w:p w14:paraId="56D51911" w14:textId="77777777" w:rsidR="003E7D6A" w:rsidRPr="00AD1347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FB1B03B" w14:textId="77777777" w:rsidR="00764E7D" w:rsidRPr="00AD1347" w:rsidRDefault="00764E7D" w:rsidP="00B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2F79F8" w14:textId="0C15E096" w:rsidR="00AD1347" w:rsidRPr="00AD1347" w:rsidRDefault="00AD1347" w:rsidP="00AD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1347">
              <w:rPr>
                <w:rFonts w:ascii="Angsana New" w:hAnsi="Angsana New"/>
                <w:sz w:val="30"/>
                <w:szCs w:val="30"/>
              </w:rPr>
              <w:t>393.56</w:t>
            </w:r>
          </w:p>
        </w:tc>
      </w:tr>
      <w:tr w:rsidR="00EB76BE" w:rsidRPr="00EF3608" w14:paraId="74D908E1" w14:textId="77777777" w:rsidTr="00A31D31">
        <w:tc>
          <w:tcPr>
            <w:tcW w:w="3203" w:type="dxa"/>
            <w:shd w:val="clear" w:color="auto" w:fill="auto"/>
          </w:tcPr>
          <w:p w14:paraId="6882C4D7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4E7D">
              <w:rPr>
                <w:rFonts w:ascii="Angsana New" w:hAnsi="Angsana New"/>
                <w:sz w:val="30"/>
                <w:szCs w:val="30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7BC65C45" w14:textId="583932D1" w:rsidR="00EB76BE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10,000.00</w:t>
            </w:r>
          </w:p>
        </w:tc>
        <w:tc>
          <w:tcPr>
            <w:tcW w:w="236" w:type="dxa"/>
            <w:vAlign w:val="bottom"/>
          </w:tcPr>
          <w:p w14:paraId="03CEC00D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DAA654D" w14:textId="255F56BE" w:rsidR="00EB76BE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FD05BF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1D27B3B" w14:textId="45E511F7" w:rsidR="00EB76BE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10,011.16</w:t>
            </w:r>
          </w:p>
        </w:tc>
        <w:tc>
          <w:tcPr>
            <w:tcW w:w="270" w:type="dxa"/>
            <w:vAlign w:val="bottom"/>
          </w:tcPr>
          <w:p w14:paraId="52CE503D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E90AC7" w14:textId="558F7031" w:rsidR="00EB76BE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A4F4D3C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F52C194" w14:textId="4C83ABC6" w:rsidR="00EB76BE" w:rsidRPr="00EF3608" w:rsidRDefault="00E34DE8" w:rsidP="00AD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Pr="00AD1347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>
              <w:rPr>
                <w:rFonts w:ascii="Angsana New" w:hAnsi="Angsana New"/>
                <w:sz w:val="30"/>
                <w:szCs w:val="30"/>
              </w:rPr>
              <w:t>.16</w:t>
            </w:r>
          </w:p>
        </w:tc>
      </w:tr>
      <w:tr w:rsidR="00E34DE8" w:rsidRPr="00EF3608" w14:paraId="67BEA802" w14:textId="77777777" w:rsidTr="00A31D31">
        <w:tc>
          <w:tcPr>
            <w:tcW w:w="3203" w:type="dxa"/>
            <w:shd w:val="clear" w:color="auto" w:fill="auto"/>
          </w:tcPr>
          <w:p w14:paraId="56087FBC" w14:textId="76DEC1F1" w:rsidR="00E34DE8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D1347"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63" w:type="dxa"/>
            <w:vAlign w:val="bottom"/>
          </w:tcPr>
          <w:p w14:paraId="1F193188" w14:textId="1406FDBB" w:rsidR="00E34DE8" w:rsidRPr="00764E7D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148.30</w:t>
            </w:r>
          </w:p>
        </w:tc>
        <w:tc>
          <w:tcPr>
            <w:tcW w:w="236" w:type="dxa"/>
            <w:vAlign w:val="bottom"/>
          </w:tcPr>
          <w:p w14:paraId="248DE6E7" w14:textId="77777777" w:rsidR="00E34DE8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2E0041B" w14:textId="7A3A05E6" w:rsidR="00E34DE8" w:rsidRPr="00764E7D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70A77FF" w14:textId="77777777" w:rsidR="00E34DE8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7AA329A" w14:textId="07EBC039" w:rsidR="00E34DE8" w:rsidRPr="00764E7D" w:rsidRDefault="00BA0624" w:rsidP="00BA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6403EE" w14:textId="77777777" w:rsidR="00E34DE8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F78DF6" w14:textId="2F4489F3" w:rsidR="00E34DE8" w:rsidRPr="00764E7D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140.64</w:t>
            </w:r>
          </w:p>
        </w:tc>
        <w:tc>
          <w:tcPr>
            <w:tcW w:w="240" w:type="dxa"/>
            <w:vAlign w:val="bottom"/>
          </w:tcPr>
          <w:p w14:paraId="2E0E01AA" w14:textId="77777777" w:rsidR="00E34DE8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A62B4CA" w14:textId="2B30BDBD" w:rsidR="00E34DE8" w:rsidRPr="00EF3608" w:rsidRDefault="00BA0624" w:rsidP="00AD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140.</w:t>
            </w:r>
            <w:r w:rsidRPr="00AD1347">
              <w:rPr>
                <w:rFonts w:asciiTheme="majorBidi" w:hAnsiTheme="majorBidi" w:cstheme="majorBidi"/>
                <w:iCs/>
                <w:sz w:val="30"/>
                <w:szCs w:val="30"/>
              </w:rPr>
              <w:t>64</w:t>
            </w:r>
          </w:p>
        </w:tc>
      </w:tr>
      <w:tr w:rsidR="00283E11" w:rsidRPr="00283E11" w14:paraId="00946F89" w14:textId="77777777" w:rsidTr="00A31D31">
        <w:tc>
          <w:tcPr>
            <w:tcW w:w="3203" w:type="dxa"/>
            <w:shd w:val="clear" w:color="auto" w:fill="auto"/>
          </w:tcPr>
          <w:p w14:paraId="425B4BC2" w14:textId="77777777" w:rsidR="00283E11" w:rsidRDefault="00283E1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24A573EA" w14:textId="77777777" w:rsidR="00756938" w:rsidRDefault="0075693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4DC14A4D" w14:textId="77777777" w:rsidR="00756938" w:rsidRDefault="0075693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0960FFC1" w14:textId="77777777" w:rsidR="00756938" w:rsidRDefault="0075693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61082F5F" w14:textId="77777777" w:rsidR="00756938" w:rsidRDefault="0075693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5790BB75" w14:textId="694040F0" w:rsidR="00756938" w:rsidRPr="00C94D53" w:rsidRDefault="0075693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3" w:type="dxa"/>
            <w:vAlign w:val="bottom"/>
          </w:tcPr>
          <w:p w14:paraId="667460ED" w14:textId="77777777" w:rsidR="00283E11" w:rsidRPr="00C94D53" w:rsidRDefault="00283E1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753BE" w14:textId="77777777" w:rsidR="00283E11" w:rsidRPr="00C94D53" w:rsidRDefault="00283E1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9146C3A" w14:textId="77777777" w:rsidR="00283E11" w:rsidRPr="00C94D53" w:rsidRDefault="00283E1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88BC7F" w14:textId="77777777" w:rsidR="00283E11" w:rsidRPr="00C94D53" w:rsidRDefault="00283E1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BB41C4C" w14:textId="77777777" w:rsidR="00283E11" w:rsidRPr="00C94D53" w:rsidRDefault="00283E11" w:rsidP="00BA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AE4004" w14:textId="77777777" w:rsidR="00283E11" w:rsidRPr="00C94D53" w:rsidRDefault="00283E1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DA99F8" w14:textId="77777777" w:rsidR="00283E11" w:rsidRPr="00C94D53" w:rsidRDefault="00283E1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75181A1" w14:textId="77777777" w:rsidR="00283E11" w:rsidRPr="00C94D53" w:rsidRDefault="00283E1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CE6E2B8" w14:textId="77777777" w:rsidR="00283E11" w:rsidRPr="00C94D53" w:rsidRDefault="00283E11" w:rsidP="00AD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8E1" w:rsidRPr="00EF3608" w14:paraId="2190CA20" w14:textId="77777777" w:rsidTr="00A31D31">
        <w:tc>
          <w:tcPr>
            <w:tcW w:w="3203" w:type="dxa"/>
            <w:shd w:val="clear" w:color="auto" w:fill="auto"/>
          </w:tcPr>
          <w:p w14:paraId="6553E846" w14:textId="5014EC1D" w:rsidR="003338E1" w:rsidRPr="00AD1347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1063" w:type="dxa"/>
            <w:vAlign w:val="bottom"/>
          </w:tcPr>
          <w:p w14:paraId="5F02BA04" w14:textId="77777777" w:rsidR="003338E1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A71D93" w14:textId="77777777" w:rsidR="003338E1" w:rsidRPr="00764E7D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4263604" w14:textId="77777777" w:rsidR="003338E1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F31856" w14:textId="77777777" w:rsidR="003338E1" w:rsidRPr="00764E7D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0F96FC4" w14:textId="77777777" w:rsidR="003338E1" w:rsidRDefault="003338E1" w:rsidP="00BA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41617B" w14:textId="77777777" w:rsidR="003338E1" w:rsidRPr="00764E7D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459D20" w14:textId="77777777" w:rsidR="003338E1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0A9BA27" w14:textId="77777777" w:rsidR="003338E1" w:rsidRPr="00764E7D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A5748CE" w14:textId="77777777" w:rsidR="003338E1" w:rsidRDefault="003338E1" w:rsidP="00AD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8E1" w:rsidRPr="00EF3608" w14:paraId="161E8122" w14:textId="77777777" w:rsidTr="00A31D31">
        <w:tc>
          <w:tcPr>
            <w:tcW w:w="3203" w:type="dxa"/>
            <w:shd w:val="clear" w:color="auto" w:fill="auto"/>
          </w:tcPr>
          <w:p w14:paraId="4EE8B3B6" w14:textId="0AEBDAD7" w:rsidR="003338E1" w:rsidRPr="00AD1347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63" w:type="dxa"/>
            <w:vAlign w:val="bottom"/>
          </w:tcPr>
          <w:p w14:paraId="504325AF" w14:textId="77777777" w:rsidR="003338E1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0978E0" w14:textId="77777777" w:rsidR="003338E1" w:rsidRPr="00764E7D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56EFC18" w14:textId="77777777" w:rsidR="003338E1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CA12F0" w14:textId="77777777" w:rsidR="003338E1" w:rsidRPr="00764E7D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C456286" w14:textId="77777777" w:rsidR="003338E1" w:rsidRDefault="003338E1" w:rsidP="00BA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E16048" w14:textId="77777777" w:rsidR="003338E1" w:rsidRPr="00764E7D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78D70" w14:textId="77777777" w:rsidR="003338E1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739CF03" w14:textId="77777777" w:rsidR="003338E1" w:rsidRPr="00764E7D" w:rsidRDefault="003338E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FC79150" w14:textId="77777777" w:rsidR="003338E1" w:rsidRDefault="003338E1" w:rsidP="00AD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0B" w:rsidRPr="00EF3608" w14:paraId="66F2064E" w14:textId="77777777" w:rsidTr="00A31D31">
        <w:tc>
          <w:tcPr>
            <w:tcW w:w="3203" w:type="dxa"/>
            <w:shd w:val="clear" w:color="auto" w:fill="auto"/>
          </w:tcPr>
          <w:p w14:paraId="0F070CBA" w14:textId="2C1B4FC7" w:rsidR="0042150B" w:rsidRPr="00EF3608" w:rsidRDefault="00C43CA5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D134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และดอกเบี้ยค้างจ่าย</w:t>
            </w:r>
            <w:r w:rsidRPr="00AD1347">
              <w:rPr>
                <w:rFonts w:ascii="Angsana New" w:hAnsi="Angsana New"/>
                <w:sz w:val="30"/>
                <w:szCs w:val="30"/>
                <w:cs/>
              </w:rPr>
              <w:t>จากผู้ถือหุ้นของบริษัทย่อย</w:t>
            </w:r>
          </w:p>
        </w:tc>
        <w:tc>
          <w:tcPr>
            <w:tcW w:w="1063" w:type="dxa"/>
            <w:vAlign w:val="bottom"/>
          </w:tcPr>
          <w:p w14:paraId="71700322" w14:textId="7504983B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540.34</w:t>
            </w:r>
          </w:p>
        </w:tc>
        <w:tc>
          <w:tcPr>
            <w:tcW w:w="236" w:type="dxa"/>
            <w:vAlign w:val="bottom"/>
          </w:tcPr>
          <w:p w14:paraId="7135309A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0966A86" w14:textId="5D92495F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8163C8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A00C4E3" w14:textId="68D8B326" w:rsidR="0042150B" w:rsidRPr="0042150B" w:rsidRDefault="0042150B" w:rsidP="00BA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8E13BB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97A98D" w14:textId="0FB25461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 xml:space="preserve">424.02 </w:t>
            </w:r>
          </w:p>
        </w:tc>
        <w:tc>
          <w:tcPr>
            <w:tcW w:w="240" w:type="dxa"/>
            <w:vAlign w:val="bottom"/>
          </w:tcPr>
          <w:p w14:paraId="70505E09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65E9E77" w14:textId="282D84EF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424.</w:t>
            </w: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02</w:t>
            </w:r>
            <w:r w:rsidRPr="004215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80658" w:rsidRPr="00EF3608" w14:paraId="691C11AF" w14:textId="77777777" w:rsidTr="00A31D31">
        <w:tc>
          <w:tcPr>
            <w:tcW w:w="3203" w:type="dxa"/>
            <w:shd w:val="clear" w:color="auto" w:fill="auto"/>
          </w:tcPr>
          <w:p w14:paraId="480D28F4" w14:textId="7E096DFF" w:rsidR="00780658" w:rsidRPr="00EF3608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 (มูลค่าตามหน้าตั๋ว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63" w:type="dxa"/>
            <w:vAlign w:val="bottom"/>
          </w:tcPr>
          <w:p w14:paraId="3BE90536" w14:textId="5129E58D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10,000.00</w:t>
            </w:r>
          </w:p>
        </w:tc>
        <w:tc>
          <w:tcPr>
            <w:tcW w:w="236" w:type="dxa"/>
            <w:vAlign w:val="bottom"/>
          </w:tcPr>
          <w:p w14:paraId="7579CA05" w14:textId="77777777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C48271D" w14:textId="57EE4065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1162C5" w14:textId="77777777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106F43C" w14:textId="1E7ADE18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  <w:tc>
          <w:tcPr>
            <w:tcW w:w="270" w:type="dxa"/>
            <w:vAlign w:val="bottom"/>
          </w:tcPr>
          <w:p w14:paraId="12D48561" w14:textId="77777777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0D9D12" w14:textId="3D53952D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B4FBCA3" w14:textId="77777777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D04B837" w14:textId="55C81BF8" w:rsidR="00780658" w:rsidRPr="0042150B" w:rsidRDefault="00780658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</w:tr>
      <w:tr w:rsidR="0042150B" w:rsidRPr="00EF3608" w14:paraId="7ACE14C3" w14:textId="77777777" w:rsidTr="00A31D31">
        <w:tc>
          <w:tcPr>
            <w:tcW w:w="3203" w:type="dxa"/>
            <w:shd w:val="clear" w:color="auto" w:fill="auto"/>
          </w:tcPr>
          <w:p w14:paraId="364BED9C" w14:textId="3CA15B3A" w:rsidR="0042150B" w:rsidRPr="00EF3608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63" w:type="dxa"/>
            <w:vAlign w:val="bottom"/>
          </w:tcPr>
          <w:p w14:paraId="19E73C10" w14:textId="4EFF8954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158.53</w:t>
            </w:r>
          </w:p>
        </w:tc>
        <w:tc>
          <w:tcPr>
            <w:tcW w:w="236" w:type="dxa"/>
            <w:vAlign w:val="bottom"/>
          </w:tcPr>
          <w:p w14:paraId="56F7E2BD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EC25DF3" w14:textId="3C444B89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9B25B2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801DF3A" w14:textId="23128F74" w:rsidR="0042150B" w:rsidRPr="0042150B" w:rsidRDefault="0042150B" w:rsidP="00BA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DD8B70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3B250C" w14:textId="1A160FF6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149.22</w:t>
            </w:r>
          </w:p>
        </w:tc>
        <w:tc>
          <w:tcPr>
            <w:tcW w:w="240" w:type="dxa"/>
            <w:vAlign w:val="bottom"/>
          </w:tcPr>
          <w:p w14:paraId="580923A3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1A8FBBA" w14:textId="5B6F1A65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149.22</w:t>
            </w:r>
          </w:p>
        </w:tc>
      </w:tr>
    </w:tbl>
    <w:p w14:paraId="150E954D" w14:textId="77777777" w:rsidR="00CA4D0A" w:rsidRPr="00EF3608" w:rsidRDefault="00CA4D0A" w:rsidP="00182729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52" w:type="dxa"/>
        <w:tblInd w:w="468" w:type="dxa"/>
        <w:tblLook w:val="04A0" w:firstRow="1" w:lastRow="0" w:firstColumn="1" w:lastColumn="0" w:noHBand="0" w:noVBand="1"/>
      </w:tblPr>
      <w:tblGrid>
        <w:gridCol w:w="3222"/>
        <w:gridCol w:w="1013"/>
        <w:gridCol w:w="247"/>
        <w:gridCol w:w="989"/>
        <w:gridCol w:w="264"/>
        <w:gridCol w:w="1009"/>
        <w:gridCol w:w="268"/>
        <w:gridCol w:w="890"/>
        <w:gridCol w:w="269"/>
        <w:gridCol w:w="1081"/>
      </w:tblGrid>
      <w:tr w:rsidR="00A30E89" w:rsidRPr="00EF3608" w14:paraId="2F2A244E" w14:textId="77777777" w:rsidTr="00780658">
        <w:trPr>
          <w:tblHeader/>
        </w:trPr>
        <w:tc>
          <w:tcPr>
            <w:tcW w:w="3222" w:type="dxa"/>
            <w:shd w:val="clear" w:color="auto" w:fill="auto"/>
          </w:tcPr>
          <w:p w14:paraId="6B827872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030" w:type="dxa"/>
            <w:gridSpan w:val="9"/>
          </w:tcPr>
          <w:p w14:paraId="0753A694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E89" w:rsidRPr="00EF3608" w14:paraId="00337AF5" w14:textId="77777777" w:rsidTr="00780658">
        <w:trPr>
          <w:tblHeader/>
        </w:trPr>
        <w:tc>
          <w:tcPr>
            <w:tcW w:w="3222" w:type="dxa"/>
            <w:shd w:val="clear" w:color="auto" w:fill="auto"/>
          </w:tcPr>
          <w:p w14:paraId="7EBF8213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EE0685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7" w:type="dxa"/>
          </w:tcPr>
          <w:p w14:paraId="2D7CDA49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29CEDE50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0E89" w:rsidRPr="00EF3608" w14:paraId="7D871C2A" w14:textId="77777777" w:rsidTr="00780658">
        <w:trPr>
          <w:tblHeader/>
        </w:trPr>
        <w:tc>
          <w:tcPr>
            <w:tcW w:w="3222" w:type="dxa"/>
            <w:shd w:val="clear" w:color="auto" w:fill="auto"/>
          </w:tcPr>
          <w:p w14:paraId="5200BEF4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1AA6818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7" w:type="dxa"/>
          </w:tcPr>
          <w:p w14:paraId="01680D3B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FD03FDE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14:paraId="432EF14C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AEBCC86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431233E1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2C5D1AAD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AD533D2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031B204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0E89" w:rsidRPr="00EF3608" w14:paraId="500E92E5" w14:textId="77777777" w:rsidTr="00780658">
        <w:trPr>
          <w:tblHeader/>
        </w:trPr>
        <w:tc>
          <w:tcPr>
            <w:tcW w:w="3222" w:type="dxa"/>
            <w:shd w:val="clear" w:color="auto" w:fill="auto"/>
          </w:tcPr>
          <w:p w14:paraId="435079DC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30" w:type="dxa"/>
            <w:gridSpan w:val="9"/>
          </w:tcPr>
          <w:p w14:paraId="015FB77B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0E89" w:rsidRPr="00EF3608" w14:paraId="03EA35D7" w14:textId="77777777" w:rsidTr="00780658">
        <w:tc>
          <w:tcPr>
            <w:tcW w:w="3222" w:type="dxa"/>
            <w:shd w:val="clear" w:color="auto" w:fill="auto"/>
          </w:tcPr>
          <w:p w14:paraId="5A263149" w14:textId="424CD258" w:rsidR="00A30E89" w:rsidRPr="00EF3608" w:rsidRDefault="00BC301C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="00F9595F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6030" w:type="dxa"/>
            <w:gridSpan w:val="9"/>
          </w:tcPr>
          <w:p w14:paraId="063D9783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0E89" w:rsidRPr="00EF3608" w14:paraId="6F5AAE3C" w14:textId="77777777" w:rsidTr="00780658">
        <w:tc>
          <w:tcPr>
            <w:tcW w:w="3222" w:type="dxa"/>
            <w:shd w:val="clear" w:color="auto" w:fill="auto"/>
          </w:tcPr>
          <w:p w14:paraId="4B2023E4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</w:t>
            </w:r>
            <w:r w:rsidR="00D27C14"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013" w:type="dxa"/>
          </w:tcPr>
          <w:p w14:paraId="2B0DB0CE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4744938C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CDD2AFE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BC7108A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ED255CC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3260E1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15BB758D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996595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EDAEA48" w14:textId="77777777" w:rsidR="00A30E89" w:rsidRPr="00EF3608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6BE" w:rsidRPr="00EF3608" w14:paraId="06EB858A" w14:textId="77777777" w:rsidTr="00780658">
        <w:tc>
          <w:tcPr>
            <w:tcW w:w="3222" w:type="dxa"/>
            <w:shd w:val="clear" w:color="auto" w:fill="auto"/>
          </w:tcPr>
          <w:p w14:paraId="04DB2B16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4E7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764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4E7D">
              <w:rPr>
                <w:rFonts w:ascii="Angsana New" w:hAnsi="Angsana New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013" w:type="dxa"/>
            <w:vAlign w:val="bottom"/>
          </w:tcPr>
          <w:p w14:paraId="6710A50F" w14:textId="47961008" w:rsidR="00EB76BE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10,000.00</w:t>
            </w:r>
          </w:p>
        </w:tc>
        <w:tc>
          <w:tcPr>
            <w:tcW w:w="247" w:type="dxa"/>
            <w:vAlign w:val="bottom"/>
          </w:tcPr>
          <w:p w14:paraId="049927E4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9BF77A" w14:textId="62F1D76C" w:rsidR="00EB76BE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471A5CA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6F1FF25" w14:textId="52BE8CE4" w:rsidR="00EB76BE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10,011.16</w:t>
            </w:r>
          </w:p>
        </w:tc>
        <w:tc>
          <w:tcPr>
            <w:tcW w:w="268" w:type="dxa"/>
            <w:vAlign w:val="bottom"/>
          </w:tcPr>
          <w:p w14:paraId="0CD5E0DF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bottom"/>
          </w:tcPr>
          <w:p w14:paraId="042087DC" w14:textId="72E2463D" w:rsidR="00EB76BE" w:rsidRPr="00764E7D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F08A2EA" w14:textId="77777777" w:rsidR="00EB76BE" w:rsidRPr="00764E7D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95EDA5A" w14:textId="357CFA9E" w:rsidR="00EB76BE" w:rsidRPr="00EF3608" w:rsidRDefault="00E34DE8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10,011.16</w:t>
            </w:r>
          </w:p>
        </w:tc>
      </w:tr>
      <w:tr w:rsidR="00BA0624" w:rsidRPr="00EF3608" w14:paraId="089BCD1B" w14:textId="77777777" w:rsidTr="00780658">
        <w:tc>
          <w:tcPr>
            <w:tcW w:w="3222" w:type="dxa"/>
            <w:shd w:val="clear" w:color="auto" w:fill="auto"/>
          </w:tcPr>
          <w:p w14:paraId="562738D1" w14:textId="671062F1" w:rsidR="00BA0624" w:rsidRPr="00764E7D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13" w:type="dxa"/>
            <w:vAlign w:val="bottom"/>
          </w:tcPr>
          <w:p w14:paraId="39BB8544" w14:textId="46CAADD4" w:rsidR="00BA0624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125.06</w:t>
            </w:r>
          </w:p>
        </w:tc>
        <w:tc>
          <w:tcPr>
            <w:tcW w:w="247" w:type="dxa"/>
            <w:vAlign w:val="bottom"/>
          </w:tcPr>
          <w:p w14:paraId="69F44549" w14:textId="77777777" w:rsidR="00BA0624" w:rsidRPr="00764E7D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B12FB94" w14:textId="7AB09DC0" w:rsidR="00BA0624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24A327D" w14:textId="77777777" w:rsidR="00BA0624" w:rsidRPr="00764E7D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37F9117" w14:textId="64A0C5A9" w:rsidR="00BA0624" w:rsidRDefault="00BA0624" w:rsidP="00BA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7FEE1B96" w14:textId="77777777" w:rsidR="00BA0624" w:rsidRPr="00764E7D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bottom"/>
          </w:tcPr>
          <w:p w14:paraId="6CA5408D" w14:textId="4E36C2FE" w:rsidR="00BA0624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117.95</w:t>
            </w:r>
          </w:p>
        </w:tc>
        <w:tc>
          <w:tcPr>
            <w:tcW w:w="269" w:type="dxa"/>
            <w:vAlign w:val="bottom"/>
          </w:tcPr>
          <w:p w14:paraId="1AAA5331" w14:textId="77777777" w:rsidR="00BA0624" w:rsidRPr="00764E7D" w:rsidRDefault="00BA062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3463CEB" w14:textId="008FEF28" w:rsidR="00BA0624" w:rsidRDefault="00BA0624" w:rsidP="00C8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117.95</w:t>
            </w:r>
          </w:p>
        </w:tc>
      </w:tr>
      <w:tr w:rsidR="00DE1CB9" w:rsidRPr="00EF3608" w14:paraId="68696E6A" w14:textId="77777777" w:rsidTr="00780658">
        <w:tc>
          <w:tcPr>
            <w:tcW w:w="3222" w:type="dxa"/>
            <w:shd w:val="clear" w:color="auto" w:fill="auto"/>
          </w:tcPr>
          <w:p w14:paraId="3E30B49B" w14:textId="77777777" w:rsidR="00DE1CB9" w:rsidRPr="00EF3608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9"/>
          </w:tcPr>
          <w:p w14:paraId="6D8D7FB7" w14:textId="77777777" w:rsidR="00DE1CB9" w:rsidRPr="00EF3608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EF3608" w14:paraId="0D343EAB" w14:textId="77777777" w:rsidTr="00780658">
        <w:tc>
          <w:tcPr>
            <w:tcW w:w="3222" w:type="dxa"/>
            <w:shd w:val="clear" w:color="auto" w:fill="auto"/>
          </w:tcPr>
          <w:p w14:paraId="1108CDF1" w14:textId="25D7AB3C" w:rsidR="00BD217E" w:rsidRPr="00EF3608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466A81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2BA5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21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30" w:type="dxa"/>
            <w:gridSpan w:val="9"/>
          </w:tcPr>
          <w:p w14:paraId="19D14AEE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EF3608" w14:paraId="25A0C764" w14:textId="77777777" w:rsidTr="00780658">
        <w:trPr>
          <w:trHeight w:val="875"/>
        </w:trPr>
        <w:tc>
          <w:tcPr>
            <w:tcW w:w="3222" w:type="dxa"/>
            <w:shd w:val="clear" w:color="auto" w:fill="auto"/>
          </w:tcPr>
          <w:p w14:paraId="2854CE0F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13" w:type="dxa"/>
          </w:tcPr>
          <w:p w14:paraId="5871E82B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4E4A7D8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307C45C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C04F4C9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52F8422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AECE045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6C64A1B0" w14:textId="77777777" w:rsidR="00BD217E" w:rsidRPr="00E701AC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9BC90F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27D227C" w14:textId="77777777" w:rsidR="00BD217E" w:rsidRPr="00EF3608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0B" w:rsidRPr="00EF3608" w14:paraId="1EDF94B5" w14:textId="77777777" w:rsidTr="00780658">
        <w:trPr>
          <w:trHeight w:val="407"/>
        </w:trPr>
        <w:tc>
          <w:tcPr>
            <w:tcW w:w="3222" w:type="dxa"/>
            <w:shd w:val="clear" w:color="auto" w:fill="auto"/>
          </w:tcPr>
          <w:p w14:paraId="240E00BA" w14:textId="77777777" w:rsidR="0042150B" w:rsidRPr="00EF3608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013" w:type="dxa"/>
            <w:vAlign w:val="bottom"/>
          </w:tcPr>
          <w:p w14:paraId="483E984A" w14:textId="091CAB7E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10,000.00</w:t>
            </w:r>
          </w:p>
        </w:tc>
        <w:tc>
          <w:tcPr>
            <w:tcW w:w="247" w:type="dxa"/>
            <w:vAlign w:val="bottom"/>
          </w:tcPr>
          <w:p w14:paraId="24653BFB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ABAD1A4" w14:textId="0CDC0803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4C096907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00F1354" w14:textId="64ADA88E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  <w:tc>
          <w:tcPr>
            <w:tcW w:w="268" w:type="dxa"/>
            <w:vAlign w:val="bottom"/>
          </w:tcPr>
          <w:p w14:paraId="7D653290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  <w:vAlign w:val="bottom"/>
          </w:tcPr>
          <w:p w14:paraId="2E51AF3B" w14:textId="21A48271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0EBC3A16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60D14B0" w14:textId="3BD7C1E2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</w:tr>
      <w:tr w:rsidR="0042150B" w:rsidRPr="00EF3608" w14:paraId="402EF0F6" w14:textId="77777777" w:rsidTr="00780658">
        <w:trPr>
          <w:trHeight w:val="389"/>
        </w:trPr>
        <w:tc>
          <w:tcPr>
            <w:tcW w:w="3222" w:type="dxa"/>
            <w:shd w:val="clear" w:color="auto" w:fill="auto"/>
          </w:tcPr>
          <w:p w14:paraId="0A6FC8AC" w14:textId="74A6308A" w:rsidR="0042150B" w:rsidRPr="00EF3608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13" w:type="dxa"/>
            <w:vAlign w:val="bottom"/>
          </w:tcPr>
          <w:p w14:paraId="7D721CA3" w14:textId="5F35BF82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134.95</w:t>
            </w:r>
          </w:p>
        </w:tc>
        <w:tc>
          <w:tcPr>
            <w:tcW w:w="247" w:type="dxa"/>
            <w:vAlign w:val="bottom"/>
          </w:tcPr>
          <w:p w14:paraId="1DC19539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68676DD" w14:textId="2C00D836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F8AB6E2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796B13A" w14:textId="075B9022" w:rsidR="0042150B" w:rsidRPr="0042150B" w:rsidRDefault="00C83DE2" w:rsidP="00C8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hanging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4B19CF98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  <w:vAlign w:val="bottom"/>
          </w:tcPr>
          <w:p w14:paraId="383DC5AC" w14:textId="5FF81250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126.34</w:t>
            </w:r>
          </w:p>
        </w:tc>
        <w:tc>
          <w:tcPr>
            <w:tcW w:w="269" w:type="dxa"/>
            <w:vAlign w:val="bottom"/>
          </w:tcPr>
          <w:p w14:paraId="34D52DF4" w14:textId="77777777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150B4A4" w14:textId="4AE382EB" w:rsidR="0042150B" w:rsidRPr="0042150B" w:rsidRDefault="0042150B" w:rsidP="0042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126.34</w:t>
            </w:r>
          </w:p>
        </w:tc>
      </w:tr>
    </w:tbl>
    <w:p w14:paraId="0258A565" w14:textId="77777777" w:rsidR="00DE1CB9" w:rsidRPr="00B516BA" w:rsidRDefault="00DE1CB9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DCDCBAA" w14:textId="77777777" w:rsidR="009048CE" w:rsidRPr="00EF3608" w:rsidRDefault="009048CE" w:rsidP="00B009E4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F3608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7B0B0688" w14:textId="77777777" w:rsidR="00A30E89" w:rsidRPr="00C43CA5" w:rsidRDefault="00A30E89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16"/>
          <w:szCs w:val="16"/>
          <w:lang w:bidi="th-TH"/>
        </w:rPr>
      </w:pPr>
    </w:p>
    <w:p w14:paraId="71069513" w14:textId="77777777" w:rsidR="009048CE" w:rsidRPr="00EF3608" w:rsidRDefault="009048CE" w:rsidP="00B009E4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F3608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0F79AC74" w14:textId="4D343C2B" w:rsidR="009048CE" w:rsidRPr="00EF3608" w:rsidRDefault="009048CE" w:rsidP="00B009E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EF3608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49D9A852" w14:textId="77777777" w:rsidR="009048CE" w:rsidRPr="00E701AC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sz w:val="20"/>
          <w:lang w:bidi="th-TH"/>
        </w:rPr>
      </w:pPr>
    </w:p>
    <w:p w14:paraId="3E1B24E3" w14:textId="77777777" w:rsidR="009048CE" w:rsidRPr="00EF3608" w:rsidRDefault="009048CE" w:rsidP="00B009E4">
      <w:pPr>
        <w:pStyle w:val="block"/>
        <w:spacing w:after="0" w:line="240" w:lineRule="atLeast"/>
        <w:ind w:left="450" w:right="-7" w:firstLine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EF360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262DCCD" w14:textId="77777777" w:rsidR="009048CE" w:rsidRPr="00E701AC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Cs w:val="22"/>
          <w:lang w:val="en-US"/>
        </w:rPr>
      </w:pPr>
    </w:p>
    <w:p w14:paraId="15BD7121" w14:textId="77777777" w:rsidR="009048CE" w:rsidRPr="00EF3608" w:rsidRDefault="009048CE" w:rsidP="00B009E4">
      <w:pPr>
        <w:pStyle w:val="block"/>
        <w:spacing w:after="0" w:line="240" w:lineRule="atLeast"/>
        <w:ind w:left="450" w:right="-7" w:firstLine="90"/>
        <w:jc w:val="thaiDistribute"/>
        <w:rPr>
          <w:rFonts w:ascii="Angsana New" w:eastAsia="AngsanaNew,Bold" w:hAnsi="Angsana New"/>
          <w:sz w:val="30"/>
          <w:szCs w:val="30"/>
          <w:lang w:val="en-US"/>
        </w:rPr>
      </w:pPr>
      <w:r w:rsidRPr="00EF3608">
        <w:rPr>
          <w:rFonts w:ascii="Angsana New" w:eastAsia="AngsanaNew,Bold" w:hAnsi="Angsana New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1FA9AB7F" w14:textId="77777777" w:rsidR="009048CE" w:rsidRPr="00E701AC" w:rsidRDefault="009048CE" w:rsidP="009048CE">
      <w:pPr>
        <w:pStyle w:val="block"/>
        <w:spacing w:after="0" w:line="240" w:lineRule="atLeast"/>
        <w:ind w:right="-7"/>
        <w:jc w:val="thaiDistribute"/>
        <w:rPr>
          <w:rFonts w:ascii="Angsana New" w:eastAsia="AngsanaNew,Bold" w:hAnsi="Angsana New"/>
          <w:szCs w:val="22"/>
          <w:lang w:bidi="th-TH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2592"/>
        <w:gridCol w:w="3348"/>
        <w:gridCol w:w="3420"/>
      </w:tblGrid>
      <w:tr w:rsidR="009048CE" w:rsidRPr="00EF3608" w14:paraId="0A9EA58A" w14:textId="77777777" w:rsidTr="00A31D31">
        <w:tc>
          <w:tcPr>
            <w:tcW w:w="2592" w:type="dxa"/>
            <w:hideMark/>
          </w:tcPr>
          <w:p w14:paraId="4B24FCEE" w14:textId="77777777" w:rsidR="009048CE" w:rsidRPr="00EF3608" w:rsidRDefault="009048CE" w:rsidP="00E86B57">
            <w:pPr>
              <w:pStyle w:val="block"/>
              <w:spacing w:after="0" w:line="240" w:lineRule="atLeast"/>
              <w:ind w:left="90" w:right="-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348" w:type="dxa"/>
            <w:hideMark/>
          </w:tcPr>
          <w:p w14:paraId="65080F79" w14:textId="77777777" w:rsidR="009048CE" w:rsidRPr="00EF3608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420" w:type="dxa"/>
            <w:hideMark/>
          </w:tcPr>
          <w:p w14:paraId="01468D12" w14:textId="77777777" w:rsidR="009048CE" w:rsidRPr="00EF3608" w:rsidRDefault="009048CE" w:rsidP="00052AC4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A66E05" w:rsidRPr="00EF3608" w14:paraId="40308353" w14:textId="77777777" w:rsidTr="00A31D31">
        <w:tc>
          <w:tcPr>
            <w:tcW w:w="2592" w:type="dxa"/>
            <w:hideMark/>
          </w:tcPr>
          <w:p w14:paraId="034142E1" w14:textId="77777777" w:rsidR="00A66E05" w:rsidRPr="00EF3608" w:rsidRDefault="00A66E05" w:rsidP="00930FCB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3348" w:type="dxa"/>
            <w:hideMark/>
          </w:tcPr>
          <w:p w14:paraId="79AF6300" w14:textId="77777777" w:rsidR="00A66E05" w:rsidRPr="00EF3608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14:paraId="5875F478" w14:textId="77777777" w:rsidR="00A66E05" w:rsidRPr="00EF3608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7D5C0B" w:rsidRPr="00EF3608" w14:paraId="03C3B856" w14:textId="77777777" w:rsidTr="00A31D31">
        <w:tc>
          <w:tcPr>
            <w:tcW w:w="2592" w:type="dxa"/>
            <w:hideMark/>
          </w:tcPr>
          <w:p w14:paraId="1683D6BC" w14:textId="77777777" w:rsidR="007D5C0B" w:rsidRPr="00EF3608" w:rsidRDefault="007D5C0B" w:rsidP="004460A1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3348" w:type="dxa"/>
            <w:hideMark/>
          </w:tcPr>
          <w:p w14:paraId="5AD1B9DF" w14:textId="22CC0A6B" w:rsidR="007D5C0B" w:rsidRPr="00A31D31" w:rsidRDefault="00BC55CC" w:rsidP="00A31D31">
            <w:pPr>
              <w:pStyle w:val="block"/>
              <w:spacing w:after="0" w:line="240" w:lineRule="atLeast"/>
              <w:ind w:left="0" w:right="-183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7336B6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3420" w:type="dxa"/>
            <w:hideMark/>
          </w:tcPr>
          <w:p w14:paraId="3AD4761B" w14:textId="77777777" w:rsidR="007D5C0B" w:rsidRPr="00EF3608" w:rsidRDefault="007D5C0B" w:rsidP="004460A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9048CE" w:rsidRPr="00EF3608" w14:paraId="41122807" w14:textId="77777777" w:rsidTr="00A31D31">
        <w:tc>
          <w:tcPr>
            <w:tcW w:w="2592" w:type="dxa"/>
            <w:hideMark/>
          </w:tcPr>
          <w:p w14:paraId="202AD7ED" w14:textId="71A86F39" w:rsidR="009048CE" w:rsidRPr="00EF3608" w:rsidRDefault="007D5C0B" w:rsidP="00052AC4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3348" w:type="dxa"/>
            <w:hideMark/>
          </w:tcPr>
          <w:p w14:paraId="26AA7198" w14:textId="77777777" w:rsidR="009048CE" w:rsidRPr="00EF3608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14:paraId="73D4AD88" w14:textId="77777777" w:rsidR="009048CE" w:rsidRPr="00EF3608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A31D31" w:rsidRPr="00EF3608" w14:paraId="0D0446C1" w14:textId="77777777" w:rsidTr="00A31D31">
        <w:tc>
          <w:tcPr>
            <w:tcW w:w="2592" w:type="dxa"/>
          </w:tcPr>
          <w:p w14:paraId="0054871B" w14:textId="77777777" w:rsidR="00A31D31" w:rsidRPr="007034DE" w:rsidRDefault="00A31D31" w:rsidP="00052AC4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48" w:type="dxa"/>
          </w:tcPr>
          <w:p w14:paraId="45CFD1B4" w14:textId="77777777" w:rsidR="00A31D31" w:rsidRPr="007034DE" w:rsidRDefault="00A31D31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14:paraId="50ACB764" w14:textId="77777777" w:rsidR="00A31D31" w:rsidRPr="007034DE" w:rsidRDefault="00A31D31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14:paraId="549A0858" w14:textId="77777777" w:rsidR="00FD1DC3" w:rsidRPr="00EF3608" w:rsidRDefault="00FD1DC3" w:rsidP="004D40D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ภาระ</w:t>
      </w:r>
      <w:r w:rsidRPr="004D40DB">
        <w:rPr>
          <w:rFonts w:ascii="Angsana New" w:hAnsi="Angsana New"/>
          <w:b/>
          <w:bCs/>
          <w:sz w:val="30"/>
          <w:szCs w:val="30"/>
          <w:cs/>
        </w:rPr>
        <w:t>ผูกพันกับบุคคลหรือ</w:t>
      </w:r>
      <w:r w:rsidRPr="00EF3608">
        <w:rPr>
          <w:rFonts w:ascii="Angsana New" w:hAnsi="Angsana New"/>
          <w:b/>
          <w:bCs/>
          <w:color w:val="000000"/>
          <w:sz w:val="30"/>
          <w:szCs w:val="30"/>
          <w:cs/>
        </w:rPr>
        <w:t>กิจการที่ไม่เกี่ยวข้องกัน</w:t>
      </w:r>
    </w:p>
    <w:p w14:paraId="343EF867" w14:textId="77777777" w:rsidR="00FD1DC3" w:rsidRPr="00C94D53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092"/>
        <w:gridCol w:w="273"/>
        <w:gridCol w:w="1093"/>
        <w:gridCol w:w="265"/>
        <w:gridCol w:w="16"/>
        <w:gridCol w:w="1075"/>
        <w:gridCol w:w="16"/>
        <w:gridCol w:w="227"/>
        <w:gridCol w:w="16"/>
        <w:gridCol w:w="1071"/>
      </w:tblGrid>
      <w:tr w:rsidR="00E86B57" w:rsidRPr="00EF3608" w14:paraId="30553F4D" w14:textId="77777777" w:rsidTr="00B009E4">
        <w:trPr>
          <w:trHeight w:val="433"/>
          <w:tblHeader/>
        </w:trPr>
        <w:tc>
          <w:tcPr>
            <w:tcW w:w="2186" w:type="pct"/>
          </w:tcPr>
          <w:p w14:paraId="6ECC587D" w14:textId="77777777" w:rsidR="00E86B57" w:rsidRPr="00EF3608" w:rsidRDefault="00E86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306BA1C8" w14:textId="77777777" w:rsidR="00E86B57" w:rsidRPr="00EF3608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2C2A3E90" w14:textId="77777777" w:rsidR="00E86B57" w:rsidRPr="00EF3608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5"/>
            <w:hideMark/>
          </w:tcPr>
          <w:p w14:paraId="6BAEEA09" w14:textId="77777777" w:rsidR="00E86B57" w:rsidRPr="00EF3608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595F" w:rsidRPr="00EF3608" w14:paraId="25FDACB6" w14:textId="77777777" w:rsidTr="00B009E4">
        <w:trPr>
          <w:trHeight w:val="417"/>
          <w:tblHeader/>
        </w:trPr>
        <w:tc>
          <w:tcPr>
            <w:tcW w:w="2186" w:type="pct"/>
          </w:tcPr>
          <w:p w14:paraId="516A3354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hideMark/>
          </w:tcPr>
          <w:p w14:paraId="72400CDB" w14:textId="4606EA37" w:rsidR="00F9595F" w:rsidRPr="00EF3608" w:rsidRDefault="00BC301C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9" w:type="pct"/>
          </w:tcPr>
          <w:p w14:paraId="1E3A2A9E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3881A905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gridSpan w:val="2"/>
          </w:tcPr>
          <w:p w14:paraId="613DF271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hideMark/>
          </w:tcPr>
          <w:p w14:paraId="208AB9C9" w14:textId="3D7B3577" w:rsidR="00F9595F" w:rsidRPr="00EF3608" w:rsidRDefault="00BC301C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3" w:type="pct"/>
            <w:gridSpan w:val="2"/>
          </w:tcPr>
          <w:p w14:paraId="05061A9B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563763D4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9595F" w:rsidRPr="00EF3608" w14:paraId="7901D942" w14:textId="77777777" w:rsidTr="00B009E4">
        <w:trPr>
          <w:trHeight w:val="417"/>
          <w:tblHeader/>
        </w:trPr>
        <w:tc>
          <w:tcPr>
            <w:tcW w:w="2186" w:type="pct"/>
          </w:tcPr>
          <w:p w14:paraId="0FD77CCA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DB0D79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66A0CEB8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275B09" w14:textId="6A464FC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4215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pct"/>
            <w:gridSpan w:val="2"/>
          </w:tcPr>
          <w:p w14:paraId="7ADC3B36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DD889BD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</w:tcPr>
          <w:p w14:paraId="27291312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CD534E" w14:textId="1DB1FE36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="0042150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9595F" w:rsidRPr="00EF3608" w14:paraId="6AC3299C" w14:textId="77777777" w:rsidTr="00B4651F">
        <w:trPr>
          <w:trHeight w:val="417"/>
          <w:tblHeader/>
        </w:trPr>
        <w:tc>
          <w:tcPr>
            <w:tcW w:w="2186" w:type="pct"/>
          </w:tcPr>
          <w:p w14:paraId="56F8B7FB" w14:textId="77777777" w:rsidR="00F9595F" w:rsidRPr="00EF3608" w:rsidRDefault="00F9595F" w:rsidP="00F95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pct"/>
            <w:gridSpan w:val="10"/>
            <w:hideMark/>
          </w:tcPr>
          <w:p w14:paraId="1EB6ED87" w14:textId="77777777" w:rsidR="00F9595F" w:rsidRPr="00EF3608" w:rsidRDefault="00F9595F" w:rsidP="00F9595F">
            <w:pPr>
              <w:pStyle w:val="acctfourfigures"/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9595F" w:rsidRPr="00773A4D" w14:paraId="6AEF64ED" w14:textId="77777777" w:rsidTr="00B009E4">
        <w:trPr>
          <w:trHeight w:val="433"/>
        </w:trPr>
        <w:tc>
          <w:tcPr>
            <w:tcW w:w="2186" w:type="pct"/>
          </w:tcPr>
          <w:p w14:paraId="5C203025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3A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7" w:type="pct"/>
          </w:tcPr>
          <w:p w14:paraId="59E3D98D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51DD576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492BE2D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968190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4F55A83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439E2E54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26642515" w14:textId="77777777" w:rsidR="00F9595F" w:rsidRPr="00773A4D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95F" w:rsidRPr="00773A4D" w14:paraId="167FEB03" w14:textId="77777777" w:rsidTr="00B009E4">
        <w:trPr>
          <w:trHeight w:val="433"/>
        </w:trPr>
        <w:tc>
          <w:tcPr>
            <w:tcW w:w="2186" w:type="pct"/>
          </w:tcPr>
          <w:p w14:paraId="7CFFD12E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3A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7" w:type="pct"/>
          </w:tcPr>
          <w:p w14:paraId="7D08BFED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3B7EECB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250B9C9" w14:textId="77777777" w:rsidR="00F9595F" w:rsidRPr="00773A4D" w:rsidRDefault="00F9595F" w:rsidP="00F9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F43E44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E05A646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9C890BD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E657D2C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</w:p>
        </w:tc>
      </w:tr>
      <w:tr w:rsidR="00F9595F" w:rsidRPr="00773A4D" w14:paraId="720E5A7C" w14:textId="77777777" w:rsidTr="008D4834">
        <w:trPr>
          <w:trHeight w:val="433"/>
        </w:trPr>
        <w:tc>
          <w:tcPr>
            <w:tcW w:w="2186" w:type="pct"/>
          </w:tcPr>
          <w:p w14:paraId="44678677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A4D">
              <w:rPr>
                <w:rFonts w:ascii="Angsana New" w:hAnsi="Angsana New"/>
                <w:sz w:val="30"/>
                <w:szCs w:val="30"/>
                <w:cs/>
              </w:rPr>
              <w:t xml:space="preserve">    ลิขสิทธิ์ซอฟต์แวร์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29E5BCB" w14:textId="1D45E503" w:rsidR="00F9595F" w:rsidRPr="00773A4D" w:rsidRDefault="00773A4D" w:rsidP="00016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A4D">
              <w:rPr>
                <w:rFonts w:ascii="Angsana New" w:hAnsi="Angsana New"/>
                <w:b/>
                <w:bCs/>
                <w:sz w:val="30"/>
                <w:szCs w:val="30"/>
              </w:rPr>
              <w:t>0.61</w:t>
            </w:r>
          </w:p>
        </w:tc>
        <w:tc>
          <w:tcPr>
            <w:tcW w:w="149" w:type="pct"/>
          </w:tcPr>
          <w:p w14:paraId="20346F69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16A2E1DE" w14:textId="1DC73F51" w:rsidR="00F9595F" w:rsidRPr="00773A4D" w:rsidRDefault="0042150B" w:rsidP="00B0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A4D">
              <w:rPr>
                <w:rFonts w:ascii="Angsana New" w:hAnsi="Angsana New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145" w:type="pct"/>
          </w:tcPr>
          <w:p w14:paraId="01BFC982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double" w:sz="4" w:space="0" w:color="auto"/>
            </w:tcBorders>
          </w:tcPr>
          <w:p w14:paraId="35A23B1F" w14:textId="7711D9E9" w:rsidR="00F9595F" w:rsidRPr="00773A4D" w:rsidRDefault="00773A4D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A4D">
              <w:rPr>
                <w:rFonts w:ascii="Angsana New" w:hAnsi="Angsana New"/>
                <w:b/>
                <w:bCs/>
                <w:sz w:val="30"/>
                <w:szCs w:val="30"/>
              </w:rPr>
              <w:t>0.61</w:t>
            </w:r>
          </w:p>
        </w:tc>
        <w:tc>
          <w:tcPr>
            <w:tcW w:w="133" w:type="pct"/>
            <w:gridSpan w:val="2"/>
          </w:tcPr>
          <w:p w14:paraId="2BC2E543" w14:textId="77777777" w:rsidR="00F9595F" w:rsidRPr="00773A4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6EE21361" w14:textId="429A9711" w:rsidR="00F9595F" w:rsidRPr="00773A4D" w:rsidRDefault="0042150B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773A4D">
              <w:rPr>
                <w:rFonts w:ascii="Angsana New" w:hAnsi="Angsana New" w:cs="Cordia New"/>
                <w:b/>
                <w:bCs/>
                <w:sz w:val="30"/>
                <w:szCs w:val="30"/>
              </w:rPr>
              <w:t>0.87</w:t>
            </w:r>
          </w:p>
        </w:tc>
      </w:tr>
      <w:tr w:rsidR="008D4834" w:rsidRPr="00EF3608" w14:paraId="2B97C5AF" w14:textId="77777777" w:rsidTr="008D4834">
        <w:trPr>
          <w:trHeight w:val="433"/>
        </w:trPr>
        <w:tc>
          <w:tcPr>
            <w:tcW w:w="2186" w:type="pct"/>
          </w:tcPr>
          <w:p w14:paraId="0CC40E63" w14:textId="77777777" w:rsidR="008D4834" w:rsidRPr="00C94D53" w:rsidRDefault="008D4834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868B5EB" w14:textId="77777777" w:rsidR="008D4834" w:rsidRPr="00C94D53" w:rsidRDefault="008D4834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</w:tcPr>
          <w:p w14:paraId="4417DCED" w14:textId="77777777" w:rsidR="008D4834" w:rsidRPr="00C94D53" w:rsidRDefault="008D4834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28340CB" w14:textId="77777777" w:rsidR="008D4834" w:rsidRPr="00C94D53" w:rsidRDefault="008D4834" w:rsidP="00B0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60599DA3" w14:textId="77777777" w:rsidR="008D4834" w:rsidRPr="00C94D53" w:rsidRDefault="008D4834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</w:tcPr>
          <w:p w14:paraId="690153A6" w14:textId="77777777" w:rsidR="008D4834" w:rsidRPr="00C94D53" w:rsidRDefault="008D4834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gridSpan w:val="2"/>
          </w:tcPr>
          <w:p w14:paraId="72F2F48C" w14:textId="77777777" w:rsidR="008D4834" w:rsidRPr="00C94D53" w:rsidRDefault="008D4834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6D9C989E" w14:textId="77777777" w:rsidR="008D4834" w:rsidRPr="00C94D53" w:rsidRDefault="008D4834" w:rsidP="00B00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4"/>
                <w:szCs w:val="24"/>
              </w:rPr>
            </w:pPr>
          </w:p>
        </w:tc>
      </w:tr>
      <w:tr w:rsidR="00F9595F" w:rsidRPr="00EF3608" w14:paraId="468E4AE3" w14:textId="77777777" w:rsidTr="008D4834">
        <w:trPr>
          <w:trHeight w:val="433"/>
        </w:trPr>
        <w:tc>
          <w:tcPr>
            <w:tcW w:w="2186" w:type="pct"/>
            <w:hideMark/>
          </w:tcPr>
          <w:p w14:paraId="2BB236C4" w14:textId="51A8B871" w:rsidR="00F9595F" w:rsidRPr="0097045D" w:rsidRDefault="00F9595F" w:rsidP="00F959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04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9704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 ภายใต้สัญญ</w:t>
            </w:r>
            <w:r w:rsidR="004D4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9704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เช่าดำเนินงานที่บอกยกเลิกไม่ได้</w:t>
            </w:r>
          </w:p>
        </w:tc>
        <w:tc>
          <w:tcPr>
            <w:tcW w:w="597" w:type="pct"/>
          </w:tcPr>
          <w:p w14:paraId="6EEBD072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7A89E0C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AC41D48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A434B6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68716FE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789BED3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A6A9977" w14:textId="77777777" w:rsidR="00F9595F" w:rsidRPr="00EF3608" w:rsidRDefault="00F9595F" w:rsidP="00F959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0B" w:rsidRPr="00EF3608" w14:paraId="077C7908" w14:textId="77777777" w:rsidTr="008D4834">
        <w:trPr>
          <w:trHeight w:val="433"/>
        </w:trPr>
        <w:tc>
          <w:tcPr>
            <w:tcW w:w="2186" w:type="pct"/>
          </w:tcPr>
          <w:p w14:paraId="6647A4A3" w14:textId="13431C7D" w:rsidR="0042150B" w:rsidRPr="009A0C1F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7" w:type="pct"/>
          </w:tcPr>
          <w:p w14:paraId="6583FB97" w14:textId="7A867778" w:rsidR="0042150B" w:rsidRPr="00EF3608" w:rsidRDefault="00E34DE8" w:rsidP="00016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123.31</w:t>
            </w:r>
          </w:p>
        </w:tc>
        <w:tc>
          <w:tcPr>
            <w:tcW w:w="149" w:type="pct"/>
          </w:tcPr>
          <w:p w14:paraId="1357C7F8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99F2F17" w14:textId="68444A1A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560"/>
                <w:tab w:val="left" w:pos="7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42150B">
              <w:rPr>
                <w:rFonts w:ascii="Angsana New" w:hAnsi="Angsana New"/>
                <w:sz w:val="30"/>
                <w:szCs w:val="30"/>
              </w:rPr>
              <w:t>116.04</w:t>
            </w:r>
          </w:p>
        </w:tc>
        <w:tc>
          <w:tcPr>
            <w:tcW w:w="145" w:type="pct"/>
          </w:tcPr>
          <w:p w14:paraId="5ADE4F75" w14:textId="77777777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D9B2DFF" w14:textId="7026B1CF" w:rsidR="0042150B" w:rsidRPr="0042150B" w:rsidRDefault="00E34DE8" w:rsidP="00C4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40.68</w:t>
            </w:r>
          </w:p>
        </w:tc>
        <w:tc>
          <w:tcPr>
            <w:tcW w:w="133" w:type="pct"/>
            <w:gridSpan w:val="2"/>
          </w:tcPr>
          <w:p w14:paraId="65405817" w14:textId="77777777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0805CFE" w14:textId="4377F123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42150B">
              <w:rPr>
                <w:rFonts w:ascii="Angsana New" w:hAnsi="Angsana New"/>
                <w:sz w:val="30"/>
                <w:szCs w:val="30"/>
              </w:rPr>
              <w:t>30.13</w:t>
            </w:r>
          </w:p>
        </w:tc>
      </w:tr>
      <w:tr w:rsidR="0042150B" w:rsidRPr="00EF3608" w14:paraId="2B99D1DA" w14:textId="77777777" w:rsidTr="00B009E4">
        <w:trPr>
          <w:trHeight w:val="433"/>
        </w:trPr>
        <w:tc>
          <w:tcPr>
            <w:tcW w:w="2186" w:type="pct"/>
          </w:tcPr>
          <w:p w14:paraId="456BB42D" w14:textId="2BBB835D" w:rsidR="0042150B" w:rsidRPr="009A0C1F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7" w:type="pct"/>
          </w:tcPr>
          <w:p w14:paraId="4FEBF511" w14:textId="13A23ED1" w:rsidR="00E34DE8" w:rsidRPr="00EF3608" w:rsidRDefault="00E34DE8" w:rsidP="00016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357.24</w:t>
            </w:r>
          </w:p>
        </w:tc>
        <w:tc>
          <w:tcPr>
            <w:tcW w:w="149" w:type="pct"/>
          </w:tcPr>
          <w:p w14:paraId="2A257B66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FBB2F2" w14:textId="613A12A8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60"/>
                <w:tab w:val="left" w:pos="787"/>
                <w:tab w:val="left" w:pos="91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42150B">
              <w:rPr>
                <w:rFonts w:ascii="Angsana New" w:hAnsi="Angsana New"/>
                <w:sz w:val="30"/>
                <w:szCs w:val="30"/>
              </w:rPr>
              <w:t>353.18</w:t>
            </w:r>
          </w:p>
        </w:tc>
        <w:tc>
          <w:tcPr>
            <w:tcW w:w="145" w:type="pct"/>
          </w:tcPr>
          <w:p w14:paraId="250CE547" w14:textId="77777777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AC495E7" w14:textId="17804584" w:rsidR="0042150B" w:rsidRPr="0042150B" w:rsidRDefault="00E34DE8" w:rsidP="00C4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124.27</w:t>
            </w:r>
          </w:p>
        </w:tc>
        <w:tc>
          <w:tcPr>
            <w:tcW w:w="133" w:type="pct"/>
            <w:gridSpan w:val="2"/>
          </w:tcPr>
          <w:p w14:paraId="62B7B933" w14:textId="77777777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D48C427" w14:textId="749D72EB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42150B">
              <w:rPr>
                <w:rFonts w:ascii="Angsana New" w:hAnsi="Angsana New"/>
                <w:sz w:val="30"/>
                <w:szCs w:val="30"/>
              </w:rPr>
              <w:t>102.38</w:t>
            </w:r>
          </w:p>
        </w:tc>
      </w:tr>
      <w:tr w:rsidR="0042150B" w:rsidRPr="00EF3608" w14:paraId="770429FC" w14:textId="77777777" w:rsidTr="00B009E4">
        <w:trPr>
          <w:trHeight w:val="433"/>
        </w:trPr>
        <w:tc>
          <w:tcPr>
            <w:tcW w:w="2186" w:type="pct"/>
          </w:tcPr>
          <w:p w14:paraId="48DB3AAC" w14:textId="3F443664" w:rsidR="0042150B" w:rsidRPr="009A0C1F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D66C129" w14:textId="52509418" w:rsidR="0042150B" w:rsidRPr="00EF3608" w:rsidRDefault="00E34DE8" w:rsidP="00016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1,605.13</w:t>
            </w:r>
          </w:p>
        </w:tc>
        <w:tc>
          <w:tcPr>
            <w:tcW w:w="149" w:type="pct"/>
          </w:tcPr>
          <w:p w14:paraId="0A0D1239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280BD65" w14:textId="15007C1B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60"/>
                <w:tab w:val="left" w:pos="787"/>
                <w:tab w:val="left" w:pos="91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2150B">
              <w:rPr>
                <w:rFonts w:ascii="Angsana New" w:hAnsi="Angsana New"/>
                <w:sz w:val="30"/>
                <w:szCs w:val="30"/>
              </w:rPr>
              <w:t>1,624.28</w:t>
            </w:r>
          </w:p>
        </w:tc>
        <w:tc>
          <w:tcPr>
            <w:tcW w:w="145" w:type="pct"/>
          </w:tcPr>
          <w:p w14:paraId="0FEE975F" w14:textId="77777777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4F31DC85" w14:textId="2EF7A169" w:rsidR="0042150B" w:rsidRPr="0042150B" w:rsidRDefault="00E34DE8" w:rsidP="00C4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817.63</w:t>
            </w:r>
          </w:p>
        </w:tc>
        <w:tc>
          <w:tcPr>
            <w:tcW w:w="133" w:type="pct"/>
            <w:gridSpan w:val="2"/>
          </w:tcPr>
          <w:p w14:paraId="46E5BF52" w14:textId="77777777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76E980EE" w14:textId="7FAD49BB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42150B">
              <w:rPr>
                <w:rFonts w:ascii="Angsana New" w:hAnsi="Angsana New"/>
                <w:sz w:val="30"/>
                <w:szCs w:val="30"/>
              </w:rPr>
              <w:t>824.28</w:t>
            </w:r>
          </w:p>
        </w:tc>
      </w:tr>
      <w:tr w:rsidR="0042150B" w:rsidRPr="00EF3608" w14:paraId="3A010F48" w14:textId="77777777" w:rsidTr="00B009E4">
        <w:trPr>
          <w:trHeight w:val="433"/>
        </w:trPr>
        <w:tc>
          <w:tcPr>
            <w:tcW w:w="2186" w:type="pct"/>
          </w:tcPr>
          <w:p w14:paraId="276E2214" w14:textId="4806CB4E" w:rsidR="0042150B" w:rsidRPr="009A0C1F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71E332E" w14:textId="1FFCF102" w:rsidR="0042150B" w:rsidRPr="009A0C1F" w:rsidRDefault="00E34DE8" w:rsidP="00016B4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75"/>
                <w:tab w:val="decimal" w:pos="66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2,085.68</w:t>
            </w:r>
          </w:p>
        </w:tc>
        <w:tc>
          <w:tcPr>
            <w:tcW w:w="149" w:type="pct"/>
          </w:tcPr>
          <w:p w14:paraId="6C9E4459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B105F8" w14:textId="45F7BDB6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60"/>
                <w:tab w:val="left" w:pos="787"/>
                <w:tab w:val="left" w:pos="91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50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2,093.50</w:t>
            </w:r>
          </w:p>
        </w:tc>
        <w:tc>
          <w:tcPr>
            <w:tcW w:w="145" w:type="pct"/>
          </w:tcPr>
          <w:p w14:paraId="383EA37B" w14:textId="77777777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127BDA" w14:textId="016AE4E6" w:rsidR="0042150B" w:rsidRPr="00E34DE8" w:rsidRDefault="00E34DE8" w:rsidP="00C4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5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E34DE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A7A8B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Pr="00E34DE8">
              <w:rPr>
                <w:rFonts w:ascii="Angsana New" w:hAnsi="Angsana New"/>
                <w:b/>
                <w:bCs/>
                <w:sz w:val="30"/>
                <w:szCs w:val="30"/>
              </w:rPr>
              <w:t>.58</w:t>
            </w:r>
          </w:p>
        </w:tc>
        <w:tc>
          <w:tcPr>
            <w:tcW w:w="133" w:type="pct"/>
            <w:gridSpan w:val="2"/>
          </w:tcPr>
          <w:p w14:paraId="1E262FB1" w14:textId="77777777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05671" w14:textId="33FEB8FA" w:rsidR="0042150B" w:rsidRPr="0042150B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50B">
              <w:rPr>
                <w:rFonts w:ascii="Angsana New" w:hAnsi="Angsana New"/>
                <w:b/>
                <w:bCs/>
                <w:sz w:val="30"/>
                <w:szCs w:val="30"/>
              </w:rPr>
              <w:t>956.79</w:t>
            </w:r>
          </w:p>
        </w:tc>
      </w:tr>
      <w:tr w:rsidR="0042150B" w:rsidRPr="007034DE" w14:paraId="74BEDC7E" w14:textId="77777777" w:rsidTr="00B009E4">
        <w:trPr>
          <w:trHeight w:val="433"/>
        </w:trPr>
        <w:tc>
          <w:tcPr>
            <w:tcW w:w="2186" w:type="pct"/>
          </w:tcPr>
          <w:p w14:paraId="78240220" w14:textId="77777777" w:rsidR="00C94D53" w:rsidRDefault="00C94D53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</w:rPr>
            </w:pPr>
          </w:p>
          <w:p w14:paraId="7E28ABCE" w14:textId="77777777" w:rsidR="00C94D53" w:rsidRDefault="00C94D53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</w:rPr>
            </w:pPr>
          </w:p>
          <w:p w14:paraId="26AA32EE" w14:textId="77777777" w:rsidR="00C94D53" w:rsidRDefault="00C94D53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</w:rPr>
            </w:pPr>
          </w:p>
          <w:p w14:paraId="7D85AC8A" w14:textId="77777777" w:rsidR="00C94D53" w:rsidRDefault="00C94D53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</w:rPr>
            </w:pPr>
          </w:p>
          <w:p w14:paraId="0A02A102" w14:textId="77777777" w:rsidR="00C94D53" w:rsidRDefault="00C94D53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</w:rPr>
            </w:pPr>
          </w:p>
          <w:p w14:paraId="6C24043D" w14:textId="0C393714" w:rsidR="00C94D53" w:rsidRPr="00C94D53" w:rsidRDefault="00C94D53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CC3961D" w14:textId="77777777" w:rsidR="0042150B" w:rsidRPr="00C94D53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662BD6A" w14:textId="77777777" w:rsidR="0042150B" w:rsidRPr="00C94D53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05094E0C" w14:textId="77777777" w:rsidR="0042150B" w:rsidRPr="00C94D53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5103E139" w14:textId="77777777" w:rsidR="0042150B" w:rsidRPr="00C94D53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</w:tcPr>
          <w:p w14:paraId="1CE430C2" w14:textId="77777777" w:rsidR="0042150B" w:rsidRPr="00C94D53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792F4F46" w14:textId="77777777" w:rsidR="0042150B" w:rsidRPr="00C94D53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2701379A" w14:textId="77777777" w:rsidR="0042150B" w:rsidRPr="00C94D53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50B" w:rsidRPr="00EF3608" w14:paraId="6273242D" w14:textId="77777777" w:rsidTr="00B009E4">
        <w:trPr>
          <w:trHeight w:val="433"/>
        </w:trPr>
        <w:tc>
          <w:tcPr>
            <w:tcW w:w="2186" w:type="pct"/>
          </w:tcPr>
          <w:p w14:paraId="230ECB7B" w14:textId="467F377E" w:rsidR="0042150B" w:rsidRPr="009A0C1F" w:rsidRDefault="0042150B" w:rsidP="004215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9A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597" w:type="pct"/>
          </w:tcPr>
          <w:p w14:paraId="09A0F6F8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F2F44EF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374718B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34D0EA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63F7EAB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CEB41E9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84C4EAD" w14:textId="77777777" w:rsidR="0042150B" w:rsidRPr="00EF3608" w:rsidRDefault="0042150B" w:rsidP="0042150B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A78" w:rsidRPr="00CF0F7D" w14:paraId="7F1FE75B" w14:textId="77777777" w:rsidTr="00B009E4">
        <w:trPr>
          <w:trHeight w:val="433"/>
        </w:trPr>
        <w:tc>
          <w:tcPr>
            <w:tcW w:w="2186" w:type="pct"/>
          </w:tcPr>
          <w:p w14:paraId="05E197EF" w14:textId="62EC566D" w:rsidR="00715A78" w:rsidRPr="009A0C1F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</w:tcPr>
          <w:p w14:paraId="3A8E61D9" w14:textId="17F7E1F1" w:rsidR="00715A78" w:rsidRPr="00CF0F7D" w:rsidRDefault="00E34DE8" w:rsidP="00016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after="0" w:line="240" w:lineRule="auto"/>
              <w:ind w:left="-108" w:right="-110" w:firstLine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3,496.83</w:t>
            </w:r>
          </w:p>
        </w:tc>
        <w:tc>
          <w:tcPr>
            <w:tcW w:w="149" w:type="pct"/>
          </w:tcPr>
          <w:p w14:paraId="034C9A40" w14:textId="77777777" w:rsidR="00715A78" w:rsidRPr="00CF0F7D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C6499D" w14:textId="7F336D66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15A78">
              <w:rPr>
                <w:rFonts w:ascii="Angsana New" w:hAnsi="Angsana New"/>
                <w:sz w:val="30"/>
                <w:szCs w:val="30"/>
              </w:rPr>
              <w:t>2,990.99</w:t>
            </w:r>
          </w:p>
        </w:tc>
        <w:tc>
          <w:tcPr>
            <w:tcW w:w="145" w:type="pct"/>
          </w:tcPr>
          <w:p w14:paraId="4E02E700" w14:textId="02FC8130" w:rsidR="00715A78" w:rsidRPr="00715A78" w:rsidRDefault="00E34DE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97" w:type="pct"/>
            <w:gridSpan w:val="2"/>
          </w:tcPr>
          <w:p w14:paraId="6064C91C" w14:textId="7E54676B" w:rsidR="00715A78" w:rsidRPr="00715A78" w:rsidRDefault="00E34DE8" w:rsidP="00C4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97.</w:t>
            </w:r>
            <w:r w:rsidR="009C0D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  <w:gridSpan w:val="2"/>
          </w:tcPr>
          <w:p w14:paraId="15841669" w14:textId="7777777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075C6874" w14:textId="72F8D42B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15A78">
              <w:rPr>
                <w:rFonts w:ascii="Angsana New" w:hAnsi="Angsana New"/>
                <w:sz w:val="30"/>
                <w:szCs w:val="30"/>
              </w:rPr>
              <w:t>97.57</w:t>
            </w:r>
          </w:p>
        </w:tc>
      </w:tr>
      <w:tr w:rsidR="00715A78" w:rsidRPr="00CF0F7D" w14:paraId="4B5CAD05" w14:textId="77777777" w:rsidTr="00E03BA2">
        <w:trPr>
          <w:trHeight w:val="433"/>
        </w:trPr>
        <w:tc>
          <w:tcPr>
            <w:tcW w:w="2186" w:type="pct"/>
          </w:tcPr>
          <w:p w14:paraId="445EC217" w14:textId="42C9966C" w:rsidR="00715A78" w:rsidRPr="009A0C1F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สัญญาจ้างเพื่องานโครงการอสังหาริมทรัพย์</w:t>
            </w:r>
          </w:p>
        </w:tc>
        <w:tc>
          <w:tcPr>
            <w:tcW w:w="597" w:type="pct"/>
          </w:tcPr>
          <w:p w14:paraId="0248C7EC" w14:textId="77777777" w:rsidR="00715A78" w:rsidRPr="00CF0F7D" w:rsidRDefault="00715A78" w:rsidP="00E34DE8">
            <w:pPr>
              <w:pStyle w:val="BodyText"/>
              <w:tabs>
                <w:tab w:val="clear" w:pos="227"/>
                <w:tab w:val="clear" w:pos="454"/>
                <w:tab w:val="decimal" w:pos="548"/>
              </w:tabs>
              <w:spacing w:after="0" w:line="240" w:lineRule="auto"/>
              <w:ind w:left="-108" w:right="-110" w:firstLine="2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D2A5ADD" w14:textId="77777777" w:rsidR="00715A78" w:rsidRPr="00CF0F7D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EC979F" w14:textId="0FC53A3A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B81763E" w14:textId="7777777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70A20D4D" w14:textId="7777777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vAlign w:val="bottom"/>
          </w:tcPr>
          <w:p w14:paraId="13E52894" w14:textId="7777777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vAlign w:val="bottom"/>
          </w:tcPr>
          <w:p w14:paraId="595274EE" w14:textId="14049B44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A78" w:rsidRPr="00CF0F7D" w14:paraId="6BBBD3E8" w14:textId="77777777" w:rsidTr="00E03BA2">
        <w:trPr>
          <w:trHeight w:val="433"/>
        </w:trPr>
        <w:tc>
          <w:tcPr>
            <w:tcW w:w="2186" w:type="pct"/>
          </w:tcPr>
          <w:p w14:paraId="6226140E" w14:textId="442F098B" w:rsidR="00715A78" w:rsidRPr="009A0C1F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2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597" w:type="pct"/>
          </w:tcPr>
          <w:p w14:paraId="69DC592A" w14:textId="64A37F6D" w:rsidR="00715A78" w:rsidRPr="00CF0F7D" w:rsidRDefault="00E34DE8" w:rsidP="00E34DE8">
            <w:pPr>
              <w:pStyle w:val="BodyText"/>
              <w:tabs>
                <w:tab w:val="clear" w:pos="227"/>
                <w:tab w:val="clear" w:pos="454"/>
                <w:tab w:val="decimal" w:pos="548"/>
              </w:tabs>
              <w:spacing w:after="0" w:line="240" w:lineRule="auto"/>
              <w:ind w:left="-108" w:right="-110" w:firstLine="2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1,036.15</w:t>
            </w:r>
          </w:p>
        </w:tc>
        <w:tc>
          <w:tcPr>
            <w:tcW w:w="149" w:type="pct"/>
          </w:tcPr>
          <w:p w14:paraId="455598AB" w14:textId="77777777" w:rsidR="00715A78" w:rsidRPr="00CF0F7D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FCEADFC" w14:textId="602EF641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15A78">
              <w:rPr>
                <w:rFonts w:ascii="Angsana New" w:hAnsi="Angsana New"/>
                <w:sz w:val="30"/>
                <w:szCs w:val="30"/>
              </w:rPr>
              <w:t>1,324.33</w:t>
            </w:r>
          </w:p>
        </w:tc>
        <w:tc>
          <w:tcPr>
            <w:tcW w:w="145" w:type="pct"/>
            <w:vAlign w:val="bottom"/>
          </w:tcPr>
          <w:p w14:paraId="36F5A2E5" w14:textId="7777777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0876F8E5" w14:textId="62608251" w:rsidR="00715A78" w:rsidRPr="00715A78" w:rsidRDefault="00E34DE8" w:rsidP="00C4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133" w:type="pct"/>
            <w:gridSpan w:val="2"/>
            <w:vAlign w:val="bottom"/>
          </w:tcPr>
          <w:p w14:paraId="57372A87" w14:textId="040A832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vAlign w:val="bottom"/>
          </w:tcPr>
          <w:p w14:paraId="7A6765DD" w14:textId="04AA10F4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15A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A78" w:rsidRPr="00CF0F7D" w14:paraId="18391228" w14:textId="77777777" w:rsidTr="00E50994">
        <w:trPr>
          <w:trHeight w:val="433"/>
        </w:trPr>
        <w:tc>
          <w:tcPr>
            <w:tcW w:w="2186" w:type="pct"/>
          </w:tcPr>
          <w:p w14:paraId="620ACDBE" w14:textId="607A57FE" w:rsid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29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สัญญาจะซื้อจะขายที่ดิน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83D6F3" w14:textId="5CD77694" w:rsidR="00715A78" w:rsidRPr="00CF0F7D" w:rsidRDefault="00E34DE8" w:rsidP="00715A78">
            <w:pPr>
              <w:pStyle w:val="BodyText"/>
              <w:tabs>
                <w:tab w:val="clear" w:pos="227"/>
                <w:tab w:val="clear" w:pos="454"/>
                <w:tab w:val="decimal" w:pos="548"/>
              </w:tabs>
              <w:spacing w:after="0" w:line="240" w:lineRule="auto"/>
              <w:ind w:left="-108" w:right="-110" w:firstLine="2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1,407.91</w:t>
            </w:r>
          </w:p>
        </w:tc>
        <w:tc>
          <w:tcPr>
            <w:tcW w:w="149" w:type="pct"/>
          </w:tcPr>
          <w:p w14:paraId="03DA1BD2" w14:textId="77777777" w:rsidR="00715A78" w:rsidRPr="00CF0F7D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169FE36" w14:textId="52EF5204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15A78">
              <w:rPr>
                <w:rFonts w:ascii="Angsana New" w:hAnsi="Angsana New"/>
                <w:sz w:val="30"/>
                <w:szCs w:val="30"/>
              </w:rPr>
              <w:t>1,245.18</w:t>
            </w:r>
          </w:p>
        </w:tc>
        <w:tc>
          <w:tcPr>
            <w:tcW w:w="145" w:type="pct"/>
          </w:tcPr>
          <w:p w14:paraId="3A4A3CED" w14:textId="2B745337" w:rsidR="00715A78" w:rsidRPr="00715A78" w:rsidRDefault="00E34DE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4D102BBC" w14:textId="28A92D23" w:rsidR="00715A78" w:rsidRPr="00715A78" w:rsidRDefault="00E34DE8" w:rsidP="00C45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133" w:type="pct"/>
            <w:gridSpan w:val="2"/>
          </w:tcPr>
          <w:p w14:paraId="006AAAC2" w14:textId="7777777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172597B1" w14:textId="6833A6CA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15A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A78" w:rsidRPr="00CF0F7D" w14:paraId="5B3267E0" w14:textId="77777777" w:rsidTr="00B009E4">
        <w:trPr>
          <w:trHeight w:val="433"/>
        </w:trPr>
        <w:tc>
          <w:tcPr>
            <w:tcW w:w="2186" w:type="pct"/>
          </w:tcPr>
          <w:p w14:paraId="0709A322" w14:textId="2A407F6D" w:rsidR="00715A78" w:rsidRPr="009A0C1F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7C40A8C" w14:textId="00EAE395" w:rsidR="00715A78" w:rsidRPr="009A0C1F" w:rsidRDefault="00E34DE8" w:rsidP="00E34DE8">
            <w:pPr>
              <w:pStyle w:val="BodyText"/>
              <w:tabs>
                <w:tab w:val="clear" w:pos="227"/>
                <w:tab w:val="clear" w:pos="454"/>
                <w:tab w:val="decimal" w:pos="548"/>
                <w:tab w:val="decimal" w:pos="57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5,940.89</w:t>
            </w:r>
          </w:p>
        </w:tc>
        <w:tc>
          <w:tcPr>
            <w:tcW w:w="149" w:type="pct"/>
          </w:tcPr>
          <w:p w14:paraId="56D5635E" w14:textId="77777777" w:rsidR="00715A78" w:rsidRPr="009A0C1F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351E410" w14:textId="44B2603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A78">
              <w:rPr>
                <w:rFonts w:ascii="Angsana New" w:hAnsi="Angsana New"/>
                <w:b/>
                <w:bCs/>
                <w:sz w:val="30"/>
                <w:szCs w:val="30"/>
              </w:rPr>
              <w:t>5,560.50</w:t>
            </w:r>
          </w:p>
        </w:tc>
        <w:tc>
          <w:tcPr>
            <w:tcW w:w="145" w:type="pct"/>
          </w:tcPr>
          <w:p w14:paraId="07A72EA1" w14:textId="77777777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490C9" w14:textId="1A4810FF" w:rsidR="00715A78" w:rsidRPr="00715A78" w:rsidRDefault="00E34DE8" w:rsidP="00E34DE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97.</w:t>
            </w:r>
            <w:r w:rsidR="009C0D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3" w:type="pct"/>
            <w:gridSpan w:val="2"/>
          </w:tcPr>
          <w:p w14:paraId="31232EA3" w14:textId="77777777" w:rsidR="00715A78" w:rsidRPr="00715A78" w:rsidRDefault="00715A78" w:rsidP="00F2479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C0DEDC" w14:textId="543B6450" w:rsidR="00715A78" w:rsidRPr="00715A78" w:rsidRDefault="00715A78" w:rsidP="0071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A78">
              <w:rPr>
                <w:rFonts w:ascii="Angsana New" w:hAnsi="Angsana New"/>
                <w:b/>
                <w:bCs/>
                <w:sz w:val="30"/>
                <w:szCs w:val="30"/>
              </w:rPr>
              <w:t>97.57</w:t>
            </w:r>
          </w:p>
        </w:tc>
      </w:tr>
    </w:tbl>
    <w:p w14:paraId="524D6706" w14:textId="77777777" w:rsidR="00B009E4" w:rsidRPr="004D40DB" w:rsidRDefault="00B009E4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BDBCC71" w14:textId="4835496C" w:rsidR="00FD1DC3" w:rsidRPr="009867E0" w:rsidRDefault="00FD1DC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2045FB" w:rsidRPr="009867E0">
        <w:rPr>
          <w:rFonts w:ascii="Angsana New" w:hAnsi="Angsana New"/>
          <w:sz w:val="30"/>
          <w:szCs w:val="30"/>
          <w:cs/>
        </w:rPr>
        <w:t xml:space="preserve"> </w:t>
      </w:r>
      <w:r w:rsidR="002045FB" w:rsidRPr="009867E0">
        <w:rPr>
          <w:rFonts w:ascii="Angsana New" w:hAnsi="Angsana New"/>
          <w:sz w:val="30"/>
          <w:szCs w:val="30"/>
        </w:rPr>
        <w:t>2562</w:t>
      </w:r>
      <w:r w:rsidRPr="009867E0">
        <w:rPr>
          <w:rFonts w:ascii="Angsana New" w:hAnsi="Angsana New"/>
          <w:sz w:val="30"/>
          <w:szCs w:val="30"/>
          <w:cs/>
        </w:rPr>
        <w:t xml:space="preserve"> </w:t>
      </w:r>
      <w:r w:rsidR="004870F9" w:rsidRPr="009867E0">
        <w:rPr>
          <w:rFonts w:ascii="Angsana New" w:hAnsi="Angsana New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9867E0">
        <w:rPr>
          <w:rFonts w:ascii="Angsana New" w:hAnsi="Angsana New"/>
          <w:sz w:val="30"/>
          <w:szCs w:val="30"/>
          <w:cs/>
        </w:rPr>
        <w:t>ดังต่อไปนี้</w:t>
      </w:r>
    </w:p>
    <w:p w14:paraId="1A3EED0F" w14:textId="77777777" w:rsidR="006F1133" w:rsidRPr="00C94D53" w:rsidRDefault="006F113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B192266" w14:textId="77777777" w:rsidR="006E25F4" w:rsidRPr="009867E0" w:rsidRDefault="006E25F4" w:rsidP="00F2479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>สัญญาเช่าที่ดิน</w:t>
      </w:r>
    </w:p>
    <w:p w14:paraId="0E49ADFA" w14:textId="77777777" w:rsidR="006E25F4" w:rsidRPr="00C94D53" w:rsidRDefault="006E25F4" w:rsidP="006F11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</w:rPr>
      </w:pPr>
    </w:p>
    <w:p w14:paraId="3BA3FA4E" w14:textId="31B5CDE2" w:rsidR="006E25F4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>บริษัทและบริษัทย่อยได้ทำสัญญาเช่าที่ดินเพื่อการพัฒนาโคร</w:t>
      </w:r>
      <w:r w:rsidR="002045FB" w:rsidRPr="009867E0">
        <w:rPr>
          <w:rFonts w:ascii="Angsana New" w:hAnsi="Angsana New"/>
          <w:sz w:val="30"/>
          <w:szCs w:val="30"/>
          <w:cs/>
        </w:rPr>
        <w:t>ง</w:t>
      </w:r>
      <w:r w:rsidRPr="009867E0">
        <w:rPr>
          <w:rFonts w:ascii="Angsana New" w:hAnsi="Angsana New"/>
          <w:sz w:val="30"/>
          <w:szCs w:val="30"/>
          <w:cs/>
        </w:rPr>
        <w:t>การ</w:t>
      </w:r>
      <w:r w:rsidRPr="00EF3608">
        <w:rPr>
          <w:rFonts w:ascii="Angsana New" w:hAnsi="Angsana New"/>
          <w:sz w:val="30"/>
          <w:szCs w:val="30"/>
          <w:cs/>
        </w:rPr>
        <w:t xml:space="preserve">อสังหาริมทรัพย์หลายสัญญา โดยสัญญามีระยะเวลาตั้งแต่ </w:t>
      </w:r>
      <w:r w:rsidRPr="00EF3608">
        <w:rPr>
          <w:rFonts w:ascii="Angsana New" w:hAnsi="Angsana New"/>
          <w:sz w:val="30"/>
          <w:szCs w:val="30"/>
        </w:rPr>
        <w:t xml:space="preserve">27 </w:t>
      </w:r>
      <w:r w:rsidRPr="00EF3608">
        <w:rPr>
          <w:rFonts w:ascii="Angsana New" w:hAnsi="Angsana New"/>
          <w:sz w:val="30"/>
          <w:szCs w:val="30"/>
          <w:cs/>
        </w:rPr>
        <w:t xml:space="preserve">ปี ถึง </w:t>
      </w:r>
      <w:r w:rsidRPr="00EF3608">
        <w:rPr>
          <w:rFonts w:ascii="Angsana New" w:hAnsi="Angsana New"/>
          <w:sz w:val="30"/>
          <w:szCs w:val="30"/>
        </w:rPr>
        <w:t xml:space="preserve">34 </w:t>
      </w:r>
      <w:r w:rsidRPr="00EF3608">
        <w:rPr>
          <w:rFonts w:ascii="Angsana New" w:hAnsi="Angsana New"/>
          <w:sz w:val="30"/>
          <w:szCs w:val="30"/>
          <w:cs/>
        </w:rPr>
        <w:t xml:space="preserve">ปี สิ้นสุดปี </w:t>
      </w:r>
      <w:r w:rsidRPr="00EF3608">
        <w:rPr>
          <w:rFonts w:ascii="Angsana New" w:hAnsi="Angsana New"/>
          <w:sz w:val="30"/>
          <w:szCs w:val="30"/>
        </w:rPr>
        <w:t xml:space="preserve">2590 </w:t>
      </w:r>
      <w:r w:rsidRPr="00EF3608">
        <w:rPr>
          <w:rFonts w:ascii="Angsana New" w:hAnsi="Angsana New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14:paraId="26A83271" w14:textId="77777777" w:rsidR="00A6512B" w:rsidRPr="00A6512B" w:rsidRDefault="00A6512B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8"/>
          <w:szCs w:val="28"/>
        </w:rPr>
      </w:pPr>
    </w:p>
    <w:p w14:paraId="00BC9CAC" w14:textId="41689AB3" w:rsidR="006E25F4" w:rsidRPr="00EF3608" w:rsidRDefault="00584416" w:rsidP="00A9120C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BC301C">
        <w:rPr>
          <w:rFonts w:ascii="Angsana New" w:hAnsi="Angsana New"/>
          <w:sz w:val="30"/>
          <w:szCs w:val="30"/>
          <w:lang w:val="en-US"/>
        </w:rPr>
        <w:t xml:space="preserve">31 </w:t>
      </w:r>
      <w:r w:rsidR="00BC301C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="001638C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1638CC">
        <w:rPr>
          <w:rFonts w:ascii="Angsana New" w:hAnsi="Angsana New"/>
          <w:sz w:val="30"/>
          <w:szCs w:val="30"/>
          <w:lang w:val="en-US" w:bidi="th-TH"/>
        </w:rPr>
        <w:t>2562</w:t>
      </w:r>
      <w:r w:rsidR="00567AC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E25F4" w:rsidRPr="00EF3608">
        <w:rPr>
          <w:rFonts w:ascii="Angsana New" w:hAnsi="Angsana New"/>
          <w:sz w:val="30"/>
          <w:szCs w:val="30"/>
          <w:cs/>
          <w:lang w:bidi="th-TH"/>
        </w:rPr>
        <w:t>ภาระผูกพันค่าเช่า</w:t>
      </w:r>
      <w:r w:rsidR="008C55E4" w:rsidRPr="00EF3608">
        <w:rPr>
          <w:rFonts w:ascii="Angsana New" w:hAnsi="Angsana New"/>
          <w:sz w:val="30"/>
          <w:szCs w:val="30"/>
          <w:cs/>
          <w:lang w:bidi="th-TH"/>
        </w:rPr>
        <w:t>ที่</w:t>
      </w:r>
      <w:r w:rsidR="006E25F4" w:rsidRPr="00EF3608">
        <w:rPr>
          <w:rFonts w:ascii="Angsana New" w:hAnsi="Angsana New"/>
          <w:sz w:val="30"/>
          <w:szCs w:val="30"/>
          <w:cs/>
          <w:lang w:bidi="th-TH"/>
        </w:rPr>
        <w:t>ดินของบริษัทและบริษัทย่อยได้ในอนาคต มีดังนี้</w:t>
      </w:r>
    </w:p>
    <w:p w14:paraId="5ED313C0" w14:textId="77777777" w:rsidR="00E75666" w:rsidRPr="00C94D53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330"/>
        <w:gridCol w:w="1440"/>
        <w:gridCol w:w="270"/>
        <w:gridCol w:w="1260"/>
        <w:gridCol w:w="270"/>
        <w:gridCol w:w="1260"/>
        <w:gridCol w:w="270"/>
        <w:gridCol w:w="1080"/>
      </w:tblGrid>
      <w:tr w:rsidR="006E25F4" w:rsidRPr="00EF3608" w14:paraId="63D25387" w14:textId="77777777" w:rsidTr="007034DE">
        <w:trPr>
          <w:trHeight w:val="902"/>
          <w:tblHeader/>
        </w:trPr>
        <w:tc>
          <w:tcPr>
            <w:tcW w:w="3330" w:type="dxa"/>
          </w:tcPr>
          <w:p w14:paraId="62A99F77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57810F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7B3376CE" w14:textId="77777777" w:rsidR="000858F5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สาทร</w:t>
            </w:r>
            <w:r w:rsidRPr="00EF36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608">
              <w:rPr>
                <w:rFonts w:ascii="Angsana New" w:hAnsi="Angsana New"/>
                <w:sz w:val="28"/>
                <w:szCs w:val="28"/>
                <w:cs/>
              </w:rPr>
              <w:t>สแควร์</w:t>
            </w:r>
            <w:r w:rsidR="00E3122D" w:rsidRPr="00EF36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122D" w:rsidRPr="00EF3608">
              <w:rPr>
                <w:rFonts w:ascii="Angsana New" w:hAnsi="Angsana New"/>
                <w:sz w:val="28"/>
                <w:szCs w:val="28"/>
                <w:cs/>
              </w:rPr>
              <w:t xml:space="preserve">และ ดับบลิว โฮเต็ล </w:t>
            </w:r>
          </w:p>
          <w:p w14:paraId="57FED458" w14:textId="658A06CB" w:rsidR="006E25F4" w:rsidRPr="00EF3608" w:rsidRDefault="00E3122D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แบงคอก</w:t>
            </w:r>
          </w:p>
        </w:tc>
        <w:tc>
          <w:tcPr>
            <w:tcW w:w="270" w:type="dxa"/>
            <w:vAlign w:val="bottom"/>
          </w:tcPr>
          <w:p w14:paraId="66252123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9752E81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5F85EF31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เอฟ วาย ไอ</w:t>
            </w:r>
          </w:p>
          <w:p w14:paraId="30360CF5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270" w:type="dxa"/>
            <w:vAlign w:val="bottom"/>
          </w:tcPr>
          <w:p w14:paraId="249BEAE6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8F2F82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6C1E394F" w14:textId="77777777" w:rsidR="00D4038F" w:rsidRPr="00EF3608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 w:hanging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โกลเด้นแลนด์</w:t>
            </w:r>
          </w:p>
          <w:p w14:paraId="5E89768C" w14:textId="77777777" w:rsidR="006E25F4" w:rsidRPr="00EF3608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บิวดิ้ง</w:t>
            </w:r>
          </w:p>
        </w:tc>
        <w:tc>
          <w:tcPr>
            <w:tcW w:w="270" w:type="dxa"/>
            <w:vAlign w:val="bottom"/>
          </w:tcPr>
          <w:p w14:paraId="5A95B399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17CD26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25F91A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6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25F4" w:rsidRPr="00EF3608" w14:paraId="659AED94" w14:textId="77777777" w:rsidTr="007034DE">
        <w:trPr>
          <w:trHeight w:val="407"/>
          <w:tblHeader/>
        </w:trPr>
        <w:tc>
          <w:tcPr>
            <w:tcW w:w="3330" w:type="dxa"/>
          </w:tcPr>
          <w:p w14:paraId="16DB5044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76A2FB98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5F4" w:rsidRPr="00CF0F7D" w14:paraId="5F0B1BD9" w14:textId="77777777" w:rsidTr="007034DE">
        <w:tc>
          <w:tcPr>
            <w:tcW w:w="3330" w:type="dxa"/>
          </w:tcPr>
          <w:p w14:paraId="03992E3F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268FD472" w14:textId="575E3C05" w:rsidR="006E25F4" w:rsidRPr="00CF0F7D" w:rsidRDefault="00C2624F" w:rsidP="0022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76D5DDAC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A5FB89" w14:textId="50D28CFB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23.00</w:t>
            </w:r>
          </w:p>
        </w:tc>
        <w:tc>
          <w:tcPr>
            <w:tcW w:w="270" w:type="dxa"/>
          </w:tcPr>
          <w:p w14:paraId="4BAF678C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244937" w14:textId="64CED0B1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4.55</w:t>
            </w:r>
          </w:p>
        </w:tc>
        <w:tc>
          <w:tcPr>
            <w:tcW w:w="270" w:type="dxa"/>
          </w:tcPr>
          <w:p w14:paraId="42199746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D3F87" w14:textId="3D587D6C" w:rsidR="006E25F4" w:rsidRPr="00CF0F7D" w:rsidRDefault="00C2624F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77.55</w:t>
            </w:r>
          </w:p>
        </w:tc>
      </w:tr>
      <w:tr w:rsidR="006E25F4" w:rsidRPr="00CF0F7D" w14:paraId="5059D806" w14:textId="77777777" w:rsidTr="007034DE">
        <w:tc>
          <w:tcPr>
            <w:tcW w:w="3330" w:type="dxa"/>
          </w:tcPr>
          <w:p w14:paraId="48382CC6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แต่ภายใน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2E1A72B6" w14:textId="5662BF5E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70" w:type="dxa"/>
          </w:tcPr>
          <w:p w14:paraId="47AF6E3C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24BD87" w14:textId="554EB270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98.60</w:t>
            </w:r>
          </w:p>
        </w:tc>
        <w:tc>
          <w:tcPr>
            <w:tcW w:w="270" w:type="dxa"/>
          </w:tcPr>
          <w:p w14:paraId="0C87B3B2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056A5C" w14:textId="394DADDA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8.08</w:t>
            </w:r>
          </w:p>
        </w:tc>
        <w:tc>
          <w:tcPr>
            <w:tcW w:w="270" w:type="dxa"/>
          </w:tcPr>
          <w:p w14:paraId="63CE3C30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7E56F" w14:textId="439D6C27" w:rsidR="006E25F4" w:rsidRPr="00CF0F7D" w:rsidRDefault="00C2624F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306.68</w:t>
            </w:r>
          </w:p>
        </w:tc>
      </w:tr>
      <w:tr w:rsidR="006E25F4" w:rsidRPr="00CF0F7D" w14:paraId="0A8097EB" w14:textId="77777777" w:rsidTr="007034DE">
        <w:tc>
          <w:tcPr>
            <w:tcW w:w="3330" w:type="dxa"/>
          </w:tcPr>
          <w:p w14:paraId="21C12C08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2FE2F" w14:textId="17740EDA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787.50</w:t>
            </w:r>
          </w:p>
        </w:tc>
        <w:tc>
          <w:tcPr>
            <w:tcW w:w="270" w:type="dxa"/>
          </w:tcPr>
          <w:p w14:paraId="759E0B4A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241B41" w14:textId="6AB542F9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817.63</w:t>
            </w:r>
          </w:p>
        </w:tc>
        <w:tc>
          <w:tcPr>
            <w:tcW w:w="270" w:type="dxa"/>
          </w:tcPr>
          <w:p w14:paraId="433672BE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DCAC9B" w14:textId="74135F61" w:rsidR="006E25F4" w:rsidRPr="00CF0F7D" w:rsidRDefault="00C2624F" w:rsidP="00C1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D67806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73D1F" w14:textId="7A52137D" w:rsidR="006E25F4" w:rsidRPr="00CF0F7D" w:rsidRDefault="00C2624F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1,605.13</w:t>
            </w:r>
          </w:p>
        </w:tc>
      </w:tr>
      <w:tr w:rsidR="006E25F4" w:rsidRPr="00CF0F7D" w14:paraId="22F1D1DE" w14:textId="77777777" w:rsidTr="007034DE">
        <w:tc>
          <w:tcPr>
            <w:tcW w:w="3330" w:type="dxa"/>
          </w:tcPr>
          <w:p w14:paraId="0250DB0E" w14:textId="77777777" w:rsidR="006E25F4" w:rsidRPr="00EF3608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F062E7" w14:textId="47C6FC22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1,037.50</w:t>
            </w:r>
          </w:p>
        </w:tc>
        <w:tc>
          <w:tcPr>
            <w:tcW w:w="270" w:type="dxa"/>
          </w:tcPr>
          <w:p w14:paraId="0B0F2851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8A614C" w14:textId="226808CE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939.23</w:t>
            </w:r>
          </w:p>
        </w:tc>
        <w:tc>
          <w:tcPr>
            <w:tcW w:w="270" w:type="dxa"/>
          </w:tcPr>
          <w:p w14:paraId="5AC39173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AFD7C0" w14:textId="56A753A7" w:rsidR="006E25F4" w:rsidRPr="00CF0F7D" w:rsidRDefault="00C2624F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12.63</w:t>
            </w:r>
          </w:p>
        </w:tc>
        <w:tc>
          <w:tcPr>
            <w:tcW w:w="270" w:type="dxa"/>
          </w:tcPr>
          <w:p w14:paraId="43F4949A" w14:textId="77777777" w:rsidR="006E25F4" w:rsidRPr="00CF0F7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F5A619" w14:textId="22054339" w:rsidR="006E25F4" w:rsidRPr="00CF0F7D" w:rsidRDefault="00C2624F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1,989.</w:t>
            </w:r>
            <w:r w:rsidR="00201F6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320D01BF" w14:textId="0AE3CDD8" w:rsidR="00C94D53" w:rsidRDefault="00C9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605C9416" w14:textId="77777777" w:rsidR="00C94D53" w:rsidRDefault="00C9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3808DCE5" w14:textId="77777777" w:rsidR="00F24F2F" w:rsidRPr="00EF3608" w:rsidRDefault="00F24F2F" w:rsidP="00F2479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lastRenderedPageBreak/>
        <w:t>สัญญาเช่าอุปกรณ์สำนักงาน</w:t>
      </w:r>
    </w:p>
    <w:p w14:paraId="470F153B" w14:textId="77777777" w:rsidR="00F24F2F" w:rsidRPr="00A6512B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28AE62AF" w14:textId="55269103" w:rsidR="00F24F2F" w:rsidRPr="00C335B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301C">
        <w:rPr>
          <w:rFonts w:ascii="Angsana New" w:hAnsi="Angsana New"/>
          <w:sz w:val="30"/>
          <w:szCs w:val="30"/>
        </w:rPr>
        <w:t xml:space="preserve">31 </w:t>
      </w:r>
      <w:r w:rsidR="00BC301C">
        <w:rPr>
          <w:rFonts w:ascii="Angsana New" w:hAnsi="Angsana New"/>
          <w:sz w:val="30"/>
          <w:szCs w:val="30"/>
          <w:cs/>
        </w:rPr>
        <w:t>ธันวาคม</w:t>
      </w:r>
      <w:r w:rsidR="00F57CBB" w:rsidRPr="00EF3608">
        <w:rPr>
          <w:rFonts w:ascii="Angsana New" w:hAnsi="Angsana New"/>
          <w:sz w:val="30"/>
          <w:szCs w:val="30"/>
          <w:cs/>
        </w:rPr>
        <w:t xml:space="preserve"> </w:t>
      </w:r>
      <w:r w:rsidR="00D96B53" w:rsidRPr="00EF3608">
        <w:rPr>
          <w:rFonts w:ascii="Angsana New" w:hAnsi="Angsana New"/>
          <w:sz w:val="30"/>
          <w:szCs w:val="30"/>
        </w:rPr>
        <w:t>2562</w:t>
      </w:r>
      <w:r w:rsidRPr="00EF3608">
        <w:rPr>
          <w:rFonts w:ascii="Angsana New" w:hAnsi="Angsana New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โดยสัญญามีระยะเวลาตั้งแต่ </w:t>
      </w:r>
      <w:r w:rsidRPr="00EF3608">
        <w:rPr>
          <w:rFonts w:ascii="Angsana New" w:hAnsi="Angsana New"/>
          <w:sz w:val="30"/>
          <w:szCs w:val="30"/>
        </w:rPr>
        <w:t>1</w:t>
      </w:r>
      <w:r w:rsidRPr="00EF3608">
        <w:rPr>
          <w:rFonts w:ascii="Angsana New" w:hAnsi="Angsana New"/>
          <w:sz w:val="30"/>
          <w:szCs w:val="30"/>
          <w:cs/>
        </w:rPr>
        <w:t xml:space="preserve"> ปี </w:t>
      </w:r>
      <w:r w:rsidRPr="00C335BF">
        <w:rPr>
          <w:rFonts w:ascii="Angsana New" w:hAnsi="Angsana New"/>
          <w:sz w:val="30"/>
          <w:szCs w:val="30"/>
          <w:cs/>
        </w:rPr>
        <w:t xml:space="preserve">ถึง </w:t>
      </w:r>
      <w:r w:rsidRPr="00C335BF">
        <w:rPr>
          <w:rFonts w:ascii="Angsana New" w:hAnsi="Angsana New"/>
          <w:sz w:val="30"/>
          <w:szCs w:val="30"/>
        </w:rPr>
        <w:t>5</w:t>
      </w:r>
      <w:r w:rsidRPr="00C335BF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จนถึงเดือนธันวาคม </w:t>
      </w:r>
      <w:r w:rsidRPr="00C335BF">
        <w:rPr>
          <w:rFonts w:ascii="Angsana New" w:hAnsi="Angsana New"/>
          <w:sz w:val="30"/>
          <w:szCs w:val="30"/>
        </w:rPr>
        <w:t>2565</w:t>
      </w:r>
    </w:p>
    <w:p w14:paraId="0FE769E5" w14:textId="77777777" w:rsidR="00F9595F" w:rsidRPr="00A6512B" w:rsidRDefault="00F9595F" w:rsidP="009A0C1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jc w:val="thaiDistribute"/>
        <w:rPr>
          <w:rFonts w:ascii="Angsana New" w:hAnsi="Angsana New"/>
          <w:sz w:val="20"/>
          <w:szCs w:val="20"/>
        </w:rPr>
      </w:pPr>
    </w:p>
    <w:p w14:paraId="3BD62360" w14:textId="77777777" w:rsidR="00332EEB" w:rsidRPr="00C335BF" w:rsidRDefault="00332EEB" w:rsidP="00F2479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335BF">
        <w:rPr>
          <w:rFonts w:ascii="Angsana New" w:hAnsi="Angsana New"/>
          <w:sz w:val="30"/>
          <w:szCs w:val="30"/>
          <w:cs/>
        </w:rPr>
        <w:t>สัญญาบริหารโครงการ</w:t>
      </w:r>
    </w:p>
    <w:p w14:paraId="2117E1A9" w14:textId="77777777" w:rsidR="00A30BC5" w:rsidRPr="00A6512B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C38C452" w14:textId="77777777" w:rsidR="00A30BC5" w:rsidRPr="00C335BF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C335BF">
        <w:rPr>
          <w:rFonts w:ascii="Angsana New" w:hAnsi="Angsana New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C335BF">
        <w:rPr>
          <w:rFonts w:ascii="Angsana New" w:hAnsi="Angsana New"/>
          <w:sz w:val="30"/>
          <w:szCs w:val="30"/>
        </w:rPr>
        <w:t xml:space="preserve">3 </w:t>
      </w:r>
      <w:r w:rsidRPr="00C335BF">
        <w:rPr>
          <w:rFonts w:ascii="Angsana New" w:hAnsi="Angsana New"/>
          <w:sz w:val="30"/>
          <w:szCs w:val="30"/>
          <w:cs/>
        </w:rPr>
        <w:t>ปี สิ้นสุดวันที่</w:t>
      </w:r>
      <w:r w:rsidRPr="00C335BF">
        <w:rPr>
          <w:rFonts w:ascii="Angsana New" w:hAnsi="Angsana New"/>
          <w:sz w:val="30"/>
          <w:szCs w:val="30"/>
        </w:rPr>
        <w:t xml:space="preserve"> 31 </w:t>
      </w:r>
      <w:r w:rsidRPr="00C335BF">
        <w:rPr>
          <w:rFonts w:ascii="Angsana New" w:hAnsi="Angsana New"/>
          <w:sz w:val="30"/>
          <w:szCs w:val="30"/>
          <w:cs/>
        </w:rPr>
        <w:t xml:space="preserve">ตุลาคม </w:t>
      </w:r>
      <w:r w:rsidR="005B7A79" w:rsidRPr="00C335BF">
        <w:rPr>
          <w:rFonts w:ascii="Angsana New" w:hAnsi="Angsana New"/>
          <w:sz w:val="30"/>
          <w:szCs w:val="30"/>
        </w:rPr>
        <w:t>2564</w:t>
      </w:r>
      <w:r w:rsidRPr="00C335BF">
        <w:rPr>
          <w:rFonts w:ascii="Angsana New" w:hAnsi="Angsana New"/>
          <w:sz w:val="30"/>
          <w:szCs w:val="30"/>
        </w:rPr>
        <w:t xml:space="preserve"> </w:t>
      </w:r>
      <w:r w:rsidRPr="00C335BF">
        <w:rPr>
          <w:rFonts w:ascii="Angsana New" w:hAnsi="Angsana New"/>
          <w:sz w:val="30"/>
          <w:szCs w:val="30"/>
          <w:cs/>
        </w:rPr>
        <w:t>บริษัทดังกล่าวจะให้บริการด้านบริหารโครงการอาคารพาณิชย์ และบริษัทจะต้องจ่ายค่าบริการตามที่ระบุในสัญญา</w:t>
      </w:r>
    </w:p>
    <w:p w14:paraId="18D052E9" w14:textId="77777777" w:rsidR="00A30BC5" w:rsidRPr="00A6512B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0B097550" w14:textId="17F970A8" w:rsidR="0060084E" w:rsidRDefault="00A30BC5" w:rsidP="00034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C335BF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C335BF">
        <w:rPr>
          <w:rFonts w:ascii="Angsana New" w:hAnsi="Angsana New"/>
          <w:sz w:val="30"/>
          <w:szCs w:val="30"/>
        </w:rPr>
        <w:t xml:space="preserve">3 </w:t>
      </w:r>
      <w:r w:rsidRPr="00C335BF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="00C1284B" w:rsidRPr="00C335BF">
        <w:rPr>
          <w:rFonts w:ascii="Angsana New" w:hAnsi="Angsana New"/>
          <w:sz w:val="30"/>
          <w:szCs w:val="30"/>
        </w:rPr>
        <w:t xml:space="preserve">28 </w:t>
      </w:r>
      <w:r w:rsidR="00C1284B" w:rsidRPr="00C335B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1284B" w:rsidRPr="00C335BF">
        <w:rPr>
          <w:rFonts w:ascii="Angsana New" w:hAnsi="Angsana New"/>
          <w:sz w:val="30"/>
          <w:szCs w:val="30"/>
        </w:rPr>
        <w:t>2563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และ</w:t>
      </w:r>
      <w:r w:rsidR="005F35DE">
        <w:rPr>
          <w:rFonts w:ascii="Angsana New" w:hAnsi="Angsana New"/>
          <w:sz w:val="30"/>
          <w:szCs w:val="30"/>
        </w:rPr>
        <w:t xml:space="preserve"> 31 </w:t>
      </w:r>
      <w:r w:rsidR="005F35D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5F35DE">
        <w:rPr>
          <w:rFonts w:ascii="Angsana New" w:hAnsi="Angsana New"/>
          <w:sz w:val="30"/>
          <w:szCs w:val="30"/>
        </w:rPr>
        <w:t xml:space="preserve">2565 </w:t>
      </w:r>
      <w:r w:rsidR="005F35DE">
        <w:rPr>
          <w:rFonts w:ascii="Angsana New" w:hAnsi="Angsana New" w:hint="cs"/>
          <w:sz w:val="30"/>
          <w:szCs w:val="30"/>
          <w:cs/>
        </w:rPr>
        <w:t>และ</w:t>
      </w:r>
      <w:r w:rsidRPr="00EF3608">
        <w:rPr>
          <w:rFonts w:ascii="Angsana New" w:hAnsi="Angsana New"/>
          <w:sz w:val="30"/>
          <w:szCs w:val="30"/>
          <w:cs/>
        </w:rPr>
        <w:t>สามารถต่ออายุสัญญาได้อีกเป็น</w:t>
      </w:r>
      <w:r w:rsidR="00A473D4" w:rsidRPr="00EF3608">
        <w:rPr>
          <w:rFonts w:ascii="Angsana New" w:hAnsi="Angsana New"/>
          <w:sz w:val="30"/>
          <w:szCs w:val="30"/>
          <w:cs/>
        </w:rPr>
        <w:t>เ</w:t>
      </w:r>
      <w:r w:rsidRPr="00EF3608">
        <w:rPr>
          <w:rFonts w:ascii="Angsana New" w:hAnsi="Angsana New"/>
          <w:sz w:val="30"/>
          <w:szCs w:val="30"/>
          <w:cs/>
        </w:rPr>
        <w:t xml:space="preserve">วลา </w:t>
      </w:r>
      <w:r w:rsidRPr="00EF3608">
        <w:rPr>
          <w:rFonts w:ascii="Angsana New" w:hAnsi="Angsana New"/>
          <w:sz w:val="30"/>
          <w:szCs w:val="30"/>
        </w:rPr>
        <w:t xml:space="preserve">3 </w:t>
      </w:r>
      <w:r w:rsidRPr="00EF3608">
        <w:rPr>
          <w:rFonts w:ascii="Angsana New" w:hAnsi="Angsana New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 และบริษัทย่อยจะต้องจ่ายค่าบริการตามที่ระบุใน</w:t>
      </w:r>
      <w:r w:rsidR="006D53BD" w:rsidRPr="00EF3608">
        <w:rPr>
          <w:rFonts w:ascii="Angsana New" w:hAnsi="Angsana New"/>
          <w:sz w:val="30"/>
          <w:szCs w:val="30"/>
          <w:cs/>
        </w:rPr>
        <w:t>สัญญา</w:t>
      </w:r>
    </w:p>
    <w:p w14:paraId="57639D9E" w14:textId="77777777" w:rsidR="007034DE" w:rsidRPr="007034DE" w:rsidRDefault="007034DE" w:rsidP="00034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7558902B" w14:textId="77777777" w:rsidR="002E2642" w:rsidRPr="00EF3608" w:rsidRDefault="002E2642" w:rsidP="00256E2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608">
        <w:rPr>
          <w:rFonts w:ascii="Angsana New" w:hAnsi="Angsana New"/>
          <w:b/>
          <w:bCs/>
          <w:sz w:val="30"/>
          <w:szCs w:val="30"/>
          <w:cs/>
        </w:rPr>
        <w:t>มาตรฐาน</w:t>
      </w:r>
      <w:r w:rsidR="00794CBA" w:rsidRPr="00EF3608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F3608">
        <w:rPr>
          <w:rFonts w:ascii="Angsana New" w:hAnsi="Angsana New"/>
          <w:b/>
          <w:bCs/>
          <w:sz w:val="30"/>
          <w:szCs w:val="30"/>
          <w:cs/>
        </w:rPr>
        <w:t>รายงานทางการเงินที่ยังไม่ได้ใช้</w:t>
      </w:r>
    </w:p>
    <w:p w14:paraId="619FC472" w14:textId="77777777" w:rsidR="002E2642" w:rsidRPr="007034DE" w:rsidRDefault="002E2642" w:rsidP="002E2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</w:rPr>
      </w:pPr>
    </w:p>
    <w:p w14:paraId="494028F3" w14:textId="03D66DA3" w:rsidR="00794CBA" w:rsidRPr="00EF3608" w:rsidRDefault="00794CBA" w:rsidP="00794CBA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</w:t>
      </w:r>
      <w:r w:rsidR="00124B02" w:rsidRPr="00EF3608">
        <w:rPr>
          <w:rFonts w:ascii="Angsana New" w:hAnsi="Angsana New"/>
          <w:sz w:val="30"/>
          <w:szCs w:val="30"/>
          <w:cs/>
        </w:rPr>
        <w:t>กลุ่ม</w:t>
      </w:r>
      <w:r w:rsidRPr="00EF3608">
        <w:rPr>
          <w:rFonts w:ascii="Angsana New" w:hAnsi="Angsana New"/>
          <w:sz w:val="30"/>
          <w:szCs w:val="30"/>
          <w:cs/>
        </w:rPr>
        <w:t>บริษัท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ซึ่งคาดว่าจะมีผลกระทบที่มีสาระสำคัญต่องบการเงิน</w:t>
      </w:r>
      <w:r w:rsidR="00124B02" w:rsidRPr="00EF360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3608">
        <w:rPr>
          <w:rFonts w:ascii="Angsana New" w:hAnsi="Angsana New"/>
          <w:sz w:val="30"/>
          <w:szCs w:val="30"/>
          <w:cs/>
        </w:rPr>
        <w:t xml:space="preserve"> เมื่อนำมาถือปฏิบัติเป็นครั้งแรก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="00124B02" w:rsidRPr="00EF3608">
        <w:rPr>
          <w:rFonts w:ascii="Angsana New" w:hAnsi="Angsana New"/>
          <w:sz w:val="30"/>
          <w:szCs w:val="30"/>
          <w:cs/>
        </w:rPr>
        <w:t>โดย</w:t>
      </w:r>
      <w:r w:rsidRPr="00EF360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F3608">
        <w:rPr>
          <w:rFonts w:ascii="Angsana New" w:hAnsi="Angsana New"/>
          <w:spacing w:val="8"/>
          <w:sz w:val="30"/>
          <w:szCs w:val="30"/>
          <w:cs/>
        </w:rPr>
        <w:t>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EF3608">
        <w:rPr>
          <w:rFonts w:ascii="Angsana New" w:hAnsi="Angsana New"/>
          <w:spacing w:val="8"/>
          <w:sz w:val="30"/>
          <w:szCs w:val="30"/>
        </w:rPr>
        <w:t xml:space="preserve"> 1</w:t>
      </w:r>
      <w:r w:rsidRPr="00EF3608">
        <w:rPr>
          <w:rFonts w:ascii="Angsana New" w:hAnsi="Angsana New"/>
          <w:spacing w:val="8"/>
          <w:sz w:val="30"/>
          <w:szCs w:val="30"/>
          <w:cs/>
        </w:rPr>
        <w:t xml:space="preserve"> มกราคม ในปีดังต่อไปนี้</w:t>
      </w:r>
    </w:p>
    <w:p w14:paraId="3D6FBC75" w14:textId="77777777" w:rsidR="00794CBA" w:rsidRPr="007034DE" w:rsidRDefault="00794CBA" w:rsidP="00794CBA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794CBA" w:rsidRPr="00EF3608" w14:paraId="3D2A4813" w14:textId="77777777" w:rsidTr="00794CBA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14:paraId="029DA79A" w14:textId="77777777" w:rsidR="00794CBA" w:rsidRPr="00EF3608" w:rsidRDefault="00794CBA" w:rsidP="00794CBA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75338347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shd w:val="clear" w:color="auto" w:fill="auto"/>
          </w:tcPr>
          <w:p w14:paraId="54402DCF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94CBA" w:rsidRPr="00EF3608" w14:paraId="0D0C1DD5" w14:textId="77777777" w:rsidTr="00794CBA">
        <w:tc>
          <w:tcPr>
            <w:tcW w:w="4158" w:type="dxa"/>
            <w:shd w:val="clear" w:color="auto" w:fill="auto"/>
          </w:tcPr>
          <w:p w14:paraId="1A1BCDA2" w14:textId="77777777" w:rsidR="00794CBA" w:rsidRPr="00EF3608" w:rsidRDefault="00794CBA" w:rsidP="00794CBA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14:paraId="37AC7354" w14:textId="77777777" w:rsidR="00794CBA" w:rsidRPr="00EF3608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DD12F2F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174EDBBB" w14:textId="77777777" w:rsidTr="00794CBA">
        <w:tc>
          <w:tcPr>
            <w:tcW w:w="4158" w:type="dxa"/>
            <w:shd w:val="clear" w:color="auto" w:fill="auto"/>
          </w:tcPr>
          <w:p w14:paraId="24E11C51" w14:textId="77777777" w:rsidR="00794CBA" w:rsidRPr="00EF3608" w:rsidRDefault="00794CBA" w:rsidP="00794CBA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14:paraId="6B082225" w14:textId="77777777" w:rsidR="00794CBA" w:rsidRPr="00EF3608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212D3A9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2AD6A1F1" w14:textId="77777777" w:rsidTr="00794CBA">
        <w:tc>
          <w:tcPr>
            <w:tcW w:w="4158" w:type="dxa"/>
            <w:shd w:val="clear" w:color="auto" w:fill="auto"/>
          </w:tcPr>
          <w:p w14:paraId="19ECA333" w14:textId="77777777" w:rsidR="00794CBA" w:rsidRPr="00EF3608" w:rsidRDefault="00794CBA" w:rsidP="00794CBA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263D918D" w14:textId="77777777" w:rsidR="00794CBA" w:rsidRPr="00EF3608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2305A6A4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5C4D5498" w14:textId="77777777" w:rsidTr="00794CBA">
        <w:tc>
          <w:tcPr>
            <w:tcW w:w="4158" w:type="dxa"/>
            <w:shd w:val="clear" w:color="auto" w:fill="auto"/>
          </w:tcPr>
          <w:p w14:paraId="070F7584" w14:textId="77777777" w:rsidR="00794CBA" w:rsidRPr="00EF3608" w:rsidRDefault="00794CBA" w:rsidP="00794CBA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14:paraId="771C100F" w14:textId="77777777" w:rsidR="00794CBA" w:rsidRPr="00EF3608" w:rsidRDefault="00794CBA" w:rsidP="00794CB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AA0F7C1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4F0AB774" w14:textId="77777777" w:rsidTr="00794CBA">
        <w:tc>
          <w:tcPr>
            <w:tcW w:w="4158" w:type="dxa"/>
            <w:shd w:val="clear" w:color="auto" w:fill="auto"/>
          </w:tcPr>
          <w:p w14:paraId="1DB32EE0" w14:textId="77777777" w:rsidR="00794CBA" w:rsidRPr="00EF3608" w:rsidRDefault="00794CBA" w:rsidP="00794CBA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14:paraId="7E1A112D" w14:textId="77777777" w:rsidR="00794CBA" w:rsidRPr="00EF3608" w:rsidRDefault="00794CBA" w:rsidP="00794CBA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shd w:val="clear" w:color="auto" w:fill="auto"/>
          </w:tcPr>
          <w:p w14:paraId="4911E854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EF3608" w14:paraId="6DBA525F" w14:textId="77777777" w:rsidTr="00794CBA">
        <w:tc>
          <w:tcPr>
            <w:tcW w:w="4158" w:type="dxa"/>
            <w:shd w:val="clear" w:color="auto" w:fill="auto"/>
          </w:tcPr>
          <w:p w14:paraId="692CCE48" w14:textId="77777777" w:rsidR="00794CBA" w:rsidRPr="00EF3608" w:rsidRDefault="00794CBA" w:rsidP="00794CBA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14:paraId="76F284A2" w14:textId="77777777" w:rsidR="00794CBA" w:rsidRPr="00EF3608" w:rsidRDefault="00794CBA" w:rsidP="00794CB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  <w:shd w:val="clear" w:color="auto" w:fill="auto"/>
          </w:tcPr>
          <w:p w14:paraId="50D72AF2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14:paraId="69975590" w14:textId="77777777" w:rsidR="00794CBA" w:rsidRPr="00EF3608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5255F315" w14:textId="77777777" w:rsidR="001404C2" w:rsidRPr="001404C2" w:rsidRDefault="001404C2" w:rsidP="00794CBA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1D4043D" w14:textId="04D5AB39" w:rsidR="003B5ED6" w:rsidRDefault="00794CBA" w:rsidP="001404C2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i/>
          <w:iCs/>
          <w:sz w:val="30"/>
          <w:szCs w:val="30"/>
        </w:rPr>
        <w:t xml:space="preserve">*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07770F91" w14:textId="77777777" w:rsidR="00165817" w:rsidRDefault="00165817" w:rsidP="00F2479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7D9CE6FE" w14:textId="77777777" w:rsidR="00165817" w:rsidRPr="004E32E0" w:rsidRDefault="00165817" w:rsidP="00165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07569CC2" w14:textId="77777777" w:rsidR="00165817" w:rsidRDefault="00165817" w:rsidP="00165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  <w:r w:rsidRPr="009449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ที่เกี่ยวข้องกับเครื่องมือทางการเงินนี้</w:t>
      </w:r>
      <w:r w:rsidRPr="009449CA">
        <w:rPr>
          <w:rFonts w:ascii="Angsana New" w:hAnsi="Angsana New" w:hint="cs"/>
          <w:sz w:val="30"/>
          <w:szCs w:val="30"/>
          <w:cs/>
        </w:rPr>
        <w:t>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61F62E3A" w14:textId="77777777" w:rsidR="004D05BE" w:rsidRPr="001404C2" w:rsidRDefault="004D05BE" w:rsidP="004D05BE">
      <w:pPr>
        <w:pStyle w:val="BodyText"/>
        <w:spacing w:after="0" w:line="240" w:lineRule="auto"/>
        <w:ind w:left="90" w:right="-25"/>
        <w:jc w:val="thaiDistribute"/>
        <w:rPr>
          <w:rFonts w:ascii="Angsana New" w:hAnsi="Angsana New"/>
        </w:rPr>
      </w:pPr>
    </w:p>
    <w:p w14:paraId="27C4C99D" w14:textId="77777777" w:rsidR="00FD7A27" w:rsidRPr="00EF3608" w:rsidRDefault="00FD7A27" w:rsidP="00FD7A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3608">
        <w:rPr>
          <w:rFonts w:ascii="Angsana New" w:hAnsi="Angsana New"/>
          <w:i/>
          <w:iCs/>
          <w:color w:val="000000"/>
          <w:sz w:val="30"/>
          <w:szCs w:val="30"/>
          <w:cs/>
        </w:rPr>
        <w:t>ผลกระทบที่อาจจะเกิดขึ้นต่องบการเงิน</w:t>
      </w:r>
    </w:p>
    <w:p w14:paraId="72F0199F" w14:textId="77777777" w:rsidR="003B5ED6" w:rsidRPr="001404C2" w:rsidRDefault="003B5ED6" w:rsidP="009A0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5A2A81" w14:textId="592D99A8" w:rsidR="001404C2" w:rsidRDefault="00165817" w:rsidP="00F4140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E34742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กลุ่มเครื่องมือทางการเงิน</w:t>
      </w:r>
    </w:p>
    <w:p w14:paraId="456C95A7" w14:textId="595A08DF" w:rsidR="00F41409" w:rsidRDefault="00F41409" w:rsidP="00F4140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2"/>
        </w:rPr>
      </w:pPr>
    </w:p>
    <w:p w14:paraId="70EBB605" w14:textId="77777777" w:rsidR="00F41409" w:rsidRPr="001E186A" w:rsidRDefault="00F41409" w:rsidP="00F2479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1DB2CFA3" w14:textId="77777777" w:rsidR="00F41409" w:rsidRDefault="00F41409" w:rsidP="00F41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5"/>
        <w:jc w:val="thaiDistribute"/>
        <w:rPr>
          <w:rFonts w:ascii="Angsana New" w:hAnsi="Angsana New" w:cs="Times New Roman"/>
          <w:sz w:val="30"/>
          <w:szCs w:val="30"/>
        </w:rPr>
      </w:pPr>
    </w:p>
    <w:p w14:paraId="6FD45064" w14:textId="77777777" w:rsidR="00F41409" w:rsidRDefault="00F41409" w:rsidP="00F414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(“TFRS 16”) </w:t>
      </w:r>
      <w:r>
        <w:rPr>
          <w:rFonts w:ascii="Angsana New" w:hAnsi="Angsana New" w:hint="cs"/>
          <w:sz w:val="30"/>
          <w:szCs w:val="30"/>
          <w:cs/>
        </w:rPr>
        <w:t>ได้นำเสนอวิธีการ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6E132E7F" w14:textId="77777777" w:rsidR="00F41409" w:rsidRPr="000960B6" w:rsidRDefault="00F41409" w:rsidP="00F4140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79E0A8BE" w14:textId="29119FDD" w:rsidR="00F41409" w:rsidRDefault="00F41409" w:rsidP="00F414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>
        <w:rPr>
          <w:rFonts w:ascii="Angsana New" w:hAnsi="Angsana New" w:hint="cs"/>
          <w:sz w:val="30"/>
          <w:szCs w:val="30"/>
        </w:rPr>
        <w:t xml:space="preserve"> 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 กลุ่มบริษัท ตามที่เปิดเผยในหมายเหตุข้อ 1</w:t>
      </w:r>
      <w:r w:rsidR="00455E45">
        <w:rPr>
          <w:rFonts w:ascii="Angsana New" w:hAnsi="Angsana New"/>
          <w:sz w:val="30"/>
          <w:szCs w:val="30"/>
        </w:rPr>
        <w:t>7</w:t>
      </w:r>
      <w:r w:rsidRPr="00FF2EEF">
        <w:rPr>
          <w:rFonts w:ascii="Angsana New" w:hAnsi="Angsana New"/>
          <w:sz w:val="30"/>
          <w:szCs w:val="30"/>
          <w:cs/>
        </w:rPr>
        <w:t xml:space="preserve"> ส่งผล</w:t>
      </w:r>
      <w:r>
        <w:rPr>
          <w:rFonts w:ascii="Angsana New" w:hAnsi="Angsana New" w:hint="cs"/>
          <w:sz w:val="30"/>
          <w:szCs w:val="30"/>
          <w:cs/>
        </w:rPr>
        <w:t xml:space="preserve">ให้ลักษณะของค่าใช้จ่ายที่เกี่ยวข้องกับสัญญาเช่าดังกล่าวเปลี่ยนแปลงไปโดย 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1C84A5F8" w14:textId="77777777" w:rsidR="00246323" w:rsidRPr="004E32E0" w:rsidRDefault="00246323" w:rsidP="009A0C1F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2"/>
          <w:szCs w:val="22"/>
        </w:rPr>
      </w:pPr>
    </w:p>
    <w:p w14:paraId="722920C2" w14:textId="6482A7F9" w:rsidR="00F41409" w:rsidRDefault="00F41409" w:rsidP="00F414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กลุ่มบริษัทให้เช่าช่วงสินทรัพย์บางรายการตามที่เปิดเผยในหมายเหตุข้อ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4 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ตาม </w:t>
      </w:r>
      <w:r>
        <w:rPr>
          <w:rFonts w:ascii="Angsana New" w:hAnsi="Angsana New" w:hint="cs"/>
          <w:sz w:val="30"/>
          <w:szCs w:val="30"/>
        </w:rPr>
        <w:t xml:space="preserve">TFRS 16 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 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 จะรับรู้ลูกหนี้สัญญาเช่าเงินทุน </w:t>
      </w:r>
    </w:p>
    <w:p w14:paraId="0372F06D" w14:textId="77777777" w:rsidR="004664BD" w:rsidRPr="004E32E0" w:rsidRDefault="004664BD" w:rsidP="00F414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14:paraId="3613C806" w14:textId="43345049" w:rsidR="00F41409" w:rsidRDefault="00F41409" w:rsidP="000A08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02EB">
        <w:rPr>
          <w:rFonts w:ascii="Angsana New" w:hAnsi="Angsana New"/>
          <w:i/>
          <w:sz w:val="30"/>
          <w:szCs w:val="30"/>
          <w:cs/>
        </w:rPr>
        <w:lastRenderedPageBreak/>
        <w:t>กลุ่มบริษัท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D602EB">
        <w:rPr>
          <w:rFonts w:ascii="Angsana New" w:hAnsi="Angsana New"/>
          <w:color w:val="000000"/>
          <w:sz w:val="30"/>
          <w:szCs w:val="30"/>
        </w:rPr>
        <w:t>TFRS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602EB">
        <w:rPr>
          <w:rFonts w:ascii="Angsana New" w:hAnsi="Angsana New"/>
          <w:color w:val="000000"/>
          <w:sz w:val="30"/>
          <w:szCs w:val="30"/>
        </w:rPr>
        <w:t xml:space="preserve">16 </w:t>
      </w:r>
      <w:r w:rsidRPr="00D602EB">
        <w:rPr>
          <w:rFonts w:ascii="Angsana New" w:hAnsi="Angsana New"/>
          <w:color w:val="000000"/>
          <w:sz w:val="30"/>
          <w:szCs w:val="30"/>
          <w:cs/>
        </w:rPr>
        <w:t>มาถือปฏิบัติกับทุกสัญญาที่ทำขึ้นก่อน</w:t>
      </w:r>
      <w:r w:rsidRPr="005B6696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5B6696">
        <w:rPr>
          <w:rFonts w:ascii="Angsana New" w:hAnsi="Angsana New"/>
          <w:color w:val="000000"/>
          <w:sz w:val="30"/>
          <w:szCs w:val="30"/>
        </w:rPr>
        <w:t>1</w:t>
      </w:r>
      <w:r w:rsidRPr="005B6696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5B6696">
        <w:rPr>
          <w:rFonts w:ascii="Angsana New" w:hAnsi="Angsana New"/>
          <w:color w:val="000000"/>
          <w:sz w:val="30"/>
          <w:szCs w:val="30"/>
        </w:rPr>
        <w:t>256</w:t>
      </w:r>
      <w:r w:rsidR="00007E98">
        <w:rPr>
          <w:rFonts w:ascii="Angsana New" w:hAnsi="Angsana New"/>
          <w:color w:val="000000"/>
          <w:sz w:val="30"/>
          <w:szCs w:val="30"/>
        </w:rPr>
        <w:t>3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เคยระบุเป็นสัญญาเช่าตามมาตรฐานการบัญชี ฉบับที่ </w:t>
      </w:r>
      <w:r>
        <w:rPr>
          <w:rFonts w:ascii="Angsana New" w:hAnsi="Angsana New" w:hint="cs"/>
          <w:color w:val="000000"/>
          <w:sz w:val="30"/>
          <w:szCs w:val="30"/>
        </w:rPr>
        <w:t>17</w:t>
      </w:r>
    </w:p>
    <w:p w14:paraId="0344B274" w14:textId="77777777" w:rsidR="00F41409" w:rsidRPr="004E32E0" w:rsidRDefault="00F41409" w:rsidP="000A08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651FFDD" w14:textId="77777777" w:rsidR="008E7867" w:rsidRDefault="008E7867" w:rsidP="008E7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35C">
        <w:rPr>
          <w:rFonts w:ascii="Angsana New" w:hAnsi="Angsana New" w:hint="cs"/>
          <w:color w:val="000000"/>
          <w:sz w:val="30"/>
          <w:szCs w:val="30"/>
          <w:cs/>
        </w:rPr>
        <w:t>การประเมิน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ผลกระทบ</w:t>
      </w:r>
      <w:r w:rsidRPr="0085035C">
        <w:rPr>
          <w:rFonts w:ascii="Angsana New" w:hAnsi="Angsana New" w:hint="cs"/>
          <w:color w:val="000000"/>
          <w:sz w:val="30"/>
          <w:szCs w:val="30"/>
          <w:cs/>
        </w:rPr>
        <w:t>เบื้องต้นของ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การถือปฏิบัติตามมาตรฐานการรายงานทางการเงินที่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color w:val="000000"/>
          <w:sz w:val="30"/>
          <w:szCs w:val="30"/>
        </w:rPr>
        <w:t>16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เป็นครั้งแรก</w:t>
      </w:r>
      <w:r w:rsidRPr="0085035C">
        <w:rPr>
          <w:rFonts w:ascii="Angsana New" w:hAnsi="Angsana New" w:hint="cs"/>
          <w:color w:val="000000"/>
          <w:sz w:val="30"/>
          <w:szCs w:val="30"/>
          <w:cs/>
        </w:rPr>
        <w:t xml:space="preserve">ต่องบการเงิน 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7E18EB80" w14:textId="77777777" w:rsidR="008E7867" w:rsidRDefault="008E7867" w:rsidP="000A08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980"/>
        <w:gridCol w:w="540"/>
        <w:gridCol w:w="1890"/>
      </w:tblGrid>
      <w:tr w:rsidR="00DA675F" w:rsidRPr="00BD2F15" w14:paraId="16387FDB" w14:textId="77777777" w:rsidTr="008A4C8D">
        <w:trPr>
          <w:tblHeader/>
        </w:trPr>
        <w:tc>
          <w:tcPr>
            <w:tcW w:w="4770" w:type="dxa"/>
            <w:vAlign w:val="bottom"/>
          </w:tcPr>
          <w:p w14:paraId="5772D3AC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vAlign w:val="bottom"/>
          </w:tcPr>
          <w:p w14:paraId="6B2F5BED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C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0" w:type="dxa"/>
            <w:vAlign w:val="bottom"/>
          </w:tcPr>
          <w:p w14:paraId="12E68943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2C940D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75F" w:rsidRPr="00BD2F15" w14:paraId="3AAF422E" w14:textId="77777777" w:rsidTr="008A4C8D">
        <w:trPr>
          <w:tblHeader/>
        </w:trPr>
        <w:tc>
          <w:tcPr>
            <w:tcW w:w="4770" w:type="dxa"/>
            <w:vAlign w:val="bottom"/>
          </w:tcPr>
          <w:p w14:paraId="108DB2D4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7122052" w14:textId="02D2E714" w:rsidR="00DA675F" w:rsidRPr="00BB3CBC" w:rsidRDefault="0098248E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ตุลาคม</w:t>
            </w:r>
            <w:r w:rsidR="00DA67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A675F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540" w:type="dxa"/>
            <w:vAlign w:val="bottom"/>
          </w:tcPr>
          <w:p w14:paraId="7D6EB131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A90A8FA" w14:textId="207B424E" w:rsidR="00DA675F" w:rsidRPr="00BB3CBC" w:rsidRDefault="0013442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ตุลาคม </w:t>
            </w:r>
            <w:r w:rsidR="00DA675F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13442F" w:rsidRPr="0013442F" w14:paraId="3D256BA0" w14:textId="77777777" w:rsidTr="008A4C8D">
        <w:trPr>
          <w:tblHeader/>
        </w:trPr>
        <w:tc>
          <w:tcPr>
            <w:tcW w:w="4770" w:type="dxa"/>
            <w:vAlign w:val="bottom"/>
          </w:tcPr>
          <w:p w14:paraId="631B2808" w14:textId="6C29F588" w:rsidR="0013442F" w:rsidRPr="0013442F" w:rsidRDefault="0013442F" w:rsidP="0013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980" w:type="dxa"/>
            <w:vAlign w:val="bottom"/>
          </w:tcPr>
          <w:p w14:paraId="23DBB26B" w14:textId="79C910DA" w:rsidR="0013442F" w:rsidRDefault="0013442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(21.97)</w:t>
            </w:r>
          </w:p>
        </w:tc>
        <w:tc>
          <w:tcPr>
            <w:tcW w:w="540" w:type="dxa"/>
            <w:vAlign w:val="bottom"/>
          </w:tcPr>
          <w:p w14:paraId="3E5881D9" w14:textId="77777777" w:rsidR="0013442F" w:rsidRPr="00BB3CBC" w:rsidRDefault="0013442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left="-115" w:right="246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47A268A" w14:textId="1298A7E5" w:rsidR="0013442F" w:rsidRDefault="0013442F" w:rsidP="0013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A675F" w:rsidRPr="00BD2F15" w14:paraId="391B276C" w14:textId="77777777" w:rsidTr="008A4C8D">
        <w:tc>
          <w:tcPr>
            <w:tcW w:w="4770" w:type="dxa"/>
          </w:tcPr>
          <w:p w14:paraId="708AC3DD" w14:textId="480DDC90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ลูกหนี้สัญญาเช่า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ทางการเงินเพิ่มขึ้น</w:t>
            </w:r>
          </w:p>
        </w:tc>
        <w:tc>
          <w:tcPr>
            <w:tcW w:w="1980" w:type="dxa"/>
            <w:vAlign w:val="bottom"/>
          </w:tcPr>
          <w:p w14:paraId="1688D75F" w14:textId="2838B050" w:rsidR="00DA675F" w:rsidRPr="00BB3CBC" w:rsidRDefault="00AA2994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741</w:t>
            </w:r>
            <w:r w:rsidR="00DA675F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540" w:type="dxa"/>
            <w:vAlign w:val="bottom"/>
          </w:tcPr>
          <w:p w14:paraId="1ABB0226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34E2CD8" w14:textId="77777777" w:rsidR="00DA675F" w:rsidRPr="00BB3CBC" w:rsidRDefault="00DA675F" w:rsidP="00C9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A675F" w:rsidRPr="00BD2F15" w14:paraId="2DF2723C" w14:textId="77777777" w:rsidTr="008A4C8D">
        <w:tc>
          <w:tcPr>
            <w:tcW w:w="4770" w:type="dxa"/>
          </w:tcPr>
          <w:p w14:paraId="61C4229D" w14:textId="3B9C49AF" w:rsidR="00DA675F" w:rsidRPr="0082237D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vAlign w:val="bottom"/>
          </w:tcPr>
          <w:p w14:paraId="3C70CCB5" w14:textId="00DA3D21" w:rsidR="00DA675F" w:rsidRPr="00BB3CBC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1,081.2</w:t>
            </w:r>
            <w:r w:rsidR="0013442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540" w:type="dxa"/>
            <w:vAlign w:val="bottom"/>
          </w:tcPr>
          <w:p w14:paraId="4E6A1644" w14:textId="77777777" w:rsidR="00DA675F" w:rsidRPr="00BB3CBC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6E518BA" w14:textId="58D21369" w:rsidR="00DA675F" w:rsidRPr="00BB3CBC" w:rsidRDefault="00DA675F" w:rsidP="00C9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24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1,011.00</w:t>
            </w:r>
          </w:p>
        </w:tc>
      </w:tr>
      <w:tr w:rsidR="00DA675F" w:rsidRPr="00BD2F15" w14:paraId="6B474CF8" w14:textId="77777777" w:rsidTr="008A4C8D">
        <w:tc>
          <w:tcPr>
            <w:tcW w:w="4770" w:type="dxa"/>
          </w:tcPr>
          <w:p w14:paraId="0616AD34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BB3C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2EFF502D" w14:textId="2367C715" w:rsidR="00DA675F" w:rsidRPr="00BB3CBC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(2,569.97)</w:t>
            </w:r>
          </w:p>
        </w:tc>
        <w:tc>
          <w:tcPr>
            <w:tcW w:w="540" w:type="dxa"/>
            <w:vAlign w:val="bottom"/>
          </w:tcPr>
          <w:p w14:paraId="13B38F3D" w14:textId="77777777" w:rsidR="00DA675F" w:rsidRPr="00BB3CBC" w:rsidRDefault="00DA675F" w:rsidP="008A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8AD62C" w14:textId="77777777" w:rsidR="00DA675F" w:rsidRPr="00BB3CBC" w:rsidRDefault="00DA675F" w:rsidP="00C9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A675F" w:rsidRPr="00B7772C" w14:paraId="1081E9E6" w14:textId="77777777" w:rsidTr="008A4C8D">
        <w:tc>
          <w:tcPr>
            <w:tcW w:w="4770" w:type="dxa"/>
          </w:tcPr>
          <w:p w14:paraId="2960B105" w14:textId="77777777" w:rsidR="00DA675F" w:rsidRPr="0054665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980" w:type="dxa"/>
            <w:vAlign w:val="bottom"/>
          </w:tcPr>
          <w:p w14:paraId="7D73C815" w14:textId="30D62C21" w:rsidR="00DA675F" w:rsidRPr="007357F7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(871.43)</w:t>
            </w:r>
          </w:p>
        </w:tc>
        <w:tc>
          <w:tcPr>
            <w:tcW w:w="540" w:type="dxa"/>
          </w:tcPr>
          <w:p w14:paraId="5DCFC177" w14:textId="77777777" w:rsidR="00DA675F" w:rsidRPr="007357F7" w:rsidRDefault="00DA675F" w:rsidP="008A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63DEB8B" w14:textId="77777777" w:rsidR="00DA675F" w:rsidRPr="007357F7" w:rsidRDefault="00DA675F" w:rsidP="008A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(362.89)</w:t>
            </w:r>
          </w:p>
        </w:tc>
      </w:tr>
      <w:tr w:rsidR="00DA675F" w:rsidRPr="00BD2F15" w14:paraId="490FD6E0" w14:textId="77777777" w:rsidTr="008A4C8D">
        <w:tc>
          <w:tcPr>
            <w:tcW w:w="4770" w:type="dxa"/>
          </w:tcPr>
          <w:p w14:paraId="62F6CB15" w14:textId="77777777" w:rsidR="00DA675F" w:rsidRPr="0054665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และร่วมค้าลดลง</w:t>
            </w:r>
          </w:p>
        </w:tc>
        <w:tc>
          <w:tcPr>
            <w:tcW w:w="1980" w:type="dxa"/>
            <w:vAlign w:val="bottom"/>
          </w:tcPr>
          <w:p w14:paraId="30D9DD1D" w14:textId="46F06A03" w:rsidR="00DA675F" w:rsidRPr="007357F7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</w:t>
            </w:r>
            <w:r w:rsidR="00AA2994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AA2994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31047E5F" w14:textId="77777777" w:rsidR="00DA675F" w:rsidRPr="007357F7" w:rsidRDefault="00DA675F" w:rsidP="008A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470DE60" w14:textId="77777777" w:rsidR="00DA675F" w:rsidRPr="007357F7" w:rsidRDefault="00DA675F" w:rsidP="00C9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43CA5" w:rsidRPr="00BD2F15" w14:paraId="63F8C743" w14:textId="77777777" w:rsidTr="008A4C8D">
        <w:tc>
          <w:tcPr>
            <w:tcW w:w="4770" w:type="dxa"/>
          </w:tcPr>
          <w:p w14:paraId="6407FBF7" w14:textId="26DF2E88" w:rsidR="00C43CA5" w:rsidRPr="00BB3CBC" w:rsidRDefault="00C43CA5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64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980" w:type="dxa"/>
            <w:vAlign w:val="bottom"/>
          </w:tcPr>
          <w:p w14:paraId="215A1D21" w14:textId="6964EB1D" w:rsidR="00C43CA5" w:rsidRDefault="00C43CA5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6486">
              <w:rPr>
                <w:rFonts w:ascii="Angsana New" w:hAnsi="Angsana New"/>
                <w:color w:val="000000"/>
                <w:sz w:val="30"/>
                <w:szCs w:val="30"/>
              </w:rPr>
              <w:t>804.29</w:t>
            </w:r>
          </w:p>
        </w:tc>
        <w:tc>
          <w:tcPr>
            <w:tcW w:w="540" w:type="dxa"/>
          </w:tcPr>
          <w:p w14:paraId="191C5222" w14:textId="77777777" w:rsidR="00C43CA5" w:rsidRPr="007357F7" w:rsidRDefault="00C43CA5" w:rsidP="008A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E879F57" w14:textId="3980D8E2" w:rsidR="00C43CA5" w:rsidRDefault="00C43CA5" w:rsidP="00C9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3442F" w:rsidRPr="00BD2F15" w14:paraId="6311BFB9" w14:textId="77777777" w:rsidTr="008A4C8D">
        <w:tc>
          <w:tcPr>
            <w:tcW w:w="4770" w:type="dxa"/>
          </w:tcPr>
          <w:p w14:paraId="60350BF7" w14:textId="0EB9F40F" w:rsidR="0013442F" w:rsidRPr="00BB3CBC" w:rsidRDefault="0013442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หนี้สินหมุนเวียนอื่นลดลง</w:t>
            </w:r>
          </w:p>
        </w:tc>
        <w:tc>
          <w:tcPr>
            <w:tcW w:w="1980" w:type="dxa"/>
            <w:vAlign w:val="bottom"/>
          </w:tcPr>
          <w:p w14:paraId="6E18DE84" w14:textId="0A3363F7" w:rsidR="0013442F" w:rsidRDefault="0013442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6.26</w:t>
            </w:r>
          </w:p>
        </w:tc>
        <w:tc>
          <w:tcPr>
            <w:tcW w:w="540" w:type="dxa"/>
          </w:tcPr>
          <w:p w14:paraId="4B1D5B59" w14:textId="77777777" w:rsidR="0013442F" w:rsidRPr="007357F7" w:rsidRDefault="0013442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04646AA" w14:textId="6FAA1241" w:rsidR="0013442F" w:rsidRDefault="0013442F" w:rsidP="0013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24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3.49</w:t>
            </w:r>
          </w:p>
        </w:tc>
      </w:tr>
      <w:tr w:rsidR="00862D79" w:rsidRPr="006021EA" w14:paraId="794EE27E" w14:textId="77777777" w:rsidTr="008A4C8D">
        <w:tc>
          <w:tcPr>
            <w:tcW w:w="4770" w:type="dxa"/>
          </w:tcPr>
          <w:p w14:paraId="602593FD" w14:textId="6A8BC477" w:rsidR="00862D79" w:rsidRPr="00BB3CBC" w:rsidRDefault="00862D79" w:rsidP="0086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="0073487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  <w:bookmarkStart w:id="3" w:name="_GoBack"/>
            <w:bookmarkEnd w:id="3"/>
          </w:p>
        </w:tc>
        <w:tc>
          <w:tcPr>
            <w:tcW w:w="1980" w:type="dxa"/>
            <w:vAlign w:val="bottom"/>
          </w:tcPr>
          <w:p w14:paraId="1CAB3CE2" w14:textId="775457ED" w:rsidR="00862D79" w:rsidRPr="00482719" w:rsidRDefault="006021EA" w:rsidP="0086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(1,509.09)</w:t>
            </w:r>
          </w:p>
        </w:tc>
        <w:tc>
          <w:tcPr>
            <w:tcW w:w="540" w:type="dxa"/>
          </w:tcPr>
          <w:p w14:paraId="704B7A1F" w14:textId="77777777" w:rsidR="00862D79" w:rsidRPr="00482719" w:rsidRDefault="00862D79" w:rsidP="0086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A98F72B" w14:textId="64C5CE39" w:rsidR="00862D79" w:rsidRPr="00482719" w:rsidRDefault="006021EA" w:rsidP="0060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246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(651.60)</w:t>
            </w:r>
          </w:p>
        </w:tc>
      </w:tr>
      <w:tr w:rsidR="006021EA" w:rsidRPr="00BD2F15" w14:paraId="5552C58F" w14:textId="77777777" w:rsidTr="008A4C8D">
        <w:tc>
          <w:tcPr>
            <w:tcW w:w="4770" w:type="dxa"/>
          </w:tcPr>
          <w:p w14:paraId="6253EC9D" w14:textId="5E0EC9B2" w:rsidR="006021EA" w:rsidRPr="00507BD1" w:rsidRDefault="006021EA" w:rsidP="0060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รายได้สิทธิการเช่ารอตัดบัญชีที่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48A93227" w14:textId="7BAEE05C" w:rsidR="006021EA" w:rsidRPr="00482719" w:rsidRDefault="006021EA" w:rsidP="0060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6,165.59</w:t>
            </w:r>
          </w:p>
        </w:tc>
        <w:tc>
          <w:tcPr>
            <w:tcW w:w="540" w:type="dxa"/>
          </w:tcPr>
          <w:p w14:paraId="1DF5EA52" w14:textId="77777777" w:rsidR="006021EA" w:rsidRPr="00482719" w:rsidRDefault="006021EA" w:rsidP="0060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2B11B2" w14:textId="5A147F96" w:rsidR="006021EA" w:rsidRPr="00482719" w:rsidRDefault="006021EA" w:rsidP="0060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2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A675F" w:rsidRPr="00BD2F15" w14:paraId="4D550488" w14:textId="77777777" w:rsidTr="008A4C8D">
        <w:tc>
          <w:tcPr>
            <w:tcW w:w="4770" w:type="dxa"/>
          </w:tcPr>
          <w:p w14:paraId="1F4D4512" w14:textId="77777777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980" w:type="dxa"/>
            <w:vAlign w:val="bottom"/>
          </w:tcPr>
          <w:p w14:paraId="725F8075" w14:textId="6E253BA5" w:rsidR="00DA675F" w:rsidRPr="002E19BD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</w:t>
            </w:r>
            <w:r w:rsidR="00AA2994">
              <w:rPr>
                <w:rFonts w:ascii="Angsana New" w:hAnsi="Angsana New"/>
                <w:color w:val="000000"/>
                <w:sz w:val="30"/>
                <w:szCs w:val="30"/>
              </w:rPr>
              <w:t>377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AA299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54CFECD5" w14:textId="77777777" w:rsidR="00DA675F" w:rsidRPr="002E19BD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BD899C" w14:textId="77777777" w:rsidR="00DA675F" w:rsidRPr="002E19BD" w:rsidRDefault="00DA675F" w:rsidP="00C9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A675F" w:rsidRPr="00BD2F15" w14:paraId="6041BBFA" w14:textId="77777777" w:rsidTr="008A4C8D">
        <w:tc>
          <w:tcPr>
            <w:tcW w:w="4770" w:type="dxa"/>
          </w:tcPr>
          <w:p w14:paraId="2237B664" w14:textId="64960D5A" w:rsidR="00DA675F" w:rsidRPr="00BB3CBC" w:rsidRDefault="00DA675F" w:rsidP="009B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กำไรสะสม</w:t>
            </w:r>
            <w:r w:rsidR="008C50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4E5CD200" w14:textId="45441471" w:rsidR="00DA675F" w:rsidRPr="002E19BD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</w:t>
            </w:r>
            <w:r w:rsidR="00AA2994"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AA2994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59F12244" w14:textId="77777777" w:rsidR="00DA675F" w:rsidRPr="002E19BD" w:rsidRDefault="00DA675F" w:rsidP="00EA2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2BC637F" w14:textId="77777777" w:rsidR="00DA675F" w:rsidRPr="002E19BD" w:rsidRDefault="00DA675F" w:rsidP="00C9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38636051" w14:textId="77777777" w:rsidR="00DA675F" w:rsidRDefault="00DA675F" w:rsidP="000A08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FB92DB" w14:textId="71AA769F" w:rsidR="00D57082" w:rsidRDefault="00DC1E7E" w:rsidP="004E68D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4A0C69">
        <w:rPr>
          <w:rFonts w:ascii="Angsana New" w:hAnsi="Angsana New"/>
          <w:b/>
          <w:bCs/>
          <w:sz w:val="30"/>
          <w:szCs w:val="30"/>
          <w:cs/>
        </w:rPr>
        <w:t>หตุการณ์ภายหลังรอบระยะเวลารายงาน</w:t>
      </w:r>
    </w:p>
    <w:p w14:paraId="33959A23" w14:textId="77777777" w:rsidR="00DC1E7E" w:rsidRPr="003674BD" w:rsidRDefault="00DC1E7E" w:rsidP="00DC1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11D58A3" w14:textId="49BC9287" w:rsidR="00DC1E7E" w:rsidRDefault="00DC1E7E" w:rsidP="00AA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1E7E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DC1E7E">
        <w:rPr>
          <w:rFonts w:ascii="Angsana New" w:hAnsi="Angsana New"/>
          <w:sz w:val="30"/>
          <w:szCs w:val="30"/>
        </w:rPr>
        <w:t>16</w:t>
      </w:r>
      <w:r w:rsidRPr="00DC1E7E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DC1E7E">
        <w:rPr>
          <w:rFonts w:ascii="Angsana New" w:hAnsi="Angsana New"/>
          <w:sz w:val="30"/>
          <w:szCs w:val="30"/>
        </w:rPr>
        <w:t>2563</w:t>
      </w:r>
      <w:r w:rsidRPr="00DC1E7E">
        <w:rPr>
          <w:rFonts w:ascii="Angsana New" w:hAnsi="Angsana New" w:hint="cs"/>
          <w:sz w:val="30"/>
          <w:szCs w:val="30"/>
          <w:cs/>
        </w:rPr>
        <w:t xml:space="preserve"> </w:t>
      </w:r>
      <w:r w:rsidRPr="00A63656">
        <w:rPr>
          <w:rFonts w:ascii="Angsana New" w:hAnsi="Angsana New" w:hint="cs"/>
          <w:spacing w:val="6"/>
          <w:sz w:val="30"/>
          <w:szCs w:val="30"/>
          <w:cs/>
        </w:rPr>
        <w:t>ผู้ถือหุ้นมีมติอนุมัติ</w:t>
      </w:r>
      <w:r w:rsidRPr="00A63656">
        <w:rPr>
          <w:rFonts w:ascii="Angsana New" w:hAnsi="Angsana New"/>
          <w:spacing w:val="6"/>
          <w:sz w:val="30"/>
          <w:szCs w:val="30"/>
          <w:cs/>
        </w:rPr>
        <w:t>ให้จ่ายเงินปันผลในอัตราหุ้น</w:t>
      </w:r>
      <w:r w:rsidRPr="00DC1E7E">
        <w:rPr>
          <w:rFonts w:ascii="Angsana New" w:hAnsi="Angsana New"/>
          <w:sz w:val="30"/>
          <w:szCs w:val="30"/>
          <w:cs/>
        </w:rPr>
        <w:t xml:space="preserve">ละ </w:t>
      </w:r>
      <w:r w:rsidRPr="00DC1E7E">
        <w:rPr>
          <w:rFonts w:ascii="Angsana New" w:hAnsi="Angsana New"/>
          <w:sz w:val="30"/>
          <w:szCs w:val="30"/>
        </w:rPr>
        <w:t>0.48</w:t>
      </w:r>
      <w:r w:rsidRPr="00DC1E7E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DC1E7E">
        <w:rPr>
          <w:rFonts w:ascii="Angsana New" w:hAnsi="Angsana New"/>
          <w:sz w:val="30"/>
          <w:szCs w:val="30"/>
        </w:rPr>
        <w:t>2,323.72</w:t>
      </w:r>
      <w:r w:rsidRPr="00DC1E7E">
        <w:rPr>
          <w:rFonts w:ascii="Angsana New" w:hAnsi="Angsana New"/>
          <w:sz w:val="30"/>
          <w:szCs w:val="30"/>
          <w:cs/>
        </w:rPr>
        <w:t xml:space="preserve"> ล้านหุ้น เป็นจำนวนเงินรวม </w:t>
      </w:r>
      <w:r w:rsidRPr="00DC1E7E">
        <w:rPr>
          <w:rFonts w:ascii="Angsana New" w:hAnsi="Angsana New"/>
          <w:sz w:val="30"/>
          <w:szCs w:val="30"/>
        </w:rPr>
        <w:t>1,115.3</w:t>
      </w:r>
      <w:r w:rsidR="00A902CD">
        <w:rPr>
          <w:rFonts w:ascii="Angsana New" w:hAnsi="Angsana New"/>
          <w:sz w:val="30"/>
          <w:szCs w:val="30"/>
        </w:rPr>
        <w:t>9</w:t>
      </w:r>
      <w:r w:rsidRPr="00DC1E7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C1E7E">
        <w:rPr>
          <w:rFonts w:ascii="Angsana New" w:hAnsi="Angsana New" w:hint="cs"/>
          <w:sz w:val="30"/>
          <w:szCs w:val="30"/>
          <w:cs/>
        </w:rPr>
        <w:t xml:space="preserve"> เงินปันผลดังกล่าวจะจ่ายให้แก่ผู้ถือหุ้นภายในเดือนกุมภาพันธ์ </w:t>
      </w:r>
      <w:r w:rsidRPr="00DC1E7E">
        <w:rPr>
          <w:rFonts w:ascii="Angsana New" w:hAnsi="Angsana New"/>
          <w:sz w:val="30"/>
          <w:szCs w:val="30"/>
        </w:rPr>
        <w:t>2563</w:t>
      </w:r>
    </w:p>
    <w:p w14:paraId="0B89808C" w14:textId="03AFEFD8" w:rsidR="003674BD" w:rsidRDefault="003674BD" w:rsidP="00DC1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F90E446" w14:textId="4492163F" w:rsidR="00C90074" w:rsidRDefault="00C90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201D788" w14:textId="5445F426" w:rsidR="000A0884" w:rsidRDefault="007B61B9" w:rsidP="004E68D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55E45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1AB43CE9" w14:textId="77777777" w:rsidR="00C94D53" w:rsidRPr="003674BD" w:rsidRDefault="00C94D53" w:rsidP="00C9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5653E77" w14:textId="1F0D1B0A" w:rsidR="00C94D53" w:rsidRPr="00C94D53" w:rsidRDefault="00C94D53" w:rsidP="00C9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94D53">
        <w:rPr>
          <w:rFonts w:ascii="Angsana New" w:hAnsi="Angsana New" w:hint="cs"/>
          <w:sz w:val="30"/>
          <w:szCs w:val="30"/>
          <w:cs/>
        </w:rPr>
        <w:t>รายการบางรายการในงบ</w:t>
      </w:r>
      <w:r w:rsidR="00B06C1E">
        <w:rPr>
          <w:rFonts w:ascii="Angsana New" w:hAnsi="Angsana New" w:hint="cs"/>
          <w:sz w:val="30"/>
          <w:szCs w:val="30"/>
          <w:cs/>
        </w:rPr>
        <w:t>กำไรขาดทุนเบ็ดเสร็จสำหรับงวดสามเดือนสิ้นสุด</w:t>
      </w:r>
      <w:r w:rsidRPr="00C94D5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94D53">
        <w:rPr>
          <w:rFonts w:ascii="Angsana New" w:hAnsi="Angsana New"/>
          <w:sz w:val="30"/>
          <w:szCs w:val="30"/>
        </w:rPr>
        <w:t xml:space="preserve">31 </w:t>
      </w:r>
      <w:r w:rsidRPr="00C94D5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4D53">
        <w:rPr>
          <w:rFonts w:ascii="Angsana New" w:hAnsi="Angsana New"/>
          <w:sz w:val="30"/>
          <w:szCs w:val="30"/>
        </w:rPr>
        <w:t xml:space="preserve">2561 </w:t>
      </w:r>
      <w:r w:rsidRPr="00C94D53">
        <w:rPr>
          <w:rFonts w:ascii="Angsana New" w:hAnsi="Angsana New" w:hint="cs"/>
          <w:sz w:val="30"/>
          <w:szCs w:val="30"/>
          <w:cs/>
        </w:rPr>
        <w:t xml:space="preserve">ได้จัดประเภทรายการใหม่ให้สอดคล้องกับการนำเสนองบการเงิน ณ วันที่ </w:t>
      </w:r>
      <w:r w:rsidRPr="00C94D53">
        <w:rPr>
          <w:rFonts w:ascii="Angsana New" w:hAnsi="Angsana New"/>
          <w:sz w:val="30"/>
          <w:szCs w:val="30"/>
        </w:rPr>
        <w:t xml:space="preserve">31 </w:t>
      </w:r>
      <w:r w:rsidRPr="00C94D5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94D53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4A68B98" w14:textId="77777777" w:rsidR="00C94D53" w:rsidRPr="003674BD" w:rsidRDefault="00C94D53" w:rsidP="00C9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4710" w:type="pct"/>
        <w:tblInd w:w="450" w:type="dxa"/>
        <w:tblLook w:val="04A0" w:firstRow="1" w:lastRow="0" w:firstColumn="1" w:lastColumn="0" w:noHBand="0" w:noVBand="1"/>
      </w:tblPr>
      <w:tblGrid>
        <w:gridCol w:w="4357"/>
        <w:gridCol w:w="1392"/>
        <w:gridCol w:w="280"/>
        <w:gridCol w:w="1392"/>
        <w:gridCol w:w="278"/>
        <w:gridCol w:w="1389"/>
      </w:tblGrid>
      <w:tr w:rsidR="00DF7332" w:rsidRPr="00DF7332" w14:paraId="5F9E667F" w14:textId="77777777" w:rsidTr="00DF7332">
        <w:trPr>
          <w:tblHeader/>
        </w:trPr>
        <w:tc>
          <w:tcPr>
            <w:tcW w:w="2397" w:type="pct"/>
          </w:tcPr>
          <w:p w14:paraId="7310B3BF" w14:textId="77777777" w:rsidR="00DF7332" w:rsidRPr="00DF7332" w:rsidRDefault="00DF7332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hideMark/>
          </w:tcPr>
          <w:p w14:paraId="62CCA337" w14:textId="77777777" w:rsidR="00DF7332" w:rsidRPr="00DF7332" w:rsidRDefault="00DF7332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F733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DF7332" w:rsidRPr="00DF7332" w14:paraId="4321D5C7" w14:textId="77777777" w:rsidTr="00DF7332">
        <w:trPr>
          <w:tblHeader/>
        </w:trPr>
        <w:tc>
          <w:tcPr>
            <w:tcW w:w="2397" w:type="pct"/>
          </w:tcPr>
          <w:p w14:paraId="5ACEF718" w14:textId="77777777" w:rsidR="00DF7332" w:rsidRPr="00DF7332" w:rsidRDefault="00DF7332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A2F35" w14:textId="77777777" w:rsidR="00DF7332" w:rsidRPr="00DF7332" w:rsidRDefault="00DF733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left" w:pos="174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F7332" w:rsidRPr="00DF7332" w14:paraId="2774D2E9" w14:textId="77777777" w:rsidTr="00DF7332">
        <w:trPr>
          <w:tblHeader/>
        </w:trPr>
        <w:tc>
          <w:tcPr>
            <w:tcW w:w="2397" w:type="pct"/>
          </w:tcPr>
          <w:p w14:paraId="0412FEC0" w14:textId="77777777" w:rsidR="00DF7332" w:rsidRPr="00DF7332" w:rsidRDefault="00DF7332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C3BBDA" w14:textId="77777777" w:rsidR="00DF7332" w:rsidRPr="00DF7332" w:rsidRDefault="00DF7332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A8B8F" w14:textId="77777777" w:rsidR="00DF7332" w:rsidRPr="00DF7332" w:rsidRDefault="00DF7332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8E655" w14:textId="77777777" w:rsidR="00DF7332" w:rsidRPr="00DF7332" w:rsidRDefault="00DF7332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92E9D" w14:textId="77777777" w:rsidR="00DF7332" w:rsidRPr="00DF7332" w:rsidRDefault="00DF7332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DE771" w14:textId="77777777" w:rsidR="00DF7332" w:rsidRPr="00DF7332" w:rsidRDefault="00DF7332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</w:p>
        </w:tc>
      </w:tr>
      <w:tr w:rsidR="00DF7332" w:rsidRPr="00DF7332" w14:paraId="79F891AD" w14:textId="77777777" w:rsidTr="00DF7332">
        <w:trPr>
          <w:tblHeader/>
        </w:trPr>
        <w:tc>
          <w:tcPr>
            <w:tcW w:w="2397" w:type="pct"/>
          </w:tcPr>
          <w:p w14:paraId="47CC0DF5" w14:textId="77777777" w:rsidR="00DF7332" w:rsidRPr="00DF7332" w:rsidRDefault="00DF7332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6" w:type="pct"/>
            <w:hideMark/>
          </w:tcPr>
          <w:p w14:paraId="7A405D9F" w14:textId="77777777" w:rsidR="00DF7332" w:rsidRPr="00DF7332" w:rsidRDefault="00DF73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4" w:type="pct"/>
          </w:tcPr>
          <w:p w14:paraId="12549300" w14:textId="77777777" w:rsidR="00DF7332" w:rsidRPr="00DF7332" w:rsidRDefault="00DF7332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hideMark/>
          </w:tcPr>
          <w:p w14:paraId="519832C0" w14:textId="77777777" w:rsidR="00DF7332" w:rsidRPr="00DF7332" w:rsidRDefault="00DF73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3" w:type="pct"/>
          </w:tcPr>
          <w:p w14:paraId="56DFE217" w14:textId="77777777" w:rsidR="00DF7332" w:rsidRPr="00DF7332" w:rsidRDefault="00DF7332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65F16D3C" w14:textId="77777777" w:rsidR="00DF7332" w:rsidRPr="00DF7332" w:rsidRDefault="00DF73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</w:tr>
      <w:tr w:rsidR="00DF7332" w:rsidRPr="00DF7332" w14:paraId="78D8D012" w14:textId="77777777" w:rsidTr="00DF7332">
        <w:trPr>
          <w:trHeight w:val="371"/>
          <w:tblHeader/>
        </w:trPr>
        <w:tc>
          <w:tcPr>
            <w:tcW w:w="2397" w:type="pct"/>
          </w:tcPr>
          <w:p w14:paraId="4FF995DA" w14:textId="77777777" w:rsidR="00DF7332" w:rsidRPr="00DF7332" w:rsidRDefault="00DF7332">
            <w:pPr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hideMark/>
          </w:tcPr>
          <w:p w14:paraId="34F6BDB6" w14:textId="77777777" w:rsidR="00DF7332" w:rsidRPr="00DF7332" w:rsidRDefault="00DF7332">
            <w:pPr>
              <w:tabs>
                <w:tab w:val="decimal" w:pos="64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F73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F7332" w:rsidRPr="00DF7332" w14:paraId="047972DA" w14:textId="77777777" w:rsidTr="00DF7332">
        <w:tc>
          <w:tcPr>
            <w:tcW w:w="2397" w:type="pct"/>
            <w:hideMark/>
          </w:tcPr>
          <w:p w14:paraId="30B34464" w14:textId="77777777" w:rsidR="00DF7332" w:rsidRPr="00DF7332" w:rsidRDefault="00DF7332" w:rsidP="00DF73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 w:hanging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66" w:type="pct"/>
          </w:tcPr>
          <w:p w14:paraId="685381EC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66AC3384" w14:textId="77777777" w:rsidR="00DF7332" w:rsidRPr="00DF7332" w:rsidRDefault="00DF7332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774147A9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1E671023" w14:textId="77777777" w:rsidR="00DF7332" w:rsidRPr="00DF7332" w:rsidRDefault="00DF7332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72E2DE5C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332" w:rsidRPr="00DF7332" w14:paraId="367091BD" w14:textId="77777777" w:rsidTr="00DF7332">
        <w:tc>
          <w:tcPr>
            <w:tcW w:w="2397" w:type="pct"/>
            <w:hideMark/>
          </w:tcPr>
          <w:p w14:paraId="4237B963" w14:textId="40D26E3D" w:rsidR="00DF7332" w:rsidRPr="00DF7332" w:rsidRDefault="00852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DF7332"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F7332"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F7332"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6" w:type="pct"/>
          </w:tcPr>
          <w:p w14:paraId="6ECFDA89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6FFB63A" w14:textId="77777777" w:rsidR="00DF7332" w:rsidRPr="00DF7332" w:rsidRDefault="00DF7332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0AFE9DAC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64F397B7" w14:textId="77777777" w:rsidR="00DF7332" w:rsidRPr="00DF7332" w:rsidRDefault="00DF7332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70102537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332" w:rsidRPr="00DF7332" w14:paraId="70D716F0" w14:textId="77777777" w:rsidTr="00DF7332">
        <w:tc>
          <w:tcPr>
            <w:tcW w:w="2397" w:type="pct"/>
            <w:hideMark/>
          </w:tcPr>
          <w:p w14:paraId="1793C2B9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766" w:type="pct"/>
            <w:hideMark/>
          </w:tcPr>
          <w:p w14:paraId="1AA1FC7D" w14:textId="0D35C28E" w:rsidR="00DF7332" w:rsidRPr="00DF7332" w:rsidRDefault="00DF7332" w:rsidP="0014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firstLine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(3,760.60)</w:t>
            </w:r>
          </w:p>
        </w:tc>
        <w:tc>
          <w:tcPr>
            <w:tcW w:w="154" w:type="pct"/>
          </w:tcPr>
          <w:p w14:paraId="5360139D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hideMark/>
          </w:tcPr>
          <w:p w14:paraId="27DD3D76" w14:textId="3BAB971F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5.0</w:t>
            </w:r>
            <w:r w:rsidR="001404C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6D8BA005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2086DCF3" w14:textId="56B4F1E8" w:rsidR="00DF7332" w:rsidRPr="00DF7332" w:rsidRDefault="00DF7332" w:rsidP="001404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0" w:firstLine="2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(3,755.5</w:t>
            </w:r>
            <w:r w:rsidR="003A4890">
              <w:rPr>
                <w:rFonts w:ascii="Angsana New" w:hAnsi="Angsana New"/>
                <w:sz w:val="30"/>
                <w:szCs w:val="30"/>
              </w:rPr>
              <w:t>4</w:t>
            </w:r>
            <w:r w:rsidRPr="00DF733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F7332" w:rsidRPr="00DF7332" w14:paraId="6CA9F184" w14:textId="77777777" w:rsidTr="00DF7332">
        <w:tc>
          <w:tcPr>
            <w:tcW w:w="2397" w:type="pct"/>
            <w:hideMark/>
          </w:tcPr>
          <w:p w14:paraId="0697EC07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766" w:type="pct"/>
            <w:hideMark/>
          </w:tcPr>
          <w:p w14:paraId="0D467F52" w14:textId="77777777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2,646.56</w:t>
            </w:r>
          </w:p>
        </w:tc>
        <w:tc>
          <w:tcPr>
            <w:tcW w:w="154" w:type="pct"/>
          </w:tcPr>
          <w:p w14:paraId="648F17CC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hideMark/>
          </w:tcPr>
          <w:p w14:paraId="6090D0FD" w14:textId="1647561A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4.</w:t>
            </w:r>
            <w:r w:rsidR="00343AD8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53" w:type="pct"/>
          </w:tcPr>
          <w:p w14:paraId="2EAE589F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718A9603" w14:textId="241F1356" w:rsidR="00DF7332" w:rsidRPr="00DF7332" w:rsidRDefault="00DF7332" w:rsidP="001404C2">
            <w:pPr>
              <w:tabs>
                <w:tab w:val="clear" w:pos="227"/>
                <w:tab w:val="clear" w:pos="454"/>
                <w:tab w:val="clear" w:pos="680"/>
                <w:tab w:val="decimal" w:pos="780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04C2">
              <w:rPr>
                <w:rFonts w:ascii="Angsana New" w:hAnsi="Angsana New" w:hint="cs"/>
                <w:sz w:val="30"/>
                <w:szCs w:val="30"/>
              </w:rPr>
              <w:t>2,651.3</w:t>
            </w:r>
            <w:r w:rsidR="00EB78BA" w:rsidRPr="001404C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F7332" w:rsidRPr="00DF7332" w14:paraId="7D95E78A" w14:textId="77777777" w:rsidTr="00DF7332">
        <w:tc>
          <w:tcPr>
            <w:tcW w:w="2397" w:type="pct"/>
            <w:hideMark/>
          </w:tcPr>
          <w:p w14:paraId="4EA33BAE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766" w:type="pct"/>
            <w:hideMark/>
          </w:tcPr>
          <w:p w14:paraId="67355D3F" w14:textId="0010EFFC" w:rsidR="00DF7332" w:rsidRPr="00DF7332" w:rsidRDefault="00DF7332" w:rsidP="001404C2">
            <w:pPr>
              <w:tabs>
                <w:tab w:val="clear" w:pos="227"/>
                <w:tab w:val="clear" w:pos="454"/>
                <w:tab w:val="clear" w:pos="680"/>
                <w:tab w:val="left" w:pos="860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154.</w:t>
            </w:r>
            <w:r w:rsidR="003A4890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54" w:type="pct"/>
          </w:tcPr>
          <w:p w14:paraId="05472E54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hideMark/>
          </w:tcPr>
          <w:p w14:paraId="16C90A56" w14:textId="77777777" w:rsidR="00DF7332" w:rsidRPr="00DF7332" w:rsidRDefault="00DF7332" w:rsidP="00D3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ind w:right="-191" w:firstLine="3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(20.54)</w:t>
            </w:r>
          </w:p>
        </w:tc>
        <w:tc>
          <w:tcPr>
            <w:tcW w:w="153" w:type="pct"/>
          </w:tcPr>
          <w:p w14:paraId="399E3319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051B2638" w14:textId="07AD4078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134.1</w:t>
            </w:r>
            <w:r w:rsidR="003A489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F7332" w:rsidRPr="00DF7332" w14:paraId="01977925" w14:textId="77777777" w:rsidTr="00DF7332">
        <w:tc>
          <w:tcPr>
            <w:tcW w:w="2397" w:type="pct"/>
            <w:hideMark/>
          </w:tcPr>
          <w:p w14:paraId="7AE097FC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766" w:type="pct"/>
            <w:hideMark/>
          </w:tcPr>
          <w:p w14:paraId="15338C52" w14:textId="77777777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23.06</w:t>
            </w:r>
          </w:p>
        </w:tc>
        <w:tc>
          <w:tcPr>
            <w:tcW w:w="154" w:type="pct"/>
          </w:tcPr>
          <w:p w14:paraId="759ADD4F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hideMark/>
          </w:tcPr>
          <w:p w14:paraId="51291064" w14:textId="375E2CF1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20.6</w:t>
            </w:r>
            <w:r w:rsidR="001404C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" w:type="pct"/>
          </w:tcPr>
          <w:p w14:paraId="2F66AD5D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111584E1" w14:textId="2D4EEC4C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43.7</w:t>
            </w:r>
            <w:r w:rsidR="001404C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F7332" w:rsidRPr="00DF7332" w14:paraId="4A83F88E" w14:textId="77777777" w:rsidTr="00DF7332">
        <w:tc>
          <w:tcPr>
            <w:tcW w:w="2397" w:type="pct"/>
            <w:hideMark/>
          </w:tcPr>
          <w:p w14:paraId="2B0F25E8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66" w:type="pct"/>
            <w:hideMark/>
          </w:tcPr>
          <w:p w14:paraId="7F2E0839" w14:textId="77777777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329.89</w:t>
            </w:r>
          </w:p>
        </w:tc>
        <w:tc>
          <w:tcPr>
            <w:tcW w:w="154" w:type="pct"/>
          </w:tcPr>
          <w:p w14:paraId="23FE8156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hideMark/>
          </w:tcPr>
          <w:p w14:paraId="75B47D75" w14:textId="77777777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ind w:right="-191" w:firstLine="3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(9.86)</w:t>
            </w:r>
          </w:p>
        </w:tc>
        <w:tc>
          <w:tcPr>
            <w:tcW w:w="153" w:type="pct"/>
          </w:tcPr>
          <w:p w14:paraId="283DDAB4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67FC0620" w14:textId="77777777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320.03</w:t>
            </w:r>
          </w:p>
        </w:tc>
      </w:tr>
      <w:tr w:rsidR="00DF7332" w:rsidRPr="00DF7332" w14:paraId="161DEC4F" w14:textId="77777777" w:rsidTr="00DF7332">
        <w:tc>
          <w:tcPr>
            <w:tcW w:w="2397" w:type="pct"/>
            <w:hideMark/>
          </w:tcPr>
          <w:p w14:paraId="43E32DE3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66" w:type="pct"/>
            <w:hideMark/>
          </w:tcPr>
          <w:p w14:paraId="7D64302F" w14:textId="77777777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398.42</w:t>
            </w:r>
          </w:p>
        </w:tc>
        <w:tc>
          <w:tcPr>
            <w:tcW w:w="154" w:type="pct"/>
          </w:tcPr>
          <w:p w14:paraId="0799694C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hideMark/>
          </w:tcPr>
          <w:p w14:paraId="23694394" w14:textId="77777777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ind w:right="-191" w:firstLine="3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(0.12)</w:t>
            </w:r>
          </w:p>
        </w:tc>
        <w:tc>
          <w:tcPr>
            <w:tcW w:w="153" w:type="pct"/>
          </w:tcPr>
          <w:p w14:paraId="18525CBC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2ABC5537" w14:textId="77777777" w:rsidR="00DF7332" w:rsidRPr="00DF7332" w:rsidRDefault="00DF7332" w:rsidP="00080134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398.30</w:t>
            </w:r>
          </w:p>
        </w:tc>
      </w:tr>
      <w:tr w:rsidR="00DF7332" w:rsidRPr="00DF7332" w14:paraId="7DF49678" w14:textId="77777777" w:rsidTr="00DF7332">
        <w:tc>
          <w:tcPr>
            <w:tcW w:w="2397" w:type="pct"/>
          </w:tcPr>
          <w:p w14:paraId="14FF5790" w14:textId="77777777" w:rsidR="00DF7332" w:rsidRPr="00DF7332" w:rsidRDefault="00DF73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14:paraId="22CEE005" w14:textId="77777777" w:rsidR="00DF7332" w:rsidRPr="00DF7332" w:rsidRDefault="00DF7332">
            <w:pPr>
              <w:tabs>
                <w:tab w:val="decimal" w:pos="76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574D5D6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3C7186" w14:textId="77777777" w:rsidR="00DF7332" w:rsidRPr="00DF7332" w:rsidRDefault="00DF7332" w:rsidP="007711ED">
            <w:pPr>
              <w:tabs>
                <w:tab w:val="clear" w:pos="227"/>
                <w:tab w:val="clear" w:pos="454"/>
                <w:tab w:val="clear" w:pos="680"/>
                <w:tab w:val="left" w:pos="726"/>
                <w:tab w:val="decimal" w:pos="973"/>
              </w:tabs>
              <w:ind w:right="-104" w:firstLine="2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FDBE20C" w14:textId="77777777" w:rsidR="00DF7332" w:rsidRPr="00DF7332" w:rsidRDefault="00DF7332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017B9AF7" w14:textId="77777777" w:rsidR="00DF7332" w:rsidRPr="00DF7332" w:rsidRDefault="00DF7332">
            <w:pPr>
              <w:tabs>
                <w:tab w:val="decimal" w:pos="753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70932D7" w14:textId="2F602CBD" w:rsidR="00DF7332" w:rsidRPr="003674BD" w:rsidRDefault="00DF7332" w:rsidP="00DF7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7A10955" w14:textId="79BD49E5" w:rsidR="00502528" w:rsidRPr="00DF7332" w:rsidRDefault="00502528" w:rsidP="00DF7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</w:t>
      </w:r>
      <w:r w:rsidR="00F83B24">
        <w:rPr>
          <w:rFonts w:ascii="Angsana New" w:hAnsi="Angsana New" w:hint="cs"/>
          <w:sz w:val="30"/>
          <w:szCs w:val="30"/>
          <w:cs/>
        </w:rPr>
        <w:t>กับธุรกิจของกลุ่มบริษัทมากกว่า</w:t>
      </w:r>
    </w:p>
    <w:sectPr w:rsidR="00502528" w:rsidRPr="00DF7332" w:rsidSect="00447174">
      <w:headerReference w:type="default" r:id="rId21"/>
      <w:footerReference w:type="default" r:id="rId22"/>
      <w:pgSz w:w="11909" w:h="16834" w:code="9"/>
      <w:pgMar w:top="691" w:right="1109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37153" w14:textId="77777777" w:rsidR="00110EF8" w:rsidRDefault="00110EF8" w:rsidP="004956B4">
      <w:r>
        <w:separator/>
      </w:r>
    </w:p>
  </w:endnote>
  <w:endnote w:type="continuationSeparator" w:id="0">
    <w:p w14:paraId="2235A47E" w14:textId="77777777" w:rsidR="00110EF8" w:rsidRDefault="00110EF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45228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F78C32" w14:textId="1B5C0377" w:rsidR="0098248E" w:rsidRPr="00B10AB5" w:rsidRDefault="009824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10AB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10AB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10AB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10AB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10AB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84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4A4271B" w14:textId="30BDE46F" w:rsidR="0098248E" w:rsidRPr="004469C4" w:rsidRDefault="009824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469C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69C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69C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6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69C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5748A" w14:textId="727D2996" w:rsidR="0098248E" w:rsidRPr="00EF60EC" w:rsidRDefault="0098248E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AD4C299" w14:textId="77777777" w:rsidR="0098248E" w:rsidRDefault="0098248E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14:paraId="4F3A5A12" w14:textId="77777777" w:rsidR="0098248E" w:rsidRPr="00E85241" w:rsidRDefault="0098248E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9556F" w14:textId="77777777" w:rsidR="0098248E" w:rsidRPr="00EF60EC" w:rsidRDefault="0098248E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B3F4149" w14:textId="77777777" w:rsidR="0098248E" w:rsidRDefault="0098248E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14:paraId="44B8960A" w14:textId="77777777" w:rsidR="0098248E" w:rsidRPr="00E85241" w:rsidRDefault="0098248E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0209" w14:textId="77777777" w:rsidR="0098248E" w:rsidRPr="00E51213" w:rsidRDefault="0098248E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86074" w14:textId="77777777" w:rsidR="0098248E" w:rsidRPr="00E51213" w:rsidRDefault="0098248E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E783E" w14:textId="77777777" w:rsidR="0098248E" w:rsidRPr="00E51213" w:rsidRDefault="0098248E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FE517" w14:textId="77777777" w:rsidR="0098248E" w:rsidRPr="00E51213" w:rsidRDefault="0098248E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4697D" w14:textId="77777777" w:rsidR="00110EF8" w:rsidRDefault="00110EF8" w:rsidP="004956B4">
      <w:r>
        <w:separator/>
      </w:r>
    </w:p>
  </w:footnote>
  <w:footnote w:type="continuationSeparator" w:id="0">
    <w:p w14:paraId="686DC628" w14:textId="77777777" w:rsidR="00110EF8" w:rsidRDefault="00110EF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9993" w14:textId="77777777" w:rsidR="0098248E" w:rsidRPr="004F6C55" w:rsidRDefault="0098248E" w:rsidP="001336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15D387DA" w14:textId="3D287F32" w:rsidR="0098248E" w:rsidRDefault="0098248E" w:rsidP="001336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0F7BCD" w14:textId="482FF38F" w:rsidR="0098248E" w:rsidRDefault="0098248E" w:rsidP="001336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 (ไม่ได้ตรวจสอบ)</w:t>
    </w:r>
  </w:p>
  <w:p w14:paraId="729F9CDF" w14:textId="77777777" w:rsidR="0098248E" w:rsidRPr="003C763B" w:rsidRDefault="0098248E" w:rsidP="001336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DE659" w14:textId="77777777" w:rsidR="0098248E" w:rsidRPr="004F6C55" w:rsidRDefault="0098248E" w:rsidP="00C3776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589AB794" w14:textId="77777777" w:rsidR="0098248E" w:rsidRDefault="0098248E" w:rsidP="00C3776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2817B09" w14:textId="7C59F30A" w:rsidR="0098248E" w:rsidRDefault="0098248E" w:rsidP="00C3776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 (ไม่ได้ตรวจสอบ)</w:t>
    </w:r>
  </w:p>
  <w:p w14:paraId="21CDC09E" w14:textId="77777777" w:rsidR="0098248E" w:rsidRPr="003C763B" w:rsidRDefault="0098248E" w:rsidP="00C3776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07D07" w14:textId="77777777" w:rsidR="0098248E" w:rsidRPr="004F6C55" w:rsidRDefault="0098248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6EF95F6A" w14:textId="336254FC" w:rsidR="0098248E" w:rsidRDefault="0098248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CE5898" w14:textId="36DAE6B7" w:rsidR="0098248E" w:rsidRPr="003C763B" w:rsidRDefault="0098248E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A29BF6B" w14:textId="77777777" w:rsidR="0098248E" w:rsidRPr="00620B95" w:rsidRDefault="0098248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5E279" w14:textId="77777777" w:rsidR="0098248E" w:rsidRPr="003C763B" w:rsidRDefault="0098248E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99E1174" w14:textId="61523952" w:rsidR="0098248E" w:rsidRDefault="0098248E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104C49" w14:textId="6C53B262" w:rsidR="0098248E" w:rsidRPr="003C763B" w:rsidRDefault="0098248E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C4B4863" w14:textId="77777777" w:rsidR="0098248E" w:rsidRPr="008F5B4A" w:rsidRDefault="0098248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862D8" w14:textId="77777777" w:rsidR="0098248E" w:rsidRPr="004F6C55" w:rsidRDefault="0098248E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1234CA4B" w14:textId="04A37091" w:rsidR="0098248E" w:rsidRDefault="0098248E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416036" w14:textId="5D16FA75" w:rsidR="0098248E" w:rsidRPr="003C763B" w:rsidRDefault="0098248E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D14BD99" w14:textId="77777777" w:rsidR="0098248E" w:rsidRPr="008D6C00" w:rsidRDefault="0098248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2A466" w14:textId="77777777" w:rsidR="0098248E" w:rsidRPr="004F6C55" w:rsidRDefault="0098248E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6889C787" w14:textId="77777777" w:rsidR="0098248E" w:rsidRDefault="0098248E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B86428" w14:textId="77777777" w:rsidR="0098248E" w:rsidRPr="003C763B" w:rsidRDefault="0098248E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E70B67" w14:textId="77777777" w:rsidR="0098248E" w:rsidRPr="008D6C00" w:rsidRDefault="0098248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F250" w14:textId="77777777" w:rsidR="0098248E" w:rsidRPr="004F6C55" w:rsidRDefault="0098248E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443DDE59" w14:textId="77777777" w:rsidR="0098248E" w:rsidRDefault="0098248E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487DCC5" w14:textId="77777777" w:rsidR="0098248E" w:rsidRPr="003C763B" w:rsidRDefault="0098248E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B2D1C47" w14:textId="77777777" w:rsidR="0098248E" w:rsidRPr="008D6C00" w:rsidRDefault="0098248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AE59F8"/>
    <w:multiLevelType w:val="hybridMultilevel"/>
    <w:tmpl w:val="935A7FD4"/>
    <w:lvl w:ilvl="0" w:tplc="90185190">
      <w:start w:val="130"/>
      <w:numFmt w:val="bullet"/>
      <w:lvlText w:val="-"/>
      <w:lvlJc w:val="left"/>
      <w:pPr>
        <w:ind w:left="2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2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E616E"/>
    <w:multiLevelType w:val="hybridMultilevel"/>
    <w:tmpl w:val="1A48A720"/>
    <w:lvl w:ilvl="0" w:tplc="26E6B82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A21D1"/>
    <w:multiLevelType w:val="hybridMultilevel"/>
    <w:tmpl w:val="E5EC0AD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421C5"/>
    <w:multiLevelType w:val="hybridMultilevel"/>
    <w:tmpl w:val="08DAD92E"/>
    <w:lvl w:ilvl="0" w:tplc="0C7C3DBC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93C42"/>
    <w:multiLevelType w:val="hybridMultilevel"/>
    <w:tmpl w:val="5E902838"/>
    <w:lvl w:ilvl="0" w:tplc="4C304B40">
      <w:start w:val="97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618D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0"/>
  </w:num>
  <w:num w:numId="5">
    <w:abstractNumId w:val="6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0EC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0F"/>
    <w:rsid w:val="000019C7"/>
    <w:rsid w:val="00001B3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139"/>
    <w:rsid w:val="00007242"/>
    <w:rsid w:val="00007BBB"/>
    <w:rsid w:val="00007E98"/>
    <w:rsid w:val="00010170"/>
    <w:rsid w:val="00010388"/>
    <w:rsid w:val="00010882"/>
    <w:rsid w:val="00010D91"/>
    <w:rsid w:val="00010E44"/>
    <w:rsid w:val="0001128A"/>
    <w:rsid w:val="0001159A"/>
    <w:rsid w:val="0001163E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2C4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6D9"/>
    <w:rsid w:val="0001675B"/>
    <w:rsid w:val="00016AEA"/>
    <w:rsid w:val="00016B47"/>
    <w:rsid w:val="00016BE4"/>
    <w:rsid w:val="000172F6"/>
    <w:rsid w:val="00017616"/>
    <w:rsid w:val="00017EDD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AD9"/>
    <w:rsid w:val="00023E11"/>
    <w:rsid w:val="00023E18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6F7A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273"/>
    <w:rsid w:val="000315D0"/>
    <w:rsid w:val="00031B10"/>
    <w:rsid w:val="00031DA0"/>
    <w:rsid w:val="0003225E"/>
    <w:rsid w:val="000328EB"/>
    <w:rsid w:val="00032907"/>
    <w:rsid w:val="00032ABD"/>
    <w:rsid w:val="00032B02"/>
    <w:rsid w:val="00032BC3"/>
    <w:rsid w:val="00032BCC"/>
    <w:rsid w:val="00032C64"/>
    <w:rsid w:val="00032CB0"/>
    <w:rsid w:val="00033152"/>
    <w:rsid w:val="0003353C"/>
    <w:rsid w:val="000338F6"/>
    <w:rsid w:val="0003393D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2C0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963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0BBC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39A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944"/>
    <w:rsid w:val="00044D90"/>
    <w:rsid w:val="00044F51"/>
    <w:rsid w:val="00045293"/>
    <w:rsid w:val="00045849"/>
    <w:rsid w:val="00045DC7"/>
    <w:rsid w:val="00046140"/>
    <w:rsid w:val="000462D5"/>
    <w:rsid w:val="000462DB"/>
    <w:rsid w:val="0004633E"/>
    <w:rsid w:val="00046686"/>
    <w:rsid w:val="0004680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83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446"/>
    <w:rsid w:val="00052646"/>
    <w:rsid w:val="0005275E"/>
    <w:rsid w:val="000527F3"/>
    <w:rsid w:val="00052808"/>
    <w:rsid w:val="000528A7"/>
    <w:rsid w:val="00052AC4"/>
    <w:rsid w:val="0005303E"/>
    <w:rsid w:val="0005313E"/>
    <w:rsid w:val="00053699"/>
    <w:rsid w:val="00053739"/>
    <w:rsid w:val="00053829"/>
    <w:rsid w:val="000539E9"/>
    <w:rsid w:val="00053D58"/>
    <w:rsid w:val="00053EC8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5F8E"/>
    <w:rsid w:val="000563AD"/>
    <w:rsid w:val="0005673F"/>
    <w:rsid w:val="0005682E"/>
    <w:rsid w:val="000568A4"/>
    <w:rsid w:val="00056B71"/>
    <w:rsid w:val="00056EA3"/>
    <w:rsid w:val="000574A9"/>
    <w:rsid w:val="000574DA"/>
    <w:rsid w:val="000574F1"/>
    <w:rsid w:val="00057AAD"/>
    <w:rsid w:val="00057B20"/>
    <w:rsid w:val="00057B22"/>
    <w:rsid w:val="00057D7D"/>
    <w:rsid w:val="00060369"/>
    <w:rsid w:val="00060457"/>
    <w:rsid w:val="00060825"/>
    <w:rsid w:val="00060A32"/>
    <w:rsid w:val="00060A73"/>
    <w:rsid w:val="00060B05"/>
    <w:rsid w:val="000612AB"/>
    <w:rsid w:val="000612DB"/>
    <w:rsid w:val="00061722"/>
    <w:rsid w:val="00061822"/>
    <w:rsid w:val="00061DFD"/>
    <w:rsid w:val="000622B0"/>
    <w:rsid w:val="00062367"/>
    <w:rsid w:val="000626B2"/>
    <w:rsid w:val="000627A5"/>
    <w:rsid w:val="00062B03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886"/>
    <w:rsid w:val="000658D5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209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492"/>
    <w:rsid w:val="000706CA"/>
    <w:rsid w:val="00070835"/>
    <w:rsid w:val="00070980"/>
    <w:rsid w:val="00070AA6"/>
    <w:rsid w:val="00070B94"/>
    <w:rsid w:val="00070C3D"/>
    <w:rsid w:val="00070FC3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1B1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134"/>
    <w:rsid w:val="0008034B"/>
    <w:rsid w:val="0008034F"/>
    <w:rsid w:val="00080488"/>
    <w:rsid w:val="000805B7"/>
    <w:rsid w:val="000808D1"/>
    <w:rsid w:val="00080BAE"/>
    <w:rsid w:val="00080E91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8F5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8BB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E68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4C"/>
    <w:rsid w:val="00091D9A"/>
    <w:rsid w:val="000920BE"/>
    <w:rsid w:val="000921B9"/>
    <w:rsid w:val="000922A4"/>
    <w:rsid w:val="00092379"/>
    <w:rsid w:val="00092DB7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DF1"/>
    <w:rsid w:val="000951EE"/>
    <w:rsid w:val="00095775"/>
    <w:rsid w:val="00095A8C"/>
    <w:rsid w:val="0009601B"/>
    <w:rsid w:val="00096079"/>
    <w:rsid w:val="000960B1"/>
    <w:rsid w:val="000960B6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884"/>
    <w:rsid w:val="000A0913"/>
    <w:rsid w:val="000A09C3"/>
    <w:rsid w:val="000A09CA"/>
    <w:rsid w:val="000A0D3A"/>
    <w:rsid w:val="000A0DD4"/>
    <w:rsid w:val="000A0FD0"/>
    <w:rsid w:val="000A101A"/>
    <w:rsid w:val="000A152B"/>
    <w:rsid w:val="000A15DC"/>
    <w:rsid w:val="000A1641"/>
    <w:rsid w:val="000A1818"/>
    <w:rsid w:val="000A18CA"/>
    <w:rsid w:val="000A1AC3"/>
    <w:rsid w:val="000A1BBD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5C59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135"/>
    <w:rsid w:val="000A72E6"/>
    <w:rsid w:val="000A7612"/>
    <w:rsid w:val="000A7697"/>
    <w:rsid w:val="000A7867"/>
    <w:rsid w:val="000A78FD"/>
    <w:rsid w:val="000A79BF"/>
    <w:rsid w:val="000A7A8B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4C3"/>
    <w:rsid w:val="000B14DF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69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3F17"/>
    <w:rsid w:val="000B4072"/>
    <w:rsid w:val="000B42C2"/>
    <w:rsid w:val="000B47D9"/>
    <w:rsid w:val="000B497C"/>
    <w:rsid w:val="000B4C09"/>
    <w:rsid w:val="000B4E91"/>
    <w:rsid w:val="000B4ECB"/>
    <w:rsid w:val="000B5369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0DB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40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76A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0821"/>
    <w:rsid w:val="000D0FA3"/>
    <w:rsid w:val="000D1018"/>
    <w:rsid w:val="000D1095"/>
    <w:rsid w:val="000D1158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5B1"/>
    <w:rsid w:val="000D59E4"/>
    <w:rsid w:val="000D5A92"/>
    <w:rsid w:val="000D5BD3"/>
    <w:rsid w:val="000D5D12"/>
    <w:rsid w:val="000D5DCF"/>
    <w:rsid w:val="000D5F17"/>
    <w:rsid w:val="000D64EB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4B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674"/>
    <w:rsid w:val="000E67AD"/>
    <w:rsid w:val="000E6843"/>
    <w:rsid w:val="000E6C97"/>
    <w:rsid w:val="000E6CEA"/>
    <w:rsid w:val="000E6DB9"/>
    <w:rsid w:val="000E72B8"/>
    <w:rsid w:val="000E747F"/>
    <w:rsid w:val="000E74E0"/>
    <w:rsid w:val="000E7728"/>
    <w:rsid w:val="000E7745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271"/>
    <w:rsid w:val="000F170F"/>
    <w:rsid w:val="000F1815"/>
    <w:rsid w:val="000F18C4"/>
    <w:rsid w:val="000F1977"/>
    <w:rsid w:val="000F1A34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A55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4FFA"/>
    <w:rsid w:val="000F50AD"/>
    <w:rsid w:val="000F5378"/>
    <w:rsid w:val="000F5607"/>
    <w:rsid w:val="000F59E5"/>
    <w:rsid w:val="000F5AC4"/>
    <w:rsid w:val="000F5AC5"/>
    <w:rsid w:val="000F5D67"/>
    <w:rsid w:val="000F6075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6E1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C13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01"/>
    <w:rsid w:val="001033D3"/>
    <w:rsid w:val="00103509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E6A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9DB"/>
    <w:rsid w:val="00106A63"/>
    <w:rsid w:val="00106AC9"/>
    <w:rsid w:val="00107174"/>
    <w:rsid w:val="0010729A"/>
    <w:rsid w:val="0010732E"/>
    <w:rsid w:val="00107767"/>
    <w:rsid w:val="001077C4"/>
    <w:rsid w:val="00107AC7"/>
    <w:rsid w:val="00110012"/>
    <w:rsid w:val="0011020B"/>
    <w:rsid w:val="0011025D"/>
    <w:rsid w:val="001104EC"/>
    <w:rsid w:val="00110508"/>
    <w:rsid w:val="001105FD"/>
    <w:rsid w:val="00110EF8"/>
    <w:rsid w:val="00111376"/>
    <w:rsid w:val="00111ACF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2D9E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C58"/>
    <w:rsid w:val="00114E65"/>
    <w:rsid w:val="00114FEA"/>
    <w:rsid w:val="0011518F"/>
    <w:rsid w:val="001153E5"/>
    <w:rsid w:val="0011595B"/>
    <w:rsid w:val="00115FB0"/>
    <w:rsid w:val="0011621C"/>
    <w:rsid w:val="0011653C"/>
    <w:rsid w:val="00116765"/>
    <w:rsid w:val="00116A5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17F63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3D73"/>
    <w:rsid w:val="0012409F"/>
    <w:rsid w:val="00124267"/>
    <w:rsid w:val="001245F1"/>
    <w:rsid w:val="00124623"/>
    <w:rsid w:val="001247AC"/>
    <w:rsid w:val="00124B02"/>
    <w:rsid w:val="00124DA9"/>
    <w:rsid w:val="00124E7A"/>
    <w:rsid w:val="00124E99"/>
    <w:rsid w:val="00124FF7"/>
    <w:rsid w:val="001250DA"/>
    <w:rsid w:val="00125345"/>
    <w:rsid w:val="00125A94"/>
    <w:rsid w:val="00125CE5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3E2"/>
    <w:rsid w:val="00130427"/>
    <w:rsid w:val="001304B8"/>
    <w:rsid w:val="001308F5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4CB"/>
    <w:rsid w:val="0013253A"/>
    <w:rsid w:val="001325AD"/>
    <w:rsid w:val="001326EB"/>
    <w:rsid w:val="00132A27"/>
    <w:rsid w:val="00132D17"/>
    <w:rsid w:val="0013335C"/>
    <w:rsid w:val="001335F9"/>
    <w:rsid w:val="0013366A"/>
    <w:rsid w:val="001336C6"/>
    <w:rsid w:val="00133F7F"/>
    <w:rsid w:val="00134006"/>
    <w:rsid w:val="0013404C"/>
    <w:rsid w:val="00134108"/>
    <w:rsid w:val="00134267"/>
    <w:rsid w:val="0013430C"/>
    <w:rsid w:val="00134334"/>
    <w:rsid w:val="0013442F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3A"/>
    <w:rsid w:val="00137ADA"/>
    <w:rsid w:val="001400D6"/>
    <w:rsid w:val="001402A1"/>
    <w:rsid w:val="0014037A"/>
    <w:rsid w:val="001404C2"/>
    <w:rsid w:val="001407F4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CAF"/>
    <w:rsid w:val="00143DE2"/>
    <w:rsid w:val="00143EC7"/>
    <w:rsid w:val="00143F92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EAF"/>
    <w:rsid w:val="00145F56"/>
    <w:rsid w:val="00145FB5"/>
    <w:rsid w:val="0014626B"/>
    <w:rsid w:val="001463D5"/>
    <w:rsid w:val="00146641"/>
    <w:rsid w:val="001467B0"/>
    <w:rsid w:val="0014686C"/>
    <w:rsid w:val="00146AAE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0FE3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54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3AD"/>
    <w:rsid w:val="00156509"/>
    <w:rsid w:val="001566F9"/>
    <w:rsid w:val="00156771"/>
    <w:rsid w:val="00156AFA"/>
    <w:rsid w:val="00156B56"/>
    <w:rsid w:val="00156CD5"/>
    <w:rsid w:val="00156CD9"/>
    <w:rsid w:val="00156D7C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E40"/>
    <w:rsid w:val="00157FAD"/>
    <w:rsid w:val="00157FFD"/>
    <w:rsid w:val="001601A5"/>
    <w:rsid w:val="00160206"/>
    <w:rsid w:val="0016023D"/>
    <w:rsid w:val="0016041B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8CC"/>
    <w:rsid w:val="0016399B"/>
    <w:rsid w:val="00163BE6"/>
    <w:rsid w:val="001640A8"/>
    <w:rsid w:val="00164244"/>
    <w:rsid w:val="001643DC"/>
    <w:rsid w:val="00164768"/>
    <w:rsid w:val="001648E5"/>
    <w:rsid w:val="0016498E"/>
    <w:rsid w:val="00164A04"/>
    <w:rsid w:val="00164BBD"/>
    <w:rsid w:val="001650C2"/>
    <w:rsid w:val="00165317"/>
    <w:rsid w:val="00165683"/>
    <w:rsid w:val="001656CB"/>
    <w:rsid w:val="0016570E"/>
    <w:rsid w:val="00165710"/>
    <w:rsid w:val="00165817"/>
    <w:rsid w:val="001658F5"/>
    <w:rsid w:val="00165AC3"/>
    <w:rsid w:val="00165CFE"/>
    <w:rsid w:val="00165E56"/>
    <w:rsid w:val="00166022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3E15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026"/>
    <w:rsid w:val="001771A1"/>
    <w:rsid w:val="00177426"/>
    <w:rsid w:val="00177467"/>
    <w:rsid w:val="00177A2A"/>
    <w:rsid w:val="00177B9A"/>
    <w:rsid w:val="0018011B"/>
    <w:rsid w:val="00180133"/>
    <w:rsid w:val="00180692"/>
    <w:rsid w:val="0018072F"/>
    <w:rsid w:val="0018073A"/>
    <w:rsid w:val="001808C6"/>
    <w:rsid w:val="00180A5F"/>
    <w:rsid w:val="00180C49"/>
    <w:rsid w:val="00180F9D"/>
    <w:rsid w:val="00181014"/>
    <w:rsid w:val="00181026"/>
    <w:rsid w:val="0018141F"/>
    <w:rsid w:val="0018159A"/>
    <w:rsid w:val="001815A0"/>
    <w:rsid w:val="00181686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4"/>
    <w:rsid w:val="00185A25"/>
    <w:rsid w:val="00185B9E"/>
    <w:rsid w:val="00185C4B"/>
    <w:rsid w:val="00185D12"/>
    <w:rsid w:val="00186011"/>
    <w:rsid w:val="001860AA"/>
    <w:rsid w:val="001860B9"/>
    <w:rsid w:val="00186311"/>
    <w:rsid w:val="00186627"/>
    <w:rsid w:val="00186691"/>
    <w:rsid w:val="0018677D"/>
    <w:rsid w:val="0018694C"/>
    <w:rsid w:val="00186969"/>
    <w:rsid w:val="00186B9D"/>
    <w:rsid w:val="00186C9E"/>
    <w:rsid w:val="00186D46"/>
    <w:rsid w:val="00186EC8"/>
    <w:rsid w:val="00186EFE"/>
    <w:rsid w:val="00186F2B"/>
    <w:rsid w:val="001870D9"/>
    <w:rsid w:val="00187108"/>
    <w:rsid w:val="001871F3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CBF"/>
    <w:rsid w:val="00196D78"/>
    <w:rsid w:val="001971FD"/>
    <w:rsid w:val="0019728F"/>
    <w:rsid w:val="00197477"/>
    <w:rsid w:val="0019753A"/>
    <w:rsid w:val="00197642"/>
    <w:rsid w:val="0019787F"/>
    <w:rsid w:val="00197942"/>
    <w:rsid w:val="00197E37"/>
    <w:rsid w:val="00197EC9"/>
    <w:rsid w:val="00197EEF"/>
    <w:rsid w:val="00197F5A"/>
    <w:rsid w:val="001A0061"/>
    <w:rsid w:val="001A012D"/>
    <w:rsid w:val="001A0481"/>
    <w:rsid w:val="001A057A"/>
    <w:rsid w:val="001A0823"/>
    <w:rsid w:val="001A0A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D10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759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C74"/>
    <w:rsid w:val="001B0CC1"/>
    <w:rsid w:val="001B0D50"/>
    <w:rsid w:val="001B0DA8"/>
    <w:rsid w:val="001B0E67"/>
    <w:rsid w:val="001B1054"/>
    <w:rsid w:val="001B15B2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70EF"/>
    <w:rsid w:val="001B72A7"/>
    <w:rsid w:val="001B7705"/>
    <w:rsid w:val="001B7855"/>
    <w:rsid w:val="001B792B"/>
    <w:rsid w:val="001B7A0B"/>
    <w:rsid w:val="001B7A42"/>
    <w:rsid w:val="001B7A64"/>
    <w:rsid w:val="001B7C65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8D1"/>
    <w:rsid w:val="001C49C9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0EF"/>
    <w:rsid w:val="001C732E"/>
    <w:rsid w:val="001C746B"/>
    <w:rsid w:val="001C7A00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3FC6"/>
    <w:rsid w:val="001D41F6"/>
    <w:rsid w:val="001D4337"/>
    <w:rsid w:val="001D471A"/>
    <w:rsid w:val="001D4A6D"/>
    <w:rsid w:val="001D4BFC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1CB"/>
    <w:rsid w:val="001E42ED"/>
    <w:rsid w:val="001E455C"/>
    <w:rsid w:val="001E4573"/>
    <w:rsid w:val="001E467B"/>
    <w:rsid w:val="001E4814"/>
    <w:rsid w:val="001E488A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E7EFE"/>
    <w:rsid w:val="001F018B"/>
    <w:rsid w:val="001F04C3"/>
    <w:rsid w:val="001F05AF"/>
    <w:rsid w:val="001F05C8"/>
    <w:rsid w:val="001F073A"/>
    <w:rsid w:val="001F07FE"/>
    <w:rsid w:val="001F0927"/>
    <w:rsid w:val="001F0B40"/>
    <w:rsid w:val="001F0E2D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366"/>
    <w:rsid w:val="002006A9"/>
    <w:rsid w:val="002006C7"/>
    <w:rsid w:val="00200AA3"/>
    <w:rsid w:val="00200EC6"/>
    <w:rsid w:val="00201328"/>
    <w:rsid w:val="0020178D"/>
    <w:rsid w:val="002017E0"/>
    <w:rsid w:val="00201961"/>
    <w:rsid w:val="002019FA"/>
    <w:rsid w:val="00201AC6"/>
    <w:rsid w:val="00201AF4"/>
    <w:rsid w:val="00201B16"/>
    <w:rsid w:val="00201F1F"/>
    <w:rsid w:val="00201F6A"/>
    <w:rsid w:val="00201FE6"/>
    <w:rsid w:val="00202003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5FB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BA7"/>
    <w:rsid w:val="00213DC9"/>
    <w:rsid w:val="00213E07"/>
    <w:rsid w:val="0021429E"/>
    <w:rsid w:val="00214517"/>
    <w:rsid w:val="002146F5"/>
    <w:rsid w:val="00214F53"/>
    <w:rsid w:val="00215008"/>
    <w:rsid w:val="002150B3"/>
    <w:rsid w:val="00215999"/>
    <w:rsid w:val="00216484"/>
    <w:rsid w:val="002166DB"/>
    <w:rsid w:val="002169A4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22"/>
    <w:rsid w:val="00221FCE"/>
    <w:rsid w:val="00222130"/>
    <w:rsid w:val="00222252"/>
    <w:rsid w:val="0022236F"/>
    <w:rsid w:val="002226B0"/>
    <w:rsid w:val="00222AE1"/>
    <w:rsid w:val="00222C5F"/>
    <w:rsid w:val="00222D6E"/>
    <w:rsid w:val="00222E3B"/>
    <w:rsid w:val="00222FCF"/>
    <w:rsid w:val="0022311F"/>
    <w:rsid w:val="00223924"/>
    <w:rsid w:val="0022398A"/>
    <w:rsid w:val="00223CE5"/>
    <w:rsid w:val="00223FCB"/>
    <w:rsid w:val="002245CC"/>
    <w:rsid w:val="00224914"/>
    <w:rsid w:val="00224A27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92B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D58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65C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A9D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0FFC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40"/>
    <w:rsid w:val="00245EF6"/>
    <w:rsid w:val="00245F4D"/>
    <w:rsid w:val="00246323"/>
    <w:rsid w:val="00246368"/>
    <w:rsid w:val="002463A0"/>
    <w:rsid w:val="002468CC"/>
    <w:rsid w:val="00246937"/>
    <w:rsid w:val="00246938"/>
    <w:rsid w:val="00246DF4"/>
    <w:rsid w:val="00246EF7"/>
    <w:rsid w:val="00247033"/>
    <w:rsid w:val="0024725E"/>
    <w:rsid w:val="0024739D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445"/>
    <w:rsid w:val="002518B1"/>
    <w:rsid w:val="002519DC"/>
    <w:rsid w:val="00251C15"/>
    <w:rsid w:val="00251D03"/>
    <w:rsid w:val="00251E94"/>
    <w:rsid w:val="0025219F"/>
    <w:rsid w:val="00252208"/>
    <w:rsid w:val="00252237"/>
    <w:rsid w:val="002525C6"/>
    <w:rsid w:val="00252677"/>
    <w:rsid w:val="00252704"/>
    <w:rsid w:val="00252C3E"/>
    <w:rsid w:val="00252CD6"/>
    <w:rsid w:val="00252E07"/>
    <w:rsid w:val="00252F8F"/>
    <w:rsid w:val="0025347C"/>
    <w:rsid w:val="00253595"/>
    <w:rsid w:val="00253D47"/>
    <w:rsid w:val="002542A7"/>
    <w:rsid w:val="0025451A"/>
    <w:rsid w:val="0025465E"/>
    <w:rsid w:val="0025471E"/>
    <w:rsid w:val="00254A31"/>
    <w:rsid w:val="00254DA0"/>
    <w:rsid w:val="00254E05"/>
    <w:rsid w:val="00254F20"/>
    <w:rsid w:val="00255225"/>
    <w:rsid w:val="002552CB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29"/>
    <w:rsid w:val="00256ECE"/>
    <w:rsid w:val="00256F2A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FD"/>
    <w:rsid w:val="00262DC2"/>
    <w:rsid w:val="002632DD"/>
    <w:rsid w:val="00263623"/>
    <w:rsid w:val="00263675"/>
    <w:rsid w:val="00263767"/>
    <w:rsid w:val="0026399A"/>
    <w:rsid w:val="002639AF"/>
    <w:rsid w:val="00263F58"/>
    <w:rsid w:val="00263F81"/>
    <w:rsid w:val="0026438D"/>
    <w:rsid w:val="00264A2B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77"/>
    <w:rsid w:val="00266493"/>
    <w:rsid w:val="00266583"/>
    <w:rsid w:val="00266B5C"/>
    <w:rsid w:val="00266BBB"/>
    <w:rsid w:val="00267094"/>
    <w:rsid w:val="002670EA"/>
    <w:rsid w:val="00267302"/>
    <w:rsid w:val="00267362"/>
    <w:rsid w:val="002675F8"/>
    <w:rsid w:val="002675FE"/>
    <w:rsid w:val="00267635"/>
    <w:rsid w:val="00267741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705"/>
    <w:rsid w:val="00271D1B"/>
    <w:rsid w:val="00271E14"/>
    <w:rsid w:val="0027202D"/>
    <w:rsid w:val="002720D0"/>
    <w:rsid w:val="002723D4"/>
    <w:rsid w:val="00272542"/>
    <w:rsid w:val="0027274A"/>
    <w:rsid w:val="002728A8"/>
    <w:rsid w:val="00272B50"/>
    <w:rsid w:val="00272D00"/>
    <w:rsid w:val="00272F04"/>
    <w:rsid w:val="00272FF8"/>
    <w:rsid w:val="00273006"/>
    <w:rsid w:val="0027331A"/>
    <w:rsid w:val="00273331"/>
    <w:rsid w:val="00273434"/>
    <w:rsid w:val="00273748"/>
    <w:rsid w:val="00273B78"/>
    <w:rsid w:val="00273CB1"/>
    <w:rsid w:val="00273EAB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B65"/>
    <w:rsid w:val="00275F65"/>
    <w:rsid w:val="002761ED"/>
    <w:rsid w:val="002763EF"/>
    <w:rsid w:val="0027640B"/>
    <w:rsid w:val="00276414"/>
    <w:rsid w:val="0027642F"/>
    <w:rsid w:val="0027656E"/>
    <w:rsid w:val="00276739"/>
    <w:rsid w:val="00276830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77F3C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EF1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E11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79A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11A"/>
    <w:rsid w:val="00291586"/>
    <w:rsid w:val="002915AE"/>
    <w:rsid w:val="00291CF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AA3"/>
    <w:rsid w:val="002A0B0E"/>
    <w:rsid w:val="002A0CA6"/>
    <w:rsid w:val="002A0FE1"/>
    <w:rsid w:val="002A10AE"/>
    <w:rsid w:val="002A1124"/>
    <w:rsid w:val="002A1162"/>
    <w:rsid w:val="002A14F4"/>
    <w:rsid w:val="002A17D3"/>
    <w:rsid w:val="002A1A47"/>
    <w:rsid w:val="002A1B21"/>
    <w:rsid w:val="002A1F83"/>
    <w:rsid w:val="002A22BD"/>
    <w:rsid w:val="002A23A5"/>
    <w:rsid w:val="002A2493"/>
    <w:rsid w:val="002A2792"/>
    <w:rsid w:val="002A28FB"/>
    <w:rsid w:val="002A2B6E"/>
    <w:rsid w:val="002A2D47"/>
    <w:rsid w:val="002A2DA2"/>
    <w:rsid w:val="002A302A"/>
    <w:rsid w:val="002A321A"/>
    <w:rsid w:val="002A32CF"/>
    <w:rsid w:val="002A3651"/>
    <w:rsid w:val="002A37F2"/>
    <w:rsid w:val="002A38E4"/>
    <w:rsid w:val="002A3D75"/>
    <w:rsid w:val="002A3DF0"/>
    <w:rsid w:val="002A402D"/>
    <w:rsid w:val="002A4462"/>
    <w:rsid w:val="002A45BA"/>
    <w:rsid w:val="002A488D"/>
    <w:rsid w:val="002A4A52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008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903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64"/>
    <w:rsid w:val="002C5171"/>
    <w:rsid w:val="002C544C"/>
    <w:rsid w:val="002C5537"/>
    <w:rsid w:val="002C5615"/>
    <w:rsid w:val="002C589C"/>
    <w:rsid w:val="002C59E7"/>
    <w:rsid w:val="002C5B78"/>
    <w:rsid w:val="002C5C17"/>
    <w:rsid w:val="002C5D61"/>
    <w:rsid w:val="002C6341"/>
    <w:rsid w:val="002C65C7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9A5"/>
    <w:rsid w:val="002C7A8D"/>
    <w:rsid w:val="002D002B"/>
    <w:rsid w:val="002D00E4"/>
    <w:rsid w:val="002D06FB"/>
    <w:rsid w:val="002D0775"/>
    <w:rsid w:val="002D08E1"/>
    <w:rsid w:val="002D096E"/>
    <w:rsid w:val="002D0FC3"/>
    <w:rsid w:val="002D1188"/>
    <w:rsid w:val="002D11BD"/>
    <w:rsid w:val="002D1204"/>
    <w:rsid w:val="002D1224"/>
    <w:rsid w:val="002D12C3"/>
    <w:rsid w:val="002D168C"/>
    <w:rsid w:val="002D169F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C49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0A"/>
    <w:rsid w:val="002D6AD2"/>
    <w:rsid w:val="002D6BA0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67C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CBD"/>
    <w:rsid w:val="002E7026"/>
    <w:rsid w:val="002E743A"/>
    <w:rsid w:val="002E765B"/>
    <w:rsid w:val="002E768E"/>
    <w:rsid w:val="002E78ED"/>
    <w:rsid w:val="002F008E"/>
    <w:rsid w:val="002F0720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A50"/>
    <w:rsid w:val="002F1C5B"/>
    <w:rsid w:val="002F1CD1"/>
    <w:rsid w:val="002F1E19"/>
    <w:rsid w:val="002F1FC5"/>
    <w:rsid w:val="002F2272"/>
    <w:rsid w:val="002F22DC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3B66"/>
    <w:rsid w:val="002F431A"/>
    <w:rsid w:val="002F44BC"/>
    <w:rsid w:val="002F452E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0DD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6D4"/>
    <w:rsid w:val="00301BA6"/>
    <w:rsid w:val="00301C3D"/>
    <w:rsid w:val="00301D1C"/>
    <w:rsid w:val="00302038"/>
    <w:rsid w:val="0030208F"/>
    <w:rsid w:val="00302481"/>
    <w:rsid w:val="003024F3"/>
    <w:rsid w:val="0030297D"/>
    <w:rsid w:val="00302B16"/>
    <w:rsid w:val="00302EC5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309"/>
    <w:rsid w:val="00307317"/>
    <w:rsid w:val="00307550"/>
    <w:rsid w:val="00307581"/>
    <w:rsid w:val="0030767D"/>
    <w:rsid w:val="003079D5"/>
    <w:rsid w:val="00307A7A"/>
    <w:rsid w:val="00307D50"/>
    <w:rsid w:val="00310196"/>
    <w:rsid w:val="003104A9"/>
    <w:rsid w:val="003104AB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2E1"/>
    <w:rsid w:val="003136E0"/>
    <w:rsid w:val="003137AE"/>
    <w:rsid w:val="00313804"/>
    <w:rsid w:val="00313835"/>
    <w:rsid w:val="0031384B"/>
    <w:rsid w:val="00313B17"/>
    <w:rsid w:val="00313E25"/>
    <w:rsid w:val="00313F3B"/>
    <w:rsid w:val="00313FB5"/>
    <w:rsid w:val="003143C7"/>
    <w:rsid w:val="003145E7"/>
    <w:rsid w:val="003147CF"/>
    <w:rsid w:val="003147D5"/>
    <w:rsid w:val="00314A7B"/>
    <w:rsid w:val="00314CA5"/>
    <w:rsid w:val="00315003"/>
    <w:rsid w:val="0031535D"/>
    <w:rsid w:val="00315711"/>
    <w:rsid w:val="00315999"/>
    <w:rsid w:val="00315E32"/>
    <w:rsid w:val="00316221"/>
    <w:rsid w:val="0031637B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562"/>
    <w:rsid w:val="00320766"/>
    <w:rsid w:val="003209F0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2F29"/>
    <w:rsid w:val="003239F3"/>
    <w:rsid w:val="00323B97"/>
    <w:rsid w:val="00323BEC"/>
    <w:rsid w:val="00323D01"/>
    <w:rsid w:val="00323F28"/>
    <w:rsid w:val="00323F2D"/>
    <w:rsid w:val="00324249"/>
    <w:rsid w:val="003244B9"/>
    <w:rsid w:val="00324575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24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644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8E1"/>
    <w:rsid w:val="00333A39"/>
    <w:rsid w:val="00333B89"/>
    <w:rsid w:val="00333D73"/>
    <w:rsid w:val="00334906"/>
    <w:rsid w:val="003349E6"/>
    <w:rsid w:val="00334CF1"/>
    <w:rsid w:val="00334EAB"/>
    <w:rsid w:val="00334FB7"/>
    <w:rsid w:val="00335251"/>
    <w:rsid w:val="003352D6"/>
    <w:rsid w:val="003353B6"/>
    <w:rsid w:val="00335845"/>
    <w:rsid w:val="0033587B"/>
    <w:rsid w:val="003359B9"/>
    <w:rsid w:val="00335A23"/>
    <w:rsid w:val="00335BAA"/>
    <w:rsid w:val="003361B1"/>
    <w:rsid w:val="003362AE"/>
    <w:rsid w:val="00336623"/>
    <w:rsid w:val="00336815"/>
    <w:rsid w:val="00336884"/>
    <w:rsid w:val="003368FD"/>
    <w:rsid w:val="00336969"/>
    <w:rsid w:val="00336B3A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3CE"/>
    <w:rsid w:val="00343580"/>
    <w:rsid w:val="0034362F"/>
    <w:rsid w:val="003436FA"/>
    <w:rsid w:val="0034373D"/>
    <w:rsid w:val="003437AD"/>
    <w:rsid w:val="00343A21"/>
    <w:rsid w:val="00343AD8"/>
    <w:rsid w:val="00343C0D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BB1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CD6"/>
    <w:rsid w:val="00350E48"/>
    <w:rsid w:val="003516E4"/>
    <w:rsid w:val="003517B6"/>
    <w:rsid w:val="0035199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B8D"/>
    <w:rsid w:val="00353D00"/>
    <w:rsid w:val="00353D8C"/>
    <w:rsid w:val="00353FC4"/>
    <w:rsid w:val="003541FB"/>
    <w:rsid w:val="003542BE"/>
    <w:rsid w:val="00354528"/>
    <w:rsid w:val="003546D2"/>
    <w:rsid w:val="0035498B"/>
    <w:rsid w:val="00354B6C"/>
    <w:rsid w:val="00354C2E"/>
    <w:rsid w:val="00354C9A"/>
    <w:rsid w:val="003550A8"/>
    <w:rsid w:val="003550AD"/>
    <w:rsid w:val="0035577C"/>
    <w:rsid w:val="00355CD4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475"/>
    <w:rsid w:val="003604EF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A1D"/>
    <w:rsid w:val="00362C51"/>
    <w:rsid w:val="00362CC9"/>
    <w:rsid w:val="00362D17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12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5D2"/>
    <w:rsid w:val="003669DB"/>
    <w:rsid w:val="00366C0C"/>
    <w:rsid w:val="00366D7F"/>
    <w:rsid w:val="0036704B"/>
    <w:rsid w:val="003674BD"/>
    <w:rsid w:val="00367689"/>
    <w:rsid w:val="0036783A"/>
    <w:rsid w:val="00367922"/>
    <w:rsid w:val="003679E6"/>
    <w:rsid w:val="00367A9B"/>
    <w:rsid w:val="00367C4E"/>
    <w:rsid w:val="00367EBD"/>
    <w:rsid w:val="00370086"/>
    <w:rsid w:val="00370411"/>
    <w:rsid w:val="00370546"/>
    <w:rsid w:val="00370557"/>
    <w:rsid w:val="0037057A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1E1C"/>
    <w:rsid w:val="003722EE"/>
    <w:rsid w:val="00372333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0A5"/>
    <w:rsid w:val="00374166"/>
    <w:rsid w:val="003744C9"/>
    <w:rsid w:val="003744F3"/>
    <w:rsid w:val="00374569"/>
    <w:rsid w:val="003745F3"/>
    <w:rsid w:val="003749A6"/>
    <w:rsid w:val="00374A94"/>
    <w:rsid w:val="0037515A"/>
    <w:rsid w:val="0037571B"/>
    <w:rsid w:val="00375E5F"/>
    <w:rsid w:val="00375F09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D3E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39D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506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8B8"/>
    <w:rsid w:val="003868EF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86D"/>
    <w:rsid w:val="00391A79"/>
    <w:rsid w:val="00391BBE"/>
    <w:rsid w:val="00391D53"/>
    <w:rsid w:val="00391D76"/>
    <w:rsid w:val="00391E62"/>
    <w:rsid w:val="00391FA3"/>
    <w:rsid w:val="003920FD"/>
    <w:rsid w:val="003923B0"/>
    <w:rsid w:val="003925C2"/>
    <w:rsid w:val="003925E8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BD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B3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B26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0E8F"/>
    <w:rsid w:val="003A1364"/>
    <w:rsid w:val="003A13E2"/>
    <w:rsid w:val="003A154E"/>
    <w:rsid w:val="003A17A1"/>
    <w:rsid w:val="003A17A7"/>
    <w:rsid w:val="003A1835"/>
    <w:rsid w:val="003A190F"/>
    <w:rsid w:val="003A2183"/>
    <w:rsid w:val="003A2417"/>
    <w:rsid w:val="003A25AC"/>
    <w:rsid w:val="003A2686"/>
    <w:rsid w:val="003A293E"/>
    <w:rsid w:val="003A30BD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76C"/>
    <w:rsid w:val="003A4890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A7E"/>
    <w:rsid w:val="003B1BAE"/>
    <w:rsid w:val="003B1D8C"/>
    <w:rsid w:val="003B2019"/>
    <w:rsid w:val="003B2286"/>
    <w:rsid w:val="003B22FF"/>
    <w:rsid w:val="003B2317"/>
    <w:rsid w:val="003B234E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BE3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5ED6"/>
    <w:rsid w:val="003B6293"/>
    <w:rsid w:val="003B6CD6"/>
    <w:rsid w:val="003B70D8"/>
    <w:rsid w:val="003B74DD"/>
    <w:rsid w:val="003B7764"/>
    <w:rsid w:val="003B7AC3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EB5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42"/>
    <w:rsid w:val="003C763B"/>
    <w:rsid w:val="003C7698"/>
    <w:rsid w:val="003C799B"/>
    <w:rsid w:val="003C7BF9"/>
    <w:rsid w:val="003C7CC4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76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3F4B"/>
    <w:rsid w:val="003D41EC"/>
    <w:rsid w:val="003D4201"/>
    <w:rsid w:val="003D434D"/>
    <w:rsid w:val="003D454C"/>
    <w:rsid w:val="003D47B5"/>
    <w:rsid w:val="003D494C"/>
    <w:rsid w:val="003D4CB2"/>
    <w:rsid w:val="003D50D0"/>
    <w:rsid w:val="003D5419"/>
    <w:rsid w:val="003D544C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6B0"/>
    <w:rsid w:val="003E1743"/>
    <w:rsid w:val="003E17A7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A57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024"/>
    <w:rsid w:val="003F01B7"/>
    <w:rsid w:val="003F0341"/>
    <w:rsid w:val="003F038D"/>
    <w:rsid w:val="003F0591"/>
    <w:rsid w:val="003F05FA"/>
    <w:rsid w:val="003F06CC"/>
    <w:rsid w:val="003F0A8B"/>
    <w:rsid w:val="003F0BA7"/>
    <w:rsid w:val="003F0F55"/>
    <w:rsid w:val="003F124F"/>
    <w:rsid w:val="003F1945"/>
    <w:rsid w:val="003F1AEA"/>
    <w:rsid w:val="003F1B19"/>
    <w:rsid w:val="003F1C68"/>
    <w:rsid w:val="003F1E85"/>
    <w:rsid w:val="003F1EAE"/>
    <w:rsid w:val="003F1F8F"/>
    <w:rsid w:val="003F2371"/>
    <w:rsid w:val="003F257F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3AC4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2AC6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5F77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303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0D0"/>
    <w:rsid w:val="0041335C"/>
    <w:rsid w:val="004133E8"/>
    <w:rsid w:val="00413490"/>
    <w:rsid w:val="004135AF"/>
    <w:rsid w:val="004136E5"/>
    <w:rsid w:val="00413956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B9A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4D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2D5"/>
    <w:rsid w:val="0042150B"/>
    <w:rsid w:val="00421524"/>
    <w:rsid w:val="00421797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900"/>
    <w:rsid w:val="00422E3A"/>
    <w:rsid w:val="00422EC6"/>
    <w:rsid w:val="00423133"/>
    <w:rsid w:val="00423280"/>
    <w:rsid w:val="004233A2"/>
    <w:rsid w:val="0042343D"/>
    <w:rsid w:val="0042394F"/>
    <w:rsid w:val="00423A5F"/>
    <w:rsid w:val="00423AE7"/>
    <w:rsid w:val="00423C40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46F"/>
    <w:rsid w:val="00427718"/>
    <w:rsid w:val="00427F7F"/>
    <w:rsid w:val="00430089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714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944"/>
    <w:rsid w:val="00436A5D"/>
    <w:rsid w:val="00436E2D"/>
    <w:rsid w:val="00436EFA"/>
    <w:rsid w:val="00436F16"/>
    <w:rsid w:val="00437113"/>
    <w:rsid w:val="00437311"/>
    <w:rsid w:val="00437380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68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0F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0A1"/>
    <w:rsid w:val="00446288"/>
    <w:rsid w:val="0044629F"/>
    <w:rsid w:val="00446532"/>
    <w:rsid w:val="00446619"/>
    <w:rsid w:val="00446726"/>
    <w:rsid w:val="0044681C"/>
    <w:rsid w:val="00446866"/>
    <w:rsid w:val="004469C4"/>
    <w:rsid w:val="00446ED4"/>
    <w:rsid w:val="00446F71"/>
    <w:rsid w:val="00446FAC"/>
    <w:rsid w:val="00447004"/>
    <w:rsid w:val="00447174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E45"/>
    <w:rsid w:val="00455F3D"/>
    <w:rsid w:val="00455F9D"/>
    <w:rsid w:val="00456077"/>
    <w:rsid w:val="00456126"/>
    <w:rsid w:val="00456355"/>
    <w:rsid w:val="004567B5"/>
    <w:rsid w:val="00456894"/>
    <w:rsid w:val="0045689D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4BD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F18"/>
    <w:rsid w:val="00472194"/>
    <w:rsid w:val="00472333"/>
    <w:rsid w:val="004725C7"/>
    <w:rsid w:val="0047276F"/>
    <w:rsid w:val="004727F1"/>
    <w:rsid w:val="00472932"/>
    <w:rsid w:val="00472E30"/>
    <w:rsid w:val="004736A8"/>
    <w:rsid w:val="004738DB"/>
    <w:rsid w:val="00473BFE"/>
    <w:rsid w:val="00473D1C"/>
    <w:rsid w:val="00473D29"/>
    <w:rsid w:val="00473D85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5F6B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FF"/>
    <w:rsid w:val="004803DA"/>
    <w:rsid w:val="00480545"/>
    <w:rsid w:val="0048069E"/>
    <w:rsid w:val="00480AB7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A86"/>
    <w:rsid w:val="00483DC6"/>
    <w:rsid w:val="00483EC2"/>
    <w:rsid w:val="00484060"/>
    <w:rsid w:val="00484097"/>
    <w:rsid w:val="00484258"/>
    <w:rsid w:val="004843D0"/>
    <w:rsid w:val="0048444E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0F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1B"/>
    <w:rsid w:val="004912F2"/>
    <w:rsid w:val="004914DB"/>
    <w:rsid w:val="00491544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679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7A1"/>
    <w:rsid w:val="00496830"/>
    <w:rsid w:val="00496C14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39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518"/>
    <w:rsid w:val="004A7652"/>
    <w:rsid w:val="004A7677"/>
    <w:rsid w:val="004A7845"/>
    <w:rsid w:val="004A7B0B"/>
    <w:rsid w:val="004A7C8C"/>
    <w:rsid w:val="004A7DBA"/>
    <w:rsid w:val="004A7EE1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1F3"/>
    <w:rsid w:val="004B244A"/>
    <w:rsid w:val="004B28B1"/>
    <w:rsid w:val="004B2919"/>
    <w:rsid w:val="004B292C"/>
    <w:rsid w:val="004B2E86"/>
    <w:rsid w:val="004B30FD"/>
    <w:rsid w:val="004B3178"/>
    <w:rsid w:val="004B3326"/>
    <w:rsid w:val="004B3372"/>
    <w:rsid w:val="004B34CE"/>
    <w:rsid w:val="004B37A3"/>
    <w:rsid w:val="004B3AB3"/>
    <w:rsid w:val="004B3B6F"/>
    <w:rsid w:val="004B42DD"/>
    <w:rsid w:val="004B439F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3A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705"/>
    <w:rsid w:val="004C0ADF"/>
    <w:rsid w:val="004C0D8D"/>
    <w:rsid w:val="004C11D0"/>
    <w:rsid w:val="004C11EE"/>
    <w:rsid w:val="004C1A25"/>
    <w:rsid w:val="004C1BFA"/>
    <w:rsid w:val="004C1D02"/>
    <w:rsid w:val="004C1EDC"/>
    <w:rsid w:val="004C1FAB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A59"/>
    <w:rsid w:val="004C3EE2"/>
    <w:rsid w:val="004C40A4"/>
    <w:rsid w:val="004C4265"/>
    <w:rsid w:val="004C42BD"/>
    <w:rsid w:val="004C442C"/>
    <w:rsid w:val="004C4627"/>
    <w:rsid w:val="004C4D77"/>
    <w:rsid w:val="004C5179"/>
    <w:rsid w:val="004C5519"/>
    <w:rsid w:val="004C58BD"/>
    <w:rsid w:val="004C591C"/>
    <w:rsid w:val="004C592D"/>
    <w:rsid w:val="004C5ABA"/>
    <w:rsid w:val="004C6024"/>
    <w:rsid w:val="004C6399"/>
    <w:rsid w:val="004C6772"/>
    <w:rsid w:val="004C68B2"/>
    <w:rsid w:val="004C69B7"/>
    <w:rsid w:val="004C6A63"/>
    <w:rsid w:val="004C6F0A"/>
    <w:rsid w:val="004C6F97"/>
    <w:rsid w:val="004C6FA2"/>
    <w:rsid w:val="004C72F8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0DB"/>
    <w:rsid w:val="004D41F8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6FFA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7A3"/>
    <w:rsid w:val="004E08FC"/>
    <w:rsid w:val="004E0A16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2E0"/>
    <w:rsid w:val="004E35F7"/>
    <w:rsid w:val="004E35FA"/>
    <w:rsid w:val="004E3765"/>
    <w:rsid w:val="004E3931"/>
    <w:rsid w:val="004E3CB1"/>
    <w:rsid w:val="004E3D6A"/>
    <w:rsid w:val="004E4113"/>
    <w:rsid w:val="004E45FB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8DD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A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1E"/>
    <w:rsid w:val="004F266A"/>
    <w:rsid w:val="004F26F9"/>
    <w:rsid w:val="004F2958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928"/>
    <w:rsid w:val="004F6C55"/>
    <w:rsid w:val="004F6FDD"/>
    <w:rsid w:val="004F70F6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528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AB2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3F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504"/>
    <w:rsid w:val="00514776"/>
    <w:rsid w:val="00514911"/>
    <w:rsid w:val="00514ACD"/>
    <w:rsid w:val="00514AE4"/>
    <w:rsid w:val="00514BE9"/>
    <w:rsid w:val="00514E8A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991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CE2"/>
    <w:rsid w:val="00522FA9"/>
    <w:rsid w:val="005230B3"/>
    <w:rsid w:val="00523265"/>
    <w:rsid w:val="005233A1"/>
    <w:rsid w:val="00523489"/>
    <w:rsid w:val="005238E1"/>
    <w:rsid w:val="00523FA6"/>
    <w:rsid w:val="00524214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6C4"/>
    <w:rsid w:val="005336C9"/>
    <w:rsid w:val="00533991"/>
    <w:rsid w:val="00533A13"/>
    <w:rsid w:val="00533A9E"/>
    <w:rsid w:val="00533BCE"/>
    <w:rsid w:val="00533E6D"/>
    <w:rsid w:val="0053408D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04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01"/>
    <w:rsid w:val="00540138"/>
    <w:rsid w:val="0054095E"/>
    <w:rsid w:val="00540AD8"/>
    <w:rsid w:val="00540BCB"/>
    <w:rsid w:val="00540DE8"/>
    <w:rsid w:val="00540EC3"/>
    <w:rsid w:val="00540FBC"/>
    <w:rsid w:val="005411C9"/>
    <w:rsid w:val="005414C4"/>
    <w:rsid w:val="005418BC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5D1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23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CE8"/>
    <w:rsid w:val="00554D44"/>
    <w:rsid w:val="00555553"/>
    <w:rsid w:val="00555844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5718E"/>
    <w:rsid w:val="0055754B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53"/>
    <w:rsid w:val="005616F6"/>
    <w:rsid w:val="0056177B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7D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4"/>
    <w:rsid w:val="005653F7"/>
    <w:rsid w:val="00565711"/>
    <w:rsid w:val="005657E2"/>
    <w:rsid w:val="00565816"/>
    <w:rsid w:val="00565D23"/>
    <w:rsid w:val="00566077"/>
    <w:rsid w:val="005661F9"/>
    <w:rsid w:val="0056623E"/>
    <w:rsid w:val="005662E8"/>
    <w:rsid w:val="00566479"/>
    <w:rsid w:val="00566592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AC9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23F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667"/>
    <w:rsid w:val="005727D7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95B"/>
    <w:rsid w:val="00581AEA"/>
    <w:rsid w:val="00581B66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200"/>
    <w:rsid w:val="00584362"/>
    <w:rsid w:val="00584416"/>
    <w:rsid w:val="005844E3"/>
    <w:rsid w:val="00584B45"/>
    <w:rsid w:val="00584CB0"/>
    <w:rsid w:val="00584CB5"/>
    <w:rsid w:val="00584D3A"/>
    <w:rsid w:val="005856E4"/>
    <w:rsid w:val="00585A80"/>
    <w:rsid w:val="00585D0C"/>
    <w:rsid w:val="00585DF1"/>
    <w:rsid w:val="00586496"/>
    <w:rsid w:val="005865A2"/>
    <w:rsid w:val="00586748"/>
    <w:rsid w:val="00586B19"/>
    <w:rsid w:val="00586B8E"/>
    <w:rsid w:val="00586DA9"/>
    <w:rsid w:val="00586EC0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3E78"/>
    <w:rsid w:val="00594219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0F8"/>
    <w:rsid w:val="005A73EB"/>
    <w:rsid w:val="005A75E9"/>
    <w:rsid w:val="005A768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261"/>
    <w:rsid w:val="005B26F4"/>
    <w:rsid w:val="005B2A43"/>
    <w:rsid w:val="005B2BF1"/>
    <w:rsid w:val="005B2E16"/>
    <w:rsid w:val="005B3012"/>
    <w:rsid w:val="005B3015"/>
    <w:rsid w:val="005B3049"/>
    <w:rsid w:val="005B3D7D"/>
    <w:rsid w:val="005B3EB7"/>
    <w:rsid w:val="005B3EE9"/>
    <w:rsid w:val="005B3F4A"/>
    <w:rsid w:val="005B40D7"/>
    <w:rsid w:val="005B4164"/>
    <w:rsid w:val="005B41D7"/>
    <w:rsid w:val="005B449D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65E"/>
    <w:rsid w:val="005B672D"/>
    <w:rsid w:val="005B67B0"/>
    <w:rsid w:val="005B70B2"/>
    <w:rsid w:val="005B7175"/>
    <w:rsid w:val="005B72B3"/>
    <w:rsid w:val="005B76BF"/>
    <w:rsid w:val="005B7773"/>
    <w:rsid w:val="005B77F7"/>
    <w:rsid w:val="005B78BF"/>
    <w:rsid w:val="005B7A79"/>
    <w:rsid w:val="005B7FD7"/>
    <w:rsid w:val="005C03D9"/>
    <w:rsid w:val="005C0454"/>
    <w:rsid w:val="005C07ED"/>
    <w:rsid w:val="005C08AC"/>
    <w:rsid w:val="005C08E3"/>
    <w:rsid w:val="005C0F0E"/>
    <w:rsid w:val="005C1270"/>
    <w:rsid w:val="005C12F0"/>
    <w:rsid w:val="005C13F3"/>
    <w:rsid w:val="005C15FC"/>
    <w:rsid w:val="005C1689"/>
    <w:rsid w:val="005C16E8"/>
    <w:rsid w:val="005C1751"/>
    <w:rsid w:val="005C1CF5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2D1C"/>
    <w:rsid w:val="005D2FBA"/>
    <w:rsid w:val="005D315C"/>
    <w:rsid w:val="005D3689"/>
    <w:rsid w:val="005D36F8"/>
    <w:rsid w:val="005D37C9"/>
    <w:rsid w:val="005D3816"/>
    <w:rsid w:val="005D387E"/>
    <w:rsid w:val="005D3A5D"/>
    <w:rsid w:val="005D3FD1"/>
    <w:rsid w:val="005D4249"/>
    <w:rsid w:val="005D442A"/>
    <w:rsid w:val="005D444C"/>
    <w:rsid w:val="005D4846"/>
    <w:rsid w:val="005D4DFF"/>
    <w:rsid w:val="005D528C"/>
    <w:rsid w:val="005D5A4F"/>
    <w:rsid w:val="005D5AAD"/>
    <w:rsid w:val="005D5FAC"/>
    <w:rsid w:val="005D6127"/>
    <w:rsid w:val="005D6466"/>
    <w:rsid w:val="005D66CA"/>
    <w:rsid w:val="005D68EE"/>
    <w:rsid w:val="005D6997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73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8C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DE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4B7"/>
    <w:rsid w:val="005F6554"/>
    <w:rsid w:val="005F68CA"/>
    <w:rsid w:val="005F6AD9"/>
    <w:rsid w:val="005F6ADF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1EA"/>
    <w:rsid w:val="006026DD"/>
    <w:rsid w:val="00602879"/>
    <w:rsid w:val="00602CB5"/>
    <w:rsid w:val="00602D54"/>
    <w:rsid w:val="00602E9A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EF0"/>
    <w:rsid w:val="00606143"/>
    <w:rsid w:val="006064ED"/>
    <w:rsid w:val="00606714"/>
    <w:rsid w:val="00606744"/>
    <w:rsid w:val="006067D1"/>
    <w:rsid w:val="00606D92"/>
    <w:rsid w:val="00606E84"/>
    <w:rsid w:val="00606F55"/>
    <w:rsid w:val="00606F63"/>
    <w:rsid w:val="006075A1"/>
    <w:rsid w:val="006077ED"/>
    <w:rsid w:val="006078FB"/>
    <w:rsid w:val="0060798E"/>
    <w:rsid w:val="00607ADE"/>
    <w:rsid w:val="006100A4"/>
    <w:rsid w:val="006100CF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2F01"/>
    <w:rsid w:val="00613293"/>
    <w:rsid w:val="006136A2"/>
    <w:rsid w:val="006136A7"/>
    <w:rsid w:val="00613CB3"/>
    <w:rsid w:val="00613CD9"/>
    <w:rsid w:val="00613D8F"/>
    <w:rsid w:val="00613F67"/>
    <w:rsid w:val="00614362"/>
    <w:rsid w:val="006144D8"/>
    <w:rsid w:val="00614658"/>
    <w:rsid w:val="006148A9"/>
    <w:rsid w:val="00614B00"/>
    <w:rsid w:val="00614CF1"/>
    <w:rsid w:val="00614E3E"/>
    <w:rsid w:val="00614F92"/>
    <w:rsid w:val="00614FF8"/>
    <w:rsid w:val="006151CE"/>
    <w:rsid w:val="00615483"/>
    <w:rsid w:val="006157D7"/>
    <w:rsid w:val="00615E06"/>
    <w:rsid w:val="00615E3F"/>
    <w:rsid w:val="00615F88"/>
    <w:rsid w:val="00615FE0"/>
    <w:rsid w:val="00616773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95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B95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6F5"/>
    <w:rsid w:val="00624A49"/>
    <w:rsid w:val="00624B8A"/>
    <w:rsid w:val="00624D31"/>
    <w:rsid w:val="00624DC7"/>
    <w:rsid w:val="00624EA0"/>
    <w:rsid w:val="00624F57"/>
    <w:rsid w:val="0062556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6A6"/>
    <w:rsid w:val="00626A7A"/>
    <w:rsid w:val="00626AEE"/>
    <w:rsid w:val="00626C18"/>
    <w:rsid w:val="00626D9D"/>
    <w:rsid w:val="006270C9"/>
    <w:rsid w:val="006270CB"/>
    <w:rsid w:val="0062722F"/>
    <w:rsid w:val="0062736B"/>
    <w:rsid w:val="006274BC"/>
    <w:rsid w:val="006275EB"/>
    <w:rsid w:val="0062777A"/>
    <w:rsid w:val="00627947"/>
    <w:rsid w:val="00627BB1"/>
    <w:rsid w:val="00627DE5"/>
    <w:rsid w:val="00627FE6"/>
    <w:rsid w:val="0063004D"/>
    <w:rsid w:val="0063008C"/>
    <w:rsid w:val="006300AF"/>
    <w:rsid w:val="00630475"/>
    <w:rsid w:val="0063059A"/>
    <w:rsid w:val="00630608"/>
    <w:rsid w:val="00630C79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1F1A"/>
    <w:rsid w:val="00632220"/>
    <w:rsid w:val="00632260"/>
    <w:rsid w:val="006329A0"/>
    <w:rsid w:val="00632A3F"/>
    <w:rsid w:val="00632B3A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893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A5C"/>
    <w:rsid w:val="00640F59"/>
    <w:rsid w:val="0064112D"/>
    <w:rsid w:val="006413DD"/>
    <w:rsid w:val="006414D5"/>
    <w:rsid w:val="00641626"/>
    <w:rsid w:val="006419D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7BF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D26"/>
    <w:rsid w:val="00643E65"/>
    <w:rsid w:val="00644015"/>
    <w:rsid w:val="0064406D"/>
    <w:rsid w:val="0064417F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5F67"/>
    <w:rsid w:val="0064603A"/>
    <w:rsid w:val="006461D4"/>
    <w:rsid w:val="0064625B"/>
    <w:rsid w:val="00646A58"/>
    <w:rsid w:val="00646C3A"/>
    <w:rsid w:val="00646C5F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72B"/>
    <w:rsid w:val="00652956"/>
    <w:rsid w:val="00652ABA"/>
    <w:rsid w:val="00652F75"/>
    <w:rsid w:val="00652F86"/>
    <w:rsid w:val="006534A3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61FE"/>
    <w:rsid w:val="00656497"/>
    <w:rsid w:val="006564C8"/>
    <w:rsid w:val="00656592"/>
    <w:rsid w:val="006565AF"/>
    <w:rsid w:val="006565FB"/>
    <w:rsid w:val="006569E7"/>
    <w:rsid w:val="00656A93"/>
    <w:rsid w:val="00656D51"/>
    <w:rsid w:val="006570F9"/>
    <w:rsid w:val="006572AB"/>
    <w:rsid w:val="006572FF"/>
    <w:rsid w:val="006575A6"/>
    <w:rsid w:val="0065765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0D"/>
    <w:rsid w:val="00660F4E"/>
    <w:rsid w:val="0066111C"/>
    <w:rsid w:val="006613FB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2"/>
    <w:rsid w:val="0066420C"/>
    <w:rsid w:val="006642F8"/>
    <w:rsid w:val="00664508"/>
    <w:rsid w:val="0066455C"/>
    <w:rsid w:val="00664623"/>
    <w:rsid w:val="006646A6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52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29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2DC4"/>
    <w:rsid w:val="00673406"/>
    <w:rsid w:val="006736FF"/>
    <w:rsid w:val="00673803"/>
    <w:rsid w:val="00673915"/>
    <w:rsid w:val="0067391D"/>
    <w:rsid w:val="006739A9"/>
    <w:rsid w:val="006739EE"/>
    <w:rsid w:val="00673A1F"/>
    <w:rsid w:val="00673AA6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4E4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759"/>
    <w:rsid w:val="00680A35"/>
    <w:rsid w:val="00680CC2"/>
    <w:rsid w:val="00680E47"/>
    <w:rsid w:val="0068127F"/>
    <w:rsid w:val="00681678"/>
    <w:rsid w:val="00681906"/>
    <w:rsid w:val="00681A91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B41"/>
    <w:rsid w:val="00685C4D"/>
    <w:rsid w:val="00685C99"/>
    <w:rsid w:val="00685D8A"/>
    <w:rsid w:val="00686089"/>
    <w:rsid w:val="006864EF"/>
    <w:rsid w:val="0068666E"/>
    <w:rsid w:val="00686811"/>
    <w:rsid w:val="006868EA"/>
    <w:rsid w:val="00686D81"/>
    <w:rsid w:val="00686F1A"/>
    <w:rsid w:val="006871E4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C08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5F18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2A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61A"/>
    <w:rsid w:val="006A4753"/>
    <w:rsid w:val="006A487E"/>
    <w:rsid w:val="006A487F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5A"/>
    <w:rsid w:val="006A51EF"/>
    <w:rsid w:val="006A5591"/>
    <w:rsid w:val="006A5B61"/>
    <w:rsid w:val="006A5BF8"/>
    <w:rsid w:val="006A5C8E"/>
    <w:rsid w:val="006A5F0B"/>
    <w:rsid w:val="006A5FB7"/>
    <w:rsid w:val="006A6316"/>
    <w:rsid w:val="006A65DA"/>
    <w:rsid w:val="006A66B0"/>
    <w:rsid w:val="006A66B6"/>
    <w:rsid w:val="006A6920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565"/>
    <w:rsid w:val="006B0582"/>
    <w:rsid w:val="006B05B1"/>
    <w:rsid w:val="006B05BB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30"/>
    <w:rsid w:val="006B1AC9"/>
    <w:rsid w:val="006B1C9B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6FD8"/>
    <w:rsid w:val="006B7249"/>
    <w:rsid w:val="006B74FD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50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D75"/>
    <w:rsid w:val="006C3E44"/>
    <w:rsid w:val="006C3E66"/>
    <w:rsid w:val="006C435D"/>
    <w:rsid w:val="006C43D2"/>
    <w:rsid w:val="006C47FC"/>
    <w:rsid w:val="006C4AE2"/>
    <w:rsid w:val="006C4F35"/>
    <w:rsid w:val="006C5680"/>
    <w:rsid w:val="006C5A61"/>
    <w:rsid w:val="006C5F94"/>
    <w:rsid w:val="006C65F4"/>
    <w:rsid w:val="006C65F7"/>
    <w:rsid w:val="006C6889"/>
    <w:rsid w:val="006C6966"/>
    <w:rsid w:val="006C69C6"/>
    <w:rsid w:val="006C6D3C"/>
    <w:rsid w:val="006C6DDD"/>
    <w:rsid w:val="006C73CA"/>
    <w:rsid w:val="006C76DE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D14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1E"/>
    <w:rsid w:val="006E0AEB"/>
    <w:rsid w:val="006E0C19"/>
    <w:rsid w:val="006E0F24"/>
    <w:rsid w:val="006E1107"/>
    <w:rsid w:val="006E1121"/>
    <w:rsid w:val="006E115E"/>
    <w:rsid w:val="006E16A0"/>
    <w:rsid w:val="006E174B"/>
    <w:rsid w:val="006E191F"/>
    <w:rsid w:val="006E1E81"/>
    <w:rsid w:val="006E1ED0"/>
    <w:rsid w:val="006E252E"/>
    <w:rsid w:val="006E25F4"/>
    <w:rsid w:val="006E25FA"/>
    <w:rsid w:val="006E26C5"/>
    <w:rsid w:val="006E29D6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7D"/>
    <w:rsid w:val="006E48DB"/>
    <w:rsid w:val="006E4AD6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3D"/>
    <w:rsid w:val="006F08A9"/>
    <w:rsid w:val="006F08DF"/>
    <w:rsid w:val="006F0B19"/>
    <w:rsid w:val="006F0D4D"/>
    <w:rsid w:val="006F10A8"/>
    <w:rsid w:val="006F1133"/>
    <w:rsid w:val="006F1258"/>
    <w:rsid w:val="006F154E"/>
    <w:rsid w:val="006F17DB"/>
    <w:rsid w:val="006F1A9B"/>
    <w:rsid w:val="006F1AC1"/>
    <w:rsid w:val="006F1C72"/>
    <w:rsid w:val="006F2654"/>
    <w:rsid w:val="006F2BE7"/>
    <w:rsid w:val="006F2DA6"/>
    <w:rsid w:val="006F30FA"/>
    <w:rsid w:val="006F320C"/>
    <w:rsid w:val="006F3270"/>
    <w:rsid w:val="006F3552"/>
    <w:rsid w:val="006F3E8A"/>
    <w:rsid w:val="006F42BD"/>
    <w:rsid w:val="006F4375"/>
    <w:rsid w:val="006F438E"/>
    <w:rsid w:val="006F43BD"/>
    <w:rsid w:val="006F45AA"/>
    <w:rsid w:val="006F4A79"/>
    <w:rsid w:val="006F4B25"/>
    <w:rsid w:val="006F5183"/>
    <w:rsid w:val="006F51BC"/>
    <w:rsid w:val="006F5216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29E"/>
    <w:rsid w:val="006F7340"/>
    <w:rsid w:val="006F7475"/>
    <w:rsid w:val="006F74BF"/>
    <w:rsid w:val="006F74C9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4DE"/>
    <w:rsid w:val="00703805"/>
    <w:rsid w:val="00703856"/>
    <w:rsid w:val="00703B1A"/>
    <w:rsid w:val="00703B46"/>
    <w:rsid w:val="00704011"/>
    <w:rsid w:val="007042CF"/>
    <w:rsid w:val="007049AD"/>
    <w:rsid w:val="00704BBB"/>
    <w:rsid w:val="00704CE4"/>
    <w:rsid w:val="00704D4F"/>
    <w:rsid w:val="00704DA6"/>
    <w:rsid w:val="00704F1D"/>
    <w:rsid w:val="00704F9C"/>
    <w:rsid w:val="00705025"/>
    <w:rsid w:val="0070510D"/>
    <w:rsid w:val="007055ED"/>
    <w:rsid w:val="00705965"/>
    <w:rsid w:val="00705B81"/>
    <w:rsid w:val="00706053"/>
    <w:rsid w:val="007061D8"/>
    <w:rsid w:val="00706336"/>
    <w:rsid w:val="0070657B"/>
    <w:rsid w:val="0070659E"/>
    <w:rsid w:val="007066E0"/>
    <w:rsid w:val="007067B3"/>
    <w:rsid w:val="007067E0"/>
    <w:rsid w:val="007069F8"/>
    <w:rsid w:val="007074E0"/>
    <w:rsid w:val="007078A8"/>
    <w:rsid w:val="00707A35"/>
    <w:rsid w:val="00707CB5"/>
    <w:rsid w:val="00707F1A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003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8E4"/>
    <w:rsid w:val="007149D0"/>
    <w:rsid w:val="007149E3"/>
    <w:rsid w:val="007149EE"/>
    <w:rsid w:val="00714AF3"/>
    <w:rsid w:val="0071559C"/>
    <w:rsid w:val="0071561D"/>
    <w:rsid w:val="0071576E"/>
    <w:rsid w:val="00715852"/>
    <w:rsid w:val="007159DE"/>
    <w:rsid w:val="00715A78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361"/>
    <w:rsid w:val="00722512"/>
    <w:rsid w:val="0072257F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1FA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6BA"/>
    <w:rsid w:val="007267CA"/>
    <w:rsid w:val="00726E38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87A"/>
    <w:rsid w:val="00734983"/>
    <w:rsid w:val="00734E79"/>
    <w:rsid w:val="007350ED"/>
    <w:rsid w:val="00735636"/>
    <w:rsid w:val="00735743"/>
    <w:rsid w:val="0073579D"/>
    <w:rsid w:val="00735875"/>
    <w:rsid w:val="007359AD"/>
    <w:rsid w:val="007359DB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66C"/>
    <w:rsid w:val="007416C4"/>
    <w:rsid w:val="00741D3E"/>
    <w:rsid w:val="00741E94"/>
    <w:rsid w:val="00741FB9"/>
    <w:rsid w:val="0074221E"/>
    <w:rsid w:val="0074266F"/>
    <w:rsid w:val="007426CB"/>
    <w:rsid w:val="00742873"/>
    <w:rsid w:val="00742AE4"/>
    <w:rsid w:val="00742CD2"/>
    <w:rsid w:val="00742DAF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72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5B0"/>
    <w:rsid w:val="007507AB"/>
    <w:rsid w:val="00750B5B"/>
    <w:rsid w:val="00750F55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318"/>
    <w:rsid w:val="007524EA"/>
    <w:rsid w:val="0075282D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A93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C8B"/>
    <w:rsid w:val="00754F6C"/>
    <w:rsid w:val="0075556D"/>
    <w:rsid w:val="007556E8"/>
    <w:rsid w:val="00755746"/>
    <w:rsid w:val="00755830"/>
    <w:rsid w:val="00755838"/>
    <w:rsid w:val="00755A7C"/>
    <w:rsid w:val="00755BC6"/>
    <w:rsid w:val="00755E1F"/>
    <w:rsid w:val="00755E75"/>
    <w:rsid w:val="00755E99"/>
    <w:rsid w:val="00755EAA"/>
    <w:rsid w:val="00756074"/>
    <w:rsid w:val="00756099"/>
    <w:rsid w:val="00756339"/>
    <w:rsid w:val="007565B3"/>
    <w:rsid w:val="00756646"/>
    <w:rsid w:val="007566AE"/>
    <w:rsid w:val="0075691E"/>
    <w:rsid w:val="00756938"/>
    <w:rsid w:val="00756C86"/>
    <w:rsid w:val="00756E9A"/>
    <w:rsid w:val="00757023"/>
    <w:rsid w:val="00757244"/>
    <w:rsid w:val="007574B8"/>
    <w:rsid w:val="007575BC"/>
    <w:rsid w:val="007575C7"/>
    <w:rsid w:val="007575D2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E7D"/>
    <w:rsid w:val="00764F71"/>
    <w:rsid w:val="0076535A"/>
    <w:rsid w:val="007656EF"/>
    <w:rsid w:val="007656FD"/>
    <w:rsid w:val="00765B34"/>
    <w:rsid w:val="00765F70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1ED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4D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CD8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B7E"/>
    <w:rsid w:val="00777EC5"/>
    <w:rsid w:val="00780135"/>
    <w:rsid w:val="0078013E"/>
    <w:rsid w:val="007802F5"/>
    <w:rsid w:val="00780340"/>
    <w:rsid w:val="00780515"/>
    <w:rsid w:val="00780543"/>
    <w:rsid w:val="00780658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E02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48"/>
    <w:rsid w:val="00787C76"/>
    <w:rsid w:val="00787D1F"/>
    <w:rsid w:val="0079015F"/>
    <w:rsid w:val="0079022E"/>
    <w:rsid w:val="00790559"/>
    <w:rsid w:val="0079079B"/>
    <w:rsid w:val="00790A4A"/>
    <w:rsid w:val="00790AAF"/>
    <w:rsid w:val="00790C95"/>
    <w:rsid w:val="00790CC1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951"/>
    <w:rsid w:val="007A3C27"/>
    <w:rsid w:val="007A3C3B"/>
    <w:rsid w:val="007A3CB3"/>
    <w:rsid w:val="007A3CB6"/>
    <w:rsid w:val="007A40E3"/>
    <w:rsid w:val="007A4220"/>
    <w:rsid w:val="007A4AEA"/>
    <w:rsid w:val="007A4B77"/>
    <w:rsid w:val="007A4C4F"/>
    <w:rsid w:val="007A4D1C"/>
    <w:rsid w:val="007A4F3C"/>
    <w:rsid w:val="007A5219"/>
    <w:rsid w:val="007A55ED"/>
    <w:rsid w:val="007A5635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CBE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9FA"/>
    <w:rsid w:val="007B0A04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929"/>
    <w:rsid w:val="007B4F09"/>
    <w:rsid w:val="007B536C"/>
    <w:rsid w:val="007B57B0"/>
    <w:rsid w:val="007B5944"/>
    <w:rsid w:val="007B5A7B"/>
    <w:rsid w:val="007B5D41"/>
    <w:rsid w:val="007B6099"/>
    <w:rsid w:val="007B61B9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B7F25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224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0F9"/>
    <w:rsid w:val="007C418B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2FD"/>
    <w:rsid w:val="007C640D"/>
    <w:rsid w:val="007C6600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028"/>
    <w:rsid w:val="007D44FE"/>
    <w:rsid w:val="007D44FF"/>
    <w:rsid w:val="007D476B"/>
    <w:rsid w:val="007D4962"/>
    <w:rsid w:val="007D4A5D"/>
    <w:rsid w:val="007D4DFE"/>
    <w:rsid w:val="007D4E8D"/>
    <w:rsid w:val="007D4EB5"/>
    <w:rsid w:val="007D5243"/>
    <w:rsid w:val="007D53F4"/>
    <w:rsid w:val="007D557B"/>
    <w:rsid w:val="007D5845"/>
    <w:rsid w:val="007D59F6"/>
    <w:rsid w:val="007D5A64"/>
    <w:rsid w:val="007D5C0B"/>
    <w:rsid w:val="007D5E83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9DD"/>
    <w:rsid w:val="007E0A25"/>
    <w:rsid w:val="007E0B2C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E3D"/>
    <w:rsid w:val="007E5E94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61A"/>
    <w:rsid w:val="007F093B"/>
    <w:rsid w:val="007F0B1C"/>
    <w:rsid w:val="007F0E96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1ED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20BB"/>
    <w:rsid w:val="008022A5"/>
    <w:rsid w:val="008022A9"/>
    <w:rsid w:val="008023ED"/>
    <w:rsid w:val="00802433"/>
    <w:rsid w:val="008025CF"/>
    <w:rsid w:val="008025D9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5EE"/>
    <w:rsid w:val="00804BC3"/>
    <w:rsid w:val="00804E0F"/>
    <w:rsid w:val="00805090"/>
    <w:rsid w:val="0080522B"/>
    <w:rsid w:val="0080539C"/>
    <w:rsid w:val="00805641"/>
    <w:rsid w:val="0080598A"/>
    <w:rsid w:val="00805AC2"/>
    <w:rsid w:val="00805D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2EDD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49F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8AF"/>
    <w:rsid w:val="008178FE"/>
    <w:rsid w:val="00817DC7"/>
    <w:rsid w:val="00817E8D"/>
    <w:rsid w:val="008201E5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228"/>
    <w:rsid w:val="00822302"/>
    <w:rsid w:val="008226FE"/>
    <w:rsid w:val="00822903"/>
    <w:rsid w:val="00822908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9BA"/>
    <w:rsid w:val="00824DB5"/>
    <w:rsid w:val="00824DFB"/>
    <w:rsid w:val="00825146"/>
    <w:rsid w:val="00825213"/>
    <w:rsid w:val="0082546A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03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4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8D9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7D8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16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7A6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9C5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79"/>
    <w:rsid w:val="00862D92"/>
    <w:rsid w:val="00862E37"/>
    <w:rsid w:val="0086320B"/>
    <w:rsid w:val="0086344F"/>
    <w:rsid w:val="008637D4"/>
    <w:rsid w:val="0086385E"/>
    <w:rsid w:val="00863B75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A9F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1A6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7B4"/>
    <w:rsid w:val="0088287F"/>
    <w:rsid w:val="008833B1"/>
    <w:rsid w:val="0088355D"/>
    <w:rsid w:val="008838EB"/>
    <w:rsid w:val="00883945"/>
    <w:rsid w:val="00883BE4"/>
    <w:rsid w:val="0088437C"/>
    <w:rsid w:val="008847FD"/>
    <w:rsid w:val="0088499E"/>
    <w:rsid w:val="00884A5B"/>
    <w:rsid w:val="00884B19"/>
    <w:rsid w:val="00884C4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1F6D"/>
    <w:rsid w:val="00892096"/>
    <w:rsid w:val="00892600"/>
    <w:rsid w:val="00892609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4B6A"/>
    <w:rsid w:val="00895038"/>
    <w:rsid w:val="008954D3"/>
    <w:rsid w:val="0089568A"/>
    <w:rsid w:val="008956BC"/>
    <w:rsid w:val="00895AB2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E2F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A90"/>
    <w:rsid w:val="008A2D87"/>
    <w:rsid w:val="008A2F7A"/>
    <w:rsid w:val="008A33E4"/>
    <w:rsid w:val="008A381C"/>
    <w:rsid w:val="008A3853"/>
    <w:rsid w:val="008A3DE9"/>
    <w:rsid w:val="008A404A"/>
    <w:rsid w:val="008A491B"/>
    <w:rsid w:val="008A4ACC"/>
    <w:rsid w:val="008A4C6A"/>
    <w:rsid w:val="008A4C8D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9E5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52D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810"/>
    <w:rsid w:val="008C3B5F"/>
    <w:rsid w:val="008C3DDF"/>
    <w:rsid w:val="008C3F29"/>
    <w:rsid w:val="008C423E"/>
    <w:rsid w:val="008C4803"/>
    <w:rsid w:val="008C4838"/>
    <w:rsid w:val="008C49BA"/>
    <w:rsid w:val="008C4E98"/>
    <w:rsid w:val="008C5030"/>
    <w:rsid w:val="008C51BF"/>
    <w:rsid w:val="008C51FD"/>
    <w:rsid w:val="008C54D0"/>
    <w:rsid w:val="008C55E4"/>
    <w:rsid w:val="008C56F1"/>
    <w:rsid w:val="008C5883"/>
    <w:rsid w:val="008C58FD"/>
    <w:rsid w:val="008C5C89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0DA7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109"/>
    <w:rsid w:val="008D329A"/>
    <w:rsid w:val="008D3449"/>
    <w:rsid w:val="008D362E"/>
    <w:rsid w:val="008D3692"/>
    <w:rsid w:val="008D38BA"/>
    <w:rsid w:val="008D3A8C"/>
    <w:rsid w:val="008D3BB8"/>
    <w:rsid w:val="008D42DD"/>
    <w:rsid w:val="008D43D7"/>
    <w:rsid w:val="008D4569"/>
    <w:rsid w:val="008D4605"/>
    <w:rsid w:val="008D46F6"/>
    <w:rsid w:val="008D4834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9B"/>
    <w:rsid w:val="008D62D6"/>
    <w:rsid w:val="008D62DD"/>
    <w:rsid w:val="008D630C"/>
    <w:rsid w:val="008D63C6"/>
    <w:rsid w:val="008D64BE"/>
    <w:rsid w:val="008D6708"/>
    <w:rsid w:val="008D6717"/>
    <w:rsid w:val="008D6AC2"/>
    <w:rsid w:val="008D6C00"/>
    <w:rsid w:val="008D6EC9"/>
    <w:rsid w:val="008D709F"/>
    <w:rsid w:val="008D75C4"/>
    <w:rsid w:val="008D7878"/>
    <w:rsid w:val="008D78E9"/>
    <w:rsid w:val="008D7A3B"/>
    <w:rsid w:val="008D7CBC"/>
    <w:rsid w:val="008D7FD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90"/>
    <w:rsid w:val="008E1BA6"/>
    <w:rsid w:val="008E1D30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6D28"/>
    <w:rsid w:val="008E741B"/>
    <w:rsid w:val="008E7659"/>
    <w:rsid w:val="008E7666"/>
    <w:rsid w:val="008E77D7"/>
    <w:rsid w:val="008E7867"/>
    <w:rsid w:val="008E788B"/>
    <w:rsid w:val="008E7A4A"/>
    <w:rsid w:val="008E7B00"/>
    <w:rsid w:val="008E7BF7"/>
    <w:rsid w:val="008E7D42"/>
    <w:rsid w:val="008E7F48"/>
    <w:rsid w:val="008F00A2"/>
    <w:rsid w:val="008F0360"/>
    <w:rsid w:val="008F049A"/>
    <w:rsid w:val="008F05FD"/>
    <w:rsid w:val="008F0671"/>
    <w:rsid w:val="008F06B8"/>
    <w:rsid w:val="008F06F5"/>
    <w:rsid w:val="008F07A2"/>
    <w:rsid w:val="008F089E"/>
    <w:rsid w:val="008F0A7C"/>
    <w:rsid w:val="008F0B0E"/>
    <w:rsid w:val="008F0DE9"/>
    <w:rsid w:val="008F0F8E"/>
    <w:rsid w:val="008F0F9D"/>
    <w:rsid w:val="008F10B8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84F"/>
    <w:rsid w:val="008F4BF9"/>
    <w:rsid w:val="008F4E7D"/>
    <w:rsid w:val="008F51B0"/>
    <w:rsid w:val="008F52B4"/>
    <w:rsid w:val="008F5573"/>
    <w:rsid w:val="008F5B42"/>
    <w:rsid w:val="008F5B4A"/>
    <w:rsid w:val="008F5B76"/>
    <w:rsid w:val="008F5EFF"/>
    <w:rsid w:val="008F5F42"/>
    <w:rsid w:val="008F616A"/>
    <w:rsid w:val="008F61A2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327"/>
    <w:rsid w:val="00901A98"/>
    <w:rsid w:val="00901DD3"/>
    <w:rsid w:val="00901EC5"/>
    <w:rsid w:val="009020B7"/>
    <w:rsid w:val="00902483"/>
    <w:rsid w:val="00902588"/>
    <w:rsid w:val="00902B22"/>
    <w:rsid w:val="00902FF6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4EEB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0F2"/>
    <w:rsid w:val="00911270"/>
    <w:rsid w:val="0091163B"/>
    <w:rsid w:val="00911799"/>
    <w:rsid w:val="00911950"/>
    <w:rsid w:val="00911982"/>
    <w:rsid w:val="00911B69"/>
    <w:rsid w:val="00911D04"/>
    <w:rsid w:val="00911E98"/>
    <w:rsid w:val="00911EB9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A7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5F"/>
    <w:rsid w:val="00916924"/>
    <w:rsid w:val="00916BC3"/>
    <w:rsid w:val="00916D2E"/>
    <w:rsid w:val="00916E73"/>
    <w:rsid w:val="0091720A"/>
    <w:rsid w:val="0091721F"/>
    <w:rsid w:val="00917237"/>
    <w:rsid w:val="00917299"/>
    <w:rsid w:val="0091741D"/>
    <w:rsid w:val="009174B5"/>
    <w:rsid w:val="0091780A"/>
    <w:rsid w:val="00917AE4"/>
    <w:rsid w:val="00917DAB"/>
    <w:rsid w:val="00917ED6"/>
    <w:rsid w:val="00917F2D"/>
    <w:rsid w:val="00917F35"/>
    <w:rsid w:val="00917F76"/>
    <w:rsid w:val="0092002B"/>
    <w:rsid w:val="009206DF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8A7"/>
    <w:rsid w:val="00921B60"/>
    <w:rsid w:val="0092227B"/>
    <w:rsid w:val="009223A9"/>
    <w:rsid w:val="009224F8"/>
    <w:rsid w:val="0092278C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4D30"/>
    <w:rsid w:val="009250F0"/>
    <w:rsid w:val="00925512"/>
    <w:rsid w:val="00925774"/>
    <w:rsid w:val="0092592B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481"/>
    <w:rsid w:val="009275EC"/>
    <w:rsid w:val="00927626"/>
    <w:rsid w:val="00927629"/>
    <w:rsid w:val="009276CE"/>
    <w:rsid w:val="00927712"/>
    <w:rsid w:val="00927D48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36B"/>
    <w:rsid w:val="0093251E"/>
    <w:rsid w:val="009326DB"/>
    <w:rsid w:val="00932761"/>
    <w:rsid w:val="009328B6"/>
    <w:rsid w:val="009329A5"/>
    <w:rsid w:val="00932B1A"/>
    <w:rsid w:val="00932ED1"/>
    <w:rsid w:val="009331B4"/>
    <w:rsid w:val="009331CA"/>
    <w:rsid w:val="009332EC"/>
    <w:rsid w:val="0093342B"/>
    <w:rsid w:val="009337EC"/>
    <w:rsid w:val="00933821"/>
    <w:rsid w:val="00933925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5F3E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D85"/>
    <w:rsid w:val="00953119"/>
    <w:rsid w:val="00953262"/>
    <w:rsid w:val="00953407"/>
    <w:rsid w:val="00953634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A58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3E0E"/>
    <w:rsid w:val="009647E8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DF3"/>
    <w:rsid w:val="00967E42"/>
    <w:rsid w:val="00967EDC"/>
    <w:rsid w:val="00967F9A"/>
    <w:rsid w:val="00970122"/>
    <w:rsid w:val="009701FA"/>
    <w:rsid w:val="0097027C"/>
    <w:rsid w:val="009702F3"/>
    <w:rsid w:val="0097045D"/>
    <w:rsid w:val="009704A5"/>
    <w:rsid w:val="00970695"/>
    <w:rsid w:val="00970A5D"/>
    <w:rsid w:val="00970F18"/>
    <w:rsid w:val="009712D3"/>
    <w:rsid w:val="0097144B"/>
    <w:rsid w:val="00971748"/>
    <w:rsid w:val="00971994"/>
    <w:rsid w:val="00971CF9"/>
    <w:rsid w:val="00971CFC"/>
    <w:rsid w:val="00971DFC"/>
    <w:rsid w:val="00971ECB"/>
    <w:rsid w:val="009721B2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6A"/>
    <w:rsid w:val="00973276"/>
    <w:rsid w:val="009732B1"/>
    <w:rsid w:val="00973DA2"/>
    <w:rsid w:val="00973DC8"/>
    <w:rsid w:val="00973E03"/>
    <w:rsid w:val="00973E8A"/>
    <w:rsid w:val="00973F35"/>
    <w:rsid w:val="00973FF7"/>
    <w:rsid w:val="0097411D"/>
    <w:rsid w:val="0097429D"/>
    <w:rsid w:val="00974687"/>
    <w:rsid w:val="00974A4C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F2B"/>
    <w:rsid w:val="00975F41"/>
    <w:rsid w:val="009764B1"/>
    <w:rsid w:val="009764EE"/>
    <w:rsid w:val="00976570"/>
    <w:rsid w:val="009766DE"/>
    <w:rsid w:val="0097675E"/>
    <w:rsid w:val="0097698B"/>
    <w:rsid w:val="00976A59"/>
    <w:rsid w:val="00976B8F"/>
    <w:rsid w:val="00976D5C"/>
    <w:rsid w:val="00976DE3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0FDF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8E"/>
    <w:rsid w:val="009824E7"/>
    <w:rsid w:val="009825EB"/>
    <w:rsid w:val="0098260C"/>
    <w:rsid w:val="00982688"/>
    <w:rsid w:val="00982773"/>
    <w:rsid w:val="0098298A"/>
    <w:rsid w:val="00982A30"/>
    <w:rsid w:val="00982AE2"/>
    <w:rsid w:val="00982E18"/>
    <w:rsid w:val="00982F6F"/>
    <w:rsid w:val="009833CF"/>
    <w:rsid w:val="009835DB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7E0"/>
    <w:rsid w:val="0098681B"/>
    <w:rsid w:val="009868FA"/>
    <w:rsid w:val="00986BB7"/>
    <w:rsid w:val="00987289"/>
    <w:rsid w:val="0098728C"/>
    <w:rsid w:val="00987328"/>
    <w:rsid w:val="0098751B"/>
    <w:rsid w:val="00987603"/>
    <w:rsid w:val="00987B65"/>
    <w:rsid w:val="00987FE8"/>
    <w:rsid w:val="00990357"/>
    <w:rsid w:val="00990A1D"/>
    <w:rsid w:val="00990BCD"/>
    <w:rsid w:val="00990C12"/>
    <w:rsid w:val="00990E8B"/>
    <w:rsid w:val="00991033"/>
    <w:rsid w:val="00991101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719"/>
    <w:rsid w:val="0099486B"/>
    <w:rsid w:val="00994979"/>
    <w:rsid w:val="00994B18"/>
    <w:rsid w:val="00994BCD"/>
    <w:rsid w:val="00994C5D"/>
    <w:rsid w:val="00994DFE"/>
    <w:rsid w:val="00994FFD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362"/>
    <w:rsid w:val="0099756F"/>
    <w:rsid w:val="00997830"/>
    <w:rsid w:val="00997E3A"/>
    <w:rsid w:val="00997E82"/>
    <w:rsid w:val="009A0076"/>
    <w:rsid w:val="009A008C"/>
    <w:rsid w:val="009A022D"/>
    <w:rsid w:val="009A06A8"/>
    <w:rsid w:val="009A06BC"/>
    <w:rsid w:val="009A0A6A"/>
    <w:rsid w:val="009A0B33"/>
    <w:rsid w:val="009A0B5F"/>
    <w:rsid w:val="009A0BCE"/>
    <w:rsid w:val="009A0C1F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415"/>
    <w:rsid w:val="009A350D"/>
    <w:rsid w:val="009A35AF"/>
    <w:rsid w:val="009A3918"/>
    <w:rsid w:val="009A39BA"/>
    <w:rsid w:val="009A3B66"/>
    <w:rsid w:val="009A3EB7"/>
    <w:rsid w:val="009A4094"/>
    <w:rsid w:val="009A4110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28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47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46"/>
    <w:rsid w:val="009B6D7E"/>
    <w:rsid w:val="009B6D89"/>
    <w:rsid w:val="009B7183"/>
    <w:rsid w:val="009B7194"/>
    <w:rsid w:val="009B71E0"/>
    <w:rsid w:val="009B7385"/>
    <w:rsid w:val="009B76B7"/>
    <w:rsid w:val="009B77AF"/>
    <w:rsid w:val="009B7892"/>
    <w:rsid w:val="009B7896"/>
    <w:rsid w:val="009B7A6B"/>
    <w:rsid w:val="009B7CBE"/>
    <w:rsid w:val="009B7FA3"/>
    <w:rsid w:val="009B7FAD"/>
    <w:rsid w:val="009C0044"/>
    <w:rsid w:val="009C04F0"/>
    <w:rsid w:val="009C05B1"/>
    <w:rsid w:val="009C069E"/>
    <w:rsid w:val="009C0715"/>
    <w:rsid w:val="009C0BAB"/>
    <w:rsid w:val="009C0C14"/>
    <w:rsid w:val="009C0CD3"/>
    <w:rsid w:val="009C0D09"/>
    <w:rsid w:val="009C0D1A"/>
    <w:rsid w:val="009C0D58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4A19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678"/>
    <w:rsid w:val="009D088B"/>
    <w:rsid w:val="009D0E8C"/>
    <w:rsid w:val="009D0F21"/>
    <w:rsid w:val="009D11A8"/>
    <w:rsid w:val="009D131D"/>
    <w:rsid w:val="009D155F"/>
    <w:rsid w:val="009D1818"/>
    <w:rsid w:val="009D189E"/>
    <w:rsid w:val="009D22E6"/>
    <w:rsid w:val="009D2A74"/>
    <w:rsid w:val="009D2B3B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56"/>
    <w:rsid w:val="009D4007"/>
    <w:rsid w:val="009D42CB"/>
    <w:rsid w:val="009D47D2"/>
    <w:rsid w:val="009D4889"/>
    <w:rsid w:val="009D49C2"/>
    <w:rsid w:val="009D4CD7"/>
    <w:rsid w:val="009D4D61"/>
    <w:rsid w:val="009D4E38"/>
    <w:rsid w:val="009D529B"/>
    <w:rsid w:val="009D5A42"/>
    <w:rsid w:val="009D5D58"/>
    <w:rsid w:val="009D5D66"/>
    <w:rsid w:val="009D5E07"/>
    <w:rsid w:val="009D6512"/>
    <w:rsid w:val="009D6F21"/>
    <w:rsid w:val="009D6FD1"/>
    <w:rsid w:val="009D71CF"/>
    <w:rsid w:val="009D7330"/>
    <w:rsid w:val="009D73D6"/>
    <w:rsid w:val="009D7455"/>
    <w:rsid w:val="009D745F"/>
    <w:rsid w:val="009D7701"/>
    <w:rsid w:val="009D77B0"/>
    <w:rsid w:val="009D7BB9"/>
    <w:rsid w:val="009E0091"/>
    <w:rsid w:val="009E00C4"/>
    <w:rsid w:val="009E03C7"/>
    <w:rsid w:val="009E080E"/>
    <w:rsid w:val="009E08BA"/>
    <w:rsid w:val="009E0A04"/>
    <w:rsid w:val="009E0C80"/>
    <w:rsid w:val="009E0D47"/>
    <w:rsid w:val="009E0F25"/>
    <w:rsid w:val="009E0F62"/>
    <w:rsid w:val="009E1300"/>
    <w:rsid w:val="009E1338"/>
    <w:rsid w:val="009E1BED"/>
    <w:rsid w:val="009E1C75"/>
    <w:rsid w:val="009E223A"/>
    <w:rsid w:val="009E2253"/>
    <w:rsid w:val="009E23C9"/>
    <w:rsid w:val="009E2B97"/>
    <w:rsid w:val="009E2CCB"/>
    <w:rsid w:val="009E318B"/>
    <w:rsid w:val="009E325B"/>
    <w:rsid w:val="009E3455"/>
    <w:rsid w:val="009E3881"/>
    <w:rsid w:val="009E38AF"/>
    <w:rsid w:val="009E3BAC"/>
    <w:rsid w:val="009E3C17"/>
    <w:rsid w:val="009E3ED1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0C5"/>
    <w:rsid w:val="009E62D4"/>
    <w:rsid w:val="009E630E"/>
    <w:rsid w:val="009E650E"/>
    <w:rsid w:val="009E68DB"/>
    <w:rsid w:val="009E6A24"/>
    <w:rsid w:val="009E6CBD"/>
    <w:rsid w:val="009E6ECB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36B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03C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AC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1E09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BF"/>
    <w:rsid w:val="00A07DE7"/>
    <w:rsid w:val="00A07E4F"/>
    <w:rsid w:val="00A07F93"/>
    <w:rsid w:val="00A10253"/>
    <w:rsid w:val="00A1026F"/>
    <w:rsid w:val="00A1033E"/>
    <w:rsid w:val="00A106C9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793"/>
    <w:rsid w:val="00A11859"/>
    <w:rsid w:val="00A119FC"/>
    <w:rsid w:val="00A11A45"/>
    <w:rsid w:val="00A11B3A"/>
    <w:rsid w:val="00A121E4"/>
    <w:rsid w:val="00A12234"/>
    <w:rsid w:val="00A12452"/>
    <w:rsid w:val="00A1267F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4F"/>
    <w:rsid w:val="00A153EF"/>
    <w:rsid w:val="00A15490"/>
    <w:rsid w:val="00A15B0E"/>
    <w:rsid w:val="00A15E83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D61"/>
    <w:rsid w:val="00A22EDA"/>
    <w:rsid w:val="00A22F50"/>
    <w:rsid w:val="00A22FB5"/>
    <w:rsid w:val="00A231BD"/>
    <w:rsid w:val="00A231DF"/>
    <w:rsid w:val="00A231EA"/>
    <w:rsid w:val="00A232E6"/>
    <w:rsid w:val="00A2348E"/>
    <w:rsid w:val="00A23526"/>
    <w:rsid w:val="00A235E4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BF8"/>
    <w:rsid w:val="00A25FCC"/>
    <w:rsid w:val="00A25FEA"/>
    <w:rsid w:val="00A260AE"/>
    <w:rsid w:val="00A261FC"/>
    <w:rsid w:val="00A2624B"/>
    <w:rsid w:val="00A263C0"/>
    <w:rsid w:val="00A26506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89B"/>
    <w:rsid w:val="00A27BC5"/>
    <w:rsid w:val="00A27E8B"/>
    <w:rsid w:val="00A30006"/>
    <w:rsid w:val="00A302E9"/>
    <w:rsid w:val="00A3094F"/>
    <w:rsid w:val="00A309FE"/>
    <w:rsid w:val="00A30BB0"/>
    <w:rsid w:val="00A30BC5"/>
    <w:rsid w:val="00A30E89"/>
    <w:rsid w:val="00A30EBD"/>
    <w:rsid w:val="00A31079"/>
    <w:rsid w:val="00A311F7"/>
    <w:rsid w:val="00A313DB"/>
    <w:rsid w:val="00A3150B"/>
    <w:rsid w:val="00A31D13"/>
    <w:rsid w:val="00A31D31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220"/>
    <w:rsid w:val="00A336B9"/>
    <w:rsid w:val="00A33A6E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0FD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8AA"/>
    <w:rsid w:val="00A37903"/>
    <w:rsid w:val="00A40086"/>
    <w:rsid w:val="00A40561"/>
    <w:rsid w:val="00A40707"/>
    <w:rsid w:val="00A4071E"/>
    <w:rsid w:val="00A40CDD"/>
    <w:rsid w:val="00A41075"/>
    <w:rsid w:val="00A4169A"/>
    <w:rsid w:val="00A41AFB"/>
    <w:rsid w:val="00A41AFF"/>
    <w:rsid w:val="00A41BA5"/>
    <w:rsid w:val="00A41D0C"/>
    <w:rsid w:val="00A41DE1"/>
    <w:rsid w:val="00A420B7"/>
    <w:rsid w:val="00A4225E"/>
    <w:rsid w:val="00A42458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518"/>
    <w:rsid w:val="00A45A49"/>
    <w:rsid w:val="00A45A92"/>
    <w:rsid w:val="00A45CB3"/>
    <w:rsid w:val="00A45DD6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2FA4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4E9C"/>
    <w:rsid w:val="00A553CD"/>
    <w:rsid w:val="00A555C3"/>
    <w:rsid w:val="00A556D0"/>
    <w:rsid w:val="00A556E9"/>
    <w:rsid w:val="00A55937"/>
    <w:rsid w:val="00A55C7A"/>
    <w:rsid w:val="00A55E8D"/>
    <w:rsid w:val="00A55F1D"/>
    <w:rsid w:val="00A563BF"/>
    <w:rsid w:val="00A566D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696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656"/>
    <w:rsid w:val="00A6378B"/>
    <w:rsid w:val="00A63B12"/>
    <w:rsid w:val="00A63EE4"/>
    <w:rsid w:val="00A640CA"/>
    <w:rsid w:val="00A640FB"/>
    <w:rsid w:val="00A64620"/>
    <w:rsid w:val="00A646B0"/>
    <w:rsid w:val="00A6512B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B74"/>
    <w:rsid w:val="00A66CAF"/>
    <w:rsid w:val="00A66E05"/>
    <w:rsid w:val="00A66F35"/>
    <w:rsid w:val="00A67171"/>
    <w:rsid w:val="00A673D8"/>
    <w:rsid w:val="00A67420"/>
    <w:rsid w:val="00A677FB"/>
    <w:rsid w:val="00A67957"/>
    <w:rsid w:val="00A67B84"/>
    <w:rsid w:val="00A67CDA"/>
    <w:rsid w:val="00A70100"/>
    <w:rsid w:val="00A70284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A1A"/>
    <w:rsid w:val="00A72D74"/>
    <w:rsid w:val="00A72E11"/>
    <w:rsid w:val="00A72E4E"/>
    <w:rsid w:val="00A72FCE"/>
    <w:rsid w:val="00A73172"/>
    <w:rsid w:val="00A7348B"/>
    <w:rsid w:val="00A734ED"/>
    <w:rsid w:val="00A73557"/>
    <w:rsid w:val="00A736F8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4EC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B79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2CD"/>
    <w:rsid w:val="00A90552"/>
    <w:rsid w:val="00A90553"/>
    <w:rsid w:val="00A905DF"/>
    <w:rsid w:val="00A90B7F"/>
    <w:rsid w:val="00A9107E"/>
    <w:rsid w:val="00A910AD"/>
    <w:rsid w:val="00A910C6"/>
    <w:rsid w:val="00A9120C"/>
    <w:rsid w:val="00A916C6"/>
    <w:rsid w:val="00A91705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7E6"/>
    <w:rsid w:val="00A93816"/>
    <w:rsid w:val="00A93976"/>
    <w:rsid w:val="00A93E3D"/>
    <w:rsid w:val="00A93E65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96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38F"/>
    <w:rsid w:val="00AA1572"/>
    <w:rsid w:val="00AA1A8F"/>
    <w:rsid w:val="00AA1BDB"/>
    <w:rsid w:val="00AA23B4"/>
    <w:rsid w:val="00AA2437"/>
    <w:rsid w:val="00AA2994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59A"/>
    <w:rsid w:val="00AA461F"/>
    <w:rsid w:val="00AA54EC"/>
    <w:rsid w:val="00AA5AC6"/>
    <w:rsid w:val="00AA5C7E"/>
    <w:rsid w:val="00AA5CE2"/>
    <w:rsid w:val="00AA62AF"/>
    <w:rsid w:val="00AA6416"/>
    <w:rsid w:val="00AA64EA"/>
    <w:rsid w:val="00AA67E7"/>
    <w:rsid w:val="00AA6AEB"/>
    <w:rsid w:val="00AA6B6D"/>
    <w:rsid w:val="00AA6C08"/>
    <w:rsid w:val="00AA7011"/>
    <w:rsid w:val="00AA7385"/>
    <w:rsid w:val="00AA79ED"/>
    <w:rsid w:val="00AA7B7A"/>
    <w:rsid w:val="00AA7B9B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5292"/>
    <w:rsid w:val="00AB5343"/>
    <w:rsid w:val="00AB5368"/>
    <w:rsid w:val="00AB55B9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DD2"/>
    <w:rsid w:val="00AB6E5B"/>
    <w:rsid w:val="00AB713D"/>
    <w:rsid w:val="00AB75A7"/>
    <w:rsid w:val="00AB7BF8"/>
    <w:rsid w:val="00AB7DFC"/>
    <w:rsid w:val="00AB7EF1"/>
    <w:rsid w:val="00AC0133"/>
    <w:rsid w:val="00AC05AF"/>
    <w:rsid w:val="00AC0600"/>
    <w:rsid w:val="00AC06A4"/>
    <w:rsid w:val="00AC081A"/>
    <w:rsid w:val="00AC0A24"/>
    <w:rsid w:val="00AC0A39"/>
    <w:rsid w:val="00AC0A5A"/>
    <w:rsid w:val="00AC0AF3"/>
    <w:rsid w:val="00AC0FF4"/>
    <w:rsid w:val="00AC1115"/>
    <w:rsid w:val="00AC15E1"/>
    <w:rsid w:val="00AC17D8"/>
    <w:rsid w:val="00AC182A"/>
    <w:rsid w:val="00AC1950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6F1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4D38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B48"/>
    <w:rsid w:val="00AC6C28"/>
    <w:rsid w:val="00AC6FE1"/>
    <w:rsid w:val="00AC708E"/>
    <w:rsid w:val="00AC70B6"/>
    <w:rsid w:val="00AC71A7"/>
    <w:rsid w:val="00AC72F9"/>
    <w:rsid w:val="00AC737F"/>
    <w:rsid w:val="00AC759C"/>
    <w:rsid w:val="00AC7B98"/>
    <w:rsid w:val="00AC7D3A"/>
    <w:rsid w:val="00AC7FD9"/>
    <w:rsid w:val="00AD0064"/>
    <w:rsid w:val="00AD00C7"/>
    <w:rsid w:val="00AD0AE6"/>
    <w:rsid w:val="00AD0C34"/>
    <w:rsid w:val="00AD0E42"/>
    <w:rsid w:val="00AD0E81"/>
    <w:rsid w:val="00AD1005"/>
    <w:rsid w:val="00AD123C"/>
    <w:rsid w:val="00AD1347"/>
    <w:rsid w:val="00AD15A6"/>
    <w:rsid w:val="00AD17AD"/>
    <w:rsid w:val="00AD1D41"/>
    <w:rsid w:val="00AD1E4E"/>
    <w:rsid w:val="00AD1E99"/>
    <w:rsid w:val="00AD21F4"/>
    <w:rsid w:val="00AD24FE"/>
    <w:rsid w:val="00AD2560"/>
    <w:rsid w:val="00AD25F7"/>
    <w:rsid w:val="00AD26AF"/>
    <w:rsid w:val="00AD26D4"/>
    <w:rsid w:val="00AD2A09"/>
    <w:rsid w:val="00AD2B34"/>
    <w:rsid w:val="00AD2D2E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84A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46D"/>
    <w:rsid w:val="00AD76E4"/>
    <w:rsid w:val="00AD7846"/>
    <w:rsid w:val="00AD7987"/>
    <w:rsid w:val="00AD79AF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1FFE"/>
    <w:rsid w:val="00AE217F"/>
    <w:rsid w:val="00AE22B6"/>
    <w:rsid w:val="00AE2A04"/>
    <w:rsid w:val="00AE2D55"/>
    <w:rsid w:val="00AE2D63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4A1"/>
    <w:rsid w:val="00AE46BC"/>
    <w:rsid w:val="00AE4C8E"/>
    <w:rsid w:val="00AE4C95"/>
    <w:rsid w:val="00AE589E"/>
    <w:rsid w:val="00AE5C93"/>
    <w:rsid w:val="00AE60FD"/>
    <w:rsid w:val="00AE62B3"/>
    <w:rsid w:val="00AE64F2"/>
    <w:rsid w:val="00AE6C82"/>
    <w:rsid w:val="00AE6F90"/>
    <w:rsid w:val="00AE6FB9"/>
    <w:rsid w:val="00AE6FDE"/>
    <w:rsid w:val="00AE7062"/>
    <w:rsid w:val="00AE7388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E0E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42"/>
    <w:rsid w:val="00AF376F"/>
    <w:rsid w:val="00AF3947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5B8"/>
    <w:rsid w:val="00AF586A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9E4"/>
    <w:rsid w:val="00B00A6F"/>
    <w:rsid w:val="00B00DFA"/>
    <w:rsid w:val="00B012AC"/>
    <w:rsid w:val="00B012D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3ECD"/>
    <w:rsid w:val="00B0410D"/>
    <w:rsid w:val="00B04248"/>
    <w:rsid w:val="00B04250"/>
    <w:rsid w:val="00B042B3"/>
    <w:rsid w:val="00B0444F"/>
    <w:rsid w:val="00B04819"/>
    <w:rsid w:val="00B04876"/>
    <w:rsid w:val="00B049B1"/>
    <w:rsid w:val="00B049E3"/>
    <w:rsid w:val="00B04B00"/>
    <w:rsid w:val="00B04DE6"/>
    <w:rsid w:val="00B04EF9"/>
    <w:rsid w:val="00B051E0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C1E"/>
    <w:rsid w:val="00B06E12"/>
    <w:rsid w:val="00B06F3D"/>
    <w:rsid w:val="00B06F85"/>
    <w:rsid w:val="00B06F86"/>
    <w:rsid w:val="00B07124"/>
    <w:rsid w:val="00B07235"/>
    <w:rsid w:val="00B07463"/>
    <w:rsid w:val="00B07495"/>
    <w:rsid w:val="00B07662"/>
    <w:rsid w:val="00B07A1F"/>
    <w:rsid w:val="00B07C2F"/>
    <w:rsid w:val="00B07CD1"/>
    <w:rsid w:val="00B10147"/>
    <w:rsid w:val="00B10172"/>
    <w:rsid w:val="00B10327"/>
    <w:rsid w:val="00B10355"/>
    <w:rsid w:val="00B10721"/>
    <w:rsid w:val="00B10773"/>
    <w:rsid w:val="00B10A43"/>
    <w:rsid w:val="00B10AB5"/>
    <w:rsid w:val="00B10E19"/>
    <w:rsid w:val="00B10E8D"/>
    <w:rsid w:val="00B11138"/>
    <w:rsid w:val="00B11336"/>
    <w:rsid w:val="00B115B0"/>
    <w:rsid w:val="00B11651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1E4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258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B65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4E5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3B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B56"/>
    <w:rsid w:val="00B31F85"/>
    <w:rsid w:val="00B32283"/>
    <w:rsid w:val="00B3237A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4C"/>
    <w:rsid w:val="00B33E8A"/>
    <w:rsid w:val="00B34959"/>
    <w:rsid w:val="00B34A65"/>
    <w:rsid w:val="00B34B24"/>
    <w:rsid w:val="00B34BAB"/>
    <w:rsid w:val="00B34DEB"/>
    <w:rsid w:val="00B34FF2"/>
    <w:rsid w:val="00B351B4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77"/>
    <w:rsid w:val="00B407D8"/>
    <w:rsid w:val="00B409D0"/>
    <w:rsid w:val="00B40B19"/>
    <w:rsid w:val="00B40BF9"/>
    <w:rsid w:val="00B40E25"/>
    <w:rsid w:val="00B4109E"/>
    <w:rsid w:val="00B411F3"/>
    <w:rsid w:val="00B416D5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4CB"/>
    <w:rsid w:val="00B4350F"/>
    <w:rsid w:val="00B435CF"/>
    <w:rsid w:val="00B437D6"/>
    <w:rsid w:val="00B43B67"/>
    <w:rsid w:val="00B43F28"/>
    <w:rsid w:val="00B440F9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6BA"/>
    <w:rsid w:val="00B51A03"/>
    <w:rsid w:val="00B52052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54C"/>
    <w:rsid w:val="00B54880"/>
    <w:rsid w:val="00B5488D"/>
    <w:rsid w:val="00B54F8E"/>
    <w:rsid w:val="00B54FA8"/>
    <w:rsid w:val="00B550A7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9B1"/>
    <w:rsid w:val="00B57C15"/>
    <w:rsid w:val="00B57F00"/>
    <w:rsid w:val="00B57F2B"/>
    <w:rsid w:val="00B600B7"/>
    <w:rsid w:val="00B600CF"/>
    <w:rsid w:val="00B60140"/>
    <w:rsid w:val="00B605F9"/>
    <w:rsid w:val="00B6072D"/>
    <w:rsid w:val="00B60820"/>
    <w:rsid w:val="00B60A62"/>
    <w:rsid w:val="00B60DD9"/>
    <w:rsid w:val="00B60E57"/>
    <w:rsid w:val="00B6122A"/>
    <w:rsid w:val="00B612EB"/>
    <w:rsid w:val="00B613C0"/>
    <w:rsid w:val="00B615DC"/>
    <w:rsid w:val="00B61932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D7B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80"/>
    <w:rsid w:val="00B71BC7"/>
    <w:rsid w:val="00B71C4A"/>
    <w:rsid w:val="00B71E14"/>
    <w:rsid w:val="00B71F9C"/>
    <w:rsid w:val="00B722B7"/>
    <w:rsid w:val="00B7230B"/>
    <w:rsid w:val="00B72803"/>
    <w:rsid w:val="00B728D7"/>
    <w:rsid w:val="00B72919"/>
    <w:rsid w:val="00B7299C"/>
    <w:rsid w:val="00B72A46"/>
    <w:rsid w:val="00B72DC7"/>
    <w:rsid w:val="00B72EE5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240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0A0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715F"/>
    <w:rsid w:val="00B7762B"/>
    <w:rsid w:val="00B7772C"/>
    <w:rsid w:val="00B77802"/>
    <w:rsid w:val="00B77943"/>
    <w:rsid w:val="00B779E2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2D86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02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BDD"/>
    <w:rsid w:val="00B85C92"/>
    <w:rsid w:val="00B85FB7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C19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854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42B"/>
    <w:rsid w:val="00B95865"/>
    <w:rsid w:val="00B958D5"/>
    <w:rsid w:val="00B95A2B"/>
    <w:rsid w:val="00B95B7D"/>
    <w:rsid w:val="00B95E17"/>
    <w:rsid w:val="00B95F36"/>
    <w:rsid w:val="00B96289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3F"/>
    <w:rsid w:val="00BA029A"/>
    <w:rsid w:val="00BA02CD"/>
    <w:rsid w:val="00BA0573"/>
    <w:rsid w:val="00BA0624"/>
    <w:rsid w:val="00BA07D8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39"/>
    <w:rsid w:val="00BA3281"/>
    <w:rsid w:val="00BA3379"/>
    <w:rsid w:val="00BA34AA"/>
    <w:rsid w:val="00BA35AD"/>
    <w:rsid w:val="00BA35D2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6C3"/>
    <w:rsid w:val="00BA4856"/>
    <w:rsid w:val="00BA4884"/>
    <w:rsid w:val="00BA4896"/>
    <w:rsid w:val="00BA4D22"/>
    <w:rsid w:val="00BA4E71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433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1A2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B63"/>
    <w:rsid w:val="00BB1C21"/>
    <w:rsid w:val="00BB21E2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3FE8"/>
    <w:rsid w:val="00BB4077"/>
    <w:rsid w:val="00BB4226"/>
    <w:rsid w:val="00BB4278"/>
    <w:rsid w:val="00BB45F1"/>
    <w:rsid w:val="00BB4733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AC3"/>
    <w:rsid w:val="00BB5B75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0FC"/>
    <w:rsid w:val="00BC12D9"/>
    <w:rsid w:val="00BC1321"/>
    <w:rsid w:val="00BC134C"/>
    <w:rsid w:val="00BC139D"/>
    <w:rsid w:val="00BC1588"/>
    <w:rsid w:val="00BC16E8"/>
    <w:rsid w:val="00BC19CB"/>
    <w:rsid w:val="00BC1CCE"/>
    <w:rsid w:val="00BC1F25"/>
    <w:rsid w:val="00BC23A8"/>
    <w:rsid w:val="00BC2BDC"/>
    <w:rsid w:val="00BC2C0C"/>
    <w:rsid w:val="00BC2CE9"/>
    <w:rsid w:val="00BC301C"/>
    <w:rsid w:val="00BC3444"/>
    <w:rsid w:val="00BC3512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5CC"/>
    <w:rsid w:val="00BC5C0C"/>
    <w:rsid w:val="00BC5D07"/>
    <w:rsid w:val="00BC5E8A"/>
    <w:rsid w:val="00BC5F6B"/>
    <w:rsid w:val="00BC6387"/>
    <w:rsid w:val="00BC64D3"/>
    <w:rsid w:val="00BC64D5"/>
    <w:rsid w:val="00BC6536"/>
    <w:rsid w:val="00BC6963"/>
    <w:rsid w:val="00BC69D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098"/>
    <w:rsid w:val="00BD2101"/>
    <w:rsid w:val="00BD2148"/>
    <w:rsid w:val="00BD217E"/>
    <w:rsid w:val="00BD24F4"/>
    <w:rsid w:val="00BD29CD"/>
    <w:rsid w:val="00BD2BF5"/>
    <w:rsid w:val="00BD3434"/>
    <w:rsid w:val="00BD37C3"/>
    <w:rsid w:val="00BD38B2"/>
    <w:rsid w:val="00BD3A37"/>
    <w:rsid w:val="00BD3ACE"/>
    <w:rsid w:val="00BD3B79"/>
    <w:rsid w:val="00BD3D3F"/>
    <w:rsid w:val="00BD4154"/>
    <w:rsid w:val="00BD44C2"/>
    <w:rsid w:val="00BD465C"/>
    <w:rsid w:val="00BD4770"/>
    <w:rsid w:val="00BD4B9E"/>
    <w:rsid w:val="00BD4F3E"/>
    <w:rsid w:val="00BD4FBB"/>
    <w:rsid w:val="00BD52F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D0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727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E1A"/>
    <w:rsid w:val="00BE1E6B"/>
    <w:rsid w:val="00BE1F9E"/>
    <w:rsid w:val="00BE2072"/>
    <w:rsid w:val="00BE2214"/>
    <w:rsid w:val="00BE24B5"/>
    <w:rsid w:val="00BE28C7"/>
    <w:rsid w:val="00BE2AE2"/>
    <w:rsid w:val="00BE2BD0"/>
    <w:rsid w:val="00BE302E"/>
    <w:rsid w:val="00BE3044"/>
    <w:rsid w:val="00BE30EA"/>
    <w:rsid w:val="00BE3142"/>
    <w:rsid w:val="00BE33BB"/>
    <w:rsid w:val="00BE33EF"/>
    <w:rsid w:val="00BE3447"/>
    <w:rsid w:val="00BE3664"/>
    <w:rsid w:val="00BE36E4"/>
    <w:rsid w:val="00BE37CB"/>
    <w:rsid w:val="00BE39FB"/>
    <w:rsid w:val="00BE3A3B"/>
    <w:rsid w:val="00BE3A61"/>
    <w:rsid w:val="00BE3C31"/>
    <w:rsid w:val="00BE3CFC"/>
    <w:rsid w:val="00BE438D"/>
    <w:rsid w:val="00BE4AE0"/>
    <w:rsid w:val="00BE4D1F"/>
    <w:rsid w:val="00BE4EEF"/>
    <w:rsid w:val="00BE4EF3"/>
    <w:rsid w:val="00BE578A"/>
    <w:rsid w:val="00BE5881"/>
    <w:rsid w:val="00BE590B"/>
    <w:rsid w:val="00BE5AF1"/>
    <w:rsid w:val="00BE5B44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C1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BF8"/>
    <w:rsid w:val="00BF3D15"/>
    <w:rsid w:val="00BF3D19"/>
    <w:rsid w:val="00BF3D52"/>
    <w:rsid w:val="00BF3E06"/>
    <w:rsid w:val="00BF3E5D"/>
    <w:rsid w:val="00BF4183"/>
    <w:rsid w:val="00BF4917"/>
    <w:rsid w:val="00BF49CD"/>
    <w:rsid w:val="00BF4B64"/>
    <w:rsid w:val="00BF4C9F"/>
    <w:rsid w:val="00BF4DBB"/>
    <w:rsid w:val="00BF4E70"/>
    <w:rsid w:val="00BF50FF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466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833"/>
    <w:rsid w:val="00C00BCC"/>
    <w:rsid w:val="00C00DE9"/>
    <w:rsid w:val="00C0137D"/>
    <w:rsid w:val="00C01815"/>
    <w:rsid w:val="00C018A3"/>
    <w:rsid w:val="00C01A2F"/>
    <w:rsid w:val="00C01B1B"/>
    <w:rsid w:val="00C01C81"/>
    <w:rsid w:val="00C01CFB"/>
    <w:rsid w:val="00C01F32"/>
    <w:rsid w:val="00C020B5"/>
    <w:rsid w:val="00C02516"/>
    <w:rsid w:val="00C025A2"/>
    <w:rsid w:val="00C02802"/>
    <w:rsid w:val="00C0291F"/>
    <w:rsid w:val="00C02A65"/>
    <w:rsid w:val="00C02EDB"/>
    <w:rsid w:val="00C031CE"/>
    <w:rsid w:val="00C03215"/>
    <w:rsid w:val="00C03504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00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2EA1"/>
    <w:rsid w:val="00C1300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62"/>
    <w:rsid w:val="00C149C5"/>
    <w:rsid w:val="00C14AEF"/>
    <w:rsid w:val="00C14BF8"/>
    <w:rsid w:val="00C14C41"/>
    <w:rsid w:val="00C152CA"/>
    <w:rsid w:val="00C15369"/>
    <w:rsid w:val="00C1557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2E4"/>
    <w:rsid w:val="00C2130C"/>
    <w:rsid w:val="00C213A1"/>
    <w:rsid w:val="00C214DD"/>
    <w:rsid w:val="00C21847"/>
    <w:rsid w:val="00C219B9"/>
    <w:rsid w:val="00C21E33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3FA"/>
    <w:rsid w:val="00C257F4"/>
    <w:rsid w:val="00C25994"/>
    <w:rsid w:val="00C2624F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5C5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5BF"/>
    <w:rsid w:val="00C3364D"/>
    <w:rsid w:val="00C3367E"/>
    <w:rsid w:val="00C3384F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5"/>
    <w:rsid w:val="00C3642F"/>
    <w:rsid w:val="00C36578"/>
    <w:rsid w:val="00C36DBC"/>
    <w:rsid w:val="00C36FAD"/>
    <w:rsid w:val="00C37181"/>
    <w:rsid w:val="00C373FA"/>
    <w:rsid w:val="00C3772D"/>
    <w:rsid w:val="00C37769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1DFC"/>
    <w:rsid w:val="00C425F8"/>
    <w:rsid w:val="00C425FE"/>
    <w:rsid w:val="00C426CC"/>
    <w:rsid w:val="00C426F4"/>
    <w:rsid w:val="00C42858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5D8"/>
    <w:rsid w:val="00C4361A"/>
    <w:rsid w:val="00C43698"/>
    <w:rsid w:val="00C43CA5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5FA8"/>
    <w:rsid w:val="00C46160"/>
    <w:rsid w:val="00C4655E"/>
    <w:rsid w:val="00C467AB"/>
    <w:rsid w:val="00C467EF"/>
    <w:rsid w:val="00C46AA4"/>
    <w:rsid w:val="00C46D46"/>
    <w:rsid w:val="00C46E57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8C4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17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E2D"/>
    <w:rsid w:val="00C57FA1"/>
    <w:rsid w:val="00C601E8"/>
    <w:rsid w:val="00C6049F"/>
    <w:rsid w:val="00C604C4"/>
    <w:rsid w:val="00C6071B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33C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3B4"/>
    <w:rsid w:val="00C65548"/>
    <w:rsid w:val="00C65857"/>
    <w:rsid w:val="00C6594A"/>
    <w:rsid w:val="00C65A94"/>
    <w:rsid w:val="00C65AC5"/>
    <w:rsid w:val="00C65B42"/>
    <w:rsid w:val="00C65D68"/>
    <w:rsid w:val="00C65F69"/>
    <w:rsid w:val="00C65FCE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DF7"/>
    <w:rsid w:val="00C70E3C"/>
    <w:rsid w:val="00C70FE8"/>
    <w:rsid w:val="00C71254"/>
    <w:rsid w:val="00C712B9"/>
    <w:rsid w:val="00C7147A"/>
    <w:rsid w:val="00C7170F"/>
    <w:rsid w:val="00C71B54"/>
    <w:rsid w:val="00C71C39"/>
    <w:rsid w:val="00C71F7C"/>
    <w:rsid w:val="00C7202A"/>
    <w:rsid w:val="00C72095"/>
    <w:rsid w:val="00C7210F"/>
    <w:rsid w:val="00C721C5"/>
    <w:rsid w:val="00C721D1"/>
    <w:rsid w:val="00C7245A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438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5C"/>
    <w:rsid w:val="00C80363"/>
    <w:rsid w:val="00C806E5"/>
    <w:rsid w:val="00C8074D"/>
    <w:rsid w:val="00C80806"/>
    <w:rsid w:val="00C80997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DE2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4DC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F1"/>
    <w:rsid w:val="00C865E1"/>
    <w:rsid w:val="00C868E0"/>
    <w:rsid w:val="00C86929"/>
    <w:rsid w:val="00C86AE5"/>
    <w:rsid w:val="00C86B54"/>
    <w:rsid w:val="00C86CE7"/>
    <w:rsid w:val="00C870D6"/>
    <w:rsid w:val="00C871C4"/>
    <w:rsid w:val="00C8743D"/>
    <w:rsid w:val="00C87F1D"/>
    <w:rsid w:val="00C90074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E5"/>
    <w:rsid w:val="00C90E34"/>
    <w:rsid w:val="00C90EAE"/>
    <w:rsid w:val="00C91092"/>
    <w:rsid w:val="00C918AE"/>
    <w:rsid w:val="00C91D65"/>
    <w:rsid w:val="00C920C0"/>
    <w:rsid w:val="00C92271"/>
    <w:rsid w:val="00C925F3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658"/>
    <w:rsid w:val="00C94D53"/>
    <w:rsid w:val="00C94DF6"/>
    <w:rsid w:val="00C95074"/>
    <w:rsid w:val="00C95366"/>
    <w:rsid w:val="00C9538E"/>
    <w:rsid w:val="00C955E4"/>
    <w:rsid w:val="00C9572E"/>
    <w:rsid w:val="00C957A8"/>
    <w:rsid w:val="00C95A54"/>
    <w:rsid w:val="00C95B1C"/>
    <w:rsid w:val="00C95BBD"/>
    <w:rsid w:val="00C95C70"/>
    <w:rsid w:val="00C95C71"/>
    <w:rsid w:val="00C95E30"/>
    <w:rsid w:val="00C95F0C"/>
    <w:rsid w:val="00C95F5B"/>
    <w:rsid w:val="00C96402"/>
    <w:rsid w:val="00C96665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3FD7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DC0"/>
    <w:rsid w:val="00CA5FA4"/>
    <w:rsid w:val="00CA604F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096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8E0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A2C"/>
    <w:rsid w:val="00CC2B04"/>
    <w:rsid w:val="00CC3663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AFA"/>
    <w:rsid w:val="00CC4D4E"/>
    <w:rsid w:val="00CC4DA4"/>
    <w:rsid w:val="00CC4E4B"/>
    <w:rsid w:val="00CC4EE7"/>
    <w:rsid w:val="00CC507C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0B3"/>
    <w:rsid w:val="00CC65D9"/>
    <w:rsid w:val="00CC6942"/>
    <w:rsid w:val="00CC6D86"/>
    <w:rsid w:val="00CC6EC5"/>
    <w:rsid w:val="00CC6F1E"/>
    <w:rsid w:val="00CC720D"/>
    <w:rsid w:val="00CC7820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C4A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29A"/>
    <w:rsid w:val="00CD3345"/>
    <w:rsid w:val="00CD3491"/>
    <w:rsid w:val="00CD3570"/>
    <w:rsid w:val="00CD3840"/>
    <w:rsid w:val="00CD390D"/>
    <w:rsid w:val="00CD3F4E"/>
    <w:rsid w:val="00CD415B"/>
    <w:rsid w:val="00CD4564"/>
    <w:rsid w:val="00CD4655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461"/>
    <w:rsid w:val="00CD56FC"/>
    <w:rsid w:val="00CD5752"/>
    <w:rsid w:val="00CD57AF"/>
    <w:rsid w:val="00CD58A8"/>
    <w:rsid w:val="00CD602A"/>
    <w:rsid w:val="00CD6078"/>
    <w:rsid w:val="00CD60BE"/>
    <w:rsid w:val="00CD6148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2E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4230"/>
    <w:rsid w:val="00CE42CE"/>
    <w:rsid w:val="00CE46F9"/>
    <w:rsid w:val="00CE4870"/>
    <w:rsid w:val="00CE4ABD"/>
    <w:rsid w:val="00CE4C5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81F"/>
    <w:rsid w:val="00CF0BCF"/>
    <w:rsid w:val="00CF0CF3"/>
    <w:rsid w:val="00CF0EC6"/>
    <w:rsid w:val="00CF0F7D"/>
    <w:rsid w:val="00CF1317"/>
    <w:rsid w:val="00CF151A"/>
    <w:rsid w:val="00CF1563"/>
    <w:rsid w:val="00CF1C88"/>
    <w:rsid w:val="00CF1CD9"/>
    <w:rsid w:val="00CF1E1D"/>
    <w:rsid w:val="00CF1EBD"/>
    <w:rsid w:val="00CF25FC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52BD"/>
    <w:rsid w:val="00CF5372"/>
    <w:rsid w:val="00CF55B8"/>
    <w:rsid w:val="00CF5796"/>
    <w:rsid w:val="00CF592F"/>
    <w:rsid w:val="00CF5930"/>
    <w:rsid w:val="00CF5DDD"/>
    <w:rsid w:val="00CF6594"/>
    <w:rsid w:val="00CF69FF"/>
    <w:rsid w:val="00CF6B4A"/>
    <w:rsid w:val="00CF6EE7"/>
    <w:rsid w:val="00CF7036"/>
    <w:rsid w:val="00CF70AD"/>
    <w:rsid w:val="00CF7119"/>
    <w:rsid w:val="00CF72AB"/>
    <w:rsid w:val="00CF757E"/>
    <w:rsid w:val="00CF7742"/>
    <w:rsid w:val="00CF774B"/>
    <w:rsid w:val="00CF79AC"/>
    <w:rsid w:val="00CF7BCD"/>
    <w:rsid w:val="00CF7F05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48"/>
    <w:rsid w:val="00D03788"/>
    <w:rsid w:val="00D03B07"/>
    <w:rsid w:val="00D040C2"/>
    <w:rsid w:val="00D0420F"/>
    <w:rsid w:val="00D044C3"/>
    <w:rsid w:val="00D047CD"/>
    <w:rsid w:val="00D047F5"/>
    <w:rsid w:val="00D04A7D"/>
    <w:rsid w:val="00D04BA3"/>
    <w:rsid w:val="00D0521B"/>
    <w:rsid w:val="00D0523F"/>
    <w:rsid w:val="00D05308"/>
    <w:rsid w:val="00D05676"/>
    <w:rsid w:val="00D05D7E"/>
    <w:rsid w:val="00D064C7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ADC"/>
    <w:rsid w:val="00D12C88"/>
    <w:rsid w:val="00D12F46"/>
    <w:rsid w:val="00D12FE0"/>
    <w:rsid w:val="00D131B5"/>
    <w:rsid w:val="00D131DC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E93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BC5"/>
    <w:rsid w:val="00D21F91"/>
    <w:rsid w:val="00D2210E"/>
    <w:rsid w:val="00D221F5"/>
    <w:rsid w:val="00D224E3"/>
    <w:rsid w:val="00D22978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D9D"/>
    <w:rsid w:val="00D23FFD"/>
    <w:rsid w:val="00D2427B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AF2"/>
    <w:rsid w:val="00D27B0A"/>
    <w:rsid w:val="00D27C14"/>
    <w:rsid w:val="00D27C9C"/>
    <w:rsid w:val="00D27D78"/>
    <w:rsid w:val="00D3040F"/>
    <w:rsid w:val="00D305C8"/>
    <w:rsid w:val="00D306F0"/>
    <w:rsid w:val="00D307C3"/>
    <w:rsid w:val="00D30AE1"/>
    <w:rsid w:val="00D30BA8"/>
    <w:rsid w:val="00D30DA5"/>
    <w:rsid w:val="00D30F7A"/>
    <w:rsid w:val="00D31569"/>
    <w:rsid w:val="00D3176E"/>
    <w:rsid w:val="00D31909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4E0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1D0E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23F"/>
    <w:rsid w:val="00D43391"/>
    <w:rsid w:val="00D433FF"/>
    <w:rsid w:val="00D43425"/>
    <w:rsid w:val="00D43535"/>
    <w:rsid w:val="00D43601"/>
    <w:rsid w:val="00D43612"/>
    <w:rsid w:val="00D43754"/>
    <w:rsid w:val="00D43852"/>
    <w:rsid w:val="00D43C2A"/>
    <w:rsid w:val="00D43EDC"/>
    <w:rsid w:val="00D444B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78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C8A"/>
    <w:rsid w:val="00D52F77"/>
    <w:rsid w:val="00D52FE0"/>
    <w:rsid w:val="00D53101"/>
    <w:rsid w:val="00D531BF"/>
    <w:rsid w:val="00D5331C"/>
    <w:rsid w:val="00D53370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16F"/>
    <w:rsid w:val="00D5624D"/>
    <w:rsid w:val="00D56294"/>
    <w:rsid w:val="00D562D0"/>
    <w:rsid w:val="00D565BF"/>
    <w:rsid w:val="00D566AC"/>
    <w:rsid w:val="00D566ED"/>
    <w:rsid w:val="00D56840"/>
    <w:rsid w:val="00D56973"/>
    <w:rsid w:val="00D56AFE"/>
    <w:rsid w:val="00D56B2A"/>
    <w:rsid w:val="00D56BED"/>
    <w:rsid w:val="00D56D00"/>
    <w:rsid w:val="00D56D55"/>
    <w:rsid w:val="00D57082"/>
    <w:rsid w:val="00D5740F"/>
    <w:rsid w:val="00D57E86"/>
    <w:rsid w:val="00D57F9F"/>
    <w:rsid w:val="00D57FC0"/>
    <w:rsid w:val="00D604B1"/>
    <w:rsid w:val="00D6067F"/>
    <w:rsid w:val="00D6074D"/>
    <w:rsid w:val="00D6075B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5F7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EE9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766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167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D0B"/>
    <w:rsid w:val="00D82F5B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AE3"/>
    <w:rsid w:val="00D85F1C"/>
    <w:rsid w:val="00D85FCD"/>
    <w:rsid w:val="00D86132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253"/>
    <w:rsid w:val="00D906ED"/>
    <w:rsid w:val="00D90847"/>
    <w:rsid w:val="00D9099A"/>
    <w:rsid w:val="00D90E1C"/>
    <w:rsid w:val="00D9109B"/>
    <w:rsid w:val="00D915C0"/>
    <w:rsid w:val="00D91C30"/>
    <w:rsid w:val="00D91D84"/>
    <w:rsid w:val="00D9202E"/>
    <w:rsid w:val="00D923C6"/>
    <w:rsid w:val="00D9241F"/>
    <w:rsid w:val="00D92430"/>
    <w:rsid w:val="00D925AD"/>
    <w:rsid w:val="00D925FF"/>
    <w:rsid w:val="00D92A3E"/>
    <w:rsid w:val="00D92AC7"/>
    <w:rsid w:val="00D92B46"/>
    <w:rsid w:val="00D92BD7"/>
    <w:rsid w:val="00D92F6C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D78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BD0"/>
    <w:rsid w:val="00DA4EC0"/>
    <w:rsid w:val="00DA4F3E"/>
    <w:rsid w:val="00DA5029"/>
    <w:rsid w:val="00DA5135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9"/>
    <w:rsid w:val="00DA63FC"/>
    <w:rsid w:val="00DA675F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052"/>
    <w:rsid w:val="00DA78FF"/>
    <w:rsid w:val="00DA7C0E"/>
    <w:rsid w:val="00DA7CE8"/>
    <w:rsid w:val="00DA7E74"/>
    <w:rsid w:val="00DB017F"/>
    <w:rsid w:val="00DB023D"/>
    <w:rsid w:val="00DB0639"/>
    <w:rsid w:val="00DB06A5"/>
    <w:rsid w:val="00DB07EA"/>
    <w:rsid w:val="00DB09D4"/>
    <w:rsid w:val="00DB0A73"/>
    <w:rsid w:val="00DB0C4A"/>
    <w:rsid w:val="00DB0E49"/>
    <w:rsid w:val="00DB0F10"/>
    <w:rsid w:val="00DB10FD"/>
    <w:rsid w:val="00DB1105"/>
    <w:rsid w:val="00DB11F2"/>
    <w:rsid w:val="00DB1356"/>
    <w:rsid w:val="00DB1420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A3A"/>
    <w:rsid w:val="00DB2CAA"/>
    <w:rsid w:val="00DB2CCC"/>
    <w:rsid w:val="00DB2D22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1E3"/>
    <w:rsid w:val="00DB4421"/>
    <w:rsid w:val="00DB485B"/>
    <w:rsid w:val="00DB49DA"/>
    <w:rsid w:val="00DB4AD0"/>
    <w:rsid w:val="00DB4CBC"/>
    <w:rsid w:val="00DB4CE5"/>
    <w:rsid w:val="00DB5041"/>
    <w:rsid w:val="00DB5344"/>
    <w:rsid w:val="00DB5426"/>
    <w:rsid w:val="00DB5456"/>
    <w:rsid w:val="00DB553C"/>
    <w:rsid w:val="00DB55F2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1E7E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5C9E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B7"/>
    <w:rsid w:val="00DD2CE1"/>
    <w:rsid w:val="00DD2E9C"/>
    <w:rsid w:val="00DD2EAE"/>
    <w:rsid w:val="00DD31BD"/>
    <w:rsid w:val="00DD3995"/>
    <w:rsid w:val="00DD3A17"/>
    <w:rsid w:val="00DD3AA2"/>
    <w:rsid w:val="00DD3AAC"/>
    <w:rsid w:val="00DD4453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D7854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4AA"/>
    <w:rsid w:val="00DE160B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BF4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5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1E4"/>
    <w:rsid w:val="00DF026C"/>
    <w:rsid w:val="00DF0321"/>
    <w:rsid w:val="00DF04FA"/>
    <w:rsid w:val="00DF07D9"/>
    <w:rsid w:val="00DF0C86"/>
    <w:rsid w:val="00DF0CC3"/>
    <w:rsid w:val="00DF0DDC"/>
    <w:rsid w:val="00DF1183"/>
    <w:rsid w:val="00DF11AE"/>
    <w:rsid w:val="00DF1326"/>
    <w:rsid w:val="00DF1AE5"/>
    <w:rsid w:val="00DF1BF9"/>
    <w:rsid w:val="00DF1EBE"/>
    <w:rsid w:val="00DF1F4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69"/>
    <w:rsid w:val="00DF4DCE"/>
    <w:rsid w:val="00DF5024"/>
    <w:rsid w:val="00DF50CB"/>
    <w:rsid w:val="00DF50EE"/>
    <w:rsid w:val="00DF51BA"/>
    <w:rsid w:val="00DF5286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332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1E6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A2"/>
    <w:rsid w:val="00E03BE5"/>
    <w:rsid w:val="00E03D20"/>
    <w:rsid w:val="00E03F2D"/>
    <w:rsid w:val="00E03FDF"/>
    <w:rsid w:val="00E04142"/>
    <w:rsid w:val="00E04212"/>
    <w:rsid w:val="00E042DA"/>
    <w:rsid w:val="00E0443B"/>
    <w:rsid w:val="00E04527"/>
    <w:rsid w:val="00E04A41"/>
    <w:rsid w:val="00E04C7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6CDA"/>
    <w:rsid w:val="00E0724F"/>
    <w:rsid w:val="00E07275"/>
    <w:rsid w:val="00E0773B"/>
    <w:rsid w:val="00E07A28"/>
    <w:rsid w:val="00E07B06"/>
    <w:rsid w:val="00E100A6"/>
    <w:rsid w:val="00E100E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62D5"/>
    <w:rsid w:val="00E1641E"/>
    <w:rsid w:val="00E1643D"/>
    <w:rsid w:val="00E168F4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BFD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C5C"/>
    <w:rsid w:val="00E2255A"/>
    <w:rsid w:val="00E228E8"/>
    <w:rsid w:val="00E22A9B"/>
    <w:rsid w:val="00E22EE2"/>
    <w:rsid w:val="00E2322B"/>
    <w:rsid w:val="00E2350C"/>
    <w:rsid w:val="00E23533"/>
    <w:rsid w:val="00E236DF"/>
    <w:rsid w:val="00E23A0E"/>
    <w:rsid w:val="00E23C79"/>
    <w:rsid w:val="00E23F63"/>
    <w:rsid w:val="00E2452B"/>
    <w:rsid w:val="00E248BA"/>
    <w:rsid w:val="00E2494E"/>
    <w:rsid w:val="00E24C38"/>
    <w:rsid w:val="00E24D8A"/>
    <w:rsid w:val="00E24EBE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D58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B4"/>
    <w:rsid w:val="00E32A83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4DE8"/>
    <w:rsid w:val="00E35294"/>
    <w:rsid w:val="00E353F0"/>
    <w:rsid w:val="00E35487"/>
    <w:rsid w:val="00E35718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364"/>
    <w:rsid w:val="00E40406"/>
    <w:rsid w:val="00E4045D"/>
    <w:rsid w:val="00E40534"/>
    <w:rsid w:val="00E40595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19D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3D7"/>
    <w:rsid w:val="00E448E9"/>
    <w:rsid w:val="00E44F99"/>
    <w:rsid w:val="00E45175"/>
    <w:rsid w:val="00E451C9"/>
    <w:rsid w:val="00E45444"/>
    <w:rsid w:val="00E456D0"/>
    <w:rsid w:val="00E4571A"/>
    <w:rsid w:val="00E45AA7"/>
    <w:rsid w:val="00E45B56"/>
    <w:rsid w:val="00E45C4E"/>
    <w:rsid w:val="00E45DF3"/>
    <w:rsid w:val="00E46056"/>
    <w:rsid w:val="00E460EF"/>
    <w:rsid w:val="00E46172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47E8F"/>
    <w:rsid w:val="00E507A2"/>
    <w:rsid w:val="00E50994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1AB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3F26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15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7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2DF7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543"/>
    <w:rsid w:val="00E6770C"/>
    <w:rsid w:val="00E67A25"/>
    <w:rsid w:val="00E67BAC"/>
    <w:rsid w:val="00E67E2A"/>
    <w:rsid w:val="00E67EF7"/>
    <w:rsid w:val="00E67F4A"/>
    <w:rsid w:val="00E67FDF"/>
    <w:rsid w:val="00E70016"/>
    <w:rsid w:val="00E700ED"/>
    <w:rsid w:val="00E70128"/>
    <w:rsid w:val="00E701AC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BFA"/>
    <w:rsid w:val="00E72FC1"/>
    <w:rsid w:val="00E732AA"/>
    <w:rsid w:val="00E736C0"/>
    <w:rsid w:val="00E73880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6BD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4D8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2F"/>
    <w:rsid w:val="00E85A8A"/>
    <w:rsid w:val="00E85BB1"/>
    <w:rsid w:val="00E85E55"/>
    <w:rsid w:val="00E86309"/>
    <w:rsid w:val="00E863FB"/>
    <w:rsid w:val="00E867DD"/>
    <w:rsid w:val="00E8688C"/>
    <w:rsid w:val="00E86991"/>
    <w:rsid w:val="00E86B57"/>
    <w:rsid w:val="00E86C81"/>
    <w:rsid w:val="00E86E83"/>
    <w:rsid w:val="00E86EA1"/>
    <w:rsid w:val="00E86F3C"/>
    <w:rsid w:val="00E87210"/>
    <w:rsid w:val="00E87839"/>
    <w:rsid w:val="00E87A24"/>
    <w:rsid w:val="00E87B3A"/>
    <w:rsid w:val="00E87CC4"/>
    <w:rsid w:val="00E87D23"/>
    <w:rsid w:val="00E900BA"/>
    <w:rsid w:val="00E903CC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1EBA"/>
    <w:rsid w:val="00E9213A"/>
    <w:rsid w:val="00E9221D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D69"/>
    <w:rsid w:val="00E95DE5"/>
    <w:rsid w:val="00E95F32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214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96F"/>
    <w:rsid w:val="00EA1B56"/>
    <w:rsid w:val="00EA1CB5"/>
    <w:rsid w:val="00EA1DAA"/>
    <w:rsid w:val="00EA208B"/>
    <w:rsid w:val="00EA2238"/>
    <w:rsid w:val="00EA242D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DAF"/>
    <w:rsid w:val="00EA3DE5"/>
    <w:rsid w:val="00EA3E40"/>
    <w:rsid w:val="00EA3F37"/>
    <w:rsid w:val="00EA41D2"/>
    <w:rsid w:val="00EA432A"/>
    <w:rsid w:val="00EA43B6"/>
    <w:rsid w:val="00EA4506"/>
    <w:rsid w:val="00EA468B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B04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1CF4"/>
    <w:rsid w:val="00EB20D5"/>
    <w:rsid w:val="00EB2138"/>
    <w:rsid w:val="00EB218F"/>
    <w:rsid w:val="00EB21B1"/>
    <w:rsid w:val="00EB2717"/>
    <w:rsid w:val="00EB2809"/>
    <w:rsid w:val="00EB31CC"/>
    <w:rsid w:val="00EB36F1"/>
    <w:rsid w:val="00EB3776"/>
    <w:rsid w:val="00EB3873"/>
    <w:rsid w:val="00EB3916"/>
    <w:rsid w:val="00EB3BE6"/>
    <w:rsid w:val="00EB3F15"/>
    <w:rsid w:val="00EB4561"/>
    <w:rsid w:val="00EB49FE"/>
    <w:rsid w:val="00EB4ADD"/>
    <w:rsid w:val="00EB4B24"/>
    <w:rsid w:val="00EB4C7B"/>
    <w:rsid w:val="00EB4D4E"/>
    <w:rsid w:val="00EB4DAF"/>
    <w:rsid w:val="00EB5D2C"/>
    <w:rsid w:val="00EB60DA"/>
    <w:rsid w:val="00EB69E1"/>
    <w:rsid w:val="00EB69ED"/>
    <w:rsid w:val="00EB6BF2"/>
    <w:rsid w:val="00EB6DAC"/>
    <w:rsid w:val="00EB72BA"/>
    <w:rsid w:val="00EB74A1"/>
    <w:rsid w:val="00EB7508"/>
    <w:rsid w:val="00EB7519"/>
    <w:rsid w:val="00EB76BE"/>
    <w:rsid w:val="00EB76F9"/>
    <w:rsid w:val="00EB78BA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2B2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4D6"/>
    <w:rsid w:val="00ED1793"/>
    <w:rsid w:val="00ED17E5"/>
    <w:rsid w:val="00ED199C"/>
    <w:rsid w:val="00ED1C72"/>
    <w:rsid w:val="00ED2022"/>
    <w:rsid w:val="00ED2059"/>
    <w:rsid w:val="00ED2358"/>
    <w:rsid w:val="00ED24CB"/>
    <w:rsid w:val="00ED2533"/>
    <w:rsid w:val="00ED2675"/>
    <w:rsid w:val="00ED2965"/>
    <w:rsid w:val="00ED2B69"/>
    <w:rsid w:val="00ED2BA0"/>
    <w:rsid w:val="00ED313A"/>
    <w:rsid w:val="00ED31C3"/>
    <w:rsid w:val="00ED31C9"/>
    <w:rsid w:val="00ED31F3"/>
    <w:rsid w:val="00ED325C"/>
    <w:rsid w:val="00ED32F1"/>
    <w:rsid w:val="00ED3702"/>
    <w:rsid w:val="00ED3CA6"/>
    <w:rsid w:val="00ED3EC3"/>
    <w:rsid w:val="00ED3EDD"/>
    <w:rsid w:val="00ED3F82"/>
    <w:rsid w:val="00ED3FE1"/>
    <w:rsid w:val="00ED4278"/>
    <w:rsid w:val="00ED445E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A90"/>
    <w:rsid w:val="00ED5B93"/>
    <w:rsid w:val="00ED5CCB"/>
    <w:rsid w:val="00ED5E20"/>
    <w:rsid w:val="00ED5E6A"/>
    <w:rsid w:val="00ED5E8F"/>
    <w:rsid w:val="00ED6324"/>
    <w:rsid w:val="00ED6EA9"/>
    <w:rsid w:val="00ED70A9"/>
    <w:rsid w:val="00ED76CA"/>
    <w:rsid w:val="00ED78DF"/>
    <w:rsid w:val="00ED79E7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20D"/>
    <w:rsid w:val="00EE25C6"/>
    <w:rsid w:val="00EE29A7"/>
    <w:rsid w:val="00EE2A69"/>
    <w:rsid w:val="00EE2D91"/>
    <w:rsid w:val="00EE2DFE"/>
    <w:rsid w:val="00EE2FE2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0DC3"/>
    <w:rsid w:val="00EF115A"/>
    <w:rsid w:val="00EF16AF"/>
    <w:rsid w:val="00EF17C1"/>
    <w:rsid w:val="00EF1B84"/>
    <w:rsid w:val="00EF1B85"/>
    <w:rsid w:val="00EF20F9"/>
    <w:rsid w:val="00EF2177"/>
    <w:rsid w:val="00EF242A"/>
    <w:rsid w:val="00EF2462"/>
    <w:rsid w:val="00EF2750"/>
    <w:rsid w:val="00EF2C82"/>
    <w:rsid w:val="00EF3030"/>
    <w:rsid w:val="00EF34CD"/>
    <w:rsid w:val="00EF34DD"/>
    <w:rsid w:val="00EF3608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58A"/>
    <w:rsid w:val="00F0085D"/>
    <w:rsid w:val="00F0093F"/>
    <w:rsid w:val="00F00D54"/>
    <w:rsid w:val="00F00D8A"/>
    <w:rsid w:val="00F00EBC"/>
    <w:rsid w:val="00F01407"/>
    <w:rsid w:val="00F0145F"/>
    <w:rsid w:val="00F01606"/>
    <w:rsid w:val="00F016D4"/>
    <w:rsid w:val="00F01766"/>
    <w:rsid w:val="00F01A28"/>
    <w:rsid w:val="00F01C84"/>
    <w:rsid w:val="00F01E08"/>
    <w:rsid w:val="00F0240D"/>
    <w:rsid w:val="00F02601"/>
    <w:rsid w:val="00F028D3"/>
    <w:rsid w:val="00F02AE4"/>
    <w:rsid w:val="00F031B6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6BB2"/>
    <w:rsid w:val="00F06FBF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30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F13"/>
    <w:rsid w:val="00F176BA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38C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79B"/>
    <w:rsid w:val="00F24CCF"/>
    <w:rsid w:val="00F24E55"/>
    <w:rsid w:val="00F24F2F"/>
    <w:rsid w:val="00F24F53"/>
    <w:rsid w:val="00F25168"/>
    <w:rsid w:val="00F251F7"/>
    <w:rsid w:val="00F25277"/>
    <w:rsid w:val="00F2566A"/>
    <w:rsid w:val="00F25A0C"/>
    <w:rsid w:val="00F25A28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96F"/>
    <w:rsid w:val="00F27ADA"/>
    <w:rsid w:val="00F27B8E"/>
    <w:rsid w:val="00F27CCE"/>
    <w:rsid w:val="00F27D71"/>
    <w:rsid w:val="00F27E0F"/>
    <w:rsid w:val="00F27F7A"/>
    <w:rsid w:val="00F3006F"/>
    <w:rsid w:val="00F300D8"/>
    <w:rsid w:val="00F30EC4"/>
    <w:rsid w:val="00F310C4"/>
    <w:rsid w:val="00F31145"/>
    <w:rsid w:val="00F31369"/>
    <w:rsid w:val="00F31508"/>
    <w:rsid w:val="00F31791"/>
    <w:rsid w:val="00F317C9"/>
    <w:rsid w:val="00F318DF"/>
    <w:rsid w:val="00F31BC2"/>
    <w:rsid w:val="00F31BD6"/>
    <w:rsid w:val="00F31EDE"/>
    <w:rsid w:val="00F32749"/>
    <w:rsid w:val="00F3280D"/>
    <w:rsid w:val="00F32B79"/>
    <w:rsid w:val="00F33204"/>
    <w:rsid w:val="00F3323E"/>
    <w:rsid w:val="00F3356C"/>
    <w:rsid w:val="00F3372C"/>
    <w:rsid w:val="00F33BC7"/>
    <w:rsid w:val="00F33C62"/>
    <w:rsid w:val="00F33D75"/>
    <w:rsid w:val="00F33EAB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60"/>
    <w:rsid w:val="00F376D6"/>
    <w:rsid w:val="00F3771D"/>
    <w:rsid w:val="00F3782F"/>
    <w:rsid w:val="00F37C38"/>
    <w:rsid w:val="00F37CA7"/>
    <w:rsid w:val="00F37DB0"/>
    <w:rsid w:val="00F37DF4"/>
    <w:rsid w:val="00F37F5D"/>
    <w:rsid w:val="00F4027F"/>
    <w:rsid w:val="00F40606"/>
    <w:rsid w:val="00F40E7A"/>
    <w:rsid w:val="00F40ED4"/>
    <w:rsid w:val="00F410A4"/>
    <w:rsid w:val="00F412AD"/>
    <w:rsid w:val="00F41409"/>
    <w:rsid w:val="00F4141F"/>
    <w:rsid w:val="00F4149D"/>
    <w:rsid w:val="00F41E02"/>
    <w:rsid w:val="00F41F1D"/>
    <w:rsid w:val="00F42015"/>
    <w:rsid w:val="00F42116"/>
    <w:rsid w:val="00F42B29"/>
    <w:rsid w:val="00F42E1B"/>
    <w:rsid w:val="00F42EC0"/>
    <w:rsid w:val="00F42FCA"/>
    <w:rsid w:val="00F433D2"/>
    <w:rsid w:val="00F4344C"/>
    <w:rsid w:val="00F434A6"/>
    <w:rsid w:val="00F43A91"/>
    <w:rsid w:val="00F43B23"/>
    <w:rsid w:val="00F43D8C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CC9"/>
    <w:rsid w:val="00F47E0E"/>
    <w:rsid w:val="00F47EEA"/>
    <w:rsid w:val="00F47F70"/>
    <w:rsid w:val="00F500B3"/>
    <w:rsid w:val="00F500DD"/>
    <w:rsid w:val="00F504B0"/>
    <w:rsid w:val="00F507B5"/>
    <w:rsid w:val="00F509D2"/>
    <w:rsid w:val="00F50A8A"/>
    <w:rsid w:val="00F50E1F"/>
    <w:rsid w:val="00F510D0"/>
    <w:rsid w:val="00F51235"/>
    <w:rsid w:val="00F512CD"/>
    <w:rsid w:val="00F512CF"/>
    <w:rsid w:val="00F512E3"/>
    <w:rsid w:val="00F513BC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57CBB"/>
    <w:rsid w:val="00F6031D"/>
    <w:rsid w:val="00F60856"/>
    <w:rsid w:val="00F6088F"/>
    <w:rsid w:val="00F609D2"/>
    <w:rsid w:val="00F60D4B"/>
    <w:rsid w:val="00F60E55"/>
    <w:rsid w:val="00F6129A"/>
    <w:rsid w:val="00F6182B"/>
    <w:rsid w:val="00F61862"/>
    <w:rsid w:val="00F6192B"/>
    <w:rsid w:val="00F61983"/>
    <w:rsid w:val="00F62272"/>
    <w:rsid w:val="00F6242D"/>
    <w:rsid w:val="00F62511"/>
    <w:rsid w:val="00F626FD"/>
    <w:rsid w:val="00F62761"/>
    <w:rsid w:val="00F627EA"/>
    <w:rsid w:val="00F62AC3"/>
    <w:rsid w:val="00F62AF0"/>
    <w:rsid w:val="00F62B4C"/>
    <w:rsid w:val="00F62F1D"/>
    <w:rsid w:val="00F62F87"/>
    <w:rsid w:val="00F62FD2"/>
    <w:rsid w:val="00F63040"/>
    <w:rsid w:val="00F631E5"/>
    <w:rsid w:val="00F63644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CC4"/>
    <w:rsid w:val="00F65FAE"/>
    <w:rsid w:val="00F66139"/>
    <w:rsid w:val="00F662E6"/>
    <w:rsid w:val="00F6643D"/>
    <w:rsid w:val="00F66961"/>
    <w:rsid w:val="00F66BC7"/>
    <w:rsid w:val="00F66C0A"/>
    <w:rsid w:val="00F66C1C"/>
    <w:rsid w:val="00F66D7E"/>
    <w:rsid w:val="00F66DED"/>
    <w:rsid w:val="00F673AA"/>
    <w:rsid w:val="00F67773"/>
    <w:rsid w:val="00F6777A"/>
    <w:rsid w:val="00F677DC"/>
    <w:rsid w:val="00F678D6"/>
    <w:rsid w:val="00F67B3C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688"/>
    <w:rsid w:val="00F7172D"/>
    <w:rsid w:val="00F71809"/>
    <w:rsid w:val="00F71B2C"/>
    <w:rsid w:val="00F71EFF"/>
    <w:rsid w:val="00F72339"/>
    <w:rsid w:val="00F725CF"/>
    <w:rsid w:val="00F7275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3C1"/>
    <w:rsid w:val="00F74622"/>
    <w:rsid w:val="00F74740"/>
    <w:rsid w:val="00F74882"/>
    <w:rsid w:val="00F74AEB"/>
    <w:rsid w:val="00F74CE7"/>
    <w:rsid w:val="00F74FF9"/>
    <w:rsid w:val="00F751DF"/>
    <w:rsid w:val="00F753F5"/>
    <w:rsid w:val="00F75420"/>
    <w:rsid w:val="00F754C0"/>
    <w:rsid w:val="00F755BA"/>
    <w:rsid w:val="00F7567D"/>
    <w:rsid w:val="00F7571E"/>
    <w:rsid w:val="00F757B3"/>
    <w:rsid w:val="00F75EC8"/>
    <w:rsid w:val="00F76219"/>
    <w:rsid w:val="00F76535"/>
    <w:rsid w:val="00F766D2"/>
    <w:rsid w:val="00F766D4"/>
    <w:rsid w:val="00F76B6F"/>
    <w:rsid w:val="00F76CF4"/>
    <w:rsid w:val="00F771CC"/>
    <w:rsid w:val="00F7733A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3B24"/>
    <w:rsid w:val="00F83D33"/>
    <w:rsid w:val="00F841CC"/>
    <w:rsid w:val="00F84786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66C"/>
    <w:rsid w:val="00F869C5"/>
    <w:rsid w:val="00F86BA3"/>
    <w:rsid w:val="00F86BD1"/>
    <w:rsid w:val="00F86BD3"/>
    <w:rsid w:val="00F86F9E"/>
    <w:rsid w:val="00F86FEA"/>
    <w:rsid w:val="00F8712C"/>
    <w:rsid w:val="00F87297"/>
    <w:rsid w:val="00F87594"/>
    <w:rsid w:val="00F876C1"/>
    <w:rsid w:val="00F877CC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0E68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23B"/>
    <w:rsid w:val="00F93528"/>
    <w:rsid w:val="00F94037"/>
    <w:rsid w:val="00F94285"/>
    <w:rsid w:val="00F9440F"/>
    <w:rsid w:val="00F94734"/>
    <w:rsid w:val="00F9479F"/>
    <w:rsid w:val="00F947EF"/>
    <w:rsid w:val="00F9484F"/>
    <w:rsid w:val="00F948E4"/>
    <w:rsid w:val="00F94931"/>
    <w:rsid w:val="00F94A6F"/>
    <w:rsid w:val="00F94B65"/>
    <w:rsid w:val="00F94D1B"/>
    <w:rsid w:val="00F94E0D"/>
    <w:rsid w:val="00F94ED3"/>
    <w:rsid w:val="00F95791"/>
    <w:rsid w:val="00F95947"/>
    <w:rsid w:val="00F9595F"/>
    <w:rsid w:val="00F95A0C"/>
    <w:rsid w:val="00F95B9B"/>
    <w:rsid w:val="00F95DD4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E1"/>
    <w:rsid w:val="00FA0969"/>
    <w:rsid w:val="00FA0BB4"/>
    <w:rsid w:val="00FA0BE7"/>
    <w:rsid w:val="00FA0E3E"/>
    <w:rsid w:val="00FA1295"/>
    <w:rsid w:val="00FA133C"/>
    <w:rsid w:val="00FA1AE7"/>
    <w:rsid w:val="00FA2497"/>
    <w:rsid w:val="00FA24A4"/>
    <w:rsid w:val="00FA2752"/>
    <w:rsid w:val="00FA2787"/>
    <w:rsid w:val="00FA2A58"/>
    <w:rsid w:val="00FA2E89"/>
    <w:rsid w:val="00FA30E2"/>
    <w:rsid w:val="00FA339B"/>
    <w:rsid w:val="00FA3438"/>
    <w:rsid w:val="00FA3542"/>
    <w:rsid w:val="00FA3579"/>
    <w:rsid w:val="00FA3684"/>
    <w:rsid w:val="00FA38AC"/>
    <w:rsid w:val="00FA3CE7"/>
    <w:rsid w:val="00FA3EEE"/>
    <w:rsid w:val="00FA492A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51B"/>
    <w:rsid w:val="00FA7890"/>
    <w:rsid w:val="00FA7CF6"/>
    <w:rsid w:val="00FA7D2F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B75"/>
    <w:rsid w:val="00FB3B7D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8F9"/>
    <w:rsid w:val="00FB7B1A"/>
    <w:rsid w:val="00FB7B8D"/>
    <w:rsid w:val="00FB7CCC"/>
    <w:rsid w:val="00FB7E19"/>
    <w:rsid w:val="00FB7F01"/>
    <w:rsid w:val="00FC0212"/>
    <w:rsid w:val="00FC0309"/>
    <w:rsid w:val="00FC0713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077"/>
    <w:rsid w:val="00FC21E8"/>
    <w:rsid w:val="00FC238B"/>
    <w:rsid w:val="00FC24FD"/>
    <w:rsid w:val="00FC283F"/>
    <w:rsid w:val="00FC2A60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DE0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A0"/>
    <w:rsid w:val="00FC5F3C"/>
    <w:rsid w:val="00FC61E1"/>
    <w:rsid w:val="00FC6264"/>
    <w:rsid w:val="00FC66C3"/>
    <w:rsid w:val="00FC6860"/>
    <w:rsid w:val="00FC68A5"/>
    <w:rsid w:val="00FC6B4F"/>
    <w:rsid w:val="00FC71B5"/>
    <w:rsid w:val="00FC7831"/>
    <w:rsid w:val="00FC78D9"/>
    <w:rsid w:val="00FC798E"/>
    <w:rsid w:val="00FC7ADF"/>
    <w:rsid w:val="00FC7B9F"/>
    <w:rsid w:val="00FC7C39"/>
    <w:rsid w:val="00FC7D57"/>
    <w:rsid w:val="00FC7D94"/>
    <w:rsid w:val="00FC7DD6"/>
    <w:rsid w:val="00FD00AE"/>
    <w:rsid w:val="00FD010C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AE"/>
    <w:rsid w:val="00FD43D8"/>
    <w:rsid w:val="00FD457C"/>
    <w:rsid w:val="00FD459E"/>
    <w:rsid w:val="00FD489A"/>
    <w:rsid w:val="00FD4906"/>
    <w:rsid w:val="00FD4ACF"/>
    <w:rsid w:val="00FD4AFB"/>
    <w:rsid w:val="00FD4DA5"/>
    <w:rsid w:val="00FD51B9"/>
    <w:rsid w:val="00FD536E"/>
    <w:rsid w:val="00FD54AE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A27"/>
    <w:rsid w:val="00FD7C5A"/>
    <w:rsid w:val="00FE01B3"/>
    <w:rsid w:val="00FE0748"/>
    <w:rsid w:val="00FE091F"/>
    <w:rsid w:val="00FE09F7"/>
    <w:rsid w:val="00FE0A1B"/>
    <w:rsid w:val="00FE0C4A"/>
    <w:rsid w:val="00FE0DC0"/>
    <w:rsid w:val="00FE0DEB"/>
    <w:rsid w:val="00FE151E"/>
    <w:rsid w:val="00FE1723"/>
    <w:rsid w:val="00FE18E7"/>
    <w:rsid w:val="00FE1A5D"/>
    <w:rsid w:val="00FE1B49"/>
    <w:rsid w:val="00FE1C20"/>
    <w:rsid w:val="00FE1D75"/>
    <w:rsid w:val="00FE21F0"/>
    <w:rsid w:val="00FE246D"/>
    <w:rsid w:val="00FE2909"/>
    <w:rsid w:val="00FE2AA6"/>
    <w:rsid w:val="00FE2D21"/>
    <w:rsid w:val="00FE2D3C"/>
    <w:rsid w:val="00FE2DAD"/>
    <w:rsid w:val="00FE3111"/>
    <w:rsid w:val="00FE3120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8E"/>
    <w:rsid w:val="00FF0898"/>
    <w:rsid w:val="00FF0911"/>
    <w:rsid w:val="00FF0C38"/>
    <w:rsid w:val="00FF0D68"/>
    <w:rsid w:val="00FF0F38"/>
    <w:rsid w:val="00FF1382"/>
    <w:rsid w:val="00FF158E"/>
    <w:rsid w:val="00FF1713"/>
    <w:rsid w:val="00FF176F"/>
    <w:rsid w:val="00FF19A6"/>
    <w:rsid w:val="00FF1B20"/>
    <w:rsid w:val="00FF1C0B"/>
    <w:rsid w:val="00FF1CFB"/>
    <w:rsid w:val="00FF226F"/>
    <w:rsid w:val="00FF252D"/>
    <w:rsid w:val="00FF254D"/>
    <w:rsid w:val="00FF27A7"/>
    <w:rsid w:val="00FF28BF"/>
    <w:rsid w:val="00FF2991"/>
    <w:rsid w:val="00FF2CFB"/>
    <w:rsid w:val="00FF2EF4"/>
    <w:rsid w:val="00FF3194"/>
    <w:rsid w:val="00FF3292"/>
    <w:rsid w:val="00FF33DE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EB"/>
    <w:rsid w:val="00FF4E51"/>
    <w:rsid w:val="00FF4ECB"/>
    <w:rsid w:val="00FF4FB5"/>
    <w:rsid w:val="00FF4FD7"/>
    <w:rsid w:val="00FF4FD8"/>
    <w:rsid w:val="00FF515B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80DB54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3B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E4B2D-0BDC-4F15-B21A-865C222FA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37</Pages>
  <Words>8129</Words>
  <Characters>36829</Characters>
  <Application>Microsoft Office Word</Application>
  <DocSecurity>0</DocSecurity>
  <Lines>6138</Lines>
  <Paragraphs>2809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42149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Pacharapon, Rattanachinakorn</cp:lastModifiedBy>
  <cp:revision>4</cp:revision>
  <cp:lastPrinted>2020-02-05T08:04:00Z</cp:lastPrinted>
  <dcterms:created xsi:type="dcterms:W3CDTF">2020-02-05T09:23:00Z</dcterms:created>
  <dcterms:modified xsi:type="dcterms:W3CDTF">2020-02-05T09:54:00Z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