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7E77" w14:textId="77777777" w:rsidR="0072572E" w:rsidRPr="005358A4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6FBB7D9C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6CEB679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33AE98B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61E4C11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3590876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9A65A00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DD7A89C" w14:textId="77777777" w:rsidR="0072572E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56C571E" w14:textId="77777777" w:rsidR="0072572E" w:rsidRDefault="00EA0C93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 (มหาชน) และบริษัทย่อย</w:t>
      </w:r>
    </w:p>
    <w:p w14:paraId="1856E9B3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9503CA9" w14:textId="77777777" w:rsidR="0072572E" w:rsidRPr="003E482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31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25</w:t>
      </w:r>
      <w:r w:rsidR="00E041F2">
        <w:rPr>
          <w:rFonts w:ascii="Angsana New" w:hAnsi="Angsana New"/>
          <w:b w:val="0"/>
          <w:bCs w:val="0"/>
          <w:sz w:val="32"/>
          <w:szCs w:val="32"/>
        </w:rPr>
        <w:t>6</w:t>
      </w:r>
      <w:r w:rsidR="002160F2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763407EB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4520AB1F" w14:textId="77777777" w:rsidR="0072572E" w:rsidRPr="00D10CE7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1519BB5" w14:textId="77777777" w:rsidR="0072572E" w:rsidRPr="00F978E5" w:rsidRDefault="0072572E" w:rsidP="007257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2CF2142" w14:textId="77777777" w:rsidR="0072572E" w:rsidRDefault="0072572E" w:rsidP="0072572E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72572E" w:rsidSect="0091202C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5F3BA4C9" w14:textId="77777777" w:rsidR="00502402" w:rsidRPr="00744476" w:rsidRDefault="00502402" w:rsidP="0050240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E2D9BA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6B80320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5C865D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49B9046" w14:textId="77777777" w:rsidR="00502402" w:rsidRPr="00744476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FABC40" w14:textId="6119E4A8" w:rsidR="00502402" w:rsidRDefault="00502402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965E237" w14:textId="77777777" w:rsidR="00D861BD" w:rsidRDefault="00D861BD" w:rsidP="0050240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1720BA" w14:textId="77777777" w:rsidR="0072572E" w:rsidRPr="00C037D8" w:rsidRDefault="0072572E" w:rsidP="0072572E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14:paraId="274F305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3FEA9B0" w14:textId="77777777" w:rsidR="0072572E" w:rsidRPr="005F6E31" w:rsidRDefault="0072572E" w:rsidP="007257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F6E31">
        <w:rPr>
          <w:rFonts w:ascii="Angsana New" w:hAnsi="Angsana New"/>
          <w:sz w:val="30"/>
          <w:szCs w:val="30"/>
          <w:cs/>
        </w:rPr>
        <w:t xml:space="preserve">เสนอ </w:t>
      </w:r>
      <w:r w:rsidRPr="005F6E31">
        <w:rPr>
          <w:rFonts w:ascii="Angsana New" w:hAnsi="Angsana New" w:hint="cs"/>
          <w:sz w:val="30"/>
          <w:szCs w:val="30"/>
          <w:cs/>
        </w:rPr>
        <w:t>ผู้ถือหุ้น</w:t>
      </w:r>
      <w:r w:rsidR="00EA0C93">
        <w:rPr>
          <w:rFonts w:ascii="Angsana New" w:hAnsi="Angsana New"/>
          <w:sz w:val="30"/>
          <w:szCs w:val="30"/>
          <w:cs/>
        </w:rPr>
        <w:t>บริษัท ทีพีไอ โพลีน เพาเวอร์ จำกัด (มหาชน)</w:t>
      </w:r>
    </w:p>
    <w:p w14:paraId="7BC0993A" w14:textId="77777777" w:rsidR="0072572E" w:rsidRPr="00DE5345" w:rsidRDefault="0072572E" w:rsidP="0072572E">
      <w:pPr>
        <w:jc w:val="both"/>
        <w:rPr>
          <w:rFonts w:ascii="Angsana New" w:hAnsi="Angsana New"/>
          <w:sz w:val="30"/>
          <w:szCs w:val="30"/>
        </w:rPr>
      </w:pPr>
    </w:p>
    <w:p w14:paraId="26C35389" w14:textId="77777777" w:rsidR="0072572E" w:rsidRPr="009E3D3F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3D3F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2E688636" w14:textId="77777777" w:rsidR="0072572E" w:rsidRPr="009E3D3F" w:rsidRDefault="0072572E" w:rsidP="0072572E">
      <w:pPr>
        <w:pStyle w:val="Bo-Blankline"/>
        <w:rPr>
          <w:cs/>
          <w:lang w:val="en-US"/>
        </w:rPr>
      </w:pPr>
    </w:p>
    <w:p w14:paraId="7AF19E7B" w14:textId="77777777" w:rsidR="00EA0C93" w:rsidRPr="00744476" w:rsidRDefault="0072572E" w:rsidP="00EA0C9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70053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</w:t>
      </w:r>
      <w:r w:rsidR="00125D3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70053">
        <w:rPr>
          <w:rFonts w:ascii="Angsana New" w:hAnsi="Angsana New" w:hint="cs"/>
          <w:sz w:val="30"/>
          <w:szCs w:val="30"/>
          <w:cs/>
        </w:rPr>
        <w:t>ของบริษัท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ทีพีไอ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 w:rsidRPr="00470053">
        <w:rPr>
          <w:rFonts w:ascii="Angsana New" w:hAnsi="Angsana New" w:hint="cs"/>
          <w:sz w:val="30"/>
          <w:szCs w:val="30"/>
          <w:cs/>
        </w:rPr>
        <w:t>โพลีน</w:t>
      </w:r>
      <w:r w:rsidRPr="004700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Pr="0047005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470053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="00EA0C93">
        <w:rPr>
          <w:rFonts w:ascii="Angsana New" w:hAnsi="Angsana New" w:hint="cs"/>
          <w:sz w:val="30"/>
          <w:szCs w:val="30"/>
          <w:cs/>
        </w:rPr>
        <w:t>กลุ่ม</w:t>
      </w:r>
      <w:r w:rsidRPr="0047005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และของเฉพาะบริษัท ทีพีไอ โพลีน </w:t>
      </w:r>
      <w:r w:rsidR="00EA0C93">
        <w:rPr>
          <w:rFonts w:ascii="Angsana New" w:hAnsi="Angsana New" w:hint="cs"/>
          <w:sz w:val="30"/>
          <w:szCs w:val="30"/>
          <w:cs/>
        </w:rPr>
        <w:t xml:space="preserve">เพาเวอร์ </w:t>
      </w:r>
      <w:r w:rsidR="00EA0C93" w:rsidRPr="00EA0C93">
        <w:rPr>
          <w:rFonts w:ascii="Angsana New" w:hAnsi="Angsana New"/>
          <w:sz w:val="30"/>
          <w:szCs w:val="30"/>
          <w:cs/>
        </w:rPr>
        <w:t xml:space="preserve">จำกัด (มหาชน) (“บริษัท”) ตามลำดับ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31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256</w:t>
      </w:r>
      <w:r w:rsidR="0091202C">
        <w:rPr>
          <w:rFonts w:asciiTheme="majorBidi" w:hAnsiTheme="majorBidi" w:cstheme="majorBidi"/>
          <w:sz w:val="30"/>
          <w:szCs w:val="30"/>
        </w:rPr>
        <w:t>2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A0C93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C93" w:rsidRPr="00744476">
        <w:rPr>
          <w:rFonts w:asciiTheme="majorBidi" w:hAnsiTheme="majorBidi" w:cstheme="majorBidi"/>
          <w:sz w:val="30"/>
          <w:szCs w:val="30"/>
          <w:cs/>
        </w:rPr>
        <w:t>ๆ</w:t>
      </w:r>
    </w:p>
    <w:p w14:paraId="2259BEDC" w14:textId="77777777" w:rsidR="0072572E" w:rsidRDefault="0072572E" w:rsidP="00EA0C93">
      <w:pPr>
        <w:autoSpaceDE w:val="0"/>
        <w:autoSpaceDN w:val="0"/>
        <w:adjustRightInd w:val="0"/>
        <w:jc w:val="thaiDistribute"/>
      </w:pPr>
    </w:p>
    <w:p w14:paraId="67FBC03B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31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44476">
        <w:rPr>
          <w:rFonts w:asciiTheme="majorBidi" w:hAnsiTheme="majorBidi" w:cstheme="majorBidi"/>
          <w:sz w:val="30"/>
          <w:szCs w:val="30"/>
        </w:rPr>
        <w:t>256</w:t>
      </w:r>
      <w:r w:rsidR="0091202C">
        <w:rPr>
          <w:rFonts w:asciiTheme="majorBidi" w:hAnsiTheme="majorBidi" w:cstheme="majorBidi"/>
          <w:sz w:val="30"/>
          <w:szCs w:val="30"/>
        </w:rPr>
        <w:t>2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00A8E1F" w14:textId="77777777" w:rsidR="0072572E" w:rsidRDefault="0072572E" w:rsidP="00152EC4">
      <w:pPr>
        <w:pStyle w:val="Ang15"/>
      </w:pPr>
    </w:p>
    <w:p w14:paraId="6FFB0A4F" w14:textId="77777777" w:rsidR="0072572E" w:rsidRPr="00C101D5" w:rsidRDefault="0072572E" w:rsidP="0072572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C76ABE" w14:textId="77777777" w:rsidR="0072572E" w:rsidRPr="00C101D5" w:rsidRDefault="0072572E" w:rsidP="00152EC4">
      <w:pPr>
        <w:pStyle w:val="Ang15"/>
        <w:rPr>
          <w:rFonts w:eastAsia="Calibri"/>
        </w:rPr>
      </w:pPr>
    </w:p>
    <w:p w14:paraId="5956C02E" w14:textId="77777777" w:rsidR="0072572E" w:rsidRDefault="0072572E" w:rsidP="0072572E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="00125D3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545A4">
        <w:rPr>
          <w:rFonts w:ascii="Angsana New" w:eastAsia="Calibri" w:hAnsi="Angsana New" w:hint="cs"/>
          <w:sz w:val="30"/>
          <w:szCs w:val="30"/>
          <w:cs/>
        </w:rPr>
        <w:t>ใ</w:t>
      </w:r>
      <w:r w:rsidRPr="00B545A4">
        <w:rPr>
          <w:rFonts w:ascii="Angsana New" w:eastAsia="Calibri" w:hAnsi="Angsana New"/>
          <w:sz w:val="30"/>
          <w:szCs w:val="30"/>
          <w:cs/>
        </w:rPr>
        <w:t>น</w:t>
      </w:r>
      <w:r w:rsidRPr="00D7450D">
        <w:rPr>
          <w:rFonts w:ascii="Angsana New" w:eastAsia="Calibri" w:hAnsi="Angsana New"/>
          <w:sz w:val="30"/>
          <w:szCs w:val="30"/>
          <w:cs/>
        </w:rPr>
        <w:t>ราย</w:t>
      </w:r>
      <w:r w:rsidRPr="007616B3">
        <w:rPr>
          <w:rFonts w:ascii="Angsana New" w:eastAsia="Calibri" w:hAnsi="Angsana New"/>
          <w:sz w:val="30"/>
          <w:szCs w:val="30"/>
          <w:cs/>
        </w:rPr>
        <w:t>งานของข้าพเจ้า ข้าพเจ้ามีความเป็นอิสระจาก</w:t>
      </w:r>
      <w:r w:rsidR="009937B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9937B5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797A6" w14:textId="77777777" w:rsidR="0072572E" w:rsidRDefault="0072572E" w:rsidP="0072572E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2572E" w:rsidSect="0091202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421AD9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C7B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CC7B9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0C9408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C97B027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CC7B9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51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7B91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24D9952" w14:textId="77777777" w:rsidR="00F4720C" w:rsidRPr="00CC7B91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5FF8766" w14:textId="77777777" w:rsid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14:paraId="66FA3F21" w14:textId="77777777" w:rsidR="00F4720C" w:rsidRPr="00F4720C" w:rsidRDefault="00F4720C" w:rsidP="00F4720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954B51F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96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AE496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1B541D3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1425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E49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AE4963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E4963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963">
        <w:rPr>
          <w:rFonts w:ascii="Angsana New" w:hAnsi="Angsana New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3096C5" w14:textId="77777777" w:rsidR="0072572E" w:rsidRPr="00AE4963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1500C6" w14:textId="77777777" w:rsidR="00E463B6" w:rsidRPr="00744476" w:rsidRDefault="00E463B6" w:rsidP="00E463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ACB737D" w14:textId="77777777" w:rsidR="0072572E" w:rsidRPr="002C5347" w:rsidRDefault="0072572E" w:rsidP="007257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1A47CC" w14:textId="77777777" w:rsidR="0072572E" w:rsidRPr="0024253B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4253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</w:t>
      </w:r>
      <w:bookmarkStart w:id="0" w:name="_GoBack"/>
      <w:bookmarkEnd w:id="0"/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มขัดแย้งที่มีสาระสำคัญกับงบการเงิน</w:t>
      </w:r>
      <w:r w:rsidR="00D22AA2" w:rsidRPr="00D22AA2">
        <w:rPr>
          <w:rFonts w:ascii="Angsana New" w:eastAsia="Calibri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4253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253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D41183A" w14:textId="77777777" w:rsidR="0072572E" w:rsidRPr="0024253B" w:rsidRDefault="0072572E" w:rsidP="00152EC4">
      <w:pPr>
        <w:pStyle w:val="Ang15"/>
        <w:rPr>
          <w:rFonts w:eastAsia="Calibri"/>
        </w:rPr>
      </w:pPr>
    </w:p>
    <w:p w14:paraId="554B4EF9" w14:textId="77777777" w:rsidR="00152EC4" w:rsidRDefault="00152EC4" w:rsidP="00152EC4">
      <w:pPr>
        <w:pStyle w:val="Ang15"/>
        <w:ind w:left="0"/>
        <w:rPr>
          <w:rFonts w:eastAsia="Calibri"/>
        </w:rPr>
      </w:pPr>
      <w:r w:rsidRPr="00152EC4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21817F" w14:textId="77777777" w:rsidR="00152EC4" w:rsidRDefault="00152EC4" w:rsidP="00152EC4">
      <w:pPr>
        <w:pStyle w:val="Ang15"/>
        <w:rPr>
          <w:rFonts w:eastAsia="Calibri"/>
        </w:rPr>
      </w:pPr>
    </w:p>
    <w:p w14:paraId="3171B337" w14:textId="77777777" w:rsidR="0072572E" w:rsidRPr="007616B3" w:rsidRDefault="0072572E" w:rsidP="007257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359D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F502CB" w14:textId="77777777" w:rsidR="0072572E" w:rsidRPr="007616B3" w:rsidRDefault="0072572E" w:rsidP="00152EC4">
      <w:pPr>
        <w:pStyle w:val="Ang15"/>
        <w:jc w:val="left"/>
        <w:rPr>
          <w:rFonts w:eastAsia="Calibri"/>
        </w:rPr>
      </w:pPr>
    </w:p>
    <w:p w14:paraId="5F792054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22AA2" w:rsidRPr="00D22AA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DA16A6" w14:textId="77777777" w:rsidR="00CD1A7B" w:rsidRDefault="00CD1A7B">
      <w:pPr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DA3B9DD" w14:textId="77777777" w:rsidR="0072572E" w:rsidRPr="007616B3" w:rsidRDefault="0072572E" w:rsidP="0072572E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E463B6" w:rsidRPr="00744476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6620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1E5224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5F41F67C" w14:textId="77777777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14:paraId="0099D0DC" w14:textId="77777777" w:rsidR="0072572E" w:rsidRDefault="0072572E" w:rsidP="00F4720C">
      <w:pPr>
        <w:pStyle w:val="Ang15"/>
      </w:pPr>
    </w:p>
    <w:p w14:paraId="27EE4B49" w14:textId="77777777" w:rsidR="0072572E" w:rsidRPr="007616B3" w:rsidRDefault="0072572E" w:rsidP="007257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2AA2" w:rsidRPr="00D22A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CAEE4F" w14:textId="77777777" w:rsidR="0072572E" w:rsidRPr="007616B3" w:rsidRDefault="0072572E" w:rsidP="00152EC4">
      <w:pPr>
        <w:pStyle w:val="Ang15"/>
        <w:rPr>
          <w:rFonts w:eastAsia="Calibri"/>
        </w:rPr>
      </w:pPr>
    </w:p>
    <w:p w14:paraId="33253A4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</w:t>
      </w:r>
      <w:r w:rsidR="00D22AA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3639BBD7" w14:textId="77777777" w:rsidR="0072572E" w:rsidRPr="007616B3" w:rsidRDefault="0072572E" w:rsidP="00152EC4">
      <w:pPr>
        <w:pStyle w:val="Ang15"/>
      </w:pPr>
      <w:r w:rsidRPr="007616B3">
        <w:rPr>
          <w:rtl/>
          <w:cs/>
        </w:rPr>
        <w:t xml:space="preserve"> </w:t>
      </w:r>
    </w:p>
    <w:p w14:paraId="5FE7FF38" w14:textId="77777777" w:rsidR="0072572E" w:rsidRPr="007616B3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36F88F" w14:textId="77777777" w:rsidR="0072572E" w:rsidRPr="007616B3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2AA2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71EA7165" w14:textId="77777777" w:rsidR="0072572E" w:rsidRPr="007616B3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2AA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4A0D1BAA" w14:textId="77777777" w:rsidR="0072572E" w:rsidRDefault="0072572E" w:rsidP="0072572E">
      <w:pPr>
        <w:numPr>
          <w:ilvl w:val="0"/>
          <w:numId w:val="2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3EB18DA" w14:textId="77777777" w:rsidR="00F4720C" w:rsidRDefault="00F4720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256A12" w14:textId="77777777" w:rsidR="0072572E" w:rsidRPr="00405D26" w:rsidRDefault="0072572E" w:rsidP="00F4720C">
      <w:pPr>
        <w:numPr>
          <w:ilvl w:val="0"/>
          <w:numId w:val="2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24253B">
        <w:rPr>
          <w:rFonts w:ascii="Angsana New" w:hAnsi="Angsana New"/>
          <w:sz w:val="30"/>
          <w:szCs w:val="30"/>
          <w:cs/>
        </w:rPr>
        <w:t>สงสัยอย่างมีนัยสำคัญต่อความสามารถของ</w:t>
      </w:r>
      <w:r w:rsidR="00F116F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4253B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4253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4253B">
        <w:rPr>
          <w:rFonts w:ascii="Angsana New" w:hAnsi="Angsana New"/>
          <w:sz w:val="30"/>
          <w:szCs w:val="30"/>
          <w:cs/>
        </w:rPr>
        <w:t>ถึงการเปิดเผย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ในงบการเงิน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4253B">
        <w:rPr>
          <w:rFonts w:ascii="Angsana New" w:hAnsi="Angsana New"/>
          <w:sz w:val="30"/>
          <w:szCs w:val="30"/>
          <w:cs/>
        </w:rPr>
        <w:t>ที่เกี่ยวข้อง</w:t>
      </w:r>
      <w:r w:rsidRPr="0024253B">
        <w:rPr>
          <w:rFonts w:ascii="Angsana New" w:hAnsi="Angsana New" w:hint="cs"/>
          <w:sz w:val="30"/>
          <w:szCs w:val="30"/>
          <w:cs/>
        </w:rPr>
        <w:t xml:space="preserve"> </w:t>
      </w:r>
      <w:r w:rsidRPr="0024253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24253B">
        <w:rPr>
          <w:rFonts w:ascii="Angsana New" w:hAnsi="Angsana New" w:hint="cs"/>
          <w:sz w:val="30"/>
          <w:szCs w:val="30"/>
          <w:cs/>
        </w:rPr>
        <w:t>ข้อมูล</w:t>
      </w:r>
      <w:r w:rsidRPr="002425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405D26">
        <w:rPr>
          <w:rFonts w:ascii="Angsana New" w:hAnsi="Angsana New"/>
          <w:sz w:val="30"/>
          <w:szCs w:val="30"/>
          <w:cs/>
        </w:rPr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463B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  <w:r w:rsidR="00F116FD">
        <w:rPr>
          <w:rFonts w:ascii="Angsana New" w:hAnsi="Angsana New" w:hint="cs"/>
          <w:sz w:val="30"/>
          <w:szCs w:val="30"/>
          <w:cs/>
        </w:rPr>
        <w:t>และบริษัท</w:t>
      </w:r>
      <w:r w:rsidRPr="00405D26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F62E638" w14:textId="77777777" w:rsidR="0072572E" w:rsidRDefault="0072572E" w:rsidP="0072572E">
      <w:pPr>
        <w:numPr>
          <w:ilvl w:val="0"/>
          <w:numId w:val="2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8900AB">
        <w:rPr>
          <w:rFonts w:ascii="Angsana New" w:hAnsi="Angsana New"/>
          <w:sz w:val="30"/>
          <w:szCs w:val="30"/>
          <w:cs/>
        </w:rPr>
        <w:t>ว่างบการเงิน</w:t>
      </w:r>
      <w:r w:rsidR="00E463B6"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900A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8900AB">
        <w:rPr>
          <w:rFonts w:ascii="Angsana New" w:hAnsi="Angsana New"/>
          <w:sz w:val="30"/>
          <w:szCs w:val="30"/>
          <w:cs/>
        </w:rPr>
        <w:t xml:space="preserve">   </w:t>
      </w:r>
    </w:p>
    <w:p w14:paraId="5026B63A" w14:textId="77777777" w:rsidR="00E463B6" w:rsidRPr="00E463B6" w:rsidRDefault="00E463B6" w:rsidP="00E463B6">
      <w:pPr>
        <w:numPr>
          <w:ilvl w:val="0"/>
          <w:numId w:val="29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829BEA3" w14:textId="77777777" w:rsidR="0072572E" w:rsidRDefault="0072572E" w:rsidP="00F4720C">
      <w:pPr>
        <w:pStyle w:val="Ang15"/>
        <w:rPr>
          <w:rFonts w:eastAsia="Calibri"/>
        </w:rPr>
      </w:pPr>
    </w:p>
    <w:p w14:paraId="74835EC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24253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4253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24253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4253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24253B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ED9251B" w14:textId="77777777" w:rsidR="0072572E" w:rsidRDefault="0072572E" w:rsidP="00152EC4">
      <w:pPr>
        <w:pStyle w:val="Ang15"/>
      </w:pPr>
    </w:p>
    <w:p w14:paraId="1B716B08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923CCDF" w14:textId="77777777" w:rsidR="0072572E" w:rsidRPr="00C101D5" w:rsidRDefault="0072572E" w:rsidP="0072572E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D778558" w14:textId="77777777" w:rsidR="00F4720C" w:rsidRDefault="00F4720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433DE4" w14:textId="77777777" w:rsidR="0072572E" w:rsidRDefault="0072572E" w:rsidP="0072572E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</w:t>
      </w:r>
      <w:r w:rsidRPr="00F07D5E">
        <w:rPr>
          <w:rFonts w:ascii="Angsana New" w:hAnsi="Angsana New"/>
          <w:sz w:val="30"/>
          <w:szCs w:val="30"/>
          <w:cs/>
        </w:rPr>
        <w:t>นัยสำคัญที่สุดใน</w:t>
      </w:r>
      <w:r w:rsidRPr="007616B3">
        <w:rPr>
          <w:rFonts w:ascii="Angsana New" w:hAnsi="Angsana New"/>
          <w:sz w:val="30"/>
          <w:szCs w:val="30"/>
          <w:cs/>
        </w:rPr>
        <w:t>การตรวจสอบ</w:t>
      </w:r>
      <w:r w:rsidR="002B2091"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="00E463B6" w:rsidRPr="001F3DC1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 w:rsidR="002B2091"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A9FAC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7F07029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4AFBCB60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B5FE6A" w14:textId="77777777" w:rsidR="0072572E" w:rsidRDefault="0072572E" w:rsidP="0072572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</w:p>
    <w:p w14:paraId="38EDE87F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>
        <w:rPr>
          <w:rFonts w:ascii="Angsana New" w:hAnsi="Angsana New"/>
          <w:sz w:val="30"/>
          <w:szCs w:val="30"/>
        </w:rPr>
        <w:t>)</w:t>
      </w:r>
    </w:p>
    <w:p w14:paraId="19FD2EA0" w14:textId="77777777" w:rsidR="0072572E" w:rsidRPr="00F1453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0F2657A" w14:textId="77777777" w:rsidR="0072572E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>
        <w:rPr>
          <w:rFonts w:ascii="Angsana New" w:hAnsi="Angsana New"/>
          <w:sz w:val="30"/>
          <w:szCs w:val="30"/>
        </w:rPr>
        <w:t>7900</w:t>
      </w:r>
    </w:p>
    <w:p w14:paraId="0E2BB963" w14:textId="77777777" w:rsidR="0072572E" w:rsidRPr="00F14538" w:rsidRDefault="0072572E" w:rsidP="0072572E">
      <w:pPr>
        <w:jc w:val="both"/>
        <w:rPr>
          <w:rFonts w:ascii="Angsana New" w:hAnsi="Angsana New"/>
        </w:rPr>
      </w:pPr>
    </w:p>
    <w:p w14:paraId="3E73CA0E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1B52AD" w14:textId="77777777" w:rsidR="0072572E" w:rsidRPr="00C037D8" w:rsidRDefault="0072572E" w:rsidP="0072572E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3F9DA6" w14:textId="77777777" w:rsidR="0072572E" w:rsidRDefault="00D052C7" w:rsidP="0072572E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6064A9">
        <w:rPr>
          <w:rFonts w:ascii="Angsana New" w:hAnsi="Angsana New"/>
          <w:sz w:val="30"/>
          <w:szCs w:val="30"/>
          <w:lang w:val="en-US"/>
        </w:rPr>
        <w:t xml:space="preserve"> </w:t>
      </w:r>
      <w:r w:rsidR="006064A9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E041F2">
        <w:rPr>
          <w:rFonts w:ascii="Angsana New" w:hAnsi="Angsana New"/>
          <w:sz w:val="30"/>
          <w:szCs w:val="30"/>
          <w:lang w:val="en-US"/>
        </w:rPr>
        <w:t>256</w:t>
      </w:r>
      <w:r w:rsidR="009560C5">
        <w:rPr>
          <w:rFonts w:ascii="Angsana New" w:hAnsi="Angsana New"/>
          <w:sz w:val="30"/>
          <w:szCs w:val="30"/>
          <w:lang w:val="en-US"/>
        </w:rPr>
        <w:t>3</w:t>
      </w:r>
    </w:p>
    <w:p w14:paraId="62563D9C" w14:textId="21868322" w:rsidR="00603964" w:rsidRDefault="00603964" w:rsidP="00E52813">
      <w:pPr>
        <w:tabs>
          <w:tab w:val="left" w:pos="1555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sectPr w:rsidR="00603964" w:rsidSect="00E52813">
      <w:footerReference w:type="default" r:id="rId14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BC02B" w14:textId="77777777" w:rsidR="00381ADE" w:rsidRDefault="00381ADE">
      <w:r>
        <w:separator/>
      </w:r>
    </w:p>
  </w:endnote>
  <w:endnote w:type="continuationSeparator" w:id="0">
    <w:p w14:paraId="472DFAD4" w14:textId="77777777" w:rsidR="00381ADE" w:rsidRDefault="0038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720B" w14:textId="77777777" w:rsidR="00D74C0F" w:rsidRDefault="00D74C0F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E26ED82" w14:textId="77777777" w:rsidR="00D74C0F" w:rsidRDefault="00D74C0F" w:rsidP="00B95A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9688B" w14:textId="77777777" w:rsidR="00D74C0F" w:rsidRPr="0024253B" w:rsidRDefault="00D74C0F" w:rsidP="00E041F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9213" w14:textId="77777777" w:rsidR="00D74C0F" w:rsidRDefault="00D74C0F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E41C8CE" w14:textId="77777777" w:rsidR="00D74C0F" w:rsidRDefault="00D74C0F" w:rsidP="00B95AA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49C73" w14:textId="77777777" w:rsidR="00D74C0F" w:rsidRPr="0024253B" w:rsidRDefault="00D74C0F" w:rsidP="00E041F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5517" w14:textId="77777777" w:rsidR="00D74C0F" w:rsidRPr="00013021" w:rsidRDefault="00D74C0F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AA2FA" w14:textId="77777777" w:rsidR="00381ADE" w:rsidRDefault="00381ADE">
      <w:r>
        <w:separator/>
      </w:r>
    </w:p>
  </w:footnote>
  <w:footnote w:type="continuationSeparator" w:id="0">
    <w:p w14:paraId="58877095" w14:textId="77777777" w:rsidR="00381ADE" w:rsidRDefault="00381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1487B" w14:textId="77777777" w:rsidR="00D74C0F" w:rsidRDefault="00D74C0F">
    <w:pPr>
      <w:pStyle w:val="Header"/>
    </w:pPr>
  </w:p>
  <w:p w14:paraId="11F66955" w14:textId="77777777" w:rsidR="00D74C0F" w:rsidRDefault="00D74C0F">
    <w:pPr>
      <w:pStyle w:val="Header"/>
    </w:pPr>
  </w:p>
  <w:p w14:paraId="3533A2C5" w14:textId="77777777" w:rsidR="00D74C0F" w:rsidRDefault="00D74C0F">
    <w:pPr>
      <w:pStyle w:val="Header"/>
    </w:pPr>
  </w:p>
  <w:p w14:paraId="18F81E95" w14:textId="77777777" w:rsidR="00D74C0F" w:rsidRDefault="00D74C0F">
    <w:pPr>
      <w:pStyle w:val="Header"/>
    </w:pPr>
  </w:p>
  <w:p w14:paraId="01BA0AC2" w14:textId="77777777" w:rsidR="00D74C0F" w:rsidRDefault="00D74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D493C" w14:textId="77777777" w:rsidR="00D74C0F" w:rsidRDefault="00D74C0F" w:rsidP="00502402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8AF3A51" w14:textId="77777777" w:rsidR="00D74C0F" w:rsidRPr="00E534EC" w:rsidRDefault="00D74C0F" w:rsidP="00502402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  <w:p w14:paraId="755D261E" w14:textId="77777777" w:rsidR="00D74C0F" w:rsidRPr="00E041F2" w:rsidRDefault="00D74C0F" w:rsidP="00E04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639CBA8E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7C0A6B"/>
    <w:multiLevelType w:val="hybridMultilevel"/>
    <w:tmpl w:val="D8A018A0"/>
    <w:lvl w:ilvl="0" w:tplc="2CAC2BA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28218C"/>
    <w:multiLevelType w:val="hybridMultilevel"/>
    <w:tmpl w:val="CF10193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 w15:restartNumberingAfterBreak="0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8" w15:restartNumberingAfterBreak="0">
    <w:nsid w:val="79161D34"/>
    <w:multiLevelType w:val="hybridMultilevel"/>
    <w:tmpl w:val="B3BE0644"/>
    <w:lvl w:ilvl="0" w:tplc="977A9FD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9"/>
  </w:num>
  <w:num w:numId="3">
    <w:abstractNumId w:val="24"/>
  </w:num>
  <w:num w:numId="4">
    <w:abstractNumId w:val="25"/>
  </w:num>
  <w:num w:numId="5">
    <w:abstractNumId w:val="14"/>
  </w:num>
  <w:num w:numId="6">
    <w:abstractNumId w:val="1"/>
  </w:num>
  <w:num w:numId="7">
    <w:abstractNumId w:val="26"/>
  </w:num>
  <w:num w:numId="8">
    <w:abstractNumId w:val="15"/>
  </w:num>
  <w:num w:numId="9">
    <w:abstractNumId w:val="7"/>
  </w:num>
  <w:num w:numId="10">
    <w:abstractNumId w:val="18"/>
  </w:num>
  <w:num w:numId="11">
    <w:abstractNumId w:val="27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4"/>
  </w:num>
  <w:num w:numId="17">
    <w:abstractNumId w:val="30"/>
  </w:num>
  <w:num w:numId="18">
    <w:abstractNumId w:val="16"/>
  </w:num>
  <w:num w:numId="19">
    <w:abstractNumId w:val="6"/>
  </w:num>
  <w:num w:numId="20">
    <w:abstractNumId w:val="22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20"/>
  </w:num>
  <w:num w:numId="28">
    <w:abstractNumId w:val="29"/>
  </w:num>
  <w:num w:numId="29">
    <w:abstractNumId w:val="3"/>
  </w:num>
  <w:num w:numId="30">
    <w:abstractNumId w:val="13"/>
  </w:num>
  <w:num w:numId="31">
    <w:abstractNumId w:val="21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9"/>
  </w:num>
  <w:num w:numId="40">
    <w:abstractNumId w:val="1"/>
  </w:num>
  <w:num w:numId="41">
    <w:abstractNumId w:val="1"/>
  </w:num>
  <w:num w:numId="42">
    <w:abstractNumId w:val="1"/>
  </w:num>
  <w:num w:numId="43">
    <w:abstractNumId w:val="12"/>
  </w:num>
  <w:num w:numId="44">
    <w:abstractNumId w:val="28"/>
  </w:num>
  <w:num w:numId="4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B"/>
    <w:rsid w:val="00001027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4C3D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70A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1E7"/>
    <w:rsid w:val="000363DC"/>
    <w:rsid w:val="000367E2"/>
    <w:rsid w:val="00036C98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D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069"/>
    <w:rsid w:val="0004726D"/>
    <w:rsid w:val="00047278"/>
    <w:rsid w:val="000473A5"/>
    <w:rsid w:val="00047509"/>
    <w:rsid w:val="000476BD"/>
    <w:rsid w:val="000479B3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2375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00A"/>
    <w:rsid w:val="00055217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225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0E4"/>
    <w:rsid w:val="0006741D"/>
    <w:rsid w:val="00067AFD"/>
    <w:rsid w:val="00070377"/>
    <w:rsid w:val="000709B4"/>
    <w:rsid w:val="00070CC6"/>
    <w:rsid w:val="00070EE1"/>
    <w:rsid w:val="0007105B"/>
    <w:rsid w:val="000712EB"/>
    <w:rsid w:val="000718D6"/>
    <w:rsid w:val="00071902"/>
    <w:rsid w:val="00072143"/>
    <w:rsid w:val="00072694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576D"/>
    <w:rsid w:val="000757D0"/>
    <w:rsid w:val="00075938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E7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1F5B"/>
    <w:rsid w:val="000E2116"/>
    <w:rsid w:val="000E2341"/>
    <w:rsid w:val="000E24B5"/>
    <w:rsid w:val="000E2DAC"/>
    <w:rsid w:val="000E3176"/>
    <w:rsid w:val="000E33F9"/>
    <w:rsid w:val="000E3451"/>
    <w:rsid w:val="000E34DC"/>
    <w:rsid w:val="000E3811"/>
    <w:rsid w:val="000E4217"/>
    <w:rsid w:val="000E447A"/>
    <w:rsid w:val="000E474C"/>
    <w:rsid w:val="000E51EA"/>
    <w:rsid w:val="000E53EF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5731"/>
    <w:rsid w:val="000F62BB"/>
    <w:rsid w:val="000F657A"/>
    <w:rsid w:val="000F6DF2"/>
    <w:rsid w:val="000F7D57"/>
    <w:rsid w:val="00100327"/>
    <w:rsid w:val="001005B5"/>
    <w:rsid w:val="001007B1"/>
    <w:rsid w:val="00100A9D"/>
    <w:rsid w:val="001016DC"/>
    <w:rsid w:val="00101BD2"/>
    <w:rsid w:val="00101CE5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9FB"/>
    <w:rsid w:val="0012302E"/>
    <w:rsid w:val="0012423D"/>
    <w:rsid w:val="00124B54"/>
    <w:rsid w:val="00124DFB"/>
    <w:rsid w:val="00124EB8"/>
    <w:rsid w:val="00124F4B"/>
    <w:rsid w:val="0012553F"/>
    <w:rsid w:val="001255A8"/>
    <w:rsid w:val="001258EC"/>
    <w:rsid w:val="00125D34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40717"/>
    <w:rsid w:val="001408CF"/>
    <w:rsid w:val="0014094B"/>
    <w:rsid w:val="00141069"/>
    <w:rsid w:val="00141213"/>
    <w:rsid w:val="0014182A"/>
    <w:rsid w:val="00141D1E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E02"/>
    <w:rsid w:val="00152EC4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45BA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0EAB"/>
    <w:rsid w:val="00181614"/>
    <w:rsid w:val="00181642"/>
    <w:rsid w:val="001818DD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F9"/>
    <w:rsid w:val="00186236"/>
    <w:rsid w:val="00186445"/>
    <w:rsid w:val="00186985"/>
    <w:rsid w:val="00186DD6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6EC"/>
    <w:rsid w:val="001A5DFD"/>
    <w:rsid w:val="001A5EAE"/>
    <w:rsid w:val="001A5F1D"/>
    <w:rsid w:val="001A60CF"/>
    <w:rsid w:val="001A6797"/>
    <w:rsid w:val="001A68D1"/>
    <w:rsid w:val="001A6CDD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A02"/>
    <w:rsid w:val="001B1B16"/>
    <w:rsid w:val="001B208F"/>
    <w:rsid w:val="001B2210"/>
    <w:rsid w:val="001B27F3"/>
    <w:rsid w:val="001B28F3"/>
    <w:rsid w:val="001B2AE0"/>
    <w:rsid w:val="001B2B07"/>
    <w:rsid w:val="001B2D00"/>
    <w:rsid w:val="001B2D57"/>
    <w:rsid w:val="001B397F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8FB"/>
    <w:rsid w:val="001C0B84"/>
    <w:rsid w:val="001C17BF"/>
    <w:rsid w:val="001C19C8"/>
    <w:rsid w:val="001C1D9D"/>
    <w:rsid w:val="001C1DAA"/>
    <w:rsid w:val="001C24AA"/>
    <w:rsid w:val="001C2DE0"/>
    <w:rsid w:val="001C3014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52D3"/>
    <w:rsid w:val="001C52E8"/>
    <w:rsid w:val="001C5D92"/>
    <w:rsid w:val="001C6375"/>
    <w:rsid w:val="001C664C"/>
    <w:rsid w:val="001C681B"/>
    <w:rsid w:val="001C695D"/>
    <w:rsid w:val="001C6A10"/>
    <w:rsid w:val="001C6CCC"/>
    <w:rsid w:val="001C7394"/>
    <w:rsid w:val="001C76A3"/>
    <w:rsid w:val="001C7B93"/>
    <w:rsid w:val="001C7C87"/>
    <w:rsid w:val="001D03F6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5DF6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5C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103"/>
    <w:rsid w:val="0020215D"/>
    <w:rsid w:val="00202402"/>
    <w:rsid w:val="0020263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5F"/>
    <w:rsid w:val="00206A9A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2A6"/>
    <w:rsid w:val="002164C4"/>
    <w:rsid w:val="002166C4"/>
    <w:rsid w:val="0021685F"/>
    <w:rsid w:val="00216B27"/>
    <w:rsid w:val="002177AB"/>
    <w:rsid w:val="00217FD2"/>
    <w:rsid w:val="00220131"/>
    <w:rsid w:val="002204A7"/>
    <w:rsid w:val="002205BA"/>
    <w:rsid w:val="002206AB"/>
    <w:rsid w:val="00220732"/>
    <w:rsid w:val="00220737"/>
    <w:rsid w:val="00221016"/>
    <w:rsid w:val="002210C4"/>
    <w:rsid w:val="00221FB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2EB4"/>
    <w:rsid w:val="00243476"/>
    <w:rsid w:val="0024356E"/>
    <w:rsid w:val="002436E1"/>
    <w:rsid w:val="00243A6B"/>
    <w:rsid w:val="00243EDE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35"/>
    <w:rsid w:val="002658C6"/>
    <w:rsid w:val="00265F7E"/>
    <w:rsid w:val="00266101"/>
    <w:rsid w:val="002662B2"/>
    <w:rsid w:val="0026641D"/>
    <w:rsid w:val="00266594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43D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1F7F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231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675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226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191"/>
    <w:rsid w:val="002E37B0"/>
    <w:rsid w:val="002E3ED0"/>
    <w:rsid w:val="002E411D"/>
    <w:rsid w:val="002E4339"/>
    <w:rsid w:val="002E43F5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032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BE4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4E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5A82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1FEB"/>
    <w:rsid w:val="00332412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6FBD"/>
    <w:rsid w:val="0033716A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B7A"/>
    <w:rsid w:val="00351FAB"/>
    <w:rsid w:val="00352524"/>
    <w:rsid w:val="00352700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C05"/>
    <w:rsid w:val="00356FA4"/>
    <w:rsid w:val="003570CE"/>
    <w:rsid w:val="0035728D"/>
    <w:rsid w:val="003574C5"/>
    <w:rsid w:val="00357660"/>
    <w:rsid w:val="0036055E"/>
    <w:rsid w:val="003608F6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ABD"/>
    <w:rsid w:val="003750C0"/>
    <w:rsid w:val="003751E9"/>
    <w:rsid w:val="00375503"/>
    <w:rsid w:val="0037559A"/>
    <w:rsid w:val="00375D79"/>
    <w:rsid w:val="00375FEB"/>
    <w:rsid w:val="0037630A"/>
    <w:rsid w:val="003763A2"/>
    <w:rsid w:val="003767FB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1A3F"/>
    <w:rsid w:val="00381ADE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CF"/>
    <w:rsid w:val="003B52FD"/>
    <w:rsid w:val="003B5C7B"/>
    <w:rsid w:val="003B64A6"/>
    <w:rsid w:val="003B6507"/>
    <w:rsid w:val="003B6B50"/>
    <w:rsid w:val="003B6F9A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3CB"/>
    <w:rsid w:val="003D46F4"/>
    <w:rsid w:val="003D5B1A"/>
    <w:rsid w:val="003D5DBA"/>
    <w:rsid w:val="003D5F15"/>
    <w:rsid w:val="003D65CC"/>
    <w:rsid w:val="003D65F8"/>
    <w:rsid w:val="003D667E"/>
    <w:rsid w:val="003D6B91"/>
    <w:rsid w:val="003D6E1C"/>
    <w:rsid w:val="003D7D0E"/>
    <w:rsid w:val="003D7D5B"/>
    <w:rsid w:val="003E0433"/>
    <w:rsid w:val="003E0482"/>
    <w:rsid w:val="003E0819"/>
    <w:rsid w:val="003E0C21"/>
    <w:rsid w:val="003E0E05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A0B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CE3"/>
    <w:rsid w:val="00406D34"/>
    <w:rsid w:val="0040714C"/>
    <w:rsid w:val="0040733B"/>
    <w:rsid w:val="004073BB"/>
    <w:rsid w:val="0040749C"/>
    <w:rsid w:val="00407D12"/>
    <w:rsid w:val="00410102"/>
    <w:rsid w:val="0041030C"/>
    <w:rsid w:val="0041072E"/>
    <w:rsid w:val="004107BA"/>
    <w:rsid w:val="00410AA1"/>
    <w:rsid w:val="00410CDF"/>
    <w:rsid w:val="00410E0B"/>
    <w:rsid w:val="00411090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CF8"/>
    <w:rsid w:val="00430DFD"/>
    <w:rsid w:val="00430E2C"/>
    <w:rsid w:val="004313E8"/>
    <w:rsid w:val="0043151A"/>
    <w:rsid w:val="00431D63"/>
    <w:rsid w:val="0043230D"/>
    <w:rsid w:val="004323CD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D41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3ED"/>
    <w:rsid w:val="00443522"/>
    <w:rsid w:val="0044362B"/>
    <w:rsid w:val="00443944"/>
    <w:rsid w:val="00443AD2"/>
    <w:rsid w:val="00443B02"/>
    <w:rsid w:val="00444241"/>
    <w:rsid w:val="004447E9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1"/>
    <w:rsid w:val="00446A23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854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257"/>
    <w:rsid w:val="00472390"/>
    <w:rsid w:val="00472C3D"/>
    <w:rsid w:val="00472D0D"/>
    <w:rsid w:val="00472FD7"/>
    <w:rsid w:val="0047338D"/>
    <w:rsid w:val="00473BBB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6C83"/>
    <w:rsid w:val="00487BB6"/>
    <w:rsid w:val="00487BF8"/>
    <w:rsid w:val="00487CEF"/>
    <w:rsid w:val="00490590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5B67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304"/>
    <w:rsid w:val="004A1600"/>
    <w:rsid w:val="004A1A8A"/>
    <w:rsid w:val="004A1F6D"/>
    <w:rsid w:val="004A2264"/>
    <w:rsid w:val="004A2E64"/>
    <w:rsid w:val="004A2EAC"/>
    <w:rsid w:val="004A2F5E"/>
    <w:rsid w:val="004A34FF"/>
    <w:rsid w:val="004A3A4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67A"/>
    <w:rsid w:val="004D17F7"/>
    <w:rsid w:val="004D18D6"/>
    <w:rsid w:val="004D21CB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A2F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788"/>
    <w:rsid w:val="004F0C54"/>
    <w:rsid w:val="004F10E8"/>
    <w:rsid w:val="004F13BD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433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45A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76A"/>
    <w:rsid w:val="005177B2"/>
    <w:rsid w:val="00517951"/>
    <w:rsid w:val="00517BFC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A1F"/>
    <w:rsid w:val="00523B7F"/>
    <w:rsid w:val="005248E2"/>
    <w:rsid w:val="00525172"/>
    <w:rsid w:val="0052557E"/>
    <w:rsid w:val="005255A4"/>
    <w:rsid w:val="00525839"/>
    <w:rsid w:val="00525A06"/>
    <w:rsid w:val="00525CE6"/>
    <w:rsid w:val="00525EFC"/>
    <w:rsid w:val="00526373"/>
    <w:rsid w:val="005264B3"/>
    <w:rsid w:val="00526FF2"/>
    <w:rsid w:val="005271BB"/>
    <w:rsid w:val="005272FC"/>
    <w:rsid w:val="0052774B"/>
    <w:rsid w:val="00527B8E"/>
    <w:rsid w:val="00527BAE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DC1"/>
    <w:rsid w:val="0053354C"/>
    <w:rsid w:val="00533DFA"/>
    <w:rsid w:val="005346B4"/>
    <w:rsid w:val="00534779"/>
    <w:rsid w:val="00535322"/>
    <w:rsid w:val="00535E33"/>
    <w:rsid w:val="00535E76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ECE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6032F"/>
    <w:rsid w:val="0056067F"/>
    <w:rsid w:val="00560A36"/>
    <w:rsid w:val="00560F25"/>
    <w:rsid w:val="00560F2F"/>
    <w:rsid w:val="00560FEF"/>
    <w:rsid w:val="0056198A"/>
    <w:rsid w:val="00561E55"/>
    <w:rsid w:val="00562054"/>
    <w:rsid w:val="0056231F"/>
    <w:rsid w:val="00562764"/>
    <w:rsid w:val="00562869"/>
    <w:rsid w:val="0056287A"/>
    <w:rsid w:val="00562B97"/>
    <w:rsid w:val="00563003"/>
    <w:rsid w:val="0056318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87D3E"/>
    <w:rsid w:val="0059048A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CB"/>
    <w:rsid w:val="00591C70"/>
    <w:rsid w:val="00591CCD"/>
    <w:rsid w:val="00592554"/>
    <w:rsid w:val="00592694"/>
    <w:rsid w:val="005927BB"/>
    <w:rsid w:val="0059289F"/>
    <w:rsid w:val="00592955"/>
    <w:rsid w:val="00592A8F"/>
    <w:rsid w:val="00592C4A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FEF"/>
    <w:rsid w:val="00597348"/>
    <w:rsid w:val="005973F2"/>
    <w:rsid w:val="00597464"/>
    <w:rsid w:val="00597492"/>
    <w:rsid w:val="00597570"/>
    <w:rsid w:val="005977B0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159"/>
    <w:rsid w:val="005B4551"/>
    <w:rsid w:val="005B4707"/>
    <w:rsid w:val="005B48B4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44F"/>
    <w:rsid w:val="005C0427"/>
    <w:rsid w:val="005C0674"/>
    <w:rsid w:val="005C06AA"/>
    <w:rsid w:val="005C06FF"/>
    <w:rsid w:val="005C0BA3"/>
    <w:rsid w:val="005C0FD1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055"/>
    <w:rsid w:val="005C7363"/>
    <w:rsid w:val="005C758C"/>
    <w:rsid w:val="005C786F"/>
    <w:rsid w:val="005C7C58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2B0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7AD4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2D12"/>
    <w:rsid w:val="005F32D5"/>
    <w:rsid w:val="005F38B6"/>
    <w:rsid w:val="005F3A6D"/>
    <w:rsid w:val="005F3B29"/>
    <w:rsid w:val="005F3D09"/>
    <w:rsid w:val="005F3D22"/>
    <w:rsid w:val="005F423B"/>
    <w:rsid w:val="005F44E4"/>
    <w:rsid w:val="005F4718"/>
    <w:rsid w:val="005F4C44"/>
    <w:rsid w:val="005F4C57"/>
    <w:rsid w:val="005F5A10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C4A"/>
    <w:rsid w:val="00602254"/>
    <w:rsid w:val="00602F21"/>
    <w:rsid w:val="0060309B"/>
    <w:rsid w:val="00603277"/>
    <w:rsid w:val="00603456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619"/>
    <w:rsid w:val="00614D65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581"/>
    <w:rsid w:val="00663621"/>
    <w:rsid w:val="00663717"/>
    <w:rsid w:val="00663795"/>
    <w:rsid w:val="00663C52"/>
    <w:rsid w:val="00664A4F"/>
    <w:rsid w:val="00664ACD"/>
    <w:rsid w:val="00664AEA"/>
    <w:rsid w:val="00664BFA"/>
    <w:rsid w:val="00664FD2"/>
    <w:rsid w:val="0066518A"/>
    <w:rsid w:val="006651CE"/>
    <w:rsid w:val="00665FFA"/>
    <w:rsid w:val="00666006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A2B"/>
    <w:rsid w:val="00671A90"/>
    <w:rsid w:val="00673C6C"/>
    <w:rsid w:val="00673D53"/>
    <w:rsid w:val="00673EF2"/>
    <w:rsid w:val="00674E07"/>
    <w:rsid w:val="00674F77"/>
    <w:rsid w:val="0067500A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0BD"/>
    <w:rsid w:val="0068455E"/>
    <w:rsid w:val="006848D3"/>
    <w:rsid w:val="00684A65"/>
    <w:rsid w:val="006855DE"/>
    <w:rsid w:val="0068567F"/>
    <w:rsid w:val="00685749"/>
    <w:rsid w:val="0068597C"/>
    <w:rsid w:val="00685C38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434"/>
    <w:rsid w:val="006937B8"/>
    <w:rsid w:val="006937DB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61A"/>
    <w:rsid w:val="006C0B65"/>
    <w:rsid w:val="006C0C3C"/>
    <w:rsid w:val="006C11EC"/>
    <w:rsid w:val="006C1328"/>
    <w:rsid w:val="006C1706"/>
    <w:rsid w:val="006C1A48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CD"/>
    <w:rsid w:val="006C71FD"/>
    <w:rsid w:val="006C7487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B02"/>
    <w:rsid w:val="006E4D71"/>
    <w:rsid w:val="006E4DB6"/>
    <w:rsid w:val="006E4F71"/>
    <w:rsid w:val="006E52D8"/>
    <w:rsid w:val="006E5437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349"/>
    <w:rsid w:val="006F6564"/>
    <w:rsid w:val="006F6799"/>
    <w:rsid w:val="006F68A9"/>
    <w:rsid w:val="006F68E8"/>
    <w:rsid w:val="006F6C49"/>
    <w:rsid w:val="006F718B"/>
    <w:rsid w:val="006F7210"/>
    <w:rsid w:val="006F7791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62DD"/>
    <w:rsid w:val="0070673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A68"/>
    <w:rsid w:val="00716B2C"/>
    <w:rsid w:val="0071755C"/>
    <w:rsid w:val="00717569"/>
    <w:rsid w:val="00717B83"/>
    <w:rsid w:val="00717FCC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9FC"/>
    <w:rsid w:val="00732BAC"/>
    <w:rsid w:val="0073327A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51D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A5B"/>
    <w:rsid w:val="00747A7D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90C"/>
    <w:rsid w:val="00777CC6"/>
    <w:rsid w:val="00777F2B"/>
    <w:rsid w:val="0078031E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2F9E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4A4"/>
    <w:rsid w:val="00797EF2"/>
    <w:rsid w:val="007A0203"/>
    <w:rsid w:val="007A04F2"/>
    <w:rsid w:val="007A0503"/>
    <w:rsid w:val="007A056B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F50"/>
    <w:rsid w:val="007B006C"/>
    <w:rsid w:val="007B0213"/>
    <w:rsid w:val="007B0410"/>
    <w:rsid w:val="007B0479"/>
    <w:rsid w:val="007B07BD"/>
    <w:rsid w:val="007B0CB3"/>
    <w:rsid w:val="007B0E00"/>
    <w:rsid w:val="007B0EC3"/>
    <w:rsid w:val="007B1014"/>
    <w:rsid w:val="007B1082"/>
    <w:rsid w:val="007B1145"/>
    <w:rsid w:val="007B13F2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347C"/>
    <w:rsid w:val="007D3638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290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994"/>
    <w:rsid w:val="00801CC2"/>
    <w:rsid w:val="00801E2A"/>
    <w:rsid w:val="00801F1F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1016B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D99"/>
    <w:rsid w:val="00817FE2"/>
    <w:rsid w:val="00820195"/>
    <w:rsid w:val="0082036A"/>
    <w:rsid w:val="00820B58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9C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47F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3F6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A39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A0E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78"/>
    <w:rsid w:val="008862D1"/>
    <w:rsid w:val="00886C83"/>
    <w:rsid w:val="00886ED9"/>
    <w:rsid w:val="008870FB"/>
    <w:rsid w:val="00887285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31"/>
    <w:rsid w:val="008B4258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5E64"/>
    <w:rsid w:val="008E620F"/>
    <w:rsid w:val="008E646D"/>
    <w:rsid w:val="008E652B"/>
    <w:rsid w:val="008E669D"/>
    <w:rsid w:val="008E6763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BA1"/>
    <w:rsid w:val="008F5F7E"/>
    <w:rsid w:val="008F6176"/>
    <w:rsid w:val="008F645B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CF0"/>
    <w:rsid w:val="00902D69"/>
    <w:rsid w:val="00902D74"/>
    <w:rsid w:val="009032CD"/>
    <w:rsid w:val="00903AA7"/>
    <w:rsid w:val="0090436A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4DB6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CC"/>
    <w:rsid w:val="00924C36"/>
    <w:rsid w:val="0092514C"/>
    <w:rsid w:val="0092580B"/>
    <w:rsid w:val="0092588E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5DF"/>
    <w:rsid w:val="009406FF"/>
    <w:rsid w:val="009407C0"/>
    <w:rsid w:val="00940870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1C8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717"/>
    <w:rsid w:val="00953742"/>
    <w:rsid w:val="00954D3A"/>
    <w:rsid w:val="00954DBF"/>
    <w:rsid w:val="0095569A"/>
    <w:rsid w:val="00955E00"/>
    <w:rsid w:val="00955FBA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51D"/>
    <w:rsid w:val="00961738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52C"/>
    <w:rsid w:val="00972D2C"/>
    <w:rsid w:val="00974C6F"/>
    <w:rsid w:val="00974D16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61B"/>
    <w:rsid w:val="00977992"/>
    <w:rsid w:val="00977B6C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126"/>
    <w:rsid w:val="009824AA"/>
    <w:rsid w:val="009829EC"/>
    <w:rsid w:val="00982B3E"/>
    <w:rsid w:val="00982C83"/>
    <w:rsid w:val="0098301F"/>
    <w:rsid w:val="00983290"/>
    <w:rsid w:val="009835EC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F7"/>
    <w:rsid w:val="0098676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87F8F"/>
    <w:rsid w:val="0099082F"/>
    <w:rsid w:val="00990E4E"/>
    <w:rsid w:val="00990E55"/>
    <w:rsid w:val="00990FA9"/>
    <w:rsid w:val="0099100D"/>
    <w:rsid w:val="009912E6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5CFF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6A2"/>
    <w:rsid w:val="009A1E2D"/>
    <w:rsid w:val="009A1E86"/>
    <w:rsid w:val="009A1EC0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63B"/>
    <w:rsid w:val="009A4656"/>
    <w:rsid w:val="009A486C"/>
    <w:rsid w:val="009A4AAF"/>
    <w:rsid w:val="009A4B8E"/>
    <w:rsid w:val="009A5925"/>
    <w:rsid w:val="009A5A2A"/>
    <w:rsid w:val="009A5ADF"/>
    <w:rsid w:val="009A62A7"/>
    <w:rsid w:val="009A64D3"/>
    <w:rsid w:val="009A6BC5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A0A"/>
    <w:rsid w:val="009B3E42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71C"/>
    <w:rsid w:val="009D3CA2"/>
    <w:rsid w:val="009D41F7"/>
    <w:rsid w:val="009D442C"/>
    <w:rsid w:val="009D4456"/>
    <w:rsid w:val="009D446A"/>
    <w:rsid w:val="009D4937"/>
    <w:rsid w:val="009D4A5F"/>
    <w:rsid w:val="009D4B61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7F"/>
    <w:rsid w:val="009E7D36"/>
    <w:rsid w:val="009E7E5F"/>
    <w:rsid w:val="009E7F70"/>
    <w:rsid w:val="009F0740"/>
    <w:rsid w:val="009F0875"/>
    <w:rsid w:val="009F0D0A"/>
    <w:rsid w:val="009F0F82"/>
    <w:rsid w:val="009F183B"/>
    <w:rsid w:val="009F1CA5"/>
    <w:rsid w:val="009F1CD3"/>
    <w:rsid w:val="009F20DB"/>
    <w:rsid w:val="009F2296"/>
    <w:rsid w:val="009F23FC"/>
    <w:rsid w:val="009F2760"/>
    <w:rsid w:val="009F2C4C"/>
    <w:rsid w:val="009F2CB8"/>
    <w:rsid w:val="009F406E"/>
    <w:rsid w:val="009F4A27"/>
    <w:rsid w:val="009F4DA9"/>
    <w:rsid w:val="009F4DF6"/>
    <w:rsid w:val="009F5C81"/>
    <w:rsid w:val="009F5CC7"/>
    <w:rsid w:val="009F65BE"/>
    <w:rsid w:val="009F674D"/>
    <w:rsid w:val="009F6782"/>
    <w:rsid w:val="009F693F"/>
    <w:rsid w:val="009F69EA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6AA"/>
    <w:rsid w:val="00A03ABB"/>
    <w:rsid w:val="00A04195"/>
    <w:rsid w:val="00A042C1"/>
    <w:rsid w:val="00A04367"/>
    <w:rsid w:val="00A04415"/>
    <w:rsid w:val="00A044E2"/>
    <w:rsid w:val="00A046BA"/>
    <w:rsid w:val="00A05054"/>
    <w:rsid w:val="00A0551F"/>
    <w:rsid w:val="00A05647"/>
    <w:rsid w:val="00A05931"/>
    <w:rsid w:val="00A06418"/>
    <w:rsid w:val="00A066BC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BDD"/>
    <w:rsid w:val="00A14E61"/>
    <w:rsid w:val="00A15854"/>
    <w:rsid w:val="00A15EA0"/>
    <w:rsid w:val="00A168D0"/>
    <w:rsid w:val="00A16B0C"/>
    <w:rsid w:val="00A17145"/>
    <w:rsid w:val="00A177F3"/>
    <w:rsid w:val="00A1782F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BD"/>
    <w:rsid w:val="00A350F5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309"/>
    <w:rsid w:val="00A419A3"/>
    <w:rsid w:val="00A41F68"/>
    <w:rsid w:val="00A41FA1"/>
    <w:rsid w:val="00A424C2"/>
    <w:rsid w:val="00A42500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779"/>
    <w:rsid w:val="00A46866"/>
    <w:rsid w:val="00A4686B"/>
    <w:rsid w:val="00A46927"/>
    <w:rsid w:val="00A470A6"/>
    <w:rsid w:val="00A50213"/>
    <w:rsid w:val="00A50D29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0DF5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01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5C46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29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475"/>
    <w:rsid w:val="00A90505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67A"/>
    <w:rsid w:val="00A97B1E"/>
    <w:rsid w:val="00AA0132"/>
    <w:rsid w:val="00AA05B9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8B7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89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E2E"/>
    <w:rsid w:val="00AD08A9"/>
    <w:rsid w:val="00AD0B77"/>
    <w:rsid w:val="00AD0BFA"/>
    <w:rsid w:val="00AD0D24"/>
    <w:rsid w:val="00AD0F0D"/>
    <w:rsid w:val="00AD118F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339"/>
    <w:rsid w:val="00AD43EF"/>
    <w:rsid w:val="00AD4BEC"/>
    <w:rsid w:val="00AD5643"/>
    <w:rsid w:val="00AD5D80"/>
    <w:rsid w:val="00AD5DFE"/>
    <w:rsid w:val="00AD5E92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26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B00354"/>
    <w:rsid w:val="00B005F1"/>
    <w:rsid w:val="00B00A7D"/>
    <w:rsid w:val="00B00AA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6A7"/>
    <w:rsid w:val="00B37A92"/>
    <w:rsid w:val="00B37E64"/>
    <w:rsid w:val="00B37F11"/>
    <w:rsid w:val="00B40040"/>
    <w:rsid w:val="00B40336"/>
    <w:rsid w:val="00B40432"/>
    <w:rsid w:val="00B40761"/>
    <w:rsid w:val="00B40772"/>
    <w:rsid w:val="00B40892"/>
    <w:rsid w:val="00B4097B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F66"/>
    <w:rsid w:val="00B45770"/>
    <w:rsid w:val="00B45936"/>
    <w:rsid w:val="00B46CC7"/>
    <w:rsid w:val="00B46F6B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6F6A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5C0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34ED"/>
    <w:rsid w:val="00B838A7"/>
    <w:rsid w:val="00B838E2"/>
    <w:rsid w:val="00B84224"/>
    <w:rsid w:val="00B84CE7"/>
    <w:rsid w:val="00B84EA0"/>
    <w:rsid w:val="00B85161"/>
    <w:rsid w:val="00B85BD5"/>
    <w:rsid w:val="00B863C9"/>
    <w:rsid w:val="00B86714"/>
    <w:rsid w:val="00B875F2"/>
    <w:rsid w:val="00B87AB6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594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BCF"/>
    <w:rsid w:val="00BA30A2"/>
    <w:rsid w:val="00BA30C8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1643"/>
    <w:rsid w:val="00BB1C61"/>
    <w:rsid w:val="00BB220B"/>
    <w:rsid w:val="00BB229D"/>
    <w:rsid w:val="00BB26A0"/>
    <w:rsid w:val="00BB2C3F"/>
    <w:rsid w:val="00BB2D40"/>
    <w:rsid w:val="00BB30E7"/>
    <w:rsid w:val="00BB32B0"/>
    <w:rsid w:val="00BB4161"/>
    <w:rsid w:val="00BB495C"/>
    <w:rsid w:val="00BB4E29"/>
    <w:rsid w:val="00BB4F0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978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C4D"/>
    <w:rsid w:val="00BD3D06"/>
    <w:rsid w:val="00BD44EE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7434"/>
    <w:rsid w:val="00BD763C"/>
    <w:rsid w:val="00BE0695"/>
    <w:rsid w:val="00BE0AD2"/>
    <w:rsid w:val="00BE0AD8"/>
    <w:rsid w:val="00BE0BA5"/>
    <w:rsid w:val="00BE0CCE"/>
    <w:rsid w:val="00BE12C7"/>
    <w:rsid w:val="00BE1840"/>
    <w:rsid w:val="00BE1AC0"/>
    <w:rsid w:val="00BE2541"/>
    <w:rsid w:val="00BE2712"/>
    <w:rsid w:val="00BE29BA"/>
    <w:rsid w:val="00BE2A03"/>
    <w:rsid w:val="00BE3888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F68"/>
    <w:rsid w:val="00BE704B"/>
    <w:rsid w:val="00BE719F"/>
    <w:rsid w:val="00BE750B"/>
    <w:rsid w:val="00BE7A4B"/>
    <w:rsid w:val="00BE7ADA"/>
    <w:rsid w:val="00BE7BAC"/>
    <w:rsid w:val="00BE7F5A"/>
    <w:rsid w:val="00BF03E2"/>
    <w:rsid w:val="00BF0978"/>
    <w:rsid w:val="00BF0CC3"/>
    <w:rsid w:val="00BF1533"/>
    <w:rsid w:val="00BF1B63"/>
    <w:rsid w:val="00BF1EB2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5C8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AD5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CCA"/>
    <w:rsid w:val="00C27835"/>
    <w:rsid w:val="00C27971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4DB7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262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54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20D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49E"/>
    <w:rsid w:val="00C73B65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A85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C7"/>
    <w:rsid w:val="00CA10F7"/>
    <w:rsid w:val="00CA1198"/>
    <w:rsid w:val="00CA13D6"/>
    <w:rsid w:val="00CA155F"/>
    <w:rsid w:val="00CA1604"/>
    <w:rsid w:val="00CA1806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6EBD"/>
    <w:rsid w:val="00CA74A4"/>
    <w:rsid w:val="00CA7D15"/>
    <w:rsid w:val="00CB000E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3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881"/>
    <w:rsid w:val="00CD1A7B"/>
    <w:rsid w:val="00CD25D4"/>
    <w:rsid w:val="00CD283E"/>
    <w:rsid w:val="00CD2BD9"/>
    <w:rsid w:val="00CD2FD2"/>
    <w:rsid w:val="00CD303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548"/>
    <w:rsid w:val="00CD5703"/>
    <w:rsid w:val="00CD597F"/>
    <w:rsid w:val="00CD5CED"/>
    <w:rsid w:val="00CD60C9"/>
    <w:rsid w:val="00CD6451"/>
    <w:rsid w:val="00CD655D"/>
    <w:rsid w:val="00CD65BD"/>
    <w:rsid w:val="00CD6620"/>
    <w:rsid w:val="00CD6B54"/>
    <w:rsid w:val="00CD6E8E"/>
    <w:rsid w:val="00CD6FF3"/>
    <w:rsid w:val="00CD7343"/>
    <w:rsid w:val="00CD79C7"/>
    <w:rsid w:val="00CE0151"/>
    <w:rsid w:val="00CE07AE"/>
    <w:rsid w:val="00CE09AE"/>
    <w:rsid w:val="00CE0BE2"/>
    <w:rsid w:val="00CE0DBE"/>
    <w:rsid w:val="00CE0E6A"/>
    <w:rsid w:val="00CE1281"/>
    <w:rsid w:val="00CE1492"/>
    <w:rsid w:val="00CE2529"/>
    <w:rsid w:val="00CE27D8"/>
    <w:rsid w:val="00CE2B71"/>
    <w:rsid w:val="00CE3CED"/>
    <w:rsid w:val="00CE4162"/>
    <w:rsid w:val="00CE4236"/>
    <w:rsid w:val="00CE48A4"/>
    <w:rsid w:val="00CE48C4"/>
    <w:rsid w:val="00CE4C87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0C15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566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B1C"/>
    <w:rsid w:val="00D03061"/>
    <w:rsid w:val="00D03891"/>
    <w:rsid w:val="00D039CD"/>
    <w:rsid w:val="00D03DC5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D2E"/>
    <w:rsid w:val="00D0677C"/>
    <w:rsid w:val="00D067EF"/>
    <w:rsid w:val="00D068A8"/>
    <w:rsid w:val="00D06916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4FC6"/>
    <w:rsid w:val="00D1506D"/>
    <w:rsid w:val="00D15188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202BB"/>
    <w:rsid w:val="00D20680"/>
    <w:rsid w:val="00D20800"/>
    <w:rsid w:val="00D20BC1"/>
    <w:rsid w:val="00D21124"/>
    <w:rsid w:val="00D211E7"/>
    <w:rsid w:val="00D21332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D76"/>
    <w:rsid w:val="00D44E5C"/>
    <w:rsid w:val="00D456F0"/>
    <w:rsid w:val="00D45FFD"/>
    <w:rsid w:val="00D460C8"/>
    <w:rsid w:val="00D463E6"/>
    <w:rsid w:val="00D46D73"/>
    <w:rsid w:val="00D46E7B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6F8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B0"/>
    <w:rsid w:val="00D66434"/>
    <w:rsid w:val="00D665FA"/>
    <w:rsid w:val="00D667B7"/>
    <w:rsid w:val="00D667EE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E2B"/>
    <w:rsid w:val="00D71EC0"/>
    <w:rsid w:val="00D71FD1"/>
    <w:rsid w:val="00D72B5F"/>
    <w:rsid w:val="00D73740"/>
    <w:rsid w:val="00D73A5A"/>
    <w:rsid w:val="00D73B64"/>
    <w:rsid w:val="00D73EBE"/>
    <w:rsid w:val="00D740C6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124"/>
    <w:rsid w:val="00D91405"/>
    <w:rsid w:val="00D91730"/>
    <w:rsid w:val="00D91778"/>
    <w:rsid w:val="00D918F5"/>
    <w:rsid w:val="00D91E43"/>
    <w:rsid w:val="00D922BC"/>
    <w:rsid w:val="00D92532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4C7"/>
    <w:rsid w:val="00DA45AE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F14"/>
    <w:rsid w:val="00DA5F9A"/>
    <w:rsid w:val="00DA6279"/>
    <w:rsid w:val="00DA6B15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99F"/>
    <w:rsid w:val="00DE3CD7"/>
    <w:rsid w:val="00DE4008"/>
    <w:rsid w:val="00DE40F3"/>
    <w:rsid w:val="00DE4B27"/>
    <w:rsid w:val="00DE4F25"/>
    <w:rsid w:val="00DE51B6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2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AF9"/>
    <w:rsid w:val="00E04DFC"/>
    <w:rsid w:val="00E05B01"/>
    <w:rsid w:val="00E06151"/>
    <w:rsid w:val="00E06188"/>
    <w:rsid w:val="00E06492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723"/>
    <w:rsid w:val="00E16798"/>
    <w:rsid w:val="00E16ACF"/>
    <w:rsid w:val="00E16B29"/>
    <w:rsid w:val="00E16B6A"/>
    <w:rsid w:val="00E16D30"/>
    <w:rsid w:val="00E16F84"/>
    <w:rsid w:val="00E177D8"/>
    <w:rsid w:val="00E178DA"/>
    <w:rsid w:val="00E20064"/>
    <w:rsid w:val="00E202FF"/>
    <w:rsid w:val="00E20397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D7E"/>
    <w:rsid w:val="00E47E3A"/>
    <w:rsid w:val="00E47FAA"/>
    <w:rsid w:val="00E50422"/>
    <w:rsid w:val="00E50B4D"/>
    <w:rsid w:val="00E50E0E"/>
    <w:rsid w:val="00E51841"/>
    <w:rsid w:val="00E51F14"/>
    <w:rsid w:val="00E52269"/>
    <w:rsid w:val="00E52813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053"/>
    <w:rsid w:val="00E553FD"/>
    <w:rsid w:val="00E565A8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C74"/>
    <w:rsid w:val="00E60FC2"/>
    <w:rsid w:val="00E61597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222"/>
    <w:rsid w:val="00E73579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6D9"/>
    <w:rsid w:val="00E76832"/>
    <w:rsid w:val="00E7697C"/>
    <w:rsid w:val="00E7710D"/>
    <w:rsid w:val="00E775C3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9F9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BFF"/>
    <w:rsid w:val="00E905DF"/>
    <w:rsid w:val="00E90CB3"/>
    <w:rsid w:val="00E9102B"/>
    <w:rsid w:val="00E913AB"/>
    <w:rsid w:val="00E91420"/>
    <w:rsid w:val="00E914DA"/>
    <w:rsid w:val="00E915A0"/>
    <w:rsid w:val="00E91906"/>
    <w:rsid w:val="00E91A18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D9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1C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673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0EE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AF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F001C9"/>
    <w:rsid w:val="00F00486"/>
    <w:rsid w:val="00F00815"/>
    <w:rsid w:val="00F0098C"/>
    <w:rsid w:val="00F009EB"/>
    <w:rsid w:val="00F0102E"/>
    <w:rsid w:val="00F012B6"/>
    <w:rsid w:val="00F01477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6FD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815"/>
    <w:rsid w:val="00F30930"/>
    <w:rsid w:val="00F31064"/>
    <w:rsid w:val="00F31272"/>
    <w:rsid w:val="00F31687"/>
    <w:rsid w:val="00F31890"/>
    <w:rsid w:val="00F318E1"/>
    <w:rsid w:val="00F321D1"/>
    <w:rsid w:val="00F32380"/>
    <w:rsid w:val="00F323DC"/>
    <w:rsid w:val="00F328F8"/>
    <w:rsid w:val="00F32DBD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0832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66EA"/>
    <w:rsid w:val="00F574F5"/>
    <w:rsid w:val="00F57660"/>
    <w:rsid w:val="00F57782"/>
    <w:rsid w:val="00F577E2"/>
    <w:rsid w:val="00F5782E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671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805CE"/>
    <w:rsid w:val="00F8136D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33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599"/>
    <w:rsid w:val="00FB1C75"/>
    <w:rsid w:val="00FB1EA3"/>
    <w:rsid w:val="00FB2188"/>
    <w:rsid w:val="00FB23C6"/>
    <w:rsid w:val="00FB28B9"/>
    <w:rsid w:val="00FB2B33"/>
    <w:rsid w:val="00FB30F4"/>
    <w:rsid w:val="00FB3991"/>
    <w:rsid w:val="00FB3D02"/>
    <w:rsid w:val="00FB3D37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B98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B23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845D2-A374-4928-8A26-1E3089AC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6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Montira, Sirirak</cp:lastModifiedBy>
  <cp:revision>3</cp:revision>
  <cp:lastPrinted>2020-02-06T09:57:00Z</cp:lastPrinted>
  <dcterms:created xsi:type="dcterms:W3CDTF">2020-02-06T11:29:00Z</dcterms:created>
  <dcterms:modified xsi:type="dcterms:W3CDTF">2020-02-06T11:34:00Z</dcterms:modified>
</cp:coreProperties>
</file>