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 w:bidi="th-TH"/>
        </w:rPr>
      </w:pPr>
    </w:p>
    <w:p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:rsidR="00620F9D" w:rsidRDefault="0077350B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620F9D" w:rsidRPr="000128BD">
        <w:rPr>
          <w:spacing w:val="-3"/>
          <w:szCs w:val="36"/>
        </w:rPr>
        <w:t>nterim financial statements</w:t>
      </w:r>
    </w:p>
    <w:p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 w:rsidR="0050528B">
        <w:rPr>
          <w:spacing w:val="-3"/>
          <w:szCs w:val="36"/>
          <w:lang w:bidi="th-TH"/>
        </w:rPr>
        <w:t xml:space="preserve"> </w:t>
      </w:r>
      <w:r w:rsidR="002D277D">
        <w:rPr>
          <w:spacing w:val="-3"/>
          <w:szCs w:val="36"/>
        </w:rPr>
        <w:t>period</w:t>
      </w:r>
      <w:r w:rsidR="00620F9D">
        <w:rPr>
          <w:spacing w:val="-3"/>
          <w:szCs w:val="36"/>
        </w:rPr>
        <w:t xml:space="preserve"> ended</w:t>
      </w:r>
    </w:p>
    <w:p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F41EE6">
        <w:rPr>
          <w:spacing w:val="-3"/>
          <w:szCs w:val="36"/>
          <w:lang w:val="en-US" w:bidi="th-TH"/>
        </w:rPr>
        <w:t>1</w:t>
      </w:r>
      <w:r w:rsidR="004C092F">
        <w:rPr>
          <w:spacing w:val="-3"/>
          <w:szCs w:val="36"/>
          <w:lang w:val="en-US" w:bidi="th-TH"/>
        </w:rPr>
        <w:t xml:space="preserve"> </w:t>
      </w:r>
      <w:r w:rsidR="00F41EE6">
        <w:rPr>
          <w:spacing w:val="-3"/>
          <w:szCs w:val="36"/>
          <w:lang w:val="en-US" w:bidi="th-TH"/>
        </w:rPr>
        <w:t>December</w:t>
      </w:r>
      <w:r w:rsidR="0092440E">
        <w:rPr>
          <w:spacing w:val="-3"/>
          <w:szCs w:val="36"/>
          <w:lang w:val="en-US" w:bidi="th-TH"/>
        </w:rPr>
        <w:t xml:space="preserve"> 201</w:t>
      </w:r>
      <w:r w:rsidR="000A4041">
        <w:rPr>
          <w:spacing w:val="-3"/>
          <w:szCs w:val="36"/>
          <w:lang w:val="en-US" w:bidi="th-TH"/>
        </w:rPr>
        <w:t>9</w:t>
      </w:r>
    </w:p>
    <w:p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review </w:t>
      </w:r>
      <w:r w:rsidR="0077350B">
        <w:rPr>
          <w:spacing w:val="-3"/>
          <w:sz w:val="36"/>
          <w:szCs w:val="36"/>
        </w:rPr>
        <w:t>report</w:t>
      </w: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:rsidR="003363B8" w:rsidRDefault="003363B8" w:rsidP="009F23D0">
      <w:pPr>
        <w:spacing w:line="240" w:lineRule="atLeast"/>
        <w:rPr>
          <w:b/>
          <w:bCs/>
          <w:sz w:val="28"/>
          <w:szCs w:val="28"/>
        </w:rPr>
      </w:pPr>
    </w:p>
    <w:p w:rsidR="00704205" w:rsidRDefault="00704205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CD35DE">
        <w:rPr>
          <w:rFonts w:cs="Times New Roman"/>
          <w:szCs w:val="22"/>
        </w:rPr>
        <w:t>3</w:t>
      </w:r>
      <w:r w:rsidR="00F41EE6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F41EE6">
        <w:rPr>
          <w:rFonts w:cstheme="minorBidi"/>
          <w:szCs w:val="28"/>
          <w:lang w:bidi="th-TH"/>
        </w:rPr>
        <w:t>December</w:t>
      </w:r>
      <w:r w:rsidR="0092440E">
        <w:rPr>
          <w:rFonts w:cs="Times New Roman"/>
          <w:szCs w:val="22"/>
        </w:rPr>
        <w:t xml:space="preserve"> 201</w:t>
      </w:r>
      <w:r w:rsidR="0061555F">
        <w:rPr>
          <w:rFonts w:cs="Times New Roman"/>
          <w:szCs w:val="22"/>
        </w:rPr>
        <w:t>9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416FDD">
        <w:rPr>
          <w:rFonts w:cs="Times New Roman"/>
          <w:szCs w:val="22"/>
        </w:rPr>
        <w:t>,</w:t>
      </w:r>
      <w:r w:rsidR="00B0114C">
        <w:rPr>
          <w:rFonts w:cs="Times New Roman"/>
          <w:szCs w:val="22"/>
        </w:rPr>
        <w:t xml:space="preserve">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</w:t>
      </w:r>
      <w:r w:rsidR="00F41EE6">
        <w:rPr>
          <w:rFonts w:cs="Times New Roman"/>
          <w:szCs w:val="22"/>
        </w:rPr>
        <w:t>three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F41EE6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F41EE6">
        <w:rPr>
          <w:rFonts w:cs="Times New Roman"/>
          <w:szCs w:val="22"/>
        </w:rPr>
        <w:t>December</w:t>
      </w:r>
      <w:r w:rsidR="0092440E">
        <w:rPr>
          <w:rFonts w:cs="Times New Roman"/>
          <w:szCs w:val="22"/>
        </w:rPr>
        <w:t xml:space="preserve"> 201</w:t>
      </w:r>
      <w:r w:rsidR="008025E7">
        <w:rPr>
          <w:rFonts w:cs="Times New Roman"/>
          <w:szCs w:val="22"/>
        </w:rPr>
        <w:t>9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 xml:space="preserve">Reporting”. </w:t>
      </w:r>
      <w:r w:rsidR="00E72B2E">
        <w:rPr>
          <w:rFonts w:cs="Times New Roman"/>
          <w:szCs w:val="22"/>
        </w:rPr>
        <w:br/>
      </w:r>
      <w:r w:rsidR="00166F86" w:rsidRPr="00306FA2">
        <w:rPr>
          <w:rFonts w:cs="Times New Roman"/>
          <w:szCs w:val="22"/>
        </w:rPr>
        <w:t>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363B8" w:rsidRPr="00C05FE1" w:rsidRDefault="003363B8" w:rsidP="009F23D0">
      <w:pPr>
        <w:jc w:val="both"/>
        <w:rPr>
          <w:sz w:val="26"/>
          <w:szCs w:val="26"/>
        </w:rPr>
      </w:pPr>
    </w:p>
    <w:p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  <w:bookmarkStart w:id="0" w:name="_GoBack"/>
      <w:bookmarkEnd w:id="0"/>
    </w:p>
    <w:p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:rsidR="00563824" w:rsidRDefault="00704205" w:rsidP="00C05FE1">
      <w:pPr>
        <w:pStyle w:val="RNormal"/>
        <w:spacing w:line="240" w:lineRule="atLeast"/>
        <w:rPr>
          <w:lang w:bidi="th-TH"/>
        </w:rPr>
      </w:pPr>
      <w:r w:rsidRPr="00F45CD9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FA968D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6B0368">
        <w:rPr>
          <w:lang w:bidi="th-TH"/>
        </w:rPr>
        <w:t>7</w:t>
      </w:r>
      <w:r w:rsidR="00906499" w:rsidRPr="00F45CD9">
        <w:rPr>
          <w:lang w:bidi="th-TH"/>
        </w:rPr>
        <w:t xml:space="preserve"> </w:t>
      </w:r>
      <w:r w:rsidR="00F41EE6">
        <w:rPr>
          <w:lang w:bidi="th-TH"/>
        </w:rPr>
        <w:t>February</w:t>
      </w:r>
      <w:r w:rsidR="0092440E" w:rsidRPr="00F45CD9">
        <w:rPr>
          <w:lang w:bidi="th-TH"/>
        </w:rPr>
        <w:t xml:space="preserve"> 20</w:t>
      </w:r>
      <w:r w:rsidR="001F534F" w:rsidRPr="00F45CD9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511A16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F41EE6">
        <w:rPr>
          <w:lang w:bidi="th-TH"/>
        </w:rPr>
        <w:t>20</w:t>
      </w:r>
      <w:r w:rsidR="008977CB">
        <w:rPr>
          <w:lang w:bidi="th-TH"/>
        </w:rPr>
        <w:tab/>
      </w:r>
    </w:p>
    <w:p w:rsidR="001F2BDF" w:rsidRPr="0025088D" w:rsidRDefault="001F2BDF" w:rsidP="00EF65F8">
      <w:pPr>
        <w:pStyle w:val="IndexHeading1"/>
        <w:spacing w:after="0" w:line="240" w:lineRule="atLeast"/>
        <w:outlineLvl w:val="0"/>
        <w:rPr>
          <w:cs/>
          <w:lang w:bidi="th-TH"/>
        </w:rPr>
      </w:pPr>
    </w:p>
    <w:sectPr w:rsidR="001F2BDF" w:rsidRPr="0025088D" w:rsidSect="00EF65F8">
      <w:headerReference w:type="even" r:id="rId11"/>
      <w:headerReference w:type="default" r:id="rId12"/>
      <w:footerReference w:type="default" r:id="rId13"/>
      <w:pgSz w:w="11907" w:h="16840"/>
      <w:pgMar w:top="691" w:right="1107" w:bottom="576" w:left="1152" w:header="720" w:footer="576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309" w:rsidRDefault="000D4309">
      <w:r>
        <w:separator/>
      </w:r>
    </w:p>
  </w:endnote>
  <w:endnote w:type="continuationSeparator" w:id="0">
    <w:p w:rsidR="000D4309" w:rsidRDefault="000D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9FB" w:rsidRDefault="007669FB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7669FB" w:rsidRDefault="007669FB">
    <w:pPr>
      <w:pStyle w:val="Footer"/>
      <w:jc w:val="center"/>
    </w:pPr>
  </w:p>
  <w:p w:rsidR="007669FB" w:rsidRPr="00AE767A" w:rsidRDefault="007669FB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9FB" w:rsidRPr="00241CEE" w:rsidRDefault="007669FB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5231C8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9FB" w:rsidRPr="00241CEE" w:rsidRDefault="007669FB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309" w:rsidRDefault="000D4309">
      <w:r>
        <w:separator/>
      </w:r>
    </w:p>
  </w:footnote>
  <w:footnote w:type="continuationSeparator" w:id="0">
    <w:p w:rsidR="000D4309" w:rsidRDefault="000D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9FB" w:rsidRDefault="007669FB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:rsidR="007669FB" w:rsidRDefault="007669FB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7669FB" w:rsidRDefault="007669FB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:rsidR="007669FB" w:rsidRDefault="007669FB">
    <w:pPr>
      <w:pStyle w:val="Header"/>
    </w:pPr>
  </w:p>
  <w:p w:rsidR="007669FB" w:rsidRDefault="00766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9FB" w:rsidRDefault="007669FB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:rsidR="007669FB" w:rsidRPr="00FE5335" w:rsidRDefault="007669FB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:rsidR="007669FB" w:rsidRPr="00FE5335" w:rsidRDefault="007669FB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:rsidR="007669FB" w:rsidRPr="00FE5335" w:rsidRDefault="007669FB" w:rsidP="00D57D61">
    <w:pPr>
      <w:pStyle w:val="acctmainheading"/>
      <w:spacing w:after="0" w:line="240" w:lineRule="atLeast"/>
      <w:rPr>
        <w:sz w:val="24"/>
        <w:szCs w:val="24"/>
      </w:rPr>
    </w:pPr>
  </w:p>
  <w:p w:rsidR="007669FB" w:rsidRPr="00FE5335" w:rsidRDefault="007669FB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9FB" w:rsidRPr="00FE5335" w:rsidRDefault="007669FB" w:rsidP="00835E02">
    <w:pPr>
      <w:pStyle w:val="acctmainheading"/>
      <w:spacing w:after="0" w:line="240" w:lineRule="atLeast"/>
      <w:rPr>
        <w:sz w:val="24"/>
        <w:szCs w:val="24"/>
      </w:rPr>
    </w:pPr>
  </w:p>
  <w:p w:rsidR="007669FB" w:rsidRPr="00835E02" w:rsidRDefault="007669FB" w:rsidP="00553F65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8203D"/>
    <w:multiLevelType w:val="hybridMultilevel"/>
    <w:tmpl w:val="D5F6F214"/>
    <w:lvl w:ilvl="0" w:tplc="81EE0708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97D66"/>
    <w:multiLevelType w:val="hybridMultilevel"/>
    <w:tmpl w:val="1C8A6278"/>
    <w:lvl w:ilvl="0" w:tplc="DA5206FA">
      <w:start w:val="1"/>
      <w:numFmt w:val="lowerLetter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 w15:restartNumberingAfterBreak="0">
    <w:nsid w:val="33AC0A29"/>
    <w:multiLevelType w:val="hybridMultilevel"/>
    <w:tmpl w:val="D72A2754"/>
    <w:lvl w:ilvl="0" w:tplc="319CADBA">
      <w:start w:val="3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6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8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3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4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2"/>
  </w:num>
  <w:num w:numId="5">
    <w:abstractNumId w:val="13"/>
  </w:num>
  <w:num w:numId="6">
    <w:abstractNumId w:val="10"/>
  </w:num>
  <w:num w:numId="7">
    <w:abstractNumId w:val="32"/>
  </w:num>
  <w:num w:numId="8">
    <w:abstractNumId w:val="24"/>
  </w:num>
  <w:num w:numId="9">
    <w:abstractNumId w:val="23"/>
  </w:num>
  <w:num w:numId="10">
    <w:abstractNumId w:val="38"/>
  </w:num>
  <w:num w:numId="11">
    <w:abstractNumId w:val="8"/>
  </w:num>
  <w:num w:numId="12">
    <w:abstractNumId w:val="27"/>
  </w:num>
  <w:num w:numId="13">
    <w:abstractNumId w:val="39"/>
  </w:num>
  <w:num w:numId="14">
    <w:abstractNumId w:val="3"/>
  </w:num>
  <w:num w:numId="15">
    <w:abstractNumId w:val="36"/>
  </w:num>
  <w:num w:numId="16">
    <w:abstractNumId w:val="20"/>
  </w:num>
  <w:num w:numId="17">
    <w:abstractNumId w:val="18"/>
  </w:num>
  <w:num w:numId="18">
    <w:abstractNumId w:val="25"/>
  </w:num>
  <w:num w:numId="19">
    <w:abstractNumId w:val="4"/>
  </w:num>
  <w:num w:numId="20">
    <w:abstractNumId w:val="12"/>
  </w:num>
  <w:num w:numId="21">
    <w:abstractNumId w:val="14"/>
  </w:num>
  <w:num w:numId="22">
    <w:abstractNumId w:val="34"/>
  </w:num>
  <w:num w:numId="23">
    <w:abstractNumId w:val="28"/>
  </w:num>
  <w:num w:numId="24">
    <w:abstractNumId w:val="33"/>
  </w:num>
  <w:num w:numId="25">
    <w:abstractNumId w:val="21"/>
  </w:num>
  <w:num w:numId="26">
    <w:abstractNumId w:val="15"/>
  </w:num>
  <w:num w:numId="27">
    <w:abstractNumId w:val="29"/>
  </w:num>
  <w:num w:numId="28">
    <w:abstractNumId w:val="22"/>
  </w:num>
  <w:num w:numId="29">
    <w:abstractNumId w:val="37"/>
  </w:num>
  <w:num w:numId="30">
    <w:abstractNumId w:val="26"/>
  </w:num>
  <w:num w:numId="31">
    <w:abstractNumId w:val="30"/>
  </w:num>
  <w:num w:numId="32">
    <w:abstractNumId w:val="36"/>
  </w:num>
  <w:num w:numId="33">
    <w:abstractNumId w:val="5"/>
  </w:num>
  <w:num w:numId="34">
    <w:abstractNumId w:val="9"/>
  </w:num>
  <w:num w:numId="35">
    <w:abstractNumId w:val="19"/>
  </w:num>
  <w:num w:numId="36">
    <w:abstractNumId w:val="17"/>
  </w:num>
  <w:num w:numId="37">
    <w:abstractNumId w:val="6"/>
  </w:num>
  <w:num w:numId="38">
    <w:abstractNumId w:val="7"/>
  </w:num>
  <w:num w:numId="39">
    <w:abstractNumId w:val="35"/>
  </w:num>
  <w:num w:numId="40">
    <w:abstractNumId w:val="31"/>
  </w:num>
  <w:num w:numId="41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3FB7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C5A"/>
    <w:rsid w:val="00013C94"/>
    <w:rsid w:val="00013F68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52A"/>
    <w:rsid w:val="000247DD"/>
    <w:rsid w:val="00024F32"/>
    <w:rsid w:val="00025460"/>
    <w:rsid w:val="00025BB4"/>
    <w:rsid w:val="0002631F"/>
    <w:rsid w:val="00026423"/>
    <w:rsid w:val="0002653F"/>
    <w:rsid w:val="000269CB"/>
    <w:rsid w:val="00026F11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6E73"/>
    <w:rsid w:val="0003729E"/>
    <w:rsid w:val="000375E8"/>
    <w:rsid w:val="000377AF"/>
    <w:rsid w:val="00037ADF"/>
    <w:rsid w:val="000403AD"/>
    <w:rsid w:val="0004043C"/>
    <w:rsid w:val="00040B67"/>
    <w:rsid w:val="00040BD6"/>
    <w:rsid w:val="0004113B"/>
    <w:rsid w:val="000412F8"/>
    <w:rsid w:val="000418BB"/>
    <w:rsid w:val="000423D6"/>
    <w:rsid w:val="000423EC"/>
    <w:rsid w:val="00042672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6FE3"/>
    <w:rsid w:val="00047867"/>
    <w:rsid w:val="000501A1"/>
    <w:rsid w:val="00050291"/>
    <w:rsid w:val="0005046E"/>
    <w:rsid w:val="00050D73"/>
    <w:rsid w:val="00050F7C"/>
    <w:rsid w:val="00051FE5"/>
    <w:rsid w:val="0005215F"/>
    <w:rsid w:val="0005277B"/>
    <w:rsid w:val="00052990"/>
    <w:rsid w:val="00052A13"/>
    <w:rsid w:val="00052D6A"/>
    <w:rsid w:val="00053D13"/>
    <w:rsid w:val="000542DB"/>
    <w:rsid w:val="00054553"/>
    <w:rsid w:val="0005457A"/>
    <w:rsid w:val="00054B8F"/>
    <w:rsid w:val="00054C96"/>
    <w:rsid w:val="00054EAC"/>
    <w:rsid w:val="000550C1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DBC"/>
    <w:rsid w:val="0006410A"/>
    <w:rsid w:val="000642E5"/>
    <w:rsid w:val="00064645"/>
    <w:rsid w:val="00064748"/>
    <w:rsid w:val="000647A2"/>
    <w:rsid w:val="000649C1"/>
    <w:rsid w:val="00064AE3"/>
    <w:rsid w:val="00065340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87D"/>
    <w:rsid w:val="0007495C"/>
    <w:rsid w:val="00074AB6"/>
    <w:rsid w:val="00074D0F"/>
    <w:rsid w:val="0007506B"/>
    <w:rsid w:val="0007542E"/>
    <w:rsid w:val="000758CB"/>
    <w:rsid w:val="00075ACA"/>
    <w:rsid w:val="00075B8D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D54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2E9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6C4"/>
    <w:rsid w:val="00097858"/>
    <w:rsid w:val="00097D09"/>
    <w:rsid w:val="00097DDA"/>
    <w:rsid w:val="000A0337"/>
    <w:rsid w:val="000A12FC"/>
    <w:rsid w:val="000A16FA"/>
    <w:rsid w:val="000A1BDF"/>
    <w:rsid w:val="000A1FAF"/>
    <w:rsid w:val="000A2812"/>
    <w:rsid w:val="000A2940"/>
    <w:rsid w:val="000A2A3C"/>
    <w:rsid w:val="000A2BD2"/>
    <w:rsid w:val="000A2F6D"/>
    <w:rsid w:val="000A4041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2A1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ABF"/>
    <w:rsid w:val="000B2DE0"/>
    <w:rsid w:val="000B2E33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06E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477"/>
    <w:rsid w:val="000C46CE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428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309"/>
    <w:rsid w:val="000D44F0"/>
    <w:rsid w:val="000D45E8"/>
    <w:rsid w:val="000D47D5"/>
    <w:rsid w:val="000D4BB8"/>
    <w:rsid w:val="000D51F2"/>
    <w:rsid w:val="000D5449"/>
    <w:rsid w:val="000D5686"/>
    <w:rsid w:val="000D5C21"/>
    <w:rsid w:val="000D6225"/>
    <w:rsid w:val="000D6654"/>
    <w:rsid w:val="000D67ED"/>
    <w:rsid w:val="000D6B17"/>
    <w:rsid w:val="000D6DA0"/>
    <w:rsid w:val="000D7236"/>
    <w:rsid w:val="000D7512"/>
    <w:rsid w:val="000D7A6F"/>
    <w:rsid w:val="000D7CA0"/>
    <w:rsid w:val="000E0ABD"/>
    <w:rsid w:val="000E0B4F"/>
    <w:rsid w:val="000E0B55"/>
    <w:rsid w:val="000E0FBA"/>
    <w:rsid w:val="000E101D"/>
    <w:rsid w:val="000E116A"/>
    <w:rsid w:val="000E1E45"/>
    <w:rsid w:val="000E2250"/>
    <w:rsid w:val="000E2565"/>
    <w:rsid w:val="000E2ABD"/>
    <w:rsid w:val="000E32D6"/>
    <w:rsid w:val="000E3450"/>
    <w:rsid w:val="000E375C"/>
    <w:rsid w:val="000E380C"/>
    <w:rsid w:val="000E38AA"/>
    <w:rsid w:val="000E4A51"/>
    <w:rsid w:val="000E4A6B"/>
    <w:rsid w:val="000E5B0E"/>
    <w:rsid w:val="000E60F3"/>
    <w:rsid w:val="000E61B2"/>
    <w:rsid w:val="000E6B42"/>
    <w:rsid w:val="000E6BD5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76E"/>
    <w:rsid w:val="000F2B30"/>
    <w:rsid w:val="000F32A3"/>
    <w:rsid w:val="000F3C63"/>
    <w:rsid w:val="000F3C9C"/>
    <w:rsid w:val="000F3DE6"/>
    <w:rsid w:val="000F4049"/>
    <w:rsid w:val="000F481E"/>
    <w:rsid w:val="000F4AB6"/>
    <w:rsid w:val="000F4D9C"/>
    <w:rsid w:val="000F54C3"/>
    <w:rsid w:val="000F55C8"/>
    <w:rsid w:val="000F58C9"/>
    <w:rsid w:val="000F5F50"/>
    <w:rsid w:val="000F6077"/>
    <w:rsid w:val="000F6389"/>
    <w:rsid w:val="000F671E"/>
    <w:rsid w:val="000F6A3F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16C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0D97"/>
    <w:rsid w:val="001110A5"/>
    <w:rsid w:val="00111C62"/>
    <w:rsid w:val="00111DC7"/>
    <w:rsid w:val="00111EC3"/>
    <w:rsid w:val="0011229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26CC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31E"/>
    <w:rsid w:val="0013276D"/>
    <w:rsid w:val="00132C3A"/>
    <w:rsid w:val="00132E50"/>
    <w:rsid w:val="00133197"/>
    <w:rsid w:val="0013319E"/>
    <w:rsid w:val="001331C6"/>
    <w:rsid w:val="001332AF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3D26"/>
    <w:rsid w:val="00144ADB"/>
    <w:rsid w:val="001459BC"/>
    <w:rsid w:val="00145A0B"/>
    <w:rsid w:val="00146086"/>
    <w:rsid w:val="00146197"/>
    <w:rsid w:val="00146ACB"/>
    <w:rsid w:val="00146B1D"/>
    <w:rsid w:val="00146E16"/>
    <w:rsid w:val="0014705D"/>
    <w:rsid w:val="0014744E"/>
    <w:rsid w:val="00147935"/>
    <w:rsid w:val="00147B5A"/>
    <w:rsid w:val="00147BCE"/>
    <w:rsid w:val="001506E4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A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2A7"/>
    <w:rsid w:val="00163653"/>
    <w:rsid w:val="001638CA"/>
    <w:rsid w:val="00163A4A"/>
    <w:rsid w:val="001641AE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5FC"/>
    <w:rsid w:val="00167916"/>
    <w:rsid w:val="00167EDC"/>
    <w:rsid w:val="001702BC"/>
    <w:rsid w:val="00170415"/>
    <w:rsid w:val="001707FC"/>
    <w:rsid w:val="00170BBF"/>
    <w:rsid w:val="00170DA5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29DC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A6E"/>
    <w:rsid w:val="00174F68"/>
    <w:rsid w:val="001765E6"/>
    <w:rsid w:val="00176672"/>
    <w:rsid w:val="00176F7B"/>
    <w:rsid w:val="001779B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5A"/>
    <w:rsid w:val="00185A94"/>
    <w:rsid w:val="00185B3C"/>
    <w:rsid w:val="00185C53"/>
    <w:rsid w:val="00185D69"/>
    <w:rsid w:val="0018635E"/>
    <w:rsid w:val="001863FC"/>
    <w:rsid w:val="0018651C"/>
    <w:rsid w:val="00186674"/>
    <w:rsid w:val="00186E75"/>
    <w:rsid w:val="0018766A"/>
    <w:rsid w:val="00190789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5EE"/>
    <w:rsid w:val="001926E1"/>
    <w:rsid w:val="00192935"/>
    <w:rsid w:val="00192AED"/>
    <w:rsid w:val="00192F2D"/>
    <w:rsid w:val="00193379"/>
    <w:rsid w:val="001938EA"/>
    <w:rsid w:val="001939C3"/>
    <w:rsid w:val="00193FE3"/>
    <w:rsid w:val="001940D3"/>
    <w:rsid w:val="0019431C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64A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3712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190"/>
    <w:rsid w:val="001B64C0"/>
    <w:rsid w:val="001B70A7"/>
    <w:rsid w:val="001B7409"/>
    <w:rsid w:val="001B74BC"/>
    <w:rsid w:val="001B7648"/>
    <w:rsid w:val="001B7796"/>
    <w:rsid w:val="001B7C46"/>
    <w:rsid w:val="001C00FF"/>
    <w:rsid w:val="001C03A2"/>
    <w:rsid w:val="001C05FF"/>
    <w:rsid w:val="001C0747"/>
    <w:rsid w:val="001C0C38"/>
    <w:rsid w:val="001C0F4D"/>
    <w:rsid w:val="001C113C"/>
    <w:rsid w:val="001C19AB"/>
    <w:rsid w:val="001C1E43"/>
    <w:rsid w:val="001C1E69"/>
    <w:rsid w:val="001C2196"/>
    <w:rsid w:val="001C21E6"/>
    <w:rsid w:val="001C230B"/>
    <w:rsid w:val="001C23E8"/>
    <w:rsid w:val="001C28C1"/>
    <w:rsid w:val="001C313E"/>
    <w:rsid w:val="001C36B3"/>
    <w:rsid w:val="001C371A"/>
    <w:rsid w:val="001C3849"/>
    <w:rsid w:val="001C3B28"/>
    <w:rsid w:val="001C3B65"/>
    <w:rsid w:val="001C3F4B"/>
    <w:rsid w:val="001C4EC8"/>
    <w:rsid w:val="001C552B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9DD"/>
    <w:rsid w:val="001D3B05"/>
    <w:rsid w:val="001D47A6"/>
    <w:rsid w:val="001D4887"/>
    <w:rsid w:val="001D4AF4"/>
    <w:rsid w:val="001D4D2E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060"/>
    <w:rsid w:val="001E138E"/>
    <w:rsid w:val="001E1B61"/>
    <w:rsid w:val="001E1EF4"/>
    <w:rsid w:val="001E229D"/>
    <w:rsid w:val="001E27F7"/>
    <w:rsid w:val="001E2837"/>
    <w:rsid w:val="001E2CF2"/>
    <w:rsid w:val="001E2EDC"/>
    <w:rsid w:val="001E2FAA"/>
    <w:rsid w:val="001E2FF7"/>
    <w:rsid w:val="001E3079"/>
    <w:rsid w:val="001E3501"/>
    <w:rsid w:val="001E39FF"/>
    <w:rsid w:val="001E3A4C"/>
    <w:rsid w:val="001E4A7A"/>
    <w:rsid w:val="001E4D26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2BDF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1F1"/>
    <w:rsid w:val="002003CD"/>
    <w:rsid w:val="00200972"/>
    <w:rsid w:val="00201545"/>
    <w:rsid w:val="0020163D"/>
    <w:rsid w:val="00201954"/>
    <w:rsid w:val="00201BFF"/>
    <w:rsid w:val="00201EF7"/>
    <w:rsid w:val="002020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7749"/>
    <w:rsid w:val="002079BC"/>
    <w:rsid w:val="00207C9C"/>
    <w:rsid w:val="00207D93"/>
    <w:rsid w:val="002101AB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403"/>
    <w:rsid w:val="002208BE"/>
    <w:rsid w:val="00220AB9"/>
    <w:rsid w:val="00220ACE"/>
    <w:rsid w:val="00220AF6"/>
    <w:rsid w:val="0022186F"/>
    <w:rsid w:val="00221D47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1F0"/>
    <w:rsid w:val="002245BB"/>
    <w:rsid w:val="00224764"/>
    <w:rsid w:val="00224962"/>
    <w:rsid w:val="00225115"/>
    <w:rsid w:val="002252B6"/>
    <w:rsid w:val="002256A1"/>
    <w:rsid w:val="00225D30"/>
    <w:rsid w:val="00225EE5"/>
    <w:rsid w:val="00226357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0CE3"/>
    <w:rsid w:val="00231105"/>
    <w:rsid w:val="002314F4"/>
    <w:rsid w:val="00231D9B"/>
    <w:rsid w:val="00231F0E"/>
    <w:rsid w:val="0023232A"/>
    <w:rsid w:val="00232AE0"/>
    <w:rsid w:val="0023301C"/>
    <w:rsid w:val="002332EF"/>
    <w:rsid w:val="00233463"/>
    <w:rsid w:val="00233742"/>
    <w:rsid w:val="00233C85"/>
    <w:rsid w:val="00233CCD"/>
    <w:rsid w:val="00234402"/>
    <w:rsid w:val="00234476"/>
    <w:rsid w:val="002346D9"/>
    <w:rsid w:val="002348DF"/>
    <w:rsid w:val="00234AA7"/>
    <w:rsid w:val="00234E92"/>
    <w:rsid w:val="002350B7"/>
    <w:rsid w:val="00235AEE"/>
    <w:rsid w:val="002367C9"/>
    <w:rsid w:val="002367D2"/>
    <w:rsid w:val="0023691F"/>
    <w:rsid w:val="00236D99"/>
    <w:rsid w:val="00237658"/>
    <w:rsid w:val="0023768C"/>
    <w:rsid w:val="002378D7"/>
    <w:rsid w:val="00237939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6A6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851"/>
    <w:rsid w:val="00245D88"/>
    <w:rsid w:val="002460B5"/>
    <w:rsid w:val="0024610D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4768F"/>
    <w:rsid w:val="00250650"/>
    <w:rsid w:val="0025091E"/>
    <w:rsid w:val="00250A77"/>
    <w:rsid w:val="00250B92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5FF5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A1E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1AF"/>
    <w:rsid w:val="00271427"/>
    <w:rsid w:val="00271E00"/>
    <w:rsid w:val="00271E86"/>
    <w:rsid w:val="00272050"/>
    <w:rsid w:val="00272546"/>
    <w:rsid w:val="00272A4B"/>
    <w:rsid w:val="00272B7C"/>
    <w:rsid w:val="00272C41"/>
    <w:rsid w:val="00272C5C"/>
    <w:rsid w:val="00272EFC"/>
    <w:rsid w:val="00273112"/>
    <w:rsid w:val="0027332F"/>
    <w:rsid w:val="00273905"/>
    <w:rsid w:val="00273B02"/>
    <w:rsid w:val="00273B7B"/>
    <w:rsid w:val="00273B81"/>
    <w:rsid w:val="00273E7D"/>
    <w:rsid w:val="00273EB1"/>
    <w:rsid w:val="002744CC"/>
    <w:rsid w:val="00274509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67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29"/>
    <w:rsid w:val="002979CB"/>
    <w:rsid w:val="002A00E5"/>
    <w:rsid w:val="002A05B7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49C"/>
    <w:rsid w:val="002A77D3"/>
    <w:rsid w:val="002A7E5D"/>
    <w:rsid w:val="002B0206"/>
    <w:rsid w:val="002B0790"/>
    <w:rsid w:val="002B0B5B"/>
    <w:rsid w:val="002B162D"/>
    <w:rsid w:val="002B21E3"/>
    <w:rsid w:val="002B26AD"/>
    <w:rsid w:val="002B26DC"/>
    <w:rsid w:val="002B2837"/>
    <w:rsid w:val="002B29C1"/>
    <w:rsid w:val="002B2D1A"/>
    <w:rsid w:val="002B33CD"/>
    <w:rsid w:val="002B3878"/>
    <w:rsid w:val="002B3D38"/>
    <w:rsid w:val="002B3F21"/>
    <w:rsid w:val="002B41CE"/>
    <w:rsid w:val="002B46E5"/>
    <w:rsid w:val="002B5CFF"/>
    <w:rsid w:val="002B6454"/>
    <w:rsid w:val="002B64E6"/>
    <w:rsid w:val="002B6AC7"/>
    <w:rsid w:val="002B6D82"/>
    <w:rsid w:val="002B6E9F"/>
    <w:rsid w:val="002B6FC4"/>
    <w:rsid w:val="002B7439"/>
    <w:rsid w:val="002B7DC9"/>
    <w:rsid w:val="002B7F34"/>
    <w:rsid w:val="002C0149"/>
    <w:rsid w:val="002C016D"/>
    <w:rsid w:val="002C0577"/>
    <w:rsid w:val="002C0BD5"/>
    <w:rsid w:val="002C10BD"/>
    <w:rsid w:val="002C1B40"/>
    <w:rsid w:val="002C1EE5"/>
    <w:rsid w:val="002C1EED"/>
    <w:rsid w:val="002C2280"/>
    <w:rsid w:val="002C281F"/>
    <w:rsid w:val="002C2A87"/>
    <w:rsid w:val="002C2B10"/>
    <w:rsid w:val="002C3306"/>
    <w:rsid w:val="002C3F33"/>
    <w:rsid w:val="002C4026"/>
    <w:rsid w:val="002C4064"/>
    <w:rsid w:val="002C4C43"/>
    <w:rsid w:val="002C4DA2"/>
    <w:rsid w:val="002C52C5"/>
    <w:rsid w:val="002C5434"/>
    <w:rsid w:val="002C54BD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7B4"/>
    <w:rsid w:val="002C790D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73B"/>
    <w:rsid w:val="002D49DE"/>
    <w:rsid w:val="002D4D9F"/>
    <w:rsid w:val="002D5043"/>
    <w:rsid w:val="002D516B"/>
    <w:rsid w:val="002D5499"/>
    <w:rsid w:val="002D5875"/>
    <w:rsid w:val="002D5BA0"/>
    <w:rsid w:val="002D6210"/>
    <w:rsid w:val="002D674C"/>
    <w:rsid w:val="002D6F59"/>
    <w:rsid w:val="002D6FA7"/>
    <w:rsid w:val="002D7A2A"/>
    <w:rsid w:val="002D7A45"/>
    <w:rsid w:val="002E05F8"/>
    <w:rsid w:val="002E0645"/>
    <w:rsid w:val="002E0B2E"/>
    <w:rsid w:val="002E0E23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901"/>
    <w:rsid w:val="002E3A5B"/>
    <w:rsid w:val="002E3C27"/>
    <w:rsid w:val="002E3C72"/>
    <w:rsid w:val="002E3E30"/>
    <w:rsid w:val="002E4176"/>
    <w:rsid w:val="002E41BC"/>
    <w:rsid w:val="002E442F"/>
    <w:rsid w:val="002E4D03"/>
    <w:rsid w:val="002E4EF9"/>
    <w:rsid w:val="002E5110"/>
    <w:rsid w:val="002E533D"/>
    <w:rsid w:val="002E6711"/>
    <w:rsid w:val="002E6B3A"/>
    <w:rsid w:val="002E6C19"/>
    <w:rsid w:val="002E6F45"/>
    <w:rsid w:val="002E72AE"/>
    <w:rsid w:val="002E77BA"/>
    <w:rsid w:val="002E7998"/>
    <w:rsid w:val="002E7D83"/>
    <w:rsid w:val="002F001D"/>
    <w:rsid w:val="002F034D"/>
    <w:rsid w:val="002F0656"/>
    <w:rsid w:val="002F0863"/>
    <w:rsid w:val="002F0958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B1E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D83"/>
    <w:rsid w:val="002F6E2B"/>
    <w:rsid w:val="002F6E75"/>
    <w:rsid w:val="002F6EC9"/>
    <w:rsid w:val="002F712F"/>
    <w:rsid w:val="002F7C12"/>
    <w:rsid w:val="00300410"/>
    <w:rsid w:val="003004E3"/>
    <w:rsid w:val="003006F7"/>
    <w:rsid w:val="00300D2E"/>
    <w:rsid w:val="00301497"/>
    <w:rsid w:val="00301968"/>
    <w:rsid w:val="00301A56"/>
    <w:rsid w:val="00302048"/>
    <w:rsid w:val="00302320"/>
    <w:rsid w:val="00302447"/>
    <w:rsid w:val="00302560"/>
    <w:rsid w:val="0030286E"/>
    <w:rsid w:val="003029A9"/>
    <w:rsid w:val="00303461"/>
    <w:rsid w:val="00303CD8"/>
    <w:rsid w:val="00303D01"/>
    <w:rsid w:val="00304D01"/>
    <w:rsid w:val="00304F64"/>
    <w:rsid w:val="0030508D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A6B"/>
    <w:rsid w:val="00311D3D"/>
    <w:rsid w:val="00311D94"/>
    <w:rsid w:val="003120CC"/>
    <w:rsid w:val="003122BF"/>
    <w:rsid w:val="003128DD"/>
    <w:rsid w:val="00312AE1"/>
    <w:rsid w:val="00312C8E"/>
    <w:rsid w:val="00312CDA"/>
    <w:rsid w:val="00313BF8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29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4FDE"/>
    <w:rsid w:val="003252F2"/>
    <w:rsid w:val="003259A3"/>
    <w:rsid w:val="00325A16"/>
    <w:rsid w:val="00325F64"/>
    <w:rsid w:val="003262DB"/>
    <w:rsid w:val="00326F1A"/>
    <w:rsid w:val="00327578"/>
    <w:rsid w:val="0032795C"/>
    <w:rsid w:val="0033067C"/>
    <w:rsid w:val="003308DA"/>
    <w:rsid w:val="00330F77"/>
    <w:rsid w:val="003313E1"/>
    <w:rsid w:val="003315AB"/>
    <w:rsid w:val="00332035"/>
    <w:rsid w:val="0033306E"/>
    <w:rsid w:val="0033313A"/>
    <w:rsid w:val="003337C9"/>
    <w:rsid w:val="00333872"/>
    <w:rsid w:val="003339DE"/>
    <w:rsid w:val="00333BA4"/>
    <w:rsid w:val="00334335"/>
    <w:rsid w:val="003346E4"/>
    <w:rsid w:val="00334AA4"/>
    <w:rsid w:val="00334EB3"/>
    <w:rsid w:val="00335001"/>
    <w:rsid w:val="0033502C"/>
    <w:rsid w:val="00335826"/>
    <w:rsid w:val="003358B1"/>
    <w:rsid w:val="00335D22"/>
    <w:rsid w:val="00335F60"/>
    <w:rsid w:val="003362C7"/>
    <w:rsid w:val="003363B8"/>
    <w:rsid w:val="0033640D"/>
    <w:rsid w:val="00336A55"/>
    <w:rsid w:val="00337740"/>
    <w:rsid w:val="003400D3"/>
    <w:rsid w:val="0034023E"/>
    <w:rsid w:val="0034026A"/>
    <w:rsid w:val="0034064B"/>
    <w:rsid w:val="003407FE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6747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635"/>
    <w:rsid w:val="003617C2"/>
    <w:rsid w:val="00361B69"/>
    <w:rsid w:val="00361B86"/>
    <w:rsid w:val="00361BB0"/>
    <w:rsid w:val="00361FD8"/>
    <w:rsid w:val="00362499"/>
    <w:rsid w:val="00362755"/>
    <w:rsid w:val="00362851"/>
    <w:rsid w:val="00362A87"/>
    <w:rsid w:val="00362B82"/>
    <w:rsid w:val="00362E5E"/>
    <w:rsid w:val="00362ED6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984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9A0"/>
    <w:rsid w:val="00381C5E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818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1EA"/>
    <w:rsid w:val="00390503"/>
    <w:rsid w:val="00390AA2"/>
    <w:rsid w:val="00390C2C"/>
    <w:rsid w:val="00391E66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239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5D4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535"/>
    <w:rsid w:val="003A562D"/>
    <w:rsid w:val="003A5AB7"/>
    <w:rsid w:val="003A5C4A"/>
    <w:rsid w:val="003A5DB2"/>
    <w:rsid w:val="003A6335"/>
    <w:rsid w:val="003A7397"/>
    <w:rsid w:val="003A77B8"/>
    <w:rsid w:val="003A79F9"/>
    <w:rsid w:val="003A7C3E"/>
    <w:rsid w:val="003A7D8C"/>
    <w:rsid w:val="003A7E57"/>
    <w:rsid w:val="003A7F9E"/>
    <w:rsid w:val="003A7FD2"/>
    <w:rsid w:val="003B075A"/>
    <w:rsid w:val="003B0817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5AD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04"/>
    <w:rsid w:val="003C2E3E"/>
    <w:rsid w:val="003C35CD"/>
    <w:rsid w:val="003C4060"/>
    <w:rsid w:val="003C469D"/>
    <w:rsid w:val="003C4D16"/>
    <w:rsid w:val="003C53B3"/>
    <w:rsid w:val="003C5521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49E"/>
    <w:rsid w:val="003D0555"/>
    <w:rsid w:val="003D0611"/>
    <w:rsid w:val="003D07D6"/>
    <w:rsid w:val="003D0866"/>
    <w:rsid w:val="003D08B0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74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0E2B"/>
    <w:rsid w:val="003E1348"/>
    <w:rsid w:val="003E1433"/>
    <w:rsid w:val="003E15E9"/>
    <w:rsid w:val="003E16EA"/>
    <w:rsid w:val="003E18EB"/>
    <w:rsid w:val="003E1D25"/>
    <w:rsid w:val="003E1FFC"/>
    <w:rsid w:val="003E211D"/>
    <w:rsid w:val="003E2746"/>
    <w:rsid w:val="003E304C"/>
    <w:rsid w:val="003E3512"/>
    <w:rsid w:val="003E358B"/>
    <w:rsid w:val="003E3D87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AE"/>
    <w:rsid w:val="003F20DD"/>
    <w:rsid w:val="003F2971"/>
    <w:rsid w:val="003F2DC6"/>
    <w:rsid w:val="003F2EFA"/>
    <w:rsid w:val="003F30E8"/>
    <w:rsid w:val="003F380D"/>
    <w:rsid w:val="003F3CA9"/>
    <w:rsid w:val="003F3F4C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390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262"/>
    <w:rsid w:val="00401698"/>
    <w:rsid w:val="004018B7"/>
    <w:rsid w:val="00401F51"/>
    <w:rsid w:val="00401F96"/>
    <w:rsid w:val="004023D4"/>
    <w:rsid w:val="00402456"/>
    <w:rsid w:val="0040297A"/>
    <w:rsid w:val="0040312C"/>
    <w:rsid w:val="004037D5"/>
    <w:rsid w:val="00403884"/>
    <w:rsid w:val="00403A4A"/>
    <w:rsid w:val="00403B58"/>
    <w:rsid w:val="00404036"/>
    <w:rsid w:val="004044D5"/>
    <w:rsid w:val="00405167"/>
    <w:rsid w:val="004054F2"/>
    <w:rsid w:val="0040594A"/>
    <w:rsid w:val="00405C66"/>
    <w:rsid w:val="00406076"/>
    <w:rsid w:val="004064E5"/>
    <w:rsid w:val="00407656"/>
    <w:rsid w:val="0040772B"/>
    <w:rsid w:val="004079FA"/>
    <w:rsid w:val="00407A00"/>
    <w:rsid w:val="00407DF3"/>
    <w:rsid w:val="00410216"/>
    <w:rsid w:val="00410403"/>
    <w:rsid w:val="00410713"/>
    <w:rsid w:val="0041124D"/>
    <w:rsid w:val="004116A8"/>
    <w:rsid w:val="004118C7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6FDD"/>
    <w:rsid w:val="00417A71"/>
    <w:rsid w:val="00417B63"/>
    <w:rsid w:val="00417FC6"/>
    <w:rsid w:val="00420010"/>
    <w:rsid w:val="004208DA"/>
    <w:rsid w:val="004212AA"/>
    <w:rsid w:val="00421602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3B97"/>
    <w:rsid w:val="0042400D"/>
    <w:rsid w:val="004253DE"/>
    <w:rsid w:val="004255D7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0C8A"/>
    <w:rsid w:val="0043113B"/>
    <w:rsid w:val="0043126D"/>
    <w:rsid w:val="00431482"/>
    <w:rsid w:val="00431B69"/>
    <w:rsid w:val="00431D1F"/>
    <w:rsid w:val="00431D88"/>
    <w:rsid w:val="00432181"/>
    <w:rsid w:val="00432889"/>
    <w:rsid w:val="00432907"/>
    <w:rsid w:val="00432D66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484"/>
    <w:rsid w:val="00435598"/>
    <w:rsid w:val="004356D6"/>
    <w:rsid w:val="00435EB8"/>
    <w:rsid w:val="00436319"/>
    <w:rsid w:val="00436E65"/>
    <w:rsid w:val="00436F04"/>
    <w:rsid w:val="00437A23"/>
    <w:rsid w:val="00437BEF"/>
    <w:rsid w:val="00437DD0"/>
    <w:rsid w:val="0044023A"/>
    <w:rsid w:val="004402FC"/>
    <w:rsid w:val="004406E4"/>
    <w:rsid w:val="004406F7"/>
    <w:rsid w:val="00440A1D"/>
    <w:rsid w:val="00440A94"/>
    <w:rsid w:val="00440B21"/>
    <w:rsid w:val="00440B5D"/>
    <w:rsid w:val="004416A3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A22"/>
    <w:rsid w:val="00445E5A"/>
    <w:rsid w:val="00446190"/>
    <w:rsid w:val="004461AA"/>
    <w:rsid w:val="00446225"/>
    <w:rsid w:val="004463FB"/>
    <w:rsid w:val="00446739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16"/>
    <w:rsid w:val="00461FA5"/>
    <w:rsid w:val="00462081"/>
    <w:rsid w:val="004621A9"/>
    <w:rsid w:val="004622CA"/>
    <w:rsid w:val="00462926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BDC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3ED3"/>
    <w:rsid w:val="00474386"/>
    <w:rsid w:val="004747B3"/>
    <w:rsid w:val="00474E81"/>
    <w:rsid w:val="00475134"/>
    <w:rsid w:val="004751E7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1A2"/>
    <w:rsid w:val="004814FB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7D9"/>
    <w:rsid w:val="004838C3"/>
    <w:rsid w:val="0048396D"/>
    <w:rsid w:val="00483A54"/>
    <w:rsid w:val="00483BB0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8A2"/>
    <w:rsid w:val="0049196A"/>
    <w:rsid w:val="00491A55"/>
    <w:rsid w:val="00491BA4"/>
    <w:rsid w:val="00491BC6"/>
    <w:rsid w:val="00491C12"/>
    <w:rsid w:val="00491CAB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6196"/>
    <w:rsid w:val="00496AE0"/>
    <w:rsid w:val="00496E92"/>
    <w:rsid w:val="004970F7"/>
    <w:rsid w:val="004971FD"/>
    <w:rsid w:val="00497832"/>
    <w:rsid w:val="00497CDA"/>
    <w:rsid w:val="004A04AE"/>
    <w:rsid w:val="004A1154"/>
    <w:rsid w:val="004A18AB"/>
    <w:rsid w:val="004A18FA"/>
    <w:rsid w:val="004A1EB8"/>
    <w:rsid w:val="004A2465"/>
    <w:rsid w:val="004A296C"/>
    <w:rsid w:val="004A2FFF"/>
    <w:rsid w:val="004A3042"/>
    <w:rsid w:val="004A3191"/>
    <w:rsid w:val="004A31C1"/>
    <w:rsid w:val="004A33AC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39C7"/>
    <w:rsid w:val="004B411F"/>
    <w:rsid w:val="004B4133"/>
    <w:rsid w:val="004B4385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6473"/>
    <w:rsid w:val="004B752B"/>
    <w:rsid w:val="004B7B27"/>
    <w:rsid w:val="004B7CD0"/>
    <w:rsid w:val="004B7E67"/>
    <w:rsid w:val="004C02A2"/>
    <w:rsid w:val="004C02AC"/>
    <w:rsid w:val="004C043D"/>
    <w:rsid w:val="004C092F"/>
    <w:rsid w:val="004C0B36"/>
    <w:rsid w:val="004C0B8A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8B8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CFF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B4B"/>
    <w:rsid w:val="004D2C7D"/>
    <w:rsid w:val="004D2FE6"/>
    <w:rsid w:val="004D2FEC"/>
    <w:rsid w:val="004D31C6"/>
    <w:rsid w:val="004D3962"/>
    <w:rsid w:val="004D3FB0"/>
    <w:rsid w:val="004D402D"/>
    <w:rsid w:val="004D4142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AFC"/>
    <w:rsid w:val="004D7CE9"/>
    <w:rsid w:val="004D7CEA"/>
    <w:rsid w:val="004D7EB1"/>
    <w:rsid w:val="004E022C"/>
    <w:rsid w:val="004E05B7"/>
    <w:rsid w:val="004E0604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595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41A"/>
    <w:rsid w:val="004F54B5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5DF"/>
    <w:rsid w:val="00502BDD"/>
    <w:rsid w:val="005030A4"/>
    <w:rsid w:val="00503525"/>
    <w:rsid w:val="005037FF"/>
    <w:rsid w:val="0050380C"/>
    <w:rsid w:val="005039ED"/>
    <w:rsid w:val="00504255"/>
    <w:rsid w:val="00504454"/>
    <w:rsid w:val="00504707"/>
    <w:rsid w:val="00504AFF"/>
    <w:rsid w:val="0050528B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AC5"/>
    <w:rsid w:val="00506C31"/>
    <w:rsid w:val="005071F7"/>
    <w:rsid w:val="005074D4"/>
    <w:rsid w:val="00507670"/>
    <w:rsid w:val="005078A1"/>
    <w:rsid w:val="00507F3B"/>
    <w:rsid w:val="0051010D"/>
    <w:rsid w:val="00510C4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320"/>
    <w:rsid w:val="005136D1"/>
    <w:rsid w:val="00513C30"/>
    <w:rsid w:val="00513C4B"/>
    <w:rsid w:val="00513DA1"/>
    <w:rsid w:val="00513EBC"/>
    <w:rsid w:val="00513ECB"/>
    <w:rsid w:val="00514101"/>
    <w:rsid w:val="005142CD"/>
    <w:rsid w:val="005143D7"/>
    <w:rsid w:val="00514EAB"/>
    <w:rsid w:val="005150C9"/>
    <w:rsid w:val="00515282"/>
    <w:rsid w:val="0051581E"/>
    <w:rsid w:val="005159E4"/>
    <w:rsid w:val="005160C6"/>
    <w:rsid w:val="005169FD"/>
    <w:rsid w:val="00516E0F"/>
    <w:rsid w:val="005179B4"/>
    <w:rsid w:val="00517D7D"/>
    <w:rsid w:val="00520093"/>
    <w:rsid w:val="00520103"/>
    <w:rsid w:val="005203E4"/>
    <w:rsid w:val="00520512"/>
    <w:rsid w:val="0052069A"/>
    <w:rsid w:val="0052094F"/>
    <w:rsid w:val="0052123D"/>
    <w:rsid w:val="00521BB9"/>
    <w:rsid w:val="005220A9"/>
    <w:rsid w:val="005221F4"/>
    <w:rsid w:val="00522301"/>
    <w:rsid w:val="005231C8"/>
    <w:rsid w:val="00523C3F"/>
    <w:rsid w:val="00523FD2"/>
    <w:rsid w:val="0052413F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3B0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A25"/>
    <w:rsid w:val="00532B83"/>
    <w:rsid w:val="00534068"/>
    <w:rsid w:val="005342D6"/>
    <w:rsid w:val="00534CBA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6DD"/>
    <w:rsid w:val="00536C15"/>
    <w:rsid w:val="0053702C"/>
    <w:rsid w:val="005370AB"/>
    <w:rsid w:val="00537538"/>
    <w:rsid w:val="00537587"/>
    <w:rsid w:val="00537B19"/>
    <w:rsid w:val="005402C9"/>
    <w:rsid w:val="005408F6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A58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0D"/>
    <w:rsid w:val="005555F6"/>
    <w:rsid w:val="00555699"/>
    <w:rsid w:val="00556B54"/>
    <w:rsid w:val="00556CB5"/>
    <w:rsid w:val="0055705D"/>
    <w:rsid w:val="005571BD"/>
    <w:rsid w:val="005573E9"/>
    <w:rsid w:val="0055753C"/>
    <w:rsid w:val="00557676"/>
    <w:rsid w:val="00557705"/>
    <w:rsid w:val="00557D49"/>
    <w:rsid w:val="00557EDB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4FA2"/>
    <w:rsid w:val="0056570F"/>
    <w:rsid w:val="00565AB6"/>
    <w:rsid w:val="00565EF3"/>
    <w:rsid w:val="00565F90"/>
    <w:rsid w:val="00566C79"/>
    <w:rsid w:val="00566FE5"/>
    <w:rsid w:val="00567224"/>
    <w:rsid w:val="005672E1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E0A"/>
    <w:rsid w:val="00573FC7"/>
    <w:rsid w:val="0057428A"/>
    <w:rsid w:val="00574500"/>
    <w:rsid w:val="00574525"/>
    <w:rsid w:val="0057533B"/>
    <w:rsid w:val="005754AE"/>
    <w:rsid w:val="00576A2D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ABB"/>
    <w:rsid w:val="00581BE0"/>
    <w:rsid w:val="00582705"/>
    <w:rsid w:val="005827FA"/>
    <w:rsid w:val="00582A6E"/>
    <w:rsid w:val="00582B2F"/>
    <w:rsid w:val="005830AA"/>
    <w:rsid w:val="005832A6"/>
    <w:rsid w:val="00583BF8"/>
    <w:rsid w:val="00583C62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133"/>
    <w:rsid w:val="00587382"/>
    <w:rsid w:val="0058744A"/>
    <w:rsid w:val="0058762B"/>
    <w:rsid w:val="00587DD0"/>
    <w:rsid w:val="00587FFC"/>
    <w:rsid w:val="005900BA"/>
    <w:rsid w:val="00590246"/>
    <w:rsid w:val="00590534"/>
    <w:rsid w:val="00590771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936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21D"/>
    <w:rsid w:val="005A042A"/>
    <w:rsid w:val="005A0B65"/>
    <w:rsid w:val="005A0B88"/>
    <w:rsid w:val="005A1028"/>
    <w:rsid w:val="005A109A"/>
    <w:rsid w:val="005A13E3"/>
    <w:rsid w:val="005A1725"/>
    <w:rsid w:val="005A19E1"/>
    <w:rsid w:val="005A1AEB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22"/>
    <w:rsid w:val="005A5344"/>
    <w:rsid w:val="005A5794"/>
    <w:rsid w:val="005A5856"/>
    <w:rsid w:val="005A5DB1"/>
    <w:rsid w:val="005A6376"/>
    <w:rsid w:val="005A67CB"/>
    <w:rsid w:val="005A6934"/>
    <w:rsid w:val="005A76E5"/>
    <w:rsid w:val="005A7BF5"/>
    <w:rsid w:val="005B006F"/>
    <w:rsid w:val="005B01B1"/>
    <w:rsid w:val="005B0258"/>
    <w:rsid w:val="005B04F5"/>
    <w:rsid w:val="005B062E"/>
    <w:rsid w:val="005B0AC8"/>
    <w:rsid w:val="005B11A5"/>
    <w:rsid w:val="005B185A"/>
    <w:rsid w:val="005B1FAE"/>
    <w:rsid w:val="005B268D"/>
    <w:rsid w:val="005B2AA1"/>
    <w:rsid w:val="005B2C29"/>
    <w:rsid w:val="005B371C"/>
    <w:rsid w:val="005B37EF"/>
    <w:rsid w:val="005B397C"/>
    <w:rsid w:val="005B3CF0"/>
    <w:rsid w:val="005B3D9B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0B45"/>
    <w:rsid w:val="005C1D33"/>
    <w:rsid w:val="005C1E36"/>
    <w:rsid w:val="005C1F69"/>
    <w:rsid w:val="005C1FAD"/>
    <w:rsid w:val="005C21E4"/>
    <w:rsid w:val="005C2375"/>
    <w:rsid w:val="005C2879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1A28"/>
    <w:rsid w:val="005D21EA"/>
    <w:rsid w:val="005D2444"/>
    <w:rsid w:val="005D3F03"/>
    <w:rsid w:val="005D407F"/>
    <w:rsid w:val="005D43D0"/>
    <w:rsid w:val="005D4848"/>
    <w:rsid w:val="005D48BC"/>
    <w:rsid w:val="005D48E1"/>
    <w:rsid w:val="005D4B0B"/>
    <w:rsid w:val="005D4B7F"/>
    <w:rsid w:val="005D4C88"/>
    <w:rsid w:val="005D4D4D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AD2"/>
    <w:rsid w:val="005E46C1"/>
    <w:rsid w:val="005E4D37"/>
    <w:rsid w:val="005E5321"/>
    <w:rsid w:val="005E5E2F"/>
    <w:rsid w:val="005E5F53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6EA5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445C"/>
    <w:rsid w:val="006045E2"/>
    <w:rsid w:val="006050AC"/>
    <w:rsid w:val="00605257"/>
    <w:rsid w:val="00605520"/>
    <w:rsid w:val="006057C8"/>
    <w:rsid w:val="00605C71"/>
    <w:rsid w:val="0060667F"/>
    <w:rsid w:val="00606689"/>
    <w:rsid w:val="006067DB"/>
    <w:rsid w:val="00606B22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3B"/>
    <w:rsid w:val="0061358C"/>
    <w:rsid w:val="00613620"/>
    <w:rsid w:val="00613681"/>
    <w:rsid w:val="006138DC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F2"/>
    <w:rsid w:val="00614C01"/>
    <w:rsid w:val="00614CB8"/>
    <w:rsid w:val="00614E28"/>
    <w:rsid w:val="00615223"/>
    <w:rsid w:val="00615496"/>
    <w:rsid w:val="0061555F"/>
    <w:rsid w:val="00615A76"/>
    <w:rsid w:val="0061652F"/>
    <w:rsid w:val="00616F72"/>
    <w:rsid w:val="0061727E"/>
    <w:rsid w:val="006172E3"/>
    <w:rsid w:val="00617362"/>
    <w:rsid w:val="00617B82"/>
    <w:rsid w:val="00617E54"/>
    <w:rsid w:val="0062032B"/>
    <w:rsid w:val="006203A3"/>
    <w:rsid w:val="00620F9D"/>
    <w:rsid w:val="00620FC3"/>
    <w:rsid w:val="006210AE"/>
    <w:rsid w:val="00621410"/>
    <w:rsid w:val="0062150E"/>
    <w:rsid w:val="0062172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62E8"/>
    <w:rsid w:val="006264B0"/>
    <w:rsid w:val="006266ED"/>
    <w:rsid w:val="00627252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020"/>
    <w:rsid w:val="006312E6"/>
    <w:rsid w:val="006313F3"/>
    <w:rsid w:val="00631646"/>
    <w:rsid w:val="00631D0F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C24"/>
    <w:rsid w:val="00644D47"/>
    <w:rsid w:val="006450E5"/>
    <w:rsid w:val="006456BC"/>
    <w:rsid w:val="00645A71"/>
    <w:rsid w:val="00645E82"/>
    <w:rsid w:val="00646027"/>
    <w:rsid w:val="00646184"/>
    <w:rsid w:val="006464C1"/>
    <w:rsid w:val="00646648"/>
    <w:rsid w:val="00646D09"/>
    <w:rsid w:val="00646E3D"/>
    <w:rsid w:val="006477A9"/>
    <w:rsid w:val="006478CF"/>
    <w:rsid w:val="00647CA5"/>
    <w:rsid w:val="00650175"/>
    <w:rsid w:val="00650255"/>
    <w:rsid w:val="006502BE"/>
    <w:rsid w:val="0065080F"/>
    <w:rsid w:val="00650BE6"/>
    <w:rsid w:val="00650C30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8E4"/>
    <w:rsid w:val="00655944"/>
    <w:rsid w:val="00655B92"/>
    <w:rsid w:val="00655CA0"/>
    <w:rsid w:val="00655E2F"/>
    <w:rsid w:val="0065652F"/>
    <w:rsid w:val="006566AA"/>
    <w:rsid w:val="006567E0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7C5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6B31"/>
    <w:rsid w:val="0066750B"/>
    <w:rsid w:val="006677B8"/>
    <w:rsid w:val="0066784C"/>
    <w:rsid w:val="006679A7"/>
    <w:rsid w:val="00667DD1"/>
    <w:rsid w:val="00667F5A"/>
    <w:rsid w:val="0067032B"/>
    <w:rsid w:val="006703BF"/>
    <w:rsid w:val="00670516"/>
    <w:rsid w:val="006707BD"/>
    <w:rsid w:val="00670A21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57C"/>
    <w:rsid w:val="00674690"/>
    <w:rsid w:val="00674769"/>
    <w:rsid w:val="00674D19"/>
    <w:rsid w:val="00674FF1"/>
    <w:rsid w:val="00675262"/>
    <w:rsid w:val="00675A27"/>
    <w:rsid w:val="00675E41"/>
    <w:rsid w:val="00676394"/>
    <w:rsid w:val="00676418"/>
    <w:rsid w:val="00676C0C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ED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131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2F99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EC5"/>
    <w:rsid w:val="00694FD2"/>
    <w:rsid w:val="006951E9"/>
    <w:rsid w:val="006952D2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971"/>
    <w:rsid w:val="006A0B4C"/>
    <w:rsid w:val="006A116F"/>
    <w:rsid w:val="006A1818"/>
    <w:rsid w:val="006A1987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752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368"/>
    <w:rsid w:val="006B04D9"/>
    <w:rsid w:val="006B0836"/>
    <w:rsid w:val="006B09AE"/>
    <w:rsid w:val="006B0BCF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262"/>
    <w:rsid w:val="006C0439"/>
    <w:rsid w:val="006C04A3"/>
    <w:rsid w:val="006C0752"/>
    <w:rsid w:val="006C11FD"/>
    <w:rsid w:val="006C1563"/>
    <w:rsid w:val="006C1773"/>
    <w:rsid w:val="006C180B"/>
    <w:rsid w:val="006C1CCF"/>
    <w:rsid w:val="006C221E"/>
    <w:rsid w:val="006C23F8"/>
    <w:rsid w:val="006C2889"/>
    <w:rsid w:val="006C2BDA"/>
    <w:rsid w:val="006C2E1A"/>
    <w:rsid w:val="006C3870"/>
    <w:rsid w:val="006C398A"/>
    <w:rsid w:val="006C44E1"/>
    <w:rsid w:val="006C4671"/>
    <w:rsid w:val="006C4D2B"/>
    <w:rsid w:val="006C4D79"/>
    <w:rsid w:val="006C4E2D"/>
    <w:rsid w:val="006C5231"/>
    <w:rsid w:val="006C529E"/>
    <w:rsid w:val="006C5905"/>
    <w:rsid w:val="006C5FC6"/>
    <w:rsid w:val="006C6421"/>
    <w:rsid w:val="006C66EF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5F5"/>
    <w:rsid w:val="006D3DBA"/>
    <w:rsid w:val="006D438A"/>
    <w:rsid w:val="006D47E7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5FD6"/>
    <w:rsid w:val="006D60A1"/>
    <w:rsid w:val="006D619C"/>
    <w:rsid w:val="006D6531"/>
    <w:rsid w:val="006D65A8"/>
    <w:rsid w:val="006D6609"/>
    <w:rsid w:val="006D7380"/>
    <w:rsid w:val="006D7595"/>
    <w:rsid w:val="006D7A1F"/>
    <w:rsid w:val="006E002F"/>
    <w:rsid w:val="006E05C8"/>
    <w:rsid w:val="006E143F"/>
    <w:rsid w:val="006E179B"/>
    <w:rsid w:val="006E1AF5"/>
    <w:rsid w:val="006E1F34"/>
    <w:rsid w:val="006E2117"/>
    <w:rsid w:val="006E2269"/>
    <w:rsid w:val="006E227B"/>
    <w:rsid w:val="006E255E"/>
    <w:rsid w:val="006E287C"/>
    <w:rsid w:val="006E3228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6CD1"/>
    <w:rsid w:val="006E710D"/>
    <w:rsid w:val="006E7815"/>
    <w:rsid w:val="006E7C79"/>
    <w:rsid w:val="006F016F"/>
    <w:rsid w:val="006F0536"/>
    <w:rsid w:val="006F19F0"/>
    <w:rsid w:val="006F1B97"/>
    <w:rsid w:val="006F1D19"/>
    <w:rsid w:val="006F1DE3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0D1"/>
    <w:rsid w:val="006F4281"/>
    <w:rsid w:val="006F4368"/>
    <w:rsid w:val="006F4E65"/>
    <w:rsid w:val="006F4F9B"/>
    <w:rsid w:val="006F50DE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3E3C"/>
    <w:rsid w:val="00704205"/>
    <w:rsid w:val="0070433D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5D43"/>
    <w:rsid w:val="00716001"/>
    <w:rsid w:val="00716591"/>
    <w:rsid w:val="007166A3"/>
    <w:rsid w:val="007204E1"/>
    <w:rsid w:val="00720957"/>
    <w:rsid w:val="00720AD4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D03"/>
    <w:rsid w:val="00725F15"/>
    <w:rsid w:val="007261C8"/>
    <w:rsid w:val="00726410"/>
    <w:rsid w:val="007268A6"/>
    <w:rsid w:val="007268C6"/>
    <w:rsid w:val="0072724A"/>
    <w:rsid w:val="0072732A"/>
    <w:rsid w:val="00727C08"/>
    <w:rsid w:val="00727D74"/>
    <w:rsid w:val="007302AE"/>
    <w:rsid w:val="00730327"/>
    <w:rsid w:val="00730768"/>
    <w:rsid w:val="00730C31"/>
    <w:rsid w:val="00730DC4"/>
    <w:rsid w:val="00731D91"/>
    <w:rsid w:val="00732684"/>
    <w:rsid w:val="00733106"/>
    <w:rsid w:val="007335D5"/>
    <w:rsid w:val="00733AF9"/>
    <w:rsid w:val="00733CD1"/>
    <w:rsid w:val="00733DBE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69E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1939"/>
    <w:rsid w:val="00752002"/>
    <w:rsid w:val="007520F0"/>
    <w:rsid w:val="00752556"/>
    <w:rsid w:val="007528DE"/>
    <w:rsid w:val="007529E8"/>
    <w:rsid w:val="00752ACE"/>
    <w:rsid w:val="007535F3"/>
    <w:rsid w:val="00753643"/>
    <w:rsid w:val="007538C9"/>
    <w:rsid w:val="00754269"/>
    <w:rsid w:val="007549F4"/>
    <w:rsid w:val="007552E6"/>
    <w:rsid w:val="00755589"/>
    <w:rsid w:val="00756488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F97"/>
    <w:rsid w:val="00761319"/>
    <w:rsid w:val="007613CA"/>
    <w:rsid w:val="00761D92"/>
    <w:rsid w:val="00762652"/>
    <w:rsid w:val="00762ACE"/>
    <w:rsid w:val="00762B9D"/>
    <w:rsid w:val="00762E05"/>
    <w:rsid w:val="0076386E"/>
    <w:rsid w:val="0076448D"/>
    <w:rsid w:val="00764D08"/>
    <w:rsid w:val="0076508F"/>
    <w:rsid w:val="00765718"/>
    <w:rsid w:val="00765C29"/>
    <w:rsid w:val="00765EA6"/>
    <w:rsid w:val="0076677B"/>
    <w:rsid w:val="0076684C"/>
    <w:rsid w:val="007669FB"/>
    <w:rsid w:val="0076704F"/>
    <w:rsid w:val="0076725D"/>
    <w:rsid w:val="0076757A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C17"/>
    <w:rsid w:val="00771D76"/>
    <w:rsid w:val="0077250E"/>
    <w:rsid w:val="00772D18"/>
    <w:rsid w:val="00772FCC"/>
    <w:rsid w:val="00773119"/>
    <w:rsid w:val="0077350B"/>
    <w:rsid w:val="007737E9"/>
    <w:rsid w:val="00773973"/>
    <w:rsid w:val="00773B2B"/>
    <w:rsid w:val="00773E97"/>
    <w:rsid w:val="00774777"/>
    <w:rsid w:val="007747C4"/>
    <w:rsid w:val="00775026"/>
    <w:rsid w:val="0077525A"/>
    <w:rsid w:val="00775FF3"/>
    <w:rsid w:val="00776663"/>
    <w:rsid w:val="0077712A"/>
    <w:rsid w:val="00777832"/>
    <w:rsid w:val="007811E5"/>
    <w:rsid w:val="007813DA"/>
    <w:rsid w:val="0078158C"/>
    <w:rsid w:val="007816A5"/>
    <w:rsid w:val="00781BCF"/>
    <w:rsid w:val="00782396"/>
    <w:rsid w:val="007829B4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0F9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F1"/>
    <w:rsid w:val="007A1F42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2B7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851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765C"/>
    <w:rsid w:val="007C012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2CA5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E70"/>
    <w:rsid w:val="007C6312"/>
    <w:rsid w:val="007C6564"/>
    <w:rsid w:val="007C65F1"/>
    <w:rsid w:val="007C6789"/>
    <w:rsid w:val="007C6889"/>
    <w:rsid w:val="007C6B60"/>
    <w:rsid w:val="007C79AC"/>
    <w:rsid w:val="007D0233"/>
    <w:rsid w:val="007D112E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147"/>
    <w:rsid w:val="007E2C6C"/>
    <w:rsid w:val="007E30FF"/>
    <w:rsid w:val="007E360A"/>
    <w:rsid w:val="007E376D"/>
    <w:rsid w:val="007E3BBE"/>
    <w:rsid w:val="007E3DD6"/>
    <w:rsid w:val="007E41CD"/>
    <w:rsid w:val="007E461D"/>
    <w:rsid w:val="007E4C8C"/>
    <w:rsid w:val="007E4E05"/>
    <w:rsid w:val="007E5AFD"/>
    <w:rsid w:val="007E6B8D"/>
    <w:rsid w:val="007E72E0"/>
    <w:rsid w:val="007E7362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C18"/>
    <w:rsid w:val="007F5F61"/>
    <w:rsid w:val="007F6AE6"/>
    <w:rsid w:val="007F6D5F"/>
    <w:rsid w:val="007F6F97"/>
    <w:rsid w:val="007F7357"/>
    <w:rsid w:val="007F7414"/>
    <w:rsid w:val="007F744A"/>
    <w:rsid w:val="007F7976"/>
    <w:rsid w:val="007F7A6A"/>
    <w:rsid w:val="007F7BAA"/>
    <w:rsid w:val="007F7E53"/>
    <w:rsid w:val="007F7E67"/>
    <w:rsid w:val="007F7F96"/>
    <w:rsid w:val="008000F3"/>
    <w:rsid w:val="00800305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F50"/>
    <w:rsid w:val="00803481"/>
    <w:rsid w:val="00803550"/>
    <w:rsid w:val="00803A75"/>
    <w:rsid w:val="00803D1C"/>
    <w:rsid w:val="00803FDC"/>
    <w:rsid w:val="0080412B"/>
    <w:rsid w:val="008043B4"/>
    <w:rsid w:val="00804711"/>
    <w:rsid w:val="00804B08"/>
    <w:rsid w:val="008051DC"/>
    <w:rsid w:val="00805749"/>
    <w:rsid w:val="00805857"/>
    <w:rsid w:val="00805C27"/>
    <w:rsid w:val="00806238"/>
    <w:rsid w:val="008062FB"/>
    <w:rsid w:val="00806577"/>
    <w:rsid w:val="008065A3"/>
    <w:rsid w:val="00806F4A"/>
    <w:rsid w:val="00806FFA"/>
    <w:rsid w:val="0080734F"/>
    <w:rsid w:val="008073E8"/>
    <w:rsid w:val="00807774"/>
    <w:rsid w:val="00807E26"/>
    <w:rsid w:val="0081005E"/>
    <w:rsid w:val="008101F8"/>
    <w:rsid w:val="0081024D"/>
    <w:rsid w:val="00810430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CA6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D17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61B6"/>
    <w:rsid w:val="008162AB"/>
    <w:rsid w:val="0081646E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8BA"/>
    <w:rsid w:val="00826A3B"/>
    <w:rsid w:val="00826DDC"/>
    <w:rsid w:val="00826F14"/>
    <w:rsid w:val="008274EF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2FBA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44"/>
    <w:rsid w:val="008407A1"/>
    <w:rsid w:val="00840BBA"/>
    <w:rsid w:val="00840CA3"/>
    <w:rsid w:val="00840D06"/>
    <w:rsid w:val="00840DE7"/>
    <w:rsid w:val="00840FD3"/>
    <w:rsid w:val="008410AD"/>
    <w:rsid w:val="00841288"/>
    <w:rsid w:val="008412BC"/>
    <w:rsid w:val="008417E2"/>
    <w:rsid w:val="00841860"/>
    <w:rsid w:val="00842116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47FAE"/>
    <w:rsid w:val="0085039B"/>
    <w:rsid w:val="00850637"/>
    <w:rsid w:val="008508AA"/>
    <w:rsid w:val="00851265"/>
    <w:rsid w:val="008512E1"/>
    <w:rsid w:val="00851481"/>
    <w:rsid w:val="008523B7"/>
    <w:rsid w:val="00852B8C"/>
    <w:rsid w:val="00852BDF"/>
    <w:rsid w:val="0085349E"/>
    <w:rsid w:val="00853B83"/>
    <w:rsid w:val="00853BDD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A96"/>
    <w:rsid w:val="00856FC2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3DD"/>
    <w:rsid w:val="00865434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0888"/>
    <w:rsid w:val="00880F37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80B"/>
    <w:rsid w:val="00892DBD"/>
    <w:rsid w:val="00892EBD"/>
    <w:rsid w:val="008933D5"/>
    <w:rsid w:val="00893638"/>
    <w:rsid w:val="00893701"/>
    <w:rsid w:val="008937D0"/>
    <w:rsid w:val="008940EE"/>
    <w:rsid w:val="008942D3"/>
    <w:rsid w:val="00894390"/>
    <w:rsid w:val="008943D4"/>
    <w:rsid w:val="0089441D"/>
    <w:rsid w:val="0089460C"/>
    <w:rsid w:val="00894B12"/>
    <w:rsid w:val="00894B6D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75A"/>
    <w:rsid w:val="008A28E1"/>
    <w:rsid w:val="008A28EC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E1"/>
    <w:rsid w:val="008A5FF3"/>
    <w:rsid w:val="008A6131"/>
    <w:rsid w:val="008A61FF"/>
    <w:rsid w:val="008A63DF"/>
    <w:rsid w:val="008A65F6"/>
    <w:rsid w:val="008A6E74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4F"/>
    <w:rsid w:val="008B4FE7"/>
    <w:rsid w:val="008B51A6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D72"/>
    <w:rsid w:val="008B7FD8"/>
    <w:rsid w:val="008C0263"/>
    <w:rsid w:val="008C1882"/>
    <w:rsid w:val="008C1F2A"/>
    <w:rsid w:val="008C2A29"/>
    <w:rsid w:val="008C2A5C"/>
    <w:rsid w:val="008C333A"/>
    <w:rsid w:val="008C349C"/>
    <w:rsid w:val="008C3658"/>
    <w:rsid w:val="008C459E"/>
    <w:rsid w:val="008C48A6"/>
    <w:rsid w:val="008C4C33"/>
    <w:rsid w:val="008C4C9A"/>
    <w:rsid w:val="008C5927"/>
    <w:rsid w:val="008C593F"/>
    <w:rsid w:val="008C5B0B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5C4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7B4"/>
    <w:rsid w:val="008D5846"/>
    <w:rsid w:val="008D5A45"/>
    <w:rsid w:val="008D5A46"/>
    <w:rsid w:val="008D5EAA"/>
    <w:rsid w:val="008D619E"/>
    <w:rsid w:val="008D61B4"/>
    <w:rsid w:val="008D649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43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465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2A9C"/>
    <w:rsid w:val="008F3651"/>
    <w:rsid w:val="008F3724"/>
    <w:rsid w:val="008F3AA5"/>
    <w:rsid w:val="008F3F4F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64E"/>
    <w:rsid w:val="0090177C"/>
    <w:rsid w:val="00901C24"/>
    <w:rsid w:val="00901F1D"/>
    <w:rsid w:val="00902256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C5"/>
    <w:rsid w:val="009125DB"/>
    <w:rsid w:val="009126A7"/>
    <w:rsid w:val="00912823"/>
    <w:rsid w:val="00912D56"/>
    <w:rsid w:val="00912DAB"/>
    <w:rsid w:val="009130B6"/>
    <w:rsid w:val="009133F7"/>
    <w:rsid w:val="009136A1"/>
    <w:rsid w:val="0091385A"/>
    <w:rsid w:val="0091389F"/>
    <w:rsid w:val="00913BC1"/>
    <w:rsid w:val="009144B5"/>
    <w:rsid w:val="009145D0"/>
    <w:rsid w:val="009145FA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17FC4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ABF"/>
    <w:rsid w:val="00921B25"/>
    <w:rsid w:val="00922858"/>
    <w:rsid w:val="00922BF7"/>
    <w:rsid w:val="00922FD9"/>
    <w:rsid w:val="00922FE4"/>
    <w:rsid w:val="0092327C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286"/>
    <w:rsid w:val="00925342"/>
    <w:rsid w:val="0092538D"/>
    <w:rsid w:val="00925D83"/>
    <w:rsid w:val="00925FFD"/>
    <w:rsid w:val="0092643E"/>
    <w:rsid w:val="00926482"/>
    <w:rsid w:val="00926861"/>
    <w:rsid w:val="00927426"/>
    <w:rsid w:val="00927AA4"/>
    <w:rsid w:val="00930016"/>
    <w:rsid w:val="009303E0"/>
    <w:rsid w:val="00930452"/>
    <w:rsid w:val="00930962"/>
    <w:rsid w:val="00930B84"/>
    <w:rsid w:val="00931AE8"/>
    <w:rsid w:val="009321B3"/>
    <w:rsid w:val="0093254F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6A4"/>
    <w:rsid w:val="00937B44"/>
    <w:rsid w:val="00940307"/>
    <w:rsid w:val="0094030E"/>
    <w:rsid w:val="00940D9D"/>
    <w:rsid w:val="009411AB"/>
    <w:rsid w:val="009413AC"/>
    <w:rsid w:val="009415DD"/>
    <w:rsid w:val="0094160D"/>
    <w:rsid w:val="00941914"/>
    <w:rsid w:val="00941D01"/>
    <w:rsid w:val="00941EC2"/>
    <w:rsid w:val="0094221D"/>
    <w:rsid w:val="009425C6"/>
    <w:rsid w:val="00942A03"/>
    <w:rsid w:val="00942CFD"/>
    <w:rsid w:val="0094333F"/>
    <w:rsid w:val="009438FA"/>
    <w:rsid w:val="00943924"/>
    <w:rsid w:val="0094408E"/>
    <w:rsid w:val="009441FB"/>
    <w:rsid w:val="0094472D"/>
    <w:rsid w:val="0094498E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0AEC"/>
    <w:rsid w:val="00951764"/>
    <w:rsid w:val="009517C6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027"/>
    <w:rsid w:val="0095625A"/>
    <w:rsid w:val="0095639F"/>
    <w:rsid w:val="00956432"/>
    <w:rsid w:val="009569EF"/>
    <w:rsid w:val="00956B4B"/>
    <w:rsid w:val="00956BC6"/>
    <w:rsid w:val="00957034"/>
    <w:rsid w:val="00957062"/>
    <w:rsid w:val="009576BD"/>
    <w:rsid w:val="00957A7B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1EE"/>
    <w:rsid w:val="009654DC"/>
    <w:rsid w:val="00965E33"/>
    <w:rsid w:val="00966376"/>
    <w:rsid w:val="009666BF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EC4"/>
    <w:rsid w:val="00970FBE"/>
    <w:rsid w:val="009712BD"/>
    <w:rsid w:val="009714F0"/>
    <w:rsid w:val="009715EA"/>
    <w:rsid w:val="0097160D"/>
    <w:rsid w:val="00971E60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AD8"/>
    <w:rsid w:val="00980D10"/>
    <w:rsid w:val="00980E28"/>
    <w:rsid w:val="00981053"/>
    <w:rsid w:val="009814F4"/>
    <w:rsid w:val="009817BB"/>
    <w:rsid w:val="00981DDC"/>
    <w:rsid w:val="0098242C"/>
    <w:rsid w:val="009827B4"/>
    <w:rsid w:val="00983067"/>
    <w:rsid w:val="0098310D"/>
    <w:rsid w:val="009833A2"/>
    <w:rsid w:val="0098354F"/>
    <w:rsid w:val="0098418C"/>
    <w:rsid w:val="0098458B"/>
    <w:rsid w:val="009846FC"/>
    <w:rsid w:val="00984739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87C07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4D76"/>
    <w:rsid w:val="009952CE"/>
    <w:rsid w:val="00995428"/>
    <w:rsid w:val="009954CC"/>
    <w:rsid w:val="00995C29"/>
    <w:rsid w:val="00995CC3"/>
    <w:rsid w:val="00995D16"/>
    <w:rsid w:val="009962C3"/>
    <w:rsid w:val="00996C54"/>
    <w:rsid w:val="00996E4C"/>
    <w:rsid w:val="0099701E"/>
    <w:rsid w:val="00997AD7"/>
    <w:rsid w:val="009A032A"/>
    <w:rsid w:val="009A0720"/>
    <w:rsid w:val="009A0A45"/>
    <w:rsid w:val="009A1452"/>
    <w:rsid w:val="009A183C"/>
    <w:rsid w:val="009A228D"/>
    <w:rsid w:val="009A32D0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A7DE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662D"/>
    <w:rsid w:val="009B71CA"/>
    <w:rsid w:val="009C02B9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AE6"/>
    <w:rsid w:val="009C3B43"/>
    <w:rsid w:val="009C4062"/>
    <w:rsid w:val="009C4349"/>
    <w:rsid w:val="009C43C9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7B8"/>
    <w:rsid w:val="009C78A9"/>
    <w:rsid w:val="009C7A65"/>
    <w:rsid w:val="009C7B5F"/>
    <w:rsid w:val="009C7F6D"/>
    <w:rsid w:val="009D0FE5"/>
    <w:rsid w:val="009D1263"/>
    <w:rsid w:val="009D1848"/>
    <w:rsid w:val="009D1FB1"/>
    <w:rsid w:val="009D21DA"/>
    <w:rsid w:val="009D29D1"/>
    <w:rsid w:val="009D3730"/>
    <w:rsid w:val="009D45FC"/>
    <w:rsid w:val="009D4EBC"/>
    <w:rsid w:val="009D509F"/>
    <w:rsid w:val="009D52C0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65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39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6DAD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766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51F"/>
    <w:rsid w:val="009F5D8A"/>
    <w:rsid w:val="009F6832"/>
    <w:rsid w:val="009F7022"/>
    <w:rsid w:val="009F7107"/>
    <w:rsid w:val="009F7B92"/>
    <w:rsid w:val="00A0007C"/>
    <w:rsid w:val="00A0056A"/>
    <w:rsid w:val="00A0059A"/>
    <w:rsid w:val="00A007F0"/>
    <w:rsid w:val="00A00AEB"/>
    <w:rsid w:val="00A01236"/>
    <w:rsid w:val="00A016A9"/>
    <w:rsid w:val="00A01FF0"/>
    <w:rsid w:val="00A023CA"/>
    <w:rsid w:val="00A02570"/>
    <w:rsid w:val="00A02C76"/>
    <w:rsid w:val="00A02CB5"/>
    <w:rsid w:val="00A0327C"/>
    <w:rsid w:val="00A03A0F"/>
    <w:rsid w:val="00A03DFE"/>
    <w:rsid w:val="00A03FA8"/>
    <w:rsid w:val="00A046BE"/>
    <w:rsid w:val="00A04B4C"/>
    <w:rsid w:val="00A04B5C"/>
    <w:rsid w:val="00A04C4C"/>
    <w:rsid w:val="00A05480"/>
    <w:rsid w:val="00A062F1"/>
    <w:rsid w:val="00A0654F"/>
    <w:rsid w:val="00A065FC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3D2"/>
    <w:rsid w:val="00A126AF"/>
    <w:rsid w:val="00A12869"/>
    <w:rsid w:val="00A12A5C"/>
    <w:rsid w:val="00A12AD9"/>
    <w:rsid w:val="00A12C41"/>
    <w:rsid w:val="00A12C46"/>
    <w:rsid w:val="00A12CFB"/>
    <w:rsid w:val="00A12D7C"/>
    <w:rsid w:val="00A12F1F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6584"/>
    <w:rsid w:val="00A1733D"/>
    <w:rsid w:val="00A17E01"/>
    <w:rsid w:val="00A202FE"/>
    <w:rsid w:val="00A2031A"/>
    <w:rsid w:val="00A20824"/>
    <w:rsid w:val="00A20A2A"/>
    <w:rsid w:val="00A20EA6"/>
    <w:rsid w:val="00A21633"/>
    <w:rsid w:val="00A21802"/>
    <w:rsid w:val="00A218EA"/>
    <w:rsid w:val="00A21921"/>
    <w:rsid w:val="00A21974"/>
    <w:rsid w:val="00A2199F"/>
    <w:rsid w:val="00A219C9"/>
    <w:rsid w:val="00A21EB5"/>
    <w:rsid w:val="00A21FBE"/>
    <w:rsid w:val="00A220C0"/>
    <w:rsid w:val="00A22568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982"/>
    <w:rsid w:val="00A25AA3"/>
    <w:rsid w:val="00A25B53"/>
    <w:rsid w:val="00A260DF"/>
    <w:rsid w:val="00A261D6"/>
    <w:rsid w:val="00A26A17"/>
    <w:rsid w:val="00A26A34"/>
    <w:rsid w:val="00A26BEB"/>
    <w:rsid w:val="00A2709D"/>
    <w:rsid w:val="00A271D3"/>
    <w:rsid w:val="00A273CE"/>
    <w:rsid w:val="00A27829"/>
    <w:rsid w:val="00A27A0C"/>
    <w:rsid w:val="00A27D74"/>
    <w:rsid w:val="00A30196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E83"/>
    <w:rsid w:val="00A33F2C"/>
    <w:rsid w:val="00A34013"/>
    <w:rsid w:val="00A3410F"/>
    <w:rsid w:val="00A34327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37E74"/>
    <w:rsid w:val="00A40580"/>
    <w:rsid w:val="00A405F0"/>
    <w:rsid w:val="00A407FE"/>
    <w:rsid w:val="00A4091C"/>
    <w:rsid w:val="00A40F4A"/>
    <w:rsid w:val="00A411F0"/>
    <w:rsid w:val="00A413AC"/>
    <w:rsid w:val="00A4158E"/>
    <w:rsid w:val="00A4162D"/>
    <w:rsid w:val="00A41B8F"/>
    <w:rsid w:val="00A41DC1"/>
    <w:rsid w:val="00A4236C"/>
    <w:rsid w:val="00A42648"/>
    <w:rsid w:val="00A427F1"/>
    <w:rsid w:val="00A42C87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A15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A24"/>
    <w:rsid w:val="00A55C24"/>
    <w:rsid w:val="00A5678C"/>
    <w:rsid w:val="00A56E8C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281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2D7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3BA"/>
    <w:rsid w:val="00A724A6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083"/>
    <w:rsid w:val="00A740B1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6BAE"/>
    <w:rsid w:val="00A771F7"/>
    <w:rsid w:val="00A77240"/>
    <w:rsid w:val="00A80279"/>
    <w:rsid w:val="00A80319"/>
    <w:rsid w:val="00A80483"/>
    <w:rsid w:val="00A815DD"/>
    <w:rsid w:val="00A81786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1ED"/>
    <w:rsid w:val="00A8767F"/>
    <w:rsid w:val="00A8776F"/>
    <w:rsid w:val="00A87A17"/>
    <w:rsid w:val="00A87F9F"/>
    <w:rsid w:val="00A9013E"/>
    <w:rsid w:val="00A90246"/>
    <w:rsid w:val="00A903AE"/>
    <w:rsid w:val="00A905E6"/>
    <w:rsid w:val="00A906BB"/>
    <w:rsid w:val="00A90F47"/>
    <w:rsid w:val="00A9100B"/>
    <w:rsid w:val="00A91214"/>
    <w:rsid w:val="00A91445"/>
    <w:rsid w:val="00A91F31"/>
    <w:rsid w:val="00A922C0"/>
    <w:rsid w:val="00A922FB"/>
    <w:rsid w:val="00A923F7"/>
    <w:rsid w:val="00A92956"/>
    <w:rsid w:val="00A929EE"/>
    <w:rsid w:val="00A92A14"/>
    <w:rsid w:val="00A92D06"/>
    <w:rsid w:val="00A9325B"/>
    <w:rsid w:val="00A932A6"/>
    <w:rsid w:val="00A937E4"/>
    <w:rsid w:val="00A93835"/>
    <w:rsid w:val="00A938B0"/>
    <w:rsid w:val="00A93B2E"/>
    <w:rsid w:val="00A94037"/>
    <w:rsid w:val="00A940FD"/>
    <w:rsid w:val="00A9447B"/>
    <w:rsid w:val="00A945D3"/>
    <w:rsid w:val="00A94632"/>
    <w:rsid w:val="00A946BA"/>
    <w:rsid w:val="00A94C3F"/>
    <w:rsid w:val="00A94CE3"/>
    <w:rsid w:val="00A95102"/>
    <w:rsid w:val="00A953EB"/>
    <w:rsid w:val="00A95449"/>
    <w:rsid w:val="00A95794"/>
    <w:rsid w:val="00A96114"/>
    <w:rsid w:val="00A96E13"/>
    <w:rsid w:val="00A96ECC"/>
    <w:rsid w:val="00A97145"/>
    <w:rsid w:val="00A97512"/>
    <w:rsid w:val="00AA034D"/>
    <w:rsid w:val="00AA0375"/>
    <w:rsid w:val="00AA03B8"/>
    <w:rsid w:val="00AA0576"/>
    <w:rsid w:val="00AA1107"/>
    <w:rsid w:val="00AA1455"/>
    <w:rsid w:val="00AA15F7"/>
    <w:rsid w:val="00AA1B17"/>
    <w:rsid w:val="00AA1CA5"/>
    <w:rsid w:val="00AA2917"/>
    <w:rsid w:val="00AA2A59"/>
    <w:rsid w:val="00AA2E48"/>
    <w:rsid w:val="00AA3125"/>
    <w:rsid w:val="00AA35DE"/>
    <w:rsid w:val="00AA3BC9"/>
    <w:rsid w:val="00AA3EFE"/>
    <w:rsid w:val="00AA44ED"/>
    <w:rsid w:val="00AA49A0"/>
    <w:rsid w:val="00AA5130"/>
    <w:rsid w:val="00AA513B"/>
    <w:rsid w:val="00AA55A8"/>
    <w:rsid w:val="00AA577F"/>
    <w:rsid w:val="00AA5DDB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50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B40"/>
    <w:rsid w:val="00AB2D8F"/>
    <w:rsid w:val="00AB2EC2"/>
    <w:rsid w:val="00AB2F08"/>
    <w:rsid w:val="00AB2F19"/>
    <w:rsid w:val="00AB383F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436"/>
    <w:rsid w:val="00AB7512"/>
    <w:rsid w:val="00AB77CD"/>
    <w:rsid w:val="00AB793A"/>
    <w:rsid w:val="00AB7C06"/>
    <w:rsid w:val="00AB7E1A"/>
    <w:rsid w:val="00AB7F7C"/>
    <w:rsid w:val="00AC05A6"/>
    <w:rsid w:val="00AC05FB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20D6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45C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5F48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3F3"/>
    <w:rsid w:val="00AE354B"/>
    <w:rsid w:val="00AE42E1"/>
    <w:rsid w:val="00AE44D7"/>
    <w:rsid w:val="00AE48C7"/>
    <w:rsid w:val="00AE4BD4"/>
    <w:rsid w:val="00AE4FDC"/>
    <w:rsid w:val="00AE5226"/>
    <w:rsid w:val="00AE5391"/>
    <w:rsid w:val="00AE5CEF"/>
    <w:rsid w:val="00AE5D53"/>
    <w:rsid w:val="00AE5F6C"/>
    <w:rsid w:val="00AE6AAC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835"/>
    <w:rsid w:val="00AF1A6D"/>
    <w:rsid w:val="00AF1E15"/>
    <w:rsid w:val="00AF1FCF"/>
    <w:rsid w:val="00AF3F77"/>
    <w:rsid w:val="00AF499C"/>
    <w:rsid w:val="00AF4F50"/>
    <w:rsid w:val="00AF54DD"/>
    <w:rsid w:val="00AF57E0"/>
    <w:rsid w:val="00AF6154"/>
    <w:rsid w:val="00AF6241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4F2"/>
    <w:rsid w:val="00B0165D"/>
    <w:rsid w:val="00B018EB"/>
    <w:rsid w:val="00B01DB6"/>
    <w:rsid w:val="00B0221A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3FA"/>
    <w:rsid w:val="00B046AF"/>
    <w:rsid w:val="00B046EC"/>
    <w:rsid w:val="00B04A1F"/>
    <w:rsid w:val="00B04DF9"/>
    <w:rsid w:val="00B05792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261"/>
    <w:rsid w:val="00B143E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56A"/>
    <w:rsid w:val="00B2367D"/>
    <w:rsid w:val="00B23A9E"/>
    <w:rsid w:val="00B23CFB"/>
    <w:rsid w:val="00B23D42"/>
    <w:rsid w:val="00B2440D"/>
    <w:rsid w:val="00B25C5A"/>
    <w:rsid w:val="00B26117"/>
    <w:rsid w:val="00B26630"/>
    <w:rsid w:val="00B266A3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0B5A"/>
    <w:rsid w:val="00B30E9E"/>
    <w:rsid w:val="00B3169F"/>
    <w:rsid w:val="00B31B2C"/>
    <w:rsid w:val="00B324FF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A74"/>
    <w:rsid w:val="00B35B35"/>
    <w:rsid w:val="00B35B55"/>
    <w:rsid w:val="00B35BFE"/>
    <w:rsid w:val="00B36726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119"/>
    <w:rsid w:val="00B4154C"/>
    <w:rsid w:val="00B41552"/>
    <w:rsid w:val="00B415E5"/>
    <w:rsid w:val="00B41FE8"/>
    <w:rsid w:val="00B42836"/>
    <w:rsid w:val="00B42CD1"/>
    <w:rsid w:val="00B4404C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7AF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76C"/>
    <w:rsid w:val="00B63878"/>
    <w:rsid w:val="00B63F9F"/>
    <w:rsid w:val="00B641F3"/>
    <w:rsid w:val="00B646CF"/>
    <w:rsid w:val="00B6482E"/>
    <w:rsid w:val="00B648EE"/>
    <w:rsid w:val="00B64DA8"/>
    <w:rsid w:val="00B64DB4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701F8"/>
    <w:rsid w:val="00B7045F"/>
    <w:rsid w:val="00B707F5"/>
    <w:rsid w:val="00B709CA"/>
    <w:rsid w:val="00B70AAA"/>
    <w:rsid w:val="00B70C80"/>
    <w:rsid w:val="00B71A24"/>
    <w:rsid w:val="00B71B0D"/>
    <w:rsid w:val="00B71BF4"/>
    <w:rsid w:val="00B7222D"/>
    <w:rsid w:val="00B72293"/>
    <w:rsid w:val="00B72613"/>
    <w:rsid w:val="00B72849"/>
    <w:rsid w:val="00B72E1B"/>
    <w:rsid w:val="00B72E1D"/>
    <w:rsid w:val="00B73064"/>
    <w:rsid w:val="00B731B8"/>
    <w:rsid w:val="00B734E9"/>
    <w:rsid w:val="00B736FD"/>
    <w:rsid w:val="00B7396A"/>
    <w:rsid w:val="00B73ED7"/>
    <w:rsid w:val="00B73F04"/>
    <w:rsid w:val="00B74209"/>
    <w:rsid w:val="00B74284"/>
    <w:rsid w:val="00B74634"/>
    <w:rsid w:val="00B746CA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728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3AB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402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531"/>
    <w:rsid w:val="00BB28E5"/>
    <w:rsid w:val="00BB2914"/>
    <w:rsid w:val="00BB2B07"/>
    <w:rsid w:val="00BB2E28"/>
    <w:rsid w:val="00BB3418"/>
    <w:rsid w:val="00BB36C7"/>
    <w:rsid w:val="00BB3EEB"/>
    <w:rsid w:val="00BB437F"/>
    <w:rsid w:val="00BB4719"/>
    <w:rsid w:val="00BB529C"/>
    <w:rsid w:val="00BB5750"/>
    <w:rsid w:val="00BB5832"/>
    <w:rsid w:val="00BB5862"/>
    <w:rsid w:val="00BB5C51"/>
    <w:rsid w:val="00BB5E28"/>
    <w:rsid w:val="00BB5F87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4B2"/>
    <w:rsid w:val="00BC0A74"/>
    <w:rsid w:val="00BC1173"/>
    <w:rsid w:val="00BC146A"/>
    <w:rsid w:val="00BC1A21"/>
    <w:rsid w:val="00BC1CC9"/>
    <w:rsid w:val="00BC1D4A"/>
    <w:rsid w:val="00BC2373"/>
    <w:rsid w:val="00BC240E"/>
    <w:rsid w:val="00BC248D"/>
    <w:rsid w:val="00BC2DE3"/>
    <w:rsid w:val="00BC3368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5514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0FD9"/>
    <w:rsid w:val="00BE0FF4"/>
    <w:rsid w:val="00BE110D"/>
    <w:rsid w:val="00BE15F4"/>
    <w:rsid w:val="00BE17C5"/>
    <w:rsid w:val="00BE19EA"/>
    <w:rsid w:val="00BE1ABC"/>
    <w:rsid w:val="00BE22B8"/>
    <w:rsid w:val="00BE2401"/>
    <w:rsid w:val="00BE31CF"/>
    <w:rsid w:val="00BE3328"/>
    <w:rsid w:val="00BE3A33"/>
    <w:rsid w:val="00BE3A81"/>
    <w:rsid w:val="00BE3FB7"/>
    <w:rsid w:val="00BE4589"/>
    <w:rsid w:val="00BE469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2F2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2FD"/>
    <w:rsid w:val="00BF5D63"/>
    <w:rsid w:val="00BF6074"/>
    <w:rsid w:val="00BF637C"/>
    <w:rsid w:val="00BF66F5"/>
    <w:rsid w:val="00BF6A10"/>
    <w:rsid w:val="00BF6C01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C90"/>
    <w:rsid w:val="00C03CD4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6CE1"/>
    <w:rsid w:val="00C07F8C"/>
    <w:rsid w:val="00C07F92"/>
    <w:rsid w:val="00C101DA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2E"/>
    <w:rsid w:val="00C147B2"/>
    <w:rsid w:val="00C14925"/>
    <w:rsid w:val="00C14FE3"/>
    <w:rsid w:val="00C1529D"/>
    <w:rsid w:val="00C15CAE"/>
    <w:rsid w:val="00C1621C"/>
    <w:rsid w:val="00C162ED"/>
    <w:rsid w:val="00C1632A"/>
    <w:rsid w:val="00C165C3"/>
    <w:rsid w:val="00C16BA7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2ED0"/>
    <w:rsid w:val="00C2338C"/>
    <w:rsid w:val="00C239EC"/>
    <w:rsid w:val="00C23D09"/>
    <w:rsid w:val="00C24117"/>
    <w:rsid w:val="00C24146"/>
    <w:rsid w:val="00C241B9"/>
    <w:rsid w:val="00C246A2"/>
    <w:rsid w:val="00C246DC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20C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021"/>
    <w:rsid w:val="00C461B7"/>
    <w:rsid w:val="00C466C9"/>
    <w:rsid w:val="00C46B33"/>
    <w:rsid w:val="00C47978"/>
    <w:rsid w:val="00C47C1C"/>
    <w:rsid w:val="00C47F78"/>
    <w:rsid w:val="00C5080B"/>
    <w:rsid w:val="00C50C24"/>
    <w:rsid w:val="00C50E6E"/>
    <w:rsid w:val="00C510CB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DE"/>
    <w:rsid w:val="00C617F1"/>
    <w:rsid w:val="00C617F5"/>
    <w:rsid w:val="00C61E54"/>
    <w:rsid w:val="00C61FA4"/>
    <w:rsid w:val="00C6259F"/>
    <w:rsid w:val="00C62645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07E"/>
    <w:rsid w:val="00C705C1"/>
    <w:rsid w:val="00C70A39"/>
    <w:rsid w:val="00C713D7"/>
    <w:rsid w:val="00C71581"/>
    <w:rsid w:val="00C71589"/>
    <w:rsid w:val="00C71AD0"/>
    <w:rsid w:val="00C7237D"/>
    <w:rsid w:val="00C72846"/>
    <w:rsid w:val="00C729D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4EA5"/>
    <w:rsid w:val="00C7548A"/>
    <w:rsid w:val="00C75E6B"/>
    <w:rsid w:val="00C761E5"/>
    <w:rsid w:val="00C761F0"/>
    <w:rsid w:val="00C763B3"/>
    <w:rsid w:val="00C765B2"/>
    <w:rsid w:val="00C765CC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0C3C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E45"/>
    <w:rsid w:val="00C83FBF"/>
    <w:rsid w:val="00C843FF"/>
    <w:rsid w:val="00C8489C"/>
    <w:rsid w:val="00C84AFB"/>
    <w:rsid w:val="00C8513E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674"/>
    <w:rsid w:val="00C92726"/>
    <w:rsid w:val="00C93056"/>
    <w:rsid w:val="00C93644"/>
    <w:rsid w:val="00C936BF"/>
    <w:rsid w:val="00C937E2"/>
    <w:rsid w:val="00C93860"/>
    <w:rsid w:val="00C942D4"/>
    <w:rsid w:val="00C950AD"/>
    <w:rsid w:val="00C950E6"/>
    <w:rsid w:val="00C95142"/>
    <w:rsid w:val="00C95462"/>
    <w:rsid w:val="00C95539"/>
    <w:rsid w:val="00C95D3F"/>
    <w:rsid w:val="00C95F45"/>
    <w:rsid w:val="00C9627C"/>
    <w:rsid w:val="00C9641D"/>
    <w:rsid w:val="00C966FE"/>
    <w:rsid w:val="00C9718C"/>
    <w:rsid w:val="00C97419"/>
    <w:rsid w:val="00CA0374"/>
    <w:rsid w:val="00CA069C"/>
    <w:rsid w:val="00CA0A6C"/>
    <w:rsid w:val="00CA109D"/>
    <w:rsid w:val="00CA10EA"/>
    <w:rsid w:val="00CA11FA"/>
    <w:rsid w:val="00CA1323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896"/>
    <w:rsid w:val="00CA38AA"/>
    <w:rsid w:val="00CA3C3A"/>
    <w:rsid w:val="00CA41FC"/>
    <w:rsid w:val="00CA42A1"/>
    <w:rsid w:val="00CA48F8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2B2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4C98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B7667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66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C7C6F"/>
    <w:rsid w:val="00CC7CA6"/>
    <w:rsid w:val="00CD03CE"/>
    <w:rsid w:val="00CD0413"/>
    <w:rsid w:val="00CD0917"/>
    <w:rsid w:val="00CD0C6A"/>
    <w:rsid w:val="00CD0F0F"/>
    <w:rsid w:val="00CD0F8D"/>
    <w:rsid w:val="00CD1284"/>
    <w:rsid w:val="00CD13F6"/>
    <w:rsid w:val="00CD179B"/>
    <w:rsid w:val="00CD2308"/>
    <w:rsid w:val="00CD293A"/>
    <w:rsid w:val="00CD2BC4"/>
    <w:rsid w:val="00CD2BFD"/>
    <w:rsid w:val="00CD2E4D"/>
    <w:rsid w:val="00CD3090"/>
    <w:rsid w:val="00CD3147"/>
    <w:rsid w:val="00CD35DE"/>
    <w:rsid w:val="00CD3B3F"/>
    <w:rsid w:val="00CD3C9B"/>
    <w:rsid w:val="00CD4218"/>
    <w:rsid w:val="00CD42D5"/>
    <w:rsid w:val="00CD44B2"/>
    <w:rsid w:val="00CD466C"/>
    <w:rsid w:val="00CD48D5"/>
    <w:rsid w:val="00CD4E19"/>
    <w:rsid w:val="00CD5225"/>
    <w:rsid w:val="00CD533A"/>
    <w:rsid w:val="00CD5E95"/>
    <w:rsid w:val="00CD604C"/>
    <w:rsid w:val="00CD661A"/>
    <w:rsid w:val="00CD6D11"/>
    <w:rsid w:val="00CD7045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126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214"/>
    <w:rsid w:val="00CF6425"/>
    <w:rsid w:val="00CF6918"/>
    <w:rsid w:val="00CF75B8"/>
    <w:rsid w:val="00CF791E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FB4"/>
    <w:rsid w:val="00D04071"/>
    <w:rsid w:val="00D0421F"/>
    <w:rsid w:val="00D042ED"/>
    <w:rsid w:val="00D049C1"/>
    <w:rsid w:val="00D04AB7"/>
    <w:rsid w:val="00D04EC3"/>
    <w:rsid w:val="00D05D22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5D8"/>
    <w:rsid w:val="00D137C4"/>
    <w:rsid w:val="00D1398C"/>
    <w:rsid w:val="00D13E18"/>
    <w:rsid w:val="00D14208"/>
    <w:rsid w:val="00D1439B"/>
    <w:rsid w:val="00D145CB"/>
    <w:rsid w:val="00D146A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DE6"/>
    <w:rsid w:val="00D16FA6"/>
    <w:rsid w:val="00D17CEA"/>
    <w:rsid w:val="00D17E52"/>
    <w:rsid w:val="00D17F67"/>
    <w:rsid w:val="00D208A2"/>
    <w:rsid w:val="00D20A3A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51F"/>
    <w:rsid w:val="00D25F5D"/>
    <w:rsid w:val="00D26599"/>
    <w:rsid w:val="00D26A8E"/>
    <w:rsid w:val="00D273D7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303"/>
    <w:rsid w:val="00D42C86"/>
    <w:rsid w:val="00D431DB"/>
    <w:rsid w:val="00D432D1"/>
    <w:rsid w:val="00D43549"/>
    <w:rsid w:val="00D43745"/>
    <w:rsid w:val="00D43A36"/>
    <w:rsid w:val="00D43ECE"/>
    <w:rsid w:val="00D446BE"/>
    <w:rsid w:val="00D446E0"/>
    <w:rsid w:val="00D44882"/>
    <w:rsid w:val="00D44C9F"/>
    <w:rsid w:val="00D44DE5"/>
    <w:rsid w:val="00D44F77"/>
    <w:rsid w:val="00D4533E"/>
    <w:rsid w:val="00D45D31"/>
    <w:rsid w:val="00D45DC6"/>
    <w:rsid w:val="00D4616D"/>
    <w:rsid w:val="00D4637D"/>
    <w:rsid w:val="00D46686"/>
    <w:rsid w:val="00D467BC"/>
    <w:rsid w:val="00D468CB"/>
    <w:rsid w:val="00D468F2"/>
    <w:rsid w:val="00D476EF"/>
    <w:rsid w:val="00D50350"/>
    <w:rsid w:val="00D507B2"/>
    <w:rsid w:val="00D50DE9"/>
    <w:rsid w:val="00D5119B"/>
    <w:rsid w:val="00D51731"/>
    <w:rsid w:val="00D51A09"/>
    <w:rsid w:val="00D52213"/>
    <w:rsid w:val="00D52231"/>
    <w:rsid w:val="00D522F5"/>
    <w:rsid w:val="00D5274F"/>
    <w:rsid w:val="00D528B1"/>
    <w:rsid w:val="00D52DA9"/>
    <w:rsid w:val="00D52FC0"/>
    <w:rsid w:val="00D5316C"/>
    <w:rsid w:val="00D532A3"/>
    <w:rsid w:val="00D53CD3"/>
    <w:rsid w:val="00D53D36"/>
    <w:rsid w:val="00D54416"/>
    <w:rsid w:val="00D54478"/>
    <w:rsid w:val="00D5473F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11FC"/>
    <w:rsid w:val="00D6181C"/>
    <w:rsid w:val="00D61A67"/>
    <w:rsid w:val="00D61AE5"/>
    <w:rsid w:val="00D61D85"/>
    <w:rsid w:val="00D62120"/>
    <w:rsid w:val="00D621CE"/>
    <w:rsid w:val="00D62450"/>
    <w:rsid w:val="00D6256B"/>
    <w:rsid w:val="00D627A9"/>
    <w:rsid w:val="00D62A0E"/>
    <w:rsid w:val="00D62BCE"/>
    <w:rsid w:val="00D62D90"/>
    <w:rsid w:val="00D62DD1"/>
    <w:rsid w:val="00D63ABC"/>
    <w:rsid w:val="00D64159"/>
    <w:rsid w:val="00D643F3"/>
    <w:rsid w:val="00D64851"/>
    <w:rsid w:val="00D64DAA"/>
    <w:rsid w:val="00D6513B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71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0A8F"/>
    <w:rsid w:val="00D814FF"/>
    <w:rsid w:val="00D815A1"/>
    <w:rsid w:val="00D81604"/>
    <w:rsid w:val="00D8165E"/>
    <w:rsid w:val="00D8199F"/>
    <w:rsid w:val="00D8291F"/>
    <w:rsid w:val="00D82C75"/>
    <w:rsid w:val="00D830F6"/>
    <w:rsid w:val="00D83336"/>
    <w:rsid w:val="00D834A9"/>
    <w:rsid w:val="00D842B0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5950"/>
    <w:rsid w:val="00D95A80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4D6C"/>
    <w:rsid w:val="00DA5136"/>
    <w:rsid w:val="00DA532B"/>
    <w:rsid w:val="00DA5452"/>
    <w:rsid w:val="00DA54A4"/>
    <w:rsid w:val="00DA588A"/>
    <w:rsid w:val="00DA5C63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AA3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3DB2"/>
    <w:rsid w:val="00DB45A7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6E02"/>
    <w:rsid w:val="00DB7444"/>
    <w:rsid w:val="00DB7530"/>
    <w:rsid w:val="00DB7830"/>
    <w:rsid w:val="00DB7A73"/>
    <w:rsid w:val="00DB7E3C"/>
    <w:rsid w:val="00DB7EEF"/>
    <w:rsid w:val="00DC017A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DCF"/>
    <w:rsid w:val="00DC5EE0"/>
    <w:rsid w:val="00DC5FE9"/>
    <w:rsid w:val="00DC609A"/>
    <w:rsid w:val="00DC6A73"/>
    <w:rsid w:val="00DC6BB0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D6C"/>
    <w:rsid w:val="00DD3F23"/>
    <w:rsid w:val="00DD455A"/>
    <w:rsid w:val="00DD4A4B"/>
    <w:rsid w:val="00DD4C8E"/>
    <w:rsid w:val="00DD538B"/>
    <w:rsid w:val="00DD571D"/>
    <w:rsid w:val="00DD609E"/>
    <w:rsid w:val="00DD6297"/>
    <w:rsid w:val="00DD6345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793"/>
    <w:rsid w:val="00DE587E"/>
    <w:rsid w:val="00DE5EBD"/>
    <w:rsid w:val="00DE5FF9"/>
    <w:rsid w:val="00DE605D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460"/>
    <w:rsid w:val="00DF14E9"/>
    <w:rsid w:val="00DF1C3F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0B3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0D"/>
    <w:rsid w:val="00E02A40"/>
    <w:rsid w:val="00E02B04"/>
    <w:rsid w:val="00E02D11"/>
    <w:rsid w:val="00E03160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48B"/>
    <w:rsid w:val="00E07652"/>
    <w:rsid w:val="00E07AF1"/>
    <w:rsid w:val="00E10156"/>
    <w:rsid w:val="00E102FD"/>
    <w:rsid w:val="00E10447"/>
    <w:rsid w:val="00E10B03"/>
    <w:rsid w:val="00E10B4A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0C4"/>
    <w:rsid w:val="00E16396"/>
    <w:rsid w:val="00E16686"/>
    <w:rsid w:val="00E16A56"/>
    <w:rsid w:val="00E1705C"/>
    <w:rsid w:val="00E17076"/>
    <w:rsid w:val="00E17329"/>
    <w:rsid w:val="00E173BF"/>
    <w:rsid w:val="00E174BD"/>
    <w:rsid w:val="00E175DB"/>
    <w:rsid w:val="00E178EA"/>
    <w:rsid w:val="00E17F51"/>
    <w:rsid w:val="00E2009D"/>
    <w:rsid w:val="00E2034C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66"/>
    <w:rsid w:val="00E266AD"/>
    <w:rsid w:val="00E267DD"/>
    <w:rsid w:val="00E26AB7"/>
    <w:rsid w:val="00E277F9"/>
    <w:rsid w:val="00E27A7E"/>
    <w:rsid w:val="00E27B05"/>
    <w:rsid w:val="00E27C8F"/>
    <w:rsid w:val="00E30003"/>
    <w:rsid w:val="00E3021A"/>
    <w:rsid w:val="00E30255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004"/>
    <w:rsid w:val="00E33188"/>
    <w:rsid w:val="00E3345F"/>
    <w:rsid w:val="00E338CE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1ECC"/>
    <w:rsid w:val="00E4244C"/>
    <w:rsid w:val="00E42B91"/>
    <w:rsid w:val="00E42BDD"/>
    <w:rsid w:val="00E4342A"/>
    <w:rsid w:val="00E43752"/>
    <w:rsid w:val="00E437F9"/>
    <w:rsid w:val="00E43C43"/>
    <w:rsid w:val="00E43F17"/>
    <w:rsid w:val="00E44142"/>
    <w:rsid w:val="00E44632"/>
    <w:rsid w:val="00E44E67"/>
    <w:rsid w:val="00E45908"/>
    <w:rsid w:val="00E4602C"/>
    <w:rsid w:val="00E46252"/>
    <w:rsid w:val="00E467E0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6C0"/>
    <w:rsid w:val="00E507AF"/>
    <w:rsid w:val="00E50EFC"/>
    <w:rsid w:val="00E517F1"/>
    <w:rsid w:val="00E5185D"/>
    <w:rsid w:val="00E51BDF"/>
    <w:rsid w:val="00E51C40"/>
    <w:rsid w:val="00E51D91"/>
    <w:rsid w:val="00E51EDB"/>
    <w:rsid w:val="00E52335"/>
    <w:rsid w:val="00E5339B"/>
    <w:rsid w:val="00E53A25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B1B"/>
    <w:rsid w:val="00E60D06"/>
    <w:rsid w:val="00E60EFD"/>
    <w:rsid w:val="00E61C30"/>
    <w:rsid w:val="00E61C36"/>
    <w:rsid w:val="00E61F9A"/>
    <w:rsid w:val="00E62074"/>
    <w:rsid w:val="00E62644"/>
    <w:rsid w:val="00E6292A"/>
    <w:rsid w:val="00E62E76"/>
    <w:rsid w:val="00E6326E"/>
    <w:rsid w:val="00E638C9"/>
    <w:rsid w:val="00E6495C"/>
    <w:rsid w:val="00E65287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E0"/>
    <w:rsid w:val="00E67214"/>
    <w:rsid w:val="00E673D8"/>
    <w:rsid w:val="00E6769D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B2E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5BEA"/>
    <w:rsid w:val="00E86433"/>
    <w:rsid w:val="00E86E59"/>
    <w:rsid w:val="00E87342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3777"/>
    <w:rsid w:val="00E93820"/>
    <w:rsid w:val="00E94068"/>
    <w:rsid w:val="00E941B2"/>
    <w:rsid w:val="00E943A5"/>
    <w:rsid w:val="00E943B3"/>
    <w:rsid w:val="00E9473E"/>
    <w:rsid w:val="00E94781"/>
    <w:rsid w:val="00E951E9"/>
    <w:rsid w:val="00E953C7"/>
    <w:rsid w:val="00E955A8"/>
    <w:rsid w:val="00E958B5"/>
    <w:rsid w:val="00E95C43"/>
    <w:rsid w:val="00E95CC8"/>
    <w:rsid w:val="00E95D4B"/>
    <w:rsid w:val="00E963C2"/>
    <w:rsid w:val="00E9653B"/>
    <w:rsid w:val="00E966BA"/>
    <w:rsid w:val="00E968FA"/>
    <w:rsid w:val="00E973A9"/>
    <w:rsid w:val="00E974FD"/>
    <w:rsid w:val="00E9766D"/>
    <w:rsid w:val="00E97832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CB8"/>
    <w:rsid w:val="00EA4D71"/>
    <w:rsid w:val="00EA4DD7"/>
    <w:rsid w:val="00EA4E6B"/>
    <w:rsid w:val="00EA4E8D"/>
    <w:rsid w:val="00EA52FF"/>
    <w:rsid w:val="00EA56C1"/>
    <w:rsid w:val="00EA5C48"/>
    <w:rsid w:val="00EA5E62"/>
    <w:rsid w:val="00EA68FA"/>
    <w:rsid w:val="00EA6937"/>
    <w:rsid w:val="00EA6A8A"/>
    <w:rsid w:val="00EA6C30"/>
    <w:rsid w:val="00EA6E88"/>
    <w:rsid w:val="00EA6F65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2484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BB0"/>
    <w:rsid w:val="00EC6CEB"/>
    <w:rsid w:val="00EC76DE"/>
    <w:rsid w:val="00EC7705"/>
    <w:rsid w:val="00EC7913"/>
    <w:rsid w:val="00EC7EDF"/>
    <w:rsid w:val="00EC7F0A"/>
    <w:rsid w:val="00ED0226"/>
    <w:rsid w:val="00ED04F3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760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A9"/>
    <w:rsid w:val="00EE14D7"/>
    <w:rsid w:val="00EE154B"/>
    <w:rsid w:val="00EE1B90"/>
    <w:rsid w:val="00EE1E84"/>
    <w:rsid w:val="00EE2150"/>
    <w:rsid w:val="00EE24A3"/>
    <w:rsid w:val="00EE27BA"/>
    <w:rsid w:val="00EE30F8"/>
    <w:rsid w:val="00EE3178"/>
    <w:rsid w:val="00EE3717"/>
    <w:rsid w:val="00EE3A9D"/>
    <w:rsid w:val="00EE3BCD"/>
    <w:rsid w:val="00EE3E7D"/>
    <w:rsid w:val="00EE3F59"/>
    <w:rsid w:val="00EE3FC2"/>
    <w:rsid w:val="00EE43AA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295"/>
    <w:rsid w:val="00EF45AB"/>
    <w:rsid w:val="00EF4713"/>
    <w:rsid w:val="00EF4E5D"/>
    <w:rsid w:val="00EF5402"/>
    <w:rsid w:val="00EF56A2"/>
    <w:rsid w:val="00EF59F7"/>
    <w:rsid w:val="00EF5CBF"/>
    <w:rsid w:val="00EF5CE5"/>
    <w:rsid w:val="00EF5DE4"/>
    <w:rsid w:val="00EF627A"/>
    <w:rsid w:val="00EF6591"/>
    <w:rsid w:val="00EF65F8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3F5"/>
    <w:rsid w:val="00F036D8"/>
    <w:rsid w:val="00F04623"/>
    <w:rsid w:val="00F05052"/>
    <w:rsid w:val="00F0517C"/>
    <w:rsid w:val="00F054AA"/>
    <w:rsid w:val="00F056CA"/>
    <w:rsid w:val="00F058E1"/>
    <w:rsid w:val="00F05E14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4D9"/>
    <w:rsid w:val="00F15F66"/>
    <w:rsid w:val="00F16747"/>
    <w:rsid w:val="00F172E4"/>
    <w:rsid w:val="00F1744B"/>
    <w:rsid w:val="00F17658"/>
    <w:rsid w:val="00F176B2"/>
    <w:rsid w:val="00F178AA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C71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6E"/>
    <w:rsid w:val="00F253EA"/>
    <w:rsid w:val="00F2541F"/>
    <w:rsid w:val="00F25864"/>
    <w:rsid w:val="00F258D6"/>
    <w:rsid w:val="00F25A8B"/>
    <w:rsid w:val="00F25BBE"/>
    <w:rsid w:val="00F25BF3"/>
    <w:rsid w:val="00F25C4D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84E"/>
    <w:rsid w:val="00F31951"/>
    <w:rsid w:val="00F31E46"/>
    <w:rsid w:val="00F31E95"/>
    <w:rsid w:val="00F32265"/>
    <w:rsid w:val="00F3276A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A67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1EE6"/>
    <w:rsid w:val="00F423D5"/>
    <w:rsid w:val="00F42845"/>
    <w:rsid w:val="00F428DE"/>
    <w:rsid w:val="00F439AD"/>
    <w:rsid w:val="00F43B71"/>
    <w:rsid w:val="00F43CC5"/>
    <w:rsid w:val="00F455DD"/>
    <w:rsid w:val="00F457D6"/>
    <w:rsid w:val="00F4597E"/>
    <w:rsid w:val="00F45A58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2F66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4F7B"/>
    <w:rsid w:val="00F5596B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2A7"/>
    <w:rsid w:val="00F644E2"/>
    <w:rsid w:val="00F64645"/>
    <w:rsid w:val="00F64695"/>
    <w:rsid w:val="00F6557D"/>
    <w:rsid w:val="00F65811"/>
    <w:rsid w:val="00F65850"/>
    <w:rsid w:val="00F6593B"/>
    <w:rsid w:val="00F65BFA"/>
    <w:rsid w:val="00F65F13"/>
    <w:rsid w:val="00F6603E"/>
    <w:rsid w:val="00F66419"/>
    <w:rsid w:val="00F66475"/>
    <w:rsid w:val="00F666E0"/>
    <w:rsid w:val="00F6693F"/>
    <w:rsid w:val="00F66D58"/>
    <w:rsid w:val="00F671A0"/>
    <w:rsid w:val="00F67E09"/>
    <w:rsid w:val="00F67E57"/>
    <w:rsid w:val="00F7029F"/>
    <w:rsid w:val="00F704C3"/>
    <w:rsid w:val="00F70C37"/>
    <w:rsid w:val="00F71474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799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F6F"/>
    <w:rsid w:val="00F844FE"/>
    <w:rsid w:val="00F84906"/>
    <w:rsid w:val="00F84944"/>
    <w:rsid w:val="00F84B97"/>
    <w:rsid w:val="00F850BA"/>
    <w:rsid w:val="00F8571C"/>
    <w:rsid w:val="00F85BA0"/>
    <w:rsid w:val="00F85FBC"/>
    <w:rsid w:val="00F86224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C4"/>
    <w:rsid w:val="00F911E0"/>
    <w:rsid w:val="00F913C5"/>
    <w:rsid w:val="00F9144A"/>
    <w:rsid w:val="00F91A99"/>
    <w:rsid w:val="00F91C33"/>
    <w:rsid w:val="00F92211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25F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543"/>
    <w:rsid w:val="00FA378B"/>
    <w:rsid w:val="00FA3AE7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15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D4A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34E2"/>
    <w:rsid w:val="00FC3544"/>
    <w:rsid w:val="00FC385E"/>
    <w:rsid w:val="00FC3A72"/>
    <w:rsid w:val="00FC3B87"/>
    <w:rsid w:val="00FC3EC8"/>
    <w:rsid w:val="00FC44E3"/>
    <w:rsid w:val="00FC49D3"/>
    <w:rsid w:val="00FC4E50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ED7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4F9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3CC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837"/>
    <w:rsid w:val="00FF0DC3"/>
    <w:rsid w:val="00FF1801"/>
    <w:rsid w:val="00FF1B03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76"/>
    <w:rsid w:val="00FF4790"/>
    <w:rsid w:val="00FF4FA5"/>
    <w:rsid w:val="00FF5371"/>
    <w:rsid w:val="00FF5612"/>
    <w:rsid w:val="00FF5E4D"/>
    <w:rsid w:val="00FF62E8"/>
    <w:rsid w:val="00FF63D3"/>
    <w:rsid w:val="00FF688D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311A6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Default">
    <w:name w:val="Default"/>
    <w:rsid w:val="00311A6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BE80F-8E22-46AF-8F60-380CBE3E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311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4</cp:revision>
  <cp:lastPrinted>2020-02-05T11:30:00Z</cp:lastPrinted>
  <dcterms:created xsi:type="dcterms:W3CDTF">2020-02-07T02:51:00Z</dcterms:created>
  <dcterms:modified xsi:type="dcterms:W3CDTF">2020-02-07T03:24:00Z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