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18D9" w:rsidRPr="00D36B78" w:rsidRDefault="004818D9" w:rsidP="004C766E">
      <w:pPr>
        <w:pStyle w:val="IndexHeading1"/>
        <w:spacing w:after="0" w:line="240" w:lineRule="auto"/>
        <w:ind w:left="1260" w:right="-43" w:hanging="1260"/>
        <w:jc w:val="thaiDistribute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D36B78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D36B78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D36B78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:rsidR="004818D9" w:rsidRPr="00D36B78" w:rsidRDefault="004818D9" w:rsidP="007753A2">
      <w:pPr>
        <w:pStyle w:val="IndexHeading1"/>
        <w:spacing w:after="0" w:line="240" w:lineRule="auto"/>
        <w:ind w:left="1260" w:right="-43" w:hanging="126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:rsidR="00142180" w:rsidRPr="00EB0799" w:rsidRDefault="00142180" w:rsidP="009E6EC3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B0799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:rsidR="00142180" w:rsidRDefault="00142180" w:rsidP="009E6EC3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:rsidR="00275E7A" w:rsidRPr="00D36B78" w:rsidRDefault="00275E7A" w:rsidP="009E6EC3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75E7A">
        <w:rPr>
          <w:rFonts w:ascii="Angsana New" w:hAnsi="Angsana New" w:cs="Angsana New"/>
          <w:sz w:val="30"/>
          <w:szCs w:val="30"/>
          <w:cs/>
          <w:lang w:bidi="th-TH"/>
        </w:rPr>
        <w:t>การเปลี่ยนแปลงนโยบายการบัญชี</w:t>
      </w:r>
    </w:p>
    <w:p w:rsidR="00142180" w:rsidRPr="00D36B78" w:rsidRDefault="00142180" w:rsidP="009E6EC3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การดำเนินงานที่เป็นไปตามฤดูกาล</w:t>
      </w:r>
    </w:p>
    <w:p w:rsidR="00142180" w:rsidRPr="00D36B78" w:rsidRDefault="00142180" w:rsidP="009E6EC3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142180" w:rsidRDefault="00142180" w:rsidP="009E6EC3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  <w:bookmarkStart w:id="0" w:name="_GoBack"/>
      <w:bookmarkEnd w:id="0"/>
    </w:p>
    <w:p w:rsidR="00142180" w:rsidRPr="00D36B78" w:rsidRDefault="000B7B4F" w:rsidP="009E6EC3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เงินลงทุนในบริษัทร่วม</w:t>
      </w:r>
    </w:p>
    <w:p w:rsidR="00142180" w:rsidRDefault="000B7B4F" w:rsidP="009E6EC3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:rsidR="00142180" w:rsidRDefault="000B7B4F" w:rsidP="009E6EC3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:rsidR="00142180" w:rsidRPr="00D36B78" w:rsidRDefault="004F48B1" w:rsidP="009E6EC3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ภาษีเงินได้รอการตัดบัญชี</w:t>
      </w:r>
    </w:p>
    <w:p w:rsidR="00142180" w:rsidRPr="00D36B78" w:rsidRDefault="004C169D" w:rsidP="001126F0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</w:p>
    <w:p w:rsidR="00142180" w:rsidRDefault="000B7B4F" w:rsidP="009E6EC3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:rsidR="00EB0799" w:rsidRPr="00D36B78" w:rsidRDefault="00EB0799" w:rsidP="009E6EC3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23946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:rsidR="00142180" w:rsidRPr="00D36B78" w:rsidRDefault="0081513E" w:rsidP="009E6EC3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:rsidR="00142180" w:rsidRPr="00D36B78" w:rsidRDefault="000B7B4F" w:rsidP="009E6EC3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:rsidR="00142180" w:rsidRDefault="000B7B4F" w:rsidP="009E6EC3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หนี้สินที่อาจเกิดขึ้น</w:t>
      </w:r>
    </w:p>
    <w:p w:rsidR="00D24C58" w:rsidRDefault="00D24C58" w:rsidP="00D24C58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</w:t>
      </w:r>
      <w:r w:rsidR="00262831">
        <w:rPr>
          <w:rFonts w:ascii="Angsana New" w:hAnsi="Angsana New" w:cs="Angsana New" w:hint="cs"/>
          <w:sz w:val="30"/>
          <w:szCs w:val="30"/>
          <w:cs/>
          <w:lang w:bidi="th-TH"/>
        </w:rPr>
        <w:t>ร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รายงานทางการเงินที่ยังไม่ได้ใช้</w:t>
      </w:r>
    </w:p>
    <w:p w:rsidR="00835305" w:rsidRPr="00835305" w:rsidRDefault="00835305" w:rsidP="00835305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/>
          <w:sz w:val="30"/>
          <w:szCs w:val="30"/>
        </w:rPr>
      </w:pPr>
      <w:r w:rsidRPr="00490409">
        <w:rPr>
          <w:rFonts w:ascii="Angsana New" w:hAnsi="Angsana New" w:cs="Angsana New"/>
          <w:sz w:val="30"/>
          <w:szCs w:val="30"/>
          <w:cs/>
          <w:lang w:bidi="th-TH"/>
        </w:rPr>
        <w:t>การจัดประเภทรายการใหม่</w:t>
      </w:r>
    </w:p>
    <w:p w:rsidR="00D24C58" w:rsidRDefault="00D24C58" w:rsidP="00D24C58">
      <w:pPr>
        <w:pStyle w:val="IndexHeading1"/>
        <w:tabs>
          <w:tab w:val="left" w:pos="1170"/>
        </w:tabs>
        <w:spacing w:after="0" w:line="240" w:lineRule="auto"/>
        <w:ind w:left="1276" w:right="-43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:rsidR="004818D9" w:rsidRPr="00D36B78" w:rsidRDefault="006E005A" w:rsidP="00452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br w:type="page"/>
      </w:r>
      <w:r w:rsidR="001126F0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1126F0">
        <w:rPr>
          <w:rFonts w:ascii="Angsana New" w:hAnsi="Angsana New" w:hint="cs"/>
          <w:sz w:val="30"/>
          <w:szCs w:val="30"/>
          <w:cs/>
        </w:rPr>
        <w:t>เ</w:t>
      </w:r>
      <w:r w:rsidR="004818D9" w:rsidRPr="00D36B78">
        <w:rPr>
          <w:rFonts w:ascii="Angsana New" w:hAnsi="Angsana New"/>
          <w:sz w:val="30"/>
          <w:szCs w:val="30"/>
          <w:cs/>
        </w:rPr>
        <w:t>ป็นส่วนหนึ่งของงบการเงิน</w:t>
      </w:r>
      <w:r w:rsidR="00097415" w:rsidRPr="00D36B78">
        <w:rPr>
          <w:rFonts w:ascii="Angsana New" w:hAnsi="Angsana New"/>
          <w:sz w:val="30"/>
          <w:szCs w:val="30"/>
          <w:cs/>
        </w:rPr>
        <w:t>ระหว่างกาล</w:t>
      </w:r>
      <w:r w:rsidR="004818D9" w:rsidRPr="00D36B78">
        <w:rPr>
          <w:rFonts w:ascii="Angsana New" w:hAnsi="Angsana New"/>
          <w:sz w:val="30"/>
          <w:szCs w:val="30"/>
          <w:cs/>
        </w:rPr>
        <w:t>นี้</w:t>
      </w:r>
    </w:p>
    <w:p w:rsidR="00866160" w:rsidRPr="00D36B78" w:rsidRDefault="00866160" w:rsidP="00BB6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4818D9" w:rsidRDefault="004818D9" w:rsidP="007F1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101E08" w:rsidRPr="00D36B78">
        <w:rPr>
          <w:rFonts w:ascii="Angsana New" w:hAnsi="Angsana New"/>
          <w:sz w:val="30"/>
          <w:szCs w:val="30"/>
          <w:cs/>
        </w:rPr>
        <w:t>คณะ</w:t>
      </w:r>
      <w:r w:rsidRPr="00D36B78">
        <w:rPr>
          <w:rFonts w:ascii="Angsana New" w:hAnsi="Angsana New"/>
          <w:sz w:val="30"/>
          <w:szCs w:val="30"/>
          <w:cs/>
        </w:rPr>
        <w:t>กรรมการเมื่อ</w:t>
      </w:r>
      <w:r w:rsidR="001E6792" w:rsidRPr="00D36B78">
        <w:rPr>
          <w:rFonts w:ascii="Angsana New" w:hAnsi="Angsana New"/>
          <w:sz w:val="30"/>
          <w:szCs w:val="30"/>
          <w:cs/>
        </w:rPr>
        <w:t>วันที่</w:t>
      </w:r>
      <w:r w:rsidR="0071654B" w:rsidRPr="00D36B78">
        <w:rPr>
          <w:rFonts w:ascii="Angsana New" w:hAnsi="Angsana New"/>
          <w:sz w:val="30"/>
          <w:szCs w:val="30"/>
          <w:cs/>
        </w:rPr>
        <w:t xml:space="preserve"> </w:t>
      </w:r>
      <w:r w:rsidR="00BF38A3">
        <w:rPr>
          <w:rFonts w:ascii="Angsana New" w:hAnsi="Angsana New"/>
          <w:sz w:val="30"/>
          <w:szCs w:val="30"/>
        </w:rPr>
        <w:t>12</w:t>
      </w:r>
      <w:r w:rsidR="007F1257" w:rsidRPr="007F1257">
        <w:rPr>
          <w:rFonts w:ascii="Angsana New" w:hAnsi="Angsana New"/>
          <w:sz w:val="30"/>
          <w:szCs w:val="30"/>
        </w:rPr>
        <w:t xml:space="preserve"> </w:t>
      </w:r>
      <w:r w:rsidR="00BF38A3">
        <w:rPr>
          <w:rFonts w:ascii="Angsana New" w:hAnsi="Angsana New" w:hint="cs"/>
          <w:sz w:val="30"/>
          <w:szCs w:val="30"/>
          <w:cs/>
        </w:rPr>
        <w:t>กุมภาพันธ์</w:t>
      </w:r>
      <w:r w:rsidR="007F1257" w:rsidRPr="007F1257">
        <w:rPr>
          <w:rFonts w:ascii="Angsana New" w:hAnsi="Angsana New"/>
          <w:sz w:val="30"/>
          <w:szCs w:val="30"/>
          <w:cs/>
        </w:rPr>
        <w:t xml:space="preserve"> </w:t>
      </w:r>
      <w:r w:rsidR="007F1257" w:rsidRPr="007F1257">
        <w:rPr>
          <w:rFonts w:ascii="Angsana New" w:hAnsi="Angsana New"/>
          <w:sz w:val="30"/>
          <w:szCs w:val="30"/>
        </w:rPr>
        <w:t>2563</w:t>
      </w:r>
    </w:p>
    <w:p w:rsidR="007F1257" w:rsidRPr="002C6259" w:rsidRDefault="007F1257" w:rsidP="007F1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4818D9" w:rsidRPr="00D36B78" w:rsidRDefault="004818D9" w:rsidP="00BB6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D36B78">
        <w:rPr>
          <w:rFonts w:ascii="Angsana New" w:hAnsi="Angsana New"/>
          <w:b/>
          <w:bCs/>
          <w:sz w:val="30"/>
          <w:szCs w:val="30"/>
        </w:rPr>
        <w:t>1</w:t>
      </w:r>
      <w:r w:rsidRPr="00D36B78">
        <w:rPr>
          <w:rFonts w:ascii="Angsana New" w:hAnsi="Angsana New"/>
          <w:b/>
          <w:bCs/>
          <w:sz w:val="30"/>
          <w:szCs w:val="30"/>
        </w:rPr>
        <w:tab/>
      </w:r>
      <w:r w:rsidRPr="00D36B78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4818D9" w:rsidRPr="00D36B78" w:rsidRDefault="004818D9" w:rsidP="00BB6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  <w:cs/>
        </w:rPr>
      </w:pPr>
    </w:p>
    <w:p w:rsidR="00E5629D" w:rsidRDefault="0040378C" w:rsidP="00E56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 xml:space="preserve">บริษัทและบริษัทย่อย </w:t>
      </w:r>
      <w:r w:rsidRPr="00D36B78">
        <w:rPr>
          <w:rFonts w:ascii="Angsana New" w:hAnsi="Angsana New"/>
          <w:sz w:val="30"/>
          <w:szCs w:val="30"/>
        </w:rPr>
        <w:t>“</w:t>
      </w:r>
      <w:r w:rsidR="001561C0" w:rsidRPr="00D36B78">
        <w:rPr>
          <w:rFonts w:ascii="Angsana New" w:hAnsi="Angsana New"/>
          <w:sz w:val="30"/>
          <w:szCs w:val="30"/>
          <w:cs/>
        </w:rPr>
        <w:t>กลุ่ม</w:t>
      </w:r>
      <w:r w:rsidR="004818D9" w:rsidRPr="00D36B78">
        <w:rPr>
          <w:rFonts w:ascii="Angsana New" w:hAnsi="Angsana New"/>
          <w:sz w:val="30"/>
          <w:szCs w:val="30"/>
          <w:cs/>
        </w:rPr>
        <w:t>บริษัท</w:t>
      </w:r>
      <w:r w:rsidRPr="00D36B78">
        <w:rPr>
          <w:rFonts w:ascii="Angsana New" w:hAnsi="Angsana New"/>
          <w:sz w:val="30"/>
          <w:szCs w:val="30"/>
        </w:rPr>
        <w:t xml:space="preserve">” </w:t>
      </w:r>
      <w:r w:rsidR="004818D9" w:rsidRPr="00D36B78">
        <w:rPr>
          <w:rFonts w:ascii="Angsana New" w:hAnsi="Angsana New"/>
          <w:sz w:val="30"/>
          <w:szCs w:val="30"/>
          <w:cs/>
        </w:rPr>
        <w:t>ดำเนินธุรกิจหลักเกี่ยวกับการผลิตและจำหน่ายเ</w:t>
      </w:r>
      <w:r w:rsidR="00875C3C" w:rsidRPr="00D36B78">
        <w:rPr>
          <w:rFonts w:ascii="Angsana New" w:hAnsi="Angsana New"/>
          <w:sz w:val="30"/>
          <w:szCs w:val="30"/>
          <w:cs/>
        </w:rPr>
        <w:t xml:space="preserve">ครื่องดื่มน้ำอัดลม น้ำดื่ม </w:t>
      </w:r>
      <w:r w:rsidR="00B73908" w:rsidRPr="00D36B78">
        <w:rPr>
          <w:rFonts w:ascii="Angsana New" w:hAnsi="Angsana New"/>
          <w:sz w:val="30"/>
          <w:szCs w:val="30"/>
        </w:rPr>
        <w:br/>
      </w:r>
      <w:r w:rsidR="00875C3C" w:rsidRPr="00D36B78">
        <w:rPr>
          <w:rFonts w:ascii="Angsana New" w:hAnsi="Angsana New"/>
          <w:sz w:val="30"/>
          <w:szCs w:val="30"/>
          <w:cs/>
        </w:rPr>
        <w:t>โซดา</w:t>
      </w:r>
      <w:r w:rsidR="004818D9" w:rsidRPr="00D36B78">
        <w:rPr>
          <w:rFonts w:ascii="Angsana New" w:hAnsi="Angsana New"/>
          <w:sz w:val="30"/>
          <w:szCs w:val="30"/>
          <w:cs/>
        </w:rPr>
        <w:t>และเครื่องดื่มชนิดอื่น</w:t>
      </w:r>
      <w:r w:rsidR="004818D9" w:rsidRPr="00D36B78">
        <w:rPr>
          <w:rFonts w:ascii="Angsana New" w:hAnsi="Angsana New"/>
          <w:sz w:val="30"/>
          <w:szCs w:val="30"/>
        </w:rPr>
        <w:t xml:space="preserve"> </w:t>
      </w:r>
      <w:r w:rsidR="004818D9" w:rsidRPr="00D36B78">
        <w:rPr>
          <w:rFonts w:ascii="Angsana New" w:hAnsi="Angsana New"/>
          <w:sz w:val="30"/>
          <w:szCs w:val="30"/>
          <w:cs/>
        </w:rPr>
        <w:t>รวมถึง</w:t>
      </w:r>
      <w:r w:rsidR="004818D9" w:rsidRPr="00D36B78">
        <w:rPr>
          <w:rFonts w:ascii="Angsana New" w:hAnsi="Angsana New"/>
          <w:spacing w:val="-2"/>
          <w:sz w:val="30"/>
          <w:szCs w:val="30"/>
          <w:cs/>
        </w:rPr>
        <w:t>เป็นผู้จำหน่ายเครื่องดื่มบำรุงกำลัง</w:t>
      </w:r>
      <w:r w:rsidR="00866160" w:rsidRPr="00D36B78">
        <w:rPr>
          <w:rFonts w:ascii="Angsana New" w:hAnsi="Angsana New"/>
          <w:spacing w:val="-2"/>
          <w:sz w:val="30"/>
          <w:szCs w:val="30"/>
          <w:cs/>
        </w:rPr>
        <w:t>และชา</w:t>
      </w:r>
      <w:r w:rsidR="00994A34" w:rsidRPr="00D36B78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:rsidR="00FB2EEF" w:rsidRDefault="00FB2EEF" w:rsidP="00E56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4818D9" w:rsidRPr="00D36B78" w:rsidRDefault="005C3224" w:rsidP="00E56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4818D9" w:rsidRPr="00D36B78">
        <w:rPr>
          <w:rFonts w:ascii="Angsana New" w:hAnsi="Angsana New"/>
          <w:b/>
          <w:bCs/>
          <w:sz w:val="30"/>
          <w:szCs w:val="30"/>
          <w:cs/>
        </w:rPr>
        <w:tab/>
        <w:t>เกณฑ์การจัดทำงบการเงิน</w:t>
      </w:r>
      <w:r w:rsidR="00097415" w:rsidRPr="00D36B78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:rsidR="0012108A" w:rsidRPr="00D36B78" w:rsidRDefault="0012108A" w:rsidP="00D25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12108A" w:rsidRPr="00D36B78" w:rsidRDefault="0012108A" w:rsidP="00D25B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36B78">
        <w:rPr>
          <w:rFonts w:ascii="Angsana New" w:hAnsi="Angsana New"/>
          <w:i/>
          <w:iCs/>
          <w:sz w:val="30"/>
          <w:szCs w:val="30"/>
          <w:cs/>
        </w:rPr>
        <w:t>(ก)</w:t>
      </w:r>
      <w:r w:rsidRPr="00D36B78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:rsidR="004818D9" w:rsidRPr="00D36B78" w:rsidRDefault="004818D9" w:rsidP="00D25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:rsidR="005F2A46" w:rsidRPr="0077129F" w:rsidRDefault="004818D9" w:rsidP="00591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77129F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5915D7" w:rsidRPr="0077129F">
        <w:rPr>
          <w:rFonts w:ascii="Angsana New" w:hAnsi="Angsana New" w:hint="cs"/>
          <w:sz w:val="30"/>
          <w:szCs w:val="30"/>
          <w:cs/>
        </w:rPr>
        <w:t>แบบย่อ</w:t>
      </w:r>
      <w:r w:rsidRPr="0077129F">
        <w:rPr>
          <w:rFonts w:ascii="Angsana New" w:hAnsi="Angsana New"/>
          <w:sz w:val="30"/>
          <w:szCs w:val="30"/>
          <w:cs/>
        </w:rPr>
        <w:t>นี้</w:t>
      </w:r>
      <w:r w:rsidR="001126F0" w:rsidRPr="0077129F">
        <w:rPr>
          <w:rFonts w:ascii="Angsana New" w:hAnsi="Angsana New"/>
          <w:sz w:val="30"/>
          <w:szCs w:val="30"/>
          <w:cs/>
        </w:rPr>
        <w:t>นำเสนอรายการในงบการเงินในรูปแบบเดียวกับงบการเงินประจำปี และจัดทำ</w:t>
      </w:r>
      <w:r w:rsidR="0077129F">
        <w:rPr>
          <w:rFonts w:ascii="Angsana New" w:hAnsi="Angsana New"/>
          <w:sz w:val="30"/>
          <w:szCs w:val="30"/>
        </w:rPr>
        <w:br/>
      </w:r>
      <w:r w:rsidR="001126F0" w:rsidRPr="0077129F">
        <w:rPr>
          <w:rFonts w:ascii="Angsana New" w:hAnsi="Angsana New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2273A8" w:rsidRPr="0077129F">
        <w:rPr>
          <w:rFonts w:ascii="Angsana New" w:hAnsi="Angsana New" w:hint="cs"/>
          <w:sz w:val="30"/>
          <w:szCs w:val="30"/>
          <w:cs/>
        </w:rPr>
        <w:t xml:space="preserve"> </w:t>
      </w:r>
      <w:r w:rsidR="002273A8" w:rsidRPr="0077129F">
        <w:rPr>
          <w:rFonts w:ascii="Angsana New" w:hAnsi="Angsana New"/>
          <w:sz w:val="30"/>
          <w:szCs w:val="30"/>
        </w:rPr>
        <w:t>(“</w:t>
      </w:r>
      <w:r w:rsidR="002273A8" w:rsidRPr="0077129F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2273A8" w:rsidRPr="0077129F">
        <w:rPr>
          <w:rFonts w:ascii="Angsana New" w:hAnsi="Angsana New"/>
          <w:sz w:val="30"/>
          <w:szCs w:val="30"/>
        </w:rPr>
        <w:t>”)</w:t>
      </w:r>
      <w:r w:rsidRPr="0077129F">
        <w:rPr>
          <w:rFonts w:ascii="Angsana New" w:hAnsi="Angsana New"/>
          <w:sz w:val="30"/>
          <w:szCs w:val="30"/>
          <w:cs/>
        </w:rPr>
        <w:t xml:space="preserve"> </w:t>
      </w:r>
      <w:r w:rsidR="001126F0" w:rsidRPr="0077129F">
        <w:rPr>
          <w:rFonts w:ascii="Angsana New" w:hAnsi="Angsana New"/>
          <w:sz w:val="30"/>
          <w:szCs w:val="30"/>
          <w:cs/>
        </w:rPr>
        <w:t xml:space="preserve">ตามมาตรฐานการบัญชี ฉบับที่ 34 เรื่อง </w:t>
      </w:r>
      <w:r w:rsidR="001126F0" w:rsidRPr="0077129F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="001126F0" w:rsidRPr="0077129F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:rsidR="001126F0" w:rsidRPr="002C6259" w:rsidRDefault="001126F0" w:rsidP="00D25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8"/>
          <w:szCs w:val="28"/>
        </w:rPr>
      </w:pPr>
    </w:p>
    <w:p w:rsidR="004818D9" w:rsidRPr="00D36B78" w:rsidRDefault="004818D9" w:rsidP="00B626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23625D">
        <w:rPr>
          <w:rFonts w:ascii="Angsana New" w:hAnsi="Angsana New"/>
          <w:spacing w:val="6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</w:t>
      </w:r>
      <w:r w:rsidR="007675A9" w:rsidRPr="0023625D">
        <w:rPr>
          <w:rFonts w:ascii="Angsana New" w:hAnsi="Angsana New"/>
          <w:spacing w:val="6"/>
          <w:sz w:val="30"/>
          <w:szCs w:val="30"/>
          <w:cs/>
        </w:rPr>
        <w:t>บการเงินสำหรั</w:t>
      </w:r>
      <w:r w:rsidR="004C169D" w:rsidRPr="0023625D">
        <w:rPr>
          <w:rFonts w:ascii="Angsana New" w:hAnsi="Angsana New"/>
          <w:spacing w:val="6"/>
          <w:sz w:val="30"/>
          <w:szCs w:val="30"/>
          <w:cs/>
        </w:rPr>
        <w:t>บ</w:t>
      </w:r>
      <w:r w:rsidR="0023625D" w:rsidRPr="0023625D">
        <w:rPr>
          <w:rFonts w:ascii="Angsana New" w:hAnsi="Angsana New" w:hint="cs"/>
          <w:spacing w:val="6"/>
          <w:sz w:val="30"/>
          <w:szCs w:val="30"/>
          <w:cs/>
        </w:rPr>
        <w:t>ปี</w:t>
      </w:r>
      <w:r w:rsidR="007675A9" w:rsidRPr="0023625D">
        <w:rPr>
          <w:rFonts w:ascii="Angsana New" w:hAnsi="Angsana New"/>
          <w:spacing w:val="6"/>
          <w:sz w:val="30"/>
          <w:szCs w:val="30"/>
          <w:cs/>
        </w:rPr>
        <w:t xml:space="preserve">สิ้นสุดวันที่ </w:t>
      </w:r>
      <w:r w:rsidR="00FB2EEF">
        <w:rPr>
          <w:rFonts w:ascii="Angsana New" w:hAnsi="Angsana New"/>
          <w:sz w:val="30"/>
          <w:szCs w:val="30"/>
        </w:rPr>
        <w:t>3</w:t>
      </w:r>
      <w:r w:rsidR="007675A9" w:rsidRPr="0023625D">
        <w:rPr>
          <w:rFonts w:ascii="Angsana New" w:hAnsi="Angsana New"/>
          <w:spacing w:val="6"/>
          <w:sz w:val="30"/>
          <w:szCs w:val="30"/>
        </w:rPr>
        <w:t>0</w:t>
      </w:r>
      <w:r w:rsidR="007675A9" w:rsidRPr="0023625D">
        <w:rPr>
          <w:rFonts w:ascii="Angsana New" w:hAnsi="Angsana New"/>
          <w:spacing w:val="6"/>
          <w:sz w:val="30"/>
          <w:szCs w:val="30"/>
          <w:cs/>
        </w:rPr>
        <w:t xml:space="preserve"> กันยายน</w:t>
      </w:r>
      <w:r w:rsidRPr="0023625D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5C3224">
        <w:rPr>
          <w:rFonts w:ascii="Angsana New" w:hAnsi="Angsana New"/>
          <w:sz w:val="30"/>
          <w:szCs w:val="30"/>
        </w:rPr>
        <w:t>2562</w:t>
      </w:r>
      <w:r w:rsidR="00BF460F" w:rsidRPr="00D36B78">
        <w:rPr>
          <w:rFonts w:ascii="Angsana New" w:hAnsi="Angsana New"/>
          <w:sz w:val="30"/>
          <w:szCs w:val="30"/>
          <w:cs/>
        </w:rPr>
        <w:t xml:space="preserve"> </w:t>
      </w:r>
      <w:r w:rsidR="004C5C8D">
        <w:rPr>
          <w:rFonts w:ascii="Angsana New" w:hAnsi="Angsana New"/>
          <w:sz w:val="30"/>
          <w:szCs w:val="30"/>
        </w:rPr>
        <w:br/>
      </w:r>
      <w:r w:rsidR="004E287E" w:rsidRPr="00D36B78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</w:t>
      </w:r>
      <w:r w:rsidRPr="00D36B78">
        <w:rPr>
          <w:rFonts w:ascii="Angsana New" w:hAnsi="Angsana New"/>
          <w:sz w:val="30"/>
          <w:szCs w:val="30"/>
          <w:cs/>
        </w:rPr>
        <w:t>เน้นการให้ข้อมูลที่</w:t>
      </w:r>
      <w:r w:rsidR="004E287E" w:rsidRPr="0023625D">
        <w:rPr>
          <w:rFonts w:ascii="Angsana New" w:hAnsi="Angsana New"/>
          <w:spacing w:val="6"/>
          <w:sz w:val="30"/>
          <w:szCs w:val="30"/>
          <w:cs/>
        </w:rPr>
        <w:t>เกี่ยวกับ</w:t>
      </w:r>
      <w:r w:rsidRPr="0023625D">
        <w:rPr>
          <w:rFonts w:ascii="Angsana New" w:hAnsi="Angsana New"/>
          <w:spacing w:val="6"/>
          <w:sz w:val="30"/>
          <w:szCs w:val="30"/>
          <w:cs/>
        </w:rPr>
        <w:t>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4E287E" w:rsidRPr="00D36B78">
        <w:rPr>
          <w:rFonts w:ascii="Angsana New" w:hAnsi="Angsana New"/>
          <w:sz w:val="30"/>
          <w:szCs w:val="30"/>
          <w:cs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ดังนั้น</w:t>
      </w:r>
      <w:r w:rsidRPr="00D36B78">
        <w:rPr>
          <w:rFonts w:ascii="Angsana New" w:hAnsi="Angsana New"/>
          <w:spacing w:val="6"/>
          <w:sz w:val="30"/>
          <w:szCs w:val="30"/>
          <w:cs/>
        </w:rPr>
        <w:t>การอ่านงบการเงินระหว่างกาลนี้จึงควรอ่านควบคู่กับงบการเงิน</w:t>
      </w:r>
      <w:r w:rsidR="004E287E" w:rsidRPr="00D36B78">
        <w:rPr>
          <w:rFonts w:ascii="Angsana New" w:hAnsi="Angsana New"/>
          <w:spacing w:val="6"/>
          <w:sz w:val="30"/>
          <w:szCs w:val="30"/>
          <w:cs/>
        </w:rPr>
        <w:t>ของบริษัทและบริษัทย่อย</w:t>
      </w:r>
      <w:r w:rsidR="004C169D" w:rsidRPr="00D36B78">
        <w:rPr>
          <w:rFonts w:ascii="Angsana New" w:hAnsi="Angsana New"/>
          <w:spacing w:val="6"/>
          <w:sz w:val="30"/>
          <w:szCs w:val="30"/>
          <w:cs/>
        </w:rPr>
        <w:t>สำหรับ</w:t>
      </w:r>
      <w:r w:rsidR="0023625D">
        <w:rPr>
          <w:rFonts w:ascii="Angsana New" w:hAnsi="Angsana New" w:hint="cs"/>
          <w:spacing w:val="6"/>
          <w:sz w:val="30"/>
          <w:szCs w:val="30"/>
          <w:cs/>
        </w:rPr>
        <w:t>ปี</w:t>
      </w:r>
      <w:r w:rsidRPr="00D36B78">
        <w:rPr>
          <w:rFonts w:ascii="Angsana New" w:hAnsi="Angsana New"/>
          <w:spacing w:val="6"/>
          <w:sz w:val="30"/>
          <w:szCs w:val="30"/>
          <w:cs/>
        </w:rPr>
        <w:t>สิ้นสุดวันที่</w:t>
      </w:r>
      <w:r w:rsidR="00F014DA" w:rsidRPr="00D36B78">
        <w:rPr>
          <w:rFonts w:ascii="Angsana New" w:hAnsi="Angsana New"/>
          <w:spacing w:val="24"/>
          <w:sz w:val="30"/>
          <w:szCs w:val="30"/>
        </w:rPr>
        <w:t xml:space="preserve"> </w:t>
      </w:r>
      <w:r w:rsidR="00FB2EEF">
        <w:rPr>
          <w:rFonts w:ascii="Angsana New" w:hAnsi="Angsana New"/>
          <w:sz w:val="30"/>
          <w:szCs w:val="30"/>
        </w:rPr>
        <w:t>3</w:t>
      </w:r>
      <w:r w:rsidR="00FB2EEF" w:rsidRPr="0023625D">
        <w:rPr>
          <w:rFonts w:ascii="Angsana New" w:hAnsi="Angsana New"/>
          <w:spacing w:val="6"/>
          <w:sz w:val="30"/>
          <w:szCs w:val="30"/>
        </w:rPr>
        <w:t>0</w:t>
      </w:r>
      <w:r w:rsidR="00E93754">
        <w:rPr>
          <w:rFonts w:ascii="Angsana New" w:hAnsi="Angsana New"/>
          <w:sz w:val="30"/>
          <w:szCs w:val="30"/>
          <w:cs/>
        </w:rPr>
        <w:t xml:space="preserve"> กันยายน </w:t>
      </w:r>
      <w:r w:rsidR="00FB2EEF">
        <w:rPr>
          <w:rFonts w:ascii="Angsana New" w:hAnsi="Angsana New"/>
          <w:sz w:val="30"/>
          <w:szCs w:val="30"/>
        </w:rPr>
        <w:t>25</w:t>
      </w:r>
      <w:r w:rsidR="00E93754">
        <w:rPr>
          <w:rFonts w:ascii="Angsana New" w:hAnsi="Angsana New"/>
          <w:sz w:val="30"/>
          <w:szCs w:val="30"/>
        </w:rPr>
        <w:t>6</w:t>
      </w:r>
      <w:r w:rsidR="007F1257">
        <w:rPr>
          <w:rFonts w:ascii="Angsana New" w:hAnsi="Angsana New"/>
          <w:sz w:val="30"/>
          <w:szCs w:val="30"/>
        </w:rPr>
        <w:t>2</w:t>
      </w:r>
    </w:p>
    <w:p w:rsidR="002C6259" w:rsidRDefault="002C6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12108A" w:rsidRPr="00D36B78" w:rsidRDefault="0012108A" w:rsidP="00D25B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36B78">
        <w:rPr>
          <w:rFonts w:ascii="Angsana New" w:hAnsi="Angsana New"/>
          <w:i/>
          <w:iCs/>
          <w:sz w:val="30"/>
          <w:szCs w:val="30"/>
          <w:cs/>
        </w:rPr>
        <w:lastRenderedPageBreak/>
        <w:t>(</w:t>
      </w:r>
      <w:r w:rsidR="00E5629D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D36B78">
        <w:rPr>
          <w:rFonts w:ascii="Angsana New" w:hAnsi="Angsana New"/>
          <w:i/>
          <w:iCs/>
          <w:sz w:val="30"/>
          <w:szCs w:val="30"/>
          <w:cs/>
        </w:rPr>
        <w:t>)</w:t>
      </w:r>
      <w:r w:rsidRPr="00D36B78">
        <w:rPr>
          <w:rFonts w:ascii="Angsana New" w:hAnsi="Angsana New"/>
          <w:i/>
          <w:iCs/>
          <w:sz w:val="30"/>
          <w:szCs w:val="30"/>
          <w:cs/>
        </w:rPr>
        <w:tab/>
        <w:t>การใช้วิจารณญาณ</w:t>
      </w:r>
      <w:r w:rsidR="001126F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4F30D6" w:rsidRPr="00D36B78">
        <w:rPr>
          <w:rFonts w:ascii="Angsana New" w:hAnsi="Angsana New"/>
          <w:i/>
          <w:iCs/>
          <w:sz w:val="30"/>
          <w:szCs w:val="30"/>
          <w:cs/>
        </w:rPr>
        <w:t>การประมาณการ</w:t>
      </w:r>
      <w:r w:rsidR="001126F0" w:rsidRPr="001126F0">
        <w:rPr>
          <w:rFonts w:ascii="Angsana New" w:hAnsi="Angsana New"/>
          <w:i/>
          <w:iCs/>
          <w:sz w:val="30"/>
          <w:szCs w:val="30"/>
          <w:cs/>
        </w:rPr>
        <w:t>และนโยบายการบัญชี</w:t>
      </w:r>
    </w:p>
    <w:p w:rsidR="0012108A" w:rsidRPr="00D36B78" w:rsidRDefault="0012108A" w:rsidP="00BB6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31236C" w:rsidRDefault="00F748F8" w:rsidP="00FB467E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F748F8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FB467E">
        <w:rPr>
          <w:rFonts w:ascii="Angsana New" w:hAnsi="Angsana New" w:hint="cs"/>
          <w:sz w:val="30"/>
          <w:szCs w:val="30"/>
          <w:cs/>
        </w:rPr>
        <w:t xml:space="preserve"> </w:t>
      </w:r>
      <w:r w:rsidRPr="00F748F8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</w:t>
      </w:r>
      <w:r w:rsidRPr="00FB467E">
        <w:rPr>
          <w:rFonts w:ascii="Angsana New" w:hAnsi="Angsana New"/>
          <w:sz w:val="30"/>
          <w:szCs w:val="30"/>
          <w:cs/>
        </w:rPr>
        <w:t xml:space="preserve">คำนวณและแหล่งข้อมูลสำคัญที่ใช้ในการประมาณการซึ่งอาจมีความไม่แน่นอนนั้นเป็นข้อมูลเดียวกันกับที่ใช้ในการจัดทำงบการเงินสำหรับปีสิ้นสุดวันที่ </w:t>
      </w:r>
      <w:r w:rsidR="00FB2EEF" w:rsidRPr="00FB467E">
        <w:rPr>
          <w:rFonts w:ascii="Angsana New" w:hAnsi="Angsana New"/>
          <w:sz w:val="30"/>
          <w:szCs w:val="30"/>
        </w:rPr>
        <w:t>3</w:t>
      </w:r>
      <w:r w:rsidR="00FB2EEF" w:rsidRPr="00FB467E">
        <w:rPr>
          <w:rFonts w:ascii="Angsana New" w:hAnsi="Angsana New"/>
          <w:spacing w:val="6"/>
          <w:sz w:val="30"/>
          <w:szCs w:val="30"/>
        </w:rPr>
        <w:t>0</w:t>
      </w:r>
      <w:r w:rsidRPr="00FB467E">
        <w:rPr>
          <w:rFonts w:ascii="Angsana New" w:hAnsi="Angsana New"/>
          <w:sz w:val="30"/>
          <w:szCs w:val="30"/>
          <w:cs/>
        </w:rPr>
        <w:t xml:space="preserve"> </w:t>
      </w:r>
      <w:r w:rsidRPr="00FB467E">
        <w:rPr>
          <w:rFonts w:ascii="Angsana New" w:hAnsi="Angsana New" w:hint="cs"/>
          <w:sz w:val="30"/>
          <w:szCs w:val="30"/>
          <w:cs/>
        </w:rPr>
        <w:t>กันยายน</w:t>
      </w:r>
      <w:r w:rsidRPr="00FB467E">
        <w:rPr>
          <w:rFonts w:ascii="Angsana New" w:hAnsi="Angsana New"/>
          <w:sz w:val="30"/>
          <w:szCs w:val="30"/>
          <w:cs/>
        </w:rPr>
        <w:t xml:space="preserve"> </w:t>
      </w:r>
      <w:r w:rsidR="005C3224" w:rsidRPr="00FB467E">
        <w:rPr>
          <w:rFonts w:ascii="Angsana New" w:hAnsi="Angsana New"/>
          <w:sz w:val="30"/>
          <w:szCs w:val="30"/>
        </w:rPr>
        <w:t>2562</w:t>
      </w:r>
      <w:r w:rsidRPr="00FB467E">
        <w:rPr>
          <w:rFonts w:ascii="Angsana New" w:hAnsi="Angsana New"/>
          <w:sz w:val="30"/>
          <w:szCs w:val="30"/>
          <w:cs/>
        </w:rPr>
        <w:t xml:space="preserve"> </w:t>
      </w:r>
      <w:r w:rsidR="008B4256">
        <w:rPr>
          <w:rFonts w:ascii="Angsana New" w:hAnsi="Angsana New" w:hint="cs"/>
          <w:sz w:val="30"/>
          <w:szCs w:val="30"/>
          <w:cs/>
        </w:rPr>
        <w:t>(</w:t>
      </w:r>
      <w:r w:rsidR="00027808" w:rsidRPr="00FB467E">
        <w:rPr>
          <w:rFonts w:ascii="Angsana New" w:hAnsi="Angsana New" w:hint="cs"/>
          <w:sz w:val="30"/>
          <w:szCs w:val="30"/>
          <w:cs/>
        </w:rPr>
        <w:t>ซึ่งรวมถึง</w:t>
      </w:r>
      <w:r w:rsidR="00FB467E" w:rsidRPr="00FB467E">
        <w:rPr>
          <w:rFonts w:ascii="Angsana New" w:hAnsi="Angsana New" w:hint="cs"/>
          <w:sz w:val="30"/>
          <w:szCs w:val="30"/>
          <w:cs/>
        </w:rPr>
        <w:t xml:space="preserve"> </w:t>
      </w:r>
      <w:r w:rsidR="00027808" w:rsidRPr="00FB467E">
        <w:rPr>
          <w:rFonts w:ascii="Angsana New" w:hAnsi="Angsana New" w:hint="cs"/>
          <w:sz w:val="30"/>
          <w:szCs w:val="30"/>
          <w:cs/>
        </w:rPr>
        <w:t xml:space="preserve">หมายเหตุ </w:t>
      </w:r>
      <w:r w:rsidR="004B50A0" w:rsidRPr="00FB467E">
        <w:rPr>
          <w:rFonts w:ascii="Angsana New" w:hAnsi="Angsana New"/>
          <w:sz w:val="30"/>
          <w:szCs w:val="30"/>
        </w:rPr>
        <w:t>10</w:t>
      </w:r>
      <w:r w:rsidR="00027808" w:rsidRPr="00FB467E">
        <w:rPr>
          <w:rFonts w:ascii="Angsana New" w:hAnsi="Angsana New"/>
          <w:sz w:val="30"/>
          <w:szCs w:val="30"/>
        </w:rPr>
        <w:t xml:space="preserve"> </w:t>
      </w:r>
      <w:r w:rsidR="00027808" w:rsidRPr="00FB467E">
        <w:rPr>
          <w:rFonts w:ascii="Angsana New" w:hAnsi="Angsana New" w:hint="cs"/>
          <w:sz w:val="30"/>
          <w:szCs w:val="30"/>
          <w:cs/>
        </w:rPr>
        <w:t>การใช้ประโยชน์จากผลขาดทุนทางภาษียกไป</w:t>
      </w:r>
      <w:r w:rsidR="008B4256">
        <w:rPr>
          <w:rFonts w:ascii="Angsana New" w:hAnsi="Angsana New" w:hint="cs"/>
          <w:sz w:val="30"/>
          <w:szCs w:val="30"/>
          <w:cs/>
        </w:rPr>
        <w:t>)</w:t>
      </w:r>
      <w:r w:rsidR="00FB467E" w:rsidRPr="00FB467E">
        <w:rPr>
          <w:rFonts w:ascii="Angsana New" w:hAnsi="Angsana New" w:hint="cs"/>
          <w:sz w:val="30"/>
          <w:szCs w:val="30"/>
          <w:cs/>
        </w:rPr>
        <w:t xml:space="preserve"> เว้นแต่ก</w:t>
      </w:r>
      <w:r w:rsidR="00FB467E" w:rsidRPr="00FB467E">
        <w:rPr>
          <w:rFonts w:asciiTheme="majorBidi" w:hAnsiTheme="majorBidi" w:cstheme="majorBidi"/>
          <w:sz w:val="30"/>
          <w:szCs w:val="30"/>
          <w:cs/>
        </w:rPr>
        <w:t>าร</w:t>
      </w:r>
      <w:r w:rsidR="00FB467E" w:rsidRPr="00FB467E">
        <w:rPr>
          <w:rFonts w:asciiTheme="majorBidi" w:hAnsiTheme="majorBidi" w:cstheme="majorBidi" w:hint="cs"/>
          <w:sz w:val="30"/>
          <w:szCs w:val="30"/>
          <w:cs/>
        </w:rPr>
        <w:t>รับรู้รายได้ที่ต้อง</w:t>
      </w:r>
      <w:r w:rsidR="00FB467E" w:rsidRPr="00FB467E">
        <w:rPr>
          <w:rFonts w:asciiTheme="majorBidi" w:hAnsiTheme="majorBidi" w:cstheme="majorBidi"/>
          <w:sz w:val="30"/>
          <w:szCs w:val="30"/>
          <w:cs/>
        </w:rPr>
        <w:t>ใช้</w:t>
      </w:r>
      <w:r w:rsidR="00FB467E" w:rsidRPr="00FB467E">
        <w:rPr>
          <w:rFonts w:asciiTheme="majorBidi" w:hAnsiTheme="majorBidi" w:cstheme="majorBidi" w:hint="cs"/>
          <w:sz w:val="30"/>
          <w:szCs w:val="30"/>
          <w:cs/>
        </w:rPr>
        <w:t>วิจารณญาณ</w:t>
      </w:r>
      <w:r w:rsidR="00FB467E" w:rsidRPr="00FB467E">
        <w:rPr>
          <w:rFonts w:asciiTheme="majorBidi" w:hAnsiTheme="majorBidi" w:cstheme="majorBidi"/>
          <w:sz w:val="30"/>
          <w:szCs w:val="30"/>
          <w:cs/>
        </w:rPr>
        <w:t>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หรือรับรู้ตลอดช่วงเวลาหนึ่ง</w:t>
      </w:r>
      <w:r w:rsidR="00FB467E" w:rsidRPr="00FB467E">
        <w:rPr>
          <w:rFonts w:asciiTheme="majorBidi" w:hAnsiTheme="majorBidi" w:cstheme="majorBidi" w:hint="cs"/>
          <w:sz w:val="30"/>
          <w:szCs w:val="30"/>
          <w:cs/>
        </w:rPr>
        <w:t xml:space="preserve">ตามข้อกำหนดของมาตรฐานการรายงานทางการเงิน ฉบับที่ </w:t>
      </w:r>
      <w:r w:rsidR="00FB467E" w:rsidRPr="00FB467E">
        <w:rPr>
          <w:rFonts w:asciiTheme="majorBidi" w:hAnsiTheme="majorBidi" w:cstheme="majorBidi"/>
          <w:sz w:val="30"/>
          <w:szCs w:val="30"/>
        </w:rPr>
        <w:t xml:space="preserve">15 </w:t>
      </w:r>
      <w:r w:rsidR="00FB467E" w:rsidRPr="00FB467E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="00FB467E" w:rsidRPr="00FB467E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="00FB467E" w:rsidRPr="00FB467E">
        <w:rPr>
          <w:rFonts w:asciiTheme="majorBidi" w:hAnsiTheme="majorBidi" w:cstheme="majorBidi" w:hint="cs"/>
          <w:sz w:val="30"/>
          <w:szCs w:val="30"/>
          <w:cs/>
        </w:rPr>
        <w:t xml:space="preserve"> (“</w:t>
      </w:r>
      <w:r w:rsidR="00FB467E" w:rsidRPr="00FB467E">
        <w:rPr>
          <w:rFonts w:asciiTheme="majorBidi" w:hAnsiTheme="majorBidi" w:cstheme="majorBidi"/>
          <w:sz w:val="30"/>
          <w:szCs w:val="30"/>
        </w:rPr>
        <w:t>TFRS 15</w:t>
      </w:r>
      <w:r w:rsidR="00FB467E" w:rsidRPr="00FB467E">
        <w:rPr>
          <w:rFonts w:asciiTheme="majorBidi" w:hAnsiTheme="majorBidi" w:cstheme="majorBidi" w:hint="cs"/>
          <w:sz w:val="30"/>
          <w:szCs w:val="30"/>
          <w:cs/>
        </w:rPr>
        <w:t>”)</w:t>
      </w:r>
      <w:r w:rsidR="00FB467E" w:rsidRPr="00FB467E">
        <w:rPr>
          <w:rFonts w:asciiTheme="majorBidi" w:hAnsiTheme="majorBidi" w:cstheme="majorBidi"/>
          <w:sz w:val="30"/>
          <w:szCs w:val="30"/>
        </w:rPr>
        <w:t xml:space="preserve"> </w:t>
      </w:r>
      <w:r w:rsidR="00FB467E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="00FB467E" w:rsidRPr="00F748F8">
        <w:rPr>
          <w:rFonts w:ascii="Angsana New" w:hAnsi="Angsana New"/>
          <w:sz w:val="30"/>
          <w:szCs w:val="30"/>
          <w:cs/>
        </w:rPr>
        <w:t>กลุ่มบริษัท</w:t>
      </w:r>
      <w:r w:rsidR="00FB467E" w:rsidRPr="00FB467E">
        <w:rPr>
          <w:rFonts w:asciiTheme="majorBidi" w:hAnsiTheme="majorBidi" w:cstheme="majorBidi" w:hint="cs"/>
          <w:sz w:val="30"/>
          <w:szCs w:val="30"/>
          <w:cs/>
        </w:rPr>
        <w:t>ถือปฏิบัติเป็นครั้งแรก</w:t>
      </w:r>
      <w:r w:rsidR="00FB467E" w:rsidRPr="00FB467E">
        <w:rPr>
          <w:rFonts w:ascii="Angsana New" w:hAnsi="Angsana New" w:hint="cs"/>
          <w:sz w:val="30"/>
          <w:szCs w:val="30"/>
          <w:cs/>
        </w:rPr>
        <w:t xml:space="preserve">แทนมาตรฐานการบัญชี ฉบับที่ </w:t>
      </w:r>
      <w:r w:rsidR="00FB467E" w:rsidRPr="00FB467E">
        <w:rPr>
          <w:rFonts w:ascii="Angsana New" w:hAnsi="Angsana New"/>
          <w:sz w:val="30"/>
          <w:szCs w:val="30"/>
        </w:rPr>
        <w:t xml:space="preserve">18 </w:t>
      </w:r>
      <w:r w:rsidR="00FB467E" w:rsidRPr="00FB467E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FB467E" w:rsidRPr="00FB467E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  <w:r w:rsidR="00FB467E" w:rsidRPr="00FB467E">
        <w:rPr>
          <w:rFonts w:ascii="Angsana New" w:hAnsi="Angsana New" w:hint="cs"/>
          <w:sz w:val="30"/>
          <w:szCs w:val="30"/>
          <w:cs/>
        </w:rPr>
        <w:t xml:space="preserve"> </w:t>
      </w:r>
      <w:r w:rsidR="00FB467E" w:rsidRPr="00FB467E">
        <w:rPr>
          <w:rFonts w:ascii="Angsana New" w:hAnsi="Angsana New"/>
          <w:sz w:val="30"/>
          <w:szCs w:val="30"/>
        </w:rPr>
        <w:t xml:space="preserve">(“TAS 18”) </w:t>
      </w:r>
      <w:r w:rsidR="00FB467E" w:rsidRPr="00FB467E">
        <w:rPr>
          <w:rFonts w:ascii="Angsana New" w:hAnsi="Angsana New" w:hint="cs"/>
          <w:sz w:val="30"/>
          <w:szCs w:val="30"/>
          <w:cs/>
        </w:rPr>
        <w:t>และการตีความมาตรฐานการรายงานทางการเงินที่</w:t>
      </w:r>
      <w:r w:rsidR="00FB467E" w:rsidRPr="00951558">
        <w:rPr>
          <w:rFonts w:ascii="Angsana New" w:hAnsi="Angsana New" w:hint="cs"/>
          <w:spacing w:val="-4"/>
          <w:sz w:val="30"/>
          <w:szCs w:val="30"/>
          <w:cs/>
        </w:rPr>
        <w:t>เกี่ยวข้อง โดย</w:t>
      </w:r>
      <w:r w:rsidR="00FB467E" w:rsidRPr="00951558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="00FB467E" w:rsidRPr="00951558">
        <w:rPr>
          <w:rFonts w:ascii="Angsana New" w:hAnsi="Angsana New" w:hint="cs"/>
          <w:spacing w:val="-4"/>
          <w:sz w:val="30"/>
          <w:szCs w:val="30"/>
          <w:cs/>
        </w:rPr>
        <w:t xml:space="preserve">ได้เปิดเผยผลกระทบที่มีสาระสำคัญจากการเปลี่ยนแปลงนโยบายการบัญชีไว้ในหมายเหตุข้อ </w:t>
      </w:r>
      <w:r w:rsidR="00FB467E" w:rsidRPr="00951558">
        <w:rPr>
          <w:rFonts w:ascii="Angsana New" w:hAnsi="Angsana New"/>
          <w:spacing w:val="-4"/>
          <w:sz w:val="30"/>
          <w:szCs w:val="30"/>
        </w:rPr>
        <w:t>3</w:t>
      </w:r>
    </w:p>
    <w:p w:rsidR="0031236C" w:rsidRDefault="0031236C" w:rsidP="00FB467E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FB467E" w:rsidRPr="0031236C" w:rsidRDefault="00EE177D" w:rsidP="00FB467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1236C">
        <w:rPr>
          <w:rFonts w:ascii="Angsana New" w:hAnsi="Angsana New"/>
          <w:sz w:val="30"/>
          <w:szCs w:val="30"/>
          <w:cs/>
        </w:rPr>
        <w:t>นอกจากนี้</w:t>
      </w:r>
      <w:r w:rsidR="0031236C">
        <w:rPr>
          <w:rFonts w:ascii="Angsana New" w:hAnsi="Angsana New"/>
          <w:sz w:val="30"/>
          <w:szCs w:val="30"/>
        </w:rPr>
        <w:t xml:space="preserve"> </w:t>
      </w:r>
      <w:r w:rsidRPr="0031236C">
        <w:rPr>
          <w:rFonts w:ascii="Angsana New" w:hAnsi="Angsana New"/>
          <w:sz w:val="30"/>
          <w:szCs w:val="30"/>
          <w:cs/>
        </w:rPr>
        <w:t>กลุ่มบริษัทไม่ได้นำมาตรฐานการรายงานทางการเงินที่ออกและปรับปรุงใหม่ซึ่งยังไม่มีผลบังคับใช้ใน</w:t>
      </w:r>
      <w:r w:rsidR="0031236C">
        <w:rPr>
          <w:rFonts w:ascii="Angsana New" w:hAnsi="Angsana New"/>
          <w:sz w:val="30"/>
          <w:szCs w:val="30"/>
        </w:rPr>
        <w:br/>
      </w:r>
      <w:r w:rsidRPr="0031236C">
        <w:rPr>
          <w:rFonts w:ascii="Angsana New" w:hAnsi="Angsana New"/>
          <w:sz w:val="30"/>
          <w:szCs w:val="30"/>
          <w:cs/>
        </w:rPr>
        <w:t>งวดปัจจุบันมาถือปฏิบัติในการจัดทำงบการเงินระหว่างกาลนี้ก่อนวันที่มีผลบังคับใช้ มาตรฐานการรายงาน</w:t>
      </w:r>
      <w:r w:rsidR="0031236C">
        <w:rPr>
          <w:rFonts w:ascii="Angsana New" w:hAnsi="Angsana New"/>
          <w:sz w:val="30"/>
          <w:szCs w:val="30"/>
        </w:rPr>
        <w:br/>
      </w:r>
      <w:r w:rsidRPr="0031236C">
        <w:rPr>
          <w:rFonts w:ascii="Angsana New" w:hAnsi="Angsana New"/>
          <w:sz w:val="30"/>
          <w:szCs w:val="30"/>
          <w:cs/>
        </w:rPr>
        <w:t xml:space="preserve">ทางการเงินที่ออกและปรับปรุงใหม่ที่เกี่ยวกับการดำเนินงานของกลุ่มบริษัทได้เปิดเผยในหมายเหตุข้อ </w:t>
      </w:r>
      <w:r w:rsidR="0031236C">
        <w:rPr>
          <w:rFonts w:ascii="Angsana New" w:hAnsi="Angsana New"/>
          <w:sz w:val="30"/>
          <w:szCs w:val="30"/>
        </w:rPr>
        <w:t>17</w:t>
      </w:r>
    </w:p>
    <w:p w:rsidR="00FA33F7" w:rsidRPr="00310B2F" w:rsidRDefault="00FA33F7" w:rsidP="00FA3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1712BA" w:rsidRPr="00D36B78" w:rsidRDefault="004C7836" w:rsidP="001D3EA2">
      <w:pPr>
        <w:pStyle w:val="BodyText2"/>
        <w:tabs>
          <w:tab w:val="left" w:pos="630"/>
        </w:tabs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bookmarkStart w:id="1" w:name="_Hlk31047958"/>
      <w:r w:rsidRPr="004C7836">
        <w:rPr>
          <w:rFonts w:ascii="Angsana New" w:hAnsi="Angsana New"/>
          <w:b/>
          <w:sz w:val="30"/>
          <w:szCs w:val="30"/>
        </w:rPr>
        <w:t>3</w:t>
      </w:r>
      <w:r w:rsidR="00476F35" w:rsidRPr="00D36B78">
        <w:rPr>
          <w:rFonts w:ascii="Angsana New" w:hAnsi="Angsana New"/>
          <w:bCs/>
          <w:sz w:val="30"/>
          <w:szCs w:val="30"/>
          <w:cs/>
        </w:rPr>
        <w:tab/>
      </w:r>
      <w:r w:rsidR="00275E7A" w:rsidRPr="00D65BA4">
        <w:rPr>
          <w:rFonts w:ascii="Angsana New" w:hAnsi="Angsana New" w:hint="cs"/>
          <w:b/>
          <w:bCs/>
          <w:sz w:val="30"/>
          <w:szCs w:val="30"/>
          <w:cs/>
        </w:rPr>
        <w:t>การเปลี่ยนแปลงนโยบายการบัญชี</w:t>
      </w:r>
    </w:p>
    <w:p w:rsidR="001712BA" w:rsidRPr="00310B2F" w:rsidRDefault="001712BA" w:rsidP="00310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275E7A" w:rsidRPr="00A77F6E" w:rsidRDefault="00275E7A" w:rsidP="00275E7A">
      <w:pPr>
        <w:pStyle w:val="NormalWeb"/>
        <w:spacing w:before="0" w:beforeAutospacing="0" w:after="0" w:afterAutospacing="0"/>
        <w:ind w:left="540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A77F6E">
        <w:rPr>
          <w:rFonts w:ascii="Angsana New" w:hAnsi="Angsana New" w:cs="Angsana New" w:hint="cs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 ฉบับที่ </w:t>
      </w:r>
      <w:r w:rsidRPr="00A77F6E">
        <w:rPr>
          <w:rFonts w:ascii="Angsana New" w:hAnsi="Angsana New" w:cs="Angsana New" w:hint="cs"/>
          <w:sz w:val="30"/>
          <w:szCs w:val="30"/>
        </w:rPr>
        <w:t>15</w:t>
      </w:r>
      <w:r w:rsidRPr="00A77F6E">
        <w:rPr>
          <w:rFonts w:ascii="Angsana New" w:hAnsi="Angsana New" w:cs="Angsana New" w:hint="cs"/>
          <w:sz w:val="30"/>
          <w:szCs w:val="30"/>
          <w:cs/>
        </w:rPr>
        <w:t xml:space="preserve"> เรื่อง รายได้จากสัญญาที่ทำกับลูกค้า </w:t>
      </w:r>
      <w:r w:rsidRPr="00A77F6E">
        <w:rPr>
          <w:rFonts w:ascii="Angsana New" w:hAnsi="Angsana New" w:cs="Angsana New"/>
          <w:sz w:val="30"/>
          <w:szCs w:val="30"/>
        </w:rPr>
        <w:br/>
      </w:r>
      <w:r w:rsidRPr="00A77F6E">
        <w:rPr>
          <w:rFonts w:ascii="Angsana New" w:hAnsi="Angsana New" w:cs="Angsana New" w:hint="cs"/>
          <w:sz w:val="30"/>
          <w:szCs w:val="30"/>
          <w:cs/>
        </w:rPr>
        <w:t>(“</w:t>
      </w:r>
      <w:r w:rsidRPr="00A77F6E">
        <w:rPr>
          <w:rFonts w:ascii="Angsana New" w:hAnsi="Angsana New" w:cs="Angsana New" w:hint="cs"/>
          <w:sz w:val="30"/>
          <w:szCs w:val="30"/>
        </w:rPr>
        <w:t>TFRS</w:t>
      </w:r>
      <w:r w:rsidRPr="00A77F6E">
        <w:rPr>
          <w:rFonts w:ascii="Angsana New" w:hAnsi="Angsana New" w:cs="Angsana New"/>
          <w:sz w:val="30"/>
          <w:szCs w:val="30"/>
        </w:rPr>
        <w:t xml:space="preserve"> </w:t>
      </w:r>
      <w:r w:rsidRPr="00A77F6E">
        <w:rPr>
          <w:rFonts w:ascii="Angsana New" w:hAnsi="Angsana New" w:cs="Angsana New" w:hint="cs"/>
          <w:sz w:val="30"/>
          <w:szCs w:val="30"/>
        </w:rPr>
        <w:t xml:space="preserve">15”) </w:t>
      </w:r>
      <w:r w:rsidRPr="00A77F6E">
        <w:rPr>
          <w:rFonts w:ascii="Angsana New" w:hAnsi="Angsana New" w:cs="Angsana New" w:hint="cs"/>
          <w:sz w:val="30"/>
          <w:szCs w:val="30"/>
          <w:cs/>
        </w:rPr>
        <w:t xml:space="preserve">เป็นครั้งแรกตั้งแต่วันที่ </w:t>
      </w:r>
      <w:r w:rsidRPr="00A77F6E">
        <w:rPr>
          <w:rFonts w:ascii="Angsana New" w:hAnsi="Angsana New" w:cs="Angsana New" w:hint="cs"/>
          <w:sz w:val="30"/>
          <w:szCs w:val="30"/>
        </w:rPr>
        <w:t>1</w:t>
      </w:r>
      <w:r w:rsidRPr="00A77F6E">
        <w:rPr>
          <w:rFonts w:ascii="Angsana New" w:hAnsi="Angsana New" w:cs="Angsana New" w:hint="cs"/>
          <w:sz w:val="30"/>
          <w:szCs w:val="30"/>
          <w:cs/>
        </w:rPr>
        <w:t xml:space="preserve"> ตุลาคม </w:t>
      </w:r>
      <w:r w:rsidRPr="00A77F6E">
        <w:rPr>
          <w:rFonts w:ascii="Angsana New" w:hAnsi="Angsana New" w:cs="Angsana New" w:hint="cs"/>
          <w:sz w:val="30"/>
          <w:szCs w:val="30"/>
        </w:rPr>
        <w:t>2562 TFRS 15</w:t>
      </w:r>
      <w:r w:rsidRPr="00A77F6E">
        <w:rPr>
          <w:rFonts w:ascii="Angsana New" w:hAnsi="Angsana New" w:cs="Angsana New" w:hint="cs"/>
          <w:sz w:val="30"/>
          <w:szCs w:val="30"/>
          <w:cs/>
        </w:rPr>
        <w:t xml:space="preserve"> กำหนดกรอบแนวคิดในการประเมินจำนวนเงิน และจังหวะเวลาในการรับรู้รายได้</w:t>
      </w:r>
    </w:p>
    <w:p w:rsidR="00275E7A" w:rsidRPr="00310B2F" w:rsidRDefault="00275E7A" w:rsidP="00310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275E7A" w:rsidRPr="00A77F6E" w:rsidRDefault="00275E7A" w:rsidP="00275E7A">
      <w:pPr>
        <w:pStyle w:val="NormalWeb"/>
        <w:spacing w:before="0" w:beforeAutospacing="0" w:after="0" w:afterAutospacing="0"/>
        <w:ind w:left="540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A77F6E">
        <w:rPr>
          <w:rFonts w:ascii="Angsana New" w:hAnsi="Angsana New" w:cs="Angsana New" w:hint="cs"/>
          <w:sz w:val="30"/>
          <w:szCs w:val="30"/>
          <w:cs/>
        </w:rPr>
        <w:t xml:space="preserve">ตาม </w:t>
      </w:r>
      <w:r w:rsidRPr="00A77F6E">
        <w:rPr>
          <w:rFonts w:ascii="Angsana New" w:hAnsi="Angsana New" w:cs="Angsana New" w:hint="cs"/>
          <w:sz w:val="30"/>
          <w:szCs w:val="30"/>
        </w:rPr>
        <w:t>TFRS 15</w:t>
      </w:r>
      <w:r w:rsidRPr="00A77F6E">
        <w:rPr>
          <w:rFonts w:ascii="Angsana New" w:hAnsi="Angsana New" w:cs="Angsana New" w:hint="cs"/>
          <w:sz w:val="30"/>
          <w:szCs w:val="30"/>
          <w:cs/>
        </w:rPr>
        <w:t xml:space="preserve"> กลุ่มบริษัทรับรู้รายได้เมื่อลูกค้ามีอำนาจควบคุมในสินค้าหรือบริการ ด้วยจำนวนเงินที่สะท้อนถึง</w:t>
      </w:r>
      <w:r w:rsidR="00310B2F">
        <w:rPr>
          <w:rFonts w:ascii="Angsana New" w:hAnsi="Angsana New" w:cs="Angsana New"/>
          <w:sz w:val="30"/>
          <w:szCs w:val="30"/>
          <w:cs/>
        </w:rPr>
        <w:br/>
      </w:r>
      <w:r w:rsidRPr="00A77F6E">
        <w:rPr>
          <w:rFonts w:ascii="Angsana New" w:hAnsi="Angsana New" w:cs="Angsana New" w:hint="cs"/>
          <w:sz w:val="30"/>
          <w:szCs w:val="30"/>
          <w:cs/>
        </w:rPr>
        <w:t xml:space="preserve">สิ่งตอบแทนที่กลุ่มบริษัทคาดว่าจะมีสิทธิได้รับ และมีการใช้วิจารณญาณในการพิจารณาจังหวะเวลาในการส่งมอบการควบคุม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ในขณะที่ </w:t>
      </w:r>
      <w:r w:rsidRPr="00A77F6E">
        <w:rPr>
          <w:rFonts w:ascii="Angsana New" w:hAnsi="Angsana New" w:cs="Angsana New" w:hint="cs"/>
          <w:sz w:val="30"/>
          <w:szCs w:val="30"/>
        </w:rPr>
        <w:t>TAS 18</w:t>
      </w:r>
      <w:r w:rsidRPr="00A77F6E">
        <w:rPr>
          <w:rFonts w:ascii="Angsana New" w:hAnsi="Angsana New" w:cs="Angsana New" w:hint="cs"/>
          <w:sz w:val="30"/>
          <w:szCs w:val="30"/>
          <w:cs/>
        </w:rPr>
        <w:t xml:space="preserve"> กลุ่มบริษัท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 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</w:p>
    <w:p w:rsidR="003D014C" w:rsidRPr="00310B2F" w:rsidRDefault="003D014C" w:rsidP="00310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310B2F" w:rsidRPr="00A77F6E" w:rsidRDefault="00310B2F" w:rsidP="00275E7A">
      <w:pPr>
        <w:pStyle w:val="NormalWeb"/>
        <w:spacing w:before="0" w:beforeAutospacing="0" w:after="0" w:afterAutospacing="0"/>
        <w:ind w:left="540"/>
        <w:jc w:val="thaiDistribute"/>
        <w:textAlignment w:val="baselin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กลุ่มบริษัทได้ถือปฏิบัติตาม </w:t>
      </w:r>
      <w:r>
        <w:rPr>
          <w:rFonts w:ascii="Angsana New" w:hAnsi="Angsana New" w:cs="Angsana New"/>
          <w:sz w:val="30"/>
          <w:szCs w:val="30"/>
        </w:rPr>
        <w:t xml:space="preserve">TFRS 15 </w:t>
      </w:r>
      <w:r>
        <w:rPr>
          <w:rFonts w:ascii="Angsana New" w:hAnsi="Angsana New" w:cs="Angsana New" w:hint="cs"/>
          <w:sz w:val="30"/>
          <w:szCs w:val="30"/>
          <w:cs/>
        </w:rPr>
        <w:t>ทำให้มีการจัดประเภทบัญชีใหม่ในงบกำไรขาดทุนเบ็ดเสร็จ</w:t>
      </w:r>
      <w:r w:rsidR="002453DC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B2001D">
        <w:rPr>
          <w:rFonts w:ascii="Angsana New" w:hAnsi="Angsana New" w:cs="Angsana New"/>
          <w:sz w:val="30"/>
          <w:szCs w:val="30"/>
        </w:rPr>
        <w:br/>
      </w:r>
      <w:r w:rsidR="002453DC">
        <w:rPr>
          <w:rFonts w:ascii="Angsana New" w:hAnsi="Angsana New" w:cs="Angsana New" w:hint="cs"/>
          <w:sz w:val="30"/>
          <w:szCs w:val="30"/>
          <w:cs/>
        </w:rPr>
        <w:t xml:space="preserve">สามเดือนสิ้นสุดวันที่ </w:t>
      </w:r>
      <w:r w:rsidR="002453DC">
        <w:rPr>
          <w:rFonts w:ascii="Angsana New" w:hAnsi="Angsana New" w:cs="Angsana New"/>
          <w:sz w:val="30"/>
          <w:szCs w:val="30"/>
        </w:rPr>
        <w:t xml:space="preserve">31 </w:t>
      </w:r>
      <w:r w:rsidR="002453DC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2453DC">
        <w:rPr>
          <w:rFonts w:ascii="Angsana New" w:hAnsi="Angsana New" w:cs="Angsana New"/>
          <w:sz w:val="30"/>
          <w:szCs w:val="30"/>
        </w:rPr>
        <w:t xml:space="preserve">2562 </w:t>
      </w:r>
      <w:r w:rsidR="003F13B2">
        <w:rPr>
          <w:rFonts w:ascii="Angsana New" w:hAnsi="Angsana New" w:cs="Angsana New" w:hint="cs"/>
          <w:sz w:val="30"/>
          <w:szCs w:val="30"/>
          <w:cs/>
        </w:rPr>
        <w:t xml:space="preserve">แต่ไม่มีผลกระทบต่อกำไรสะสม ณ วันที่ </w:t>
      </w:r>
      <w:r w:rsidR="003F13B2">
        <w:rPr>
          <w:rFonts w:ascii="Angsana New" w:hAnsi="Angsana New" w:cs="Angsana New"/>
          <w:sz w:val="30"/>
          <w:szCs w:val="30"/>
        </w:rPr>
        <w:t xml:space="preserve">1 </w:t>
      </w:r>
      <w:r w:rsidR="003F13B2">
        <w:rPr>
          <w:rFonts w:ascii="Angsana New" w:hAnsi="Angsana New" w:cs="Angsana New" w:hint="cs"/>
          <w:sz w:val="30"/>
          <w:szCs w:val="30"/>
          <w:cs/>
        </w:rPr>
        <w:t xml:space="preserve">ตุลาคม </w:t>
      </w:r>
      <w:r w:rsidR="003F13B2">
        <w:rPr>
          <w:rFonts w:ascii="Angsana New" w:hAnsi="Angsana New" w:cs="Angsana New"/>
          <w:sz w:val="30"/>
          <w:szCs w:val="30"/>
        </w:rPr>
        <w:t>2</w:t>
      </w:r>
      <w:r w:rsidR="008B4256">
        <w:rPr>
          <w:rFonts w:ascii="Angsana New" w:hAnsi="Angsana New" w:cs="Angsana New"/>
          <w:sz w:val="30"/>
          <w:szCs w:val="30"/>
        </w:rPr>
        <w:t>56</w:t>
      </w:r>
      <w:r w:rsidR="003F13B2">
        <w:rPr>
          <w:rFonts w:ascii="Angsana New" w:hAnsi="Angsana New" w:cs="Angsana New"/>
          <w:sz w:val="30"/>
          <w:szCs w:val="30"/>
        </w:rPr>
        <w:t>2</w:t>
      </w:r>
    </w:p>
    <w:p w:rsidR="002C6259" w:rsidRDefault="002C6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22"/>
          <w:szCs w:val="22"/>
          <w:cs/>
        </w:rPr>
      </w:pPr>
      <w:r>
        <w:rPr>
          <w:rFonts w:ascii="Angsana New" w:hAnsi="Angsana New"/>
          <w:spacing w:val="-6"/>
          <w:sz w:val="22"/>
          <w:szCs w:val="22"/>
          <w:cs/>
        </w:rPr>
        <w:br w:type="page"/>
      </w:r>
    </w:p>
    <w:p w:rsidR="006327FD" w:rsidRPr="006327FD" w:rsidRDefault="006327FD" w:rsidP="006327FD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6327FD">
        <w:rPr>
          <w:rFonts w:asciiTheme="majorBidi" w:hAnsiTheme="majorBidi" w:cstheme="majorBidi" w:hint="cs"/>
          <w:sz w:val="30"/>
          <w:szCs w:val="30"/>
          <w:cs/>
        </w:rPr>
        <w:lastRenderedPageBreak/>
        <w:t>การขายสินค้า</w:t>
      </w:r>
    </w:p>
    <w:p w:rsidR="00B4725A" w:rsidRPr="00B4725A" w:rsidRDefault="00B4725A" w:rsidP="00B4725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B4725A" w:rsidRDefault="00B4725A" w:rsidP="00B4725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FC7324">
        <w:rPr>
          <w:rFonts w:ascii="Angsana New" w:hAnsi="Angsana New"/>
          <w:color w:val="000000"/>
          <w:sz w:val="30"/>
          <w:szCs w:val="30"/>
          <w:cs/>
        </w:rPr>
        <w:t xml:space="preserve">ภายใต้มาตรฐานการรายงานทางการเงิน ฉบับที่ </w:t>
      </w:r>
      <w:r w:rsidRPr="00FC7324">
        <w:rPr>
          <w:rFonts w:ascii="Angsana New" w:hAnsi="Angsana New"/>
          <w:color w:val="000000"/>
          <w:sz w:val="30"/>
          <w:szCs w:val="30"/>
        </w:rPr>
        <w:t xml:space="preserve">15 </w:t>
      </w:r>
      <w:r w:rsidRPr="00FC7324">
        <w:rPr>
          <w:rFonts w:ascii="Angsana New" w:hAnsi="Angsana New"/>
          <w:color w:val="000000"/>
          <w:sz w:val="30"/>
          <w:szCs w:val="30"/>
          <w:cs/>
        </w:rPr>
        <w:t>รายได้จะรับรู้เมื่อลูกค้า</w:t>
      </w:r>
      <w:r w:rsidRPr="00FC7324">
        <w:rPr>
          <w:rFonts w:ascii="Angsana New" w:hAnsi="Angsana New" w:hint="cs"/>
          <w:color w:val="000000"/>
          <w:sz w:val="30"/>
          <w:szCs w:val="30"/>
          <w:cs/>
        </w:rPr>
        <w:t>มี</w:t>
      </w:r>
      <w:r w:rsidRPr="00FC7324">
        <w:rPr>
          <w:rFonts w:ascii="Angsana New" w:hAnsi="Angsana New"/>
          <w:color w:val="000000"/>
          <w:sz w:val="30"/>
          <w:szCs w:val="30"/>
          <w:cs/>
        </w:rPr>
        <w:t>อำนาจควบคุมสินค้า สำหรับ</w:t>
      </w:r>
      <w:r w:rsidRPr="00FC7324">
        <w:rPr>
          <w:rFonts w:ascii="Angsana New" w:hAnsi="Angsana New" w:hint="cs"/>
          <w:color w:val="000000"/>
          <w:sz w:val="30"/>
          <w:szCs w:val="30"/>
          <w:cs/>
        </w:rPr>
        <w:t>การขายตาม</w:t>
      </w:r>
      <w:r w:rsidRPr="00FC7324">
        <w:rPr>
          <w:rFonts w:ascii="Angsana New" w:hAnsi="Angsana New"/>
          <w:color w:val="000000"/>
          <w:sz w:val="30"/>
          <w:szCs w:val="30"/>
          <w:cs/>
        </w:rPr>
        <w:t>สัญญา</w:t>
      </w:r>
      <w:r w:rsidRPr="00FC7324">
        <w:rPr>
          <w:rFonts w:ascii="Angsana New" w:hAnsi="Angsana New" w:hint="cs"/>
          <w:color w:val="000000"/>
          <w:sz w:val="30"/>
          <w:szCs w:val="30"/>
          <w:cs/>
        </w:rPr>
        <w:t>จ้างผลิตสินค้าที่มีลักษณะสินค้าเฉพาะเจาะจง</w:t>
      </w:r>
      <w:r w:rsidRPr="00FC7324">
        <w:rPr>
          <w:rFonts w:ascii="Angsana New" w:hAnsi="Angsana New"/>
          <w:color w:val="000000"/>
          <w:sz w:val="30"/>
          <w:szCs w:val="30"/>
        </w:rPr>
        <w:t xml:space="preserve"> </w:t>
      </w:r>
      <w:r w:rsidRPr="00FC7324">
        <w:rPr>
          <w:rFonts w:ascii="Angsana New" w:hAnsi="Angsana New"/>
          <w:color w:val="000000"/>
          <w:sz w:val="30"/>
          <w:szCs w:val="30"/>
          <w:cs/>
        </w:rPr>
        <w:t>ลูกค้า</w:t>
      </w:r>
      <w:r w:rsidRPr="00FC7324">
        <w:rPr>
          <w:rFonts w:ascii="Angsana New" w:hAnsi="Angsana New" w:hint="cs"/>
          <w:color w:val="000000"/>
          <w:sz w:val="30"/>
          <w:szCs w:val="30"/>
          <w:cs/>
        </w:rPr>
        <w:t>เป็นผู้</w:t>
      </w:r>
      <w:r w:rsidRPr="00FC7324">
        <w:rPr>
          <w:rFonts w:ascii="Angsana New" w:hAnsi="Angsana New"/>
          <w:color w:val="000000"/>
          <w:sz w:val="30"/>
          <w:szCs w:val="30"/>
          <w:cs/>
        </w:rPr>
        <w:t>ควบคุม</w:t>
      </w:r>
      <w:r w:rsidRPr="00FC7324">
        <w:rPr>
          <w:rFonts w:ascii="Angsana New" w:hAnsi="Angsana New" w:hint="cs"/>
          <w:color w:val="000000"/>
          <w:sz w:val="30"/>
          <w:szCs w:val="30"/>
          <w:cs/>
        </w:rPr>
        <w:t>สินค้าระหว่างผลิตทั้งหมดตั้งแต่สินค้าเข้าสู่กระบวนการผลิต</w:t>
      </w:r>
      <w:r w:rsidRPr="00FC732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C7324">
        <w:rPr>
          <w:rFonts w:ascii="Angsana New" w:hAnsi="Angsana New" w:hint="cs"/>
          <w:color w:val="000000"/>
          <w:sz w:val="30"/>
          <w:szCs w:val="30"/>
          <w:cs/>
        </w:rPr>
        <w:t>ในกรณีดังกล่าว</w:t>
      </w:r>
      <w:r w:rsidRPr="00FC7324">
        <w:rPr>
          <w:rFonts w:ascii="Angsana New" w:hAnsi="Angsana New"/>
          <w:color w:val="000000"/>
          <w:sz w:val="30"/>
          <w:szCs w:val="30"/>
          <w:cs/>
        </w:rPr>
        <w:t>รายได้จะรับรู้</w:t>
      </w:r>
      <w:r w:rsidRPr="00FC7324">
        <w:rPr>
          <w:rFonts w:ascii="Angsana New" w:hAnsi="Angsana New" w:hint="cs"/>
          <w:color w:val="000000"/>
          <w:sz w:val="30"/>
          <w:szCs w:val="30"/>
          <w:cs/>
        </w:rPr>
        <w:t>ตามกระบวนการผลิต ส่งผลให้รายได้และต้นทุนที่เกี่ยวข้องกับสัญญาดังกล่าวมีการรับรู้</w:t>
      </w:r>
      <w:r w:rsidRPr="00FC7324">
        <w:rPr>
          <w:rFonts w:ascii="Angsana New" w:hAnsi="Angsana New"/>
          <w:color w:val="000000"/>
          <w:sz w:val="30"/>
          <w:szCs w:val="30"/>
          <w:cs/>
        </w:rPr>
        <w:t>ตลอดช่วงเวลา</w:t>
      </w:r>
      <w:r w:rsidRPr="00FC7324">
        <w:rPr>
          <w:rFonts w:ascii="Angsana New" w:hAnsi="Angsana New" w:hint="cs"/>
          <w:color w:val="000000"/>
          <w:sz w:val="30"/>
          <w:szCs w:val="30"/>
          <w:cs/>
        </w:rPr>
        <w:t xml:space="preserve"> จึงเป็นการรับรู้รายได้ก่อนส่งมอบสินค้าไปยังสถานที่ของลูกค้า</w:t>
      </w:r>
    </w:p>
    <w:p w:rsidR="006327FD" w:rsidRDefault="006327FD" w:rsidP="00B4725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6327FD" w:rsidRPr="006327FD" w:rsidRDefault="006327FD" w:rsidP="006327FD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6327FD">
        <w:rPr>
          <w:rFonts w:asciiTheme="majorBidi" w:hAnsiTheme="majorBidi" w:cstheme="majorBidi"/>
          <w:sz w:val="30"/>
          <w:szCs w:val="30"/>
          <w:cs/>
        </w:rPr>
        <w:t>เงินที่จ่ายให้กับลูกค้า</w:t>
      </w:r>
    </w:p>
    <w:p w:rsidR="006327FD" w:rsidRPr="00C11916" w:rsidRDefault="006327FD" w:rsidP="006327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6327FD" w:rsidRPr="00E7422D" w:rsidRDefault="006327FD" w:rsidP="006327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7422D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กลุ่มบริษัทจ่ายค่าจัดวางสินค้า </w:t>
      </w:r>
      <w:r w:rsidRPr="00E7422D">
        <w:rPr>
          <w:rFonts w:ascii="Angsana New" w:hAnsi="Angsana New" w:hint="cs"/>
          <w:color w:val="000000"/>
          <w:sz w:val="30"/>
          <w:szCs w:val="30"/>
          <w:cs/>
        </w:rPr>
        <w:t>ค่าจัดงาน</w:t>
      </w:r>
      <w:r w:rsidRPr="00E7422D">
        <w:rPr>
          <w:rFonts w:ascii="Angsana New" w:hAnsi="Angsana New"/>
          <w:color w:val="000000"/>
          <w:sz w:val="30"/>
          <w:szCs w:val="30"/>
          <w:cs/>
        </w:rPr>
        <w:t>แสดงสินค้า หรือ</w:t>
      </w:r>
      <w:r w:rsidRPr="00E7422D">
        <w:rPr>
          <w:rFonts w:ascii="Angsana New" w:hAnsi="Angsana New" w:hint="cs"/>
          <w:color w:val="000000"/>
          <w:sz w:val="30"/>
          <w:szCs w:val="30"/>
          <w:cs/>
        </w:rPr>
        <w:t>ค่า</w:t>
      </w:r>
      <w:r w:rsidRPr="00E7422D">
        <w:rPr>
          <w:rFonts w:ascii="Angsana New" w:hAnsi="Angsana New"/>
          <w:color w:val="000000"/>
          <w:sz w:val="30"/>
          <w:szCs w:val="30"/>
          <w:cs/>
        </w:rPr>
        <w:t xml:space="preserve">โฆษณาให้กับร้านค้าปลีก </w:t>
      </w:r>
      <w:r w:rsidRPr="00E7422D">
        <w:rPr>
          <w:rFonts w:ascii="Angsana New" w:hAnsi="Angsana New" w:hint="cs"/>
          <w:color w:val="000000"/>
          <w:sz w:val="30"/>
          <w:szCs w:val="30"/>
          <w:cs/>
        </w:rPr>
        <w:t xml:space="preserve">ตาม </w:t>
      </w:r>
      <w:r w:rsidRPr="00E7422D">
        <w:rPr>
          <w:rFonts w:ascii="Angsana New" w:hAnsi="Angsana New"/>
          <w:color w:val="000000"/>
          <w:sz w:val="30"/>
          <w:szCs w:val="30"/>
        </w:rPr>
        <w:t>TAS 18</w:t>
      </w:r>
      <w:r w:rsidRPr="00E7422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7422D">
        <w:rPr>
          <w:rFonts w:ascii="Angsana New" w:hAnsi="Angsana New"/>
          <w:color w:val="000000"/>
          <w:sz w:val="30"/>
          <w:szCs w:val="30"/>
          <w:cs/>
        </w:rPr>
        <w:t>กลุ่มบริษัทรับรู้จำนวนเงินดังกล่าวเป็นต้นทุนในการจัดจำหน่าย</w:t>
      </w:r>
      <w:r w:rsidRPr="00E7422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7422D">
        <w:rPr>
          <w:rFonts w:ascii="Angsana New" w:hAnsi="Angsana New"/>
          <w:color w:val="000000"/>
          <w:sz w:val="30"/>
          <w:szCs w:val="30"/>
          <w:cs/>
        </w:rPr>
        <w:t xml:space="preserve">ตาม </w:t>
      </w:r>
      <w:r w:rsidRPr="00E7422D">
        <w:rPr>
          <w:rFonts w:ascii="Angsana New" w:hAnsi="Angsana New"/>
          <w:color w:val="000000"/>
          <w:sz w:val="30"/>
          <w:szCs w:val="30"/>
        </w:rPr>
        <w:t xml:space="preserve">TFRS 15 </w:t>
      </w:r>
      <w:r w:rsidRPr="00E7422D">
        <w:rPr>
          <w:rFonts w:ascii="Angsana New" w:hAnsi="Angsana New" w:hint="cs"/>
          <w:color w:val="000000"/>
          <w:sz w:val="30"/>
          <w:szCs w:val="30"/>
          <w:cs/>
        </w:rPr>
        <w:t>กำหนดให้</w:t>
      </w:r>
      <w:r w:rsidRPr="00E7422D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 </w:t>
      </w:r>
      <w:r w:rsidRPr="00E7422D">
        <w:rPr>
          <w:rFonts w:ascii="Angsana New" w:hAnsi="Angsana New" w:hint="cs"/>
          <w:color w:val="000000"/>
          <w:sz w:val="30"/>
          <w:szCs w:val="30"/>
          <w:cs/>
        </w:rPr>
        <w:t>ต้อง</w:t>
      </w:r>
      <w:r w:rsidRPr="00E7422D">
        <w:rPr>
          <w:rFonts w:ascii="Angsana New" w:hAnsi="Angsana New"/>
          <w:color w:val="000000"/>
          <w:sz w:val="30"/>
          <w:szCs w:val="30"/>
          <w:cs/>
        </w:rPr>
        <w:t>พิจารณาว่า กลุ่มบริษัท ได้รับสินค้าหรือบริการ</w:t>
      </w:r>
      <w:r w:rsidRPr="00E7422D">
        <w:rPr>
          <w:rFonts w:ascii="Angsana New" w:hAnsi="Angsana New" w:hint="cs"/>
          <w:color w:val="000000"/>
          <w:sz w:val="30"/>
          <w:szCs w:val="30"/>
          <w:cs/>
        </w:rPr>
        <w:t>จากลูกค้า</w:t>
      </w:r>
      <w:r w:rsidRPr="00E7422D">
        <w:rPr>
          <w:rFonts w:ascii="Angsana New" w:hAnsi="Angsana New"/>
          <w:color w:val="000000"/>
          <w:sz w:val="30"/>
          <w:szCs w:val="30"/>
          <w:cs/>
        </w:rPr>
        <w:t>หรือไม่ หากได้รับสินค้าหรือบริการ</w:t>
      </w:r>
      <w:r w:rsidRPr="00E7422D">
        <w:rPr>
          <w:rFonts w:ascii="Angsana New" w:hAnsi="Angsana New" w:hint="cs"/>
          <w:color w:val="000000"/>
          <w:sz w:val="30"/>
          <w:szCs w:val="30"/>
          <w:cs/>
        </w:rPr>
        <w:t xml:space="preserve">จากลูกค้า </w:t>
      </w:r>
      <w:r w:rsidRPr="00E7422D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กลุ่มบริษัทบันทึกการจ่ายชำระดังกล่าวเป็นค่าใช้จ่ายเมื่อได้รับประโยชน์จากสินค้าหรือบริการนั้น </w:t>
      </w:r>
      <w:r w:rsidRPr="00E7422D">
        <w:rPr>
          <w:rFonts w:ascii="Angsana New" w:hAnsi="Angsana New" w:hint="cs"/>
          <w:color w:val="000000"/>
          <w:sz w:val="30"/>
          <w:szCs w:val="30"/>
          <w:cs/>
        </w:rPr>
        <w:t>ในทางกลับกัน หาก</w:t>
      </w:r>
      <w:r w:rsidRPr="00E7422D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Pr="00E7422D">
        <w:rPr>
          <w:rFonts w:ascii="Angsana New" w:hAnsi="Angsana New" w:hint="cs"/>
          <w:color w:val="000000"/>
          <w:sz w:val="30"/>
          <w:szCs w:val="30"/>
          <w:cs/>
        </w:rPr>
        <w:t xml:space="preserve">ไม่ได้รับสินค้าหรือบริการจากลูกค้า </w:t>
      </w:r>
      <w:r w:rsidRPr="00E7422D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Pr="00E7422D">
        <w:rPr>
          <w:rFonts w:ascii="Angsana New" w:hAnsi="Angsana New" w:hint="cs"/>
          <w:color w:val="000000"/>
          <w:sz w:val="30"/>
          <w:szCs w:val="30"/>
          <w:cs/>
        </w:rPr>
        <w:t xml:space="preserve">จะรับรู้การจ่ายชำระดังกล่าวเป็นส่วนหักจากรายได้ ทั้งนี้ </w:t>
      </w:r>
      <w:r w:rsidRPr="00E7422D">
        <w:rPr>
          <w:rFonts w:ascii="Angsana New" w:hAnsi="Angsana New"/>
          <w:color w:val="000000"/>
          <w:sz w:val="30"/>
          <w:szCs w:val="30"/>
          <w:cs/>
        </w:rPr>
        <w:t>หาก</w:t>
      </w:r>
      <w:r w:rsidRPr="00E7422D">
        <w:rPr>
          <w:rFonts w:ascii="Angsana New" w:hAnsi="Angsana New" w:hint="cs"/>
          <w:color w:val="000000"/>
          <w:sz w:val="30"/>
          <w:szCs w:val="30"/>
          <w:cs/>
        </w:rPr>
        <w:t>จำนวนเงินที่จ่าย</w:t>
      </w:r>
      <w:r w:rsidRPr="00E7422D">
        <w:rPr>
          <w:rFonts w:ascii="Angsana New" w:hAnsi="Angsana New"/>
          <w:color w:val="000000"/>
          <w:sz w:val="30"/>
          <w:szCs w:val="30"/>
          <w:cs/>
        </w:rPr>
        <w:t>มีมูลค่าสูงกว่ามูลค่ายุติธรรมของสินค้าหรือบริการที่ได้รับ ส่วนเกินดังกล่าว</w:t>
      </w:r>
      <w:r w:rsidRPr="00E7422D">
        <w:rPr>
          <w:rFonts w:ascii="Angsana New" w:hAnsi="Angsana New" w:hint="cs"/>
          <w:color w:val="000000"/>
          <w:sz w:val="30"/>
          <w:szCs w:val="30"/>
          <w:cs/>
        </w:rPr>
        <w:t>จะ</w:t>
      </w:r>
      <w:r w:rsidRPr="00E7422D">
        <w:rPr>
          <w:rFonts w:ascii="Angsana New" w:hAnsi="Angsana New"/>
          <w:color w:val="000000"/>
          <w:sz w:val="30"/>
          <w:szCs w:val="30"/>
          <w:cs/>
        </w:rPr>
        <w:t>รับรู้เป็นส่วนหักจากรายได้ซึ่งส่งผลให้รายได้และต้นทุนในการจัดจำหน่ายลดลง</w:t>
      </w:r>
      <w:bookmarkEnd w:id="1"/>
      <w:r w:rsidRPr="00E7422D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275E7A" w:rsidRDefault="00275E7A" w:rsidP="00934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:rsidR="00275E7A" w:rsidRPr="00D36B78" w:rsidRDefault="00275E7A" w:rsidP="00275E7A">
      <w:pPr>
        <w:pStyle w:val="BodyText2"/>
        <w:tabs>
          <w:tab w:val="left" w:pos="630"/>
        </w:tabs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>4</w:t>
      </w:r>
      <w:r w:rsidRPr="00D36B78">
        <w:rPr>
          <w:rFonts w:ascii="Angsana New" w:hAnsi="Angsana New"/>
          <w:bCs/>
          <w:sz w:val="30"/>
          <w:szCs w:val="30"/>
          <w:cs/>
        </w:rPr>
        <w:tab/>
        <w:t>การดำเนินงานที่เป็นไปตามฤดูกาล</w:t>
      </w:r>
    </w:p>
    <w:p w:rsidR="00275E7A" w:rsidRPr="00D913F3" w:rsidRDefault="00275E7A" w:rsidP="00275E7A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:rsidR="00275E7A" w:rsidRDefault="00275E7A" w:rsidP="00275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>ยอดรายได้จากการขายของกลุ่มบริษัทจากการดำเนินธุรกิจเกี่ยวกับการจำหน่ายเครื่องดื่มเป็นไปตามฤดูกาล</w:t>
      </w:r>
      <w:r w:rsidRPr="00D36B78">
        <w:rPr>
          <w:rFonts w:ascii="Angsana New" w:hAnsi="Angsana New"/>
          <w:color w:val="FFFFFF"/>
          <w:sz w:val="30"/>
          <w:szCs w:val="30"/>
        </w:rPr>
        <w:t>.</w:t>
      </w:r>
      <w:r w:rsidRPr="00D36B78">
        <w:rPr>
          <w:rFonts w:ascii="Angsana New" w:hAnsi="Angsana New"/>
          <w:spacing w:val="-2"/>
          <w:sz w:val="30"/>
          <w:szCs w:val="30"/>
          <w:cs/>
        </w:rPr>
        <w:t>รายได้</w:t>
      </w:r>
      <w:r w:rsidRPr="00D36B78">
        <w:rPr>
          <w:rFonts w:ascii="Angsana New" w:hAnsi="Angsana New"/>
          <w:color w:val="FFFFFF"/>
          <w:spacing w:val="-2"/>
          <w:sz w:val="30"/>
          <w:szCs w:val="30"/>
        </w:rPr>
        <w:t>..</w:t>
      </w:r>
      <w:r w:rsidRPr="00D36B78">
        <w:rPr>
          <w:rFonts w:ascii="Angsana New" w:hAnsi="Angsana New"/>
          <w:sz w:val="30"/>
          <w:szCs w:val="30"/>
          <w:cs/>
        </w:rPr>
        <w:t xml:space="preserve">จากการขายและรายจ่ายส่วนใหญ่โดยปกติเกิดในช่วงฤดูร้อน </w:t>
      </w:r>
    </w:p>
    <w:p w:rsidR="00967E10" w:rsidRPr="00D36B78" w:rsidRDefault="00967E10" w:rsidP="00275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</w:p>
    <w:p w:rsidR="004818D9" w:rsidRPr="00D36B78" w:rsidRDefault="00275E7A" w:rsidP="000A5908">
      <w:pPr>
        <w:pStyle w:val="BodyText2"/>
        <w:tabs>
          <w:tab w:val="left" w:pos="630"/>
        </w:tabs>
        <w:ind w:left="540" w:right="-45" w:hanging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</w:rPr>
        <w:t>5</w:t>
      </w:r>
      <w:r w:rsidR="000A5908" w:rsidRPr="000A5908">
        <w:rPr>
          <w:rFonts w:ascii="Angsana New" w:hAnsi="Angsana New"/>
          <w:b/>
          <w:sz w:val="30"/>
          <w:szCs w:val="30"/>
        </w:rPr>
        <w:tab/>
      </w:r>
      <w:r w:rsidR="004818D9" w:rsidRPr="000A5908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:rsidR="004818D9" w:rsidRDefault="004818D9" w:rsidP="00FF1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  <w:highlight w:val="yellow"/>
        </w:rPr>
      </w:pPr>
    </w:p>
    <w:p w:rsidR="00FF1E6E" w:rsidRPr="00FF1E6E" w:rsidRDefault="00FF1E6E" w:rsidP="00FF1E6E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F1E6E">
        <w:rPr>
          <w:rFonts w:ascii="Angsana New" w:hAnsi="Angsana New" w:hint="cs"/>
          <w:sz w:val="30"/>
          <w:szCs w:val="30"/>
          <w:cs/>
        </w:rPr>
        <w:t xml:space="preserve">ความสัมพันธ์ที่มีกับบริษัทร่วมและบริษัทย่อย ได้เปิดเผยในหมายเหตุข้อ </w:t>
      </w:r>
      <w:r w:rsidRPr="00FF1E6E">
        <w:rPr>
          <w:rFonts w:ascii="Angsana New" w:hAnsi="Angsana New"/>
          <w:sz w:val="30"/>
          <w:szCs w:val="30"/>
        </w:rPr>
        <w:t xml:space="preserve">7 </w:t>
      </w:r>
      <w:r w:rsidRPr="00FF1E6E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FF1E6E">
        <w:rPr>
          <w:rFonts w:ascii="Angsana New" w:hAnsi="Angsana New"/>
          <w:sz w:val="30"/>
          <w:szCs w:val="30"/>
        </w:rPr>
        <w:t xml:space="preserve">8 </w:t>
      </w:r>
      <w:r>
        <w:rPr>
          <w:rFonts w:ascii="Angsana New" w:hAnsi="Angsana New"/>
          <w:sz w:val="30"/>
          <w:szCs w:val="30"/>
          <w:cs/>
        </w:rPr>
        <w:t>สำหรับ</w:t>
      </w:r>
      <w:r w:rsidRPr="00FF1E6E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บุคคลหรือกิจการที่เกี่ยวข้องกันอื่นไม่มีความสัมพันธ์เปลี่ยนแปลงไปอย่างมีสาระสำคัญ</w:t>
      </w:r>
    </w:p>
    <w:p w:rsidR="00FF1E6E" w:rsidRDefault="00FF1E6E" w:rsidP="00FF1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:rsidR="00FF1E6E" w:rsidRPr="00FF1E6E" w:rsidRDefault="00FF1E6E" w:rsidP="00FF1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FF1E6E">
        <w:rPr>
          <w:rFonts w:ascii="Angsana New" w:hAnsi="Angsana New"/>
          <w:sz w:val="30"/>
          <w:szCs w:val="30"/>
          <w:cs/>
        </w:rPr>
        <w:t xml:space="preserve">นโยบายการกำหนดราคาในระหว่างงวดสามเดือนสิ้นสุดวันที่ </w:t>
      </w:r>
      <w:r w:rsidRPr="00FF1E6E">
        <w:rPr>
          <w:rFonts w:ascii="Angsana New" w:hAnsi="Angsana New"/>
          <w:sz w:val="30"/>
          <w:szCs w:val="30"/>
        </w:rPr>
        <w:t xml:space="preserve">31 </w:t>
      </w:r>
      <w:r w:rsidRPr="00FF1E6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FF1E6E">
        <w:rPr>
          <w:rFonts w:ascii="Angsana New" w:hAnsi="Angsana New"/>
          <w:sz w:val="30"/>
          <w:szCs w:val="30"/>
        </w:rPr>
        <w:t xml:space="preserve">2562 </w:t>
      </w:r>
      <w:r w:rsidRPr="00FF1E6E">
        <w:rPr>
          <w:rFonts w:ascii="Angsana New" w:hAnsi="Angsana New"/>
          <w:sz w:val="30"/>
          <w:szCs w:val="30"/>
          <w:cs/>
        </w:rPr>
        <w:t>ไม่มีการเปลี่ยนแปลงอย่างมีสาระสำคัญ</w:t>
      </w:r>
    </w:p>
    <w:p w:rsidR="00FF1E6E" w:rsidRDefault="00FF1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highlight w:val="yellow"/>
        </w:rPr>
      </w:pPr>
      <w:r>
        <w:rPr>
          <w:rFonts w:ascii="Angsana New" w:hAnsi="Angsana New"/>
          <w:sz w:val="28"/>
          <w:szCs w:val="28"/>
          <w:highlight w:val="yellow"/>
        </w:rPr>
        <w:br w:type="page"/>
      </w:r>
    </w:p>
    <w:p w:rsidR="006161A7" w:rsidRPr="006B6094" w:rsidRDefault="006161A7" w:rsidP="006161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6094">
        <w:rPr>
          <w:rFonts w:ascii="Angsana New" w:hAnsi="Angsana New"/>
          <w:sz w:val="30"/>
          <w:szCs w:val="30"/>
          <w:cs/>
        </w:rPr>
        <w:lastRenderedPageBreak/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="0053224E">
        <w:rPr>
          <w:rFonts w:ascii="Angsana New" w:hAnsi="Angsana New"/>
          <w:sz w:val="30"/>
          <w:szCs w:val="30"/>
        </w:rPr>
        <w:t xml:space="preserve">31 </w:t>
      </w:r>
      <w:r w:rsidR="0053224E">
        <w:rPr>
          <w:rFonts w:ascii="Angsana New" w:hAnsi="Angsana New" w:hint="cs"/>
          <w:sz w:val="30"/>
          <w:szCs w:val="30"/>
          <w:cs/>
        </w:rPr>
        <w:t>ธันวาคม</w:t>
      </w:r>
      <w:r w:rsidRPr="006B6094">
        <w:rPr>
          <w:rFonts w:ascii="Angsana New" w:hAnsi="Angsana New"/>
          <w:sz w:val="30"/>
          <w:szCs w:val="30"/>
          <w:cs/>
        </w:rPr>
        <w:t xml:space="preserve"> </w:t>
      </w:r>
      <w:r w:rsidR="00A17D4D">
        <w:rPr>
          <w:rFonts w:ascii="Angsana New" w:hAnsi="Angsana New"/>
          <w:sz w:val="30"/>
          <w:szCs w:val="30"/>
        </w:rPr>
        <w:t>2562</w:t>
      </w:r>
      <w:r w:rsidRPr="006B6094">
        <w:rPr>
          <w:rFonts w:ascii="Angsana New" w:hAnsi="Angsana New"/>
          <w:sz w:val="30"/>
          <w:szCs w:val="30"/>
          <w:cs/>
        </w:rPr>
        <w:t xml:space="preserve"> และ </w:t>
      </w:r>
      <w:r w:rsidR="00063BB8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1</w:t>
      </w:r>
      <w:r w:rsidRPr="006B6094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6161A7" w:rsidRPr="006D1E8A" w:rsidRDefault="006161A7" w:rsidP="006161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344" w:type="dxa"/>
        <w:tblInd w:w="558" w:type="dxa"/>
        <w:tblLook w:val="01E0" w:firstRow="1" w:lastRow="1" w:firstColumn="1" w:lastColumn="1" w:noHBand="0" w:noVBand="0"/>
      </w:tblPr>
      <w:tblGrid>
        <w:gridCol w:w="3753"/>
        <w:gridCol w:w="1165"/>
        <w:gridCol w:w="243"/>
        <w:gridCol w:w="20"/>
        <w:gridCol w:w="1249"/>
        <w:gridCol w:w="261"/>
        <w:gridCol w:w="1158"/>
        <w:gridCol w:w="239"/>
        <w:gridCol w:w="1256"/>
      </w:tblGrid>
      <w:tr w:rsidR="006161A7" w:rsidRPr="00356084" w:rsidTr="00B46D6D">
        <w:trPr>
          <w:tblHeader/>
        </w:trPr>
        <w:tc>
          <w:tcPr>
            <w:tcW w:w="3753" w:type="dxa"/>
          </w:tcPr>
          <w:p w:rsidR="006161A7" w:rsidRPr="00356084" w:rsidRDefault="006161A7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7" w:type="dxa"/>
            <w:gridSpan w:val="4"/>
          </w:tcPr>
          <w:p w:rsidR="006161A7" w:rsidRPr="00356084" w:rsidRDefault="006161A7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:rsidR="006161A7" w:rsidRPr="00356084" w:rsidRDefault="006161A7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3" w:type="dxa"/>
            <w:gridSpan w:val="3"/>
          </w:tcPr>
          <w:p w:rsidR="006161A7" w:rsidRPr="00356084" w:rsidRDefault="006161A7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61A7" w:rsidRPr="00356084" w:rsidTr="00B46D6D">
        <w:trPr>
          <w:tblHeader/>
        </w:trPr>
        <w:tc>
          <w:tcPr>
            <w:tcW w:w="3753" w:type="dxa"/>
          </w:tcPr>
          <w:p w:rsidR="006161A7" w:rsidRPr="00356084" w:rsidRDefault="006161A7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3560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322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53224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65" w:type="dxa"/>
          </w:tcPr>
          <w:p w:rsidR="006161A7" w:rsidRPr="00356084" w:rsidRDefault="00D914DD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411A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3" w:type="dxa"/>
            <w:gridSpan w:val="2"/>
          </w:tcPr>
          <w:p w:rsidR="006161A7" w:rsidRPr="00356084" w:rsidRDefault="006161A7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:rsidR="006161A7" w:rsidRPr="00356084" w:rsidRDefault="00D914DD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1" w:type="dxa"/>
          </w:tcPr>
          <w:p w:rsidR="006161A7" w:rsidRPr="00356084" w:rsidRDefault="006161A7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:rsidR="006161A7" w:rsidRPr="00356084" w:rsidRDefault="00D914DD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9" w:type="dxa"/>
          </w:tcPr>
          <w:p w:rsidR="006161A7" w:rsidRPr="00356084" w:rsidRDefault="006161A7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:rsidR="006161A7" w:rsidRPr="00356084" w:rsidRDefault="00D914DD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161A7" w:rsidRPr="00356084" w:rsidTr="00B46D6D">
        <w:trPr>
          <w:tblHeader/>
        </w:trPr>
        <w:tc>
          <w:tcPr>
            <w:tcW w:w="3753" w:type="dxa"/>
          </w:tcPr>
          <w:p w:rsidR="006161A7" w:rsidRPr="00356084" w:rsidRDefault="006161A7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1" w:type="dxa"/>
            <w:gridSpan w:val="8"/>
          </w:tcPr>
          <w:p w:rsidR="006161A7" w:rsidRPr="00356084" w:rsidRDefault="006161A7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560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61A7" w:rsidRPr="00356084" w:rsidTr="00B46D6D">
        <w:trPr>
          <w:trHeight w:val="425"/>
        </w:trPr>
        <w:tc>
          <w:tcPr>
            <w:tcW w:w="3753" w:type="dxa"/>
          </w:tcPr>
          <w:p w:rsidR="006161A7" w:rsidRPr="00356084" w:rsidRDefault="006161A7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5" w:type="dxa"/>
          </w:tcPr>
          <w:p w:rsidR="006161A7" w:rsidRPr="00356084" w:rsidRDefault="006161A7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:rsidR="006161A7" w:rsidRPr="00356084" w:rsidRDefault="006161A7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:rsidR="006161A7" w:rsidRPr="00356084" w:rsidRDefault="006161A7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:rsidR="006161A7" w:rsidRPr="00356084" w:rsidRDefault="006161A7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:rsidR="006161A7" w:rsidRPr="00356084" w:rsidRDefault="006161A7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6161A7" w:rsidRPr="00356084" w:rsidRDefault="006161A7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56" w:type="dxa"/>
          </w:tcPr>
          <w:p w:rsidR="006161A7" w:rsidRPr="00356084" w:rsidRDefault="006161A7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3EEB" w:rsidRPr="00356084" w:rsidTr="00B46D6D">
        <w:tc>
          <w:tcPr>
            <w:tcW w:w="3753" w:type="dxa"/>
          </w:tcPr>
          <w:p w:rsidR="004D3EEB" w:rsidRPr="00356084" w:rsidRDefault="004D3EEB" w:rsidP="004D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165" w:type="dxa"/>
          </w:tcPr>
          <w:p w:rsidR="004D3EEB" w:rsidRPr="00356084" w:rsidRDefault="000A1B9F" w:rsidP="004D3E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:rsidR="004D3EEB" w:rsidRPr="00356084" w:rsidRDefault="004D3EEB" w:rsidP="004D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:rsidR="004D3EEB" w:rsidRPr="00941748" w:rsidRDefault="004D3EEB" w:rsidP="004D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:rsidR="004D3EEB" w:rsidRPr="00356084" w:rsidRDefault="004D3EEB" w:rsidP="004D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:rsidR="004D3EEB" w:rsidRPr="00356084" w:rsidRDefault="00004995" w:rsidP="004D3EE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60,107</w:t>
            </w:r>
          </w:p>
        </w:tc>
        <w:tc>
          <w:tcPr>
            <w:tcW w:w="239" w:type="dxa"/>
          </w:tcPr>
          <w:p w:rsidR="004D3EEB" w:rsidRPr="00356084" w:rsidRDefault="004D3EEB" w:rsidP="004D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:rsidR="004D3EEB" w:rsidRPr="00356084" w:rsidRDefault="004D3EEB" w:rsidP="0072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59,681</w:t>
            </w:r>
          </w:p>
        </w:tc>
      </w:tr>
      <w:tr w:rsidR="004D3EEB" w:rsidRPr="00356084" w:rsidTr="00B46D6D">
        <w:tc>
          <w:tcPr>
            <w:tcW w:w="3753" w:type="dxa"/>
          </w:tcPr>
          <w:p w:rsidR="004D3EEB" w:rsidRPr="00356084" w:rsidRDefault="004D3EEB" w:rsidP="004D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 การ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165" w:type="dxa"/>
          </w:tcPr>
          <w:p w:rsidR="000A1B9F" w:rsidRDefault="000A1B9F" w:rsidP="004D3E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4D3EEB" w:rsidRPr="00356084" w:rsidRDefault="000A1B9F" w:rsidP="004D3E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:rsidR="004D3EEB" w:rsidRPr="00356084" w:rsidRDefault="004D3EEB" w:rsidP="004D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:rsidR="004D3EEB" w:rsidRDefault="004D3EEB" w:rsidP="004D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4D3EEB" w:rsidRPr="00941748" w:rsidRDefault="004D3EEB" w:rsidP="004D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:rsidR="004D3EEB" w:rsidRPr="00356084" w:rsidRDefault="004D3EEB" w:rsidP="004D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:rsidR="004D3EEB" w:rsidRDefault="004D3EEB" w:rsidP="004D3EE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004995" w:rsidRPr="00356084" w:rsidRDefault="00004995" w:rsidP="004D3EE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6,613</w:t>
            </w:r>
          </w:p>
        </w:tc>
        <w:tc>
          <w:tcPr>
            <w:tcW w:w="239" w:type="dxa"/>
          </w:tcPr>
          <w:p w:rsidR="004D3EEB" w:rsidRPr="00356084" w:rsidRDefault="004D3EEB" w:rsidP="004D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:rsidR="004D3EEB" w:rsidRDefault="004D3EEB" w:rsidP="0072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4D3EEB" w:rsidRPr="00356084" w:rsidRDefault="004D3EEB" w:rsidP="0072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9,023</w:t>
            </w:r>
          </w:p>
        </w:tc>
      </w:tr>
      <w:tr w:rsidR="004D3EEB" w:rsidRPr="00356084" w:rsidTr="00B46D6D">
        <w:tc>
          <w:tcPr>
            <w:tcW w:w="3753" w:type="dxa"/>
          </w:tcPr>
          <w:p w:rsidR="004D3EEB" w:rsidRPr="00356084" w:rsidRDefault="004D3EEB" w:rsidP="004D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65" w:type="dxa"/>
          </w:tcPr>
          <w:p w:rsidR="004D3EEB" w:rsidRPr="00356084" w:rsidRDefault="000A1B9F" w:rsidP="004D3E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:rsidR="004D3EEB" w:rsidRPr="00356084" w:rsidRDefault="004D3EEB" w:rsidP="004D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:rsidR="004D3EEB" w:rsidRPr="00356084" w:rsidRDefault="004D3EEB" w:rsidP="004D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:rsidR="004D3EEB" w:rsidRPr="00356084" w:rsidRDefault="004D3EEB" w:rsidP="004D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:rsidR="004D3EEB" w:rsidRPr="00356084" w:rsidRDefault="00004995" w:rsidP="004D3EE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977</w:t>
            </w:r>
          </w:p>
        </w:tc>
        <w:tc>
          <w:tcPr>
            <w:tcW w:w="239" w:type="dxa"/>
          </w:tcPr>
          <w:p w:rsidR="004D3EEB" w:rsidRPr="00356084" w:rsidRDefault="004D3EEB" w:rsidP="004D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:rsidR="004D3EEB" w:rsidRPr="00356084" w:rsidRDefault="004D3EEB" w:rsidP="0072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977</w:t>
            </w:r>
          </w:p>
        </w:tc>
      </w:tr>
      <w:tr w:rsidR="00E034CD" w:rsidRPr="00356084" w:rsidTr="00B46D6D">
        <w:tc>
          <w:tcPr>
            <w:tcW w:w="3753" w:type="dxa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5" w:type="dxa"/>
          </w:tcPr>
          <w:p w:rsidR="00E034CD" w:rsidRPr="00356084" w:rsidRDefault="00E034CD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:rsidR="00E034CD" w:rsidRPr="00356084" w:rsidRDefault="00E034CD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:rsidR="00E034CD" w:rsidRPr="00356084" w:rsidRDefault="00E034CD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:rsidR="00E034CD" w:rsidRPr="00356084" w:rsidRDefault="00E034CD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34CD" w:rsidRPr="00356084" w:rsidTr="00B46D6D">
        <w:tc>
          <w:tcPr>
            <w:tcW w:w="3753" w:type="dxa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5" w:type="dxa"/>
          </w:tcPr>
          <w:p w:rsidR="00E034CD" w:rsidRPr="00356084" w:rsidRDefault="00E034CD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:rsidR="00E034CD" w:rsidRPr="00356084" w:rsidRDefault="00E034CD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:rsidR="00E034CD" w:rsidRPr="00356084" w:rsidRDefault="00E034CD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:rsidR="00E034CD" w:rsidRPr="00356084" w:rsidRDefault="00E034CD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3EEB" w:rsidRPr="00356084" w:rsidTr="00B46D6D">
        <w:tc>
          <w:tcPr>
            <w:tcW w:w="3753" w:type="dxa"/>
          </w:tcPr>
          <w:p w:rsidR="004D3EEB" w:rsidRPr="00356084" w:rsidRDefault="004D3EEB" w:rsidP="004D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65" w:type="dxa"/>
          </w:tcPr>
          <w:p w:rsidR="004D3EEB" w:rsidRPr="00356084" w:rsidRDefault="00004995" w:rsidP="004D3EEB">
            <w:pPr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212,634</w:t>
            </w:r>
          </w:p>
        </w:tc>
        <w:tc>
          <w:tcPr>
            <w:tcW w:w="263" w:type="dxa"/>
            <w:gridSpan w:val="2"/>
          </w:tcPr>
          <w:p w:rsidR="004D3EEB" w:rsidRPr="00356084" w:rsidRDefault="004D3EEB" w:rsidP="004D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:rsidR="004D3EEB" w:rsidRPr="00941748" w:rsidRDefault="004D3EEB" w:rsidP="004D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231,469</w:t>
            </w:r>
          </w:p>
        </w:tc>
        <w:tc>
          <w:tcPr>
            <w:tcW w:w="261" w:type="dxa"/>
          </w:tcPr>
          <w:p w:rsidR="004D3EEB" w:rsidRPr="00356084" w:rsidRDefault="004D3EEB" w:rsidP="004D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:rsidR="004D3EEB" w:rsidRPr="00356084" w:rsidRDefault="00004995" w:rsidP="004D3EEB">
            <w:pPr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212,634</w:t>
            </w:r>
          </w:p>
        </w:tc>
        <w:tc>
          <w:tcPr>
            <w:tcW w:w="239" w:type="dxa"/>
          </w:tcPr>
          <w:p w:rsidR="004D3EEB" w:rsidRPr="00356084" w:rsidRDefault="004D3EEB" w:rsidP="004D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:rsidR="004D3EEB" w:rsidRPr="00941748" w:rsidRDefault="004D3EEB" w:rsidP="004D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231,469</w:t>
            </w:r>
          </w:p>
        </w:tc>
      </w:tr>
      <w:tr w:rsidR="004D3EEB" w:rsidRPr="00356084" w:rsidTr="00B46D6D">
        <w:tc>
          <w:tcPr>
            <w:tcW w:w="3753" w:type="dxa"/>
          </w:tcPr>
          <w:p w:rsidR="004D3EEB" w:rsidRPr="00356084" w:rsidRDefault="004D3EEB" w:rsidP="004D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65" w:type="dxa"/>
          </w:tcPr>
          <w:p w:rsidR="004D3EEB" w:rsidRPr="00356084" w:rsidRDefault="00004995" w:rsidP="004D3EEB">
            <w:pPr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972</w:t>
            </w:r>
          </w:p>
        </w:tc>
        <w:tc>
          <w:tcPr>
            <w:tcW w:w="263" w:type="dxa"/>
            <w:gridSpan w:val="2"/>
          </w:tcPr>
          <w:p w:rsidR="004D3EEB" w:rsidRPr="00356084" w:rsidRDefault="004D3EEB" w:rsidP="004D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:rsidR="004D3EEB" w:rsidRPr="00941748" w:rsidRDefault="00C2019E" w:rsidP="004D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1,008</w:t>
            </w:r>
          </w:p>
        </w:tc>
        <w:tc>
          <w:tcPr>
            <w:tcW w:w="261" w:type="dxa"/>
          </w:tcPr>
          <w:p w:rsidR="004D3EEB" w:rsidRPr="00356084" w:rsidRDefault="004D3EEB" w:rsidP="004D3EEB">
            <w:pPr>
              <w:tabs>
                <w:tab w:val="clear" w:pos="907"/>
                <w:tab w:val="left" w:pos="628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:rsidR="004D3EEB" w:rsidRPr="00356084" w:rsidRDefault="00004995" w:rsidP="004D3EEB">
            <w:pPr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972</w:t>
            </w:r>
          </w:p>
        </w:tc>
        <w:tc>
          <w:tcPr>
            <w:tcW w:w="239" w:type="dxa"/>
          </w:tcPr>
          <w:p w:rsidR="004D3EEB" w:rsidRPr="00356084" w:rsidRDefault="004D3EEB" w:rsidP="004D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:rsidR="004D3EEB" w:rsidRPr="00941748" w:rsidRDefault="00C2019E" w:rsidP="0072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1,008</w:t>
            </w:r>
          </w:p>
        </w:tc>
      </w:tr>
      <w:tr w:rsidR="00C66DA1" w:rsidRPr="00356084" w:rsidTr="00B46D6D">
        <w:tc>
          <w:tcPr>
            <w:tcW w:w="3753" w:type="dxa"/>
          </w:tcPr>
          <w:p w:rsidR="00C66DA1" w:rsidRPr="00356084" w:rsidRDefault="006D1E8A" w:rsidP="006D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 การ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165" w:type="dxa"/>
          </w:tcPr>
          <w:p w:rsidR="006D1E8A" w:rsidRDefault="006D1E8A" w:rsidP="004D3EEB">
            <w:pPr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  <w:p w:rsidR="00C66DA1" w:rsidRDefault="00C66DA1" w:rsidP="004D3EEB">
            <w:pPr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1,482</w:t>
            </w:r>
          </w:p>
        </w:tc>
        <w:tc>
          <w:tcPr>
            <w:tcW w:w="263" w:type="dxa"/>
            <w:gridSpan w:val="2"/>
          </w:tcPr>
          <w:p w:rsidR="00C66DA1" w:rsidRPr="00356084" w:rsidRDefault="00C66DA1" w:rsidP="004D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:rsidR="006D1E8A" w:rsidRDefault="006D1E8A" w:rsidP="0042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C66DA1" w:rsidRDefault="004220DB" w:rsidP="0042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1" w:type="dxa"/>
          </w:tcPr>
          <w:p w:rsidR="00C66DA1" w:rsidRPr="00356084" w:rsidRDefault="00C66DA1" w:rsidP="004D3EEB">
            <w:pPr>
              <w:tabs>
                <w:tab w:val="clear" w:pos="907"/>
                <w:tab w:val="left" w:pos="628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:rsidR="006D1E8A" w:rsidRDefault="006D1E8A" w:rsidP="004D3EEB">
            <w:pPr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  <w:p w:rsidR="00C66DA1" w:rsidRDefault="00C66DA1" w:rsidP="004D3EEB">
            <w:pPr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1,482</w:t>
            </w:r>
          </w:p>
        </w:tc>
        <w:tc>
          <w:tcPr>
            <w:tcW w:w="239" w:type="dxa"/>
          </w:tcPr>
          <w:p w:rsidR="00C66DA1" w:rsidRPr="00356084" w:rsidRDefault="00C66DA1" w:rsidP="004D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:rsidR="006D1E8A" w:rsidRDefault="006D1E8A" w:rsidP="0042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C66DA1" w:rsidRDefault="004220DB" w:rsidP="0042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C6259" w:rsidRPr="006D1E8A" w:rsidTr="00B46D6D">
        <w:tc>
          <w:tcPr>
            <w:tcW w:w="3753" w:type="dxa"/>
          </w:tcPr>
          <w:p w:rsidR="002C6259" w:rsidRPr="006D1E8A" w:rsidRDefault="002C6259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:rsidR="002C6259" w:rsidRPr="006D1E8A" w:rsidRDefault="002C6259" w:rsidP="00E034CD">
            <w:pPr>
              <w:jc w:val="right"/>
              <w:rPr>
                <w:rFonts w:ascii="Angsana New" w:hAnsi="Angsana New"/>
                <w:color w:val="0D0D0D"/>
                <w:sz w:val="24"/>
                <w:szCs w:val="24"/>
              </w:rPr>
            </w:pPr>
          </w:p>
        </w:tc>
        <w:tc>
          <w:tcPr>
            <w:tcW w:w="263" w:type="dxa"/>
            <w:gridSpan w:val="2"/>
          </w:tcPr>
          <w:p w:rsidR="002C6259" w:rsidRPr="006D1E8A" w:rsidRDefault="002C6259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9" w:type="dxa"/>
          </w:tcPr>
          <w:p w:rsidR="002C6259" w:rsidRPr="006D1E8A" w:rsidRDefault="002C6259" w:rsidP="00E034CD">
            <w:pPr>
              <w:jc w:val="right"/>
              <w:rPr>
                <w:rFonts w:ascii="Angsana New" w:hAnsi="Angsana New"/>
                <w:color w:val="0D0D0D"/>
                <w:sz w:val="24"/>
                <w:szCs w:val="24"/>
              </w:rPr>
            </w:pPr>
          </w:p>
        </w:tc>
        <w:tc>
          <w:tcPr>
            <w:tcW w:w="261" w:type="dxa"/>
          </w:tcPr>
          <w:p w:rsidR="002C6259" w:rsidRPr="006D1E8A" w:rsidRDefault="002C6259" w:rsidP="00E034CD">
            <w:pPr>
              <w:tabs>
                <w:tab w:val="clear" w:pos="907"/>
                <w:tab w:val="left" w:pos="628"/>
              </w:tabs>
              <w:ind w:right="2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:rsidR="002C6259" w:rsidRPr="006D1E8A" w:rsidRDefault="002C6259" w:rsidP="00E034CD">
            <w:pPr>
              <w:jc w:val="right"/>
              <w:rPr>
                <w:rFonts w:ascii="Angsana New" w:hAnsi="Angsana New"/>
                <w:color w:val="0D0D0D"/>
                <w:sz w:val="24"/>
                <w:szCs w:val="24"/>
              </w:rPr>
            </w:pPr>
          </w:p>
        </w:tc>
        <w:tc>
          <w:tcPr>
            <w:tcW w:w="239" w:type="dxa"/>
          </w:tcPr>
          <w:p w:rsidR="002C6259" w:rsidRPr="006D1E8A" w:rsidRDefault="002C6259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6" w:type="dxa"/>
          </w:tcPr>
          <w:p w:rsidR="002C6259" w:rsidRPr="006D1E8A" w:rsidRDefault="002C6259" w:rsidP="00E034CD">
            <w:pPr>
              <w:jc w:val="right"/>
              <w:rPr>
                <w:rFonts w:ascii="Angsana New" w:hAnsi="Angsana New"/>
                <w:color w:val="0D0D0D"/>
                <w:sz w:val="24"/>
                <w:szCs w:val="24"/>
              </w:rPr>
            </w:pPr>
          </w:p>
        </w:tc>
      </w:tr>
      <w:tr w:rsidR="00E034CD" w:rsidRPr="00356084" w:rsidTr="00B46D6D">
        <w:tc>
          <w:tcPr>
            <w:tcW w:w="3753" w:type="dxa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65" w:type="dxa"/>
          </w:tcPr>
          <w:p w:rsidR="00E034CD" w:rsidRPr="00356084" w:rsidRDefault="00E034CD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:rsidR="00E034CD" w:rsidRPr="00356084" w:rsidRDefault="00E034CD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:rsidR="00E034CD" w:rsidRPr="00356084" w:rsidRDefault="00E034CD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:rsidR="00E034CD" w:rsidRPr="00356084" w:rsidRDefault="00E034CD" w:rsidP="00E034CD">
            <w:pPr>
              <w:tabs>
                <w:tab w:val="decimal" w:pos="6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34CD" w:rsidRPr="00356084" w:rsidTr="00B46D6D">
        <w:tc>
          <w:tcPr>
            <w:tcW w:w="3753" w:type="dxa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65" w:type="dxa"/>
          </w:tcPr>
          <w:p w:rsidR="00E034CD" w:rsidRPr="00356084" w:rsidRDefault="00E034CD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:rsidR="00E034CD" w:rsidRPr="00356084" w:rsidRDefault="00E034CD" w:rsidP="00E034CD">
            <w:pPr>
              <w:tabs>
                <w:tab w:val="decimal" w:pos="6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:rsidR="00E034CD" w:rsidRPr="00356084" w:rsidRDefault="00E034CD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:rsidR="00E034CD" w:rsidRPr="00356084" w:rsidRDefault="00E034CD" w:rsidP="00E034CD">
            <w:pPr>
              <w:tabs>
                <w:tab w:val="decimal" w:pos="6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7CF7" w:rsidRPr="00356084" w:rsidTr="00727CF7">
        <w:tc>
          <w:tcPr>
            <w:tcW w:w="3753" w:type="dxa"/>
          </w:tcPr>
          <w:p w:rsidR="00727CF7" w:rsidRPr="00356084" w:rsidRDefault="00727CF7" w:rsidP="0072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165" w:type="dxa"/>
            <w:shd w:val="clear" w:color="auto" w:fill="auto"/>
          </w:tcPr>
          <w:p w:rsidR="00727CF7" w:rsidRPr="00356084" w:rsidRDefault="00727CF7" w:rsidP="00727CF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1,954</w:t>
            </w:r>
          </w:p>
        </w:tc>
        <w:tc>
          <w:tcPr>
            <w:tcW w:w="263" w:type="dxa"/>
            <w:gridSpan w:val="2"/>
            <w:shd w:val="clear" w:color="auto" w:fill="auto"/>
          </w:tcPr>
          <w:p w:rsidR="00727CF7" w:rsidRPr="00356084" w:rsidRDefault="00727CF7" w:rsidP="0072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:rsidR="00727CF7" w:rsidRPr="00941748" w:rsidRDefault="00727CF7" w:rsidP="0072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1,529</w:t>
            </w:r>
          </w:p>
        </w:tc>
        <w:tc>
          <w:tcPr>
            <w:tcW w:w="261" w:type="dxa"/>
            <w:shd w:val="clear" w:color="auto" w:fill="auto"/>
          </w:tcPr>
          <w:p w:rsidR="00727CF7" w:rsidRPr="00356084" w:rsidRDefault="00727CF7" w:rsidP="0072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:rsidR="00727CF7" w:rsidRPr="00356084" w:rsidRDefault="00727CF7" w:rsidP="00A77F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1,954</w:t>
            </w:r>
          </w:p>
        </w:tc>
        <w:tc>
          <w:tcPr>
            <w:tcW w:w="239" w:type="dxa"/>
          </w:tcPr>
          <w:p w:rsidR="00727CF7" w:rsidRPr="00356084" w:rsidRDefault="00727CF7" w:rsidP="0072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:rsidR="00727CF7" w:rsidRPr="00941748" w:rsidRDefault="00727CF7" w:rsidP="0072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1,529</w:t>
            </w:r>
          </w:p>
        </w:tc>
      </w:tr>
      <w:tr w:rsidR="00E75191" w:rsidRPr="00356084" w:rsidTr="00B46D6D">
        <w:tc>
          <w:tcPr>
            <w:tcW w:w="3753" w:type="dxa"/>
          </w:tcPr>
          <w:p w:rsidR="00E75191" w:rsidRPr="00356084" w:rsidRDefault="00E75191" w:rsidP="000A1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65" w:type="dxa"/>
            <w:shd w:val="clear" w:color="auto" w:fill="auto"/>
          </w:tcPr>
          <w:p w:rsidR="00E75191" w:rsidRPr="00356084" w:rsidRDefault="00E75191" w:rsidP="00E7519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392</w:t>
            </w:r>
          </w:p>
        </w:tc>
        <w:tc>
          <w:tcPr>
            <w:tcW w:w="263" w:type="dxa"/>
            <w:gridSpan w:val="2"/>
            <w:shd w:val="clear" w:color="auto" w:fill="auto"/>
          </w:tcPr>
          <w:p w:rsidR="00E75191" w:rsidRPr="00356084" w:rsidRDefault="00E75191" w:rsidP="00E75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:rsidR="00E75191" w:rsidRPr="00941748" w:rsidRDefault="00E75191" w:rsidP="00E75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727</w:t>
            </w:r>
          </w:p>
        </w:tc>
        <w:tc>
          <w:tcPr>
            <w:tcW w:w="261" w:type="dxa"/>
            <w:shd w:val="clear" w:color="auto" w:fill="auto"/>
          </w:tcPr>
          <w:p w:rsidR="00E75191" w:rsidRPr="00356084" w:rsidRDefault="00E75191" w:rsidP="00E75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:rsidR="00E75191" w:rsidRPr="00356084" w:rsidRDefault="00E75191" w:rsidP="00E7519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392</w:t>
            </w:r>
          </w:p>
        </w:tc>
        <w:tc>
          <w:tcPr>
            <w:tcW w:w="239" w:type="dxa"/>
          </w:tcPr>
          <w:p w:rsidR="00E75191" w:rsidRPr="00356084" w:rsidRDefault="00E75191" w:rsidP="00E75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:rsidR="00E75191" w:rsidRPr="00941748" w:rsidRDefault="00E75191" w:rsidP="00E75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727</w:t>
            </w:r>
          </w:p>
        </w:tc>
      </w:tr>
      <w:tr w:rsidR="00E75191" w:rsidRPr="00356084" w:rsidTr="00B46D6D">
        <w:tc>
          <w:tcPr>
            <w:tcW w:w="3753" w:type="dxa"/>
          </w:tcPr>
          <w:p w:rsidR="00E75191" w:rsidRPr="00356084" w:rsidRDefault="00E75191" w:rsidP="000A1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1165" w:type="dxa"/>
            <w:shd w:val="clear" w:color="auto" w:fill="auto"/>
          </w:tcPr>
          <w:p w:rsidR="00E75191" w:rsidRPr="00356084" w:rsidRDefault="00E75191" w:rsidP="00E7519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3" w:type="dxa"/>
            <w:gridSpan w:val="2"/>
            <w:shd w:val="clear" w:color="auto" w:fill="auto"/>
          </w:tcPr>
          <w:p w:rsidR="00E75191" w:rsidRPr="00356084" w:rsidRDefault="00E75191" w:rsidP="00E75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:rsidR="00E75191" w:rsidRDefault="003812C0" w:rsidP="00381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1" w:type="dxa"/>
            <w:shd w:val="clear" w:color="auto" w:fill="auto"/>
          </w:tcPr>
          <w:p w:rsidR="00E75191" w:rsidRPr="00356084" w:rsidRDefault="00E75191" w:rsidP="00E75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:rsidR="00E75191" w:rsidRPr="00356084" w:rsidRDefault="00E75191" w:rsidP="00E7519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9" w:type="dxa"/>
          </w:tcPr>
          <w:p w:rsidR="00E75191" w:rsidRPr="00356084" w:rsidRDefault="00E75191" w:rsidP="00E75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:rsidR="00E75191" w:rsidRDefault="003812C0" w:rsidP="00E75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75191" w:rsidRPr="00356084" w:rsidTr="00B46D6D">
        <w:tc>
          <w:tcPr>
            <w:tcW w:w="3753" w:type="dxa"/>
          </w:tcPr>
          <w:p w:rsidR="00E75191" w:rsidRPr="00356084" w:rsidRDefault="00E75191" w:rsidP="000A1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75191" w:rsidRPr="00356084" w:rsidRDefault="00E75191" w:rsidP="00E75191">
            <w:pPr>
              <w:tabs>
                <w:tab w:val="clear" w:pos="907"/>
                <w:tab w:val="left" w:pos="718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2,347</w:t>
            </w:r>
          </w:p>
        </w:tc>
        <w:tc>
          <w:tcPr>
            <w:tcW w:w="263" w:type="dxa"/>
            <w:gridSpan w:val="2"/>
            <w:shd w:val="clear" w:color="auto" w:fill="auto"/>
          </w:tcPr>
          <w:p w:rsidR="00E75191" w:rsidRPr="00356084" w:rsidRDefault="00E75191" w:rsidP="00E75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75191" w:rsidRPr="00941748" w:rsidRDefault="00E75191" w:rsidP="00E75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2,258</w:t>
            </w:r>
          </w:p>
        </w:tc>
        <w:tc>
          <w:tcPr>
            <w:tcW w:w="261" w:type="dxa"/>
            <w:shd w:val="clear" w:color="auto" w:fill="auto"/>
          </w:tcPr>
          <w:p w:rsidR="00E75191" w:rsidRPr="00356084" w:rsidRDefault="00E75191" w:rsidP="00E75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75191" w:rsidRPr="00356084" w:rsidRDefault="00E75191" w:rsidP="00E75191">
            <w:pPr>
              <w:tabs>
                <w:tab w:val="clear" w:pos="907"/>
                <w:tab w:val="left" w:pos="718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2,347</w:t>
            </w:r>
          </w:p>
        </w:tc>
        <w:tc>
          <w:tcPr>
            <w:tcW w:w="239" w:type="dxa"/>
          </w:tcPr>
          <w:p w:rsidR="00E75191" w:rsidRPr="00356084" w:rsidRDefault="00E75191" w:rsidP="00E75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:rsidR="00E75191" w:rsidRPr="00941748" w:rsidRDefault="00E75191" w:rsidP="00E75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2,258</w:t>
            </w:r>
          </w:p>
        </w:tc>
      </w:tr>
      <w:tr w:rsidR="00E034CD" w:rsidRPr="006D1E8A" w:rsidTr="00727CF7">
        <w:trPr>
          <w:trHeight w:hRule="exact" w:val="356"/>
        </w:trPr>
        <w:tc>
          <w:tcPr>
            <w:tcW w:w="3753" w:type="dxa"/>
          </w:tcPr>
          <w:p w:rsidR="00E034CD" w:rsidRPr="006D1E8A" w:rsidRDefault="00E034CD" w:rsidP="006D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:rsidR="00E034CD" w:rsidRPr="006D1E8A" w:rsidRDefault="00E034CD" w:rsidP="006D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gridSpan w:val="2"/>
          </w:tcPr>
          <w:p w:rsidR="00E034CD" w:rsidRPr="006D1E8A" w:rsidRDefault="00E034CD" w:rsidP="006D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:rsidR="00E034CD" w:rsidRPr="006D1E8A" w:rsidRDefault="00E034CD" w:rsidP="006D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" w:type="dxa"/>
          </w:tcPr>
          <w:p w:rsidR="00E034CD" w:rsidRPr="006D1E8A" w:rsidRDefault="00E034CD" w:rsidP="006D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:rsidR="00E034CD" w:rsidRPr="006D1E8A" w:rsidRDefault="00E034CD" w:rsidP="006D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:rsidR="00E034CD" w:rsidRPr="006D1E8A" w:rsidRDefault="00E034CD" w:rsidP="006D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</w:tcPr>
          <w:p w:rsidR="00E034CD" w:rsidRPr="006D1E8A" w:rsidRDefault="00E034CD" w:rsidP="006D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034CD" w:rsidRPr="00356084" w:rsidTr="00B46D6D">
        <w:tc>
          <w:tcPr>
            <w:tcW w:w="3753" w:type="dxa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5" w:type="dxa"/>
          </w:tcPr>
          <w:p w:rsidR="00E034CD" w:rsidRPr="00356084" w:rsidRDefault="00E034CD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</w:tcPr>
          <w:p w:rsidR="00E034CD" w:rsidRPr="00356084" w:rsidRDefault="00E034CD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:rsidR="00E034CD" w:rsidRPr="00356084" w:rsidRDefault="00E034CD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:rsidR="00E034CD" w:rsidRPr="00356084" w:rsidRDefault="00E034CD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426A" w:rsidRPr="00356084" w:rsidTr="00E02F58">
        <w:tc>
          <w:tcPr>
            <w:tcW w:w="3753" w:type="dxa"/>
          </w:tcPr>
          <w:p w:rsidR="005E426A" w:rsidRPr="00782197" w:rsidRDefault="005E426A" w:rsidP="005E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2197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165" w:type="dxa"/>
          </w:tcPr>
          <w:p w:rsidR="005E426A" w:rsidRPr="00F844AA" w:rsidRDefault="005E426A" w:rsidP="005E426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44AA">
              <w:rPr>
                <w:rFonts w:ascii="Angsana New" w:hAnsi="Angsana New"/>
                <w:sz w:val="30"/>
                <w:szCs w:val="30"/>
              </w:rPr>
              <w:t>904,669</w:t>
            </w:r>
          </w:p>
        </w:tc>
        <w:tc>
          <w:tcPr>
            <w:tcW w:w="243" w:type="dxa"/>
          </w:tcPr>
          <w:p w:rsidR="005E426A" w:rsidRPr="00AF2D33" w:rsidRDefault="005E426A" w:rsidP="005E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9" w:type="dxa"/>
            <w:gridSpan w:val="2"/>
          </w:tcPr>
          <w:p w:rsidR="005E426A" w:rsidRPr="005E426A" w:rsidRDefault="00835305" w:rsidP="005E426A">
            <w:pPr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916,389</w:t>
            </w:r>
          </w:p>
        </w:tc>
        <w:tc>
          <w:tcPr>
            <w:tcW w:w="261" w:type="dxa"/>
          </w:tcPr>
          <w:p w:rsidR="005E426A" w:rsidRPr="00AF2D33" w:rsidRDefault="005E426A" w:rsidP="005E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58" w:type="dxa"/>
          </w:tcPr>
          <w:p w:rsidR="005E426A" w:rsidRPr="009C08A9" w:rsidRDefault="005E426A" w:rsidP="005E426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08A9">
              <w:rPr>
                <w:rFonts w:ascii="Angsana New" w:hAnsi="Angsana New"/>
                <w:sz w:val="30"/>
                <w:szCs w:val="30"/>
              </w:rPr>
              <w:t>883,191</w:t>
            </w:r>
          </w:p>
        </w:tc>
        <w:tc>
          <w:tcPr>
            <w:tcW w:w="239" w:type="dxa"/>
          </w:tcPr>
          <w:p w:rsidR="005E426A" w:rsidRPr="00AF2D33" w:rsidRDefault="005E426A" w:rsidP="005E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56" w:type="dxa"/>
            <w:vAlign w:val="center"/>
          </w:tcPr>
          <w:p w:rsidR="005E426A" w:rsidRPr="005E426A" w:rsidRDefault="00835305" w:rsidP="0072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913,509</w:t>
            </w:r>
          </w:p>
        </w:tc>
      </w:tr>
      <w:tr w:rsidR="005E426A" w:rsidRPr="00356084" w:rsidTr="00E02F58">
        <w:tc>
          <w:tcPr>
            <w:tcW w:w="3753" w:type="dxa"/>
          </w:tcPr>
          <w:p w:rsidR="005E426A" w:rsidRPr="00356084" w:rsidRDefault="005E426A" w:rsidP="005E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65" w:type="dxa"/>
          </w:tcPr>
          <w:p w:rsidR="005E426A" w:rsidRPr="00F844AA" w:rsidRDefault="005E426A" w:rsidP="005E426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44AA">
              <w:rPr>
                <w:rFonts w:ascii="Angsana New" w:hAnsi="Angsana New"/>
                <w:sz w:val="30"/>
                <w:szCs w:val="30"/>
              </w:rPr>
              <w:t>11,833</w:t>
            </w:r>
          </w:p>
        </w:tc>
        <w:tc>
          <w:tcPr>
            <w:tcW w:w="243" w:type="dxa"/>
          </w:tcPr>
          <w:p w:rsidR="005E426A" w:rsidRPr="00356084" w:rsidRDefault="005E426A" w:rsidP="005E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</w:tcPr>
          <w:p w:rsidR="005E426A" w:rsidRPr="005E426A" w:rsidRDefault="005E426A" w:rsidP="005E426A">
            <w:pPr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426A">
              <w:rPr>
                <w:rFonts w:ascii="Angsana New" w:hAnsi="Angsana New"/>
                <w:sz w:val="30"/>
                <w:szCs w:val="30"/>
              </w:rPr>
              <w:t>13,118</w:t>
            </w:r>
          </w:p>
        </w:tc>
        <w:tc>
          <w:tcPr>
            <w:tcW w:w="261" w:type="dxa"/>
          </w:tcPr>
          <w:p w:rsidR="005E426A" w:rsidRPr="00356084" w:rsidRDefault="005E426A" w:rsidP="005E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:rsidR="005E426A" w:rsidRPr="009C08A9" w:rsidRDefault="005E426A" w:rsidP="005E426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08A9">
              <w:rPr>
                <w:rFonts w:ascii="Angsana New" w:hAnsi="Angsana New"/>
                <w:sz w:val="30"/>
                <w:szCs w:val="30"/>
              </w:rPr>
              <w:t>11,828</w:t>
            </w:r>
          </w:p>
        </w:tc>
        <w:tc>
          <w:tcPr>
            <w:tcW w:w="239" w:type="dxa"/>
          </w:tcPr>
          <w:p w:rsidR="005E426A" w:rsidRPr="00356084" w:rsidRDefault="005E426A" w:rsidP="005E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center"/>
          </w:tcPr>
          <w:p w:rsidR="005E426A" w:rsidRPr="005E426A" w:rsidRDefault="005E426A" w:rsidP="005E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E426A">
              <w:rPr>
                <w:rFonts w:ascii="Angsana New" w:hAnsi="Angsana New"/>
                <w:sz w:val="30"/>
                <w:szCs w:val="30"/>
              </w:rPr>
              <w:t>13,118</w:t>
            </w:r>
          </w:p>
        </w:tc>
      </w:tr>
      <w:tr w:rsidR="005E426A" w:rsidRPr="00356084" w:rsidTr="00E02F58">
        <w:tc>
          <w:tcPr>
            <w:tcW w:w="3753" w:type="dxa"/>
          </w:tcPr>
          <w:p w:rsidR="005E426A" w:rsidRPr="00356084" w:rsidRDefault="005E426A" w:rsidP="005E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65" w:type="dxa"/>
          </w:tcPr>
          <w:p w:rsidR="005E426A" w:rsidRPr="00E75191" w:rsidRDefault="005E426A" w:rsidP="005E426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43" w:type="dxa"/>
          </w:tcPr>
          <w:p w:rsidR="005E426A" w:rsidRPr="00356084" w:rsidRDefault="005E426A" w:rsidP="005E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</w:tcPr>
          <w:p w:rsidR="005E426A" w:rsidRPr="005E426A" w:rsidRDefault="00F87E81" w:rsidP="00F87E81">
            <w:pPr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61" w:type="dxa"/>
          </w:tcPr>
          <w:p w:rsidR="005E426A" w:rsidRPr="00356084" w:rsidRDefault="005E426A" w:rsidP="005E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:rsidR="005E426A" w:rsidRPr="009C08A9" w:rsidRDefault="005E426A" w:rsidP="005E426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08A9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39" w:type="dxa"/>
          </w:tcPr>
          <w:p w:rsidR="005E426A" w:rsidRPr="00356084" w:rsidRDefault="005E426A" w:rsidP="005E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:rsidR="005E426A" w:rsidRPr="00F87E81" w:rsidRDefault="00F87E81" w:rsidP="00F87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7E81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</w:p>
        </w:tc>
      </w:tr>
      <w:tr w:rsidR="00F225E4" w:rsidRPr="00356084" w:rsidTr="00E02F58">
        <w:tc>
          <w:tcPr>
            <w:tcW w:w="3753" w:type="dxa"/>
          </w:tcPr>
          <w:p w:rsidR="00F225E4" w:rsidRPr="00356084" w:rsidRDefault="00F225E4" w:rsidP="00F2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 xml:space="preserve">ซื้อสินค้าและวัตถุดิบ </w:t>
            </w:r>
          </w:p>
        </w:tc>
        <w:tc>
          <w:tcPr>
            <w:tcW w:w="1165" w:type="dxa"/>
          </w:tcPr>
          <w:p w:rsidR="00F225E4" w:rsidRPr="00356084" w:rsidRDefault="00F225E4" w:rsidP="00F225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5191">
              <w:rPr>
                <w:rFonts w:ascii="Angsana New" w:hAnsi="Angsana New"/>
                <w:sz w:val="30"/>
                <w:szCs w:val="30"/>
              </w:rPr>
              <w:t>841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75191">
              <w:rPr>
                <w:rFonts w:ascii="Angsana New" w:hAnsi="Angsana New"/>
                <w:sz w:val="30"/>
                <w:szCs w:val="30"/>
              </w:rPr>
              <w:t>683</w:t>
            </w:r>
          </w:p>
        </w:tc>
        <w:tc>
          <w:tcPr>
            <w:tcW w:w="243" w:type="dxa"/>
          </w:tcPr>
          <w:p w:rsidR="00F225E4" w:rsidRPr="00356084" w:rsidRDefault="00F225E4" w:rsidP="00F2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</w:tcPr>
          <w:p w:rsidR="00F225E4" w:rsidRPr="005E426A" w:rsidRDefault="00F225E4" w:rsidP="00F225E4">
            <w:pPr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426A">
              <w:rPr>
                <w:rFonts w:ascii="Angsana New" w:hAnsi="Angsana New"/>
                <w:sz w:val="30"/>
                <w:szCs w:val="30"/>
              </w:rPr>
              <w:t>811,595</w:t>
            </w:r>
          </w:p>
        </w:tc>
        <w:tc>
          <w:tcPr>
            <w:tcW w:w="261" w:type="dxa"/>
          </w:tcPr>
          <w:p w:rsidR="00F225E4" w:rsidRPr="00356084" w:rsidRDefault="00F225E4" w:rsidP="00F2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:rsidR="00F225E4" w:rsidRPr="009C08A9" w:rsidRDefault="00F225E4" w:rsidP="00F225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08A9">
              <w:rPr>
                <w:rFonts w:ascii="Angsana New" w:hAnsi="Angsana New"/>
                <w:sz w:val="30"/>
                <w:szCs w:val="30"/>
              </w:rPr>
              <w:t>817,840</w:t>
            </w:r>
          </w:p>
        </w:tc>
        <w:tc>
          <w:tcPr>
            <w:tcW w:w="239" w:type="dxa"/>
          </w:tcPr>
          <w:p w:rsidR="00F225E4" w:rsidRPr="00356084" w:rsidRDefault="00F225E4" w:rsidP="00F2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center"/>
          </w:tcPr>
          <w:p w:rsidR="00F225E4" w:rsidRPr="005E426A" w:rsidRDefault="00F225E4" w:rsidP="00F2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E426A">
              <w:rPr>
                <w:rFonts w:ascii="Angsana New" w:hAnsi="Angsana New"/>
                <w:sz w:val="30"/>
                <w:szCs w:val="30"/>
              </w:rPr>
              <w:t>792,897</w:t>
            </w:r>
          </w:p>
        </w:tc>
      </w:tr>
      <w:tr w:rsidR="00F225E4" w:rsidRPr="00356084" w:rsidTr="00E02F58">
        <w:tc>
          <w:tcPr>
            <w:tcW w:w="3753" w:type="dxa"/>
          </w:tcPr>
          <w:p w:rsidR="00F225E4" w:rsidRPr="00356084" w:rsidRDefault="00F225E4" w:rsidP="00F2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เงินสนับสนุนทางการตลาด</w:t>
            </w:r>
          </w:p>
        </w:tc>
        <w:tc>
          <w:tcPr>
            <w:tcW w:w="1165" w:type="dxa"/>
            <w:shd w:val="clear" w:color="auto" w:fill="FFFFFF"/>
          </w:tcPr>
          <w:p w:rsidR="00F225E4" w:rsidRPr="00356084" w:rsidRDefault="00F225E4" w:rsidP="00F225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5191">
              <w:rPr>
                <w:rFonts w:ascii="Angsana New" w:hAnsi="Angsana New"/>
                <w:sz w:val="30"/>
                <w:szCs w:val="30"/>
              </w:rPr>
              <w:t>110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75191">
              <w:rPr>
                <w:rFonts w:ascii="Angsana New" w:hAnsi="Angsana New"/>
                <w:sz w:val="30"/>
                <w:szCs w:val="30"/>
              </w:rPr>
              <w:t>118</w:t>
            </w:r>
          </w:p>
        </w:tc>
        <w:tc>
          <w:tcPr>
            <w:tcW w:w="243" w:type="dxa"/>
          </w:tcPr>
          <w:p w:rsidR="00F225E4" w:rsidRPr="00356084" w:rsidRDefault="00F225E4" w:rsidP="00F2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</w:tcPr>
          <w:p w:rsidR="00F225E4" w:rsidRPr="005E426A" w:rsidRDefault="00F225E4" w:rsidP="00F2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103,342</w:t>
            </w:r>
          </w:p>
        </w:tc>
        <w:tc>
          <w:tcPr>
            <w:tcW w:w="261" w:type="dxa"/>
          </w:tcPr>
          <w:p w:rsidR="00F225E4" w:rsidRPr="00356084" w:rsidRDefault="00F225E4" w:rsidP="00F2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FFFFFF"/>
          </w:tcPr>
          <w:p w:rsidR="00F225E4" w:rsidRPr="00F844AA" w:rsidRDefault="00F225E4" w:rsidP="00F225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44AA">
              <w:rPr>
                <w:rFonts w:ascii="Angsana New" w:hAnsi="Angsana New"/>
                <w:sz w:val="30"/>
                <w:szCs w:val="30"/>
              </w:rPr>
              <w:t>110,118</w:t>
            </w:r>
          </w:p>
        </w:tc>
        <w:tc>
          <w:tcPr>
            <w:tcW w:w="239" w:type="dxa"/>
          </w:tcPr>
          <w:p w:rsidR="00F225E4" w:rsidRPr="00356084" w:rsidRDefault="00F225E4" w:rsidP="00F2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center"/>
          </w:tcPr>
          <w:p w:rsidR="00F225E4" w:rsidRPr="005E426A" w:rsidRDefault="00F225E4" w:rsidP="00F2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103,342</w:t>
            </w:r>
          </w:p>
        </w:tc>
      </w:tr>
      <w:tr w:rsidR="00F225E4" w:rsidRPr="00356084" w:rsidTr="00E02F58">
        <w:tc>
          <w:tcPr>
            <w:tcW w:w="3753" w:type="dxa"/>
          </w:tcPr>
          <w:p w:rsidR="00F225E4" w:rsidRPr="00356084" w:rsidRDefault="00F225E4" w:rsidP="00F2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65" w:type="dxa"/>
          </w:tcPr>
          <w:p w:rsidR="00F225E4" w:rsidRPr="00AF2D33" w:rsidRDefault="00F225E4" w:rsidP="00AA321A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844AA">
              <w:rPr>
                <w:rFonts w:ascii="Angsana New" w:hAnsi="Angsana New"/>
                <w:sz w:val="30"/>
                <w:szCs w:val="30"/>
              </w:rPr>
              <w:t>31,667</w:t>
            </w:r>
          </w:p>
        </w:tc>
        <w:tc>
          <w:tcPr>
            <w:tcW w:w="243" w:type="dxa"/>
          </w:tcPr>
          <w:p w:rsidR="00F225E4" w:rsidRPr="00AF2D33" w:rsidRDefault="00F225E4" w:rsidP="00F2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9" w:type="dxa"/>
            <w:gridSpan w:val="2"/>
          </w:tcPr>
          <w:p w:rsidR="00F225E4" w:rsidRPr="005E426A" w:rsidRDefault="00835305" w:rsidP="00F225E4">
            <w:pPr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42,209</w:t>
            </w:r>
          </w:p>
        </w:tc>
        <w:tc>
          <w:tcPr>
            <w:tcW w:w="261" w:type="dxa"/>
          </w:tcPr>
          <w:p w:rsidR="00F225E4" w:rsidRPr="00AF2D33" w:rsidRDefault="00F225E4" w:rsidP="00F2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58" w:type="dxa"/>
          </w:tcPr>
          <w:p w:rsidR="00F225E4" w:rsidRPr="00F844AA" w:rsidRDefault="00F225E4" w:rsidP="00F225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44AA">
              <w:rPr>
                <w:rFonts w:ascii="Angsana New" w:hAnsi="Angsana New"/>
                <w:sz w:val="30"/>
                <w:szCs w:val="30"/>
              </w:rPr>
              <w:t>31,667</w:t>
            </w:r>
          </w:p>
        </w:tc>
        <w:tc>
          <w:tcPr>
            <w:tcW w:w="239" w:type="dxa"/>
          </w:tcPr>
          <w:p w:rsidR="00F225E4" w:rsidRPr="00AF2D33" w:rsidRDefault="00F225E4" w:rsidP="00F2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56" w:type="dxa"/>
            <w:vAlign w:val="center"/>
          </w:tcPr>
          <w:p w:rsidR="00F225E4" w:rsidRPr="005E426A" w:rsidRDefault="00835305" w:rsidP="00F2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2014">
              <w:rPr>
                <w:rFonts w:ascii="Angsana New" w:hAnsi="Angsana New"/>
                <w:sz w:val="30"/>
                <w:szCs w:val="30"/>
              </w:rPr>
              <w:t>42,209</w:t>
            </w:r>
          </w:p>
        </w:tc>
      </w:tr>
      <w:tr w:rsidR="005E426A" w:rsidRPr="00356084" w:rsidTr="00E02F58">
        <w:tc>
          <w:tcPr>
            <w:tcW w:w="3753" w:type="dxa"/>
          </w:tcPr>
          <w:p w:rsidR="005E426A" w:rsidRPr="00356084" w:rsidRDefault="005E426A" w:rsidP="005E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65" w:type="dxa"/>
          </w:tcPr>
          <w:p w:rsidR="005E426A" w:rsidRPr="00356084" w:rsidRDefault="005E426A" w:rsidP="005E426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5191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75191">
              <w:rPr>
                <w:rFonts w:ascii="Angsana New" w:hAnsi="Angsana New"/>
                <w:sz w:val="30"/>
                <w:szCs w:val="30"/>
              </w:rPr>
              <w:t>308</w:t>
            </w:r>
          </w:p>
        </w:tc>
        <w:tc>
          <w:tcPr>
            <w:tcW w:w="243" w:type="dxa"/>
          </w:tcPr>
          <w:p w:rsidR="005E426A" w:rsidRPr="00356084" w:rsidRDefault="005E426A" w:rsidP="005E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</w:tcPr>
          <w:p w:rsidR="005E426A" w:rsidRPr="005E426A" w:rsidRDefault="00F225E4" w:rsidP="00AA321A">
            <w:pPr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25E4">
              <w:rPr>
                <w:rFonts w:ascii="Angsana New" w:hAnsi="Angsana New"/>
                <w:sz w:val="30"/>
                <w:szCs w:val="30"/>
              </w:rPr>
              <w:t>31,189</w:t>
            </w:r>
          </w:p>
        </w:tc>
        <w:tc>
          <w:tcPr>
            <w:tcW w:w="261" w:type="dxa"/>
          </w:tcPr>
          <w:p w:rsidR="005E426A" w:rsidRPr="00356084" w:rsidRDefault="005E426A" w:rsidP="005E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:rsidR="005E426A" w:rsidRPr="00356084" w:rsidRDefault="005E426A" w:rsidP="005E426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5191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75191">
              <w:rPr>
                <w:rFonts w:ascii="Angsana New" w:hAnsi="Angsana New"/>
                <w:sz w:val="30"/>
                <w:szCs w:val="30"/>
              </w:rPr>
              <w:t>042</w:t>
            </w:r>
          </w:p>
        </w:tc>
        <w:tc>
          <w:tcPr>
            <w:tcW w:w="239" w:type="dxa"/>
          </w:tcPr>
          <w:p w:rsidR="005E426A" w:rsidRPr="00356084" w:rsidRDefault="005E426A" w:rsidP="005E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center"/>
          </w:tcPr>
          <w:p w:rsidR="005E426A" w:rsidRPr="005E426A" w:rsidRDefault="00F225E4" w:rsidP="005E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225E4">
              <w:rPr>
                <w:rFonts w:ascii="Angsana New" w:hAnsi="Angsana New"/>
                <w:sz w:val="30"/>
                <w:szCs w:val="30"/>
              </w:rPr>
              <w:t>31,003</w:t>
            </w:r>
          </w:p>
        </w:tc>
      </w:tr>
    </w:tbl>
    <w:p w:rsidR="00600B8C" w:rsidRPr="00D36B78" w:rsidRDefault="00600B8C" w:rsidP="00C12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B17AE8">
        <w:rPr>
          <w:rFonts w:ascii="Angsana New" w:hAnsi="Angsana New"/>
          <w:sz w:val="30"/>
          <w:szCs w:val="30"/>
        </w:rPr>
        <w:t xml:space="preserve">31 </w:t>
      </w:r>
      <w:r w:rsidR="00B17AE8">
        <w:rPr>
          <w:rFonts w:ascii="Angsana New" w:hAnsi="Angsana New" w:hint="cs"/>
          <w:sz w:val="30"/>
          <w:szCs w:val="30"/>
          <w:cs/>
        </w:rPr>
        <w:t>ธันวาคม</w:t>
      </w:r>
      <w:r w:rsidR="00DC24F2" w:rsidRPr="00D36B78">
        <w:rPr>
          <w:rFonts w:ascii="Angsana New" w:hAnsi="Angsana New"/>
          <w:sz w:val="30"/>
          <w:szCs w:val="30"/>
          <w:cs/>
        </w:rPr>
        <w:t xml:space="preserve"> </w:t>
      </w:r>
      <w:r w:rsidR="001B6D24">
        <w:rPr>
          <w:rFonts w:ascii="Angsana New" w:hAnsi="Angsana New"/>
          <w:sz w:val="30"/>
          <w:szCs w:val="30"/>
        </w:rPr>
        <w:t>256</w:t>
      </w:r>
      <w:r w:rsidR="003F0F0F">
        <w:rPr>
          <w:rFonts w:ascii="Angsana New" w:hAnsi="Angsana New"/>
          <w:sz w:val="30"/>
          <w:szCs w:val="30"/>
        </w:rPr>
        <w:t>2</w:t>
      </w:r>
      <w:r w:rsidR="0006029F" w:rsidRPr="00D36B78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 xml:space="preserve">และ </w:t>
      </w:r>
      <w:r w:rsidR="00122BDD" w:rsidRPr="00D36B78">
        <w:rPr>
          <w:rFonts w:ascii="Angsana New" w:hAnsi="Angsana New"/>
          <w:sz w:val="30"/>
          <w:szCs w:val="30"/>
        </w:rPr>
        <w:t>30</w:t>
      </w:r>
      <w:r w:rsidRPr="00D36B78">
        <w:rPr>
          <w:rFonts w:ascii="Angsana New" w:hAnsi="Angsana New"/>
          <w:sz w:val="30"/>
          <w:szCs w:val="30"/>
          <w:cs/>
        </w:rPr>
        <w:t xml:space="preserve"> </w:t>
      </w:r>
      <w:r w:rsidR="00122BDD" w:rsidRPr="00D36B78">
        <w:rPr>
          <w:rFonts w:ascii="Angsana New" w:hAnsi="Angsana New"/>
          <w:sz w:val="30"/>
          <w:szCs w:val="30"/>
          <w:cs/>
        </w:rPr>
        <w:t>กันยายน</w:t>
      </w:r>
      <w:r w:rsidRPr="00D36B78">
        <w:rPr>
          <w:rFonts w:ascii="Angsana New" w:hAnsi="Angsana New"/>
          <w:sz w:val="30"/>
          <w:szCs w:val="30"/>
          <w:cs/>
        </w:rPr>
        <w:t xml:space="preserve"> </w:t>
      </w:r>
      <w:r w:rsidR="008963E4">
        <w:rPr>
          <w:rFonts w:ascii="Angsana New" w:hAnsi="Angsana New"/>
          <w:sz w:val="30"/>
          <w:szCs w:val="30"/>
        </w:rPr>
        <w:t>2562</w:t>
      </w:r>
      <w:r w:rsidR="003A719A" w:rsidRPr="00D36B78">
        <w:rPr>
          <w:rFonts w:ascii="Angsana New" w:hAnsi="Angsana New"/>
          <w:sz w:val="30"/>
          <w:szCs w:val="30"/>
          <w:cs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มีดังนี้</w:t>
      </w:r>
    </w:p>
    <w:p w:rsidR="001D2534" w:rsidRPr="00414E66" w:rsidRDefault="001D2534" w:rsidP="00600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505" w:type="dxa"/>
        <w:tblInd w:w="493" w:type="dxa"/>
        <w:tblLayout w:type="fixed"/>
        <w:tblLook w:val="0000" w:firstRow="0" w:lastRow="0" w:firstColumn="0" w:lastColumn="0" w:noHBand="0" w:noVBand="0"/>
      </w:tblPr>
      <w:tblGrid>
        <w:gridCol w:w="4175"/>
        <w:gridCol w:w="1173"/>
        <w:gridCol w:w="272"/>
        <w:gridCol w:w="1177"/>
        <w:gridCol w:w="270"/>
        <w:gridCol w:w="989"/>
        <w:gridCol w:w="270"/>
        <w:gridCol w:w="1179"/>
      </w:tblGrid>
      <w:tr w:rsidR="00600B8C" w:rsidRPr="00D36B78" w:rsidTr="00FF1E6E">
        <w:trPr>
          <w:trHeight w:hRule="exact" w:val="374"/>
          <w:tblHeader/>
        </w:trPr>
        <w:tc>
          <w:tcPr>
            <w:tcW w:w="2197" w:type="pct"/>
          </w:tcPr>
          <w:p w:rsidR="00600B8C" w:rsidRPr="00D36B78" w:rsidRDefault="00600B8C" w:rsidP="00244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D36B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D36B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379" w:type="pct"/>
            <w:gridSpan w:val="3"/>
          </w:tcPr>
          <w:p w:rsidR="00600B8C" w:rsidRPr="00D36B78" w:rsidRDefault="00600B8C" w:rsidP="00244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2" w:type="pct"/>
          </w:tcPr>
          <w:p w:rsidR="00600B8C" w:rsidRPr="00D36B78" w:rsidRDefault="00600B8C" w:rsidP="00F04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1" w:type="pct"/>
            <w:gridSpan w:val="3"/>
          </w:tcPr>
          <w:p w:rsidR="00600B8C" w:rsidRPr="00D36B78" w:rsidRDefault="00600B8C" w:rsidP="00F04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1E6E" w:rsidRPr="00D36B78" w:rsidTr="00FF1E6E">
        <w:trPr>
          <w:trHeight w:hRule="exact" w:val="374"/>
          <w:tblHeader/>
        </w:trPr>
        <w:tc>
          <w:tcPr>
            <w:tcW w:w="2197" w:type="pct"/>
          </w:tcPr>
          <w:p w:rsidR="00457487" w:rsidRPr="00D36B78" w:rsidRDefault="00457487" w:rsidP="0045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0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7" w:type="pct"/>
          </w:tcPr>
          <w:p w:rsidR="00457487" w:rsidRPr="003374B7" w:rsidRDefault="00457487" w:rsidP="0045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B17AE8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</w:tcPr>
          <w:p w:rsidR="00457487" w:rsidRPr="003374B7" w:rsidRDefault="00457487" w:rsidP="0045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457487" w:rsidRPr="003374B7" w:rsidRDefault="00457487" w:rsidP="0045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2" w:type="pct"/>
          </w:tcPr>
          <w:p w:rsidR="00457487" w:rsidRPr="003374B7" w:rsidRDefault="00457487" w:rsidP="0045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:rsidR="00457487" w:rsidRPr="003374B7" w:rsidRDefault="00457487" w:rsidP="0045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B17AE8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2" w:type="pct"/>
          </w:tcPr>
          <w:p w:rsidR="00457487" w:rsidRPr="003374B7" w:rsidRDefault="00457487" w:rsidP="0045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457487" w:rsidRPr="003374B7" w:rsidRDefault="00457487" w:rsidP="0045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FF1E6E" w:rsidRPr="00D36B78" w:rsidTr="00FF1E6E">
        <w:trPr>
          <w:trHeight w:hRule="exact" w:val="374"/>
          <w:tblHeader/>
        </w:trPr>
        <w:tc>
          <w:tcPr>
            <w:tcW w:w="2197" w:type="pct"/>
          </w:tcPr>
          <w:p w:rsidR="003F0F0F" w:rsidRPr="00D36B78" w:rsidRDefault="003F0F0F" w:rsidP="003F0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0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617" w:type="pct"/>
          </w:tcPr>
          <w:p w:rsidR="003F0F0F" w:rsidRPr="00D36B78" w:rsidRDefault="008963E4" w:rsidP="003F0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F0F0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:rsidR="003F0F0F" w:rsidRPr="00D36B78" w:rsidRDefault="003F0F0F" w:rsidP="003F0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3F0F0F" w:rsidRPr="00D36B78" w:rsidRDefault="008963E4" w:rsidP="003F0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2" w:type="pct"/>
          </w:tcPr>
          <w:p w:rsidR="003F0F0F" w:rsidRPr="00D36B78" w:rsidRDefault="003F0F0F" w:rsidP="003F0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:rsidR="003F0F0F" w:rsidRPr="00D36B78" w:rsidRDefault="008963E4" w:rsidP="003F0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2" w:type="pct"/>
          </w:tcPr>
          <w:p w:rsidR="003F0F0F" w:rsidRPr="00D36B78" w:rsidRDefault="003F0F0F" w:rsidP="003F0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3F0F0F" w:rsidRPr="00D36B78" w:rsidRDefault="008963E4" w:rsidP="003F0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6029F" w:rsidRPr="00D36B78" w:rsidTr="00FF1E6E">
        <w:trPr>
          <w:trHeight w:hRule="exact" w:val="374"/>
          <w:tblHeader/>
        </w:trPr>
        <w:tc>
          <w:tcPr>
            <w:tcW w:w="2197" w:type="pct"/>
          </w:tcPr>
          <w:p w:rsidR="0006029F" w:rsidRPr="00D36B78" w:rsidRDefault="0006029F" w:rsidP="00060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03" w:type="pct"/>
            <w:gridSpan w:val="7"/>
          </w:tcPr>
          <w:p w:rsidR="0006029F" w:rsidRPr="00D36B78" w:rsidRDefault="0006029F" w:rsidP="0006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6B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1E6E" w:rsidRPr="00D36B78" w:rsidTr="00FF1E6E">
        <w:trPr>
          <w:trHeight w:hRule="exact" w:val="374"/>
          <w:tblHeader/>
        </w:trPr>
        <w:tc>
          <w:tcPr>
            <w:tcW w:w="2197" w:type="pct"/>
          </w:tcPr>
          <w:p w:rsidR="00F731AF" w:rsidRDefault="00F731AF" w:rsidP="00F7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บริษัทใหญ่ในลำดับสูงสุด</w:t>
            </w:r>
          </w:p>
          <w:p w:rsidR="00F731AF" w:rsidRPr="00D36B78" w:rsidRDefault="00F731AF" w:rsidP="00F7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7" w:type="pct"/>
          </w:tcPr>
          <w:p w:rsidR="00F731AF" w:rsidRPr="00D36B78" w:rsidRDefault="00E75191" w:rsidP="00FF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75191">
              <w:rPr>
                <w:rFonts w:ascii="Angsana New" w:hAnsi="Angsana New"/>
                <w:sz w:val="30"/>
                <w:szCs w:val="30"/>
              </w:rPr>
              <w:t>351</w:t>
            </w:r>
          </w:p>
        </w:tc>
        <w:tc>
          <w:tcPr>
            <w:tcW w:w="143" w:type="pct"/>
          </w:tcPr>
          <w:p w:rsidR="00F731AF" w:rsidRPr="00D36B78" w:rsidRDefault="00F731AF" w:rsidP="00F73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right="-46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F731AF" w:rsidRPr="009D06D4" w:rsidRDefault="00F731AF" w:rsidP="00FF1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D06D4">
              <w:rPr>
                <w:rFonts w:ascii="Angsana New" w:hAnsi="Angsana New"/>
                <w:sz w:val="30"/>
                <w:szCs w:val="30"/>
              </w:rPr>
              <w:t>389</w:t>
            </w:r>
          </w:p>
        </w:tc>
        <w:tc>
          <w:tcPr>
            <w:tcW w:w="142" w:type="pct"/>
          </w:tcPr>
          <w:p w:rsidR="00F731AF" w:rsidRPr="00D36B78" w:rsidRDefault="00F731AF" w:rsidP="00F73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:rsidR="00F731AF" w:rsidRPr="00E97215" w:rsidRDefault="00E75191" w:rsidP="00AA321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351</w:t>
            </w:r>
          </w:p>
        </w:tc>
        <w:tc>
          <w:tcPr>
            <w:tcW w:w="142" w:type="pct"/>
          </w:tcPr>
          <w:p w:rsidR="00F731AF" w:rsidRPr="00D36B78" w:rsidRDefault="00F731AF" w:rsidP="00F73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619" w:type="pct"/>
          </w:tcPr>
          <w:p w:rsidR="00F731AF" w:rsidRPr="009D06D4" w:rsidRDefault="00F731AF" w:rsidP="00FF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D06D4">
              <w:rPr>
                <w:rFonts w:ascii="Angsana New" w:hAnsi="Angsana New"/>
                <w:sz w:val="30"/>
                <w:szCs w:val="30"/>
              </w:rPr>
              <w:t>389</w:t>
            </w:r>
          </w:p>
        </w:tc>
      </w:tr>
      <w:tr w:rsidR="00FF1E6E" w:rsidRPr="00D36B78" w:rsidTr="00FF1E6E">
        <w:trPr>
          <w:trHeight w:hRule="exact" w:val="374"/>
          <w:tblHeader/>
        </w:trPr>
        <w:tc>
          <w:tcPr>
            <w:tcW w:w="2197" w:type="pct"/>
          </w:tcPr>
          <w:p w:rsidR="00F731AF" w:rsidRPr="009D06D4" w:rsidRDefault="00F731AF" w:rsidP="00F7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06D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7" w:type="pct"/>
          </w:tcPr>
          <w:p w:rsidR="00F731AF" w:rsidRPr="00D36B78" w:rsidRDefault="00E75191" w:rsidP="00FF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F731AF" w:rsidRPr="00D36B78" w:rsidRDefault="00F731AF" w:rsidP="00FF1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right="-46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F731AF" w:rsidRPr="00FF1E6E" w:rsidRDefault="00F731AF" w:rsidP="00FF1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  <w:tab w:val="decimal" w:pos="909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F1E6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F731AF" w:rsidRPr="00D36B78" w:rsidRDefault="00F731AF" w:rsidP="00FF1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:rsidR="00F731AF" w:rsidRPr="00E97215" w:rsidRDefault="00E75191" w:rsidP="00FF1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  <w:tab w:val="decimal" w:pos="90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F731AF" w:rsidRPr="00D36B78" w:rsidRDefault="00F731AF" w:rsidP="00F73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619" w:type="pct"/>
          </w:tcPr>
          <w:p w:rsidR="00F731AF" w:rsidRPr="009D06D4" w:rsidRDefault="00F731AF" w:rsidP="00AA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D06D4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F1E6E" w:rsidRPr="00D36B78" w:rsidTr="00FF1E6E">
        <w:trPr>
          <w:trHeight w:hRule="exact" w:val="374"/>
          <w:tblHeader/>
        </w:trPr>
        <w:tc>
          <w:tcPr>
            <w:tcW w:w="2197" w:type="pct"/>
          </w:tcPr>
          <w:p w:rsidR="00F731AF" w:rsidRPr="00D36B78" w:rsidRDefault="00F731AF" w:rsidP="00F7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:rsidR="00F731AF" w:rsidRPr="00D36B78" w:rsidRDefault="00E75191" w:rsidP="00FF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75191">
              <w:rPr>
                <w:rFonts w:ascii="Angsana New" w:hAnsi="Angsana New"/>
                <w:sz w:val="30"/>
                <w:szCs w:val="30"/>
              </w:rPr>
              <w:t>341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75191">
              <w:rPr>
                <w:rFonts w:ascii="Angsana New" w:hAnsi="Angsana New"/>
                <w:sz w:val="30"/>
                <w:szCs w:val="30"/>
              </w:rPr>
              <w:t>380</w:t>
            </w:r>
          </w:p>
        </w:tc>
        <w:tc>
          <w:tcPr>
            <w:tcW w:w="143" w:type="pct"/>
          </w:tcPr>
          <w:p w:rsidR="00F731AF" w:rsidRPr="00D36B78" w:rsidRDefault="00F731AF" w:rsidP="00F73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:rsidR="00F731AF" w:rsidRPr="009D06D4" w:rsidRDefault="00F731AF" w:rsidP="00FF1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D06D4">
              <w:rPr>
                <w:rFonts w:ascii="Angsana New" w:hAnsi="Angsana New"/>
                <w:sz w:val="30"/>
                <w:szCs w:val="30"/>
              </w:rPr>
              <w:t>288,942</w:t>
            </w:r>
          </w:p>
        </w:tc>
        <w:tc>
          <w:tcPr>
            <w:tcW w:w="142" w:type="pct"/>
          </w:tcPr>
          <w:p w:rsidR="00F731AF" w:rsidRPr="00D36B78" w:rsidRDefault="00F731AF" w:rsidP="00F73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0" w:type="pct"/>
            <w:tcBorders>
              <w:bottom w:val="single" w:sz="4" w:space="0" w:color="auto"/>
            </w:tcBorders>
          </w:tcPr>
          <w:p w:rsidR="00F731AF" w:rsidRPr="00E97215" w:rsidRDefault="00E75191" w:rsidP="00AA321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340,28</w:t>
            </w:r>
            <w:r w:rsidR="00C2370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2" w:type="pct"/>
          </w:tcPr>
          <w:p w:rsidR="00F731AF" w:rsidRPr="00D36B78" w:rsidRDefault="00F731AF" w:rsidP="00F73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:rsidR="00F731AF" w:rsidRPr="009D06D4" w:rsidRDefault="00F731AF" w:rsidP="00AA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D06D4">
              <w:rPr>
                <w:rFonts w:ascii="Angsana New" w:hAnsi="Angsana New"/>
                <w:sz w:val="30"/>
                <w:szCs w:val="30"/>
              </w:rPr>
              <w:t>283,741</w:t>
            </w:r>
          </w:p>
        </w:tc>
      </w:tr>
      <w:tr w:rsidR="00FF1E6E" w:rsidRPr="00D36B78" w:rsidTr="00FF1E6E">
        <w:trPr>
          <w:tblHeader/>
        </w:trPr>
        <w:tc>
          <w:tcPr>
            <w:tcW w:w="2197" w:type="pct"/>
          </w:tcPr>
          <w:p w:rsidR="00F731AF" w:rsidRPr="00D36B78" w:rsidRDefault="00F731AF" w:rsidP="00F7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31AF" w:rsidRPr="00FF1E6E" w:rsidRDefault="00E75191" w:rsidP="00FF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E6E">
              <w:rPr>
                <w:rFonts w:ascii="Angsana New" w:hAnsi="Angsana New"/>
                <w:b/>
                <w:bCs/>
                <w:sz w:val="30"/>
                <w:szCs w:val="30"/>
              </w:rPr>
              <w:t>341,731</w:t>
            </w:r>
          </w:p>
        </w:tc>
        <w:tc>
          <w:tcPr>
            <w:tcW w:w="143" w:type="pct"/>
            <w:tcBorders>
              <w:left w:val="nil"/>
            </w:tcBorders>
          </w:tcPr>
          <w:p w:rsidR="00F731AF" w:rsidRPr="00FF1E6E" w:rsidRDefault="00F731AF" w:rsidP="00F7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:rsidR="00F731AF" w:rsidRPr="00FF1E6E" w:rsidRDefault="00F731AF" w:rsidP="00FF1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E6E">
              <w:rPr>
                <w:rFonts w:ascii="Angsana New" w:hAnsi="Angsana New"/>
                <w:b/>
                <w:bCs/>
                <w:sz w:val="30"/>
                <w:szCs w:val="30"/>
              </w:rPr>
              <w:t>289,331</w:t>
            </w:r>
          </w:p>
        </w:tc>
        <w:tc>
          <w:tcPr>
            <w:tcW w:w="142" w:type="pct"/>
            <w:tcBorders>
              <w:left w:val="nil"/>
            </w:tcBorders>
          </w:tcPr>
          <w:p w:rsidR="00F731AF" w:rsidRPr="00FF1E6E" w:rsidRDefault="00F731AF" w:rsidP="00F7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</w:tcPr>
          <w:p w:rsidR="00F731AF" w:rsidRPr="00FF1E6E" w:rsidRDefault="00E75191" w:rsidP="00AA321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E6E">
              <w:rPr>
                <w:rFonts w:ascii="Angsana New" w:hAnsi="Angsana New"/>
                <w:b/>
                <w:bCs/>
                <w:sz w:val="30"/>
                <w:szCs w:val="30"/>
              </w:rPr>
              <w:t>340,63</w:t>
            </w:r>
            <w:r w:rsidR="00C23706" w:rsidRPr="00FF1E6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2" w:type="pct"/>
            <w:tcBorders>
              <w:left w:val="nil"/>
            </w:tcBorders>
          </w:tcPr>
          <w:p w:rsidR="00F731AF" w:rsidRPr="00FF1E6E" w:rsidRDefault="00F731AF" w:rsidP="00F7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:rsidR="00F731AF" w:rsidRPr="00FF1E6E" w:rsidRDefault="00F731AF" w:rsidP="00AA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E6E">
              <w:rPr>
                <w:rFonts w:ascii="Angsana New" w:hAnsi="Angsana New"/>
                <w:b/>
                <w:bCs/>
                <w:sz w:val="30"/>
                <w:szCs w:val="30"/>
              </w:rPr>
              <w:t>284,133</w:t>
            </w:r>
          </w:p>
        </w:tc>
      </w:tr>
    </w:tbl>
    <w:p w:rsidR="00414E66" w:rsidRDefault="00414E66" w:rsidP="00BE234C">
      <w:pPr>
        <w:spacing w:line="240" w:lineRule="auto"/>
      </w:pPr>
    </w:p>
    <w:p w:rsidR="003374B7" w:rsidRPr="003374B7" w:rsidRDefault="003374B7" w:rsidP="003374B7">
      <w:pPr>
        <w:spacing w:line="240" w:lineRule="auto"/>
        <w:rPr>
          <w:sz w:val="2"/>
          <w:szCs w:val="2"/>
        </w:rPr>
      </w:pPr>
    </w:p>
    <w:tbl>
      <w:tblPr>
        <w:tblW w:w="9497" w:type="dxa"/>
        <w:tblInd w:w="493" w:type="dxa"/>
        <w:tblLayout w:type="fixed"/>
        <w:tblLook w:val="0000" w:firstRow="0" w:lastRow="0" w:firstColumn="0" w:lastColumn="0" w:noHBand="0" w:noVBand="0"/>
      </w:tblPr>
      <w:tblGrid>
        <w:gridCol w:w="4188"/>
        <w:gridCol w:w="1172"/>
        <w:gridCol w:w="266"/>
        <w:gridCol w:w="1174"/>
        <w:gridCol w:w="268"/>
        <w:gridCol w:w="991"/>
        <w:gridCol w:w="268"/>
        <w:gridCol w:w="1170"/>
      </w:tblGrid>
      <w:tr w:rsidR="0091081E" w:rsidRPr="00D36B78" w:rsidTr="006F5FD3">
        <w:trPr>
          <w:tblHeader/>
        </w:trPr>
        <w:tc>
          <w:tcPr>
            <w:tcW w:w="2205" w:type="pct"/>
          </w:tcPr>
          <w:p w:rsidR="00DC24F2" w:rsidRPr="00D36B78" w:rsidRDefault="00BE234C" w:rsidP="00BE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br w:type="page"/>
            </w:r>
            <w:r w:rsidR="00DC24F2" w:rsidRPr="00D36B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  <w:r w:rsidR="005515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DC24F2" w:rsidRPr="00D36B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374" w:type="pct"/>
            <w:gridSpan w:val="3"/>
          </w:tcPr>
          <w:p w:rsidR="00DC24F2" w:rsidRPr="00D36B78" w:rsidRDefault="00DC24F2" w:rsidP="00DC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1" w:type="pct"/>
          </w:tcPr>
          <w:p w:rsidR="00DC24F2" w:rsidRPr="00D36B78" w:rsidRDefault="00DC24F2" w:rsidP="00DC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pct"/>
            <w:gridSpan w:val="3"/>
          </w:tcPr>
          <w:p w:rsidR="00DC24F2" w:rsidRPr="00D36B78" w:rsidRDefault="00DC24F2" w:rsidP="00DC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5FD3" w:rsidRPr="00D36B78" w:rsidTr="006F5FD3">
        <w:trPr>
          <w:tblHeader/>
        </w:trPr>
        <w:tc>
          <w:tcPr>
            <w:tcW w:w="2205" w:type="pct"/>
          </w:tcPr>
          <w:p w:rsidR="00633B56" w:rsidRPr="00D36B78" w:rsidRDefault="00633B56" w:rsidP="00633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</w:tcPr>
          <w:p w:rsidR="00633B56" w:rsidRPr="003374B7" w:rsidRDefault="00633B56" w:rsidP="00633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B17AE8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0" w:type="pct"/>
          </w:tcPr>
          <w:p w:rsidR="00633B56" w:rsidRPr="003374B7" w:rsidRDefault="00633B56" w:rsidP="00633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633B56" w:rsidRPr="003374B7" w:rsidRDefault="00633B56" w:rsidP="00633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1" w:type="pct"/>
          </w:tcPr>
          <w:p w:rsidR="00633B56" w:rsidRPr="003374B7" w:rsidRDefault="00633B56" w:rsidP="00633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" w:type="pct"/>
          </w:tcPr>
          <w:p w:rsidR="00633B56" w:rsidRPr="003374B7" w:rsidRDefault="00633B56" w:rsidP="00633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B17AE8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" w:type="pct"/>
          </w:tcPr>
          <w:p w:rsidR="00633B56" w:rsidRPr="003374B7" w:rsidRDefault="00633B56" w:rsidP="00633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:rsidR="00633B56" w:rsidRPr="003374B7" w:rsidRDefault="00633B56" w:rsidP="00633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6F5FD3" w:rsidRPr="00D36B78" w:rsidTr="006F5FD3">
        <w:trPr>
          <w:tblHeader/>
        </w:trPr>
        <w:tc>
          <w:tcPr>
            <w:tcW w:w="2205" w:type="pct"/>
          </w:tcPr>
          <w:p w:rsidR="00633B56" w:rsidRPr="00D36B78" w:rsidRDefault="00633B56" w:rsidP="00633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</w:tcPr>
          <w:p w:rsidR="00633B56" w:rsidRPr="00D36B78" w:rsidRDefault="00633B56" w:rsidP="0063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0" w:type="pct"/>
          </w:tcPr>
          <w:p w:rsidR="00633B56" w:rsidRPr="00D36B78" w:rsidRDefault="00633B56" w:rsidP="0063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633B56" w:rsidRPr="00D36B78" w:rsidRDefault="00633B56" w:rsidP="0063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1" w:type="pct"/>
          </w:tcPr>
          <w:p w:rsidR="00633B56" w:rsidRPr="00D36B78" w:rsidRDefault="00633B56" w:rsidP="0063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</w:tcPr>
          <w:p w:rsidR="00633B56" w:rsidRPr="00D36B78" w:rsidRDefault="00633B56" w:rsidP="0063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1" w:type="pct"/>
          </w:tcPr>
          <w:p w:rsidR="00633B56" w:rsidRPr="00D36B78" w:rsidRDefault="00633B56" w:rsidP="0063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:rsidR="00633B56" w:rsidRPr="00D36B78" w:rsidRDefault="00633B56" w:rsidP="0063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304A6" w:rsidRPr="00D36B78" w:rsidTr="006F5FD3">
        <w:trPr>
          <w:tblHeader/>
        </w:trPr>
        <w:tc>
          <w:tcPr>
            <w:tcW w:w="2205" w:type="pct"/>
          </w:tcPr>
          <w:p w:rsidR="00D304A6" w:rsidRPr="00D36B78" w:rsidRDefault="00D304A6" w:rsidP="00D304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95" w:type="pct"/>
            <w:gridSpan w:val="7"/>
          </w:tcPr>
          <w:p w:rsidR="00D304A6" w:rsidRPr="00D36B78" w:rsidRDefault="00D304A6" w:rsidP="00D30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6B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5FD3" w:rsidRPr="00D36B78" w:rsidTr="006F5FD3">
        <w:tc>
          <w:tcPr>
            <w:tcW w:w="2205" w:type="pct"/>
          </w:tcPr>
          <w:p w:rsidR="00F731AF" w:rsidRPr="00D36B78" w:rsidRDefault="00F731AF" w:rsidP="00F7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7" w:type="pct"/>
          </w:tcPr>
          <w:p w:rsidR="00F731AF" w:rsidRPr="00625B0B" w:rsidRDefault="00FA4D0B" w:rsidP="00F7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F731AF" w:rsidRPr="00D36B78" w:rsidRDefault="00F731AF" w:rsidP="00F73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F731AF" w:rsidRPr="00C1266B" w:rsidRDefault="00F731AF" w:rsidP="00F7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:rsidR="00F731AF" w:rsidRPr="00D36B78" w:rsidRDefault="00F731AF" w:rsidP="00F73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" w:type="pct"/>
            <w:shd w:val="clear" w:color="auto" w:fill="auto"/>
          </w:tcPr>
          <w:p w:rsidR="00F731AF" w:rsidRPr="00D36B78" w:rsidRDefault="00FA4D0B" w:rsidP="00FF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377"/>
              <w:rPr>
                <w:rFonts w:ascii="Angsana New" w:hAnsi="Angsana New"/>
                <w:sz w:val="30"/>
                <w:szCs w:val="30"/>
              </w:rPr>
            </w:pPr>
            <w:r w:rsidRPr="00FA4D0B">
              <w:rPr>
                <w:rFonts w:ascii="Angsana New" w:hAnsi="Angsana New"/>
                <w:sz w:val="30"/>
                <w:szCs w:val="30"/>
              </w:rPr>
              <w:t>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A4D0B">
              <w:rPr>
                <w:rFonts w:ascii="Angsana New" w:hAnsi="Angsana New"/>
                <w:sz w:val="30"/>
                <w:szCs w:val="30"/>
              </w:rPr>
              <w:t>825</w:t>
            </w:r>
          </w:p>
        </w:tc>
        <w:tc>
          <w:tcPr>
            <w:tcW w:w="141" w:type="pct"/>
          </w:tcPr>
          <w:p w:rsidR="00F731AF" w:rsidRPr="00D36B78" w:rsidRDefault="00F731AF" w:rsidP="00F73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:rsidR="00F731AF" w:rsidRPr="00C1266B" w:rsidRDefault="00F731AF" w:rsidP="00C117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E7603">
              <w:rPr>
                <w:rFonts w:ascii="Angsana New" w:hAnsi="Angsana New"/>
                <w:sz w:val="30"/>
                <w:szCs w:val="30"/>
              </w:rPr>
              <w:t>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E7603">
              <w:rPr>
                <w:rFonts w:ascii="Angsana New" w:hAnsi="Angsana New"/>
                <w:sz w:val="30"/>
                <w:szCs w:val="30"/>
              </w:rPr>
              <w:t>774</w:t>
            </w:r>
          </w:p>
        </w:tc>
      </w:tr>
      <w:tr w:rsidR="006F5FD3" w:rsidRPr="00D36B78" w:rsidTr="006F5FD3">
        <w:tc>
          <w:tcPr>
            <w:tcW w:w="2205" w:type="pct"/>
          </w:tcPr>
          <w:p w:rsidR="00F731AF" w:rsidRPr="00D36B78" w:rsidRDefault="00F731AF" w:rsidP="00F7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7" w:type="pct"/>
          </w:tcPr>
          <w:p w:rsidR="00F731AF" w:rsidRPr="00D36B78" w:rsidRDefault="00FA4D0B" w:rsidP="006F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A4D0B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40" w:type="pct"/>
          </w:tcPr>
          <w:p w:rsidR="00F731AF" w:rsidRPr="00D36B78" w:rsidRDefault="00F731AF" w:rsidP="00F73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F731AF" w:rsidRPr="00C1266B" w:rsidRDefault="00F731AF" w:rsidP="006F5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1C01">
              <w:rPr>
                <w:rFonts w:ascii="Angsana New" w:hAnsi="Angsana New"/>
                <w:sz w:val="30"/>
                <w:szCs w:val="30"/>
              </w:rPr>
              <w:t>36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31C01">
              <w:rPr>
                <w:rFonts w:ascii="Angsana New" w:hAnsi="Angsana New"/>
                <w:sz w:val="30"/>
                <w:szCs w:val="30"/>
              </w:rPr>
              <w:t>176</w:t>
            </w:r>
          </w:p>
        </w:tc>
        <w:tc>
          <w:tcPr>
            <w:tcW w:w="141" w:type="pct"/>
          </w:tcPr>
          <w:p w:rsidR="00F731AF" w:rsidRPr="00D36B78" w:rsidRDefault="00F731AF" w:rsidP="00F73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" w:type="pct"/>
          </w:tcPr>
          <w:p w:rsidR="00F731AF" w:rsidRPr="00D36B78" w:rsidRDefault="00FA4D0B" w:rsidP="006F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377"/>
              <w:rPr>
                <w:rFonts w:ascii="Angsana New" w:hAnsi="Angsana New"/>
                <w:sz w:val="30"/>
                <w:szCs w:val="30"/>
              </w:rPr>
            </w:pPr>
            <w:r w:rsidRPr="00FA4D0B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41" w:type="pct"/>
          </w:tcPr>
          <w:p w:rsidR="00F731AF" w:rsidRPr="00D36B78" w:rsidRDefault="00F731AF" w:rsidP="00F73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:rsidR="00F731AF" w:rsidRPr="00C1266B" w:rsidRDefault="00F731AF" w:rsidP="00C117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E7603">
              <w:rPr>
                <w:rFonts w:ascii="Angsana New" w:hAnsi="Angsana New"/>
                <w:sz w:val="30"/>
                <w:szCs w:val="30"/>
              </w:rPr>
              <w:t>36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E7603">
              <w:rPr>
                <w:rFonts w:ascii="Angsana New" w:hAnsi="Angsana New"/>
                <w:sz w:val="30"/>
                <w:szCs w:val="30"/>
              </w:rPr>
              <w:t>176</w:t>
            </w:r>
          </w:p>
        </w:tc>
      </w:tr>
      <w:tr w:rsidR="006F5FD3" w:rsidRPr="00D36B78" w:rsidTr="006F5FD3">
        <w:tc>
          <w:tcPr>
            <w:tcW w:w="2205" w:type="pct"/>
          </w:tcPr>
          <w:p w:rsidR="00F731AF" w:rsidRPr="00D36B78" w:rsidRDefault="00F731AF" w:rsidP="00F7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7" w:type="pct"/>
          </w:tcPr>
          <w:p w:rsidR="00F731AF" w:rsidRPr="00D36B78" w:rsidRDefault="00FA4D0B" w:rsidP="006F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A4D0B">
              <w:rPr>
                <w:rFonts w:ascii="Angsana New" w:hAnsi="Angsana New"/>
                <w:sz w:val="30"/>
                <w:szCs w:val="30"/>
              </w:rPr>
              <w:t>109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A4D0B"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140" w:type="pct"/>
          </w:tcPr>
          <w:p w:rsidR="00F731AF" w:rsidRPr="00D36B78" w:rsidRDefault="00F731AF" w:rsidP="00F73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:rsidR="00F731AF" w:rsidRPr="00C1266B" w:rsidRDefault="00F731AF" w:rsidP="00F73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1C01">
              <w:rPr>
                <w:rFonts w:ascii="Angsana New" w:hAnsi="Angsana New"/>
                <w:sz w:val="30"/>
                <w:szCs w:val="30"/>
              </w:rPr>
              <w:t>115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31C01">
              <w:rPr>
                <w:rFonts w:ascii="Angsana New" w:hAnsi="Angsana New"/>
                <w:sz w:val="30"/>
                <w:szCs w:val="30"/>
              </w:rPr>
              <w:t>511</w:t>
            </w:r>
          </w:p>
        </w:tc>
        <w:tc>
          <w:tcPr>
            <w:tcW w:w="141" w:type="pct"/>
          </w:tcPr>
          <w:p w:rsidR="00F731AF" w:rsidRPr="00D36B78" w:rsidRDefault="00F731AF" w:rsidP="00F73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" w:type="pct"/>
          </w:tcPr>
          <w:p w:rsidR="00F731AF" w:rsidRPr="00D36B78" w:rsidRDefault="00FA4D0B" w:rsidP="006F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377"/>
              <w:rPr>
                <w:rFonts w:ascii="Angsana New" w:hAnsi="Angsana New"/>
                <w:sz w:val="30"/>
                <w:szCs w:val="30"/>
              </w:rPr>
            </w:pPr>
            <w:r w:rsidRPr="00FA4D0B">
              <w:rPr>
                <w:rFonts w:ascii="Angsana New" w:hAnsi="Angsana New"/>
                <w:sz w:val="30"/>
                <w:szCs w:val="30"/>
              </w:rPr>
              <w:t>109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A4D0B">
              <w:rPr>
                <w:rFonts w:ascii="Angsana New" w:hAnsi="Angsana New"/>
                <w:sz w:val="30"/>
                <w:szCs w:val="30"/>
              </w:rPr>
              <w:t>709</w:t>
            </w:r>
          </w:p>
        </w:tc>
        <w:tc>
          <w:tcPr>
            <w:tcW w:w="141" w:type="pct"/>
          </w:tcPr>
          <w:p w:rsidR="00F731AF" w:rsidRPr="00D36B78" w:rsidRDefault="00F731AF" w:rsidP="00F73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:rsidR="00F731AF" w:rsidRPr="00C1266B" w:rsidRDefault="00F731AF" w:rsidP="00F73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E7603">
              <w:rPr>
                <w:rFonts w:ascii="Angsana New" w:hAnsi="Angsana New"/>
                <w:sz w:val="30"/>
                <w:szCs w:val="30"/>
              </w:rPr>
              <w:t>115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E7603">
              <w:rPr>
                <w:rFonts w:ascii="Angsana New" w:hAnsi="Angsana New"/>
                <w:sz w:val="30"/>
                <w:szCs w:val="30"/>
              </w:rPr>
              <w:t>469</w:t>
            </w:r>
          </w:p>
        </w:tc>
      </w:tr>
      <w:tr w:rsidR="006F5FD3" w:rsidRPr="00D36B78" w:rsidTr="006F5FD3">
        <w:tc>
          <w:tcPr>
            <w:tcW w:w="2205" w:type="pct"/>
          </w:tcPr>
          <w:p w:rsidR="00F731AF" w:rsidRPr="00D36B78" w:rsidRDefault="00F731AF" w:rsidP="00F7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:rsidR="00F731AF" w:rsidRPr="006F5FD3" w:rsidRDefault="00FA4D0B" w:rsidP="006F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5FD3">
              <w:rPr>
                <w:rFonts w:ascii="Angsana New" w:hAnsi="Angsana New"/>
                <w:b/>
                <w:bCs/>
                <w:sz w:val="30"/>
                <w:szCs w:val="30"/>
              </w:rPr>
              <w:t>109,840</w:t>
            </w:r>
          </w:p>
        </w:tc>
        <w:tc>
          <w:tcPr>
            <w:tcW w:w="140" w:type="pct"/>
          </w:tcPr>
          <w:p w:rsidR="00F731AF" w:rsidRPr="00D36B78" w:rsidRDefault="00F731AF" w:rsidP="00F7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:rsidR="00F731AF" w:rsidRPr="00C1266B" w:rsidRDefault="00F731AF" w:rsidP="00F7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1C01">
              <w:rPr>
                <w:rFonts w:ascii="Angsana New" w:hAnsi="Angsana New"/>
                <w:b/>
                <w:bCs/>
                <w:sz w:val="30"/>
                <w:szCs w:val="30"/>
              </w:rPr>
              <w:t>151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31C01">
              <w:rPr>
                <w:rFonts w:ascii="Angsana New" w:hAnsi="Angsana New"/>
                <w:b/>
                <w:bCs/>
                <w:sz w:val="30"/>
                <w:szCs w:val="30"/>
              </w:rPr>
              <w:t>687</w:t>
            </w:r>
          </w:p>
        </w:tc>
        <w:tc>
          <w:tcPr>
            <w:tcW w:w="141" w:type="pct"/>
          </w:tcPr>
          <w:p w:rsidR="00F731AF" w:rsidRPr="00D36B78" w:rsidRDefault="00F731AF" w:rsidP="00F7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</w:tcPr>
          <w:p w:rsidR="00F731AF" w:rsidRPr="006F5FD3" w:rsidRDefault="00FA4D0B" w:rsidP="006F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3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5FD3">
              <w:rPr>
                <w:rFonts w:ascii="Angsana New" w:hAnsi="Angsana New"/>
                <w:b/>
                <w:bCs/>
                <w:sz w:val="30"/>
                <w:szCs w:val="30"/>
              </w:rPr>
              <w:t>154,624</w:t>
            </w:r>
          </w:p>
        </w:tc>
        <w:tc>
          <w:tcPr>
            <w:tcW w:w="141" w:type="pct"/>
          </w:tcPr>
          <w:p w:rsidR="00F731AF" w:rsidRPr="00C117D6" w:rsidRDefault="00F731AF" w:rsidP="00F73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:rsidR="00F731AF" w:rsidRPr="00C117D6" w:rsidRDefault="00F731AF" w:rsidP="00C117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17D6">
              <w:rPr>
                <w:rFonts w:ascii="Angsana New" w:hAnsi="Angsana New"/>
                <w:b/>
                <w:bCs/>
                <w:sz w:val="30"/>
                <w:szCs w:val="30"/>
              </w:rPr>
              <w:t>196,419</w:t>
            </w:r>
          </w:p>
        </w:tc>
      </w:tr>
    </w:tbl>
    <w:p w:rsidR="00EE3280" w:rsidRPr="00414E66" w:rsidRDefault="00EE3280" w:rsidP="00240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472" w:type="dxa"/>
        <w:tblInd w:w="493" w:type="dxa"/>
        <w:tblLayout w:type="fixed"/>
        <w:tblLook w:val="0000" w:firstRow="0" w:lastRow="0" w:firstColumn="0" w:lastColumn="0" w:noHBand="0" w:noVBand="0"/>
      </w:tblPr>
      <w:tblGrid>
        <w:gridCol w:w="2089"/>
        <w:gridCol w:w="1008"/>
        <w:gridCol w:w="1089"/>
        <w:gridCol w:w="1165"/>
        <w:gridCol w:w="271"/>
        <w:gridCol w:w="1171"/>
        <w:gridCol w:w="271"/>
        <w:gridCol w:w="1061"/>
        <w:gridCol w:w="271"/>
        <w:gridCol w:w="1076"/>
      </w:tblGrid>
      <w:tr w:rsidR="001A382E" w:rsidRPr="00D36B78" w:rsidTr="00F731AF">
        <w:trPr>
          <w:tblHeader/>
        </w:trPr>
        <w:tc>
          <w:tcPr>
            <w:tcW w:w="1103" w:type="pct"/>
          </w:tcPr>
          <w:p w:rsidR="00DD5AED" w:rsidRPr="00D36B78" w:rsidRDefault="00DD5AED" w:rsidP="00244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เงินให้กู้ยืมแก่กิจการ</w:t>
            </w:r>
          </w:p>
        </w:tc>
        <w:tc>
          <w:tcPr>
            <w:tcW w:w="1107" w:type="pct"/>
            <w:gridSpan w:val="2"/>
          </w:tcPr>
          <w:p w:rsidR="00DD5AED" w:rsidRPr="00D36B78" w:rsidRDefault="00DD5AED" w:rsidP="00244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376" w:type="pct"/>
            <w:gridSpan w:val="3"/>
          </w:tcPr>
          <w:p w:rsidR="00DD5AED" w:rsidRPr="00D36B78" w:rsidRDefault="00DD5AED" w:rsidP="00244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3" w:type="pct"/>
          </w:tcPr>
          <w:p w:rsidR="00DD5AED" w:rsidRPr="00D36B78" w:rsidRDefault="00DD5AED" w:rsidP="00F04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1" w:type="pct"/>
            <w:gridSpan w:val="3"/>
          </w:tcPr>
          <w:p w:rsidR="00DD5AED" w:rsidRPr="00D36B78" w:rsidRDefault="00DD5AED" w:rsidP="00F04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3B56" w:rsidRPr="00D36B78" w:rsidTr="00F731AF">
        <w:trPr>
          <w:tblHeader/>
        </w:trPr>
        <w:tc>
          <w:tcPr>
            <w:tcW w:w="1103" w:type="pct"/>
          </w:tcPr>
          <w:p w:rsidR="00633B56" w:rsidRPr="00D36B78" w:rsidRDefault="00633B56" w:rsidP="0063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   </w:t>
            </w:r>
            <w:r w:rsidRPr="00D36B78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32" w:type="pct"/>
          </w:tcPr>
          <w:p w:rsidR="00633B56" w:rsidRPr="00D36B78" w:rsidRDefault="00633B56" w:rsidP="00633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D36B7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  <w:p w:rsidR="00633B56" w:rsidRPr="00D36B78" w:rsidRDefault="00633B56" w:rsidP="00633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22" w:right="-110" w:firstLine="1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0C05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75" w:type="pct"/>
          </w:tcPr>
          <w:p w:rsidR="00633B56" w:rsidRDefault="00633B56" w:rsidP="00633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D36B7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  <w:p w:rsidR="00633B56" w:rsidRPr="00D36B78" w:rsidRDefault="00633B56" w:rsidP="00633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15" w:type="pct"/>
          </w:tcPr>
          <w:p w:rsidR="00633B56" w:rsidRPr="003374B7" w:rsidRDefault="00633B56" w:rsidP="00633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633B56" w:rsidRPr="003374B7" w:rsidRDefault="00633B56" w:rsidP="00633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B17AE8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</w:tcPr>
          <w:p w:rsidR="00633B56" w:rsidRPr="003374B7" w:rsidRDefault="00633B56" w:rsidP="00633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633B56" w:rsidRPr="003374B7" w:rsidRDefault="00633B56" w:rsidP="00633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633B56" w:rsidRPr="003374B7" w:rsidRDefault="00633B56" w:rsidP="00633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:rsidR="00633B56" w:rsidRPr="003374B7" w:rsidRDefault="00633B56" w:rsidP="00633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633B56" w:rsidRPr="003374B7" w:rsidRDefault="00633B56" w:rsidP="00633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633B56" w:rsidRPr="003374B7" w:rsidRDefault="00633B56" w:rsidP="00633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B17AE8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</w:tcPr>
          <w:p w:rsidR="00633B56" w:rsidRPr="003374B7" w:rsidRDefault="00633B56" w:rsidP="00633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633B56" w:rsidRPr="003374B7" w:rsidRDefault="00633B56" w:rsidP="00633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633B56" w:rsidRPr="003374B7" w:rsidRDefault="00633B56" w:rsidP="00633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91081E" w:rsidRPr="00D36B78" w:rsidTr="00F731AF">
        <w:trPr>
          <w:tblHeader/>
        </w:trPr>
        <w:tc>
          <w:tcPr>
            <w:tcW w:w="1103" w:type="pct"/>
          </w:tcPr>
          <w:p w:rsidR="00CD465F" w:rsidRPr="00D36B78" w:rsidRDefault="00CD465F" w:rsidP="00CD4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</w:tcPr>
          <w:p w:rsidR="00CD465F" w:rsidRPr="00D36B78" w:rsidRDefault="00633B56" w:rsidP="00CD4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F018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575" w:type="pct"/>
          </w:tcPr>
          <w:p w:rsidR="00CD465F" w:rsidRPr="00D36B78" w:rsidRDefault="00633B56" w:rsidP="00CD4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615" w:type="pct"/>
          </w:tcPr>
          <w:p w:rsidR="00CD465F" w:rsidRPr="00D36B78" w:rsidRDefault="00633B56" w:rsidP="00BB1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:rsidR="00CD465F" w:rsidRPr="00D36B78" w:rsidRDefault="00CD465F" w:rsidP="00CD4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CD465F" w:rsidRPr="00D36B78" w:rsidRDefault="00633B56" w:rsidP="00BB1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:rsidR="00CD465F" w:rsidRPr="00D36B78" w:rsidRDefault="00CD465F" w:rsidP="00CD4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CD465F" w:rsidRPr="00D36B78" w:rsidRDefault="00633B56" w:rsidP="00BB1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:rsidR="00CD465F" w:rsidRPr="00D36B78" w:rsidRDefault="00CD465F" w:rsidP="00CD4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CD465F" w:rsidRPr="00D36B78" w:rsidRDefault="00633B56" w:rsidP="00BB1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A382E" w:rsidRPr="00D36B78" w:rsidTr="00F731AF">
        <w:trPr>
          <w:tblHeader/>
        </w:trPr>
        <w:tc>
          <w:tcPr>
            <w:tcW w:w="1103" w:type="pct"/>
          </w:tcPr>
          <w:p w:rsidR="0006029F" w:rsidRPr="00D36B78" w:rsidRDefault="0006029F" w:rsidP="0006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pct"/>
            <w:gridSpan w:val="2"/>
          </w:tcPr>
          <w:p w:rsidR="0006029F" w:rsidRPr="00D36B78" w:rsidRDefault="0006029F" w:rsidP="00060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90" w:type="pct"/>
            <w:gridSpan w:val="7"/>
          </w:tcPr>
          <w:p w:rsidR="0006029F" w:rsidRPr="00D36B78" w:rsidRDefault="0006029F" w:rsidP="00060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081E" w:rsidRPr="00D36B78" w:rsidTr="00F731AF">
        <w:tc>
          <w:tcPr>
            <w:tcW w:w="1103" w:type="pct"/>
          </w:tcPr>
          <w:p w:rsidR="0006029F" w:rsidRPr="00D36B78" w:rsidRDefault="0006029F" w:rsidP="0006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32" w:type="pct"/>
          </w:tcPr>
          <w:p w:rsidR="0006029F" w:rsidRPr="00D36B78" w:rsidRDefault="0006029F" w:rsidP="0006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</w:tcPr>
          <w:p w:rsidR="0006029F" w:rsidRPr="00D36B78" w:rsidRDefault="0006029F" w:rsidP="0006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</w:tcPr>
          <w:p w:rsidR="0006029F" w:rsidRPr="00D36B78" w:rsidRDefault="0006029F" w:rsidP="0006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2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06029F" w:rsidRPr="00D36B78" w:rsidRDefault="0006029F" w:rsidP="00060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06029F" w:rsidRPr="00D36B78" w:rsidRDefault="0006029F" w:rsidP="0006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06029F" w:rsidRPr="00D36B78" w:rsidRDefault="0006029F" w:rsidP="00060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06029F" w:rsidRPr="00D36B78" w:rsidRDefault="0006029F" w:rsidP="0006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06029F" w:rsidRPr="00D36B78" w:rsidRDefault="0006029F" w:rsidP="00060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06029F" w:rsidRPr="00D36B78" w:rsidRDefault="0006029F" w:rsidP="0006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731AF" w:rsidRPr="00D36B78" w:rsidTr="00F731AF">
        <w:trPr>
          <w:trHeight w:val="452"/>
        </w:trPr>
        <w:tc>
          <w:tcPr>
            <w:tcW w:w="1103" w:type="pct"/>
          </w:tcPr>
          <w:p w:rsidR="00F731AF" w:rsidRPr="00D36B78" w:rsidRDefault="00F731AF" w:rsidP="00F7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2" w:type="pct"/>
          </w:tcPr>
          <w:p w:rsidR="00F731AF" w:rsidRPr="006E3FA9" w:rsidRDefault="00106EDC" w:rsidP="00F7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3.10</w:t>
            </w:r>
          </w:p>
        </w:tc>
        <w:tc>
          <w:tcPr>
            <w:tcW w:w="575" w:type="pct"/>
          </w:tcPr>
          <w:p w:rsidR="00F731AF" w:rsidRPr="00D36B78" w:rsidRDefault="00F731AF" w:rsidP="00F7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9D06D4">
              <w:rPr>
                <w:rFonts w:ascii="Angsana New" w:hAnsi="Angsana New"/>
                <w:sz w:val="30"/>
                <w:szCs w:val="30"/>
              </w:rPr>
              <w:t>3.10</w:t>
            </w:r>
          </w:p>
        </w:tc>
        <w:tc>
          <w:tcPr>
            <w:tcW w:w="615" w:type="pct"/>
          </w:tcPr>
          <w:p w:rsidR="00F731AF" w:rsidRPr="00D36B78" w:rsidRDefault="00106EDC" w:rsidP="00F7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right="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F731AF" w:rsidRPr="00D36B78" w:rsidRDefault="00F731AF" w:rsidP="00F73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618" w:type="pct"/>
          </w:tcPr>
          <w:p w:rsidR="00F731AF" w:rsidRPr="00C1266B" w:rsidRDefault="00F731AF" w:rsidP="00F7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F731AF" w:rsidRPr="00D36B78" w:rsidRDefault="00F731AF" w:rsidP="00F73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560" w:type="pct"/>
          </w:tcPr>
          <w:p w:rsidR="00F731AF" w:rsidRPr="00D36B78" w:rsidRDefault="00106EDC" w:rsidP="006F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37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125,000</w:t>
            </w:r>
          </w:p>
        </w:tc>
        <w:tc>
          <w:tcPr>
            <w:tcW w:w="143" w:type="pct"/>
          </w:tcPr>
          <w:p w:rsidR="00F731AF" w:rsidRPr="00D36B78" w:rsidRDefault="00F731AF" w:rsidP="00F73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568" w:type="pct"/>
          </w:tcPr>
          <w:p w:rsidR="00F731AF" w:rsidRPr="00C1266B" w:rsidRDefault="00F731AF" w:rsidP="00C117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</w:rPr>
              <w:t>125,000</w:t>
            </w:r>
          </w:p>
        </w:tc>
      </w:tr>
      <w:tr w:rsidR="00F731AF" w:rsidRPr="00D36B78" w:rsidTr="00F731AF">
        <w:tc>
          <w:tcPr>
            <w:tcW w:w="1103" w:type="pct"/>
          </w:tcPr>
          <w:p w:rsidR="00F731AF" w:rsidRPr="00D36B78" w:rsidRDefault="00F731AF" w:rsidP="00F7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532" w:type="pct"/>
          </w:tcPr>
          <w:p w:rsidR="00F731AF" w:rsidRPr="006E3FA9" w:rsidRDefault="00F731AF" w:rsidP="00F7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</w:tcPr>
          <w:p w:rsidR="00F731AF" w:rsidRPr="00D36B78" w:rsidRDefault="00F731AF" w:rsidP="00F7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15" w:type="pct"/>
          </w:tcPr>
          <w:p w:rsidR="00F731AF" w:rsidRPr="00D36B78" w:rsidRDefault="00F731AF" w:rsidP="00F7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F731AF" w:rsidRPr="00D36B78" w:rsidRDefault="00F731AF" w:rsidP="00F73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618" w:type="pct"/>
          </w:tcPr>
          <w:p w:rsidR="00F731AF" w:rsidRPr="00C1266B" w:rsidRDefault="00F731AF" w:rsidP="00F7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F731AF" w:rsidRPr="00D36B78" w:rsidRDefault="00F731AF" w:rsidP="00F73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560" w:type="pct"/>
          </w:tcPr>
          <w:p w:rsidR="00F731AF" w:rsidRPr="006F5FD3" w:rsidRDefault="00F731AF" w:rsidP="006F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3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F731AF" w:rsidRPr="00D36B78" w:rsidRDefault="00F731AF" w:rsidP="00F73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568" w:type="pct"/>
          </w:tcPr>
          <w:p w:rsidR="00F731AF" w:rsidRPr="006F5FD3" w:rsidRDefault="00F731AF" w:rsidP="006F5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31AF" w:rsidRPr="00D36B78" w:rsidTr="00F731AF">
        <w:tc>
          <w:tcPr>
            <w:tcW w:w="1103" w:type="pct"/>
          </w:tcPr>
          <w:p w:rsidR="00F731AF" w:rsidRPr="00D36B78" w:rsidRDefault="00F731AF" w:rsidP="00F7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32" w:type="pct"/>
          </w:tcPr>
          <w:p w:rsidR="00F731AF" w:rsidRPr="006E3FA9" w:rsidRDefault="008D229A" w:rsidP="00F7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2D33">
              <w:rPr>
                <w:rFonts w:ascii="Angsana New" w:hAnsi="Angsana New"/>
                <w:sz w:val="30"/>
                <w:szCs w:val="30"/>
              </w:rPr>
              <w:t>3.</w:t>
            </w:r>
            <w:r w:rsidR="00AF2D33" w:rsidRPr="00AF2D33"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575" w:type="pct"/>
          </w:tcPr>
          <w:p w:rsidR="00F731AF" w:rsidRPr="00D36B78" w:rsidRDefault="00F731AF" w:rsidP="00F7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6D4">
              <w:rPr>
                <w:rFonts w:ascii="Angsana New" w:hAnsi="Angsana New"/>
                <w:sz w:val="30"/>
                <w:szCs w:val="30"/>
              </w:rPr>
              <w:t>3.85 - 4.05</w:t>
            </w: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:rsidR="00F731AF" w:rsidRPr="00D36B78" w:rsidRDefault="00106EDC" w:rsidP="006F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143" w:type="pct"/>
          </w:tcPr>
          <w:p w:rsidR="00F731AF" w:rsidRPr="0091081E" w:rsidRDefault="00F731AF" w:rsidP="00F73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73"/>
              </w:tabs>
              <w:spacing w:after="0"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:rsidR="00F731AF" w:rsidRPr="00C1266B" w:rsidRDefault="00F731AF" w:rsidP="006F5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143" w:type="pct"/>
          </w:tcPr>
          <w:p w:rsidR="00F731AF" w:rsidRPr="00D36B78" w:rsidRDefault="00F731AF" w:rsidP="00F73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:rsidR="00F731AF" w:rsidRPr="00D36B78" w:rsidRDefault="00106EDC" w:rsidP="006F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37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143" w:type="pct"/>
          </w:tcPr>
          <w:p w:rsidR="00F731AF" w:rsidRPr="00D36B78" w:rsidRDefault="00F731AF" w:rsidP="00F73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:rsidR="00F731AF" w:rsidRPr="00C1266B" w:rsidRDefault="00F731AF" w:rsidP="00C117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</w:tr>
      <w:tr w:rsidR="00F731AF" w:rsidRPr="00D36B78" w:rsidTr="00F731AF">
        <w:tc>
          <w:tcPr>
            <w:tcW w:w="1103" w:type="pct"/>
          </w:tcPr>
          <w:p w:rsidR="00F731AF" w:rsidRPr="00D36B78" w:rsidRDefault="00F731AF" w:rsidP="00F7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2" w:type="pct"/>
          </w:tcPr>
          <w:p w:rsidR="00F731AF" w:rsidRPr="00D36B78" w:rsidRDefault="00F731AF" w:rsidP="00F7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75" w:type="pct"/>
          </w:tcPr>
          <w:p w:rsidR="00F731AF" w:rsidRPr="00D36B78" w:rsidRDefault="00F731AF" w:rsidP="00F7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:rsidR="00F731AF" w:rsidRPr="006F5FD3" w:rsidRDefault="00106EDC" w:rsidP="006F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5FD3">
              <w:rPr>
                <w:rFonts w:ascii="Angsana New" w:hAnsi="Angsana New"/>
                <w:b/>
                <w:bCs/>
                <w:sz w:val="30"/>
                <w:szCs w:val="30"/>
              </w:rPr>
              <w:t>3,000</w:t>
            </w:r>
          </w:p>
        </w:tc>
        <w:tc>
          <w:tcPr>
            <w:tcW w:w="143" w:type="pct"/>
          </w:tcPr>
          <w:p w:rsidR="00F731AF" w:rsidRPr="0091081E" w:rsidRDefault="00F731AF" w:rsidP="00F73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:rsidR="00F731AF" w:rsidRPr="006F5FD3" w:rsidRDefault="00F731AF" w:rsidP="006F5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5FD3">
              <w:rPr>
                <w:rFonts w:ascii="Angsana New" w:hAnsi="Angsana New"/>
                <w:b/>
                <w:bCs/>
                <w:sz w:val="30"/>
                <w:szCs w:val="30"/>
              </w:rPr>
              <w:t>3,000</w:t>
            </w:r>
          </w:p>
        </w:tc>
        <w:tc>
          <w:tcPr>
            <w:tcW w:w="143" w:type="pct"/>
          </w:tcPr>
          <w:p w:rsidR="00F731AF" w:rsidRPr="006F5FD3" w:rsidRDefault="00F731AF" w:rsidP="00F73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:rsidR="00F731AF" w:rsidRPr="006F5FD3" w:rsidRDefault="00106EDC" w:rsidP="006F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3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5FD3">
              <w:rPr>
                <w:rFonts w:ascii="Angsana New" w:hAnsi="Angsana New"/>
                <w:b/>
                <w:bCs/>
                <w:sz w:val="30"/>
                <w:szCs w:val="30"/>
              </w:rPr>
              <w:t>128,000</w:t>
            </w:r>
          </w:p>
        </w:tc>
        <w:tc>
          <w:tcPr>
            <w:tcW w:w="143" w:type="pct"/>
          </w:tcPr>
          <w:p w:rsidR="00F731AF" w:rsidRPr="006F5FD3" w:rsidRDefault="00F731AF" w:rsidP="00F73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:rsidR="00F731AF" w:rsidRPr="00C117D6" w:rsidRDefault="00F731AF" w:rsidP="00C117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17D6">
              <w:rPr>
                <w:rFonts w:ascii="Angsana New" w:hAnsi="Angsana New"/>
                <w:b/>
                <w:bCs/>
                <w:sz w:val="30"/>
                <w:szCs w:val="30"/>
              </w:rPr>
              <w:t>128,000</w:t>
            </w:r>
          </w:p>
        </w:tc>
      </w:tr>
    </w:tbl>
    <w:p w:rsidR="00B73908" w:rsidRPr="00414E66" w:rsidRDefault="00B73908" w:rsidP="002A1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24"/>
          <w:szCs w:val="24"/>
        </w:rPr>
      </w:pPr>
    </w:p>
    <w:p w:rsidR="00715816" w:rsidRDefault="003C66EF" w:rsidP="00446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2"/>
        <w:jc w:val="thaiDistribute"/>
        <w:rPr>
          <w:rFonts w:ascii="Angsana New" w:hAnsi="Angsana New"/>
          <w:spacing w:val="-6"/>
          <w:sz w:val="30"/>
          <w:szCs w:val="30"/>
        </w:rPr>
      </w:pPr>
      <w:r w:rsidRPr="00446FF0">
        <w:rPr>
          <w:rFonts w:ascii="Angsana New" w:hAnsi="Angsana New"/>
          <w:spacing w:val="-6"/>
          <w:sz w:val="30"/>
          <w:szCs w:val="30"/>
          <w:cs/>
        </w:rPr>
        <w:t>ไม่มีรายการเคลื่อนไหวของเงิน</w:t>
      </w:r>
      <w:r w:rsidR="0050150F" w:rsidRPr="00446FF0">
        <w:rPr>
          <w:rFonts w:ascii="Angsana New" w:hAnsi="Angsana New" w:hint="cs"/>
          <w:spacing w:val="-6"/>
          <w:sz w:val="30"/>
          <w:szCs w:val="30"/>
          <w:cs/>
        </w:rPr>
        <w:t>ให้</w:t>
      </w:r>
      <w:r w:rsidRPr="00446FF0">
        <w:rPr>
          <w:rFonts w:ascii="Angsana New" w:hAnsi="Angsana New"/>
          <w:spacing w:val="-6"/>
          <w:sz w:val="30"/>
          <w:szCs w:val="30"/>
          <w:cs/>
        </w:rPr>
        <w:t>กู้ยืม</w:t>
      </w:r>
      <w:r w:rsidR="0050150F" w:rsidRPr="00446FF0">
        <w:rPr>
          <w:rFonts w:ascii="Angsana New" w:hAnsi="Angsana New" w:hint="cs"/>
          <w:spacing w:val="-6"/>
          <w:sz w:val="30"/>
          <w:szCs w:val="30"/>
          <w:cs/>
        </w:rPr>
        <w:t>แก่</w:t>
      </w:r>
      <w:r w:rsidRPr="00446FF0">
        <w:rPr>
          <w:rFonts w:ascii="Angsana New" w:hAnsi="Angsana New"/>
          <w:spacing w:val="-6"/>
          <w:sz w:val="30"/>
          <w:szCs w:val="30"/>
          <w:cs/>
        </w:rPr>
        <w:t>กิจการที่เกี่ยวข้องกันสำหรับงวด</w:t>
      </w:r>
      <w:r w:rsidRPr="00446FF0">
        <w:rPr>
          <w:rFonts w:ascii="Angsana New" w:hAnsi="Angsana New" w:hint="cs"/>
          <w:spacing w:val="-6"/>
          <w:sz w:val="30"/>
          <w:szCs w:val="30"/>
          <w:cs/>
        </w:rPr>
        <w:t>สามเดือน</w:t>
      </w:r>
      <w:r w:rsidRPr="00446FF0">
        <w:rPr>
          <w:rFonts w:ascii="Angsana New" w:hAnsi="Angsana New"/>
          <w:spacing w:val="-6"/>
          <w:sz w:val="30"/>
          <w:szCs w:val="30"/>
          <w:cs/>
        </w:rPr>
        <w:t>สิ้นสุดวันที่</w:t>
      </w:r>
      <w:r w:rsidR="008F22BC" w:rsidRPr="00446FF0">
        <w:rPr>
          <w:rFonts w:ascii="Angsana New" w:hAnsi="Angsana New"/>
          <w:spacing w:val="-6"/>
          <w:sz w:val="30"/>
          <w:szCs w:val="30"/>
        </w:rPr>
        <w:t xml:space="preserve"> 31 </w:t>
      </w:r>
      <w:r w:rsidR="008F22BC" w:rsidRPr="00446FF0">
        <w:rPr>
          <w:rFonts w:ascii="Angsana New" w:hAnsi="Angsana New" w:hint="cs"/>
          <w:spacing w:val="-6"/>
          <w:sz w:val="30"/>
          <w:szCs w:val="30"/>
          <w:cs/>
        </w:rPr>
        <w:t>ธันวาคม</w:t>
      </w:r>
      <w:r w:rsidRPr="00446FF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446FF0">
        <w:rPr>
          <w:rFonts w:ascii="Angsana New" w:hAnsi="Angsana New"/>
          <w:spacing w:val="-6"/>
          <w:sz w:val="30"/>
          <w:szCs w:val="30"/>
        </w:rPr>
        <w:t>2562</w:t>
      </w:r>
      <w:r w:rsidRPr="00446FF0">
        <w:rPr>
          <w:rFonts w:ascii="Angsana New" w:hAnsi="Angsana New"/>
          <w:spacing w:val="-6"/>
          <w:sz w:val="30"/>
          <w:szCs w:val="30"/>
          <w:cs/>
        </w:rPr>
        <w:t xml:space="preserve"> และ </w:t>
      </w:r>
      <w:r w:rsidR="009C22E1" w:rsidRPr="00446FF0">
        <w:rPr>
          <w:rFonts w:ascii="Angsana New" w:hAnsi="Angsana New"/>
          <w:spacing w:val="-6"/>
          <w:sz w:val="30"/>
          <w:szCs w:val="30"/>
        </w:rPr>
        <w:t>256</w:t>
      </w:r>
      <w:r w:rsidRPr="00446FF0">
        <w:rPr>
          <w:rFonts w:ascii="Angsana New" w:hAnsi="Angsana New"/>
          <w:spacing w:val="-6"/>
          <w:sz w:val="30"/>
          <w:szCs w:val="30"/>
        </w:rPr>
        <w:t>1</w:t>
      </w:r>
    </w:p>
    <w:p w:rsidR="00446FF0" w:rsidRPr="00446FF0" w:rsidRDefault="00446FF0" w:rsidP="00446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2"/>
        <w:jc w:val="thaiDistribute"/>
        <w:rPr>
          <w:rFonts w:ascii="Angsana New" w:hAnsi="Angsana New"/>
          <w:spacing w:val="-6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8"/>
        <w:gridCol w:w="1172"/>
        <w:gridCol w:w="272"/>
        <w:gridCol w:w="1170"/>
        <w:gridCol w:w="268"/>
        <w:gridCol w:w="1170"/>
        <w:gridCol w:w="272"/>
        <w:gridCol w:w="1348"/>
      </w:tblGrid>
      <w:tr w:rsidR="0091081E" w:rsidRPr="00D36B78" w:rsidTr="00FF1E6E">
        <w:tc>
          <w:tcPr>
            <w:tcW w:w="1999" w:type="pct"/>
          </w:tcPr>
          <w:p w:rsidR="00715816" w:rsidRPr="00D36B78" w:rsidRDefault="00715816" w:rsidP="00632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Pr="00D36B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  <w:r w:rsidR="00B659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D36B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383" w:type="pct"/>
            <w:gridSpan w:val="3"/>
          </w:tcPr>
          <w:p w:rsidR="00715816" w:rsidRPr="00D36B78" w:rsidRDefault="00715816" w:rsidP="00632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2" w:type="pct"/>
          </w:tcPr>
          <w:p w:rsidR="00715816" w:rsidRPr="00D36B78" w:rsidRDefault="00715816" w:rsidP="00632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7" w:type="pct"/>
            <w:gridSpan w:val="3"/>
          </w:tcPr>
          <w:p w:rsidR="00715816" w:rsidRPr="00D36B78" w:rsidRDefault="00715816" w:rsidP="00632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321A" w:rsidRPr="00D36B78" w:rsidTr="00FF1E6E">
        <w:tc>
          <w:tcPr>
            <w:tcW w:w="1999" w:type="pct"/>
          </w:tcPr>
          <w:p w:rsidR="002853DA" w:rsidRPr="00D36B78" w:rsidRDefault="002853DA" w:rsidP="00285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:rsidR="002853DA" w:rsidRPr="003374B7" w:rsidRDefault="002853DA" w:rsidP="00285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B17AE8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</w:tcPr>
          <w:p w:rsidR="002853DA" w:rsidRPr="003374B7" w:rsidRDefault="002853DA" w:rsidP="00285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2853DA" w:rsidRPr="003374B7" w:rsidRDefault="002853DA" w:rsidP="00285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2" w:type="pct"/>
          </w:tcPr>
          <w:p w:rsidR="002853DA" w:rsidRPr="003374B7" w:rsidRDefault="002853DA" w:rsidP="00285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2853DA" w:rsidRPr="003374B7" w:rsidRDefault="002853DA" w:rsidP="00285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B17AE8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</w:tcPr>
          <w:p w:rsidR="002853DA" w:rsidRPr="003374B7" w:rsidRDefault="002853DA" w:rsidP="00285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4" w:type="pct"/>
          </w:tcPr>
          <w:p w:rsidR="002853DA" w:rsidRPr="003374B7" w:rsidRDefault="002853DA" w:rsidP="00285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AA321A" w:rsidRPr="00D36B78" w:rsidTr="00FF1E6E">
        <w:tc>
          <w:tcPr>
            <w:tcW w:w="1999" w:type="pct"/>
          </w:tcPr>
          <w:p w:rsidR="008F22BC" w:rsidRPr="00D36B78" w:rsidRDefault="008F22BC" w:rsidP="008F2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:rsidR="008F22BC" w:rsidRPr="00D36B78" w:rsidRDefault="002853DA" w:rsidP="008F2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:rsidR="008F22BC" w:rsidRPr="00D36B78" w:rsidRDefault="008F22BC" w:rsidP="008F2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8F22BC" w:rsidRPr="00D36B78" w:rsidRDefault="002853DA" w:rsidP="008F2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2" w:type="pct"/>
          </w:tcPr>
          <w:p w:rsidR="008F22BC" w:rsidRPr="00D36B78" w:rsidRDefault="008F22BC" w:rsidP="008F2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8F22BC" w:rsidRPr="00D36B78" w:rsidRDefault="002853DA" w:rsidP="008F2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:rsidR="008F22BC" w:rsidRPr="00D36B78" w:rsidRDefault="008F22BC" w:rsidP="008F2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4" w:type="pct"/>
          </w:tcPr>
          <w:p w:rsidR="008F22BC" w:rsidRPr="00D36B78" w:rsidRDefault="002853DA" w:rsidP="008F2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83257" w:rsidRPr="00D36B78" w:rsidTr="00FF1E6E">
        <w:tc>
          <w:tcPr>
            <w:tcW w:w="1999" w:type="pct"/>
          </w:tcPr>
          <w:p w:rsidR="00B83257" w:rsidRPr="00D36B78" w:rsidRDefault="00B83257" w:rsidP="00632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01" w:type="pct"/>
            <w:gridSpan w:val="7"/>
          </w:tcPr>
          <w:p w:rsidR="00B83257" w:rsidRPr="00D36B78" w:rsidRDefault="00B83257" w:rsidP="00632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6B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A321A" w:rsidRPr="00D36B78" w:rsidTr="00FF1E6E">
        <w:tc>
          <w:tcPr>
            <w:tcW w:w="1999" w:type="pct"/>
          </w:tcPr>
          <w:p w:rsidR="00F731AF" w:rsidRPr="00D36B78" w:rsidRDefault="00F731AF" w:rsidP="00F7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0" w:type="pct"/>
          </w:tcPr>
          <w:p w:rsidR="00F731AF" w:rsidRPr="00D36B78" w:rsidRDefault="00F22C4C" w:rsidP="00F7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right="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F731AF" w:rsidRPr="00D36B78" w:rsidRDefault="00F731AF" w:rsidP="00F73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619" w:type="pct"/>
          </w:tcPr>
          <w:p w:rsidR="00F731AF" w:rsidRPr="00C1266B" w:rsidRDefault="00F731AF" w:rsidP="00F7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F731AF" w:rsidRPr="00D36B78" w:rsidRDefault="00F731AF" w:rsidP="00F73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619" w:type="pct"/>
            <w:shd w:val="clear" w:color="auto" w:fill="auto"/>
          </w:tcPr>
          <w:p w:rsidR="00F731AF" w:rsidRPr="00D36B78" w:rsidRDefault="005D5EB4" w:rsidP="00FF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377"/>
              <w:rPr>
                <w:rFonts w:ascii="Angsana New" w:hAnsi="Angsana New"/>
                <w:sz w:val="30"/>
                <w:szCs w:val="30"/>
              </w:rPr>
            </w:pPr>
            <w:r w:rsidRPr="005D5EB4">
              <w:rPr>
                <w:rFonts w:ascii="Angsana New" w:hAnsi="Angsana New"/>
                <w:sz w:val="30"/>
                <w:szCs w:val="30"/>
              </w:rPr>
              <w:t>428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D5EB4">
              <w:rPr>
                <w:rFonts w:ascii="Angsana New" w:hAnsi="Angsana New"/>
                <w:sz w:val="30"/>
                <w:szCs w:val="30"/>
              </w:rPr>
              <w:t>692</w:t>
            </w:r>
          </w:p>
        </w:tc>
        <w:tc>
          <w:tcPr>
            <w:tcW w:w="144" w:type="pct"/>
          </w:tcPr>
          <w:p w:rsidR="00F731AF" w:rsidRPr="00D36B78" w:rsidRDefault="00F731AF" w:rsidP="00F73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714" w:type="pct"/>
          </w:tcPr>
          <w:p w:rsidR="00F731AF" w:rsidRPr="00C1266B" w:rsidRDefault="00F731AF" w:rsidP="00FF1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F37764">
              <w:rPr>
                <w:rFonts w:ascii="Angsana New" w:hAnsi="Angsana New"/>
                <w:sz w:val="30"/>
                <w:szCs w:val="30"/>
              </w:rPr>
              <w:t>432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37764">
              <w:rPr>
                <w:rFonts w:ascii="Angsana New" w:hAnsi="Angsana New"/>
                <w:sz w:val="30"/>
                <w:szCs w:val="30"/>
              </w:rPr>
              <w:t>855</w:t>
            </w:r>
          </w:p>
        </w:tc>
      </w:tr>
      <w:tr w:rsidR="00AA321A" w:rsidRPr="00D36B78" w:rsidTr="00FF1E6E">
        <w:tc>
          <w:tcPr>
            <w:tcW w:w="1999" w:type="pct"/>
          </w:tcPr>
          <w:p w:rsidR="00F731AF" w:rsidRPr="00D36B78" w:rsidRDefault="00F731AF" w:rsidP="00F7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0" w:type="pct"/>
            <w:shd w:val="clear" w:color="auto" w:fill="FFFFFF"/>
          </w:tcPr>
          <w:p w:rsidR="00F731AF" w:rsidRPr="00D36B78" w:rsidRDefault="00F22C4C" w:rsidP="00FF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22C4C">
              <w:rPr>
                <w:rFonts w:ascii="Angsana New" w:hAnsi="Angsana New"/>
                <w:sz w:val="30"/>
                <w:szCs w:val="30"/>
              </w:rPr>
              <w:t>70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22C4C">
              <w:rPr>
                <w:rFonts w:ascii="Angsana New" w:hAnsi="Angsana New"/>
                <w:sz w:val="30"/>
                <w:szCs w:val="30"/>
              </w:rPr>
              <w:t>943</w:t>
            </w:r>
          </w:p>
        </w:tc>
        <w:tc>
          <w:tcPr>
            <w:tcW w:w="144" w:type="pct"/>
          </w:tcPr>
          <w:p w:rsidR="00F731AF" w:rsidRPr="0091081E" w:rsidRDefault="00F731AF" w:rsidP="00F73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F731AF" w:rsidRPr="00C1266B" w:rsidRDefault="00F731AF" w:rsidP="00FF1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4F81">
              <w:rPr>
                <w:rFonts w:ascii="Angsana New" w:hAnsi="Angsana New"/>
                <w:sz w:val="30"/>
                <w:szCs w:val="30"/>
              </w:rPr>
              <w:t>62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C4F81">
              <w:rPr>
                <w:rFonts w:ascii="Angsana New" w:hAnsi="Angsana New"/>
                <w:sz w:val="30"/>
                <w:szCs w:val="30"/>
              </w:rPr>
              <w:t>35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2" w:type="pct"/>
          </w:tcPr>
          <w:p w:rsidR="00F731AF" w:rsidRPr="00D36B78" w:rsidRDefault="00F731AF" w:rsidP="00F73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619" w:type="pct"/>
          </w:tcPr>
          <w:p w:rsidR="00F731AF" w:rsidRPr="00D36B78" w:rsidRDefault="005D5EB4" w:rsidP="00AA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377"/>
              <w:rPr>
                <w:rFonts w:ascii="Angsana New" w:hAnsi="Angsana New"/>
                <w:sz w:val="30"/>
                <w:szCs w:val="30"/>
              </w:rPr>
            </w:pPr>
            <w:r w:rsidRPr="005D5EB4">
              <w:rPr>
                <w:rFonts w:ascii="Angsana New" w:hAnsi="Angsana New"/>
                <w:sz w:val="30"/>
                <w:szCs w:val="30"/>
              </w:rPr>
              <w:t>70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D5EB4">
              <w:rPr>
                <w:rFonts w:ascii="Angsana New" w:hAnsi="Angsana New"/>
                <w:sz w:val="30"/>
                <w:szCs w:val="30"/>
              </w:rPr>
              <w:t>943</w:t>
            </w:r>
          </w:p>
        </w:tc>
        <w:tc>
          <w:tcPr>
            <w:tcW w:w="144" w:type="pct"/>
          </w:tcPr>
          <w:p w:rsidR="00F731AF" w:rsidRPr="00D36B78" w:rsidRDefault="00F731AF" w:rsidP="00F73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714" w:type="pct"/>
          </w:tcPr>
          <w:p w:rsidR="00F731AF" w:rsidRPr="00C1266B" w:rsidRDefault="00F731AF" w:rsidP="00FF1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F37764">
              <w:rPr>
                <w:rFonts w:ascii="Angsana New" w:hAnsi="Angsana New"/>
                <w:sz w:val="30"/>
                <w:szCs w:val="30"/>
              </w:rPr>
              <w:t>62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37764">
              <w:rPr>
                <w:rFonts w:ascii="Angsana New" w:hAnsi="Angsana New"/>
                <w:sz w:val="30"/>
                <w:szCs w:val="30"/>
              </w:rPr>
              <w:t>358</w:t>
            </w:r>
          </w:p>
        </w:tc>
      </w:tr>
      <w:tr w:rsidR="00AA321A" w:rsidRPr="00D36B78" w:rsidTr="00FF1E6E">
        <w:tc>
          <w:tcPr>
            <w:tcW w:w="1999" w:type="pct"/>
          </w:tcPr>
          <w:p w:rsidR="00F731AF" w:rsidRPr="00D36B78" w:rsidRDefault="00F731AF" w:rsidP="00F7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0" w:type="pct"/>
            <w:shd w:val="clear" w:color="auto" w:fill="FFFFFF"/>
          </w:tcPr>
          <w:p w:rsidR="00F731AF" w:rsidRPr="00D36B78" w:rsidRDefault="00F22C4C" w:rsidP="00AA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22C4C">
              <w:rPr>
                <w:rFonts w:ascii="Angsana New" w:hAnsi="Angsana New"/>
                <w:sz w:val="30"/>
                <w:szCs w:val="30"/>
              </w:rPr>
              <w:t>329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22C4C">
              <w:rPr>
                <w:rFonts w:ascii="Angsana New" w:hAnsi="Angsana New"/>
                <w:sz w:val="30"/>
                <w:szCs w:val="30"/>
              </w:rPr>
              <w:t>081</w:t>
            </w:r>
          </w:p>
        </w:tc>
        <w:tc>
          <w:tcPr>
            <w:tcW w:w="144" w:type="pct"/>
          </w:tcPr>
          <w:p w:rsidR="00F731AF" w:rsidRPr="0091081E" w:rsidRDefault="00F731AF" w:rsidP="00F73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F731AF" w:rsidRPr="00C1266B" w:rsidRDefault="00F731AF" w:rsidP="00AA3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4F81">
              <w:rPr>
                <w:rFonts w:ascii="Angsana New" w:hAnsi="Angsana New"/>
                <w:sz w:val="30"/>
                <w:szCs w:val="30"/>
              </w:rPr>
              <w:t>357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C4F81">
              <w:rPr>
                <w:rFonts w:ascii="Angsana New" w:hAnsi="Angsana New"/>
                <w:sz w:val="30"/>
                <w:szCs w:val="30"/>
              </w:rPr>
              <w:t>628</w:t>
            </w:r>
          </w:p>
        </w:tc>
        <w:tc>
          <w:tcPr>
            <w:tcW w:w="142" w:type="pct"/>
          </w:tcPr>
          <w:p w:rsidR="00F731AF" w:rsidRPr="00D36B78" w:rsidRDefault="00F731AF" w:rsidP="00F73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619" w:type="pct"/>
          </w:tcPr>
          <w:p w:rsidR="00F731AF" w:rsidRPr="00D36B78" w:rsidRDefault="005D5EB4" w:rsidP="00AA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377"/>
              <w:rPr>
                <w:rFonts w:ascii="Angsana New" w:hAnsi="Angsana New"/>
                <w:sz w:val="30"/>
                <w:szCs w:val="30"/>
              </w:rPr>
            </w:pPr>
            <w:r w:rsidRPr="005D5EB4">
              <w:rPr>
                <w:rFonts w:ascii="Angsana New" w:hAnsi="Angsana New"/>
                <w:sz w:val="30"/>
                <w:szCs w:val="30"/>
              </w:rPr>
              <w:t>308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D5EB4">
              <w:rPr>
                <w:rFonts w:ascii="Angsana New" w:hAnsi="Angsana New"/>
                <w:sz w:val="30"/>
                <w:szCs w:val="30"/>
              </w:rPr>
              <w:t>901</w:t>
            </w:r>
          </w:p>
        </w:tc>
        <w:tc>
          <w:tcPr>
            <w:tcW w:w="144" w:type="pct"/>
          </w:tcPr>
          <w:p w:rsidR="00F731AF" w:rsidRPr="00D36B78" w:rsidRDefault="00F731AF" w:rsidP="00F73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714" w:type="pct"/>
          </w:tcPr>
          <w:p w:rsidR="00F731AF" w:rsidRPr="00C1266B" w:rsidRDefault="00F731AF" w:rsidP="00FF1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F37764">
              <w:rPr>
                <w:rFonts w:ascii="Angsana New" w:hAnsi="Angsana New"/>
                <w:sz w:val="30"/>
                <w:szCs w:val="30"/>
              </w:rPr>
              <w:t>340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37764">
              <w:rPr>
                <w:rFonts w:ascii="Angsana New" w:hAnsi="Angsana New"/>
                <w:sz w:val="30"/>
                <w:szCs w:val="30"/>
              </w:rPr>
              <w:t>645</w:t>
            </w:r>
          </w:p>
        </w:tc>
      </w:tr>
      <w:tr w:rsidR="00AA321A" w:rsidRPr="00D36B78" w:rsidTr="00FF1E6E">
        <w:tc>
          <w:tcPr>
            <w:tcW w:w="1999" w:type="pct"/>
          </w:tcPr>
          <w:p w:rsidR="00F731AF" w:rsidRPr="00D36B78" w:rsidRDefault="00F731AF" w:rsidP="00F7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F731AF" w:rsidRPr="00AA321A" w:rsidRDefault="00F22C4C" w:rsidP="00AA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21A">
              <w:rPr>
                <w:rFonts w:ascii="Angsana New" w:hAnsi="Angsana New"/>
                <w:b/>
                <w:bCs/>
                <w:sz w:val="30"/>
                <w:szCs w:val="30"/>
              </w:rPr>
              <w:t>400,024</w:t>
            </w:r>
          </w:p>
        </w:tc>
        <w:tc>
          <w:tcPr>
            <w:tcW w:w="144" w:type="pct"/>
          </w:tcPr>
          <w:p w:rsidR="00F731AF" w:rsidRPr="00AA321A" w:rsidRDefault="00F731AF" w:rsidP="00F73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:rsidR="00F731AF" w:rsidRPr="00AA321A" w:rsidRDefault="00F731AF" w:rsidP="00AA3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21A">
              <w:rPr>
                <w:rFonts w:ascii="Angsana New" w:hAnsi="Angsana New"/>
                <w:b/>
                <w:bCs/>
                <w:sz w:val="30"/>
                <w:szCs w:val="30"/>
              </w:rPr>
              <w:t>419,986</w:t>
            </w:r>
          </w:p>
        </w:tc>
        <w:tc>
          <w:tcPr>
            <w:tcW w:w="142" w:type="pct"/>
          </w:tcPr>
          <w:p w:rsidR="00F731AF" w:rsidRPr="00AA321A" w:rsidRDefault="00F731AF" w:rsidP="00F73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:rsidR="00F731AF" w:rsidRPr="00AA321A" w:rsidRDefault="005D5EB4" w:rsidP="00AA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3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21A">
              <w:rPr>
                <w:rFonts w:ascii="Angsana New" w:hAnsi="Angsana New"/>
                <w:b/>
                <w:bCs/>
                <w:sz w:val="30"/>
                <w:szCs w:val="30"/>
              </w:rPr>
              <w:t>808,536</w:t>
            </w:r>
          </w:p>
        </w:tc>
        <w:tc>
          <w:tcPr>
            <w:tcW w:w="144" w:type="pct"/>
          </w:tcPr>
          <w:p w:rsidR="00F731AF" w:rsidRPr="00AA321A" w:rsidRDefault="00F731AF" w:rsidP="00F73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</w:tcPr>
          <w:p w:rsidR="00F731AF" w:rsidRPr="00FF1E6E" w:rsidRDefault="00F731AF" w:rsidP="00FF1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E6E">
              <w:rPr>
                <w:rFonts w:ascii="Angsana New" w:hAnsi="Angsana New"/>
                <w:b/>
                <w:bCs/>
                <w:sz w:val="30"/>
                <w:szCs w:val="30"/>
              </w:rPr>
              <w:t>835,858</w:t>
            </w:r>
          </w:p>
        </w:tc>
      </w:tr>
    </w:tbl>
    <w:p w:rsidR="002C6259" w:rsidRDefault="002C6259" w:rsidP="00C122F4">
      <w:pPr>
        <w:spacing w:line="240" w:lineRule="auto"/>
        <w:rPr>
          <w:sz w:val="30"/>
          <w:szCs w:val="30"/>
          <w:cs/>
        </w:rPr>
      </w:pPr>
    </w:p>
    <w:tbl>
      <w:tblPr>
        <w:tblW w:w="94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6"/>
        <w:gridCol w:w="1179"/>
        <w:gridCol w:w="271"/>
        <w:gridCol w:w="1160"/>
        <w:gridCol w:w="237"/>
        <w:gridCol w:w="36"/>
        <w:gridCol w:w="1170"/>
        <w:gridCol w:w="269"/>
        <w:gridCol w:w="1352"/>
        <w:gridCol w:w="15"/>
      </w:tblGrid>
      <w:tr w:rsidR="00B83257" w:rsidRPr="00D36B78" w:rsidTr="00E82557">
        <w:trPr>
          <w:gridAfter w:val="1"/>
          <w:wAfter w:w="8" w:type="pct"/>
        </w:trPr>
        <w:tc>
          <w:tcPr>
            <w:tcW w:w="1995" w:type="pct"/>
          </w:tcPr>
          <w:p w:rsidR="00B83257" w:rsidRPr="00D36B78" w:rsidRDefault="00B83257" w:rsidP="00632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br w:type="page"/>
            </w:r>
            <w:r w:rsidRPr="00D36B78">
              <w:rPr>
                <w:rFonts w:ascii="Angsana New" w:hAnsi="Angsana New"/>
                <w:sz w:val="30"/>
                <w:szCs w:val="30"/>
              </w:rPr>
              <w:br w:type="page"/>
            </w:r>
            <w:r w:rsidRPr="00D36B78">
              <w:rPr>
                <w:rFonts w:ascii="Angsana New" w:hAnsi="Angsana New"/>
                <w:spacing w:val="-6"/>
                <w:sz w:val="30"/>
                <w:szCs w:val="30"/>
              </w:rPr>
              <w:br w:type="page"/>
            </w:r>
            <w:r w:rsidRPr="00D36B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D36B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D36B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79" w:type="pct"/>
            <w:gridSpan w:val="3"/>
          </w:tcPr>
          <w:p w:rsidR="00B83257" w:rsidRPr="00D36B78" w:rsidRDefault="00B83257" w:rsidP="00632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25" w:type="pct"/>
          </w:tcPr>
          <w:p w:rsidR="00B83257" w:rsidRPr="00D36B78" w:rsidRDefault="00B83257" w:rsidP="00632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3" w:type="pct"/>
            <w:gridSpan w:val="4"/>
          </w:tcPr>
          <w:p w:rsidR="00B83257" w:rsidRPr="00D36B78" w:rsidRDefault="00B83257" w:rsidP="00632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53DA" w:rsidRPr="00D36B78" w:rsidTr="008F22BC">
        <w:tc>
          <w:tcPr>
            <w:tcW w:w="1995" w:type="pct"/>
          </w:tcPr>
          <w:p w:rsidR="002853DA" w:rsidRPr="00D36B78" w:rsidRDefault="002853DA" w:rsidP="00285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</w:tcPr>
          <w:p w:rsidR="002853DA" w:rsidRPr="003374B7" w:rsidRDefault="002853DA" w:rsidP="00285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B17AE8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</w:tcPr>
          <w:p w:rsidR="002853DA" w:rsidRPr="003374B7" w:rsidRDefault="002853DA" w:rsidP="00285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2853DA" w:rsidRPr="003374B7" w:rsidRDefault="002853DA" w:rsidP="00285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  <w:gridSpan w:val="2"/>
          </w:tcPr>
          <w:p w:rsidR="002853DA" w:rsidRPr="003374B7" w:rsidRDefault="002853DA" w:rsidP="00285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2853DA" w:rsidRPr="003374B7" w:rsidRDefault="002853DA" w:rsidP="00285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B17AE8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2" w:type="pct"/>
          </w:tcPr>
          <w:p w:rsidR="002853DA" w:rsidRPr="003374B7" w:rsidRDefault="002853DA" w:rsidP="00285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  <w:gridSpan w:val="2"/>
          </w:tcPr>
          <w:p w:rsidR="002853DA" w:rsidRPr="003374B7" w:rsidRDefault="002853DA" w:rsidP="00285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2853DA" w:rsidRPr="00D36B78" w:rsidTr="008F22BC">
        <w:tc>
          <w:tcPr>
            <w:tcW w:w="1995" w:type="pct"/>
          </w:tcPr>
          <w:p w:rsidR="002853DA" w:rsidRPr="00D36B78" w:rsidRDefault="002853DA" w:rsidP="00285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</w:tcPr>
          <w:p w:rsidR="002853DA" w:rsidRPr="00D36B78" w:rsidRDefault="002853DA" w:rsidP="00285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:rsidR="002853DA" w:rsidRPr="00D36B78" w:rsidRDefault="002853DA" w:rsidP="00285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2853DA" w:rsidRPr="00D36B78" w:rsidRDefault="002853DA" w:rsidP="00285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  <w:gridSpan w:val="2"/>
          </w:tcPr>
          <w:p w:rsidR="002853DA" w:rsidRPr="00D36B78" w:rsidRDefault="002853DA" w:rsidP="00285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2853DA" w:rsidRPr="00D36B78" w:rsidRDefault="002853DA" w:rsidP="00285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2" w:type="pct"/>
          </w:tcPr>
          <w:p w:rsidR="002853DA" w:rsidRPr="00D36B78" w:rsidRDefault="002853DA" w:rsidP="00285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pct"/>
            <w:gridSpan w:val="2"/>
          </w:tcPr>
          <w:p w:rsidR="002853DA" w:rsidRPr="00D36B78" w:rsidRDefault="002853DA" w:rsidP="00285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83257" w:rsidRPr="00D36B78" w:rsidTr="00E82557">
        <w:tc>
          <w:tcPr>
            <w:tcW w:w="1995" w:type="pct"/>
          </w:tcPr>
          <w:p w:rsidR="00B83257" w:rsidRPr="00D36B78" w:rsidRDefault="00B83257" w:rsidP="00632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05" w:type="pct"/>
            <w:gridSpan w:val="9"/>
          </w:tcPr>
          <w:p w:rsidR="00B83257" w:rsidRPr="00D36B78" w:rsidRDefault="00B83257" w:rsidP="00632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6B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C4AFB" w:rsidRPr="00D36B78" w:rsidTr="008F22BC">
        <w:trPr>
          <w:cantSplit/>
        </w:trPr>
        <w:tc>
          <w:tcPr>
            <w:tcW w:w="1995" w:type="pct"/>
          </w:tcPr>
          <w:p w:rsidR="00CC4AFB" w:rsidRPr="009D06D4" w:rsidRDefault="00CC4AFB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06D4">
              <w:rPr>
                <w:rFonts w:ascii="Angsana New" w:hAnsi="Angsana New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23" w:type="pct"/>
          </w:tcPr>
          <w:p w:rsidR="00CC4AFB" w:rsidRPr="00D36B78" w:rsidRDefault="00410862" w:rsidP="00FF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10862"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143" w:type="pct"/>
          </w:tcPr>
          <w:p w:rsidR="00CC4AFB" w:rsidRPr="00D36B78" w:rsidRDefault="00CC4AF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CC4AFB" w:rsidRPr="009D06D4" w:rsidRDefault="00CC4AFB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  <w:r w:rsidRPr="009D06D4"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144" w:type="pct"/>
            <w:gridSpan w:val="2"/>
          </w:tcPr>
          <w:p w:rsidR="00CC4AFB" w:rsidRPr="00D36B78" w:rsidRDefault="00CC4AF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87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:rsidR="00CC4AFB" w:rsidRPr="00D36B78" w:rsidRDefault="00712C4F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12C4F"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142" w:type="pct"/>
          </w:tcPr>
          <w:p w:rsidR="00CC4AFB" w:rsidRPr="00D36B78" w:rsidRDefault="00CC4AF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  <w:gridSpan w:val="2"/>
          </w:tcPr>
          <w:p w:rsidR="00CC4AFB" w:rsidRPr="009D06D4" w:rsidRDefault="00CC4AFB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  <w:r w:rsidRPr="009D06D4">
              <w:rPr>
                <w:rFonts w:ascii="Angsana New" w:hAnsi="Angsana New"/>
                <w:sz w:val="30"/>
                <w:szCs w:val="30"/>
              </w:rPr>
              <w:t>82</w:t>
            </w:r>
          </w:p>
        </w:tc>
      </w:tr>
      <w:tr w:rsidR="00CC4AFB" w:rsidRPr="00D36B78" w:rsidTr="008F22BC">
        <w:trPr>
          <w:cantSplit/>
        </w:trPr>
        <w:tc>
          <w:tcPr>
            <w:tcW w:w="1995" w:type="pct"/>
          </w:tcPr>
          <w:p w:rsidR="00CC4AFB" w:rsidRPr="00D36B78" w:rsidRDefault="00CC4AFB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3" w:type="pct"/>
          </w:tcPr>
          <w:p w:rsidR="00CC4AFB" w:rsidRPr="00D36B78" w:rsidRDefault="00410862" w:rsidP="00576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right="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CC4AFB" w:rsidRPr="00D36B78" w:rsidRDefault="00CC4AF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CC4AFB" w:rsidRPr="009D06D4" w:rsidRDefault="00CC4AFB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  <w:r w:rsidRPr="009D06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:rsidR="00CC4AFB" w:rsidRPr="00D36B78" w:rsidRDefault="00CC4AF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87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:rsidR="00CC4AFB" w:rsidRPr="00996929" w:rsidRDefault="00AE670D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96929">
              <w:rPr>
                <w:rFonts w:ascii="Angsana New" w:hAnsi="Angsana New"/>
                <w:sz w:val="30"/>
                <w:szCs w:val="30"/>
              </w:rPr>
              <w:t>4,823</w:t>
            </w:r>
          </w:p>
        </w:tc>
        <w:tc>
          <w:tcPr>
            <w:tcW w:w="142" w:type="pct"/>
          </w:tcPr>
          <w:p w:rsidR="00CC4AFB" w:rsidRPr="00D36B78" w:rsidRDefault="00CC4AF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  <w:gridSpan w:val="2"/>
          </w:tcPr>
          <w:p w:rsidR="00CC4AFB" w:rsidRPr="009D06D4" w:rsidRDefault="00CC4AFB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6,144</w:t>
            </w:r>
          </w:p>
        </w:tc>
      </w:tr>
      <w:tr w:rsidR="00CC4AFB" w:rsidRPr="00D36B78" w:rsidTr="00996929">
        <w:trPr>
          <w:cantSplit/>
        </w:trPr>
        <w:tc>
          <w:tcPr>
            <w:tcW w:w="1995" w:type="pct"/>
          </w:tcPr>
          <w:p w:rsidR="00CC4AFB" w:rsidRPr="00D36B78" w:rsidRDefault="00CC4AFB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3" w:type="pct"/>
          </w:tcPr>
          <w:p w:rsidR="00CC4AFB" w:rsidRPr="00D36B78" w:rsidRDefault="00410862" w:rsidP="00FF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10862">
              <w:rPr>
                <w:rFonts w:ascii="Angsana New" w:hAnsi="Angsana New"/>
                <w:sz w:val="30"/>
                <w:szCs w:val="30"/>
              </w:rPr>
              <w:t>134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10862"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143" w:type="pct"/>
          </w:tcPr>
          <w:p w:rsidR="00CC4AFB" w:rsidRPr="00D36B78" w:rsidRDefault="00CC4AF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CC4AFB" w:rsidRPr="009D06D4" w:rsidRDefault="00CC4AFB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  <w:r w:rsidRPr="009D06D4">
              <w:rPr>
                <w:rFonts w:ascii="Angsana New" w:hAnsi="Angsana New"/>
                <w:sz w:val="30"/>
                <w:szCs w:val="30"/>
              </w:rPr>
              <w:t>160,603</w:t>
            </w:r>
          </w:p>
        </w:tc>
        <w:tc>
          <w:tcPr>
            <w:tcW w:w="144" w:type="pct"/>
            <w:gridSpan w:val="2"/>
          </w:tcPr>
          <w:p w:rsidR="00CC4AFB" w:rsidRPr="00D36B78" w:rsidRDefault="00CC4AF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:rsidR="00CC4AFB" w:rsidRPr="00996929" w:rsidRDefault="00712C4F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96929">
              <w:rPr>
                <w:rFonts w:ascii="Angsana New" w:hAnsi="Angsana New"/>
                <w:sz w:val="30"/>
                <w:szCs w:val="30"/>
              </w:rPr>
              <w:t>134,110</w:t>
            </w:r>
          </w:p>
        </w:tc>
        <w:tc>
          <w:tcPr>
            <w:tcW w:w="142" w:type="pct"/>
          </w:tcPr>
          <w:p w:rsidR="00CC4AFB" w:rsidRPr="00D36B78" w:rsidRDefault="00CC4AF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  <w:gridSpan w:val="2"/>
          </w:tcPr>
          <w:p w:rsidR="00CC4AFB" w:rsidRPr="009D06D4" w:rsidRDefault="00CC4AFB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  <w:r w:rsidRPr="009D06D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56,312</w:t>
            </w:r>
          </w:p>
        </w:tc>
      </w:tr>
      <w:tr w:rsidR="00CC4AFB" w:rsidRPr="00D36B78" w:rsidTr="00996929">
        <w:trPr>
          <w:cantSplit/>
          <w:trHeight w:val="424"/>
        </w:trPr>
        <w:tc>
          <w:tcPr>
            <w:tcW w:w="1995" w:type="pct"/>
          </w:tcPr>
          <w:p w:rsidR="00CC4AFB" w:rsidRPr="00D36B78" w:rsidRDefault="00CC4AFB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:rsidR="00CC4AFB" w:rsidRPr="00FF1E6E" w:rsidRDefault="00410862" w:rsidP="00FF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E6E">
              <w:rPr>
                <w:rFonts w:ascii="Angsana New" w:hAnsi="Angsana New"/>
                <w:b/>
                <w:bCs/>
                <w:sz w:val="30"/>
                <w:szCs w:val="30"/>
              </w:rPr>
              <w:t>134,875</w:t>
            </w:r>
          </w:p>
        </w:tc>
        <w:tc>
          <w:tcPr>
            <w:tcW w:w="143" w:type="pct"/>
          </w:tcPr>
          <w:p w:rsidR="00CC4AFB" w:rsidRPr="00D36B78" w:rsidRDefault="00CC4AF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:rsidR="00CC4AFB" w:rsidRPr="009D06D4" w:rsidRDefault="00CC4AFB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7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6D4">
              <w:rPr>
                <w:rFonts w:ascii="Angsana New" w:hAnsi="Angsana New"/>
                <w:b/>
                <w:bCs/>
                <w:sz w:val="30"/>
                <w:szCs w:val="30"/>
              </w:rPr>
              <w:t>160,685</w:t>
            </w:r>
          </w:p>
        </w:tc>
        <w:tc>
          <w:tcPr>
            <w:tcW w:w="144" w:type="pct"/>
            <w:gridSpan w:val="2"/>
          </w:tcPr>
          <w:p w:rsidR="00CC4AFB" w:rsidRPr="00D36B78" w:rsidRDefault="00CC4AF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C4AFB" w:rsidRPr="00996929" w:rsidRDefault="00AE670D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6929">
              <w:rPr>
                <w:rFonts w:ascii="Angsana New" w:hAnsi="Angsana New"/>
                <w:b/>
                <w:bCs/>
                <w:sz w:val="30"/>
                <w:szCs w:val="30"/>
              </w:rPr>
              <w:t>139,058</w:t>
            </w:r>
          </w:p>
        </w:tc>
        <w:tc>
          <w:tcPr>
            <w:tcW w:w="142" w:type="pct"/>
          </w:tcPr>
          <w:p w:rsidR="00CC4AFB" w:rsidRPr="00D36B78" w:rsidRDefault="00CC4AF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C4AFB" w:rsidRPr="009D06D4" w:rsidRDefault="00CC4AFB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7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6D4">
              <w:rPr>
                <w:rFonts w:ascii="Angsana New" w:hAnsi="Angsana New"/>
                <w:b/>
                <w:bCs/>
                <w:sz w:val="30"/>
                <w:szCs w:val="30"/>
              </w:rPr>
              <w:t>162,538</w:t>
            </w:r>
          </w:p>
        </w:tc>
      </w:tr>
    </w:tbl>
    <w:p w:rsidR="007707A9" w:rsidRDefault="007707A9" w:rsidP="00C12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4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6"/>
        <w:gridCol w:w="1179"/>
        <w:gridCol w:w="271"/>
        <w:gridCol w:w="1160"/>
        <w:gridCol w:w="237"/>
        <w:gridCol w:w="36"/>
        <w:gridCol w:w="1170"/>
        <w:gridCol w:w="269"/>
        <w:gridCol w:w="1352"/>
        <w:gridCol w:w="15"/>
      </w:tblGrid>
      <w:tr w:rsidR="00857DF0" w:rsidRPr="00D36B78" w:rsidTr="00E82557">
        <w:trPr>
          <w:gridAfter w:val="1"/>
          <w:wAfter w:w="8" w:type="pct"/>
        </w:trPr>
        <w:tc>
          <w:tcPr>
            <w:tcW w:w="1995" w:type="pct"/>
          </w:tcPr>
          <w:p w:rsidR="00857DF0" w:rsidRPr="00D36B78" w:rsidRDefault="007707A9" w:rsidP="00FF7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857DF0" w:rsidRPr="00D36B78">
              <w:rPr>
                <w:rFonts w:ascii="Angsana New" w:hAnsi="Angsana New"/>
                <w:sz w:val="30"/>
                <w:szCs w:val="30"/>
              </w:rPr>
              <w:br w:type="page"/>
            </w:r>
            <w:r w:rsidR="00857DF0" w:rsidRPr="00D36B78">
              <w:rPr>
                <w:rFonts w:ascii="Angsana New" w:hAnsi="Angsana New"/>
                <w:sz w:val="30"/>
                <w:szCs w:val="30"/>
              </w:rPr>
              <w:br w:type="page"/>
            </w:r>
            <w:r w:rsidR="00857DF0" w:rsidRPr="00D36B78">
              <w:rPr>
                <w:rFonts w:ascii="Angsana New" w:hAnsi="Angsana New"/>
                <w:spacing w:val="-6"/>
                <w:sz w:val="30"/>
                <w:szCs w:val="30"/>
              </w:rPr>
              <w:br w:type="page"/>
            </w:r>
            <w:r w:rsidR="00857DF0" w:rsidRPr="00D36B78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79" w:type="pct"/>
            <w:gridSpan w:val="3"/>
          </w:tcPr>
          <w:p w:rsidR="00857DF0" w:rsidRPr="00D36B78" w:rsidRDefault="00857DF0" w:rsidP="00FF7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25" w:type="pct"/>
          </w:tcPr>
          <w:p w:rsidR="00857DF0" w:rsidRPr="00D36B78" w:rsidRDefault="00857DF0" w:rsidP="00FF7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3" w:type="pct"/>
            <w:gridSpan w:val="4"/>
          </w:tcPr>
          <w:p w:rsidR="00857DF0" w:rsidRPr="00D36B78" w:rsidRDefault="00857DF0" w:rsidP="00FF7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53DA" w:rsidRPr="00D36B78" w:rsidTr="00E82557">
        <w:tc>
          <w:tcPr>
            <w:tcW w:w="1995" w:type="pct"/>
          </w:tcPr>
          <w:p w:rsidR="002853DA" w:rsidRPr="00D36B78" w:rsidRDefault="002853DA" w:rsidP="00285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</w:tcPr>
          <w:p w:rsidR="002853DA" w:rsidRPr="003374B7" w:rsidRDefault="002853DA" w:rsidP="00285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B17AE8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</w:tcPr>
          <w:p w:rsidR="002853DA" w:rsidRPr="003374B7" w:rsidRDefault="002853DA" w:rsidP="00285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2853DA" w:rsidRPr="003374B7" w:rsidRDefault="002853DA" w:rsidP="00285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  <w:gridSpan w:val="2"/>
          </w:tcPr>
          <w:p w:rsidR="002853DA" w:rsidRPr="003374B7" w:rsidRDefault="002853DA" w:rsidP="00285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2853DA" w:rsidRPr="003374B7" w:rsidRDefault="002853DA" w:rsidP="00285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B17AE8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2" w:type="pct"/>
          </w:tcPr>
          <w:p w:rsidR="002853DA" w:rsidRPr="003374B7" w:rsidRDefault="002853DA" w:rsidP="00285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  <w:gridSpan w:val="2"/>
          </w:tcPr>
          <w:p w:rsidR="002853DA" w:rsidRPr="003374B7" w:rsidRDefault="002853DA" w:rsidP="00285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2853DA" w:rsidRPr="00D36B78" w:rsidTr="00E82557">
        <w:tc>
          <w:tcPr>
            <w:tcW w:w="1995" w:type="pct"/>
          </w:tcPr>
          <w:p w:rsidR="002853DA" w:rsidRPr="00D36B78" w:rsidRDefault="002853DA" w:rsidP="00285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</w:tcPr>
          <w:p w:rsidR="002853DA" w:rsidRPr="00D36B78" w:rsidRDefault="002853DA" w:rsidP="00285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:rsidR="002853DA" w:rsidRPr="00D36B78" w:rsidRDefault="002853DA" w:rsidP="00285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2853DA" w:rsidRPr="00D36B78" w:rsidRDefault="002853DA" w:rsidP="00285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  <w:gridSpan w:val="2"/>
          </w:tcPr>
          <w:p w:rsidR="002853DA" w:rsidRPr="00D36B78" w:rsidRDefault="002853DA" w:rsidP="00285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2853DA" w:rsidRPr="00D36B78" w:rsidRDefault="002853DA" w:rsidP="00285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2" w:type="pct"/>
          </w:tcPr>
          <w:p w:rsidR="002853DA" w:rsidRPr="00D36B78" w:rsidRDefault="002853DA" w:rsidP="00285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pct"/>
            <w:gridSpan w:val="2"/>
          </w:tcPr>
          <w:p w:rsidR="002853DA" w:rsidRPr="00D36B78" w:rsidRDefault="002853DA" w:rsidP="00285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57DF0" w:rsidRPr="00D36B78" w:rsidTr="00E82557">
        <w:trPr>
          <w:trHeight w:val="353"/>
        </w:trPr>
        <w:tc>
          <w:tcPr>
            <w:tcW w:w="1995" w:type="pct"/>
          </w:tcPr>
          <w:p w:rsidR="00857DF0" w:rsidRPr="00D36B78" w:rsidRDefault="00857DF0" w:rsidP="00FF7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05" w:type="pct"/>
            <w:gridSpan w:val="9"/>
          </w:tcPr>
          <w:p w:rsidR="00857DF0" w:rsidRPr="00D36B78" w:rsidRDefault="00857DF0" w:rsidP="00FF7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6B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A1DBA" w:rsidRPr="00D36B78" w:rsidTr="00E82557">
        <w:trPr>
          <w:cantSplit/>
          <w:trHeight w:val="424"/>
        </w:trPr>
        <w:tc>
          <w:tcPr>
            <w:tcW w:w="1995" w:type="pct"/>
          </w:tcPr>
          <w:p w:rsidR="007A1DBA" w:rsidRPr="00D36B78" w:rsidRDefault="007A1DBA" w:rsidP="007A1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3" w:type="pct"/>
            <w:tcBorders>
              <w:bottom w:val="double" w:sz="4" w:space="0" w:color="auto"/>
            </w:tcBorders>
          </w:tcPr>
          <w:p w:rsidR="007A1DBA" w:rsidRPr="007A1DBA" w:rsidRDefault="002853DA" w:rsidP="007A1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7A1DBA" w:rsidRPr="00D36B78" w:rsidRDefault="007A1DBA" w:rsidP="007A1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:rsidR="007A1DBA" w:rsidRPr="00345D95" w:rsidRDefault="00CC4AFB" w:rsidP="007A1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7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:rsidR="007A1DBA" w:rsidRPr="00D36B78" w:rsidRDefault="007A1DBA" w:rsidP="007A1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:rsidR="007A1DBA" w:rsidRPr="00BA4E5E" w:rsidRDefault="00C47C4F" w:rsidP="007A1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A0D6E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86EE1">
              <w:rPr>
                <w:rFonts w:ascii="Angsana New" w:hAnsi="Angsana New"/>
                <w:b/>
                <w:bCs/>
                <w:sz w:val="30"/>
                <w:szCs w:val="30"/>
              </w:rPr>
              <w:t>968</w:t>
            </w:r>
          </w:p>
        </w:tc>
        <w:tc>
          <w:tcPr>
            <w:tcW w:w="142" w:type="pct"/>
          </w:tcPr>
          <w:p w:rsidR="007A1DBA" w:rsidRPr="00D36B78" w:rsidRDefault="007A1DBA" w:rsidP="007A1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  <w:gridSpan w:val="2"/>
            <w:tcBorders>
              <w:bottom w:val="double" w:sz="4" w:space="0" w:color="auto"/>
            </w:tcBorders>
          </w:tcPr>
          <w:p w:rsidR="007A1DBA" w:rsidRPr="00BA4E5E" w:rsidRDefault="00CC4AFB" w:rsidP="007A1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A0D6E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86EE1">
              <w:rPr>
                <w:rFonts w:ascii="Angsana New" w:hAnsi="Angsana New"/>
                <w:b/>
                <w:bCs/>
                <w:sz w:val="30"/>
                <w:szCs w:val="30"/>
              </w:rPr>
              <w:t>968</w:t>
            </w:r>
          </w:p>
        </w:tc>
      </w:tr>
    </w:tbl>
    <w:p w:rsidR="00857DF0" w:rsidRPr="00B4725A" w:rsidRDefault="00857DF0" w:rsidP="00C12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1F25E3" w:rsidRPr="007A1DBA" w:rsidRDefault="007A1DBA" w:rsidP="00063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color w:val="0D0D0D"/>
          <w:sz w:val="30"/>
          <w:szCs w:val="30"/>
        </w:rPr>
      </w:pPr>
      <w:r>
        <w:rPr>
          <w:rFonts w:ascii="Angsana New" w:hAnsi="Angsana New" w:hint="cs"/>
          <w:color w:val="0D0D0D"/>
          <w:sz w:val="30"/>
          <w:szCs w:val="30"/>
          <w:cs/>
        </w:rPr>
        <w:t xml:space="preserve">ไม่มีรายการเคลื่อนไหวของเงินกู้ยืมระยะยาวจากกิจการที่เกี่ยวข้องกันสำหรับงวดสามเดือนสิ้นสุดวันที่ </w:t>
      </w:r>
      <w:r w:rsidR="008F22BC">
        <w:rPr>
          <w:rFonts w:ascii="Angsana New" w:hAnsi="Angsana New"/>
          <w:sz w:val="30"/>
          <w:szCs w:val="30"/>
        </w:rPr>
        <w:t xml:space="preserve">31 </w:t>
      </w:r>
      <w:r w:rsidR="008F22BC">
        <w:rPr>
          <w:rFonts w:ascii="Angsana New" w:hAnsi="Angsana New" w:hint="cs"/>
          <w:sz w:val="30"/>
          <w:szCs w:val="30"/>
          <w:cs/>
        </w:rPr>
        <w:t>ธันวาคม</w:t>
      </w:r>
      <w:r w:rsidR="003C66E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color w:val="0D0D0D"/>
          <w:sz w:val="30"/>
          <w:szCs w:val="30"/>
        </w:rPr>
        <w:t xml:space="preserve">2562 </w:t>
      </w:r>
      <w:r>
        <w:rPr>
          <w:rFonts w:ascii="Angsana New" w:hAnsi="Angsana New" w:hint="cs"/>
          <w:color w:val="0D0D0D"/>
          <w:sz w:val="30"/>
          <w:szCs w:val="30"/>
          <w:cs/>
        </w:rPr>
        <w:t xml:space="preserve">และ </w:t>
      </w:r>
      <w:r>
        <w:rPr>
          <w:rFonts w:ascii="Angsana New" w:hAnsi="Angsana New"/>
          <w:color w:val="0D0D0D"/>
          <w:sz w:val="30"/>
          <w:szCs w:val="30"/>
        </w:rPr>
        <w:t>2561</w:t>
      </w:r>
    </w:p>
    <w:p w:rsidR="00FF1E6E" w:rsidRDefault="00FF1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D0D0D"/>
          <w:sz w:val="16"/>
          <w:szCs w:val="16"/>
        </w:rPr>
      </w:pPr>
      <w:r>
        <w:rPr>
          <w:rFonts w:ascii="Angsana New" w:hAnsi="Angsana New"/>
          <w:color w:val="0D0D0D"/>
          <w:sz w:val="16"/>
          <w:szCs w:val="16"/>
        </w:rPr>
        <w:br w:type="page"/>
      </w:r>
    </w:p>
    <w:p w:rsidR="00CF083A" w:rsidRPr="006B582A" w:rsidRDefault="00CF083A" w:rsidP="00CF083A">
      <w:pPr>
        <w:tabs>
          <w:tab w:val="clear" w:pos="227"/>
          <w:tab w:val="left" w:pos="540"/>
        </w:tabs>
        <w:spacing w:line="240" w:lineRule="auto"/>
        <w:ind w:left="227" w:right="-25" w:firstLine="31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B582A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สัญญาที่สำคัญที่ทำกับกิจการที่เกี่ยวข้องกัน</w:t>
      </w:r>
    </w:p>
    <w:p w:rsidR="00CF083A" w:rsidRPr="00727CF7" w:rsidRDefault="00CF083A" w:rsidP="00E0557C">
      <w:pPr>
        <w:tabs>
          <w:tab w:val="clear" w:pos="227"/>
          <w:tab w:val="left" w:pos="540"/>
        </w:tabs>
        <w:spacing w:line="240" w:lineRule="auto"/>
        <w:ind w:left="227" w:right="-25" w:firstLine="313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:rsidR="000860E3" w:rsidRPr="002F7344" w:rsidRDefault="000860E3" w:rsidP="000860E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00" w:right="-43" w:hanging="360"/>
        <w:jc w:val="both"/>
        <w:outlineLvl w:val="0"/>
        <w:rPr>
          <w:rFonts w:ascii="Angsana New" w:hAnsi="Angsana New"/>
          <w:i/>
          <w:iCs/>
          <w:color w:val="000000"/>
          <w:sz w:val="30"/>
          <w:szCs w:val="30"/>
          <w:cs/>
        </w:rPr>
      </w:pPr>
      <w:r w:rsidRPr="002F3FD5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สัญญาให้</w:t>
      </w:r>
      <w:r w:rsidRPr="002F7344">
        <w:rPr>
          <w:rFonts w:ascii="Angsana New" w:hAnsi="Angsana New"/>
          <w:i/>
          <w:iCs/>
          <w:color w:val="000000"/>
          <w:sz w:val="30"/>
          <w:szCs w:val="30"/>
          <w:cs/>
        </w:rPr>
        <w:t>ผลิตสินค้า</w:t>
      </w:r>
    </w:p>
    <w:p w:rsidR="000860E3" w:rsidRPr="00727CF7" w:rsidRDefault="000860E3" w:rsidP="00E0557C">
      <w:pPr>
        <w:tabs>
          <w:tab w:val="clear" w:pos="227"/>
          <w:tab w:val="left" w:pos="540"/>
        </w:tabs>
        <w:spacing w:line="240" w:lineRule="auto"/>
        <w:ind w:left="227" w:right="-25" w:firstLine="313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9368CB" w:rsidRPr="002F7344" w:rsidRDefault="009368CB" w:rsidP="00936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2F7344">
        <w:rPr>
          <w:rFonts w:ascii="Angsana New" w:hAnsi="Angsana New"/>
          <w:sz w:val="30"/>
          <w:szCs w:val="30"/>
          <w:cs/>
        </w:rPr>
        <w:t xml:space="preserve">บริษัทได้ทำสัญญากับบริษัทที่เกี่ยวข้องกันแห่งหนึ่งเพื่อให้เป็นผู้ผลิตน้ำดื่มภายใต้ชื่อเครื่องหมายการค้า </w:t>
      </w:r>
      <w:r w:rsidRPr="002F7344">
        <w:rPr>
          <w:rFonts w:ascii="Angsana New" w:hAnsi="Angsana New"/>
          <w:sz w:val="30"/>
          <w:szCs w:val="30"/>
        </w:rPr>
        <w:t>“</w:t>
      </w:r>
      <w:r w:rsidRPr="002F7344">
        <w:rPr>
          <w:rFonts w:ascii="Angsana New" w:hAnsi="Angsana New"/>
          <w:sz w:val="30"/>
          <w:szCs w:val="30"/>
          <w:cs/>
        </w:rPr>
        <w:t>คริสตัล</w:t>
      </w:r>
      <w:r w:rsidRPr="002F7344">
        <w:rPr>
          <w:rFonts w:ascii="Angsana New" w:hAnsi="Angsana New"/>
          <w:sz w:val="30"/>
          <w:szCs w:val="30"/>
        </w:rPr>
        <w:t xml:space="preserve">” </w:t>
      </w:r>
      <w:r w:rsidRPr="002F7344">
        <w:rPr>
          <w:rFonts w:ascii="Angsana New" w:hAnsi="Angsana New"/>
          <w:sz w:val="30"/>
          <w:szCs w:val="30"/>
          <w:cs/>
        </w:rPr>
        <w:t xml:space="preserve">บริษัทต้องปฏิบัติตามเงื่อนไขต่างๆ ที่กำหนดไว้ในสัญญา โดยสัญญามีระยะเวลาสามปีสิ้นสุดวันที่ </w:t>
      </w:r>
      <w:r w:rsidRPr="002F7344">
        <w:rPr>
          <w:rFonts w:ascii="Angsana New" w:hAnsi="Angsana New"/>
          <w:sz w:val="30"/>
          <w:szCs w:val="30"/>
        </w:rPr>
        <w:t>15</w:t>
      </w:r>
      <w:r w:rsidRPr="002F7344">
        <w:rPr>
          <w:rFonts w:ascii="Angsana New" w:hAnsi="Angsana New"/>
          <w:sz w:val="30"/>
          <w:szCs w:val="30"/>
          <w:cs/>
        </w:rPr>
        <w:t xml:space="preserve"> พฤศจิกายน 2561</w:t>
      </w:r>
      <w:r w:rsidRPr="002F7344">
        <w:rPr>
          <w:rFonts w:ascii="Angsana New" w:hAnsi="Angsana New"/>
          <w:sz w:val="30"/>
          <w:szCs w:val="30"/>
        </w:rPr>
        <w:t xml:space="preserve"> </w:t>
      </w:r>
      <w:r w:rsidRPr="002F7344">
        <w:rPr>
          <w:rFonts w:ascii="Angsana New" w:hAnsi="Angsana New"/>
          <w:sz w:val="30"/>
          <w:szCs w:val="30"/>
          <w:cs/>
        </w:rPr>
        <w:t>ปัจจุบันต่อสัญญาอัตโนมัติ</w:t>
      </w:r>
      <w:r w:rsidRPr="002F7344">
        <w:rPr>
          <w:rFonts w:ascii="Angsana New" w:hAnsi="Angsana New" w:hint="cs"/>
          <w:sz w:val="30"/>
          <w:szCs w:val="30"/>
          <w:cs/>
        </w:rPr>
        <w:t xml:space="preserve"> นับ</w:t>
      </w:r>
      <w:r w:rsidRPr="002F7344">
        <w:rPr>
          <w:rFonts w:ascii="Angsana New" w:hAnsi="Angsana New"/>
          <w:sz w:val="30"/>
          <w:szCs w:val="30"/>
          <w:cs/>
        </w:rPr>
        <w:t xml:space="preserve">แต่วันที่ </w:t>
      </w:r>
      <w:r w:rsidRPr="002F7344">
        <w:rPr>
          <w:rFonts w:ascii="Angsana New" w:hAnsi="Angsana New"/>
          <w:sz w:val="30"/>
          <w:szCs w:val="30"/>
        </w:rPr>
        <w:t>16</w:t>
      </w:r>
      <w:r w:rsidRPr="002F7344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2F7344">
        <w:rPr>
          <w:rFonts w:ascii="Angsana New" w:hAnsi="Angsana New"/>
          <w:sz w:val="30"/>
          <w:szCs w:val="30"/>
        </w:rPr>
        <w:t>25</w:t>
      </w:r>
      <w:r w:rsidRPr="002F7344">
        <w:rPr>
          <w:rFonts w:ascii="Angsana New" w:hAnsi="Angsana New"/>
          <w:sz w:val="30"/>
          <w:szCs w:val="30"/>
          <w:cs/>
        </w:rPr>
        <w:t>6</w:t>
      </w:r>
      <w:r w:rsidRPr="002F7344">
        <w:rPr>
          <w:rFonts w:ascii="Angsana New" w:hAnsi="Angsana New"/>
          <w:sz w:val="30"/>
          <w:szCs w:val="30"/>
        </w:rPr>
        <w:t>2</w:t>
      </w:r>
      <w:r w:rsidRPr="002F7344">
        <w:rPr>
          <w:rFonts w:ascii="Angsana New" w:hAnsi="Angsana New"/>
          <w:sz w:val="30"/>
          <w:szCs w:val="30"/>
          <w:cs/>
        </w:rPr>
        <w:t xml:space="preserve"> ถึงวันที่ 15 พฤศจิกายน </w:t>
      </w:r>
      <w:r w:rsidRPr="002F7344">
        <w:rPr>
          <w:rFonts w:ascii="Angsana New" w:hAnsi="Angsana New"/>
          <w:sz w:val="30"/>
          <w:szCs w:val="30"/>
        </w:rPr>
        <w:t>25</w:t>
      </w:r>
      <w:r w:rsidRPr="002F7344">
        <w:rPr>
          <w:rFonts w:ascii="Angsana New" w:hAnsi="Angsana New"/>
          <w:sz w:val="30"/>
          <w:szCs w:val="30"/>
          <w:cs/>
        </w:rPr>
        <w:t>6</w:t>
      </w:r>
      <w:r w:rsidRPr="002F7344">
        <w:rPr>
          <w:rFonts w:ascii="Angsana New" w:hAnsi="Angsana New"/>
          <w:sz w:val="30"/>
          <w:szCs w:val="30"/>
        </w:rPr>
        <w:t>3</w:t>
      </w:r>
    </w:p>
    <w:p w:rsidR="00E0557C" w:rsidRPr="00727CF7" w:rsidRDefault="00E0557C" w:rsidP="00E0557C">
      <w:pPr>
        <w:tabs>
          <w:tab w:val="clear" w:pos="227"/>
          <w:tab w:val="left" w:pos="540"/>
        </w:tabs>
        <w:spacing w:line="240" w:lineRule="auto"/>
        <w:ind w:left="227" w:right="-25" w:firstLine="313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0860E3" w:rsidRPr="002F7344" w:rsidRDefault="000860E3" w:rsidP="000860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2F7344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</w:t>
      </w:r>
      <w:r w:rsidRPr="002F7344">
        <w:rPr>
          <w:rFonts w:ascii="Angsana New" w:hAnsi="Angsana New" w:hint="cs"/>
          <w:i/>
          <w:iCs/>
          <w:color w:val="000000"/>
          <w:sz w:val="30"/>
          <w:szCs w:val="30"/>
          <w:cs/>
        </w:rPr>
        <w:t>ซื้อขายผลิตภัณฑ์</w:t>
      </w:r>
    </w:p>
    <w:p w:rsidR="00E0557C" w:rsidRPr="00727CF7" w:rsidRDefault="00E0557C" w:rsidP="00E0557C">
      <w:pPr>
        <w:tabs>
          <w:tab w:val="clear" w:pos="227"/>
          <w:tab w:val="left" w:pos="540"/>
        </w:tabs>
        <w:spacing w:line="240" w:lineRule="auto"/>
        <w:ind w:left="227" w:right="-25" w:firstLine="313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0860E3" w:rsidRPr="002F7344" w:rsidRDefault="000860E3" w:rsidP="000860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F7344">
        <w:rPr>
          <w:rFonts w:ascii="Angsana New" w:hAnsi="Angsana New"/>
          <w:sz w:val="30"/>
          <w:szCs w:val="30"/>
          <w:cs/>
        </w:rPr>
        <w:t>บริษัทได้ทำสัญญากับบริษัทที่เกี่ยวข้องกันแห่งหนึ่งเพื่อ</w:t>
      </w:r>
      <w:r w:rsidRPr="002F7344">
        <w:rPr>
          <w:rFonts w:ascii="Angsana New" w:hAnsi="Angsana New" w:hint="cs"/>
          <w:sz w:val="30"/>
          <w:szCs w:val="30"/>
          <w:cs/>
        </w:rPr>
        <w:t>ซื้อขาย</w:t>
      </w:r>
      <w:r w:rsidRPr="002F7344">
        <w:rPr>
          <w:rFonts w:ascii="Angsana New" w:hAnsi="Angsana New"/>
          <w:sz w:val="30"/>
          <w:szCs w:val="30"/>
          <w:cs/>
        </w:rPr>
        <w:t>ผลิตภัณฑ์เครื่องดื่มโซดา บริษัทต้องปฏิบัติตามเงื่อนไขต่างๆ ที่กำหนดไว้ในสัญญา โดยสัญญามีระยะเวลา</w:t>
      </w:r>
      <w:r w:rsidRPr="002F7344">
        <w:rPr>
          <w:rFonts w:ascii="Angsana New" w:hAnsi="Angsana New" w:hint="cs"/>
          <w:sz w:val="30"/>
          <w:szCs w:val="30"/>
          <w:cs/>
        </w:rPr>
        <w:t>ย้อนหลัง</w:t>
      </w:r>
      <w:r w:rsidRPr="002F7344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2F7344">
        <w:rPr>
          <w:rFonts w:ascii="Angsana New" w:hAnsi="Angsana New"/>
          <w:sz w:val="30"/>
          <w:szCs w:val="30"/>
        </w:rPr>
        <w:t>1</w:t>
      </w:r>
      <w:r w:rsidRPr="002F7344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2F7344">
        <w:rPr>
          <w:rFonts w:ascii="Angsana New" w:hAnsi="Angsana New"/>
          <w:sz w:val="30"/>
          <w:szCs w:val="30"/>
        </w:rPr>
        <w:t>2560</w:t>
      </w:r>
      <w:r w:rsidRPr="002F7344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2F7344">
        <w:rPr>
          <w:rFonts w:ascii="Angsana New" w:hAnsi="Angsana New"/>
          <w:sz w:val="30"/>
          <w:szCs w:val="30"/>
        </w:rPr>
        <w:t>30</w:t>
      </w:r>
      <w:r w:rsidRPr="002F7344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2F7344">
        <w:rPr>
          <w:rFonts w:ascii="Angsana New" w:hAnsi="Angsana New"/>
          <w:sz w:val="30"/>
          <w:szCs w:val="30"/>
        </w:rPr>
        <w:t>2561</w:t>
      </w:r>
      <w:r w:rsidRPr="002F7344">
        <w:rPr>
          <w:rFonts w:ascii="Angsana New" w:hAnsi="Angsana New"/>
          <w:sz w:val="30"/>
          <w:szCs w:val="30"/>
          <w:cs/>
        </w:rPr>
        <w:t xml:space="preserve"> และหากไม่มีคู่สัญญาฝ่ายใดแจ้งความประสงค์ไม่ต่ออายุสัญญาไปยังคู่สัญญาอีกฝ่ายหนึ่งล่วงหน้าไม่น้อยกว่า </w:t>
      </w:r>
      <w:r w:rsidRPr="002F7344">
        <w:rPr>
          <w:rFonts w:ascii="Angsana New" w:hAnsi="Angsana New"/>
          <w:sz w:val="30"/>
          <w:szCs w:val="30"/>
        </w:rPr>
        <w:t>30</w:t>
      </w:r>
      <w:r w:rsidRPr="002F7344">
        <w:rPr>
          <w:rFonts w:ascii="Angsana New" w:hAnsi="Angsana New"/>
          <w:sz w:val="30"/>
          <w:szCs w:val="30"/>
          <w:cs/>
        </w:rPr>
        <w:t xml:space="preserve"> วัน สัญญาจะมีผลอีกคราวละ </w:t>
      </w:r>
      <w:r w:rsidRPr="002F7344">
        <w:rPr>
          <w:rFonts w:ascii="Angsana New" w:hAnsi="Angsana New"/>
          <w:sz w:val="30"/>
          <w:szCs w:val="30"/>
        </w:rPr>
        <w:t>1</w:t>
      </w:r>
      <w:r w:rsidRPr="002F7344">
        <w:rPr>
          <w:rFonts w:ascii="Angsana New" w:hAnsi="Angsana New"/>
          <w:sz w:val="30"/>
          <w:szCs w:val="30"/>
          <w:cs/>
        </w:rPr>
        <w:t xml:space="preserve"> ปี </w:t>
      </w:r>
      <w:r w:rsidRPr="002F7344">
        <w:rPr>
          <w:rFonts w:ascii="Angsana New" w:hAnsi="Angsana New" w:hint="cs"/>
          <w:sz w:val="30"/>
          <w:szCs w:val="30"/>
          <w:cs/>
        </w:rPr>
        <w:t>ปัจจุบัน</w:t>
      </w:r>
      <w:r w:rsidRPr="002F7344">
        <w:rPr>
          <w:rFonts w:ascii="Angsana New" w:hAnsi="Angsana New"/>
          <w:sz w:val="30"/>
          <w:szCs w:val="30"/>
          <w:cs/>
        </w:rPr>
        <w:t>ต่อสัญญาอัตโนมัติ</w:t>
      </w:r>
      <w:r w:rsidRPr="002F7344">
        <w:rPr>
          <w:rFonts w:ascii="Angsana New" w:hAnsi="Angsana New" w:hint="cs"/>
          <w:sz w:val="30"/>
          <w:szCs w:val="30"/>
          <w:cs/>
        </w:rPr>
        <w:t xml:space="preserve"> นับ</w:t>
      </w:r>
      <w:r w:rsidRPr="002F7344">
        <w:rPr>
          <w:rFonts w:ascii="Angsana New" w:hAnsi="Angsana New"/>
          <w:sz w:val="30"/>
          <w:szCs w:val="30"/>
          <w:cs/>
        </w:rPr>
        <w:t xml:space="preserve">แต่วันที่ 1 ตุลาคม </w:t>
      </w:r>
      <w:r w:rsidRPr="002F7344">
        <w:rPr>
          <w:rFonts w:ascii="Angsana New" w:hAnsi="Angsana New"/>
          <w:sz w:val="30"/>
          <w:szCs w:val="30"/>
        </w:rPr>
        <w:t>25</w:t>
      </w:r>
      <w:r w:rsidRPr="002F7344">
        <w:rPr>
          <w:rFonts w:ascii="Angsana New" w:hAnsi="Angsana New"/>
          <w:sz w:val="30"/>
          <w:szCs w:val="30"/>
          <w:cs/>
        </w:rPr>
        <w:t>6</w:t>
      </w:r>
      <w:r w:rsidRPr="002F7344">
        <w:rPr>
          <w:rFonts w:ascii="Angsana New" w:hAnsi="Angsana New"/>
          <w:sz w:val="30"/>
          <w:szCs w:val="30"/>
        </w:rPr>
        <w:t>2</w:t>
      </w:r>
      <w:r w:rsidRPr="002F7344">
        <w:rPr>
          <w:rFonts w:ascii="Angsana New" w:hAnsi="Angsana New"/>
          <w:sz w:val="30"/>
          <w:szCs w:val="30"/>
          <w:cs/>
        </w:rPr>
        <w:t xml:space="preserve"> ถึงวันที่ 30 กันยายน 256</w:t>
      </w:r>
      <w:r w:rsidRPr="002F7344">
        <w:rPr>
          <w:rFonts w:ascii="Angsana New" w:hAnsi="Angsana New"/>
          <w:sz w:val="30"/>
          <w:szCs w:val="30"/>
        </w:rPr>
        <w:t>3</w:t>
      </w:r>
    </w:p>
    <w:p w:rsidR="00FF1E6E" w:rsidRPr="00727CF7" w:rsidRDefault="00FF1E6E" w:rsidP="00727CF7">
      <w:pPr>
        <w:tabs>
          <w:tab w:val="clear" w:pos="227"/>
          <w:tab w:val="left" w:pos="540"/>
        </w:tabs>
        <w:spacing w:line="240" w:lineRule="auto"/>
        <w:ind w:left="227" w:right="-25" w:firstLine="313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302AE4" w:rsidRPr="00490B04" w:rsidRDefault="00D404FD" w:rsidP="00720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both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D36B78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302AE4" w:rsidRPr="00490B0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ภาระผูกพันกับกิจการที่เกี่ยวข้องกัน</w:t>
      </w:r>
    </w:p>
    <w:p w:rsidR="00051468" w:rsidRPr="00727CF7" w:rsidRDefault="00051468" w:rsidP="00727CF7">
      <w:pPr>
        <w:tabs>
          <w:tab w:val="clear" w:pos="227"/>
          <w:tab w:val="left" w:pos="540"/>
        </w:tabs>
        <w:spacing w:line="240" w:lineRule="auto"/>
        <w:ind w:left="227" w:right="-25" w:firstLine="313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2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69"/>
        <w:gridCol w:w="271"/>
        <w:gridCol w:w="1169"/>
        <w:gridCol w:w="271"/>
        <w:gridCol w:w="1197"/>
        <w:gridCol w:w="271"/>
        <w:gridCol w:w="1169"/>
      </w:tblGrid>
      <w:tr w:rsidR="00CA3BF9" w:rsidRPr="00490B04" w:rsidTr="00E82557">
        <w:tc>
          <w:tcPr>
            <w:tcW w:w="2004" w:type="pct"/>
          </w:tcPr>
          <w:p w:rsidR="00CA3BF9" w:rsidRPr="00490B04" w:rsidRDefault="00CA3BF9" w:rsidP="0097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0B0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ภาระผูกพันจากสัญญาเช่าดำเนินงาน</w:t>
            </w:r>
          </w:p>
        </w:tc>
        <w:tc>
          <w:tcPr>
            <w:tcW w:w="1417" w:type="pct"/>
            <w:gridSpan w:val="3"/>
          </w:tcPr>
          <w:p w:rsidR="00CA3BF9" w:rsidRPr="00490B04" w:rsidRDefault="00CA3BF9" w:rsidP="00971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0B0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:rsidR="00CA3BF9" w:rsidRPr="00490B04" w:rsidRDefault="00CA3BF9" w:rsidP="00F04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2" w:type="pct"/>
            <w:gridSpan w:val="3"/>
          </w:tcPr>
          <w:p w:rsidR="00CA3BF9" w:rsidRPr="00490B04" w:rsidRDefault="00CA3BF9" w:rsidP="00F04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0B0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03A1" w:rsidRPr="00490B04" w:rsidTr="00E82557">
        <w:tc>
          <w:tcPr>
            <w:tcW w:w="2004" w:type="pct"/>
          </w:tcPr>
          <w:p w:rsidR="00A803A1" w:rsidRPr="00490B04" w:rsidRDefault="00A803A1" w:rsidP="00A80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:rsidR="00A803A1" w:rsidRPr="003374B7" w:rsidRDefault="00A803A1" w:rsidP="00A80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B17AE8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:rsidR="00A803A1" w:rsidRPr="003374B7" w:rsidRDefault="00A803A1" w:rsidP="00A80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A803A1" w:rsidRPr="003374B7" w:rsidRDefault="00A803A1" w:rsidP="00A80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:rsidR="00A803A1" w:rsidRPr="003374B7" w:rsidRDefault="00A803A1" w:rsidP="00A80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:rsidR="00A803A1" w:rsidRPr="003374B7" w:rsidRDefault="00A803A1" w:rsidP="00A80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B17AE8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:rsidR="00A803A1" w:rsidRPr="003374B7" w:rsidRDefault="00A803A1" w:rsidP="00A80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A803A1" w:rsidRPr="003374B7" w:rsidRDefault="00A803A1" w:rsidP="00A80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A803A1" w:rsidRPr="00490B04" w:rsidTr="00E82557">
        <w:tc>
          <w:tcPr>
            <w:tcW w:w="2004" w:type="pct"/>
          </w:tcPr>
          <w:p w:rsidR="00A803A1" w:rsidRPr="00490B04" w:rsidRDefault="00A803A1" w:rsidP="00A80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:rsidR="00A803A1" w:rsidRPr="00D36B78" w:rsidRDefault="00A803A1" w:rsidP="00A8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:rsidR="00A803A1" w:rsidRPr="00D36B78" w:rsidRDefault="00A803A1" w:rsidP="00A8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A803A1" w:rsidRPr="00D36B78" w:rsidRDefault="00A803A1" w:rsidP="00A8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:rsidR="00A803A1" w:rsidRPr="00D36B78" w:rsidRDefault="00A803A1" w:rsidP="00A8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:rsidR="00A803A1" w:rsidRPr="00D36B78" w:rsidRDefault="00A803A1" w:rsidP="00A8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:rsidR="00A803A1" w:rsidRPr="00D36B78" w:rsidRDefault="00A803A1" w:rsidP="00A8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A803A1" w:rsidRPr="00D36B78" w:rsidRDefault="00A803A1" w:rsidP="00A8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26926" w:rsidRPr="00490B04" w:rsidTr="00E82557">
        <w:tc>
          <w:tcPr>
            <w:tcW w:w="2004" w:type="pct"/>
          </w:tcPr>
          <w:p w:rsidR="00D26926" w:rsidRPr="00490B04" w:rsidRDefault="00D26926" w:rsidP="00D26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96" w:type="pct"/>
            <w:gridSpan w:val="7"/>
          </w:tcPr>
          <w:p w:rsidR="00D26926" w:rsidRPr="00490B04" w:rsidRDefault="00D26926" w:rsidP="00D26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0B0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C4AFB" w:rsidRPr="00490B04" w:rsidTr="00E82557">
        <w:tc>
          <w:tcPr>
            <w:tcW w:w="2004" w:type="pct"/>
          </w:tcPr>
          <w:p w:rsidR="00CC4AFB" w:rsidRPr="00490B04" w:rsidRDefault="00CC4AFB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0B04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35" w:type="pct"/>
            <w:vAlign w:val="center"/>
          </w:tcPr>
          <w:p w:rsidR="00CC4AFB" w:rsidRPr="00490B04" w:rsidRDefault="00996929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9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38,202</w:t>
            </w:r>
          </w:p>
        </w:tc>
        <w:tc>
          <w:tcPr>
            <w:tcW w:w="147" w:type="pct"/>
          </w:tcPr>
          <w:p w:rsidR="00CC4AFB" w:rsidRPr="00490B04" w:rsidRDefault="00CC4AF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CC4AFB" w:rsidRPr="00C1266B" w:rsidRDefault="00CC4AFB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41,400</w:t>
            </w:r>
          </w:p>
        </w:tc>
        <w:tc>
          <w:tcPr>
            <w:tcW w:w="147" w:type="pct"/>
          </w:tcPr>
          <w:p w:rsidR="00CC4AFB" w:rsidRPr="00490B04" w:rsidRDefault="00CC4AF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0" w:type="pct"/>
            <w:vAlign w:val="center"/>
          </w:tcPr>
          <w:p w:rsidR="00CC4AFB" w:rsidRPr="00490B04" w:rsidRDefault="00EB5018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90" w:right="-43"/>
              <w:rPr>
                <w:rFonts w:ascii="Angsana New" w:hAnsi="Angsana New"/>
                <w:sz w:val="30"/>
                <w:szCs w:val="30"/>
              </w:rPr>
            </w:pPr>
            <w:r w:rsidRPr="00EB5018">
              <w:rPr>
                <w:rFonts w:ascii="Angsana New" w:hAnsi="Angsana New"/>
                <w:sz w:val="30"/>
                <w:szCs w:val="30"/>
              </w:rPr>
              <w:t>37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B5018">
              <w:rPr>
                <w:rFonts w:ascii="Angsana New" w:hAnsi="Angsana New"/>
                <w:sz w:val="30"/>
                <w:szCs w:val="30"/>
              </w:rPr>
              <w:t>923</w:t>
            </w:r>
          </w:p>
        </w:tc>
        <w:tc>
          <w:tcPr>
            <w:tcW w:w="147" w:type="pct"/>
          </w:tcPr>
          <w:p w:rsidR="00CC4AFB" w:rsidRPr="00490B04" w:rsidRDefault="00CC4AF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CC4AFB" w:rsidRPr="00C1266B" w:rsidRDefault="00CC4AFB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41,297</w:t>
            </w:r>
          </w:p>
        </w:tc>
      </w:tr>
      <w:tr w:rsidR="00CC4AFB" w:rsidRPr="00490B04" w:rsidTr="00E82557">
        <w:tc>
          <w:tcPr>
            <w:tcW w:w="2004" w:type="pct"/>
          </w:tcPr>
          <w:p w:rsidR="00CC4AFB" w:rsidRPr="00490B04" w:rsidRDefault="00CC4AFB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0B04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35" w:type="pct"/>
            <w:vAlign w:val="center"/>
          </w:tcPr>
          <w:p w:rsidR="00CC4AFB" w:rsidRPr="00490B04" w:rsidRDefault="00996929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9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</w:t>
            </w:r>
            <w:r w:rsidR="00E02F5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334</w:t>
            </w:r>
          </w:p>
        </w:tc>
        <w:tc>
          <w:tcPr>
            <w:tcW w:w="147" w:type="pct"/>
          </w:tcPr>
          <w:p w:rsidR="00CC4AFB" w:rsidRPr="00490B04" w:rsidRDefault="00CC4AF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CC4AFB" w:rsidRPr="00C1266B" w:rsidRDefault="00CC4AFB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101,729</w:t>
            </w:r>
          </w:p>
        </w:tc>
        <w:tc>
          <w:tcPr>
            <w:tcW w:w="147" w:type="pct"/>
          </w:tcPr>
          <w:p w:rsidR="00CC4AFB" w:rsidRPr="00490B04" w:rsidRDefault="00CC4AF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0" w:type="pct"/>
            <w:vAlign w:val="center"/>
          </w:tcPr>
          <w:p w:rsidR="00CC4AFB" w:rsidRPr="00490B04" w:rsidRDefault="00EB5018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90" w:right="-43"/>
              <w:rPr>
                <w:rFonts w:ascii="Angsana New" w:hAnsi="Angsana New"/>
                <w:sz w:val="30"/>
                <w:szCs w:val="30"/>
              </w:rPr>
            </w:pPr>
            <w:r w:rsidRPr="00EB5018">
              <w:rPr>
                <w:rFonts w:ascii="Angsana New" w:hAnsi="Angsana New"/>
                <w:sz w:val="30"/>
                <w:szCs w:val="30"/>
              </w:rPr>
              <w:t>97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B5018">
              <w:rPr>
                <w:rFonts w:ascii="Angsana New" w:hAnsi="Angsana New"/>
                <w:sz w:val="30"/>
                <w:szCs w:val="30"/>
              </w:rPr>
              <w:t>427</w:t>
            </w:r>
          </w:p>
        </w:tc>
        <w:tc>
          <w:tcPr>
            <w:tcW w:w="147" w:type="pct"/>
          </w:tcPr>
          <w:p w:rsidR="00CC4AFB" w:rsidRPr="00490B04" w:rsidRDefault="00CC4AF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CC4AFB" w:rsidRPr="00C1266B" w:rsidRDefault="00CC4AFB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101,729</w:t>
            </w:r>
          </w:p>
        </w:tc>
      </w:tr>
      <w:tr w:rsidR="00CC4AFB" w:rsidRPr="00490B04" w:rsidTr="00E82557">
        <w:tc>
          <w:tcPr>
            <w:tcW w:w="2004" w:type="pct"/>
          </w:tcPr>
          <w:p w:rsidR="00CC4AFB" w:rsidRPr="00490B04" w:rsidRDefault="00CC4AFB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0B04">
              <w:rPr>
                <w:rFonts w:ascii="Angsana New" w:hAnsi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vAlign w:val="center"/>
          </w:tcPr>
          <w:p w:rsidR="00CC4AFB" w:rsidRPr="00490B04" w:rsidRDefault="00EB5018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90" w:right="-43"/>
              <w:rPr>
                <w:rFonts w:ascii="Angsana New" w:hAnsi="Angsana New"/>
                <w:sz w:val="30"/>
                <w:szCs w:val="30"/>
              </w:rPr>
            </w:pPr>
            <w:r w:rsidRPr="00EB5018">
              <w:rPr>
                <w:rFonts w:ascii="Angsana New" w:hAnsi="Angsana New"/>
                <w:sz w:val="30"/>
                <w:szCs w:val="30"/>
              </w:rPr>
              <w:t>55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B5018">
              <w:rPr>
                <w:rFonts w:ascii="Angsana New" w:hAnsi="Angsana New"/>
                <w:sz w:val="30"/>
                <w:szCs w:val="30"/>
              </w:rPr>
              <w:t>746</w:t>
            </w:r>
          </w:p>
        </w:tc>
        <w:tc>
          <w:tcPr>
            <w:tcW w:w="147" w:type="pct"/>
          </w:tcPr>
          <w:p w:rsidR="00CC4AFB" w:rsidRPr="00490B04" w:rsidRDefault="00CC4AF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CC4AFB" w:rsidRPr="00C1266B" w:rsidRDefault="00CC4AFB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C4418">
              <w:rPr>
                <w:rFonts w:ascii="Angsana New" w:hAnsi="Angsana New"/>
                <w:sz w:val="30"/>
                <w:szCs w:val="30"/>
              </w:rPr>
              <w:t>59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C4418">
              <w:rPr>
                <w:rFonts w:ascii="Angsana New" w:hAnsi="Angsana New"/>
                <w:sz w:val="30"/>
                <w:szCs w:val="30"/>
              </w:rPr>
              <w:t>778</w:t>
            </w:r>
          </w:p>
        </w:tc>
        <w:tc>
          <w:tcPr>
            <w:tcW w:w="147" w:type="pct"/>
          </w:tcPr>
          <w:p w:rsidR="00CC4AFB" w:rsidRPr="00490B04" w:rsidRDefault="00CC4AF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vAlign w:val="center"/>
          </w:tcPr>
          <w:p w:rsidR="00CC4AFB" w:rsidRPr="00490B04" w:rsidRDefault="00EB5018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90" w:right="-43"/>
              <w:rPr>
                <w:rFonts w:ascii="Angsana New" w:hAnsi="Angsana New"/>
                <w:sz w:val="30"/>
                <w:szCs w:val="30"/>
              </w:rPr>
            </w:pPr>
            <w:r w:rsidRPr="00EB5018">
              <w:rPr>
                <w:rFonts w:ascii="Angsana New" w:hAnsi="Angsana New"/>
                <w:sz w:val="30"/>
                <w:szCs w:val="30"/>
              </w:rPr>
              <w:t>55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B5018">
              <w:rPr>
                <w:rFonts w:ascii="Angsana New" w:hAnsi="Angsana New"/>
                <w:sz w:val="30"/>
                <w:szCs w:val="30"/>
              </w:rPr>
              <w:t>746</w:t>
            </w:r>
          </w:p>
        </w:tc>
        <w:tc>
          <w:tcPr>
            <w:tcW w:w="147" w:type="pct"/>
          </w:tcPr>
          <w:p w:rsidR="00CC4AFB" w:rsidRPr="00490B04" w:rsidRDefault="00CC4AF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CC4AFB" w:rsidRPr="00C1266B" w:rsidRDefault="00CC4AFB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50A8D">
              <w:rPr>
                <w:rFonts w:ascii="Angsana New" w:hAnsi="Angsana New"/>
                <w:sz w:val="30"/>
                <w:szCs w:val="30"/>
              </w:rPr>
              <w:t>59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50A8D">
              <w:rPr>
                <w:rFonts w:ascii="Angsana New" w:hAnsi="Angsana New"/>
                <w:sz w:val="30"/>
                <w:szCs w:val="30"/>
              </w:rPr>
              <w:t>778</w:t>
            </w:r>
          </w:p>
        </w:tc>
      </w:tr>
      <w:tr w:rsidR="00CC4AFB" w:rsidRPr="00490B04" w:rsidTr="00E82557">
        <w:tc>
          <w:tcPr>
            <w:tcW w:w="2004" w:type="pct"/>
          </w:tcPr>
          <w:p w:rsidR="00CC4AFB" w:rsidRPr="00490B04" w:rsidRDefault="00CC4AFB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0B0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:rsidR="00CC4AFB" w:rsidRPr="00490B04" w:rsidRDefault="00EB5018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 w:rsidRPr="00EB5018"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192</w:t>
            </w:r>
            <w:r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,</w:t>
            </w:r>
            <w:r w:rsidRPr="00EB5018"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282</w:t>
            </w:r>
          </w:p>
        </w:tc>
        <w:tc>
          <w:tcPr>
            <w:tcW w:w="147" w:type="pct"/>
          </w:tcPr>
          <w:p w:rsidR="00CC4AFB" w:rsidRPr="00490B04" w:rsidRDefault="00CC4AF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:rsidR="00CC4AFB" w:rsidRPr="00C1266B" w:rsidRDefault="00CC4AFB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202,907</w:t>
            </w:r>
          </w:p>
        </w:tc>
        <w:tc>
          <w:tcPr>
            <w:tcW w:w="147" w:type="pct"/>
          </w:tcPr>
          <w:p w:rsidR="00CC4AFB" w:rsidRPr="00490B04" w:rsidRDefault="00CC4AF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:rsidR="00CC4AFB" w:rsidRPr="00490B04" w:rsidRDefault="00EB5018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 w:rsidRPr="00EB5018"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191</w:t>
            </w:r>
            <w:r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,</w:t>
            </w:r>
            <w:r w:rsidRPr="00EB5018"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096</w:t>
            </w:r>
          </w:p>
        </w:tc>
        <w:tc>
          <w:tcPr>
            <w:tcW w:w="147" w:type="pct"/>
          </w:tcPr>
          <w:p w:rsidR="00CC4AFB" w:rsidRPr="00490B04" w:rsidRDefault="00CC4AF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:rsidR="00CC4AFB" w:rsidRPr="00C1266B" w:rsidRDefault="00CC4AFB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202,804</w:t>
            </w:r>
          </w:p>
        </w:tc>
      </w:tr>
    </w:tbl>
    <w:p w:rsidR="00727CF7" w:rsidRPr="00727CF7" w:rsidRDefault="00727CF7" w:rsidP="00465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sz w:val="30"/>
          <w:szCs w:val="30"/>
        </w:rPr>
      </w:pPr>
    </w:p>
    <w:p w:rsidR="00727CF7" w:rsidRPr="00727CF7" w:rsidRDefault="00727CF7" w:rsidP="00465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sz w:val="30"/>
          <w:szCs w:val="30"/>
        </w:rPr>
      </w:pPr>
    </w:p>
    <w:p w:rsidR="00727CF7" w:rsidRPr="00727CF7" w:rsidRDefault="00727CF7" w:rsidP="00465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sz w:val="30"/>
          <w:szCs w:val="30"/>
        </w:rPr>
      </w:pPr>
    </w:p>
    <w:p w:rsidR="00727CF7" w:rsidRPr="00727CF7" w:rsidRDefault="00727CF7" w:rsidP="00465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sz w:val="30"/>
          <w:szCs w:val="30"/>
        </w:rPr>
      </w:pPr>
    </w:p>
    <w:p w:rsidR="00727CF7" w:rsidRPr="00727CF7" w:rsidRDefault="00727CF7" w:rsidP="00465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sz w:val="30"/>
          <w:szCs w:val="30"/>
        </w:rPr>
      </w:pPr>
    </w:p>
    <w:p w:rsidR="00727CF7" w:rsidRPr="00727CF7" w:rsidRDefault="00727CF7" w:rsidP="00465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sz w:val="30"/>
          <w:szCs w:val="30"/>
        </w:rPr>
      </w:pPr>
    </w:p>
    <w:p w:rsidR="00E02D41" w:rsidRPr="00206775" w:rsidRDefault="00E02D41" w:rsidP="00465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Cs/>
          <w:i/>
          <w:iCs/>
          <w:sz w:val="30"/>
          <w:szCs w:val="30"/>
        </w:rPr>
      </w:pPr>
      <w:r w:rsidRPr="00206775">
        <w:rPr>
          <w:rFonts w:ascii="Angsana New" w:hAnsi="Angsana New"/>
          <w:bCs/>
          <w:i/>
          <w:iCs/>
          <w:sz w:val="30"/>
          <w:szCs w:val="30"/>
          <w:cs/>
        </w:rPr>
        <w:lastRenderedPageBreak/>
        <w:t>ภาระผูกพันอื่นๆ</w:t>
      </w:r>
    </w:p>
    <w:p w:rsidR="005704BD" w:rsidRPr="00A36C3E" w:rsidRDefault="005704BD" w:rsidP="004D1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BE27AC" w:rsidRDefault="00D54614" w:rsidP="002A1F16">
      <w:pPr>
        <w:tabs>
          <w:tab w:val="clear" w:pos="227"/>
          <w:tab w:val="clear" w:pos="454"/>
          <w:tab w:val="clear" w:pos="680"/>
          <w:tab w:val="left" w:pos="720"/>
        </w:tabs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A36C3E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D92800">
        <w:rPr>
          <w:rFonts w:ascii="Angsana New" w:hAnsi="Angsana New"/>
          <w:sz w:val="30"/>
          <w:szCs w:val="30"/>
        </w:rPr>
        <w:t xml:space="preserve">31 </w:t>
      </w:r>
      <w:r w:rsidR="00D92800">
        <w:rPr>
          <w:rFonts w:ascii="Angsana New" w:hAnsi="Angsana New" w:hint="cs"/>
          <w:sz w:val="30"/>
          <w:szCs w:val="30"/>
          <w:cs/>
        </w:rPr>
        <w:t>ธันวาคม</w:t>
      </w:r>
      <w:r w:rsidR="003C66EF" w:rsidRPr="00A36C3E">
        <w:rPr>
          <w:rFonts w:ascii="Angsana New" w:hAnsi="Angsana New" w:hint="cs"/>
          <w:sz w:val="30"/>
          <w:szCs w:val="30"/>
          <w:cs/>
        </w:rPr>
        <w:t xml:space="preserve"> </w:t>
      </w:r>
      <w:r w:rsidR="0099132B">
        <w:rPr>
          <w:rFonts w:ascii="Angsana New" w:hAnsi="Angsana New"/>
          <w:spacing w:val="-4"/>
          <w:sz w:val="30"/>
          <w:szCs w:val="30"/>
        </w:rPr>
        <w:t>2562</w:t>
      </w:r>
      <w:r w:rsidR="000E6A34" w:rsidRPr="00A36C3E">
        <w:rPr>
          <w:rFonts w:ascii="Angsana New" w:hAnsi="Angsana New"/>
          <w:spacing w:val="-4"/>
          <w:sz w:val="30"/>
          <w:szCs w:val="30"/>
          <w:cs/>
        </w:rPr>
        <w:t xml:space="preserve"> บริษัทมีภาระผูกพันจากคำสั่งซื้อสินค้ากับกิจการที่เกี่ยวข้องกันเป็นจำนวนเงิน </w:t>
      </w:r>
      <w:r w:rsidR="00C91F19" w:rsidRPr="00C91F19">
        <w:rPr>
          <w:rFonts w:ascii="Angsana New" w:hAnsi="Angsana New"/>
          <w:spacing w:val="-4"/>
          <w:sz w:val="30"/>
          <w:szCs w:val="30"/>
        </w:rPr>
        <w:t>492.37</w:t>
      </w:r>
      <w:r w:rsidR="000E6A34" w:rsidRPr="00A36C3E">
        <w:rPr>
          <w:rFonts w:ascii="Angsana New" w:hAnsi="Angsana New"/>
          <w:spacing w:val="-4"/>
          <w:sz w:val="30"/>
          <w:szCs w:val="30"/>
          <w:cs/>
        </w:rPr>
        <w:t xml:space="preserve"> ล้านบาท</w:t>
      </w:r>
      <w:r w:rsidR="00AC7D97" w:rsidRPr="00A36C3E">
        <w:rPr>
          <w:rFonts w:ascii="Angsana New" w:hAnsi="Angsana New"/>
          <w:spacing w:val="-4"/>
          <w:sz w:val="30"/>
          <w:szCs w:val="30"/>
        </w:rPr>
        <w:t xml:space="preserve"> </w:t>
      </w:r>
      <w:r w:rsidR="00E449C9" w:rsidRPr="00A36C3E">
        <w:rPr>
          <w:rFonts w:ascii="Angsana New" w:hAnsi="Angsana New"/>
          <w:spacing w:val="-4"/>
          <w:sz w:val="30"/>
          <w:szCs w:val="30"/>
        </w:rPr>
        <w:t>(</w:t>
      </w:r>
      <w:r w:rsidR="0099132B">
        <w:rPr>
          <w:rFonts w:ascii="Angsana New" w:hAnsi="Angsana New"/>
          <w:i/>
          <w:iCs/>
          <w:spacing w:val="-4"/>
          <w:sz w:val="30"/>
          <w:szCs w:val="30"/>
        </w:rPr>
        <w:t>30</w:t>
      </w:r>
      <w:r w:rsidR="009320DD" w:rsidRPr="00A36C3E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9320DD" w:rsidRPr="00A36C3E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กันยายน </w:t>
      </w:r>
      <w:r w:rsidR="0099132B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D92800">
        <w:rPr>
          <w:rFonts w:ascii="Angsana New" w:hAnsi="Angsana New"/>
          <w:i/>
          <w:iCs/>
          <w:spacing w:val="-4"/>
          <w:sz w:val="30"/>
          <w:szCs w:val="30"/>
        </w:rPr>
        <w:t>2</w:t>
      </w:r>
      <w:r w:rsidR="00E310AF" w:rsidRPr="00A36C3E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="00D92800" w:rsidRPr="00D92800">
        <w:rPr>
          <w:rFonts w:ascii="Angsana New" w:hAnsi="Angsana New"/>
          <w:i/>
          <w:iCs/>
          <w:spacing w:val="-4"/>
          <w:sz w:val="30"/>
          <w:szCs w:val="30"/>
        </w:rPr>
        <w:t>381.43</w:t>
      </w:r>
      <w:r w:rsidR="00D92800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E310AF" w:rsidRPr="00A36C3E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</w:t>
      </w:r>
      <w:r w:rsidR="00E449C9" w:rsidRPr="00A36C3E">
        <w:rPr>
          <w:rFonts w:ascii="Angsana New" w:hAnsi="Angsana New"/>
          <w:spacing w:val="-4"/>
          <w:sz w:val="30"/>
          <w:szCs w:val="30"/>
        </w:rPr>
        <w:t>)</w:t>
      </w:r>
    </w:p>
    <w:p w:rsidR="002C6259" w:rsidRDefault="002C6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24"/>
          <w:szCs w:val="24"/>
          <w:cs/>
        </w:rPr>
      </w:pPr>
    </w:p>
    <w:p w:rsidR="004818D9" w:rsidRDefault="00B4725A" w:rsidP="0025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="00252109">
        <w:rPr>
          <w:rFonts w:ascii="Angsana New" w:hAnsi="Angsana New"/>
          <w:b/>
          <w:bCs/>
          <w:sz w:val="30"/>
          <w:szCs w:val="30"/>
        </w:rPr>
        <w:tab/>
      </w:r>
      <w:r w:rsidR="004818D9" w:rsidRPr="00252109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:rsidR="00373E89" w:rsidRDefault="00373E89" w:rsidP="0025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73E89" w:rsidRPr="00373E89" w:rsidRDefault="00373E89" w:rsidP="00373E89">
      <w:pPr>
        <w:autoSpaceDE w:val="0"/>
        <w:autoSpaceDN w:val="0"/>
        <w:spacing w:before="40" w:after="40" w:line="240" w:lineRule="auto"/>
        <w:rPr>
          <w:rFonts w:ascii="Calibri" w:hAnsi="Calibri" w:cs="Calibri"/>
          <w:sz w:val="22"/>
          <w:szCs w:val="22"/>
        </w:rPr>
      </w:pPr>
      <w:r>
        <w:rPr>
          <w:rFonts w:ascii="Angsana New" w:hAnsi="Angsana New"/>
          <w:bCs/>
          <w:sz w:val="30"/>
          <w:szCs w:val="30"/>
        </w:rPr>
        <w:t xml:space="preserve">           </w:t>
      </w:r>
      <w:r w:rsidRPr="00373E89">
        <w:rPr>
          <w:rFonts w:ascii="Angsana New" w:hAnsi="Angsana New" w:hint="cs"/>
          <w:sz w:val="30"/>
          <w:szCs w:val="30"/>
          <w:cs/>
        </w:rPr>
        <w:t>การวิเคราะห์อายุของลูกหนี้การค้า มีดังนี้</w:t>
      </w:r>
      <w:r w:rsidRPr="00373E89">
        <w:rPr>
          <w:rFonts w:ascii="Segoe UI" w:hAnsi="Segoe UI"/>
          <w:color w:val="000000"/>
          <w:sz w:val="20"/>
          <w:szCs w:val="20"/>
          <w:cs/>
        </w:rPr>
        <w:t xml:space="preserve"> </w:t>
      </w:r>
    </w:p>
    <w:p w:rsidR="00C122F4" w:rsidRDefault="00C122F4" w:rsidP="004745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314" w:type="dxa"/>
        <w:tblInd w:w="493" w:type="dxa"/>
        <w:tblLayout w:type="fixed"/>
        <w:tblLook w:val="0000" w:firstRow="0" w:lastRow="0" w:firstColumn="0" w:lastColumn="0" w:noHBand="0" w:noVBand="0"/>
      </w:tblPr>
      <w:tblGrid>
        <w:gridCol w:w="3600"/>
        <w:gridCol w:w="1259"/>
        <w:gridCol w:w="270"/>
        <w:gridCol w:w="1174"/>
        <w:gridCol w:w="270"/>
        <w:gridCol w:w="1172"/>
        <w:gridCol w:w="272"/>
        <w:gridCol w:w="1297"/>
      </w:tblGrid>
      <w:tr w:rsidR="00FA6313" w:rsidRPr="00D36B78" w:rsidTr="008F22BC">
        <w:trPr>
          <w:tblHeader/>
        </w:trPr>
        <w:tc>
          <w:tcPr>
            <w:tcW w:w="1933" w:type="pct"/>
          </w:tcPr>
          <w:p w:rsidR="00FA6313" w:rsidRPr="00D36B78" w:rsidRDefault="00FA6313" w:rsidP="00F04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1" w:type="pct"/>
            <w:gridSpan w:val="3"/>
          </w:tcPr>
          <w:p w:rsidR="00FA6313" w:rsidRPr="00D36B78" w:rsidRDefault="00FA6313" w:rsidP="00F04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:rsidR="00FA6313" w:rsidRPr="00D36B78" w:rsidRDefault="00FA6313" w:rsidP="00F04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1" w:type="pct"/>
            <w:gridSpan w:val="3"/>
          </w:tcPr>
          <w:p w:rsidR="00FA6313" w:rsidRPr="00D36B78" w:rsidRDefault="00FA6313" w:rsidP="00F04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6B42" w:rsidRPr="00D36B78" w:rsidTr="008F22BC">
        <w:trPr>
          <w:tblHeader/>
        </w:trPr>
        <w:tc>
          <w:tcPr>
            <w:tcW w:w="1933" w:type="pct"/>
          </w:tcPr>
          <w:p w:rsidR="00616B42" w:rsidRPr="00D36B78" w:rsidRDefault="00616B42" w:rsidP="00616B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</w:tcPr>
          <w:p w:rsidR="00616B42" w:rsidRPr="003374B7" w:rsidRDefault="00616B42" w:rsidP="00616B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B17AE8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:rsidR="00616B42" w:rsidRPr="003374B7" w:rsidRDefault="00616B42" w:rsidP="00616B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616B42" w:rsidRPr="003374B7" w:rsidRDefault="00616B42" w:rsidP="00616B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:rsidR="00616B42" w:rsidRPr="003374B7" w:rsidRDefault="00616B42" w:rsidP="00616B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616B42" w:rsidRPr="003374B7" w:rsidRDefault="00616B42" w:rsidP="00616B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B17AE8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:rsidR="00616B42" w:rsidRPr="003374B7" w:rsidRDefault="00616B42" w:rsidP="00616B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6" w:type="pct"/>
          </w:tcPr>
          <w:p w:rsidR="00616B42" w:rsidRPr="003374B7" w:rsidRDefault="00616B42" w:rsidP="00616B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616B42" w:rsidRPr="00D36B78" w:rsidTr="008F22BC">
        <w:trPr>
          <w:tblHeader/>
        </w:trPr>
        <w:tc>
          <w:tcPr>
            <w:tcW w:w="1933" w:type="pct"/>
          </w:tcPr>
          <w:p w:rsidR="00616B42" w:rsidRPr="00D36B78" w:rsidRDefault="00616B42" w:rsidP="00616B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</w:tcPr>
          <w:p w:rsidR="00616B42" w:rsidRPr="00D36B78" w:rsidRDefault="00616B42" w:rsidP="00616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:rsidR="00616B42" w:rsidRPr="00D36B78" w:rsidRDefault="00616B42" w:rsidP="00616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616B42" w:rsidRPr="00D36B78" w:rsidRDefault="00616B42" w:rsidP="00616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:rsidR="00616B42" w:rsidRPr="00D36B78" w:rsidRDefault="00616B42" w:rsidP="00616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616B42" w:rsidRPr="00D36B78" w:rsidRDefault="00616B42" w:rsidP="00616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:rsidR="00616B42" w:rsidRPr="00D36B78" w:rsidRDefault="00616B42" w:rsidP="00616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</w:tcPr>
          <w:p w:rsidR="00616B42" w:rsidRPr="00D36B78" w:rsidRDefault="00616B42" w:rsidP="00616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26926" w:rsidRPr="00D36B78" w:rsidTr="008F22BC">
        <w:trPr>
          <w:tblHeader/>
        </w:trPr>
        <w:tc>
          <w:tcPr>
            <w:tcW w:w="1933" w:type="pct"/>
          </w:tcPr>
          <w:p w:rsidR="00D26926" w:rsidRPr="00D36B78" w:rsidRDefault="00D26926" w:rsidP="00D26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67" w:type="pct"/>
            <w:gridSpan w:val="7"/>
          </w:tcPr>
          <w:p w:rsidR="00D26926" w:rsidRPr="00D36B78" w:rsidRDefault="00D26926" w:rsidP="00D26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6B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6926" w:rsidRPr="00D36B78" w:rsidTr="008F22BC">
        <w:tc>
          <w:tcPr>
            <w:tcW w:w="1933" w:type="pct"/>
          </w:tcPr>
          <w:p w:rsidR="00D26926" w:rsidRPr="00D36B78" w:rsidRDefault="00D26926" w:rsidP="00D26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3067" w:type="pct"/>
            <w:gridSpan w:val="7"/>
          </w:tcPr>
          <w:p w:rsidR="00D26926" w:rsidRPr="00D36B78" w:rsidRDefault="00D26926" w:rsidP="00D26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CC4AFB" w:rsidRPr="00D36B78" w:rsidTr="008F22BC">
        <w:tc>
          <w:tcPr>
            <w:tcW w:w="1933" w:type="pct"/>
          </w:tcPr>
          <w:p w:rsidR="00CC4AFB" w:rsidRPr="00D36B78" w:rsidRDefault="00CC4AFB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76" w:type="pct"/>
            <w:shd w:val="clear" w:color="auto" w:fill="auto"/>
          </w:tcPr>
          <w:p w:rsidR="00CC4AFB" w:rsidRPr="00D36B78" w:rsidRDefault="00942380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42380">
              <w:rPr>
                <w:rFonts w:ascii="Angsana New" w:hAnsi="Angsana New"/>
                <w:sz w:val="30"/>
                <w:szCs w:val="30"/>
              </w:rPr>
              <w:t>341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42380">
              <w:rPr>
                <w:rFonts w:ascii="Angsana New" w:hAnsi="Angsana New"/>
                <w:sz w:val="30"/>
                <w:szCs w:val="30"/>
              </w:rPr>
              <w:t>731</w:t>
            </w:r>
          </w:p>
        </w:tc>
        <w:tc>
          <w:tcPr>
            <w:tcW w:w="145" w:type="pct"/>
          </w:tcPr>
          <w:p w:rsidR="00CC4AFB" w:rsidRPr="00D36B78" w:rsidRDefault="00CC4AF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:rsidR="00CC4AFB" w:rsidRPr="0032434C" w:rsidRDefault="00CC4AFB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bCs/>
                <w:sz w:val="30"/>
                <w:szCs w:val="30"/>
              </w:rPr>
            </w:pPr>
            <w:r w:rsidRPr="0032434C">
              <w:rPr>
                <w:rFonts w:ascii="Angsana New" w:hAnsi="Angsana New"/>
                <w:sz w:val="30"/>
                <w:szCs w:val="30"/>
              </w:rPr>
              <w:t>289,331</w:t>
            </w:r>
          </w:p>
        </w:tc>
        <w:tc>
          <w:tcPr>
            <w:tcW w:w="145" w:type="pct"/>
          </w:tcPr>
          <w:p w:rsidR="00CC4AFB" w:rsidRPr="00D36B78" w:rsidRDefault="00CC4AF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:rsidR="00CC4AFB" w:rsidRPr="00D36B78" w:rsidRDefault="00942380" w:rsidP="00190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42380">
              <w:rPr>
                <w:rFonts w:ascii="Angsana New" w:hAnsi="Angsana New"/>
                <w:sz w:val="30"/>
                <w:szCs w:val="30"/>
              </w:rPr>
              <w:t>340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42380">
              <w:rPr>
                <w:rFonts w:ascii="Angsana New" w:hAnsi="Angsana New"/>
                <w:sz w:val="30"/>
                <w:szCs w:val="30"/>
              </w:rPr>
              <w:t>63</w:t>
            </w:r>
            <w:r w:rsidR="001906F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:rsidR="00CC4AFB" w:rsidRPr="00D36B78" w:rsidRDefault="00CC4AF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right="-13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696" w:type="pct"/>
          </w:tcPr>
          <w:p w:rsidR="00CC4AFB" w:rsidRPr="0032434C" w:rsidRDefault="00CC4AFB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  <w:r w:rsidRPr="0032434C">
              <w:rPr>
                <w:rFonts w:ascii="Angsana New" w:hAnsi="Angsana New"/>
                <w:sz w:val="30"/>
                <w:szCs w:val="30"/>
              </w:rPr>
              <w:t>284,133</w:t>
            </w:r>
          </w:p>
        </w:tc>
      </w:tr>
      <w:tr w:rsidR="00CC4AFB" w:rsidRPr="00D36B78" w:rsidTr="008F22BC">
        <w:tc>
          <w:tcPr>
            <w:tcW w:w="1933" w:type="pct"/>
          </w:tcPr>
          <w:p w:rsidR="00CC4AFB" w:rsidRPr="00D36B78" w:rsidRDefault="00CC4AFB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AFB" w:rsidRPr="00E45623" w:rsidRDefault="00942380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2380">
              <w:rPr>
                <w:rFonts w:ascii="Angsana New" w:hAnsi="Angsana New"/>
                <w:b/>
                <w:bCs/>
                <w:sz w:val="30"/>
                <w:szCs w:val="30"/>
              </w:rPr>
              <w:t>341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42380">
              <w:rPr>
                <w:rFonts w:ascii="Angsana New" w:hAnsi="Angsana New"/>
                <w:b/>
                <w:bCs/>
                <w:sz w:val="30"/>
                <w:szCs w:val="30"/>
              </w:rPr>
              <w:t>731</w:t>
            </w:r>
          </w:p>
        </w:tc>
        <w:tc>
          <w:tcPr>
            <w:tcW w:w="145" w:type="pct"/>
          </w:tcPr>
          <w:p w:rsidR="00CC4AFB" w:rsidRPr="00D36B78" w:rsidRDefault="00CC4AF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:rsidR="00CC4AFB" w:rsidRPr="0032434C" w:rsidRDefault="00CC4AFB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434C">
              <w:rPr>
                <w:rFonts w:ascii="Angsana New" w:hAnsi="Angsana New"/>
                <w:b/>
                <w:bCs/>
                <w:sz w:val="30"/>
                <w:szCs w:val="30"/>
              </w:rPr>
              <w:t>289,331</w:t>
            </w:r>
          </w:p>
        </w:tc>
        <w:tc>
          <w:tcPr>
            <w:tcW w:w="145" w:type="pct"/>
          </w:tcPr>
          <w:p w:rsidR="00CC4AFB" w:rsidRPr="00D36B78" w:rsidRDefault="00CC4AF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AFB" w:rsidRPr="00942380" w:rsidRDefault="00942380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2380">
              <w:rPr>
                <w:rFonts w:ascii="Angsana New" w:hAnsi="Angsana New"/>
                <w:b/>
                <w:bCs/>
                <w:sz w:val="30"/>
                <w:szCs w:val="30"/>
              </w:rPr>
              <w:t>340,63</w:t>
            </w:r>
            <w:r w:rsidR="001906F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:rsidR="00CC4AFB" w:rsidRPr="00D36B78" w:rsidRDefault="00CC4AF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CC4AFB" w:rsidRPr="0032434C" w:rsidRDefault="00CC4AFB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434C">
              <w:rPr>
                <w:rFonts w:ascii="Angsana New" w:hAnsi="Angsana New"/>
                <w:b/>
                <w:bCs/>
                <w:sz w:val="30"/>
                <w:szCs w:val="30"/>
              </w:rPr>
              <w:t>284,133</w:t>
            </w:r>
          </w:p>
        </w:tc>
      </w:tr>
      <w:tr w:rsidR="00850E1F" w:rsidRPr="00D36B78" w:rsidTr="008F22BC">
        <w:tc>
          <w:tcPr>
            <w:tcW w:w="1933" w:type="pct"/>
          </w:tcPr>
          <w:p w:rsidR="00850E1F" w:rsidRPr="00D36B78" w:rsidRDefault="00850E1F" w:rsidP="00134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</w:tcPr>
          <w:p w:rsidR="00850E1F" w:rsidRDefault="00850E1F" w:rsidP="00E4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850E1F" w:rsidRPr="00D36B78" w:rsidRDefault="00850E1F" w:rsidP="00134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:rsidR="00850E1F" w:rsidRPr="00320F6B" w:rsidRDefault="00850E1F" w:rsidP="00246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850E1F" w:rsidRPr="00D36B78" w:rsidRDefault="00850E1F" w:rsidP="00134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shd w:val="clear" w:color="auto" w:fill="auto"/>
          </w:tcPr>
          <w:p w:rsidR="00850E1F" w:rsidRDefault="00850E1F" w:rsidP="00864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850E1F" w:rsidRPr="00D36B78" w:rsidRDefault="00850E1F" w:rsidP="00134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</w:tcPr>
          <w:p w:rsidR="00850E1F" w:rsidRPr="00320F6B" w:rsidRDefault="00850E1F" w:rsidP="00246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26926" w:rsidRPr="00D36B78" w:rsidTr="008F22BC">
        <w:tc>
          <w:tcPr>
            <w:tcW w:w="1933" w:type="pct"/>
          </w:tcPr>
          <w:p w:rsidR="00D26926" w:rsidRPr="00D36B78" w:rsidRDefault="00D26926" w:rsidP="00D26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676" w:type="pct"/>
            <w:shd w:val="clear" w:color="auto" w:fill="auto"/>
          </w:tcPr>
          <w:p w:rsidR="00D26926" w:rsidRPr="00D36B78" w:rsidRDefault="00D26926" w:rsidP="00D26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D26926" w:rsidRPr="00D36B78" w:rsidRDefault="00D26926" w:rsidP="00D26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D26926" w:rsidRPr="00D36B78" w:rsidRDefault="00D26926" w:rsidP="00D26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D26926" w:rsidRPr="00D36B78" w:rsidRDefault="00D26926" w:rsidP="00D26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:rsidR="00D26926" w:rsidRPr="00D36B78" w:rsidRDefault="00D26926" w:rsidP="00D26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D26926" w:rsidRPr="00D36B78" w:rsidRDefault="00D26926" w:rsidP="00D26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6" w:type="pct"/>
          </w:tcPr>
          <w:p w:rsidR="00D26926" w:rsidRPr="00D36B78" w:rsidRDefault="00D26926" w:rsidP="00D26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0F6B" w:rsidRPr="00D36B78" w:rsidTr="008F22BC">
        <w:trPr>
          <w:trHeight w:val="80"/>
        </w:trPr>
        <w:tc>
          <w:tcPr>
            <w:tcW w:w="1933" w:type="pct"/>
          </w:tcPr>
          <w:p w:rsidR="00320F6B" w:rsidRPr="00D36B78" w:rsidRDefault="00320F6B" w:rsidP="00320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76" w:type="pct"/>
            <w:shd w:val="clear" w:color="auto" w:fill="auto"/>
          </w:tcPr>
          <w:p w:rsidR="00320F6B" w:rsidRPr="00D36B78" w:rsidRDefault="00711FF3" w:rsidP="00D4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11FF3">
              <w:rPr>
                <w:rFonts w:ascii="Angsana New" w:hAnsi="Angsana New"/>
                <w:sz w:val="30"/>
                <w:szCs w:val="30"/>
              </w:rPr>
              <w:t>261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11FF3">
              <w:rPr>
                <w:rFonts w:ascii="Angsana New" w:hAnsi="Angsana New"/>
                <w:sz w:val="30"/>
                <w:szCs w:val="30"/>
              </w:rPr>
              <w:t>776</w:t>
            </w:r>
          </w:p>
        </w:tc>
        <w:tc>
          <w:tcPr>
            <w:tcW w:w="145" w:type="pct"/>
          </w:tcPr>
          <w:p w:rsidR="00320F6B" w:rsidRPr="00D36B78" w:rsidRDefault="00320F6B" w:rsidP="00320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320F6B" w:rsidRPr="00345D95" w:rsidRDefault="00CC4AFB" w:rsidP="00320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  <w:r w:rsidRPr="0032434C">
              <w:rPr>
                <w:rFonts w:ascii="Angsana New" w:hAnsi="Angsana New"/>
                <w:sz w:val="30"/>
                <w:szCs w:val="30"/>
              </w:rPr>
              <w:t>234,546</w:t>
            </w:r>
          </w:p>
        </w:tc>
        <w:tc>
          <w:tcPr>
            <w:tcW w:w="145" w:type="pct"/>
          </w:tcPr>
          <w:p w:rsidR="00320F6B" w:rsidRPr="00D36B78" w:rsidRDefault="00320F6B" w:rsidP="00320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:rsidR="00320F6B" w:rsidRPr="00D36B78" w:rsidRDefault="001906F2" w:rsidP="00320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906F2">
              <w:rPr>
                <w:rFonts w:ascii="Angsana New" w:hAnsi="Angsana New"/>
                <w:sz w:val="30"/>
                <w:szCs w:val="30"/>
              </w:rPr>
              <w:t>261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906F2">
              <w:rPr>
                <w:rFonts w:ascii="Angsana New" w:hAnsi="Angsana New"/>
                <w:sz w:val="30"/>
                <w:szCs w:val="30"/>
              </w:rPr>
              <w:t>775</w:t>
            </w:r>
          </w:p>
        </w:tc>
        <w:tc>
          <w:tcPr>
            <w:tcW w:w="146" w:type="pct"/>
          </w:tcPr>
          <w:p w:rsidR="00320F6B" w:rsidRPr="00D36B78" w:rsidRDefault="00320F6B" w:rsidP="00320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6" w:type="pct"/>
          </w:tcPr>
          <w:p w:rsidR="00320F6B" w:rsidRPr="00345D95" w:rsidRDefault="00CC4AFB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  <w:r w:rsidRPr="00E87F60">
              <w:rPr>
                <w:rFonts w:ascii="Angsana New" w:hAnsi="Angsana New"/>
                <w:sz w:val="30"/>
                <w:szCs w:val="30"/>
              </w:rPr>
              <w:t>233,054</w:t>
            </w:r>
          </w:p>
        </w:tc>
      </w:tr>
      <w:tr w:rsidR="00320F6B" w:rsidRPr="00D36B78" w:rsidTr="008F22BC">
        <w:tc>
          <w:tcPr>
            <w:tcW w:w="1933" w:type="pct"/>
          </w:tcPr>
          <w:p w:rsidR="00320F6B" w:rsidRPr="00D36B78" w:rsidRDefault="00320F6B" w:rsidP="00320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  <w:r w:rsidRPr="00D36B78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676" w:type="pct"/>
            <w:shd w:val="clear" w:color="auto" w:fill="auto"/>
          </w:tcPr>
          <w:p w:rsidR="00320F6B" w:rsidRPr="00D36B78" w:rsidRDefault="00320F6B" w:rsidP="00320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320F6B" w:rsidRPr="00D36B78" w:rsidRDefault="00320F6B" w:rsidP="00320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320F6B" w:rsidRPr="00345D95" w:rsidRDefault="00320F6B" w:rsidP="00320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320F6B" w:rsidRPr="00D36B78" w:rsidRDefault="00320F6B" w:rsidP="00320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:rsidR="00320F6B" w:rsidRPr="00D36B78" w:rsidRDefault="00320F6B" w:rsidP="00320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320F6B" w:rsidRPr="00D36B78" w:rsidRDefault="00320F6B" w:rsidP="00320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6" w:type="pct"/>
          </w:tcPr>
          <w:p w:rsidR="00320F6B" w:rsidRPr="00345D95" w:rsidRDefault="00320F6B" w:rsidP="00320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4AFB" w:rsidRPr="00D36B78" w:rsidTr="008F22BC">
        <w:tc>
          <w:tcPr>
            <w:tcW w:w="1933" w:type="pct"/>
          </w:tcPr>
          <w:p w:rsidR="00CC4AFB" w:rsidRPr="00D36B78" w:rsidRDefault="00CC4AFB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D36B78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น้อยกว่า 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D36B7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76" w:type="pct"/>
            <w:shd w:val="clear" w:color="auto" w:fill="auto"/>
          </w:tcPr>
          <w:p w:rsidR="00CC4AFB" w:rsidRPr="00D36B78" w:rsidRDefault="00711FF3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11FF3"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11FF3">
              <w:rPr>
                <w:rFonts w:ascii="Angsana New" w:hAnsi="Angsana New"/>
                <w:sz w:val="30"/>
                <w:szCs w:val="30"/>
              </w:rPr>
              <w:t>651</w:t>
            </w:r>
          </w:p>
        </w:tc>
        <w:tc>
          <w:tcPr>
            <w:tcW w:w="145" w:type="pct"/>
          </w:tcPr>
          <w:p w:rsidR="00CC4AFB" w:rsidRPr="00D36B78" w:rsidRDefault="00CC4AF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CC4AFB" w:rsidRPr="0032434C" w:rsidRDefault="00CC4AFB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  <w:r w:rsidRPr="0032434C">
              <w:rPr>
                <w:rFonts w:ascii="Angsana New" w:hAnsi="Angsana New"/>
                <w:sz w:val="30"/>
                <w:szCs w:val="30"/>
              </w:rPr>
              <w:t>35,017</w:t>
            </w:r>
          </w:p>
        </w:tc>
        <w:tc>
          <w:tcPr>
            <w:tcW w:w="145" w:type="pct"/>
          </w:tcPr>
          <w:p w:rsidR="00CC4AFB" w:rsidRPr="00D36B78" w:rsidRDefault="00CC4AF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:rsidR="00CC4AFB" w:rsidRPr="00D36B78" w:rsidRDefault="001906F2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906F2"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906F2">
              <w:rPr>
                <w:rFonts w:ascii="Angsana New" w:hAnsi="Angsana New"/>
                <w:sz w:val="30"/>
                <w:szCs w:val="30"/>
              </w:rPr>
              <w:t>651</w:t>
            </w:r>
          </w:p>
        </w:tc>
        <w:tc>
          <w:tcPr>
            <w:tcW w:w="146" w:type="pct"/>
          </w:tcPr>
          <w:p w:rsidR="00CC4AFB" w:rsidRPr="00D36B78" w:rsidRDefault="00CC4AF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6" w:type="pct"/>
          </w:tcPr>
          <w:p w:rsidR="00CC4AFB" w:rsidRPr="00E87F60" w:rsidRDefault="00CC4AFB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  <w:r w:rsidRPr="00E87F60">
              <w:rPr>
                <w:rFonts w:ascii="Angsana New" w:hAnsi="Angsana New"/>
                <w:sz w:val="30"/>
                <w:szCs w:val="30"/>
              </w:rPr>
              <w:t>35,017</w:t>
            </w:r>
          </w:p>
        </w:tc>
      </w:tr>
      <w:tr w:rsidR="00CC4AFB" w:rsidRPr="00D36B78" w:rsidTr="008F22BC">
        <w:tc>
          <w:tcPr>
            <w:tcW w:w="1933" w:type="pct"/>
          </w:tcPr>
          <w:p w:rsidR="00CC4AFB" w:rsidRPr="00D36B78" w:rsidRDefault="00CC4AFB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 xml:space="preserve">   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D36B7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36B78">
              <w:rPr>
                <w:rFonts w:ascii="Angsana New" w:hAnsi="Angsana New"/>
                <w:sz w:val="30"/>
                <w:szCs w:val="30"/>
              </w:rPr>
              <w:t>-</w:t>
            </w:r>
            <w:r w:rsidRPr="00D36B7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D36B7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36B7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76" w:type="pct"/>
            <w:shd w:val="clear" w:color="auto" w:fill="auto"/>
          </w:tcPr>
          <w:p w:rsidR="00CC4AFB" w:rsidRPr="00D36B78" w:rsidRDefault="00711FF3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11FF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11FF3">
              <w:rPr>
                <w:rFonts w:ascii="Angsana New" w:hAnsi="Angsana New"/>
                <w:sz w:val="30"/>
                <w:szCs w:val="30"/>
              </w:rPr>
              <w:t>255</w:t>
            </w:r>
          </w:p>
        </w:tc>
        <w:tc>
          <w:tcPr>
            <w:tcW w:w="145" w:type="pct"/>
          </w:tcPr>
          <w:p w:rsidR="00CC4AFB" w:rsidRPr="00D36B78" w:rsidRDefault="00CC4AF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CC4AFB" w:rsidRPr="0032434C" w:rsidRDefault="00CC4AFB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  <w:r w:rsidRPr="0032434C">
              <w:rPr>
                <w:rFonts w:ascii="Angsana New" w:hAnsi="Angsana New"/>
                <w:sz w:val="30"/>
                <w:szCs w:val="30"/>
              </w:rPr>
              <w:t>9,575</w:t>
            </w:r>
          </w:p>
        </w:tc>
        <w:tc>
          <w:tcPr>
            <w:tcW w:w="145" w:type="pct"/>
          </w:tcPr>
          <w:p w:rsidR="00CC4AFB" w:rsidRPr="00D36B78" w:rsidRDefault="00CC4AF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:rsidR="00CC4AFB" w:rsidRPr="00D36B78" w:rsidRDefault="001906F2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906F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906F2">
              <w:rPr>
                <w:rFonts w:ascii="Angsana New" w:hAnsi="Angsana New"/>
                <w:sz w:val="30"/>
                <w:szCs w:val="30"/>
              </w:rPr>
              <w:t>255</w:t>
            </w:r>
          </w:p>
        </w:tc>
        <w:tc>
          <w:tcPr>
            <w:tcW w:w="146" w:type="pct"/>
          </w:tcPr>
          <w:p w:rsidR="00CC4AFB" w:rsidRPr="00D36B78" w:rsidRDefault="00CC4AF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6" w:type="pct"/>
          </w:tcPr>
          <w:p w:rsidR="00CC4AFB" w:rsidRPr="00E87F60" w:rsidRDefault="00CC4AFB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  <w:r w:rsidRPr="00E87F60">
              <w:rPr>
                <w:rFonts w:ascii="Angsana New" w:hAnsi="Angsana New"/>
                <w:sz w:val="30"/>
                <w:szCs w:val="30"/>
              </w:rPr>
              <w:t>9,575</w:t>
            </w:r>
          </w:p>
        </w:tc>
      </w:tr>
      <w:tr w:rsidR="00CC4AFB" w:rsidRPr="00D36B78" w:rsidTr="00C2019E">
        <w:tc>
          <w:tcPr>
            <w:tcW w:w="1933" w:type="pct"/>
          </w:tcPr>
          <w:p w:rsidR="00CC4AFB" w:rsidRPr="00D36B78" w:rsidRDefault="00CC4AFB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3</w:t>
            </w:r>
            <w:r w:rsidRPr="003243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2434C">
              <w:rPr>
                <w:rFonts w:ascii="Angsana New" w:hAnsi="Angsana New"/>
                <w:sz w:val="30"/>
                <w:szCs w:val="30"/>
              </w:rPr>
              <w:t>-</w:t>
            </w:r>
            <w:r w:rsidRPr="003243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32434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2434C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76" w:type="pct"/>
            <w:shd w:val="clear" w:color="auto" w:fill="auto"/>
          </w:tcPr>
          <w:p w:rsidR="00CC4AFB" w:rsidRPr="00D36B78" w:rsidRDefault="00711FF3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11FF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11FF3">
              <w:rPr>
                <w:rFonts w:ascii="Angsana New" w:hAnsi="Angsana New"/>
                <w:sz w:val="30"/>
                <w:szCs w:val="30"/>
              </w:rPr>
              <w:t>339</w:t>
            </w:r>
          </w:p>
        </w:tc>
        <w:tc>
          <w:tcPr>
            <w:tcW w:w="145" w:type="pct"/>
          </w:tcPr>
          <w:p w:rsidR="00CC4AFB" w:rsidRPr="00D36B78" w:rsidRDefault="00CC4AF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vAlign w:val="center"/>
          </w:tcPr>
          <w:p w:rsidR="00CC4AFB" w:rsidRPr="00296987" w:rsidRDefault="00CC4AFB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  <w:r w:rsidRPr="00296987">
              <w:rPr>
                <w:rFonts w:ascii="Angsana New" w:hAnsi="Angsana New"/>
                <w:sz w:val="30"/>
                <w:szCs w:val="30"/>
              </w:rPr>
              <w:t xml:space="preserve">3,179 </w:t>
            </w:r>
          </w:p>
        </w:tc>
        <w:tc>
          <w:tcPr>
            <w:tcW w:w="145" w:type="pct"/>
          </w:tcPr>
          <w:p w:rsidR="00CC4AFB" w:rsidRPr="00D36B78" w:rsidRDefault="00CC4AF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:rsidR="00CC4AFB" w:rsidRPr="00D36B78" w:rsidRDefault="001906F2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906F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906F2">
              <w:rPr>
                <w:rFonts w:ascii="Angsana New" w:hAnsi="Angsana New"/>
                <w:sz w:val="30"/>
                <w:szCs w:val="30"/>
              </w:rPr>
              <w:t>339</w:t>
            </w:r>
          </w:p>
        </w:tc>
        <w:tc>
          <w:tcPr>
            <w:tcW w:w="146" w:type="pct"/>
          </w:tcPr>
          <w:p w:rsidR="00CC4AFB" w:rsidRPr="00D36B78" w:rsidRDefault="00CC4AF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6" w:type="pct"/>
          </w:tcPr>
          <w:p w:rsidR="00CC4AFB" w:rsidRPr="00E87F60" w:rsidRDefault="00CC4AFB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3,179</w:t>
            </w:r>
          </w:p>
        </w:tc>
      </w:tr>
      <w:tr w:rsidR="00CC4AFB" w:rsidRPr="00D36B78" w:rsidTr="00C2019E">
        <w:tc>
          <w:tcPr>
            <w:tcW w:w="1933" w:type="pct"/>
          </w:tcPr>
          <w:p w:rsidR="00CC4AFB" w:rsidRPr="00D36B78" w:rsidRDefault="00CC4AFB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   มากกว่า </w:t>
            </w:r>
            <w:r w:rsidR="00FA4B03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 w:rsidRPr="00D36B7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</w:tcPr>
          <w:p w:rsidR="00CC4AFB" w:rsidRPr="00D36B78" w:rsidRDefault="00711FF3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11FF3"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11FF3">
              <w:rPr>
                <w:rFonts w:ascii="Angsana New" w:hAnsi="Angsana New"/>
                <w:sz w:val="30"/>
                <w:szCs w:val="30"/>
              </w:rPr>
              <w:t>712</w:t>
            </w:r>
          </w:p>
        </w:tc>
        <w:tc>
          <w:tcPr>
            <w:tcW w:w="145" w:type="pct"/>
          </w:tcPr>
          <w:p w:rsidR="00CC4AFB" w:rsidRPr="00D36B78" w:rsidRDefault="00CC4AF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vAlign w:val="center"/>
          </w:tcPr>
          <w:p w:rsidR="00CC4AFB" w:rsidRPr="00296987" w:rsidRDefault="00CC4AFB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  <w:r w:rsidRPr="00296987">
              <w:rPr>
                <w:rFonts w:ascii="Angsana New" w:hAnsi="Angsana New"/>
                <w:sz w:val="30"/>
                <w:szCs w:val="30"/>
              </w:rPr>
              <w:t xml:space="preserve">13,287 </w:t>
            </w:r>
          </w:p>
        </w:tc>
        <w:tc>
          <w:tcPr>
            <w:tcW w:w="145" w:type="pct"/>
          </w:tcPr>
          <w:p w:rsidR="00CC4AFB" w:rsidRPr="00D36B78" w:rsidRDefault="00CC4AF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:rsidR="00CC4AFB" w:rsidRPr="00D36B78" w:rsidRDefault="001906F2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906F2"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906F2">
              <w:rPr>
                <w:rFonts w:ascii="Angsana New" w:hAnsi="Angsana New"/>
                <w:sz w:val="30"/>
                <w:szCs w:val="30"/>
              </w:rPr>
              <w:t>683</w:t>
            </w:r>
          </w:p>
        </w:tc>
        <w:tc>
          <w:tcPr>
            <w:tcW w:w="146" w:type="pct"/>
          </w:tcPr>
          <w:p w:rsidR="00CC4AFB" w:rsidRPr="00D36B78" w:rsidRDefault="00CC4AF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6" w:type="pct"/>
            <w:tcBorders>
              <w:bottom w:val="single" w:sz="4" w:space="0" w:color="auto"/>
            </w:tcBorders>
          </w:tcPr>
          <w:p w:rsidR="00CC4AFB" w:rsidRPr="00E87F60" w:rsidRDefault="00CC4AFB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13,287</w:t>
            </w:r>
          </w:p>
        </w:tc>
      </w:tr>
      <w:tr w:rsidR="00CC4AFB" w:rsidRPr="00D36B78" w:rsidTr="008F22BC">
        <w:tc>
          <w:tcPr>
            <w:tcW w:w="1933" w:type="pct"/>
          </w:tcPr>
          <w:p w:rsidR="00CC4AFB" w:rsidRPr="00D36B78" w:rsidRDefault="00CC4AFB" w:rsidP="00CC4AFB">
            <w:pPr>
              <w:pStyle w:val="BodyText2"/>
              <w:tabs>
                <w:tab w:val="left" w:pos="312"/>
              </w:tabs>
              <w:ind w:left="0" w:right="-43" w:firstLine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76" w:type="pct"/>
            <w:shd w:val="clear" w:color="auto" w:fill="auto"/>
          </w:tcPr>
          <w:p w:rsidR="00CC4AFB" w:rsidRPr="00E45623" w:rsidRDefault="00711FF3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1FF3">
              <w:rPr>
                <w:rFonts w:ascii="Angsana New" w:hAnsi="Angsana New"/>
                <w:b/>
                <w:bCs/>
                <w:sz w:val="30"/>
                <w:szCs w:val="30"/>
              </w:rPr>
              <w:t>306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1FF3">
              <w:rPr>
                <w:rFonts w:ascii="Angsana New" w:hAnsi="Angsana New"/>
                <w:b/>
                <w:bCs/>
                <w:sz w:val="30"/>
                <w:szCs w:val="30"/>
              </w:rPr>
              <w:t>733</w:t>
            </w:r>
          </w:p>
        </w:tc>
        <w:tc>
          <w:tcPr>
            <w:tcW w:w="145" w:type="pct"/>
          </w:tcPr>
          <w:p w:rsidR="00CC4AFB" w:rsidRPr="00D36B78" w:rsidRDefault="00CC4AF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:rsidR="00CC4AFB" w:rsidRPr="00345D95" w:rsidRDefault="00CC4AFB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434C">
              <w:rPr>
                <w:rFonts w:ascii="Angsana New" w:hAnsi="Angsana New"/>
                <w:b/>
                <w:bCs/>
                <w:sz w:val="30"/>
                <w:szCs w:val="30"/>
              </w:rPr>
              <w:t>295,604</w:t>
            </w:r>
          </w:p>
        </w:tc>
        <w:tc>
          <w:tcPr>
            <w:tcW w:w="145" w:type="pct"/>
          </w:tcPr>
          <w:p w:rsidR="00CC4AFB" w:rsidRPr="00D36B78" w:rsidRDefault="00CC4AF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:rsidR="00CC4AFB" w:rsidRPr="008644EC" w:rsidRDefault="001906F2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06F2">
              <w:rPr>
                <w:rFonts w:ascii="Angsana New" w:hAnsi="Angsana New"/>
                <w:b/>
                <w:bCs/>
                <w:sz w:val="30"/>
                <w:szCs w:val="30"/>
              </w:rPr>
              <w:t>306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906F2">
              <w:rPr>
                <w:rFonts w:ascii="Angsana New" w:hAnsi="Angsana New"/>
                <w:b/>
                <w:bCs/>
                <w:sz w:val="30"/>
                <w:szCs w:val="30"/>
              </w:rPr>
              <w:t>703</w:t>
            </w:r>
          </w:p>
        </w:tc>
        <w:tc>
          <w:tcPr>
            <w:tcW w:w="146" w:type="pct"/>
          </w:tcPr>
          <w:p w:rsidR="00CC4AFB" w:rsidRPr="00D36B78" w:rsidRDefault="00CC4AF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6" w:type="pct"/>
          </w:tcPr>
          <w:p w:rsidR="00CC4AFB" w:rsidRPr="00E87F60" w:rsidRDefault="00CC4AFB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7F60">
              <w:rPr>
                <w:rFonts w:ascii="Angsana New" w:hAnsi="Angsana New"/>
                <w:b/>
                <w:bCs/>
                <w:sz w:val="30"/>
                <w:szCs w:val="30"/>
              </w:rPr>
              <w:t>294,112</w:t>
            </w:r>
          </w:p>
        </w:tc>
      </w:tr>
      <w:tr w:rsidR="00CC4AFB" w:rsidRPr="00D36B78" w:rsidTr="008F22BC">
        <w:tc>
          <w:tcPr>
            <w:tcW w:w="1933" w:type="pct"/>
          </w:tcPr>
          <w:p w:rsidR="00CC4AFB" w:rsidRPr="00D36B78" w:rsidRDefault="00CC4AFB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6B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D36B78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</w:tcPr>
          <w:p w:rsidR="00CC4AFB" w:rsidRPr="00D36B78" w:rsidRDefault="00711FF3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11FF3">
              <w:rPr>
                <w:rFonts w:ascii="Angsana New" w:hAnsi="Angsana New"/>
                <w:sz w:val="30"/>
                <w:szCs w:val="30"/>
              </w:rPr>
              <w:t>18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11FF3">
              <w:rPr>
                <w:rFonts w:ascii="Angsana New" w:hAnsi="Angsana New"/>
                <w:sz w:val="30"/>
                <w:szCs w:val="30"/>
              </w:rPr>
              <w:t>817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:rsidR="00CC4AFB" w:rsidRPr="00D36B78" w:rsidRDefault="00CC4AF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CC4AFB" w:rsidRPr="0032434C" w:rsidRDefault="00CC4AFB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  <w:r w:rsidRPr="0032434C">
              <w:rPr>
                <w:rFonts w:ascii="Angsana New" w:hAnsi="Angsana New"/>
                <w:sz w:val="30"/>
                <w:szCs w:val="30"/>
              </w:rPr>
              <w:t>(16,968)</w:t>
            </w:r>
          </w:p>
        </w:tc>
        <w:tc>
          <w:tcPr>
            <w:tcW w:w="145" w:type="pct"/>
          </w:tcPr>
          <w:p w:rsidR="00CC4AFB" w:rsidRPr="00D36B78" w:rsidRDefault="00CC4AF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:rsidR="00CC4AFB" w:rsidRPr="00D36B78" w:rsidRDefault="001906F2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1906F2">
              <w:rPr>
                <w:rFonts w:ascii="Angsana New" w:hAnsi="Angsana New"/>
                <w:sz w:val="30"/>
                <w:szCs w:val="30"/>
              </w:rPr>
              <w:t>18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906F2">
              <w:rPr>
                <w:rFonts w:ascii="Angsana New" w:hAnsi="Angsana New"/>
                <w:sz w:val="30"/>
                <w:szCs w:val="30"/>
              </w:rPr>
              <w:t>817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:rsidR="00CC4AFB" w:rsidRPr="00D36B78" w:rsidRDefault="00CC4AF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6" w:type="pct"/>
            <w:tcBorders>
              <w:bottom w:val="single" w:sz="4" w:space="0" w:color="auto"/>
            </w:tcBorders>
          </w:tcPr>
          <w:p w:rsidR="00CC4AFB" w:rsidRPr="00E87F60" w:rsidRDefault="00CC4AFB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  <w:r w:rsidRPr="00E87F60">
              <w:rPr>
                <w:rFonts w:ascii="Angsana New" w:hAnsi="Angsana New"/>
                <w:sz w:val="30"/>
                <w:szCs w:val="30"/>
              </w:rPr>
              <w:t>(16,968)</w:t>
            </w:r>
          </w:p>
        </w:tc>
      </w:tr>
      <w:tr w:rsidR="00CC4AFB" w:rsidRPr="00D36B78" w:rsidTr="008F22BC">
        <w:tc>
          <w:tcPr>
            <w:tcW w:w="1933" w:type="pct"/>
          </w:tcPr>
          <w:p w:rsidR="00CC4AFB" w:rsidRPr="00D36B78" w:rsidRDefault="00CC4AFB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AFB" w:rsidRPr="00E45623" w:rsidRDefault="00711FF3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1FF3">
              <w:rPr>
                <w:rFonts w:ascii="Angsana New" w:hAnsi="Angsana New"/>
                <w:b/>
                <w:bCs/>
                <w:sz w:val="30"/>
                <w:szCs w:val="30"/>
              </w:rPr>
              <w:t>287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1FF3">
              <w:rPr>
                <w:rFonts w:ascii="Angsana New" w:hAnsi="Angsana New"/>
                <w:b/>
                <w:bCs/>
                <w:sz w:val="30"/>
                <w:szCs w:val="30"/>
              </w:rPr>
              <w:t>916</w:t>
            </w:r>
          </w:p>
        </w:tc>
        <w:tc>
          <w:tcPr>
            <w:tcW w:w="145" w:type="pct"/>
          </w:tcPr>
          <w:p w:rsidR="00CC4AFB" w:rsidRPr="00D36B78" w:rsidRDefault="00CC4AF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:rsidR="00CC4AFB" w:rsidRPr="0032434C" w:rsidRDefault="00CC4AFB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434C">
              <w:rPr>
                <w:rFonts w:ascii="Angsana New" w:hAnsi="Angsana New"/>
                <w:b/>
                <w:bCs/>
                <w:sz w:val="30"/>
                <w:szCs w:val="30"/>
              </w:rPr>
              <w:t>278,636</w:t>
            </w:r>
          </w:p>
        </w:tc>
        <w:tc>
          <w:tcPr>
            <w:tcW w:w="145" w:type="pct"/>
          </w:tcPr>
          <w:p w:rsidR="00CC4AFB" w:rsidRPr="00D36B78" w:rsidRDefault="00CC4AF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AFB" w:rsidRPr="008644EC" w:rsidRDefault="001906F2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06F2">
              <w:rPr>
                <w:rFonts w:ascii="Angsana New" w:hAnsi="Angsana New"/>
                <w:b/>
                <w:bCs/>
                <w:sz w:val="30"/>
                <w:szCs w:val="30"/>
              </w:rPr>
              <w:t>287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906F2">
              <w:rPr>
                <w:rFonts w:ascii="Angsana New" w:hAnsi="Angsana New"/>
                <w:b/>
                <w:bCs/>
                <w:sz w:val="30"/>
                <w:szCs w:val="30"/>
              </w:rPr>
              <w:t>886</w:t>
            </w:r>
          </w:p>
        </w:tc>
        <w:tc>
          <w:tcPr>
            <w:tcW w:w="146" w:type="pct"/>
          </w:tcPr>
          <w:p w:rsidR="00CC4AFB" w:rsidRPr="00D36B78" w:rsidRDefault="00CC4AFB" w:rsidP="00CC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CC4AFB" w:rsidRPr="00E87F60" w:rsidRDefault="00CC4AFB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7F60">
              <w:rPr>
                <w:rFonts w:ascii="Angsana New" w:hAnsi="Angsana New"/>
                <w:b/>
                <w:bCs/>
                <w:sz w:val="30"/>
                <w:szCs w:val="30"/>
              </w:rPr>
              <w:t>277,144</w:t>
            </w:r>
          </w:p>
        </w:tc>
      </w:tr>
      <w:tr w:rsidR="00320F6B" w:rsidRPr="00D36B78" w:rsidTr="008F22BC">
        <w:tc>
          <w:tcPr>
            <w:tcW w:w="1933" w:type="pct"/>
          </w:tcPr>
          <w:p w:rsidR="00320F6B" w:rsidRPr="00D36B78" w:rsidRDefault="00320F6B" w:rsidP="00320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</w:tcPr>
          <w:p w:rsidR="00320F6B" w:rsidRPr="00D36B78" w:rsidRDefault="00320F6B" w:rsidP="00320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5" w:type="pct"/>
          </w:tcPr>
          <w:p w:rsidR="00320F6B" w:rsidRPr="00D36B78" w:rsidRDefault="00320F6B" w:rsidP="00320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:rsidR="00320F6B" w:rsidRPr="00345D95" w:rsidRDefault="00320F6B" w:rsidP="00320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5" w:type="pct"/>
          </w:tcPr>
          <w:p w:rsidR="00320F6B" w:rsidRPr="00D36B78" w:rsidRDefault="00320F6B" w:rsidP="00320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shd w:val="clear" w:color="auto" w:fill="auto"/>
          </w:tcPr>
          <w:p w:rsidR="00320F6B" w:rsidRPr="00D36B78" w:rsidRDefault="00320F6B" w:rsidP="00320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6" w:type="pct"/>
          </w:tcPr>
          <w:p w:rsidR="00320F6B" w:rsidRPr="00D36B78" w:rsidRDefault="00320F6B" w:rsidP="00320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</w:tcPr>
          <w:p w:rsidR="00320F6B" w:rsidRPr="00345D95" w:rsidRDefault="00320F6B" w:rsidP="00320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320F6B" w:rsidRPr="00D36B78" w:rsidTr="008F22BC">
        <w:tc>
          <w:tcPr>
            <w:tcW w:w="1933" w:type="pct"/>
          </w:tcPr>
          <w:p w:rsidR="00320F6B" w:rsidRPr="00D36B78" w:rsidRDefault="00320F6B" w:rsidP="00320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6" w:type="pct"/>
            <w:tcBorders>
              <w:bottom w:val="double" w:sz="4" w:space="0" w:color="auto"/>
            </w:tcBorders>
            <w:shd w:val="clear" w:color="auto" w:fill="auto"/>
          </w:tcPr>
          <w:p w:rsidR="00320F6B" w:rsidRPr="00E45623" w:rsidRDefault="00711FF3" w:rsidP="00D2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629,647</w:t>
            </w:r>
          </w:p>
        </w:tc>
        <w:tc>
          <w:tcPr>
            <w:tcW w:w="145" w:type="pct"/>
          </w:tcPr>
          <w:p w:rsidR="00320F6B" w:rsidRPr="00D36B78" w:rsidRDefault="00320F6B" w:rsidP="00320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</w:tcPr>
          <w:p w:rsidR="00320F6B" w:rsidRPr="00345D95" w:rsidRDefault="00CC4AFB" w:rsidP="00320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434C">
              <w:rPr>
                <w:rFonts w:ascii="Angsana New" w:hAnsi="Angsana New"/>
                <w:b/>
                <w:bCs/>
                <w:sz w:val="30"/>
                <w:szCs w:val="30"/>
              </w:rPr>
              <w:t>567,967</w:t>
            </w:r>
          </w:p>
        </w:tc>
        <w:tc>
          <w:tcPr>
            <w:tcW w:w="145" w:type="pct"/>
          </w:tcPr>
          <w:p w:rsidR="00320F6B" w:rsidRPr="00D36B78" w:rsidRDefault="00320F6B" w:rsidP="00320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double" w:sz="4" w:space="0" w:color="auto"/>
            </w:tcBorders>
            <w:shd w:val="clear" w:color="auto" w:fill="auto"/>
          </w:tcPr>
          <w:p w:rsidR="00320F6B" w:rsidRPr="008644EC" w:rsidRDefault="001906F2" w:rsidP="00320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06F2">
              <w:rPr>
                <w:rFonts w:ascii="Angsana New" w:hAnsi="Angsana New"/>
                <w:b/>
                <w:bCs/>
                <w:sz w:val="30"/>
                <w:szCs w:val="30"/>
              </w:rPr>
              <w:t>628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906F2">
              <w:rPr>
                <w:rFonts w:ascii="Angsana New" w:hAnsi="Angsana New"/>
                <w:b/>
                <w:bCs/>
                <w:sz w:val="30"/>
                <w:szCs w:val="30"/>
              </w:rPr>
              <w:t>519</w:t>
            </w:r>
          </w:p>
        </w:tc>
        <w:tc>
          <w:tcPr>
            <w:tcW w:w="146" w:type="pct"/>
          </w:tcPr>
          <w:p w:rsidR="00320F6B" w:rsidRPr="00D36B78" w:rsidRDefault="00320F6B" w:rsidP="00320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696" w:type="pct"/>
            <w:tcBorders>
              <w:bottom w:val="double" w:sz="4" w:space="0" w:color="auto"/>
            </w:tcBorders>
          </w:tcPr>
          <w:p w:rsidR="00320F6B" w:rsidRPr="00345D95" w:rsidRDefault="00CC4AFB" w:rsidP="00CC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7F60">
              <w:rPr>
                <w:rFonts w:ascii="Angsana New" w:hAnsi="Angsana New"/>
                <w:b/>
                <w:bCs/>
                <w:sz w:val="30"/>
                <w:szCs w:val="30"/>
              </w:rPr>
              <w:t>561,277</w:t>
            </w:r>
          </w:p>
        </w:tc>
      </w:tr>
    </w:tbl>
    <w:p w:rsidR="007D2A09" w:rsidRPr="00850E1F" w:rsidRDefault="007D2A09" w:rsidP="007D2A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:rsidR="006C313C" w:rsidRDefault="004818D9" w:rsidP="00134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="00A92F2F" w:rsidRPr="00D36B78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 xml:space="preserve">มีระยะเวลาตั้งแต่ </w:t>
      </w:r>
      <w:r w:rsidR="009D5138" w:rsidRPr="00D36B78">
        <w:rPr>
          <w:rFonts w:ascii="Angsana New" w:hAnsi="Angsana New"/>
          <w:sz w:val="30"/>
          <w:szCs w:val="30"/>
        </w:rPr>
        <w:t>15</w:t>
      </w:r>
      <w:r w:rsidRPr="00D36B78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วัน</w:t>
      </w:r>
      <w:r w:rsidR="00A92F2F" w:rsidRPr="00D36B78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ถึง</w:t>
      </w:r>
      <w:r w:rsidRPr="00D36B78">
        <w:rPr>
          <w:rFonts w:ascii="Angsana New" w:hAnsi="Angsana New"/>
          <w:sz w:val="30"/>
          <w:szCs w:val="30"/>
        </w:rPr>
        <w:t xml:space="preserve"> 60 </w:t>
      </w:r>
      <w:r w:rsidR="00547136" w:rsidRPr="00D36B78">
        <w:rPr>
          <w:rFonts w:ascii="Angsana New" w:hAnsi="Angsana New"/>
          <w:sz w:val="30"/>
          <w:szCs w:val="30"/>
          <w:cs/>
        </w:rPr>
        <w:t>วัน</w:t>
      </w:r>
    </w:p>
    <w:p w:rsidR="00AB5A5D" w:rsidRPr="009D506B" w:rsidRDefault="00AB5A5D" w:rsidP="00BB6625">
      <w:pPr>
        <w:tabs>
          <w:tab w:val="clear" w:pos="907"/>
          <w:tab w:val="decimal" w:pos="612"/>
        </w:tabs>
        <w:spacing w:line="240" w:lineRule="auto"/>
        <w:ind w:left="540" w:right="387"/>
        <w:jc w:val="thaiDistribute"/>
        <w:rPr>
          <w:rFonts w:ascii="Angsana New" w:hAnsi="Angsana New"/>
          <w:color w:val="000000"/>
          <w:sz w:val="28"/>
          <w:szCs w:val="28"/>
          <w:highlight w:val="yellow"/>
          <w:cs/>
        </w:rPr>
        <w:sectPr w:rsidR="00AB5A5D" w:rsidRPr="009D506B" w:rsidSect="00333A2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019" w:bottom="576" w:left="1152" w:header="720" w:footer="720" w:gutter="0"/>
          <w:paperSrc w:first="15" w:other="15"/>
          <w:pgNumType w:start="12"/>
          <w:cols w:space="720"/>
          <w:titlePg/>
          <w:docGrid w:linePitch="245"/>
        </w:sectPr>
      </w:pPr>
    </w:p>
    <w:p w:rsidR="008B6F23" w:rsidRPr="00D36B78" w:rsidRDefault="00B4725A" w:rsidP="008B6F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8B6F23">
        <w:rPr>
          <w:rFonts w:ascii="Angsana New" w:hAnsi="Angsana New"/>
          <w:b/>
          <w:bCs/>
          <w:sz w:val="30"/>
          <w:szCs w:val="30"/>
        </w:rPr>
        <w:tab/>
      </w:r>
      <w:r w:rsidR="008B6F23" w:rsidRPr="00D36B78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</w:p>
    <w:p w:rsidR="008B6F23" w:rsidRPr="008B6F23" w:rsidRDefault="008B6F23" w:rsidP="004914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7"/>
        <w:jc w:val="thaiDistribute"/>
        <w:rPr>
          <w:rFonts w:ascii="Angsana New" w:hAnsi="Angsana New"/>
          <w:sz w:val="16"/>
          <w:szCs w:val="16"/>
        </w:rPr>
      </w:pPr>
    </w:p>
    <w:p w:rsidR="00B62759" w:rsidRPr="008B6F23" w:rsidRDefault="00B62759" w:rsidP="008B6F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7"/>
        <w:jc w:val="thaiDistribute"/>
        <w:rPr>
          <w:rFonts w:ascii="Angsana New" w:hAnsi="Angsana New"/>
          <w:sz w:val="28"/>
          <w:szCs w:val="28"/>
        </w:rPr>
      </w:pPr>
      <w:r w:rsidRPr="008B6F23">
        <w:rPr>
          <w:rFonts w:ascii="Angsana New" w:hAnsi="Angsana New"/>
          <w:sz w:val="28"/>
          <w:szCs w:val="28"/>
          <w:cs/>
        </w:rPr>
        <w:t xml:space="preserve">เงินลงทุนในบริษัทร่วม </w:t>
      </w:r>
      <w:r w:rsidRPr="008B6F23">
        <w:rPr>
          <w:rFonts w:ascii="Angsana New" w:hAnsi="Angsana New"/>
          <w:sz w:val="28"/>
          <w:szCs w:val="28"/>
          <w:cs/>
          <w:lang w:val="th-TH"/>
        </w:rPr>
        <w:t xml:space="preserve">ณ วันที่ </w:t>
      </w:r>
      <w:r w:rsidR="008F22BC">
        <w:rPr>
          <w:rFonts w:ascii="Angsana New" w:hAnsi="Angsana New"/>
          <w:sz w:val="28"/>
          <w:szCs w:val="28"/>
        </w:rPr>
        <w:t xml:space="preserve">31 </w:t>
      </w:r>
      <w:r w:rsidR="008F22BC">
        <w:rPr>
          <w:rFonts w:ascii="Angsana New" w:hAnsi="Angsana New" w:hint="cs"/>
          <w:sz w:val="28"/>
          <w:szCs w:val="28"/>
          <w:cs/>
        </w:rPr>
        <w:t>ธันวาคม</w:t>
      </w:r>
      <w:r w:rsidR="00BA1840" w:rsidRPr="008B6F23">
        <w:rPr>
          <w:rFonts w:ascii="Angsana New" w:hAnsi="Angsana New"/>
          <w:sz w:val="28"/>
          <w:szCs w:val="28"/>
          <w:cs/>
        </w:rPr>
        <w:t xml:space="preserve"> </w:t>
      </w:r>
      <w:r w:rsidR="004A48B7" w:rsidRPr="008B6F23">
        <w:rPr>
          <w:rFonts w:ascii="Angsana New" w:hAnsi="Angsana New"/>
          <w:sz w:val="28"/>
          <w:szCs w:val="28"/>
        </w:rPr>
        <w:t>256</w:t>
      </w:r>
      <w:r w:rsidR="00320F6B" w:rsidRPr="008B6F23">
        <w:rPr>
          <w:rFonts w:ascii="Angsana New" w:hAnsi="Angsana New"/>
          <w:sz w:val="28"/>
          <w:szCs w:val="28"/>
        </w:rPr>
        <w:t>2</w:t>
      </w:r>
      <w:r w:rsidR="004914D4" w:rsidRPr="008B6F23">
        <w:rPr>
          <w:rFonts w:ascii="Angsana New" w:hAnsi="Angsana New"/>
          <w:sz w:val="28"/>
          <w:szCs w:val="28"/>
          <w:cs/>
        </w:rPr>
        <w:t xml:space="preserve"> </w:t>
      </w:r>
      <w:r w:rsidR="00684A7A" w:rsidRPr="008B6F23">
        <w:rPr>
          <w:rFonts w:ascii="Angsana New" w:hAnsi="Angsana New"/>
          <w:sz w:val="28"/>
          <w:szCs w:val="28"/>
          <w:cs/>
        </w:rPr>
        <w:t>แ</w:t>
      </w:r>
      <w:r w:rsidRPr="008B6F23">
        <w:rPr>
          <w:rFonts w:ascii="Angsana New" w:hAnsi="Angsana New"/>
          <w:sz w:val="28"/>
          <w:szCs w:val="28"/>
          <w:cs/>
        </w:rPr>
        <w:t xml:space="preserve">ละ </w:t>
      </w:r>
      <w:r w:rsidR="00722A5E" w:rsidRPr="008B6F23">
        <w:rPr>
          <w:rFonts w:ascii="Angsana New" w:hAnsi="Angsana New"/>
          <w:sz w:val="28"/>
          <w:szCs w:val="28"/>
        </w:rPr>
        <w:t>30</w:t>
      </w:r>
      <w:r w:rsidRPr="008B6F23">
        <w:rPr>
          <w:rFonts w:ascii="Angsana New" w:hAnsi="Angsana New"/>
          <w:sz w:val="28"/>
          <w:szCs w:val="28"/>
        </w:rPr>
        <w:t xml:space="preserve"> </w:t>
      </w:r>
      <w:r w:rsidR="00722A5E" w:rsidRPr="008B6F23">
        <w:rPr>
          <w:rFonts w:ascii="Angsana New" w:hAnsi="Angsana New"/>
          <w:sz w:val="28"/>
          <w:szCs w:val="28"/>
          <w:cs/>
        </w:rPr>
        <w:t>กันยายน</w:t>
      </w:r>
      <w:r w:rsidRPr="008B6F23">
        <w:rPr>
          <w:rFonts w:ascii="Angsana New" w:hAnsi="Angsana New"/>
          <w:sz w:val="28"/>
          <w:szCs w:val="28"/>
          <w:cs/>
        </w:rPr>
        <w:t xml:space="preserve"> </w:t>
      </w:r>
      <w:r w:rsidR="009A195E" w:rsidRPr="008B6F23">
        <w:rPr>
          <w:rFonts w:ascii="Angsana New" w:hAnsi="Angsana New"/>
          <w:sz w:val="28"/>
          <w:szCs w:val="28"/>
        </w:rPr>
        <w:t>2562</w:t>
      </w:r>
      <w:r w:rsidR="00D26926" w:rsidRPr="008B6F23">
        <w:rPr>
          <w:rFonts w:ascii="Angsana New" w:hAnsi="Angsana New"/>
          <w:sz w:val="28"/>
          <w:szCs w:val="28"/>
        </w:rPr>
        <w:t xml:space="preserve"> </w:t>
      </w:r>
      <w:r w:rsidRPr="008B6F23">
        <w:rPr>
          <w:rFonts w:ascii="Angsana New" w:hAnsi="Angsana New"/>
          <w:sz w:val="28"/>
          <w:szCs w:val="28"/>
          <w:cs/>
        </w:rPr>
        <w:t xml:space="preserve"> </w:t>
      </w:r>
      <w:r w:rsidR="00697775" w:rsidRPr="008B6F23">
        <w:rPr>
          <w:rFonts w:ascii="Angsana New" w:hAnsi="Angsana New"/>
          <w:sz w:val="28"/>
          <w:szCs w:val="28"/>
          <w:cs/>
        </w:rPr>
        <w:t>และเงินปันผลรับสำหรับ</w:t>
      </w:r>
      <w:r w:rsidR="00A72DDC" w:rsidRPr="008B6F23">
        <w:rPr>
          <w:rFonts w:ascii="Angsana New" w:hAnsi="Angsana New"/>
          <w:sz w:val="28"/>
          <w:szCs w:val="28"/>
          <w:cs/>
        </w:rPr>
        <w:t>งวด</w:t>
      </w:r>
      <w:r w:rsidR="008F22BC">
        <w:rPr>
          <w:rFonts w:ascii="Angsana New" w:hAnsi="Angsana New" w:hint="cs"/>
          <w:sz w:val="28"/>
          <w:szCs w:val="28"/>
          <w:cs/>
        </w:rPr>
        <w:t>สาม</w:t>
      </w:r>
      <w:r w:rsidR="005320CF" w:rsidRPr="008B6F23">
        <w:rPr>
          <w:rFonts w:ascii="Angsana New" w:hAnsi="Angsana New"/>
          <w:sz w:val="28"/>
          <w:szCs w:val="28"/>
          <w:cs/>
        </w:rPr>
        <w:t>เดือน</w:t>
      </w:r>
      <w:r w:rsidRPr="008B6F23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9A195E">
        <w:rPr>
          <w:rFonts w:ascii="Angsana New" w:hAnsi="Angsana New"/>
          <w:sz w:val="28"/>
          <w:szCs w:val="28"/>
        </w:rPr>
        <w:t xml:space="preserve">31 </w:t>
      </w:r>
      <w:r w:rsidR="009A195E">
        <w:rPr>
          <w:rFonts w:ascii="Angsana New" w:hAnsi="Angsana New" w:hint="cs"/>
          <w:sz w:val="28"/>
          <w:szCs w:val="28"/>
          <w:cs/>
        </w:rPr>
        <w:t>ธันวาคม</w:t>
      </w:r>
      <w:r w:rsidR="009A195E" w:rsidRPr="008B6F23">
        <w:rPr>
          <w:rFonts w:ascii="Angsana New" w:hAnsi="Angsana New"/>
          <w:sz w:val="28"/>
          <w:szCs w:val="28"/>
          <w:cs/>
        </w:rPr>
        <w:t xml:space="preserve"> </w:t>
      </w:r>
      <w:r w:rsidR="009A195E" w:rsidRPr="008B6F23">
        <w:rPr>
          <w:rFonts w:ascii="Angsana New" w:hAnsi="Angsana New"/>
          <w:sz w:val="28"/>
          <w:szCs w:val="28"/>
        </w:rPr>
        <w:t>2562</w:t>
      </w:r>
      <w:r w:rsidR="009A195E" w:rsidRPr="008B6F23">
        <w:rPr>
          <w:rFonts w:ascii="Angsana New" w:hAnsi="Angsana New"/>
          <w:sz w:val="28"/>
          <w:szCs w:val="28"/>
          <w:cs/>
        </w:rPr>
        <w:t xml:space="preserve"> </w:t>
      </w:r>
      <w:r w:rsidR="00D26926" w:rsidRPr="008B6F23">
        <w:rPr>
          <w:rFonts w:ascii="Angsana New" w:hAnsi="Angsana New"/>
          <w:sz w:val="28"/>
          <w:szCs w:val="28"/>
          <w:cs/>
        </w:rPr>
        <w:t xml:space="preserve">และ </w:t>
      </w:r>
      <w:r w:rsidR="009A195E" w:rsidRPr="008B6F23">
        <w:rPr>
          <w:rFonts w:ascii="Angsana New" w:hAnsi="Angsana New"/>
          <w:sz w:val="28"/>
          <w:szCs w:val="28"/>
        </w:rPr>
        <w:t>256</w:t>
      </w:r>
      <w:r w:rsidR="009A195E">
        <w:rPr>
          <w:rFonts w:ascii="Angsana New" w:hAnsi="Angsana New"/>
          <w:sz w:val="28"/>
          <w:szCs w:val="28"/>
        </w:rPr>
        <w:t>1</w:t>
      </w:r>
      <w:r w:rsidR="006A4C4E" w:rsidRPr="008B6F23">
        <w:rPr>
          <w:rFonts w:ascii="Angsana New" w:hAnsi="Angsana New"/>
          <w:sz w:val="28"/>
          <w:szCs w:val="28"/>
        </w:rPr>
        <w:t xml:space="preserve"> </w:t>
      </w:r>
      <w:r w:rsidRPr="008B6F23">
        <w:rPr>
          <w:rFonts w:ascii="Angsana New" w:hAnsi="Angsana New"/>
          <w:sz w:val="28"/>
          <w:szCs w:val="28"/>
          <w:cs/>
        </w:rPr>
        <w:t>มีดังนี้</w:t>
      </w:r>
    </w:p>
    <w:p w:rsidR="004914D4" w:rsidRPr="008B6F23" w:rsidRDefault="004914D4" w:rsidP="008B6F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387"/>
        <w:jc w:val="thaiDistribute"/>
        <w:rPr>
          <w:rFonts w:ascii="Angsana New" w:hAnsi="Angsana New"/>
          <w:sz w:val="14"/>
          <w:szCs w:val="14"/>
        </w:rPr>
      </w:pPr>
    </w:p>
    <w:tbl>
      <w:tblPr>
        <w:tblW w:w="14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37"/>
        <w:gridCol w:w="991"/>
        <w:gridCol w:w="272"/>
        <w:gridCol w:w="991"/>
        <w:gridCol w:w="269"/>
        <w:gridCol w:w="1084"/>
        <w:gridCol w:w="269"/>
        <w:gridCol w:w="994"/>
        <w:gridCol w:w="315"/>
        <w:gridCol w:w="922"/>
        <w:gridCol w:w="95"/>
        <w:gridCol w:w="145"/>
        <w:gridCol w:w="98"/>
        <w:gridCol w:w="959"/>
        <w:gridCol w:w="251"/>
        <w:gridCol w:w="1046"/>
        <w:gridCol w:w="237"/>
        <w:gridCol w:w="991"/>
        <w:gridCol w:w="237"/>
        <w:gridCol w:w="1107"/>
        <w:gridCol w:w="32"/>
        <w:gridCol w:w="205"/>
        <w:gridCol w:w="32"/>
        <w:gridCol w:w="971"/>
      </w:tblGrid>
      <w:tr w:rsidR="002E340A" w:rsidRPr="008B6F23" w:rsidTr="006A3DDB">
        <w:tc>
          <w:tcPr>
            <w:tcW w:w="670" w:type="pct"/>
          </w:tcPr>
          <w:p w:rsidR="004914D4" w:rsidRPr="008B6F23" w:rsidRDefault="004914D4" w:rsidP="008B6F23">
            <w:pPr>
              <w:pStyle w:val="BodyText"/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330" w:type="pct"/>
            <w:gridSpan w:val="23"/>
          </w:tcPr>
          <w:p w:rsidR="004914D4" w:rsidRPr="008B6F23" w:rsidRDefault="004914D4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05"/>
              </w:tabs>
              <w:spacing w:after="0" w:line="240" w:lineRule="auto"/>
              <w:ind w:left="-108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6F2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B77C1D" w:rsidRPr="008B6F23" w:rsidTr="006A3DDB">
        <w:tc>
          <w:tcPr>
            <w:tcW w:w="670" w:type="pct"/>
          </w:tcPr>
          <w:p w:rsidR="00D76882" w:rsidRPr="008B6F23" w:rsidRDefault="00D76882" w:rsidP="008B6F23">
            <w:pPr>
              <w:pStyle w:val="BodyText"/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80" w:type="pct"/>
            <w:gridSpan w:val="3"/>
          </w:tcPr>
          <w:p w:rsidR="00D76882" w:rsidRPr="008B6F23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D76882" w:rsidRPr="008B6F23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6F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93" w:type="pct"/>
          </w:tcPr>
          <w:p w:rsidR="00D76882" w:rsidRPr="008B6F23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2" w:type="pct"/>
            <w:gridSpan w:val="3"/>
          </w:tcPr>
          <w:p w:rsidR="00D76882" w:rsidRPr="008B6F23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D76882" w:rsidRPr="008B6F23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6F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09" w:type="pct"/>
          </w:tcPr>
          <w:p w:rsidR="00D76882" w:rsidRPr="008B6F23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8" w:type="pct"/>
            <w:gridSpan w:val="5"/>
          </w:tcPr>
          <w:p w:rsidR="00D76882" w:rsidRPr="008B6F23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D76882" w:rsidRPr="008B6F23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6F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87" w:type="pct"/>
          </w:tcPr>
          <w:p w:rsidR="00D76882" w:rsidRPr="008B6F23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7" w:type="pct"/>
            <w:gridSpan w:val="3"/>
          </w:tcPr>
          <w:p w:rsidR="00D76882" w:rsidRPr="008B6F23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6F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มูลค่าตาม</w:t>
            </w:r>
          </w:p>
          <w:p w:rsidR="00D76882" w:rsidRPr="008B6F23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6F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82" w:type="pct"/>
          </w:tcPr>
          <w:p w:rsidR="00D76882" w:rsidRPr="008B6F23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2" w:type="pct"/>
            <w:gridSpan w:val="5"/>
          </w:tcPr>
          <w:p w:rsidR="00EB3BAB" w:rsidRPr="008B6F23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6F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เงินปันผล</w:t>
            </w:r>
            <w:r w:rsidR="00EB3BAB" w:rsidRPr="008B6F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สำหรับงวด</w:t>
            </w:r>
          </w:p>
          <w:p w:rsidR="00D76882" w:rsidRPr="008B6F23" w:rsidRDefault="008F22BC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สาม</w:t>
            </w:r>
            <w:r w:rsidR="00EB3BAB" w:rsidRPr="008B6F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เดือนสิ้นสุดวันที่</w:t>
            </w:r>
          </w:p>
        </w:tc>
      </w:tr>
      <w:tr w:rsidR="009A195E" w:rsidRPr="008B6F23" w:rsidTr="006A3DDB">
        <w:tc>
          <w:tcPr>
            <w:tcW w:w="670" w:type="pct"/>
          </w:tcPr>
          <w:p w:rsidR="009A195E" w:rsidRPr="008B6F23" w:rsidRDefault="009A195E" w:rsidP="009A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43" w:type="pct"/>
          </w:tcPr>
          <w:p w:rsidR="009A195E" w:rsidRPr="008B6F23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63" w:firstLine="3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4" w:type="pct"/>
          </w:tcPr>
          <w:p w:rsidR="009A195E" w:rsidRPr="008B6F23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3" w:type="pct"/>
          </w:tcPr>
          <w:p w:rsidR="009A195E" w:rsidRPr="008B6F23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8B6F23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93" w:type="pct"/>
          </w:tcPr>
          <w:p w:rsidR="009A195E" w:rsidRPr="008B6F23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" w:type="pct"/>
          </w:tcPr>
          <w:p w:rsidR="009A195E" w:rsidRPr="008B6F23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63" w:firstLine="3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3" w:type="pct"/>
          </w:tcPr>
          <w:p w:rsidR="009A195E" w:rsidRPr="008B6F23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4" w:type="pct"/>
          </w:tcPr>
          <w:p w:rsidR="009A195E" w:rsidRPr="008B6F23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8B6F23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09" w:type="pct"/>
          </w:tcPr>
          <w:p w:rsidR="009A195E" w:rsidRPr="008B6F23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2" w:type="pct"/>
            <w:gridSpan w:val="2"/>
          </w:tcPr>
          <w:p w:rsidR="009A195E" w:rsidRPr="008B6F23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63" w:firstLine="3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4" w:type="pct"/>
            <w:gridSpan w:val="2"/>
          </w:tcPr>
          <w:p w:rsidR="009A195E" w:rsidRPr="008B6F23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2" w:type="pct"/>
          </w:tcPr>
          <w:p w:rsidR="009A195E" w:rsidRPr="008B6F23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8B6F23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87" w:type="pct"/>
          </w:tcPr>
          <w:p w:rsidR="009A195E" w:rsidRPr="008B6F23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62" w:type="pct"/>
          </w:tcPr>
          <w:p w:rsidR="009A195E" w:rsidRPr="008B6F23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63" w:firstLine="3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2" w:type="pct"/>
          </w:tcPr>
          <w:p w:rsidR="009A195E" w:rsidRPr="008B6F23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3" w:type="pct"/>
          </w:tcPr>
          <w:p w:rsidR="009A195E" w:rsidRPr="008B6F23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8B6F23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82" w:type="pct"/>
          </w:tcPr>
          <w:p w:rsidR="009A195E" w:rsidRPr="008B6F23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4" w:type="pct"/>
            <w:gridSpan w:val="2"/>
          </w:tcPr>
          <w:p w:rsidR="009A195E" w:rsidRPr="008B6F23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63" w:firstLine="3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2" w:type="pct"/>
            <w:gridSpan w:val="2"/>
          </w:tcPr>
          <w:p w:rsidR="009A195E" w:rsidRPr="008B6F23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" w:type="pct"/>
          </w:tcPr>
          <w:p w:rsidR="009A195E" w:rsidRPr="008B6F23" w:rsidRDefault="007B3352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ธันวาคม</w:t>
            </w:r>
          </w:p>
        </w:tc>
      </w:tr>
      <w:tr w:rsidR="009A195E" w:rsidRPr="008B6F23" w:rsidTr="006A3DDB">
        <w:tc>
          <w:tcPr>
            <w:tcW w:w="670" w:type="pct"/>
          </w:tcPr>
          <w:p w:rsidR="009A195E" w:rsidRPr="008B6F23" w:rsidRDefault="009A195E" w:rsidP="009A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43" w:type="pct"/>
          </w:tcPr>
          <w:p w:rsidR="009A195E" w:rsidRPr="008B6F23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firstLine="3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Pr="008B6F23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94" w:type="pct"/>
          </w:tcPr>
          <w:p w:rsidR="009A195E" w:rsidRPr="008B6F23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3" w:type="pct"/>
          </w:tcPr>
          <w:p w:rsidR="009A195E" w:rsidRPr="008B6F23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Pr="008B6F23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93" w:type="pct"/>
          </w:tcPr>
          <w:p w:rsidR="009A195E" w:rsidRPr="008B6F23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" w:type="pct"/>
          </w:tcPr>
          <w:p w:rsidR="009A195E" w:rsidRPr="008B6F23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firstLine="3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Pr="008B6F23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93" w:type="pct"/>
          </w:tcPr>
          <w:p w:rsidR="009A195E" w:rsidRPr="008B6F23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4" w:type="pct"/>
          </w:tcPr>
          <w:p w:rsidR="009A195E" w:rsidRPr="008B6F23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Pr="008B6F23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109" w:type="pct"/>
          </w:tcPr>
          <w:p w:rsidR="009A195E" w:rsidRPr="008B6F23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2" w:type="pct"/>
            <w:gridSpan w:val="2"/>
          </w:tcPr>
          <w:p w:rsidR="009A195E" w:rsidRPr="008B6F23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firstLine="3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Pr="008B6F23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84" w:type="pct"/>
            <w:gridSpan w:val="2"/>
          </w:tcPr>
          <w:p w:rsidR="009A195E" w:rsidRPr="008B6F23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2" w:type="pct"/>
          </w:tcPr>
          <w:p w:rsidR="009A195E" w:rsidRPr="008B6F23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Pr="008B6F23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87" w:type="pct"/>
          </w:tcPr>
          <w:p w:rsidR="009A195E" w:rsidRPr="008B6F23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2" w:type="pct"/>
          </w:tcPr>
          <w:p w:rsidR="009A195E" w:rsidRPr="008B6F23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firstLine="3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Pr="008B6F23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82" w:type="pct"/>
          </w:tcPr>
          <w:p w:rsidR="009A195E" w:rsidRPr="008B6F23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3" w:type="pct"/>
          </w:tcPr>
          <w:p w:rsidR="009A195E" w:rsidRPr="008B6F23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Pr="008B6F23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82" w:type="pct"/>
          </w:tcPr>
          <w:p w:rsidR="009A195E" w:rsidRPr="008B6F23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4" w:type="pct"/>
            <w:gridSpan w:val="2"/>
          </w:tcPr>
          <w:p w:rsidR="009A195E" w:rsidRPr="008B6F23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firstLine="3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Pr="008B6F23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82" w:type="pct"/>
            <w:gridSpan w:val="2"/>
          </w:tcPr>
          <w:p w:rsidR="009A195E" w:rsidRPr="008B6F23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" w:type="pct"/>
          </w:tcPr>
          <w:p w:rsidR="009A195E" w:rsidRPr="008B6F23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7B3352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</w:tr>
      <w:tr w:rsidR="00B77C1D" w:rsidRPr="008B6F23" w:rsidTr="006A3DDB">
        <w:tc>
          <w:tcPr>
            <w:tcW w:w="670" w:type="pct"/>
          </w:tcPr>
          <w:p w:rsidR="00D76882" w:rsidRPr="008B6F23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80" w:type="pct"/>
            <w:gridSpan w:val="3"/>
          </w:tcPr>
          <w:p w:rsidR="00D76882" w:rsidRPr="008B6F23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B6F23"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3" w:type="pct"/>
          </w:tcPr>
          <w:p w:rsidR="00D76882" w:rsidRPr="008B6F23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57" w:type="pct"/>
            <w:gridSpan w:val="19"/>
          </w:tcPr>
          <w:p w:rsidR="00D76882" w:rsidRPr="008B6F23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6F23"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B77C1D" w:rsidRPr="008B6F23" w:rsidTr="006A3DDB">
        <w:tc>
          <w:tcPr>
            <w:tcW w:w="670" w:type="pct"/>
          </w:tcPr>
          <w:p w:rsidR="00D76882" w:rsidRPr="008B6F23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B6F23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 xml:space="preserve">บริษัท เพ็ทฟอร์ม </w:t>
            </w:r>
          </w:p>
        </w:tc>
        <w:tc>
          <w:tcPr>
            <w:tcW w:w="343" w:type="pct"/>
          </w:tcPr>
          <w:p w:rsidR="00D76882" w:rsidRPr="008B6F23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" w:type="pct"/>
          </w:tcPr>
          <w:p w:rsidR="00D76882" w:rsidRPr="008B6F23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3" w:type="pct"/>
          </w:tcPr>
          <w:p w:rsidR="00D76882" w:rsidRPr="008B6F23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" w:type="pct"/>
          </w:tcPr>
          <w:p w:rsidR="00D76882" w:rsidRPr="008B6F23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5" w:type="pct"/>
          </w:tcPr>
          <w:p w:rsidR="00D76882" w:rsidRPr="008B6F23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" w:type="pct"/>
          </w:tcPr>
          <w:p w:rsidR="00D76882" w:rsidRPr="008B6F23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4" w:type="pct"/>
          </w:tcPr>
          <w:p w:rsidR="00D76882" w:rsidRPr="008B6F23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" w:type="pct"/>
          </w:tcPr>
          <w:p w:rsidR="00D76882" w:rsidRPr="008B6F23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9" w:type="pct"/>
          </w:tcPr>
          <w:p w:rsidR="00D76882" w:rsidRPr="008B6F23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" w:type="pct"/>
            <w:gridSpan w:val="2"/>
          </w:tcPr>
          <w:p w:rsidR="00D76882" w:rsidRPr="008B6F23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6" w:type="pct"/>
            <w:gridSpan w:val="2"/>
          </w:tcPr>
          <w:p w:rsidR="00D76882" w:rsidRPr="008B6F23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" w:type="pct"/>
          </w:tcPr>
          <w:p w:rsidR="00D76882" w:rsidRPr="008B6F23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2" w:type="pct"/>
          </w:tcPr>
          <w:p w:rsidR="00D76882" w:rsidRPr="008B6F23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" w:type="pct"/>
          </w:tcPr>
          <w:p w:rsidR="00D76882" w:rsidRPr="008B6F23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3" w:type="pct"/>
          </w:tcPr>
          <w:p w:rsidR="00D76882" w:rsidRPr="008B6F23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" w:type="pct"/>
          </w:tcPr>
          <w:p w:rsidR="00D76882" w:rsidRPr="008B6F23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3" w:type="pct"/>
          </w:tcPr>
          <w:p w:rsidR="00D76882" w:rsidRPr="008B6F23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" w:type="pct"/>
            <w:gridSpan w:val="2"/>
          </w:tcPr>
          <w:p w:rsidR="00D76882" w:rsidRPr="008B6F23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7" w:type="pct"/>
            <w:gridSpan w:val="2"/>
          </w:tcPr>
          <w:p w:rsidR="00D76882" w:rsidRPr="008B6F23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A48B7" w:rsidRPr="008B6F23" w:rsidTr="006A3DDB">
        <w:tc>
          <w:tcPr>
            <w:tcW w:w="670" w:type="pct"/>
          </w:tcPr>
          <w:p w:rsidR="004A48B7" w:rsidRPr="008B6F23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B6F23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 xml:space="preserve">   (ไทยแลนด์)</w:t>
            </w:r>
            <w:r w:rsidRPr="008B6F23">
              <w:rPr>
                <w:rFonts w:ascii="Angsana New" w:hAnsi="Angsana New" w:cs="Angsana New"/>
                <w:spacing w:val="-8"/>
                <w:sz w:val="28"/>
                <w:szCs w:val="28"/>
              </w:rPr>
              <w:t xml:space="preserve"> </w:t>
            </w:r>
            <w:r w:rsidRPr="008B6F23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>จำกัด</w:t>
            </w:r>
          </w:p>
        </w:tc>
        <w:tc>
          <w:tcPr>
            <w:tcW w:w="343" w:type="pct"/>
          </w:tcPr>
          <w:p w:rsidR="004A48B7" w:rsidRPr="008B6F23" w:rsidRDefault="002347F5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color w:val="0D0D0D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D0D0D"/>
                <w:sz w:val="28"/>
                <w:szCs w:val="28"/>
              </w:rPr>
              <w:t>40</w:t>
            </w:r>
          </w:p>
        </w:tc>
        <w:tc>
          <w:tcPr>
            <w:tcW w:w="94" w:type="pct"/>
          </w:tcPr>
          <w:p w:rsidR="004A48B7" w:rsidRPr="008B6F23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color w:val="0D0D0D"/>
                <w:sz w:val="28"/>
                <w:szCs w:val="28"/>
              </w:rPr>
            </w:pPr>
          </w:p>
        </w:tc>
        <w:tc>
          <w:tcPr>
            <w:tcW w:w="343" w:type="pct"/>
          </w:tcPr>
          <w:p w:rsidR="004A48B7" w:rsidRPr="008B6F23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color w:val="0D0D0D"/>
                <w:sz w:val="28"/>
                <w:szCs w:val="28"/>
              </w:rPr>
            </w:pPr>
            <w:r w:rsidRPr="008B6F23">
              <w:rPr>
                <w:rFonts w:ascii="Angsana New" w:hAnsi="Angsana New" w:cs="Angsana New"/>
                <w:color w:val="0D0D0D"/>
                <w:sz w:val="28"/>
                <w:szCs w:val="28"/>
              </w:rPr>
              <w:t>40</w:t>
            </w:r>
          </w:p>
        </w:tc>
        <w:tc>
          <w:tcPr>
            <w:tcW w:w="93" w:type="pct"/>
          </w:tcPr>
          <w:p w:rsidR="004A48B7" w:rsidRPr="008B6F23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D0D0D"/>
                <w:sz w:val="28"/>
                <w:szCs w:val="28"/>
              </w:rPr>
            </w:pPr>
          </w:p>
        </w:tc>
        <w:tc>
          <w:tcPr>
            <w:tcW w:w="375" w:type="pct"/>
          </w:tcPr>
          <w:p w:rsidR="004A48B7" w:rsidRPr="008B6F23" w:rsidRDefault="002347F5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79"/>
              <w:jc w:val="center"/>
              <w:rPr>
                <w:rFonts w:ascii="Angsana New" w:hAnsi="Angsana New" w:cs="Angsana New"/>
                <w:color w:val="0D0D0D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D0D0D"/>
                <w:sz w:val="28"/>
                <w:szCs w:val="28"/>
              </w:rPr>
              <w:t>75,000</w:t>
            </w:r>
          </w:p>
        </w:tc>
        <w:tc>
          <w:tcPr>
            <w:tcW w:w="93" w:type="pct"/>
          </w:tcPr>
          <w:p w:rsidR="004A48B7" w:rsidRPr="008B6F23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color w:val="0D0D0D"/>
                <w:sz w:val="28"/>
                <w:szCs w:val="28"/>
                <w:highlight w:val="green"/>
              </w:rPr>
            </w:pPr>
          </w:p>
        </w:tc>
        <w:tc>
          <w:tcPr>
            <w:tcW w:w="344" w:type="pct"/>
          </w:tcPr>
          <w:p w:rsidR="004A48B7" w:rsidRPr="008B6F23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color w:val="0D0D0D"/>
                <w:sz w:val="28"/>
                <w:szCs w:val="28"/>
              </w:rPr>
            </w:pPr>
            <w:r w:rsidRPr="008B6F23">
              <w:rPr>
                <w:rFonts w:ascii="Angsana New" w:hAnsi="Angsana New" w:cs="Angsana New"/>
                <w:color w:val="0D0D0D"/>
                <w:sz w:val="28"/>
                <w:szCs w:val="28"/>
              </w:rPr>
              <w:t>75,000</w:t>
            </w:r>
          </w:p>
        </w:tc>
        <w:tc>
          <w:tcPr>
            <w:tcW w:w="109" w:type="pct"/>
          </w:tcPr>
          <w:p w:rsidR="004A48B7" w:rsidRPr="008B6F23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color w:val="0D0D0D"/>
                <w:sz w:val="28"/>
                <w:szCs w:val="28"/>
              </w:rPr>
            </w:pPr>
          </w:p>
        </w:tc>
        <w:tc>
          <w:tcPr>
            <w:tcW w:w="319" w:type="pct"/>
            <w:tcBorders>
              <w:bottom w:val="double" w:sz="4" w:space="0" w:color="auto"/>
            </w:tcBorders>
          </w:tcPr>
          <w:p w:rsidR="004A48B7" w:rsidRPr="008B6F23" w:rsidRDefault="002347F5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30,000</w:t>
            </w:r>
          </w:p>
        </w:tc>
        <w:tc>
          <w:tcPr>
            <w:tcW w:w="83" w:type="pct"/>
            <w:gridSpan w:val="2"/>
          </w:tcPr>
          <w:p w:rsidR="004A48B7" w:rsidRPr="008B6F23" w:rsidRDefault="004A48B7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"/>
              </w:tabs>
              <w:spacing w:line="240" w:lineRule="auto"/>
              <w:ind w:left="-108" w:right="-2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6" w:type="pct"/>
            <w:gridSpan w:val="2"/>
            <w:tcBorders>
              <w:bottom w:val="double" w:sz="4" w:space="0" w:color="auto"/>
            </w:tcBorders>
          </w:tcPr>
          <w:p w:rsidR="004A48B7" w:rsidRPr="008B6F23" w:rsidRDefault="004A48B7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6F23">
              <w:rPr>
                <w:rFonts w:ascii="Angsana New" w:hAnsi="Angsana New"/>
                <w:b/>
                <w:bCs/>
                <w:sz w:val="28"/>
                <w:szCs w:val="28"/>
              </w:rPr>
              <w:t>30,000</w:t>
            </w:r>
          </w:p>
        </w:tc>
        <w:tc>
          <w:tcPr>
            <w:tcW w:w="87" w:type="pct"/>
          </w:tcPr>
          <w:p w:rsidR="004A48B7" w:rsidRPr="008B6F23" w:rsidRDefault="004A48B7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"/>
              </w:tabs>
              <w:spacing w:line="240" w:lineRule="auto"/>
              <w:ind w:left="-108" w:right="-2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2" w:type="pct"/>
            <w:tcBorders>
              <w:bottom w:val="double" w:sz="4" w:space="0" w:color="auto"/>
            </w:tcBorders>
            <w:shd w:val="clear" w:color="auto" w:fill="FFFFFF"/>
          </w:tcPr>
          <w:p w:rsidR="004A48B7" w:rsidRPr="008B6F23" w:rsidRDefault="002347F5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F1920">
              <w:rPr>
                <w:rFonts w:ascii="Angsana New" w:hAnsi="Angsana New"/>
                <w:b/>
                <w:bCs/>
                <w:sz w:val="28"/>
                <w:szCs w:val="28"/>
              </w:rPr>
              <w:t>679,134</w:t>
            </w:r>
          </w:p>
        </w:tc>
        <w:tc>
          <w:tcPr>
            <w:tcW w:w="82" w:type="pct"/>
            <w:shd w:val="clear" w:color="auto" w:fill="FFFFFF"/>
          </w:tcPr>
          <w:p w:rsidR="004A48B7" w:rsidRPr="008B6F23" w:rsidRDefault="004A48B7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"/>
              </w:tabs>
              <w:spacing w:line="240" w:lineRule="auto"/>
              <w:ind w:left="-108" w:right="-2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43" w:type="pct"/>
            <w:tcBorders>
              <w:bottom w:val="double" w:sz="4" w:space="0" w:color="auto"/>
            </w:tcBorders>
            <w:shd w:val="clear" w:color="auto" w:fill="FFFFFF"/>
          </w:tcPr>
          <w:p w:rsidR="004A48B7" w:rsidRPr="008B6F23" w:rsidRDefault="0071670A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1670A">
              <w:rPr>
                <w:rFonts w:ascii="Angsana New" w:hAnsi="Angsana New"/>
                <w:b/>
                <w:bCs/>
                <w:sz w:val="28"/>
                <w:szCs w:val="28"/>
              </w:rPr>
              <w:t>638,311</w:t>
            </w:r>
          </w:p>
        </w:tc>
        <w:tc>
          <w:tcPr>
            <w:tcW w:w="82" w:type="pct"/>
            <w:shd w:val="clear" w:color="auto" w:fill="FFFFFF"/>
          </w:tcPr>
          <w:p w:rsidR="004A48B7" w:rsidRPr="008B6F23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83" w:type="pct"/>
            <w:tcBorders>
              <w:bottom w:val="double" w:sz="4" w:space="0" w:color="auto"/>
            </w:tcBorders>
            <w:shd w:val="clear" w:color="auto" w:fill="FFFFFF"/>
          </w:tcPr>
          <w:p w:rsidR="004A48B7" w:rsidRPr="008B6F23" w:rsidRDefault="002347F5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"/>
              </w:tabs>
              <w:spacing w:line="240" w:lineRule="auto"/>
              <w:ind w:left="-108" w:right="-2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2" w:type="pct"/>
            <w:gridSpan w:val="2"/>
          </w:tcPr>
          <w:p w:rsidR="004A48B7" w:rsidRPr="008B6F23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698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347" w:type="pct"/>
            <w:gridSpan w:val="2"/>
            <w:tcBorders>
              <w:bottom w:val="double" w:sz="4" w:space="0" w:color="auto"/>
            </w:tcBorders>
          </w:tcPr>
          <w:p w:rsidR="004A48B7" w:rsidRPr="008B6F23" w:rsidRDefault="0071670A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:rsidR="005F6FF5" w:rsidRPr="008B6F23" w:rsidRDefault="005F6FF5" w:rsidP="008B6F2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 w:cs="Angsana New"/>
          <w:sz w:val="14"/>
          <w:szCs w:val="14"/>
        </w:rPr>
      </w:pPr>
    </w:p>
    <w:tbl>
      <w:tblPr>
        <w:tblW w:w="144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056"/>
        <w:gridCol w:w="236"/>
        <w:gridCol w:w="1007"/>
        <w:gridCol w:w="266"/>
        <w:gridCol w:w="1045"/>
        <w:gridCol w:w="266"/>
        <w:gridCol w:w="1022"/>
        <w:gridCol w:w="237"/>
        <w:gridCol w:w="1025"/>
        <w:gridCol w:w="266"/>
        <w:gridCol w:w="996"/>
        <w:gridCol w:w="266"/>
        <w:gridCol w:w="1077"/>
        <w:gridCol w:w="266"/>
        <w:gridCol w:w="993"/>
      </w:tblGrid>
      <w:tr w:rsidR="004914D4" w:rsidRPr="008B6F23" w:rsidTr="006A3DDB">
        <w:tc>
          <w:tcPr>
            <w:tcW w:w="1528" w:type="pct"/>
          </w:tcPr>
          <w:p w:rsidR="004914D4" w:rsidRPr="008B6F23" w:rsidRDefault="004914D4" w:rsidP="008B6F23">
            <w:pPr>
              <w:pStyle w:val="BodyText"/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472" w:type="pct"/>
            <w:gridSpan w:val="15"/>
          </w:tcPr>
          <w:p w:rsidR="004914D4" w:rsidRPr="008B6F23" w:rsidRDefault="004914D4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6F2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2D9C" w:rsidRPr="008B6F23" w:rsidTr="006A3DDB">
        <w:tc>
          <w:tcPr>
            <w:tcW w:w="1528" w:type="pct"/>
          </w:tcPr>
          <w:p w:rsidR="004914D4" w:rsidRPr="008B6F23" w:rsidRDefault="004914D4" w:rsidP="008B6F23">
            <w:pPr>
              <w:pStyle w:val="BodyText"/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96" w:type="pct"/>
            <w:gridSpan w:val="3"/>
          </w:tcPr>
          <w:p w:rsidR="00E80C1A" w:rsidRPr="008B6F23" w:rsidRDefault="00E80C1A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 w:cs="Angsana New"/>
                <w:color w:val="000000"/>
                <w:spacing w:val="-8"/>
                <w:sz w:val="28"/>
                <w:szCs w:val="28"/>
              </w:rPr>
            </w:pPr>
          </w:p>
          <w:p w:rsidR="004914D4" w:rsidRPr="008B6F23" w:rsidRDefault="004914D4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B6F23">
              <w:rPr>
                <w:rFonts w:ascii="Angsana New" w:hAnsi="Angsana New" w:cs="Angsana New"/>
                <w:color w:val="000000"/>
                <w:spacing w:val="-8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92" w:type="pct"/>
          </w:tcPr>
          <w:p w:rsidR="004914D4" w:rsidRPr="008B6F23" w:rsidRDefault="004914D4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8" w:type="pct"/>
            <w:gridSpan w:val="3"/>
          </w:tcPr>
          <w:p w:rsidR="00E80C1A" w:rsidRPr="008B6F23" w:rsidRDefault="00E80C1A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  <w:p w:rsidR="004914D4" w:rsidRPr="008B6F23" w:rsidRDefault="004914D4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B6F2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82" w:type="pct"/>
          </w:tcPr>
          <w:p w:rsidR="004914D4" w:rsidRPr="008B6F23" w:rsidRDefault="004914D4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2" w:type="pct"/>
            <w:gridSpan w:val="3"/>
          </w:tcPr>
          <w:p w:rsidR="00E80C1A" w:rsidRPr="008B6F23" w:rsidRDefault="00E80C1A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  <w:p w:rsidR="004914D4" w:rsidRPr="008B6F23" w:rsidRDefault="004914D4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B6F2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2" w:type="pct"/>
          </w:tcPr>
          <w:p w:rsidR="004914D4" w:rsidRPr="008B6F23" w:rsidRDefault="004914D4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9" w:type="pct"/>
            <w:gridSpan w:val="3"/>
          </w:tcPr>
          <w:p w:rsidR="00E80C1A" w:rsidRPr="008B6F23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6F23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="00E80C1A" w:rsidRPr="008B6F23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</w:p>
          <w:p w:rsidR="004914D4" w:rsidRPr="008B6F23" w:rsidRDefault="0071670A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="00E80C1A" w:rsidRPr="008B6F23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</w:p>
        </w:tc>
      </w:tr>
      <w:tr w:rsidR="007B3352" w:rsidRPr="008B6F23" w:rsidTr="006A3DDB">
        <w:tc>
          <w:tcPr>
            <w:tcW w:w="1528" w:type="pct"/>
          </w:tcPr>
          <w:p w:rsidR="007B3352" w:rsidRPr="008B6F23" w:rsidRDefault="007B3352" w:rsidP="007B33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6" w:type="pct"/>
          </w:tcPr>
          <w:p w:rsidR="007B3352" w:rsidRPr="008B6F23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63" w:firstLine="3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2" w:type="pct"/>
          </w:tcPr>
          <w:p w:rsidR="007B3352" w:rsidRPr="008B6F23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9" w:type="pct"/>
          </w:tcPr>
          <w:p w:rsidR="007B3352" w:rsidRPr="008B6F23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8B6F23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92" w:type="pct"/>
          </w:tcPr>
          <w:p w:rsidR="007B3352" w:rsidRPr="008B6F23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2" w:type="pct"/>
          </w:tcPr>
          <w:p w:rsidR="007B3352" w:rsidRPr="008B6F23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63" w:firstLine="3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2" w:type="pct"/>
          </w:tcPr>
          <w:p w:rsidR="007B3352" w:rsidRPr="008B6F23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" w:type="pct"/>
          </w:tcPr>
          <w:p w:rsidR="007B3352" w:rsidRPr="008B6F23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8B6F23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82" w:type="pct"/>
          </w:tcPr>
          <w:p w:rsidR="007B3352" w:rsidRPr="008B6F23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55" w:type="pct"/>
          </w:tcPr>
          <w:p w:rsidR="007B3352" w:rsidRPr="008B6F23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63" w:firstLine="3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2" w:type="pct"/>
          </w:tcPr>
          <w:p w:rsidR="007B3352" w:rsidRPr="008B6F23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" w:type="pct"/>
          </w:tcPr>
          <w:p w:rsidR="007B3352" w:rsidRPr="008B6F23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8B6F23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92" w:type="pct"/>
          </w:tcPr>
          <w:p w:rsidR="007B3352" w:rsidRPr="008B6F23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" w:type="pct"/>
          </w:tcPr>
          <w:p w:rsidR="007B3352" w:rsidRPr="008B6F23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63" w:firstLine="3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2" w:type="pct"/>
          </w:tcPr>
          <w:p w:rsidR="007B3352" w:rsidRPr="008B6F23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4" w:type="pct"/>
          </w:tcPr>
          <w:p w:rsidR="007B3352" w:rsidRPr="008B6F23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ธันวาคม</w:t>
            </w:r>
          </w:p>
        </w:tc>
      </w:tr>
      <w:tr w:rsidR="007B3352" w:rsidRPr="008B6F23" w:rsidTr="006A3DDB">
        <w:tc>
          <w:tcPr>
            <w:tcW w:w="1528" w:type="pct"/>
          </w:tcPr>
          <w:p w:rsidR="007B3352" w:rsidRPr="008B6F23" w:rsidRDefault="007B3352" w:rsidP="007B33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6" w:type="pct"/>
          </w:tcPr>
          <w:p w:rsidR="007B3352" w:rsidRPr="008B6F23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firstLine="3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Pr="008B6F23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82" w:type="pct"/>
          </w:tcPr>
          <w:p w:rsidR="007B3352" w:rsidRPr="008B6F23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9" w:type="pct"/>
          </w:tcPr>
          <w:p w:rsidR="007B3352" w:rsidRPr="008B6F23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Pr="008B6F23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92" w:type="pct"/>
          </w:tcPr>
          <w:p w:rsidR="007B3352" w:rsidRPr="008B6F23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2" w:type="pct"/>
          </w:tcPr>
          <w:p w:rsidR="007B3352" w:rsidRPr="008B6F23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firstLine="3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Pr="008B6F23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92" w:type="pct"/>
          </w:tcPr>
          <w:p w:rsidR="007B3352" w:rsidRPr="008B6F23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" w:type="pct"/>
          </w:tcPr>
          <w:p w:rsidR="007B3352" w:rsidRPr="008B6F23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Pr="008B6F23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82" w:type="pct"/>
          </w:tcPr>
          <w:p w:rsidR="007B3352" w:rsidRPr="008B6F23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55" w:type="pct"/>
          </w:tcPr>
          <w:p w:rsidR="007B3352" w:rsidRPr="008B6F23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firstLine="3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Pr="008B6F23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92" w:type="pct"/>
          </w:tcPr>
          <w:p w:rsidR="007B3352" w:rsidRPr="008B6F23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" w:type="pct"/>
          </w:tcPr>
          <w:p w:rsidR="007B3352" w:rsidRPr="008B6F23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Pr="008B6F23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92" w:type="pct"/>
          </w:tcPr>
          <w:p w:rsidR="007B3352" w:rsidRPr="008B6F23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" w:type="pct"/>
          </w:tcPr>
          <w:p w:rsidR="007B3352" w:rsidRPr="008B6F23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firstLine="3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Pr="008B6F23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92" w:type="pct"/>
          </w:tcPr>
          <w:p w:rsidR="007B3352" w:rsidRPr="008B6F23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4" w:type="pct"/>
          </w:tcPr>
          <w:p w:rsidR="007B3352" w:rsidRPr="008B6F23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2561</w:t>
            </w:r>
          </w:p>
        </w:tc>
      </w:tr>
      <w:tr w:rsidR="00D26926" w:rsidRPr="008B6F23" w:rsidTr="006A3DDB">
        <w:tc>
          <w:tcPr>
            <w:tcW w:w="1528" w:type="pct"/>
          </w:tcPr>
          <w:p w:rsidR="00D26926" w:rsidRPr="008B6F23" w:rsidRDefault="00D26926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96" w:type="pct"/>
            <w:gridSpan w:val="3"/>
          </w:tcPr>
          <w:p w:rsidR="00D26926" w:rsidRPr="008B6F23" w:rsidRDefault="00D26926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6F23"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2" w:type="pct"/>
          </w:tcPr>
          <w:p w:rsidR="00D26926" w:rsidRPr="008B6F23" w:rsidRDefault="00D26926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84" w:type="pct"/>
            <w:gridSpan w:val="11"/>
          </w:tcPr>
          <w:p w:rsidR="00D26926" w:rsidRPr="008B6F23" w:rsidRDefault="00D26926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6F23"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4A48B7" w:rsidRPr="008B6F23" w:rsidTr="006A3DDB">
        <w:tc>
          <w:tcPr>
            <w:tcW w:w="1528" w:type="pct"/>
          </w:tcPr>
          <w:p w:rsidR="004A48B7" w:rsidRPr="008B6F23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B6F23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>บริษัท เพ็ทฟอร์ม (ไทยแลนด์) จำกัด</w:t>
            </w:r>
          </w:p>
        </w:tc>
        <w:tc>
          <w:tcPr>
            <w:tcW w:w="366" w:type="pct"/>
          </w:tcPr>
          <w:p w:rsidR="004A48B7" w:rsidRPr="008B6F23" w:rsidRDefault="002347F5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</w:t>
            </w:r>
          </w:p>
        </w:tc>
        <w:tc>
          <w:tcPr>
            <w:tcW w:w="82" w:type="pct"/>
          </w:tcPr>
          <w:p w:rsidR="004A48B7" w:rsidRPr="008B6F23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9" w:type="pct"/>
          </w:tcPr>
          <w:p w:rsidR="004A48B7" w:rsidRPr="008B6F23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B6F23">
              <w:rPr>
                <w:rFonts w:ascii="Angsana New" w:hAnsi="Angsana New" w:cs="Angsana New"/>
                <w:sz w:val="28"/>
                <w:szCs w:val="28"/>
              </w:rPr>
              <w:t>40</w:t>
            </w:r>
          </w:p>
        </w:tc>
        <w:tc>
          <w:tcPr>
            <w:tcW w:w="92" w:type="pct"/>
          </w:tcPr>
          <w:p w:rsidR="004A48B7" w:rsidRPr="008B6F23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2" w:type="pct"/>
          </w:tcPr>
          <w:p w:rsidR="004A48B7" w:rsidRPr="008B6F23" w:rsidRDefault="002347F5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8"/>
              <w:jc w:val="center"/>
              <w:rPr>
                <w:rFonts w:ascii="Angsana New" w:hAnsi="Angsana New" w:cs="Angsana New"/>
                <w:color w:val="0D0D0D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D0D0D"/>
                <w:sz w:val="28"/>
                <w:szCs w:val="28"/>
              </w:rPr>
              <w:t>75,000</w:t>
            </w:r>
          </w:p>
        </w:tc>
        <w:tc>
          <w:tcPr>
            <w:tcW w:w="92" w:type="pct"/>
          </w:tcPr>
          <w:p w:rsidR="004A48B7" w:rsidRPr="008B6F23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" w:type="pct"/>
          </w:tcPr>
          <w:p w:rsidR="004A48B7" w:rsidRPr="008B6F23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 w:rsidRPr="008B6F23">
              <w:rPr>
                <w:rFonts w:ascii="Angsana New" w:hAnsi="Angsana New" w:cs="Angsana New"/>
                <w:sz w:val="28"/>
                <w:szCs w:val="28"/>
              </w:rPr>
              <w:t>75,000</w:t>
            </w:r>
          </w:p>
        </w:tc>
        <w:tc>
          <w:tcPr>
            <w:tcW w:w="82" w:type="pct"/>
          </w:tcPr>
          <w:p w:rsidR="004A48B7" w:rsidRPr="008B6F23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5" w:type="pct"/>
            <w:tcBorders>
              <w:bottom w:val="double" w:sz="4" w:space="0" w:color="auto"/>
            </w:tcBorders>
          </w:tcPr>
          <w:p w:rsidR="004A48B7" w:rsidRPr="008B6F23" w:rsidRDefault="002347F5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1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30,000</w:t>
            </w:r>
          </w:p>
        </w:tc>
        <w:tc>
          <w:tcPr>
            <w:tcW w:w="92" w:type="pct"/>
          </w:tcPr>
          <w:p w:rsidR="004A48B7" w:rsidRPr="008B6F23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45" w:type="pct"/>
            <w:tcBorders>
              <w:bottom w:val="double" w:sz="4" w:space="0" w:color="auto"/>
            </w:tcBorders>
          </w:tcPr>
          <w:p w:rsidR="004A48B7" w:rsidRPr="008B6F23" w:rsidRDefault="004A48B7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1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6F23">
              <w:rPr>
                <w:rFonts w:ascii="Angsana New" w:hAnsi="Angsana New"/>
                <w:b/>
                <w:bCs/>
                <w:sz w:val="28"/>
                <w:szCs w:val="28"/>
              </w:rPr>
              <w:t>30,000</w:t>
            </w:r>
          </w:p>
        </w:tc>
        <w:tc>
          <w:tcPr>
            <w:tcW w:w="92" w:type="pct"/>
          </w:tcPr>
          <w:p w:rsidR="004A48B7" w:rsidRPr="008B6F23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73" w:type="pct"/>
            <w:tcBorders>
              <w:bottom w:val="double" w:sz="4" w:space="0" w:color="auto"/>
            </w:tcBorders>
          </w:tcPr>
          <w:p w:rsidR="004A48B7" w:rsidRPr="008B6F23" w:rsidRDefault="002347F5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"/>
              </w:tabs>
              <w:spacing w:line="240" w:lineRule="auto"/>
              <w:ind w:left="-108" w:right="-2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2" w:type="pct"/>
          </w:tcPr>
          <w:p w:rsidR="004A48B7" w:rsidRPr="008B6F23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44" w:type="pct"/>
            <w:tcBorders>
              <w:bottom w:val="double" w:sz="4" w:space="0" w:color="auto"/>
            </w:tcBorders>
          </w:tcPr>
          <w:p w:rsidR="004A48B7" w:rsidRPr="008B6F23" w:rsidRDefault="0071670A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:rsidR="00D1574E" w:rsidRPr="008B6F23" w:rsidRDefault="00D1574E" w:rsidP="008B6F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14"/>
          <w:szCs w:val="14"/>
        </w:rPr>
      </w:pPr>
    </w:p>
    <w:p w:rsidR="00E47D5D" w:rsidRPr="00D36B78" w:rsidRDefault="00B353B6" w:rsidP="006A3D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pacing w:val="-2"/>
          <w:sz w:val="30"/>
          <w:szCs w:val="30"/>
        </w:rPr>
        <w:sectPr w:rsidR="00E47D5D" w:rsidRPr="00D36B78" w:rsidSect="00A66081">
          <w:headerReference w:type="even" r:id="rId14"/>
          <w:headerReference w:type="default" r:id="rId15"/>
          <w:footerReference w:type="default" r:id="rId16"/>
          <w:headerReference w:type="first" r:id="rId17"/>
          <w:footerReference w:type="first" r:id="rId18"/>
          <w:pgSz w:w="16834" w:h="11909" w:orient="landscape" w:code="9"/>
          <w:pgMar w:top="691" w:right="904" w:bottom="576" w:left="1152" w:header="720" w:footer="720" w:gutter="0"/>
          <w:paperSrc w:first="15" w:other="15"/>
          <w:cols w:space="720"/>
          <w:titlePg/>
        </w:sectPr>
      </w:pPr>
      <w:r w:rsidRPr="008B6F23">
        <w:rPr>
          <w:rFonts w:ascii="Angsana New" w:hAnsi="Angsana New"/>
          <w:spacing w:val="2"/>
          <w:sz w:val="28"/>
          <w:szCs w:val="28"/>
          <w:cs/>
        </w:rPr>
        <w:t>บริษัท เพ็ทฟอร์ม (ไทยแลนด์) จำกัด ดำเนิน</w:t>
      </w:r>
      <w:r w:rsidR="003B5983">
        <w:rPr>
          <w:rFonts w:ascii="Angsana New" w:hAnsi="Angsana New" w:hint="cs"/>
          <w:spacing w:val="2"/>
          <w:sz w:val="28"/>
          <w:szCs w:val="28"/>
          <w:cs/>
        </w:rPr>
        <w:t>ธุรกิจในประเทศไทยและดำเนิน</w:t>
      </w:r>
      <w:r w:rsidRPr="008B6F23">
        <w:rPr>
          <w:rFonts w:ascii="Angsana New" w:hAnsi="Angsana New"/>
          <w:spacing w:val="2"/>
          <w:sz w:val="28"/>
          <w:szCs w:val="28"/>
          <w:cs/>
        </w:rPr>
        <w:t>ธุรกิจหลักเกี่ยวกับการผลิ</w:t>
      </w:r>
      <w:r w:rsidR="004223F4" w:rsidRPr="008B6F23">
        <w:rPr>
          <w:rFonts w:ascii="Angsana New" w:hAnsi="Angsana New"/>
          <w:spacing w:val="2"/>
          <w:sz w:val="28"/>
          <w:szCs w:val="28"/>
          <w:cs/>
        </w:rPr>
        <w:t>ตและจัดจำหน่าย</w:t>
      </w:r>
      <w:r w:rsidR="00DE7E8B" w:rsidRPr="008B6F23">
        <w:rPr>
          <w:rFonts w:ascii="Angsana New" w:hAnsi="Angsana New"/>
          <w:spacing w:val="2"/>
          <w:sz w:val="28"/>
          <w:szCs w:val="28"/>
          <w:cs/>
        </w:rPr>
        <w:t>พลาสติกขึ้นรูปขวด ฝาจุกเกลียว</w:t>
      </w:r>
      <w:r w:rsidR="00021A9E" w:rsidRPr="008B6F23">
        <w:rPr>
          <w:rFonts w:ascii="Angsana New" w:hAnsi="Angsana New"/>
          <w:spacing w:val="2"/>
          <w:sz w:val="28"/>
          <w:szCs w:val="28"/>
          <w:cs/>
        </w:rPr>
        <w:t>และข</w:t>
      </w:r>
      <w:r w:rsidRPr="008B6F23">
        <w:rPr>
          <w:rFonts w:ascii="Angsana New" w:hAnsi="Angsana New"/>
          <w:spacing w:val="2"/>
          <w:sz w:val="28"/>
          <w:szCs w:val="28"/>
          <w:cs/>
        </w:rPr>
        <w:t>วดพลาสติก</w:t>
      </w:r>
      <w:r w:rsidR="004223F4" w:rsidRPr="008B6F23">
        <w:rPr>
          <w:rFonts w:ascii="Angsana New" w:hAnsi="Angsana New"/>
          <w:spacing w:val="2"/>
          <w:sz w:val="28"/>
          <w:szCs w:val="28"/>
          <w:cs/>
        </w:rPr>
        <w:t xml:space="preserve"> ซึ่งบริษัทร่วมนี้ไม่ได้จดทะเบียนในตลาด</w:t>
      </w:r>
      <w:r w:rsidR="004223F4" w:rsidRPr="008B6F23">
        <w:rPr>
          <w:rFonts w:ascii="Angsana New" w:hAnsi="Angsana New"/>
          <w:sz w:val="28"/>
          <w:szCs w:val="28"/>
          <w:cs/>
        </w:rPr>
        <w:t>หลักทรัพย์ ดังนั้นจึงไม่มีราคาที่เปิดเผยต่อสาธารณชน</w:t>
      </w:r>
    </w:p>
    <w:p w:rsidR="00BC3210" w:rsidRPr="00D36B78" w:rsidRDefault="00B4725A" w:rsidP="00194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194490">
        <w:rPr>
          <w:rFonts w:ascii="Angsana New" w:hAnsi="Angsana New"/>
          <w:b/>
          <w:bCs/>
          <w:sz w:val="30"/>
          <w:szCs w:val="30"/>
        </w:rPr>
        <w:tab/>
      </w:r>
      <w:r w:rsidR="00035D45" w:rsidRPr="00D36B78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:rsidR="00035D45" w:rsidRPr="00D36B78" w:rsidRDefault="00035D45" w:rsidP="00035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387"/>
        <w:jc w:val="thaiDistribute"/>
        <w:rPr>
          <w:rFonts w:ascii="Angsana New" w:hAnsi="Angsana New"/>
          <w:sz w:val="30"/>
          <w:szCs w:val="30"/>
          <w:cs/>
        </w:rPr>
      </w:pPr>
    </w:p>
    <w:p w:rsidR="004818D9" w:rsidRPr="00D36B78" w:rsidRDefault="004818D9" w:rsidP="00D76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7"/>
        <w:jc w:val="thaiDistribute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 xml:space="preserve">เงินลงทุนในบริษัทย่อย </w:t>
      </w:r>
      <w:r w:rsidRPr="00D36B78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7B3352">
        <w:rPr>
          <w:rFonts w:ascii="Angsana New" w:hAnsi="Angsana New"/>
          <w:spacing w:val="-4"/>
          <w:sz w:val="30"/>
          <w:szCs w:val="30"/>
        </w:rPr>
        <w:t xml:space="preserve">31 </w:t>
      </w:r>
      <w:r w:rsidR="00AF36F8" w:rsidRPr="00AF36F8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="007B3352">
        <w:rPr>
          <w:rFonts w:ascii="Angsana New" w:hAnsi="Angsana New"/>
          <w:sz w:val="30"/>
          <w:szCs w:val="30"/>
        </w:rPr>
        <w:t>2562</w:t>
      </w:r>
      <w:r w:rsidR="004914D4" w:rsidRPr="00D36B78">
        <w:rPr>
          <w:rFonts w:ascii="Angsana New" w:hAnsi="Angsana New"/>
          <w:sz w:val="30"/>
          <w:szCs w:val="30"/>
          <w:cs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 xml:space="preserve">และ </w:t>
      </w:r>
      <w:r w:rsidR="007B3352">
        <w:rPr>
          <w:rFonts w:ascii="Angsana New" w:hAnsi="Angsana New"/>
          <w:sz w:val="30"/>
          <w:szCs w:val="30"/>
        </w:rPr>
        <w:t xml:space="preserve">30 </w:t>
      </w:r>
      <w:r w:rsidR="00D6074A" w:rsidRPr="00D36B78">
        <w:rPr>
          <w:rFonts w:ascii="Angsana New" w:hAnsi="Angsana New"/>
          <w:sz w:val="30"/>
          <w:szCs w:val="30"/>
          <w:cs/>
        </w:rPr>
        <w:t>กันยายน</w:t>
      </w:r>
      <w:r w:rsidRPr="00D36B78">
        <w:rPr>
          <w:rFonts w:ascii="Angsana New" w:hAnsi="Angsana New"/>
          <w:sz w:val="30"/>
          <w:szCs w:val="30"/>
          <w:cs/>
        </w:rPr>
        <w:t xml:space="preserve"> </w:t>
      </w:r>
      <w:r w:rsidR="007B3352">
        <w:rPr>
          <w:rFonts w:ascii="Angsana New" w:hAnsi="Angsana New"/>
          <w:sz w:val="30"/>
          <w:szCs w:val="30"/>
        </w:rPr>
        <w:t>2562</w:t>
      </w:r>
      <w:r w:rsidR="007B3352" w:rsidRPr="00D36B78">
        <w:rPr>
          <w:rFonts w:ascii="Angsana New" w:hAnsi="Angsana New"/>
          <w:sz w:val="30"/>
          <w:szCs w:val="30"/>
          <w:cs/>
        </w:rPr>
        <w:t xml:space="preserve"> </w:t>
      </w:r>
      <w:r w:rsidR="006A4C4E" w:rsidRPr="00D36B78">
        <w:rPr>
          <w:rFonts w:ascii="Angsana New" w:hAnsi="Angsana New"/>
          <w:sz w:val="30"/>
          <w:szCs w:val="30"/>
          <w:cs/>
        </w:rPr>
        <w:t>และเงินปันผลรับจากเงินลงทุนสำหรับงวด</w:t>
      </w:r>
      <w:r w:rsidR="00DE7E2C">
        <w:rPr>
          <w:rFonts w:ascii="Angsana New" w:hAnsi="Angsana New" w:hint="cs"/>
          <w:sz w:val="30"/>
          <w:szCs w:val="30"/>
          <w:cs/>
        </w:rPr>
        <w:t>สาม</w:t>
      </w:r>
      <w:r w:rsidR="006A4C4E" w:rsidRPr="00D36B7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7B3352">
        <w:rPr>
          <w:rFonts w:ascii="Angsana New" w:hAnsi="Angsana New"/>
          <w:spacing w:val="-4"/>
          <w:sz w:val="30"/>
          <w:szCs w:val="30"/>
        </w:rPr>
        <w:t xml:space="preserve">31 </w:t>
      </w:r>
      <w:r w:rsidR="00DE7E2C" w:rsidRPr="00AF36F8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="007B3352">
        <w:rPr>
          <w:rFonts w:ascii="Angsana New" w:hAnsi="Angsana New"/>
          <w:sz w:val="30"/>
          <w:szCs w:val="30"/>
        </w:rPr>
        <w:t>2562</w:t>
      </w:r>
      <w:r w:rsidR="00332275" w:rsidRPr="00D36B78">
        <w:rPr>
          <w:rFonts w:ascii="Angsana New" w:hAnsi="Angsana New"/>
          <w:sz w:val="30"/>
          <w:szCs w:val="30"/>
          <w:cs/>
        </w:rPr>
        <w:t xml:space="preserve"> และ </w:t>
      </w:r>
      <w:r w:rsidR="007B3352">
        <w:rPr>
          <w:rFonts w:ascii="Angsana New" w:hAnsi="Angsana New"/>
          <w:sz w:val="30"/>
          <w:szCs w:val="30"/>
        </w:rPr>
        <w:t>2561</w:t>
      </w:r>
      <w:r w:rsidR="00332275" w:rsidRPr="00D36B78">
        <w:rPr>
          <w:rFonts w:ascii="Angsana New" w:hAnsi="Angsana New"/>
          <w:sz w:val="30"/>
          <w:szCs w:val="30"/>
          <w:cs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มีดังนี้</w:t>
      </w:r>
    </w:p>
    <w:p w:rsidR="002D74CC" w:rsidRPr="00D36B78" w:rsidRDefault="002D74CC" w:rsidP="002D7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7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margin" w:tblpX="474" w:tblpY="47"/>
        <w:tblW w:w="14119" w:type="dxa"/>
        <w:tblBorders>
          <w:top w:val="single" w:sz="4" w:space="0" w:color="auto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09"/>
        <w:gridCol w:w="560"/>
        <w:gridCol w:w="1420"/>
        <w:gridCol w:w="178"/>
        <w:gridCol w:w="1082"/>
        <w:gridCol w:w="90"/>
        <w:gridCol w:w="990"/>
        <w:gridCol w:w="270"/>
        <w:gridCol w:w="990"/>
        <w:gridCol w:w="180"/>
        <w:gridCol w:w="990"/>
        <w:gridCol w:w="180"/>
        <w:gridCol w:w="1080"/>
        <w:gridCol w:w="180"/>
        <w:gridCol w:w="1080"/>
        <w:gridCol w:w="180"/>
        <w:gridCol w:w="990"/>
        <w:gridCol w:w="180"/>
        <w:gridCol w:w="990"/>
      </w:tblGrid>
      <w:tr w:rsidR="00592EB1" w:rsidRPr="00D36B78" w:rsidTr="00621437">
        <w:trPr>
          <w:cantSplit/>
          <w:tblHeader/>
        </w:trPr>
        <w:tc>
          <w:tcPr>
            <w:tcW w:w="2509" w:type="dxa"/>
            <w:tcBorders>
              <w:top w:val="nil"/>
            </w:tcBorders>
            <w:vAlign w:val="center"/>
            <w:hideMark/>
          </w:tcPr>
          <w:p w:rsidR="00592EB1" w:rsidRPr="00D36B78" w:rsidRDefault="00592EB1" w:rsidP="00A4434D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980" w:type="dxa"/>
            <w:gridSpan w:val="2"/>
            <w:tcBorders>
              <w:top w:val="nil"/>
            </w:tcBorders>
            <w:vAlign w:val="center"/>
            <w:hideMark/>
          </w:tcPr>
          <w:p w:rsidR="00592EB1" w:rsidRPr="00D36B78" w:rsidRDefault="00592EB1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:rsidR="00592EB1" w:rsidRPr="00D36B78" w:rsidRDefault="00592EB1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452" w:type="dxa"/>
            <w:gridSpan w:val="15"/>
            <w:tcBorders>
              <w:top w:val="nil"/>
              <w:bottom w:val="nil"/>
            </w:tcBorders>
          </w:tcPr>
          <w:p w:rsidR="00592EB1" w:rsidRPr="00D36B78" w:rsidRDefault="00592EB1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592EB1" w:rsidRPr="00D36B78" w:rsidTr="00621437">
        <w:trPr>
          <w:cantSplit/>
          <w:tblHeader/>
        </w:trPr>
        <w:tc>
          <w:tcPr>
            <w:tcW w:w="2509" w:type="dxa"/>
            <w:tcBorders>
              <w:top w:val="nil"/>
            </w:tcBorders>
            <w:vAlign w:val="center"/>
          </w:tcPr>
          <w:p w:rsidR="00621437" w:rsidRPr="00D36B78" w:rsidRDefault="00621437" w:rsidP="00A4434D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  <w:p w:rsidR="00592EB1" w:rsidRPr="00D36B78" w:rsidRDefault="00621437" w:rsidP="00A4434D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บริษัทย่อย</w:t>
            </w:r>
          </w:p>
        </w:tc>
        <w:tc>
          <w:tcPr>
            <w:tcW w:w="1980" w:type="dxa"/>
            <w:gridSpan w:val="2"/>
            <w:tcBorders>
              <w:top w:val="nil"/>
            </w:tcBorders>
            <w:vAlign w:val="center"/>
          </w:tcPr>
          <w:p w:rsidR="00621437" w:rsidRPr="00D36B78" w:rsidRDefault="00621437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  <w:p w:rsidR="00592EB1" w:rsidRPr="00D36B78" w:rsidRDefault="00621437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ลักษณะธุรกิจ</w:t>
            </w:r>
          </w:p>
        </w:tc>
        <w:tc>
          <w:tcPr>
            <w:tcW w:w="178" w:type="dxa"/>
            <w:tcBorders>
              <w:top w:val="nil"/>
            </w:tcBorders>
          </w:tcPr>
          <w:p w:rsidR="00592EB1" w:rsidRPr="00D36B78" w:rsidRDefault="00592EB1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162" w:type="dxa"/>
            <w:gridSpan w:val="3"/>
            <w:tcBorders>
              <w:top w:val="nil"/>
            </w:tcBorders>
            <w:shd w:val="clear" w:color="auto" w:fill="auto"/>
          </w:tcPr>
          <w:p w:rsidR="00621437" w:rsidRPr="00D36B78" w:rsidRDefault="00621437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  <w:p w:rsidR="00592EB1" w:rsidRPr="00D36B78" w:rsidRDefault="00621437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สัดส่วนความเป็นเจ้าของ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592EB1" w:rsidRPr="00D36B78" w:rsidRDefault="00592EB1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160" w:type="dxa"/>
            <w:gridSpan w:val="3"/>
            <w:tcBorders>
              <w:top w:val="nil"/>
            </w:tcBorders>
            <w:shd w:val="clear" w:color="auto" w:fill="auto"/>
          </w:tcPr>
          <w:p w:rsidR="00621437" w:rsidRPr="00D36B78" w:rsidRDefault="00621437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  <w:p w:rsidR="00592EB1" w:rsidRPr="00D36B78" w:rsidRDefault="00621437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ทุนชำระแล้ว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:rsidR="00592EB1" w:rsidRPr="00D36B78" w:rsidRDefault="00592EB1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340" w:type="dxa"/>
            <w:gridSpan w:val="3"/>
            <w:tcBorders>
              <w:top w:val="nil"/>
            </w:tcBorders>
            <w:shd w:val="clear" w:color="auto" w:fill="auto"/>
          </w:tcPr>
          <w:p w:rsidR="00621437" w:rsidRPr="00D36B78" w:rsidRDefault="00621437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  <w:p w:rsidR="00592EB1" w:rsidRPr="00D36B78" w:rsidRDefault="00621437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ราคาทุน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:rsidR="00592EB1" w:rsidRPr="00D36B78" w:rsidRDefault="00592EB1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160" w:type="dxa"/>
            <w:gridSpan w:val="3"/>
            <w:tcBorders>
              <w:top w:val="nil"/>
            </w:tcBorders>
            <w:shd w:val="clear" w:color="auto" w:fill="auto"/>
          </w:tcPr>
          <w:p w:rsidR="00332275" w:rsidRPr="00D36B78" w:rsidRDefault="00621437" w:rsidP="00332275">
            <w:pPr>
              <w:pStyle w:val="acctfourfigures"/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เงินปันผล</w:t>
            </w:r>
            <w:r w:rsidR="00592EB1" w:rsidRPr="00D36B7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สำหรับงวด</w:t>
            </w:r>
          </w:p>
          <w:p w:rsidR="00592EB1" w:rsidRPr="00D36B78" w:rsidRDefault="00DE7E2C" w:rsidP="00332275">
            <w:pPr>
              <w:pStyle w:val="acctfourfigures"/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 w:bidi="th-TH"/>
              </w:rPr>
              <w:t>สาม</w:t>
            </w:r>
            <w:r w:rsidR="00592EB1" w:rsidRPr="00D36B7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เดือนสิ้นสุดวันที่</w:t>
            </w:r>
          </w:p>
        </w:tc>
      </w:tr>
      <w:tr w:rsidR="00332275" w:rsidRPr="00D36B78" w:rsidTr="00621437">
        <w:trPr>
          <w:cantSplit/>
          <w:trHeight w:val="389"/>
          <w:tblHeader/>
        </w:trPr>
        <w:tc>
          <w:tcPr>
            <w:tcW w:w="2509" w:type="dxa"/>
          </w:tcPr>
          <w:p w:rsidR="00332275" w:rsidRPr="00D36B78" w:rsidRDefault="00332275" w:rsidP="0033227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980" w:type="dxa"/>
            <w:gridSpan w:val="2"/>
          </w:tcPr>
          <w:p w:rsidR="00332275" w:rsidRPr="00D36B78" w:rsidRDefault="00332275" w:rsidP="0033227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8" w:type="dxa"/>
          </w:tcPr>
          <w:p w:rsidR="00332275" w:rsidRPr="00D36B78" w:rsidRDefault="00332275" w:rsidP="0033227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2" w:type="dxa"/>
            <w:gridSpan w:val="2"/>
            <w:tcBorders>
              <w:top w:val="nil"/>
            </w:tcBorders>
            <w:shd w:val="clear" w:color="auto" w:fill="auto"/>
          </w:tcPr>
          <w:p w:rsidR="00332275" w:rsidRPr="00D36B78" w:rsidRDefault="00DE7E2C" w:rsidP="00332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1" w:right="-63" w:firstLine="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2" w:name="_Hlk29769488"/>
            <w:r w:rsidRPr="00DE7E2C">
              <w:rPr>
                <w:rFonts w:ascii="Angsana New" w:hAnsi="Angsana New"/>
                <w:spacing w:val="-4"/>
                <w:sz w:val="30"/>
                <w:szCs w:val="30"/>
                <w:cs/>
              </w:rPr>
              <w:t>31 ธันวาคม</w:t>
            </w:r>
            <w:bookmarkEnd w:id="2"/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:rsidR="00332275" w:rsidRPr="00D36B78" w:rsidRDefault="00332275" w:rsidP="00332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36B7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332275" w:rsidRPr="00D36B78" w:rsidRDefault="00332275" w:rsidP="00332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:rsidR="00332275" w:rsidRPr="00D36B78" w:rsidRDefault="00DE7E2C" w:rsidP="00332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1" w:right="-63" w:firstLine="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7E2C">
              <w:rPr>
                <w:rFonts w:ascii="Angsana New" w:hAnsi="Angsana New"/>
                <w:spacing w:val="-4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:rsidR="00332275" w:rsidRPr="00D36B78" w:rsidRDefault="00332275" w:rsidP="0033227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:rsidR="00332275" w:rsidRPr="00D36B78" w:rsidRDefault="00332275" w:rsidP="00332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1" w:right="-63" w:firstLine="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36B7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:rsidR="00332275" w:rsidRPr="00D36B78" w:rsidRDefault="00332275" w:rsidP="00332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:rsidR="00332275" w:rsidRPr="00D36B78" w:rsidRDefault="00DE7E2C" w:rsidP="00332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1" w:right="-63" w:firstLine="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7E2C">
              <w:rPr>
                <w:rFonts w:ascii="Angsana New" w:hAnsi="Angsana New"/>
                <w:spacing w:val="-4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:rsidR="00332275" w:rsidRPr="00D36B78" w:rsidRDefault="00332275" w:rsidP="0033227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:rsidR="00332275" w:rsidRPr="00D36B78" w:rsidRDefault="00332275" w:rsidP="00332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1" w:right="-63" w:firstLine="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36B7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:rsidR="00332275" w:rsidRPr="00D36B78" w:rsidRDefault="00332275" w:rsidP="00332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:rsidR="00332275" w:rsidRPr="00D36B78" w:rsidRDefault="00DE7E2C" w:rsidP="00332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1" w:right="-63" w:firstLine="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F36F8">
              <w:rPr>
                <w:rFonts w:ascii="Angsana New" w:hAnsi="Angsana New"/>
                <w:spacing w:val="-4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:rsidR="00332275" w:rsidRPr="00D36B78" w:rsidRDefault="00332275" w:rsidP="00332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:rsidR="00332275" w:rsidRPr="00D36B78" w:rsidRDefault="00DE7E2C" w:rsidP="00332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1" w:right="-63" w:firstLine="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F36F8">
              <w:rPr>
                <w:rFonts w:ascii="Angsana New" w:hAnsi="Angsana New"/>
                <w:spacing w:val="-4"/>
                <w:sz w:val="30"/>
                <w:szCs w:val="30"/>
                <w:cs/>
              </w:rPr>
              <w:t>31 ธันวาคม</w:t>
            </w:r>
          </w:p>
        </w:tc>
      </w:tr>
      <w:tr w:rsidR="00332275" w:rsidRPr="00D36B78" w:rsidTr="00A4434D">
        <w:trPr>
          <w:cantSplit/>
          <w:trHeight w:val="389"/>
          <w:tblHeader/>
        </w:trPr>
        <w:tc>
          <w:tcPr>
            <w:tcW w:w="2509" w:type="dxa"/>
          </w:tcPr>
          <w:p w:rsidR="00332275" w:rsidRPr="00D36B78" w:rsidRDefault="00332275" w:rsidP="0033227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980" w:type="dxa"/>
            <w:gridSpan w:val="2"/>
          </w:tcPr>
          <w:p w:rsidR="00332275" w:rsidRPr="00D36B78" w:rsidRDefault="00332275" w:rsidP="0033227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8" w:type="dxa"/>
          </w:tcPr>
          <w:p w:rsidR="00332275" w:rsidRPr="00D36B78" w:rsidRDefault="00332275" w:rsidP="0033227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2" w:type="dxa"/>
            <w:gridSpan w:val="2"/>
          </w:tcPr>
          <w:p w:rsidR="00332275" w:rsidRPr="00D36B78" w:rsidRDefault="00332275" w:rsidP="001F5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firstLine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A2301C">
              <w:rPr>
                <w:rFonts w:ascii="Angsana New" w:hAnsi="Angsana New"/>
                <w:sz w:val="30"/>
                <w:szCs w:val="30"/>
              </w:rPr>
              <w:t>6</w:t>
            </w:r>
            <w:r w:rsidR="001F552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990" w:type="dxa"/>
            <w:hideMark/>
          </w:tcPr>
          <w:p w:rsidR="00332275" w:rsidRPr="00D36B78" w:rsidRDefault="00332275" w:rsidP="001F5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A2301C">
              <w:rPr>
                <w:rFonts w:ascii="Angsana New" w:hAnsi="Angsana New"/>
                <w:sz w:val="30"/>
                <w:szCs w:val="30"/>
              </w:rPr>
              <w:t>6</w:t>
            </w:r>
            <w:r w:rsidR="00DE7E2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332275" w:rsidRPr="00D36B78" w:rsidRDefault="00332275" w:rsidP="00332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32275" w:rsidRPr="00D36B78" w:rsidRDefault="00332275" w:rsidP="001F5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firstLine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A2301C">
              <w:rPr>
                <w:rFonts w:ascii="Angsana New" w:hAnsi="Angsana New"/>
                <w:sz w:val="30"/>
                <w:szCs w:val="30"/>
              </w:rPr>
              <w:t>6</w:t>
            </w:r>
            <w:r w:rsidR="001F552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:rsidR="00332275" w:rsidRPr="00D36B78" w:rsidRDefault="00332275" w:rsidP="00332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:rsidR="00332275" w:rsidRPr="00D36B78" w:rsidRDefault="00A2301C" w:rsidP="001F5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firstLine="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DE7E2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:rsidR="00332275" w:rsidRPr="00D36B78" w:rsidRDefault="00332275" w:rsidP="00332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:rsidR="00332275" w:rsidRPr="00D36B78" w:rsidRDefault="00332275" w:rsidP="001F5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firstLine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A2301C">
              <w:rPr>
                <w:rFonts w:ascii="Angsana New" w:hAnsi="Angsana New"/>
                <w:sz w:val="30"/>
                <w:szCs w:val="30"/>
              </w:rPr>
              <w:t>6</w:t>
            </w:r>
            <w:r w:rsidR="001F552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:rsidR="00332275" w:rsidRPr="00D36B78" w:rsidRDefault="00332275" w:rsidP="0033227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:rsidR="00332275" w:rsidRPr="00D36B78" w:rsidRDefault="00A2301C" w:rsidP="001F5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firstLine="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DE7E2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:rsidR="00332275" w:rsidRPr="00D36B78" w:rsidRDefault="00332275" w:rsidP="00332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:rsidR="00332275" w:rsidRPr="00D36B78" w:rsidRDefault="00332275" w:rsidP="001F5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firstLine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A2301C">
              <w:rPr>
                <w:rFonts w:ascii="Angsana New" w:hAnsi="Angsana New"/>
                <w:sz w:val="30"/>
                <w:szCs w:val="30"/>
              </w:rPr>
              <w:t>6</w:t>
            </w:r>
            <w:r w:rsidR="001F552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:rsidR="00332275" w:rsidRPr="00D36B78" w:rsidRDefault="00332275" w:rsidP="00332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32275" w:rsidRPr="00D36B78" w:rsidRDefault="00A2301C" w:rsidP="001F5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1F5521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84DFE" w:rsidRPr="00D36B78" w:rsidTr="00A4434D">
        <w:trPr>
          <w:cantSplit/>
          <w:trHeight w:val="389"/>
          <w:tblHeader/>
        </w:trPr>
        <w:tc>
          <w:tcPr>
            <w:tcW w:w="2509" w:type="dxa"/>
          </w:tcPr>
          <w:p w:rsidR="00984DFE" w:rsidRPr="00D36B78" w:rsidRDefault="00984DFE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980" w:type="dxa"/>
            <w:gridSpan w:val="2"/>
          </w:tcPr>
          <w:p w:rsidR="00984DFE" w:rsidRPr="00D36B78" w:rsidRDefault="00984DFE" w:rsidP="00A4434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8" w:type="dxa"/>
          </w:tcPr>
          <w:p w:rsidR="00984DFE" w:rsidRPr="00D36B78" w:rsidRDefault="00984DFE" w:rsidP="00A4434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162" w:type="dxa"/>
            <w:gridSpan w:val="3"/>
          </w:tcPr>
          <w:p w:rsidR="00984DFE" w:rsidRPr="00D36B78" w:rsidRDefault="00984DFE" w:rsidP="00A4434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36B78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  <w:t>(ร้อยละ)</w:t>
            </w:r>
          </w:p>
        </w:tc>
        <w:tc>
          <w:tcPr>
            <w:tcW w:w="270" w:type="dxa"/>
          </w:tcPr>
          <w:p w:rsidR="00984DFE" w:rsidRPr="00D36B78" w:rsidRDefault="00984DFE" w:rsidP="00A4434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5850" w:type="dxa"/>
            <w:gridSpan w:val="9"/>
          </w:tcPr>
          <w:p w:rsidR="00984DFE" w:rsidRPr="00D36B78" w:rsidRDefault="00984DFE" w:rsidP="00A4434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 w:bidi="th-TH"/>
              </w:rPr>
            </w:pPr>
            <w:r w:rsidRPr="00D36B78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  <w:tc>
          <w:tcPr>
            <w:tcW w:w="180" w:type="dxa"/>
          </w:tcPr>
          <w:p w:rsidR="00984DFE" w:rsidRPr="00D36B78" w:rsidRDefault="00984DFE" w:rsidP="00A4434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990" w:type="dxa"/>
          </w:tcPr>
          <w:p w:rsidR="00984DFE" w:rsidRPr="00D36B78" w:rsidRDefault="00984DFE" w:rsidP="00A4434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</w:tr>
      <w:tr w:rsidR="00984DFE" w:rsidRPr="00D36B78" w:rsidTr="00A4434D">
        <w:trPr>
          <w:cantSplit/>
        </w:trPr>
        <w:tc>
          <w:tcPr>
            <w:tcW w:w="2509" w:type="dxa"/>
            <w:hideMark/>
          </w:tcPr>
          <w:p w:rsidR="00984DFE" w:rsidRPr="00D36B78" w:rsidRDefault="00984DFE" w:rsidP="00A4434D">
            <w:pPr>
              <w:spacing w:line="240" w:lineRule="auto"/>
              <w:ind w:right="-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1980" w:type="dxa"/>
            <w:gridSpan w:val="2"/>
          </w:tcPr>
          <w:p w:rsidR="00984DFE" w:rsidRPr="00D36B78" w:rsidRDefault="00984DFE" w:rsidP="00A4434D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8" w:type="dxa"/>
          </w:tcPr>
          <w:p w:rsidR="00984DFE" w:rsidRPr="00D36B78" w:rsidRDefault="00984DFE" w:rsidP="00A4434D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2" w:type="dxa"/>
          </w:tcPr>
          <w:p w:rsidR="00984DFE" w:rsidRPr="00D36B78" w:rsidRDefault="00984DFE" w:rsidP="00A4434D">
            <w:pPr>
              <w:pStyle w:val="acctfourfigures"/>
              <w:tabs>
                <w:tab w:val="decimal" w:pos="619"/>
              </w:tabs>
              <w:spacing w:line="240" w:lineRule="atLeast"/>
              <w:ind w:lef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  <w:gridSpan w:val="2"/>
          </w:tcPr>
          <w:p w:rsidR="00984DFE" w:rsidRPr="00D36B78" w:rsidRDefault="00984DFE" w:rsidP="00A4434D">
            <w:pPr>
              <w:pStyle w:val="acctfourfigures"/>
              <w:tabs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70" w:type="dxa"/>
          </w:tcPr>
          <w:p w:rsidR="00984DFE" w:rsidRPr="00D36B78" w:rsidRDefault="00984DFE" w:rsidP="00A4434D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:rsidR="00984DFE" w:rsidRPr="00D36B78" w:rsidRDefault="00984DFE" w:rsidP="00A4434D">
            <w:pPr>
              <w:pStyle w:val="acctfourfigures"/>
              <w:tabs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:rsidR="00984DFE" w:rsidRPr="00D36B78" w:rsidRDefault="00984DFE" w:rsidP="00A4434D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:rsidR="00984DFE" w:rsidRPr="00D36B78" w:rsidRDefault="00984DFE" w:rsidP="00A4434D">
            <w:pPr>
              <w:pStyle w:val="acctfourfigures"/>
              <w:tabs>
                <w:tab w:val="decimal" w:pos="619"/>
              </w:tabs>
              <w:spacing w:line="240" w:lineRule="atLeast"/>
              <w:ind w:lef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:rsidR="00984DFE" w:rsidRPr="00D36B78" w:rsidRDefault="00984DFE" w:rsidP="00A4434D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984DFE" w:rsidRPr="00D36B78" w:rsidRDefault="00984DFE" w:rsidP="00A4434D">
            <w:pPr>
              <w:pStyle w:val="acctfourfigures"/>
              <w:tabs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:rsidR="00984DFE" w:rsidRPr="00D36B78" w:rsidRDefault="00984DFE" w:rsidP="00A4434D">
            <w:pPr>
              <w:pStyle w:val="acctfourfigures"/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</w:tcPr>
          <w:p w:rsidR="00984DFE" w:rsidRPr="00D36B78" w:rsidRDefault="00984DFE" w:rsidP="00A4434D">
            <w:pPr>
              <w:pStyle w:val="acctfourfigures"/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:rsidR="00984DFE" w:rsidRPr="00D36B78" w:rsidRDefault="00984DFE" w:rsidP="00A4434D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:rsidR="00984DFE" w:rsidRPr="00D36B78" w:rsidRDefault="00984DFE" w:rsidP="00A4434D">
            <w:pPr>
              <w:pStyle w:val="acctfourfigures"/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:rsidR="00984DFE" w:rsidRPr="00D36B78" w:rsidRDefault="00984DFE" w:rsidP="00A4434D">
            <w:pPr>
              <w:pStyle w:val="acctfourfigures"/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990" w:type="dxa"/>
          </w:tcPr>
          <w:p w:rsidR="00984DFE" w:rsidRPr="00D36B78" w:rsidRDefault="00984DFE" w:rsidP="00A4434D">
            <w:pPr>
              <w:pStyle w:val="acctfourfigures"/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</w:tr>
      <w:tr w:rsidR="00A93242" w:rsidRPr="00D36B78" w:rsidTr="00A4434D">
        <w:trPr>
          <w:cantSplit/>
        </w:trPr>
        <w:tc>
          <w:tcPr>
            <w:tcW w:w="2509" w:type="dxa"/>
            <w:hideMark/>
          </w:tcPr>
          <w:p w:rsidR="00A93242" w:rsidRPr="00D36B78" w:rsidRDefault="00A93242" w:rsidP="00A9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pacing w:val="-8"/>
                <w:sz w:val="30"/>
                <w:szCs w:val="30"/>
                <w:cs/>
              </w:rPr>
              <w:t>บริษัท เสริมสุข โฮลดิ้งส์ จำกัด</w:t>
            </w:r>
          </w:p>
        </w:tc>
        <w:tc>
          <w:tcPr>
            <w:tcW w:w="1980" w:type="dxa"/>
            <w:gridSpan w:val="2"/>
            <w:hideMark/>
          </w:tcPr>
          <w:p w:rsidR="00A93242" w:rsidRPr="00D36B78" w:rsidRDefault="00A93242" w:rsidP="00A9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9" w:hanging="29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การลงทุนและถือหุ้นในบริษัทอื่น</w:t>
            </w:r>
          </w:p>
        </w:tc>
        <w:tc>
          <w:tcPr>
            <w:tcW w:w="178" w:type="dxa"/>
          </w:tcPr>
          <w:p w:rsidR="00A93242" w:rsidRPr="00D36B78" w:rsidRDefault="00A93242" w:rsidP="00A9324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2" w:type="dxa"/>
          </w:tcPr>
          <w:p w:rsidR="00A93242" w:rsidRPr="00D36B78" w:rsidRDefault="00A93242" w:rsidP="00A93242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A93242" w:rsidRPr="00D36B78" w:rsidRDefault="00A93242" w:rsidP="00A93242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6B78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080" w:type="dxa"/>
            <w:gridSpan w:val="2"/>
          </w:tcPr>
          <w:p w:rsidR="00A93242" w:rsidRPr="00D36B78" w:rsidRDefault="00A93242" w:rsidP="00A93242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A93242" w:rsidRPr="00D36B78" w:rsidRDefault="00A93242" w:rsidP="00A93242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6B78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270" w:type="dxa"/>
          </w:tcPr>
          <w:p w:rsidR="00A93242" w:rsidRPr="00D36B78" w:rsidRDefault="00A93242" w:rsidP="00A9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93242" w:rsidRPr="00D36B78" w:rsidRDefault="00A93242" w:rsidP="00A9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A93242" w:rsidRPr="00D36B78" w:rsidRDefault="00A93242" w:rsidP="00A9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>600,000</w:t>
            </w:r>
          </w:p>
        </w:tc>
        <w:tc>
          <w:tcPr>
            <w:tcW w:w="180" w:type="dxa"/>
          </w:tcPr>
          <w:p w:rsidR="00A93242" w:rsidRPr="00D36B78" w:rsidRDefault="00A93242" w:rsidP="00A9324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:rsidR="00A93242" w:rsidRPr="00D36B78" w:rsidRDefault="00A93242" w:rsidP="00A9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A93242" w:rsidRPr="00D36B78" w:rsidRDefault="00A93242" w:rsidP="00A9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>600,000</w:t>
            </w:r>
          </w:p>
        </w:tc>
        <w:tc>
          <w:tcPr>
            <w:tcW w:w="180" w:type="dxa"/>
          </w:tcPr>
          <w:p w:rsidR="00A93242" w:rsidRPr="00D36B78" w:rsidRDefault="00A93242" w:rsidP="00A9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93242" w:rsidRDefault="00A93242" w:rsidP="00A9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A93242" w:rsidRPr="00D36B78" w:rsidRDefault="00A93242" w:rsidP="00A9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600,000</w:t>
            </w:r>
          </w:p>
        </w:tc>
        <w:tc>
          <w:tcPr>
            <w:tcW w:w="180" w:type="dxa"/>
          </w:tcPr>
          <w:p w:rsidR="00A93242" w:rsidRPr="00D36B78" w:rsidRDefault="00A93242" w:rsidP="00A9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93242" w:rsidRPr="00D36B78" w:rsidRDefault="00A93242" w:rsidP="00A9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A93242" w:rsidRPr="00D36B78" w:rsidRDefault="00A93242" w:rsidP="00A9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>600,000</w:t>
            </w:r>
          </w:p>
        </w:tc>
        <w:tc>
          <w:tcPr>
            <w:tcW w:w="180" w:type="dxa"/>
          </w:tcPr>
          <w:p w:rsidR="00A93242" w:rsidRPr="00D36B78" w:rsidRDefault="00A93242" w:rsidP="00A9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A93242" w:rsidRPr="00D36B78" w:rsidRDefault="00A93242" w:rsidP="00A9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A93242" w:rsidRPr="00D36B78" w:rsidRDefault="00A93242" w:rsidP="00A9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A93242" w:rsidRPr="00D36B78" w:rsidRDefault="00A93242" w:rsidP="00A9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93242" w:rsidRPr="00D36B78" w:rsidRDefault="00A93242" w:rsidP="00A9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A93242" w:rsidRPr="00D36B78" w:rsidRDefault="00A93242" w:rsidP="00A9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93242" w:rsidRPr="00D36B78" w:rsidTr="00A4434D">
        <w:trPr>
          <w:cantSplit/>
        </w:trPr>
        <w:tc>
          <w:tcPr>
            <w:tcW w:w="2509" w:type="dxa"/>
            <w:hideMark/>
          </w:tcPr>
          <w:p w:rsidR="00A93242" w:rsidRPr="00D36B78" w:rsidRDefault="00A93242" w:rsidP="00A9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D36B78">
              <w:rPr>
                <w:rFonts w:ascii="Angsana New" w:hAnsi="Angsana New"/>
                <w:spacing w:val="-8"/>
                <w:sz w:val="30"/>
                <w:szCs w:val="30"/>
              </w:rPr>
              <w:t>Great Brands Limited</w:t>
            </w:r>
          </w:p>
        </w:tc>
        <w:tc>
          <w:tcPr>
            <w:tcW w:w="1980" w:type="dxa"/>
            <w:gridSpan w:val="2"/>
          </w:tcPr>
          <w:p w:rsidR="00A93242" w:rsidRPr="00D36B78" w:rsidRDefault="00A93242" w:rsidP="00A9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บริหารตราสินค้า</w:t>
            </w:r>
          </w:p>
        </w:tc>
        <w:tc>
          <w:tcPr>
            <w:tcW w:w="178" w:type="dxa"/>
          </w:tcPr>
          <w:p w:rsidR="00A93242" w:rsidRPr="00D36B78" w:rsidRDefault="00A93242" w:rsidP="00A9324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2" w:type="dxa"/>
          </w:tcPr>
          <w:p w:rsidR="00A93242" w:rsidRPr="00D36B78" w:rsidRDefault="00A93242" w:rsidP="00A93242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6B78">
              <w:rPr>
                <w:rFonts w:ascii="Angsana New" w:hAnsi="Angsana New"/>
                <w:sz w:val="30"/>
                <w:szCs w:val="30"/>
                <w:lang w:val="en-US" w:bidi="th-TH"/>
              </w:rPr>
              <w:t>100.00</w:t>
            </w:r>
          </w:p>
        </w:tc>
        <w:tc>
          <w:tcPr>
            <w:tcW w:w="1080" w:type="dxa"/>
            <w:gridSpan w:val="2"/>
          </w:tcPr>
          <w:p w:rsidR="00A93242" w:rsidRPr="00D36B78" w:rsidRDefault="00A93242" w:rsidP="00A93242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6B78">
              <w:rPr>
                <w:rFonts w:ascii="Angsana New" w:hAnsi="Angsana New"/>
                <w:sz w:val="30"/>
                <w:szCs w:val="30"/>
                <w:lang w:val="en-US" w:bidi="th-TH"/>
              </w:rPr>
              <w:t>100.00</w:t>
            </w:r>
          </w:p>
        </w:tc>
        <w:tc>
          <w:tcPr>
            <w:tcW w:w="1260" w:type="dxa"/>
            <w:gridSpan w:val="2"/>
          </w:tcPr>
          <w:p w:rsidR="00A93242" w:rsidRPr="00816EAC" w:rsidRDefault="00A93242" w:rsidP="00A9324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69"/>
              <w:jc w:val="center"/>
              <w:rPr>
                <w:rFonts w:ascii="Angsana New" w:hAnsi="Angsana New"/>
                <w:color w:val="0D0D0D"/>
                <w:sz w:val="30"/>
                <w:szCs w:val="30"/>
                <w:lang w:val="en-US" w:bidi="th-TH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>HKD 1,000</w:t>
            </w:r>
          </w:p>
        </w:tc>
        <w:tc>
          <w:tcPr>
            <w:tcW w:w="1170" w:type="dxa"/>
            <w:gridSpan w:val="2"/>
          </w:tcPr>
          <w:p w:rsidR="00A93242" w:rsidRPr="00D36B78" w:rsidRDefault="00A93242" w:rsidP="00A9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>HKD 1,000</w:t>
            </w:r>
          </w:p>
        </w:tc>
        <w:tc>
          <w:tcPr>
            <w:tcW w:w="180" w:type="dxa"/>
          </w:tcPr>
          <w:p w:rsidR="00A93242" w:rsidRPr="00D36B78" w:rsidRDefault="00A93242" w:rsidP="00A9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93242" w:rsidRPr="00574C1D" w:rsidRDefault="00A93242" w:rsidP="00A9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4,134</w:t>
            </w:r>
          </w:p>
        </w:tc>
        <w:tc>
          <w:tcPr>
            <w:tcW w:w="180" w:type="dxa"/>
          </w:tcPr>
          <w:p w:rsidR="00A93242" w:rsidRPr="00D36B78" w:rsidRDefault="00A93242" w:rsidP="00A93242">
            <w:pPr>
              <w:pStyle w:val="acctfourfigures"/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</w:tcPr>
          <w:p w:rsidR="00A93242" w:rsidRPr="00D36B78" w:rsidRDefault="00A93242" w:rsidP="00A9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>4,134</w:t>
            </w:r>
          </w:p>
        </w:tc>
        <w:tc>
          <w:tcPr>
            <w:tcW w:w="180" w:type="dxa"/>
          </w:tcPr>
          <w:p w:rsidR="00A93242" w:rsidRPr="00D36B78" w:rsidRDefault="00A93242" w:rsidP="00A9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A93242" w:rsidRPr="00D36B78" w:rsidRDefault="00A93242" w:rsidP="00A9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A93242" w:rsidRPr="00D36B78" w:rsidRDefault="00A93242" w:rsidP="00A9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93242" w:rsidRPr="00D36B78" w:rsidRDefault="00A93242" w:rsidP="00A9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93242" w:rsidRPr="00D36B78" w:rsidTr="00332275">
        <w:trPr>
          <w:cantSplit/>
        </w:trPr>
        <w:tc>
          <w:tcPr>
            <w:tcW w:w="2509" w:type="dxa"/>
            <w:tcBorders>
              <w:bottom w:val="nil"/>
            </w:tcBorders>
            <w:hideMark/>
          </w:tcPr>
          <w:p w:rsidR="00A93242" w:rsidRPr="00D36B78" w:rsidRDefault="00A93242" w:rsidP="00A9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pacing w:val="-8"/>
                <w:sz w:val="30"/>
                <w:szCs w:val="30"/>
                <w:cs/>
              </w:rPr>
              <w:t>บริษัท  เสริมสุข เทรนนิ่ง จำกัด</w:t>
            </w:r>
          </w:p>
        </w:tc>
        <w:tc>
          <w:tcPr>
            <w:tcW w:w="1980" w:type="dxa"/>
            <w:gridSpan w:val="2"/>
            <w:tcBorders>
              <w:bottom w:val="nil"/>
            </w:tcBorders>
            <w:hideMark/>
          </w:tcPr>
          <w:p w:rsidR="00A93242" w:rsidRPr="00D36B78" w:rsidRDefault="00A93242" w:rsidP="00A93242">
            <w:pPr>
              <w:tabs>
                <w:tab w:val="clear" w:pos="454"/>
                <w:tab w:val="decimal" w:pos="461"/>
              </w:tabs>
              <w:ind w:left="299" w:hanging="299"/>
              <w:rPr>
                <w:rFonts w:ascii="Angsana New" w:hAnsi="Angsana New"/>
                <w:b/>
                <w:bCs/>
                <w:lang w:val="en-GB" w:eastAsia="en-GB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บริการพัฒนาบุคลากรและองค์กร</w:t>
            </w:r>
          </w:p>
        </w:tc>
        <w:tc>
          <w:tcPr>
            <w:tcW w:w="178" w:type="dxa"/>
            <w:tcBorders>
              <w:bottom w:val="nil"/>
            </w:tcBorders>
          </w:tcPr>
          <w:p w:rsidR="00A93242" w:rsidRPr="00D36B78" w:rsidRDefault="00A93242" w:rsidP="00A9324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2" w:type="dxa"/>
            <w:tcBorders>
              <w:bottom w:val="nil"/>
            </w:tcBorders>
          </w:tcPr>
          <w:p w:rsidR="00A93242" w:rsidRPr="00D36B78" w:rsidRDefault="00A93242" w:rsidP="00A93242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A93242" w:rsidRPr="00D36B78" w:rsidRDefault="00A93242" w:rsidP="00A93242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6B78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080" w:type="dxa"/>
            <w:gridSpan w:val="2"/>
            <w:tcBorders>
              <w:bottom w:val="nil"/>
            </w:tcBorders>
          </w:tcPr>
          <w:p w:rsidR="00A93242" w:rsidRPr="00D36B78" w:rsidRDefault="00A93242" w:rsidP="00A93242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A93242" w:rsidRPr="00D36B78" w:rsidRDefault="00A93242" w:rsidP="00A93242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6B78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270" w:type="dxa"/>
            <w:tcBorders>
              <w:bottom w:val="nil"/>
            </w:tcBorders>
          </w:tcPr>
          <w:p w:rsidR="00A93242" w:rsidRPr="00D36B78" w:rsidRDefault="00A93242" w:rsidP="00A9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:rsidR="00A93242" w:rsidRPr="00D36B78" w:rsidRDefault="00A93242" w:rsidP="00A9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A93242" w:rsidRPr="00D36B78" w:rsidRDefault="00A93242" w:rsidP="00A9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  <w:tc>
          <w:tcPr>
            <w:tcW w:w="180" w:type="dxa"/>
            <w:tcBorders>
              <w:bottom w:val="nil"/>
            </w:tcBorders>
          </w:tcPr>
          <w:p w:rsidR="00A93242" w:rsidRPr="00D36B78" w:rsidRDefault="00A93242" w:rsidP="00A9324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:rsidR="00A93242" w:rsidRPr="00D36B78" w:rsidRDefault="00A93242" w:rsidP="00A9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A93242" w:rsidRPr="00D36B78" w:rsidRDefault="00A93242" w:rsidP="00A9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  <w:tc>
          <w:tcPr>
            <w:tcW w:w="180" w:type="dxa"/>
            <w:tcBorders>
              <w:bottom w:val="nil"/>
            </w:tcBorders>
          </w:tcPr>
          <w:p w:rsidR="00A93242" w:rsidRPr="00D36B78" w:rsidRDefault="00A93242" w:rsidP="00A9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93242" w:rsidRDefault="00A93242" w:rsidP="00A9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A93242" w:rsidRPr="00D36B78" w:rsidRDefault="00A93242" w:rsidP="00A9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  <w:tc>
          <w:tcPr>
            <w:tcW w:w="180" w:type="dxa"/>
            <w:tcBorders>
              <w:bottom w:val="nil"/>
            </w:tcBorders>
          </w:tcPr>
          <w:p w:rsidR="00A93242" w:rsidRPr="00D36B78" w:rsidRDefault="00A93242" w:rsidP="00A9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93242" w:rsidRPr="00D36B78" w:rsidRDefault="00A93242" w:rsidP="00A9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A93242" w:rsidRPr="00D36B78" w:rsidRDefault="00A93242" w:rsidP="00A9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  <w:tc>
          <w:tcPr>
            <w:tcW w:w="180" w:type="dxa"/>
            <w:tcBorders>
              <w:bottom w:val="nil"/>
            </w:tcBorders>
          </w:tcPr>
          <w:p w:rsidR="00A93242" w:rsidRPr="00D36B78" w:rsidRDefault="00A93242" w:rsidP="00A9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A93242" w:rsidRPr="00D36B78" w:rsidRDefault="00A93242" w:rsidP="00A9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A93242" w:rsidRPr="00D36B78" w:rsidRDefault="00A93242" w:rsidP="00A9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:rsidR="00A93242" w:rsidRPr="00D36B78" w:rsidRDefault="00A93242" w:rsidP="00A9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A93242" w:rsidRPr="00D36B78" w:rsidRDefault="00A93242" w:rsidP="00A9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A93242" w:rsidRPr="00D36B78" w:rsidRDefault="00A93242" w:rsidP="00A9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80170" w:rsidRPr="00D36B78" w:rsidTr="00332275">
        <w:trPr>
          <w:cantSplit/>
          <w:trHeight w:val="197"/>
        </w:trPr>
        <w:tc>
          <w:tcPr>
            <w:tcW w:w="2509" w:type="dxa"/>
            <w:tcBorders>
              <w:top w:val="nil"/>
              <w:bottom w:val="nil"/>
            </w:tcBorders>
            <w:hideMark/>
          </w:tcPr>
          <w:p w:rsidR="00380170" w:rsidRPr="00D36B78" w:rsidRDefault="00380170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0" w:type="dxa"/>
            <w:tcBorders>
              <w:top w:val="nil"/>
              <w:bottom w:val="nil"/>
            </w:tcBorders>
          </w:tcPr>
          <w:p w:rsidR="00380170" w:rsidRPr="00D36B78" w:rsidRDefault="00380170" w:rsidP="0038017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420" w:type="dxa"/>
            <w:tcBorders>
              <w:top w:val="nil"/>
              <w:bottom w:val="nil"/>
            </w:tcBorders>
          </w:tcPr>
          <w:p w:rsidR="00380170" w:rsidRPr="00D36B78" w:rsidRDefault="00380170" w:rsidP="00380170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380170" w:rsidRPr="00D36B78" w:rsidRDefault="00380170" w:rsidP="0038017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380170" w:rsidRPr="00D36B78" w:rsidRDefault="00380170" w:rsidP="00380170">
            <w:pPr>
              <w:pStyle w:val="acctfourfigures"/>
              <w:tabs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  <w:vAlign w:val="bottom"/>
          </w:tcPr>
          <w:p w:rsidR="00380170" w:rsidRPr="00D36B78" w:rsidRDefault="00380170" w:rsidP="00380170">
            <w:pPr>
              <w:pStyle w:val="acctfourfigures"/>
              <w:tabs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380170" w:rsidRPr="00D36B78" w:rsidRDefault="00380170" w:rsidP="00380170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:rsidR="00380170" w:rsidRPr="00D36B78" w:rsidRDefault="00380170" w:rsidP="00380170">
            <w:pPr>
              <w:pStyle w:val="acctfourfigures"/>
              <w:tabs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380170" w:rsidRPr="00D36B78" w:rsidRDefault="00380170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380170" w:rsidRPr="00D36B78" w:rsidRDefault="00380170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380170" w:rsidRPr="00D36B78" w:rsidRDefault="00380170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80170" w:rsidRPr="00D36B78" w:rsidRDefault="00A93242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606,634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380170" w:rsidRPr="00D36B78" w:rsidRDefault="00380170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80170" w:rsidRPr="00D36B78" w:rsidRDefault="00380170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</w:rPr>
              <w:t>606,634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380170" w:rsidRPr="00D36B78" w:rsidRDefault="00380170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380170" w:rsidRPr="00D36B78" w:rsidRDefault="00380170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380170" w:rsidRPr="00D36B78" w:rsidRDefault="00380170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380170" w:rsidRPr="00D36B78" w:rsidRDefault="00380170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A4434D" w:rsidRPr="00D36B78" w:rsidRDefault="00A4434D" w:rsidP="00D76BA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p w:rsidR="00E549B9" w:rsidRPr="00D36B78" w:rsidRDefault="004D0C92" w:rsidP="00D76BA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D36B78">
        <w:rPr>
          <w:rFonts w:ascii="Angsana New" w:hAnsi="Angsana New" w:cs="Angsana New"/>
          <w:sz w:val="30"/>
          <w:szCs w:val="30"/>
          <w:cs/>
        </w:rPr>
        <w:t>บริษัทย่อยทั้งหมดดำเนินธุรกิจในประเทศไทยยกเว้น</w:t>
      </w:r>
      <w:r w:rsidRPr="00D36B78">
        <w:rPr>
          <w:rFonts w:ascii="Angsana New" w:hAnsi="Angsana New" w:cs="Angsana New"/>
          <w:spacing w:val="-8"/>
          <w:sz w:val="30"/>
          <w:szCs w:val="30"/>
        </w:rPr>
        <w:t xml:space="preserve"> Great Brands Limited</w:t>
      </w:r>
      <w:r w:rsidRPr="00D36B78">
        <w:rPr>
          <w:rFonts w:ascii="Angsana New" w:hAnsi="Angsana New" w:cs="Angsana New"/>
          <w:sz w:val="30"/>
          <w:szCs w:val="30"/>
        </w:rPr>
        <w:t xml:space="preserve"> </w:t>
      </w:r>
      <w:r w:rsidRPr="00D36B78">
        <w:rPr>
          <w:rFonts w:ascii="Angsana New" w:hAnsi="Angsana New" w:cs="Angsana New"/>
          <w:sz w:val="30"/>
          <w:szCs w:val="30"/>
          <w:cs/>
        </w:rPr>
        <w:t>ดำเนินธุรกิจในประเทศฮ่องกง</w:t>
      </w:r>
    </w:p>
    <w:p w:rsidR="00C51DA5" w:rsidRPr="00D36B78" w:rsidRDefault="00C51DA5" w:rsidP="006B2351">
      <w:pPr>
        <w:tabs>
          <w:tab w:val="clear" w:pos="907"/>
        </w:tabs>
        <w:spacing w:line="240" w:lineRule="auto"/>
        <w:ind w:right="387"/>
        <w:jc w:val="thaiDistribute"/>
        <w:rPr>
          <w:rFonts w:ascii="Angsana New" w:hAnsi="Angsana New"/>
          <w:color w:val="000000"/>
          <w:sz w:val="30"/>
          <w:szCs w:val="30"/>
          <w:highlight w:val="yellow"/>
          <w:cs/>
        </w:rPr>
        <w:sectPr w:rsidR="00C51DA5" w:rsidRPr="00D36B78" w:rsidSect="00E67BC6">
          <w:footerReference w:type="first" r:id="rId19"/>
          <w:pgSz w:w="16834" w:h="11909" w:orient="landscape" w:code="9"/>
          <w:pgMar w:top="691" w:right="1152" w:bottom="576" w:left="1152" w:header="720" w:footer="720" w:gutter="0"/>
          <w:paperSrc w:first="15" w:other="15"/>
          <w:cols w:space="720"/>
          <w:titlePg/>
        </w:sectPr>
      </w:pPr>
    </w:p>
    <w:p w:rsidR="00B155AC" w:rsidRPr="006B2351" w:rsidRDefault="00B4725A" w:rsidP="00194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194490">
        <w:rPr>
          <w:rFonts w:ascii="Angsana New" w:hAnsi="Angsana New"/>
          <w:b/>
          <w:bCs/>
          <w:sz w:val="30"/>
          <w:szCs w:val="30"/>
        </w:rPr>
        <w:tab/>
      </w:r>
      <w:r w:rsidR="004818D9" w:rsidRPr="00D36B78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p w:rsidR="00210C85" w:rsidRPr="007A5148" w:rsidRDefault="00210C85" w:rsidP="00210C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after="0" w:line="240" w:lineRule="auto"/>
        <w:ind w:right="-43"/>
        <w:jc w:val="thaiDistribute"/>
        <w:rPr>
          <w:rFonts w:ascii="Angsana New" w:hAnsi="Angsana New" w:cs="Angsana New"/>
          <w:color w:val="000000"/>
          <w:spacing w:val="-4"/>
          <w:sz w:val="30"/>
          <w:szCs w:val="30"/>
        </w:rPr>
      </w:pPr>
    </w:p>
    <w:p w:rsidR="0036699E" w:rsidRPr="00E30AF3" w:rsidRDefault="0036699E" w:rsidP="00DD1F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18"/>
        <w:jc w:val="thaiDistribute"/>
        <w:rPr>
          <w:rFonts w:ascii="Angsana New" w:hAnsi="Angsana New"/>
          <w:color w:val="000000"/>
          <w:spacing w:val="4"/>
          <w:sz w:val="30"/>
          <w:szCs w:val="30"/>
        </w:rPr>
      </w:pPr>
      <w:r w:rsidRPr="00E30AF3">
        <w:rPr>
          <w:rFonts w:ascii="Angsana New" w:hAnsi="Angsana New"/>
          <w:color w:val="000000"/>
          <w:spacing w:val="4"/>
          <w:sz w:val="30"/>
          <w:szCs w:val="30"/>
          <w:cs/>
        </w:rPr>
        <w:t>การซื้อ จำหน่ายและโอนอาคารและอุปกรณ์ระหว่างงวด</w:t>
      </w:r>
      <w:r w:rsidR="00DE7E2C">
        <w:rPr>
          <w:rFonts w:ascii="Angsana New" w:hAnsi="Angsana New" w:hint="cs"/>
          <w:color w:val="000000"/>
          <w:spacing w:val="4"/>
          <w:sz w:val="30"/>
          <w:szCs w:val="30"/>
          <w:cs/>
        </w:rPr>
        <w:t>สาม</w:t>
      </w:r>
      <w:r w:rsidRPr="00E30AF3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เดือนสิ้นสุดวันที่ </w:t>
      </w:r>
      <w:r w:rsidR="00E86C8D">
        <w:rPr>
          <w:rFonts w:ascii="Angsana New" w:hAnsi="Angsana New"/>
          <w:spacing w:val="-4"/>
          <w:sz w:val="30"/>
          <w:szCs w:val="30"/>
        </w:rPr>
        <w:t xml:space="preserve">31 </w:t>
      </w:r>
      <w:r w:rsidR="00E86C8D" w:rsidRPr="00AF36F8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="00E86C8D">
        <w:rPr>
          <w:rFonts w:ascii="Angsana New" w:hAnsi="Angsana New"/>
          <w:sz w:val="30"/>
          <w:szCs w:val="30"/>
        </w:rPr>
        <w:t>2562</w:t>
      </w:r>
      <w:r w:rsidR="00E86C8D" w:rsidRPr="00D36B78">
        <w:rPr>
          <w:rFonts w:ascii="Angsana New" w:hAnsi="Angsana New"/>
          <w:sz w:val="30"/>
          <w:szCs w:val="30"/>
          <w:cs/>
        </w:rPr>
        <w:t xml:space="preserve"> และ </w:t>
      </w:r>
      <w:r w:rsidR="00E86C8D">
        <w:rPr>
          <w:rFonts w:ascii="Angsana New" w:hAnsi="Angsana New"/>
          <w:sz w:val="30"/>
          <w:szCs w:val="30"/>
        </w:rPr>
        <w:t>2561</w:t>
      </w:r>
      <w:r w:rsidR="00E86C8D" w:rsidRPr="00D36B78">
        <w:rPr>
          <w:rFonts w:ascii="Angsana New" w:hAnsi="Angsana New"/>
          <w:sz w:val="30"/>
          <w:szCs w:val="30"/>
          <w:cs/>
        </w:rPr>
        <w:t xml:space="preserve"> </w:t>
      </w:r>
      <w:r w:rsidRPr="00E30AF3">
        <w:rPr>
          <w:rFonts w:ascii="Angsana New" w:hAnsi="Angsana New"/>
          <w:color w:val="000000"/>
          <w:spacing w:val="4"/>
          <w:sz w:val="30"/>
          <w:szCs w:val="30"/>
          <w:cs/>
        </w:rPr>
        <w:t>มีดังนี้</w:t>
      </w:r>
    </w:p>
    <w:p w:rsidR="0036699E" w:rsidRPr="00356084" w:rsidRDefault="0036699E" w:rsidP="003669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7" w:right="-43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64"/>
        <w:gridCol w:w="6"/>
        <w:gridCol w:w="264"/>
        <w:gridCol w:w="6"/>
        <w:gridCol w:w="1170"/>
        <w:gridCol w:w="270"/>
        <w:gridCol w:w="1164"/>
        <w:gridCol w:w="6"/>
      </w:tblGrid>
      <w:tr w:rsidR="0036699E" w:rsidRPr="00356084" w:rsidTr="00DD1F95">
        <w:trPr>
          <w:gridAfter w:val="1"/>
          <w:wAfter w:w="6" w:type="dxa"/>
        </w:trPr>
        <w:tc>
          <w:tcPr>
            <w:tcW w:w="3780" w:type="dxa"/>
          </w:tcPr>
          <w:p w:rsidR="0036699E" w:rsidRPr="00356084" w:rsidRDefault="0036699E" w:rsidP="006A3DDB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84" w:type="dxa"/>
            <w:gridSpan w:val="9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6699E" w:rsidRPr="00356084" w:rsidTr="00DD1F95">
        <w:trPr>
          <w:gridAfter w:val="1"/>
          <w:wAfter w:w="6" w:type="dxa"/>
        </w:trPr>
        <w:tc>
          <w:tcPr>
            <w:tcW w:w="3780" w:type="dxa"/>
          </w:tcPr>
          <w:p w:rsidR="0036699E" w:rsidRPr="00356084" w:rsidRDefault="0036699E" w:rsidP="006A3DDB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E7E2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3560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DE7E2C" w:rsidRPr="00DE7E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DE7E2C" w:rsidRPr="00DE7E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04" w:type="dxa"/>
            <w:gridSpan w:val="3"/>
          </w:tcPr>
          <w:p w:rsidR="0036699E" w:rsidRPr="00356084" w:rsidRDefault="00E86C8D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gridSpan w:val="2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4"/>
          </w:tcPr>
          <w:p w:rsidR="0036699E" w:rsidRPr="00356084" w:rsidRDefault="00E86C8D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6699E" w:rsidRPr="00356084" w:rsidTr="00DD1F95">
        <w:tc>
          <w:tcPr>
            <w:tcW w:w="3780" w:type="dxa"/>
          </w:tcPr>
          <w:p w:rsidR="0036699E" w:rsidRPr="00356084" w:rsidRDefault="0036699E" w:rsidP="006A3DDB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36699E" w:rsidRPr="00356084" w:rsidRDefault="0036699E" w:rsidP="00DD1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70" w:type="dxa"/>
            <w:gridSpan w:val="2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6699E" w:rsidRPr="00356084" w:rsidRDefault="0036699E" w:rsidP="00DD1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36699E" w:rsidRPr="00356084" w:rsidRDefault="0036699E" w:rsidP="00DD1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36699E" w:rsidRPr="00356084" w:rsidTr="00DD1F95">
        <w:tc>
          <w:tcPr>
            <w:tcW w:w="3780" w:type="dxa"/>
          </w:tcPr>
          <w:p w:rsidR="0036699E" w:rsidRPr="00356084" w:rsidRDefault="0036699E" w:rsidP="006A3DDB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27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36699E" w:rsidRPr="00356084" w:rsidRDefault="0036699E" w:rsidP="00DD1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70" w:type="dxa"/>
            <w:gridSpan w:val="2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6699E" w:rsidRPr="00356084" w:rsidRDefault="0036699E" w:rsidP="00DD1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27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36699E" w:rsidRPr="00356084" w:rsidRDefault="0036699E" w:rsidP="00DD1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</w:tr>
      <w:tr w:rsidR="0036699E" w:rsidRPr="00356084" w:rsidTr="00DD1F95">
        <w:tc>
          <w:tcPr>
            <w:tcW w:w="3780" w:type="dxa"/>
          </w:tcPr>
          <w:p w:rsidR="0036699E" w:rsidRPr="00356084" w:rsidRDefault="0036699E" w:rsidP="006A3DDB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36699E" w:rsidRPr="00356084" w:rsidRDefault="0036699E" w:rsidP="00DD1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3560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</w:p>
        </w:tc>
        <w:tc>
          <w:tcPr>
            <w:tcW w:w="270" w:type="dxa"/>
            <w:gridSpan w:val="2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6699E" w:rsidRPr="00356084" w:rsidRDefault="0036699E" w:rsidP="00DD1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36699E" w:rsidRPr="00356084" w:rsidRDefault="0036699E" w:rsidP="00DD1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 w:rsidRPr="00356084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3560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</w:p>
        </w:tc>
      </w:tr>
      <w:tr w:rsidR="0036699E" w:rsidRPr="00356084" w:rsidTr="00DD1F95">
        <w:tc>
          <w:tcPr>
            <w:tcW w:w="3780" w:type="dxa"/>
          </w:tcPr>
          <w:p w:rsidR="0036699E" w:rsidRPr="00356084" w:rsidRDefault="0036699E" w:rsidP="006A3DDB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36699E" w:rsidRPr="00356084" w:rsidRDefault="0036699E" w:rsidP="00DD1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270" w:type="dxa"/>
            <w:gridSpan w:val="2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36699E" w:rsidRPr="00356084" w:rsidRDefault="0036699E" w:rsidP="00DD1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</w:tr>
      <w:tr w:rsidR="0036699E" w:rsidRPr="00356084" w:rsidTr="00DD1F95">
        <w:trPr>
          <w:gridAfter w:val="1"/>
          <w:wAfter w:w="6" w:type="dxa"/>
        </w:trPr>
        <w:tc>
          <w:tcPr>
            <w:tcW w:w="3780" w:type="dxa"/>
          </w:tcPr>
          <w:p w:rsidR="0036699E" w:rsidRPr="00356084" w:rsidRDefault="0036699E" w:rsidP="006A3DDB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84" w:type="dxa"/>
            <w:gridSpan w:val="9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1951" w:rsidRPr="00356084" w:rsidTr="00DD1F95">
        <w:tc>
          <w:tcPr>
            <w:tcW w:w="3780" w:type="dxa"/>
          </w:tcPr>
          <w:p w:rsidR="009E1951" w:rsidRPr="00356084" w:rsidRDefault="009E1951" w:rsidP="009E1951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อาคาร คลังสินค้าและส่วนปรับปรุง</w:t>
            </w:r>
          </w:p>
        </w:tc>
        <w:tc>
          <w:tcPr>
            <w:tcW w:w="1170" w:type="dxa"/>
          </w:tcPr>
          <w:p w:rsidR="009E1951" w:rsidRPr="00356084" w:rsidRDefault="009E1951" w:rsidP="009E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A4E37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A4E37">
              <w:rPr>
                <w:rFonts w:ascii="Angsana New" w:hAnsi="Angsana New"/>
                <w:sz w:val="30"/>
                <w:szCs w:val="30"/>
              </w:rPr>
              <w:t>603</w:t>
            </w:r>
          </w:p>
        </w:tc>
        <w:tc>
          <w:tcPr>
            <w:tcW w:w="270" w:type="dxa"/>
          </w:tcPr>
          <w:p w:rsidR="009E1951" w:rsidRPr="00356084" w:rsidRDefault="009E1951" w:rsidP="009E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9E1951" w:rsidRPr="00345D95" w:rsidRDefault="009E1951" w:rsidP="009E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:rsidR="009E1951" w:rsidRPr="00356084" w:rsidRDefault="009E1951" w:rsidP="009E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E1951" w:rsidRPr="00345D95" w:rsidRDefault="00391B85" w:rsidP="009E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4,638</w:t>
            </w:r>
          </w:p>
        </w:tc>
        <w:tc>
          <w:tcPr>
            <w:tcW w:w="270" w:type="dxa"/>
          </w:tcPr>
          <w:p w:rsidR="009E1951" w:rsidRPr="00345D95" w:rsidRDefault="009E1951" w:rsidP="009E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9E1951" w:rsidRPr="00345D95" w:rsidRDefault="009E1951" w:rsidP="009E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9E1951" w:rsidRPr="00356084" w:rsidTr="00DD1F95">
        <w:tc>
          <w:tcPr>
            <w:tcW w:w="3780" w:type="dxa"/>
          </w:tcPr>
          <w:p w:rsidR="009E1951" w:rsidRPr="00356084" w:rsidRDefault="009E1951" w:rsidP="009E1951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เครื่องจักร 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และเครื่องมือเครื่องใช้</w:t>
            </w:r>
          </w:p>
        </w:tc>
        <w:tc>
          <w:tcPr>
            <w:tcW w:w="1170" w:type="dxa"/>
          </w:tcPr>
          <w:p w:rsidR="009E1951" w:rsidRPr="00356084" w:rsidRDefault="009E1951" w:rsidP="009E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A4E37">
              <w:rPr>
                <w:rFonts w:ascii="Angsana New" w:hAnsi="Angsana New"/>
                <w:sz w:val="30"/>
                <w:szCs w:val="30"/>
              </w:rPr>
              <w:t>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A4E37">
              <w:rPr>
                <w:rFonts w:ascii="Angsana New" w:hAnsi="Angsana New"/>
                <w:sz w:val="30"/>
                <w:szCs w:val="30"/>
              </w:rPr>
              <w:t>852</w:t>
            </w:r>
          </w:p>
        </w:tc>
        <w:tc>
          <w:tcPr>
            <w:tcW w:w="270" w:type="dxa"/>
          </w:tcPr>
          <w:p w:rsidR="009E1951" w:rsidRPr="00356084" w:rsidRDefault="009E1951" w:rsidP="009E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9E1951" w:rsidRPr="00345D95" w:rsidRDefault="009E1951" w:rsidP="009E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9E1951" w:rsidRPr="00356084" w:rsidRDefault="009E1951" w:rsidP="009E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E1951" w:rsidRPr="00345D95" w:rsidRDefault="00391B85" w:rsidP="009E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27,809</w:t>
            </w:r>
          </w:p>
        </w:tc>
        <w:tc>
          <w:tcPr>
            <w:tcW w:w="270" w:type="dxa"/>
          </w:tcPr>
          <w:p w:rsidR="009E1951" w:rsidRPr="00345D95" w:rsidRDefault="009E1951" w:rsidP="009E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9E1951" w:rsidRPr="00345D95" w:rsidRDefault="009E1951" w:rsidP="009E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1670A" w:rsidRPr="00356084" w:rsidTr="00DD1F95">
        <w:tc>
          <w:tcPr>
            <w:tcW w:w="3780" w:type="dxa"/>
          </w:tcPr>
          <w:p w:rsidR="0071670A" w:rsidRPr="00356084" w:rsidRDefault="0071670A" w:rsidP="0071670A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70" w:type="dxa"/>
          </w:tcPr>
          <w:p w:rsidR="0071670A" w:rsidRPr="00356084" w:rsidRDefault="00DA4E37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A4E37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A4E37">
              <w:rPr>
                <w:rFonts w:ascii="Angsana New" w:hAnsi="Angsana New"/>
                <w:sz w:val="30"/>
                <w:szCs w:val="30"/>
              </w:rPr>
              <w:t>277</w:t>
            </w:r>
          </w:p>
        </w:tc>
        <w:tc>
          <w:tcPr>
            <w:tcW w:w="270" w:type="dxa"/>
          </w:tcPr>
          <w:p w:rsidR="0071670A" w:rsidRPr="00356084" w:rsidRDefault="0071670A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71670A" w:rsidRPr="00356084" w:rsidRDefault="00DA4E37" w:rsidP="00DA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A4E3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2"/>
          </w:tcPr>
          <w:p w:rsidR="0071670A" w:rsidRPr="00356084" w:rsidRDefault="0071670A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1670A" w:rsidRPr="00345D95" w:rsidRDefault="0071670A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577</w:t>
            </w:r>
          </w:p>
        </w:tc>
        <w:tc>
          <w:tcPr>
            <w:tcW w:w="270" w:type="dxa"/>
          </w:tcPr>
          <w:p w:rsidR="0071670A" w:rsidRPr="00345D95" w:rsidRDefault="0071670A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71670A" w:rsidRPr="00345D95" w:rsidRDefault="0071670A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1670A" w:rsidRPr="00356084" w:rsidTr="00DD1F95">
        <w:tc>
          <w:tcPr>
            <w:tcW w:w="3780" w:type="dxa"/>
          </w:tcPr>
          <w:p w:rsidR="0071670A" w:rsidRPr="00356084" w:rsidRDefault="0071670A" w:rsidP="0071670A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70" w:type="dxa"/>
          </w:tcPr>
          <w:p w:rsidR="0071670A" w:rsidRPr="00356084" w:rsidRDefault="00DA4E37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A4E37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A4E37">
              <w:rPr>
                <w:rFonts w:ascii="Angsana New" w:hAnsi="Angsana New"/>
                <w:sz w:val="30"/>
                <w:szCs w:val="30"/>
              </w:rPr>
              <w:t>271</w:t>
            </w:r>
          </w:p>
        </w:tc>
        <w:tc>
          <w:tcPr>
            <w:tcW w:w="270" w:type="dxa"/>
          </w:tcPr>
          <w:p w:rsidR="0071670A" w:rsidRPr="00356084" w:rsidRDefault="0071670A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71670A" w:rsidRPr="00356084" w:rsidRDefault="00DA4E37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2"/>
          </w:tcPr>
          <w:p w:rsidR="0071670A" w:rsidRPr="00356084" w:rsidRDefault="0071670A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1670A" w:rsidRPr="00345D95" w:rsidRDefault="0071670A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9,295</w:t>
            </w:r>
          </w:p>
        </w:tc>
        <w:tc>
          <w:tcPr>
            <w:tcW w:w="270" w:type="dxa"/>
          </w:tcPr>
          <w:p w:rsidR="0071670A" w:rsidRPr="00345D95" w:rsidRDefault="0071670A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71670A" w:rsidRPr="00345D95" w:rsidRDefault="0071670A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1670A" w:rsidRPr="00356084" w:rsidTr="00DD1F95">
        <w:tc>
          <w:tcPr>
            <w:tcW w:w="3780" w:type="dxa"/>
          </w:tcPr>
          <w:p w:rsidR="0071670A" w:rsidRPr="00356084" w:rsidRDefault="0071670A" w:rsidP="0071670A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ภาชนะบรรจุ</w:t>
            </w:r>
          </w:p>
        </w:tc>
        <w:tc>
          <w:tcPr>
            <w:tcW w:w="1170" w:type="dxa"/>
          </w:tcPr>
          <w:p w:rsidR="0071670A" w:rsidRPr="00356084" w:rsidRDefault="00DA4E37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A4E37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A4E37"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270" w:type="dxa"/>
          </w:tcPr>
          <w:p w:rsidR="0071670A" w:rsidRPr="00356084" w:rsidRDefault="0071670A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71670A" w:rsidRPr="00356084" w:rsidRDefault="00DA4E37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A4E37"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A4E37">
              <w:rPr>
                <w:rFonts w:ascii="Angsana New" w:hAnsi="Angsana New"/>
                <w:sz w:val="30"/>
                <w:szCs w:val="30"/>
              </w:rPr>
              <w:t>726</w:t>
            </w:r>
          </w:p>
        </w:tc>
        <w:tc>
          <w:tcPr>
            <w:tcW w:w="270" w:type="dxa"/>
            <w:gridSpan w:val="2"/>
          </w:tcPr>
          <w:p w:rsidR="0071670A" w:rsidRPr="00356084" w:rsidRDefault="0071670A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1670A" w:rsidRPr="00345D95" w:rsidRDefault="0071670A" w:rsidP="00270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31,050</w:t>
            </w:r>
          </w:p>
        </w:tc>
        <w:tc>
          <w:tcPr>
            <w:tcW w:w="270" w:type="dxa"/>
          </w:tcPr>
          <w:p w:rsidR="0071670A" w:rsidRPr="00345D95" w:rsidRDefault="0071670A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71670A" w:rsidRPr="00345D95" w:rsidRDefault="0071670A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31,666</w:t>
            </w:r>
          </w:p>
        </w:tc>
      </w:tr>
      <w:tr w:rsidR="0071670A" w:rsidRPr="00356084" w:rsidTr="00DD1F95">
        <w:tc>
          <w:tcPr>
            <w:tcW w:w="3780" w:type="dxa"/>
          </w:tcPr>
          <w:p w:rsidR="0071670A" w:rsidRPr="00356084" w:rsidRDefault="0071670A" w:rsidP="0071670A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อุปกรณ์ส่งเสริมการตลาด</w:t>
            </w:r>
          </w:p>
        </w:tc>
        <w:tc>
          <w:tcPr>
            <w:tcW w:w="1170" w:type="dxa"/>
          </w:tcPr>
          <w:p w:rsidR="0071670A" w:rsidRPr="00356084" w:rsidRDefault="00DA4E37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A4E37">
              <w:rPr>
                <w:rFonts w:ascii="Angsana New" w:hAnsi="Angsana New"/>
                <w:sz w:val="30"/>
                <w:szCs w:val="30"/>
              </w:rPr>
              <w:t>550</w:t>
            </w:r>
          </w:p>
        </w:tc>
        <w:tc>
          <w:tcPr>
            <w:tcW w:w="270" w:type="dxa"/>
          </w:tcPr>
          <w:p w:rsidR="0071670A" w:rsidRPr="00356084" w:rsidRDefault="0071670A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71670A" w:rsidRPr="00356084" w:rsidRDefault="00DA4E37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gridSpan w:val="2"/>
          </w:tcPr>
          <w:p w:rsidR="0071670A" w:rsidRPr="00356084" w:rsidRDefault="0071670A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1670A" w:rsidRPr="00345D95" w:rsidRDefault="0071670A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1,675</w:t>
            </w:r>
          </w:p>
        </w:tc>
        <w:tc>
          <w:tcPr>
            <w:tcW w:w="270" w:type="dxa"/>
          </w:tcPr>
          <w:p w:rsidR="0071670A" w:rsidRPr="00345D95" w:rsidRDefault="0071670A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71670A" w:rsidRPr="00345D95" w:rsidRDefault="0071670A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1670A" w:rsidRPr="00356084" w:rsidTr="00DD1F95">
        <w:tc>
          <w:tcPr>
            <w:tcW w:w="3780" w:type="dxa"/>
          </w:tcPr>
          <w:p w:rsidR="0071670A" w:rsidRPr="00356084" w:rsidRDefault="0071670A" w:rsidP="0071670A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1670A" w:rsidRPr="00356084" w:rsidRDefault="001A15C7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DA4E3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776</w:t>
            </w:r>
          </w:p>
        </w:tc>
        <w:tc>
          <w:tcPr>
            <w:tcW w:w="270" w:type="dxa"/>
          </w:tcPr>
          <w:p w:rsidR="0071670A" w:rsidRPr="00356084" w:rsidRDefault="0071670A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:rsidR="0071670A" w:rsidRPr="00356084" w:rsidRDefault="00DA4E37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A4E37">
              <w:rPr>
                <w:rFonts w:ascii="Angsana New" w:hAnsi="Angsana New"/>
                <w:sz w:val="30"/>
                <w:szCs w:val="30"/>
              </w:rPr>
              <w:t>17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A4E37">
              <w:rPr>
                <w:rFonts w:ascii="Angsana New" w:hAnsi="Angsana New"/>
                <w:sz w:val="30"/>
                <w:szCs w:val="30"/>
              </w:rPr>
              <w:t>358</w:t>
            </w:r>
          </w:p>
        </w:tc>
        <w:tc>
          <w:tcPr>
            <w:tcW w:w="270" w:type="dxa"/>
            <w:gridSpan w:val="2"/>
          </w:tcPr>
          <w:p w:rsidR="0071670A" w:rsidRPr="00356084" w:rsidRDefault="0071670A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1670A" w:rsidRPr="00345D95" w:rsidRDefault="0071670A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4,485</w:t>
            </w:r>
          </w:p>
        </w:tc>
        <w:tc>
          <w:tcPr>
            <w:tcW w:w="270" w:type="dxa"/>
          </w:tcPr>
          <w:p w:rsidR="0071670A" w:rsidRPr="00345D95" w:rsidRDefault="0071670A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:rsidR="0071670A" w:rsidRPr="00345D95" w:rsidRDefault="0071670A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22,513</w:t>
            </w:r>
          </w:p>
        </w:tc>
      </w:tr>
      <w:tr w:rsidR="0071670A" w:rsidRPr="00356084" w:rsidTr="00DD1F95">
        <w:tc>
          <w:tcPr>
            <w:tcW w:w="3780" w:type="dxa"/>
          </w:tcPr>
          <w:p w:rsidR="0071670A" w:rsidRPr="00356084" w:rsidRDefault="0071670A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1670A" w:rsidRPr="00356084" w:rsidRDefault="00DA4E37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4E37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1A15C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A15C7">
              <w:rPr>
                <w:rFonts w:ascii="Angsana New" w:hAnsi="Angsana New"/>
                <w:b/>
                <w:bCs/>
                <w:sz w:val="30"/>
                <w:szCs w:val="30"/>
              </w:rPr>
              <w:t>436</w:t>
            </w:r>
          </w:p>
        </w:tc>
        <w:tc>
          <w:tcPr>
            <w:tcW w:w="270" w:type="dxa"/>
          </w:tcPr>
          <w:p w:rsidR="0071670A" w:rsidRPr="00356084" w:rsidRDefault="0071670A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1670A" w:rsidRPr="00221920" w:rsidRDefault="00DA4E37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4E37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A4E37">
              <w:rPr>
                <w:rFonts w:ascii="Angsana New" w:hAnsi="Angsana New"/>
                <w:b/>
                <w:bCs/>
                <w:sz w:val="30"/>
                <w:szCs w:val="30"/>
              </w:rPr>
              <w:t>104</w:t>
            </w:r>
          </w:p>
        </w:tc>
        <w:tc>
          <w:tcPr>
            <w:tcW w:w="270" w:type="dxa"/>
            <w:gridSpan w:val="2"/>
          </w:tcPr>
          <w:p w:rsidR="0071670A" w:rsidRPr="00356084" w:rsidRDefault="0071670A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1670A" w:rsidRPr="00345D95" w:rsidRDefault="0071670A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79,529</w:t>
            </w:r>
          </w:p>
        </w:tc>
        <w:tc>
          <w:tcPr>
            <w:tcW w:w="270" w:type="dxa"/>
          </w:tcPr>
          <w:p w:rsidR="0071670A" w:rsidRPr="00345D95" w:rsidRDefault="0071670A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1670A" w:rsidRPr="00345D95" w:rsidRDefault="0071670A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54,186</w:t>
            </w:r>
          </w:p>
        </w:tc>
      </w:tr>
    </w:tbl>
    <w:p w:rsidR="008B6F23" w:rsidRDefault="008B6F23" w:rsidP="0036699E">
      <w:pPr>
        <w:spacing w:line="240" w:lineRule="auto"/>
        <w:rPr>
          <w:rFonts w:ascii="Angsana New" w:hAnsi="Angsana New"/>
          <w:sz w:val="30"/>
          <w:szCs w:val="30"/>
        </w:rPr>
      </w:pPr>
    </w:p>
    <w:p w:rsidR="0036699E" w:rsidRPr="0036699E" w:rsidRDefault="0036699E" w:rsidP="003C2CCB">
      <w:pPr>
        <w:pStyle w:val="Title"/>
        <w:rPr>
          <w:sz w:val="2"/>
          <w:szCs w:val="2"/>
        </w:rPr>
      </w:pPr>
      <w:r>
        <w:br w:type="page"/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50"/>
        <w:gridCol w:w="1190"/>
        <w:gridCol w:w="270"/>
        <w:gridCol w:w="1260"/>
        <w:gridCol w:w="270"/>
        <w:gridCol w:w="1170"/>
      </w:tblGrid>
      <w:tr w:rsidR="0036699E" w:rsidRPr="00356084" w:rsidTr="00162E3D">
        <w:tc>
          <w:tcPr>
            <w:tcW w:w="3780" w:type="dxa"/>
          </w:tcPr>
          <w:p w:rsidR="0036699E" w:rsidRPr="00356084" w:rsidRDefault="0036699E" w:rsidP="00B46D6D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6C8D" w:rsidRPr="00356084" w:rsidTr="00162E3D">
        <w:tc>
          <w:tcPr>
            <w:tcW w:w="3780" w:type="dxa"/>
          </w:tcPr>
          <w:p w:rsidR="00E86C8D" w:rsidRPr="00356084" w:rsidRDefault="00E86C8D" w:rsidP="00E86C8D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3560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DE7E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E7E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10" w:type="dxa"/>
            <w:gridSpan w:val="3"/>
          </w:tcPr>
          <w:p w:rsidR="00E86C8D" w:rsidRPr="00356084" w:rsidRDefault="00E86C8D" w:rsidP="00E8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E86C8D" w:rsidRPr="00356084" w:rsidRDefault="00E86C8D" w:rsidP="00E8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E86C8D" w:rsidRPr="00356084" w:rsidRDefault="00E86C8D" w:rsidP="00E8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6699E" w:rsidRPr="00356084" w:rsidTr="00162E3D">
        <w:tc>
          <w:tcPr>
            <w:tcW w:w="3780" w:type="dxa"/>
          </w:tcPr>
          <w:p w:rsidR="0036699E" w:rsidRPr="00356084" w:rsidRDefault="0036699E" w:rsidP="00B46D6D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50" w:type="dxa"/>
          </w:tcPr>
          <w:p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70" w:type="dxa"/>
          </w:tcPr>
          <w:p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36699E" w:rsidRPr="00356084" w:rsidTr="00162E3D">
        <w:tc>
          <w:tcPr>
            <w:tcW w:w="3780" w:type="dxa"/>
          </w:tcPr>
          <w:p w:rsidR="0036699E" w:rsidRPr="00356084" w:rsidRDefault="0036699E" w:rsidP="00B46D6D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250" w:type="dxa"/>
          </w:tcPr>
          <w:p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70" w:type="dxa"/>
          </w:tcPr>
          <w:p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270" w:type="dxa"/>
          </w:tcPr>
          <w:p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</w:tr>
      <w:tr w:rsidR="0036699E" w:rsidRPr="00356084" w:rsidTr="00162E3D">
        <w:tc>
          <w:tcPr>
            <w:tcW w:w="3780" w:type="dxa"/>
          </w:tcPr>
          <w:p w:rsidR="0036699E" w:rsidRPr="00356084" w:rsidRDefault="0036699E" w:rsidP="00B46D6D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50" w:type="dxa"/>
          </w:tcPr>
          <w:p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3560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</w:p>
        </w:tc>
        <w:tc>
          <w:tcPr>
            <w:tcW w:w="270" w:type="dxa"/>
          </w:tcPr>
          <w:p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3560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</w:p>
        </w:tc>
      </w:tr>
      <w:tr w:rsidR="0036699E" w:rsidRPr="00356084" w:rsidTr="00162E3D">
        <w:tc>
          <w:tcPr>
            <w:tcW w:w="3780" w:type="dxa"/>
          </w:tcPr>
          <w:p w:rsidR="0036699E" w:rsidRPr="00356084" w:rsidRDefault="0036699E" w:rsidP="00B46D6D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" w:type="dxa"/>
          </w:tcPr>
          <w:p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270" w:type="dxa"/>
          </w:tcPr>
          <w:p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</w:tr>
      <w:tr w:rsidR="0036699E" w:rsidRPr="00356084" w:rsidTr="00162E3D">
        <w:tc>
          <w:tcPr>
            <w:tcW w:w="3780" w:type="dxa"/>
          </w:tcPr>
          <w:p w:rsidR="0036699E" w:rsidRPr="00356084" w:rsidRDefault="0036699E" w:rsidP="00B46D6D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A4E37" w:rsidRPr="00356084" w:rsidTr="00162E3D">
        <w:tc>
          <w:tcPr>
            <w:tcW w:w="3780" w:type="dxa"/>
          </w:tcPr>
          <w:p w:rsidR="00DA4E37" w:rsidRPr="00356084" w:rsidRDefault="00DA4E37" w:rsidP="00DA4E37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อาคาร คลังสินค้าและส่วนปรับปรุง</w:t>
            </w:r>
          </w:p>
        </w:tc>
        <w:tc>
          <w:tcPr>
            <w:tcW w:w="1170" w:type="dxa"/>
          </w:tcPr>
          <w:p w:rsidR="00DA4E37" w:rsidRPr="00356084" w:rsidRDefault="002E11B2" w:rsidP="00DA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7,744</w:t>
            </w:r>
          </w:p>
        </w:tc>
        <w:tc>
          <w:tcPr>
            <w:tcW w:w="250" w:type="dxa"/>
          </w:tcPr>
          <w:p w:rsidR="00DA4E37" w:rsidRPr="00356084" w:rsidRDefault="00DA4E37" w:rsidP="00DA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:rsidR="00DA4E37" w:rsidRPr="00345D95" w:rsidRDefault="00DA4E37" w:rsidP="00DA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8" w:right="-237" w:hanging="2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DA4E37" w:rsidRPr="00356084" w:rsidRDefault="00DA4E37" w:rsidP="00DA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A4E37" w:rsidRPr="00345D95" w:rsidRDefault="00DA4E37" w:rsidP="00DA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4,638</w:t>
            </w:r>
          </w:p>
        </w:tc>
        <w:tc>
          <w:tcPr>
            <w:tcW w:w="270" w:type="dxa"/>
          </w:tcPr>
          <w:p w:rsidR="00DA4E37" w:rsidRPr="00345D95" w:rsidRDefault="00DA4E37" w:rsidP="00DA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A4E37" w:rsidRPr="00345D95" w:rsidRDefault="00DA4E37" w:rsidP="00DA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8" w:right="-237" w:hanging="2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DA4E37" w:rsidRPr="00356084" w:rsidTr="00162E3D">
        <w:tc>
          <w:tcPr>
            <w:tcW w:w="3780" w:type="dxa"/>
          </w:tcPr>
          <w:p w:rsidR="00DA4E37" w:rsidRPr="00356084" w:rsidRDefault="00DA4E37" w:rsidP="00DA4E37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เครื่องจักร 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และเครื่องมือเครื่องใช้</w:t>
            </w:r>
          </w:p>
        </w:tc>
        <w:tc>
          <w:tcPr>
            <w:tcW w:w="1170" w:type="dxa"/>
          </w:tcPr>
          <w:p w:rsidR="00DA4E37" w:rsidRPr="00356084" w:rsidRDefault="00DA4E37" w:rsidP="00DA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A4E37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A4E37">
              <w:rPr>
                <w:rFonts w:ascii="Angsana New" w:hAnsi="Angsana New"/>
                <w:sz w:val="30"/>
                <w:szCs w:val="30"/>
              </w:rPr>
              <w:t>793</w:t>
            </w:r>
          </w:p>
        </w:tc>
        <w:tc>
          <w:tcPr>
            <w:tcW w:w="250" w:type="dxa"/>
          </w:tcPr>
          <w:p w:rsidR="00DA4E37" w:rsidRPr="00356084" w:rsidRDefault="00DA4E37" w:rsidP="00DA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:rsidR="00DA4E37" w:rsidRPr="00345D95" w:rsidRDefault="00DA4E37" w:rsidP="00DA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8" w:right="-237" w:hanging="2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A4E37" w:rsidRPr="00356084" w:rsidRDefault="00DA4E37" w:rsidP="00DA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A4E37" w:rsidRPr="00345D95" w:rsidRDefault="00DA4E37" w:rsidP="00DA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19,478</w:t>
            </w:r>
          </w:p>
        </w:tc>
        <w:tc>
          <w:tcPr>
            <w:tcW w:w="270" w:type="dxa"/>
          </w:tcPr>
          <w:p w:rsidR="00DA4E37" w:rsidRPr="00345D95" w:rsidRDefault="00DA4E37" w:rsidP="00DA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A4E37" w:rsidRPr="00345D95" w:rsidRDefault="00DA4E37" w:rsidP="00DA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8" w:right="-237" w:hanging="2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1670A" w:rsidRPr="00356084" w:rsidTr="00162E3D">
        <w:tc>
          <w:tcPr>
            <w:tcW w:w="3780" w:type="dxa"/>
          </w:tcPr>
          <w:p w:rsidR="0071670A" w:rsidRPr="00356084" w:rsidRDefault="0071670A" w:rsidP="0071670A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70" w:type="dxa"/>
          </w:tcPr>
          <w:p w:rsidR="0071670A" w:rsidRPr="00356084" w:rsidRDefault="00DA4E37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A4E37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A4E37">
              <w:rPr>
                <w:rFonts w:ascii="Angsana New" w:hAnsi="Angsana New"/>
                <w:sz w:val="30"/>
                <w:szCs w:val="30"/>
              </w:rPr>
              <w:t>277</w:t>
            </w:r>
          </w:p>
        </w:tc>
        <w:tc>
          <w:tcPr>
            <w:tcW w:w="250" w:type="dxa"/>
          </w:tcPr>
          <w:p w:rsidR="0071670A" w:rsidRPr="00356084" w:rsidRDefault="0071670A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:rsidR="0071670A" w:rsidRPr="00356084" w:rsidRDefault="00DA4E37" w:rsidP="00DA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71670A" w:rsidRPr="00356084" w:rsidRDefault="0071670A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1670A" w:rsidRPr="00345D95" w:rsidRDefault="0071670A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577</w:t>
            </w:r>
          </w:p>
        </w:tc>
        <w:tc>
          <w:tcPr>
            <w:tcW w:w="270" w:type="dxa"/>
          </w:tcPr>
          <w:p w:rsidR="0071670A" w:rsidRPr="00345D95" w:rsidRDefault="0071670A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1670A" w:rsidRPr="00345D95" w:rsidRDefault="0071670A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8" w:right="-237" w:hanging="2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1670A" w:rsidRPr="00356084" w:rsidTr="00162E3D">
        <w:tc>
          <w:tcPr>
            <w:tcW w:w="3780" w:type="dxa"/>
          </w:tcPr>
          <w:p w:rsidR="0071670A" w:rsidRPr="00356084" w:rsidRDefault="0071670A" w:rsidP="0071670A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70" w:type="dxa"/>
          </w:tcPr>
          <w:p w:rsidR="0071670A" w:rsidRPr="00356084" w:rsidRDefault="00DA4E37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A4E37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A4E37">
              <w:rPr>
                <w:rFonts w:ascii="Angsana New" w:hAnsi="Angsana New"/>
                <w:sz w:val="30"/>
                <w:szCs w:val="30"/>
              </w:rPr>
              <w:t>219</w:t>
            </w:r>
          </w:p>
        </w:tc>
        <w:tc>
          <w:tcPr>
            <w:tcW w:w="250" w:type="dxa"/>
          </w:tcPr>
          <w:p w:rsidR="0071670A" w:rsidRPr="00356084" w:rsidRDefault="0071670A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:rsidR="0071670A" w:rsidRPr="00356084" w:rsidRDefault="00DA4E37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71670A" w:rsidRPr="00356084" w:rsidRDefault="0071670A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1670A" w:rsidRPr="00345D95" w:rsidRDefault="0071670A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9,032</w:t>
            </w:r>
          </w:p>
        </w:tc>
        <w:tc>
          <w:tcPr>
            <w:tcW w:w="270" w:type="dxa"/>
          </w:tcPr>
          <w:p w:rsidR="0071670A" w:rsidRPr="00345D95" w:rsidRDefault="0071670A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1670A" w:rsidRPr="00345D95" w:rsidRDefault="0071670A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8" w:right="-237" w:hanging="2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1670A" w:rsidRPr="00356084" w:rsidTr="00162E3D">
        <w:tc>
          <w:tcPr>
            <w:tcW w:w="3780" w:type="dxa"/>
          </w:tcPr>
          <w:p w:rsidR="0071670A" w:rsidRPr="00356084" w:rsidRDefault="0071670A" w:rsidP="0071670A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ภาชนะบรรจุ</w:t>
            </w:r>
          </w:p>
        </w:tc>
        <w:tc>
          <w:tcPr>
            <w:tcW w:w="1170" w:type="dxa"/>
          </w:tcPr>
          <w:p w:rsidR="0071670A" w:rsidRPr="00356084" w:rsidRDefault="00DA4E37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A4E37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A4E37"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250" w:type="dxa"/>
          </w:tcPr>
          <w:p w:rsidR="0071670A" w:rsidRPr="00356084" w:rsidRDefault="0071670A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:rsidR="0071670A" w:rsidRPr="00356084" w:rsidRDefault="00DA4E37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A4E37"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A4E37">
              <w:rPr>
                <w:rFonts w:ascii="Angsana New" w:hAnsi="Angsana New"/>
                <w:sz w:val="30"/>
                <w:szCs w:val="30"/>
              </w:rPr>
              <w:t>716</w:t>
            </w:r>
          </w:p>
        </w:tc>
        <w:tc>
          <w:tcPr>
            <w:tcW w:w="270" w:type="dxa"/>
          </w:tcPr>
          <w:p w:rsidR="0071670A" w:rsidRPr="00356084" w:rsidRDefault="0071670A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1670A" w:rsidRPr="00345D95" w:rsidRDefault="0071670A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31,050</w:t>
            </w:r>
          </w:p>
        </w:tc>
        <w:tc>
          <w:tcPr>
            <w:tcW w:w="270" w:type="dxa"/>
          </w:tcPr>
          <w:p w:rsidR="0071670A" w:rsidRPr="00345D95" w:rsidRDefault="0071670A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1670A" w:rsidRPr="00345D95" w:rsidRDefault="0071670A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31,646</w:t>
            </w:r>
          </w:p>
        </w:tc>
      </w:tr>
      <w:tr w:rsidR="0071670A" w:rsidRPr="00356084" w:rsidTr="00162E3D">
        <w:tc>
          <w:tcPr>
            <w:tcW w:w="3780" w:type="dxa"/>
          </w:tcPr>
          <w:p w:rsidR="0071670A" w:rsidRPr="00356084" w:rsidRDefault="0071670A" w:rsidP="0071670A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อุปกรณ์ส่งเสริมการตลาด</w:t>
            </w:r>
          </w:p>
        </w:tc>
        <w:tc>
          <w:tcPr>
            <w:tcW w:w="1170" w:type="dxa"/>
          </w:tcPr>
          <w:p w:rsidR="0071670A" w:rsidRPr="00356084" w:rsidRDefault="00DA4E37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A4E37">
              <w:rPr>
                <w:rFonts w:ascii="Angsana New" w:hAnsi="Angsana New"/>
                <w:sz w:val="30"/>
                <w:szCs w:val="30"/>
              </w:rPr>
              <w:t>550</w:t>
            </w:r>
          </w:p>
        </w:tc>
        <w:tc>
          <w:tcPr>
            <w:tcW w:w="250" w:type="dxa"/>
          </w:tcPr>
          <w:p w:rsidR="0071670A" w:rsidRPr="00356084" w:rsidRDefault="0071670A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:rsidR="0071670A" w:rsidRPr="00356084" w:rsidRDefault="00DA4E37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71670A" w:rsidRPr="00356084" w:rsidRDefault="0071670A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1670A" w:rsidRPr="00345D95" w:rsidRDefault="0071670A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1,675</w:t>
            </w:r>
          </w:p>
        </w:tc>
        <w:tc>
          <w:tcPr>
            <w:tcW w:w="270" w:type="dxa"/>
          </w:tcPr>
          <w:p w:rsidR="0071670A" w:rsidRPr="00345D95" w:rsidRDefault="0071670A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1670A" w:rsidRPr="00345D95" w:rsidRDefault="0071670A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1670A" w:rsidRPr="00356084" w:rsidTr="00162E3D">
        <w:tc>
          <w:tcPr>
            <w:tcW w:w="3780" w:type="dxa"/>
          </w:tcPr>
          <w:p w:rsidR="0071670A" w:rsidRPr="00356084" w:rsidRDefault="0071670A" w:rsidP="0071670A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1670A" w:rsidRPr="00356084" w:rsidRDefault="001A15C7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DA4E3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347</w:t>
            </w:r>
          </w:p>
        </w:tc>
        <w:tc>
          <w:tcPr>
            <w:tcW w:w="250" w:type="dxa"/>
          </w:tcPr>
          <w:p w:rsidR="0071670A" w:rsidRPr="00356084" w:rsidRDefault="0071670A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71670A" w:rsidRPr="00356084" w:rsidRDefault="00DA4E37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A4E37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A4E37">
              <w:rPr>
                <w:rFonts w:ascii="Angsana New" w:hAnsi="Angsana New"/>
                <w:sz w:val="30"/>
                <w:szCs w:val="30"/>
              </w:rPr>
              <w:t>379</w:t>
            </w:r>
          </w:p>
        </w:tc>
        <w:tc>
          <w:tcPr>
            <w:tcW w:w="270" w:type="dxa"/>
          </w:tcPr>
          <w:p w:rsidR="0071670A" w:rsidRPr="00356084" w:rsidRDefault="0071670A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1670A" w:rsidRPr="00345D95" w:rsidRDefault="0071670A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3,587</w:t>
            </w:r>
          </w:p>
        </w:tc>
        <w:tc>
          <w:tcPr>
            <w:tcW w:w="270" w:type="dxa"/>
          </w:tcPr>
          <w:p w:rsidR="0071670A" w:rsidRPr="00345D95" w:rsidRDefault="0071670A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1670A" w:rsidRPr="00345D95" w:rsidRDefault="0071670A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18,970</w:t>
            </w:r>
          </w:p>
        </w:tc>
      </w:tr>
      <w:tr w:rsidR="0071670A" w:rsidRPr="00356084" w:rsidTr="00162E3D">
        <w:tc>
          <w:tcPr>
            <w:tcW w:w="3780" w:type="dxa"/>
          </w:tcPr>
          <w:p w:rsidR="0071670A" w:rsidRPr="00356084" w:rsidRDefault="0071670A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1670A" w:rsidRPr="00356084" w:rsidRDefault="00DA4E37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4E3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1A15C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A15C7">
              <w:rPr>
                <w:rFonts w:ascii="Angsana New" w:hAnsi="Angsana New"/>
                <w:b/>
                <w:bCs/>
                <w:sz w:val="30"/>
                <w:szCs w:val="30"/>
              </w:rPr>
              <w:t>037</w:t>
            </w:r>
          </w:p>
        </w:tc>
        <w:tc>
          <w:tcPr>
            <w:tcW w:w="250" w:type="dxa"/>
          </w:tcPr>
          <w:p w:rsidR="0071670A" w:rsidRPr="00356084" w:rsidRDefault="0071670A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:rsidR="0071670A" w:rsidRPr="0076184E" w:rsidRDefault="00DA4E37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4E37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A4E37">
              <w:rPr>
                <w:rFonts w:ascii="Angsana New" w:hAnsi="Angsana New"/>
                <w:b/>
                <w:bCs/>
                <w:sz w:val="30"/>
                <w:szCs w:val="30"/>
              </w:rPr>
              <w:t>114</w:t>
            </w:r>
          </w:p>
        </w:tc>
        <w:tc>
          <w:tcPr>
            <w:tcW w:w="270" w:type="dxa"/>
          </w:tcPr>
          <w:p w:rsidR="0071670A" w:rsidRPr="00356084" w:rsidRDefault="0071670A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71670A" w:rsidRPr="00345D95" w:rsidRDefault="0071670A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70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45D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037</w:t>
            </w:r>
          </w:p>
        </w:tc>
        <w:tc>
          <w:tcPr>
            <w:tcW w:w="270" w:type="dxa"/>
          </w:tcPr>
          <w:p w:rsidR="0071670A" w:rsidRPr="00345D95" w:rsidRDefault="0071670A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1670A" w:rsidRPr="00345D95" w:rsidRDefault="0071670A" w:rsidP="0071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50,623</w:t>
            </w:r>
          </w:p>
        </w:tc>
      </w:tr>
    </w:tbl>
    <w:p w:rsidR="0036699E" w:rsidRPr="00A544BD" w:rsidRDefault="0036699E" w:rsidP="0036699E">
      <w:pPr>
        <w:spacing w:line="240" w:lineRule="auto"/>
        <w:rPr>
          <w:rFonts w:ascii="Angsana New" w:hAnsi="Angsana New"/>
          <w:sz w:val="32"/>
          <w:szCs w:val="32"/>
        </w:rPr>
      </w:pPr>
    </w:p>
    <w:p w:rsidR="0036699E" w:rsidRPr="00356084" w:rsidRDefault="0036699E" w:rsidP="0036699E">
      <w:pPr>
        <w:spacing w:line="240" w:lineRule="auto"/>
        <w:rPr>
          <w:rFonts w:ascii="Angsana New" w:hAnsi="Angsana New"/>
          <w:sz w:val="2"/>
          <w:szCs w:val="2"/>
        </w:rPr>
      </w:pPr>
    </w:p>
    <w:p w:rsidR="008D522A" w:rsidRPr="00D36B78" w:rsidRDefault="008D522A" w:rsidP="008D522A">
      <w:pPr>
        <w:spacing w:line="240" w:lineRule="auto"/>
        <w:rPr>
          <w:rFonts w:ascii="Angsana New" w:hAnsi="Angsana New"/>
          <w:sz w:val="2"/>
          <w:szCs w:val="2"/>
        </w:rPr>
      </w:pPr>
    </w:p>
    <w:p w:rsidR="004F48B1" w:rsidRPr="00D36B78" w:rsidRDefault="00B4725A" w:rsidP="00CC6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10</w:t>
      </w:r>
      <w:r w:rsidR="006256F1">
        <w:rPr>
          <w:rFonts w:ascii="Angsana New" w:hAnsi="Angsana New"/>
          <w:b/>
          <w:bCs/>
          <w:sz w:val="30"/>
          <w:szCs w:val="30"/>
        </w:rPr>
        <w:tab/>
      </w:r>
      <w:r w:rsidR="004F48B1" w:rsidRPr="00D36B78">
        <w:rPr>
          <w:rFonts w:ascii="Angsana New" w:hAnsi="Angsana New"/>
          <w:b/>
          <w:bCs/>
          <w:sz w:val="30"/>
          <w:szCs w:val="30"/>
          <w:cs/>
        </w:rPr>
        <w:t>ภาษีเงินได้รอการตัดบัญชี</w:t>
      </w:r>
    </w:p>
    <w:p w:rsidR="004F48B1" w:rsidRDefault="004F48B1" w:rsidP="001720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8E5E32" w:rsidRPr="00345D95" w:rsidRDefault="008E5E32" w:rsidP="008E5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345D95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AA7C62">
        <w:rPr>
          <w:rFonts w:ascii="Angsana New" w:hAnsi="Angsana New"/>
          <w:spacing w:val="-4"/>
          <w:sz w:val="30"/>
          <w:szCs w:val="30"/>
        </w:rPr>
        <w:t xml:space="preserve">31 </w:t>
      </w:r>
      <w:r w:rsidR="00AA7C62">
        <w:rPr>
          <w:rFonts w:ascii="Angsana New" w:hAnsi="Angsana New" w:hint="cs"/>
          <w:spacing w:val="-4"/>
          <w:sz w:val="30"/>
          <w:szCs w:val="30"/>
          <w:cs/>
        </w:rPr>
        <w:t>ธันวาคม</w:t>
      </w:r>
      <w:r w:rsidR="0036699E" w:rsidRPr="00D36B78">
        <w:rPr>
          <w:rFonts w:ascii="Angsana New" w:hAnsi="Angsana New"/>
          <w:sz w:val="30"/>
          <w:szCs w:val="30"/>
          <w:cs/>
        </w:rPr>
        <w:t xml:space="preserve"> </w:t>
      </w:r>
      <w:r w:rsidRPr="00345D95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2</w:t>
      </w:r>
      <w:r w:rsidRPr="00345D95">
        <w:rPr>
          <w:rFonts w:ascii="Angsana New" w:hAnsi="Angsana New"/>
          <w:sz w:val="30"/>
          <w:szCs w:val="30"/>
        </w:rPr>
        <w:t xml:space="preserve"> </w:t>
      </w:r>
      <w:r w:rsidRPr="00345D95">
        <w:rPr>
          <w:rFonts w:ascii="Angsana New" w:hAnsi="Angsana New" w:hint="cs"/>
          <w:sz w:val="30"/>
          <w:szCs w:val="30"/>
          <w:cs/>
        </w:rPr>
        <w:t xml:space="preserve">และ </w:t>
      </w:r>
      <w:r w:rsidR="00864106">
        <w:rPr>
          <w:rFonts w:ascii="Angsana New" w:hAnsi="Angsana New"/>
          <w:sz w:val="30"/>
          <w:szCs w:val="30"/>
        </w:rPr>
        <w:t>30</w:t>
      </w:r>
      <w:r w:rsidRPr="00345D95">
        <w:rPr>
          <w:rFonts w:ascii="Angsana New" w:hAnsi="Angsana New"/>
          <w:sz w:val="30"/>
          <w:szCs w:val="30"/>
        </w:rPr>
        <w:t xml:space="preserve"> </w:t>
      </w:r>
      <w:r w:rsidRPr="00345D95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345D95">
        <w:rPr>
          <w:rFonts w:ascii="Angsana New" w:hAnsi="Angsana New"/>
          <w:sz w:val="30"/>
          <w:szCs w:val="30"/>
        </w:rPr>
        <w:t>256</w:t>
      </w:r>
      <w:r w:rsidR="00AA7C62">
        <w:rPr>
          <w:rFonts w:ascii="Angsana New" w:hAnsi="Angsana New"/>
          <w:sz w:val="30"/>
          <w:szCs w:val="30"/>
        </w:rPr>
        <w:t>2</w:t>
      </w:r>
      <w:r w:rsidRPr="00345D95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8E5E32" w:rsidRPr="00345D95" w:rsidRDefault="008E5E32" w:rsidP="008E5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780"/>
        <w:gridCol w:w="1140"/>
        <w:gridCol w:w="236"/>
        <w:gridCol w:w="1214"/>
        <w:gridCol w:w="325"/>
        <w:gridCol w:w="1225"/>
        <w:gridCol w:w="236"/>
        <w:gridCol w:w="1204"/>
      </w:tblGrid>
      <w:tr w:rsidR="008E5E32" w:rsidRPr="00345D95" w:rsidTr="00162E3D">
        <w:tc>
          <w:tcPr>
            <w:tcW w:w="3780" w:type="dxa"/>
          </w:tcPr>
          <w:p w:rsidR="008E5E32" w:rsidRPr="00345D95" w:rsidRDefault="008E5E32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:rsidR="008E5E32" w:rsidRPr="00345D95" w:rsidRDefault="008E5E32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E5E32" w:rsidRPr="00345D95" w:rsidTr="00162E3D">
        <w:tc>
          <w:tcPr>
            <w:tcW w:w="3780" w:type="dxa"/>
          </w:tcPr>
          <w:p w:rsidR="008E5E32" w:rsidRPr="00345D95" w:rsidRDefault="008E5E32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0" w:type="dxa"/>
            <w:gridSpan w:val="3"/>
          </w:tcPr>
          <w:p w:rsidR="008E5E32" w:rsidRPr="00345D95" w:rsidRDefault="008E5E32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325" w:type="dxa"/>
          </w:tcPr>
          <w:p w:rsidR="008E5E32" w:rsidRPr="00345D95" w:rsidRDefault="008E5E32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5" w:type="dxa"/>
            <w:gridSpan w:val="3"/>
          </w:tcPr>
          <w:p w:rsidR="008E5E32" w:rsidRPr="00345D95" w:rsidRDefault="008E5E32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E86C8D" w:rsidRPr="00345D95" w:rsidTr="00162E3D">
        <w:tc>
          <w:tcPr>
            <w:tcW w:w="3780" w:type="dxa"/>
          </w:tcPr>
          <w:p w:rsidR="00E86C8D" w:rsidRPr="00345D95" w:rsidRDefault="00E86C8D" w:rsidP="00E8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</w:tcPr>
          <w:p w:rsidR="00E86C8D" w:rsidRPr="008E5E32" w:rsidRDefault="00E86C8D" w:rsidP="00E86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31 </w:t>
            </w:r>
            <w:r w:rsidRPr="00AA7C62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:rsidR="00E86C8D" w:rsidRPr="008E5E32" w:rsidRDefault="00E86C8D" w:rsidP="00E86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:rsidR="00E86C8D" w:rsidRPr="008E5E32" w:rsidRDefault="00E86C8D" w:rsidP="00E86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5E32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8E5E32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25" w:type="dxa"/>
          </w:tcPr>
          <w:p w:rsidR="00E86C8D" w:rsidRPr="008E5E32" w:rsidRDefault="00E86C8D" w:rsidP="00E86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5" w:type="dxa"/>
          </w:tcPr>
          <w:p w:rsidR="00E86C8D" w:rsidRPr="008E5E32" w:rsidRDefault="00E86C8D" w:rsidP="00E86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31 </w:t>
            </w:r>
            <w:r w:rsidRPr="00AA7C62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:rsidR="00E86C8D" w:rsidRPr="008E5E32" w:rsidRDefault="00E86C8D" w:rsidP="00E86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E86C8D" w:rsidRPr="008E5E32" w:rsidRDefault="00E86C8D" w:rsidP="00E86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5E32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8E5E32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</w:tr>
      <w:tr w:rsidR="008E5E32" w:rsidRPr="00345D95" w:rsidTr="00162E3D">
        <w:tc>
          <w:tcPr>
            <w:tcW w:w="3780" w:type="dxa"/>
          </w:tcPr>
          <w:p w:rsidR="008E5E32" w:rsidRPr="00345D95" w:rsidRDefault="008E5E32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</w:tcPr>
          <w:p w:rsidR="008E5E32" w:rsidRPr="00F506AA" w:rsidRDefault="008E5E32" w:rsidP="008E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Cordi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256</w:t>
            </w:r>
            <w:r w:rsidRPr="00F506AA">
              <w:rPr>
                <w:rFonts w:ascii="Angsana New" w:hAnsi="Angsana New" w:cs="Cordi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8E5E32" w:rsidRPr="00345D95" w:rsidRDefault="008E5E32" w:rsidP="008E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:rsidR="008E5E32" w:rsidRPr="00345D95" w:rsidRDefault="008E5E32" w:rsidP="008E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256</w:t>
            </w:r>
            <w:r w:rsidR="00AA7C6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325" w:type="dxa"/>
          </w:tcPr>
          <w:p w:rsidR="008E5E32" w:rsidRPr="00345D95" w:rsidRDefault="008E5E32" w:rsidP="008E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</w:tcPr>
          <w:p w:rsidR="008E5E32" w:rsidRPr="00F506AA" w:rsidRDefault="008E5E32" w:rsidP="008E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Cordi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256</w:t>
            </w:r>
            <w:r w:rsidRPr="00F506AA">
              <w:rPr>
                <w:rFonts w:ascii="Angsana New" w:hAnsi="Angsana New" w:cs="Cordi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8E5E32" w:rsidRPr="00345D95" w:rsidRDefault="008E5E32" w:rsidP="008E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8E5E32" w:rsidRPr="00345D95" w:rsidRDefault="008E5E32" w:rsidP="008E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256</w:t>
            </w:r>
            <w:r w:rsidR="00AA7C62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E5E32" w:rsidRPr="00345D95" w:rsidTr="00162E3D">
        <w:tc>
          <w:tcPr>
            <w:tcW w:w="3780" w:type="dxa"/>
          </w:tcPr>
          <w:p w:rsidR="008E5E32" w:rsidRPr="00345D95" w:rsidRDefault="008E5E32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:rsidR="008E5E32" w:rsidRPr="00345D95" w:rsidRDefault="008E5E32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345D9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F33F1" w:rsidRPr="00345D95" w:rsidTr="00162E3D">
        <w:tc>
          <w:tcPr>
            <w:tcW w:w="3780" w:type="dxa"/>
          </w:tcPr>
          <w:p w:rsidR="009F33F1" w:rsidRPr="00345D95" w:rsidRDefault="009F33F1" w:rsidP="009F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40" w:type="dxa"/>
            <w:vAlign w:val="bottom"/>
          </w:tcPr>
          <w:p w:rsidR="009F33F1" w:rsidRPr="00345D95" w:rsidRDefault="00B87A2D" w:rsidP="009F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7A2D">
              <w:rPr>
                <w:rFonts w:ascii="Angsana New" w:hAnsi="Angsana New"/>
                <w:sz w:val="30"/>
                <w:szCs w:val="30"/>
              </w:rPr>
              <w:t>583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87A2D">
              <w:rPr>
                <w:rFonts w:ascii="Angsana New" w:hAnsi="Angsana New"/>
                <w:sz w:val="30"/>
                <w:szCs w:val="30"/>
              </w:rPr>
              <w:t>662</w:t>
            </w:r>
          </w:p>
        </w:tc>
        <w:tc>
          <w:tcPr>
            <w:tcW w:w="236" w:type="dxa"/>
            <w:vAlign w:val="bottom"/>
          </w:tcPr>
          <w:p w:rsidR="009F33F1" w:rsidRPr="00345D95" w:rsidRDefault="009F33F1" w:rsidP="009F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</w:tcPr>
          <w:p w:rsidR="009F33F1" w:rsidRPr="007C4C54" w:rsidRDefault="009F33F1" w:rsidP="009F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4C54">
              <w:rPr>
                <w:rFonts w:ascii="Angsana New" w:hAnsi="Angsana New"/>
                <w:sz w:val="30"/>
                <w:szCs w:val="30"/>
              </w:rPr>
              <w:t>591,926</w:t>
            </w:r>
          </w:p>
        </w:tc>
        <w:tc>
          <w:tcPr>
            <w:tcW w:w="325" w:type="dxa"/>
            <w:vAlign w:val="bottom"/>
          </w:tcPr>
          <w:p w:rsidR="009F33F1" w:rsidRPr="00345D95" w:rsidRDefault="009F33F1" w:rsidP="009F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  <w:vAlign w:val="bottom"/>
          </w:tcPr>
          <w:p w:rsidR="009F33F1" w:rsidRPr="00AF2D33" w:rsidRDefault="00B87A2D" w:rsidP="009F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53"/>
              <w:rPr>
                <w:rFonts w:ascii="Angsana New" w:hAnsi="Angsana New"/>
                <w:sz w:val="30"/>
                <w:szCs w:val="30"/>
              </w:rPr>
            </w:pPr>
            <w:r w:rsidRPr="00AF2D33">
              <w:rPr>
                <w:rFonts w:ascii="Angsana New" w:hAnsi="Angsana New"/>
                <w:sz w:val="30"/>
                <w:szCs w:val="30"/>
              </w:rPr>
              <w:t>(1,054,</w:t>
            </w:r>
            <w:r w:rsidR="00B50556" w:rsidRPr="00AF2D33">
              <w:rPr>
                <w:rFonts w:ascii="Angsana New" w:hAnsi="Angsana New"/>
                <w:sz w:val="30"/>
                <w:szCs w:val="30"/>
              </w:rPr>
              <w:t>19</w:t>
            </w:r>
            <w:r w:rsidR="00F80940">
              <w:rPr>
                <w:rFonts w:ascii="Angsana New" w:hAnsi="Angsana New"/>
                <w:sz w:val="30"/>
                <w:szCs w:val="30"/>
              </w:rPr>
              <w:t>5</w:t>
            </w:r>
            <w:r w:rsidRPr="00AF2D3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:rsidR="009F33F1" w:rsidRPr="00345D95" w:rsidRDefault="009F33F1" w:rsidP="009F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9F33F1" w:rsidRPr="00C1266B" w:rsidRDefault="009F33F1" w:rsidP="009F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(1,055,357)</w:t>
            </w:r>
          </w:p>
        </w:tc>
      </w:tr>
      <w:tr w:rsidR="009F33F1" w:rsidRPr="00345D95" w:rsidTr="00162E3D">
        <w:tc>
          <w:tcPr>
            <w:tcW w:w="3780" w:type="dxa"/>
          </w:tcPr>
          <w:p w:rsidR="009F33F1" w:rsidRPr="00345D95" w:rsidRDefault="009F33F1" w:rsidP="009F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:rsidR="009F33F1" w:rsidRPr="00345D95" w:rsidRDefault="00B87A2D" w:rsidP="009F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B87A2D">
              <w:rPr>
                <w:rFonts w:ascii="Angsana New" w:hAnsi="Angsana New"/>
                <w:sz w:val="30"/>
                <w:szCs w:val="30"/>
              </w:rPr>
              <w:t>583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87A2D">
              <w:rPr>
                <w:rFonts w:ascii="Angsana New" w:hAnsi="Angsana New"/>
                <w:sz w:val="30"/>
                <w:szCs w:val="30"/>
              </w:rPr>
              <w:t>567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:rsidR="009F33F1" w:rsidRPr="00345D95" w:rsidRDefault="009F33F1" w:rsidP="009F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:rsidR="009F33F1" w:rsidRPr="007C4C54" w:rsidRDefault="009F33F1" w:rsidP="009F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4C54">
              <w:rPr>
                <w:rFonts w:ascii="Angsana New" w:hAnsi="Angsana New"/>
                <w:sz w:val="30"/>
                <w:szCs w:val="30"/>
              </w:rPr>
              <w:t>(591,831)</w:t>
            </w:r>
          </w:p>
        </w:tc>
        <w:tc>
          <w:tcPr>
            <w:tcW w:w="325" w:type="dxa"/>
            <w:vAlign w:val="bottom"/>
          </w:tcPr>
          <w:p w:rsidR="009F33F1" w:rsidRPr="00345D95" w:rsidRDefault="009F33F1" w:rsidP="009F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:rsidR="009F33F1" w:rsidRPr="00AF2D33" w:rsidRDefault="00B87A2D" w:rsidP="009F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53"/>
              <w:rPr>
                <w:rFonts w:ascii="Angsana New" w:hAnsi="Angsana New"/>
                <w:sz w:val="30"/>
                <w:szCs w:val="30"/>
              </w:rPr>
            </w:pPr>
            <w:r w:rsidRPr="00AF2D33">
              <w:rPr>
                <w:rFonts w:ascii="Angsana New" w:hAnsi="Angsana New"/>
                <w:sz w:val="30"/>
                <w:szCs w:val="30"/>
              </w:rPr>
              <w:t>583,56</w:t>
            </w:r>
            <w:r w:rsidR="00F8094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:rsidR="009F33F1" w:rsidRPr="00345D95" w:rsidRDefault="009F33F1" w:rsidP="009F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:rsidR="009F33F1" w:rsidRPr="00C1266B" w:rsidRDefault="009F33F1" w:rsidP="009F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591,831</w:t>
            </w:r>
          </w:p>
        </w:tc>
      </w:tr>
      <w:tr w:rsidR="008E5E32" w:rsidRPr="00345D95" w:rsidTr="00162E3D">
        <w:tc>
          <w:tcPr>
            <w:tcW w:w="3780" w:type="dxa"/>
          </w:tcPr>
          <w:p w:rsidR="008E5E32" w:rsidRPr="00345D95" w:rsidRDefault="008E5E32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right="-72" w:hanging="2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 (หนี้สิน) ภาษีเงินได้</w:t>
            </w:r>
          </w:p>
          <w:p w:rsidR="008E5E32" w:rsidRPr="00345D95" w:rsidRDefault="008E5E32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right="-72" w:hanging="2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รอการ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ตัดบัญชีสุทธิ 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E5E32" w:rsidRPr="00345D95" w:rsidRDefault="00B87A2D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</w:t>
            </w:r>
          </w:p>
        </w:tc>
        <w:tc>
          <w:tcPr>
            <w:tcW w:w="236" w:type="dxa"/>
            <w:vAlign w:val="bottom"/>
          </w:tcPr>
          <w:p w:rsidR="008E5E32" w:rsidRPr="00345D95" w:rsidRDefault="008E5E32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E5E32" w:rsidRPr="00345D95" w:rsidRDefault="009F33F1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4C54">
              <w:rPr>
                <w:rFonts w:ascii="Angsana New" w:hAnsi="Angsana New"/>
                <w:b/>
                <w:bCs/>
                <w:sz w:val="30"/>
                <w:szCs w:val="30"/>
              </w:rPr>
              <w:t>95</w:t>
            </w:r>
          </w:p>
        </w:tc>
        <w:tc>
          <w:tcPr>
            <w:tcW w:w="325" w:type="dxa"/>
            <w:vAlign w:val="bottom"/>
          </w:tcPr>
          <w:p w:rsidR="008E5E32" w:rsidRPr="00345D95" w:rsidRDefault="008E5E32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E5E32" w:rsidRPr="00AF2D33" w:rsidRDefault="00B87A2D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5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2D33">
              <w:rPr>
                <w:rFonts w:ascii="Angsana New" w:hAnsi="Angsana New"/>
                <w:b/>
                <w:bCs/>
                <w:sz w:val="30"/>
                <w:szCs w:val="30"/>
              </w:rPr>
              <w:t>(470,628)</w:t>
            </w:r>
          </w:p>
        </w:tc>
        <w:tc>
          <w:tcPr>
            <w:tcW w:w="236" w:type="dxa"/>
            <w:vAlign w:val="bottom"/>
          </w:tcPr>
          <w:p w:rsidR="008E5E32" w:rsidRPr="00345D95" w:rsidRDefault="008E5E32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E5E32" w:rsidRPr="00345D95" w:rsidRDefault="009F33F1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5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(463,526)</w:t>
            </w:r>
          </w:p>
        </w:tc>
      </w:tr>
    </w:tbl>
    <w:p w:rsidR="00162E3D" w:rsidRDefault="00162E3D" w:rsidP="008E5E32">
      <w:pPr>
        <w:spacing w:line="240" w:lineRule="auto"/>
        <w:rPr>
          <w:rFonts w:ascii="Angsana New" w:hAnsi="Angsana New"/>
          <w:sz w:val="30"/>
          <w:szCs w:val="30"/>
        </w:rPr>
      </w:pPr>
    </w:p>
    <w:p w:rsidR="00162E3D" w:rsidRDefault="00162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369" w:type="dxa"/>
        <w:tblInd w:w="450" w:type="dxa"/>
        <w:tblLook w:val="00A0" w:firstRow="1" w:lastRow="0" w:firstColumn="1" w:lastColumn="0" w:noHBand="0" w:noVBand="0"/>
      </w:tblPr>
      <w:tblGrid>
        <w:gridCol w:w="3675"/>
        <w:gridCol w:w="1136"/>
        <w:gridCol w:w="267"/>
        <w:gridCol w:w="1170"/>
        <w:gridCol w:w="337"/>
        <w:gridCol w:w="1283"/>
        <w:gridCol w:w="235"/>
        <w:gridCol w:w="1266"/>
      </w:tblGrid>
      <w:tr w:rsidR="008E5E32" w:rsidRPr="00345D95" w:rsidTr="00162E3D">
        <w:tc>
          <w:tcPr>
            <w:tcW w:w="3675" w:type="dxa"/>
          </w:tcPr>
          <w:p w:rsidR="008E5E32" w:rsidRPr="00345D95" w:rsidRDefault="008E5E32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4" w:type="dxa"/>
            <w:gridSpan w:val="7"/>
          </w:tcPr>
          <w:p w:rsidR="008E5E32" w:rsidRPr="00345D95" w:rsidRDefault="008E5E32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5E32" w:rsidRPr="00345D95" w:rsidTr="00162E3D">
        <w:tc>
          <w:tcPr>
            <w:tcW w:w="3675" w:type="dxa"/>
          </w:tcPr>
          <w:p w:rsidR="008E5E32" w:rsidRPr="00345D95" w:rsidRDefault="008E5E32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3" w:type="dxa"/>
            <w:gridSpan w:val="3"/>
          </w:tcPr>
          <w:p w:rsidR="008E5E32" w:rsidRPr="00345D95" w:rsidRDefault="008E5E32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337" w:type="dxa"/>
          </w:tcPr>
          <w:p w:rsidR="008E5E32" w:rsidRPr="00345D95" w:rsidRDefault="008E5E32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4" w:type="dxa"/>
            <w:gridSpan w:val="3"/>
          </w:tcPr>
          <w:p w:rsidR="008E5E32" w:rsidRPr="00345D95" w:rsidRDefault="008E5E32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AA7C62" w:rsidRPr="00345D95" w:rsidTr="00162E3D">
        <w:tc>
          <w:tcPr>
            <w:tcW w:w="3675" w:type="dxa"/>
          </w:tcPr>
          <w:p w:rsidR="00AA7C62" w:rsidRPr="00345D95" w:rsidRDefault="00AA7C62" w:rsidP="00AA7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:rsidR="00AA7C62" w:rsidRPr="008E5E32" w:rsidRDefault="00E86C8D" w:rsidP="00AA7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31 </w:t>
            </w:r>
            <w:r w:rsidRPr="00AA7C62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7" w:type="dxa"/>
          </w:tcPr>
          <w:p w:rsidR="00AA7C62" w:rsidRPr="008E5E32" w:rsidRDefault="00AA7C62" w:rsidP="00AA7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A7C62" w:rsidRPr="008E5E32" w:rsidRDefault="00AA7C62" w:rsidP="00AA7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5E32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8E5E32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37" w:type="dxa"/>
          </w:tcPr>
          <w:p w:rsidR="00AA7C62" w:rsidRPr="008E5E32" w:rsidRDefault="00AA7C62" w:rsidP="00AA7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:rsidR="00AA7C62" w:rsidRPr="008E5E32" w:rsidRDefault="00E86C8D" w:rsidP="00AA7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31 </w:t>
            </w:r>
            <w:r w:rsidRPr="00AA7C62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5" w:type="dxa"/>
          </w:tcPr>
          <w:p w:rsidR="00AA7C62" w:rsidRPr="008E5E32" w:rsidRDefault="00AA7C62" w:rsidP="00AA7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AA7C62" w:rsidRPr="008E5E32" w:rsidRDefault="00AA7C62" w:rsidP="00AA7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5E32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8E5E32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</w:tr>
      <w:tr w:rsidR="00AA7C62" w:rsidRPr="00345D95" w:rsidTr="00162E3D">
        <w:tc>
          <w:tcPr>
            <w:tcW w:w="3675" w:type="dxa"/>
          </w:tcPr>
          <w:p w:rsidR="00AA7C62" w:rsidRPr="00345D95" w:rsidRDefault="00AA7C62" w:rsidP="00AA7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:rsidR="00AA7C62" w:rsidRPr="00F506AA" w:rsidRDefault="00AA7C62" w:rsidP="00AA7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Cordi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256</w:t>
            </w:r>
            <w:r w:rsidRPr="00F506AA">
              <w:rPr>
                <w:rFonts w:ascii="Angsana New" w:hAnsi="Angsana New" w:cs="Cordia New"/>
                <w:sz w:val="30"/>
                <w:szCs w:val="30"/>
              </w:rPr>
              <w:t>2</w:t>
            </w:r>
          </w:p>
        </w:tc>
        <w:tc>
          <w:tcPr>
            <w:tcW w:w="267" w:type="dxa"/>
          </w:tcPr>
          <w:p w:rsidR="00AA7C62" w:rsidRPr="00345D95" w:rsidRDefault="00AA7C62" w:rsidP="00AA7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A7C62" w:rsidRPr="00345D95" w:rsidRDefault="00AA7C62" w:rsidP="00AA7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337" w:type="dxa"/>
          </w:tcPr>
          <w:p w:rsidR="00AA7C62" w:rsidRPr="00345D95" w:rsidRDefault="00AA7C62" w:rsidP="00AA7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:rsidR="00AA7C62" w:rsidRPr="00F506AA" w:rsidRDefault="00AA7C62" w:rsidP="00AA7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Cordi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256</w:t>
            </w:r>
            <w:r w:rsidRPr="00F506AA">
              <w:rPr>
                <w:rFonts w:ascii="Angsana New" w:hAnsi="Angsana New" w:cs="Cordia New"/>
                <w:sz w:val="30"/>
                <w:szCs w:val="30"/>
              </w:rPr>
              <w:t>2</w:t>
            </w:r>
          </w:p>
        </w:tc>
        <w:tc>
          <w:tcPr>
            <w:tcW w:w="235" w:type="dxa"/>
          </w:tcPr>
          <w:p w:rsidR="00AA7C62" w:rsidRPr="00345D95" w:rsidRDefault="00AA7C62" w:rsidP="00AA7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AA7C62" w:rsidRPr="00345D95" w:rsidRDefault="00AA7C62" w:rsidP="00AA7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E5E32" w:rsidRPr="00345D95" w:rsidTr="00162E3D">
        <w:tc>
          <w:tcPr>
            <w:tcW w:w="3675" w:type="dxa"/>
          </w:tcPr>
          <w:p w:rsidR="008E5E32" w:rsidRPr="00345D95" w:rsidRDefault="008E5E32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4" w:type="dxa"/>
            <w:gridSpan w:val="7"/>
          </w:tcPr>
          <w:p w:rsidR="008E5E32" w:rsidRPr="00345D95" w:rsidRDefault="008E5E32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345D9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F33F1" w:rsidRPr="00345D95" w:rsidTr="00162E3D">
        <w:tc>
          <w:tcPr>
            <w:tcW w:w="3675" w:type="dxa"/>
          </w:tcPr>
          <w:p w:rsidR="009F33F1" w:rsidRPr="00345D95" w:rsidRDefault="009F33F1" w:rsidP="009F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6" w:type="dxa"/>
            <w:vAlign w:val="bottom"/>
          </w:tcPr>
          <w:p w:rsidR="009F33F1" w:rsidRPr="00345D95" w:rsidRDefault="0033647F" w:rsidP="009F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647F">
              <w:rPr>
                <w:rFonts w:ascii="Angsana New" w:hAnsi="Angsana New"/>
                <w:sz w:val="30"/>
                <w:szCs w:val="30"/>
              </w:rPr>
              <w:t>576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3647F">
              <w:rPr>
                <w:rFonts w:ascii="Angsana New" w:hAnsi="Angsana New"/>
                <w:sz w:val="30"/>
                <w:szCs w:val="30"/>
              </w:rPr>
              <w:t>93</w:t>
            </w:r>
            <w:r w:rsidR="006B222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7" w:type="dxa"/>
            <w:vAlign w:val="bottom"/>
          </w:tcPr>
          <w:p w:rsidR="009F33F1" w:rsidRPr="00345D95" w:rsidRDefault="009F33F1" w:rsidP="009F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F33F1" w:rsidRPr="00C1266B" w:rsidRDefault="009F33F1" w:rsidP="009F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584,695</w:t>
            </w:r>
          </w:p>
        </w:tc>
        <w:tc>
          <w:tcPr>
            <w:tcW w:w="337" w:type="dxa"/>
            <w:vAlign w:val="bottom"/>
          </w:tcPr>
          <w:p w:rsidR="009F33F1" w:rsidRPr="00345D95" w:rsidRDefault="009F33F1" w:rsidP="009F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:rsidR="009F33F1" w:rsidRPr="00345D95" w:rsidRDefault="0033647F" w:rsidP="009F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33647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3647F">
              <w:rPr>
                <w:rFonts w:ascii="Angsana New" w:hAnsi="Angsana New"/>
                <w:sz w:val="30"/>
                <w:szCs w:val="30"/>
              </w:rPr>
              <w:t>012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3647F">
              <w:rPr>
                <w:rFonts w:ascii="Angsana New" w:hAnsi="Angsana New"/>
                <w:sz w:val="30"/>
                <w:szCs w:val="30"/>
              </w:rPr>
              <w:t>8</w:t>
            </w:r>
            <w:r w:rsidR="008B24E2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5" w:type="dxa"/>
            <w:vAlign w:val="bottom"/>
          </w:tcPr>
          <w:p w:rsidR="009F33F1" w:rsidRPr="00345D95" w:rsidRDefault="009F33F1" w:rsidP="009F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:rsidR="009F33F1" w:rsidRPr="00C1266B" w:rsidRDefault="009F33F1" w:rsidP="009F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(1,013,993)</w:t>
            </w:r>
          </w:p>
        </w:tc>
      </w:tr>
      <w:tr w:rsidR="009F33F1" w:rsidRPr="00345D95" w:rsidTr="00162E3D">
        <w:tc>
          <w:tcPr>
            <w:tcW w:w="3675" w:type="dxa"/>
          </w:tcPr>
          <w:p w:rsidR="009F33F1" w:rsidRPr="00345D95" w:rsidRDefault="009F33F1" w:rsidP="009F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:rsidR="009F33F1" w:rsidRPr="00345D95" w:rsidRDefault="0033647F" w:rsidP="009F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33647F">
              <w:rPr>
                <w:rFonts w:ascii="Angsana New" w:hAnsi="Angsana New"/>
                <w:sz w:val="30"/>
                <w:szCs w:val="30"/>
              </w:rPr>
              <w:t>576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3647F">
              <w:rPr>
                <w:rFonts w:ascii="Angsana New" w:hAnsi="Angsana New"/>
                <w:sz w:val="30"/>
                <w:szCs w:val="30"/>
              </w:rPr>
              <w:t>93</w:t>
            </w:r>
            <w:r w:rsidR="006B2224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7" w:type="dxa"/>
            <w:vAlign w:val="bottom"/>
          </w:tcPr>
          <w:p w:rsidR="009F33F1" w:rsidRPr="00345D95" w:rsidRDefault="009F33F1" w:rsidP="009F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9F33F1" w:rsidRPr="00C1266B" w:rsidRDefault="009F33F1" w:rsidP="009F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(584,695)</w:t>
            </w:r>
          </w:p>
        </w:tc>
        <w:tc>
          <w:tcPr>
            <w:tcW w:w="337" w:type="dxa"/>
            <w:vAlign w:val="bottom"/>
          </w:tcPr>
          <w:p w:rsidR="009F33F1" w:rsidRPr="00345D95" w:rsidRDefault="009F33F1" w:rsidP="009F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:rsidR="009F33F1" w:rsidRPr="00345D95" w:rsidRDefault="0033647F" w:rsidP="009F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right="-53"/>
              <w:rPr>
                <w:rFonts w:ascii="Angsana New" w:hAnsi="Angsana New"/>
                <w:sz w:val="30"/>
                <w:szCs w:val="30"/>
              </w:rPr>
            </w:pPr>
            <w:r w:rsidRPr="0033647F">
              <w:rPr>
                <w:rFonts w:ascii="Angsana New" w:hAnsi="Angsana New"/>
                <w:sz w:val="30"/>
                <w:szCs w:val="30"/>
              </w:rPr>
              <w:t>576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3647F">
              <w:rPr>
                <w:rFonts w:ascii="Angsana New" w:hAnsi="Angsana New"/>
                <w:sz w:val="30"/>
                <w:szCs w:val="30"/>
              </w:rPr>
              <w:t>93</w:t>
            </w:r>
            <w:r w:rsidR="008B24E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5" w:type="dxa"/>
            <w:vAlign w:val="bottom"/>
          </w:tcPr>
          <w:p w:rsidR="009F33F1" w:rsidRPr="00345D95" w:rsidRDefault="009F33F1" w:rsidP="009F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:rsidR="009F33F1" w:rsidRPr="00C1266B" w:rsidRDefault="009F33F1" w:rsidP="009F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right="-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584,695</w:t>
            </w:r>
          </w:p>
        </w:tc>
      </w:tr>
      <w:tr w:rsidR="00A66081" w:rsidRPr="00345D95" w:rsidTr="00162E3D">
        <w:tc>
          <w:tcPr>
            <w:tcW w:w="3675" w:type="dxa"/>
          </w:tcPr>
          <w:p w:rsidR="00A66081" w:rsidRPr="00345D95" w:rsidRDefault="00A66081" w:rsidP="00AB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right="-72" w:hanging="2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หนี้สินภาษีเงินได้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รอการ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ตัดบัญชีสุทธิ </w:t>
            </w: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66081" w:rsidRPr="00345D95" w:rsidRDefault="0033647F" w:rsidP="0045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bottom"/>
          </w:tcPr>
          <w:p w:rsidR="00A66081" w:rsidRPr="00345D95" w:rsidRDefault="00A66081" w:rsidP="00A6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66081" w:rsidRPr="00345D95" w:rsidRDefault="009F33F1" w:rsidP="00A6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right="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37" w:type="dxa"/>
            <w:vAlign w:val="bottom"/>
          </w:tcPr>
          <w:p w:rsidR="00A66081" w:rsidRPr="00345D95" w:rsidRDefault="00A66081" w:rsidP="00A6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66081" w:rsidRPr="00345D95" w:rsidRDefault="0033647F" w:rsidP="0033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5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33647F">
              <w:rPr>
                <w:rFonts w:ascii="Angsana New" w:hAnsi="Angsana New"/>
                <w:b/>
                <w:bCs/>
                <w:sz w:val="30"/>
                <w:szCs w:val="30"/>
              </w:rPr>
              <w:t>435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3647F">
              <w:rPr>
                <w:rFonts w:ascii="Angsana New" w:hAnsi="Angsana New"/>
                <w:b/>
                <w:bCs/>
                <w:sz w:val="30"/>
                <w:szCs w:val="30"/>
              </w:rPr>
              <w:t>895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5" w:type="dxa"/>
            <w:vAlign w:val="bottom"/>
          </w:tcPr>
          <w:p w:rsidR="00A66081" w:rsidRPr="00345D95" w:rsidRDefault="00A66081" w:rsidP="00A6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66081" w:rsidRPr="00345D95" w:rsidRDefault="009F33F1" w:rsidP="00A3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(429,298)</w:t>
            </w:r>
          </w:p>
        </w:tc>
      </w:tr>
    </w:tbl>
    <w:p w:rsidR="001A7422" w:rsidRPr="00453B2D" w:rsidRDefault="001A7422" w:rsidP="001A7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spacing w:val="4"/>
          <w:sz w:val="16"/>
          <w:szCs w:val="16"/>
        </w:rPr>
      </w:pPr>
    </w:p>
    <w:p w:rsidR="001A7422" w:rsidRPr="00372414" w:rsidRDefault="001A7422" w:rsidP="00702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pacing w:val="4"/>
          <w:sz w:val="30"/>
          <w:szCs w:val="30"/>
        </w:rPr>
      </w:pPr>
      <w:r w:rsidRPr="00372414">
        <w:rPr>
          <w:rFonts w:ascii="Angsana New" w:hAnsi="Angsana New"/>
          <w:spacing w:val="4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รายการเคลื่อนไหวของสินทรัพย์และหนี้สินภาษีเงินได้รอการตัดบัญชีที่เกิดขึ้นระหว่างงว</w:t>
      </w:r>
      <w:r>
        <w:rPr>
          <w:rFonts w:ascii="Angsana New" w:hAnsi="Angsana New" w:hint="cs"/>
          <w:spacing w:val="4"/>
          <w:sz w:val="30"/>
          <w:szCs w:val="30"/>
          <w:cs/>
        </w:rPr>
        <w:t>ด</w:t>
      </w:r>
      <w:r w:rsidR="00AA7C62">
        <w:rPr>
          <w:rFonts w:ascii="Angsana New" w:hAnsi="Angsana New" w:hint="cs"/>
          <w:spacing w:val="4"/>
          <w:sz w:val="30"/>
          <w:szCs w:val="30"/>
          <w:cs/>
        </w:rPr>
        <w:t>สาม</w:t>
      </w:r>
      <w:r w:rsidRPr="00372414">
        <w:rPr>
          <w:rFonts w:ascii="Angsana New" w:hAnsi="Angsana New"/>
          <w:spacing w:val="4"/>
          <w:sz w:val="30"/>
          <w:szCs w:val="30"/>
          <w:cs/>
        </w:rPr>
        <w:t xml:space="preserve">เดือนสิ้นสุดวันที่ </w:t>
      </w:r>
      <w:r w:rsidR="00AA7C62" w:rsidRPr="00AA7C62">
        <w:rPr>
          <w:rFonts w:ascii="Angsana New" w:hAnsi="Angsana New"/>
          <w:spacing w:val="4"/>
          <w:sz w:val="30"/>
          <w:szCs w:val="30"/>
        </w:rPr>
        <w:t xml:space="preserve">31 </w:t>
      </w:r>
      <w:r w:rsidR="00AA7C62" w:rsidRPr="00AA7C62">
        <w:rPr>
          <w:rFonts w:ascii="Angsana New" w:hAnsi="Angsana New"/>
          <w:spacing w:val="4"/>
          <w:sz w:val="30"/>
          <w:szCs w:val="30"/>
          <w:cs/>
        </w:rPr>
        <w:t>ธันวาคม</w:t>
      </w:r>
      <w:r w:rsidR="00AA7C62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E86C8D">
        <w:rPr>
          <w:rFonts w:ascii="Angsana New" w:hAnsi="Angsana New"/>
          <w:spacing w:val="4"/>
          <w:sz w:val="30"/>
          <w:szCs w:val="30"/>
        </w:rPr>
        <w:t>2562</w:t>
      </w:r>
      <w:r w:rsidR="00E86C8D">
        <w:rPr>
          <w:rFonts w:ascii="Angsana New" w:hAnsi="Angsana New"/>
          <w:spacing w:val="4"/>
          <w:sz w:val="30"/>
          <w:szCs w:val="30"/>
          <w:cs/>
        </w:rPr>
        <w:t xml:space="preserve"> และ </w:t>
      </w:r>
      <w:r w:rsidR="00E86C8D">
        <w:rPr>
          <w:rFonts w:ascii="Angsana New" w:hAnsi="Angsana New"/>
          <w:spacing w:val="4"/>
          <w:sz w:val="30"/>
          <w:szCs w:val="30"/>
        </w:rPr>
        <w:t>2561</w:t>
      </w:r>
      <w:r w:rsidRPr="00372414">
        <w:rPr>
          <w:rFonts w:ascii="Angsana New" w:hAnsi="Angsana New"/>
          <w:spacing w:val="4"/>
          <w:sz w:val="30"/>
          <w:szCs w:val="30"/>
          <w:cs/>
        </w:rPr>
        <w:t xml:space="preserve"> มีดังนี้</w:t>
      </w:r>
    </w:p>
    <w:p w:rsidR="001A7422" w:rsidRPr="00453B2D" w:rsidRDefault="001A7422" w:rsidP="001A7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sz w:val="16"/>
          <w:szCs w:val="16"/>
        </w:rPr>
      </w:pPr>
    </w:p>
    <w:tbl>
      <w:tblPr>
        <w:tblW w:w="9603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150"/>
        <w:gridCol w:w="1377"/>
        <w:gridCol w:w="270"/>
        <w:gridCol w:w="1395"/>
        <w:gridCol w:w="270"/>
        <w:gridCol w:w="27"/>
        <w:gridCol w:w="1449"/>
        <w:gridCol w:w="9"/>
        <w:gridCol w:w="227"/>
        <w:gridCol w:w="1429"/>
      </w:tblGrid>
      <w:tr w:rsidR="001A7422" w:rsidRPr="00345D95" w:rsidTr="00453B2D">
        <w:trPr>
          <w:tblHeader/>
        </w:trPr>
        <w:tc>
          <w:tcPr>
            <w:tcW w:w="315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3" w:type="dxa"/>
            <w:gridSpan w:val="9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A7422" w:rsidRPr="00345D95" w:rsidTr="00453B2D">
        <w:trPr>
          <w:tblHeader/>
        </w:trPr>
        <w:tc>
          <w:tcPr>
            <w:tcW w:w="315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  <w:gridSpan w:val="2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345D9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345D95">
              <w:rPr>
                <w:rFonts w:ascii="Angsana New" w:hAnsi="Angsana New"/>
                <w:sz w:val="30"/>
                <w:szCs w:val="30"/>
              </w:rPr>
              <w:t>)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45D95">
              <w:rPr>
                <w:rFonts w:ascii="Angsana New" w:hAnsi="Angsana New"/>
                <w:sz w:val="30"/>
                <w:szCs w:val="30"/>
              </w:rPr>
              <w:t>/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656" w:type="dxa"/>
            <w:gridSpan w:val="2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7422" w:rsidRPr="00345D95" w:rsidTr="00453B2D">
        <w:trPr>
          <w:tblHeader/>
        </w:trPr>
        <w:tc>
          <w:tcPr>
            <w:tcW w:w="3150" w:type="dxa"/>
            <w:shd w:val="clear" w:color="auto" w:fill="auto"/>
          </w:tcPr>
          <w:p w:rsidR="001A7422" w:rsidRPr="00345D95" w:rsidRDefault="001A7422" w:rsidP="00EE3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345D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ตุลาคม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AA7C6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gridSpan w:val="2"/>
            <w:shd w:val="clear" w:color="auto" w:fill="auto"/>
            <w:vAlign w:val="bottom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1A7422" w:rsidRPr="00345D95" w:rsidRDefault="00AA7C6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="001A7422" w:rsidRPr="00DE12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1A7422" w:rsidRPr="00DE12FD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</w:tr>
      <w:tr w:rsidR="001A7422" w:rsidRPr="00345D95" w:rsidTr="00453B2D">
        <w:trPr>
          <w:tblHeader/>
        </w:trPr>
        <w:tc>
          <w:tcPr>
            <w:tcW w:w="3150" w:type="dxa"/>
            <w:shd w:val="clear" w:color="auto" w:fill="auto"/>
          </w:tcPr>
          <w:p w:rsidR="001A7422" w:rsidRPr="00345D95" w:rsidRDefault="001A7422" w:rsidP="00EE3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453" w:type="dxa"/>
            <w:gridSpan w:val="9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7422" w:rsidRPr="00345D95" w:rsidTr="00453B2D">
        <w:trPr>
          <w:tblHeader/>
        </w:trPr>
        <w:tc>
          <w:tcPr>
            <w:tcW w:w="315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77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5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76" w:type="dxa"/>
            <w:gridSpan w:val="2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A7422" w:rsidRPr="00345D95" w:rsidTr="00453B2D">
        <w:trPr>
          <w:tblHeader/>
        </w:trPr>
        <w:tc>
          <w:tcPr>
            <w:tcW w:w="315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77" w:type="dxa"/>
            <w:shd w:val="clear" w:color="auto" w:fill="auto"/>
          </w:tcPr>
          <w:p w:rsidR="001A7422" w:rsidRPr="00345D95" w:rsidRDefault="000D3DC5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18,370</w:t>
            </w: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95" w:type="dxa"/>
            <w:shd w:val="clear" w:color="auto" w:fill="auto"/>
          </w:tcPr>
          <w:p w:rsidR="001A7422" w:rsidRPr="00345D95" w:rsidRDefault="005B7287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728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B7287">
              <w:rPr>
                <w:rFonts w:ascii="Angsana New" w:hAnsi="Angsana New"/>
                <w:sz w:val="30"/>
                <w:szCs w:val="30"/>
                <w:lang w:val="en-US" w:bidi="th-TH"/>
              </w:rPr>
              <w:t>104</w:t>
            </w: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76" w:type="dxa"/>
            <w:gridSpan w:val="2"/>
            <w:shd w:val="clear" w:color="auto" w:fill="auto"/>
          </w:tcPr>
          <w:p w:rsidR="001A7422" w:rsidRPr="00345D95" w:rsidRDefault="005B7287" w:rsidP="00EE36D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08" w:right="5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shd w:val="clear" w:color="auto" w:fill="auto"/>
          </w:tcPr>
          <w:p w:rsidR="001A7422" w:rsidRPr="00345D95" w:rsidRDefault="006B258D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258D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B258D">
              <w:rPr>
                <w:rFonts w:ascii="Angsana New" w:hAnsi="Angsana New"/>
                <w:sz w:val="30"/>
                <w:szCs w:val="30"/>
                <w:lang w:val="en-US" w:bidi="th-TH"/>
              </w:rPr>
              <w:t>474</w:t>
            </w:r>
          </w:p>
        </w:tc>
      </w:tr>
      <w:tr w:rsidR="001A7422" w:rsidRPr="00345D95" w:rsidTr="00453B2D">
        <w:trPr>
          <w:tblHeader/>
        </w:trPr>
        <w:tc>
          <w:tcPr>
            <w:tcW w:w="315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453B2D">
              <w:rPr>
                <w:rFonts w:ascii="Angsana New" w:hAnsi="Angsana New"/>
                <w:spacing w:val="-10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Pr="00372414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377" w:type="dxa"/>
            <w:shd w:val="clear" w:color="auto" w:fill="auto"/>
          </w:tcPr>
          <w:p w:rsidR="00DE5A1D" w:rsidRDefault="00DE5A1D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1A7422" w:rsidRPr="00345D95" w:rsidRDefault="000D3DC5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234,751</w:t>
            </w: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:rsidR="00DE5A1D" w:rsidRDefault="00DE5A1D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3E7EE0" w:rsidRPr="00345D95" w:rsidRDefault="005B7287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7287">
              <w:rPr>
                <w:rFonts w:ascii="Angsana New" w:hAnsi="Angsana New"/>
                <w:sz w:val="30"/>
                <w:szCs w:val="30"/>
                <w:lang w:val="en-US" w:bidi="th-TH"/>
              </w:rPr>
              <w:t>261</w:t>
            </w: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6" w:type="dxa"/>
            <w:gridSpan w:val="2"/>
            <w:shd w:val="clear" w:color="auto" w:fill="auto"/>
          </w:tcPr>
          <w:p w:rsidR="00DE5A1D" w:rsidRDefault="00DE5A1D" w:rsidP="005B728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08" w:right="5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3E7EE0" w:rsidRPr="00345D95" w:rsidRDefault="005B7287" w:rsidP="005B728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08" w:right="5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DE5A1D" w:rsidRDefault="00DE5A1D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1A7422" w:rsidRPr="00345D95" w:rsidRDefault="006B258D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258D">
              <w:rPr>
                <w:rFonts w:ascii="Angsana New" w:hAnsi="Angsana New"/>
                <w:sz w:val="30"/>
                <w:szCs w:val="30"/>
                <w:lang w:val="en-US" w:bidi="th-TH"/>
              </w:rPr>
              <w:t>235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B258D">
              <w:rPr>
                <w:rFonts w:ascii="Angsana New" w:hAnsi="Angsana New"/>
                <w:sz w:val="30"/>
                <w:szCs w:val="30"/>
                <w:lang w:val="en-US" w:bidi="th-TH"/>
              </w:rPr>
              <w:t>012</w:t>
            </w:r>
          </w:p>
        </w:tc>
      </w:tr>
      <w:tr w:rsidR="00B62E95" w:rsidRPr="00345D95" w:rsidTr="00453B2D">
        <w:trPr>
          <w:tblHeader/>
        </w:trPr>
        <w:tc>
          <w:tcPr>
            <w:tcW w:w="3150" w:type="dxa"/>
            <w:shd w:val="clear" w:color="auto" w:fill="auto"/>
          </w:tcPr>
          <w:p w:rsidR="00B62E95" w:rsidRPr="00345D95" w:rsidRDefault="00B62E95" w:rsidP="00B62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377" w:type="dxa"/>
            <w:shd w:val="clear" w:color="auto" w:fill="auto"/>
          </w:tcPr>
          <w:p w:rsidR="00B62E95" w:rsidRPr="00345D95" w:rsidRDefault="000D3DC5" w:rsidP="00B62E9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329,020</w:t>
            </w:r>
          </w:p>
        </w:tc>
        <w:tc>
          <w:tcPr>
            <w:tcW w:w="270" w:type="dxa"/>
            <w:shd w:val="clear" w:color="auto" w:fill="auto"/>
          </w:tcPr>
          <w:p w:rsidR="00B62E95" w:rsidRPr="00345D95" w:rsidRDefault="00B62E95" w:rsidP="00B62E9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:rsidR="00B62E95" w:rsidRPr="00345D95" w:rsidRDefault="005B7287" w:rsidP="00B62E9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5B7287">
              <w:rPr>
                <w:rFonts w:ascii="Angsana New" w:hAnsi="Angsana New"/>
                <w:sz w:val="30"/>
                <w:szCs w:val="30"/>
                <w:lang w:bidi="th-TH"/>
              </w:rPr>
              <w:t>10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5B7287">
              <w:rPr>
                <w:rFonts w:ascii="Angsana New" w:hAnsi="Angsana New"/>
                <w:sz w:val="30"/>
                <w:szCs w:val="30"/>
                <w:lang w:bidi="th-TH"/>
              </w:rPr>
              <w:t>027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B62E95" w:rsidRPr="00345D95" w:rsidRDefault="00B62E95" w:rsidP="00B62E9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gridSpan w:val="2"/>
            <w:shd w:val="clear" w:color="auto" w:fill="auto"/>
          </w:tcPr>
          <w:p w:rsidR="00B62E95" w:rsidRPr="00345D95" w:rsidRDefault="005B7287" w:rsidP="00B62E95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08" w:right="5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B62E95" w:rsidRPr="00345D95" w:rsidRDefault="00B62E95" w:rsidP="00B62E9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B62E95" w:rsidRPr="00345D95" w:rsidRDefault="006B258D" w:rsidP="00B62E9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258D">
              <w:rPr>
                <w:rFonts w:ascii="Angsana New" w:hAnsi="Angsana New"/>
                <w:sz w:val="30"/>
                <w:szCs w:val="30"/>
                <w:lang w:val="en-US" w:bidi="th-TH"/>
              </w:rPr>
              <w:t>318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B258D">
              <w:rPr>
                <w:rFonts w:ascii="Angsana New" w:hAnsi="Angsana New"/>
                <w:sz w:val="30"/>
                <w:szCs w:val="30"/>
                <w:lang w:val="en-US" w:bidi="th-TH"/>
              </w:rPr>
              <w:t>993</w:t>
            </w:r>
          </w:p>
        </w:tc>
      </w:tr>
      <w:tr w:rsidR="00B62E95" w:rsidRPr="00345D95" w:rsidTr="00453B2D">
        <w:trPr>
          <w:tblHeader/>
        </w:trPr>
        <w:tc>
          <w:tcPr>
            <w:tcW w:w="3150" w:type="dxa"/>
            <w:shd w:val="clear" w:color="auto" w:fill="auto"/>
          </w:tcPr>
          <w:p w:rsidR="00B62E95" w:rsidRPr="00345D95" w:rsidRDefault="00B62E95" w:rsidP="00B62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377" w:type="dxa"/>
            <w:shd w:val="clear" w:color="auto" w:fill="auto"/>
          </w:tcPr>
          <w:p w:rsidR="00B62E95" w:rsidRPr="00345D95" w:rsidRDefault="000D3DC5" w:rsidP="00B62E9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9,785</w:t>
            </w:r>
          </w:p>
        </w:tc>
        <w:tc>
          <w:tcPr>
            <w:tcW w:w="270" w:type="dxa"/>
            <w:shd w:val="clear" w:color="auto" w:fill="auto"/>
          </w:tcPr>
          <w:p w:rsidR="00B62E95" w:rsidRPr="00345D95" w:rsidRDefault="00B62E95" w:rsidP="00B62E9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95" w:type="dxa"/>
            <w:shd w:val="clear" w:color="auto" w:fill="auto"/>
          </w:tcPr>
          <w:p w:rsidR="00B62E95" w:rsidRPr="00345D95" w:rsidRDefault="005B7287" w:rsidP="00B62E9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7287">
              <w:rPr>
                <w:rFonts w:ascii="Angsana New" w:hAnsi="Angsana New"/>
                <w:sz w:val="30"/>
                <w:szCs w:val="30"/>
                <w:lang w:bidi="th-TH"/>
              </w:rPr>
              <w:t>398</w:t>
            </w:r>
          </w:p>
        </w:tc>
        <w:tc>
          <w:tcPr>
            <w:tcW w:w="270" w:type="dxa"/>
            <w:shd w:val="clear" w:color="auto" w:fill="auto"/>
          </w:tcPr>
          <w:p w:rsidR="00B62E95" w:rsidRPr="00345D95" w:rsidRDefault="00B62E95" w:rsidP="00B62E9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76" w:type="dxa"/>
            <w:gridSpan w:val="2"/>
            <w:shd w:val="clear" w:color="auto" w:fill="auto"/>
          </w:tcPr>
          <w:p w:rsidR="00B62E95" w:rsidRPr="00345D95" w:rsidRDefault="005B7287" w:rsidP="00B62E95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08" w:right="5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B62E95" w:rsidRPr="00345D95" w:rsidRDefault="00B62E95" w:rsidP="00B62E9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shd w:val="clear" w:color="auto" w:fill="auto"/>
          </w:tcPr>
          <w:p w:rsidR="00B62E95" w:rsidRPr="00345D95" w:rsidRDefault="006B258D" w:rsidP="00B62E9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258D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B258D">
              <w:rPr>
                <w:rFonts w:ascii="Angsana New" w:hAnsi="Angsana New"/>
                <w:sz w:val="30"/>
                <w:szCs w:val="30"/>
                <w:lang w:val="en-US" w:bidi="th-TH"/>
              </w:rPr>
              <w:t>183</w:t>
            </w:r>
          </w:p>
        </w:tc>
      </w:tr>
      <w:tr w:rsidR="001A7422" w:rsidRPr="00345D95" w:rsidTr="00453B2D">
        <w:trPr>
          <w:tblHeader/>
        </w:trPr>
        <w:tc>
          <w:tcPr>
            <w:tcW w:w="315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7422" w:rsidRPr="00345D95" w:rsidRDefault="000D3DC5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591,926</w:t>
            </w: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7422" w:rsidRPr="00345D95" w:rsidRDefault="005B7287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Pr="005B728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5B728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264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7422" w:rsidRPr="005B7287" w:rsidRDefault="005B7287" w:rsidP="005B728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08" w:right="54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B728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1A7422" w:rsidRPr="005B7287" w:rsidRDefault="001A7422" w:rsidP="005B7287">
            <w:pPr>
              <w:pStyle w:val="acctfourfigures"/>
              <w:tabs>
                <w:tab w:val="clear" w:pos="765"/>
                <w:tab w:val="decimal" w:pos="918"/>
                <w:tab w:val="decimal" w:pos="1134"/>
              </w:tabs>
              <w:spacing w:line="240" w:lineRule="atLeast"/>
              <w:ind w:left="-108" w:right="5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7422" w:rsidRPr="00345D95" w:rsidRDefault="006B258D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B258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583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B258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662</w:t>
            </w:r>
          </w:p>
        </w:tc>
      </w:tr>
      <w:tr w:rsidR="001A7422" w:rsidRPr="00453B2D" w:rsidTr="00453B2D">
        <w:trPr>
          <w:trHeight w:val="197"/>
          <w:tblHeader/>
        </w:trPr>
        <w:tc>
          <w:tcPr>
            <w:tcW w:w="3150" w:type="dxa"/>
            <w:shd w:val="clear" w:color="auto" w:fill="auto"/>
          </w:tcPr>
          <w:p w:rsidR="001A7422" w:rsidRPr="00453B2D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377" w:type="dxa"/>
            <w:shd w:val="clear" w:color="auto" w:fill="auto"/>
          </w:tcPr>
          <w:p w:rsidR="001A7422" w:rsidRPr="00453B2D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:rsidR="001A7422" w:rsidRPr="00453B2D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95" w:type="dxa"/>
            <w:shd w:val="clear" w:color="auto" w:fill="auto"/>
          </w:tcPr>
          <w:p w:rsidR="001A7422" w:rsidRPr="00453B2D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97" w:type="dxa"/>
            <w:gridSpan w:val="2"/>
            <w:shd w:val="clear" w:color="auto" w:fill="auto"/>
          </w:tcPr>
          <w:p w:rsidR="001A7422" w:rsidRPr="00453B2D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49" w:type="dxa"/>
            <w:shd w:val="clear" w:color="auto" w:fill="auto"/>
          </w:tcPr>
          <w:p w:rsidR="001A7422" w:rsidRPr="00453B2D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1A7422" w:rsidRPr="00453B2D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29" w:type="dxa"/>
            <w:shd w:val="clear" w:color="auto" w:fill="auto"/>
          </w:tcPr>
          <w:p w:rsidR="001A7422" w:rsidRPr="00453B2D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1A7422" w:rsidRPr="00345D95" w:rsidTr="00453B2D">
        <w:trPr>
          <w:tblHeader/>
        </w:trPr>
        <w:tc>
          <w:tcPr>
            <w:tcW w:w="315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77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" w:type="dxa"/>
            <w:gridSpan w:val="2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7422" w:rsidRPr="00345D95" w:rsidTr="00453B2D">
        <w:trPr>
          <w:tblHeader/>
        </w:trPr>
        <w:tc>
          <w:tcPr>
            <w:tcW w:w="315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77" w:type="dxa"/>
            <w:shd w:val="clear" w:color="auto" w:fill="auto"/>
          </w:tcPr>
          <w:p w:rsidR="001A7422" w:rsidRPr="00345D95" w:rsidRDefault="00006C27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(920,125)</w:t>
            </w: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95" w:type="dxa"/>
            <w:shd w:val="clear" w:color="auto" w:fill="auto"/>
          </w:tcPr>
          <w:p w:rsidR="001A7422" w:rsidRPr="00345D95" w:rsidRDefault="00A760FE" w:rsidP="00EE36D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08" w:right="5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97" w:type="dxa"/>
            <w:gridSpan w:val="2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9" w:type="dxa"/>
            <w:shd w:val="clear" w:color="auto" w:fill="auto"/>
          </w:tcPr>
          <w:p w:rsidR="001A7422" w:rsidRPr="00345D95" w:rsidRDefault="00A760FE" w:rsidP="00EE36D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08" w:right="5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shd w:val="clear" w:color="auto" w:fill="auto"/>
          </w:tcPr>
          <w:p w:rsidR="001A7422" w:rsidRPr="003E0B9D" w:rsidRDefault="00B50556" w:rsidP="00B5055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(920,125)</w:t>
            </w:r>
          </w:p>
        </w:tc>
      </w:tr>
      <w:tr w:rsidR="001A7422" w:rsidRPr="00345D95" w:rsidTr="00453B2D">
        <w:trPr>
          <w:tblHeader/>
        </w:trPr>
        <w:tc>
          <w:tcPr>
            <w:tcW w:w="315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377" w:type="dxa"/>
            <w:shd w:val="clear" w:color="auto" w:fill="auto"/>
          </w:tcPr>
          <w:p w:rsidR="001A7422" w:rsidRPr="00345D95" w:rsidRDefault="00006C27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(27,210)</w:t>
            </w: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:rsidR="001A7422" w:rsidRPr="00345D95" w:rsidRDefault="00A760FE" w:rsidP="00EE36D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08" w:right="5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97" w:type="dxa"/>
            <w:gridSpan w:val="2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shd w:val="clear" w:color="auto" w:fill="auto"/>
          </w:tcPr>
          <w:p w:rsidR="001A7422" w:rsidRPr="00345D95" w:rsidRDefault="00A760FE" w:rsidP="00EE36D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08" w:right="5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A7422" w:rsidRPr="003E0B9D" w:rsidRDefault="003E0B9D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3E0B9D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E0B9D">
              <w:rPr>
                <w:rFonts w:ascii="Angsana New" w:hAnsi="Angsana New"/>
                <w:sz w:val="30"/>
                <w:szCs w:val="30"/>
                <w:lang w:val="en-US"/>
              </w:rPr>
              <w:t>210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1A7422" w:rsidRPr="00345D95" w:rsidTr="00453B2D">
        <w:trPr>
          <w:tblHeader/>
        </w:trPr>
        <w:tc>
          <w:tcPr>
            <w:tcW w:w="315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 xml:space="preserve">เงินลงทุนระยะยาวอื่น </w:t>
            </w:r>
          </w:p>
        </w:tc>
        <w:tc>
          <w:tcPr>
            <w:tcW w:w="1377" w:type="dxa"/>
            <w:shd w:val="clear" w:color="auto" w:fill="auto"/>
          </w:tcPr>
          <w:p w:rsidR="001A7422" w:rsidRPr="00345D95" w:rsidRDefault="00006C27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(3,809)</w:t>
            </w: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95" w:type="dxa"/>
            <w:shd w:val="clear" w:color="auto" w:fill="auto"/>
          </w:tcPr>
          <w:p w:rsidR="001A7422" w:rsidRPr="00AF2D33" w:rsidRDefault="00A760FE" w:rsidP="00EE36D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08" w:right="5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F2D3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97" w:type="dxa"/>
            <w:gridSpan w:val="2"/>
            <w:shd w:val="clear" w:color="auto" w:fill="auto"/>
          </w:tcPr>
          <w:p w:rsidR="001A7422" w:rsidRPr="00AF2D33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9" w:type="dxa"/>
            <w:shd w:val="clear" w:color="auto" w:fill="auto"/>
          </w:tcPr>
          <w:p w:rsidR="001A7422" w:rsidRPr="00AF2D33" w:rsidRDefault="00A760FE" w:rsidP="00EE36D7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F2D33">
              <w:rPr>
                <w:rFonts w:ascii="Angsana New" w:hAnsi="Angsana New"/>
                <w:sz w:val="30"/>
                <w:szCs w:val="30"/>
                <w:lang w:bidi="th-TH"/>
              </w:rPr>
              <w:t>(899)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1A7422" w:rsidRPr="00AF2D33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shd w:val="clear" w:color="auto" w:fill="auto"/>
          </w:tcPr>
          <w:p w:rsidR="001A7422" w:rsidRPr="00AF2D33" w:rsidRDefault="003E0B9D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F2D33">
              <w:rPr>
                <w:rFonts w:ascii="Angsana New" w:hAnsi="Angsana New"/>
                <w:sz w:val="30"/>
                <w:szCs w:val="30"/>
                <w:lang w:val="en-US" w:bidi="th-TH"/>
              </w:rPr>
              <w:t>(4,708)</w:t>
            </w:r>
          </w:p>
        </w:tc>
      </w:tr>
      <w:tr w:rsidR="001A7422" w:rsidRPr="00345D95" w:rsidTr="00453B2D">
        <w:trPr>
          <w:tblHeader/>
        </w:trPr>
        <w:tc>
          <w:tcPr>
            <w:tcW w:w="315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</w:tcPr>
          <w:p w:rsidR="001A7422" w:rsidRPr="00345D95" w:rsidRDefault="00006C27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(104,213)</w:t>
            </w: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:rsidR="001A7422" w:rsidRPr="00AF2D33" w:rsidRDefault="00A760FE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F2D33">
              <w:rPr>
                <w:rFonts w:ascii="Angsana New" w:hAnsi="Angsana New"/>
                <w:sz w:val="30"/>
                <w:szCs w:val="30"/>
                <w:lang w:bidi="th-TH"/>
              </w:rPr>
              <w:t>2,06</w:t>
            </w:r>
            <w:r w:rsidR="00767571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97" w:type="dxa"/>
            <w:gridSpan w:val="2"/>
            <w:shd w:val="clear" w:color="auto" w:fill="auto"/>
          </w:tcPr>
          <w:p w:rsidR="001A7422" w:rsidRPr="00AF2D33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:rsidR="001A7422" w:rsidRPr="00AF2D33" w:rsidRDefault="00A760FE" w:rsidP="00EE36D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08" w:right="5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F2D3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1A7422" w:rsidRPr="00AF2D33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1A7422" w:rsidRPr="00AF2D33" w:rsidRDefault="003E0B9D" w:rsidP="00B5055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  <w:r w:rsidRPr="00AF2D33">
              <w:rPr>
                <w:rFonts w:ascii="Angsana New" w:hAnsi="Angsana New"/>
                <w:sz w:val="30"/>
                <w:szCs w:val="30"/>
              </w:rPr>
              <w:t>(102,15</w:t>
            </w:r>
            <w:r w:rsidR="00767571">
              <w:rPr>
                <w:rFonts w:ascii="Angsana New" w:hAnsi="Angsana New"/>
                <w:sz w:val="30"/>
                <w:szCs w:val="30"/>
              </w:rPr>
              <w:t>2</w:t>
            </w:r>
            <w:r w:rsidRPr="00AF2D3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A7422" w:rsidRPr="00345D95" w:rsidTr="00453B2D">
        <w:trPr>
          <w:tblHeader/>
        </w:trPr>
        <w:tc>
          <w:tcPr>
            <w:tcW w:w="315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7422" w:rsidRPr="00345D95" w:rsidRDefault="00006C27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(1,055,357)</w:t>
            </w: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7422" w:rsidRPr="00AF2D33" w:rsidRDefault="00A760FE" w:rsidP="00EE36D7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F2D3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2,06</w:t>
            </w:r>
            <w:r w:rsidR="0076757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297" w:type="dxa"/>
            <w:gridSpan w:val="2"/>
            <w:shd w:val="clear" w:color="auto" w:fill="auto"/>
          </w:tcPr>
          <w:p w:rsidR="001A7422" w:rsidRPr="00AF2D33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7422" w:rsidRPr="00AF2D33" w:rsidRDefault="003E0B9D" w:rsidP="003E0B9D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F2D3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(899)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1A7422" w:rsidRPr="00AF2D33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7422" w:rsidRPr="00AF2D33" w:rsidRDefault="003E0B9D" w:rsidP="0020370A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F2D3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(1,054,</w:t>
            </w:r>
            <w:r w:rsidR="00B50556" w:rsidRPr="00AF2D3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</w:t>
            </w:r>
            <w:r w:rsidR="0076757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AF2D3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1A7422" w:rsidRPr="00DE5A1D" w:rsidTr="00453B2D">
        <w:trPr>
          <w:tblHeader/>
        </w:trPr>
        <w:tc>
          <w:tcPr>
            <w:tcW w:w="3150" w:type="dxa"/>
            <w:shd w:val="clear" w:color="auto" w:fill="auto"/>
          </w:tcPr>
          <w:p w:rsidR="001A7422" w:rsidRPr="00DE5A1D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  <w:shd w:val="clear" w:color="auto" w:fill="auto"/>
          </w:tcPr>
          <w:p w:rsidR="001A7422" w:rsidRPr="00DE5A1D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1A7422" w:rsidRPr="00DE5A1D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1395" w:type="dxa"/>
            <w:tcBorders>
              <w:top w:val="double" w:sz="4" w:space="0" w:color="auto"/>
            </w:tcBorders>
            <w:shd w:val="clear" w:color="auto" w:fill="auto"/>
          </w:tcPr>
          <w:p w:rsidR="001A7422" w:rsidRPr="00DE5A1D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97" w:type="dxa"/>
            <w:gridSpan w:val="2"/>
            <w:shd w:val="clear" w:color="auto" w:fill="auto"/>
          </w:tcPr>
          <w:p w:rsidR="001A7422" w:rsidRPr="00DE5A1D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1449" w:type="dxa"/>
            <w:tcBorders>
              <w:top w:val="double" w:sz="4" w:space="0" w:color="auto"/>
            </w:tcBorders>
            <w:shd w:val="clear" w:color="auto" w:fill="auto"/>
          </w:tcPr>
          <w:p w:rsidR="001A7422" w:rsidRPr="00DE5A1D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1A7422" w:rsidRPr="00DE5A1D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1429" w:type="dxa"/>
            <w:tcBorders>
              <w:top w:val="double" w:sz="4" w:space="0" w:color="auto"/>
            </w:tcBorders>
            <w:shd w:val="clear" w:color="auto" w:fill="auto"/>
          </w:tcPr>
          <w:p w:rsidR="001A7422" w:rsidRPr="00DE5A1D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</w:tr>
      <w:tr w:rsidR="001A7422" w:rsidRPr="00345D95" w:rsidTr="00453B2D">
        <w:trPr>
          <w:tblHeader/>
        </w:trPr>
        <w:tc>
          <w:tcPr>
            <w:tcW w:w="315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77" w:type="dxa"/>
            <w:tcBorders>
              <w:bottom w:val="double" w:sz="4" w:space="0" w:color="auto"/>
            </w:tcBorders>
            <w:shd w:val="clear" w:color="auto" w:fill="auto"/>
          </w:tcPr>
          <w:p w:rsidR="001A7422" w:rsidRPr="00345D95" w:rsidRDefault="00006C27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(463,431)</w:t>
            </w: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5" w:type="dxa"/>
            <w:tcBorders>
              <w:bottom w:val="double" w:sz="4" w:space="0" w:color="auto"/>
            </w:tcBorders>
            <w:shd w:val="clear" w:color="auto" w:fill="auto"/>
          </w:tcPr>
          <w:p w:rsidR="001A7422" w:rsidRPr="00AF2D33" w:rsidRDefault="003E0B9D" w:rsidP="009B76FE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2D33">
              <w:rPr>
                <w:rFonts w:ascii="Angsana New" w:hAnsi="Angsana New"/>
                <w:b/>
                <w:bCs/>
                <w:sz w:val="30"/>
                <w:szCs w:val="30"/>
              </w:rPr>
              <w:t>(6,20</w:t>
            </w:r>
            <w:r w:rsidR="0076757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AF2D33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97" w:type="dxa"/>
            <w:gridSpan w:val="2"/>
            <w:shd w:val="clear" w:color="auto" w:fill="auto"/>
          </w:tcPr>
          <w:p w:rsidR="001A7422" w:rsidRPr="00AF2D33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shd w:val="clear" w:color="auto" w:fill="auto"/>
          </w:tcPr>
          <w:p w:rsidR="001A7422" w:rsidRPr="00AF2D33" w:rsidRDefault="003E0B9D" w:rsidP="00EE36D7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F2D3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(899)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1A7422" w:rsidRPr="00AF2D33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1A7422" w:rsidRPr="00AF2D33" w:rsidRDefault="003E0B9D" w:rsidP="0020370A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F2D3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(470,53</w:t>
            </w:r>
            <w:r w:rsidR="0076757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</w:t>
            </w:r>
            <w:r w:rsidRPr="00AF2D3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:rsidR="001A7422" w:rsidRPr="00345D95" w:rsidRDefault="001A7422" w:rsidP="001A7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  <w:r>
        <w:rPr>
          <w:cs/>
        </w:rPr>
        <w:br w:type="page"/>
      </w:r>
    </w:p>
    <w:tbl>
      <w:tblPr>
        <w:tblW w:w="9603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150"/>
        <w:gridCol w:w="1377"/>
        <w:gridCol w:w="270"/>
        <w:gridCol w:w="9"/>
        <w:gridCol w:w="1386"/>
        <w:gridCol w:w="270"/>
        <w:gridCol w:w="27"/>
        <w:gridCol w:w="1440"/>
        <w:gridCol w:w="9"/>
        <w:gridCol w:w="236"/>
        <w:gridCol w:w="1429"/>
      </w:tblGrid>
      <w:tr w:rsidR="001A7422" w:rsidRPr="00345D95" w:rsidTr="00A84D78">
        <w:trPr>
          <w:tblHeader/>
        </w:trPr>
        <w:tc>
          <w:tcPr>
            <w:tcW w:w="315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3" w:type="dxa"/>
            <w:gridSpan w:val="10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A7422" w:rsidRPr="00345D95" w:rsidTr="00A84D78">
        <w:trPr>
          <w:tblHeader/>
        </w:trPr>
        <w:tc>
          <w:tcPr>
            <w:tcW w:w="315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gridSpan w:val="3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345D9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345D95">
              <w:rPr>
                <w:rFonts w:ascii="Angsana New" w:hAnsi="Angsana New"/>
                <w:sz w:val="30"/>
                <w:szCs w:val="30"/>
              </w:rPr>
              <w:t>)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45D95">
              <w:rPr>
                <w:rFonts w:ascii="Angsana New" w:hAnsi="Angsana New"/>
                <w:sz w:val="30"/>
                <w:szCs w:val="30"/>
              </w:rPr>
              <w:t>/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674" w:type="dxa"/>
            <w:gridSpan w:val="3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7422" w:rsidRPr="00345D95" w:rsidTr="00A84D78">
        <w:trPr>
          <w:tblHeader/>
        </w:trPr>
        <w:tc>
          <w:tcPr>
            <w:tcW w:w="3150" w:type="dxa"/>
            <w:shd w:val="clear" w:color="auto" w:fill="auto"/>
          </w:tcPr>
          <w:p w:rsidR="001A7422" w:rsidRPr="00345D95" w:rsidRDefault="001A7422" w:rsidP="00EE3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345D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ตุลาคม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AA7C6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gridSpan w:val="3"/>
            <w:shd w:val="clear" w:color="auto" w:fill="auto"/>
            <w:vAlign w:val="bottom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1A7422" w:rsidRPr="00345D95" w:rsidRDefault="00AA7C6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DE12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1A7422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</w:tr>
      <w:tr w:rsidR="001A7422" w:rsidRPr="00345D95" w:rsidTr="00A84D78">
        <w:trPr>
          <w:tblHeader/>
        </w:trPr>
        <w:tc>
          <w:tcPr>
            <w:tcW w:w="3150" w:type="dxa"/>
            <w:shd w:val="clear" w:color="auto" w:fill="auto"/>
          </w:tcPr>
          <w:p w:rsidR="001A7422" w:rsidRPr="00345D95" w:rsidRDefault="001A7422" w:rsidP="00EE3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453" w:type="dxa"/>
            <w:gridSpan w:val="10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7422" w:rsidRPr="00345D95" w:rsidTr="00A84D78">
        <w:trPr>
          <w:tblHeader/>
        </w:trPr>
        <w:tc>
          <w:tcPr>
            <w:tcW w:w="315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77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5" w:type="dxa"/>
            <w:gridSpan w:val="2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76" w:type="dxa"/>
            <w:gridSpan w:val="3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F33F1" w:rsidRPr="00345D95" w:rsidTr="00A84D78">
        <w:trPr>
          <w:tblHeader/>
        </w:trPr>
        <w:tc>
          <w:tcPr>
            <w:tcW w:w="3150" w:type="dxa"/>
            <w:shd w:val="clear" w:color="auto" w:fill="auto"/>
          </w:tcPr>
          <w:p w:rsidR="009F33F1" w:rsidRPr="00345D95" w:rsidRDefault="009F33F1" w:rsidP="009F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77" w:type="dxa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18,632</w:t>
            </w:r>
          </w:p>
        </w:tc>
        <w:tc>
          <w:tcPr>
            <w:tcW w:w="270" w:type="dxa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95" w:type="dxa"/>
            <w:gridSpan w:val="2"/>
            <w:shd w:val="clear" w:color="auto" w:fill="auto"/>
          </w:tcPr>
          <w:p w:rsidR="009F33F1" w:rsidRPr="00345D95" w:rsidRDefault="006B3D7A" w:rsidP="009F33F1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1,786</w:t>
            </w:r>
          </w:p>
        </w:tc>
        <w:tc>
          <w:tcPr>
            <w:tcW w:w="270" w:type="dxa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76" w:type="dxa"/>
            <w:gridSpan w:val="3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08" w:right="5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20,418</w:t>
            </w:r>
          </w:p>
        </w:tc>
      </w:tr>
      <w:tr w:rsidR="009F33F1" w:rsidRPr="00345D95" w:rsidTr="00A84D78">
        <w:trPr>
          <w:tblHeader/>
        </w:trPr>
        <w:tc>
          <w:tcPr>
            <w:tcW w:w="3150" w:type="dxa"/>
            <w:shd w:val="clear" w:color="auto" w:fill="auto"/>
          </w:tcPr>
          <w:p w:rsidR="009F33F1" w:rsidRPr="00345D95" w:rsidRDefault="009F33F1" w:rsidP="00A14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2" w:hanging="162"/>
              <w:rPr>
                <w:rFonts w:ascii="Angsana New" w:hAnsi="Angsana New"/>
                <w:sz w:val="30"/>
                <w:szCs w:val="30"/>
              </w:rPr>
            </w:pPr>
            <w:r w:rsidRPr="00A144B6">
              <w:rPr>
                <w:rFonts w:ascii="Angsana New" w:hAnsi="Angsana New"/>
                <w:spacing w:val="-10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Pr="00372414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377" w:type="dxa"/>
            <w:shd w:val="clear" w:color="auto" w:fill="auto"/>
          </w:tcPr>
          <w:p w:rsidR="009F33F1" w:rsidRDefault="009F33F1" w:rsidP="009F33F1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183,956</w:t>
            </w:r>
          </w:p>
        </w:tc>
        <w:tc>
          <w:tcPr>
            <w:tcW w:w="270" w:type="dxa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gridSpan w:val="2"/>
            <w:shd w:val="clear" w:color="auto" w:fill="auto"/>
          </w:tcPr>
          <w:p w:rsidR="009F33F1" w:rsidRDefault="009F33F1" w:rsidP="009F33F1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1,821</w:t>
            </w:r>
          </w:p>
        </w:tc>
        <w:tc>
          <w:tcPr>
            <w:tcW w:w="270" w:type="dxa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6" w:type="dxa"/>
            <w:gridSpan w:val="3"/>
            <w:shd w:val="clear" w:color="auto" w:fill="auto"/>
          </w:tcPr>
          <w:p w:rsidR="009F33F1" w:rsidRDefault="009F33F1" w:rsidP="009F33F1">
            <w:pPr>
              <w:pStyle w:val="acctfourfigures"/>
              <w:tabs>
                <w:tab w:val="clear" w:pos="765"/>
                <w:tab w:val="decimal" w:pos="1112"/>
              </w:tabs>
              <w:spacing w:line="240" w:lineRule="atLeast"/>
              <w:ind w:left="-108" w:right="5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08" w:right="5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9F33F1" w:rsidRDefault="009F33F1" w:rsidP="009F33F1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185,777</w:t>
            </w:r>
          </w:p>
        </w:tc>
      </w:tr>
      <w:tr w:rsidR="009F33F1" w:rsidRPr="00345D95" w:rsidTr="00A84D78">
        <w:trPr>
          <w:tblHeader/>
        </w:trPr>
        <w:tc>
          <w:tcPr>
            <w:tcW w:w="3150" w:type="dxa"/>
            <w:shd w:val="clear" w:color="auto" w:fill="auto"/>
          </w:tcPr>
          <w:p w:rsidR="009F33F1" w:rsidRPr="00345D95" w:rsidRDefault="009F33F1" w:rsidP="009F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377" w:type="dxa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627,409</w:t>
            </w:r>
          </w:p>
        </w:tc>
        <w:tc>
          <w:tcPr>
            <w:tcW w:w="270" w:type="dxa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gridSpan w:val="2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bidi="th-TH"/>
              </w:rPr>
              <w:t>29,577</w:t>
            </w:r>
          </w:p>
        </w:tc>
        <w:tc>
          <w:tcPr>
            <w:tcW w:w="270" w:type="dxa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gridSpan w:val="3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08" w:right="5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656,986</w:t>
            </w:r>
          </w:p>
        </w:tc>
      </w:tr>
      <w:tr w:rsidR="009F33F1" w:rsidRPr="00345D95" w:rsidTr="00A84D78">
        <w:trPr>
          <w:tblHeader/>
        </w:trPr>
        <w:tc>
          <w:tcPr>
            <w:tcW w:w="3150" w:type="dxa"/>
            <w:shd w:val="clear" w:color="auto" w:fill="auto"/>
          </w:tcPr>
          <w:p w:rsidR="009F33F1" w:rsidRPr="00345D95" w:rsidRDefault="009F33F1" w:rsidP="009F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377" w:type="dxa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9,775</w:t>
            </w:r>
          </w:p>
        </w:tc>
        <w:tc>
          <w:tcPr>
            <w:tcW w:w="270" w:type="dxa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95" w:type="dxa"/>
            <w:gridSpan w:val="2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bidi="th-TH"/>
              </w:rPr>
              <w:t>146</w:t>
            </w:r>
          </w:p>
        </w:tc>
        <w:tc>
          <w:tcPr>
            <w:tcW w:w="270" w:type="dxa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76" w:type="dxa"/>
            <w:gridSpan w:val="3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08" w:right="5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9,921</w:t>
            </w:r>
          </w:p>
        </w:tc>
      </w:tr>
      <w:tr w:rsidR="009F33F1" w:rsidRPr="00345D95" w:rsidTr="00A84D78">
        <w:trPr>
          <w:tblHeader/>
        </w:trPr>
        <w:tc>
          <w:tcPr>
            <w:tcW w:w="3150" w:type="dxa"/>
            <w:shd w:val="clear" w:color="auto" w:fill="auto"/>
          </w:tcPr>
          <w:p w:rsidR="009F33F1" w:rsidRPr="00345D95" w:rsidRDefault="009F33F1" w:rsidP="009F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839,772</w:t>
            </w:r>
          </w:p>
        </w:tc>
        <w:tc>
          <w:tcPr>
            <w:tcW w:w="270" w:type="dxa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33,330</w:t>
            </w:r>
          </w:p>
        </w:tc>
        <w:tc>
          <w:tcPr>
            <w:tcW w:w="270" w:type="dxa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76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08" w:right="54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873,102</w:t>
            </w:r>
          </w:p>
        </w:tc>
      </w:tr>
      <w:tr w:rsidR="001A7422" w:rsidRPr="00345D95" w:rsidTr="00A84D78">
        <w:trPr>
          <w:tblHeader/>
        </w:trPr>
        <w:tc>
          <w:tcPr>
            <w:tcW w:w="315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gridSpan w:val="2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" w:type="dxa"/>
            <w:gridSpan w:val="2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gridSpan w:val="2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7422" w:rsidRPr="00345D95" w:rsidTr="00A84D78">
        <w:trPr>
          <w:tblHeader/>
        </w:trPr>
        <w:tc>
          <w:tcPr>
            <w:tcW w:w="315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77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gridSpan w:val="2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" w:type="dxa"/>
            <w:gridSpan w:val="2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gridSpan w:val="2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20E0" w:rsidRPr="00345D95" w:rsidTr="00A84D78">
        <w:trPr>
          <w:tblHeader/>
        </w:trPr>
        <w:tc>
          <w:tcPr>
            <w:tcW w:w="3150" w:type="dxa"/>
            <w:shd w:val="clear" w:color="auto" w:fill="auto"/>
          </w:tcPr>
          <w:p w:rsidR="002F20E0" w:rsidRPr="00345D95" w:rsidRDefault="002F20E0" w:rsidP="002F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77" w:type="dxa"/>
            <w:shd w:val="clear" w:color="auto" w:fill="auto"/>
          </w:tcPr>
          <w:p w:rsidR="002F20E0" w:rsidRPr="00345D95" w:rsidRDefault="002F20E0" w:rsidP="002F20E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bidi="th-TH"/>
              </w:rPr>
              <w:t>(746,033)</w:t>
            </w:r>
          </w:p>
        </w:tc>
        <w:tc>
          <w:tcPr>
            <w:tcW w:w="270" w:type="dxa"/>
            <w:shd w:val="clear" w:color="auto" w:fill="auto"/>
          </w:tcPr>
          <w:p w:rsidR="002F20E0" w:rsidRPr="00345D95" w:rsidRDefault="002F20E0" w:rsidP="002F20E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95" w:type="dxa"/>
            <w:gridSpan w:val="2"/>
            <w:shd w:val="clear" w:color="auto" w:fill="auto"/>
          </w:tcPr>
          <w:p w:rsidR="002F20E0" w:rsidRPr="00583E61" w:rsidRDefault="002F20E0" w:rsidP="002F20E0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08" w:right="5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83E6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97" w:type="dxa"/>
            <w:gridSpan w:val="2"/>
            <w:shd w:val="clear" w:color="auto" w:fill="auto"/>
          </w:tcPr>
          <w:p w:rsidR="002F20E0" w:rsidRPr="00583E61" w:rsidRDefault="002F20E0" w:rsidP="002F20E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9" w:type="dxa"/>
            <w:gridSpan w:val="2"/>
            <w:shd w:val="clear" w:color="auto" w:fill="auto"/>
          </w:tcPr>
          <w:p w:rsidR="002F20E0" w:rsidRPr="00583E61" w:rsidRDefault="002F20E0" w:rsidP="002F20E0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08" w:right="5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83E6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F20E0" w:rsidRPr="00583E61" w:rsidRDefault="002F20E0" w:rsidP="002F20E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shd w:val="clear" w:color="auto" w:fill="auto"/>
          </w:tcPr>
          <w:p w:rsidR="002F20E0" w:rsidRPr="00583E61" w:rsidRDefault="002F20E0" w:rsidP="002F20E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83E61">
              <w:rPr>
                <w:rFonts w:ascii="Angsana New" w:hAnsi="Angsana New"/>
                <w:sz w:val="30"/>
                <w:szCs w:val="30"/>
                <w:lang w:bidi="th-TH"/>
              </w:rPr>
              <w:t>(746,033)</w:t>
            </w:r>
          </w:p>
        </w:tc>
      </w:tr>
      <w:tr w:rsidR="002F20E0" w:rsidRPr="00345D95" w:rsidTr="00A84D78">
        <w:trPr>
          <w:tblHeader/>
        </w:trPr>
        <w:tc>
          <w:tcPr>
            <w:tcW w:w="3150" w:type="dxa"/>
            <w:shd w:val="clear" w:color="auto" w:fill="auto"/>
          </w:tcPr>
          <w:p w:rsidR="002F20E0" w:rsidRPr="00345D95" w:rsidRDefault="002F20E0" w:rsidP="002F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377" w:type="dxa"/>
            <w:shd w:val="clear" w:color="auto" w:fill="auto"/>
          </w:tcPr>
          <w:p w:rsidR="002F20E0" w:rsidRPr="00345D95" w:rsidRDefault="002F20E0" w:rsidP="002F20E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(25,910)</w:t>
            </w:r>
          </w:p>
        </w:tc>
        <w:tc>
          <w:tcPr>
            <w:tcW w:w="270" w:type="dxa"/>
            <w:shd w:val="clear" w:color="auto" w:fill="auto"/>
          </w:tcPr>
          <w:p w:rsidR="002F20E0" w:rsidRPr="00345D95" w:rsidRDefault="002F20E0" w:rsidP="002F20E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gridSpan w:val="2"/>
            <w:shd w:val="clear" w:color="auto" w:fill="auto"/>
          </w:tcPr>
          <w:p w:rsidR="002F20E0" w:rsidRPr="00583E61" w:rsidRDefault="002F20E0" w:rsidP="002F20E0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08" w:right="5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83E6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97" w:type="dxa"/>
            <w:gridSpan w:val="2"/>
            <w:shd w:val="clear" w:color="auto" w:fill="auto"/>
          </w:tcPr>
          <w:p w:rsidR="002F20E0" w:rsidRPr="00583E61" w:rsidRDefault="002F20E0" w:rsidP="002F20E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gridSpan w:val="2"/>
            <w:shd w:val="clear" w:color="auto" w:fill="auto"/>
          </w:tcPr>
          <w:p w:rsidR="002F20E0" w:rsidRPr="00583E61" w:rsidRDefault="002F20E0" w:rsidP="002F20E0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08" w:right="5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83E6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F20E0" w:rsidRPr="00583E61" w:rsidRDefault="002F20E0" w:rsidP="002F20E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2F20E0" w:rsidRPr="00583E61" w:rsidRDefault="002F20E0" w:rsidP="002F20E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583E61">
              <w:rPr>
                <w:rFonts w:ascii="Angsana New" w:hAnsi="Angsana New"/>
                <w:sz w:val="30"/>
                <w:szCs w:val="30"/>
              </w:rPr>
              <w:t>(25,910)</w:t>
            </w:r>
          </w:p>
        </w:tc>
      </w:tr>
      <w:tr w:rsidR="009F33F1" w:rsidRPr="00345D95" w:rsidTr="00A84D78">
        <w:trPr>
          <w:tblHeader/>
        </w:trPr>
        <w:tc>
          <w:tcPr>
            <w:tcW w:w="3150" w:type="dxa"/>
            <w:shd w:val="clear" w:color="auto" w:fill="auto"/>
          </w:tcPr>
          <w:p w:rsidR="009F33F1" w:rsidRPr="00345D95" w:rsidRDefault="009F33F1" w:rsidP="009F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 xml:space="preserve">เงินลงทุนระยะยาวอื่น </w:t>
            </w:r>
          </w:p>
        </w:tc>
        <w:tc>
          <w:tcPr>
            <w:tcW w:w="1377" w:type="dxa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(3,227)</w:t>
            </w:r>
          </w:p>
        </w:tc>
        <w:tc>
          <w:tcPr>
            <w:tcW w:w="270" w:type="dxa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95" w:type="dxa"/>
            <w:gridSpan w:val="2"/>
            <w:shd w:val="clear" w:color="auto" w:fill="auto"/>
          </w:tcPr>
          <w:p w:rsidR="009F33F1" w:rsidRPr="00583E61" w:rsidRDefault="009F33F1" w:rsidP="009F33F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08" w:right="5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83E6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97" w:type="dxa"/>
            <w:gridSpan w:val="2"/>
            <w:shd w:val="clear" w:color="auto" w:fill="auto"/>
          </w:tcPr>
          <w:p w:rsidR="009F33F1" w:rsidRPr="00583E61" w:rsidRDefault="009F33F1" w:rsidP="009F33F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9" w:type="dxa"/>
            <w:gridSpan w:val="2"/>
            <w:shd w:val="clear" w:color="auto" w:fill="auto"/>
          </w:tcPr>
          <w:p w:rsidR="009F33F1" w:rsidRPr="00583E61" w:rsidRDefault="009F33F1" w:rsidP="009F33F1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83E61">
              <w:rPr>
                <w:rFonts w:ascii="Angsana New" w:hAnsi="Angsana New"/>
                <w:sz w:val="30"/>
                <w:szCs w:val="30"/>
                <w:lang w:bidi="th-TH"/>
              </w:rPr>
              <w:t>1,005</w:t>
            </w:r>
          </w:p>
        </w:tc>
        <w:tc>
          <w:tcPr>
            <w:tcW w:w="236" w:type="dxa"/>
            <w:shd w:val="clear" w:color="auto" w:fill="auto"/>
          </w:tcPr>
          <w:p w:rsidR="009F33F1" w:rsidRPr="00583E61" w:rsidRDefault="009F33F1" w:rsidP="009F33F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shd w:val="clear" w:color="auto" w:fill="auto"/>
          </w:tcPr>
          <w:p w:rsidR="009F33F1" w:rsidRPr="00583E61" w:rsidRDefault="009F33F1" w:rsidP="009F33F1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83E61">
              <w:rPr>
                <w:rFonts w:ascii="Angsana New" w:hAnsi="Angsana New"/>
                <w:sz w:val="30"/>
                <w:szCs w:val="30"/>
                <w:lang w:val="en-US" w:bidi="th-TH"/>
              </w:rPr>
              <w:t>(2,222)</w:t>
            </w:r>
          </w:p>
        </w:tc>
      </w:tr>
      <w:tr w:rsidR="009F33F1" w:rsidRPr="00345D95" w:rsidTr="00A84D78">
        <w:trPr>
          <w:tblHeader/>
        </w:trPr>
        <w:tc>
          <w:tcPr>
            <w:tcW w:w="3150" w:type="dxa"/>
            <w:shd w:val="clear" w:color="auto" w:fill="auto"/>
          </w:tcPr>
          <w:p w:rsidR="009F33F1" w:rsidRPr="00345D95" w:rsidRDefault="009F33F1" w:rsidP="009F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(112,057)</w:t>
            </w:r>
          </w:p>
        </w:tc>
        <w:tc>
          <w:tcPr>
            <w:tcW w:w="270" w:type="dxa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F33F1" w:rsidRPr="00583E61" w:rsidRDefault="009F33F1" w:rsidP="009F33F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E61">
              <w:rPr>
                <w:rFonts w:ascii="Angsana New" w:hAnsi="Angsana New"/>
                <w:sz w:val="30"/>
                <w:szCs w:val="30"/>
              </w:rPr>
              <w:t>(1,110)</w:t>
            </w:r>
          </w:p>
        </w:tc>
        <w:tc>
          <w:tcPr>
            <w:tcW w:w="297" w:type="dxa"/>
            <w:gridSpan w:val="2"/>
            <w:shd w:val="clear" w:color="auto" w:fill="auto"/>
          </w:tcPr>
          <w:p w:rsidR="009F33F1" w:rsidRPr="00583E61" w:rsidRDefault="009F33F1" w:rsidP="009F33F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F33F1" w:rsidRPr="00583E61" w:rsidRDefault="009F33F1" w:rsidP="009F33F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08" w:right="5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83E6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9F33F1" w:rsidRPr="00583E61" w:rsidRDefault="009F33F1" w:rsidP="009F33F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9F33F1" w:rsidRPr="00583E61" w:rsidRDefault="009F33F1" w:rsidP="009F33F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  <w:r w:rsidRPr="00583E61">
              <w:rPr>
                <w:rFonts w:ascii="Angsana New" w:hAnsi="Angsana New"/>
                <w:sz w:val="30"/>
                <w:szCs w:val="30"/>
              </w:rPr>
              <w:t>(113,167)</w:t>
            </w:r>
          </w:p>
        </w:tc>
      </w:tr>
      <w:tr w:rsidR="009F33F1" w:rsidRPr="00345D95" w:rsidTr="00A84D78">
        <w:trPr>
          <w:tblHeader/>
        </w:trPr>
        <w:tc>
          <w:tcPr>
            <w:tcW w:w="3150" w:type="dxa"/>
            <w:shd w:val="clear" w:color="auto" w:fill="auto"/>
          </w:tcPr>
          <w:p w:rsidR="009F33F1" w:rsidRPr="00345D95" w:rsidRDefault="009F33F1" w:rsidP="009F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(887,227)</w:t>
            </w:r>
          </w:p>
        </w:tc>
        <w:tc>
          <w:tcPr>
            <w:tcW w:w="270" w:type="dxa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F33F1" w:rsidRPr="00583E61" w:rsidRDefault="009F33F1" w:rsidP="002F20E0">
            <w:pPr>
              <w:pStyle w:val="acctfourfigures"/>
              <w:tabs>
                <w:tab w:val="clear" w:pos="765"/>
                <w:tab w:val="decimal" w:pos="1215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83E6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2F20E0" w:rsidRPr="00583E6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1,110</w:t>
            </w:r>
            <w:r w:rsidRPr="00583E6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97" w:type="dxa"/>
            <w:gridSpan w:val="2"/>
            <w:shd w:val="clear" w:color="auto" w:fill="auto"/>
          </w:tcPr>
          <w:p w:rsidR="009F33F1" w:rsidRPr="00583E61" w:rsidRDefault="009F33F1" w:rsidP="009F33F1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F33F1" w:rsidRPr="00583E61" w:rsidRDefault="009F33F1" w:rsidP="009F33F1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83E6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1,005</w:t>
            </w:r>
          </w:p>
        </w:tc>
        <w:tc>
          <w:tcPr>
            <w:tcW w:w="236" w:type="dxa"/>
            <w:shd w:val="clear" w:color="auto" w:fill="auto"/>
          </w:tcPr>
          <w:p w:rsidR="009F33F1" w:rsidRPr="00583E61" w:rsidRDefault="009F33F1" w:rsidP="009F33F1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F33F1" w:rsidRPr="00583E61" w:rsidRDefault="009F33F1" w:rsidP="002F20E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83E6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(88</w:t>
            </w:r>
            <w:r w:rsidR="002F20E0" w:rsidRPr="00583E6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Pr="00583E6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2F20E0" w:rsidRPr="00583E6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332</w:t>
            </w:r>
            <w:r w:rsidRPr="00583E6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9F33F1" w:rsidRPr="00345D95" w:rsidTr="00A84D78">
        <w:trPr>
          <w:tblHeader/>
        </w:trPr>
        <w:tc>
          <w:tcPr>
            <w:tcW w:w="3150" w:type="dxa"/>
            <w:shd w:val="clear" w:color="auto" w:fill="auto"/>
          </w:tcPr>
          <w:p w:rsidR="009F33F1" w:rsidRPr="00345D95" w:rsidRDefault="009F33F1" w:rsidP="009F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5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9F33F1" w:rsidRPr="00583E61" w:rsidRDefault="009F33F1" w:rsidP="009F33F1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97" w:type="dxa"/>
            <w:gridSpan w:val="2"/>
            <w:shd w:val="clear" w:color="auto" w:fill="auto"/>
          </w:tcPr>
          <w:p w:rsidR="009F33F1" w:rsidRPr="00583E61" w:rsidRDefault="009F33F1" w:rsidP="009F33F1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9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9F33F1" w:rsidRPr="00583E61" w:rsidRDefault="009F33F1" w:rsidP="009F33F1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9F33F1" w:rsidRPr="00583E61" w:rsidRDefault="009F33F1" w:rsidP="009F33F1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tcBorders>
              <w:top w:val="double" w:sz="4" w:space="0" w:color="auto"/>
            </w:tcBorders>
            <w:shd w:val="clear" w:color="auto" w:fill="auto"/>
          </w:tcPr>
          <w:p w:rsidR="009F33F1" w:rsidRPr="00583E61" w:rsidRDefault="009F33F1" w:rsidP="009F33F1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9F33F1" w:rsidRPr="00345D95" w:rsidTr="00A84D78">
        <w:trPr>
          <w:tblHeader/>
        </w:trPr>
        <w:tc>
          <w:tcPr>
            <w:tcW w:w="3150" w:type="dxa"/>
            <w:shd w:val="clear" w:color="auto" w:fill="auto"/>
          </w:tcPr>
          <w:p w:rsidR="009F33F1" w:rsidRPr="00345D95" w:rsidRDefault="009F33F1" w:rsidP="009F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77" w:type="dxa"/>
            <w:tcBorders>
              <w:bottom w:val="double" w:sz="4" w:space="0" w:color="auto"/>
            </w:tcBorders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(47,455)</w:t>
            </w:r>
          </w:p>
        </w:tc>
        <w:tc>
          <w:tcPr>
            <w:tcW w:w="270" w:type="dxa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9F33F1" w:rsidRPr="00583E61" w:rsidRDefault="002F20E0" w:rsidP="00884AEC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E61">
              <w:rPr>
                <w:rFonts w:ascii="Angsana New" w:hAnsi="Angsana New"/>
                <w:b/>
                <w:bCs/>
                <w:sz w:val="30"/>
                <w:szCs w:val="30"/>
              </w:rPr>
              <w:t>32,220</w:t>
            </w:r>
          </w:p>
        </w:tc>
        <w:tc>
          <w:tcPr>
            <w:tcW w:w="297" w:type="dxa"/>
            <w:gridSpan w:val="2"/>
            <w:shd w:val="clear" w:color="auto" w:fill="auto"/>
          </w:tcPr>
          <w:p w:rsidR="009F33F1" w:rsidRPr="00583E61" w:rsidRDefault="009F33F1" w:rsidP="009F33F1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9F33F1" w:rsidRPr="00583E61" w:rsidRDefault="009F33F1" w:rsidP="009F33F1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83E6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1,005</w:t>
            </w:r>
          </w:p>
        </w:tc>
        <w:tc>
          <w:tcPr>
            <w:tcW w:w="236" w:type="dxa"/>
            <w:shd w:val="clear" w:color="auto" w:fill="auto"/>
          </w:tcPr>
          <w:p w:rsidR="009F33F1" w:rsidRPr="00583E61" w:rsidRDefault="009F33F1" w:rsidP="009F33F1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9F33F1" w:rsidRPr="00583E61" w:rsidRDefault="002F20E0" w:rsidP="009F33F1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83E6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(14,230</w:t>
            </w:r>
            <w:r w:rsidR="009F33F1" w:rsidRPr="00583E6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:rsidR="001A7422" w:rsidRDefault="001A7422" w:rsidP="001A7422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1A7422" w:rsidRDefault="001A7422" w:rsidP="001A7422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1A7422" w:rsidRDefault="001A7422" w:rsidP="001A7422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1A7422" w:rsidRDefault="001A7422" w:rsidP="001A7422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1A7422" w:rsidRDefault="001A7422" w:rsidP="001A7422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1A7422" w:rsidRDefault="001A7422" w:rsidP="001A7422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1A7422" w:rsidRDefault="001A7422" w:rsidP="001A7422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1A7422" w:rsidRDefault="001A7422" w:rsidP="001A7422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1A7422" w:rsidRPr="00345D95" w:rsidRDefault="001A7422" w:rsidP="001A7422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57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150"/>
        <w:gridCol w:w="1400"/>
        <w:gridCol w:w="236"/>
        <w:gridCol w:w="1424"/>
        <w:gridCol w:w="238"/>
        <w:gridCol w:w="1440"/>
        <w:gridCol w:w="225"/>
        <w:gridCol w:w="11"/>
        <w:gridCol w:w="1436"/>
        <w:gridCol w:w="11"/>
      </w:tblGrid>
      <w:tr w:rsidR="001A7422" w:rsidRPr="00345D95" w:rsidTr="00A144B6">
        <w:trPr>
          <w:gridAfter w:val="1"/>
          <w:wAfter w:w="11" w:type="dxa"/>
          <w:tblHeader/>
        </w:trPr>
        <w:tc>
          <w:tcPr>
            <w:tcW w:w="315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lastRenderedPageBreak/>
              <w:br w:type="page"/>
            </w:r>
            <w:r w:rsidRPr="00345D95">
              <w:br w:type="page"/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6410" w:type="dxa"/>
            <w:gridSpan w:val="8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7422" w:rsidRPr="00345D95" w:rsidTr="00A144B6">
        <w:trPr>
          <w:gridAfter w:val="1"/>
          <w:wAfter w:w="11" w:type="dxa"/>
          <w:tblHeader/>
        </w:trPr>
        <w:tc>
          <w:tcPr>
            <w:tcW w:w="315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6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345D9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345D95">
              <w:rPr>
                <w:rFonts w:ascii="Angsana New" w:hAnsi="Angsana New"/>
                <w:sz w:val="30"/>
                <w:szCs w:val="30"/>
              </w:rPr>
              <w:t>)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45D95">
              <w:rPr>
                <w:rFonts w:ascii="Angsana New" w:hAnsi="Angsana New"/>
                <w:sz w:val="30"/>
                <w:szCs w:val="30"/>
              </w:rPr>
              <w:t>/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447" w:type="dxa"/>
            <w:gridSpan w:val="2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7422" w:rsidRPr="00345D95" w:rsidTr="00A144B6">
        <w:trPr>
          <w:tblHeader/>
        </w:trPr>
        <w:tc>
          <w:tcPr>
            <w:tcW w:w="3150" w:type="dxa"/>
            <w:shd w:val="clear" w:color="auto" w:fill="auto"/>
          </w:tcPr>
          <w:p w:rsidR="001A7422" w:rsidRPr="00345D95" w:rsidRDefault="001A7422" w:rsidP="00EE3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345D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ตุลาคม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E6595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:rsidR="001A7422" w:rsidRPr="00345D95" w:rsidRDefault="001A7422" w:rsidP="00A14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  <w:shd w:val="clear" w:color="auto" w:fill="auto"/>
            <w:vAlign w:val="bottom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1A7422" w:rsidRPr="00345D95" w:rsidRDefault="00E65958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DE12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1A7422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</w:tr>
      <w:tr w:rsidR="001A7422" w:rsidRPr="00345D95" w:rsidTr="00A144B6">
        <w:trPr>
          <w:gridAfter w:val="1"/>
          <w:wAfter w:w="11" w:type="dxa"/>
          <w:tblHeader/>
        </w:trPr>
        <w:tc>
          <w:tcPr>
            <w:tcW w:w="3150" w:type="dxa"/>
            <w:shd w:val="clear" w:color="auto" w:fill="auto"/>
          </w:tcPr>
          <w:p w:rsidR="001A7422" w:rsidRPr="00345D95" w:rsidRDefault="001A7422" w:rsidP="00EE3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410" w:type="dxa"/>
            <w:gridSpan w:val="8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7422" w:rsidRPr="00345D95" w:rsidTr="00A144B6">
        <w:trPr>
          <w:trHeight w:val="70"/>
        </w:trPr>
        <w:tc>
          <w:tcPr>
            <w:tcW w:w="315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00" w:type="dxa"/>
            <w:shd w:val="clear" w:color="auto" w:fill="auto"/>
          </w:tcPr>
          <w:p w:rsidR="001A7422" w:rsidRPr="00345D95" w:rsidRDefault="001A7422" w:rsidP="00EE36D7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24" w:type="dxa"/>
            <w:shd w:val="clear" w:color="auto" w:fill="auto"/>
          </w:tcPr>
          <w:p w:rsidR="001A7422" w:rsidRPr="00345D95" w:rsidRDefault="001A7422" w:rsidP="00EE36D7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8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1A7422" w:rsidRPr="00345D95" w:rsidRDefault="001A7422" w:rsidP="00EE36D7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gridSpan w:val="2"/>
            <w:shd w:val="clear" w:color="auto" w:fill="auto"/>
          </w:tcPr>
          <w:p w:rsidR="001A7422" w:rsidRPr="00345D95" w:rsidRDefault="001A7422" w:rsidP="00EE36D7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1A7422" w:rsidRPr="00345D95" w:rsidTr="00A144B6">
        <w:tc>
          <w:tcPr>
            <w:tcW w:w="315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400" w:type="dxa"/>
            <w:shd w:val="clear" w:color="auto" w:fill="auto"/>
          </w:tcPr>
          <w:p w:rsidR="001A7422" w:rsidRPr="00345D95" w:rsidRDefault="001C6F7D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17,850</w:t>
            </w:r>
          </w:p>
        </w:tc>
        <w:tc>
          <w:tcPr>
            <w:tcW w:w="236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24" w:type="dxa"/>
            <w:shd w:val="clear" w:color="auto" w:fill="auto"/>
          </w:tcPr>
          <w:p w:rsidR="001A7422" w:rsidRPr="002D1980" w:rsidRDefault="00E428E0" w:rsidP="002D19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D1980">
              <w:rPr>
                <w:rFonts w:ascii="Angsana New" w:hAnsi="Angsana New"/>
                <w:sz w:val="30"/>
                <w:szCs w:val="30"/>
                <w:lang w:bidi="th-TH"/>
              </w:rPr>
              <w:t>1,104</w:t>
            </w:r>
          </w:p>
        </w:tc>
        <w:tc>
          <w:tcPr>
            <w:tcW w:w="238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1A7422" w:rsidRPr="00345D95" w:rsidRDefault="004C4ABF" w:rsidP="00EE36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gridSpan w:val="2"/>
            <w:shd w:val="clear" w:color="auto" w:fill="auto"/>
          </w:tcPr>
          <w:p w:rsidR="001A7422" w:rsidRPr="00345D95" w:rsidRDefault="004C4ABF" w:rsidP="004C4ABF">
            <w:pPr>
              <w:pStyle w:val="acctfourfigures"/>
              <w:tabs>
                <w:tab w:val="clear" w:pos="765"/>
                <w:tab w:val="decimal" w:pos="1147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C4ABF">
              <w:rPr>
                <w:rFonts w:ascii="Angsana New" w:hAnsi="Angsana New"/>
                <w:sz w:val="30"/>
                <w:szCs w:val="30"/>
                <w:lang w:bidi="th-TH"/>
              </w:rPr>
              <w:t>18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4C4ABF">
              <w:rPr>
                <w:rFonts w:ascii="Angsana New" w:hAnsi="Angsana New"/>
                <w:sz w:val="30"/>
                <w:szCs w:val="30"/>
                <w:lang w:bidi="th-TH"/>
              </w:rPr>
              <w:t>954</w:t>
            </w:r>
          </w:p>
        </w:tc>
      </w:tr>
      <w:tr w:rsidR="001A7422" w:rsidRPr="00345D95" w:rsidTr="00A144B6">
        <w:tc>
          <w:tcPr>
            <w:tcW w:w="3150" w:type="dxa"/>
            <w:shd w:val="clear" w:color="auto" w:fill="auto"/>
          </w:tcPr>
          <w:p w:rsidR="001A7422" w:rsidRPr="00345D95" w:rsidRDefault="001A7422" w:rsidP="00A14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2" w:hanging="162"/>
              <w:rPr>
                <w:rFonts w:ascii="Angsana New" w:hAnsi="Angsana New"/>
                <w:sz w:val="30"/>
                <w:szCs w:val="30"/>
              </w:rPr>
            </w:pPr>
            <w:r w:rsidRPr="00A144B6">
              <w:rPr>
                <w:rFonts w:ascii="Angsana New" w:hAnsi="Angsana New"/>
                <w:spacing w:val="-10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Pr="00372414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400" w:type="dxa"/>
            <w:shd w:val="clear" w:color="auto" w:fill="auto"/>
          </w:tcPr>
          <w:p w:rsidR="002C6259" w:rsidRDefault="002C6259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  <w:p w:rsidR="001A7422" w:rsidRPr="00345D95" w:rsidRDefault="001C6F7D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236,160</w:t>
            </w:r>
          </w:p>
        </w:tc>
        <w:tc>
          <w:tcPr>
            <w:tcW w:w="236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  <w:shd w:val="clear" w:color="auto" w:fill="auto"/>
          </w:tcPr>
          <w:p w:rsidR="002C6259" w:rsidRDefault="002C6259" w:rsidP="002D19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BC3CF3" w:rsidRPr="002D1980" w:rsidRDefault="00E428E0" w:rsidP="002D19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D1980">
              <w:rPr>
                <w:rFonts w:ascii="Angsana New" w:hAnsi="Angsana New"/>
                <w:sz w:val="30"/>
                <w:szCs w:val="30"/>
                <w:lang w:bidi="th-TH"/>
              </w:rPr>
              <w:t>19</w:t>
            </w:r>
            <w:r w:rsidR="00907D10"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</w:p>
        </w:tc>
        <w:tc>
          <w:tcPr>
            <w:tcW w:w="238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C6259" w:rsidRDefault="002C6259" w:rsidP="00EE36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BC3CF3" w:rsidRPr="00345D95" w:rsidRDefault="004C4ABF" w:rsidP="00EE36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  <w:shd w:val="clear" w:color="auto" w:fill="auto"/>
          </w:tcPr>
          <w:p w:rsidR="002C6259" w:rsidRDefault="002C6259" w:rsidP="00907D10">
            <w:pPr>
              <w:pStyle w:val="acctfourfigures"/>
              <w:tabs>
                <w:tab w:val="clear" w:pos="765"/>
                <w:tab w:val="decimal" w:pos="1147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BC3CF3" w:rsidRPr="00345D95" w:rsidRDefault="004C4ABF" w:rsidP="00907D10">
            <w:pPr>
              <w:pStyle w:val="acctfourfigures"/>
              <w:tabs>
                <w:tab w:val="clear" w:pos="765"/>
                <w:tab w:val="decimal" w:pos="1147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C4ABF">
              <w:rPr>
                <w:rFonts w:ascii="Angsana New" w:hAnsi="Angsana New"/>
                <w:sz w:val="30"/>
                <w:szCs w:val="30"/>
                <w:lang w:bidi="th-TH"/>
              </w:rPr>
              <w:t>236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4C4ABF">
              <w:rPr>
                <w:rFonts w:ascii="Angsana New" w:hAnsi="Angsana New"/>
                <w:sz w:val="30"/>
                <w:szCs w:val="30"/>
                <w:lang w:bidi="th-TH"/>
              </w:rPr>
              <w:t>35</w:t>
            </w:r>
            <w:r w:rsidR="00907D10"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</w:p>
        </w:tc>
      </w:tr>
      <w:tr w:rsidR="001A7422" w:rsidRPr="00345D95" w:rsidTr="00A144B6">
        <w:tc>
          <w:tcPr>
            <w:tcW w:w="315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400" w:type="dxa"/>
            <w:shd w:val="clear" w:color="auto" w:fill="auto"/>
          </w:tcPr>
          <w:p w:rsidR="001A7422" w:rsidRPr="00345D95" w:rsidRDefault="001C6F7D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320,900</w:t>
            </w:r>
          </w:p>
        </w:tc>
        <w:tc>
          <w:tcPr>
            <w:tcW w:w="236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  <w:shd w:val="clear" w:color="auto" w:fill="auto"/>
          </w:tcPr>
          <w:p w:rsidR="001A7422" w:rsidRPr="00345D95" w:rsidRDefault="00E428E0" w:rsidP="002D19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E428E0"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E428E0">
              <w:rPr>
                <w:rFonts w:ascii="Angsana New" w:hAnsi="Angsana New"/>
                <w:sz w:val="30"/>
                <w:szCs w:val="30"/>
                <w:lang w:bidi="th-TH"/>
              </w:rPr>
              <w:t>459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1A7422" w:rsidRPr="00345D95" w:rsidRDefault="004C4ABF" w:rsidP="00EE36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gridSpan w:val="2"/>
            <w:shd w:val="clear" w:color="auto" w:fill="auto"/>
          </w:tcPr>
          <w:p w:rsidR="001A7422" w:rsidRPr="00345D95" w:rsidRDefault="004C4ABF" w:rsidP="004C4ABF">
            <w:pPr>
              <w:pStyle w:val="acctfourfigures"/>
              <w:tabs>
                <w:tab w:val="clear" w:pos="765"/>
                <w:tab w:val="decimal" w:pos="1147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C4ABF">
              <w:rPr>
                <w:rFonts w:ascii="Angsana New" w:hAnsi="Angsana New"/>
                <w:sz w:val="30"/>
                <w:szCs w:val="30"/>
                <w:lang w:bidi="th-TH"/>
              </w:rPr>
              <w:t>311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4C4ABF">
              <w:rPr>
                <w:rFonts w:ascii="Angsana New" w:hAnsi="Angsana New"/>
                <w:sz w:val="30"/>
                <w:szCs w:val="30"/>
                <w:lang w:bidi="th-TH"/>
              </w:rPr>
              <w:t>441</w:t>
            </w:r>
          </w:p>
        </w:tc>
      </w:tr>
      <w:tr w:rsidR="001A7422" w:rsidRPr="00345D95" w:rsidTr="00A144B6">
        <w:tc>
          <w:tcPr>
            <w:tcW w:w="315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:rsidR="001A7422" w:rsidRPr="00FC4D9E" w:rsidRDefault="001C6F7D" w:rsidP="0020370A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9,785</w:t>
            </w:r>
          </w:p>
        </w:tc>
        <w:tc>
          <w:tcPr>
            <w:tcW w:w="236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</w:tcPr>
          <w:p w:rsidR="001A7422" w:rsidRPr="00345D95" w:rsidRDefault="00E428E0" w:rsidP="002D19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428E0">
              <w:rPr>
                <w:rFonts w:ascii="Angsana New" w:hAnsi="Angsana New"/>
                <w:sz w:val="30"/>
                <w:szCs w:val="30"/>
                <w:lang w:bidi="th-TH"/>
              </w:rPr>
              <w:t>398</w:t>
            </w:r>
          </w:p>
        </w:tc>
        <w:tc>
          <w:tcPr>
            <w:tcW w:w="238" w:type="dxa"/>
            <w:shd w:val="clear" w:color="auto" w:fill="auto"/>
          </w:tcPr>
          <w:p w:rsidR="001A7422" w:rsidRPr="0038251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A7422" w:rsidRPr="00345D95" w:rsidRDefault="004C4ABF" w:rsidP="00EE36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A7422" w:rsidRPr="00345D95" w:rsidRDefault="004C4ABF" w:rsidP="004C4ABF">
            <w:pPr>
              <w:pStyle w:val="acctfourfigures"/>
              <w:tabs>
                <w:tab w:val="clear" w:pos="765"/>
                <w:tab w:val="decimal" w:pos="1147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C4ABF">
              <w:rPr>
                <w:rFonts w:ascii="Angsana New" w:hAnsi="Angsana New"/>
                <w:sz w:val="30"/>
                <w:szCs w:val="30"/>
                <w:lang w:bidi="th-TH"/>
              </w:rPr>
              <w:t>10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4C4ABF">
              <w:rPr>
                <w:rFonts w:ascii="Angsana New" w:hAnsi="Angsana New"/>
                <w:sz w:val="30"/>
                <w:szCs w:val="30"/>
                <w:lang w:bidi="th-TH"/>
              </w:rPr>
              <w:t>183</w:t>
            </w:r>
          </w:p>
        </w:tc>
      </w:tr>
      <w:tr w:rsidR="001A7422" w:rsidRPr="00345D95" w:rsidTr="00A144B6">
        <w:tc>
          <w:tcPr>
            <w:tcW w:w="315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7422" w:rsidRPr="004C4ABF" w:rsidRDefault="001C6F7D" w:rsidP="0020370A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C4AB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584,695</w:t>
            </w:r>
          </w:p>
        </w:tc>
        <w:tc>
          <w:tcPr>
            <w:tcW w:w="236" w:type="dxa"/>
            <w:shd w:val="clear" w:color="auto" w:fill="auto"/>
          </w:tcPr>
          <w:p w:rsidR="001A7422" w:rsidRPr="004C4ABF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7422" w:rsidRPr="004C4ABF" w:rsidRDefault="00E428E0" w:rsidP="00E428E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C4AB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(7,</w:t>
            </w:r>
            <w:r w:rsidR="00907D1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759</w:t>
            </w:r>
            <w:r w:rsidRPr="004C4AB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:rsidR="001A7422" w:rsidRPr="004C4ABF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7422" w:rsidRPr="004C4ABF" w:rsidRDefault="004C4ABF" w:rsidP="00EE36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C4AB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1A7422" w:rsidRPr="004C4ABF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7422" w:rsidRPr="004C4ABF" w:rsidRDefault="004C4ABF" w:rsidP="004C4ABF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C4AB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576,93</w:t>
            </w:r>
            <w:r w:rsidR="00907D1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</w:t>
            </w:r>
          </w:p>
        </w:tc>
      </w:tr>
      <w:tr w:rsidR="001A7422" w:rsidRPr="00345D95" w:rsidTr="00A144B6">
        <w:tc>
          <w:tcPr>
            <w:tcW w:w="3150" w:type="dxa"/>
            <w:shd w:val="clear" w:color="auto" w:fill="auto"/>
          </w:tcPr>
          <w:p w:rsidR="001A7422" w:rsidRPr="005F326E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00" w:type="dxa"/>
            <w:shd w:val="clear" w:color="auto" w:fill="auto"/>
          </w:tcPr>
          <w:p w:rsidR="001A7422" w:rsidRPr="005F326E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1A7422" w:rsidRPr="005F326E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shd w:val="clear" w:color="auto" w:fill="auto"/>
          </w:tcPr>
          <w:p w:rsidR="001A7422" w:rsidRPr="005F326E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:rsidR="001A7422" w:rsidRPr="005F326E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1A7422" w:rsidRPr="005F326E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1A7422" w:rsidRPr="005F326E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gridSpan w:val="2"/>
            <w:shd w:val="clear" w:color="auto" w:fill="auto"/>
          </w:tcPr>
          <w:p w:rsidR="001A7422" w:rsidRPr="005F326E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7422" w:rsidRPr="00345D95" w:rsidTr="00A144B6">
        <w:tc>
          <w:tcPr>
            <w:tcW w:w="315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0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25D9" w:rsidRPr="00345D95" w:rsidTr="00A144B6">
        <w:tc>
          <w:tcPr>
            <w:tcW w:w="3150" w:type="dxa"/>
            <w:shd w:val="clear" w:color="auto" w:fill="auto"/>
          </w:tcPr>
          <w:p w:rsidR="00F925D9" w:rsidRPr="00345D95" w:rsidRDefault="00F925D9" w:rsidP="00F9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400" w:type="dxa"/>
            <w:shd w:val="clear" w:color="auto" w:fill="auto"/>
          </w:tcPr>
          <w:p w:rsidR="00F925D9" w:rsidRPr="00345D95" w:rsidRDefault="00F925D9" w:rsidP="00F925D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(878,762)</w:t>
            </w:r>
          </w:p>
        </w:tc>
        <w:tc>
          <w:tcPr>
            <w:tcW w:w="236" w:type="dxa"/>
            <w:shd w:val="clear" w:color="auto" w:fill="auto"/>
          </w:tcPr>
          <w:p w:rsidR="00F925D9" w:rsidRPr="00345D95" w:rsidRDefault="00F925D9" w:rsidP="00F925D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24" w:type="dxa"/>
            <w:shd w:val="clear" w:color="auto" w:fill="auto"/>
          </w:tcPr>
          <w:p w:rsidR="00F925D9" w:rsidRPr="00345D95" w:rsidRDefault="00F925D9" w:rsidP="00F925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F925D9" w:rsidRPr="00345D95" w:rsidRDefault="00F925D9" w:rsidP="00F925D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F925D9" w:rsidRPr="00345D95" w:rsidRDefault="00F925D9" w:rsidP="00F925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F925D9" w:rsidRPr="00345D95" w:rsidRDefault="00F925D9" w:rsidP="00F925D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gridSpan w:val="2"/>
            <w:shd w:val="clear" w:color="auto" w:fill="auto"/>
          </w:tcPr>
          <w:p w:rsidR="00F925D9" w:rsidRPr="00345D95" w:rsidRDefault="00750182" w:rsidP="00750182">
            <w:pPr>
              <w:pStyle w:val="acctfourfigures"/>
              <w:tabs>
                <w:tab w:val="clear" w:pos="765"/>
                <w:tab w:val="decimal" w:pos="1147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750182">
              <w:rPr>
                <w:rFonts w:ascii="Angsana New" w:hAnsi="Angsana New"/>
                <w:sz w:val="30"/>
                <w:szCs w:val="30"/>
                <w:lang w:bidi="th-TH"/>
              </w:rPr>
              <w:t>878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750182">
              <w:rPr>
                <w:rFonts w:ascii="Angsana New" w:hAnsi="Angsana New"/>
                <w:sz w:val="30"/>
                <w:szCs w:val="30"/>
                <w:lang w:bidi="th-TH"/>
              </w:rPr>
              <w:t>762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F925D9" w:rsidRPr="00345D95" w:rsidTr="00A144B6">
        <w:tc>
          <w:tcPr>
            <w:tcW w:w="3150" w:type="dxa"/>
            <w:shd w:val="clear" w:color="auto" w:fill="auto"/>
          </w:tcPr>
          <w:p w:rsidR="00F925D9" w:rsidRPr="00345D95" w:rsidRDefault="00F925D9" w:rsidP="00F9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400" w:type="dxa"/>
            <w:shd w:val="clear" w:color="auto" w:fill="auto"/>
          </w:tcPr>
          <w:p w:rsidR="00F925D9" w:rsidRPr="00345D95" w:rsidRDefault="00F925D9" w:rsidP="00F925D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(27,210)</w:t>
            </w:r>
          </w:p>
        </w:tc>
        <w:tc>
          <w:tcPr>
            <w:tcW w:w="236" w:type="dxa"/>
            <w:shd w:val="clear" w:color="auto" w:fill="auto"/>
          </w:tcPr>
          <w:p w:rsidR="00F925D9" w:rsidRPr="00345D95" w:rsidRDefault="00F925D9" w:rsidP="00F925D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  <w:shd w:val="clear" w:color="auto" w:fill="auto"/>
          </w:tcPr>
          <w:p w:rsidR="00F925D9" w:rsidRPr="00345D95" w:rsidRDefault="00F925D9" w:rsidP="00F925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F925D9" w:rsidRPr="00345D95" w:rsidRDefault="00F925D9" w:rsidP="00F925D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F925D9" w:rsidRPr="00345D95" w:rsidRDefault="00F925D9" w:rsidP="00F925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F925D9" w:rsidRPr="00345D95" w:rsidRDefault="00F925D9" w:rsidP="00F925D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  <w:shd w:val="clear" w:color="auto" w:fill="auto"/>
          </w:tcPr>
          <w:p w:rsidR="00F925D9" w:rsidRPr="00345D95" w:rsidRDefault="00750182" w:rsidP="00750182">
            <w:pPr>
              <w:pStyle w:val="acctfourfigures"/>
              <w:tabs>
                <w:tab w:val="clear" w:pos="765"/>
                <w:tab w:val="decimal" w:pos="1147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F16FB0">
              <w:rPr>
                <w:rFonts w:ascii="Angsana New" w:hAnsi="Angsana New"/>
                <w:sz w:val="30"/>
                <w:szCs w:val="30"/>
                <w:lang w:bidi="th-TH"/>
              </w:rPr>
              <w:t>27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F16FB0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Pr="00750182">
              <w:rPr>
                <w:rFonts w:ascii="Angsana New" w:hAnsi="Angsana New"/>
                <w:sz w:val="30"/>
                <w:szCs w:val="30"/>
                <w:lang w:bidi="th-TH"/>
              </w:rPr>
              <w:t>10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F925D9" w:rsidRPr="00345D95" w:rsidTr="00A144B6">
        <w:tc>
          <w:tcPr>
            <w:tcW w:w="3150" w:type="dxa"/>
            <w:shd w:val="clear" w:color="auto" w:fill="auto"/>
          </w:tcPr>
          <w:p w:rsidR="00F925D9" w:rsidRPr="00345D95" w:rsidRDefault="00F925D9" w:rsidP="00F9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400" w:type="dxa"/>
            <w:shd w:val="clear" w:color="auto" w:fill="auto"/>
          </w:tcPr>
          <w:p w:rsidR="00F925D9" w:rsidRPr="00345D95" w:rsidRDefault="00F925D9" w:rsidP="00F925D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(3,809)</w:t>
            </w:r>
          </w:p>
        </w:tc>
        <w:tc>
          <w:tcPr>
            <w:tcW w:w="236" w:type="dxa"/>
            <w:shd w:val="clear" w:color="auto" w:fill="auto"/>
          </w:tcPr>
          <w:p w:rsidR="00F925D9" w:rsidRPr="00345D95" w:rsidRDefault="00F925D9" w:rsidP="00F925D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24" w:type="dxa"/>
            <w:shd w:val="clear" w:color="auto" w:fill="auto"/>
          </w:tcPr>
          <w:p w:rsidR="00F925D9" w:rsidRPr="00345D95" w:rsidRDefault="00F925D9" w:rsidP="00F925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F925D9" w:rsidRPr="00345D95" w:rsidRDefault="00F925D9" w:rsidP="00F925D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F925D9" w:rsidRPr="00345D95" w:rsidRDefault="00F925D9" w:rsidP="00F925D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(899)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F925D9" w:rsidRPr="00345D95" w:rsidRDefault="00F925D9" w:rsidP="00F925D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gridSpan w:val="2"/>
            <w:shd w:val="clear" w:color="auto" w:fill="auto"/>
          </w:tcPr>
          <w:p w:rsidR="00F925D9" w:rsidRPr="00750182" w:rsidRDefault="00750182" w:rsidP="00750182">
            <w:pPr>
              <w:pStyle w:val="acctfourfigures"/>
              <w:tabs>
                <w:tab w:val="clear" w:pos="765"/>
                <w:tab w:val="decimal" w:pos="1147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750182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750182">
              <w:rPr>
                <w:rFonts w:ascii="Angsana New" w:hAnsi="Angsana New"/>
                <w:sz w:val="30"/>
                <w:szCs w:val="30"/>
                <w:lang w:bidi="th-TH"/>
              </w:rPr>
              <w:t>708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A7422" w:rsidRPr="00345D95" w:rsidTr="00A144B6">
        <w:tc>
          <w:tcPr>
            <w:tcW w:w="315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:rsidR="001A7422" w:rsidRPr="00345D95" w:rsidRDefault="00B46FD7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(104,212)</w:t>
            </w:r>
          </w:p>
        </w:tc>
        <w:tc>
          <w:tcPr>
            <w:tcW w:w="236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</w:tcPr>
          <w:p w:rsidR="001A7422" w:rsidRPr="00345D95" w:rsidRDefault="00F925D9" w:rsidP="002D198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2,061</w:t>
            </w:r>
          </w:p>
        </w:tc>
        <w:tc>
          <w:tcPr>
            <w:tcW w:w="238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A7422" w:rsidRPr="00345D95" w:rsidRDefault="00F925D9" w:rsidP="00EE36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A7422" w:rsidRPr="00345D95" w:rsidRDefault="00750182" w:rsidP="00750182">
            <w:pPr>
              <w:pStyle w:val="acctfourfigures"/>
              <w:tabs>
                <w:tab w:val="clear" w:pos="765"/>
                <w:tab w:val="decimal" w:pos="1147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F16FB0">
              <w:rPr>
                <w:rFonts w:ascii="Angsana New" w:hAnsi="Angsana New"/>
                <w:sz w:val="30"/>
                <w:szCs w:val="30"/>
                <w:lang w:bidi="th-TH"/>
              </w:rPr>
              <w:t>102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F16FB0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 w:rsidRPr="00750182">
              <w:rPr>
                <w:rFonts w:ascii="Angsana New" w:hAnsi="Angsana New"/>
                <w:sz w:val="30"/>
                <w:szCs w:val="30"/>
                <w:lang w:bidi="th-TH"/>
              </w:rPr>
              <w:t>51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A7422" w:rsidRPr="00345D95" w:rsidTr="00A144B6">
        <w:tc>
          <w:tcPr>
            <w:tcW w:w="315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7422" w:rsidRPr="00345D95" w:rsidRDefault="00B46FD7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(1,013,993)</w:t>
            </w:r>
          </w:p>
        </w:tc>
        <w:tc>
          <w:tcPr>
            <w:tcW w:w="236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7422" w:rsidRPr="00345D95" w:rsidRDefault="00F925D9" w:rsidP="00F925D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2,061</w:t>
            </w:r>
          </w:p>
        </w:tc>
        <w:tc>
          <w:tcPr>
            <w:tcW w:w="238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7422" w:rsidRPr="00345D95" w:rsidRDefault="00F925D9" w:rsidP="00F925D9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(899)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7422" w:rsidRPr="00750182" w:rsidRDefault="00750182" w:rsidP="00750182">
            <w:pPr>
              <w:pStyle w:val="acctfourfigures"/>
              <w:tabs>
                <w:tab w:val="clear" w:pos="765"/>
                <w:tab w:val="decimal" w:pos="1147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Pr="0075018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F16FB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012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75018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831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1A7422" w:rsidRPr="00345D95" w:rsidTr="00A144B6">
        <w:tc>
          <w:tcPr>
            <w:tcW w:w="315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double" w:sz="4" w:space="0" w:color="auto"/>
            </w:tcBorders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24" w:type="dxa"/>
            <w:tcBorders>
              <w:top w:val="double" w:sz="4" w:space="0" w:color="auto"/>
            </w:tcBorders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38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4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1A7422" w:rsidRPr="00345D95" w:rsidTr="00A144B6">
        <w:tc>
          <w:tcPr>
            <w:tcW w:w="315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00" w:type="dxa"/>
            <w:tcBorders>
              <w:bottom w:val="double" w:sz="4" w:space="0" w:color="auto"/>
            </w:tcBorders>
            <w:shd w:val="clear" w:color="auto" w:fill="auto"/>
          </w:tcPr>
          <w:p w:rsidR="001A7422" w:rsidRPr="00345D95" w:rsidRDefault="00B46FD7" w:rsidP="0020370A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(429,298)</w:t>
            </w:r>
          </w:p>
        </w:tc>
        <w:tc>
          <w:tcPr>
            <w:tcW w:w="236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24" w:type="dxa"/>
            <w:tcBorders>
              <w:bottom w:val="double" w:sz="4" w:space="0" w:color="auto"/>
            </w:tcBorders>
            <w:shd w:val="clear" w:color="auto" w:fill="auto"/>
          </w:tcPr>
          <w:p w:rsidR="001A7422" w:rsidRPr="00345D95" w:rsidRDefault="00750182" w:rsidP="0075018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Pr="0075018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75018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698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:rsidR="001A7422" w:rsidRPr="00345D95" w:rsidRDefault="00750182" w:rsidP="0020370A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21" w:firstLine="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(899)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1A7422" w:rsidRPr="00750182" w:rsidRDefault="00750182" w:rsidP="00750182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5018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(435,895)</w:t>
            </w:r>
          </w:p>
        </w:tc>
      </w:tr>
    </w:tbl>
    <w:p w:rsidR="001A7422" w:rsidRPr="00345D95" w:rsidRDefault="001A7422" w:rsidP="001A7422">
      <w:pPr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1A7422" w:rsidRPr="00345D95" w:rsidRDefault="001A7422" w:rsidP="001A7422">
      <w:pPr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1A7422" w:rsidRPr="00345D95" w:rsidRDefault="001A7422" w:rsidP="001A7422">
      <w:pPr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1A7422" w:rsidRDefault="001A7422" w:rsidP="001A7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  <w:r>
        <w:rPr>
          <w:rFonts w:ascii="Angsana New" w:hAnsi="Angsana New"/>
          <w:b/>
          <w:bCs/>
          <w:sz w:val="16"/>
          <w:szCs w:val="16"/>
        </w:rPr>
        <w:br w:type="page"/>
      </w:r>
    </w:p>
    <w:p w:rsidR="001A7422" w:rsidRPr="00345D95" w:rsidRDefault="001A7422" w:rsidP="001A7422">
      <w:pPr>
        <w:spacing w:line="240" w:lineRule="auto"/>
        <w:rPr>
          <w:sz w:val="2"/>
          <w:szCs w:val="2"/>
        </w:rPr>
      </w:pPr>
    </w:p>
    <w:tbl>
      <w:tblPr>
        <w:tblW w:w="9575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150"/>
        <w:gridCol w:w="1400"/>
        <w:gridCol w:w="236"/>
        <w:gridCol w:w="1424"/>
        <w:gridCol w:w="242"/>
        <w:gridCol w:w="1440"/>
        <w:gridCol w:w="229"/>
        <w:gridCol w:w="7"/>
        <w:gridCol w:w="1440"/>
        <w:gridCol w:w="7"/>
      </w:tblGrid>
      <w:tr w:rsidR="001A7422" w:rsidRPr="00345D95" w:rsidTr="00A144B6">
        <w:trPr>
          <w:gridAfter w:val="1"/>
          <w:wAfter w:w="7" w:type="dxa"/>
          <w:tblHeader/>
        </w:trPr>
        <w:tc>
          <w:tcPr>
            <w:tcW w:w="315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br w:type="page"/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6418" w:type="dxa"/>
            <w:gridSpan w:val="8"/>
            <w:shd w:val="clear" w:color="auto" w:fill="auto"/>
          </w:tcPr>
          <w:p w:rsidR="001A7422" w:rsidRPr="005E0E1F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E0E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7422" w:rsidRPr="00345D95" w:rsidTr="00A144B6">
        <w:trPr>
          <w:gridAfter w:val="1"/>
          <w:wAfter w:w="7" w:type="dxa"/>
          <w:tblHeader/>
        </w:trPr>
        <w:tc>
          <w:tcPr>
            <w:tcW w:w="315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345D9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345D95">
              <w:rPr>
                <w:rFonts w:ascii="Angsana New" w:hAnsi="Angsana New"/>
                <w:sz w:val="30"/>
                <w:szCs w:val="30"/>
              </w:rPr>
              <w:t>)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45D95">
              <w:rPr>
                <w:rFonts w:ascii="Angsana New" w:hAnsi="Angsana New"/>
                <w:sz w:val="30"/>
                <w:szCs w:val="30"/>
              </w:rPr>
              <w:t>/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447" w:type="dxa"/>
            <w:gridSpan w:val="2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7422" w:rsidRPr="00345D95" w:rsidTr="00A144B6">
        <w:trPr>
          <w:tblHeader/>
        </w:trPr>
        <w:tc>
          <w:tcPr>
            <w:tcW w:w="3150" w:type="dxa"/>
            <w:shd w:val="clear" w:color="auto" w:fill="auto"/>
          </w:tcPr>
          <w:p w:rsidR="001A7422" w:rsidRPr="00345D95" w:rsidRDefault="001A7422" w:rsidP="00EE3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345D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ตุลาคม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E6595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2" w:type="dxa"/>
            <w:shd w:val="clear" w:color="auto" w:fill="auto"/>
            <w:vAlign w:val="bottom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  <w:shd w:val="clear" w:color="auto" w:fill="auto"/>
            <w:vAlign w:val="bottom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1A7422" w:rsidRPr="00345D95" w:rsidRDefault="00E65958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DE12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1A7422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</w:tr>
      <w:tr w:rsidR="001A7422" w:rsidRPr="00345D95" w:rsidTr="00A144B6">
        <w:trPr>
          <w:gridAfter w:val="1"/>
          <w:wAfter w:w="7" w:type="dxa"/>
          <w:tblHeader/>
        </w:trPr>
        <w:tc>
          <w:tcPr>
            <w:tcW w:w="3150" w:type="dxa"/>
            <w:shd w:val="clear" w:color="auto" w:fill="auto"/>
          </w:tcPr>
          <w:p w:rsidR="001A7422" w:rsidRPr="00345D95" w:rsidRDefault="001A7422" w:rsidP="00EE3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418" w:type="dxa"/>
            <w:gridSpan w:val="8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7422" w:rsidRPr="00345D95" w:rsidTr="00A144B6">
        <w:trPr>
          <w:trHeight w:val="70"/>
        </w:trPr>
        <w:tc>
          <w:tcPr>
            <w:tcW w:w="315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00" w:type="dxa"/>
            <w:shd w:val="clear" w:color="auto" w:fill="auto"/>
          </w:tcPr>
          <w:p w:rsidR="001A7422" w:rsidRPr="00345D95" w:rsidRDefault="001A7422" w:rsidP="00EE36D7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24" w:type="dxa"/>
            <w:shd w:val="clear" w:color="auto" w:fill="auto"/>
          </w:tcPr>
          <w:p w:rsidR="001A7422" w:rsidRPr="00345D95" w:rsidRDefault="001A7422" w:rsidP="00EE36D7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2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1A7422" w:rsidRPr="00345D95" w:rsidRDefault="001A7422" w:rsidP="00EE36D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gridSpan w:val="2"/>
            <w:shd w:val="clear" w:color="auto" w:fill="auto"/>
          </w:tcPr>
          <w:p w:rsidR="001A7422" w:rsidRPr="00345D95" w:rsidRDefault="001A7422" w:rsidP="00EE36D7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9F33F1" w:rsidRPr="00345D95" w:rsidTr="00A144B6">
        <w:tc>
          <w:tcPr>
            <w:tcW w:w="3150" w:type="dxa"/>
            <w:shd w:val="clear" w:color="auto" w:fill="auto"/>
          </w:tcPr>
          <w:p w:rsidR="009F33F1" w:rsidRPr="00345D95" w:rsidRDefault="009F33F1" w:rsidP="009F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400" w:type="dxa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18,633</w:t>
            </w:r>
          </w:p>
        </w:tc>
        <w:tc>
          <w:tcPr>
            <w:tcW w:w="236" w:type="dxa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24" w:type="dxa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Pr="005F326E">
              <w:rPr>
                <w:rFonts w:ascii="Angsana New" w:hAnsi="Angsana New"/>
                <w:sz w:val="30"/>
                <w:szCs w:val="30"/>
              </w:rPr>
              <w:t>786</w:t>
            </w:r>
          </w:p>
        </w:tc>
        <w:tc>
          <w:tcPr>
            <w:tcW w:w="242" w:type="dxa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gridSpan w:val="2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47"/>
              </w:tabs>
              <w:spacing w:line="240" w:lineRule="auto"/>
              <w:ind w:left="-108" w:right="-6" w:firstLine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20,419</w:t>
            </w:r>
          </w:p>
        </w:tc>
      </w:tr>
      <w:tr w:rsidR="009F33F1" w:rsidRPr="00345D95" w:rsidTr="00A144B6">
        <w:tc>
          <w:tcPr>
            <w:tcW w:w="3150" w:type="dxa"/>
            <w:shd w:val="clear" w:color="auto" w:fill="auto"/>
          </w:tcPr>
          <w:p w:rsidR="009F33F1" w:rsidRPr="00345D95" w:rsidRDefault="009F33F1" w:rsidP="00A14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2" w:hanging="162"/>
              <w:rPr>
                <w:rFonts w:ascii="Angsana New" w:hAnsi="Angsana New"/>
                <w:sz w:val="30"/>
                <w:szCs w:val="30"/>
              </w:rPr>
            </w:pPr>
            <w:r w:rsidRPr="00A144B6">
              <w:rPr>
                <w:rFonts w:ascii="Angsana New" w:hAnsi="Angsana New"/>
                <w:spacing w:val="-10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Pr="00372414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400" w:type="dxa"/>
            <w:shd w:val="clear" w:color="auto" w:fill="auto"/>
          </w:tcPr>
          <w:p w:rsidR="009F33F1" w:rsidRDefault="009F33F1" w:rsidP="009F33F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185,956</w:t>
            </w:r>
          </w:p>
        </w:tc>
        <w:tc>
          <w:tcPr>
            <w:tcW w:w="236" w:type="dxa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  <w:shd w:val="clear" w:color="auto" w:fill="auto"/>
          </w:tcPr>
          <w:p w:rsidR="009F33F1" w:rsidRDefault="009F33F1" w:rsidP="009F33F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firstLine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firstLine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1,769</w:t>
            </w:r>
          </w:p>
        </w:tc>
        <w:tc>
          <w:tcPr>
            <w:tcW w:w="242" w:type="dxa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9F33F1" w:rsidRDefault="009F33F1" w:rsidP="009F3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  <w:shd w:val="clear" w:color="auto" w:fill="auto"/>
          </w:tcPr>
          <w:p w:rsidR="009F33F1" w:rsidRDefault="009F33F1" w:rsidP="009F33F1">
            <w:pPr>
              <w:pStyle w:val="acctfourfigures"/>
              <w:tabs>
                <w:tab w:val="clear" w:pos="765"/>
                <w:tab w:val="decimal" w:pos="1147"/>
              </w:tabs>
              <w:spacing w:line="240" w:lineRule="auto"/>
              <w:ind w:left="-108" w:right="-6" w:firstLine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47"/>
              </w:tabs>
              <w:spacing w:line="240" w:lineRule="auto"/>
              <w:ind w:left="-108" w:right="-6" w:firstLine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187,725</w:t>
            </w:r>
          </w:p>
        </w:tc>
      </w:tr>
      <w:tr w:rsidR="009F33F1" w:rsidRPr="00345D95" w:rsidTr="00A144B6">
        <w:tc>
          <w:tcPr>
            <w:tcW w:w="3150" w:type="dxa"/>
            <w:shd w:val="clear" w:color="auto" w:fill="auto"/>
          </w:tcPr>
          <w:p w:rsidR="009F33F1" w:rsidRPr="00345D95" w:rsidRDefault="009F33F1" w:rsidP="009F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400" w:type="dxa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bidi="th-TH"/>
              </w:rPr>
              <w:t>617,074</w:t>
            </w:r>
          </w:p>
        </w:tc>
        <w:tc>
          <w:tcPr>
            <w:tcW w:w="236" w:type="dxa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firstLine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30,300</w:t>
            </w:r>
          </w:p>
        </w:tc>
        <w:tc>
          <w:tcPr>
            <w:tcW w:w="242" w:type="dxa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gridSpan w:val="2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47"/>
              </w:tabs>
              <w:spacing w:line="240" w:lineRule="auto"/>
              <w:ind w:left="-108" w:right="-6" w:firstLine="10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bidi="th-TH"/>
              </w:rPr>
              <w:t>647,374</w:t>
            </w:r>
          </w:p>
        </w:tc>
      </w:tr>
      <w:tr w:rsidR="009F33F1" w:rsidRPr="00345D95" w:rsidTr="00A144B6">
        <w:tc>
          <w:tcPr>
            <w:tcW w:w="3150" w:type="dxa"/>
            <w:shd w:val="clear" w:color="auto" w:fill="auto"/>
          </w:tcPr>
          <w:p w:rsidR="009F33F1" w:rsidRPr="00345D95" w:rsidRDefault="009F33F1" w:rsidP="009F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9,775</w:t>
            </w:r>
          </w:p>
        </w:tc>
        <w:tc>
          <w:tcPr>
            <w:tcW w:w="236" w:type="dxa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firstLine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146</w:t>
            </w:r>
          </w:p>
        </w:tc>
        <w:tc>
          <w:tcPr>
            <w:tcW w:w="242" w:type="dxa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47"/>
              </w:tabs>
              <w:spacing w:line="240" w:lineRule="auto"/>
              <w:ind w:left="-108" w:right="-6" w:firstLine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9,921</w:t>
            </w:r>
          </w:p>
        </w:tc>
      </w:tr>
      <w:tr w:rsidR="009F33F1" w:rsidRPr="00345D95" w:rsidTr="00A144B6">
        <w:tc>
          <w:tcPr>
            <w:tcW w:w="3150" w:type="dxa"/>
            <w:shd w:val="clear" w:color="auto" w:fill="auto"/>
          </w:tcPr>
          <w:p w:rsidR="009F33F1" w:rsidRPr="00345D95" w:rsidRDefault="009F33F1" w:rsidP="009F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831,438</w:t>
            </w:r>
          </w:p>
        </w:tc>
        <w:tc>
          <w:tcPr>
            <w:tcW w:w="236" w:type="dxa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108" w:firstLine="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34,</w:t>
            </w:r>
            <w:r w:rsidRPr="005F326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001</w:t>
            </w:r>
          </w:p>
        </w:tc>
        <w:tc>
          <w:tcPr>
            <w:tcW w:w="242" w:type="dxa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47"/>
              </w:tabs>
              <w:spacing w:line="240" w:lineRule="auto"/>
              <w:ind w:left="-108" w:right="-6" w:firstLine="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865,439</w:t>
            </w:r>
          </w:p>
        </w:tc>
      </w:tr>
      <w:tr w:rsidR="001A7422" w:rsidRPr="00345D95" w:rsidTr="00A144B6">
        <w:tc>
          <w:tcPr>
            <w:tcW w:w="3150" w:type="dxa"/>
            <w:shd w:val="clear" w:color="auto" w:fill="auto"/>
          </w:tcPr>
          <w:p w:rsidR="001A7422" w:rsidRPr="00444BFB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00" w:type="dxa"/>
            <w:shd w:val="clear" w:color="auto" w:fill="auto"/>
          </w:tcPr>
          <w:p w:rsidR="001A7422" w:rsidRPr="00444BFB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1A7422" w:rsidRPr="00444BFB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shd w:val="clear" w:color="auto" w:fill="auto"/>
          </w:tcPr>
          <w:p w:rsidR="001A7422" w:rsidRPr="00444BFB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:rsidR="001A7422" w:rsidRPr="00444BFB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1A7422" w:rsidRPr="00444BFB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1A7422" w:rsidRPr="00444BFB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gridSpan w:val="2"/>
            <w:shd w:val="clear" w:color="auto" w:fill="auto"/>
          </w:tcPr>
          <w:p w:rsidR="001A7422" w:rsidRPr="00444BFB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7422" w:rsidRPr="00345D95" w:rsidTr="00A144B6">
        <w:tc>
          <w:tcPr>
            <w:tcW w:w="315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0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33F1" w:rsidRPr="00345D95" w:rsidTr="00A144B6">
        <w:tc>
          <w:tcPr>
            <w:tcW w:w="3150" w:type="dxa"/>
            <w:shd w:val="clear" w:color="auto" w:fill="auto"/>
          </w:tcPr>
          <w:p w:rsidR="009F33F1" w:rsidRPr="00345D95" w:rsidRDefault="009F33F1" w:rsidP="009F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400" w:type="dxa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bidi="th-TH"/>
              </w:rPr>
              <w:t>(709,321)</w:t>
            </w:r>
          </w:p>
        </w:tc>
        <w:tc>
          <w:tcPr>
            <w:tcW w:w="236" w:type="dxa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24" w:type="dxa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gridSpan w:val="2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bidi="th-TH"/>
              </w:rPr>
              <w:t>(709,321)</w:t>
            </w:r>
          </w:p>
        </w:tc>
      </w:tr>
      <w:tr w:rsidR="009F33F1" w:rsidRPr="00345D95" w:rsidTr="00A144B6">
        <w:tc>
          <w:tcPr>
            <w:tcW w:w="3150" w:type="dxa"/>
            <w:shd w:val="clear" w:color="auto" w:fill="auto"/>
          </w:tcPr>
          <w:p w:rsidR="009F33F1" w:rsidRPr="00345D95" w:rsidRDefault="009F33F1" w:rsidP="009F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400" w:type="dxa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(25,910)</w:t>
            </w:r>
          </w:p>
        </w:tc>
        <w:tc>
          <w:tcPr>
            <w:tcW w:w="236" w:type="dxa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(25,910)</w:t>
            </w:r>
          </w:p>
        </w:tc>
      </w:tr>
      <w:tr w:rsidR="009F33F1" w:rsidRPr="00345D95" w:rsidTr="00A144B6">
        <w:tc>
          <w:tcPr>
            <w:tcW w:w="3150" w:type="dxa"/>
            <w:shd w:val="clear" w:color="auto" w:fill="auto"/>
          </w:tcPr>
          <w:p w:rsidR="009F33F1" w:rsidRPr="00345D95" w:rsidRDefault="009F33F1" w:rsidP="009F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400" w:type="dxa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(3,227)</w:t>
            </w:r>
          </w:p>
        </w:tc>
        <w:tc>
          <w:tcPr>
            <w:tcW w:w="236" w:type="dxa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24" w:type="dxa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bidi="th-TH"/>
              </w:rPr>
              <w:t>1,00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gridSpan w:val="2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(2,222</w:t>
            </w: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9F33F1" w:rsidRPr="00345D95" w:rsidTr="00A144B6">
        <w:tc>
          <w:tcPr>
            <w:tcW w:w="3150" w:type="dxa"/>
            <w:shd w:val="clear" w:color="auto" w:fill="auto"/>
          </w:tcPr>
          <w:p w:rsidR="009F33F1" w:rsidRPr="00345D95" w:rsidRDefault="009F33F1" w:rsidP="009F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(112,057)</w:t>
            </w:r>
          </w:p>
        </w:tc>
        <w:tc>
          <w:tcPr>
            <w:tcW w:w="236" w:type="dxa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09</w:t>
            </w:r>
            <w:r w:rsidRPr="00345D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2" w:type="dxa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(113,166</w:t>
            </w:r>
            <w:r w:rsidRPr="00345D9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F33F1" w:rsidRPr="00345D95" w:rsidTr="00A144B6">
        <w:tc>
          <w:tcPr>
            <w:tcW w:w="3150" w:type="dxa"/>
            <w:shd w:val="clear" w:color="auto" w:fill="auto"/>
          </w:tcPr>
          <w:p w:rsidR="009F33F1" w:rsidRPr="00345D95" w:rsidRDefault="009F33F1" w:rsidP="009F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(850,515)</w:t>
            </w:r>
          </w:p>
        </w:tc>
        <w:tc>
          <w:tcPr>
            <w:tcW w:w="236" w:type="dxa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(1,109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42" w:type="dxa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1,00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(850,619) </w:t>
            </w:r>
          </w:p>
        </w:tc>
      </w:tr>
      <w:tr w:rsidR="009F33F1" w:rsidRPr="00345D95" w:rsidTr="00A144B6">
        <w:tc>
          <w:tcPr>
            <w:tcW w:w="3150" w:type="dxa"/>
            <w:shd w:val="clear" w:color="auto" w:fill="auto"/>
          </w:tcPr>
          <w:p w:rsidR="009F33F1" w:rsidRPr="00345D95" w:rsidRDefault="009F33F1" w:rsidP="009F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double" w:sz="4" w:space="0" w:color="auto"/>
            </w:tcBorders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24" w:type="dxa"/>
            <w:tcBorders>
              <w:top w:val="double" w:sz="4" w:space="0" w:color="auto"/>
            </w:tcBorders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42" w:type="dxa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4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9F33F1" w:rsidRPr="00345D95" w:rsidTr="00A144B6">
        <w:tc>
          <w:tcPr>
            <w:tcW w:w="3150" w:type="dxa"/>
            <w:shd w:val="clear" w:color="auto" w:fill="auto"/>
          </w:tcPr>
          <w:p w:rsidR="009F33F1" w:rsidRPr="00345D95" w:rsidRDefault="009F33F1" w:rsidP="009F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00" w:type="dxa"/>
            <w:tcBorders>
              <w:bottom w:val="double" w:sz="4" w:space="0" w:color="auto"/>
            </w:tcBorders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(19,077)</w:t>
            </w:r>
          </w:p>
        </w:tc>
        <w:tc>
          <w:tcPr>
            <w:tcW w:w="236" w:type="dxa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24" w:type="dxa"/>
            <w:tcBorders>
              <w:bottom w:val="double" w:sz="4" w:space="0" w:color="auto"/>
            </w:tcBorders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108" w:firstLine="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32,89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42" w:type="dxa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21" w:firstLine="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1,00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9F33F1" w:rsidRPr="00345D95" w:rsidRDefault="009F33F1" w:rsidP="009F33F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186" w:firstLine="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14,820</w:t>
            </w:r>
          </w:p>
        </w:tc>
      </w:tr>
    </w:tbl>
    <w:p w:rsidR="001A7422" w:rsidRPr="00345D95" w:rsidRDefault="001A7422" w:rsidP="001A7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  <w:cs/>
        </w:rPr>
      </w:pPr>
    </w:p>
    <w:p w:rsidR="008E5E32" w:rsidRPr="00703E66" w:rsidRDefault="001A7422" w:rsidP="00850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8E5E32" w:rsidRPr="00703E66">
        <w:rPr>
          <w:rFonts w:ascii="Angsana New" w:hAnsi="Angsana New" w:hint="cs"/>
          <w:color w:val="000000"/>
          <w:sz w:val="30"/>
          <w:szCs w:val="30"/>
          <w:cs/>
        </w:rPr>
        <w:lastRenderedPageBreak/>
        <w:t>กลุ่มบริษัททบทวนและประเมินประโยชน์ที่จะได้รับจากสินทรัพย์ภาษีเงินได้รอการตัดบัญชีจากผลขาดทุนทางภาษีและผลแตกต่างชั่วคราวโดยใช้ประมาณการจากผลประกอบการจริงและการคาดการณ์ผลประกอบการในอนาคตซึ่งอาศัยการประมาณการ</w:t>
      </w:r>
      <w:r w:rsidR="00A34098">
        <w:rPr>
          <w:rFonts w:ascii="Angsana New" w:hAnsi="Angsana New" w:hint="cs"/>
          <w:color w:val="000000"/>
          <w:sz w:val="30"/>
          <w:szCs w:val="30"/>
          <w:cs/>
        </w:rPr>
        <w:t>ข้อสมมติหลัก</w:t>
      </w:r>
      <w:r w:rsidR="008E5E32" w:rsidRPr="00703E66">
        <w:rPr>
          <w:rFonts w:ascii="Angsana New" w:hAnsi="Angsana New" w:hint="cs"/>
          <w:color w:val="000000"/>
          <w:sz w:val="30"/>
          <w:szCs w:val="30"/>
          <w:cs/>
        </w:rPr>
        <w:t>ของผู้บริหารเกี่ยวกับการเติบโตของรายได้และการเพิ่มขึ้นของกำไรจากการดำเนินงานของกลุ่มบริษัท บริษัทรับรู้ขาดทุนทางภาษี</w:t>
      </w:r>
      <w:r w:rsidR="008E5E32" w:rsidRPr="00703E66">
        <w:rPr>
          <w:rFonts w:ascii="Angsana New" w:hAnsi="Angsana New"/>
          <w:color w:val="000000"/>
          <w:sz w:val="30"/>
          <w:szCs w:val="30"/>
          <w:cs/>
        </w:rPr>
        <w:t>เป็นสินทรัพย์ภาษีเงินได้รอการตัดบัญชี เนื่องจากกลุ่มบริษัทเชื่อว่าจะมีกำไรทางภาษีเพียงพอที่จะนำผลขาดทุนทางภาษีที่ยังไม่ได้ใช้มาใช้ประโยชน์ได้ซึ่งเป็นไปตามแผนธุรกิจของกลุ่มบริษัทที่สามารถทำกำไรจากการดำเนินงานเพิ่มขึ้นในอนาคต</w:t>
      </w:r>
      <w:r w:rsidR="008E5E32" w:rsidRPr="00703E66">
        <w:rPr>
          <w:rFonts w:ascii="Angsana New" w:hAnsi="Angsana New" w:hint="cs"/>
          <w:color w:val="000000"/>
          <w:sz w:val="30"/>
          <w:szCs w:val="30"/>
          <w:cs/>
        </w:rPr>
        <w:t xml:space="preserve"> การประมาณการดังกล่าวและ</w:t>
      </w:r>
      <w:r w:rsidR="00A34098">
        <w:rPr>
          <w:rFonts w:ascii="Angsana New" w:hAnsi="Angsana New" w:hint="cs"/>
          <w:color w:val="000000"/>
          <w:sz w:val="30"/>
          <w:szCs w:val="30"/>
          <w:cs/>
        </w:rPr>
        <w:t>ข้อสมมติหลัก</w:t>
      </w:r>
      <w:r w:rsidR="008E5E32" w:rsidRPr="00703E66">
        <w:rPr>
          <w:rFonts w:ascii="Angsana New" w:hAnsi="Angsana New" w:hint="cs"/>
          <w:color w:val="000000"/>
          <w:sz w:val="30"/>
          <w:szCs w:val="30"/>
          <w:cs/>
        </w:rPr>
        <w:t xml:space="preserve">ที่ส่งผลต่อมูลค่าของสินทรัพย์ภาษีเงินได้รอการตัดบัญชี </w:t>
      </w:r>
      <w:r w:rsidR="008E5E32" w:rsidRPr="008878CE">
        <w:rPr>
          <w:rFonts w:ascii="Angsana New" w:hAnsi="Angsana New"/>
          <w:color w:val="000000"/>
          <w:sz w:val="30"/>
          <w:szCs w:val="30"/>
          <w:cs/>
        </w:rPr>
        <w:t xml:space="preserve">อย่างไรก็ตาม มีความเป็นไปได้ว่าภาษีเงินได้รอการตัดบัญชีจากผลขาดทุนทางภาษียกมาทั้งหมด หรือบางส่วนอาจหมดอายุและไม่ได้นำมาใช้ประโยชน์ในท้ายที่สุด โดยเฉพาะอย่างยิ่งหากแผนธุรกิจของกลุ่มบริษัทไม่ประสบความสำเร็จ ซึ่งอาจก่อให้เกิดค่าใช้จ่ายเพิ่มขึ้นในงวดจากการหมดอายุของผลขาดทุนทางภาษีดังกล่าวอย่างมีสาระสำคัญและอาจกระทบต่อผลการดำเนินงานของกลุ่มบริษัทอย่างมีสาระสำคัญได้ </w:t>
      </w:r>
      <w:r w:rsidR="008E5E32" w:rsidRPr="00703E66">
        <w:rPr>
          <w:rFonts w:ascii="Angsana New" w:hAnsi="Angsana New" w:hint="cs"/>
          <w:color w:val="000000"/>
          <w:sz w:val="30"/>
          <w:szCs w:val="30"/>
          <w:cs/>
        </w:rPr>
        <w:t>ผลประกอบการจริงอาจแตกต่าง</w:t>
      </w:r>
      <w:r w:rsidR="008E5E32" w:rsidRPr="00DF7F9A">
        <w:rPr>
          <w:rFonts w:ascii="Angsana New" w:hAnsi="Angsana New" w:hint="cs"/>
          <w:color w:val="000000"/>
          <w:spacing w:val="-2"/>
          <w:sz w:val="30"/>
          <w:szCs w:val="30"/>
          <w:cs/>
        </w:rPr>
        <w:t>อย่างเป็นสาระสำคัญจากที่ได้ประมาณไว้โดยผู้บริหารของกลุ่มบริษัท ทั้งนี้ขาดทุนทางภาษี</w:t>
      </w:r>
      <w:r w:rsidR="008E5E32" w:rsidRPr="00DF7F9A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จะสิ้นอายุในปี </w:t>
      </w:r>
      <w:r w:rsidR="008E5E32" w:rsidRPr="00DF7F9A">
        <w:rPr>
          <w:rFonts w:ascii="Angsana New" w:hAnsi="Angsana New"/>
          <w:color w:val="000000"/>
          <w:spacing w:val="-2"/>
          <w:sz w:val="30"/>
          <w:szCs w:val="30"/>
        </w:rPr>
        <w:t>256</w:t>
      </w:r>
      <w:r w:rsidR="004E1CEF">
        <w:rPr>
          <w:rFonts w:ascii="Angsana New" w:hAnsi="Angsana New"/>
          <w:color w:val="000000"/>
          <w:spacing w:val="-2"/>
          <w:sz w:val="30"/>
          <w:szCs w:val="30"/>
        </w:rPr>
        <w:t>4</w:t>
      </w:r>
      <w:r w:rsidR="008E5E32" w:rsidRPr="00DF7F9A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ถึง </w:t>
      </w:r>
      <w:r w:rsidR="008E5E32" w:rsidRPr="00DF7F9A">
        <w:rPr>
          <w:rFonts w:ascii="Angsana New" w:hAnsi="Angsana New"/>
          <w:color w:val="000000"/>
          <w:spacing w:val="-2"/>
          <w:sz w:val="30"/>
          <w:szCs w:val="30"/>
        </w:rPr>
        <w:t>2567</w:t>
      </w:r>
    </w:p>
    <w:p w:rsidR="008E5E32" w:rsidRDefault="008E5E32" w:rsidP="001720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1E4058" w:rsidRPr="00D36B78" w:rsidRDefault="001E4058" w:rsidP="001E40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2080C">
        <w:rPr>
          <w:rFonts w:ascii="Angsana New" w:hAnsi="Angsana New" w:cs="Angsana New"/>
          <w:b/>
          <w:bCs/>
          <w:sz w:val="30"/>
          <w:szCs w:val="30"/>
        </w:rPr>
        <w:t>1</w:t>
      </w:r>
      <w:r w:rsidR="00B4725A">
        <w:rPr>
          <w:rFonts w:ascii="Angsana New" w:hAnsi="Angsana New" w:cs="Angsana New"/>
          <w:b/>
          <w:bCs/>
          <w:sz w:val="30"/>
          <w:szCs w:val="30"/>
        </w:rPr>
        <w:t>1</w:t>
      </w:r>
      <w:r w:rsidRPr="00E2080C">
        <w:rPr>
          <w:rFonts w:ascii="Angsana New" w:hAnsi="Angsana New" w:cs="Angsana New"/>
          <w:b/>
          <w:bCs/>
          <w:sz w:val="30"/>
          <w:szCs w:val="30"/>
        </w:rPr>
        <w:tab/>
      </w:r>
      <w:r w:rsidRPr="00E2080C">
        <w:rPr>
          <w:rFonts w:ascii="Angsana New" w:hAnsi="Angsana New" w:cs="Angsana New"/>
          <w:b/>
          <w:bCs/>
          <w:sz w:val="30"/>
          <w:szCs w:val="30"/>
          <w:cs/>
        </w:rPr>
        <w:t>ส่วนงานดำเนินงาน</w:t>
      </w:r>
    </w:p>
    <w:p w:rsidR="001E4058" w:rsidRPr="005413BD" w:rsidRDefault="001E4058" w:rsidP="001E4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1E4058" w:rsidRPr="00D36B78" w:rsidRDefault="001E4058" w:rsidP="001E4058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 xml:space="preserve">กลุ่มบริษัทมี </w:t>
      </w:r>
      <w:r w:rsidRPr="00D36B78">
        <w:rPr>
          <w:rFonts w:ascii="Angsana New" w:hAnsi="Angsana New"/>
          <w:sz w:val="30"/>
          <w:szCs w:val="30"/>
        </w:rPr>
        <w:t xml:space="preserve">2 </w:t>
      </w:r>
      <w:r w:rsidRPr="00D36B78">
        <w:rPr>
          <w:rFonts w:ascii="Angsana New" w:hAnsi="Angsana New"/>
          <w:sz w:val="30"/>
          <w:szCs w:val="30"/>
          <w:cs/>
        </w:rPr>
        <w:t>ส่วนงานที่รายงานดังรายละเอียดข้างล่าง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</w:t>
      </w:r>
      <w:r w:rsidRPr="00D36B78">
        <w:rPr>
          <w:rFonts w:ascii="Angsana New" w:hAnsi="Angsana New"/>
          <w:spacing w:val="-10"/>
          <w:sz w:val="30"/>
          <w:szCs w:val="30"/>
          <w:cs/>
        </w:rPr>
        <w:t>มาส การดำเนินงานของแต่ละส่วนงานที่รายงานของ</w:t>
      </w:r>
      <w:r w:rsidRPr="00D36B78">
        <w:rPr>
          <w:rFonts w:ascii="Angsana New" w:hAnsi="Angsana New"/>
          <w:sz w:val="30"/>
          <w:szCs w:val="30"/>
          <w:cs/>
        </w:rPr>
        <w:t xml:space="preserve">กลุ่มบริษัทโดยสรุปมีดังนี้ </w:t>
      </w:r>
    </w:p>
    <w:p w:rsidR="001E4058" w:rsidRPr="005413BD" w:rsidRDefault="001E4058" w:rsidP="001E4058">
      <w:pPr>
        <w:spacing w:line="240" w:lineRule="auto"/>
        <w:ind w:left="518"/>
        <w:jc w:val="thaiDistribute"/>
        <w:rPr>
          <w:rFonts w:ascii="Angsana New" w:hAnsi="Angsana New"/>
          <w:sz w:val="20"/>
          <w:szCs w:val="20"/>
        </w:rPr>
      </w:pPr>
    </w:p>
    <w:p w:rsidR="001E4058" w:rsidRPr="00A144B6" w:rsidRDefault="001E4058" w:rsidP="00A144B6">
      <w:pPr>
        <w:pStyle w:val="ListParagraph"/>
        <w:numPr>
          <w:ilvl w:val="0"/>
          <w:numId w:val="2"/>
        </w:numPr>
        <w:tabs>
          <w:tab w:val="clear" w:pos="340"/>
          <w:tab w:val="clear" w:pos="680"/>
          <w:tab w:val="clear" w:pos="907"/>
          <w:tab w:val="clear" w:pos="1871"/>
          <w:tab w:val="left" w:pos="900"/>
          <w:tab w:val="num" w:pos="1080"/>
          <w:tab w:val="left" w:pos="1800"/>
          <w:tab w:val="left" w:pos="1980"/>
        </w:tabs>
        <w:spacing w:line="240" w:lineRule="auto"/>
        <w:ind w:left="2430" w:hanging="1890"/>
        <w:jc w:val="thaiDistribute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D36B78">
        <w:rPr>
          <w:rFonts w:ascii="Angsana New" w:hAnsi="Angsana New"/>
          <w:sz w:val="30"/>
          <w:szCs w:val="30"/>
        </w:rPr>
        <w:t>1</w:t>
      </w:r>
      <w:r w:rsidRPr="00D36B78">
        <w:rPr>
          <w:rFonts w:ascii="Angsana New" w:hAnsi="Angsana New"/>
          <w:sz w:val="30"/>
          <w:szCs w:val="30"/>
          <w:cs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ab/>
      </w:r>
      <w:r w:rsidRPr="00D36B78">
        <w:rPr>
          <w:rFonts w:ascii="Angsana New" w:hAnsi="Angsana New"/>
          <w:sz w:val="30"/>
          <w:szCs w:val="30"/>
          <w:cs/>
        </w:rPr>
        <w:tab/>
        <w:t xml:space="preserve">     ธุรกิจเครื่องดื่มประเภทอัดลม</w:t>
      </w:r>
      <w:r w:rsidRPr="00D36B78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ผลิตและจัดจำหน่ายเครื่องดื่มน้ำอัดลม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และเครื่องดื่มเกลือแร่</w:t>
      </w:r>
      <w:r w:rsidR="00A144B6">
        <w:rPr>
          <w:rFonts w:ascii="Angsana New" w:hAnsi="Angsana New"/>
          <w:sz w:val="30"/>
          <w:szCs w:val="30"/>
          <w:cs/>
        </w:rPr>
        <w:br/>
      </w:r>
      <w:r w:rsidRPr="00A144B6">
        <w:rPr>
          <w:rFonts w:ascii="Angsana New" w:hAnsi="Angsana New" w:hint="cs"/>
          <w:sz w:val="30"/>
          <w:szCs w:val="30"/>
          <w:cs/>
        </w:rPr>
        <w:t>รวมถึงเป็นผู้จัดจำหน่ายโซดา</w:t>
      </w:r>
    </w:p>
    <w:p w:rsidR="001E4058" w:rsidRPr="00342083" w:rsidRDefault="001E4058" w:rsidP="00A144B6">
      <w:pPr>
        <w:pStyle w:val="ListParagraph"/>
        <w:numPr>
          <w:ilvl w:val="0"/>
          <w:numId w:val="2"/>
        </w:numPr>
        <w:tabs>
          <w:tab w:val="clear" w:pos="340"/>
          <w:tab w:val="clear" w:pos="680"/>
          <w:tab w:val="clear" w:pos="907"/>
          <w:tab w:val="clear" w:pos="1871"/>
          <w:tab w:val="left" w:pos="900"/>
          <w:tab w:val="num" w:pos="1080"/>
          <w:tab w:val="left" w:pos="1800"/>
          <w:tab w:val="left" w:pos="1980"/>
        </w:tabs>
        <w:spacing w:line="240" w:lineRule="auto"/>
        <w:ind w:left="2430" w:hanging="1890"/>
        <w:jc w:val="thaiDistribute"/>
        <w:rPr>
          <w:rFonts w:ascii="Angsana New" w:hAnsi="Angsana New"/>
          <w:sz w:val="30"/>
          <w:szCs w:val="30"/>
        </w:rPr>
      </w:pPr>
      <w:r w:rsidRPr="00EC4F56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EC4F56">
        <w:rPr>
          <w:rFonts w:ascii="Angsana New" w:hAnsi="Angsana New"/>
          <w:sz w:val="30"/>
          <w:szCs w:val="30"/>
        </w:rPr>
        <w:t>2</w:t>
      </w:r>
      <w:r w:rsidRPr="00EC4F56">
        <w:rPr>
          <w:rFonts w:ascii="Angsana New" w:hAnsi="Angsana New"/>
          <w:sz w:val="30"/>
          <w:szCs w:val="30"/>
          <w:cs/>
        </w:rPr>
        <w:t xml:space="preserve">         </w:t>
      </w:r>
      <w:r w:rsidRPr="00A144B6">
        <w:rPr>
          <w:rFonts w:ascii="Angsana New" w:hAnsi="Angsana New"/>
          <w:spacing w:val="-4"/>
          <w:sz w:val="30"/>
          <w:szCs w:val="30"/>
          <w:cs/>
        </w:rPr>
        <w:t>ธุรกิจเครื่องดื่มประเภทไม่อัดลม</w:t>
      </w:r>
      <w:r w:rsidRPr="00A144B6">
        <w:rPr>
          <w:rFonts w:ascii="Angsana New" w:hAnsi="Angsana New"/>
          <w:spacing w:val="-4"/>
          <w:sz w:val="30"/>
          <w:szCs w:val="30"/>
        </w:rPr>
        <w:t xml:space="preserve"> </w:t>
      </w:r>
      <w:r w:rsidRPr="00A144B6">
        <w:rPr>
          <w:rFonts w:ascii="Angsana New" w:hAnsi="Angsana New"/>
          <w:spacing w:val="-4"/>
          <w:sz w:val="30"/>
          <w:szCs w:val="30"/>
          <w:cs/>
        </w:rPr>
        <w:t>ผลิตและจำหน่ายน้ำดื่ม เครื่องดื่มบำรุงกำลังและ</w:t>
      </w:r>
      <w:r w:rsidRPr="00A144B6">
        <w:rPr>
          <w:rFonts w:ascii="Angsana New" w:hAnsi="Angsana New" w:hint="cs"/>
          <w:spacing w:val="-4"/>
          <w:sz w:val="30"/>
          <w:szCs w:val="30"/>
          <w:cs/>
        </w:rPr>
        <w:t>เครื่องดื่มชนิดอื่น</w:t>
      </w:r>
      <w:r w:rsidR="00A144B6">
        <w:rPr>
          <w:rFonts w:ascii="Angsana New" w:hAnsi="Angsana New"/>
          <w:sz w:val="30"/>
          <w:szCs w:val="30"/>
          <w:cs/>
        </w:rPr>
        <w:br/>
      </w:r>
      <w:r w:rsidRPr="00342083">
        <w:rPr>
          <w:rFonts w:ascii="Angsana New" w:hAnsi="Angsana New" w:hint="cs"/>
          <w:sz w:val="30"/>
          <w:szCs w:val="30"/>
          <w:cs/>
        </w:rPr>
        <w:t>รวมถึงเป็นผู้จัดจำหน่ายชา</w:t>
      </w:r>
    </w:p>
    <w:p w:rsidR="001E4058" w:rsidRPr="005413BD" w:rsidRDefault="001E4058" w:rsidP="001E40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1E4058" w:rsidRPr="00D36B78" w:rsidRDefault="001E4058" w:rsidP="001E4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 xml:space="preserve">ไม่มีส่วนงานการดำเนินงานอื่นใดที่เข้าเกณฑ์เชิงปริมาณเพื่อกำหนดส่วนงานที่รายงานในปี </w:t>
      </w:r>
      <w:r w:rsidRPr="00A57C08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62</w:t>
      </w:r>
      <w:r w:rsidRPr="00A57C08">
        <w:rPr>
          <w:rFonts w:ascii="Angsana New" w:hAnsi="Angsana New"/>
          <w:sz w:val="30"/>
          <w:szCs w:val="30"/>
        </w:rPr>
        <w:t xml:space="preserve"> </w:t>
      </w:r>
      <w:r w:rsidRPr="00A57C08">
        <w:rPr>
          <w:rFonts w:ascii="Angsana New" w:hAnsi="Angsana New"/>
          <w:sz w:val="30"/>
          <w:szCs w:val="30"/>
          <w:cs/>
        </w:rPr>
        <w:t xml:space="preserve">หรือ </w:t>
      </w:r>
      <w:r>
        <w:rPr>
          <w:rFonts w:ascii="Angsana New" w:hAnsi="Angsana New"/>
          <w:sz w:val="30"/>
          <w:szCs w:val="30"/>
        </w:rPr>
        <w:t>2561</w:t>
      </w:r>
    </w:p>
    <w:p w:rsidR="001E4058" w:rsidRPr="005413BD" w:rsidRDefault="001E4058" w:rsidP="001E4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1E4058" w:rsidRPr="00D36B78" w:rsidRDefault="001E4058" w:rsidP="001E4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</w:t>
      </w:r>
      <w:r w:rsidRPr="00D36B78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</w:rPr>
        <w:br/>
      </w:r>
      <w:r w:rsidRPr="00D36B78">
        <w:rPr>
          <w:rFonts w:ascii="Angsana New" w:hAnsi="Angsana New"/>
          <w:sz w:val="30"/>
          <w:szCs w:val="30"/>
          <w:cs/>
        </w:rPr>
        <w:t>ด้านการดำเนินงานของกลุ่มบริษัท</w:t>
      </w:r>
      <w:r w:rsidRPr="00D36B78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</w:t>
      </w:r>
      <w:r w:rsidRPr="00D36B78">
        <w:rPr>
          <w:rFonts w:ascii="Angsana New" w:hAnsi="Angsana New"/>
          <w:sz w:val="30"/>
          <w:szCs w:val="30"/>
        </w:rPr>
        <w:br/>
      </w:r>
      <w:r w:rsidRPr="00D36B78">
        <w:rPr>
          <w:rFonts w:ascii="Angsana New" w:hAnsi="Angsana New"/>
          <w:sz w:val="30"/>
          <w:szCs w:val="30"/>
          <w:cs/>
        </w:rPr>
        <w:t>ในอุตสาหกรรมเดียวกัน</w:t>
      </w:r>
    </w:p>
    <w:p w:rsidR="001E4058" w:rsidRPr="0020370A" w:rsidRDefault="001E4058" w:rsidP="001E4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36B78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ab/>
      </w:r>
      <w:r w:rsidRPr="0020370A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ข้อมูลเกี่ยวกับส่วนงานที่รายงาน </w:t>
      </w:r>
    </w:p>
    <w:p w:rsidR="001E4058" w:rsidRPr="00356084" w:rsidRDefault="001E4058" w:rsidP="001E4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448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733"/>
        <w:gridCol w:w="720"/>
        <w:gridCol w:w="29"/>
        <w:gridCol w:w="241"/>
        <w:gridCol w:w="29"/>
        <w:gridCol w:w="713"/>
        <w:gridCol w:w="7"/>
        <w:gridCol w:w="8"/>
        <w:gridCol w:w="221"/>
        <w:gridCol w:w="7"/>
        <w:gridCol w:w="42"/>
        <w:gridCol w:w="665"/>
        <w:gridCol w:w="41"/>
        <w:gridCol w:w="242"/>
        <w:gridCol w:w="649"/>
        <w:gridCol w:w="46"/>
        <w:gridCol w:w="206"/>
        <w:gridCol w:w="19"/>
        <w:gridCol w:w="47"/>
        <w:gridCol w:w="816"/>
        <w:gridCol w:w="270"/>
        <w:gridCol w:w="697"/>
      </w:tblGrid>
      <w:tr w:rsidR="005E0E1F" w:rsidRPr="00356084" w:rsidTr="00F87E81">
        <w:trPr>
          <w:tblHeader/>
        </w:trPr>
        <w:tc>
          <w:tcPr>
            <w:tcW w:w="3733" w:type="dxa"/>
            <w:tcBorders>
              <w:top w:val="nil"/>
              <w:left w:val="nil"/>
              <w:bottom w:val="nil"/>
              <w:right w:val="nil"/>
            </w:tcBorders>
          </w:tcPr>
          <w:p w:rsidR="005E0E1F" w:rsidRPr="00356084" w:rsidRDefault="005E0E1F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715" w:type="dxa"/>
            <w:gridSpan w:val="21"/>
            <w:tcBorders>
              <w:top w:val="nil"/>
              <w:left w:val="nil"/>
              <w:bottom w:val="nil"/>
            </w:tcBorders>
          </w:tcPr>
          <w:p w:rsidR="005E0E1F" w:rsidRPr="00356084" w:rsidRDefault="005E0E1F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E4058" w:rsidRPr="00356084" w:rsidTr="00E02F58">
        <w:trPr>
          <w:tblHeader/>
        </w:trPr>
        <w:tc>
          <w:tcPr>
            <w:tcW w:w="3733" w:type="dxa"/>
            <w:tcBorders>
              <w:top w:val="nil"/>
              <w:left w:val="nil"/>
              <w:bottom w:val="nil"/>
              <w:right w:val="nil"/>
            </w:tcBorders>
          </w:tcPr>
          <w:p w:rsidR="001E4058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35608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</w:p>
          <w:p w:rsidR="001E4058" w:rsidRPr="00356084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31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E4058" w:rsidRPr="00356084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3560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เครื่องดื่มประเภท</w:t>
            </w:r>
          </w:p>
          <w:p w:rsidR="001E4058" w:rsidRPr="00356084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อัดลม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E4058" w:rsidRPr="00356084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6" w:type="dxa"/>
            <w:gridSpan w:val="6"/>
            <w:tcBorders>
              <w:top w:val="nil"/>
              <w:left w:val="nil"/>
              <w:bottom w:val="nil"/>
            </w:tcBorders>
          </w:tcPr>
          <w:p w:rsidR="001E4058" w:rsidRPr="00356084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3560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เครื่องดื่มประเภท</w:t>
            </w:r>
          </w:p>
          <w:p w:rsidR="001E4058" w:rsidRPr="00356084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3560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ไม่อัดลม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nil"/>
            </w:tcBorders>
          </w:tcPr>
          <w:p w:rsidR="001E4058" w:rsidRPr="00356084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830" w:type="dxa"/>
            <w:gridSpan w:val="4"/>
          </w:tcPr>
          <w:p w:rsidR="001E4058" w:rsidRPr="00356084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3560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รวมส่วนงาน</w:t>
            </w:r>
          </w:p>
          <w:p w:rsidR="001E4058" w:rsidRPr="00356084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3560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ที่รายงาน</w:t>
            </w:r>
          </w:p>
        </w:tc>
      </w:tr>
      <w:tr w:rsidR="001E4058" w:rsidRPr="00171211" w:rsidTr="00E02F58">
        <w:trPr>
          <w:tblHeader/>
        </w:trPr>
        <w:tc>
          <w:tcPr>
            <w:tcW w:w="3733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1E4058" w:rsidRPr="00356084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171211">
              <w:rPr>
                <w:rFonts w:ascii="Angsana New" w:hAnsi="Angsana New"/>
                <w:sz w:val="30"/>
                <w:szCs w:val="30"/>
              </w:rPr>
              <w:t>6</w:t>
            </w:r>
            <w:r w:rsidRPr="00171211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</w:rPr>
              <w:t>2</w:t>
            </w:r>
            <w:r w:rsidRPr="00171211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171211"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171211">
              <w:rPr>
                <w:rFonts w:ascii="Angsana New" w:hAnsi="Angsana New"/>
                <w:sz w:val="30"/>
                <w:szCs w:val="30"/>
              </w:rPr>
              <w:t>6</w:t>
            </w:r>
            <w:r w:rsidRPr="00171211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</w:rPr>
              <w:t>2</w:t>
            </w:r>
            <w:r w:rsidRPr="00171211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171211"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52" w:type="dxa"/>
            <w:gridSpan w:val="2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882" w:type="dxa"/>
            <w:gridSpan w:val="3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171211">
              <w:rPr>
                <w:rFonts w:ascii="Angsana New" w:hAnsi="Angsana New"/>
                <w:sz w:val="30"/>
                <w:szCs w:val="30"/>
              </w:rPr>
              <w:t>6</w:t>
            </w:r>
            <w:r w:rsidRPr="00171211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dxa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</w:rPr>
              <w:t>2</w:t>
            </w:r>
            <w:r w:rsidRPr="00171211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171211"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</w:tr>
      <w:tr w:rsidR="001E4058" w:rsidRPr="00171211" w:rsidTr="00E02F58">
        <w:trPr>
          <w:tblHeader/>
        </w:trPr>
        <w:tc>
          <w:tcPr>
            <w:tcW w:w="3733" w:type="dxa"/>
            <w:tcBorders>
              <w:top w:val="nil"/>
              <w:left w:val="nil"/>
              <w:right w:val="nil"/>
            </w:tcBorders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5715" w:type="dxa"/>
            <w:gridSpan w:val="21"/>
            <w:tcBorders>
              <w:top w:val="nil"/>
              <w:left w:val="nil"/>
            </w:tcBorders>
            <w:vAlign w:val="bottom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</w:pPr>
            <w:r w:rsidRPr="00171211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1E4058" w:rsidRPr="00171211" w:rsidTr="00E02F58">
        <w:tc>
          <w:tcPr>
            <w:tcW w:w="373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1211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2" w:type="dxa"/>
            <w:gridSpan w:val="3"/>
            <w:shd w:val="clear" w:color="auto" w:fill="auto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shd w:val="clear" w:color="auto" w:fill="auto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dxa"/>
            <w:shd w:val="clear" w:color="auto" w:fill="auto"/>
            <w:vAlign w:val="bottom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E4058" w:rsidRPr="00171211" w:rsidTr="00E02F58">
        <w:tc>
          <w:tcPr>
            <w:tcW w:w="373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</w:rPr>
              <w:t>1,203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E4058" w:rsidRPr="003541A3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41A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  <w:r w:rsidRPr="003541A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541A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174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</w:rPr>
              <w:t>1,594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E4058" w:rsidRPr="003541A3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41A3">
              <w:rPr>
                <w:rFonts w:ascii="Angsana New" w:hAnsi="Angsana New"/>
                <w:color w:val="000000"/>
                <w:sz w:val="30"/>
                <w:szCs w:val="30"/>
              </w:rPr>
              <w:t>1,</w:t>
            </w:r>
            <w:r w:rsidR="003541A3" w:rsidRPr="003541A3">
              <w:rPr>
                <w:rFonts w:ascii="Angsana New" w:hAnsi="Angsana New"/>
                <w:color w:val="000000"/>
                <w:sz w:val="30"/>
                <w:szCs w:val="30"/>
              </w:rPr>
              <w:t>545</w:t>
            </w:r>
          </w:p>
        </w:tc>
        <w:tc>
          <w:tcPr>
            <w:tcW w:w="272" w:type="dxa"/>
            <w:gridSpan w:val="3"/>
            <w:shd w:val="clear" w:color="auto" w:fill="auto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</w:tcPr>
          <w:p w:rsidR="001E4058" w:rsidRPr="00F04D06" w:rsidRDefault="001E4058" w:rsidP="00F0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04D06">
              <w:rPr>
                <w:rFonts w:ascii="Angsana New" w:hAnsi="Angsana New"/>
                <w:color w:val="000000"/>
                <w:sz w:val="30"/>
                <w:szCs w:val="30"/>
              </w:rPr>
              <w:t>2,797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4058" w:rsidRPr="00171211" w:rsidRDefault="001E4058" w:rsidP="001E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</w:rPr>
              <w:t>2,7</w:t>
            </w:r>
            <w:r w:rsidR="00835305"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</w:p>
        </w:tc>
      </w:tr>
      <w:tr w:rsidR="001E4058" w:rsidRPr="00171211" w:rsidTr="00E02F58">
        <w:tc>
          <w:tcPr>
            <w:tcW w:w="373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1712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1211">
              <w:rPr>
                <w:rFonts w:ascii="Angsana New" w:hAnsi="Angsana New"/>
                <w:b/>
                <w:bCs/>
                <w:sz w:val="30"/>
                <w:szCs w:val="30"/>
              </w:rPr>
              <w:t>1,203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E4058" w:rsidRPr="003541A3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541A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1,174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1211">
              <w:rPr>
                <w:rFonts w:ascii="Angsana New" w:hAnsi="Angsana New"/>
                <w:b/>
                <w:bCs/>
                <w:sz w:val="30"/>
                <w:szCs w:val="30"/>
              </w:rPr>
              <w:t>1,594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E4058" w:rsidRPr="003541A3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541A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</w:t>
            </w:r>
            <w:r w:rsidR="003541A3" w:rsidRPr="003541A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545</w:t>
            </w:r>
          </w:p>
        </w:tc>
        <w:tc>
          <w:tcPr>
            <w:tcW w:w="272" w:type="dxa"/>
            <w:gridSpan w:val="3"/>
            <w:shd w:val="clear" w:color="auto" w:fill="auto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4058" w:rsidRPr="00F04D06" w:rsidRDefault="001E4058" w:rsidP="00F0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04D0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2,797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7121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2,7</w:t>
            </w:r>
            <w:r w:rsidR="0083530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</w:t>
            </w:r>
          </w:p>
        </w:tc>
      </w:tr>
      <w:tr w:rsidR="001E4058" w:rsidRPr="00171211" w:rsidTr="00E02F58">
        <w:tc>
          <w:tcPr>
            <w:tcW w:w="373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1E4058" w:rsidRPr="003541A3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1E4058" w:rsidRPr="003541A3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2" w:type="dxa"/>
            <w:gridSpan w:val="3"/>
            <w:shd w:val="clear" w:color="auto" w:fill="auto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E4058" w:rsidRPr="00171211" w:rsidTr="00E02F58">
        <w:tc>
          <w:tcPr>
            <w:tcW w:w="373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17121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4058" w:rsidRPr="003541A3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4058" w:rsidRPr="003541A3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2" w:type="dxa"/>
            <w:gridSpan w:val="3"/>
            <w:shd w:val="clear" w:color="auto" w:fill="auto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shd w:val="clear" w:color="auto" w:fill="auto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dxa"/>
            <w:shd w:val="clear" w:color="auto" w:fill="auto"/>
            <w:vAlign w:val="bottom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E4058" w:rsidRPr="00171211" w:rsidTr="00E02F58">
        <w:tc>
          <w:tcPr>
            <w:tcW w:w="373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ณ เวลาใดเวลาหนึ่ง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:rsidR="001E4058" w:rsidRPr="00171211" w:rsidRDefault="001E4058" w:rsidP="001E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</w:rPr>
              <w:t>1,203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4058" w:rsidRPr="00171211" w:rsidRDefault="001E4058" w:rsidP="001E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4058" w:rsidRPr="003541A3" w:rsidRDefault="001E4058" w:rsidP="001E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541A3">
              <w:rPr>
                <w:rFonts w:ascii="Angsana New" w:hAnsi="Angsana New"/>
                <w:color w:val="000000"/>
                <w:sz w:val="30"/>
                <w:szCs w:val="30"/>
              </w:rPr>
              <w:t>1,174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4058" w:rsidRPr="00171211" w:rsidRDefault="001E4058" w:rsidP="001E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1E4058" w:rsidRPr="00171211" w:rsidRDefault="001E4058" w:rsidP="001E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</w:rPr>
              <w:t>1,594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4058" w:rsidRPr="00171211" w:rsidRDefault="001E4058" w:rsidP="001E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4058" w:rsidRPr="003541A3" w:rsidRDefault="0021438A" w:rsidP="001E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left" w:pos="41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41A3">
              <w:rPr>
                <w:rFonts w:ascii="Angsana New" w:hAnsi="Angsana New"/>
                <w:color w:val="000000"/>
                <w:sz w:val="30"/>
                <w:szCs w:val="30"/>
              </w:rPr>
              <w:t>1,</w:t>
            </w:r>
            <w:r w:rsidR="003541A3" w:rsidRPr="003541A3">
              <w:rPr>
                <w:rFonts w:ascii="Angsana New" w:hAnsi="Angsana New"/>
                <w:color w:val="000000"/>
                <w:sz w:val="30"/>
                <w:szCs w:val="30"/>
              </w:rPr>
              <w:t>545</w:t>
            </w:r>
          </w:p>
        </w:tc>
        <w:tc>
          <w:tcPr>
            <w:tcW w:w="272" w:type="dxa"/>
            <w:gridSpan w:val="3"/>
            <w:shd w:val="clear" w:color="auto" w:fill="auto"/>
          </w:tcPr>
          <w:p w:rsidR="001E4058" w:rsidRPr="00171211" w:rsidRDefault="001E4058" w:rsidP="001E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6" w:type="dxa"/>
            <w:shd w:val="clear" w:color="auto" w:fill="auto"/>
          </w:tcPr>
          <w:p w:rsidR="001E4058" w:rsidRPr="00171211" w:rsidRDefault="001E4058" w:rsidP="001E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</w:rPr>
              <w:t>2,797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E4058" w:rsidRPr="00171211" w:rsidRDefault="001E4058" w:rsidP="001E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97" w:type="dxa"/>
            <w:shd w:val="clear" w:color="auto" w:fill="auto"/>
            <w:vAlign w:val="bottom"/>
          </w:tcPr>
          <w:p w:rsidR="001E4058" w:rsidRPr="00171211" w:rsidRDefault="0021438A" w:rsidP="001E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</w:rPr>
              <w:t>2,7</w:t>
            </w:r>
            <w:r w:rsidR="00835305"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</w:p>
        </w:tc>
      </w:tr>
      <w:tr w:rsidR="001E4058" w:rsidRPr="00171211" w:rsidTr="00E02F58">
        <w:tc>
          <w:tcPr>
            <w:tcW w:w="373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ตลอดช่วงเวลาหนึ่ง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E4058" w:rsidRPr="00171211" w:rsidRDefault="001E4058" w:rsidP="00FB4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E4058" w:rsidRPr="003541A3" w:rsidRDefault="001E4058" w:rsidP="00FB4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80" w:lineRule="exact"/>
              <w:ind w:left="-108" w:right="-83" w:hanging="8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541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E4058" w:rsidRPr="00171211" w:rsidRDefault="001E4058" w:rsidP="00FB4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E4058" w:rsidRPr="003541A3" w:rsidRDefault="001E4058" w:rsidP="00FB4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 w:rsidRPr="00354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gridSpan w:val="3"/>
            <w:shd w:val="clear" w:color="auto" w:fill="auto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</w:tcPr>
          <w:p w:rsidR="001E4058" w:rsidRPr="00171211" w:rsidRDefault="001E4058" w:rsidP="00FB4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4058" w:rsidRPr="00171211" w:rsidRDefault="001E4058" w:rsidP="00FB4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80" w:lineRule="exact"/>
              <w:ind w:left="-108" w:right="-83" w:hanging="8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1E4058" w:rsidRPr="00171211" w:rsidTr="00E02F58">
        <w:tc>
          <w:tcPr>
            <w:tcW w:w="373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1712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E4058" w:rsidRPr="00171211" w:rsidRDefault="001E4058" w:rsidP="001E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7121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1,203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4058" w:rsidRPr="00171211" w:rsidRDefault="001E4058" w:rsidP="001E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E4058" w:rsidRPr="003541A3" w:rsidRDefault="001E4058" w:rsidP="001E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541A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1,174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4058" w:rsidRPr="00171211" w:rsidRDefault="001E4058" w:rsidP="001E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E4058" w:rsidRPr="00171211" w:rsidRDefault="001E4058" w:rsidP="001E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7121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1,594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4058" w:rsidRPr="00171211" w:rsidRDefault="001E4058" w:rsidP="001E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E4058" w:rsidRPr="003541A3" w:rsidRDefault="0021438A" w:rsidP="001E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left" w:pos="41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541A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</w:t>
            </w:r>
            <w:r w:rsidR="003541A3" w:rsidRPr="003541A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545</w:t>
            </w:r>
          </w:p>
        </w:tc>
        <w:tc>
          <w:tcPr>
            <w:tcW w:w="272" w:type="dxa"/>
            <w:gridSpan w:val="3"/>
            <w:shd w:val="clear" w:color="auto" w:fill="auto"/>
          </w:tcPr>
          <w:p w:rsidR="001E4058" w:rsidRPr="0021438A" w:rsidRDefault="001E4058" w:rsidP="001E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4058" w:rsidRPr="0021438A" w:rsidRDefault="001E4058" w:rsidP="001E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1438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2,797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E4058" w:rsidRPr="0021438A" w:rsidRDefault="001E4058" w:rsidP="001E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E4058" w:rsidRPr="0021438A" w:rsidRDefault="0021438A" w:rsidP="001E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1438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2,7</w:t>
            </w:r>
            <w:r w:rsidR="0083530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</w:t>
            </w:r>
          </w:p>
        </w:tc>
      </w:tr>
      <w:tr w:rsidR="001E4058" w:rsidRPr="00171211" w:rsidTr="00E02F58">
        <w:tc>
          <w:tcPr>
            <w:tcW w:w="373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1E4058" w:rsidRPr="003541A3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1E4058" w:rsidRPr="003541A3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2" w:type="dxa"/>
            <w:gridSpan w:val="3"/>
            <w:shd w:val="clear" w:color="auto" w:fill="auto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E4058" w:rsidRPr="00171211" w:rsidTr="00E02F58">
        <w:tc>
          <w:tcPr>
            <w:tcW w:w="3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กำไรตามส่วนงานก่อนหักภาษี</w:t>
            </w:r>
          </w:p>
        </w:tc>
        <w:tc>
          <w:tcPr>
            <w:tcW w:w="72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</w:rPr>
              <w:t>211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E4058" w:rsidRPr="003541A3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41A3">
              <w:rPr>
                <w:rFonts w:ascii="Angsana New" w:hAnsi="Angsana New"/>
                <w:color w:val="000000"/>
                <w:sz w:val="30"/>
                <w:szCs w:val="30"/>
              </w:rPr>
              <w:t>149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</w:rPr>
              <w:t>633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E4058" w:rsidRPr="003541A3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41A3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3541A3" w:rsidRPr="003541A3">
              <w:rPr>
                <w:rFonts w:ascii="Angsana New" w:hAnsi="Angsana New"/>
                <w:color w:val="000000"/>
                <w:sz w:val="30"/>
                <w:szCs w:val="30"/>
              </w:rPr>
              <w:t>16</w:t>
            </w:r>
          </w:p>
        </w:tc>
        <w:tc>
          <w:tcPr>
            <w:tcW w:w="272" w:type="dxa"/>
            <w:gridSpan w:val="3"/>
            <w:shd w:val="clear" w:color="auto" w:fill="auto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  <w:shd w:val="clear" w:color="auto" w:fill="auto"/>
          </w:tcPr>
          <w:p w:rsidR="001E4058" w:rsidRPr="00171211" w:rsidRDefault="001E4058" w:rsidP="00F0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</w:rPr>
              <w:t>844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E4058" w:rsidRPr="00171211" w:rsidRDefault="00346907" w:rsidP="001E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665</w:t>
            </w:r>
          </w:p>
        </w:tc>
      </w:tr>
      <w:tr w:rsidR="001E4058" w:rsidRPr="00171211" w:rsidTr="00E02F58">
        <w:tc>
          <w:tcPr>
            <w:tcW w:w="3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E4058" w:rsidRPr="00171211" w:rsidRDefault="001E4058" w:rsidP="00E02F5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57" w:type="dxa"/>
            <w:gridSpan w:val="4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1E4058" w:rsidRPr="003541A3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1E4058" w:rsidRPr="003541A3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gridSpan w:val="3"/>
            <w:shd w:val="clear" w:color="auto" w:fill="auto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4058" w:rsidRPr="00171211" w:rsidTr="00E02F58">
        <w:tc>
          <w:tcPr>
            <w:tcW w:w="37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 w:right="-50" w:hanging="24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ค่าเสื่อมราคาและค่าตัดจำหน่ายที่บันทึกเป็นต้นทุนในการจัดจำหน่ายและค่าใช้จ่ายในการบริหาร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4058" w:rsidRPr="00171211" w:rsidRDefault="001E4058" w:rsidP="001E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</w:rPr>
              <w:t>23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4058" w:rsidRPr="00171211" w:rsidRDefault="001E4058" w:rsidP="001E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4058" w:rsidRPr="003541A3" w:rsidRDefault="001E4058" w:rsidP="001E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41A3">
              <w:rPr>
                <w:rFonts w:ascii="Angsana New" w:hAnsi="Angsana New"/>
                <w:color w:val="000000"/>
                <w:sz w:val="30"/>
                <w:szCs w:val="30"/>
              </w:rPr>
              <w:t>26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4058" w:rsidRPr="00171211" w:rsidRDefault="001E4058" w:rsidP="001E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4058" w:rsidRPr="00171211" w:rsidRDefault="001E4058" w:rsidP="001E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4058" w:rsidRPr="00171211" w:rsidRDefault="001E4058" w:rsidP="001E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4058" w:rsidRPr="003541A3" w:rsidRDefault="001E4058" w:rsidP="001E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41A3">
              <w:rPr>
                <w:rFonts w:ascii="Angsana New" w:hAnsi="Angsana New"/>
                <w:color w:val="000000"/>
                <w:sz w:val="30"/>
                <w:szCs w:val="30"/>
              </w:rPr>
              <w:t>36</w:t>
            </w:r>
          </w:p>
        </w:tc>
        <w:tc>
          <w:tcPr>
            <w:tcW w:w="272" w:type="dxa"/>
            <w:gridSpan w:val="3"/>
            <w:shd w:val="clear" w:color="auto" w:fill="auto"/>
          </w:tcPr>
          <w:p w:rsidR="001E4058" w:rsidRPr="00171211" w:rsidRDefault="001E4058" w:rsidP="001E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:rsidR="001E4058" w:rsidRPr="00171211" w:rsidRDefault="001E4058" w:rsidP="001E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</w:rPr>
              <w:t>54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E4058" w:rsidRPr="00171211" w:rsidRDefault="001E4058" w:rsidP="001E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97" w:type="dxa"/>
            <w:shd w:val="clear" w:color="auto" w:fill="auto"/>
            <w:vAlign w:val="bottom"/>
          </w:tcPr>
          <w:p w:rsidR="001E4058" w:rsidRPr="00171211" w:rsidRDefault="001E4058" w:rsidP="001E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</w:p>
        </w:tc>
      </w:tr>
      <w:tr w:rsidR="001E4058" w:rsidRPr="00171211" w:rsidTr="00E02F58">
        <w:tc>
          <w:tcPr>
            <w:tcW w:w="37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:rsidR="001E4058" w:rsidRPr="00171211" w:rsidRDefault="001E4058" w:rsidP="001E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</w:rPr>
              <w:t>253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4058" w:rsidRPr="00171211" w:rsidRDefault="001E4058" w:rsidP="001E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4058" w:rsidRPr="003541A3" w:rsidRDefault="001E4058" w:rsidP="001E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41A3">
              <w:rPr>
                <w:rFonts w:ascii="Angsana New" w:hAnsi="Angsana New"/>
                <w:color w:val="000000"/>
                <w:sz w:val="30"/>
                <w:szCs w:val="30"/>
              </w:rPr>
              <w:t>282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4058" w:rsidRPr="00171211" w:rsidRDefault="001E4058" w:rsidP="001E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1E4058" w:rsidRPr="00171211" w:rsidRDefault="001E4058" w:rsidP="001E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</w:rPr>
              <w:t>336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4058" w:rsidRPr="00171211" w:rsidRDefault="001E4058" w:rsidP="001E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4058" w:rsidRPr="003541A3" w:rsidRDefault="001E4058" w:rsidP="001E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41A3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3541A3" w:rsidRPr="003541A3">
              <w:rPr>
                <w:rFonts w:ascii="Angsana New" w:hAnsi="Angsana New"/>
                <w:color w:val="000000"/>
                <w:sz w:val="30"/>
                <w:szCs w:val="30"/>
              </w:rPr>
              <w:t>16</w:t>
            </w:r>
          </w:p>
        </w:tc>
        <w:tc>
          <w:tcPr>
            <w:tcW w:w="272" w:type="dxa"/>
            <w:gridSpan w:val="3"/>
            <w:shd w:val="clear" w:color="auto" w:fill="auto"/>
          </w:tcPr>
          <w:p w:rsidR="001E4058" w:rsidRPr="00171211" w:rsidRDefault="001E4058" w:rsidP="001E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6" w:type="dxa"/>
            <w:shd w:val="clear" w:color="auto" w:fill="auto"/>
          </w:tcPr>
          <w:p w:rsidR="001E4058" w:rsidRPr="00171211" w:rsidRDefault="001E4058" w:rsidP="001E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</w:rPr>
              <w:t>589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E4058" w:rsidRPr="00171211" w:rsidRDefault="001E4058" w:rsidP="001E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97" w:type="dxa"/>
            <w:shd w:val="clear" w:color="auto" w:fill="auto"/>
            <w:vAlign w:val="bottom"/>
          </w:tcPr>
          <w:p w:rsidR="001E4058" w:rsidRPr="00171211" w:rsidRDefault="00835305" w:rsidP="001E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598</w:t>
            </w:r>
          </w:p>
        </w:tc>
      </w:tr>
    </w:tbl>
    <w:p w:rsidR="001E4058" w:rsidRPr="00171211" w:rsidRDefault="001E4058" w:rsidP="001E4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sz w:val="30"/>
          <w:szCs w:val="30"/>
        </w:rPr>
      </w:pPr>
    </w:p>
    <w:p w:rsidR="001E4058" w:rsidRPr="00171211" w:rsidRDefault="001E4058" w:rsidP="001E4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</w:rPr>
      </w:pPr>
      <w:r w:rsidRPr="00171211">
        <w:rPr>
          <w:rFonts w:ascii="Angsana New" w:hAnsi="Angsana New"/>
          <w:b/>
          <w:bCs/>
          <w:sz w:val="30"/>
          <w:szCs w:val="30"/>
        </w:rPr>
        <w:br w:type="page"/>
      </w:r>
    </w:p>
    <w:p w:rsidR="001E4058" w:rsidRPr="00171211" w:rsidRDefault="001E4058" w:rsidP="001E4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17121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การกระทบยอดรายได้ กำไรหรือขาดทุนและรายการอื่นที่มีสาระสำคัญของส่วนงานที่รายงาน</w:t>
      </w:r>
    </w:p>
    <w:p w:rsidR="001E4058" w:rsidRPr="00B4725A" w:rsidRDefault="001E4058" w:rsidP="001E4058">
      <w:pPr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</w:p>
    <w:tbl>
      <w:tblPr>
        <w:tblW w:w="9021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43"/>
        <w:gridCol w:w="441"/>
        <w:gridCol w:w="1063"/>
        <w:gridCol w:w="269"/>
        <w:gridCol w:w="1205"/>
      </w:tblGrid>
      <w:tr w:rsidR="001E4058" w:rsidRPr="00171211" w:rsidTr="00E02F58">
        <w:tc>
          <w:tcPr>
            <w:tcW w:w="6043" w:type="dxa"/>
            <w:tcBorders>
              <w:top w:val="nil"/>
              <w:left w:val="nil"/>
              <w:bottom w:val="nil"/>
              <w:right w:val="nil"/>
            </w:tcBorders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17121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171211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17121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Pr="0017121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171211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:rsidR="001E4058" w:rsidRPr="00171211" w:rsidRDefault="001E4058" w:rsidP="00E02F58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1E4058" w:rsidRPr="00171211" w:rsidRDefault="001E4058" w:rsidP="00E02F58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171211">
              <w:rPr>
                <w:rFonts w:ascii="Angsana New" w:hAnsi="Angsana New"/>
                <w:sz w:val="30"/>
                <w:szCs w:val="30"/>
              </w:rPr>
              <w:t>6</w:t>
            </w:r>
            <w:r w:rsidRPr="00171211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1E4058" w:rsidRPr="00171211" w:rsidRDefault="001E4058" w:rsidP="00E02F58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:rsidR="001E4058" w:rsidRPr="00171211" w:rsidRDefault="001E4058" w:rsidP="00E02F58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171211"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</w:tr>
      <w:tr w:rsidR="001E4058" w:rsidRPr="00171211" w:rsidTr="00E02F58">
        <w:tc>
          <w:tcPr>
            <w:tcW w:w="6043" w:type="dxa"/>
            <w:tcBorders>
              <w:top w:val="nil"/>
              <w:left w:val="nil"/>
              <w:bottom w:val="nil"/>
              <w:right w:val="nil"/>
            </w:tcBorders>
          </w:tcPr>
          <w:p w:rsidR="001E4058" w:rsidRPr="00171211" w:rsidRDefault="001E4058" w:rsidP="00E02F58">
            <w:pPr>
              <w:tabs>
                <w:tab w:val="clear" w:pos="680"/>
                <w:tab w:val="left" w:pos="540"/>
              </w:tabs>
              <w:ind w:firstLine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:rsidR="001E4058" w:rsidRPr="00171211" w:rsidRDefault="001E4058" w:rsidP="00E02F58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E4058" w:rsidRPr="00171211" w:rsidRDefault="001E4058" w:rsidP="00E02F58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7121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E4058" w:rsidRPr="00171211" w:rsidTr="00E02F58">
        <w:tc>
          <w:tcPr>
            <w:tcW w:w="6043" w:type="dxa"/>
            <w:tcBorders>
              <w:top w:val="nil"/>
              <w:left w:val="nil"/>
              <w:bottom w:val="nil"/>
              <w:right w:val="nil"/>
            </w:tcBorders>
          </w:tcPr>
          <w:p w:rsidR="001E4058" w:rsidRPr="00171211" w:rsidRDefault="001E4058" w:rsidP="00E02F58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12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:rsidR="001E4058" w:rsidRPr="00171211" w:rsidRDefault="001E4058" w:rsidP="00E02F58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1E4058" w:rsidRPr="00171211" w:rsidRDefault="001E4058" w:rsidP="00E02F58">
            <w:pPr>
              <w:tabs>
                <w:tab w:val="clear" w:pos="680"/>
                <w:tab w:val="left" w:pos="540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1E4058" w:rsidRPr="00171211" w:rsidRDefault="001E4058" w:rsidP="00E02F58">
            <w:pPr>
              <w:tabs>
                <w:tab w:val="clear" w:pos="680"/>
                <w:tab w:val="left" w:pos="540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:rsidR="001E4058" w:rsidRPr="00171211" w:rsidRDefault="001E4058" w:rsidP="00E02F58">
            <w:pPr>
              <w:tabs>
                <w:tab w:val="clear" w:pos="680"/>
                <w:tab w:val="left" w:pos="540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4058" w:rsidRPr="00171211" w:rsidTr="00E02F58">
        <w:tc>
          <w:tcPr>
            <w:tcW w:w="6043" w:type="dxa"/>
            <w:tcBorders>
              <w:top w:val="nil"/>
              <w:left w:val="nil"/>
              <w:bottom w:val="nil"/>
              <w:right w:val="nil"/>
            </w:tcBorders>
          </w:tcPr>
          <w:p w:rsidR="001E4058" w:rsidRPr="00171211" w:rsidRDefault="001E4058" w:rsidP="00E02F58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  <w:cs/>
              </w:rPr>
              <w:t>กำไรจากส่วนงานที่รายงาน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:rsidR="001E4058" w:rsidRPr="00171211" w:rsidRDefault="001E4058" w:rsidP="00E02F58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 w:rsidRPr="00171211">
              <w:rPr>
                <w:rFonts w:ascii="Angsana New" w:hAnsi="Angsana New"/>
                <w:color w:val="0D0D0D"/>
                <w:sz w:val="30"/>
                <w:szCs w:val="30"/>
              </w:rPr>
              <w:t>844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:rsidR="001E4058" w:rsidRPr="00171211" w:rsidRDefault="00346907" w:rsidP="001E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665</w:t>
            </w:r>
          </w:p>
        </w:tc>
      </w:tr>
      <w:tr w:rsidR="001E4058" w:rsidRPr="00171211" w:rsidTr="00E02F58">
        <w:tc>
          <w:tcPr>
            <w:tcW w:w="6043" w:type="dxa"/>
            <w:tcBorders>
              <w:top w:val="nil"/>
              <w:left w:val="nil"/>
              <w:bottom w:val="nil"/>
              <w:right w:val="nil"/>
            </w:tcBorders>
          </w:tcPr>
          <w:p w:rsidR="001E4058" w:rsidRPr="00171211" w:rsidRDefault="001E4058" w:rsidP="00E02F58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ค่าเสื่อมราคาและค่าตัดจำหน่ายที่บันทึกเป็น</w:t>
            </w:r>
          </w:p>
          <w:p w:rsidR="001E4058" w:rsidRPr="00171211" w:rsidRDefault="001E4058" w:rsidP="00E02F58">
            <w:pPr>
              <w:tabs>
                <w:tab w:val="clear" w:pos="227"/>
                <w:tab w:val="clear" w:pos="680"/>
                <w:tab w:val="left" w:pos="340"/>
                <w:tab w:val="left" w:pos="540"/>
              </w:tabs>
              <w:ind w:left="340" w:hanging="14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ต้นทุนในการจัดจำหน่ายและค่าใช้จ่ายใน</w:t>
            </w:r>
          </w:p>
          <w:p w:rsidR="001E4058" w:rsidRPr="00171211" w:rsidRDefault="001E4058" w:rsidP="00E02F58">
            <w:pPr>
              <w:tabs>
                <w:tab w:val="clear" w:pos="680"/>
                <w:tab w:val="left" w:pos="540"/>
              </w:tabs>
              <w:ind w:firstLine="198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การบริหาร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:rsidR="001E4058" w:rsidRPr="00171211" w:rsidRDefault="001E4058" w:rsidP="00E02F58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 w:rsidRPr="00171211">
              <w:rPr>
                <w:rFonts w:ascii="Angsana New" w:hAnsi="Angsana New"/>
                <w:color w:val="0D0D0D"/>
                <w:sz w:val="30"/>
                <w:szCs w:val="30"/>
              </w:rPr>
              <w:t>(54)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540" w:right="-132" w:hanging="54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</w:rPr>
              <w:t>(62)</w:t>
            </w:r>
          </w:p>
        </w:tc>
      </w:tr>
      <w:tr w:rsidR="001E4058" w:rsidRPr="00356084" w:rsidTr="00E02F58">
        <w:tc>
          <w:tcPr>
            <w:tcW w:w="6043" w:type="dxa"/>
            <w:tcBorders>
              <w:top w:val="nil"/>
              <w:left w:val="nil"/>
              <w:bottom w:val="nil"/>
              <w:right w:val="nil"/>
            </w:tcBorders>
          </w:tcPr>
          <w:p w:rsidR="001E4058" w:rsidRPr="00171211" w:rsidRDefault="001E4058" w:rsidP="00E02F58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:rsidR="001E4058" w:rsidRPr="00171211" w:rsidRDefault="001E4058" w:rsidP="00E02F58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 w:rsidRPr="00171211">
              <w:rPr>
                <w:rFonts w:ascii="Angsana New" w:hAnsi="Angsana New"/>
                <w:color w:val="0D0D0D"/>
                <w:sz w:val="30"/>
                <w:szCs w:val="30"/>
              </w:rPr>
              <w:t>(589)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1E4058" w:rsidRPr="00171211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4058" w:rsidRPr="00583E61" w:rsidRDefault="001E4058" w:rsidP="001E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540" w:right="-132" w:hanging="54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346907">
              <w:rPr>
                <w:rFonts w:ascii="Angsana New" w:hAnsi="Angsana New"/>
                <w:color w:val="000000"/>
                <w:sz w:val="30"/>
                <w:szCs w:val="30"/>
              </w:rPr>
              <w:t>598</w:t>
            </w:r>
            <w:r w:rsidRPr="00171211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1E4058" w:rsidRPr="00356084" w:rsidTr="00E02F58">
        <w:tc>
          <w:tcPr>
            <w:tcW w:w="6043" w:type="dxa"/>
            <w:tcBorders>
              <w:top w:val="nil"/>
              <w:left w:val="nil"/>
              <w:bottom w:val="nil"/>
              <w:right w:val="nil"/>
            </w:tcBorders>
          </w:tcPr>
          <w:p w:rsidR="001E4058" w:rsidRPr="00356084" w:rsidRDefault="001E4058" w:rsidP="00E02F58">
            <w:pPr>
              <w:tabs>
                <w:tab w:val="clear" w:pos="680"/>
                <w:tab w:val="left" w:pos="540"/>
              </w:tabs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:rsidR="001E4058" w:rsidRPr="00356084" w:rsidRDefault="001E4058" w:rsidP="00E02F58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E4058" w:rsidRPr="00356084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201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1E4058" w:rsidRPr="00356084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E4058" w:rsidRPr="00356084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5</w:t>
            </w:r>
          </w:p>
        </w:tc>
      </w:tr>
      <w:tr w:rsidR="001E4058" w:rsidRPr="00356084" w:rsidTr="00E02F58">
        <w:tc>
          <w:tcPr>
            <w:tcW w:w="6043" w:type="dxa"/>
            <w:tcBorders>
              <w:top w:val="nil"/>
              <w:left w:val="nil"/>
              <w:bottom w:val="nil"/>
              <w:right w:val="nil"/>
            </w:tcBorders>
          </w:tcPr>
          <w:p w:rsidR="001E4058" w:rsidRPr="00356084" w:rsidRDefault="001E4058" w:rsidP="00E02F58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:rsidR="001E4058" w:rsidRPr="00356084" w:rsidRDefault="001E4058" w:rsidP="00E02F58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4058" w:rsidRPr="00356084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1E4058" w:rsidRPr="00356084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4058" w:rsidRPr="00356084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4058" w:rsidRPr="00356084" w:rsidTr="00E02F58">
        <w:tc>
          <w:tcPr>
            <w:tcW w:w="6043" w:type="dxa"/>
            <w:tcBorders>
              <w:top w:val="nil"/>
              <w:left w:val="nil"/>
              <w:bottom w:val="nil"/>
              <w:right w:val="nil"/>
            </w:tcBorders>
          </w:tcPr>
          <w:p w:rsidR="001E4058" w:rsidRPr="00356084" w:rsidRDefault="001E4058" w:rsidP="001E4058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360"/>
                <w:tab w:val="left" w:pos="948"/>
              </w:tabs>
              <w:ind w:left="0"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:rsidR="001E4058" w:rsidRPr="00356084" w:rsidRDefault="001E4058" w:rsidP="00E02F58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1E4058" w:rsidRPr="00356084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34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1E4058" w:rsidRPr="00356084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:rsidR="001E4058" w:rsidRPr="00345D95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73" w:right="-671" w:hanging="5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Pr="00345D95">
              <w:rPr>
                <w:rFonts w:ascii="Angsana New" w:hAnsi="Angsana New"/>
                <w:color w:val="000000"/>
                <w:sz w:val="30"/>
                <w:szCs w:val="30"/>
              </w:rPr>
              <w:t>39</w:t>
            </w:r>
          </w:p>
        </w:tc>
      </w:tr>
      <w:tr w:rsidR="001E4058" w:rsidRPr="00356084" w:rsidTr="00E02F58">
        <w:tc>
          <w:tcPr>
            <w:tcW w:w="6043" w:type="dxa"/>
            <w:tcBorders>
              <w:top w:val="nil"/>
              <w:left w:val="nil"/>
              <w:bottom w:val="nil"/>
              <w:right w:val="nil"/>
            </w:tcBorders>
          </w:tcPr>
          <w:p w:rsidR="001E4058" w:rsidRPr="00356084" w:rsidRDefault="001E4058" w:rsidP="001E4058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360"/>
                <w:tab w:val="left" w:pos="948"/>
              </w:tabs>
              <w:ind w:left="0" w:firstLine="12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:rsidR="001E4058" w:rsidRPr="00356084" w:rsidRDefault="001E4058" w:rsidP="00E02F58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1E4058" w:rsidRPr="00356084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(197)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1E4058" w:rsidRPr="00356084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:rsidR="001E4058" w:rsidRPr="00345D95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73" w:right="-671" w:hanging="5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5D95">
              <w:rPr>
                <w:rFonts w:ascii="Angsana New" w:hAnsi="Angsana New"/>
                <w:color w:val="000000"/>
                <w:sz w:val="30"/>
                <w:szCs w:val="30"/>
              </w:rPr>
              <w:t>(211)</w:t>
            </w:r>
          </w:p>
        </w:tc>
      </w:tr>
      <w:tr w:rsidR="001E4058" w:rsidRPr="00356084" w:rsidTr="00E02F58">
        <w:tc>
          <w:tcPr>
            <w:tcW w:w="6043" w:type="dxa"/>
            <w:tcBorders>
              <w:top w:val="nil"/>
              <w:left w:val="nil"/>
              <w:bottom w:val="nil"/>
              <w:right w:val="nil"/>
            </w:tcBorders>
          </w:tcPr>
          <w:p w:rsidR="001E4058" w:rsidRPr="00356084" w:rsidRDefault="001E4058" w:rsidP="00E02F58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ส่วนแบ่งกำไรจากเงินลงทุนในบริษัทร่วม (สุทธิจากภาษีเงินได้)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:rsidR="001E4058" w:rsidRPr="00356084" w:rsidRDefault="001E4058" w:rsidP="00E02F58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4058" w:rsidRPr="00356084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41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1E4058" w:rsidRPr="00356084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4058" w:rsidRPr="00345D95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3" w:right="-671" w:hanging="5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5D95">
              <w:rPr>
                <w:rFonts w:ascii="Angsana New" w:hAnsi="Angsana New"/>
                <w:color w:val="000000"/>
                <w:sz w:val="30"/>
                <w:szCs w:val="30"/>
              </w:rPr>
              <w:t>34</w:t>
            </w:r>
          </w:p>
        </w:tc>
      </w:tr>
      <w:tr w:rsidR="001E4058" w:rsidRPr="00356084" w:rsidTr="00E02F58">
        <w:tc>
          <w:tcPr>
            <w:tcW w:w="6043" w:type="dxa"/>
            <w:tcBorders>
              <w:top w:val="nil"/>
              <w:left w:val="nil"/>
              <w:bottom w:val="nil"/>
              <w:right w:val="nil"/>
            </w:tcBorders>
          </w:tcPr>
          <w:p w:rsidR="001E4058" w:rsidRPr="00356084" w:rsidRDefault="00C2730F" w:rsidP="00E02F58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1E4058"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="001E4058"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รวมก่อนภาษีเงินได้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:rsidR="001E4058" w:rsidRPr="00356084" w:rsidRDefault="001E4058" w:rsidP="00E02F58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E4058" w:rsidRPr="00356084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79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1E4058" w:rsidRPr="00356084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E4058" w:rsidRPr="00345D95" w:rsidRDefault="001E4058" w:rsidP="00E0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73" w:right="-671" w:hanging="5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(133)</w:t>
            </w:r>
          </w:p>
        </w:tc>
      </w:tr>
    </w:tbl>
    <w:p w:rsidR="001E4058" w:rsidRPr="00B4725A" w:rsidRDefault="001E4058" w:rsidP="001E4058">
      <w:pPr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</w:p>
    <w:p w:rsidR="001E4058" w:rsidRPr="00D36B78" w:rsidRDefault="001E4058" w:rsidP="001E4058">
      <w:pPr>
        <w:pStyle w:val="Heading1"/>
        <w:keepLines/>
        <w:numPr>
          <w:ilvl w:val="0"/>
          <w:numId w:val="0"/>
        </w:numPr>
        <w:shd w:val="clear" w:color="auto" w:fill="auto"/>
        <w:ind w:left="540" w:right="288"/>
        <w:jc w:val="both"/>
        <w:rPr>
          <w:rFonts w:ascii="Angsana New" w:hAnsi="Angsana New"/>
          <w:i/>
          <w:iCs/>
          <w:sz w:val="30"/>
          <w:szCs w:val="30"/>
          <w:u w:val="none"/>
        </w:rPr>
      </w:pPr>
      <w:r w:rsidRPr="00D36B78">
        <w:rPr>
          <w:rFonts w:ascii="Angsana New" w:hAnsi="Angsana New"/>
          <w:i/>
          <w:iCs/>
          <w:sz w:val="30"/>
          <w:szCs w:val="30"/>
          <w:u w:val="none"/>
          <w:cs/>
        </w:rPr>
        <w:t xml:space="preserve">ส่วนงานภูมิศาสตร์ </w:t>
      </w:r>
    </w:p>
    <w:p w:rsidR="001E4058" w:rsidRPr="00B4725A" w:rsidRDefault="001E4058" w:rsidP="001E4058">
      <w:pPr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</w:p>
    <w:p w:rsidR="00781B91" w:rsidRDefault="001E4058" w:rsidP="001E4058">
      <w:pPr>
        <w:tabs>
          <w:tab w:val="clear" w:pos="227"/>
          <w:tab w:val="clear" w:pos="454"/>
          <w:tab w:val="clear" w:pos="680"/>
          <w:tab w:val="left" w:pos="720"/>
        </w:tabs>
        <w:ind w:left="540" w:right="108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D02000">
        <w:rPr>
          <w:rFonts w:ascii="Angsana New" w:hAnsi="Angsana New"/>
          <w:snapToGrid w:val="0"/>
          <w:color w:val="000000"/>
          <w:spacing w:val="4"/>
          <w:sz w:val="30"/>
          <w:szCs w:val="30"/>
          <w:cs/>
          <w:lang w:eastAsia="th-TH"/>
        </w:rPr>
        <w:t>กลุ่มบริษัทดำเนินธุรกิจในประเทศเป็นส่วนใหญ่ ไม่มีรายได้จากต่างประเทศหรือสินทรัพย์ในต่างประเทศที่มี</w:t>
      </w:r>
      <w:r w:rsidRPr="00D02000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สาระสำคัญ</w:t>
      </w:r>
    </w:p>
    <w:p w:rsidR="00B4725A" w:rsidRDefault="00B472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  <w:r>
        <w:rPr>
          <w:rFonts w:ascii="Angsana New" w:hAnsi="Angsana New"/>
          <w:b/>
          <w:bCs/>
          <w:sz w:val="22"/>
          <w:szCs w:val="22"/>
        </w:rPr>
        <w:br w:type="page"/>
      </w:r>
    </w:p>
    <w:p w:rsidR="0077671F" w:rsidRPr="00D02000" w:rsidRDefault="00E2080C" w:rsidP="00E208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E2080C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B4725A">
        <w:rPr>
          <w:rFonts w:ascii="Angsana New" w:hAnsi="Angsana New" w:cs="Angsana New"/>
          <w:b/>
          <w:bCs/>
          <w:sz w:val="30"/>
          <w:szCs w:val="30"/>
        </w:rPr>
        <w:t>2</w:t>
      </w:r>
      <w:r w:rsidRPr="00E2080C">
        <w:rPr>
          <w:rFonts w:ascii="Angsana New" w:hAnsi="Angsana New" w:cs="Angsana New"/>
          <w:b/>
          <w:bCs/>
          <w:sz w:val="30"/>
          <w:szCs w:val="30"/>
        </w:rPr>
        <w:tab/>
      </w:r>
      <w:r w:rsidR="0077671F" w:rsidRPr="00E2080C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:rsidR="00D17A30" w:rsidRDefault="00D17A30" w:rsidP="00D17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20"/>
          <w:szCs w:val="20"/>
          <w:highlight w:val="yellow"/>
        </w:rPr>
      </w:pPr>
    </w:p>
    <w:p w:rsidR="00D17A30" w:rsidRPr="00345D95" w:rsidRDefault="00D17A30" w:rsidP="00D17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45D95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:rsidR="00D17A30" w:rsidRPr="00345D95" w:rsidRDefault="00D17A30" w:rsidP="00D17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</w:rPr>
      </w:pPr>
    </w:p>
    <w:tbl>
      <w:tblPr>
        <w:tblW w:w="9814" w:type="dxa"/>
        <w:tblInd w:w="450" w:type="dxa"/>
        <w:tblLook w:val="01E0" w:firstRow="1" w:lastRow="1" w:firstColumn="1" w:lastColumn="1" w:noHBand="0" w:noVBand="0"/>
      </w:tblPr>
      <w:tblGrid>
        <w:gridCol w:w="3870"/>
        <w:gridCol w:w="798"/>
        <w:gridCol w:w="1145"/>
        <w:gridCol w:w="267"/>
        <w:gridCol w:w="1145"/>
        <w:gridCol w:w="267"/>
        <w:gridCol w:w="1070"/>
        <w:gridCol w:w="267"/>
        <w:gridCol w:w="985"/>
      </w:tblGrid>
      <w:tr w:rsidR="00D17A30" w:rsidRPr="00345D95" w:rsidTr="0036457B">
        <w:tc>
          <w:tcPr>
            <w:tcW w:w="3870" w:type="dxa"/>
          </w:tcPr>
          <w:p w:rsidR="00D17A30" w:rsidRPr="00345D95" w:rsidRDefault="00D17A30" w:rsidP="00154421">
            <w:pPr>
              <w:pStyle w:val="BodyText"/>
              <w:spacing w:after="0" w:line="240" w:lineRule="auto"/>
              <w:ind w:right="-548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  <w:r w:rsidRPr="00345D9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E1CEF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สาม</w:t>
            </w:r>
            <w:r w:rsidRPr="00345D9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345D9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สิ้นสุ</w:t>
            </w:r>
            <w:r w:rsidRPr="00345D9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ด</w:t>
            </w:r>
            <w:r w:rsidRPr="00345D95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798" w:type="dxa"/>
          </w:tcPr>
          <w:p w:rsidR="00D17A30" w:rsidRPr="00345D95" w:rsidRDefault="00D17A30" w:rsidP="0015442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57" w:type="dxa"/>
            <w:gridSpan w:val="3"/>
          </w:tcPr>
          <w:p w:rsidR="00D17A30" w:rsidRPr="00345D95" w:rsidRDefault="00D17A30" w:rsidP="0015442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</w:tcPr>
          <w:p w:rsidR="00D17A30" w:rsidRPr="00345D95" w:rsidRDefault="00D17A30" w:rsidP="00154421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22" w:type="dxa"/>
            <w:gridSpan w:val="3"/>
          </w:tcPr>
          <w:p w:rsidR="00D17A30" w:rsidRPr="00345D95" w:rsidRDefault="00D17A30" w:rsidP="0015442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7A30" w:rsidRPr="00345D95" w:rsidTr="0036457B">
        <w:tc>
          <w:tcPr>
            <w:tcW w:w="3870" w:type="dxa"/>
          </w:tcPr>
          <w:p w:rsidR="00D17A30" w:rsidRPr="00345D95" w:rsidRDefault="00D17A30" w:rsidP="00154421">
            <w:pPr>
              <w:pStyle w:val="BodyText"/>
              <w:tabs>
                <w:tab w:val="clear" w:pos="227"/>
              </w:tabs>
              <w:spacing w:after="0" w:line="240" w:lineRule="auto"/>
              <w:ind w:left="522" w:right="-548" w:hanging="270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  <w:r w:rsidRPr="00345D9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4E1CEF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31 </w:t>
            </w:r>
            <w:r w:rsidR="004E1CEF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98" w:type="dxa"/>
          </w:tcPr>
          <w:p w:rsidR="00D17A30" w:rsidRPr="00345D95" w:rsidRDefault="00D17A30" w:rsidP="0015442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Cordia New"/>
                <w:b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45" w:type="dxa"/>
            <w:shd w:val="clear" w:color="auto" w:fill="auto"/>
          </w:tcPr>
          <w:p w:rsidR="00D17A30" w:rsidRPr="00345D95" w:rsidRDefault="00D17A30" w:rsidP="00154421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67" w:type="dxa"/>
            <w:shd w:val="clear" w:color="auto" w:fill="auto"/>
          </w:tcPr>
          <w:p w:rsidR="00D17A30" w:rsidRPr="00345D95" w:rsidRDefault="00D17A30" w:rsidP="00154421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:rsidR="00D17A30" w:rsidRPr="00345D95" w:rsidRDefault="00D17A30" w:rsidP="00154421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67" w:type="dxa"/>
            <w:shd w:val="clear" w:color="auto" w:fill="auto"/>
          </w:tcPr>
          <w:p w:rsidR="00D17A30" w:rsidRPr="00345D95" w:rsidRDefault="00D17A30" w:rsidP="00154421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:rsidR="00D17A30" w:rsidRPr="00345D95" w:rsidRDefault="00D17A30" w:rsidP="00154421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67" w:type="dxa"/>
            <w:shd w:val="clear" w:color="auto" w:fill="auto"/>
          </w:tcPr>
          <w:p w:rsidR="00D17A30" w:rsidRPr="00345D95" w:rsidRDefault="00D17A30" w:rsidP="00154421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85" w:type="dxa"/>
            <w:shd w:val="clear" w:color="auto" w:fill="auto"/>
          </w:tcPr>
          <w:p w:rsidR="00D17A30" w:rsidRPr="00345D95" w:rsidRDefault="00D17A30" w:rsidP="00154421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</w:tr>
      <w:tr w:rsidR="00D17A30" w:rsidRPr="00345D95" w:rsidTr="0036457B">
        <w:tc>
          <w:tcPr>
            <w:tcW w:w="3870" w:type="dxa"/>
          </w:tcPr>
          <w:p w:rsidR="00D17A30" w:rsidRPr="00345D95" w:rsidRDefault="00D17A30" w:rsidP="00154421">
            <w:pPr>
              <w:pStyle w:val="BodyText"/>
              <w:spacing w:after="0" w:line="240" w:lineRule="auto"/>
              <w:ind w:right="-54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345D95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  </w:t>
            </w:r>
          </w:p>
        </w:tc>
        <w:tc>
          <w:tcPr>
            <w:tcW w:w="798" w:type="dxa"/>
          </w:tcPr>
          <w:p w:rsidR="00D17A30" w:rsidRPr="00345D95" w:rsidRDefault="00D17A30" w:rsidP="0015442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46" w:type="dxa"/>
            <w:gridSpan w:val="7"/>
          </w:tcPr>
          <w:p w:rsidR="00D17A30" w:rsidRPr="00345D95" w:rsidRDefault="00D17A30" w:rsidP="00154421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17A30" w:rsidRPr="00345D95" w:rsidTr="0036457B">
        <w:tc>
          <w:tcPr>
            <w:tcW w:w="3870" w:type="dxa"/>
          </w:tcPr>
          <w:p w:rsidR="00D17A30" w:rsidRPr="00345D95" w:rsidRDefault="00D17A30" w:rsidP="00154421">
            <w:pPr>
              <w:spacing w:line="240" w:lineRule="auto"/>
              <w:ind w:right="-5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345D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ของงวด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798" w:type="dxa"/>
          </w:tcPr>
          <w:p w:rsidR="00D17A30" w:rsidRPr="00345D95" w:rsidRDefault="00D17A30" w:rsidP="0015442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:rsidR="00D17A30" w:rsidRPr="00345D95" w:rsidRDefault="00D17A30" w:rsidP="001544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:rsidR="00D17A30" w:rsidRPr="00345D95" w:rsidRDefault="00D17A30" w:rsidP="0015442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:rsidR="00D17A30" w:rsidRPr="00345D95" w:rsidRDefault="00D17A30" w:rsidP="001544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:rsidR="00D17A30" w:rsidRPr="00345D95" w:rsidRDefault="00D17A30" w:rsidP="0015442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:rsidR="00D17A30" w:rsidRPr="00345D95" w:rsidRDefault="00D17A30" w:rsidP="001544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D17A30" w:rsidRPr="00345D95" w:rsidRDefault="00D17A30" w:rsidP="0015442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5" w:type="dxa"/>
            <w:vAlign w:val="bottom"/>
          </w:tcPr>
          <w:p w:rsidR="00D17A30" w:rsidRPr="00345D95" w:rsidRDefault="00D17A30" w:rsidP="001544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17A30" w:rsidRPr="00345D95" w:rsidTr="0036457B">
        <w:tc>
          <w:tcPr>
            <w:tcW w:w="3870" w:type="dxa"/>
          </w:tcPr>
          <w:p w:rsidR="00D17A30" w:rsidRPr="00345D95" w:rsidRDefault="00D17A30" w:rsidP="00154421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798" w:type="dxa"/>
          </w:tcPr>
          <w:p w:rsidR="00D17A30" w:rsidRPr="00345D95" w:rsidRDefault="00D17A30" w:rsidP="0015442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:rsidR="00D17A30" w:rsidRPr="00345D95" w:rsidRDefault="00324010" w:rsidP="00154421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</w:tcPr>
          <w:p w:rsidR="00D17A30" w:rsidRPr="00345D95" w:rsidRDefault="00D17A30" w:rsidP="0015442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:rsidR="00D17A30" w:rsidRPr="00345D95" w:rsidRDefault="002F3004" w:rsidP="00154421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:rsidR="00D17A30" w:rsidRPr="00345D95" w:rsidRDefault="00D17A30" w:rsidP="0015442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:rsidR="00D17A30" w:rsidRPr="00345D95" w:rsidRDefault="00324010" w:rsidP="001544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</w:tcPr>
          <w:p w:rsidR="00D17A30" w:rsidRPr="00345D95" w:rsidRDefault="00D17A30" w:rsidP="0015442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5" w:type="dxa"/>
            <w:vAlign w:val="bottom"/>
          </w:tcPr>
          <w:p w:rsidR="00D17A30" w:rsidRPr="00345D95" w:rsidRDefault="002F3004" w:rsidP="001544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17A30" w:rsidRPr="00345D95" w:rsidTr="0036457B">
        <w:tc>
          <w:tcPr>
            <w:tcW w:w="3870" w:type="dxa"/>
          </w:tcPr>
          <w:p w:rsidR="00D17A30" w:rsidRPr="00345D95" w:rsidRDefault="00D17A30" w:rsidP="00154421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98" w:type="dxa"/>
          </w:tcPr>
          <w:p w:rsidR="00D17A30" w:rsidRPr="00345D95" w:rsidRDefault="00D17A30" w:rsidP="0015442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:rsidR="00D17A30" w:rsidRPr="00345D95" w:rsidRDefault="00D17A30" w:rsidP="00154421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</w:tcPr>
          <w:p w:rsidR="00D17A30" w:rsidRPr="00345D95" w:rsidRDefault="00D17A30" w:rsidP="0015442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:rsidR="00D17A30" w:rsidRPr="00345D95" w:rsidRDefault="00D17A30" w:rsidP="00154421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</w:tcPr>
          <w:p w:rsidR="00D17A30" w:rsidRPr="00345D95" w:rsidRDefault="00D17A30" w:rsidP="0015442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:rsidR="00D17A30" w:rsidRPr="00345D95" w:rsidRDefault="00D17A30" w:rsidP="001544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</w:tcPr>
          <w:p w:rsidR="00D17A30" w:rsidRPr="00345D95" w:rsidRDefault="00D17A30" w:rsidP="0015442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5" w:type="dxa"/>
            <w:vAlign w:val="bottom"/>
          </w:tcPr>
          <w:p w:rsidR="00D17A30" w:rsidRPr="00345D95" w:rsidRDefault="00D17A30" w:rsidP="001544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17A30" w:rsidRPr="00345D95" w:rsidTr="0036457B">
        <w:tc>
          <w:tcPr>
            <w:tcW w:w="3870" w:type="dxa"/>
            <w:shd w:val="clear" w:color="auto" w:fill="FFFFFF"/>
          </w:tcPr>
          <w:p w:rsidR="00D17A30" w:rsidRPr="00345D95" w:rsidRDefault="00D17A30" w:rsidP="00154421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798" w:type="dxa"/>
            <w:shd w:val="clear" w:color="auto" w:fill="FFFFFF"/>
          </w:tcPr>
          <w:p w:rsidR="00D17A30" w:rsidRPr="00345D95" w:rsidRDefault="00D17A30" w:rsidP="0015442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FFFFFF"/>
            <w:vAlign w:val="bottom"/>
          </w:tcPr>
          <w:p w:rsidR="00D17A30" w:rsidRPr="00345D95" w:rsidRDefault="00D17A30" w:rsidP="001544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FFFFFF"/>
          </w:tcPr>
          <w:p w:rsidR="00D17A30" w:rsidRPr="00345D95" w:rsidRDefault="00D17A30" w:rsidP="0015442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FFFFFF"/>
            <w:vAlign w:val="bottom"/>
          </w:tcPr>
          <w:p w:rsidR="00D17A30" w:rsidRPr="00345D95" w:rsidRDefault="00D17A30" w:rsidP="001544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FFFFFF"/>
          </w:tcPr>
          <w:p w:rsidR="00D17A30" w:rsidRPr="00345D95" w:rsidRDefault="00D17A30" w:rsidP="0015442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FFFFFF"/>
            <w:vAlign w:val="bottom"/>
          </w:tcPr>
          <w:p w:rsidR="00D17A30" w:rsidRPr="00345D95" w:rsidRDefault="00D17A30" w:rsidP="001544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FFFFFF"/>
          </w:tcPr>
          <w:p w:rsidR="00D17A30" w:rsidRPr="00345D95" w:rsidRDefault="00D17A30" w:rsidP="0015442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5" w:type="dxa"/>
            <w:shd w:val="clear" w:color="auto" w:fill="FFFFFF"/>
            <w:vAlign w:val="bottom"/>
          </w:tcPr>
          <w:p w:rsidR="00D17A30" w:rsidRPr="00345D95" w:rsidRDefault="00D17A30" w:rsidP="001544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3004" w:rsidRPr="00345D95" w:rsidTr="0036457B">
        <w:tc>
          <w:tcPr>
            <w:tcW w:w="3870" w:type="dxa"/>
            <w:shd w:val="clear" w:color="auto" w:fill="FFFFFF"/>
          </w:tcPr>
          <w:p w:rsidR="002F3004" w:rsidRPr="00345D95" w:rsidRDefault="002F3004" w:rsidP="002F3004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798" w:type="dxa"/>
            <w:shd w:val="clear" w:color="auto" w:fill="FFFFFF"/>
          </w:tcPr>
          <w:p w:rsidR="002F3004" w:rsidRPr="00345D95" w:rsidRDefault="0070222B" w:rsidP="002F3004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145" w:type="dxa"/>
            <w:shd w:val="clear" w:color="auto" w:fill="FFFFFF"/>
            <w:vAlign w:val="bottom"/>
          </w:tcPr>
          <w:p w:rsidR="002F3004" w:rsidRPr="0021493A" w:rsidRDefault="003D2E58" w:rsidP="008127EC">
            <w:pPr>
              <w:pStyle w:val="acctfourfigures"/>
              <w:tabs>
                <w:tab w:val="clear" w:pos="765"/>
              </w:tabs>
              <w:spacing w:line="240" w:lineRule="auto"/>
              <w:ind w:right="-468" w:firstLine="43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6,20</w:t>
            </w:r>
            <w:r w:rsidR="008127E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67" w:type="dxa"/>
            <w:shd w:val="clear" w:color="auto" w:fill="FFFFFF"/>
          </w:tcPr>
          <w:p w:rsidR="002F3004" w:rsidRPr="00D17A30" w:rsidRDefault="002F3004" w:rsidP="002F3004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145" w:type="dxa"/>
            <w:shd w:val="clear" w:color="auto" w:fill="FFFFFF"/>
            <w:vAlign w:val="bottom"/>
          </w:tcPr>
          <w:p w:rsidR="002F3004" w:rsidRPr="0021493A" w:rsidRDefault="002F3004" w:rsidP="002F3004">
            <w:pPr>
              <w:pStyle w:val="acctfourfigures"/>
              <w:tabs>
                <w:tab w:val="clear" w:pos="765"/>
              </w:tabs>
              <w:spacing w:line="240" w:lineRule="auto"/>
              <w:ind w:right="-468" w:firstLine="25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/>
              </w:rPr>
              <w:t>(32,220)</w:t>
            </w:r>
          </w:p>
        </w:tc>
        <w:tc>
          <w:tcPr>
            <w:tcW w:w="267" w:type="dxa"/>
            <w:shd w:val="clear" w:color="auto" w:fill="FFFFFF"/>
          </w:tcPr>
          <w:p w:rsidR="002F3004" w:rsidRPr="00D17A30" w:rsidRDefault="002F3004" w:rsidP="002F3004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70" w:type="dxa"/>
            <w:shd w:val="clear" w:color="auto" w:fill="FFFFFF"/>
            <w:vAlign w:val="bottom"/>
          </w:tcPr>
          <w:p w:rsidR="002F3004" w:rsidRPr="0021493A" w:rsidRDefault="003D2E58" w:rsidP="008127EC">
            <w:pPr>
              <w:pStyle w:val="acctfourfigures"/>
              <w:tabs>
                <w:tab w:val="clear" w:pos="765"/>
              </w:tabs>
              <w:spacing w:line="240" w:lineRule="auto"/>
              <w:ind w:left="-198" w:right="8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5,698</w:t>
            </w:r>
          </w:p>
        </w:tc>
        <w:tc>
          <w:tcPr>
            <w:tcW w:w="267" w:type="dxa"/>
            <w:shd w:val="clear" w:color="auto" w:fill="FFFFFF"/>
          </w:tcPr>
          <w:p w:rsidR="002F3004" w:rsidRPr="0021493A" w:rsidRDefault="002F3004" w:rsidP="002F3004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5" w:type="dxa"/>
            <w:shd w:val="clear" w:color="auto" w:fill="FFFFFF"/>
            <w:vAlign w:val="bottom"/>
          </w:tcPr>
          <w:p w:rsidR="002F3004" w:rsidRPr="00345D95" w:rsidRDefault="002F3004" w:rsidP="002F3004">
            <w:pPr>
              <w:pStyle w:val="acctfourfigures"/>
              <w:tabs>
                <w:tab w:val="clear" w:pos="765"/>
              </w:tabs>
              <w:spacing w:line="240" w:lineRule="auto"/>
              <w:ind w:left="-198" w:right="-18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(32,892)</w:t>
            </w:r>
          </w:p>
        </w:tc>
      </w:tr>
      <w:tr w:rsidR="002F3004" w:rsidRPr="00345D95" w:rsidTr="0036457B">
        <w:tc>
          <w:tcPr>
            <w:tcW w:w="3870" w:type="dxa"/>
            <w:shd w:val="clear" w:color="auto" w:fill="FFFFFF"/>
          </w:tcPr>
          <w:p w:rsidR="002F3004" w:rsidRPr="00345D95" w:rsidRDefault="000268A4" w:rsidP="002F3004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="00F672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</w:t>
            </w:r>
            <w:r w:rsidR="004760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(ผลประโยชน์)</w:t>
            </w:r>
          </w:p>
        </w:tc>
        <w:tc>
          <w:tcPr>
            <w:tcW w:w="798" w:type="dxa"/>
            <w:shd w:val="clear" w:color="auto" w:fill="FFFFFF"/>
          </w:tcPr>
          <w:p w:rsidR="002F3004" w:rsidRPr="00345D95" w:rsidRDefault="002F3004" w:rsidP="002F3004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2F3004" w:rsidRPr="00D20E6D" w:rsidRDefault="003D2E58" w:rsidP="008127EC">
            <w:pPr>
              <w:pStyle w:val="acctfourfigures"/>
              <w:tabs>
                <w:tab w:val="clear" w:pos="765"/>
              </w:tabs>
              <w:spacing w:line="240" w:lineRule="auto"/>
              <w:ind w:right="-468" w:firstLine="43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6,20</w:t>
            </w:r>
            <w:r w:rsidR="008127E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67" w:type="dxa"/>
            <w:shd w:val="clear" w:color="auto" w:fill="FFFFFF"/>
          </w:tcPr>
          <w:p w:rsidR="002F3004" w:rsidRPr="00D17A30" w:rsidRDefault="002F3004" w:rsidP="002F300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2F3004" w:rsidRPr="0021493A" w:rsidRDefault="002F3004" w:rsidP="002F3004">
            <w:pPr>
              <w:pStyle w:val="acctfourfigures"/>
              <w:tabs>
                <w:tab w:val="clear" w:pos="765"/>
              </w:tabs>
              <w:spacing w:line="240" w:lineRule="auto"/>
              <w:ind w:right="-558" w:firstLine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(32,220)</w:t>
            </w:r>
          </w:p>
        </w:tc>
        <w:tc>
          <w:tcPr>
            <w:tcW w:w="267" w:type="dxa"/>
            <w:shd w:val="clear" w:color="auto" w:fill="FFFFFF"/>
          </w:tcPr>
          <w:p w:rsidR="002F3004" w:rsidRPr="00D17A30" w:rsidRDefault="002F3004" w:rsidP="002F300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2F3004" w:rsidRPr="0021493A" w:rsidRDefault="003D2E58" w:rsidP="008127EC">
            <w:pPr>
              <w:pStyle w:val="acctfourfigures"/>
              <w:tabs>
                <w:tab w:val="clear" w:pos="765"/>
              </w:tabs>
              <w:spacing w:line="240" w:lineRule="auto"/>
              <w:ind w:left="-198" w:right="8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5,698</w:t>
            </w:r>
          </w:p>
        </w:tc>
        <w:tc>
          <w:tcPr>
            <w:tcW w:w="267" w:type="dxa"/>
            <w:shd w:val="clear" w:color="auto" w:fill="FFFFFF"/>
          </w:tcPr>
          <w:p w:rsidR="002F3004" w:rsidRPr="0021493A" w:rsidRDefault="002F3004" w:rsidP="002F300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2F3004" w:rsidRPr="00345D95" w:rsidRDefault="002F3004" w:rsidP="002F3004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(32,892)</w:t>
            </w:r>
          </w:p>
        </w:tc>
      </w:tr>
    </w:tbl>
    <w:p w:rsidR="00D17A30" w:rsidRDefault="00D17A30" w:rsidP="00D17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D17A30" w:rsidRPr="00345D95" w:rsidRDefault="00D17A30" w:rsidP="00D17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45D95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ภาษีเงินได้ที่รับรู้ในกำไรขาดทุนเบ็ดเสร็จอื่น</w:t>
      </w:r>
    </w:p>
    <w:p w:rsidR="00D17A30" w:rsidRPr="00345D95" w:rsidRDefault="00D17A30" w:rsidP="00D17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84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60"/>
        <w:gridCol w:w="990"/>
        <w:gridCol w:w="180"/>
        <w:gridCol w:w="1132"/>
        <w:gridCol w:w="180"/>
        <w:gridCol w:w="990"/>
        <w:gridCol w:w="180"/>
        <w:gridCol w:w="900"/>
        <w:gridCol w:w="180"/>
        <w:gridCol w:w="900"/>
        <w:gridCol w:w="180"/>
        <w:gridCol w:w="973"/>
      </w:tblGrid>
      <w:tr w:rsidR="004E1CEF" w:rsidRPr="00345D95" w:rsidTr="006A3DDB">
        <w:trPr>
          <w:cantSplit/>
          <w:trHeight w:val="330"/>
        </w:trPr>
        <w:tc>
          <w:tcPr>
            <w:tcW w:w="3060" w:type="dxa"/>
          </w:tcPr>
          <w:p w:rsidR="004E1CEF" w:rsidRPr="00345D95" w:rsidRDefault="004E1CEF" w:rsidP="004E1CEF">
            <w:pPr>
              <w:pStyle w:val="BodyText"/>
              <w:spacing w:after="0" w:line="240" w:lineRule="auto"/>
              <w:ind w:right="-548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  <w:r w:rsidRPr="00345D9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สาม</w:t>
            </w:r>
            <w:r w:rsidRPr="00345D9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345D9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สิ้นสุ</w:t>
            </w:r>
            <w:r w:rsidRPr="00345D9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ด</w:t>
            </w:r>
            <w:r w:rsidRPr="00345D95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785" w:type="dxa"/>
            <w:gridSpan w:val="11"/>
          </w:tcPr>
          <w:p w:rsidR="004E1CEF" w:rsidRPr="00345D95" w:rsidRDefault="004E1CEF" w:rsidP="004E1CE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345D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 w:rsidR="00B635B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 w:bidi="th-TH"/>
              </w:rPr>
              <w:t>/</w:t>
            </w:r>
            <w:r w:rsidR="00B635B3" w:rsidRPr="00345D95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E1CEF" w:rsidRPr="00345D95" w:rsidTr="006A3DDB">
        <w:trPr>
          <w:cantSplit/>
        </w:trPr>
        <w:tc>
          <w:tcPr>
            <w:tcW w:w="3060" w:type="dxa"/>
          </w:tcPr>
          <w:p w:rsidR="004E1CEF" w:rsidRPr="00345D95" w:rsidRDefault="004E1CEF" w:rsidP="004E1CEF">
            <w:pPr>
              <w:pStyle w:val="BodyText"/>
              <w:tabs>
                <w:tab w:val="clear" w:pos="227"/>
              </w:tabs>
              <w:spacing w:after="0" w:line="240" w:lineRule="auto"/>
              <w:ind w:left="522" w:right="-548" w:hanging="270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472" w:type="dxa"/>
            <w:gridSpan w:val="5"/>
            <w:tcBorders>
              <w:left w:val="nil"/>
              <w:bottom w:val="single" w:sz="4" w:space="0" w:color="auto"/>
              <w:right w:val="nil"/>
            </w:tcBorders>
            <w:hideMark/>
          </w:tcPr>
          <w:p w:rsidR="004E1CEF" w:rsidRPr="00345D95" w:rsidRDefault="004E1CEF" w:rsidP="004E1CE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345D95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180" w:type="dxa"/>
          </w:tcPr>
          <w:p w:rsidR="004E1CEF" w:rsidRPr="00345D95" w:rsidRDefault="004E1CEF" w:rsidP="004E1CE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313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E1CEF" w:rsidRPr="00345D95" w:rsidRDefault="004E1CEF" w:rsidP="004E1CE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345D95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</w:t>
            </w:r>
          </w:p>
        </w:tc>
      </w:tr>
      <w:tr w:rsidR="004E1CEF" w:rsidRPr="00345D95" w:rsidTr="006A3DDB">
        <w:trPr>
          <w:cantSplit/>
        </w:trPr>
        <w:tc>
          <w:tcPr>
            <w:tcW w:w="3060" w:type="dxa"/>
          </w:tcPr>
          <w:p w:rsidR="004E1CEF" w:rsidRPr="00345D95" w:rsidRDefault="004E1CEF" w:rsidP="004E1CEF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E1CEF" w:rsidRPr="00345D95" w:rsidRDefault="004E1CEF" w:rsidP="004E1CE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ก่อนภาษี</w:t>
            </w:r>
          </w:p>
          <w:p w:rsidR="004E1CEF" w:rsidRPr="00345D95" w:rsidRDefault="004E1CEF" w:rsidP="004E1CE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เงินได้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E1CEF" w:rsidRPr="000B42B3" w:rsidRDefault="004E1CEF" w:rsidP="004E1CE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E1CEF" w:rsidRPr="00345D95" w:rsidRDefault="004E1CEF" w:rsidP="004E1CE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 w:bidi="th-TH"/>
              </w:rPr>
              <w:t>รายได้</w:t>
            </w:r>
          </w:p>
          <w:p w:rsidR="004E1CEF" w:rsidRPr="00345D95" w:rsidRDefault="004E1CEF" w:rsidP="004E1CE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E1CEF" w:rsidRPr="00345D95" w:rsidRDefault="004E1CEF" w:rsidP="004E1CE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E1CEF" w:rsidRPr="00345D95" w:rsidRDefault="004E1CEF" w:rsidP="004E1CE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:rsidR="004E1CEF" w:rsidRPr="00345D95" w:rsidRDefault="004E1CEF" w:rsidP="004E1CE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4E1CEF" w:rsidRPr="00345D95" w:rsidRDefault="004E1CEF" w:rsidP="004E1CE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:rsidR="004E1CEF" w:rsidRPr="00345D95" w:rsidRDefault="004E1CEF" w:rsidP="004E1CE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ก่อนภาษี</w:t>
            </w:r>
          </w:p>
          <w:p w:rsidR="004E1CEF" w:rsidRPr="00345D95" w:rsidRDefault="004E1CEF" w:rsidP="004E1CE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:rsidR="004E1CEF" w:rsidRPr="00345D95" w:rsidRDefault="004E1CEF" w:rsidP="004E1CE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:rsidR="004E1CEF" w:rsidRPr="00345D95" w:rsidRDefault="004E1CEF" w:rsidP="004E1CE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:rsidR="004E1CEF" w:rsidRPr="00345D95" w:rsidRDefault="004E1CEF" w:rsidP="004E1CE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73" w:type="dxa"/>
            <w:vAlign w:val="bottom"/>
            <w:hideMark/>
          </w:tcPr>
          <w:p w:rsidR="004E1CEF" w:rsidRPr="00345D95" w:rsidRDefault="004E1CEF" w:rsidP="004E1CE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:rsidR="004E1CEF" w:rsidRPr="00345D95" w:rsidRDefault="004E1CEF" w:rsidP="004E1CE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</w:tr>
      <w:tr w:rsidR="004E1CEF" w:rsidRPr="00345D95" w:rsidTr="006A3DDB">
        <w:trPr>
          <w:cantSplit/>
        </w:trPr>
        <w:tc>
          <w:tcPr>
            <w:tcW w:w="3060" w:type="dxa"/>
          </w:tcPr>
          <w:p w:rsidR="004E1CEF" w:rsidRPr="00345D95" w:rsidRDefault="004E1CEF" w:rsidP="004E1CEF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6785" w:type="dxa"/>
            <w:gridSpan w:val="11"/>
            <w:hideMark/>
          </w:tcPr>
          <w:p w:rsidR="004E1CEF" w:rsidRPr="00345D95" w:rsidRDefault="004E1CEF" w:rsidP="004E1CE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345D95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0A44A2" w:rsidRPr="00345D95" w:rsidTr="006A3DDB">
        <w:trPr>
          <w:cantSplit/>
          <w:trHeight w:val="677"/>
        </w:trPr>
        <w:tc>
          <w:tcPr>
            <w:tcW w:w="3060" w:type="dxa"/>
          </w:tcPr>
          <w:p w:rsidR="000A44A2" w:rsidRPr="00345D95" w:rsidRDefault="000A44A2" w:rsidP="000A44A2">
            <w:pPr>
              <w:tabs>
                <w:tab w:val="clear" w:pos="227"/>
              </w:tabs>
              <w:spacing w:line="260" w:lineRule="atLeast"/>
              <w:ind w:left="191" w:hanging="191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การเปลี่ยนแปลงในมูลค่ายุติธรรมสุทธิของเงินลงทุนเผื่อขาย    </w:t>
            </w:r>
          </w:p>
        </w:tc>
        <w:tc>
          <w:tcPr>
            <w:tcW w:w="990" w:type="dxa"/>
            <w:vAlign w:val="bottom"/>
          </w:tcPr>
          <w:p w:rsidR="000A44A2" w:rsidRPr="00345D95" w:rsidRDefault="00580561" w:rsidP="000A44A2">
            <w:pPr>
              <w:pStyle w:val="acctfourfigures"/>
              <w:spacing w:line="240" w:lineRule="atLeast"/>
              <w:ind w:right="-69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4,495</w:t>
            </w:r>
          </w:p>
        </w:tc>
        <w:tc>
          <w:tcPr>
            <w:tcW w:w="180" w:type="dxa"/>
            <w:vAlign w:val="bottom"/>
          </w:tcPr>
          <w:p w:rsidR="000A44A2" w:rsidRPr="00345D95" w:rsidRDefault="000A44A2" w:rsidP="000A44A2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32" w:type="dxa"/>
            <w:vAlign w:val="bottom"/>
          </w:tcPr>
          <w:p w:rsidR="000A44A2" w:rsidRPr="00580561" w:rsidRDefault="00580561" w:rsidP="000A44A2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(899)</w:t>
            </w:r>
          </w:p>
        </w:tc>
        <w:tc>
          <w:tcPr>
            <w:tcW w:w="180" w:type="dxa"/>
            <w:vAlign w:val="bottom"/>
          </w:tcPr>
          <w:p w:rsidR="000A44A2" w:rsidRPr="00345D95" w:rsidRDefault="000A44A2" w:rsidP="000A44A2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:rsidR="000A44A2" w:rsidRPr="00345D95" w:rsidRDefault="00580561" w:rsidP="000A44A2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3,596</w:t>
            </w:r>
          </w:p>
        </w:tc>
        <w:tc>
          <w:tcPr>
            <w:tcW w:w="180" w:type="dxa"/>
            <w:vAlign w:val="bottom"/>
          </w:tcPr>
          <w:p w:rsidR="000A44A2" w:rsidRPr="00345D95" w:rsidRDefault="000A44A2" w:rsidP="000A44A2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:rsidR="000A44A2" w:rsidRPr="00345D95" w:rsidRDefault="000A44A2" w:rsidP="00580561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69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(5,024)</w:t>
            </w:r>
          </w:p>
        </w:tc>
        <w:tc>
          <w:tcPr>
            <w:tcW w:w="180" w:type="dxa"/>
            <w:vAlign w:val="bottom"/>
          </w:tcPr>
          <w:p w:rsidR="000A44A2" w:rsidRPr="00345D95" w:rsidRDefault="000A44A2" w:rsidP="000A44A2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:rsidR="000A44A2" w:rsidRPr="00345D95" w:rsidRDefault="000A44A2" w:rsidP="000A44A2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45D95">
              <w:rPr>
                <w:rFonts w:ascii="Angsana New" w:hAnsi="Angsana New"/>
                <w:sz w:val="30"/>
                <w:szCs w:val="30"/>
                <w:lang w:eastAsia="en-GB"/>
              </w:rPr>
              <w:t>1,00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180" w:type="dxa"/>
            <w:vAlign w:val="bottom"/>
          </w:tcPr>
          <w:p w:rsidR="000A44A2" w:rsidRPr="00345D95" w:rsidRDefault="000A44A2" w:rsidP="000A44A2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73" w:type="dxa"/>
            <w:vAlign w:val="bottom"/>
          </w:tcPr>
          <w:p w:rsidR="000A44A2" w:rsidRPr="00345D95" w:rsidRDefault="000A44A2" w:rsidP="000A44A2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(4,0</w:t>
            </w: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19</w:t>
            </w:r>
            <w:r w:rsidRPr="00345D95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</w:tr>
      <w:tr w:rsidR="000A44A2" w:rsidRPr="00345D95" w:rsidTr="006A3DDB">
        <w:trPr>
          <w:cantSplit/>
        </w:trPr>
        <w:tc>
          <w:tcPr>
            <w:tcW w:w="3060" w:type="dxa"/>
          </w:tcPr>
          <w:p w:rsidR="000A44A2" w:rsidRPr="00F855C3" w:rsidRDefault="000A44A2" w:rsidP="000A44A2">
            <w:pPr>
              <w:tabs>
                <w:tab w:val="clear" w:pos="227"/>
              </w:tabs>
              <w:spacing w:line="260" w:lineRule="atLeast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F855C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A44A2" w:rsidRPr="00345D95" w:rsidRDefault="00580561" w:rsidP="000A44A2">
            <w:pPr>
              <w:pStyle w:val="acctfourfigures"/>
              <w:spacing w:line="240" w:lineRule="atLeast"/>
              <w:ind w:right="-69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4,495</w:t>
            </w:r>
          </w:p>
        </w:tc>
        <w:tc>
          <w:tcPr>
            <w:tcW w:w="180" w:type="dxa"/>
            <w:vAlign w:val="bottom"/>
          </w:tcPr>
          <w:p w:rsidR="000A44A2" w:rsidRPr="00345D95" w:rsidRDefault="000A44A2" w:rsidP="000A44A2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A44A2" w:rsidRPr="00345D95" w:rsidRDefault="00580561" w:rsidP="000A44A2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(899)</w:t>
            </w:r>
          </w:p>
        </w:tc>
        <w:tc>
          <w:tcPr>
            <w:tcW w:w="180" w:type="dxa"/>
            <w:vAlign w:val="bottom"/>
          </w:tcPr>
          <w:p w:rsidR="000A44A2" w:rsidRPr="00345D95" w:rsidRDefault="000A44A2" w:rsidP="000A44A2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A44A2" w:rsidRPr="00345D95" w:rsidRDefault="00580561" w:rsidP="000A44A2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3,596</w:t>
            </w:r>
          </w:p>
        </w:tc>
        <w:tc>
          <w:tcPr>
            <w:tcW w:w="180" w:type="dxa"/>
            <w:vAlign w:val="bottom"/>
          </w:tcPr>
          <w:p w:rsidR="000A44A2" w:rsidRPr="00345D95" w:rsidRDefault="000A44A2" w:rsidP="000A44A2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A44A2" w:rsidRPr="00345D95" w:rsidRDefault="000A44A2" w:rsidP="00580561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69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(5,024)</w:t>
            </w:r>
          </w:p>
        </w:tc>
        <w:tc>
          <w:tcPr>
            <w:tcW w:w="180" w:type="dxa"/>
            <w:vAlign w:val="bottom"/>
          </w:tcPr>
          <w:p w:rsidR="000A44A2" w:rsidRPr="00345D95" w:rsidRDefault="000A44A2" w:rsidP="000A44A2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A44A2" w:rsidRPr="00345D95" w:rsidRDefault="000A44A2" w:rsidP="000A44A2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1,00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180" w:type="dxa"/>
            <w:vAlign w:val="bottom"/>
          </w:tcPr>
          <w:p w:rsidR="000A44A2" w:rsidRPr="00345D95" w:rsidRDefault="000A44A2" w:rsidP="000A44A2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A44A2" w:rsidRPr="00345D95" w:rsidRDefault="000A44A2" w:rsidP="000A44A2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(4,019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</w:tr>
    </w:tbl>
    <w:p w:rsidR="00D17A30" w:rsidRDefault="00D17A30" w:rsidP="00D17A30"/>
    <w:p w:rsidR="00105E01" w:rsidRDefault="00105E01">
      <w:r>
        <w:br w:type="page"/>
      </w:r>
    </w:p>
    <w:p w:rsidR="009F14B1" w:rsidRPr="00356084" w:rsidRDefault="009F14B1" w:rsidP="009F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35608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:rsidR="009F14B1" w:rsidRPr="00B635B3" w:rsidRDefault="009F14B1" w:rsidP="009F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color w:val="000000"/>
          <w:sz w:val="28"/>
          <w:szCs w:val="28"/>
        </w:rPr>
      </w:pPr>
    </w:p>
    <w:tbl>
      <w:tblPr>
        <w:tblW w:w="4858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97"/>
        <w:gridCol w:w="982"/>
        <w:gridCol w:w="272"/>
        <w:gridCol w:w="1247"/>
        <w:gridCol w:w="267"/>
        <w:gridCol w:w="982"/>
        <w:gridCol w:w="267"/>
        <w:gridCol w:w="1247"/>
      </w:tblGrid>
      <w:tr w:rsidR="009F14B1" w:rsidRPr="00356084" w:rsidTr="00B4725A">
        <w:tc>
          <w:tcPr>
            <w:tcW w:w="2218" w:type="pct"/>
          </w:tcPr>
          <w:p w:rsidR="009F14B1" w:rsidRPr="00356084" w:rsidRDefault="009F14B1" w:rsidP="009F14B1">
            <w:pPr>
              <w:spacing w:line="380" w:lineRule="exact"/>
              <w:ind w:right="-11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82" w:type="pct"/>
            <w:gridSpan w:val="7"/>
          </w:tcPr>
          <w:p w:rsidR="009F14B1" w:rsidRPr="00356084" w:rsidRDefault="009F14B1" w:rsidP="009F14B1">
            <w:pPr>
              <w:pStyle w:val="BodyText"/>
              <w:spacing w:after="0" w:line="380" w:lineRule="exact"/>
              <w:ind w:left="-108" w:right="-12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F14B1" w:rsidRPr="00356084" w:rsidTr="00B4725A">
        <w:tc>
          <w:tcPr>
            <w:tcW w:w="2218" w:type="pct"/>
          </w:tcPr>
          <w:p w:rsidR="009F14B1" w:rsidRPr="00356084" w:rsidRDefault="009F14B1" w:rsidP="009F14B1">
            <w:pPr>
              <w:spacing w:line="380" w:lineRule="exact"/>
              <w:ind w:right="-110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E1CEF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สาม</w:t>
            </w:r>
            <w:r w:rsidRPr="0035608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356084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4E1CEF" w:rsidRPr="004E1CEF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31 </w:t>
            </w:r>
            <w:r w:rsidR="004E1CEF" w:rsidRPr="004E1CEF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22" w:type="pct"/>
            <w:gridSpan w:val="3"/>
          </w:tcPr>
          <w:p w:rsidR="009F14B1" w:rsidRPr="00356084" w:rsidRDefault="009F14B1" w:rsidP="00D34CC0">
            <w:pPr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D34CC0">
              <w:rPr>
                <w:rFonts w:ascii="Angsana New" w:hAnsi="Angsana New"/>
                <w:bCs/>
                <w:sz w:val="30"/>
                <w:szCs w:val="30"/>
              </w:rPr>
              <w:t>62</w:t>
            </w:r>
          </w:p>
        </w:tc>
        <w:tc>
          <w:tcPr>
            <w:tcW w:w="141" w:type="pct"/>
          </w:tcPr>
          <w:p w:rsidR="009F14B1" w:rsidRPr="00356084" w:rsidRDefault="009F14B1" w:rsidP="009F14B1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319" w:type="pct"/>
            <w:gridSpan w:val="3"/>
          </w:tcPr>
          <w:p w:rsidR="009F14B1" w:rsidRPr="00D34CC0" w:rsidRDefault="009F14B1" w:rsidP="00D34CC0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356084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</w:t>
            </w:r>
            <w:r w:rsidR="00D34CC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61</w:t>
            </w:r>
          </w:p>
        </w:tc>
      </w:tr>
      <w:tr w:rsidR="009F14B1" w:rsidRPr="00356084" w:rsidTr="00B4725A">
        <w:tc>
          <w:tcPr>
            <w:tcW w:w="2218" w:type="pct"/>
          </w:tcPr>
          <w:p w:rsidR="009F14B1" w:rsidRPr="00356084" w:rsidRDefault="009F14B1" w:rsidP="009F14B1">
            <w:pPr>
              <w:spacing w:line="380" w:lineRule="exact"/>
              <w:ind w:right="-110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19" w:type="pct"/>
          </w:tcPr>
          <w:p w:rsidR="009F14B1" w:rsidRPr="00356084" w:rsidRDefault="009F14B1" w:rsidP="009F14B1">
            <w:pPr>
              <w:pStyle w:val="BodyText"/>
              <w:spacing w:after="0" w:line="380" w:lineRule="exact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4" w:type="pct"/>
          </w:tcPr>
          <w:p w:rsidR="009F14B1" w:rsidRPr="00356084" w:rsidRDefault="009F14B1" w:rsidP="009F14B1">
            <w:pPr>
              <w:pStyle w:val="BodyText"/>
              <w:spacing w:after="0" w:line="380" w:lineRule="exact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9" w:type="pct"/>
            <w:tcBorders>
              <w:bottom w:val="nil"/>
            </w:tcBorders>
          </w:tcPr>
          <w:p w:rsidR="009F14B1" w:rsidRPr="00356084" w:rsidRDefault="009F14B1" w:rsidP="009F14B1">
            <w:pPr>
              <w:pStyle w:val="BodyText"/>
              <w:spacing w:after="0" w:line="380" w:lineRule="exact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tcBorders>
              <w:bottom w:val="nil"/>
            </w:tcBorders>
          </w:tcPr>
          <w:p w:rsidR="009F14B1" w:rsidRPr="00356084" w:rsidRDefault="009F14B1" w:rsidP="009F14B1">
            <w:pPr>
              <w:pStyle w:val="BodyText"/>
              <w:spacing w:after="0" w:line="380" w:lineRule="exact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9" w:type="pct"/>
            <w:tcBorders>
              <w:bottom w:val="nil"/>
            </w:tcBorders>
          </w:tcPr>
          <w:p w:rsidR="009F14B1" w:rsidRPr="00356084" w:rsidRDefault="009F14B1" w:rsidP="009F14B1">
            <w:pPr>
              <w:pStyle w:val="BodyText"/>
              <w:spacing w:after="0" w:line="380" w:lineRule="exact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1" w:type="pct"/>
            <w:tcBorders>
              <w:bottom w:val="nil"/>
            </w:tcBorders>
          </w:tcPr>
          <w:p w:rsidR="009F14B1" w:rsidRPr="00356084" w:rsidRDefault="009F14B1" w:rsidP="009F14B1">
            <w:pPr>
              <w:pStyle w:val="BodyText"/>
              <w:spacing w:after="0" w:line="380" w:lineRule="exact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nil"/>
            </w:tcBorders>
          </w:tcPr>
          <w:p w:rsidR="009F14B1" w:rsidRPr="00356084" w:rsidRDefault="009F14B1" w:rsidP="009F14B1">
            <w:pPr>
              <w:pStyle w:val="BodyText"/>
              <w:spacing w:after="0" w:line="380" w:lineRule="exact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F14B1" w:rsidRPr="00F94DF8" w:rsidTr="00B4725A">
        <w:tc>
          <w:tcPr>
            <w:tcW w:w="2218" w:type="pct"/>
          </w:tcPr>
          <w:p w:rsidR="009F14B1" w:rsidRPr="00356084" w:rsidRDefault="009F14B1" w:rsidP="009F14B1">
            <w:pPr>
              <w:spacing w:line="380" w:lineRule="exact"/>
              <w:ind w:right="-110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19" w:type="pct"/>
          </w:tcPr>
          <w:p w:rsidR="009F14B1" w:rsidRPr="00F94DF8" w:rsidRDefault="009F14B1" w:rsidP="009F14B1">
            <w:pPr>
              <w:pStyle w:val="BodyText"/>
              <w:spacing w:after="0" w:line="380" w:lineRule="exact"/>
              <w:ind w:left="-99" w:right="-8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4DF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4" w:type="pct"/>
          </w:tcPr>
          <w:p w:rsidR="009F14B1" w:rsidRPr="00F94DF8" w:rsidRDefault="009F14B1" w:rsidP="009F14B1">
            <w:pPr>
              <w:pStyle w:val="BodyText"/>
              <w:spacing w:after="0" w:line="380" w:lineRule="exact"/>
              <w:ind w:left="-99" w:right="6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59" w:type="pct"/>
            <w:tcBorders>
              <w:bottom w:val="nil"/>
            </w:tcBorders>
          </w:tcPr>
          <w:p w:rsidR="009F14B1" w:rsidRPr="00F94DF8" w:rsidRDefault="009F14B1" w:rsidP="009F14B1">
            <w:pPr>
              <w:pStyle w:val="BodyText"/>
              <w:spacing w:after="0" w:line="380" w:lineRule="exact"/>
              <w:ind w:left="-99" w:right="-8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4DF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F94DF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F94DF8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41" w:type="pct"/>
            <w:tcBorders>
              <w:bottom w:val="nil"/>
            </w:tcBorders>
          </w:tcPr>
          <w:p w:rsidR="009F14B1" w:rsidRPr="00F94DF8" w:rsidRDefault="009F14B1" w:rsidP="009F14B1">
            <w:pPr>
              <w:pStyle w:val="BodyText"/>
              <w:spacing w:after="0" w:line="380" w:lineRule="exact"/>
              <w:ind w:left="-99" w:right="6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19" w:type="pct"/>
            <w:tcBorders>
              <w:bottom w:val="nil"/>
            </w:tcBorders>
          </w:tcPr>
          <w:p w:rsidR="009F14B1" w:rsidRPr="00F94DF8" w:rsidRDefault="009F14B1" w:rsidP="009F14B1">
            <w:pPr>
              <w:pStyle w:val="BodyText"/>
              <w:spacing w:after="0" w:line="380" w:lineRule="exact"/>
              <w:ind w:left="-99" w:right="-8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4DF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1" w:type="pct"/>
            <w:tcBorders>
              <w:bottom w:val="nil"/>
            </w:tcBorders>
          </w:tcPr>
          <w:p w:rsidR="009F14B1" w:rsidRPr="00F94DF8" w:rsidRDefault="009F14B1" w:rsidP="009F14B1">
            <w:pPr>
              <w:pStyle w:val="BodyText"/>
              <w:spacing w:after="0" w:line="380" w:lineRule="exact"/>
              <w:ind w:left="-99" w:right="6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nil"/>
            </w:tcBorders>
          </w:tcPr>
          <w:p w:rsidR="009F14B1" w:rsidRPr="00F94DF8" w:rsidRDefault="009F14B1" w:rsidP="009F14B1">
            <w:pPr>
              <w:pStyle w:val="BodyText"/>
              <w:spacing w:after="0" w:line="380" w:lineRule="exact"/>
              <w:ind w:left="-99" w:right="-8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4DF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F94DF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F94DF8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0A44A2" w:rsidRPr="00F94DF8" w:rsidTr="00B4725A">
        <w:tc>
          <w:tcPr>
            <w:tcW w:w="2218" w:type="pct"/>
          </w:tcPr>
          <w:p w:rsidR="000A44A2" w:rsidRPr="00F94DF8" w:rsidRDefault="00583E61" w:rsidP="000A44A2">
            <w:pPr>
              <w:spacing w:line="380" w:lineRule="exact"/>
              <w:ind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94DF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 (</w:t>
            </w:r>
            <w:r w:rsidR="000A44A2" w:rsidRPr="00F94DF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ขาดทุน</w:t>
            </w:r>
            <w:r w:rsidRPr="00F94DF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) </w:t>
            </w:r>
            <w:r w:rsidR="000A44A2" w:rsidRPr="00F94DF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519" w:type="pct"/>
          </w:tcPr>
          <w:p w:rsidR="000A44A2" w:rsidRPr="00F94DF8" w:rsidRDefault="000A44A2" w:rsidP="000A44A2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:rsidR="000A44A2" w:rsidRPr="00F94DF8" w:rsidRDefault="000A44A2" w:rsidP="000A44A2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9" w:type="pct"/>
            <w:tcBorders>
              <w:top w:val="nil"/>
              <w:bottom w:val="double" w:sz="4" w:space="0" w:color="auto"/>
            </w:tcBorders>
            <w:vAlign w:val="bottom"/>
          </w:tcPr>
          <w:p w:rsidR="000A44A2" w:rsidRPr="00F94DF8" w:rsidRDefault="00015B56" w:rsidP="000A44A2">
            <w:pPr>
              <w:pStyle w:val="acctfourfigures"/>
              <w:tabs>
                <w:tab w:val="clear" w:pos="765"/>
                <w:tab w:val="decimal" w:pos="950"/>
              </w:tabs>
              <w:spacing w:line="380" w:lineRule="exact"/>
              <w:ind w:right="-691"/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</w:pPr>
            <w:r w:rsidRPr="00F94DF8"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  <w:t>79,177</w:t>
            </w:r>
          </w:p>
        </w:tc>
        <w:tc>
          <w:tcPr>
            <w:tcW w:w="141" w:type="pct"/>
            <w:tcBorders>
              <w:top w:val="nil"/>
              <w:bottom w:val="nil"/>
            </w:tcBorders>
          </w:tcPr>
          <w:p w:rsidR="000A44A2" w:rsidRPr="00F94DF8" w:rsidRDefault="000A44A2" w:rsidP="000A44A2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19" w:type="pct"/>
            <w:tcBorders>
              <w:top w:val="nil"/>
              <w:bottom w:val="nil"/>
            </w:tcBorders>
          </w:tcPr>
          <w:p w:rsidR="000A44A2" w:rsidRPr="00F94DF8" w:rsidRDefault="000A44A2" w:rsidP="000A44A2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" w:type="pct"/>
            <w:tcBorders>
              <w:top w:val="nil"/>
              <w:bottom w:val="nil"/>
            </w:tcBorders>
          </w:tcPr>
          <w:p w:rsidR="000A44A2" w:rsidRPr="00F94DF8" w:rsidRDefault="000A44A2" w:rsidP="000A44A2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nil"/>
              <w:bottom w:val="double" w:sz="4" w:space="0" w:color="auto"/>
            </w:tcBorders>
          </w:tcPr>
          <w:p w:rsidR="000A44A2" w:rsidRPr="00F94DF8" w:rsidRDefault="000A44A2" w:rsidP="000A44A2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94DF8">
              <w:rPr>
                <w:rFonts w:ascii="Angsana New" w:hAnsi="Angsana New"/>
                <w:sz w:val="30"/>
                <w:szCs w:val="30"/>
                <w:lang w:val="en-US" w:bidi="th-TH"/>
              </w:rPr>
              <w:t>(132,663)</w:t>
            </w:r>
          </w:p>
        </w:tc>
      </w:tr>
      <w:tr w:rsidR="000A44A2" w:rsidRPr="00F94DF8" w:rsidTr="00B4725A">
        <w:tc>
          <w:tcPr>
            <w:tcW w:w="2218" w:type="pct"/>
          </w:tcPr>
          <w:p w:rsidR="000A44A2" w:rsidRPr="00F94DF8" w:rsidRDefault="000A44A2" w:rsidP="000A44A2">
            <w:pPr>
              <w:spacing w:line="380" w:lineRule="exact"/>
              <w:ind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94DF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19" w:type="pct"/>
            <w:vAlign w:val="bottom"/>
          </w:tcPr>
          <w:p w:rsidR="000A44A2" w:rsidRPr="00F94DF8" w:rsidRDefault="000A44A2" w:rsidP="0057613C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ind w:left="-97" w:right="-69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F94DF8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20.00</w:t>
            </w:r>
          </w:p>
        </w:tc>
        <w:tc>
          <w:tcPr>
            <w:tcW w:w="144" w:type="pct"/>
          </w:tcPr>
          <w:p w:rsidR="000A44A2" w:rsidRPr="00F94DF8" w:rsidRDefault="000A44A2" w:rsidP="000A44A2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9" w:type="pct"/>
            <w:tcBorders>
              <w:top w:val="double" w:sz="4" w:space="0" w:color="auto"/>
            </w:tcBorders>
            <w:vAlign w:val="bottom"/>
          </w:tcPr>
          <w:p w:rsidR="000A44A2" w:rsidRPr="00F94DF8" w:rsidRDefault="00015B56" w:rsidP="000A44A2">
            <w:pPr>
              <w:pStyle w:val="acctfourfigures"/>
              <w:tabs>
                <w:tab w:val="clear" w:pos="765"/>
                <w:tab w:val="decimal" w:pos="950"/>
              </w:tabs>
              <w:spacing w:line="380" w:lineRule="exact"/>
              <w:ind w:left="-97" w:right="-691"/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</w:pPr>
            <w:r w:rsidRPr="00F94DF8"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  <w:t>15,835</w:t>
            </w:r>
          </w:p>
        </w:tc>
        <w:tc>
          <w:tcPr>
            <w:tcW w:w="141" w:type="pct"/>
            <w:tcBorders>
              <w:top w:val="nil"/>
            </w:tcBorders>
          </w:tcPr>
          <w:p w:rsidR="000A44A2" w:rsidRPr="00F94DF8" w:rsidRDefault="000A44A2" w:rsidP="000A44A2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19" w:type="pct"/>
            <w:tcBorders>
              <w:top w:val="nil"/>
            </w:tcBorders>
            <w:vAlign w:val="bottom"/>
          </w:tcPr>
          <w:p w:rsidR="000A44A2" w:rsidRPr="00F94DF8" w:rsidRDefault="000A44A2" w:rsidP="0057613C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ind w:left="-97" w:right="-69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F94DF8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20.00</w:t>
            </w:r>
          </w:p>
        </w:tc>
        <w:tc>
          <w:tcPr>
            <w:tcW w:w="141" w:type="pct"/>
            <w:tcBorders>
              <w:top w:val="nil"/>
            </w:tcBorders>
          </w:tcPr>
          <w:p w:rsidR="000A44A2" w:rsidRPr="00F94DF8" w:rsidRDefault="000A44A2" w:rsidP="000A44A2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double" w:sz="4" w:space="0" w:color="auto"/>
            </w:tcBorders>
          </w:tcPr>
          <w:p w:rsidR="000A44A2" w:rsidRPr="00F94DF8" w:rsidRDefault="000A44A2" w:rsidP="000A44A2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94DF8">
              <w:rPr>
                <w:rFonts w:ascii="Angsana New" w:hAnsi="Angsana New"/>
                <w:sz w:val="30"/>
                <w:szCs w:val="30"/>
                <w:lang w:val="en-US" w:bidi="th-TH"/>
              </w:rPr>
              <w:t>(26,533)</w:t>
            </w:r>
          </w:p>
        </w:tc>
      </w:tr>
      <w:tr w:rsidR="000A44A2" w:rsidRPr="00F94DF8" w:rsidTr="00B4725A">
        <w:tc>
          <w:tcPr>
            <w:tcW w:w="2218" w:type="pct"/>
            <w:tcBorders>
              <w:bottom w:val="nil"/>
            </w:tcBorders>
          </w:tcPr>
          <w:p w:rsidR="000A44A2" w:rsidRPr="00F94DF8" w:rsidRDefault="000A44A2" w:rsidP="000A44A2">
            <w:pPr>
              <w:spacing w:line="380" w:lineRule="exact"/>
              <w:ind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94DF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519" w:type="pct"/>
            <w:tcBorders>
              <w:bottom w:val="nil"/>
            </w:tcBorders>
          </w:tcPr>
          <w:p w:rsidR="000A44A2" w:rsidRPr="00F94DF8" w:rsidRDefault="000A44A2" w:rsidP="000A44A2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  <w:tcBorders>
              <w:bottom w:val="nil"/>
            </w:tcBorders>
          </w:tcPr>
          <w:p w:rsidR="000A44A2" w:rsidRPr="00F94DF8" w:rsidRDefault="000A44A2" w:rsidP="000A44A2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9" w:type="pct"/>
            <w:tcBorders>
              <w:bottom w:val="nil"/>
            </w:tcBorders>
            <w:shd w:val="clear" w:color="auto" w:fill="auto"/>
            <w:vAlign w:val="bottom"/>
          </w:tcPr>
          <w:p w:rsidR="000A44A2" w:rsidRPr="00F94DF8" w:rsidRDefault="00015B56" w:rsidP="000A44A2">
            <w:pPr>
              <w:pStyle w:val="acctfourfigures"/>
              <w:tabs>
                <w:tab w:val="clear" w:pos="765"/>
                <w:tab w:val="decimal" w:pos="950"/>
              </w:tabs>
              <w:spacing w:line="380" w:lineRule="exact"/>
              <w:ind w:left="-97" w:right="-691"/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</w:pPr>
            <w:r w:rsidRPr="00F94DF8"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  <w:t>(7,975)</w:t>
            </w:r>
          </w:p>
        </w:tc>
        <w:tc>
          <w:tcPr>
            <w:tcW w:w="141" w:type="pct"/>
            <w:tcBorders>
              <w:bottom w:val="nil"/>
            </w:tcBorders>
          </w:tcPr>
          <w:p w:rsidR="000A44A2" w:rsidRPr="00F94DF8" w:rsidRDefault="000A44A2" w:rsidP="000A44A2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19" w:type="pct"/>
            <w:tcBorders>
              <w:bottom w:val="nil"/>
            </w:tcBorders>
          </w:tcPr>
          <w:p w:rsidR="000A44A2" w:rsidRPr="00F94DF8" w:rsidRDefault="000A44A2" w:rsidP="000A44A2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" w:type="pct"/>
            <w:tcBorders>
              <w:bottom w:val="nil"/>
            </w:tcBorders>
          </w:tcPr>
          <w:p w:rsidR="000A44A2" w:rsidRPr="00F94DF8" w:rsidRDefault="000A44A2" w:rsidP="000A44A2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nil"/>
            </w:tcBorders>
          </w:tcPr>
          <w:p w:rsidR="000A44A2" w:rsidRPr="00F94DF8" w:rsidRDefault="000A44A2" w:rsidP="000A44A2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94DF8">
              <w:rPr>
                <w:rFonts w:ascii="Angsana New" w:hAnsi="Angsana New"/>
                <w:sz w:val="30"/>
                <w:szCs w:val="30"/>
                <w:lang w:val="en-US" w:bidi="th-TH"/>
              </w:rPr>
              <w:t>(6,778)</w:t>
            </w:r>
          </w:p>
        </w:tc>
      </w:tr>
      <w:tr w:rsidR="000A44A2" w:rsidRPr="00F94DF8" w:rsidTr="00B4725A">
        <w:tc>
          <w:tcPr>
            <w:tcW w:w="2218" w:type="pct"/>
            <w:tcBorders>
              <w:bottom w:val="nil"/>
            </w:tcBorders>
          </w:tcPr>
          <w:p w:rsidR="000A44A2" w:rsidRPr="00F94DF8" w:rsidRDefault="000A44A2" w:rsidP="000A44A2">
            <w:pPr>
              <w:spacing w:line="380" w:lineRule="exact"/>
              <w:ind w:right="-4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94DF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19" w:type="pct"/>
            <w:tcBorders>
              <w:bottom w:val="nil"/>
            </w:tcBorders>
          </w:tcPr>
          <w:p w:rsidR="000A44A2" w:rsidRPr="00F94DF8" w:rsidRDefault="000A44A2" w:rsidP="000A44A2">
            <w:pPr>
              <w:pStyle w:val="BodyText"/>
              <w:tabs>
                <w:tab w:val="decimal" w:pos="74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bottom w:val="nil"/>
            </w:tcBorders>
          </w:tcPr>
          <w:p w:rsidR="000A44A2" w:rsidRPr="00F94DF8" w:rsidRDefault="000A44A2" w:rsidP="000A44A2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9" w:type="pct"/>
            <w:tcBorders>
              <w:bottom w:val="nil"/>
            </w:tcBorders>
            <w:shd w:val="clear" w:color="auto" w:fill="auto"/>
            <w:vAlign w:val="bottom"/>
          </w:tcPr>
          <w:p w:rsidR="000A44A2" w:rsidRPr="00F94DF8" w:rsidRDefault="00015B56" w:rsidP="000A44A2">
            <w:pPr>
              <w:pStyle w:val="acctfourfigures"/>
              <w:tabs>
                <w:tab w:val="clear" w:pos="765"/>
                <w:tab w:val="decimal" w:pos="950"/>
              </w:tabs>
              <w:spacing w:line="380" w:lineRule="exact"/>
              <w:ind w:left="-97" w:right="-691"/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</w:pPr>
            <w:r w:rsidRPr="00F94DF8"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  <w:t>65</w:t>
            </w:r>
            <w:r w:rsidR="00B44514"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  <w:t>2</w:t>
            </w:r>
          </w:p>
        </w:tc>
        <w:tc>
          <w:tcPr>
            <w:tcW w:w="141" w:type="pct"/>
            <w:tcBorders>
              <w:bottom w:val="nil"/>
            </w:tcBorders>
          </w:tcPr>
          <w:p w:rsidR="000A44A2" w:rsidRPr="00F94DF8" w:rsidRDefault="000A44A2" w:rsidP="000A44A2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19" w:type="pct"/>
            <w:tcBorders>
              <w:bottom w:val="nil"/>
            </w:tcBorders>
          </w:tcPr>
          <w:p w:rsidR="000A44A2" w:rsidRPr="00F94DF8" w:rsidRDefault="000A44A2" w:rsidP="000A44A2">
            <w:pPr>
              <w:pStyle w:val="BodyText"/>
              <w:tabs>
                <w:tab w:val="decimal" w:pos="74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tcBorders>
              <w:bottom w:val="nil"/>
            </w:tcBorders>
          </w:tcPr>
          <w:p w:rsidR="000A44A2" w:rsidRPr="00F94DF8" w:rsidRDefault="000A44A2" w:rsidP="000A44A2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nil"/>
            </w:tcBorders>
          </w:tcPr>
          <w:p w:rsidR="000A44A2" w:rsidRPr="00F94DF8" w:rsidRDefault="000A44A2" w:rsidP="000A44A2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94DF8">
              <w:rPr>
                <w:rFonts w:ascii="Angsana New" w:hAnsi="Angsana New"/>
                <w:sz w:val="30"/>
                <w:szCs w:val="30"/>
                <w:lang w:val="en-US" w:bidi="th-TH"/>
              </w:rPr>
              <w:t>2,211</w:t>
            </w:r>
          </w:p>
        </w:tc>
      </w:tr>
      <w:tr w:rsidR="000A44A2" w:rsidRPr="00F94DF8" w:rsidTr="00B4725A">
        <w:tc>
          <w:tcPr>
            <w:tcW w:w="2218" w:type="pct"/>
            <w:tcBorders>
              <w:bottom w:val="nil"/>
            </w:tcBorders>
          </w:tcPr>
          <w:p w:rsidR="000A44A2" w:rsidRPr="00F94DF8" w:rsidRDefault="000A44A2" w:rsidP="000A44A2">
            <w:pPr>
              <w:spacing w:line="380" w:lineRule="exact"/>
              <w:ind w:right="-4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94DF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519" w:type="pct"/>
            <w:tcBorders>
              <w:top w:val="nil"/>
            </w:tcBorders>
          </w:tcPr>
          <w:p w:rsidR="000A44A2" w:rsidRPr="00F94DF8" w:rsidRDefault="000A44A2" w:rsidP="000A44A2">
            <w:pPr>
              <w:pStyle w:val="BodyText"/>
              <w:tabs>
                <w:tab w:val="decimal" w:pos="74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</w:tcBorders>
          </w:tcPr>
          <w:p w:rsidR="000A44A2" w:rsidRPr="00F94DF8" w:rsidRDefault="000A44A2" w:rsidP="000A44A2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9" w:type="pct"/>
            <w:tcBorders>
              <w:top w:val="nil"/>
            </w:tcBorders>
            <w:shd w:val="clear" w:color="auto" w:fill="auto"/>
            <w:vAlign w:val="bottom"/>
          </w:tcPr>
          <w:p w:rsidR="000A44A2" w:rsidRPr="00F94DF8" w:rsidRDefault="00015B56" w:rsidP="000A44A2">
            <w:pPr>
              <w:pStyle w:val="acctfourfigures"/>
              <w:tabs>
                <w:tab w:val="clear" w:pos="765"/>
                <w:tab w:val="decimal" w:pos="950"/>
              </w:tabs>
              <w:spacing w:line="380" w:lineRule="exact"/>
              <w:ind w:left="-97" w:right="-691"/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</w:pPr>
            <w:r w:rsidRPr="00F94DF8"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  <w:t>(2,309)</w:t>
            </w:r>
          </w:p>
        </w:tc>
        <w:tc>
          <w:tcPr>
            <w:tcW w:w="141" w:type="pct"/>
            <w:tcBorders>
              <w:top w:val="nil"/>
            </w:tcBorders>
          </w:tcPr>
          <w:p w:rsidR="000A44A2" w:rsidRPr="00F94DF8" w:rsidRDefault="000A44A2" w:rsidP="000A44A2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19" w:type="pct"/>
            <w:tcBorders>
              <w:top w:val="nil"/>
            </w:tcBorders>
          </w:tcPr>
          <w:p w:rsidR="000A44A2" w:rsidRPr="00F94DF8" w:rsidRDefault="000A44A2" w:rsidP="000A44A2">
            <w:pPr>
              <w:pStyle w:val="BodyText"/>
              <w:tabs>
                <w:tab w:val="decimal" w:pos="74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tcBorders>
              <w:top w:val="nil"/>
            </w:tcBorders>
          </w:tcPr>
          <w:p w:rsidR="000A44A2" w:rsidRPr="00F94DF8" w:rsidRDefault="000A44A2" w:rsidP="000A44A2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nil"/>
            </w:tcBorders>
          </w:tcPr>
          <w:p w:rsidR="000A44A2" w:rsidRPr="00F94DF8" w:rsidRDefault="000A44A2" w:rsidP="000A44A2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94DF8">
              <w:rPr>
                <w:rFonts w:ascii="Angsana New" w:hAnsi="Angsana New"/>
                <w:sz w:val="30"/>
                <w:szCs w:val="30"/>
                <w:lang w:val="en-US" w:bidi="th-TH"/>
              </w:rPr>
              <w:t>(1,120)</w:t>
            </w:r>
          </w:p>
        </w:tc>
      </w:tr>
      <w:tr w:rsidR="000A44A2" w:rsidRPr="00F94DF8" w:rsidTr="00B4725A">
        <w:tc>
          <w:tcPr>
            <w:tcW w:w="2218" w:type="pct"/>
            <w:tcBorders>
              <w:bottom w:val="nil"/>
            </w:tcBorders>
            <w:vAlign w:val="bottom"/>
          </w:tcPr>
          <w:p w:rsidR="000A44A2" w:rsidRPr="00F94DF8" w:rsidRDefault="000A44A2" w:rsidP="000A44A2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94DF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5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A44A2" w:rsidRPr="00F94DF8" w:rsidRDefault="00015B56" w:rsidP="0057613C">
            <w:pPr>
              <w:pStyle w:val="acctfourfigures"/>
              <w:tabs>
                <w:tab w:val="clear" w:pos="765"/>
              </w:tabs>
              <w:spacing w:line="240" w:lineRule="auto"/>
              <w:ind w:right="-35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94DF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7.83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:rsidR="000A44A2" w:rsidRPr="00F94DF8" w:rsidRDefault="000A44A2" w:rsidP="00085329">
            <w:pPr>
              <w:tabs>
                <w:tab w:val="clear" w:pos="454"/>
              </w:tabs>
              <w:spacing w:line="240" w:lineRule="auto"/>
              <w:ind w:right="-35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A44A2" w:rsidRPr="00F94DF8" w:rsidRDefault="00015B56" w:rsidP="0057613C">
            <w:pPr>
              <w:pStyle w:val="acctfourfigures"/>
              <w:tabs>
                <w:tab w:val="clear" w:pos="765"/>
              </w:tabs>
              <w:spacing w:line="240" w:lineRule="auto"/>
              <w:ind w:right="-43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94DF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6,20</w:t>
            </w:r>
            <w:r w:rsidR="00B4451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141" w:type="pct"/>
            <w:tcBorders>
              <w:top w:val="nil"/>
              <w:bottom w:val="nil"/>
            </w:tcBorders>
            <w:vAlign w:val="bottom"/>
          </w:tcPr>
          <w:p w:rsidR="000A44A2" w:rsidRPr="00F94DF8" w:rsidRDefault="000A44A2" w:rsidP="000A44A2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A44A2" w:rsidRPr="00F94DF8" w:rsidRDefault="000A44A2" w:rsidP="0057613C">
            <w:pPr>
              <w:pStyle w:val="acctfourfigures"/>
              <w:tabs>
                <w:tab w:val="clear" w:pos="765"/>
              </w:tabs>
              <w:spacing w:line="240" w:lineRule="auto"/>
              <w:ind w:right="-28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94DF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24.29</w:t>
            </w:r>
          </w:p>
        </w:tc>
        <w:tc>
          <w:tcPr>
            <w:tcW w:w="141" w:type="pct"/>
            <w:tcBorders>
              <w:top w:val="nil"/>
              <w:bottom w:val="nil"/>
            </w:tcBorders>
          </w:tcPr>
          <w:p w:rsidR="000A44A2" w:rsidRPr="00F94DF8" w:rsidRDefault="000A44A2" w:rsidP="00085329">
            <w:pPr>
              <w:tabs>
                <w:tab w:val="clear" w:pos="454"/>
              </w:tabs>
              <w:spacing w:line="240" w:lineRule="auto"/>
              <w:ind w:right="-35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</w:tcPr>
          <w:p w:rsidR="000A44A2" w:rsidRPr="00F94DF8" w:rsidRDefault="000A44A2" w:rsidP="000A44A2">
            <w:pPr>
              <w:pStyle w:val="acctfourfigures"/>
              <w:tabs>
                <w:tab w:val="clear" w:pos="765"/>
              </w:tabs>
              <w:spacing w:line="240" w:lineRule="auto"/>
              <w:ind w:right="-35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94DF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(32,220)</w:t>
            </w:r>
          </w:p>
        </w:tc>
      </w:tr>
    </w:tbl>
    <w:p w:rsidR="00105E01" w:rsidRPr="00B635B3" w:rsidRDefault="00105E01" w:rsidP="00B63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color w:val="000000"/>
          <w:sz w:val="28"/>
          <w:szCs w:val="28"/>
          <w:cs/>
        </w:rPr>
      </w:pPr>
    </w:p>
    <w:tbl>
      <w:tblPr>
        <w:tblW w:w="4851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99"/>
        <w:gridCol w:w="981"/>
        <w:gridCol w:w="268"/>
        <w:gridCol w:w="1255"/>
        <w:gridCol w:w="266"/>
        <w:gridCol w:w="983"/>
        <w:gridCol w:w="266"/>
        <w:gridCol w:w="1230"/>
      </w:tblGrid>
      <w:tr w:rsidR="009F14B1" w:rsidRPr="00F94DF8" w:rsidTr="00B4725A">
        <w:tc>
          <w:tcPr>
            <w:tcW w:w="2222" w:type="pct"/>
          </w:tcPr>
          <w:p w:rsidR="009F14B1" w:rsidRPr="00F94DF8" w:rsidRDefault="009F14B1" w:rsidP="009F14B1">
            <w:pPr>
              <w:spacing w:line="380" w:lineRule="exact"/>
              <w:ind w:right="-11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F94DF8">
              <w:rPr>
                <w:rFonts w:ascii="Angsana New" w:hAnsi="Angsana New"/>
                <w:color w:val="000000"/>
                <w:sz w:val="30"/>
                <w:szCs w:val="30"/>
              </w:rPr>
              <w:br w:type="page"/>
            </w:r>
            <w:r w:rsidRPr="00F94DF8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776" w:type="pct"/>
            <w:gridSpan w:val="7"/>
          </w:tcPr>
          <w:p w:rsidR="009F14B1" w:rsidRPr="00F94DF8" w:rsidRDefault="009F14B1" w:rsidP="009F14B1">
            <w:pPr>
              <w:pStyle w:val="BodyText"/>
              <w:spacing w:after="0" w:line="380" w:lineRule="exact"/>
              <w:ind w:left="-108" w:right="-12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DF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4CC0" w:rsidRPr="00F94DF8" w:rsidTr="00B4725A">
        <w:tc>
          <w:tcPr>
            <w:tcW w:w="2222" w:type="pct"/>
          </w:tcPr>
          <w:p w:rsidR="00D34CC0" w:rsidRPr="00F94DF8" w:rsidRDefault="00D34CC0" w:rsidP="00D34CC0">
            <w:pPr>
              <w:spacing w:line="380" w:lineRule="exact"/>
              <w:ind w:right="-110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F94DF8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F94DF8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สาม</w:t>
            </w:r>
            <w:r w:rsidRPr="00F94DF8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F94DF8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F94DF8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31 </w:t>
            </w:r>
            <w:r w:rsidRPr="00F94DF8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25" w:type="pct"/>
            <w:gridSpan w:val="3"/>
          </w:tcPr>
          <w:p w:rsidR="00D34CC0" w:rsidRPr="00F94DF8" w:rsidRDefault="00D34CC0" w:rsidP="00D34CC0">
            <w:pPr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94DF8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141" w:type="pct"/>
          </w:tcPr>
          <w:p w:rsidR="00D34CC0" w:rsidRPr="00F94DF8" w:rsidRDefault="00D34CC0" w:rsidP="00D34CC0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312" w:type="pct"/>
            <w:gridSpan w:val="3"/>
          </w:tcPr>
          <w:p w:rsidR="00D34CC0" w:rsidRPr="00F94DF8" w:rsidRDefault="00D34CC0" w:rsidP="00D34CC0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F94DF8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2561</w:t>
            </w:r>
          </w:p>
        </w:tc>
      </w:tr>
      <w:tr w:rsidR="009F14B1" w:rsidRPr="00F94DF8" w:rsidTr="00B4725A">
        <w:tc>
          <w:tcPr>
            <w:tcW w:w="2222" w:type="pct"/>
          </w:tcPr>
          <w:p w:rsidR="009F14B1" w:rsidRPr="00F94DF8" w:rsidRDefault="009F14B1" w:rsidP="009F14B1">
            <w:pPr>
              <w:spacing w:line="380" w:lineRule="exact"/>
              <w:ind w:right="-110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19" w:type="pct"/>
          </w:tcPr>
          <w:p w:rsidR="009F14B1" w:rsidRPr="00F94DF8" w:rsidRDefault="009F14B1" w:rsidP="009F14B1">
            <w:pPr>
              <w:pStyle w:val="BodyText"/>
              <w:spacing w:after="0" w:line="380" w:lineRule="exact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DF8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2" w:type="pct"/>
          </w:tcPr>
          <w:p w:rsidR="009F14B1" w:rsidRPr="00F94DF8" w:rsidRDefault="009F14B1" w:rsidP="009F14B1">
            <w:pPr>
              <w:pStyle w:val="BodyText"/>
              <w:spacing w:after="0" w:line="380" w:lineRule="exact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nil"/>
            </w:tcBorders>
          </w:tcPr>
          <w:p w:rsidR="009F14B1" w:rsidRPr="00F94DF8" w:rsidRDefault="009F14B1" w:rsidP="009F14B1">
            <w:pPr>
              <w:pStyle w:val="BodyText"/>
              <w:spacing w:after="0" w:line="380" w:lineRule="exact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tcBorders>
              <w:bottom w:val="nil"/>
            </w:tcBorders>
          </w:tcPr>
          <w:p w:rsidR="009F14B1" w:rsidRPr="00F94DF8" w:rsidRDefault="009F14B1" w:rsidP="009F14B1">
            <w:pPr>
              <w:pStyle w:val="BodyText"/>
              <w:spacing w:after="0" w:line="380" w:lineRule="exact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0" w:type="pct"/>
            <w:tcBorders>
              <w:bottom w:val="nil"/>
            </w:tcBorders>
          </w:tcPr>
          <w:p w:rsidR="009F14B1" w:rsidRPr="00F94DF8" w:rsidRDefault="009F14B1" w:rsidP="009F14B1">
            <w:pPr>
              <w:pStyle w:val="BodyText"/>
              <w:spacing w:after="0" w:line="380" w:lineRule="exact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DF8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1" w:type="pct"/>
            <w:tcBorders>
              <w:bottom w:val="nil"/>
            </w:tcBorders>
          </w:tcPr>
          <w:p w:rsidR="009F14B1" w:rsidRPr="00F94DF8" w:rsidRDefault="009F14B1" w:rsidP="009F14B1">
            <w:pPr>
              <w:pStyle w:val="BodyText"/>
              <w:spacing w:after="0" w:line="380" w:lineRule="exact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nil"/>
            </w:tcBorders>
          </w:tcPr>
          <w:p w:rsidR="009F14B1" w:rsidRPr="00F94DF8" w:rsidRDefault="009F14B1" w:rsidP="009F14B1">
            <w:pPr>
              <w:pStyle w:val="BodyText"/>
              <w:spacing w:after="0" w:line="380" w:lineRule="exact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F14B1" w:rsidRPr="00F94DF8" w:rsidTr="00B4725A">
        <w:tc>
          <w:tcPr>
            <w:tcW w:w="2222" w:type="pct"/>
          </w:tcPr>
          <w:p w:rsidR="009F14B1" w:rsidRPr="00F94DF8" w:rsidRDefault="009F14B1" w:rsidP="009F14B1">
            <w:pPr>
              <w:spacing w:line="380" w:lineRule="exact"/>
              <w:ind w:right="-110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19" w:type="pct"/>
          </w:tcPr>
          <w:p w:rsidR="009F14B1" w:rsidRPr="00F94DF8" w:rsidRDefault="009F14B1" w:rsidP="009F14B1">
            <w:pPr>
              <w:pStyle w:val="BodyText"/>
              <w:spacing w:after="0" w:line="380" w:lineRule="exact"/>
              <w:ind w:left="-99" w:right="-8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4DF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2" w:type="pct"/>
          </w:tcPr>
          <w:p w:rsidR="009F14B1" w:rsidRPr="00F94DF8" w:rsidRDefault="009F14B1" w:rsidP="009F14B1">
            <w:pPr>
              <w:pStyle w:val="BodyText"/>
              <w:spacing w:after="0" w:line="380" w:lineRule="exact"/>
              <w:ind w:left="-99" w:right="6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nil"/>
            </w:tcBorders>
          </w:tcPr>
          <w:p w:rsidR="009F14B1" w:rsidRPr="00F94DF8" w:rsidRDefault="009F14B1" w:rsidP="009F14B1">
            <w:pPr>
              <w:pStyle w:val="BodyText"/>
              <w:spacing w:after="0" w:line="380" w:lineRule="exact"/>
              <w:ind w:left="-99" w:right="-8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4DF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F94DF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F94DF8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41" w:type="pct"/>
            <w:tcBorders>
              <w:bottom w:val="nil"/>
            </w:tcBorders>
          </w:tcPr>
          <w:p w:rsidR="009F14B1" w:rsidRPr="00F94DF8" w:rsidRDefault="009F14B1" w:rsidP="009F14B1">
            <w:pPr>
              <w:pStyle w:val="BodyText"/>
              <w:spacing w:after="0" w:line="380" w:lineRule="exact"/>
              <w:ind w:left="-99" w:right="6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0" w:type="pct"/>
            <w:tcBorders>
              <w:bottom w:val="nil"/>
            </w:tcBorders>
          </w:tcPr>
          <w:p w:rsidR="009F14B1" w:rsidRPr="00F94DF8" w:rsidRDefault="009F14B1" w:rsidP="009F14B1">
            <w:pPr>
              <w:pStyle w:val="BodyText"/>
              <w:spacing w:after="0" w:line="380" w:lineRule="exact"/>
              <w:ind w:left="-99" w:right="-8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4DF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1" w:type="pct"/>
            <w:tcBorders>
              <w:bottom w:val="nil"/>
            </w:tcBorders>
          </w:tcPr>
          <w:p w:rsidR="009F14B1" w:rsidRPr="00F94DF8" w:rsidRDefault="009F14B1" w:rsidP="009F14B1">
            <w:pPr>
              <w:pStyle w:val="BodyText"/>
              <w:spacing w:after="0" w:line="380" w:lineRule="exact"/>
              <w:ind w:left="-99" w:right="6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nil"/>
            </w:tcBorders>
          </w:tcPr>
          <w:p w:rsidR="009F14B1" w:rsidRPr="00F94DF8" w:rsidRDefault="009F14B1" w:rsidP="009F14B1">
            <w:pPr>
              <w:pStyle w:val="BodyText"/>
              <w:spacing w:after="0" w:line="380" w:lineRule="exact"/>
              <w:ind w:left="-99" w:right="-8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4DF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F94DF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F94DF8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0A44A2" w:rsidRPr="00356084" w:rsidTr="00B4725A">
        <w:tc>
          <w:tcPr>
            <w:tcW w:w="2222" w:type="pct"/>
          </w:tcPr>
          <w:p w:rsidR="000A44A2" w:rsidRPr="00F94DF8" w:rsidRDefault="00583E61" w:rsidP="000A44A2">
            <w:pPr>
              <w:spacing w:line="380" w:lineRule="exact"/>
              <w:ind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94DF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กำไร (ขาดทุน) </w:t>
            </w:r>
            <w:r w:rsidR="000A44A2" w:rsidRPr="00F94DF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519" w:type="pct"/>
          </w:tcPr>
          <w:p w:rsidR="000A44A2" w:rsidRPr="00F94DF8" w:rsidRDefault="000A44A2" w:rsidP="000A44A2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:rsidR="000A44A2" w:rsidRPr="00F94DF8" w:rsidRDefault="000A44A2" w:rsidP="000A44A2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nil"/>
              <w:bottom w:val="double" w:sz="4" w:space="0" w:color="auto"/>
            </w:tcBorders>
            <w:vAlign w:val="bottom"/>
          </w:tcPr>
          <w:p w:rsidR="000A44A2" w:rsidRPr="00F94DF8" w:rsidRDefault="00015B56" w:rsidP="000A44A2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97" w:right="-691"/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</w:pPr>
            <w:r w:rsidRPr="00F94DF8"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  <w:t>37,212</w:t>
            </w:r>
          </w:p>
        </w:tc>
        <w:tc>
          <w:tcPr>
            <w:tcW w:w="141" w:type="pct"/>
            <w:tcBorders>
              <w:top w:val="nil"/>
              <w:bottom w:val="nil"/>
            </w:tcBorders>
          </w:tcPr>
          <w:p w:rsidR="000A44A2" w:rsidRPr="00F94DF8" w:rsidRDefault="000A44A2" w:rsidP="000A44A2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20" w:type="pct"/>
            <w:tcBorders>
              <w:top w:val="nil"/>
              <w:bottom w:val="nil"/>
            </w:tcBorders>
          </w:tcPr>
          <w:p w:rsidR="000A44A2" w:rsidRPr="00F94DF8" w:rsidRDefault="000A44A2" w:rsidP="000A44A2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" w:type="pct"/>
            <w:tcBorders>
              <w:top w:val="nil"/>
              <w:bottom w:val="nil"/>
            </w:tcBorders>
          </w:tcPr>
          <w:p w:rsidR="000A44A2" w:rsidRPr="00F94DF8" w:rsidRDefault="000A44A2" w:rsidP="000A44A2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nil"/>
              <w:bottom w:val="double" w:sz="4" w:space="0" w:color="auto"/>
            </w:tcBorders>
          </w:tcPr>
          <w:p w:rsidR="000A44A2" w:rsidRPr="00345D95" w:rsidRDefault="000A44A2" w:rsidP="000A44A2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94DF8">
              <w:rPr>
                <w:rFonts w:ascii="Angsana New" w:hAnsi="Angsana New"/>
                <w:sz w:val="30"/>
                <w:szCs w:val="30"/>
                <w:lang w:val="en-US" w:bidi="th-TH"/>
              </w:rPr>
              <w:t>(161,381)</w:t>
            </w:r>
          </w:p>
        </w:tc>
      </w:tr>
      <w:tr w:rsidR="000A44A2" w:rsidRPr="00356084" w:rsidTr="00B4725A">
        <w:tc>
          <w:tcPr>
            <w:tcW w:w="2222" w:type="pct"/>
          </w:tcPr>
          <w:p w:rsidR="000A44A2" w:rsidRPr="00356084" w:rsidRDefault="000A44A2" w:rsidP="000A44A2">
            <w:pPr>
              <w:spacing w:line="380" w:lineRule="exact"/>
              <w:ind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19" w:type="pct"/>
          </w:tcPr>
          <w:p w:rsidR="000A44A2" w:rsidRPr="00356084" w:rsidRDefault="000A44A2" w:rsidP="000A44A2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ind w:left="-97" w:right="-6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142" w:type="pct"/>
          </w:tcPr>
          <w:p w:rsidR="000A44A2" w:rsidRPr="00356084" w:rsidRDefault="000A44A2" w:rsidP="000A44A2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double" w:sz="4" w:space="0" w:color="auto"/>
              <w:bottom w:val="nil"/>
            </w:tcBorders>
            <w:vAlign w:val="bottom"/>
          </w:tcPr>
          <w:p w:rsidR="000A44A2" w:rsidRPr="00356084" w:rsidRDefault="00015B56" w:rsidP="000A44A2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97" w:right="-691"/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  <w:t>7,442</w:t>
            </w:r>
          </w:p>
        </w:tc>
        <w:tc>
          <w:tcPr>
            <w:tcW w:w="141" w:type="pct"/>
            <w:tcBorders>
              <w:top w:val="nil"/>
              <w:bottom w:val="nil"/>
            </w:tcBorders>
          </w:tcPr>
          <w:p w:rsidR="000A44A2" w:rsidRPr="00356084" w:rsidRDefault="000A44A2" w:rsidP="000A44A2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20" w:type="pct"/>
            <w:tcBorders>
              <w:top w:val="nil"/>
              <w:bottom w:val="nil"/>
            </w:tcBorders>
          </w:tcPr>
          <w:p w:rsidR="000A44A2" w:rsidRPr="00356084" w:rsidRDefault="000A44A2" w:rsidP="000A44A2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ind w:left="-97" w:right="-691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20</w:t>
            </w: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.00</w:t>
            </w:r>
          </w:p>
        </w:tc>
        <w:tc>
          <w:tcPr>
            <w:tcW w:w="141" w:type="pct"/>
            <w:tcBorders>
              <w:top w:val="nil"/>
              <w:bottom w:val="nil"/>
            </w:tcBorders>
          </w:tcPr>
          <w:p w:rsidR="000A44A2" w:rsidRPr="00356084" w:rsidRDefault="000A44A2" w:rsidP="000A44A2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double" w:sz="4" w:space="0" w:color="auto"/>
              <w:bottom w:val="nil"/>
            </w:tcBorders>
          </w:tcPr>
          <w:p w:rsidR="000A44A2" w:rsidRPr="00345D95" w:rsidRDefault="000A44A2" w:rsidP="000A44A2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(32,276)</w:t>
            </w:r>
          </w:p>
        </w:tc>
      </w:tr>
      <w:tr w:rsidR="000A44A2" w:rsidRPr="00356084" w:rsidTr="00B4725A">
        <w:tc>
          <w:tcPr>
            <w:tcW w:w="2222" w:type="pct"/>
          </w:tcPr>
          <w:p w:rsidR="000A44A2" w:rsidRPr="00356084" w:rsidRDefault="000A44A2" w:rsidP="000A44A2">
            <w:pPr>
              <w:spacing w:line="380" w:lineRule="exact"/>
              <w:ind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519" w:type="pct"/>
          </w:tcPr>
          <w:p w:rsidR="000A44A2" w:rsidRPr="00356084" w:rsidRDefault="000A44A2" w:rsidP="000A44A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0A44A2" w:rsidRPr="00356084" w:rsidRDefault="000A44A2" w:rsidP="000A44A2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nil"/>
              <w:bottom w:val="nil"/>
            </w:tcBorders>
            <w:vAlign w:val="bottom"/>
          </w:tcPr>
          <w:p w:rsidR="000A44A2" w:rsidRPr="00356084" w:rsidRDefault="00015B56" w:rsidP="0057613C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97" w:right="-691"/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41" w:type="pct"/>
            <w:tcBorders>
              <w:top w:val="nil"/>
              <w:bottom w:val="nil"/>
            </w:tcBorders>
          </w:tcPr>
          <w:p w:rsidR="000A44A2" w:rsidRPr="00356084" w:rsidRDefault="000A44A2" w:rsidP="000A44A2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20" w:type="pct"/>
            <w:tcBorders>
              <w:top w:val="nil"/>
              <w:bottom w:val="nil"/>
            </w:tcBorders>
          </w:tcPr>
          <w:p w:rsidR="000A44A2" w:rsidRPr="00356084" w:rsidRDefault="000A44A2" w:rsidP="000A44A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tcBorders>
              <w:top w:val="nil"/>
              <w:bottom w:val="nil"/>
            </w:tcBorders>
          </w:tcPr>
          <w:p w:rsidR="000A44A2" w:rsidRPr="00356084" w:rsidRDefault="000A44A2" w:rsidP="000A44A2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nil"/>
              <w:bottom w:val="nil"/>
            </w:tcBorders>
          </w:tcPr>
          <w:p w:rsidR="000A44A2" w:rsidRPr="00345D95" w:rsidRDefault="000A44A2" w:rsidP="000A44A2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(6,790)</w:t>
            </w:r>
          </w:p>
        </w:tc>
      </w:tr>
      <w:tr w:rsidR="000A44A2" w:rsidRPr="00356084" w:rsidTr="00B4725A">
        <w:tc>
          <w:tcPr>
            <w:tcW w:w="2222" w:type="pct"/>
          </w:tcPr>
          <w:p w:rsidR="000A44A2" w:rsidRPr="00356084" w:rsidRDefault="000A44A2" w:rsidP="000A44A2">
            <w:pPr>
              <w:spacing w:line="380" w:lineRule="exact"/>
              <w:ind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19" w:type="pct"/>
          </w:tcPr>
          <w:p w:rsidR="000A44A2" w:rsidRPr="00356084" w:rsidRDefault="000A44A2" w:rsidP="000A44A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0A44A2" w:rsidRPr="00356084" w:rsidRDefault="000A44A2" w:rsidP="000A44A2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nil"/>
              <w:bottom w:val="nil"/>
            </w:tcBorders>
            <w:vAlign w:val="bottom"/>
          </w:tcPr>
          <w:p w:rsidR="000A44A2" w:rsidRPr="00356084" w:rsidRDefault="00015B56" w:rsidP="000A44A2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97" w:right="-691"/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  <w:t>565</w:t>
            </w:r>
          </w:p>
        </w:tc>
        <w:tc>
          <w:tcPr>
            <w:tcW w:w="141" w:type="pct"/>
            <w:tcBorders>
              <w:top w:val="nil"/>
              <w:bottom w:val="nil"/>
            </w:tcBorders>
          </w:tcPr>
          <w:p w:rsidR="000A44A2" w:rsidRPr="00356084" w:rsidRDefault="000A44A2" w:rsidP="000A44A2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20" w:type="pct"/>
            <w:tcBorders>
              <w:top w:val="nil"/>
              <w:bottom w:val="nil"/>
            </w:tcBorders>
          </w:tcPr>
          <w:p w:rsidR="000A44A2" w:rsidRPr="00356084" w:rsidRDefault="000A44A2" w:rsidP="000A44A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tcBorders>
              <w:top w:val="nil"/>
              <w:bottom w:val="nil"/>
            </w:tcBorders>
          </w:tcPr>
          <w:p w:rsidR="000A44A2" w:rsidRPr="00356084" w:rsidRDefault="000A44A2" w:rsidP="000A44A2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nil"/>
              <w:bottom w:val="nil"/>
            </w:tcBorders>
          </w:tcPr>
          <w:p w:rsidR="000A44A2" w:rsidRPr="00345D95" w:rsidRDefault="000A44A2" w:rsidP="000A44A2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7,186</w:t>
            </w:r>
          </w:p>
        </w:tc>
      </w:tr>
      <w:tr w:rsidR="000A44A2" w:rsidRPr="00356084" w:rsidTr="00B4725A">
        <w:tc>
          <w:tcPr>
            <w:tcW w:w="2222" w:type="pct"/>
          </w:tcPr>
          <w:p w:rsidR="000A44A2" w:rsidRPr="00356084" w:rsidRDefault="000A44A2" w:rsidP="000A44A2">
            <w:pPr>
              <w:spacing w:line="380" w:lineRule="exact"/>
              <w:ind w:right="-4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519" w:type="pct"/>
          </w:tcPr>
          <w:p w:rsidR="000A44A2" w:rsidRPr="00356084" w:rsidRDefault="000A44A2" w:rsidP="000A44A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0A44A2" w:rsidRPr="00356084" w:rsidRDefault="000A44A2" w:rsidP="000A44A2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nil"/>
              <w:bottom w:val="nil"/>
            </w:tcBorders>
            <w:vAlign w:val="bottom"/>
          </w:tcPr>
          <w:p w:rsidR="000A44A2" w:rsidRPr="00356084" w:rsidRDefault="00015B56" w:rsidP="000A44A2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97" w:right="-691"/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  <w:t>(2,309)</w:t>
            </w:r>
          </w:p>
        </w:tc>
        <w:tc>
          <w:tcPr>
            <w:tcW w:w="141" w:type="pct"/>
            <w:tcBorders>
              <w:top w:val="nil"/>
              <w:bottom w:val="nil"/>
            </w:tcBorders>
          </w:tcPr>
          <w:p w:rsidR="000A44A2" w:rsidRPr="00356084" w:rsidRDefault="000A44A2" w:rsidP="000A44A2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20" w:type="pct"/>
            <w:tcBorders>
              <w:top w:val="nil"/>
              <w:bottom w:val="nil"/>
            </w:tcBorders>
          </w:tcPr>
          <w:p w:rsidR="000A44A2" w:rsidRPr="00356084" w:rsidRDefault="000A44A2" w:rsidP="000A44A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tcBorders>
              <w:top w:val="nil"/>
              <w:bottom w:val="nil"/>
            </w:tcBorders>
          </w:tcPr>
          <w:p w:rsidR="000A44A2" w:rsidRPr="00356084" w:rsidRDefault="000A44A2" w:rsidP="000A44A2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nil"/>
              <w:bottom w:val="nil"/>
            </w:tcBorders>
          </w:tcPr>
          <w:p w:rsidR="000A44A2" w:rsidRPr="00345D95" w:rsidRDefault="000A44A2" w:rsidP="000A44A2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(1,012)</w:t>
            </w:r>
          </w:p>
        </w:tc>
      </w:tr>
      <w:tr w:rsidR="000A44A2" w:rsidRPr="00356084" w:rsidTr="00B4725A">
        <w:tc>
          <w:tcPr>
            <w:tcW w:w="2222" w:type="pct"/>
            <w:tcBorders>
              <w:bottom w:val="nil"/>
            </w:tcBorders>
            <w:vAlign w:val="bottom"/>
          </w:tcPr>
          <w:p w:rsidR="000A44A2" w:rsidRPr="00356084" w:rsidRDefault="000A44A2" w:rsidP="000A44A2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519" w:type="pct"/>
            <w:tcBorders>
              <w:top w:val="single" w:sz="4" w:space="0" w:color="auto"/>
              <w:bottom w:val="double" w:sz="4" w:space="0" w:color="auto"/>
            </w:tcBorders>
          </w:tcPr>
          <w:p w:rsidR="000A44A2" w:rsidRPr="00085329" w:rsidRDefault="00015B56" w:rsidP="0057613C">
            <w:pPr>
              <w:pStyle w:val="acctfourfigures"/>
              <w:tabs>
                <w:tab w:val="clear" w:pos="765"/>
              </w:tabs>
              <w:spacing w:line="240" w:lineRule="auto"/>
              <w:ind w:right="-2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8532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15.31</w:t>
            </w:r>
          </w:p>
        </w:tc>
        <w:tc>
          <w:tcPr>
            <w:tcW w:w="142" w:type="pct"/>
            <w:tcBorders>
              <w:top w:val="nil"/>
              <w:bottom w:val="nil"/>
            </w:tcBorders>
          </w:tcPr>
          <w:p w:rsidR="000A44A2" w:rsidRPr="00085329" w:rsidRDefault="000A44A2" w:rsidP="00085329">
            <w:pPr>
              <w:tabs>
                <w:tab w:val="clear" w:pos="454"/>
              </w:tabs>
              <w:spacing w:line="240" w:lineRule="auto"/>
              <w:ind w:right="-35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A44A2" w:rsidRPr="00015B56" w:rsidRDefault="00015B56" w:rsidP="0057613C">
            <w:pPr>
              <w:pStyle w:val="acctfourfigures"/>
              <w:tabs>
                <w:tab w:val="clear" w:pos="765"/>
              </w:tabs>
              <w:spacing w:line="240" w:lineRule="auto"/>
              <w:ind w:right="-43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15B5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5,698</w:t>
            </w:r>
          </w:p>
        </w:tc>
        <w:tc>
          <w:tcPr>
            <w:tcW w:w="141" w:type="pct"/>
            <w:tcBorders>
              <w:top w:val="nil"/>
              <w:bottom w:val="nil"/>
            </w:tcBorders>
          </w:tcPr>
          <w:p w:rsidR="000A44A2" w:rsidRPr="00356084" w:rsidRDefault="000A44A2" w:rsidP="000A44A2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</w:tcPr>
          <w:p w:rsidR="000A44A2" w:rsidRPr="00356084" w:rsidRDefault="000A44A2" w:rsidP="0057613C">
            <w:pPr>
              <w:pStyle w:val="acctfourfigures"/>
              <w:tabs>
                <w:tab w:val="clear" w:pos="765"/>
              </w:tabs>
              <w:spacing w:line="240" w:lineRule="auto"/>
              <w:ind w:right="-2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8532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20.38</w:t>
            </w:r>
          </w:p>
        </w:tc>
        <w:tc>
          <w:tcPr>
            <w:tcW w:w="141" w:type="pct"/>
            <w:tcBorders>
              <w:top w:val="nil"/>
              <w:bottom w:val="nil"/>
            </w:tcBorders>
          </w:tcPr>
          <w:p w:rsidR="000A44A2" w:rsidRPr="00085329" w:rsidRDefault="000A44A2" w:rsidP="00085329">
            <w:pPr>
              <w:tabs>
                <w:tab w:val="clear" w:pos="454"/>
              </w:tabs>
              <w:spacing w:line="240" w:lineRule="auto"/>
              <w:ind w:right="-35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</w:tcPr>
          <w:p w:rsidR="000A44A2" w:rsidRPr="00345D95" w:rsidRDefault="000A44A2" w:rsidP="000A44A2">
            <w:pPr>
              <w:pStyle w:val="acctfourfigures"/>
              <w:tabs>
                <w:tab w:val="clear" w:pos="765"/>
              </w:tabs>
              <w:spacing w:line="240" w:lineRule="auto"/>
              <w:ind w:right="-35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(32,892)</w:t>
            </w:r>
          </w:p>
        </w:tc>
      </w:tr>
    </w:tbl>
    <w:p w:rsidR="003D24CA" w:rsidRDefault="003D24CA" w:rsidP="00B63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color w:val="000000"/>
          <w:sz w:val="28"/>
          <w:szCs w:val="28"/>
        </w:rPr>
      </w:pPr>
    </w:p>
    <w:p w:rsidR="008C2DA7" w:rsidRPr="008C2DA7" w:rsidRDefault="008C2DA7" w:rsidP="008C2D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C2DA7">
        <w:rPr>
          <w:rFonts w:ascii="Angsana New" w:hAnsi="Angsana New" w:cs="Angsana New"/>
          <w:b/>
          <w:bCs/>
          <w:sz w:val="30"/>
          <w:szCs w:val="30"/>
        </w:rPr>
        <w:t>13</w:t>
      </w:r>
      <w:r w:rsidRPr="008C2DA7">
        <w:rPr>
          <w:rFonts w:ascii="Angsana New" w:hAnsi="Angsana New" w:cs="Angsana New"/>
          <w:b/>
          <w:bCs/>
          <w:sz w:val="30"/>
          <w:szCs w:val="30"/>
        </w:rPr>
        <w:tab/>
      </w:r>
      <w:r w:rsidRPr="008C2DA7">
        <w:rPr>
          <w:rFonts w:ascii="Angsana New" w:hAnsi="Angsana New" w:cs="Angsana New" w:hint="cs"/>
          <w:b/>
          <w:bCs/>
          <w:sz w:val="30"/>
          <w:szCs w:val="30"/>
          <w:cs/>
        </w:rPr>
        <w:t>เงินปันผล</w:t>
      </w:r>
    </w:p>
    <w:p w:rsidR="008C2DA7" w:rsidRPr="008C2DA7" w:rsidRDefault="008C2DA7" w:rsidP="00B63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color w:val="000000"/>
          <w:sz w:val="30"/>
          <w:szCs w:val="30"/>
        </w:rPr>
      </w:pPr>
    </w:p>
    <w:p w:rsidR="008C2DA7" w:rsidRPr="008C2DA7" w:rsidRDefault="008C2DA7" w:rsidP="008C2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ในการประชุมคณะกรรมการบริษัทเมื่อวันที่ </w:t>
      </w:r>
      <w:r>
        <w:rPr>
          <w:rFonts w:ascii="Angsana New" w:hAnsi="Angsana New"/>
          <w:color w:val="000000"/>
          <w:sz w:val="30"/>
          <w:szCs w:val="30"/>
        </w:rPr>
        <w:t xml:space="preserve">20 </w:t>
      </w:r>
      <w:r>
        <w:rPr>
          <w:rFonts w:ascii="Angsana New" w:hAnsi="Angsana New" w:hint="cs"/>
          <w:color w:val="000000"/>
          <w:sz w:val="30"/>
          <w:szCs w:val="30"/>
          <w:cs/>
        </w:rPr>
        <w:t>พฤศจิกายน</w:t>
      </w:r>
      <w:r>
        <w:rPr>
          <w:rFonts w:ascii="Angsana New" w:hAnsi="Angsana New"/>
          <w:color w:val="000000"/>
          <w:sz w:val="30"/>
          <w:szCs w:val="30"/>
        </w:rPr>
        <w:t xml:space="preserve"> 2562 </w:t>
      </w:r>
      <w:r>
        <w:rPr>
          <w:rFonts w:ascii="Angsana New" w:hAnsi="Angsana New" w:hint="cs"/>
          <w:color w:val="000000"/>
          <w:sz w:val="30"/>
          <w:szCs w:val="30"/>
          <w:cs/>
        </w:rPr>
        <w:t>คณะกรรมการบริษัทมีมติให้ความเห็นชอบ</w:t>
      </w:r>
      <w:r>
        <w:rPr>
          <w:rFonts w:ascii="Angsana New" w:hAnsi="Angsana New"/>
          <w:color w:val="000000"/>
          <w:sz w:val="30"/>
          <w:szCs w:val="30"/>
        </w:rPr>
        <w:br/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การเสนอจ่ายเงินปันผลในอัตราหุ้นละ </w:t>
      </w:r>
      <w:r>
        <w:rPr>
          <w:rFonts w:ascii="Angsana New" w:hAnsi="Angsana New"/>
          <w:color w:val="000000"/>
          <w:sz w:val="30"/>
          <w:szCs w:val="30"/>
        </w:rPr>
        <w:t xml:space="preserve">0.25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บาท รวมเป็นจำนวนเงิน </w:t>
      </w:r>
      <w:r>
        <w:rPr>
          <w:rFonts w:ascii="Angsana New" w:hAnsi="Angsana New"/>
          <w:color w:val="000000"/>
          <w:sz w:val="30"/>
          <w:szCs w:val="30"/>
        </w:rPr>
        <w:t xml:space="preserve">66.48 </w:t>
      </w:r>
      <w:r>
        <w:rPr>
          <w:rFonts w:ascii="Angsana New" w:hAnsi="Angsana New" w:hint="cs"/>
          <w:color w:val="000000"/>
          <w:sz w:val="30"/>
          <w:szCs w:val="30"/>
          <w:cs/>
        </w:rPr>
        <w:t>ล้านบาท ทั้งนี้คณะกรรมการบริษัทให้นำเสนอให้ที่ประชุมผู้ถือหุ้นพิจารณาอนุมัติ</w:t>
      </w:r>
      <w:r w:rsidR="00CA6957">
        <w:rPr>
          <w:rFonts w:ascii="Angsana New" w:hAnsi="Angsana New"/>
          <w:color w:val="000000"/>
          <w:sz w:val="30"/>
          <w:szCs w:val="30"/>
        </w:rPr>
        <w:t xml:space="preserve"> </w:t>
      </w:r>
      <w:r w:rsidR="00CA6957">
        <w:rPr>
          <w:rFonts w:ascii="Angsana New" w:hAnsi="Angsana New" w:hint="cs"/>
          <w:color w:val="000000"/>
          <w:sz w:val="30"/>
          <w:szCs w:val="30"/>
          <w:cs/>
        </w:rPr>
        <w:t>และผู้ถือหุ้นอนุมัติแล้ว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ในวันที่ </w:t>
      </w:r>
      <w:r>
        <w:rPr>
          <w:rFonts w:ascii="Angsana New" w:hAnsi="Angsana New"/>
          <w:color w:val="000000"/>
          <w:sz w:val="30"/>
          <w:szCs w:val="30"/>
        </w:rPr>
        <w:t xml:space="preserve">30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มกราคม </w:t>
      </w:r>
      <w:r>
        <w:rPr>
          <w:rFonts w:ascii="Angsana New" w:hAnsi="Angsana New"/>
          <w:color w:val="000000"/>
          <w:sz w:val="30"/>
          <w:szCs w:val="30"/>
        </w:rPr>
        <w:t>2563</w:t>
      </w:r>
    </w:p>
    <w:p w:rsidR="003D24CA" w:rsidRDefault="003D2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8"/>
          <w:szCs w:val="28"/>
          <w:cs/>
        </w:rPr>
      </w:pPr>
      <w:r>
        <w:rPr>
          <w:rFonts w:ascii="Angsana New" w:hAnsi="Angsana New"/>
          <w:color w:val="000000"/>
          <w:sz w:val="28"/>
          <w:szCs w:val="28"/>
          <w:cs/>
        </w:rPr>
        <w:br w:type="page"/>
      </w:r>
    </w:p>
    <w:p w:rsidR="00D53523" w:rsidRPr="00E2080C" w:rsidRDefault="00E2080C" w:rsidP="00D04A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63552E">
        <w:rPr>
          <w:rFonts w:ascii="Angsana New" w:hAnsi="Angsana New" w:cs="Angsana New"/>
          <w:b/>
          <w:bCs/>
          <w:sz w:val="30"/>
          <w:szCs w:val="30"/>
        </w:rPr>
        <w:t>4</w:t>
      </w:r>
      <w:r>
        <w:rPr>
          <w:rFonts w:ascii="Angsana New" w:hAnsi="Angsana New" w:cs="Angsana New"/>
          <w:b/>
          <w:bCs/>
          <w:sz w:val="30"/>
          <w:szCs w:val="30"/>
        </w:rPr>
        <w:tab/>
      </w:r>
      <w:r w:rsidR="00A8782A" w:rsidRPr="00E2080C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:rsidR="00A8782A" w:rsidRPr="00B635B3" w:rsidRDefault="00A8782A" w:rsidP="00B63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color w:val="000000"/>
          <w:sz w:val="28"/>
          <w:szCs w:val="28"/>
        </w:rPr>
      </w:pPr>
    </w:p>
    <w:p w:rsidR="00F068CC" w:rsidRPr="0055217A" w:rsidRDefault="00F068CC" w:rsidP="00F068CC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55217A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:rsidR="00F068CC" w:rsidRPr="00B635B3" w:rsidRDefault="00F068CC" w:rsidP="00B63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color w:val="000000"/>
          <w:sz w:val="28"/>
          <w:szCs w:val="28"/>
        </w:rPr>
      </w:pPr>
    </w:p>
    <w:p w:rsidR="001C2C51" w:rsidRPr="00345D95" w:rsidRDefault="00F068CC" w:rsidP="00CC0F61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45D95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Pr="00345D95">
        <w:rPr>
          <w:rFonts w:ascii="Angsana New" w:hAnsi="Angsana New" w:cs="Angsana New" w:hint="cs"/>
          <w:sz w:val="30"/>
          <w:szCs w:val="30"/>
          <w:cs/>
          <w:lang w:bidi="th-TH"/>
        </w:rPr>
        <w:t>และหนี้สินทางการเงิน</w:t>
      </w:r>
      <w:r w:rsidRPr="00345D95">
        <w:rPr>
          <w:rFonts w:ascii="Angsana New" w:hAnsi="Angsana New" w:cs="Angsana New"/>
          <w:sz w:val="30"/>
          <w:szCs w:val="30"/>
          <w:cs/>
          <w:lang w:bidi="th-TH"/>
        </w:rPr>
        <w:t xml:space="preserve"> รวมถึงลำดับชั้นมูลค่ายุติธรรมสำหรับเครื่องมือทางการเงินที่วัด</w:t>
      </w:r>
      <w:r w:rsidRPr="00345D95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345D95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345D95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345D95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F068CC" w:rsidRPr="00B635B3" w:rsidRDefault="00F068CC" w:rsidP="00B63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color w:val="000000"/>
          <w:sz w:val="28"/>
          <w:szCs w:val="28"/>
          <w:cs/>
        </w:rPr>
      </w:pPr>
    </w:p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760"/>
        <w:gridCol w:w="1710"/>
        <w:gridCol w:w="270"/>
        <w:gridCol w:w="1530"/>
      </w:tblGrid>
      <w:tr w:rsidR="00F068CC" w:rsidRPr="00345D95" w:rsidTr="00F00C89">
        <w:trPr>
          <w:cantSplit/>
          <w:tblHeader/>
        </w:trPr>
        <w:tc>
          <w:tcPr>
            <w:tcW w:w="5760" w:type="dxa"/>
            <w:vAlign w:val="bottom"/>
            <w:hideMark/>
          </w:tcPr>
          <w:p w:rsidR="00F068CC" w:rsidRPr="00345D95" w:rsidRDefault="00F068CC" w:rsidP="00F506AA">
            <w:pPr>
              <w:pStyle w:val="acctfourfigures"/>
              <w:tabs>
                <w:tab w:val="left" w:pos="720"/>
              </w:tabs>
              <w:spacing w:line="240" w:lineRule="auto"/>
              <w:ind w:left="11"/>
              <w:rPr>
                <w:sz w:val="30"/>
                <w:szCs w:val="30"/>
                <w:lang w:bidi="th-TH"/>
              </w:rPr>
            </w:pPr>
          </w:p>
        </w:tc>
        <w:tc>
          <w:tcPr>
            <w:tcW w:w="3510" w:type="dxa"/>
            <w:gridSpan w:val="3"/>
            <w:vAlign w:val="bottom"/>
            <w:hideMark/>
          </w:tcPr>
          <w:p w:rsidR="00F068CC" w:rsidRPr="00345D95" w:rsidRDefault="00F371A9" w:rsidP="00F506AA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b/>
                <w:bCs/>
                <w:sz w:val="30"/>
                <w:szCs w:val="30"/>
                <w:rtl/>
                <w:cs/>
              </w:rPr>
            </w:pPr>
            <w:r w:rsidRPr="00345D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 w:bidi="th-TH"/>
              </w:rPr>
              <w:t>/</w:t>
            </w:r>
            <w:r w:rsidRPr="00345D95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068CC" w:rsidRPr="00345D95" w:rsidTr="00F00C89">
        <w:trPr>
          <w:cantSplit/>
          <w:tblHeader/>
        </w:trPr>
        <w:tc>
          <w:tcPr>
            <w:tcW w:w="5760" w:type="dxa"/>
            <w:hideMark/>
          </w:tcPr>
          <w:p w:rsidR="00F068CC" w:rsidRPr="00345D95" w:rsidRDefault="00F068CC" w:rsidP="00F506AA">
            <w:pPr>
              <w:tabs>
                <w:tab w:val="left" w:pos="1001"/>
              </w:tabs>
              <w:spacing w:line="240" w:lineRule="auto"/>
              <w:ind w:left="180" w:hanging="180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hideMark/>
          </w:tcPr>
          <w:p w:rsidR="00F068CC" w:rsidRPr="00345D95" w:rsidRDefault="00F068CC" w:rsidP="00F506A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:rsidR="00F068CC" w:rsidRPr="00345D95" w:rsidRDefault="00F068CC" w:rsidP="00F506A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hideMark/>
          </w:tcPr>
          <w:p w:rsidR="00F068CC" w:rsidRPr="00345D95" w:rsidRDefault="00F068CC" w:rsidP="00F506A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068CC" w:rsidRPr="00345D95" w:rsidTr="00F00C89">
        <w:trPr>
          <w:cantSplit/>
          <w:tblHeader/>
        </w:trPr>
        <w:tc>
          <w:tcPr>
            <w:tcW w:w="5760" w:type="dxa"/>
            <w:hideMark/>
          </w:tcPr>
          <w:p w:rsidR="00F068CC" w:rsidRPr="00345D95" w:rsidRDefault="00F068CC" w:rsidP="00F506AA">
            <w:pPr>
              <w:spacing w:line="240" w:lineRule="auto"/>
              <w:ind w:left="180" w:hanging="18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:rsidR="00F068CC" w:rsidRPr="00345D95" w:rsidRDefault="00F068CC" w:rsidP="00F506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:rsidR="00F068CC" w:rsidRPr="00345D95" w:rsidRDefault="00F068CC" w:rsidP="00F506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hideMark/>
          </w:tcPr>
          <w:p w:rsidR="00F068CC" w:rsidRPr="00345D95" w:rsidRDefault="00F068CC" w:rsidP="00F506AA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345D95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</w:tr>
      <w:tr w:rsidR="00F068CC" w:rsidRPr="00345D95" w:rsidTr="00F00C89">
        <w:trPr>
          <w:cantSplit/>
          <w:tblHeader/>
        </w:trPr>
        <w:tc>
          <w:tcPr>
            <w:tcW w:w="5760" w:type="dxa"/>
          </w:tcPr>
          <w:p w:rsidR="00F068CC" w:rsidRPr="00345D95" w:rsidRDefault="00F068CC" w:rsidP="00F506AA">
            <w:pPr>
              <w:spacing w:line="240" w:lineRule="auto"/>
              <w:ind w:left="180" w:hanging="18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hideMark/>
          </w:tcPr>
          <w:p w:rsidR="00F068CC" w:rsidRPr="00345D95" w:rsidRDefault="00F068CC" w:rsidP="00F506AA">
            <w:pPr>
              <w:pStyle w:val="acctfourfigures"/>
              <w:spacing w:line="240" w:lineRule="auto"/>
              <w:ind w:left="-79" w:right="-73"/>
              <w:jc w:val="center"/>
              <w:rPr>
                <w:sz w:val="30"/>
                <w:szCs w:val="30"/>
              </w:rPr>
            </w:pPr>
            <w:r w:rsidRPr="00345D9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45D9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45D9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345D9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068CC" w:rsidRPr="00345D95" w:rsidTr="00F00C89">
        <w:trPr>
          <w:cantSplit/>
        </w:trPr>
        <w:tc>
          <w:tcPr>
            <w:tcW w:w="5760" w:type="dxa"/>
            <w:hideMark/>
          </w:tcPr>
          <w:p w:rsidR="00F068CC" w:rsidRPr="00345D95" w:rsidRDefault="00F212C0" w:rsidP="00F21644">
            <w:pPr>
              <w:tabs>
                <w:tab w:val="decimal" w:pos="510"/>
              </w:tabs>
              <w:spacing w:line="240" w:lineRule="auto"/>
              <w:ind w:left="180" w:hanging="90"/>
              <w:rPr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4E1CEF" w:rsidRPr="004E1CE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="004E1CE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F068CC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710" w:type="dxa"/>
          </w:tcPr>
          <w:p w:rsidR="00F068CC" w:rsidRPr="00345D95" w:rsidRDefault="00F068CC" w:rsidP="00F506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F068CC" w:rsidRPr="00345D95" w:rsidRDefault="00F068CC" w:rsidP="00F506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:rsidR="00F068CC" w:rsidRPr="00345D95" w:rsidRDefault="00F068CC" w:rsidP="00F506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i/>
                <w:iCs/>
                <w:sz w:val="30"/>
                <w:szCs w:val="30"/>
              </w:rPr>
            </w:pPr>
          </w:p>
        </w:tc>
      </w:tr>
      <w:tr w:rsidR="00F068CC" w:rsidRPr="00345D95" w:rsidTr="00F00C89">
        <w:trPr>
          <w:cantSplit/>
        </w:trPr>
        <w:tc>
          <w:tcPr>
            <w:tcW w:w="5760" w:type="dxa"/>
            <w:hideMark/>
          </w:tcPr>
          <w:p w:rsidR="00F068CC" w:rsidRPr="00345D95" w:rsidRDefault="00F068CC" w:rsidP="00F506AA">
            <w:pPr>
              <w:spacing w:line="240" w:lineRule="auto"/>
              <w:ind w:left="191" w:hanging="101"/>
              <w:rPr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710" w:type="dxa"/>
          </w:tcPr>
          <w:p w:rsidR="00F068CC" w:rsidRPr="00345D95" w:rsidRDefault="00F068CC" w:rsidP="00F506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F068CC" w:rsidRPr="00345D95" w:rsidRDefault="00F068CC" w:rsidP="00F506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:rsidR="00F068CC" w:rsidRPr="00345D95" w:rsidRDefault="00F068CC" w:rsidP="00F506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</w:tr>
      <w:tr w:rsidR="00F068CC" w:rsidRPr="00345D95" w:rsidTr="00F00C89">
        <w:trPr>
          <w:cantSplit/>
        </w:trPr>
        <w:tc>
          <w:tcPr>
            <w:tcW w:w="5760" w:type="dxa"/>
            <w:hideMark/>
          </w:tcPr>
          <w:p w:rsidR="00F068CC" w:rsidRPr="00345D95" w:rsidRDefault="00F068CC" w:rsidP="00F506AA">
            <w:pPr>
              <w:tabs>
                <w:tab w:val="decimal" w:pos="510"/>
              </w:tabs>
              <w:spacing w:line="240" w:lineRule="auto"/>
              <w:ind w:left="191" w:hanging="101"/>
              <w:rPr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710" w:type="dxa"/>
          </w:tcPr>
          <w:p w:rsidR="00F068CC" w:rsidRPr="00345D95" w:rsidRDefault="00CA18FF" w:rsidP="00F00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right="190"/>
              <w:rPr>
                <w:rFonts w:ascii="Angsana New" w:hAnsi="Angsana New"/>
                <w:sz w:val="30"/>
                <w:szCs w:val="30"/>
              </w:rPr>
            </w:pPr>
            <w:r w:rsidRPr="00CA18FF">
              <w:rPr>
                <w:rFonts w:ascii="Angsana New" w:hAnsi="Angsana New"/>
                <w:sz w:val="30"/>
                <w:szCs w:val="30"/>
              </w:rPr>
              <w:t>55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A18FF">
              <w:rPr>
                <w:rFonts w:ascii="Angsana New" w:hAnsi="Angsana New"/>
                <w:sz w:val="30"/>
                <w:szCs w:val="30"/>
              </w:rPr>
              <w:t>267</w:t>
            </w:r>
          </w:p>
        </w:tc>
        <w:tc>
          <w:tcPr>
            <w:tcW w:w="270" w:type="dxa"/>
          </w:tcPr>
          <w:p w:rsidR="00F068CC" w:rsidRPr="00345D95" w:rsidRDefault="00F068CC" w:rsidP="00CA1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301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F068CC" w:rsidRPr="00345D95" w:rsidRDefault="00CA18FF" w:rsidP="00F00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  <w:r w:rsidRPr="00CA18FF">
              <w:rPr>
                <w:rFonts w:ascii="Angsana New" w:hAnsi="Angsana New"/>
                <w:sz w:val="30"/>
                <w:szCs w:val="30"/>
              </w:rPr>
              <w:t>55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A18FF">
              <w:rPr>
                <w:rFonts w:ascii="Angsana New" w:hAnsi="Angsana New"/>
                <w:sz w:val="30"/>
                <w:szCs w:val="30"/>
              </w:rPr>
              <w:t>267</w:t>
            </w:r>
          </w:p>
        </w:tc>
      </w:tr>
      <w:tr w:rsidR="00F068CC" w:rsidRPr="009F14B1" w:rsidTr="00F00C89">
        <w:trPr>
          <w:cantSplit/>
        </w:trPr>
        <w:tc>
          <w:tcPr>
            <w:tcW w:w="5760" w:type="dxa"/>
          </w:tcPr>
          <w:p w:rsidR="00F068CC" w:rsidRPr="009F14B1" w:rsidRDefault="00F068CC" w:rsidP="00F506AA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10" w:type="dxa"/>
          </w:tcPr>
          <w:p w:rsidR="00F068CC" w:rsidRPr="009F14B1" w:rsidRDefault="00F068CC" w:rsidP="00F5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  <w:tab w:val="decimal" w:pos="1444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F068CC" w:rsidRPr="009F14B1" w:rsidRDefault="00F068CC" w:rsidP="00F5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</w:tcPr>
          <w:p w:rsidR="00F068CC" w:rsidRPr="009F14B1" w:rsidRDefault="00F068CC" w:rsidP="00F5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240" w:lineRule="auto"/>
              <w:ind w:left="191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068CC" w:rsidRPr="00345D95" w:rsidTr="00F00C89">
        <w:trPr>
          <w:cantSplit/>
        </w:trPr>
        <w:tc>
          <w:tcPr>
            <w:tcW w:w="5760" w:type="dxa"/>
          </w:tcPr>
          <w:p w:rsidR="00F068CC" w:rsidRPr="00345D95" w:rsidRDefault="00F068CC" w:rsidP="00F506AA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345D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4E1C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710" w:type="dxa"/>
          </w:tcPr>
          <w:p w:rsidR="00F068CC" w:rsidRPr="00345D95" w:rsidRDefault="00F068CC" w:rsidP="00F5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  <w:tab w:val="decimal" w:pos="14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068CC" w:rsidRPr="00345D95" w:rsidRDefault="00F068CC" w:rsidP="00F5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F068CC" w:rsidRPr="00345D95" w:rsidRDefault="00F068CC" w:rsidP="00F5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68CC" w:rsidRPr="00345D95" w:rsidTr="00F00C89">
        <w:trPr>
          <w:cantSplit/>
        </w:trPr>
        <w:tc>
          <w:tcPr>
            <w:tcW w:w="5760" w:type="dxa"/>
          </w:tcPr>
          <w:p w:rsidR="00F068CC" w:rsidRPr="00345D95" w:rsidRDefault="00F068CC" w:rsidP="00F506AA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710" w:type="dxa"/>
          </w:tcPr>
          <w:p w:rsidR="00F068CC" w:rsidRPr="00345D95" w:rsidRDefault="00F068CC" w:rsidP="00F5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  <w:tab w:val="decimal" w:pos="14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068CC" w:rsidRPr="00345D95" w:rsidRDefault="00F068CC" w:rsidP="00F5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F068CC" w:rsidRPr="00345D95" w:rsidRDefault="00F068CC" w:rsidP="00F5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44A2" w:rsidRPr="00345D95" w:rsidTr="00F00C89">
        <w:trPr>
          <w:cantSplit/>
        </w:trPr>
        <w:tc>
          <w:tcPr>
            <w:tcW w:w="5760" w:type="dxa"/>
          </w:tcPr>
          <w:p w:rsidR="000A44A2" w:rsidRPr="00345D95" w:rsidRDefault="000A44A2" w:rsidP="000A44A2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710" w:type="dxa"/>
          </w:tcPr>
          <w:p w:rsidR="000A44A2" w:rsidRPr="00C1266B" w:rsidRDefault="000A44A2" w:rsidP="00F2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right="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50,772</w:t>
            </w:r>
          </w:p>
        </w:tc>
        <w:tc>
          <w:tcPr>
            <w:tcW w:w="270" w:type="dxa"/>
          </w:tcPr>
          <w:p w:rsidR="000A44A2" w:rsidRPr="00C1266B" w:rsidRDefault="000A44A2" w:rsidP="000A4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0A44A2" w:rsidRPr="00C1266B" w:rsidRDefault="000A44A2" w:rsidP="00F2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50,772</w:t>
            </w:r>
          </w:p>
        </w:tc>
      </w:tr>
    </w:tbl>
    <w:p w:rsidR="00105E01" w:rsidRDefault="00105E01"/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09"/>
        <w:gridCol w:w="1451"/>
        <w:gridCol w:w="180"/>
        <w:gridCol w:w="1530"/>
        <w:gridCol w:w="270"/>
        <w:gridCol w:w="1530"/>
      </w:tblGrid>
      <w:tr w:rsidR="00F20033" w:rsidRPr="00345D95" w:rsidTr="00F20033">
        <w:trPr>
          <w:cantSplit/>
        </w:trPr>
        <w:tc>
          <w:tcPr>
            <w:tcW w:w="4309" w:type="dxa"/>
          </w:tcPr>
          <w:p w:rsidR="00F20033" w:rsidRPr="009F14B1" w:rsidRDefault="00F20033" w:rsidP="00F20033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51" w:type="dxa"/>
          </w:tcPr>
          <w:p w:rsidR="00F20033" w:rsidRPr="009F14B1" w:rsidRDefault="00F20033" w:rsidP="00F2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510" w:type="dxa"/>
            <w:gridSpan w:val="4"/>
          </w:tcPr>
          <w:p w:rsidR="00F20033" w:rsidRPr="00345D95" w:rsidRDefault="00F20033" w:rsidP="00F2003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345D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F20033" w:rsidRPr="00345D95" w:rsidTr="00F20033">
        <w:trPr>
          <w:cantSplit/>
        </w:trPr>
        <w:tc>
          <w:tcPr>
            <w:tcW w:w="4309" w:type="dxa"/>
          </w:tcPr>
          <w:p w:rsidR="00F20033" w:rsidRPr="009F14B1" w:rsidRDefault="00F20033" w:rsidP="00F20033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51" w:type="dxa"/>
          </w:tcPr>
          <w:p w:rsidR="00F20033" w:rsidRPr="009F14B1" w:rsidRDefault="00F20033" w:rsidP="00F2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:rsidR="00F20033" w:rsidRPr="009F14B1" w:rsidRDefault="00F20033" w:rsidP="00F2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</w:tcPr>
          <w:p w:rsidR="00F20033" w:rsidRPr="00345D95" w:rsidRDefault="00F20033" w:rsidP="00F2003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:rsidR="00F20033" w:rsidRPr="00345D95" w:rsidRDefault="00F20033" w:rsidP="00F2003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:rsidR="00F20033" w:rsidRPr="00345D95" w:rsidRDefault="00F20033" w:rsidP="00F2003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20033" w:rsidRPr="00345D95" w:rsidTr="00F20033">
        <w:trPr>
          <w:cantSplit/>
        </w:trPr>
        <w:tc>
          <w:tcPr>
            <w:tcW w:w="4309" w:type="dxa"/>
          </w:tcPr>
          <w:p w:rsidR="00F20033" w:rsidRPr="009F14B1" w:rsidRDefault="00F20033" w:rsidP="00F20033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51" w:type="dxa"/>
          </w:tcPr>
          <w:p w:rsidR="00F20033" w:rsidRPr="009F14B1" w:rsidRDefault="00F20033" w:rsidP="00F2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:rsidR="00F20033" w:rsidRPr="009F14B1" w:rsidRDefault="00F20033" w:rsidP="00F2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</w:tcPr>
          <w:p w:rsidR="00F20033" w:rsidRPr="00345D95" w:rsidRDefault="00F20033" w:rsidP="00F200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:rsidR="00F20033" w:rsidRPr="00345D95" w:rsidRDefault="00F20033" w:rsidP="00F200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:rsidR="00F20033" w:rsidRPr="00F20033" w:rsidRDefault="00F20033" w:rsidP="00F20033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345D95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F20033" w:rsidRPr="00345D95" w:rsidTr="00F20033">
        <w:trPr>
          <w:cantSplit/>
        </w:trPr>
        <w:tc>
          <w:tcPr>
            <w:tcW w:w="4309" w:type="dxa"/>
          </w:tcPr>
          <w:p w:rsidR="00F20033" w:rsidRPr="009F14B1" w:rsidRDefault="00F20033" w:rsidP="00F20033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51" w:type="dxa"/>
          </w:tcPr>
          <w:p w:rsidR="00F20033" w:rsidRPr="009F14B1" w:rsidRDefault="00F20033" w:rsidP="00F2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510" w:type="dxa"/>
            <w:gridSpan w:val="4"/>
          </w:tcPr>
          <w:p w:rsidR="00F20033" w:rsidRPr="00345D95" w:rsidRDefault="00F20033" w:rsidP="00F20033">
            <w:pPr>
              <w:pStyle w:val="acctfourfigures"/>
              <w:tabs>
                <w:tab w:val="decimal" w:pos="-83"/>
              </w:tabs>
              <w:spacing w:line="380" w:lineRule="exact"/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45D9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45D9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45D9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345D9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20033" w:rsidRPr="00345D95" w:rsidTr="00F20033">
        <w:trPr>
          <w:cantSplit/>
        </w:trPr>
        <w:tc>
          <w:tcPr>
            <w:tcW w:w="4309" w:type="dxa"/>
          </w:tcPr>
          <w:p w:rsidR="00F20033" w:rsidRPr="009F14B1" w:rsidRDefault="00F20033" w:rsidP="00CA18FF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E1CE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2562</w:t>
            </w:r>
          </w:p>
        </w:tc>
        <w:tc>
          <w:tcPr>
            <w:tcW w:w="1451" w:type="dxa"/>
          </w:tcPr>
          <w:p w:rsidR="00F20033" w:rsidRPr="009F14B1" w:rsidRDefault="00F20033" w:rsidP="00CA1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:rsidR="00F20033" w:rsidRPr="009F14B1" w:rsidRDefault="00F20033" w:rsidP="00CA1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</w:tcPr>
          <w:p w:rsidR="00F20033" w:rsidRPr="00345D95" w:rsidRDefault="00F20033" w:rsidP="00CA18FF">
            <w:pPr>
              <w:pStyle w:val="acctfourfigures"/>
              <w:tabs>
                <w:tab w:val="decimal" w:pos="-83"/>
              </w:tabs>
              <w:spacing w:line="380" w:lineRule="exact"/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F20033" w:rsidRPr="00345D95" w:rsidRDefault="00F20033" w:rsidP="00CA18FF">
            <w:pPr>
              <w:pStyle w:val="acctfourfigures"/>
              <w:tabs>
                <w:tab w:val="decimal" w:pos="-83"/>
              </w:tabs>
              <w:spacing w:line="380" w:lineRule="exact"/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:rsidR="00F20033" w:rsidRPr="00345D95" w:rsidRDefault="00F20033" w:rsidP="00CA18FF">
            <w:pPr>
              <w:pStyle w:val="acctfourfigures"/>
              <w:tabs>
                <w:tab w:val="decimal" w:pos="-83"/>
              </w:tabs>
              <w:spacing w:line="380" w:lineRule="exact"/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CA18FF" w:rsidRPr="00345D95" w:rsidTr="00F20033">
        <w:trPr>
          <w:cantSplit/>
        </w:trPr>
        <w:tc>
          <w:tcPr>
            <w:tcW w:w="5760" w:type="dxa"/>
            <w:gridSpan w:val="2"/>
          </w:tcPr>
          <w:p w:rsidR="00CA18FF" w:rsidRPr="00345D95" w:rsidRDefault="00CA18FF" w:rsidP="00CA1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Pr="00345D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180" w:type="dxa"/>
          </w:tcPr>
          <w:p w:rsidR="00CA18FF" w:rsidRPr="00345D95" w:rsidRDefault="00CA18FF" w:rsidP="00CA1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CA18FF" w:rsidRPr="00345D95" w:rsidRDefault="00CA18FF" w:rsidP="00CA1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A18FF" w:rsidRPr="00345D95" w:rsidRDefault="00CA18FF" w:rsidP="00CA1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CA18FF" w:rsidRPr="00345D95" w:rsidRDefault="00CA18FF" w:rsidP="00CA1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5E4C" w:rsidRPr="00345D95" w:rsidTr="00F20033">
        <w:trPr>
          <w:cantSplit/>
        </w:trPr>
        <w:tc>
          <w:tcPr>
            <w:tcW w:w="4309" w:type="dxa"/>
          </w:tcPr>
          <w:p w:rsidR="00195E4C" w:rsidRPr="00345D95" w:rsidRDefault="00195E4C" w:rsidP="00195E4C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451" w:type="dxa"/>
          </w:tcPr>
          <w:p w:rsidR="00195E4C" w:rsidRPr="00C1266B" w:rsidRDefault="00195E4C" w:rsidP="0019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195E4C" w:rsidRPr="00C1266B" w:rsidRDefault="00195E4C" w:rsidP="0019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195E4C" w:rsidRPr="00C1266B" w:rsidRDefault="00F20033" w:rsidP="00F2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ind w:right="-4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30,968</w:t>
            </w:r>
          </w:p>
        </w:tc>
        <w:tc>
          <w:tcPr>
            <w:tcW w:w="270" w:type="dxa"/>
          </w:tcPr>
          <w:p w:rsidR="00195E4C" w:rsidRPr="00C1266B" w:rsidRDefault="00195E4C" w:rsidP="0019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195E4C" w:rsidRPr="00C1266B" w:rsidRDefault="00195E4C" w:rsidP="00F2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9C4AE2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9C4AE2">
              <w:rPr>
                <w:rFonts w:ascii="Angsana New" w:hAnsi="Angsana New"/>
                <w:sz w:val="30"/>
                <w:szCs w:val="30"/>
              </w:rPr>
              <w:t>27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CA18FF" w:rsidRPr="00345D95" w:rsidTr="00F20033">
        <w:trPr>
          <w:cantSplit/>
        </w:trPr>
        <w:tc>
          <w:tcPr>
            <w:tcW w:w="4309" w:type="dxa"/>
          </w:tcPr>
          <w:p w:rsidR="00CA18FF" w:rsidRPr="00345D95" w:rsidRDefault="00CA18FF" w:rsidP="00CA18FF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1" w:type="dxa"/>
          </w:tcPr>
          <w:p w:rsidR="00CA18FF" w:rsidRPr="00345D95" w:rsidRDefault="00CA18FF" w:rsidP="00CA1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A18FF" w:rsidRPr="00345D95" w:rsidRDefault="00CA18FF" w:rsidP="00CA1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CA18FF" w:rsidRPr="00345D95" w:rsidRDefault="00CA18FF" w:rsidP="00CA1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A18FF" w:rsidRPr="00345D95" w:rsidRDefault="00CA18FF" w:rsidP="00CA1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CA18FF" w:rsidRPr="00345D95" w:rsidRDefault="00CA18FF" w:rsidP="00CA1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18FF" w:rsidRPr="00345D95" w:rsidTr="00F20033">
        <w:trPr>
          <w:cantSplit/>
        </w:trPr>
        <w:tc>
          <w:tcPr>
            <w:tcW w:w="4309" w:type="dxa"/>
          </w:tcPr>
          <w:p w:rsidR="00CA18FF" w:rsidRPr="00345D95" w:rsidRDefault="00CA18FF" w:rsidP="00CA18FF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345D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51" w:type="dxa"/>
          </w:tcPr>
          <w:p w:rsidR="00CA18FF" w:rsidRPr="00345D95" w:rsidRDefault="00CA18FF" w:rsidP="00CA1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A18FF" w:rsidRPr="00345D95" w:rsidRDefault="00CA18FF" w:rsidP="00CA1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CA18FF" w:rsidRPr="00345D95" w:rsidRDefault="00CA18FF" w:rsidP="00CA1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A18FF" w:rsidRPr="00345D95" w:rsidRDefault="00CA18FF" w:rsidP="00CA1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CA18FF" w:rsidRPr="00345D95" w:rsidRDefault="00CA18FF" w:rsidP="00CA1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18FF" w:rsidRPr="00345D95" w:rsidTr="00F20033">
        <w:trPr>
          <w:cantSplit/>
        </w:trPr>
        <w:tc>
          <w:tcPr>
            <w:tcW w:w="5760" w:type="dxa"/>
            <w:gridSpan w:val="2"/>
          </w:tcPr>
          <w:p w:rsidR="00CA18FF" w:rsidRPr="00345D95" w:rsidRDefault="00CA18FF" w:rsidP="00CA1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80" w:type="dxa"/>
          </w:tcPr>
          <w:p w:rsidR="00CA18FF" w:rsidRPr="00345D95" w:rsidRDefault="00CA18FF" w:rsidP="00CA1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CA18FF" w:rsidRPr="00345D95" w:rsidRDefault="00CA18FF" w:rsidP="00CA1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2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A18FF" w:rsidRPr="00345D95" w:rsidRDefault="00CA18FF" w:rsidP="00CA1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CA18FF" w:rsidRPr="00345D95" w:rsidRDefault="00CA18FF" w:rsidP="00CA1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2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18FF" w:rsidRPr="00345D95" w:rsidTr="00F20033">
        <w:trPr>
          <w:cantSplit/>
        </w:trPr>
        <w:tc>
          <w:tcPr>
            <w:tcW w:w="4309" w:type="dxa"/>
          </w:tcPr>
          <w:p w:rsidR="00CA18FF" w:rsidRPr="00345D95" w:rsidRDefault="00CA18FF" w:rsidP="00CA18FF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451" w:type="dxa"/>
          </w:tcPr>
          <w:p w:rsidR="00CA18FF" w:rsidRPr="00C1266B" w:rsidRDefault="00CA18FF" w:rsidP="00CA1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A18FF" w:rsidRPr="00C1266B" w:rsidRDefault="00CA18FF" w:rsidP="00CA1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CA18FF" w:rsidRPr="00C1266B" w:rsidRDefault="00F20033" w:rsidP="00F2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ind w:right="-4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30,968</w:t>
            </w:r>
          </w:p>
        </w:tc>
        <w:tc>
          <w:tcPr>
            <w:tcW w:w="270" w:type="dxa"/>
          </w:tcPr>
          <w:p w:rsidR="00CA18FF" w:rsidRPr="00C1266B" w:rsidRDefault="00CA18FF" w:rsidP="00CA1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CA18FF" w:rsidRPr="00C1266B" w:rsidRDefault="00CA18FF" w:rsidP="00F2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23,660</w:t>
            </w:r>
          </w:p>
        </w:tc>
      </w:tr>
    </w:tbl>
    <w:p w:rsidR="00F068CC" w:rsidRPr="00850E1F" w:rsidRDefault="00F068CC" w:rsidP="00F0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:rsidR="007141EF" w:rsidRPr="00D75F9E" w:rsidRDefault="007141EF" w:rsidP="007141EF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D75F9E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ตราสารทุนที่เป็นหลักทรัพย์เผื่อขายเป็นเงินลงทุนในตราสารทุนของบริษัท ฝาจีบ จำกัด (มหาชน) ซึ่งจดทะเบียน</w:t>
      </w:r>
      <w:r w:rsidR="00D75F9E">
        <w:rPr>
          <w:rFonts w:ascii="Angsana New" w:hAnsi="Angsana New" w:cs="Angsana New"/>
          <w:sz w:val="30"/>
          <w:szCs w:val="30"/>
          <w:lang w:bidi="th-TH"/>
        </w:rPr>
        <w:br/>
      </w:r>
      <w:r w:rsidRPr="00D75F9E">
        <w:rPr>
          <w:rFonts w:ascii="Angsana New" w:hAnsi="Angsana New" w:cs="Angsana New"/>
          <w:sz w:val="30"/>
          <w:szCs w:val="30"/>
          <w:cs/>
          <w:lang w:bidi="th-TH"/>
        </w:rPr>
        <w:t>ตราสารทุนในตลาดหลักทรัพย์ และมีการซื้อขายอย่างสม่ำเสมอในปัจจุบัน มูลค่ายุติธรรมของเงินลงทุน</w:t>
      </w:r>
      <w:r w:rsidR="00D75F9E">
        <w:rPr>
          <w:rFonts w:ascii="Angsana New" w:hAnsi="Angsana New" w:cs="Angsana New" w:hint="cs"/>
          <w:sz w:val="30"/>
          <w:szCs w:val="30"/>
          <w:cs/>
          <w:lang w:bidi="th-TH"/>
        </w:rPr>
        <w:t>ดังกล่าว</w:t>
      </w:r>
      <w:r w:rsidRPr="00D75F9E">
        <w:rPr>
          <w:rFonts w:ascii="Angsana New" w:hAnsi="Angsana New" w:cs="Angsana New"/>
          <w:sz w:val="30"/>
          <w:szCs w:val="30"/>
          <w:cs/>
          <w:lang w:bidi="th-TH"/>
        </w:rPr>
        <w:t>ถูก</w:t>
      </w:r>
      <w:r w:rsidR="00D75F9E">
        <w:rPr>
          <w:rFonts w:ascii="Angsana New" w:hAnsi="Angsana New" w:cs="Angsana New" w:hint="cs"/>
          <w:sz w:val="30"/>
          <w:szCs w:val="30"/>
          <w:cs/>
          <w:lang w:bidi="th-TH"/>
        </w:rPr>
        <w:t>จัดลำดับชั้น</w:t>
      </w:r>
      <w:r w:rsidRPr="00D75F9E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เป็นระดับ </w:t>
      </w:r>
      <w:r w:rsidRPr="00D75F9E">
        <w:rPr>
          <w:rFonts w:ascii="Angsana New" w:hAnsi="Angsana New" w:cs="Angsana New"/>
          <w:sz w:val="30"/>
          <w:szCs w:val="30"/>
          <w:lang w:bidi="th-TH"/>
        </w:rPr>
        <w:t>1</w:t>
      </w:r>
      <w:r w:rsidRPr="00D75F9E">
        <w:rPr>
          <w:rFonts w:ascii="Angsana New" w:hAnsi="Angsana New" w:cs="Angsana New"/>
          <w:sz w:val="30"/>
          <w:szCs w:val="30"/>
          <w:cs/>
          <w:lang w:bidi="th-TH"/>
        </w:rPr>
        <w:t xml:space="preserve"> ของลำดับชั้นมูลค่ายุติธรรม เนื่องจากตราสารทุนดังกล่าวมีราคาซื้อขายในตลาดที่มีสภาพคล่อง ณ วันที่วัดมูลค่า</w:t>
      </w:r>
      <w:r w:rsidRPr="00D75F9E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D75F9E">
        <w:rPr>
          <w:rFonts w:ascii="Angsana New" w:hAnsi="Angsana New" w:cs="Angsana New"/>
          <w:sz w:val="30"/>
          <w:szCs w:val="30"/>
          <w:cs/>
        </w:rPr>
        <w:t>ซึ่งกลุ่มบริษัทสามารถเข้าถึงตลาดนั้น ณ วันที่วัดมูลค่า</w:t>
      </w:r>
    </w:p>
    <w:p w:rsidR="005576BC" w:rsidRDefault="005576BC" w:rsidP="007141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:rsidR="00546C8B" w:rsidRPr="00D75F9E" w:rsidRDefault="005576BC" w:rsidP="00546C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D75F9E">
        <w:rPr>
          <w:rFonts w:ascii="Angsana New" w:hAnsi="Angsana New" w:cs="Angsana New"/>
          <w:sz w:val="30"/>
          <w:szCs w:val="30"/>
          <w:cs/>
        </w:rPr>
        <w:t>เงินกู้ยืมระยะยาวจากกิจการที่เกี่ยวข้องกันเป็น</w:t>
      </w:r>
      <w:r w:rsidR="001D2AA5" w:rsidRPr="00D75F9E">
        <w:rPr>
          <w:rFonts w:ascii="Angsana New" w:hAnsi="Angsana New" w:cs="Angsana New"/>
          <w:sz w:val="30"/>
          <w:szCs w:val="30"/>
          <w:cs/>
        </w:rPr>
        <w:t>เงินกู้ยืมระยะยาว</w:t>
      </w:r>
      <w:r w:rsidR="001D2AA5" w:rsidRPr="00D75F9E">
        <w:rPr>
          <w:rFonts w:ascii="Angsana New" w:hAnsi="Angsana New" w:cs="Angsana New" w:hint="cs"/>
          <w:sz w:val="30"/>
          <w:szCs w:val="30"/>
          <w:cs/>
        </w:rPr>
        <w:t>จาก</w:t>
      </w:r>
      <w:r w:rsidRPr="00D75F9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75F9E">
        <w:rPr>
          <w:rFonts w:ascii="Angsana New" w:hAnsi="Angsana New" w:cs="Angsana New"/>
          <w:sz w:val="30"/>
          <w:szCs w:val="30"/>
        </w:rPr>
        <w:t>Great Brands Limited</w:t>
      </w:r>
      <w:r w:rsidRPr="00D75F9E">
        <w:rPr>
          <w:rFonts w:ascii="Angsana New" w:hAnsi="Angsana New" w:cs="Angsana New"/>
          <w:sz w:val="30"/>
          <w:szCs w:val="30"/>
          <w:cs/>
        </w:rPr>
        <w:t xml:space="preserve"> มูลค่ายุติธรรมของ</w:t>
      </w:r>
      <w:r w:rsidR="001D2AA5" w:rsidRPr="00D75F9E">
        <w:rPr>
          <w:rFonts w:ascii="Angsana New" w:hAnsi="Angsana New" w:cs="Angsana New"/>
          <w:sz w:val="30"/>
          <w:szCs w:val="30"/>
          <w:cs/>
        </w:rPr>
        <w:t>เงินกู้ยืม</w:t>
      </w:r>
      <w:r w:rsidR="001D2AA5" w:rsidRPr="00D75F9E">
        <w:rPr>
          <w:rFonts w:ascii="Angsana New" w:hAnsi="Angsana New" w:cs="Angsana New"/>
          <w:spacing w:val="-2"/>
          <w:sz w:val="30"/>
          <w:szCs w:val="30"/>
          <w:cs/>
        </w:rPr>
        <w:t>ระยะยาว</w:t>
      </w:r>
      <w:r w:rsidR="00D75F9E" w:rsidRPr="00D75F9E">
        <w:rPr>
          <w:rFonts w:ascii="Angsana New" w:hAnsi="Angsana New" w:cs="Angsana New" w:hint="cs"/>
          <w:spacing w:val="-2"/>
          <w:sz w:val="30"/>
          <w:szCs w:val="30"/>
          <w:cs/>
        </w:rPr>
        <w:t>ดังกล่าว</w:t>
      </w:r>
      <w:r w:rsidRPr="00D75F9E">
        <w:rPr>
          <w:rFonts w:ascii="Angsana New" w:hAnsi="Angsana New" w:cs="Angsana New"/>
          <w:spacing w:val="-2"/>
          <w:sz w:val="30"/>
          <w:szCs w:val="30"/>
          <w:cs/>
        </w:rPr>
        <w:t>ถูก</w:t>
      </w:r>
      <w:r w:rsidR="00D75F9E" w:rsidRPr="00D75F9E">
        <w:rPr>
          <w:rFonts w:ascii="Angsana New" w:hAnsi="Angsana New" w:cs="Angsana New" w:hint="cs"/>
          <w:spacing w:val="-2"/>
          <w:sz w:val="30"/>
          <w:szCs w:val="30"/>
          <w:cs/>
        </w:rPr>
        <w:t>จัดลำดับชั้น</w:t>
      </w:r>
      <w:r w:rsidRPr="00D75F9E">
        <w:rPr>
          <w:rFonts w:ascii="Angsana New" w:hAnsi="Angsana New" w:cs="Angsana New"/>
          <w:spacing w:val="-2"/>
          <w:sz w:val="30"/>
          <w:szCs w:val="30"/>
          <w:cs/>
        </w:rPr>
        <w:t xml:space="preserve">เป็นระดับ </w:t>
      </w:r>
      <w:r w:rsidR="001D2AA5" w:rsidRPr="00D75F9E">
        <w:rPr>
          <w:rFonts w:ascii="Angsana New" w:hAnsi="Angsana New" w:cs="Angsana New"/>
          <w:spacing w:val="-2"/>
          <w:sz w:val="30"/>
          <w:szCs w:val="30"/>
        </w:rPr>
        <w:t>3</w:t>
      </w:r>
      <w:r w:rsidRPr="00D75F9E">
        <w:rPr>
          <w:rFonts w:ascii="Angsana New" w:hAnsi="Angsana New" w:cs="Angsana New"/>
          <w:spacing w:val="-2"/>
          <w:sz w:val="30"/>
          <w:szCs w:val="30"/>
          <w:cs/>
        </w:rPr>
        <w:t xml:space="preserve"> ของลำดับชั้นมูลค่ายุติธรรม เนื่องจาก</w:t>
      </w:r>
      <w:r w:rsidR="00D75F9E" w:rsidRPr="00D75F9E">
        <w:rPr>
          <w:rFonts w:ascii="Angsana New" w:hAnsi="Angsana New" w:cs="Angsana New" w:hint="cs"/>
          <w:spacing w:val="-2"/>
          <w:sz w:val="30"/>
          <w:szCs w:val="30"/>
          <w:cs/>
        </w:rPr>
        <w:t>มูลค่ายุติธรรมของ</w:t>
      </w:r>
      <w:r w:rsidR="00546C8B" w:rsidRPr="00D75F9E">
        <w:rPr>
          <w:rFonts w:ascii="Angsana New" w:hAnsi="Angsana New" w:cs="Angsana New"/>
          <w:spacing w:val="-2"/>
          <w:sz w:val="30"/>
          <w:szCs w:val="30"/>
          <w:cs/>
        </w:rPr>
        <w:t>เงินกู้ยืมระยะยาว</w:t>
      </w:r>
      <w:r w:rsidRPr="00D75F9E">
        <w:rPr>
          <w:rFonts w:ascii="Angsana New" w:hAnsi="Angsana New" w:cs="Angsana New"/>
          <w:sz w:val="30"/>
          <w:szCs w:val="30"/>
          <w:cs/>
        </w:rPr>
        <w:t>ดังกล่าว</w:t>
      </w:r>
      <w:r w:rsidR="00AB2798">
        <w:rPr>
          <w:rFonts w:ascii="Angsana New" w:hAnsi="Angsana New" w:cs="Angsana New" w:hint="cs"/>
          <w:sz w:val="30"/>
          <w:szCs w:val="30"/>
          <w:cs/>
        </w:rPr>
        <w:t>เป็น</w:t>
      </w:r>
      <w:r w:rsidR="00546C8B" w:rsidRPr="00D75F9E">
        <w:rPr>
          <w:rFonts w:ascii="Angsana New" w:hAnsi="Angsana New" w:cs="Angsana New"/>
          <w:sz w:val="30"/>
          <w:szCs w:val="30"/>
          <w:cs/>
          <w:lang w:val="en-GB"/>
        </w:rPr>
        <w:t>ข้อมูลสำหรับหนี้สินที่ไม่สามารถสังเกตได้</w:t>
      </w:r>
    </w:p>
    <w:p w:rsidR="005576BC" w:rsidRPr="00D23ED4" w:rsidRDefault="005576BC" w:rsidP="007141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  <w:lang w:val="en-GB" w:bidi="ar-SA"/>
        </w:rPr>
      </w:pPr>
    </w:p>
    <w:p w:rsidR="004818D9" w:rsidRPr="00105E01" w:rsidRDefault="00E2080C" w:rsidP="00E208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20"/>
          <w:szCs w:val="20"/>
        </w:rPr>
      </w:pPr>
      <w:r>
        <w:rPr>
          <w:rFonts w:ascii="Angsana New" w:hAnsi="Angsana New" w:cs="Angsana New"/>
          <w:b/>
          <w:bCs/>
          <w:sz w:val="30"/>
          <w:szCs w:val="30"/>
        </w:rPr>
        <w:t>1</w:t>
      </w:r>
      <w:r w:rsidR="0063552E">
        <w:rPr>
          <w:rFonts w:ascii="Angsana New" w:hAnsi="Angsana New" w:cs="Angsana New"/>
          <w:b/>
          <w:bCs/>
          <w:sz w:val="30"/>
          <w:szCs w:val="30"/>
        </w:rPr>
        <w:t>5</w:t>
      </w:r>
      <w:r>
        <w:rPr>
          <w:rFonts w:ascii="Angsana New" w:hAnsi="Angsana New" w:cs="Angsana New"/>
          <w:b/>
          <w:bCs/>
          <w:sz w:val="30"/>
          <w:szCs w:val="30"/>
        </w:rPr>
        <w:tab/>
      </w:r>
      <w:r w:rsidR="00B269C2" w:rsidRPr="00E2080C">
        <w:rPr>
          <w:rFonts w:ascii="Angsana New" w:hAnsi="Angsana New" w:cs="Angsana New"/>
          <w:b/>
          <w:bCs/>
          <w:sz w:val="30"/>
          <w:szCs w:val="30"/>
          <w:cs/>
        </w:rPr>
        <w:t>ภ</w:t>
      </w:r>
      <w:r w:rsidR="004818D9" w:rsidRPr="00E2080C">
        <w:rPr>
          <w:rFonts w:ascii="Angsana New" w:hAnsi="Angsana New" w:cs="Angsana New"/>
          <w:b/>
          <w:bCs/>
          <w:sz w:val="30"/>
          <w:szCs w:val="30"/>
          <w:cs/>
        </w:rPr>
        <w:t>าระผูกพันกับบุคคลหรือกิจการที่ไม่เกี่ยวข้องกัน</w:t>
      </w:r>
    </w:p>
    <w:p w:rsidR="00901E79" w:rsidRPr="000268A4" w:rsidRDefault="00901E79" w:rsidP="00901E7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tbl>
      <w:tblPr>
        <w:tblW w:w="938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94"/>
        <w:gridCol w:w="1170"/>
        <w:gridCol w:w="270"/>
        <w:gridCol w:w="1170"/>
        <w:gridCol w:w="270"/>
        <w:gridCol w:w="1164"/>
        <w:gridCol w:w="6"/>
        <w:gridCol w:w="270"/>
        <w:gridCol w:w="7"/>
        <w:gridCol w:w="1134"/>
        <w:gridCol w:w="29"/>
      </w:tblGrid>
      <w:tr w:rsidR="004818D9" w:rsidRPr="00D36B78" w:rsidTr="00F21644">
        <w:trPr>
          <w:gridAfter w:val="1"/>
          <w:wAfter w:w="29" w:type="dxa"/>
          <w:tblHeader/>
        </w:trPr>
        <w:tc>
          <w:tcPr>
            <w:tcW w:w="3894" w:type="dxa"/>
          </w:tcPr>
          <w:p w:rsidR="004818D9" w:rsidRPr="00D36B78" w:rsidRDefault="004818D9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4818D9" w:rsidRPr="00D36B78" w:rsidRDefault="00CA4A3D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4818D9" w:rsidRPr="00D36B78" w:rsidRDefault="004818D9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1" w:type="dxa"/>
            <w:gridSpan w:val="5"/>
          </w:tcPr>
          <w:p w:rsidR="004818D9" w:rsidRPr="00D36B78" w:rsidRDefault="00CA4A3D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5E4C" w:rsidRPr="00D36B78" w:rsidTr="00F21644">
        <w:trPr>
          <w:gridAfter w:val="1"/>
          <w:wAfter w:w="29" w:type="dxa"/>
          <w:tblHeader/>
        </w:trPr>
        <w:tc>
          <w:tcPr>
            <w:tcW w:w="3894" w:type="dxa"/>
          </w:tcPr>
          <w:p w:rsidR="00195E4C" w:rsidRPr="00D36B78" w:rsidRDefault="00195E4C" w:rsidP="0019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95E4C" w:rsidRPr="00D36B78" w:rsidRDefault="00195E4C" w:rsidP="00195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E1CEF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195E4C" w:rsidRPr="00D36B78" w:rsidRDefault="00195E4C" w:rsidP="0019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95E4C" w:rsidRPr="00D36B78" w:rsidRDefault="00195E4C" w:rsidP="0019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36B7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195E4C" w:rsidRPr="00D36B78" w:rsidRDefault="00195E4C" w:rsidP="0019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:rsidR="00195E4C" w:rsidRPr="00D36B78" w:rsidRDefault="00195E4C" w:rsidP="00195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E1CEF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3" w:type="dxa"/>
            <w:gridSpan w:val="3"/>
          </w:tcPr>
          <w:p w:rsidR="00195E4C" w:rsidRPr="00D36B78" w:rsidRDefault="00195E4C" w:rsidP="0019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95E4C" w:rsidRPr="00D36B78" w:rsidRDefault="00195E4C" w:rsidP="0019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36B7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195E4C" w:rsidRPr="00D36B78" w:rsidTr="00F21644">
        <w:trPr>
          <w:gridAfter w:val="1"/>
          <w:wAfter w:w="29" w:type="dxa"/>
          <w:tblHeader/>
        </w:trPr>
        <w:tc>
          <w:tcPr>
            <w:tcW w:w="3894" w:type="dxa"/>
          </w:tcPr>
          <w:p w:rsidR="00195E4C" w:rsidRPr="00D36B78" w:rsidRDefault="00195E4C" w:rsidP="0019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95E4C" w:rsidRPr="00D36B78" w:rsidRDefault="00195E4C" w:rsidP="0019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195E4C" w:rsidRPr="00D36B78" w:rsidRDefault="00195E4C" w:rsidP="0019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95E4C" w:rsidRPr="00D36B78" w:rsidRDefault="00195E4C" w:rsidP="0019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195E4C" w:rsidRPr="00D36B78" w:rsidRDefault="00195E4C" w:rsidP="0019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:rsidR="00195E4C" w:rsidRPr="00D36B78" w:rsidRDefault="00195E4C" w:rsidP="0019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3" w:type="dxa"/>
            <w:gridSpan w:val="3"/>
          </w:tcPr>
          <w:p w:rsidR="00195E4C" w:rsidRPr="00D36B78" w:rsidRDefault="00195E4C" w:rsidP="0019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95E4C" w:rsidRPr="00D36B78" w:rsidRDefault="00195E4C" w:rsidP="0019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40322" w:rsidRPr="00D36B78" w:rsidTr="00F21644">
        <w:trPr>
          <w:gridAfter w:val="1"/>
          <w:wAfter w:w="29" w:type="dxa"/>
          <w:tblHeader/>
        </w:trPr>
        <w:tc>
          <w:tcPr>
            <w:tcW w:w="3894" w:type="dxa"/>
          </w:tcPr>
          <w:p w:rsidR="00640322" w:rsidRPr="00D36B78" w:rsidRDefault="00640322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1" w:type="dxa"/>
            <w:gridSpan w:val="9"/>
          </w:tcPr>
          <w:p w:rsidR="00640322" w:rsidRPr="00D36B78" w:rsidRDefault="00640322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6B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0322" w:rsidRPr="00D36B78" w:rsidTr="00F21644">
        <w:trPr>
          <w:gridAfter w:val="1"/>
          <w:wAfter w:w="29" w:type="dxa"/>
        </w:trPr>
        <w:tc>
          <w:tcPr>
            <w:tcW w:w="3894" w:type="dxa"/>
          </w:tcPr>
          <w:p w:rsidR="00640322" w:rsidRPr="00D36B78" w:rsidRDefault="00640322" w:rsidP="00F2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"/>
              <w:rPr>
                <w:rFonts w:ascii="Angsana New" w:hAnsi="Angsana New"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:rsidR="00640322" w:rsidRPr="00D36B78" w:rsidRDefault="00640322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40322" w:rsidRPr="00D36B78" w:rsidRDefault="00640322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40322" w:rsidRPr="00D36B78" w:rsidRDefault="00640322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40322" w:rsidRPr="00D36B78" w:rsidRDefault="00640322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:rsidR="00640322" w:rsidRPr="00D36B78" w:rsidRDefault="00640322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gridSpan w:val="3"/>
          </w:tcPr>
          <w:p w:rsidR="00640322" w:rsidRPr="00D36B78" w:rsidRDefault="00640322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640322" w:rsidRPr="00D36B78" w:rsidRDefault="00640322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0322" w:rsidRPr="00D36B78" w:rsidTr="00F21644">
        <w:trPr>
          <w:gridAfter w:val="1"/>
          <w:wAfter w:w="29" w:type="dxa"/>
        </w:trPr>
        <w:tc>
          <w:tcPr>
            <w:tcW w:w="3894" w:type="dxa"/>
          </w:tcPr>
          <w:p w:rsidR="00640322" w:rsidRPr="00D36B78" w:rsidRDefault="00640322" w:rsidP="00F2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"/>
              <w:rPr>
                <w:rFonts w:ascii="Angsana New" w:hAnsi="Angsana New"/>
                <w:i/>
                <w:iCs/>
                <w:color w:val="000000"/>
                <w:spacing w:val="-4"/>
                <w:sz w:val="30"/>
                <w:szCs w:val="30"/>
              </w:rPr>
            </w:pPr>
            <w:r w:rsidRPr="00D36B78">
              <w:rPr>
                <w:rFonts w:ascii="Angsana New" w:hAnsi="Angsana New"/>
                <w:i/>
                <w:iCs/>
                <w:color w:val="000000"/>
                <w:spacing w:val="-4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170" w:type="dxa"/>
          </w:tcPr>
          <w:p w:rsidR="00640322" w:rsidRPr="00D36B78" w:rsidRDefault="00640322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40322" w:rsidRPr="00D36B78" w:rsidRDefault="00640322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40322" w:rsidRPr="00D36B78" w:rsidRDefault="00640322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40322" w:rsidRPr="00D36B78" w:rsidRDefault="00640322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:rsidR="00640322" w:rsidRPr="00D36B78" w:rsidRDefault="00640322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gridSpan w:val="3"/>
          </w:tcPr>
          <w:p w:rsidR="00640322" w:rsidRPr="00D36B78" w:rsidRDefault="00640322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640322" w:rsidRPr="00D36B78" w:rsidRDefault="00640322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44A2" w:rsidRPr="00D36B78" w:rsidTr="00F21644">
        <w:trPr>
          <w:gridAfter w:val="1"/>
          <w:wAfter w:w="29" w:type="dxa"/>
        </w:trPr>
        <w:tc>
          <w:tcPr>
            <w:tcW w:w="3894" w:type="dxa"/>
          </w:tcPr>
          <w:p w:rsidR="000A44A2" w:rsidRPr="00D36B78" w:rsidRDefault="000A44A2" w:rsidP="000A4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D36B78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เครื่องจักร อุปกรณ์และเครื่องมือเครื่องใช้</w:t>
            </w:r>
          </w:p>
        </w:tc>
        <w:tc>
          <w:tcPr>
            <w:tcW w:w="1170" w:type="dxa"/>
          </w:tcPr>
          <w:p w:rsidR="000A44A2" w:rsidRPr="00E6002C" w:rsidRDefault="00195E4C" w:rsidP="0025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44" w:right="-27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3,756</w:t>
            </w:r>
          </w:p>
        </w:tc>
        <w:tc>
          <w:tcPr>
            <w:tcW w:w="270" w:type="dxa"/>
          </w:tcPr>
          <w:p w:rsidR="000A44A2" w:rsidRPr="00FB020F" w:rsidRDefault="000A44A2" w:rsidP="000A4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44" w:right="-27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170" w:type="dxa"/>
          </w:tcPr>
          <w:p w:rsidR="000A44A2" w:rsidRPr="00345D95" w:rsidRDefault="000A44A2" w:rsidP="0025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144" w:right="-27"/>
              <w:rPr>
                <w:rFonts w:ascii="Angsana New" w:hAnsi="Angsana New"/>
                <w:sz w:val="30"/>
                <w:szCs w:val="30"/>
              </w:rPr>
            </w:pPr>
            <w:r w:rsidRPr="0057083C">
              <w:rPr>
                <w:rFonts w:ascii="Angsana New" w:hAnsi="Angsana New"/>
                <w:sz w:val="30"/>
                <w:szCs w:val="30"/>
              </w:rPr>
              <w:t>12,714</w:t>
            </w:r>
          </w:p>
        </w:tc>
        <w:tc>
          <w:tcPr>
            <w:tcW w:w="270" w:type="dxa"/>
          </w:tcPr>
          <w:p w:rsidR="000A44A2" w:rsidRPr="00FB020F" w:rsidRDefault="000A44A2" w:rsidP="000A4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62" w:right="-241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164" w:type="dxa"/>
          </w:tcPr>
          <w:p w:rsidR="000A44A2" w:rsidRPr="00781B91" w:rsidRDefault="00195E4C" w:rsidP="0025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44" w:right="-27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3,756</w:t>
            </w:r>
          </w:p>
        </w:tc>
        <w:tc>
          <w:tcPr>
            <w:tcW w:w="283" w:type="dxa"/>
            <w:gridSpan w:val="3"/>
          </w:tcPr>
          <w:p w:rsidR="000A44A2" w:rsidRPr="00FB020F" w:rsidRDefault="000A44A2" w:rsidP="000A4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44" w:right="-27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134" w:type="dxa"/>
          </w:tcPr>
          <w:p w:rsidR="000A44A2" w:rsidRPr="00345D95" w:rsidRDefault="000A44A2" w:rsidP="0097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60" w:lineRule="exact"/>
              <w:ind w:left="-144" w:right="-27"/>
              <w:rPr>
                <w:rFonts w:ascii="Angsana New" w:hAnsi="Angsana New"/>
                <w:sz w:val="30"/>
                <w:szCs w:val="30"/>
              </w:rPr>
            </w:pPr>
            <w:r w:rsidRPr="0057083C">
              <w:rPr>
                <w:rFonts w:ascii="Angsana New" w:hAnsi="Angsana New"/>
                <w:sz w:val="30"/>
                <w:szCs w:val="30"/>
              </w:rPr>
              <w:t>12,714</w:t>
            </w:r>
          </w:p>
        </w:tc>
      </w:tr>
      <w:tr w:rsidR="000A44A2" w:rsidRPr="00D36B78" w:rsidTr="00F21644">
        <w:trPr>
          <w:gridAfter w:val="1"/>
          <w:wAfter w:w="29" w:type="dxa"/>
        </w:trPr>
        <w:tc>
          <w:tcPr>
            <w:tcW w:w="3894" w:type="dxa"/>
          </w:tcPr>
          <w:p w:rsidR="000A44A2" w:rsidRPr="00D36B78" w:rsidRDefault="000A44A2" w:rsidP="000A4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"/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A44A2" w:rsidRPr="00781B91" w:rsidRDefault="00E6002C" w:rsidP="000A4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44" w:right="-27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 w:rsidRPr="00E6002C"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,</w:t>
            </w:r>
            <w:r w:rsidRPr="00E6002C"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756</w:t>
            </w:r>
          </w:p>
        </w:tc>
        <w:tc>
          <w:tcPr>
            <w:tcW w:w="270" w:type="dxa"/>
          </w:tcPr>
          <w:p w:rsidR="000A44A2" w:rsidRPr="00781B91" w:rsidRDefault="000A44A2" w:rsidP="000A4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62" w:right="-24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A44A2" w:rsidRPr="00345D95" w:rsidRDefault="000A44A2" w:rsidP="000A4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44A2">
              <w:rPr>
                <w:rFonts w:ascii="Angsana New" w:hAnsi="Angsana New"/>
                <w:b/>
                <w:bCs/>
                <w:sz w:val="30"/>
                <w:szCs w:val="30"/>
              </w:rPr>
              <w:t>12,714</w:t>
            </w:r>
          </w:p>
        </w:tc>
        <w:tc>
          <w:tcPr>
            <w:tcW w:w="270" w:type="dxa"/>
          </w:tcPr>
          <w:p w:rsidR="000A44A2" w:rsidRPr="00781B91" w:rsidRDefault="000A44A2" w:rsidP="000A4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62" w:right="-24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:rsidR="000A44A2" w:rsidRPr="00781B91" w:rsidRDefault="00E6002C" w:rsidP="000A4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44" w:right="-27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 w:rsidRPr="00E6002C"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,</w:t>
            </w:r>
            <w:r w:rsidRPr="00E6002C"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756</w:t>
            </w:r>
          </w:p>
        </w:tc>
        <w:tc>
          <w:tcPr>
            <w:tcW w:w="283" w:type="dxa"/>
            <w:gridSpan w:val="3"/>
          </w:tcPr>
          <w:p w:rsidR="000A44A2" w:rsidRPr="00D36B78" w:rsidRDefault="000A44A2" w:rsidP="000A4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62" w:right="-24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0A44A2" w:rsidRPr="00345D95" w:rsidRDefault="000A44A2" w:rsidP="000A4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44A2">
              <w:rPr>
                <w:rFonts w:ascii="Angsana New" w:hAnsi="Angsana New"/>
                <w:b/>
                <w:bCs/>
                <w:sz w:val="30"/>
                <w:szCs w:val="30"/>
              </w:rPr>
              <w:t>12,714</w:t>
            </w:r>
          </w:p>
        </w:tc>
      </w:tr>
      <w:tr w:rsidR="00206E0A" w:rsidRPr="00D36B78" w:rsidTr="00F21644">
        <w:tc>
          <w:tcPr>
            <w:tcW w:w="3894" w:type="dxa"/>
          </w:tcPr>
          <w:p w:rsidR="00206E0A" w:rsidRPr="00D36B78" w:rsidRDefault="00206E0A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right="65" w:hanging="180"/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206E0A" w:rsidRPr="00D36B78" w:rsidRDefault="00206E0A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206E0A" w:rsidRPr="00D36B78" w:rsidRDefault="00206E0A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206E0A" w:rsidRPr="00D36B78" w:rsidRDefault="00206E0A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206E0A" w:rsidRPr="00D36B78" w:rsidRDefault="00206E0A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gridSpan w:val="2"/>
          </w:tcPr>
          <w:p w:rsidR="00206E0A" w:rsidRPr="00D36B78" w:rsidRDefault="00206E0A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206E0A" w:rsidRPr="00D36B78" w:rsidRDefault="00206E0A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gridSpan w:val="3"/>
          </w:tcPr>
          <w:p w:rsidR="00206E0A" w:rsidRPr="00D36B78" w:rsidRDefault="00206E0A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0A44A2" w:rsidRPr="00D36B78" w:rsidTr="00F21644">
        <w:tc>
          <w:tcPr>
            <w:tcW w:w="3894" w:type="dxa"/>
          </w:tcPr>
          <w:p w:rsidR="000A44A2" w:rsidRPr="00D36B78" w:rsidRDefault="000A44A2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right="65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จำนวนเงินขั้นต่ำที่ต้องจ่ายในอนาคตทั้งสิ้นภายใต้สัญญาเช่าดำเนินงานที่บอกเลิกไม่ได้</w:t>
            </w:r>
          </w:p>
        </w:tc>
        <w:tc>
          <w:tcPr>
            <w:tcW w:w="1170" w:type="dxa"/>
          </w:tcPr>
          <w:p w:rsidR="000A44A2" w:rsidRPr="00D36B78" w:rsidRDefault="000A44A2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0A44A2" w:rsidRPr="00D36B78" w:rsidRDefault="000A44A2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0A44A2" w:rsidRPr="00D36B78" w:rsidRDefault="000A44A2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0A44A2" w:rsidRPr="00D36B78" w:rsidRDefault="000A44A2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gridSpan w:val="2"/>
          </w:tcPr>
          <w:p w:rsidR="000A44A2" w:rsidRPr="00D36B78" w:rsidRDefault="000A44A2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0A44A2" w:rsidRPr="00D36B78" w:rsidRDefault="000A44A2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gridSpan w:val="3"/>
          </w:tcPr>
          <w:p w:rsidR="000A44A2" w:rsidRPr="00D36B78" w:rsidRDefault="000A44A2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EA3AB0" w:rsidRPr="00D36B78" w:rsidTr="00F21644">
        <w:tc>
          <w:tcPr>
            <w:tcW w:w="3894" w:type="dxa"/>
          </w:tcPr>
          <w:p w:rsidR="00EA3AB0" w:rsidRPr="00D36B78" w:rsidRDefault="00EA3AB0" w:rsidP="00EA3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D36B78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70" w:type="dxa"/>
            <w:vAlign w:val="center"/>
          </w:tcPr>
          <w:p w:rsidR="00EA3AB0" w:rsidRPr="00250449" w:rsidRDefault="002537CA" w:rsidP="0025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44" w:right="-27"/>
              <w:rPr>
                <w:rFonts w:ascii="Angsana New" w:hAnsi="Angsana New"/>
                <w:color w:val="0D0D0D"/>
                <w:sz w:val="30"/>
                <w:szCs w:val="30"/>
              </w:rPr>
            </w:pPr>
            <w:r w:rsidRPr="00250449">
              <w:rPr>
                <w:rFonts w:ascii="Angsana New" w:hAnsi="Angsana New"/>
                <w:color w:val="0D0D0D"/>
                <w:sz w:val="30"/>
                <w:szCs w:val="30"/>
              </w:rPr>
              <w:t>24,2</w:t>
            </w:r>
            <w:r w:rsidR="006E27A2" w:rsidRPr="00250449">
              <w:rPr>
                <w:rFonts w:ascii="Angsana New" w:hAnsi="Angsana New"/>
                <w:color w:val="0D0D0D"/>
                <w:sz w:val="30"/>
                <w:szCs w:val="30"/>
              </w:rPr>
              <w:t>53</w:t>
            </w:r>
          </w:p>
        </w:tc>
        <w:tc>
          <w:tcPr>
            <w:tcW w:w="270" w:type="dxa"/>
          </w:tcPr>
          <w:p w:rsidR="00EA3AB0" w:rsidRPr="00BD7F27" w:rsidRDefault="00EA3AB0" w:rsidP="00EA3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A3AB0" w:rsidRPr="00C1266B" w:rsidRDefault="00EA3AB0" w:rsidP="00EA3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6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25,773</w:t>
            </w:r>
          </w:p>
        </w:tc>
        <w:tc>
          <w:tcPr>
            <w:tcW w:w="270" w:type="dxa"/>
          </w:tcPr>
          <w:p w:rsidR="00EA3AB0" w:rsidRPr="00D36B78" w:rsidRDefault="00EA3AB0" w:rsidP="00EA3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EA3AB0" w:rsidRDefault="002537CA" w:rsidP="0025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44" w:right="-27"/>
              <w:rPr>
                <w:rFonts w:ascii="Angsana New" w:hAnsi="Angsana New"/>
                <w:sz w:val="30"/>
                <w:szCs w:val="30"/>
              </w:rPr>
            </w:pPr>
            <w:r w:rsidRPr="002537CA">
              <w:rPr>
                <w:rFonts w:ascii="Angsana New" w:hAnsi="Angsana New"/>
                <w:sz w:val="30"/>
                <w:szCs w:val="30"/>
              </w:rPr>
              <w:t>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537CA">
              <w:rPr>
                <w:rFonts w:ascii="Angsana New" w:hAnsi="Angsana New"/>
                <w:sz w:val="30"/>
                <w:szCs w:val="30"/>
              </w:rPr>
              <w:t>9</w:t>
            </w:r>
            <w:r w:rsidR="006E27A2"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270" w:type="dxa"/>
          </w:tcPr>
          <w:p w:rsidR="00EA3AB0" w:rsidRPr="00BD7F27" w:rsidRDefault="00EA3AB0" w:rsidP="00EA3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:rsidR="00EA3AB0" w:rsidRPr="00C1266B" w:rsidRDefault="00EA3AB0" w:rsidP="00EA3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6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25,193</w:t>
            </w:r>
          </w:p>
        </w:tc>
      </w:tr>
      <w:tr w:rsidR="00EA3AB0" w:rsidRPr="00D36B78" w:rsidTr="00F21644">
        <w:tc>
          <w:tcPr>
            <w:tcW w:w="3894" w:type="dxa"/>
          </w:tcPr>
          <w:p w:rsidR="00EA3AB0" w:rsidRPr="00D36B78" w:rsidRDefault="00EA3AB0" w:rsidP="00EA3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D36B78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170" w:type="dxa"/>
            <w:vAlign w:val="center"/>
          </w:tcPr>
          <w:p w:rsidR="00EA3AB0" w:rsidRPr="00250449" w:rsidRDefault="002537CA" w:rsidP="0025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44" w:right="-27"/>
              <w:rPr>
                <w:rFonts w:ascii="Angsana New" w:hAnsi="Angsana New"/>
                <w:color w:val="0D0D0D"/>
                <w:sz w:val="30"/>
                <w:szCs w:val="30"/>
              </w:rPr>
            </w:pPr>
            <w:r w:rsidRPr="00250449">
              <w:rPr>
                <w:rFonts w:ascii="Angsana New" w:hAnsi="Angsana New"/>
                <w:color w:val="0D0D0D"/>
                <w:sz w:val="30"/>
                <w:szCs w:val="30"/>
              </w:rPr>
              <w:t>35,36</w:t>
            </w:r>
            <w:r w:rsidR="006E27A2" w:rsidRPr="00250449">
              <w:rPr>
                <w:rFonts w:ascii="Angsana New" w:hAnsi="Angsana New"/>
                <w:color w:val="0D0D0D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EA3AB0" w:rsidRPr="00BD7F27" w:rsidRDefault="00EA3AB0" w:rsidP="00EA3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A3AB0" w:rsidRPr="00C1266B" w:rsidRDefault="00EA3AB0" w:rsidP="00EA3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6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39,918</w:t>
            </w:r>
          </w:p>
        </w:tc>
        <w:tc>
          <w:tcPr>
            <w:tcW w:w="270" w:type="dxa"/>
          </w:tcPr>
          <w:p w:rsidR="00EA3AB0" w:rsidRPr="00D36B78" w:rsidRDefault="00EA3AB0" w:rsidP="00EA3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EA3AB0" w:rsidRPr="00631FC0" w:rsidRDefault="002537CA" w:rsidP="0025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44" w:right="-27"/>
              <w:rPr>
                <w:rFonts w:ascii="Angsana New" w:hAnsi="Angsana New"/>
                <w:sz w:val="30"/>
                <w:szCs w:val="30"/>
              </w:rPr>
            </w:pPr>
            <w:r w:rsidRPr="002537CA">
              <w:rPr>
                <w:rFonts w:ascii="Angsana New" w:hAnsi="Angsana New"/>
                <w:sz w:val="30"/>
                <w:szCs w:val="30"/>
              </w:rPr>
              <w:t>34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537CA">
              <w:rPr>
                <w:rFonts w:ascii="Angsana New" w:hAnsi="Angsana New"/>
                <w:sz w:val="30"/>
                <w:szCs w:val="30"/>
              </w:rPr>
              <w:t>74</w:t>
            </w:r>
            <w:r w:rsidR="006E27A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EA3AB0" w:rsidRPr="00BD7F27" w:rsidRDefault="00EA3AB0" w:rsidP="00EA3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:rsidR="00EA3AB0" w:rsidRPr="00C1266B" w:rsidRDefault="00EA3AB0" w:rsidP="00EA3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6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39,460</w:t>
            </w:r>
          </w:p>
        </w:tc>
      </w:tr>
      <w:tr w:rsidR="00EA3AB0" w:rsidRPr="00D36B78" w:rsidTr="00F21644">
        <w:tc>
          <w:tcPr>
            <w:tcW w:w="3894" w:type="dxa"/>
          </w:tcPr>
          <w:p w:rsidR="00EA3AB0" w:rsidRPr="00D36B78" w:rsidRDefault="00EA3AB0" w:rsidP="00EA3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D36B78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1170" w:type="dxa"/>
            <w:vAlign w:val="center"/>
          </w:tcPr>
          <w:p w:rsidR="00EA3AB0" w:rsidRPr="00250449" w:rsidRDefault="002537CA" w:rsidP="0025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44" w:right="-27"/>
              <w:rPr>
                <w:rFonts w:ascii="Angsana New" w:hAnsi="Angsana New"/>
                <w:color w:val="0D0D0D"/>
                <w:sz w:val="30"/>
                <w:szCs w:val="30"/>
              </w:rPr>
            </w:pPr>
            <w:r w:rsidRPr="00250449">
              <w:rPr>
                <w:rFonts w:ascii="Angsana New" w:hAnsi="Angsana New"/>
                <w:color w:val="0D0D0D"/>
                <w:sz w:val="30"/>
                <w:szCs w:val="30"/>
              </w:rPr>
              <w:t>55,854</w:t>
            </w:r>
          </w:p>
        </w:tc>
        <w:tc>
          <w:tcPr>
            <w:tcW w:w="270" w:type="dxa"/>
          </w:tcPr>
          <w:p w:rsidR="00EA3AB0" w:rsidRPr="00BD7F27" w:rsidRDefault="00EA3AB0" w:rsidP="00EA3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A3AB0" w:rsidRPr="0057083C" w:rsidRDefault="00EA3AB0" w:rsidP="00EA3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7083C">
              <w:rPr>
                <w:rFonts w:ascii="Angsana New" w:hAnsi="Angsana New"/>
                <w:sz w:val="30"/>
                <w:szCs w:val="30"/>
              </w:rPr>
              <w:t>56,874</w:t>
            </w:r>
          </w:p>
        </w:tc>
        <w:tc>
          <w:tcPr>
            <w:tcW w:w="270" w:type="dxa"/>
          </w:tcPr>
          <w:p w:rsidR="00EA3AB0" w:rsidRPr="00D36B78" w:rsidRDefault="00EA3AB0" w:rsidP="00EA3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EA3AB0" w:rsidRPr="00631FC0" w:rsidRDefault="002537CA" w:rsidP="0025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44" w:right="-27"/>
              <w:rPr>
                <w:rFonts w:ascii="Angsana New" w:hAnsi="Angsana New"/>
                <w:sz w:val="30"/>
                <w:szCs w:val="30"/>
              </w:rPr>
            </w:pPr>
            <w:r w:rsidRPr="002537CA">
              <w:rPr>
                <w:rFonts w:ascii="Angsana New" w:hAnsi="Angsana New"/>
                <w:sz w:val="30"/>
                <w:szCs w:val="30"/>
              </w:rPr>
              <w:t>55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537CA">
              <w:rPr>
                <w:rFonts w:ascii="Angsana New" w:hAnsi="Angsana New"/>
                <w:sz w:val="30"/>
                <w:szCs w:val="30"/>
              </w:rPr>
              <w:t>854</w:t>
            </w:r>
          </w:p>
        </w:tc>
        <w:tc>
          <w:tcPr>
            <w:tcW w:w="270" w:type="dxa"/>
          </w:tcPr>
          <w:p w:rsidR="00EA3AB0" w:rsidRPr="00BD7F27" w:rsidRDefault="00EA3AB0" w:rsidP="00EA3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:rsidR="00EA3AB0" w:rsidRPr="00C1266B" w:rsidRDefault="00EA3AB0" w:rsidP="00EA3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6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56,874</w:t>
            </w:r>
          </w:p>
        </w:tc>
      </w:tr>
      <w:tr w:rsidR="00EA3AB0" w:rsidRPr="00D36B78" w:rsidTr="00F21644">
        <w:tc>
          <w:tcPr>
            <w:tcW w:w="3894" w:type="dxa"/>
          </w:tcPr>
          <w:p w:rsidR="00EA3AB0" w:rsidRPr="00D36B78" w:rsidRDefault="00EA3AB0" w:rsidP="00EA3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A3AB0" w:rsidRPr="00250449" w:rsidRDefault="002537CA" w:rsidP="0025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60" w:lineRule="exact"/>
              <w:ind w:left="-144" w:right="-27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 w:rsidRPr="00250449"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115,4</w:t>
            </w:r>
            <w:r w:rsidR="006E27A2" w:rsidRPr="00250449"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71</w:t>
            </w:r>
          </w:p>
        </w:tc>
        <w:tc>
          <w:tcPr>
            <w:tcW w:w="270" w:type="dxa"/>
          </w:tcPr>
          <w:p w:rsidR="00EA3AB0" w:rsidRPr="00BD7F27" w:rsidRDefault="00EA3AB0" w:rsidP="00EA3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A3AB0" w:rsidRPr="0057083C" w:rsidRDefault="00EA3AB0" w:rsidP="00EA3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6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083C">
              <w:rPr>
                <w:rFonts w:ascii="Angsana New" w:hAnsi="Angsana New"/>
                <w:b/>
                <w:bCs/>
                <w:sz w:val="30"/>
                <w:szCs w:val="30"/>
              </w:rPr>
              <w:t>122,5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:rsidR="00EA3AB0" w:rsidRPr="00D36B78" w:rsidRDefault="00EA3AB0" w:rsidP="00EA3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A3AB0" w:rsidRPr="00250449" w:rsidRDefault="002537CA" w:rsidP="0025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0449">
              <w:rPr>
                <w:rFonts w:ascii="Angsana New" w:hAnsi="Angsana New"/>
                <w:b/>
                <w:bCs/>
                <w:sz w:val="30"/>
                <w:szCs w:val="30"/>
              </w:rPr>
              <w:t>114,5</w:t>
            </w:r>
            <w:r w:rsidR="006E27A2" w:rsidRPr="00250449"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</w:p>
        </w:tc>
        <w:tc>
          <w:tcPr>
            <w:tcW w:w="270" w:type="dxa"/>
          </w:tcPr>
          <w:p w:rsidR="00EA3AB0" w:rsidRPr="00BD7F27" w:rsidRDefault="00EA3AB0" w:rsidP="00EA3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EA3AB0" w:rsidRPr="00C1266B" w:rsidRDefault="00EA3AB0" w:rsidP="00EA3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6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121,527</w:t>
            </w:r>
          </w:p>
        </w:tc>
      </w:tr>
      <w:tr w:rsidR="001C5531" w:rsidRPr="000268A4" w:rsidTr="00F21644">
        <w:trPr>
          <w:tblHeader/>
        </w:trPr>
        <w:tc>
          <w:tcPr>
            <w:tcW w:w="3894" w:type="dxa"/>
          </w:tcPr>
          <w:p w:rsidR="001C5531" w:rsidRPr="000268A4" w:rsidRDefault="001C5531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C5531" w:rsidRPr="000268A4" w:rsidRDefault="001C5531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C5531" w:rsidRPr="000268A4" w:rsidRDefault="001C5531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C5531" w:rsidRPr="000268A4" w:rsidRDefault="001C5531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5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C5531" w:rsidRPr="000268A4" w:rsidRDefault="001C5531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1C5531" w:rsidRPr="000268A4" w:rsidRDefault="001C5531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35" w:right="-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C5531" w:rsidRPr="000268A4" w:rsidRDefault="001C5531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:rsidR="001C5531" w:rsidRPr="000268A4" w:rsidRDefault="001C5531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132"/>
              <w:rPr>
                <w:rFonts w:ascii="Angsana New" w:hAnsi="Angsana New"/>
                <w:color w:val="000000"/>
                <w:spacing w:val="-4"/>
                <w:sz w:val="30"/>
                <w:szCs w:val="30"/>
                <w:highlight w:val="yellow"/>
              </w:rPr>
            </w:pPr>
          </w:p>
        </w:tc>
      </w:tr>
      <w:tr w:rsidR="00206E0A" w:rsidRPr="00D36B78" w:rsidTr="00F21644">
        <w:trPr>
          <w:tblHeader/>
        </w:trPr>
        <w:tc>
          <w:tcPr>
            <w:tcW w:w="3894" w:type="dxa"/>
          </w:tcPr>
          <w:p w:rsidR="00206E0A" w:rsidRPr="00D36B78" w:rsidRDefault="00206E0A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70" w:type="dxa"/>
          </w:tcPr>
          <w:p w:rsidR="00206E0A" w:rsidRPr="00D36B78" w:rsidRDefault="00206E0A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06E0A" w:rsidRPr="00D36B78" w:rsidRDefault="00206E0A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06E0A" w:rsidRPr="00D36B78" w:rsidRDefault="00206E0A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5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06E0A" w:rsidRPr="00D36B78" w:rsidRDefault="00206E0A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206E0A" w:rsidRPr="00D36B78" w:rsidRDefault="00206E0A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35" w:right="-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06E0A" w:rsidRPr="00D36B78" w:rsidRDefault="00206E0A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:rsidR="00206E0A" w:rsidRPr="00D36B78" w:rsidRDefault="00206E0A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132"/>
              <w:rPr>
                <w:rFonts w:ascii="Angsana New" w:hAnsi="Angsana New"/>
                <w:color w:val="000000"/>
                <w:spacing w:val="-4"/>
                <w:sz w:val="30"/>
                <w:szCs w:val="30"/>
                <w:highlight w:val="yellow"/>
              </w:rPr>
            </w:pPr>
          </w:p>
        </w:tc>
      </w:tr>
      <w:tr w:rsidR="00206E0A" w:rsidRPr="00D36B78" w:rsidTr="00F21644">
        <w:trPr>
          <w:tblHeader/>
        </w:trPr>
        <w:tc>
          <w:tcPr>
            <w:tcW w:w="3894" w:type="dxa"/>
          </w:tcPr>
          <w:p w:rsidR="00206E0A" w:rsidRPr="00D36B78" w:rsidRDefault="00206E0A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เงินบาท</w:t>
            </w:r>
          </w:p>
        </w:tc>
        <w:tc>
          <w:tcPr>
            <w:tcW w:w="1170" w:type="dxa"/>
          </w:tcPr>
          <w:p w:rsidR="00206E0A" w:rsidRPr="00D36B78" w:rsidRDefault="00206E0A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06E0A" w:rsidRPr="00D36B78" w:rsidRDefault="00206E0A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06E0A" w:rsidRPr="00D36B78" w:rsidRDefault="00206E0A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5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06E0A" w:rsidRPr="00D36B78" w:rsidRDefault="00206E0A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206E0A" w:rsidRPr="00D36B78" w:rsidRDefault="00206E0A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35" w:right="-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06E0A" w:rsidRPr="00D36B78" w:rsidRDefault="00206E0A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:rsidR="00206E0A" w:rsidRPr="00D36B78" w:rsidRDefault="00206E0A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132"/>
              <w:rPr>
                <w:rFonts w:ascii="Angsana New" w:hAnsi="Angsana New"/>
                <w:color w:val="000000"/>
                <w:spacing w:val="-4"/>
                <w:sz w:val="30"/>
                <w:szCs w:val="30"/>
                <w:highlight w:val="yellow"/>
              </w:rPr>
            </w:pPr>
          </w:p>
        </w:tc>
      </w:tr>
      <w:tr w:rsidR="001374D3" w:rsidRPr="00D36B78" w:rsidTr="00F21644">
        <w:trPr>
          <w:tblHeader/>
        </w:trPr>
        <w:tc>
          <w:tcPr>
            <w:tcW w:w="3894" w:type="dxa"/>
          </w:tcPr>
          <w:p w:rsidR="001374D3" w:rsidRPr="00D36B78" w:rsidRDefault="001374D3" w:rsidP="00137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D36B78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374D3" w:rsidRPr="00C1266B" w:rsidRDefault="001374D3" w:rsidP="0025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44" w:right="-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</w:t>
            </w:r>
            <w:r w:rsidR="006E27A2">
              <w:rPr>
                <w:rFonts w:ascii="Angsana New" w:hAnsi="Angsana New"/>
                <w:sz w:val="30"/>
                <w:szCs w:val="30"/>
              </w:rPr>
              <w:t>313</w:t>
            </w:r>
          </w:p>
        </w:tc>
        <w:tc>
          <w:tcPr>
            <w:tcW w:w="270" w:type="dxa"/>
          </w:tcPr>
          <w:p w:rsidR="001374D3" w:rsidRPr="00BD7F27" w:rsidRDefault="001374D3" w:rsidP="00137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374D3" w:rsidRPr="00C1266B" w:rsidRDefault="001374D3" w:rsidP="00137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37,729</w:t>
            </w:r>
          </w:p>
        </w:tc>
        <w:tc>
          <w:tcPr>
            <w:tcW w:w="270" w:type="dxa"/>
          </w:tcPr>
          <w:p w:rsidR="001374D3" w:rsidRPr="00FB020F" w:rsidRDefault="001374D3" w:rsidP="00137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:rsidR="001374D3" w:rsidRPr="00C1266B" w:rsidRDefault="001374D3" w:rsidP="00137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</w:t>
            </w:r>
            <w:r w:rsidR="006E27A2">
              <w:rPr>
                <w:rFonts w:ascii="Angsana New" w:hAnsi="Angsana New"/>
                <w:sz w:val="30"/>
                <w:szCs w:val="30"/>
              </w:rPr>
              <w:t>037</w:t>
            </w:r>
          </w:p>
        </w:tc>
        <w:tc>
          <w:tcPr>
            <w:tcW w:w="270" w:type="dxa"/>
          </w:tcPr>
          <w:p w:rsidR="001374D3" w:rsidRPr="00FB020F" w:rsidRDefault="001374D3" w:rsidP="00137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</w:tcPr>
          <w:p w:rsidR="001374D3" w:rsidRPr="00C1266B" w:rsidRDefault="001374D3" w:rsidP="00137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33,453</w:t>
            </w:r>
          </w:p>
        </w:tc>
      </w:tr>
      <w:tr w:rsidR="001374D3" w:rsidRPr="00D36B78" w:rsidTr="00F21644">
        <w:trPr>
          <w:tblHeader/>
        </w:trPr>
        <w:tc>
          <w:tcPr>
            <w:tcW w:w="3894" w:type="dxa"/>
          </w:tcPr>
          <w:p w:rsidR="001374D3" w:rsidRPr="00D36B78" w:rsidRDefault="001374D3" w:rsidP="00137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374D3" w:rsidRPr="00C1266B" w:rsidRDefault="001374D3" w:rsidP="0025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60" w:lineRule="exact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</w:t>
            </w:r>
            <w:r w:rsidR="006E27A2" w:rsidRPr="00250449"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313</w:t>
            </w:r>
          </w:p>
        </w:tc>
        <w:tc>
          <w:tcPr>
            <w:tcW w:w="270" w:type="dxa"/>
          </w:tcPr>
          <w:p w:rsidR="001374D3" w:rsidRPr="00FB020F" w:rsidRDefault="001374D3" w:rsidP="00137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374D3" w:rsidRPr="00C1266B" w:rsidRDefault="001374D3" w:rsidP="00137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37,729</w:t>
            </w:r>
          </w:p>
        </w:tc>
        <w:tc>
          <w:tcPr>
            <w:tcW w:w="270" w:type="dxa"/>
          </w:tcPr>
          <w:p w:rsidR="001374D3" w:rsidRPr="00FB020F" w:rsidRDefault="001374D3" w:rsidP="00137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374D3" w:rsidRPr="00C1266B" w:rsidRDefault="001374D3" w:rsidP="00137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</w:t>
            </w:r>
            <w:r w:rsidR="006E27A2">
              <w:rPr>
                <w:rFonts w:ascii="Angsana New" w:hAnsi="Angsana New"/>
                <w:b/>
                <w:bCs/>
                <w:sz w:val="30"/>
                <w:szCs w:val="30"/>
              </w:rPr>
              <w:t>037</w:t>
            </w:r>
          </w:p>
        </w:tc>
        <w:tc>
          <w:tcPr>
            <w:tcW w:w="270" w:type="dxa"/>
          </w:tcPr>
          <w:p w:rsidR="001374D3" w:rsidRPr="00FB020F" w:rsidRDefault="001374D3" w:rsidP="00137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1374D3" w:rsidRPr="00C1266B" w:rsidRDefault="001374D3" w:rsidP="00137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33,453</w:t>
            </w:r>
          </w:p>
        </w:tc>
      </w:tr>
    </w:tbl>
    <w:p w:rsidR="000E11D7" w:rsidRPr="00D36B78" w:rsidRDefault="000E11D7" w:rsidP="002F6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54E53" w:rsidRPr="00AB2798" w:rsidRDefault="00554E53" w:rsidP="00AB2798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B2798">
        <w:rPr>
          <w:rFonts w:asciiTheme="majorBidi" w:hAnsiTheme="majorBidi" w:cstheme="majorBidi"/>
          <w:sz w:val="30"/>
          <w:szCs w:val="30"/>
          <w:cs/>
        </w:rPr>
        <w:lastRenderedPageBreak/>
        <w:t>บริษัททำสัญญาเช่าที่ดิน</w:t>
      </w:r>
      <w:r w:rsidRPr="00AB2798">
        <w:rPr>
          <w:rFonts w:asciiTheme="majorBidi" w:hAnsiTheme="majorBidi" w:cstheme="majorBidi"/>
          <w:color w:val="FFFFFF"/>
          <w:sz w:val="30"/>
          <w:szCs w:val="30"/>
        </w:rPr>
        <w:t>.</w:t>
      </w:r>
      <w:r w:rsidRPr="00AB2798">
        <w:rPr>
          <w:rFonts w:asciiTheme="majorBidi" w:hAnsiTheme="majorBidi" w:cstheme="majorBidi"/>
          <w:sz w:val="30"/>
          <w:szCs w:val="30"/>
          <w:cs/>
        </w:rPr>
        <w:t>อาคาร</w:t>
      </w:r>
      <w:r w:rsidRPr="00AB2798">
        <w:rPr>
          <w:rFonts w:asciiTheme="majorBidi" w:hAnsiTheme="majorBidi" w:cstheme="majorBidi"/>
          <w:color w:val="FFFFFF"/>
          <w:sz w:val="30"/>
          <w:szCs w:val="30"/>
        </w:rPr>
        <w:t>.</w:t>
      </w:r>
      <w:r w:rsidRPr="00AB2798">
        <w:rPr>
          <w:rFonts w:asciiTheme="majorBidi" w:hAnsiTheme="majorBidi" w:cstheme="majorBidi"/>
          <w:sz w:val="30"/>
          <w:szCs w:val="30"/>
          <w:cs/>
        </w:rPr>
        <w:t>สิ่งปลูกสร้างและสินทรัพย์อื่นเพื่อใช้ในการดำเนินงานของกิจการหลายสัญญา</w:t>
      </w:r>
      <w:r w:rsidR="00AB2798" w:rsidRPr="00AB2798">
        <w:rPr>
          <w:rFonts w:asciiTheme="majorBidi" w:hAnsiTheme="majorBidi" w:cstheme="majorBidi"/>
          <w:sz w:val="30"/>
          <w:szCs w:val="30"/>
          <w:cs/>
        </w:rPr>
        <w:br/>
      </w:r>
      <w:r w:rsidRPr="00AB2798">
        <w:rPr>
          <w:rFonts w:asciiTheme="majorBidi" w:hAnsiTheme="majorBidi" w:cstheme="majorBidi"/>
          <w:sz w:val="30"/>
          <w:szCs w:val="30"/>
          <w:cs/>
        </w:rPr>
        <w:t xml:space="preserve">มีกำหนดระยะเวลาตั้งแต่ </w:t>
      </w:r>
      <w:r w:rsidRPr="00AB2798">
        <w:rPr>
          <w:rFonts w:asciiTheme="majorBidi" w:hAnsiTheme="majorBidi" w:cstheme="majorBidi"/>
          <w:sz w:val="30"/>
          <w:szCs w:val="30"/>
        </w:rPr>
        <w:t xml:space="preserve">1 </w:t>
      </w:r>
      <w:r w:rsidRPr="00AB2798">
        <w:rPr>
          <w:rFonts w:asciiTheme="majorBidi" w:hAnsiTheme="majorBidi" w:cstheme="majorBidi"/>
          <w:sz w:val="30"/>
          <w:szCs w:val="30"/>
          <w:cs/>
        </w:rPr>
        <w:t>ปี</w:t>
      </w:r>
      <w:r w:rsidRPr="00AB2798">
        <w:rPr>
          <w:rFonts w:asciiTheme="majorBidi" w:hAnsiTheme="majorBidi" w:cstheme="majorBidi"/>
          <w:color w:val="FFFFFF"/>
          <w:sz w:val="30"/>
          <w:szCs w:val="30"/>
        </w:rPr>
        <w:t>.</w:t>
      </w:r>
      <w:r w:rsidRPr="00AB2798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AB2798">
        <w:rPr>
          <w:rFonts w:asciiTheme="majorBidi" w:hAnsiTheme="majorBidi" w:cstheme="majorBidi"/>
          <w:sz w:val="30"/>
          <w:szCs w:val="30"/>
        </w:rPr>
        <w:t>30</w:t>
      </w:r>
      <w:r w:rsidRPr="00AB2798">
        <w:rPr>
          <w:rFonts w:asciiTheme="majorBidi" w:hAnsiTheme="majorBidi" w:cstheme="majorBidi"/>
          <w:sz w:val="30"/>
          <w:szCs w:val="30"/>
          <w:cs/>
        </w:rPr>
        <w:t xml:space="preserve"> ปี โดยสัญญาสิ้นสุดในระยะเวลาต่างๆ กันจนถึงเดือนธันวาคม </w:t>
      </w:r>
      <w:r w:rsidRPr="00AB2798">
        <w:rPr>
          <w:rFonts w:asciiTheme="majorBidi" w:hAnsiTheme="majorBidi" w:cstheme="majorBidi"/>
          <w:sz w:val="30"/>
          <w:szCs w:val="30"/>
        </w:rPr>
        <w:t>2581</w:t>
      </w:r>
    </w:p>
    <w:p w:rsidR="00264AE0" w:rsidRPr="00345D95" w:rsidRDefault="00264AE0" w:rsidP="00554E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EB73ED" w:rsidRPr="007D0A53" w:rsidRDefault="00E2080C" w:rsidP="00155C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F5B85">
        <w:rPr>
          <w:rFonts w:ascii="Angsana New" w:hAnsi="Angsana New" w:cs="Angsana New"/>
          <w:b/>
          <w:bCs/>
          <w:sz w:val="30"/>
          <w:szCs w:val="30"/>
        </w:rPr>
        <w:t>1</w:t>
      </w:r>
      <w:r w:rsidR="00072D65">
        <w:rPr>
          <w:rFonts w:ascii="Angsana New" w:hAnsi="Angsana New" w:cs="Angsana New"/>
          <w:b/>
          <w:bCs/>
          <w:sz w:val="30"/>
          <w:szCs w:val="30"/>
        </w:rPr>
        <w:t>6</w:t>
      </w:r>
      <w:r w:rsidRPr="006F5B85">
        <w:rPr>
          <w:rFonts w:ascii="Angsana New" w:hAnsi="Angsana New" w:cs="Angsana New"/>
          <w:b/>
          <w:bCs/>
          <w:sz w:val="30"/>
          <w:szCs w:val="30"/>
        </w:rPr>
        <w:tab/>
      </w:r>
      <w:r w:rsidR="00336E0F" w:rsidRPr="006F5B85">
        <w:rPr>
          <w:rFonts w:ascii="Angsana New" w:hAnsi="Angsana New" w:cs="Angsana New"/>
          <w:b/>
          <w:bCs/>
          <w:sz w:val="30"/>
          <w:szCs w:val="30"/>
          <w:cs/>
        </w:rPr>
        <w:t>หนี้สินที่อาจเกิดขึ้น</w:t>
      </w:r>
    </w:p>
    <w:p w:rsidR="00EF6B86" w:rsidRPr="007D0A53" w:rsidRDefault="00EF6B86" w:rsidP="00155C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-18"/>
        <w:outlineLvl w:val="0"/>
        <w:rPr>
          <w:rFonts w:ascii="Angsana New" w:hAnsi="Angsana New"/>
          <w:sz w:val="30"/>
          <w:szCs w:val="30"/>
        </w:rPr>
      </w:pPr>
    </w:p>
    <w:p w:rsidR="00155CFA" w:rsidRPr="00AB2798" w:rsidRDefault="00155CFA" w:rsidP="00AB2798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B2798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พนักงานที่บริษัทเลิกจ้างจำนวน </w:t>
      </w:r>
      <w:r w:rsidRPr="00AB2798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1 </w:t>
      </w:r>
      <w:r w:rsidRPr="00AB2798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ราย ได้ฟ้องร้องบริษัทว่าเลิกจ้างไม่เป็นธรรม ทุนทรัพย์ฟ้องร้องประมาณ</w:t>
      </w:r>
      <w:r w:rsidRPr="00AB2798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2.68 </w:t>
      </w:r>
      <w:r w:rsidRPr="00AB2798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ล้านบาท</w:t>
      </w:r>
      <w:r w:rsidRPr="00AB2798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ปัจจุบันคดีความดังกล่าวอยู่ในระหว่าง</w:t>
      </w:r>
      <w:r w:rsidR="00AB2798">
        <w:rPr>
          <w:rFonts w:asciiTheme="majorBidi" w:hAnsiTheme="majorBidi" w:cstheme="majorBidi" w:hint="cs"/>
          <w:color w:val="000000"/>
          <w:sz w:val="30"/>
          <w:szCs w:val="30"/>
          <w:cs/>
          <w:lang w:bidi="th-TH"/>
        </w:rPr>
        <w:t>การ</w:t>
      </w:r>
      <w:r w:rsidRPr="00AB2798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พิจารณาของศาลชั้นต้น</w:t>
      </w:r>
    </w:p>
    <w:p w:rsidR="00BE6257" w:rsidRDefault="00BE6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  <w:lang w:bidi="ar-SA"/>
        </w:rPr>
      </w:pPr>
    </w:p>
    <w:p w:rsidR="00554E53" w:rsidRPr="004E1CEF" w:rsidRDefault="004A35E6" w:rsidP="00554E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highlight w:val="yellow"/>
        </w:rPr>
      </w:pPr>
      <w:r>
        <w:rPr>
          <w:rFonts w:ascii="Angsana New" w:hAnsi="Angsana New" w:cs="Angsana New"/>
          <w:b/>
          <w:bCs/>
          <w:sz w:val="30"/>
          <w:szCs w:val="30"/>
        </w:rPr>
        <w:t>1</w:t>
      </w:r>
      <w:r w:rsidR="00072D65">
        <w:rPr>
          <w:rFonts w:ascii="Angsana New" w:hAnsi="Angsana New" w:cs="Angsana New"/>
          <w:b/>
          <w:bCs/>
          <w:sz w:val="30"/>
          <w:szCs w:val="30"/>
        </w:rPr>
        <w:t>7</w:t>
      </w:r>
      <w:r w:rsidR="00554E53">
        <w:rPr>
          <w:rFonts w:ascii="Angsana New" w:hAnsi="Angsana New" w:cs="Angsana New"/>
          <w:b/>
          <w:bCs/>
          <w:sz w:val="30"/>
          <w:szCs w:val="30"/>
        </w:rPr>
        <w:tab/>
      </w:r>
      <w:r w:rsidR="00554E53" w:rsidRPr="000F6973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554E53" w:rsidRDefault="00554E53" w:rsidP="00554E53">
      <w:pPr>
        <w:pStyle w:val="block"/>
        <w:spacing w:after="0" w:line="240" w:lineRule="auto"/>
        <w:ind w:left="576" w:right="-43"/>
        <w:jc w:val="thaiDistribute"/>
        <w:rPr>
          <w:rFonts w:ascii="Angsana New" w:hAnsi="Angsana New" w:cs="Angsana New"/>
          <w:sz w:val="30"/>
          <w:szCs w:val="30"/>
          <w:highlight w:val="yellow"/>
          <w:lang w:val="en-US" w:bidi="th-TH"/>
        </w:rPr>
      </w:pPr>
    </w:p>
    <w:p w:rsidR="00D92800" w:rsidRPr="008540A6" w:rsidRDefault="00D92800" w:rsidP="00D92800">
      <w:pPr>
        <w:pStyle w:val="block"/>
        <w:spacing w:after="0" w:line="240" w:lineRule="atLeast"/>
        <w:ind w:left="540"/>
        <w:jc w:val="thaiDistribute"/>
        <w:rPr>
          <w:rFonts w:ascii="Angsana New" w:hAnsi="Angsana New" w:cstheme="minorBidi"/>
          <w:sz w:val="30"/>
          <w:szCs w:val="30"/>
          <w:lang w:bidi="th-TH"/>
        </w:rPr>
      </w:pPr>
      <w:r w:rsidRPr="008540A6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</w:t>
      </w:r>
      <w:r w:rsidRPr="008540A6">
        <w:rPr>
          <w:rFonts w:ascii="Angsana New" w:hAnsi="Angsana New" w:cs="Angsana New" w:hint="cs"/>
          <w:sz w:val="30"/>
          <w:szCs w:val="30"/>
          <w:cs/>
          <w:lang w:bidi="th-TH"/>
        </w:rPr>
        <w:t>ที่ออกและปรับปรุงใหม่</w:t>
      </w:r>
      <w:r w:rsidR="008540A6" w:rsidRPr="008540A6">
        <w:rPr>
          <w:rFonts w:ascii="Angsana New" w:hAnsi="Angsana New" w:cs="Angsana New" w:hint="cs"/>
          <w:sz w:val="30"/>
          <w:szCs w:val="30"/>
          <w:cs/>
          <w:lang w:bidi="th-TH"/>
        </w:rPr>
        <w:t>ซึ่ง</w:t>
      </w:r>
      <w:r w:rsidRPr="008540A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เกี่ยวกับการดำเนินงานของกลุ่มบริษัท </w:t>
      </w:r>
      <w:r w:rsidR="008540A6" w:rsidRPr="008540A6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Pr="008540A6">
        <w:rPr>
          <w:rFonts w:ascii="Angsana New" w:hAnsi="Angsana New" w:cs="Angsana New" w:hint="cs"/>
          <w:sz w:val="30"/>
          <w:szCs w:val="30"/>
          <w:cs/>
          <w:lang w:val="en-US" w:bidi="th-TH"/>
        </w:rPr>
        <w:t>คาดว่าจะมีผลกระทบที่มีสาระสำคัญต่องบการเงินรวมหรืองบการเงินเฉพาะกิจการ เมื่อนำมาถือปฏิบัติเป็นครั้งแรก</w:t>
      </w:r>
      <w:r w:rsidRPr="008540A6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8540A6" w:rsidRPr="008540A6">
        <w:rPr>
          <w:rFonts w:ascii="Angsana New" w:hAnsi="Angsana New" w:cs="Angsana New" w:hint="cs"/>
          <w:sz w:val="30"/>
          <w:szCs w:val="30"/>
          <w:cs/>
          <w:lang w:val="en-US" w:bidi="th-TH"/>
        </w:rPr>
        <w:t>โดย</w:t>
      </w:r>
      <w:r w:rsidRPr="008540A6">
        <w:rPr>
          <w:rFonts w:ascii="Angsana New" w:hAnsi="Angsana New" w:cs="Angsana New"/>
          <w:sz w:val="30"/>
          <w:szCs w:val="30"/>
          <w:cs/>
          <w:lang w:val="en-US" w:bidi="th-TH"/>
        </w:rPr>
        <w:t>มาตรฐานการรายงานทางการเงิน</w:t>
      </w:r>
      <w:r w:rsidRPr="008540A6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ดังกล่าวกำหนดให้ถือปฏิบัติกับงบการเงิน</w:t>
      </w:r>
      <w:r w:rsidRPr="008540A6">
        <w:rPr>
          <w:rFonts w:ascii="Angsana New" w:hAnsi="Angsana New" w:cs="Angsana New"/>
          <w:sz w:val="30"/>
          <w:szCs w:val="30"/>
          <w:cs/>
          <w:lang w:bidi="th-TH"/>
        </w:rPr>
        <w:t>สำหรับรอบระยะเวลาบัญชีที่เริ่มในหรือหลังวันที่</w:t>
      </w:r>
      <w:r w:rsidRPr="008540A6">
        <w:rPr>
          <w:rFonts w:ascii="Angsana New" w:hAnsi="Angsana New"/>
          <w:sz w:val="30"/>
          <w:szCs w:val="30"/>
        </w:rPr>
        <w:t xml:space="preserve"> 1</w:t>
      </w:r>
      <w:r w:rsidRPr="008540A6">
        <w:rPr>
          <w:rFonts w:ascii="Angsana New" w:hAnsi="Angsana New" w:cs="Angsana New"/>
          <w:sz w:val="30"/>
          <w:szCs w:val="30"/>
          <w:cs/>
          <w:lang w:bidi="th-TH"/>
        </w:rPr>
        <w:t xml:space="preserve"> มกราคม </w:t>
      </w:r>
      <w:r w:rsidR="008540A6">
        <w:rPr>
          <w:rFonts w:ascii="Angsana New" w:hAnsi="Angsana New" w:cs="Angsana New" w:hint="cs"/>
          <w:sz w:val="30"/>
          <w:szCs w:val="30"/>
          <w:cs/>
          <w:lang w:bidi="th-TH"/>
        </w:rPr>
        <w:t>มี</w:t>
      </w:r>
      <w:r w:rsidRPr="008540A6">
        <w:rPr>
          <w:rFonts w:ascii="Angsana New" w:hAnsi="Angsana New" w:cs="Angsana New" w:hint="cs"/>
          <w:sz w:val="30"/>
          <w:szCs w:val="30"/>
          <w:cs/>
          <w:lang w:bidi="th-TH"/>
        </w:rPr>
        <w:t>ปีดังต่อไปนี้</w:t>
      </w:r>
    </w:p>
    <w:p w:rsidR="00D92800" w:rsidRPr="003F443C" w:rsidRDefault="00D92800" w:rsidP="00D92800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9306" w:type="dxa"/>
        <w:tblInd w:w="450" w:type="dxa"/>
        <w:tblLook w:val="04A0" w:firstRow="1" w:lastRow="0" w:firstColumn="1" w:lastColumn="0" w:noHBand="0" w:noVBand="1"/>
      </w:tblPr>
      <w:tblGrid>
        <w:gridCol w:w="3780"/>
        <w:gridCol w:w="4571"/>
        <w:gridCol w:w="955"/>
      </w:tblGrid>
      <w:tr w:rsidR="00D92800" w:rsidRPr="00EE2D2E" w:rsidTr="00D92800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:rsidR="00D92800" w:rsidRPr="0093651D" w:rsidRDefault="00D92800" w:rsidP="00C2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93651D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571" w:type="dxa"/>
            <w:shd w:val="clear" w:color="auto" w:fill="auto"/>
            <w:vAlign w:val="bottom"/>
          </w:tcPr>
          <w:p w:rsidR="00D92800" w:rsidRPr="0093651D" w:rsidRDefault="00D92800" w:rsidP="00C2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93651D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955" w:type="dxa"/>
            <w:shd w:val="clear" w:color="auto" w:fill="auto"/>
          </w:tcPr>
          <w:p w:rsidR="00D92800" w:rsidRPr="0093651D" w:rsidRDefault="00D92800" w:rsidP="00C2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93651D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D92800" w:rsidRPr="00EE2D2E" w:rsidTr="00D92800">
        <w:tc>
          <w:tcPr>
            <w:tcW w:w="3780" w:type="dxa"/>
            <w:shd w:val="clear" w:color="auto" w:fill="auto"/>
          </w:tcPr>
          <w:p w:rsidR="00D92800" w:rsidRPr="0093651D" w:rsidRDefault="00D92800" w:rsidP="00C2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93651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93651D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571" w:type="dxa"/>
            <w:shd w:val="clear" w:color="auto" w:fill="auto"/>
          </w:tcPr>
          <w:p w:rsidR="00D92800" w:rsidRPr="0093651D" w:rsidRDefault="00D92800" w:rsidP="00C2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3651D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  <w:tc>
          <w:tcPr>
            <w:tcW w:w="955" w:type="dxa"/>
            <w:shd w:val="clear" w:color="auto" w:fill="auto"/>
          </w:tcPr>
          <w:p w:rsidR="00D92800" w:rsidRPr="0093651D" w:rsidRDefault="00D92800" w:rsidP="00C2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93651D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D92800" w:rsidRPr="00EE2D2E" w:rsidTr="00D92800">
        <w:tc>
          <w:tcPr>
            <w:tcW w:w="3780" w:type="dxa"/>
            <w:shd w:val="clear" w:color="auto" w:fill="auto"/>
          </w:tcPr>
          <w:p w:rsidR="00D92800" w:rsidRPr="0093651D" w:rsidRDefault="00D92800" w:rsidP="00C2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3651D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93651D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571" w:type="dxa"/>
            <w:shd w:val="clear" w:color="auto" w:fill="auto"/>
          </w:tcPr>
          <w:p w:rsidR="00D92800" w:rsidRPr="0093651D" w:rsidRDefault="00D92800" w:rsidP="00C2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3651D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955" w:type="dxa"/>
            <w:shd w:val="clear" w:color="auto" w:fill="auto"/>
          </w:tcPr>
          <w:p w:rsidR="00D92800" w:rsidRPr="0093651D" w:rsidRDefault="00D92800" w:rsidP="00C2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93651D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D92800" w:rsidRPr="00EE2D2E" w:rsidTr="00D92800">
        <w:tc>
          <w:tcPr>
            <w:tcW w:w="3780" w:type="dxa"/>
            <w:shd w:val="clear" w:color="auto" w:fill="auto"/>
          </w:tcPr>
          <w:p w:rsidR="00D92800" w:rsidRPr="0093651D" w:rsidRDefault="00D92800" w:rsidP="00C2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93651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93651D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571" w:type="dxa"/>
            <w:shd w:val="clear" w:color="auto" w:fill="auto"/>
          </w:tcPr>
          <w:p w:rsidR="00D92800" w:rsidRPr="0093651D" w:rsidRDefault="00D92800" w:rsidP="00C2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3651D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955" w:type="dxa"/>
            <w:shd w:val="clear" w:color="auto" w:fill="auto"/>
          </w:tcPr>
          <w:p w:rsidR="00D92800" w:rsidRPr="0093651D" w:rsidRDefault="00D92800" w:rsidP="00C2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93651D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D92800" w:rsidRPr="00EE2D2E" w:rsidTr="00D92800">
        <w:tc>
          <w:tcPr>
            <w:tcW w:w="3780" w:type="dxa"/>
            <w:shd w:val="clear" w:color="auto" w:fill="auto"/>
          </w:tcPr>
          <w:p w:rsidR="00D92800" w:rsidRPr="0093651D" w:rsidRDefault="00D92800" w:rsidP="00C2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93651D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93651D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 w:rsidRPr="0093651D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93651D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571" w:type="dxa"/>
            <w:shd w:val="clear" w:color="auto" w:fill="auto"/>
          </w:tcPr>
          <w:p w:rsidR="00D92800" w:rsidRPr="0093651D" w:rsidRDefault="00D92800" w:rsidP="00C2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93651D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  <w:tc>
          <w:tcPr>
            <w:tcW w:w="955" w:type="dxa"/>
            <w:shd w:val="clear" w:color="auto" w:fill="auto"/>
          </w:tcPr>
          <w:p w:rsidR="00D92800" w:rsidRPr="0093651D" w:rsidRDefault="00D92800" w:rsidP="00C2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93651D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</w:tbl>
    <w:p w:rsidR="00D92800" w:rsidRPr="00FC7324" w:rsidRDefault="00D92800" w:rsidP="00D92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shd w:val="clear" w:color="auto" w:fill="D9D9D9"/>
        </w:rPr>
      </w:pPr>
    </w:p>
    <w:p w:rsidR="00D92800" w:rsidRPr="00EE2D2E" w:rsidRDefault="00D92800" w:rsidP="00D92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E2D2E">
        <w:rPr>
          <w:rFonts w:ascii="Angsana New" w:hAnsi="Angsana New"/>
          <w:i/>
          <w:iCs/>
          <w:sz w:val="30"/>
          <w:szCs w:val="30"/>
        </w:rPr>
        <w:t xml:space="preserve">* </w:t>
      </w:r>
      <w:r w:rsidRPr="00EE2D2E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</w:t>
      </w:r>
      <w:r w:rsidR="008540A6">
        <w:rPr>
          <w:rFonts w:ascii="Angsana New" w:hAnsi="Angsana New" w:hint="cs"/>
          <w:i/>
          <w:iCs/>
          <w:sz w:val="30"/>
          <w:szCs w:val="30"/>
          <w:cs/>
        </w:rPr>
        <w:t>ที่เกี่ยวข้องกับ</w:t>
      </w:r>
      <w:r w:rsidRPr="00EE2D2E">
        <w:rPr>
          <w:rFonts w:ascii="Angsana New" w:hAnsi="Angsana New"/>
          <w:i/>
          <w:iCs/>
          <w:sz w:val="30"/>
          <w:szCs w:val="30"/>
          <w:cs/>
        </w:rPr>
        <w:t>เครื่องมือทางการเงิน</w:t>
      </w:r>
    </w:p>
    <w:p w:rsidR="00D92800" w:rsidRPr="00643DEA" w:rsidRDefault="00D92800" w:rsidP="00D92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4"/>
          <w:szCs w:val="24"/>
        </w:rPr>
      </w:pPr>
    </w:p>
    <w:p w:rsidR="008540A6" w:rsidRPr="008540A6" w:rsidRDefault="008540A6" w:rsidP="008540A6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8540A6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8540A6" w:rsidRPr="008540A6" w:rsidRDefault="008540A6" w:rsidP="008540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CC"/>
          <w:sz w:val="30"/>
          <w:szCs w:val="30"/>
          <w:shd w:val="clear" w:color="auto" w:fill="D9D9D9"/>
        </w:rPr>
      </w:pPr>
    </w:p>
    <w:p w:rsidR="008540A6" w:rsidRPr="008540A6" w:rsidRDefault="008540A6" w:rsidP="008540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8540A6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8540A6"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</w:t>
      </w:r>
      <w:r w:rsidRPr="008540A6">
        <w:rPr>
          <w:rFonts w:ascii="Angsana New" w:hAnsi="Angsana New"/>
          <w:sz w:val="30"/>
          <w:szCs w:val="30"/>
          <w:cs/>
        </w:rPr>
        <w:t xml:space="preserve">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3" w:name="_Hlk15580843"/>
      <w:bookmarkStart w:id="4" w:name="_Hlk15582546"/>
      <w:r w:rsidRPr="008540A6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</w:t>
      </w:r>
      <w:bookmarkEnd w:id="3"/>
      <w:r w:rsidRPr="008540A6">
        <w:rPr>
          <w:rFonts w:ascii="Angsana New" w:hAnsi="Angsana New" w:hint="cs"/>
          <w:sz w:val="30"/>
          <w:szCs w:val="30"/>
          <w:cs/>
        </w:rPr>
        <w:t>มีผลบังคับใช้</w:t>
      </w:r>
      <w:r w:rsidRPr="008540A6">
        <w:rPr>
          <w:rFonts w:ascii="Angsana New" w:hAnsi="Angsana New"/>
          <w:sz w:val="30"/>
          <w:szCs w:val="30"/>
          <w:cs/>
        </w:rPr>
        <w:br/>
      </w:r>
      <w:r w:rsidRPr="008540A6">
        <w:rPr>
          <w:rFonts w:ascii="Angsana New" w:hAnsi="Angsana New" w:hint="cs"/>
          <w:sz w:val="30"/>
          <w:szCs w:val="30"/>
          <w:cs/>
        </w:rPr>
        <w:t>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4"/>
    </w:p>
    <w:p w:rsidR="008540A6" w:rsidRPr="008540A6" w:rsidRDefault="008540A6" w:rsidP="008540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="Angsana New" w:hAnsi="Angsana New"/>
          <w:color w:val="0000FF"/>
          <w:sz w:val="30"/>
          <w:szCs w:val="30"/>
          <w:shd w:val="clear" w:color="auto" w:fill="E0E0E0"/>
        </w:rPr>
      </w:pPr>
    </w:p>
    <w:p w:rsidR="008540A6" w:rsidRPr="008540A6" w:rsidRDefault="008540A6" w:rsidP="008540A6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8540A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8540A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8540A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8540A6" w:rsidRPr="008540A6" w:rsidRDefault="008540A6" w:rsidP="008540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CC"/>
          <w:sz w:val="30"/>
          <w:szCs w:val="30"/>
          <w:shd w:val="clear" w:color="auto" w:fill="D9D9D9"/>
        </w:rPr>
      </w:pPr>
    </w:p>
    <w:p w:rsidR="008540A6" w:rsidRPr="008540A6" w:rsidRDefault="008540A6" w:rsidP="008540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540A6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8540A6">
        <w:rPr>
          <w:rFonts w:asciiTheme="majorBidi" w:hAnsiTheme="majorBidi" w:cstheme="majorBidi"/>
          <w:sz w:val="30"/>
          <w:szCs w:val="30"/>
        </w:rPr>
        <w:t>16</w:t>
      </w:r>
      <w:r w:rsidRPr="008540A6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</w:t>
      </w:r>
      <w:r w:rsidRPr="008540A6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</w:t>
      </w:r>
      <w:r w:rsidRPr="008540A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540A6">
        <w:rPr>
          <w:rFonts w:asciiTheme="majorBidi" w:hAnsiTheme="majorBidi" w:cstheme="majorBidi"/>
          <w:color w:val="000000"/>
          <w:sz w:val="30"/>
          <w:szCs w:val="30"/>
          <w:cs/>
        </w:rPr>
        <w:t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</w:t>
      </w:r>
      <w:r w:rsidRPr="008540A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bookmarkStart w:id="5" w:name="_Hlk15581419"/>
      <w:bookmarkStart w:id="6" w:name="_Hlk15582558"/>
      <w:r w:rsidRPr="008540A6">
        <w:rPr>
          <w:rFonts w:asciiTheme="majorBidi" w:hAnsiTheme="majorBidi" w:cstheme="majorBidi" w:hint="cs"/>
          <w:color w:val="000000"/>
          <w:sz w:val="30"/>
          <w:szCs w:val="30"/>
          <w:cs/>
        </w:rPr>
        <w:t>เมื่อ</w:t>
      </w:r>
      <w:r w:rsidRPr="008540A6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5"/>
      <w:r w:rsidRPr="008540A6">
        <w:rPr>
          <w:rFonts w:ascii="Angsana New" w:hAnsi="Angsana New" w:hint="cs"/>
          <w:sz w:val="30"/>
          <w:szCs w:val="30"/>
          <w:cs/>
        </w:rPr>
        <w:t>บางฉบับที่มีผลบังคับใช้อยู่ในปัจจุบันถูกยกเลิกไป</w:t>
      </w:r>
      <w:bookmarkEnd w:id="6"/>
    </w:p>
    <w:p w:rsidR="008540A6" w:rsidRPr="008540A6" w:rsidRDefault="008540A6" w:rsidP="008540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:rsidR="00346907" w:rsidRDefault="008540A6" w:rsidP="008540A6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540A6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</w:t>
      </w:r>
      <w:r w:rsidRPr="008540A6">
        <w:rPr>
          <w:rFonts w:ascii="Angsana New" w:hAnsi="Angsana New" w:hint="cs"/>
          <w:sz w:val="30"/>
          <w:szCs w:val="30"/>
          <w:cs/>
        </w:rPr>
        <w:t>ต่องบการเงินในงวดแรกที่</w:t>
      </w:r>
      <w:r w:rsidRPr="008540A6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</w:t>
      </w:r>
      <w:r w:rsidRPr="008540A6">
        <w:rPr>
          <w:rFonts w:ascii="Angsana New" w:hAnsi="Angsana New" w:hint="cs"/>
          <w:sz w:val="30"/>
          <w:szCs w:val="30"/>
          <w:cs/>
        </w:rPr>
        <w:t>ดังกล่าวข้างต้น</w:t>
      </w:r>
    </w:p>
    <w:p w:rsidR="00346907" w:rsidRDefault="003469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346907" w:rsidRDefault="00346907" w:rsidP="0034690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18</w:t>
      </w:r>
      <w:r w:rsidRPr="006F5B85">
        <w:rPr>
          <w:rFonts w:ascii="Angsana New" w:hAnsi="Angsana New" w:cs="Angsana New"/>
          <w:b/>
          <w:bCs/>
          <w:sz w:val="30"/>
          <w:szCs w:val="30"/>
        </w:rPr>
        <w:tab/>
      </w:r>
      <w:r w:rsidRPr="00B9341A">
        <w:rPr>
          <w:rFonts w:ascii="Angsana New" w:hAnsi="Angsana New" w:cs="Angsana New"/>
          <w:b/>
          <w:bCs/>
          <w:sz w:val="30"/>
          <w:szCs w:val="30"/>
          <w:cs/>
        </w:rPr>
        <w:t>การจัดประเภทรายการใหม่</w:t>
      </w:r>
    </w:p>
    <w:p w:rsidR="00346907" w:rsidRPr="00346907" w:rsidRDefault="00346907" w:rsidP="0034690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346907" w:rsidRDefault="00346907" w:rsidP="0034690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9341A">
        <w:rPr>
          <w:rFonts w:ascii="Angsana New" w:hAnsi="Angsana New" w:cs="Angsana New"/>
          <w:sz w:val="30"/>
          <w:szCs w:val="30"/>
          <w:cs/>
        </w:rPr>
        <w:t>รายการบางรายการในงบกำไรขาดทุนเบ็ดเสร็จ</w:t>
      </w:r>
      <w:bookmarkStart w:id="7" w:name="_Hlk30536889"/>
      <w:r w:rsidRPr="00B9341A">
        <w:rPr>
          <w:rFonts w:ascii="Angsana New" w:hAnsi="Angsana New" w:cs="Angsana New"/>
          <w:sz w:val="30"/>
          <w:szCs w:val="30"/>
          <w:cs/>
        </w:rPr>
        <w:t xml:space="preserve">สำหรับงวดสามเดือนสิ้นสุดวันที่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 w:rsidRPr="00B9341A">
        <w:rPr>
          <w:rFonts w:ascii="Angsana New" w:hAnsi="Angsana New" w:cs="Angsana New" w:hint="cs"/>
          <w:sz w:val="30"/>
          <w:szCs w:val="30"/>
          <w:cs/>
        </w:rPr>
        <w:t>ธันวาคม</w:t>
      </w:r>
      <w:bookmarkEnd w:id="7"/>
      <w:r w:rsidRPr="00B934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B9341A">
        <w:rPr>
          <w:rFonts w:ascii="Angsana New" w:hAnsi="Angsana New"/>
          <w:sz w:val="30"/>
          <w:szCs w:val="30"/>
        </w:rPr>
        <w:t xml:space="preserve">2561 </w:t>
      </w:r>
      <w:r w:rsidRPr="00B9341A">
        <w:rPr>
          <w:rFonts w:ascii="Angsana New" w:hAnsi="Angsana New" w:cs="Angsana New"/>
          <w:sz w:val="30"/>
          <w:szCs w:val="30"/>
          <w:cs/>
        </w:rPr>
        <w:t>ซึ่งรวมอยู่ใน</w:t>
      </w:r>
      <w:r w:rsidR="00B031D4">
        <w:rPr>
          <w:rFonts w:ascii="Angsana New" w:hAnsi="Angsana New" w:cs="Angsana New"/>
          <w:sz w:val="30"/>
          <w:szCs w:val="30"/>
        </w:rPr>
        <w:br/>
      </w:r>
      <w:r w:rsidRPr="00B9341A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งบการเงินระหว่างกาลสำหรับงวดสามเดือนสิ้นสุดวันที่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 w:rsidRPr="00B9341A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B934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B9341A">
        <w:rPr>
          <w:rFonts w:ascii="Angsana New" w:hAnsi="Angsana New"/>
          <w:sz w:val="30"/>
          <w:szCs w:val="30"/>
        </w:rPr>
        <w:t xml:space="preserve">2562 </w:t>
      </w:r>
      <w:r w:rsidRPr="00B9341A">
        <w:rPr>
          <w:rFonts w:ascii="Angsana New" w:hAnsi="Angsana New" w:cs="Angsana New"/>
          <w:sz w:val="30"/>
          <w:szCs w:val="30"/>
          <w:cs/>
        </w:rPr>
        <w:t>เพื่อวัตถุประสงค์ในการเปรียบเทียบ ได้มีการจัดประเภทรายการใหม่เพื่อให้สอดคล้องกับการนำเสนองบการเงินระหว่างกาล</w:t>
      </w:r>
      <w:r w:rsidR="009A2ECD">
        <w:rPr>
          <w:rFonts w:ascii="Angsana New" w:hAnsi="Angsana New" w:cs="Angsana New" w:hint="cs"/>
          <w:sz w:val="30"/>
          <w:szCs w:val="30"/>
          <w:cs/>
        </w:rPr>
        <w:t>ปี</w:t>
      </w:r>
      <w:r w:rsidRPr="00B934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B9341A">
        <w:rPr>
          <w:rFonts w:ascii="Angsana New" w:hAnsi="Angsana New"/>
          <w:sz w:val="30"/>
          <w:szCs w:val="30"/>
        </w:rPr>
        <w:t xml:space="preserve">2562 </w:t>
      </w:r>
      <w:r w:rsidRPr="00B9341A">
        <w:rPr>
          <w:rFonts w:ascii="Angsana New" w:hAnsi="Angsana New" w:cs="Angsana New"/>
          <w:sz w:val="30"/>
          <w:szCs w:val="30"/>
          <w:cs/>
        </w:rPr>
        <w:t>ดังนี้</w:t>
      </w:r>
    </w:p>
    <w:p w:rsidR="00346907" w:rsidRDefault="00346907" w:rsidP="0034690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900"/>
        <w:gridCol w:w="270"/>
        <w:gridCol w:w="891"/>
        <w:gridCol w:w="268"/>
        <w:gridCol w:w="821"/>
        <w:gridCol w:w="268"/>
        <w:gridCol w:w="849"/>
        <w:gridCol w:w="335"/>
        <w:gridCol w:w="977"/>
        <w:gridCol w:w="268"/>
        <w:gridCol w:w="825"/>
      </w:tblGrid>
      <w:tr w:rsidR="00346907" w:rsidRPr="00956384" w:rsidTr="00346907">
        <w:trPr>
          <w:tblHeader/>
        </w:trPr>
        <w:tc>
          <w:tcPr>
            <w:tcW w:w="2520" w:type="dxa"/>
          </w:tcPr>
          <w:p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72" w:type="dxa"/>
            <w:gridSpan w:val="11"/>
          </w:tcPr>
          <w:p w:rsidR="00346907" w:rsidRPr="00956384" w:rsidRDefault="00346907" w:rsidP="00346907">
            <w:pPr>
              <w:pStyle w:val="BodyText"/>
              <w:spacing w:after="0" w:line="340" w:lineRule="exact"/>
              <w:ind w:left="-108" w:right="-9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2561</w:t>
            </w:r>
          </w:p>
        </w:tc>
      </w:tr>
      <w:tr w:rsidR="00346907" w:rsidRPr="00956384" w:rsidTr="00346907">
        <w:trPr>
          <w:tblHeader/>
        </w:trPr>
        <w:tc>
          <w:tcPr>
            <w:tcW w:w="2520" w:type="dxa"/>
          </w:tcPr>
          <w:p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50" w:type="dxa"/>
            <w:gridSpan w:val="5"/>
            <w:tcBorders>
              <w:bottom w:val="single" w:sz="4" w:space="0" w:color="auto"/>
            </w:tcBorders>
          </w:tcPr>
          <w:p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8" w:type="dxa"/>
          </w:tcPr>
          <w:p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54" w:type="dxa"/>
            <w:gridSpan w:val="5"/>
            <w:tcBorders>
              <w:bottom w:val="single" w:sz="4" w:space="0" w:color="auto"/>
            </w:tcBorders>
          </w:tcPr>
          <w:p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5638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46907" w:rsidRPr="00956384" w:rsidTr="00346907">
        <w:trPr>
          <w:tblHeader/>
        </w:trPr>
        <w:tc>
          <w:tcPr>
            <w:tcW w:w="2520" w:type="dxa"/>
            <w:shd w:val="clear" w:color="auto" w:fill="auto"/>
          </w:tcPr>
          <w:p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346907" w:rsidRPr="00956384" w:rsidRDefault="00346907" w:rsidP="00346907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dxa"/>
          </w:tcPr>
          <w:p w:rsidR="00346907" w:rsidRPr="00956384" w:rsidRDefault="00346907" w:rsidP="00346907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346907" w:rsidRPr="00956384" w:rsidRDefault="00346907" w:rsidP="00346907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:rsidR="00346907" w:rsidRPr="00956384" w:rsidRDefault="00346907" w:rsidP="00346907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68" w:type="dxa"/>
          </w:tcPr>
          <w:p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:rsidR="00346907" w:rsidRPr="00956384" w:rsidRDefault="00346907" w:rsidP="00346907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335" w:type="dxa"/>
          </w:tcPr>
          <w:p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:rsidR="00346907" w:rsidRPr="00956384" w:rsidRDefault="00346907" w:rsidP="00346907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346907" w:rsidRPr="00956384" w:rsidRDefault="00346907" w:rsidP="00346907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5" w:type="dxa"/>
          </w:tcPr>
          <w:p w:rsidR="00346907" w:rsidRPr="00956384" w:rsidRDefault="00346907" w:rsidP="00346907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346907" w:rsidRPr="00956384" w:rsidTr="00346907">
        <w:trPr>
          <w:tblHeader/>
        </w:trPr>
        <w:tc>
          <w:tcPr>
            <w:tcW w:w="2520" w:type="dxa"/>
          </w:tcPr>
          <w:p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72" w:type="dxa"/>
            <w:gridSpan w:val="11"/>
          </w:tcPr>
          <w:p w:rsidR="00346907" w:rsidRPr="00956384" w:rsidRDefault="00346907" w:rsidP="00346907">
            <w:pPr>
              <w:pStyle w:val="BodyText"/>
              <w:spacing w:after="0" w:line="340" w:lineRule="exact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46907" w:rsidRPr="00956384" w:rsidTr="00346907">
        <w:tc>
          <w:tcPr>
            <w:tcW w:w="2520" w:type="dxa"/>
          </w:tcPr>
          <w:p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900" w:type="dxa"/>
          </w:tcPr>
          <w:p w:rsidR="00346907" w:rsidRPr="00956384" w:rsidRDefault="00346907" w:rsidP="0034690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dxa"/>
          </w:tcPr>
          <w:p w:rsidR="00346907" w:rsidRPr="00956384" w:rsidRDefault="00346907" w:rsidP="00346907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:rsidR="00346907" w:rsidRPr="00956384" w:rsidRDefault="00346907" w:rsidP="0034690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:rsidR="00346907" w:rsidRPr="00956384" w:rsidRDefault="00346907" w:rsidP="0034690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35" w:type="dxa"/>
          </w:tcPr>
          <w:p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:rsidR="00346907" w:rsidRPr="00956384" w:rsidRDefault="00346907" w:rsidP="00346907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5" w:type="dxa"/>
          </w:tcPr>
          <w:p w:rsidR="00346907" w:rsidRPr="00956384" w:rsidRDefault="00346907" w:rsidP="0034690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46907" w:rsidRPr="00956384" w:rsidTr="00346907">
        <w:tc>
          <w:tcPr>
            <w:tcW w:w="4581" w:type="dxa"/>
            <w:gridSpan w:val="4"/>
          </w:tcPr>
          <w:p w:rsidR="00346907" w:rsidRPr="00956384" w:rsidRDefault="00346907" w:rsidP="0034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  <w:p w:rsidR="00346907" w:rsidRPr="00956384" w:rsidRDefault="00346907" w:rsidP="0034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9563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68" w:type="dxa"/>
          </w:tcPr>
          <w:p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:rsidR="00346907" w:rsidRPr="00956384" w:rsidRDefault="00346907" w:rsidP="0034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:rsidR="00346907" w:rsidRPr="00956384" w:rsidRDefault="00346907" w:rsidP="0034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5" w:type="dxa"/>
          </w:tcPr>
          <w:p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:rsidR="00346907" w:rsidRPr="00956384" w:rsidRDefault="00346907" w:rsidP="0034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5" w:type="dxa"/>
          </w:tcPr>
          <w:p w:rsidR="00346907" w:rsidRPr="00956384" w:rsidRDefault="00346907" w:rsidP="0034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46907" w:rsidRPr="00956384" w:rsidTr="00346907">
        <w:tc>
          <w:tcPr>
            <w:tcW w:w="2520" w:type="dxa"/>
          </w:tcPr>
          <w:p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B05A9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รายได้จากการขายและ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5B05A9">
              <w:rPr>
                <w:rFonts w:ascii="Angsana New" w:hAnsi="Angsana New" w:cs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900" w:type="dxa"/>
          </w:tcPr>
          <w:p w:rsidR="00346907" w:rsidRDefault="00346907" w:rsidP="0034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346907" w:rsidRPr="00956384" w:rsidRDefault="00346907" w:rsidP="0034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2,792</w:t>
            </w:r>
          </w:p>
        </w:tc>
        <w:tc>
          <w:tcPr>
            <w:tcW w:w="270" w:type="dxa"/>
          </w:tcPr>
          <w:p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dxa"/>
          </w:tcPr>
          <w:p w:rsidR="00346907" w:rsidRDefault="00346907" w:rsidP="0034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346907" w:rsidRPr="00956384" w:rsidRDefault="00346907" w:rsidP="0034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(73)</w:t>
            </w:r>
          </w:p>
        </w:tc>
        <w:tc>
          <w:tcPr>
            <w:tcW w:w="268" w:type="dxa"/>
          </w:tcPr>
          <w:p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:rsidR="00346907" w:rsidRDefault="00346907" w:rsidP="0034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346907" w:rsidRPr="00956384" w:rsidRDefault="00346907" w:rsidP="0034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sz w:val="30"/>
                <w:szCs w:val="30"/>
              </w:rPr>
              <w:t>2,</w:t>
            </w:r>
            <w:r>
              <w:rPr>
                <w:rFonts w:ascii="Angsana New" w:hAnsi="Angsana New" w:cs="Angsana New"/>
                <w:sz w:val="30"/>
                <w:szCs w:val="30"/>
              </w:rPr>
              <w:t>719</w:t>
            </w:r>
          </w:p>
        </w:tc>
        <w:tc>
          <w:tcPr>
            <w:tcW w:w="268" w:type="dxa"/>
          </w:tcPr>
          <w:p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:rsidR="00346907" w:rsidRDefault="00346907" w:rsidP="0034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346907" w:rsidRPr="00956384" w:rsidRDefault="00346907" w:rsidP="0034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2,787</w:t>
            </w:r>
          </w:p>
        </w:tc>
        <w:tc>
          <w:tcPr>
            <w:tcW w:w="335" w:type="dxa"/>
          </w:tcPr>
          <w:p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:rsidR="00346907" w:rsidRDefault="00346907" w:rsidP="0034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346907" w:rsidRPr="00956384" w:rsidRDefault="00346907" w:rsidP="0034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(73)</w:t>
            </w:r>
          </w:p>
        </w:tc>
        <w:tc>
          <w:tcPr>
            <w:tcW w:w="268" w:type="dxa"/>
          </w:tcPr>
          <w:p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5" w:type="dxa"/>
          </w:tcPr>
          <w:p w:rsidR="00346907" w:rsidRDefault="00346907" w:rsidP="0034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346907" w:rsidRPr="00956384" w:rsidRDefault="00346907" w:rsidP="0034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2,714</w:t>
            </w:r>
          </w:p>
        </w:tc>
      </w:tr>
      <w:tr w:rsidR="00346907" w:rsidRPr="00956384" w:rsidTr="00346907">
        <w:tc>
          <w:tcPr>
            <w:tcW w:w="2520" w:type="dxa"/>
          </w:tcPr>
          <w:p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B05A9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900" w:type="dxa"/>
          </w:tcPr>
          <w:p w:rsidR="00346907" w:rsidRPr="00956384" w:rsidRDefault="00346907" w:rsidP="0034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709</w:t>
            </w:r>
          </w:p>
        </w:tc>
        <w:tc>
          <w:tcPr>
            <w:tcW w:w="270" w:type="dxa"/>
          </w:tcPr>
          <w:p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dxa"/>
          </w:tcPr>
          <w:p w:rsidR="00346907" w:rsidRPr="00956384" w:rsidRDefault="00346907" w:rsidP="0034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(73)</w:t>
            </w:r>
          </w:p>
        </w:tc>
        <w:tc>
          <w:tcPr>
            <w:tcW w:w="268" w:type="dxa"/>
          </w:tcPr>
          <w:p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:rsidR="00346907" w:rsidRPr="00956384" w:rsidRDefault="00346907" w:rsidP="0034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636</w:t>
            </w:r>
          </w:p>
        </w:tc>
        <w:tc>
          <w:tcPr>
            <w:tcW w:w="268" w:type="dxa"/>
          </w:tcPr>
          <w:p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:rsidR="00346907" w:rsidRPr="00956384" w:rsidRDefault="00346907" w:rsidP="0034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707</w:t>
            </w:r>
          </w:p>
        </w:tc>
        <w:tc>
          <w:tcPr>
            <w:tcW w:w="335" w:type="dxa"/>
          </w:tcPr>
          <w:p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:rsidR="00346907" w:rsidRPr="00956384" w:rsidRDefault="00346907" w:rsidP="0034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(73)</w:t>
            </w:r>
          </w:p>
        </w:tc>
        <w:tc>
          <w:tcPr>
            <w:tcW w:w="268" w:type="dxa"/>
          </w:tcPr>
          <w:p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5" w:type="dxa"/>
          </w:tcPr>
          <w:p w:rsidR="00346907" w:rsidRPr="00956384" w:rsidRDefault="00346907" w:rsidP="0034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634</w:t>
            </w:r>
          </w:p>
        </w:tc>
      </w:tr>
      <w:tr w:rsidR="00346907" w:rsidRPr="00956384" w:rsidTr="00346907">
        <w:tc>
          <w:tcPr>
            <w:tcW w:w="2520" w:type="dxa"/>
          </w:tcPr>
          <w:p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346907" w:rsidRPr="00956384" w:rsidRDefault="00346907" w:rsidP="0034690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:rsidR="00346907" w:rsidRPr="00956384" w:rsidRDefault="00346907" w:rsidP="00346907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:rsidR="00346907" w:rsidRPr="00956384" w:rsidRDefault="00346907" w:rsidP="0034690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:rsidR="00346907" w:rsidRPr="00956384" w:rsidRDefault="00346907" w:rsidP="0034690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5" w:type="dxa"/>
          </w:tcPr>
          <w:p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</w:tcPr>
          <w:p w:rsidR="00346907" w:rsidRPr="00956384" w:rsidRDefault="00346907" w:rsidP="00346907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346907" w:rsidRPr="00956384" w:rsidRDefault="00346907" w:rsidP="003469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5" w:type="dxa"/>
          </w:tcPr>
          <w:p w:rsidR="00346907" w:rsidRPr="00956384" w:rsidRDefault="00346907" w:rsidP="0034690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46907" w:rsidRPr="00222AB6" w:rsidTr="00346907">
        <w:trPr>
          <w:trHeight w:val="152"/>
        </w:trPr>
        <w:tc>
          <w:tcPr>
            <w:tcW w:w="2520" w:type="dxa"/>
          </w:tcPr>
          <w:p w:rsidR="00346907" w:rsidRPr="00222AB6" w:rsidRDefault="00346907" w:rsidP="0034690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346907" w:rsidRPr="00222AB6" w:rsidRDefault="00346907" w:rsidP="0034690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346907" w:rsidRPr="00222AB6" w:rsidRDefault="00346907" w:rsidP="0034690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double" w:sz="4" w:space="0" w:color="auto"/>
            </w:tcBorders>
          </w:tcPr>
          <w:p w:rsidR="00346907" w:rsidRPr="00222AB6" w:rsidRDefault="00346907" w:rsidP="00346907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68" w:type="dxa"/>
          </w:tcPr>
          <w:p w:rsidR="00346907" w:rsidRPr="00222AB6" w:rsidRDefault="00346907" w:rsidP="00346907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:rsidR="00346907" w:rsidRPr="00222AB6" w:rsidRDefault="00346907" w:rsidP="0034690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8" w:type="dxa"/>
          </w:tcPr>
          <w:p w:rsidR="00346907" w:rsidRPr="00222AB6" w:rsidRDefault="00346907" w:rsidP="00346907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</w:tcPr>
          <w:p w:rsidR="00346907" w:rsidRPr="00222AB6" w:rsidRDefault="00346907" w:rsidP="0034690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5" w:type="dxa"/>
          </w:tcPr>
          <w:p w:rsidR="00346907" w:rsidRPr="00222AB6" w:rsidRDefault="00346907" w:rsidP="00346907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</w:tcPr>
          <w:p w:rsidR="00346907" w:rsidRPr="00222AB6" w:rsidRDefault="00346907" w:rsidP="00346907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68" w:type="dxa"/>
          </w:tcPr>
          <w:p w:rsidR="00346907" w:rsidRPr="00222AB6" w:rsidRDefault="00346907" w:rsidP="0034690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5" w:type="dxa"/>
          </w:tcPr>
          <w:p w:rsidR="00346907" w:rsidRPr="00222AB6" w:rsidRDefault="00346907" w:rsidP="0034690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</w:tbl>
    <w:p w:rsidR="00346907" w:rsidRDefault="00346907" w:rsidP="0034690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92800" w:rsidRPr="00B635B3" w:rsidRDefault="00346907" w:rsidP="00346907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11954">
        <w:rPr>
          <w:rFonts w:ascii="Angsana New" w:hAnsi="Angsana New"/>
          <w:sz w:val="30"/>
          <w:szCs w:val="30"/>
          <w:cs/>
        </w:rPr>
        <w:t>การจัดประเภทรายการใหม่นี้</w:t>
      </w:r>
      <w:r>
        <w:rPr>
          <w:rFonts w:ascii="Angsana New" w:hAnsi="Angsana New"/>
          <w:sz w:val="30"/>
          <w:szCs w:val="30"/>
        </w:rPr>
        <w:t xml:space="preserve"> </w:t>
      </w:r>
      <w:r w:rsidRPr="00F11954">
        <w:rPr>
          <w:rFonts w:ascii="Angsana New" w:hAnsi="Angsana New"/>
          <w:sz w:val="30"/>
          <w:szCs w:val="30"/>
          <w:cs/>
        </w:rPr>
        <w:t>เนื่องจากผู้บริหารเห็นว่ามีความเหมาะสมกับธุรกิจของกลุ่มบริษัทมากกว่า</w:t>
      </w:r>
    </w:p>
    <w:sectPr w:rsidR="00D92800" w:rsidRPr="00B635B3" w:rsidSect="0070222B">
      <w:headerReference w:type="default" r:id="rId20"/>
      <w:footerReference w:type="even" r:id="rId21"/>
      <w:footerReference w:type="default" r:id="rId22"/>
      <w:footerReference w:type="first" r:id="rId23"/>
      <w:pgSz w:w="11909" w:h="16834" w:code="9"/>
      <w:pgMar w:top="691" w:right="1019" w:bottom="576" w:left="1152" w:header="720" w:footer="720" w:gutter="0"/>
      <w:paperSrc w:first="7" w:other="7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4D70" w:rsidRDefault="00184D70" w:rsidP="004956B4">
      <w:r>
        <w:separator/>
      </w:r>
    </w:p>
  </w:endnote>
  <w:endnote w:type="continuationSeparator" w:id="0">
    <w:p w:rsidR="00184D70" w:rsidRDefault="00184D70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1E8A" w:rsidRPr="0047456A" w:rsidRDefault="006D1E8A" w:rsidP="0047456A">
    <w:pPr>
      <w:pStyle w:val="Footer"/>
      <w:jc w:val="center"/>
      <w:rPr>
        <w:rFonts w:ascii="Angsana New" w:hAnsi="Angsana New"/>
        <w:sz w:val="30"/>
        <w:szCs w:val="30"/>
      </w:rPr>
    </w:pPr>
    <w:r w:rsidRPr="0047456A">
      <w:rPr>
        <w:rFonts w:ascii="Angsana New" w:hAnsi="Angsana New"/>
        <w:sz w:val="30"/>
        <w:szCs w:val="30"/>
      </w:rPr>
      <w:fldChar w:fldCharType="begin"/>
    </w:r>
    <w:r w:rsidRPr="0047456A">
      <w:rPr>
        <w:rFonts w:ascii="Angsana New" w:hAnsi="Angsana New"/>
        <w:sz w:val="30"/>
        <w:szCs w:val="30"/>
      </w:rPr>
      <w:instrText xml:space="preserve"> PAGE   \* MERGEFORMAT </w:instrText>
    </w:r>
    <w:r w:rsidRPr="004745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47456A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1E8A" w:rsidRPr="00B121B2" w:rsidRDefault="006D1E8A">
    <w:pPr>
      <w:pStyle w:val="Footer"/>
      <w:jc w:val="center"/>
      <w:rPr>
        <w:rFonts w:ascii="Angsana New" w:hAnsi="Angsana New"/>
        <w:sz w:val="30"/>
        <w:szCs w:val="30"/>
      </w:rPr>
    </w:pPr>
    <w:r w:rsidRPr="00B121B2">
      <w:rPr>
        <w:rFonts w:ascii="Angsana New" w:hAnsi="Angsana New"/>
        <w:sz w:val="30"/>
        <w:szCs w:val="30"/>
      </w:rPr>
      <w:fldChar w:fldCharType="begin"/>
    </w:r>
    <w:r w:rsidRPr="00B121B2">
      <w:rPr>
        <w:rFonts w:ascii="Angsana New" w:hAnsi="Angsana New"/>
        <w:sz w:val="30"/>
        <w:szCs w:val="30"/>
      </w:rPr>
      <w:instrText xml:space="preserve"> PAGE   \* MERGEFORMAT </w:instrText>
    </w:r>
    <w:r w:rsidRPr="00B121B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17</w:t>
    </w:r>
    <w:r w:rsidRPr="00B121B2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558780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6D1E8A" w:rsidRPr="00333A2F" w:rsidRDefault="006D1E8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33A2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33A2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33A2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33A2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33A2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1E8A" w:rsidRPr="00907A32" w:rsidRDefault="006D1E8A" w:rsidP="00B1561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7200"/>
      </w:tabs>
      <w:ind w:right="360"/>
      <w:rPr>
        <w:rFonts w:ascii="Angsana New" w:hAnsi="Angsana New"/>
        <w:i/>
        <w:iCs/>
        <w:sz w:val="30"/>
        <w:szCs w:val="30"/>
        <w:lang w:val="pt-BR"/>
      </w:rPr>
    </w:pPr>
    <w:r>
      <w:rPr>
        <w:rFonts w:ascii="Angsana New" w:hAnsi="Angsana New" w:hint="cs"/>
        <w:i/>
        <w:iCs/>
        <w:sz w:val="30"/>
        <w:szCs w:val="30"/>
        <w:cs/>
      </w:rPr>
      <w:tab/>
    </w:r>
    <w:r w:rsidRPr="00907A32">
      <w:rPr>
        <w:rStyle w:val="PageNumber"/>
        <w:rFonts w:ascii="Angsana New" w:hAnsi="Angsana New" w:cs="Angsana New"/>
        <w:sz w:val="30"/>
        <w:szCs w:val="30"/>
        <w:lang w:val="pt-BR"/>
      </w:rPr>
      <w:fldChar w:fldCharType="begin"/>
    </w:r>
    <w:r w:rsidRPr="00907A32">
      <w:rPr>
        <w:rStyle w:val="PageNumber"/>
        <w:rFonts w:ascii="Angsana New" w:hAnsi="Angsana New" w:cs="Angsana New"/>
        <w:sz w:val="30"/>
        <w:szCs w:val="30"/>
        <w:lang w:val="pt-BR"/>
      </w:rPr>
      <w:instrText xml:space="preserve"> PAGE </w:instrText>
    </w:r>
    <w:r w:rsidRPr="00907A32">
      <w:rPr>
        <w:rStyle w:val="PageNumber"/>
        <w:rFonts w:ascii="Angsana New" w:hAnsi="Angsana New" w:cs="Angsana New"/>
        <w:sz w:val="30"/>
        <w:szCs w:val="30"/>
        <w:lang w:val="pt-BR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lang w:val="pt-BR"/>
      </w:rPr>
      <w:t>27</w:t>
    </w:r>
    <w:r w:rsidRPr="00907A32">
      <w:rPr>
        <w:rStyle w:val="PageNumber"/>
        <w:rFonts w:ascii="Angsana New" w:hAnsi="Angsana New" w:cs="Angsana New"/>
        <w:sz w:val="30"/>
        <w:szCs w:val="30"/>
        <w:lang w:val="pt-BR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1E8A" w:rsidRPr="0036699E" w:rsidRDefault="006D1E8A" w:rsidP="0036699E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color w:val="000000"/>
        <w:sz w:val="30"/>
        <w:szCs w:val="30"/>
      </w:rPr>
    </w:pPr>
    <w:r w:rsidRPr="009216E6">
      <w:rPr>
        <w:rFonts w:ascii="Angsana New" w:hAnsi="Angsana New"/>
        <w:caps/>
        <w:color w:val="000000"/>
        <w:sz w:val="30"/>
        <w:szCs w:val="30"/>
      </w:rPr>
      <w:fldChar w:fldCharType="begin"/>
    </w:r>
    <w:r w:rsidRPr="009216E6">
      <w:rPr>
        <w:rFonts w:ascii="Angsana New" w:hAnsi="Angsana New"/>
        <w:caps/>
        <w:color w:val="000000"/>
        <w:sz w:val="30"/>
        <w:szCs w:val="30"/>
      </w:rPr>
      <w:instrText xml:space="preserve"> PAGE   \* MERGEFORMAT </w:instrText>
    </w:r>
    <w:r w:rsidRPr="009216E6">
      <w:rPr>
        <w:rFonts w:ascii="Angsana New" w:hAnsi="Angsana New"/>
        <w:caps/>
        <w:color w:val="000000"/>
        <w:sz w:val="30"/>
        <w:szCs w:val="30"/>
      </w:rPr>
      <w:fldChar w:fldCharType="separate"/>
    </w:r>
    <w:r>
      <w:rPr>
        <w:rFonts w:ascii="Angsana New" w:hAnsi="Angsana New"/>
        <w:caps/>
        <w:noProof/>
        <w:color w:val="000000"/>
        <w:sz w:val="30"/>
        <w:szCs w:val="30"/>
      </w:rPr>
      <w:t>25</w:t>
    </w:r>
    <w:r w:rsidRPr="009216E6">
      <w:rPr>
        <w:rFonts w:ascii="Angsana New" w:hAnsi="Angsana New"/>
        <w:caps/>
        <w:noProof/>
        <w:color w:val="000000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1E8A" w:rsidRPr="00907A32" w:rsidRDefault="006D1E8A" w:rsidP="00036FFD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pt-BR"/>
      </w:rPr>
    </w:pPr>
    <w:r w:rsidRPr="003D799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D799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26</w: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6D1E8A" w:rsidRPr="00907A32" w:rsidRDefault="006D1E8A" w:rsidP="00CE3A2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3770"/>
      </w:tabs>
      <w:ind w:right="360"/>
      <w:rPr>
        <w:rFonts w:ascii="Angsana New" w:hAnsi="Angsana New"/>
        <w:i/>
        <w:iCs/>
        <w:sz w:val="30"/>
        <w:szCs w:val="30"/>
        <w:lang w:val="pt-BR"/>
      </w:rPr>
    </w:pPr>
    <w:r>
      <w:rPr>
        <w:rFonts w:ascii="Angsana New" w:hAnsi="Angsana New"/>
        <w:i/>
        <w:iCs/>
        <w:sz w:val="30"/>
        <w:szCs w:val="30"/>
        <w:cs/>
      </w:rPr>
      <w:tab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1E8A" w:rsidRPr="0047456A" w:rsidRDefault="006D1E8A" w:rsidP="0047456A">
    <w:pPr>
      <w:pStyle w:val="Footer"/>
      <w:jc w:val="center"/>
      <w:rPr>
        <w:rFonts w:ascii="Angsana New" w:hAnsi="Angsana New"/>
        <w:sz w:val="30"/>
        <w:szCs w:val="30"/>
      </w:rPr>
    </w:pPr>
    <w:r w:rsidRPr="0047456A">
      <w:rPr>
        <w:rFonts w:ascii="Angsana New" w:hAnsi="Angsana New"/>
        <w:sz w:val="30"/>
        <w:szCs w:val="30"/>
      </w:rPr>
      <w:fldChar w:fldCharType="begin"/>
    </w:r>
    <w:r w:rsidRPr="0047456A">
      <w:rPr>
        <w:rFonts w:ascii="Angsana New" w:hAnsi="Angsana New"/>
        <w:sz w:val="30"/>
        <w:szCs w:val="30"/>
      </w:rPr>
      <w:instrText xml:space="preserve"> PAGE   \* MERGEFORMAT </w:instrText>
    </w:r>
    <w:r w:rsidRPr="004745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32</w:t>
    </w:r>
    <w:r w:rsidRPr="0047456A">
      <w:rPr>
        <w:rFonts w:ascii="Angsana New" w:hAnsi="Angsana New"/>
        <w:noProof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1E8A" w:rsidRDefault="006D1E8A" w:rsidP="003758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</w:tabs>
    </w:pPr>
    <w:r>
      <w:tab/>
    </w:r>
    <w:r w:rsidRPr="003C6472">
      <w:rPr>
        <w:rFonts w:ascii="Angsana New" w:hAnsi="Angsana New"/>
        <w:sz w:val="30"/>
        <w:szCs w:val="30"/>
      </w:rPr>
      <w:fldChar w:fldCharType="begin"/>
    </w:r>
    <w:r w:rsidRPr="003C6472">
      <w:rPr>
        <w:rFonts w:ascii="Angsana New" w:hAnsi="Angsana New"/>
        <w:sz w:val="30"/>
        <w:szCs w:val="30"/>
      </w:rPr>
      <w:instrText xml:space="preserve"> PAGE   \* MERGEFORMAT </w:instrText>
    </w:r>
    <w:r w:rsidRPr="003C647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31</w:t>
    </w:r>
    <w:r w:rsidRPr="003C6472">
      <w:rPr>
        <w:rFonts w:ascii="Angsana New" w:hAnsi="Angsana New"/>
        <w:sz w:val="30"/>
        <w:szCs w:val="30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1E8A" w:rsidRPr="00907A32" w:rsidRDefault="006D1E8A" w:rsidP="00036FFD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pt-BR"/>
      </w:rPr>
    </w:pPr>
    <w:r w:rsidRPr="003D799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D799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27</w: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6D1E8A" w:rsidRPr="00907A32" w:rsidRDefault="006D1E8A" w:rsidP="00CE3A2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3770"/>
      </w:tabs>
      <w:ind w:right="360"/>
      <w:rPr>
        <w:rFonts w:ascii="Angsana New" w:hAnsi="Angsana New"/>
        <w:i/>
        <w:iCs/>
        <w:sz w:val="30"/>
        <w:szCs w:val="30"/>
        <w:lang w:val="pt-BR"/>
      </w:rPr>
    </w:pPr>
    <w:r>
      <w:rPr>
        <w:rFonts w:ascii="Angsana New" w:hAnsi="Angsana New"/>
        <w:i/>
        <w:iCs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4D70" w:rsidRDefault="00184D70" w:rsidP="004956B4">
      <w:r>
        <w:separator/>
      </w:r>
    </w:p>
  </w:footnote>
  <w:footnote w:type="continuationSeparator" w:id="0">
    <w:p w:rsidR="00184D70" w:rsidRDefault="00184D70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1E8A" w:rsidRPr="00C70EC6" w:rsidRDefault="006D1E8A" w:rsidP="006E07AE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:rsidR="006D1E8A" w:rsidRPr="00C70EC6" w:rsidRDefault="006D1E8A" w:rsidP="006E07AE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F748F8"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6D1E8A" w:rsidRDefault="006D1E8A" w:rsidP="006E07AE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</w:t>
    </w:r>
    <w:r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:rsidR="006D1E8A" w:rsidRPr="006E07AE" w:rsidRDefault="006D1E8A">
    <w:pPr>
      <w:pStyle w:val="Header"/>
      <w:rPr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1E8A" w:rsidRPr="0047456A" w:rsidRDefault="006D1E8A" w:rsidP="00E80C07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47456A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:rsidR="006D1E8A" w:rsidRPr="0047456A" w:rsidRDefault="006D1E8A" w:rsidP="00E80C07">
    <w:pPr>
      <w:pStyle w:val="Header"/>
      <w:rPr>
        <w:rFonts w:ascii="Angsana New" w:hAnsi="Angsana New"/>
        <w:b/>
        <w:bCs/>
        <w:sz w:val="32"/>
        <w:szCs w:val="32"/>
      </w:rPr>
    </w:pPr>
    <w:r w:rsidRPr="0047456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6D1E8A" w:rsidRPr="0047456A" w:rsidRDefault="006D1E8A" w:rsidP="00E80C07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47456A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2562</w:t>
    </w:r>
    <w:r w:rsidRPr="0047456A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7456A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:rsidR="006D1E8A" w:rsidRPr="0047456A" w:rsidRDefault="006D1E8A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017D" w:rsidRPr="009B072F" w:rsidRDefault="0043017D" w:rsidP="00E80C07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:rsidR="0043017D" w:rsidRPr="009B072F" w:rsidRDefault="0043017D" w:rsidP="00E80C07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43017D" w:rsidRDefault="0043017D" w:rsidP="00B46D6D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:rsidR="0043017D" w:rsidRDefault="0043017D" w:rsidP="00550AD0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1E8A" w:rsidRPr="0047456A" w:rsidRDefault="006D1E8A" w:rsidP="00E80C07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47456A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:rsidR="006D1E8A" w:rsidRPr="0047456A" w:rsidRDefault="006D1E8A" w:rsidP="00E80C07">
    <w:pPr>
      <w:pStyle w:val="Header"/>
      <w:rPr>
        <w:rFonts w:ascii="Angsana New" w:hAnsi="Angsana New"/>
        <w:b/>
        <w:bCs/>
        <w:sz w:val="32"/>
        <w:szCs w:val="32"/>
      </w:rPr>
    </w:pPr>
    <w:r w:rsidRPr="0047456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6D1E8A" w:rsidRDefault="006D1E8A" w:rsidP="00AA7C62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:rsidR="006D1E8A" w:rsidRPr="0047456A" w:rsidRDefault="006D1E8A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1E8A" w:rsidRPr="00C70EC6" w:rsidRDefault="006D1E8A" w:rsidP="00B62759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:rsidR="006D1E8A" w:rsidRPr="00C70EC6" w:rsidRDefault="006D1E8A" w:rsidP="00B62759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6D1E8A" w:rsidRDefault="006D1E8A" w:rsidP="0071126D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2559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:rsidR="006D1E8A" w:rsidRPr="00AC4ACA" w:rsidRDefault="006D1E8A">
    <w:pPr>
      <w:pStyle w:val="Header"/>
      <w:rPr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1E8A" w:rsidRPr="009B072F" w:rsidRDefault="006D1E8A" w:rsidP="00E80C07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:rsidR="006D1E8A" w:rsidRPr="009B072F" w:rsidRDefault="006D1E8A" w:rsidP="00E80C07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6D1E8A" w:rsidRDefault="006D1E8A" w:rsidP="00E80C07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:rsidR="006D1E8A" w:rsidRDefault="006D1E8A" w:rsidP="004914D4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1E8A" w:rsidRPr="009B072F" w:rsidRDefault="006D1E8A" w:rsidP="00E80C07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:rsidR="006D1E8A" w:rsidRPr="009B072F" w:rsidRDefault="006D1E8A" w:rsidP="00E80C07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6D1E8A" w:rsidRDefault="006D1E8A" w:rsidP="00E80C07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:rsidR="006D1E8A" w:rsidRDefault="006D1E8A" w:rsidP="004914D4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4176868"/>
    <w:multiLevelType w:val="hybridMultilevel"/>
    <w:tmpl w:val="C2E43A5A"/>
    <w:lvl w:ilvl="0" w:tplc="B7C6D090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8306B"/>
    <w:multiLevelType w:val="hybridMultilevel"/>
    <w:tmpl w:val="5100E8FA"/>
    <w:lvl w:ilvl="0" w:tplc="F79476E8">
      <w:start w:val="7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94" w:hanging="360"/>
      </w:pPr>
    </w:lvl>
    <w:lvl w:ilvl="2" w:tplc="0409001B" w:tentative="1">
      <w:start w:val="1"/>
      <w:numFmt w:val="lowerRoman"/>
      <w:lvlText w:val="%3."/>
      <w:lvlJc w:val="right"/>
      <w:pPr>
        <w:ind w:left="1914" w:hanging="180"/>
      </w:pPr>
    </w:lvl>
    <w:lvl w:ilvl="3" w:tplc="0409000F" w:tentative="1">
      <w:start w:val="1"/>
      <w:numFmt w:val="decimal"/>
      <w:lvlText w:val="%4."/>
      <w:lvlJc w:val="left"/>
      <w:pPr>
        <w:ind w:left="2634" w:hanging="360"/>
      </w:pPr>
    </w:lvl>
    <w:lvl w:ilvl="4" w:tplc="04090019" w:tentative="1">
      <w:start w:val="1"/>
      <w:numFmt w:val="lowerLetter"/>
      <w:lvlText w:val="%5."/>
      <w:lvlJc w:val="left"/>
      <w:pPr>
        <w:ind w:left="3354" w:hanging="360"/>
      </w:pPr>
    </w:lvl>
    <w:lvl w:ilvl="5" w:tplc="0409001B" w:tentative="1">
      <w:start w:val="1"/>
      <w:numFmt w:val="lowerRoman"/>
      <w:lvlText w:val="%6."/>
      <w:lvlJc w:val="right"/>
      <w:pPr>
        <w:ind w:left="4074" w:hanging="180"/>
      </w:pPr>
    </w:lvl>
    <w:lvl w:ilvl="6" w:tplc="0409000F" w:tentative="1">
      <w:start w:val="1"/>
      <w:numFmt w:val="decimal"/>
      <w:lvlText w:val="%7."/>
      <w:lvlJc w:val="left"/>
      <w:pPr>
        <w:ind w:left="4794" w:hanging="360"/>
      </w:pPr>
    </w:lvl>
    <w:lvl w:ilvl="7" w:tplc="04090019" w:tentative="1">
      <w:start w:val="1"/>
      <w:numFmt w:val="lowerLetter"/>
      <w:lvlText w:val="%8."/>
      <w:lvlJc w:val="left"/>
      <w:pPr>
        <w:ind w:left="5514" w:hanging="360"/>
      </w:pPr>
    </w:lvl>
    <w:lvl w:ilvl="8" w:tplc="040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DCA79BE"/>
    <w:multiLevelType w:val="hybridMultilevel"/>
    <w:tmpl w:val="6A2A48C2"/>
    <w:lvl w:ilvl="0" w:tplc="7FEA9F8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520605"/>
    <w:multiLevelType w:val="hybridMultilevel"/>
    <w:tmpl w:val="CFF473B0"/>
    <w:lvl w:ilvl="0" w:tplc="A9968416">
      <w:start w:val="8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329E24F1"/>
    <w:multiLevelType w:val="hybridMultilevel"/>
    <w:tmpl w:val="4A16AA78"/>
    <w:lvl w:ilvl="0" w:tplc="B2FCECCE">
      <w:start w:val="6"/>
      <w:numFmt w:val="bullet"/>
      <w:lvlText w:val="-"/>
      <w:lvlJc w:val="left"/>
      <w:pPr>
        <w:ind w:left="11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9" w15:restartNumberingAfterBreak="0">
    <w:nsid w:val="3F515641"/>
    <w:multiLevelType w:val="hybridMultilevel"/>
    <w:tmpl w:val="935A7376"/>
    <w:lvl w:ilvl="0" w:tplc="9B5A36C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1410E71"/>
    <w:multiLevelType w:val="hybridMultilevel"/>
    <w:tmpl w:val="984625A0"/>
    <w:lvl w:ilvl="0" w:tplc="F2D20988">
      <w:start w:val="1"/>
      <w:numFmt w:val="decimal"/>
      <w:lvlText w:val="%1"/>
      <w:lvlJc w:val="left"/>
      <w:pPr>
        <w:ind w:left="720" w:hanging="360"/>
      </w:pPr>
      <w:rPr>
        <w:rFonts w:ascii="Angsana New" w:hAnsi="Angsana New" w:hint="default"/>
        <w:b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F400EA7"/>
    <w:multiLevelType w:val="hybridMultilevel"/>
    <w:tmpl w:val="A672F9C8"/>
    <w:lvl w:ilvl="0" w:tplc="5E765AD8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2439C7"/>
    <w:multiLevelType w:val="hybridMultilevel"/>
    <w:tmpl w:val="0AC6ADB6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822A7C"/>
    <w:multiLevelType w:val="hybridMultilevel"/>
    <w:tmpl w:val="BA3AF5B2"/>
    <w:lvl w:ilvl="0" w:tplc="E2767248">
      <w:start w:val="8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59B4281D"/>
    <w:multiLevelType w:val="hybridMultilevel"/>
    <w:tmpl w:val="6D2823C6"/>
    <w:lvl w:ilvl="0" w:tplc="DE668FE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C950B47"/>
    <w:multiLevelType w:val="hybridMultilevel"/>
    <w:tmpl w:val="A82C4CC0"/>
    <w:lvl w:ilvl="0" w:tplc="DF625238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2607EA"/>
    <w:multiLevelType w:val="hybridMultilevel"/>
    <w:tmpl w:val="9016FEF8"/>
    <w:lvl w:ilvl="0" w:tplc="54B4DCBA">
      <w:start w:val="4"/>
      <w:numFmt w:val="decimal"/>
      <w:lvlText w:val="%1"/>
      <w:lvlJc w:val="left"/>
      <w:pPr>
        <w:ind w:left="786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063B64"/>
    <w:multiLevelType w:val="hybridMultilevel"/>
    <w:tmpl w:val="2B605774"/>
    <w:lvl w:ilvl="0" w:tplc="07B4DB1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A62363"/>
    <w:multiLevelType w:val="hybridMultilevel"/>
    <w:tmpl w:val="A352FF38"/>
    <w:lvl w:ilvl="0" w:tplc="9606DBEA">
      <w:start w:val="1"/>
      <w:numFmt w:val="thaiLetters"/>
      <w:lvlText w:val="(%1)"/>
      <w:lvlJc w:val="left"/>
      <w:pPr>
        <w:ind w:left="1710" w:hanging="360"/>
      </w:pPr>
      <w:rPr>
        <w:rFonts w:hint="default"/>
        <w:color w:val="00000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BD50A7"/>
    <w:multiLevelType w:val="hybridMultilevel"/>
    <w:tmpl w:val="92FAF4F2"/>
    <w:lvl w:ilvl="0" w:tplc="77F0AE56">
      <w:start w:val="1"/>
      <w:numFmt w:val="decimal"/>
      <w:lvlText w:val="%1"/>
      <w:lvlJc w:val="left"/>
      <w:pPr>
        <w:ind w:left="3468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3558" w:hanging="360"/>
      </w:pPr>
    </w:lvl>
    <w:lvl w:ilvl="2" w:tplc="0409001B" w:tentative="1">
      <w:start w:val="1"/>
      <w:numFmt w:val="lowerRoman"/>
      <w:lvlText w:val="%3."/>
      <w:lvlJc w:val="right"/>
      <w:pPr>
        <w:ind w:left="4278" w:hanging="180"/>
      </w:pPr>
    </w:lvl>
    <w:lvl w:ilvl="3" w:tplc="0409000F" w:tentative="1">
      <w:start w:val="1"/>
      <w:numFmt w:val="decimal"/>
      <w:lvlText w:val="%4."/>
      <w:lvlJc w:val="left"/>
      <w:pPr>
        <w:ind w:left="4998" w:hanging="360"/>
      </w:pPr>
    </w:lvl>
    <w:lvl w:ilvl="4" w:tplc="04090019" w:tentative="1">
      <w:start w:val="1"/>
      <w:numFmt w:val="lowerLetter"/>
      <w:lvlText w:val="%5."/>
      <w:lvlJc w:val="left"/>
      <w:pPr>
        <w:ind w:left="5718" w:hanging="360"/>
      </w:pPr>
    </w:lvl>
    <w:lvl w:ilvl="5" w:tplc="0409001B" w:tentative="1">
      <w:start w:val="1"/>
      <w:numFmt w:val="lowerRoman"/>
      <w:lvlText w:val="%6."/>
      <w:lvlJc w:val="right"/>
      <w:pPr>
        <w:ind w:left="6438" w:hanging="180"/>
      </w:pPr>
    </w:lvl>
    <w:lvl w:ilvl="6" w:tplc="0409000F" w:tentative="1">
      <w:start w:val="1"/>
      <w:numFmt w:val="decimal"/>
      <w:lvlText w:val="%7."/>
      <w:lvlJc w:val="left"/>
      <w:pPr>
        <w:ind w:left="7158" w:hanging="360"/>
      </w:pPr>
    </w:lvl>
    <w:lvl w:ilvl="7" w:tplc="04090019" w:tentative="1">
      <w:start w:val="1"/>
      <w:numFmt w:val="lowerLetter"/>
      <w:lvlText w:val="%8."/>
      <w:lvlJc w:val="left"/>
      <w:pPr>
        <w:ind w:left="7878" w:hanging="360"/>
      </w:pPr>
    </w:lvl>
    <w:lvl w:ilvl="8" w:tplc="0409001B" w:tentative="1">
      <w:start w:val="1"/>
      <w:numFmt w:val="lowerRoman"/>
      <w:lvlText w:val="%9."/>
      <w:lvlJc w:val="right"/>
      <w:pPr>
        <w:ind w:left="8598" w:hanging="180"/>
      </w:pPr>
    </w:lvl>
  </w:abstractNum>
  <w:abstractNum w:abstractNumId="24" w15:restartNumberingAfterBreak="0">
    <w:nsid w:val="75730E92"/>
    <w:multiLevelType w:val="hybridMultilevel"/>
    <w:tmpl w:val="38BAAA84"/>
    <w:lvl w:ilvl="0" w:tplc="07B4DB1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25"/>
  </w:num>
  <w:num w:numId="4">
    <w:abstractNumId w:val="23"/>
  </w:num>
  <w:num w:numId="5">
    <w:abstractNumId w:val="20"/>
  </w:num>
  <w:num w:numId="6">
    <w:abstractNumId w:val="3"/>
  </w:num>
  <w:num w:numId="7">
    <w:abstractNumId w:val="22"/>
  </w:num>
  <w:num w:numId="8">
    <w:abstractNumId w:val="7"/>
  </w:num>
  <w:num w:numId="9">
    <w:abstractNumId w:val="10"/>
  </w:num>
  <w:num w:numId="10">
    <w:abstractNumId w:val="17"/>
  </w:num>
  <w:num w:numId="11">
    <w:abstractNumId w:val="16"/>
  </w:num>
  <w:num w:numId="12">
    <w:abstractNumId w:val="6"/>
  </w:num>
  <w:num w:numId="13">
    <w:abstractNumId w:val="5"/>
  </w:num>
  <w:num w:numId="14">
    <w:abstractNumId w:val="12"/>
  </w:num>
  <w:num w:numId="15">
    <w:abstractNumId w:val="18"/>
  </w:num>
  <w:num w:numId="16">
    <w:abstractNumId w:val="1"/>
  </w:num>
  <w:num w:numId="17">
    <w:abstractNumId w:val="2"/>
  </w:num>
  <w:num w:numId="18">
    <w:abstractNumId w:val="11"/>
  </w:num>
  <w:num w:numId="19">
    <w:abstractNumId w:val="4"/>
  </w:num>
  <w:num w:numId="20">
    <w:abstractNumId w:val="26"/>
  </w:num>
  <w:num w:numId="21">
    <w:abstractNumId w:val="14"/>
  </w:num>
  <w:num w:numId="22">
    <w:abstractNumId w:val="19"/>
  </w:num>
  <w:num w:numId="23">
    <w:abstractNumId w:val="9"/>
  </w:num>
  <w:num w:numId="24">
    <w:abstractNumId w:val="0"/>
  </w:num>
  <w:num w:numId="25">
    <w:abstractNumId w:val="21"/>
  </w:num>
  <w:num w:numId="26">
    <w:abstractNumId w:val="15"/>
  </w:num>
  <w:num w:numId="27">
    <w:abstractNumId w:val="2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evenAndOddHeaders/>
  <w:drawingGridHorizontalSpacing w:val="90"/>
  <w:drawingGridVerticalSpacing w:val="187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＀＀噦噦Ɉ̄᠀;䩦噦噦弾Ȧ怀鉦᳍㘾○$$圛圜㠀ȣ!＀＀噦噧ɐȀ᠀즚噦噧큜ȴ/怀尀輳㘾⛇̳̳圜圝㠀ȣ!＀＀噦噧ʓ̀᠀;㰀噦噧큜_x000a_ɯ怀頀&quot;᳍㘾⫒$$圝圞㠀ȣ!＀＀噦噦ʙȀ᠀즙噦噦큜ɽ2怀憚#죌䱧⯎ͻͻ圞圦㠀ȣ!＀＀噧噧ˢ̄᠀&gt;疚噧噧弾ʻ怀휳&amp;က㘾〡圦圧㠀ȣ!＀＀噦噧˥Ȁ᠀_x000a_볍噦噧큜ˈ,怀鐀'烍㘾ㄍ̍̍圧在㠀ȣ!＀＀噦噦̖̀᠀8ᶙ噦噦큜̀怀놚*က㘾㓲在圩㠀ȣ!＀＀噧噦̪Ȁ᠀볍噧噦큜̎*怀湦+嬴㘾㗞˲˲圩圯㠀ȣ!＀＀噦噦̀͜᠀6ࠀ噦噦큜̿怀⸹.ู燇ꖖ㦨圯地㠀ȣ!＀＀ูͨ耀 耀ู"/>
  </w:docVars>
  <w:rsids>
    <w:rsidRoot w:val="00127299"/>
    <w:rsid w:val="00000130"/>
    <w:rsid w:val="0000031C"/>
    <w:rsid w:val="000003C4"/>
    <w:rsid w:val="000006F3"/>
    <w:rsid w:val="00000CAC"/>
    <w:rsid w:val="000010EA"/>
    <w:rsid w:val="000014D6"/>
    <w:rsid w:val="000019C7"/>
    <w:rsid w:val="000019E4"/>
    <w:rsid w:val="000020B3"/>
    <w:rsid w:val="000022DE"/>
    <w:rsid w:val="00002354"/>
    <w:rsid w:val="0000249C"/>
    <w:rsid w:val="000024DF"/>
    <w:rsid w:val="00002750"/>
    <w:rsid w:val="00002A90"/>
    <w:rsid w:val="00002B92"/>
    <w:rsid w:val="00002FAD"/>
    <w:rsid w:val="000039E8"/>
    <w:rsid w:val="00003D69"/>
    <w:rsid w:val="00004537"/>
    <w:rsid w:val="000047E3"/>
    <w:rsid w:val="00004995"/>
    <w:rsid w:val="00004B3E"/>
    <w:rsid w:val="00004D8D"/>
    <w:rsid w:val="000056A6"/>
    <w:rsid w:val="00005C4A"/>
    <w:rsid w:val="000065DC"/>
    <w:rsid w:val="00006750"/>
    <w:rsid w:val="00006C27"/>
    <w:rsid w:val="00007791"/>
    <w:rsid w:val="000077D3"/>
    <w:rsid w:val="00007A87"/>
    <w:rsid w:val="00010663"/>
    <w:rsid w:val="0001120F"/>
    <w:rsid w:val="00011380"/>
    <w:rsid w:val="000118E9"/>
    <w:rsid w:val="000119AB"/>
    <w:rsid w:val="00011A9F"/>
    <w:rsid w:val="000124DD"/>
    <w:rsid w:val="0001283B"/>
    <w:rsid w:val="00012C38"/>
    <w:rsid w:val="00013521"/>
    <w:rsid w:val="00013A4F"/>
    <w:rsid w:val="00013B9C"/>
    <w:rsid w:val="00013C69"/>
    <w:rsid w:val="00013E01"/>
    <w:rsid w:val="00013E4D"/>
    <w:rsid w:val="00013ED5"/>
    <w:rsid w:val="0001402F"/>
    <w:rsid w:val="00014446"/>
    <w:rsid w:val="000145D6"/>
    <w:rsid w:val="000146FD"/>
    <w:rsid w:val="000149CE"/>
    <w:rsid w:val="00014EEE"/>
    <w:rsid w:val="00014F52"/>
    <w:rsid w:val="00015528"/>
    <w:rsid w:val="00015B56"/>
    <w:rsid w:val="00016071"/>
    <w:rsid w:val="00016586"/>
    <w:rsid w:val="00016789"/>
    <w:rsid w:val="000167E8"/>
    <w:rsid w:val="000167EA"/>
    <w:rsid w:val="00016845"/>
    <w:rsid w:val="0001698B"/>
    <w:rsid w:val="00016B90"/>
    <w:rsid w:val="00017199"/>
    <w:rsid w:val="000176A6"/>
    <w:rsid w:val="000176AF"/>
    <w:rsid w:val="00017707"/>
    <w:rsid w:val="00017739"/>
    <w:rsid w:val="00017AAB"/>
    <w:rsid w:val="000200D1"/>
    <w:rsid w:val="00020220"/>
    <w:rsid w:val="00020EBB"/>
    <w:rsid w:val="000210C1"/>
    <w:rsid w:val="0002120F"/>
    <w:rsid w:val="00021210"/>
    <w:rsid w:val="000213F2"/>
    <w:rsid w:val="00021713"/>
    <w:rsid w:val="00021A9E"/>
    <w:rsid w:val="00021B44"/>
    <w:rsid w:val="00021E09"/>
    <w:rsid w:val="00021E20"/>
    <w:rsid w:val="000221F0"/>
    <w:rsid w:val="000228EA"/>
    <w:rsid w:val="00022D3B"/>
    <w:rsid w:val="00022D62"/>
    <w:rsid w:val="0002371F"/>
    <w:rsid w:val="00023765"/>
    <w:rsid w:val="00023ACA"/>
    <w:rsid w:val="00023E11"/>
    <w:rsid w:val="0002441F"/>
    <w:rsid w:val="0002445D"/>
    <w:rsid w:val="00024520"/>
    <w:rsid w:val="00024872"/>
    <w:rsid w:val="0002497B"/>
    <w:rsid w:val="00024FD0"/>
    <w:rsid w:val="000251C5"/>
    <w:rsid w:val="000256FA"/>
    <w:rsid w:val="000257EC"/>
    <w:rsid w:val="0002586B"/>
    <w:rsid w:val="00025A8E"/>
    <w:rsid w:val="00026079"/>
    <w:rsid w:val="00026275"/>
    <w:rsid w:val="000262CA"/>
    <w:rsid w:val="00026482"/>
    <w:rsid w:val="0002667F"/>
    <w:rsid w:val="000268A4"/>
    <w:rsid w:val="00026EF3"/>
    <w:rsid w:val="0002713C"/>
    <w:rsid w:val="0002744B"/>
    <w:rsid w:val="00027808"/>
    <w:rsid w:val="00027C98"/>
    <w:rsid w:val="00027DE5"/>
    <w:rsid w:val="00027EE7"/>
    <w:rsid w:val="00027FAB"/>
    <w:rsid w:val="00030246"/>
    <w:rsid w:val="000302E6"/>
    <w:rsid w:val="0003075D"/>
    <w:rsid w:val="00030A73"/>
    <w:rsid w:val="000311EE"/>
    <w:rsid w:val="0003173F"/>
    <w:rsid w:val="00031C7B"/>
    <w:rsid w:val="00032092"/>
    <w:rsid w:val="000320C5"/>
    <w:rsid w:val="000325D8"/>
    <w:rsid w:val="00032E92"/>
    <w:rsid w:val="0003328B"/>
    <w:rsid w:val="0003333C"/>
    <w:rsid w:val="000336D9"/>
    <w:rsid w:val="000337A7"/>
    <w:rsid w:val="00033890"/>
    <w:rsid w:val="000339B8"/>
    <w:rsid w:val="00033C33"/>
    <w:rsid w:val="00033D46"/>
    <w:rsid w:val="0003413D"/>
    <w:rsid w:val="000343A7"/>
    <w:rsid w:val="000346A4"/>
    <w:rsid w:val="00034910"/>
    <w:rsid w:val="00034AFA"/>
    <w:rsid w:val="000354A8"/>
    <w:rsid w:val="00035623"/>
    <w:rsid w:val="00035793"/>
    <w:rsid w:val="00035AA5"/>
    <w:rsid w:val="00035D45"/>
    <w:rsid w:val="00035EC0"/>
    <w:rsid w:val="00036FFD"/>
    <w:rsid w:val="000372E2"/>
    <w:rsid w:val="00037439"/>
    <w:rsid w:val="000375FC"/>
    <w:rsid w:val="00037B04"/>
    <w:rsid w:val="00037CED"/>
    <w:rsid w:val="00037EC7"/>
    <w:rsid w:val="00037FB8"/>
    <w:rsid w:val="0004002E"/>
    <w:rsid w:val="0004027E"/>
    <w:rsid w:val="00040A86"/>
    <w:rsid w:val="00040AAF"/>
    <w:rsid w:val="000412DA"/>
    <w:rsid w:val="000414CB"/>
    <w:rsid w:val="0004172A"/>
    <w:rsid w:val="000418C5"/>
    <w:rsid w:val="00041DB2"/>
    <w:rsid w:val="00042453"/>
    <w:rsid w:val="00042747"/>
    <w:rsid w:val="0004283B"/>
    <w:rsid w:val="00042BB1"/>
    <w:rsid w:val="00042E53"/>
    <w:rsid w:val="00043284"/>
    <w:rsid w:val="000432DD"/>
    <w:rsid w:val="0004342C"/>
    <w:rsid w:val="000438CD"/>
    <w:rsid w:val="000439D8"/>
    <w:rsid w:val="00043D22"/>
    <w:rsid w:val="00043E57"/>
    <w:rsid w:val="0004410A"/>
    <w:rsid w:val="0004424B"/>
    <w:rsid w:val="00044319"/>
    <w:rsid w:val="00044545"/>
    <w:rsid w:val="00044643"/>
    <w:rsid w:val="000449CB"/>
    <w:rsid w:val="00044CDE"/>
    <w:rsid w:val="00045815"/>
    <w:rsid w:val="0004613D"/>
    <w:rsid w:val="00046490"/>
    <w:rsid w:val="0004693B"/>
    <w:rsid w:val="00046A1D"/>
    <w:rsid w:val="00046AFE"/>
    <w:rsid w:val="00046E1C"/>
    <w:rsid w:val="000470BC"/>
    <w:rsid w:val="00047A50"/>
    <w:rsid w:val="00047A87"/>
    <w:rsid w:val="00047ABA"/>
    <w:rsid w:val="00047E37"/>
    <w:rsid w:val="0005024B"/>
    <w:rsid w:val="0005056A"/>
    <w:rsid w:val="0005056D"/>
    <w:rsid w:val="00050644"/>
    <w:rsid w:val="000508D6"/>
    <w:rsid w:val="00050A51"/>
    <w:rsid w:val="00050EDF"/>
    <w:rsid w:val="00051468"/>
    <w:rsid w:val="00051932"/>
    <w:rsid w:val="00052201"/>
    <w:rsid w:val="0005250D"/>
    <w:rsid w:val="00052567"/>
    <w:rsid w:val="00052870"/>
    <w:rsid w:val="00052A3A"/>
    <w:rsid w:val="0005317C"/>
    <w:rsid w:val="00053BE3"/>
    <w:rsid w:val="0005400D"/>
    <w:rsid w:val="00054C24"/>
    <w:rsid w:val="00054E4D"/>
    <w:rsid w:val="000552E9"/>
    <w:rsid w:val="000558A5"/>
    <w:rsid w:val="00055960"/>
    <w:rsid w:val="00055D63"/>
    <w:rsid w:val="0005619C"/>
    <w:rsid w:val="000563DD"/>
    <w:rsid w:val="00056B25"/>
    <w:rsid w:val="00056BA3"/>
    <w:rsid w:val="00056BAE"/>
    <w:rsid w:val="00056FF1"/>
    <w:rsid w:val="000574DA"/>
    <w:rsid w:val="000578B9"/>
    <w:rsid w:val="00057AF4"/>
    <w:rsid w:val="000600D0"/>
    <w:rsid w:val="000601D4"/>
    <w:rsid w:val="0006029F"/>
    <w:rsid w:val="000606F8"/>
    <w:rsid w:val="000609F6"/>
    <w:rsid w:val="00060AFC"/>
    <w:rsid w:val="00060B2A"/>
    <w:rsid w:val="00060C07"/>
    <w:rsid w:val="000613AC"/>
    <w:rsid w:val="00061642"/>
    <w:rsid w:val="000616A9"/>
    <w:rsid w:val="000619AA"/>
    <w:rsid w:val="00061C46"/>
    <w:rsid w:val="000622B0"/>
    <w:rsid w:val="0006246B"/>
    <w:rsid w:val="0006283F"/>
    <w:rsid w:val="00062C6D"/>
    <w:rsid w:val="00062FD4"/>
    <w:rsid w:val="0006335C"/>
    <w:rsid w:val="00063361"/>
    <w:rsid w:val="00063BB8"/>
    <w:rsid w:val="00063DEB"/>
    <w:rsid w:val="00064063"/>
    <w:rsid w:val="000646A7"/>
    <w:rsid w:val="00064795"/>
    <w:rsid w:val="000649B4"/>
    <w:rsid w:val="00064BE2"/>
    <w:rsid w:val="00065107"/>
    <w:rsid w:val="000656E1"/>
    <w:rsid w:val="000658D8"/>
    <w:rsid w:val="00065C80"/>
    <w:rsid w:val="00065EE6"/>
    <w:rsid w:val="00065F7D"/>
    <w:rsid w:val="00065FC7"/>
    <w:rsid w:val="000663C4"/>
    <w:rsid w:val="00066737"/>
    <w:rsid w:val="000669A7"/>
    <w:rsid w:val="00066A9D"/>
    <w:rsid w:val="00066B77"/>
    <w:rsid w:val="00066BC8"/>
    <w:rsid w:val="00066CB5"/>
    <w:rsid w:val="0006713A"/>
    <w:rsid w:val="00067B88"/>
    <w:rsid w:val="00067D22"/>
    <w:rsid w:val="0007005B"/>
    <w:rsid w:val="00070131"/>
    <w:rsid w:val="00070279"/>
    <w:rsid w:val="0007042E"/>
    <w:rsid w:val="00070515"/>
    <w:rsid w:val="000705E6"/>
    <w:rsid w:val="00070654"/>
    <w:rsid w:val="0007098E"/>
    <w:rsid w:val="00070A62"/>
    <w:rsid w:val="00070F78"/>
    <w:rsid w:val="000712E5"/>
    <w:rsid w:val="000720B6"/>
    <w:rsid w:val="0007247D"/>
    <w:rsid w:val="000727A8"/>
    <w:rsid w:val="000727BD"/>
    <w:rsid w:val="00072A17"/>
    <w:rsid w:val="00072D65"/>
    <w:rsid w:val="00072DB5"/>
    <w:rsid w:val="00072F76"/>
    <w:rsid w:val="000730CF"/>
    <w:rsid w:val="000731B6"/>
    <w:rsid w:val="00073C0F"/>
    <w:rsid w:val="00073E31"/>
    <w:rsid w:val="00073F06"/>
    <w:rsid w:val="00073F91"/>
    <w:rsid w:val="0007414F"/>
    <w:rsid w:val="000744DA"/>
    <w:rsid w:val="000744FA"/>
    <w:rsid w:val="00074576"/>
    <w:rsid w:val="00074680"/>
    <w:rsid w:val="00074C03"/>
    <w:rsid w:val="00074D60"/>
    <w:rsid w:val="00074FB1"/>
    <w:rsid w:val="0007509B"/>
    <w:rsid w:val="000751B4"/>
    <w:rsid w:val="000754D3"/>
    <w:rsid w:val="000756BC"/>
    <w:rsid w:val="000757A0"/>
    <w:rsid w:val="00075A1C"/>
    <w:rsid w:val="0007630B"/>
    <w:rsid w:val="00076912"/>
    <w:rsid w:val="00076F71"/>
    <w:rsid w:val="000775FE"/>
    <w:rsid w:val="000779D2"/>
    <w:rsid w:val="000803C6"/>
    <w:rsid w:val="00080464"/>
    <w:rsid w:val="00080555"/>
    <w:rsid w:val="000806A5"/>
    <w:rsid w:val="00080736"/>
    <w:rsid w:val="00080998"/>
    <w:rsid w:val="00080CAC"/>
    <w:rsid w:val="00080E2D"/>
    <w:rsid w:val="00081195"/>
    <w:rsid w:val="00081715"/>
    <w:rsid w:val="00081CC6"/>
    <w:rsid w:val="00081DCF"/>
    <w:rsid w:val="000822A2"/>
    <w:rsid w:val="0008233C"/>
    <w:rsid w:val="000824EB"/>
    <w:rsid w:val="00082510"/>
    <w:rsid w:val="0008281E"/>
    <w:rsid w:val="00082957"/>
    <w:rsid w:val="00082EDC"/>
    <w:rsid w:val="00082F02"/>
    <w:rsid w:val="00083534"/>
    <w:rsid w:val="0008356D"/>
    <w:rsid w:val="0008388B"/>
    <w:rsid w:val="00083BAF"/>
    <w:rsid w:val="00083BC5"/>
    <w:rsid w:val="00083F31"/>
    <w:rsid w:val="000844BF"/>
    <w:rsid w:val="00084805"/>
    <w:rsid w:val="00084823"/>
    <w:rsid w:val="0008506C"/>
    <w:rsid w:val="00085329"/>
    <w:rsid w:val="00085D6B"/>
    <w:rsid w:val="00085F28"/>
    <w:rsid w:val="00085FA2"/>
    <w:rsid w:val="000860E3"/>
    <w:rsid w:val="0008618C"/>
    <w:rsid w:val="00086241"/>
    <w:rsid w:val="00086581"/>
    <w:rsid w:val="00086B9D"/>
    <w:rsid w:val="00086C57"/>
    <w:rsid w:val="0008797A"/>
    <w:rsid w:val="00087C83"/>
    <w:rsid w:val="00087C9A"/>
    <w:rsid w:val="00090298"/>
    <w:rsid w:val="0009051F"/>
    <w:rsid w:val="000910C6"/>
    <w:rsid w:val="00091125"/>
    <w:rsid w:val="00091828"/>
    <w:rsid w:val="00091D9A"/>
    <w:rsid w:val="00091FEA"/>
    <w:rsid w:val="00092CD3"/>
    <w:rsid w:val="00092E4A"/>
    <w:rsid w:val="00092EE3"/>
    <w:rsid w:val="00093053"/>
    <w:rsid w:val="00093330"/>
    <w:rsid w:val="000933BE"/>
    <w:rsid w:val="00093404"/>
    <w:rsid w:val="0009353C"/>
    <w:rsid w:val="00093785"/>
    <w:rsid w:val="000938AF"/>
    <w:rsid w:val="00093BDF"/>
    <w:rsid w:val="0009448C"/>
    <w:rsid w:val="00095168"/>
    <w:rsid w:val="000951B3"/>
    <w:rsid w:val="00095521"/>
    <w:rsid w:val="00095695"/>
    <w:rsid w:val="00095755"/>
    <w:rsid w:val="000966C6"/>
    <w:rsid w:val="00096D73"/>
    <w:rsid w:val="00096DF5"/>
    <w:rsid w:val="000973E8"/>
    <w:rsid w:val="00097415"/>
    <w:rsid w:val="000974DB"/>
    <w:rsid w:val="0009756E"/>
    <w:rsid w:val="00097D29"/>
    <w:rsid w:val="00097EFB"/>
    <w:rsid w:val="000A0666"/>
    <w:rsid w:val="000A0B25"/>
    <w:rsid w:val="000A120F"/>
    <w:rsid w:val="000A1275"/>
    <w:rsid w:val="000A1422"/>
    <w:rsid w:val="000A155D"/>
    <w:rsid w:val="000A1775"/>
    <w:rsid w:val="000A1895"/>
    <w:rsid w:val="000A1B6A"/>
    <w:rsid w:val="000A1B9F"/>
    <w:rsid w:val="000A1C43"/>
    <w:rsid w:val="000A1DB1"/>
    <w:rsid w:val="000A1DC5"/>
    <w:rsid w:val="000A20AB"/>
    <w:rsid w:val="000A29E5"/>
    <w:rsid w:val="000A35D5"/>
    <w:rsid w:val="000A3AF1"/>
    <w:rsid w:val="000A3CF4"/>
    <w:rsid w:val="000A418E"/>
    <w:rsid w:val="000A4274"/>
    <w:rsid w:val="000A439B"/>
    <w:rsid w:val="000A44A2"/>
    <w:rsid w:val="000A4A6D"/>
    <w:rsid w:val="000A4ECA"/>
    <w:rsid w:val="000A5908"/>
    <w:rsid w:val="000A5A19"/>
    <w:rsid w:val="000A5AF4"/>
    <w:rsid w:val="000A5D56"/>
    <w:rsid w:val="000A6442"/>
    <w:rsid w:val="000A660D"/>
    <w:rsid w:val="000A684D"/>
    <w:rsid w:val="000A693F"/>
    <w:rsid w:val="000A6997"/>
    <w:rsid w:val="000A6C35"/>
    <w:rsid w:val="000A6C3B"/>
    <w:rsid w:val="000A7765"/>
    <w:rsid w:val="000A7C2F"/>
    <w:rsid w:val="000B082D"/>
    <w:rsid w:val="000B0CB2"/>
    <w:rsid w:val="000B0E74"/>
    <w:rsid w:val="000B109A"/>
    <w:rsid w:val="000B115B"/>
    <w:rsid w:val="000B1403"/>
    <w:rsid w:val="000B148E"/>
    <w:rsid w:val="000B1B44"/>
    <w:rsid w:val="000B1D27"/>
    <w:rsid w:val="000B26C9"/>
    <w:rsid w:val="000B282D"/>
    <w:rsid w:val="000B28B8"/>
    <w:rsid w:val="000B2D00"/>
    <w:rsid w:val="000B3728"/>
    <w:rsid w:val="000B3843"/>
    <w:rsid w:val="000B39F1"/>
    <w:rsid w:val="000B3A1B"/>
    <w:rsid w:val="000B3B36"/>
    <w:rsid w:val="000B3FF1"/>
    <w:rsid w:val="000B42B3"/>
    <w:rsid w:val="000B42FF"/>
    <w:rsid w:val="000B4368"/>
    <w:rsid w:val="000B43CB"/>
    <w:rsid w:val="000B4A51"/>
    <w:rsid w:val="000B506F"/>
    <w:rsid w:val="000B508A"/>
    <w:rsid w:val="000B55C0"/>
    <w:rsid w:val="000B592D"/>
    <w:rsid w:val="000B5CE2"/>
    <w:rsid w:val="000B5DF4"/>
    <w:rsid w:val="000B6925"/>
    <w:rsid w:val="000B6EB2"/>
    <w:rsid w:val="000B74E0"/>
    <w:rsid w:val="000B77D7"/>
    <w:rsid w:val="000B78AD"/>
    <w:rsid w:val="000B7A60"/>
    <w:rsid w:val="000B7B4F"/>
    <w:rsid w:val="000B7FFE"/>
    <w:rsid w:val="000C0428"/>
    <w:rsid w:val="000C0657"/>
    <w:rsid w:val="000C0946"/>
    <w:rsid w:val="000C12AC"/>
    <w:rsid w:val="000C12F1"/>
    <w:rsid w:val="000C1706"/>
    <w:rsid w:val="000C17F9"/>
    <w:rsid w:val="000C1AF2"/>
    <w:rsid w:val="000C260A"/>
    <w:rsid w:val="000C2C6F"/>
    <w:rsid w:val="000C399C"/>
    <w:rsid w:val="000C3D53"/>
    <w:rsid w:val="000C3DDB"/>
    <w:rsid w:val="000C3E35"/>
    <w:rsid w:val="000C4154"/>
    <w:rsid w:val="000C42D3"/>
    <w:rsid w:val="000C4928"/>
    <w:rsid w:val="000C4A50"/>
    <w:rsid w:val="000C4D6B"/>
    <w:rsid w:val="000C4E30"/>
    <w:rsid w:val="000C5270"/>
    <w:rsid w:val="000C5841"/>
    <w:rsid w:val="000C5D04"/>
    <w:rsid w:val="000C5F80"/>
    <w:rsid w:val="000C6002"/>
    <w:rsid w:val="000C6248"/>
    <w:rsid w:val="000C666D"/>
    <w:rsid w:val="000C684B"/>
    <w:rsid w:val="000C6C8B"/>
    <w:rsid w:val="000C6CD8"/>
    <w:rsid w:val="000C6D34"/>
    <w:rsid w:val="000C773B"/>
    <w:rsid w:val="000C7A2F"/>
    <w:rsid w:val="000C7C1D"/>
    <w:rsid w:val="000C7D2D"/>
    <w:rsid w:val="000D010E"/>
    <w:rsid w:val="000D0113"/>
    <w:rsid w:val="000D0753"/>
    <w:rsid w:val="000D0947"/>
    <w:rsid w:val="000D0FA2"/>
    <w:rsid w:val="000D1095"/>
    <w:rsid w:val="000D111A"/>
    <w:rsid w:val="000D1AB9"/>
    <w:rsid w:val="000D1B71"/>
    <w:rsid w:val="000D1C59"/>
    <w:rsid w:val="000D1C67"/>
    <w:rsid w:val="000D1CEF"/>
    <w:rsid w:val="000D1EEA"/>
    <w:rsid w:val="000D2350"/>
    <w:rsid w:val="000D2530"/>
    <w:rsid w:val="000D2E37"/>
    <w:rsid w:val="000D3039"/>
    <w:rsid w:val="000D3DC5"/>
    <w:rsid w:val="000D41FB"/>
    <w:rsid w:val="000D42B6"/>
    <w:rsid w:val="000D4B30"/>
    <w:rsid w:val="000D4CBE"/>
    <w:rsid w:val="000D4E70"/>
    <w:rsid w:val="000D50EC"/>
    <w:rsid w:val="000D5101"/>
    <w:rsid w:val="000D54AE"/>
    <w:rsid w:val="000D58E7"/>
    <w:rsid w:val="000D5A22"/>
    <w:rsid w:val="000D5B99"/>
    <w:rsid w:val="000D626E"/>
    <w:rsid w:val="000D68BE"/>
    <w:rsid w:val="000D6CAA"/>
    <w:rsid w:val="000D6CD1"/>
    <w:rsid w:val="000D6CF8"/>
    <w:rsid w:val="000D6DD3"/>
    <w:rsid w:val="000D6ECC"/>
    <w:rsid w:val="000D7014"/>
    <w:rsid w:val="000D70CA"/>
    <w:rsid w:val="000D77C7"/>
    <w:rsid w:val="000D79DC"/>
    <w:rsid w:val="000E030A"/>
    <w:rsid w:val="000E03EF"/>
    <w:rsid w:val="000E066E"/>
    <w:rsid w:val="000E0726"/>
    <w:rsid w:val="000E0B79"/>
    <w:rsid w:val="000E1055"/>
    <w:rsid w:val="000E113B"/>
    <w:rsid w:val="000E11D7"/>
    <w:rsid w:val="000E16DA"/>
    <w:rsid w:val="000E1821"/>
    <w:rsid w:val="000E1A80"/>
    <w:rsid w:val="000E1D58"/>
    <w:rsid w:val="000E1E4D"/>
    <w:rsid w:val="000E1EDA"/>
    <w:rsid w:val="000E2091"/>
    <w:rsid w:val="000E2213"/>
    <w:rsid w:val="000E34DA"/>
    <w:rsid w:val="000E3653"/>
    <w:rsid w:val="000E3C19"/>
    <w:rsid w:val="000E3E2D"/>
    <w:rsid w:val="000E4063"/>
    <w:rsid w:val="000E406C"/>
    <w:rsid w:val="000E4235"/>
    <w:rsid w:val="000E424E"/>
    <w:rsid w:val="000E4AE8"/>
    <w:rsid w:val="000E4D89"/>
    <w:rsid w:val="000E4FD1"/>
    <w:rsid w:val="000E520E"/>
    <w:rsid w:val="000E5292"/>
    <w:rsid w:val="000E5CB7"/>
    <w:rsid w:val="000E6A34"/>
    <w:rsid w:val="000E6BE4"/>
    <w:rsid w:val="000E6C52"/>
    <w:rsid w:val="000E6CEA"/>
    <w:rsid w:val="000E70B3"/>
    <w:rsid w:val="000E720F"/>
    <w:rsid w:val="000E74E0"/>
    <w:rsid w:val="000E7715"/>
    <w:rsid w:val="000E7D53"/>
    <w:rsid w:val="000E7E13"/>
    <w:rsid w:val="000E7E2D"/>
    <w:rsid w:val="000E7F16"/>
    <w:rsid w:val="000E7F94"/>
    <w:rsid w:val="000F0208"/>
    <w:rsid w:val="000F0634"/>
    <w:rsid w:val="000F07BA"/>
    <w:rsid w:val="000F08D5"/>
    <w:rsid w:val="000F09C8"/>
    <w:rsid w:val="000F0AB1"/>
    <w:rsid w:val="000F0B06"/>
    <w:rsid w:val="000F152E"/>
    <w:rsid w:val="000F1A4C"/>
    <w:rsid w:val="000F1CC7"/>
    <w:rsid w:val="000F20F7"/>
    <w:rsid w:val="000F2315"/>
    <w:rsid w:val="000F25DA"/>
    <w:rsid w:val="000F27F6"/>
    <w:rsid w:val="000F2890"/>
    <w:rsid w:val="000F35FB"/>
    <w:rsid w:val="000F38E9"/>
    <w:rsid w:val="000F39DE"/>
    <w:rsid w:val="000F3B41"/>
    <w:rsid w:val="000F4792"/>
    <w:rsid w:val="000F496F"/>
    <w:rsid w:val="000F50C7"/>
    <w:rsid w:val="000F53AA"/>
    <w:rsid w:val="000F58FD"/>
    <w:rsid w:val="000F59A1"/>
    <w:rsid w:val="000F5A1C"/>
    <w:rsid w:val="000F6042"/>
    <w:rsid w:val="000F612C"/>
    <w:rsid w:val="000F6219"/>
    <w:rsid w:val="000F664D"/>
    <w:rsid w:val="000F6973"/>
    <w:rsid w:val="000F6D39"/>
    <w:rsid w:val="000F7082"/>
    <w:rsid w:val="000F7616"/>
    <w:rsid w:val="000F77B1"/>
    <w:rsid w:val="000F7C37"/>
    <w:rsid w:val="000F7DCA"/>
    <w:rsid w:val="000F7F6A"/>
    <w:rsid w:val="0010012B"/>
    <w:rsid w:val="0010065E"/>
    <w:rsid w:val="00100D9B"/>
    <w:rsid w:val="00100DBB"/>
    <w:rsid w:val="00100E75"/>
    <w:rsid w:val="00101128"/>
    <w:rsid w:val="0010188B"/>
    <w:rsid w:val="00101D7E"/>
    <w:rsid w:val="00101E08"/>
    <w:rsid w:val="00102042"/>
    <w:rsid w:val="00102668"/>
    <w:rsid w:val="00102A12"/>
    <w:rsid w:val="00103019"/>
    <w:rsid w:val="0010305C"/>
    <w:rsid w:val="0010306F"/>
    <w:rsid w:val="001030B2"/>
    <w:rsid w:val="00103625"/>
    <w:rsid w:val="00103743"/>
    <w:rsid w:val="00103920"/>
    <w:rsid w:val="00103DD9"/>
    <w:rsid w:val="0010401D"/>
    <w:rsid w:val="001042AA"/>
    <w:rsid w:val="00104A46"/>
    <w:rsid w:val="00105057"/>
    <w:rsid w:val="0010554E"/>
    <w:rsid w:val="001056F5"/>
    <w:rsid w:val="00105758"/>
    <w:rsid w:val="00105CB6"/>
    <w:rsid w:val="00105E01"/>
    <w:rsid w:val="00106660"/>
    <w:rsid w:val="00106B21"/>
    <w:rsid w:val="00106EDC"/>
    <w:rsid w:val="00107193"/>
    <w:rsid w:val="0010750C"/>
    <w:rsid w:val="001077C4"/>
    <w:rsid w:val="00107C76"/>
    <w:rsid w:val="00107CE9"/>
    <w:rsid w:val="00110103"/>
    <w:rsid w:val="00110224"/>
    <w:rsid w:val="001104E0"/>
    <w:rsid w:val="001107D8"/>
    <w:rsid w:val="001109A9"/>
    <w:rsid w:val="00110E1B"/>
    <w:rsid w:val="00111829"/>
    <w:rsid w:val="0011241C"/>
    <w:rsid w:val="001126F0"/>
    <w:rsid w:val="00112D40"/>
    <w:rsid w:val="0011355E"/>
    <w:rsid w:val="0011355F"/>
    <w:rsid w:val="0011372E"/>
    <w:rsid w:val="00113B30"/>
    <w:rsid w:val="00113C2C"/>
    <w:rsid w:val="00113C4E"/>
    <w:rsid w:val="00113CE4"/>
    <w:rsid w:val="0011407B"/>
    <w:rsid w:val="001145AD"/>
    <w:rsid w:val="00114C5D"/>
    <w:rsid w:val="001160B1"/>
    <w:rsid w:val="0011617A"/>
    <w:rsid w:val="0011630E"/>
    <w:rsid w:val="001164A4"/>
    <w:rsid w:val="0011683D"/>
    <w:rsid w:val="00116BB6"/>
    <w:rsid w:val="0011714E"/>
    <w:rsid w:val="00117B4D"/>
    <w:rsid w:val="00120302"/>
    <w:rsid w:val="0012055B"/>
    <w:rsid w:val="00120577"/>
    <w:rsid w:val="00120A8C"/>
    <w:rsid w:val="0012108A"/>
    <w:rsid w:val="001215BC"/>
    <w:rsid w:val="001216D8"/>
    <w:rsid w:val="00121725"/>
    <w:rsid w:val="00121ABD"/>
    <w:rsid w:val="00121D17"/>
    <w:rsid w:val="00121F80"/>
    <w:rsid w:val="00122346"/>
    <w:rsid w:val="0012235F"/>
    <w:rsid w:val="00122BDD"/>
    <w:rsid w:val="00123645"/>
    <w:rsid w:val="00123B1A"/>
    <w:rsid w:val="00124162"/>
    <w:rsid w:val="0012429C"/>
    <w:rsid w:val="001242C1"/>
    <w:rsid w:val="00124480"/>
    <w:rsid w:val="001245F3"/>
    <w:rsid w:val="00124623"/>
    <w:rsid w:val="00124724"/>
    <w:rsid w:val="00124CEC"/>
    <w:rsid w:val="00124F84"/>
    <w:rsid w:val="00125186"/>
    <w:rsid w:val="001254A8"/>
    <w:rsid w:val="001257FF"/>
    <w:rsid w:val="00125C23"/>
    <w:rsid w:val="00125DE2"/>
    <w:rsid w:val="001261CD"/>
    <w:rsid w:val="00126382"/>
    <w:rsid w:val="00126C10"/>
    <w:rsid w:val="00126CD8"/>
    <w:rsid w:val="00126FEB"/>
    <w:rsid w:val="00127299"/>
    <w:rsid w:val="00127496"/>
    <w:rsid w:val="001274BC"/>
    <w:rsid w:val="0012751C"/>
    <w:rsid w:val="0012753C"/>
    <w:rsid w:val="00127829"/>
    <w:rsid w:val="001300C1"/>
    <w:rsid w:val="00130305"/>
    <w:rsid w:val="00130989"/>
    <w:rsid w:val="00130E5F"/>
    <w:rsid w:val="00130F68"/>
    <w:rsid w:val="00131590"/>
    <w:rsid w:val="001317E9"/>
    <w:rsid w:val="00131DD2"/>
    <w:rsid w:val="00132190"/>
    <w:rsid w:val="001323EA"/>
    <w:rsid w:val="00132B3D"/>
    <w:rsid w:val="001337ED"/>
    <w:rsid w:val="00133BC2"/>
    <w:rsid w:val="00133C24"/>
    <w:rsid w:val="00133E26"/>
    <w:rsid w:val="001346B9"/>
    <w:rsid w:val="001349A0"/>
    <w:rsid w:val="00134A52"/>
    <w:rsid w:val="00134B64"/>
    <w:rsid w:val="00134BC2"/>
    <w:rsid w:val="001350A1"/>
    <w:rsid w:val="001352D1"/>
    <w:rsid w:val="001355F5"/>
    <w:rsid w:val="00135613"/>
    <w:rsid w:val="00135B18"/>
    <w:rsid w:val="00135D8D"/>
    <w:rsid w:val="00135E61"/>
    <w:rsid w:val="001360B5"/>
    <w:rsid w:val="00136174"/>
    <w:rsid w:val="0013618E"/>
    <w:rsid w:val="001363A8"/>
    <w:rsid w:val="0013660D"/>
    <w:rsid w:val="00136974"/>
    <w:rsid w:val="00136A30"/>
    <w:rsid w:val="00136A73"/>
    <w:rsid w:val="001374D3"/>
    <w:rsid w:val="00137929"/>
    <w:rsid w:val="001405D1"/>
    <w:rsid w:val="0014099E"/>
    <w:rsid w:val="00140B58"/>
    <w:rsid w:val="00140C2A"/>
    <w:rsid w:val="00140CFA"/>
    <w:rsid w:val="00140FB7"/>
    <w:rsid w:val="001411EF"/>
    <w:rsid w:val="00141250"/>
    <w:rsid w:val="001416B6"/>
    <w:rsid w:val="001417F3"/>
    <w:rsid w:val="001419F5"/>
    <w:rsid w:val="00141A05"/>
    <w:rsid w:val="00141DC8"/>
    <w:rsid w:val="0014215F"/>
    <w:rsid w:val="00142180"/>
    <w:rsid w:val="0014257B"/>
    <w:rsid w:val="00142762"/>
    <w:rsid w:val="00142DD2"/>
    <w:rsid w:val="00143179"/>
    <w:rsid w:val="00143230"/>
    <w:rsid w:val="00143907"/>
    <w:rsid w:val="00143F4D"/>
    <w:rsid w:val="001440FF"/>
    <w:rsid w:val="0014422D"/>
    <w:rsid w:val="00144B23"/>
    <w:rsid w:val="00144C05"/>
    <w:rsid w:val="00144DA2"/>
    <w:rsid w:val="001451E7"/>
    <w:rsid w:val="001459BF"/>
    <w:rsid w:val="00145CB4"/>
    <w:rsid w:val="001467DF"/>
    <w:rsid w:val="001469DB"/>
    <w:rsid w:val="001472BD"/>
    <w:rsid w:val="001476C9"/>
    <w:rsid w:val="00147821"/>
    <w:rsid w:val="00147854"/>
    <w:rsid w:val="0014793C"/>
    <w:rsid w:val="00147988"/>
    <w:rsid w:val="00147BA3"/>
    <w:rsid w:val="00147E79"/>
    <w:rsid w:val="00147EBE"/>
    <w:rsid w:val="001502E6"/>
    <w:rsid w:val="0015053F"/>
    <w:rsid w:val="00150A2B"/>
    <w:rsid w:val="00150A47"/>
    <w:rsid w:val="00150A68"/>
    <w:rsid w:val="00150C05"/>
    <w:rsid w:val="00150D23"/>
    <w:rsid w:val="00151264"/>
    <w:rsid w:val="00151937"/>
    <w:rsid w:val="00151B4C"/>
    <w:rsid w:val="00151E19"/>
    <w:rsid w:val="00151FC3"/>
    <w:rsid w:val="0015208A"/>
    <w:rsid w:val="0015210D"/>
    <w:rsid w:val="0015220B"/>
    <w:rsid w:val="0015220E"/>
    <w:rsid w:val="00152276"/>
    <w:rsid w:val="001523EE"/>
    <w:rsid w:val="001524B5"/>
    <w:rsid w:val="00152528"/>
    <w:rsid w:val="0015259A"/>
    <w:rsid w:val="00152880"/>
    <w:rsid w:val="00152A3E"/>
    <w:rsid w:val="00152B69"/>
    <w:rsid w:val="0015309D"/>
    <w:rsid w:val="001530BF"/>
    <w:rsid w:val="00153335"/>
    <w:rsid w:val="001538E8"/>
    <w:rsid w:val="00153B72"/>
    <w:rsid w:val="00153C2E"/>
    <w:rsid w:val="00153D25"/>
    <w:rsid w:val="00153EA3"/>
    <w:rsid w:val="00153EF8"/>
    <w:rsid w:val="00154016"/>
    <w:rsid w:val="001540EB"/>
    <w:rsid w:val="00154421"/>
    <w:rsid w:val="00154505"/>
    <w:rsid w:val="00154693"/>
    <w:rsid w:val="00154855"/>
    <w:rsid w:val="00155048"/>
    <w:rsid w:val="0015524E"/>
    <w:rsid w:val="00155536"/>
    <w:rsid w:val="0015588B"/>
    <w:rsid w:val="00155CFA"/>
    <w:rsid w:val="001560CB"/>
    <w:rsid w:val="001561C0"/>
    <w:rsid w:val="00156481"/>
    <w:rsid w:val="00156C81"/>
    <w:rsid w:val="001571A2"/>
    <w:rsid w:val="001574BE"/>
    <w:rsid w:val="0015761F"/>
    <w:rsid w:val="00157F14"/>
    <w:rsid w:val="00160938"/>
    <w:rsid w:val="00160F70"/>
    <w:rsid w:val="00160FCF"/>
    <w:rsid w:val="00161A6D"/>
    <w:rsid w:val="00161A84"/>
    <w:rsid w:val="00161AB0"/>
    <w:rsid w:val="00161E33"/>
    <w:rsid w:val="001620C9"/>
    <w:rsid w:val="001622D7"/>
    <w:rsid w:val="00162308"/>
    <w:rsid w:val="00162670"/>
    <w:rsid w:val="00162BF7"/>
    <w:rsid w:val="00162D7D"/>
    <w:rsid w:val="00162E3D"/>
    <w:rsid w:val="00162FE8"/>
    <w:rsid w:val="0016311E"/>
    <w:rsid w:val="0016367C"/>
    <w:rsid w:val="00164028"/>
    <w:rsid w:val="001643BB"/>
    <w:rsid w:val="001643F9"/>
    <w:rsid w:val="00164696"/>
    <w:rsid w:val="001646A8"/>
    <w:rsid w:val="00164758"/>
    <w:rsid w:val="00164772"/>
    <w:rsid w:val="00164A6C"/>
    <w:rsid w:val="00164EA4"/>
    <w:rsid w:val="00164FDE"/>
    <w:rsid w:val="00165480"/>
    <w:rsid w:val="00165B15"/>
    <w:rsid w:val="00166089"/>
    <w:rsid w:val="001661CB"/>
    <w:rsid w:val="00166969"/>
    <w:rsid w:val="0016711F"/>
    <w:rsid w:val="00167312"/>
    <w:rsid w:val="00167A25"/>
    <w:rsid w:val="00167B94"/>
    <w:rsid w:val="00167E4A"/>
    <w:rsid w:val="0017096B"/>
    <w:rsid w:val="00171211"/>
    <w:rsid w:val="001712BA"/>
    <w:rsid w:val="001717D9"/>
    <w:rsid w:val="00171BB4"/>
    <w:rsid w:val="00171D05"/>
    <w:rsid w:val="001720CD"/>
    <w:rsid w:val="00172840"/>
    <w:rsid w:val="00172B9E"/>
    <w:rsid w:val="00173250"/>
    <w:rsid w:val="001734F8"/>
    <w:rsid w:val="0017358A"/>
    <w:rsid w:val="00173A4A"/>
    <w:rsid w:val="00173AE5"/>
    <w:rsid w:val="0017469C"/>
    <w:rsid w:val="001747C0"/>
    <w:rsid w:val="00174890"/>
    <w:rsid w:val="001749CD"/>
    <w:rsid w:val="001753AC"/>
    <w:rsid w:val="00175492"/>
    <w:rsid w:val="00175778"/>
    <w:rsid w:val="00176128"/>
    <w:rsid w:val="001762F1"/>
    <w:rsid w:val="00176312"/>
    <w:rsid w:val="001765E5"/>
    <w:rsid w:val="00176711"/>
    <w:rsid w:val="001768F0"/>
    <w:rsid w:val="001777DF"/>
    <w:rsid w:val="001805DF"/>
    <w:rsid w:val="001808C6"/>
    <w:rsid w:val="00180BF0"/>
    <w:rsid w:val="00180EEB"/>
    <w:rsid w:val="00181251"/>
    <w:rsid w:val="0018159A"/>
    <w:rsid w:val="00181609"/>
    <w:rsid w:val="00181AAC"/>
    <w:rsid w:val="00181DDF"/>
    <w:rsid w:val="00182000"/>
    <w:rsid w:val="00182238"/>
    <w:rsid w:val="0018231E"/>
    <w:rsid w:val="00182344"/>
    <w:rsid w:val="00182422"/>
    <w:rsid w:val="001829C5"/>
    <w:rsid w:val="00183138"/>
    <w:rsid w:val="0018316F"/>
    <w:rsid w:val="001833FE"/>
    <w:rsid w:val="00183A2C"/>
    <w:rsid w:val="00184104"/>
    <w:rsid w:val="00184878"/>
    <w:rsid w:val="00184AB6"/>
    <w:rsid w:val="00184BC0"/>
    <w:rsid w:val="00184D70"/>
    <w:rsid w:val="00184FD3"/>
    <w:rsid w:val="001851A8"/>
    <w:rsid w:val="0018539B"/>
    <w:rsid w:val="001853F3"/>
    <w:rsid w:val="0018607E"/>
    <w:rsid w:val="001865EB"/>
    <w:rsid w:val="0018689C"/>
    <w:rsid w:val="00186B0E"/>
    <w:rsid w:val="00186D69"/>
    <w:rsid w:val="001875DC"/>
    <w:rsid w:val="00187630"/>
    <w:rsid w:val="00187892"/>
    <w:rsid w:val="001879BF"/>
    <w:rsid w:val="00187BD2"/>
    <w:rsid w:val="00190300"/>
    <w:rsid w:val="001906F2"/>
    <w:rsid w:val="001908C0"/>
    <w:rsid w:val="00190DEA"/>
    <w:rsid w:val="00191438"/>
    <w:rsid w:val="001916CA"/>
    <w:rsid w:val="001919BF"/>
    <w:rsid w:val="00191B63"/>
    <w:rsid w:val="00191B8A"/>
    <w:rsid w:val="00192018"/>
    <w:rsid w:val="00192190"/>
    <w:rsid w:val="001928BC"/>
    <w:rsid w:val="00192AA6"/>
    <w:rsid w:val="00192CA0"/>
    <w:rsid w:val="00192D1F"/>
    <w:rsid w:val="00192E37"/>
    <w:rsid w:val="00193264"/>
    <w:rsid w:val="001934BF"/>
    <w:rsid w:val="00194039"/>
    <w:rsid w:val="001941DB"/>
    <w:rsid w:val="0019421C"/>
    <w:rsid w:val="00194490"/>
    <w:rsid w:val="00194757"/>
    <w:rsid w:val="00194BD3"/>
    <w:rsid w:val="00194BF2"/>
    <w:rsid w:val="00194EB5"/>
    <w:rsid w:val="001955F1"/>
    <w:rsid w:val="00195BBD"/>
    <w:rsid w:val="00195CA7"/>
    <w:rsid w:val="00195E4C"/>
    <w:rsid w:val="00195ED5"/>
    <w:rsid w:val="00196172"/>
    <w:rsid w:val="00196E40"/>
    <w:rsid w:val="00196F38"/>
    <w:rsid w:val="00196F74"/>
    <w:rsid w:val="00197AF6"/>
    <w:rsid w:val="00197C0F"/>
    <w:rsid w:val="00197E25"/>
    <w:rsid w:val="00197EC9"/>
    <w:rsid w:val="00197FF4"/>
    <w:rsid w:val="001A0111"/>
    <w:rsid w:val="001A0865"/>
    <w:rsid w:val="001A0F04"/>
    <w:rsid w:val="001A15C7"/>
    <w:rsid w:val="001A1649"/>
    <w:rsid w:val="001A1825"/>
    <w:rsid w:val="001A1FF6"/>
    <w:rsid w:val="001A2197"/>
    <w:rsid w:val="001A2787"/>
    <w:rsid w:val="001A27FB"/>
    <w:rsid w:val="001A297A"/>
    <w:rsid w:val="001A2DEC"/>
    <w:rsid w:val="001A31DD"/>
    <w:rsid w:val="001A324D"/>
    <w:rsid w:val="001A3305"/>
    <w:rsid w:val="001A37D0"/>
    <w:rsid w:val="001A382E"/>
    <w:rsid w:val="001A3B06"/>
    <w:rsid w:val="001A3D3F"/>
    <w:rsid w:val="001A3E02"/>
    <w:rsid w:val="001A3F0D"/>
    <w:rsid w:val="001A4079"/>
    <w:rsid w:val="001A495B"/>
    <w:rsid w:val="001A4B20"/>
    <w:rsid w:val="001A4B4E"/>
    <w:rsid w:val="001A507C"/>
    <w:rsid w:val="001A5088"/>
    <w:rsid w:val="001A5867"/>
    <w:rsid w:val="001A5999"/>
    <w:rsid w:val="001A5DB4"/>
    <w:rsid w:val="001A630F"/>
    <w:rsid w:val="001A652C"/>
    <w:rsid w:val="001A68E9"/>
    <w:rsid w:val="001A69DB"/>
    <w:rsid w:val="001A6A03"/>
    <w:rsid w:val="001A6E9F"/>
    <w:rsid w:val="001A713D"/>
    <w:rsid w:val="001A7422"/>
    <w:rsid w:val="001A75F9"/>
    <w:rsid w:val="001A7AFB"/>
    <w:rsid w:val="001B064A"/>
    <w:rsid w:val="001B0ABD"/>
    <w:rsid w:val="001B0E2F"/>
    <w:rsid w:val="001B0EBA"/>
    <w:rsid w:val="001B17F5"/>
    <w:rsid w:val="001B1C98"/>
    <w:rsid w:val="001B1D1C"/>
    <w:rsid w:val="001B1EE8"/>
    <w:rsid w:val="001B2245"/>
    <w:rsid w:val="001B298C"/>
    <w:rsid w:val="001B2D6E"/>
    <w:rsid w:val="001B2E65"/>
    <w:rsid w:val="001B32DD"/>
    <w:rsid w:val="001B355B"/>
    <w:rsid w:val="001B3DA7"/>
    <w:rsid w:val="001B3DAD"/>
    <w:rsid w:val="001B4023"/>
    <w:rsid w:val="001B425C"/>
    <w:rsid w:val="001B4547"/>
    <w:rsid w:val="001B4989"/>
    <w:rsid w:val="001B4D95"/>
    <w:rsid w:val="001B4F1E"/>
    <w:rsid w:val="001B4F61"/>
    <w:rsid w:val="001B559F"/>
    <w:rsid w:val="001B57CB"/>
    <w:rsid w:val="001B58BF"/>
    <w:rsid w:val="001B58E5"/>
    <w:rsid w:val="001B5AD8"/>
    <w:rsid w:val="001B5B9E"/>
    <w:rsid w:val="001B61B3"/>
    <w:rsid w:val="001B6335"/>
    <w:rsid w:val="001B6651"/>
    <w:rsid w:val="001B6A5C"/>
    <w:rsid w:val="001B6D24"/>
    <w:rsid w:val="001B7350"/>
    <w:rsid w:val="001C00B7"/>
    <w:rsid w:val="001C06C6"/>
    <w:rsid w:val="001C0819"/>
    <w:rsid w:val="001C0A14"/>
    <w:rsid w:val="001C0A55"/>
    <w:rsid w:val="001C16DA"/>
    <w:rsid w:val="001C17AF"/>
    <w:rsid w:val="001C18BC"/>
    <w:rsid w:val="001C19C3"/>
    <w:rsid w:val="001C19EF"/>
    <w:rsid w:val="001C1B3C"/>
    <w:rsid w:val="001C2353"/>
    <w:rsid w:val="001C24E1"/>
    <w:rsid w:val="001C28B2"/>
    <w:rsid w:val="001C2C51"/>
    <w:rsid w:val="001C2D53"/>
    <w:rsid w:val="001C3353"/>
    <w:rsid w:val="001C34A6"/>
    <w:rsid w:val="001C35BA"/>
    <w:rsid w:val="001C3622"/>
    <w:rsid w:val="001C3674"/>
    <w:rsid w:val="001C3945"/>
    <w:rsid w:val="001C3DB1"/>
    <w:rsid w:val="001C3FEE"/>
    <w:rsid w:val="001C4052"/>
    <w:rsid w:val="001C47FD"/>
    <w:rsid w:val="001C4913"/>
    <w:rsid w:val="001C4E04"/>
    <w:rsid w:val="001C4EB3"/>
    <w:rsid w:val="001C52F3"/>
    <w:rsid w:val="001C5434"/>
    <w:rsid w:val="001C5531"/>
    <w:rsid w:val="001C5543"/>
    <w:rsid w:val="001C55FC"/>
    <w:rsid w:val="001C5A9A"/>
    <w:rsid w:val="001C5E1B"/>
    <w:rsid w:val="001C6218"/>
    <w:rsid w:val="001C6F7D"/>
    <w:rsid w:val="001C6F8A"/>
    <w:rsid w:val="001C729A"/>
    <w:rsid w:val="001C7419"/>
    <w:rsid w:val="001C7CB7"/>
    <w:rsid w:val="001C7DDA"/>
    <w:rsid w:val="001D035A"/>
    <w:rsid w:val="001D0465"/>
    <w:rsid w:val="001D06A6"/>
    <w:rsid w:val="001D09D1"/>
    <w:rsid w:val="001D0D1C"/>
    <w:rsid w:val="001D0FC5"/>
    <w:rsid w:val="001D12FD"/>
    <w:rsid w:val="001D177F"/>
    <w:rsid w:val="001D1CDA"/>
    <w:rsid w:val="001D1D4E"/>
    <w:rsid w:val="001D1D96"/>
    <w:rsid w:val="001D2534"/>
    <w:rsid w:val="001D29F1"/>
    <w:rsid w:val="001D2AA5"/>
    <w:rsid w:val="001D2D73"/>
    <w:rsid w:val="001D318B"/>
    <w:rsid w:val="001D354A"/>
    <w:rsid w:val="001D3B29"/>
    <w:rsid w:val="001D3EA2"/>
    <w:rsid w:val="001D4291"/>
    <w:rsid w:val="001D45D5"/>
    <w:rsid w:val="001D48A7"/>
    <w:rsid w:val="001D49C4"/>
    <w:rsid w:val="001D49D4"/>
    <w:rsid w:val="001D4A9E"/>
    <w:rsid w:val="001D4D7E"/>
    <w:rsid w:val="001D4DF8"/>
    <w:rsid w:val="001D4ED1"/>
    <w:rsid w:val="001D5064"/>
    <w:rsid w:val="001D54B9"/>
    <w:rsid w:val="001D5755"/>
    <w:rsid w:val="001D59DB"/>
    <w:rsid w:val="001D5FCE"/>
    <w:rsid w:val="001D6087"/>
    <w:rsid w:val="001D61A1"/>
    <w:rsid w:val="001D6351"/>
    <w:rsid w:val="001D6378"/>
    <w:rsid w:val="001D657E"/>
    <w:rsid w:val="001D6833"/>
    <w:rsid w:val="001D686E"/>
    <w:rsid w:val="001D6954"/>
    <w:rsid w:val="001D6D85"/>
    <w:rsid w:val="001D7310"/>
    <w:rsid w:val="001D73B3"/>
    <w:rsid w:val="001D73DA"/>
    <w:rsid w:val="001D7580"/>
    <w:rsid w:val="001D7728"/>
    <w:rsid w:val="001D7781"/>
    <w:rsid w:val="001D7A16"/>
    <w:rsid w:val="001D7CDB"/>
    <w:rsid w:val="001E00D6"/>
    <w:rsid w:val="001E00F7"/>
    <w:rsid w:val="001E062D"/>
    <w:rsid w:val="001E07B6"/>
    <w:rsid w:val="001E14A5"/>
    <w:rsid w:val="001E1C75"/>
    <w:rsid w:val="001E2171"/>
    <w:rsid w:val="001E225E"/>
    <w:rsid w:val="001E2B35"/>
    <w:rsid w:val="001E2B3B"/>
    <w:rsid w:val="001E2DC8"/>
    <w:rsid w:val="001E30E3"/>
    <w:rsid w:val="001E33E9"/>
    <w:rsid w:val="001E3685"/>
    <w:rsid w:val="001E3760"/>
    <w:rsid w:val="001E3EF0"/>
    <w:rsid w:val="001E4058"/>
    <w:rsid w:val="001E46BE"/>
    <w:rsid w:val="001E5223"/>
    <w:rsid w:val="001E5B8B"/>
    <w:rsid w:val="001E5CA3"/>
    <w:rsid w:val="001E5CF3"/>
    <w:rsid w:val="001E62D2"/>
    <w:rsid w:val="001E6484"/>
    <w:rsid w:val="001E663A"/>
    <w:rsid w:val="001E66E6"/>
    <w:rsid w:val="001E6792"/>
    <w:rsid w:val="001E6808"/>
    <w:rsid w:val="001E68F1"/>
    <w:rsid w:val="001E742F"/>
    <w:rsid w:val="001E75DB"/>
    <w:rsid w:val="001E761E"/>
    <w:rsid w:val="001E789C"/>
    <w:rsid w:val="001E7AFD"/>
    <w:rsid w:val="001E7F32"/>
    <w:rsid w:val="001F029F"/>
    <w:rsid w:val="001F078C"/>
    <w:rsid w:val="001F07BB"/>
    <w:rsid w:val="001F08EF"/>
    <w:rsid w:val="001F0A09"/>
    <w:rsid w:val="001F0A42"/>
    <w:rsid w:val="001F0F23"/>
    <w:rsid w:val="001F117D"/>
    <w:rsid w:val="001F1920"/>
    <w:rsid w:val="001F1A1A"/>
    <w:rsid w:val="001F22E2"/>
    <w:rsid w:val="001F23FD"/>
    <w:rsid w:val="001F25E3"/>
    <w:rsid w:val="001F2860"/>
    <w:rsid w:val="001F2F67"/>
    <w:rsid w:val="001F31BB"/>
    <w:rsid w:val="001F352B"/>
    <w:rsid w:val="001F37BA"/>
    <w:rsid w:val="001F3BA0"/>
    <w:rsid w:val="001F426F"/>
    <w:rsid w:val="001F482D"/>
    <w:rsid w:val="001F48C5"/>
    <w:rsid w:val="001F51C7"/>
    <w:rsid w:val="001F53B4"/>
    <w:rsid w:val="001F53E7"/>
    <w:rsid w:val="001F5452"/>
    <w:rsid w:val="001F5486"/>
    <w:rsid w:val="001F5521"/>
    <w:rsid w:val="001F5C62"/>
    <w:rsid w:val="001F5F99"/>
    <w:rsid w:val="001F64A6"/>
    <w:rsid w:val="001F6677"/>
    <w:rsid w:val="001F6861"/>
    <w:rsid w:val="001F720F"/>
    <w:rsid w:val="001F74F5"/>
    <w:rsid w:val="001F76A2"/>
    <w:rsid w:val="001F7BC7"/>
    <w:rsid w:val="00200494"/>
    <w:rsid w:val="0020063C"/>
    <w:rsid w:val="002006A9"/>
    <w:rsid w:val="00200C25"/>
    <w:rsid w:val="00200F34"/>
    <w:rsid w:val="00201199"/>
    <w:rsid w:val="0020149B"/>
    <w:rsid w:val="0020178D"/>
    <w:rsid w:val="002018CA"/>
    <w:rsid w:val="00201C30"/>
    <w:rsid w:val="00201D33"/>
    <w:rsid w:val="00201D49"/>
    <w:rsid w:val="00202369"/>
    <w:rsid w:val="002026A1"/>
    <w:rsid w:val="002026A2"/>
    <w:rsid w:val="0020296C"/>
    <w:rsid w:val="0020353C"/>
    <w:rsid w:val="0020370A"/>
    <w:rsid w:val="00204550"/>
    <w:rsid w:val="00204B00"/>
    <w:rsid w:val="00204B6D"/>
    <w:rsid w:val="00204D9D"/>
    <w:rsid w:val="00204F7F"/>
    <w:rsid w:val="0020553A"/>
    <w:rsid w:val="00205B17"/>
    <w:rsid w:val="00205BEB"/>
    <w:rsid w:val="00205D88"/>
    <w:rsid w:val="002060AD"/>
    <w:rsid w:val="00206419"/>
    <w:rsid w:val="00206741"/>
    <w:rsid w:val="00206744"/>
    <w:rsid w:val="00206775"/>
    <w:rsid w:val="00206ABC"/>
    <w:rsid w:val="00206CCD"/>
    <w:rsid w:val="00206E0A"/>
    <w:rsid w:val="00207036"/>
    <w:rsid w:val="00207358"/>
    <w:rsid w:val="00207723"/>
    <w:rsid w:val="00207B67"/>
    <w:rsid w:val="002100C2"/>
    <w:rsid w:val="0021056F"/>
    <w:rsid w:val="00210C85"/>
    <w:rsid w:val="00210ED3"/>
    <w:rsid w:val="0021142B"/>
    <w:rsid w:val="002117E6"/>
    <w:rsid w:val="002118FC"/>
    <w:rsid w:val="00211981"/>
    <w:rsid w:val="00212368"/>
    <w:rsid w:val="002124F0"/>
    <w:rsid w:val="00212790"/>
    <w:rsid w:val="00212945"/>
    <w:rsid w:val="00212ABB"/>
    <w:rsid w:val="00212F0F"/>
    <w:rsid w:val="00212F3A"/>
    <w:rsid w:val="00213228"/>
    <w:rsid w:val="00213F7A"/>
    <w:rsid w:val="0021438A"/>
    <w:rsid w:val="00214872"/>
    <w:rsid w:val="002148EB"/>
    <w:rsid w:val="0021493A"/>
    <w:rsid w:val="00214D4E"/>
    <w:rsid w:val="002157BA"/>
    <w:rsid w:val="00215C46"/>
    <w:rsid w:val="00215EA4"/>
    <w:rsid w:val="00216231"/>
    <w:rsid w:val="00216305"/>
    <w:rsid w:val="0021715C"/>
    <w:rsid w:val="00217231"/>
    <w:rsid w:val="002173F4"/>
    <w:rsid w:val="002174E8"/>
    <w:rsid w:val="002175D6"/>
    <w:rsid w:val="002178AF"/>
    <w:rsid w:val="00217C1E"/>
    <w:rsid w:val="00217E10"/>
    <w:rsid w:val="002201B6"/>
    <w:rsid w:val="002202CD"/>
    <w:rsid w:val="00220626"/>
    <w:rsid w:val="002206D8"/>
    <w:rsid w:val="00220D40"/>
    <w:rsid w:val="00220E71"/>
    <w:rsid w:val="00221191"/>
    <w:rsid w:val="0022128B"/>
    <w:rsid w:val="002214E6"/>
    <w:rsid w:val="00221639"/>
    <w:rsid w:val="0022172A"/>
    <w:rsid w:val="00221929"/>
    <w:rsid w:val="00221DB1"/>
    <w:rsid w:val="002224B6"/>
    <w:rsid w:val="002224F5"/>
    <w:rsid w:val="00222534"/>
    <w:rsid w:val="0022260B"/>
    <w:rsid w:val="00222A21"/>
    <w:rsid w:val="00222A7F"/>
    <w:rsid w:val="00223920"/>
    <w:rsid w:val="00224239"/>
    <w:rsid w:val="002243D9"/>
    <w:rsid w:val="002247CA"/>
    <w:rsid w:val="002249B1"/>
    <w:rsid w:val="00224ED1"/>
    <w:rsid w:val="00225043"/>
    <w:rsid w:val="002250D4"/>
    <w:rsid w:val="00225A19"/>
    <w:rsid w:val="00225E0F"/>
    <w:rsid w:val="00225E9C"/>
    <w:rsid w:val="00225FC7"/>
    <w:rsid w:val="002265CF"/>
    <w:rsid w:val="002268E4"/>
    <w:rsid w:val="00226BCF"/>
    <w:rsid w:val="00226F80"/>
    <w:rsid w:val="002270A5"/>
    <w:rsid w:val="002270D4"/>
    <w:rsid w:val="002272B5"/>
    <w:rsid w:val="002272BC"/>
    <w:rsid w:val="002273A8"/>
    <w:rsid w:val="00227A4E"/>
    <w:rsid w:val="00227EF6"/>
    <w:rsid w:val="00227F70"/>
    <w:rsid w:val="00227FE4"/>
    <w:rsid w:val="00230ABA"/>
    <w:rsid w:val="00230AF4"/>
    <w:rsid w:val="002311AE"/>
    <w:rsid w:val="00231204"/>
    <w:rsid w:val="00231242"/>
    <w:rsid w:val="00231E04"/>
    <w:rsid w:val="002322AC"/>
    <w:rsid w:val="00232966"/>
    <w:rsid w:val="00232F14"/>
    <w:rsid w:val="00233208"/>
    <w:rsid w:val="0023343B"/>
    <w:rsid w:val="00233594"/>
    <w:rsid w:val="00233ABB"/>
    <w:rsid w:val="00234100"/>
    <w:rsid w:val="002347F5"/>
    <w:rsid w:val="00234E29"/>
    <w:rsid w:val="0023540B"/>
    <w:rsid w:val="0023558C"/>
    <w:rsid w:val="0023597C"/>
    <w:rsid w:val="00235B0A"/>
    <w:rsid w:val="00235E3D"/>
    <w:rsid w:val="00235E43"/>
    <w:rsid w:val="0023625D"/>
    <w:rsid w:val="00236989"/>
    <w:rsid w:val="00236B65"/>
    <w:rsid w:val="00236F24"/>
    <w:rsid w:val="00237055"/>
    <w:rsid w:val="00237364"/>
    <w:rsid w:val="00237670"/>
    <w:rsid w:val="002377A9"/>
    <w:rsid w:val="00237B37"/>
    <w:rsid w:val="00237CE8"/>
    <w:rsid w:val="00237E1D"/>
    <w:rsid w:val="00240130"/>
    <w:rsid w:val="00240217"/>
    <w:rsid w:val="002403BF"/>
    <w:rsid w:val="0024057D"/>
    <w:rsid w:val="00240791"/>
    <w:rsid w:val="00240C21"/>
    <w:rsid w:val="00241504"/>
    <w:rsid w:val="00241682"/>
    <w:rsid w:val="002416D6"/>
    <w:rsid w:val="00241727"/>
    <w:rsid w:val="002417F3"/>
    <w:rsid w:val="002421C8"/>
    <w:rsid w:val="0024254E"/>
    <w:rsid w:val="002425D7"/>
    <w:rsid w:val="00242D61"/>
    <w:rsid w:val="00242E50"/>
    <w:rsid w:val="00243662"/>
    <w:rsid w:val="002436C3"/>
    <w:rsid w:val="00243BF4"/>
    <w:rsid w:val="00243EBF"/>
    <w:rsid w:val="002443EA"/>
    <w:rsid w:val="00244627"/>
    <w:rsid w:val="00244739"/>
    <w:rsid w:val="0024479F"/>
    <w:rsid w:val="00244ACF"/>
    <w:rsid w:val="00244D6C"/>
    <w:rsid w:val="00244FD7"/>
    <w:rsid w:val="002453DC"/>
    <w:rsid w:val="00245535"/>
    <w:rsid w:val="00245B37"/>
    <w:rsid w:val="00246221"/>
    <w:rsid w:val="0024645F"/>
    <w:rsid w:val="00246493"/>
    <w:rsid w:val="00246662"/>
    <w:rsid w:val="002467CF"/>
    <w:rsid w:val="002469AE"/>
    <w:rsid w:val="00246B1B"/>
    <w:rsid w:val="00247363"/>
    <w:rsid w:val="002473D1"/>
    <w:rsid w:val="00247CE0"/>
    <w:rsid w:val="00247D4E"/>
    <w:rsid w:val="00247F9F"/>
    <w:rsid w:val="00250388"/>
    <w:rsid w:val="00250449"/>
    <w:rsid w:val="0025087B"/>
    <w:rsid w:val="0025093B"/>
    <w:rsid w:val="00251201"/>
    <w:rsid w:val="00251312"/>
    <w:rsid w:val="00251A3C"/>
    <w:rsid w:val="0025200B"/>
    <w:rsid w:val="002520C5"/>
    <w:rsid w:val="00252109"/>
    <w:rsid w:val="00252A35"/>
    <w:rsid w:val="00252A5D"/>
    <w:rsid w:val="0025315E"/>
    <w:rsid w:val="0025332E"/>
    <w:rsid w:val="002533BD"/>
    <w:rsid w:val="002535DB"/>
    <w:rsid w:val="002537CA"/>
    <w:rsid w:val="00253C0F"/>
    <w:rsid w:val="00254451"/>
    <w:rsid w:val="00254B41"/>
    <w:rsid w:val="00254E80"/>
    <w:rsid w:val="00254F13"/>
    <w:rsid w:val="0025583C"/>
    <w:rsid w:val="00255F11"/>
    <w:rsid w:val="00256276"/>
    <w:rsid w:val="002562F4"/>
    <w:rsid w:val="002563F8"/>
    <w:rsid w:val="0025642E"/>
    <w:rsid w:val="002565A1"/>
    <w:rsid w:val="00256821"/>
    <w:rsid w:val="00256A01"/>
    <w:rsid w:val="002570C6"/>
    <w:rsid w:val="00257211"/>
    <w:rsid w:val="002572E8"/>
    <w:rsid w:val="002578B7"/>
    <w:rsid w:val="00257A35"/>
    <w:rsid w:val="00257E2F"/>
    <w:rsid w:val="002606A4"/>
    <w:rsid w:val="00260E6A"/>
    <w:rsid w:val="002611CC"/>
    <w:rsid w:val="00261324"/>
    <w:rsid w:val="002613B5"/>
    <w:rsid w:val="002616E3"/>
    <w:rsid w:val="00261F1B"/>
    <w:rsid w:val="00262831"/>
    <w:rsid w:val="00262A15"/>
    <w:rsid w:val="00262FFD"/>
    <w:rsid w:val="0026339D"/>
    <w:rsid w:val="0026349A"/>
    <w:rsid w:val="002638D7"/>
    <w:rsid w:val="00263B87"/>
    <w:rsid w:val="00264AE0"/>
    <w:rsid w:val="00264F1F"/>
    <w:rsid w:val="00264F21"/>
    <w:rsid w:val="002659BD"/>
    <w:rsid w:val="00265A63"/>
    <w:rsid w:val="00266376"/>
    <w:rsid w:val="0026651A"/>
    <w:rsid w:val="00266A67"/>
    <w:rsid w:val="00266C70"/>
    <w:rsid w:val="00266D0C"/>
    <w:rsid w:val="00267077"/>
    <w:rsid w:val="00267232"/>
    <w:rsid w:val="002672BF"/>
    <w:rsid w:val="002701C3"/>
    <w:rsid w:val="002705FF"/>
    <w:rsid w:val="00270DB8"/>
    <w:rsid w:val="00270ECA"/>
    <w:rsid w:val="002710FC"/>
    <w:rsid w:val="00271550"/>
    <w:rsid w:val="0027188B"/>
    <w:rsid w:val="00271B33"/>
    <w:rsid w:val="00272060"/>
    <w:rsid w:val="00272084"/>
    <w:rsid w:val="0027208A"/>
    <w:rsid w:val="0027261F"/>
    <w:rsid w:val="00272A3D"/>
    <w:rsid w:val="00272D32"/>
    <w:rsid w:val="00273D16"/>
    <w:rsid w:val="00274322"/>
    <w:rsid w:val="002749B7"/>
    <w:rsid w:val="00274EE5"/>
    <w:rsid w:val="00275011"/>
    <w:rsid w:val="0027529E"/>
    <w:rsid w:val="002752AE"/>
    <w:rsid w:val="002755CB"/>
    <w:rsid w:val="0027560D"/>
    <w:rsid w:val="002757D6"/>
    <w:rsid w:val="00275E7A"/>
    <w:rsid w:val="00275F32"/>
    <w:rsid w:val="00275F65"/>
    <w:rsid w:val="002761F1"/>
    <w:rsid w:val="0027631E"/>
    <w:rsid w:val="00276CD0"/>
    <w:rsid w:val="002770CE"/>
    <w:rsid w:val="0027727C"/>
    <w:rsid w:val="00277BD7"/>
    <w:rsid w:val="00277EEC"/>
    <w:rsid w:val="00280535"/>
    <w:rsid w:val="002805F4"/>
    <w:rsid w:val="002809A1"/>
    <w:rsid w:val="00280AE6"/>
    <w:rsid w:val="00281447"/>
    <w:rsid w:val="002815D0"/>
    <w:rsid w:val="00281682"/>
    <w:rsid w:val="002816B2"/>
    <w:rsid w:val="00281BFA"/>
    <w:rsid w:val="00281EC1"/>
    <w:rsid w:val="00282003"/>
    <w:rsid w:val="002822FC"/>
    <w:rsid w:val="0028234B"/>
    <w:rsid w:val="002824DE"/>
    <w:rsid w:val="002826FF"/>
    <w:rsid w:val="002827CC"/>
    <w:rsid w:val="00282859"/>
    <w:rsid w:val="00282F89"/>
    <w:rsid w:val="00283026"/>
    <w:rsid w:val="00283376"/>
    <w:rsid w:val="002833A1"/>
    <w:rsid w:val="00283765"/>
    <w:rsid w:val="00283DE8"/>
    <w:rsid w:val="002853DA"/>
    <w:rsid w:val="0028570F"/>
    <w:rsid w:val="00285B7A"/>
    <w:rsid w:val="00285F68"/>
    <w:rsid w:val="002862A4"/>
    <w:rsid w:val="00286694"/>
    <w:rsid w:val="00286747"/>
    <w:rsid w:val="00286E4B"/>
    <w:rsid w:val="002870FC"/>
    <w:rsid w:val="00287590"/>
    <w:rsid w:val="00287F1D"/>
    <w:rsid w:val="002900C0"/>
    <w:rsid w:val="00290917"/>
    <w:rsid w:val="00291520"/>
    <w:rsid w:val="00291C43"/>
    <w:rsid w:val="002920F3"/>
    <w:rsid w:val="00292489"/>
    <w:rsid w:val="002927CE"/>
    <w:rsid w:val="0029293F"/>
    <w:rsid w:val="00292E9E"/>
    <w:rsid w:val="00292F4D"/>
    <w:rsid w:val="0029320F"/>
    <w:rsid w:val="00293260"/>
    <w:rsid w:val="00293476"/>
    <w:rsid w:val="00293613"/>
    <w:rsid w:val="00293942"/>
    <w:rsid w:val="00293CB5"/>
    <w:rsid w:val="002941DF"/>
    <w:rsid w:val="002942F8"/>
    <w:rsid w:val="00294766"/>
    <w:rsid w:val="00294BB1"/>
    <w:rsid w:val="00294BEA"/>
    <w:rsid w:val="002955A5"/>
    <w:rsid w:val="00295629"/>
    <w:rsid w:val="00295912"/>
    <w:rsid w:val="00295F99"/>
    <w:rsid w:val="00296704"/>
    <w:rsid w:val="00296871"/>
    <w:rsid w:val="00296A07"/>
    <w:rsid w:val="00297070"/>
    <w:rsid w:val="002976EE"/>
    <w:rsid w:val="0029775E"/>
    <w:rsid w:val="00297808"/>
    <w:rsid w:val="00297A03"/>
    <w:rsid w:val="00297A41"/>
    <w:rsid w:val="00297DEA"/>
    <w:rsid w:val="002A0180"/>
    <w:rsid w:val="002A0233"/>
    <w:rsid w:val="002A09D9"/>
    <w:rsid w:val="002A1425"/>
    <w:rsid w:val="002A1906"/>
    <w:rsid w:val="002A1F16"/>
    <w:rsid w:val="002A2152"/>
    <w:rsid w:val="002A21DE"/>
    <w:rsid w:val="002A2264"/>
    <w:rsid w:val="002A22E6"/>
    <w:rsid w:val="002A25FA"/>
    <w:rsid w:val="002A28C0"/>
    <w:rsid w:val="002A2930"/>
    <w:rsid w:val="002A2990"/>
    <w:rsid w:val="002A2E6C"/>
    <w:rsid w:val="002A2FC1"/>
    <w:rsid w:val="002A3172"/>
    <w:rsid w:val="002A3567"/>
    <w:rsid w:val="002A3570"/>
    <w:rsid w:val="002A389E"/>
    <w:rsid w:val="002A3A79"/>
    <w:rsid w:val="002A3B00"/>
    <w:rsid w:val="002A3B4E"/>
    <w:rsid w:val="002A42C6"/>
    <w:rsid w:val="002A471D"/>
    <w:rsid w:val="002A4EB1"/>
    <w:rsid w:val="002A5368"/>
    <w:rsid w:val="002A5DDC"/>
    <w:rsid w:val="002A60A3"/>
    <w:rsid w:val="002A6151"/>
    <w:rsid w:val="002A66DE"/>
    <w:rsid w:val="002A713D"/>
    <w:rsid w:val="002A7247"/>
    <w:rsid w:val="002A77C6"/>
    <w:rsid w:val="002A7A9A"/>
    <w:rsid w:val="002A7D6A"/>
    <w:rsid w:val="002A7E54"/>
    <w:rsid w:val="002A7ECA"/>
    <w:rsid w:val="002A7ED7"/>
    <w:rsid w:val="002B148C"/>
    <w:rsid w:val="002B16D7"/>
    <w:rsid w:val="002B196C"/>
    <w:rsid w:val="002B1B2F"/>
    <w:rsid w:val="002B1ECB"/>
    <w:rsid w:val="002B2221"/>
    <w:rsid w:val="002B22AC"/>
    <w:rsid w:val="002B287C"/>
    <w:rsid w:val="002B28AB"/>
    <w:rsid w:val="002B2915"/>
    <w:rsid w:val="002B3030"/>
    <w:rsid w:val="002B3333"/>
    <w:rsid w:val="002B44F4"/>
    <w:rsid w:val="002B4875"/>
    <w:rsid w:val="002B4964"/>
    <w:rsid w:val="002B4C0E"/>
    <w:rsid w:val="002B56FA"/>
    <w:rsid w:val="002B5796"/>
    <w:rsid w:val="002B586D"/>
    <w:rsid w:val="002B5AAD"/>
    <w:rsid w:val="002B617D"/>
    <w:rsid w:val="002B659A"/>
    <w:rsid w:val="002B6932"/>
    <w:rsid w:val="002B6ACD"/>
    <w:rsid w:val="002B6E57"/>
    <w:rsid w:val="002B6F1C"/>
    <w:rsid w:val="002B73CC"/>
    <w:rsid w:val="002B7802"/>
    <w:rsid w:val="002B7C62"/>
    <w:rsid w:val="002B7FFC"/>
    <w:rsid w:val="002C0080"/>
    <w:rsid w:val="002C0149"/>
    <w:rsid w:val="002C01DF"/>
    <w:rsid w:val="002C047F"/>
    <w:rsid w:val="002C0526"/>
    <w:rsid w:val="002C0569"/>
    <w:rsid w:val="002C074C"/>
    <w:rsid w:val="002C0791"/>
    <w:rsid w:val="002C080A"/>
    <w:rsid w:val="002C08B0"/>
    <w:rsid w:val="002C090E"/>
    <w:rsid w:val="002C13BE"/>
    <w:rsid w:val="002C1736"/>
    <w:rsid w:val="002C1C78"/>
    <w:rsid w:val="002C24E9"/>
    <w:rsid w:val="002C2B3A"/>
    <w:rsid w:val="002C3237"/>
    <w:rsid w:val="002C36EB"/>
    <w:rsid w:val="002C381E"/>
    <w:rsid w:val="002C3A1D"/>
    <w:rsid w:val="002C3AF9"/>
    <w:rsid w:val="002C3C06"/>
    <w:rsid w:val="002C3C38"/>
    <w:rsid w:val="002C3CE0"/>
    <w:rsid w:val="002C40ED"/>
    <w:rsid w:val="002C414C"/>
    <w:rsid w:val="002C41B2"/>
    <w:rsid w:val="002C423B"/>
    <w:rsid w:val="002C473C"/>
    <w:rsid w:val="002C4A9C"/>
    <w:rsid w:val="002C4BB6"/>
    <w:rsid w:val="002C4C31"/>
    <w:rsid w:val="002C4DF7"/>
    <w:rsid w:val="002C4E5C"/>
    <w:rsid w:val="002C4EF5"/>
    <w:rsid w:val="002C5854"/>
    <w:rsid w:val="002C5A16"/>
    <w:rsid w:val="002C5B15"/>
    <w:rsid w:val="002C5C8B"/>
    <w:rsid w:val="002C5EB7"/>
    <w:rsid w:val="002C5F70"/>
    <w:rsid w:val="002C6087"/>
    <w:rsid w:val="002C6259"/>
    <w:rsid w:val="002C6572"/>
    <w:rsid w:val="002C65AF"/>
    <w:rsid w:val="002C6B10"/>
    <w:rsid w:val="002C6E81"/>
    <w:rsid w:val="002C79A6"/>
    <w:rsid w:val="002C7A85"/>
    <w:rsid w:val="002C7C09"/>
    <w:rsid w:val="002C7FBB"/>
    <w:rsid w:val="002D043F"/>
    <w:rsid w:val="002D05D6"/>
    <w:rsid w:val="002D083B"/>
    <w:rsid w:val="002D17D5"/>
    <w:rsid w:val="002D1927"/>
    <w:rsid w:val="002D1980"/>
    <w:rsid w:val="002D1A51"/>
    <w:rsid w:val="002D1EDB"/>
    <w:rsid w:val="002D213A"/>
    <w:rsid w:val="002D2868"/>
    <w:rsid w:val="002D2876"/>
    <w:rsid w:val="002D2926"/>
    <w:rsid w:val="002D2DC3"/>
    <w:rsid w:val="002D3445"/>
    <w:rsid w:val="002D38C5"/>
    <w:rsid w:val="002D3EC2"/>
    <w:rsid w:val="002D3F8B"/>
    <w:rsid w:val="002D4009"/>
    <w:rsid w:val="002D48CF"/>
    <w:rsid w:val="002D4A46"/>
    <w:rsid w:val="002D4CCE"/>
    <w:rsid w:val="002D50E9"/>
    <w:rsid w:val="002D51A0"/>
    <w:rsid w:val="002D52FD"/>
    <w:rsid w:val="002D58F3"/>
    <w:rsid w:val="002D642B"/>
    <w:rsid w:val="002D7170"/>
    <w:rsid w:val="002D7230"/>
    <w:rsid w:val="002D74CC"/>
    <w:rsid w:val="002D758A"/>
    <w:rsid w:val="002D759D"/>
    <w:rsid w:val="002D7813"/>
    <w:rsid w:val="002E0137"/>
    <w:rsid w:val="002E0304"/>
    <w:rsid w:val="002E0620"/>
    <w:rsid w:val="002E06A7"/>
    <w:rsid w:val="002E06B4"/>
    <w:rsid w:val="002E0D60"/>
    <w:rsid w:val="002E0DF1"/>
    <w:rsid w:val="002E0E28"/>
    <w:rsid w:val="002E0E9F"/>
    <w:rsid w:val="002E10AB"/>
    <w:rsid w:val="002E10D2"/>
    <w:rsid w:val="002E11B2"/>
    <w:rsid w:val="002E1216"/>
    <w:rsid w:val="002E1370"/>
    <w:rsid w:val="002E1644"/>
    <w:rsid w:val="002E195A"/>
    <w:rsid w:val="002E19F9"/>
    <w:rsid w:val="002E1D36"/>
    <w:rsid w:val="002E1F53"/>
    <w:rsid w:val="002E2301"/>
    <w:rsid w:val="002E2520"/>
    <w:rsid w:val="002E2783"/>
    <w:rsid w:val="002E2A3A"/>
    <w:rsid w:val="002E2BC3"/>
    <w:rsid w:val="002E2F65"/>
    <w:rsid w:val="002E30E6"/>
    <w:rsid w:val="002E31D8"/>
    <w:rsid w:val="002E340A"/>
    <w:rsid w:val="002E39AD"/>
    <w:rsid w:val="002E3A78"/>
    <w:rsid w:val="002E4341"/>
    <w:rsid w:val="002E4C45"/>
    <w:rsid w:val="002E4DC2"/>
    <w:rsid w:val="002E514E"/>
    <w:rsid w:val="002E595B"/>
    <w:rsid w:val="002E613B"/>
    <w:rsid w:val="002E679D"/>
    <w:rsid w:val="002E6FB9"/>
    <w:rsid w:val="002E702D"/>
    <w:rsid w:val="002E717C"/>
    <w:rsid w:val="002E75D0"/>
    <w:rsid w:val="002E765B"/>
    <w:rsid w:val="002E776B"/>
    <w:rsid w:val="002E7A2B"/>
    <w:rsid w:val="002F0316"/>
    <w:rsid w:val="002F0CBA"/>
    <w:rsid w:val="002F0F43"/>
    <w:rsid w:val="002F12D3"/>
    <w:rsid w:val="002F1CD1"/>
    <w:rsid w:val="002F1CEC"/>
    <w:rsid w:val="002F20E0"/>
    <w:rsid w:val="002F255F"/>
    <w:rsid w:val="002F2C06"/>
    <w:rsid w:val="002F3004"/>
    <w:rsid w:val="002F3491"/>
    <w:rsid w:val="002F384A"/>
    <w:rsid w:val="002F3A6C"/>
    <w:rsid w:val="002F3B9D"/>
    <w:rsid w:val="002F3C29"/>
    <w:rsid w:val="002F3C8E"/>
    <w:rsid w:val="002F41FD"/>
    <w:rsid w:val="002F4277"/>
    <w:rsid w:val="002F48E1"/>
    <w:rsid w:val="002F498B"/>
    <w:rsid w:val="002F4ACF"/>
    <w:rsid w:val="002F4FAE"/>
    <w:rsid w:val="002F4FEF"/>
    <w:rsid w:val="002F541E"/>
    <w:rsid w:val="002F57DB"/>
    <w:rsid w:val="002F5F66"/>
    <w:rsid w:val="002F5F9E"/>
    <w:rsid w:val="002F5FF9"/>
    <w:rsid w:val="002F61BB"/>
    <w:rsid w:val="002F629C"/>
    <w:rsid w:val="002F6366"/>
    <w:rsid w:val="002F63E8"/>
    <w:rsid w:val="002F68D2"/>
    <w:rsid w:val="002F6DE7"/>
    <w:rsid w:val="002F6E68"/>
    <w:rsid w:val="002F6EB3"/>
    <w:rsid w:val="002F6FD2"/>
    <w:rsid w:val="002F7344"/>
    <w:rsid w:val="002F749E"/>
    <w:rsid w:val="002F79CF"/>
    <w:rsid w:val="002F7A26"/>
    <w:rsid w:val="002F7D01"/>
    <w:rsid w:val="00300014"/>
    <w:rsid w:val="003000B9"/>
    <w:rsid w:val="00300121"/>
    <w:rsid w:val="00300D67"/>
    <w:rsid w:val="00301A71"/>
    <w:rsid w:val="00301DE0"/>
    <w:rsid w:val="00302038"/>
    <w:rsid w:val="0030208F"/>
    <w:rsid w:val="003022D7"/>
    <w:rsid w:val="00302A0B"/>
    <w:rsid w:val="00302AE4"/>
    <w:rsid w:val="00302D45"/>
    <w:rsid w:val="00302D6C"/>
    <w:rsid w:val="00303070"/>
    <w:rsid w:val="003036FB"/>
    <w:rsid w:val="00303E7E"/>
    <w:rsid w:val="00303F2B"/>
    <w:rsid w:val="003040AD"/>
    <w:rsid w:val="0030423B"/>
    <w:rsid w:val="003042B7"/>
    <w:rsid w:val="003043BE"/>
    <w:rsid w:val="003043EC"/>
    <w:rsid w:val="0030442D"/>
    <w:rsid w:val="00305033"/>
    <w:rsid w:val="00305519"/>
    <w:rsid w:val="003057D6"/>
    <w:rsid w:val="00305961"/>
    <w:rsid w:val="00305A77"/>
    <w:rsid w:val="00305D1A"/>
    <w:rsid w:val="00305EFF"/>
    <w:rsid w:val="003065F9"/>
    <w:rsid w:val="00306CFA"/>
    <w:rsid w:val="003073D9"/>
    <w:rsid w:val="00307B68"/>
    <w:rsid w:val="00307DBF"/>
    <w:rsid w:val="00307DFC"/>
    <w:rsid w:val="00310003"/>
    <w:rsid w:val="00310360"/>
    <w:rsid w:val="003104D8"/>
    <w:rsid w:val="0031062C"/>
    <w:rsid w:val="00310931"/>
    <w:rsid w:val="003109CF"/>
    <w:rsid w:val="003109FE"/>
    <w:rsid w:val="00310B2F"/>
    <w:rsid w:val="0031116D"/>
    <w:rsid w:val="003115E8"/>
    <w:rsid w:val="003116B7"/>
    <w:rsid w:val="00311703"/>
    <w:rsid w:val="0031198F"/>
    <w:rsid w:val="0031209B"/>
    <w:rsid w:val="00312286"/>
    <w:rsid w:val="00312347"/>
    <w:rsid w:val="00312349"/>
    <w:rsid w:val="0031236C"/>
    <w:rsid w:val="00312876"/>
    <w:rsid w:val="00312B5D"/>
    <w:rsid w:val="00312ED9"/>
    <w:rsid w:val="0031333C"/>
    <w:rsid w:val="00313B91"/>
    <w:rsid w:val="00313EC1"/>
    <w:rsid w:val="00314BDB"/>
    <w:rsid w:val="00314FC3"/>
    <w:rsid w:val="003158B3"/>
    <w:rsid w:val="00315991"/>
    <w:rsid w:val="00316331"/>
    <w:rsid w:val="00317213"/>
    <w:rsid w:val="0031725E"/>
    <w:rsid w:val="00317580"/>
    <w:rsid w:val="00317668"/>
    <w:rsid w:val="003176FD"/>
    <w:rsid w:val="00317735"/>
    <w:rsid w:val="00320067"/>
    <w:rsid w:val="00320526"/>
    <w:rsid w:val="00320782"/>
    <w:rsid w:val="00320F6B"/>
    <w:rsid w:val="00320FE3"/>
    <w:rsid w:val="00321245"/>
    <w:rsid w:val="0032162E"/>
    <w:rsid w:val="003221F2"/>
    <w:rsid w:val="003223A1"/>
    <w:rsid w:val="003235D1"/>
    <w:rsid w:val="003235EA"/>
    <w:rsid w:val="00323734"/>
    <w:rsid w:val="00323D5D"/>
    <w:rsid w:val="00324010"/>
    <w:rsid w:val="003245A3"/>
    <w:rsid w:val="0032481D"/>
    <w:rsid w:val="00324909"/>
    <w:rsid w:val="00325339"/>
    <w:rsid w:val="003254F4"/>
    <w:rsid w:val="0032561E"/>
    <w:rsid w:val="00325B33"/>
    <w:rsid w:val="00325B38"/>
    <w:rsid w:val="00325C25"/>
    <w:rsid w:val="0032651B"/>
    <w:rsid w:val="0032679C"/>
    <w:rsid w:val="00326874"/>
    <w:rsid w:val="00326932"/>
    <w:rsid w:val="00326BC2"/>
    <w:rsid w:val="003271F2"/>
    <w:rsid w:val="003273A6"/>
    <w:rsid w:val="003275E0"/>
    <w:rsid w:val="00327A0D"/>
    <w:rsid w:val="003304B8"/>
    <w:rsid w:val="003305D4"/>
    <w:rsid w:val="00330CD1"/>
    <w:rsid w:val="00330E5B"/>
    <w:rsid w:val="003312D2"/>
    <w:rsid w:val="00331328"/>
    <w:rsid w:val="00331436"/>
    <w:rsid w:val="003319FF"/>
    <w:rsid w:val="00331E9D"/>
    <w:rsid w:val="00332275"/>
    <w:rsid w:val="003323CB"/>
    <w:rsid w:val="003325ED"/>
    <w:rsid w:val="00332627"/>
    <w:rsid w:val="00332F63"/>
    <w:rsid w:val="00333703"/>
    <w:rsid w:val="00333A2F"/>
    <w:rsid w:val="00334216"/>
    <w:rsid w:val="0033460D"/>
    <w:rsid w:val="00334AB8"/>
    <w:rsid w:val="00334C48"/>
    <w:rsid w:val="00334E4C"/>
    <w:rsid w:val="0033536A"/>
    <w:rsid w:val="003359B5"/>
    <w:rsid w:val="00335F55"/>
    <w:rsid w:val="0033647F"/>
    <w:rsid w:val="003368B1"/>
    <w:rsid w:val="00336A3B"/>
    <w:rsid w:val="00336A50"/>
    <w:rsid w:val="00336BEE"/>
    <w:rsid w:val="00336E0F"/>
    <w:rsid w:val="00336EFA"/>
    <w:rsid w:val="003374B7"/>
    <w:rsid w:val="003378C0"/>
    <w:rsid w:val="00337BB4"/>
    <w:rsid w:val="00340319"/>
    <w:rsid w:val="00340C66"/>
    <w:rsid w:val="00340E56"/>
    <w:rsid w:val="00341313"/>
    <w:rsid w:val="0034189D"/>
    <w:rsid w:val="00342083"/>
    <w:rsid w:val="00342096"/>
    <w:rsid w:val="00342580"/>
    <w:rsid w:val="0034283D"/>
    <w:rsid w:val="00342E74"/>
    <w:rsid w:val="00343151"/>
    <w:rsid w:val="00343389"/>
    <w:rsid w:val="003440E2"/>
    <w:rsid w:val="0034431D"/>
    <w:rsid w:val="00344350"/>
    <w:rsid w:val="003445A4"/>
    <w:rsid w:val="00344669"/>
    <w:rsid w:val="00344735"/>
    <w:rsid w:val="00344A1E"/>
    <w:rsid w:val="0034580A"/>
    <w:rsid w:val="00345A0C"/>
    <w:rsid w:val="00345A14"/>
    <w:rsid w:val="00345C56"/>
    <w:rsid w:val="003461AA"/>
    <w:rsid w:val="00346907"/>
    <w:rsid w:val="00346AB9"/>
    <w:rsid w:val="00346AF2"/>
    <w:rsid w:val="003475C6"/>
    <w:rsid w:val="003478ED"/>
    <w:rsid w:val="00347F2C"/>
    <w:rsid w:val="003502C8"/>
    <w:rsid w:val="00350687"/>
    <w:rsid w:val="003507A9"/>
    <w:rsid w:val="0035091E"/>
    <w:rsid w:val="00350C3B"/>
    <w:rsid w:val="00350DE0"/>
    <w:rsid w:val="00350FA3"/>
    <w:rsid w:val="0035128B"/>
    <w:rsid w:val="00351406"/>
    <w:rsid w:val="003515BC"/>
    <w:rsid w:val="0035176A"/>
    <w:rsid w:val="00351EFF"/>
    <w:rsid w:val="003520EF"/>
    <w:rsid w:val="00352109"/>
    <w:rsid w:val="003526F2"/>
    <w:rsid w:val="0035279E"/>
    <w:rsid w:val="00352D03"/>
    <w:rsid w:val="00353180"/>
    <w:rsid w:val="0035341A"/>
    <w:rsid w:val="00353570"/>
    <w:rsid w:val="00353788"/>
    <w:rsid w:val="003539F8"/>
    <w:rsid w:val="00353B7A"/>
    <w:rsid w:val="00353DEB"/>
    <w:rsid w:val="003541A3"/>
    <w:rsid w:val="00354218"/>
    <w:rsid w:val="0035454A"/>
    <w:rsid w:val="00354697"/>
    <w:rsid w:val="003559DB"/>
    <w:rsid w:val="00355BAB"/>
    <w:rsid w:val="00355EAD"/>
    <w:rsid w:val="00356479"/>
    <w:rsid w:val="00356871"/>
    <w:rsid w:val="003569DF"/>
    <w:rsid w:val="00356A46"/>
    <w:rsid w:val="00357A7B"/>
    <w:rsid w:val="00357C07"/>
    <w:rsid w:val="003602DF"/>
    <w:rsid w:val="00360561"/>
    <w:rsid w:val="003607DD"/>
    <w:rsid w:val="0036091D"/>
    <w:rsid w:val="003614BE"/>
    <w:rsid w:val="00361836"/>
    <w:rsid w:val="00361875"/>
    <w:rsid w:val="00361BDE"/>
    <w:rsid w:val="00361F00"/>
    <w:rsid w:val="0036201C"/>
    <w:rsid w:val="00362219"/>
    <w:rsid w:val="00362566"/>
    <w:rsid w:val="00362D5B"/>
    <w:rsid w:val="00362FAB"/>
    <w:rsid w:val="00363044"/>
    <w:rsid w:val="003631C4"/>
    <w:rsid w:val="0036350A"/>
    <w:rsid w:val="00363BA0"/>
    <w:rsid w:val="00363CC9"/>
    <w:rsid w:val="0036401B"/>
    <w:rsid w:val="0036457B"/>
    <w:rsid w:val="003645D4"/>
    <w:rsid w:val="0036495D"/>
    <w:rsid w:val="00364D11"/>
    <w:rsid w:val="00364ED8"/>
    <w:rsid w:val="00365C44"/>
    <w:rsid w:val="00365DC9"/>
    <w:rsid w:val="00365F9B"/>
    <w:rsid w:val="00366136"/>
    <w:rsid w:val="003661B8"/>
    <w:rsid w:val="00366203"/>
    <w:rsid w:val="00366220"/>
    <w:rsid w:val="00366272"/>
    <w:rsid w:val="0036699E"/>
    <w:rsid w:val="003669B1"/>
    <w:rsid w:val="00366AD7"/>
    <w:rsid w:val="00366E7F"/>
    <w:rsid w:val="00367077"/>
    <w:rsid w:val="0036749E"/>
    <w:rsid w:val="003676EE"/>
    <w:rsid w:val="003679D4"/>
    <w:rsid w:val="003679DE"/>
    <w:rsid w:val="00370261"/>
    <w:rsid w:val="003702E3"/>
    <w:rsid w:val="003708A3"/>
    <w:rsid w:val="00370B46"/>
    <w:rsid w:val="00370B94"/>
    <w:rsid w:val="00370BB9"/>
    <w:rsid w:val="00371936"/>
    <w:rsid w:val="00371E70"/>
    <w:rsid w:val="003721E1"/>
    <w:rsid w:val="003722B5"/>
    <w:rsid w:val="00372736"/>
    <w:rsid w:val="00372DFF"/>
    <w:rsid w:val="00373294"/>
    <w:rsid w:val="0037331E"/>
    <w:rsid w:val="0037353A"/>
    <w:rsid w:val="00373CC5"/>
    <w:rsid w:val="00373CCC"/>
    <w:rsid w:val="00373E89"/>
    <w:rsid w:val="003743E0"/>
    <w:rsid w:val="00374957"/>
    <w:rsid w:val="00374A94"/>
    <w:rsid w:val="00374EFE"/>
    <w:rsid w:val="00374FCF"/>
    <w:rsid w:val="003750E7"/>
    <w:rsid w:val="00375896"/>
    <w:rsid w:val="00375AE2"/>
    <w:rsid w:val="00375E13"/>
    <w:rsid w:val="00375E41"/>
    <w:rsid w:val="003762E5"/>
    <w:rsid w:val="0037656A"/>
    <w:rsid w:val="00376B43"/>
    <w:rsid w:val="00376D3C"/>
    <w:rsid w:val="00376E4E"/>
    <w:rsid w:val="003771BD"/>
    <w:rsid w:val="003778B1"/>
    <w:rsid w:val="00377A05"/>
    <w:rsid w:val="00380170"/>
    <w:rsid w:val="0038030A"/>
    <w:rsid w:val="003810B0"/>
    <w:rsid w:val="00381168"/>
    <w:rsid w:val="00381259"/>
    <w:rsid w:val="003812C0"/>
    <w:rsid w:val="003814D8"/>
    <w:rsid w:val="00381B6F"/>
    <w:rsid w:val="00381BCD"/>
    <w:rsid w:val="00381D06"/>
    <w:rsid w:val="0038203A"/>
    <w:rsid w:val="003821BA"/>
    <w:rsid w:val="00382515"/>
    <w:rsid w:val="0038266E"/>
    <w:rsid w:val="003827D1"/>
    <w:rsid w:val="00382AE1"/>
    <w:rsid w:val="00382BCE"/>
    <w:rsid w:val="00382CD0"/>
    <w:rsid w:val="00382E53"/>
    <w:rsid w:val="003832DD"/>
    <w:rsid w:val="00383360"/>
    <w:rsid w:val="0038341D"/>
    <w:rsid w:val="00383651"/>
    <w:rsid w:val="0038415D"/>
    <w:rsid w:val="003841CF"/>
    <w:rsid w:val="00384A69"/>
    <w:rsid w:val="00384AB3"/>
    <w:rsid w:val="0038527B"/>
    <w:rsid w:val="0038589E"/>
    <w:rsid w:val="00385EE0"/>
    <w:rsid w:val="0038636C"/>
    <w:rsid w:val="00387152"/>
    <w:rsid w:val="00387314"/>
    <w:rsid w:val="003877EE"/>
    <w:rsid w:val="00387D97"/>
    <w:rsid w:val="00387E41"/>
    <w:rsid w:val="003901F6"/>
    <w:rsid w:val="003903B8"/>
    <w:rsid w:val="0039051B"/>
    <w:rsid w:val="00390899"/>
    <w:rsid w:val="00390CFB"/>
    <w:rsid w:val="003910E9"/>
    <w:rsid w:val="003913F7"/>
    <w:rsid w:val="0039168E"/>
    <w:rsid w:val="003917FD"/>
    <w:rsid w:val="00391853"/>
    <w:rsid w:val="00391B85"/>
    <w:rsid w:val="00391C50"/>
    <w:rsid w:val="00391D5F"/>
    <w:rsid w:val="00391D76"/>
    <w:rsid w:val="00391FA3"/>
    <w:rsid w:val="00392950"/>
    <w:rsid w:val="00392FF4"/>
    <w:rsid w:val="0039323E"/>
    <w:rsid w:val="003934C0"/>
    <w:rsid w:val="00393615"/>
    <w:rsid w:val="003937D8"/>
    <w:rsid w:val="00393A51"/>
    <w:rsid w:val="00393C72"/>
    <w:rsid w:val="00393DD1"/>
    <w:rsid w:val="00394189"/>
    <w:rsid w:val="00394211"/>
    <w:rsid w:val="003942BE"/>
    <w:rsid w:val="003942CA"/>
    <w:rsid w:val="003943ED"/>
    <w:rsid w:val="00394413"/>
    <w:rsid w:val="003944F1"/>
    <w:rsid w:val="0039497A"/>
    <w:rsid w:val="0039505B"/>
    <w:rsid w:val="0039506E"/>
    <w:rsid w:val="00395836"/>
    <w:rsid w:val="003958B2"/>
    <w:rsid w:val="0039590B"/>
    <w:rsid w:val="00395C75"/>
    <w:rsid w:val="00395DE4"/>
    <w:rsid w:val="00396153"/>
    <w:rsid w:val="00396224"/>
    <w:rsid w:val="00396A60"/>
    <w:rsid w:val="00397004"/>
    <w:rsid w:val="003970DF"/>
    <w:rsid w:val="003974D1"/>
    <w:rsid w:val="003979E6"/>
    <w:rsid w:val="00397F91"/>
    <w:rsid w:val="003A08A0"/>
    <w:rsid w:val="003A0E37"/>
    <w:rsid w:val="003A122B"/>
    <w:rsid w:val="003A14DF"/>
    <w:rsid w:val="003A1569"/>
    <w:rsid w:val="003A16C3"/>
    <w:rsid w:val="003A1713"/>
    <w:rsid w:val="003A28CB"/>
    <w:rsid w:val="003A2BDF"/>
    <w:rsid w:val="003A2EDF"/>
    <w:rsid w:val="003A3037"/>
    <w:rsid w:val="003A345A"/>
    <w:rsid w:val="003A36EC"/>
    <w:rsid w:val="003A3D0C"/>
    <w:rsid w:val="003A3FB3"/>
    <w:rsid w:val="003A427F"/>
    <w:rsid w:val="003A442E"/>
    <w:rsid w:val="003A4DBF"/>
    <w:rsid w:val="003A568D"/>
    <w:rsid w:val="003A608D"/>
    <w:rsid w:val="003A6294"/>
    <w:rsid w:val="003A63F1"/>
    <w:rsid w:val="003A6D75"/>
    <w:rsid w:val="003A6F50"/>
    <w:rsid w:val="003A7034"/>
    <w:rsid w:val="003A719A"/>
    <w:rsid w:val="003A7381"/>
    <w:rsid w:val="003B0045"/>
    <w:rsid w:val="003B0244"/>
    <w:rsid w:val="003B0989"/>
    <w:rsid w:val="003B09B3"/>
    <w:rsid w:val="003B0EBF"/>
    <w:rsid w:val="003B0F8D"/>
    <w:rsid w:val="003B1087"/>
    <w:rsid w:val="003B1196"/>
    <w:rsid w:val="003B18E3"/>
    <w:rsid w:val="003B1932"/>
    <w:rsid w:val="003B1F43"/>
    <w:rsid w:val="003B22FF"/>
    <w:rsid w:val="003B25F8"/>
    <w:rsid w:val="003B2BF2"/>
    <w:rsid w:val="003B2D8C"/>
    <w:rsid w:val="003B2E87"/>
    <w:rsid w:val="003B324A"/>
    <w:rsid w:val="003B327B"/>
    <w:rsid w:val="003B376F"/>
    <w:rsid w:val="003B3854"/>
    <w:rsid w:val="003B387E"/>
    <w:rsid w:val="003B3C3A"/>
    <w:rsid w:val="003B3F8F"/>
    <w:rsid w:val="003B434A"/>
    <w:rsid w:val="003B4613"/>
    <w:rsid w:val="003B4856"/>
    <w:rsid w:val="003B4B8B"/>
    <w:rsid w:val="003B4E8C"/>
    <w:rsid w:val="003B510B"/>
    <w:rsid w:val="003B51A3"/>
    <w:rsid w:val="003B5332"/>
    <w:rsid w:val="003B53B2"/>
    <w:rsid w:val="003B5983"/>
    <w:rsid w:val="003B5A24"/>
    <w:rsid w:val="003B604A"/>
    <w:rsid w:val="003B61E9"/>
    <w:rsid w:val="003B6F37"/>
    <w:rsid w:val="003B7082"/>
    <w:rsid w:val="003B76E4"/>
    <w:rsid w:val="003B7F30"/>
    <w:rsid w:val="003C000E"/>
    <w:rsid w:val="003C02EC"/>
    <w:rsid w:val="003C0304"/>
    <w:rsid w:val="003C03E9"/>
    <w:rsid w:val="003C04BD"/>
    <w:rsid w:val="003C0936"/>
    <w:rsid w:val="003C09E0"/>
    <w:rsid w:val="003C0B30"/>
    <w:rsid w:val="003C0D2D"/>
    <w:rsid w:val="003C0F0F"/>
    <w:rsid w:val="003C1063"/>
    <w:rsid w:val="003C13AD"/>
    <w:rsid w:val="003C14AE"/>
    <w:rsid w:val="003C1609"/>
    <w:rsid w:val="003C2180"/>
    <w:rsid w:val="003C23E7"/>
    <w:rsid w:val="003C2AA4"/>
    <w:rsid w:val="003C2CCB"/>
    <w:rsid w:val="003C2DD3"/>
    <w:rsid w:val="003C2EB8"/>
    <w:rsid w:val="003C2FCF"/>
    <w:rsid w:val="003C3023"/>
    <w:rsid w:val="003C3340"/>
    <w:rsid w:val="003C33DB"/>
    <w:rsid w:val="003C3590"/>
    <w:rsid w:val="003C37EA"/>
    <w:rsid w:val="003C3CC7"/>
    <w:rsid w:val="003C40C4"/>
    <w:rsid w:val="003C415C"/>
    <w:rsid w:val="003C47F2"/>
    <w:rsid w:val="003C487C"/>
    <w:rsid w:val="003C4AAE"/>
    <w:rsid w:val="003C4CD3"/>
    <w:rsid w:val="003C4E3E"/>
    <w:rsid w:val="003C4EE7"/>
    <w:rsid w:val="003C50B0"/>
    <w:rsid w:val="003C5247"/>
    <w:rsid w:val="003C5436"/>
    <w:rsid w:val="003C5891"/>
    <w:rsid w:val="003C5A2A"/>
    <w:rsid w:val="003C5A7E"/>
    <w:rsid w:val="003C5DB2"/>
    <w:rsid w:val="003C60DC"/>
    <w:rsid w:val="003C612C"/>
    <w:rsid w:val="003C615C"/>
    <w:rsid w:val="003C6240"/>
    <w:rsid w:val="003C6472"/>
    <w:rsid w:val="003C66EF"/>
    <w:rsid w:val="003C6A03"/>
    <w:rsid w:val="003C7187"/>
    <w:rsid w:val="003C725E"/>
    <w:rsid w:val="003C7C9E"/>
    <w:rsid w:val="003C7D47"/>
    <w:rsid w:val="003D011B"/>
    <w:rsid w:val="003D014C"/>
    <w:rsid w:val="003D04D1"/>
    <w:rsid w:val="003D0824"/>
    <w:rsid w:val="003D178A"/>
    <w:rsid w:val="003D1994"/>
    <w:rsid w:val="003D1C75"/>
    <w:rsid w:val="003D2229"/>
    <w:rsid w:val="003D22DA"/>
    <w:rsid w:val="003D24CA"/>
    <w:rsid w:val="003D2626"/>
    <w:rsid w:val="003D2A34"/>
    <w:rsid w:val="003D2E58"/>
    <w:rsid w:val="003D2EBC"/>
    <w:rsid w:val="003D313D"/>
    <w:rsid w:val="003D344E"/>
    <w:rsid w:val="003D37E4"/>
    <w:rsid w:val="003D3C44"/>
    <w:rsid w:val="003D3D16"/>
    <w:rsid w:val="003D4068"/>
    <w:rsid w:val="003D4264"/>
    <w:rsid w:val="003D429A"/>
    <w:rsid w:val="003D5070"/>
    <w:rsid w:val="003D6C3B"/>
    <w:rsid w:val="003D799D"/>
    <w:rsid w:val="003D7A25"/>
    <w:rsid w:val="003D7D4A"/>
    <w:rsid w:val="003E005D"/>
    <w:rsid w:val="003E0289"/>
    <w:rsid w:val="003E03FE"/>
    <w:rsid w:val="003E05C5"/>
    <w:rsid w:val="003E08B9"/>
    <w:rsid w:val="003E0AE6"/>
    <w:rsid w:val="003E0B8C"/>
    <w:rsid w:val="003E0B9D"/>
    <w:rsid w:val="003E150E"/>
    <w:rsid w:val="003E154A"/>
    <w:rsid w:val="003E177F"/>
    <w:rsid w:val="003E1D30"/>
    <w:rsid w:val="003E1D45"/>
    <w:rsid w:val="003E1EDD"/>
    <w:rsid w:val="003E200C"/>
    <w:rsid w:val="003E2019"/>
    <w:rsid w:val="003E245C"/>
    <w:rsid w:val="003E2473"/>
    <w:rsid w:val="003E2972"/>
    <w:rsid w:val="003E2D2B"/>
    <w:rsid w:val="003E3048"/>
    <w:rsid w:val="003E3075"/>
    <w:rsid w:val="003E3532"/>
    <w:rsid w:val="003E3803"/>
    <w:rsid w:val="003E3B49"/>
    <w:rsid w:val="003E3CC6"/>
    <w:rsid w:val="003E415D"/>
    <w:rsid w:val="003E418B"/>
    <w:rsid w:val="003E428F"/>
    <w:rsid w:val="003E4728"/>
    <w:rsid w:val="003E4836"/>
    <w:rsid w:val="003E4CCA"/>
    <w:rsid w:val="003E4D03"/>
    <w:rsid w:val="003E4D55"/>
    <w:rsid w:val="003E51CC"/>
    <w:rsid w:val="003E578C"/>
    <w:rsid w:val="003E58F8"/>
    <w:rsid w:val="003E5B80"/>
    <w:rsid w:val="003E62C8"/>
    <w:rsid w:val="003E684F"/>
    <w:rsid w:val="003E6AC2"/>
    <w:rsid w:val="003E6B9C"/>
    <w:rsid w:val="003E6BB1"/>
    <w:rsid w:val="003E6D72"/>
    <w:rsid w:val="003E6F80"/>
    <w:rsid w:val="003E75DF"/>
    <w:rsid w:val="003E76DE"/>
    <w:rsid w:val="003E7722"/>
    <w:rsid w:val="003E7EE0"/>
    <w:rsid w:val="003F0373"/>
    <w:rsid w:val="003F0784"/>
    <w:rsid w:val="003F0BA3"/>
    <w:rsid w:val="003F0BB6"/>
    <w:rsid w:val="003F0F0F"/>
    <w:rsid w:val="003F13B2"/>
    <w:rsid w:val="003F1979"/>
    <w:rsid w:val="003F1B58"/>
    <w:rsid w:val="003F23C5"/>
    <w:rsid w:val="003F288C"/>
    <w:rsid w:val="003F2BF4"/>
    <w:rsid w:val="003F2FCE"/>
    <w:rsid w:val="003F3069"/>
    <w:rsid w:val="003F3587"/>
    <w:rsid w:val="003F3A4A"/>
    <w:rsid w:val="003F4691"/>
    <w:rsid w:val="003F49C4"/>
    <w:rsid w:val="003F5651"/>
    <w:rsid w:val="003F5777"/>
    <w:rsid w:val="003F59CE"/>
    <w:rsid w:val="003F60E5"/>
    <w:rsid w:val="003F66A5"/>
    <w:rsid w:val="003F68DE"/>
    <w:rsid w:val="003F7A0A"/>
    <w:rsid w:val="00400265"/>
    <w:rsid w:val="0040054D"/>
    <w:rsid w:val="004006C0"/>
    <w:rsid w:val="00400AFF"/>
    <w:rsid w:val="00400DD7"/>
    <w:rsid w:val="00401741"/>
    <w:rsid w:val="004017E1"/>
    <w:rsid w:val="004019E2"/>
    <w:rsid w:val="00401EE8"/>
    <w:rsid w:val="004023B1"/>
    <w:rsid w:val="0040244C"/>
    <w:rsid w:val="00402D2C"/>
    <w:rsid w:val="004034B0"/>
    <w:rsid w:val="00403526"/>
    <w:rsid w:val="0040353F"/>
    <w:rsid w:val="00403755"/>
    <w:rsid w:val="0040378C"/>
    <w:rsid w:val="00403CDA"/>
    <w:rsid w:val="00403D9E"/>
    <w:rsid w:val="00403DEF"/>
    <w:rsid w:val="004042FA"/>
    <w:rsid w:val="00404E56"/>
    <w:rsid w:val="00404EEB"/>
    <w:rsid w:val="0040510B"/>
    <w:rsid w:val="0040563D"/>
    <w:rsid w:val="0040587B"/>
    <w:rsid w:val="00405AE8"/>
    <w:rsid w:val="00405D84"/>
    <w:rsid w:val="00405DAB"/>
    <w:rsid w:val="00406175"/>
    <w:rsid w:val="00406615"/>
    <w:rsid w:val="004067FF"/>
    <w:rsid w:val="00406BF1"/>
    <w:rsid w:val="004071B1"/>
    <w:rsid w:val="004073DC"/>
    <w:rsid w:val="004075B5"/>
    <w:rsid w:val="0041007D"/>
    <w:rsid w:val="004100ED"/>
    <w:rsid w:val="004105B3"/>
    <w:rsid w:val="00410862"/>
    <w:rsid w:val="00410AEA"/>
    <w:rsid w:val="00410EA8"/>
    <w:rsid w:val="00411337"/>
    <w:rsid w:val="004115DA"/>
    <w:rsid w:val="00411A2B"/>
    <w:rsid w:val="00411E52"/>
    <w:rsid w:val="004120F8"/>
    <w:rsid w:val="00412448"/>
    <w:rsid w:val="00412795"/>
    <w:rsid w:val="00412A53"/>
    <w:rsid w:val="00412DB5"/>
    <w:rsid w:val="00413052"/>
    <w:rsid w:val="004130C9"/>
    <w:rsid w:val="0041369C"/>
    <w:rsid w:val="00413A8F"/>
    <w:rsid w:val="00413B14"/>
    <w:rsid w:val="004143AB"/>
    <w:rsid w:val="0041442B"/>
    <w:rsid w:val="00414946"/>
    <w:rsid w:val="004149D7"/>
    <w:rsid w:val="00414A63"/>
    <w:rsid w:val="00414B4C"/>
    <w:rsid w:val="00414BC4"/>
    <w:rsid w:val="00414C4D"/>
    <w:rsid w:val="00414E53"/>
    <w:rsid w:val="00414E66"/>
    <w:rsid w:val="00414FC6"/>
    <w:rsid w:val="00415292"/>
    <w:rsid w:val="00415C27"/>
    <w:rsid w:val="004161F3"/>
    <w:rsid w:val="00416CD0"/>
    <w:rsid w:val="0041705B"/>
    <w:rsid w:val="00417236"/>
    <w:rsid w:val="0041740F"/>
    <w:rsid w:val="00417670"/>
    <w:rsid w:val="004178BF"/>
    <w:rsid w:val="00417EFE"/>
    <w:rsid w:val="0042087B"/>
    <w:rsid w:val="00420DB8"/>
    <w:rsid w:val="00420EC2"/>
    <w:rsid w:val="00421580"/>
    <w:rsid w:val="004218B3"/>
    <w:rsid w:val="00421AE0"/>
    <w:rsid w:val="00421C6A"/>
    <w:rsid w:val="00421E2C"/>
    <w:rsid w:val="00421F03"/>
    <w:rsid w:val="00422003"/>
    <w:rsid w:val="004220DB"/>
    <w:rsid w:val="00422330"/>
    <w:rsid w:val="004223F4"/>
    <w:rsid w:val="004227B6"/>
    <w:rsid w:val="0042343D"/>
    <w:rsid w:val="00424564"/>
    <w:rsid w:val="004245F8"/>
    <w:rsid w:val="00424A1B"/>
    <w:rsid w:val="00424A93"/>
    <w:rsid w:val="00425061"/>
    <w:rsid w:val="00425079"/>
    <w:rsid w:val="0042596E"/>
    <w:rsid w:val="00425AA3"/>
    <w:rsid w:val="00425D48"/>
    <w:rsid w:val="004263F6"/>
    <w:rsid w:val="004266B1"/>
    <w:rsid w:val="00426B8A"/>
    <w:rsid w:val="00426C6A"/>
    <w:rsid w:val="00426E5B"/>
    <w:rsid w:val="00426F9E"/>
    <w:rsid w:val="00427613"/>
    <w:rsid w:val="004276D3"/>
    <w:rsid w:val="004278C7"/>
    <w:rsid w:val="004278D7"/>
    <w:rsid w:val="00427CF3"/>
    <w:rsid w:val="00427D03"/>
    <w:rsid w:val="00427D7E"/>
    <w:rsid w:val="00430042"/>
    <w:rsid w:val="00430132"/>
    <w:rsid w:val="0043017D"/>
    <w:rsid w:val="004314EE"/>
    <w:rsid w:val="00431611"/>
    <w:rsid w:val="00431A4B"/>
    <w:rsid w:val="00431BA7"/>
    <w:rsid w:val="00432218"/>
    <w:rsid w:val="00432406"/>
    <w:rsid w:val="00432822"/>
    <w:rsid w:val="00432967"/>
    <w:rsid w:val="00432A08"/>
    <w:rsid w:val="00432AAE"/>
    <w:rsid w:val="00432CB0"/>
    <w:rsid w:val="0043323E"/>
    <w:rsid w:val="004334F1"/>
    <w:rsid w:val="0043369A"/>
    <w:rsid w:val="00433A29"/>
    <w:rsid w:val="00433BEE"/>
    <w:rsid w:val="00433E1E"/>
    <w:rsid w:val="0043479A"/>
    <w:rsid w:val="00434A9A"/>
    <w:rsid w:val="00434E48"/>
    <w:rsid w:val="0043515E"/>
    <w:rsid w:val="004354CF"/>
    <w:rsid w:val="004357A0"/>
    <w:rsid w:val="00435C9F"/>
    <w:rsid w:val="00435D42"/>
    <w:rsid w:val="00435FCF"/>
    <w:rsid w:val="00436049"/>
    <w:rsid w:val="004362F2"/>
    <w:rsid w:val="00436575"/>
    <w:rsid w:val="00437083"/>
    <w:rsid w:val="0043714A"/>
    <w:rsid w:val="004379CE"/>
    <w:rsid w:val="00437B65"/>
    <w:rsid w:val="00437C85"/>
    <w:rsid w:val="00437D24"/>
    <w:rsid w:val="00440008"/>
    <w:rsid w:val="00440145"/>
    <w:rsid w:val="004405BF"/>
    <w:rsid w:val="004407C6"/>
    <w:rsid w:val="004407D8"/>
    <w:rsid w:val="0044081C"/>
    <w:rsid w:val="00440D77"/>
    <w:rsid w:val="00440F36"/>
    <w:rsid w:val="0044127C"/>
    <w:rsid w:val="00441885"/>
    <w:rsid w:val="0044194F"/>
    <w:rsid w:val="00441A51"/>
    <w:rsid w:val="004421AA"/>
    <w:rsid w:val="004422C0"/>
    <w:rsid w:val="004422D7"/>
    <w:rsid w:val="00442BE0"/>
    <w:rsid w:val="00442D9C"/>
    <w:rsid w:val="00442E6D"/>
    <w:rsid w:val="0044329B"/>
    <w:rsid w:val="004433FE"/>
    <w:rsid w:val="00443712"/>
    <w:rsid w:val="004438C1"/>
    <w:rsid w:val="00443FED"/>
    <w:rsid w:val="00444068"/>
    <w:rsid w:val="00444156"/>
    <w:rsid w:val="00444199"/>
    <w:rsid w:val="00444554"/>
    <w:rsid w:val="00444E0F"/>
    <w:rsid w:val="0044542A"/>
    <w:rsid w:val="004454C0"/>
    <w:rsid w:val="00445660"/>
    <w:rsid w:val="00445694"/>
    <w:rsid w:val="00445A08"/>
    <w:rsid w:val="00445B3A"/>
    <w:rsid w:val="004464C3"/>
    <w:rsid w:val="00446619"/>
    <w:rsid w:val="00446978"/>
    <w:rsid w:val="00446A2C"/>
    <w:rsid w:val="00446FAC"/>
    <w:rsid w:val="00446FF0"/>
    <w:rsid w:val="004478B7"/>
    <w:rsid w:val="004478C5"/>
    <w:rsid w:val="00447A76"/>
    <w:rsid w:val="00447E1E"/>
    <w:rsid w:val="0045015C"/>
    <w:rsid w:val="00450BD6"/>
    <w:rsid w:val="00450C53"/>
    <w:rsid w:val="00450CF6"/>
    <w:rsid w:val="00450D0C"/>
    <w:rsid w:val="004511B6"/>
    <w:rsid w:val="00451325"/>
    <w:rsid w:val="0045140B"/>
    <w:rsid w:val="00451433"/>
    <w:rsid w:val="00451990"/>
    <w:rsid w:val="004519DB"/>
    <w:rsid w:val="004519DF"/>
    <w:rsid w:val="004529D6"/>
    <w:rsid w:val="00452C6F"/>
    <w:rsid w:val="00452E73"/>
    <w:rsid w:val="00453298"/>
    <w:rsid w:val="00453484"/>
    <w:rsid w:val="00453B2D"/>
    <w:rsid w:val="004540ED"/>
    <w:rsid w:val="0045416F"/>
    <w:rsid w:val="0045444F"/>
    <w:rsid w:val="00454B71"/>
    <w:rsid w:val="00454F72"/>
    <w:rsid w:val="00454FCD"/>
    <w:rsid w:val="0045536C"/>
    <w:rsid w:val="00455788"/>
    <w:rsid w:val="00455E5A"/>
    <w:rsid w:val="00456053"/>
    <w:rsid w:val="004562F2"/>
    <w:rsid w:val="00456A93"/>
    <w:rsid w:val="00456C89"/>
    <w:rsid w:val="00456CD3"/>
    <w:rsid w:val="00457225"/>
    <w:rsid w:val="00457487"/>
    <w:rsid w:val="004575C8"/>
    <w:rsid w:val="00457A02"/>
    <w:rsid w:val="00460BD9"/>
    <w:rsid w:val="00460EA6"/>
    <w:rsid w:val="00461D7D"/>
    <w:rsid w:val="00462214"/>
    <w:rsid w:val="0046226B"/>
    <w:rsid w:val="00462282"/>
    <w:rsid w:val="00462F64"/>
    <w:rsid w:val="004630E2"/>
    <w:rsid w:val="00463A9C"/>
    <w:rsid w:val="00463DB3"/>
    <w:rsid w:val="00463F0D"/>
    <w:rsid w:val="0046407A"/>
    <w:rsid w:val="004642F9"/>
    <w:rsid w:val="00464352"/>
    <w:rsid w:val="004643F2"/>
    <w:rsid w:val="00464C86"/>
    <w:rsid w:val="00464E85"/>
    <w:rsid w:val="004653F5"/>
    <w:rsid w:val="00465482"/>
    <w:rsid w:val="00465699"/>
    <w:rsid w:val="004657C8"/>
    <w:rsid w:val="00465B16"/>
    <w:rsid w:val="00465C66"/>
    <w:rsid w:val="00465FC0"/>
    <w:rsid w:val="00466032"/>
    <w:rsid w:val="004667EF"/>
    <w:rsid w:val="00466855"/>
    <w:rsid w:val="00466A5B"/>
    <w:rsid w:val="00466DA9"/>
    <w:rsid w:val="00467072"/>
    <w:rsid w:val="0046708D"/>
    <w:rsid w:val="00467183"/>
    <w:rsid w:val="004674B5"/>
    <w:rsid w:val="00467763"/>
    <w:rsid w:val="00467FC0"/>
    <w:rsid w:val="004701BC"/>
    <w:rsid w:val="004701E2"/>
    <w:rsid w:val="00470463"/>
    <w:rsid w:val="004704AB"/>
    <w:rsid w:val="00470822"/>
    <w:rsid w:val="00470F2B"/>
    <w:rsid w:val="00471343"/>
    <w:rsid w:val="00471AF1"/>
    <w:rsid w:val="00471B79"/>
    <w:rsid w:val="00471C9B"/>
    <w:rsid w:val="00471D52"/>
    <w:rsid w:val="00471EBC"/>
    <w:rsid w:val="004723BC"/>
    <w:rsid w:val="00472779"/>
    <w:rsid w:val="004727FA"/>
    <w:rsid w:val="004728B6"/>
    <w:rsid w:val="00472B9F"/>
    <w:rsid w:val="00472D91"/>
    <w:rsid w:val="00472E2C"/>
    <w:rsid w:val="0047369F"/>
    <w:rsid w:val="004736A8"/>
    <w:rsid w:val="00473929"/>
    <w:rsid w:val="00473AF8"/>
    <w:rsid w:val="00473D37"/>
    <w:rsid w:val="00474310"/>
    <w:rsid w:val="0047434D"/>
    <w:rsid w:val="0047456A"/>
    <w:rsid w:val="00474B36"/>
    <w:rsid w:val="0047532B"/>
    <w:rsid w:val="004755FA"/>
    <w:rsid w:val="00475794"/>
    <w:rsid w:val="00475987"/>
    <w:rsid w:val="00475A69"/>
    <w:rsid w:val="00476065"/>
    <w:rsid w:val="00476A4B"/>
    <w:rsid w:val="00476BFA"/>
    <w:rsid w:val="00476C89"/>
    <w:rsid w:val="00476EC1"/>
    <w:rsid w:val="00476F35"/>
    <w:rsid w:val="004771FD"/>
    <w:rsid w:val="004778B2"/>
    <w:rsid w:val="00477C25"/>
    <w:rsid w:val="0048000C"/>
    <w:rsid w:val="0048015E"/>
    <w:rsid w:val="00480E51"/>
    <w:rsid w:val="0048130D"/>
    <w:rsid w:val="00481699"/>
    <w:rsid w:val="004817C6"/>
    <w:rsid w:val="004818D9"/>
    <w:rsid w:val="00481A6C"/>
    <w:rsid w:val="00481CB2"/>
    <w:rsid w:val="00481D0E"/>
    <w:rsid w:val="0048207C"/>
    <w:rsid w:val="004820D3"/>
    <w:rsid w:val="004822DD"/>
    <w:rsid w:val="004824A9"/>
    <w:rsid w:val="0048251C"/>
    <w:rsid w:val="00482557"/>
    <w:rsid w:val="004829A5"/>
    <w:rsid w:val="00482BE5"/>
    <w:rsid w:val="00482C0C"/>
    <w:rsid w:val="00482D28"/>
    <w:rsid w:val="00482F7A"/>
    <w:rsid w:val="004830AE"/>
    <w:rsid w:val="004836ED"/>
    <w:rsid w:val="00483C84"/>
    <w:rsid w:val="004842DB"/>
    <w:rsid w:val="00484349"/>
    <w:rsid w:val="004844A9"/>
    <w:rsid w:val="0048473C"/>
    <w:rsid w:val="00484F64"/>
    <w:rsid w:val="00485152"/>
    <w:rsid w:val="0048531E"/>
    <w:rsid w:val="004855FA"/>
    <w:rsid w:val="0048566F"/>
    <w:rsid w:val="00485A2E"/>
    <w:rsid w:val="00485C9A"/>
    <w:rsid w:val="00485DC4"/>
    <w:rsid w:val="0048621B"/>
    <w:rsid w:val="004864AE"/>
    <w:rsid w:val="004868CF"/>
    <w:rsid w:val="00486C9C"/>
    <w:rsid w:val="0048723A"/>
    <w:rsid w:val="0048751C"/>
    <w:rsid w:val="0048764B"/>
    <w:rsid w:val="004877BA"/>
    <w:rsid w:val="00487822"/>
    <w:rsid w:val="00487BFF"/>
    <w:rsid w:val="00487E94"/>
    <w:rsid w:val="00487E9A"/>
    <w:rsid w:val="00487F27"/>
    <w:rsid w:val="004900DB"/>
    <w:rsid w:val="0049064C"/>
    <w:rsid w:val="004906F0"/>
    <w:rsid w:val="00490964"/>
    <w:rsid w:val="00490973"/>
    <w:rsid w:val="00490A14"/>
    <w:rsid w:val="00490B04"/>
    <w:rsid w:val="00490C0B"/>
    <w:rsid w:val="00490EF6"/>
    <w:rsid w:val="004914D4"/>
    <w:rsid w:val="00491515"/>
    <w:rsid w:val="00491A01"/>
    <w:rsid w:val="00491C6D"/>
    <w:rsid w:val="00491CDF"/>
    <w:rsid w:val="00491FE7"/>
    <w:rsid w:val="00492583"/>
    <w:rsid w:val="004925D8"/>
    <w:rsid w:val="00492BE7"/>
    <w:rsid w:val="00492BF1"/>
    <w:rsid w:val="00493353"/>
    <w:rsid w:val="0049360E"/>
    <w:rsid w:val="00493B4A"/>
    <w:rsid w:val="00493C94"/>
    <w:rsid w:val="00493D73"/>
    <w:rsid w:val="00493EF6"/>
    <w:rsid w:val="004940C8"/>
    <w:rsid w:val="00494454"/>
    <w:rsid w:val="0049469F"/>
    <w:rsid w:val="004947AF"/>
    <w:rsid w:val="00494B18"/>
    <w:rsid w:val="00494BD7"/>
    <w:rsid w:val="004951DE"/>
    <w:rsid w:val="004952A0"/>
    <w:rsid w:val="004952BD"/>
    <w:rsid w:val="004956B4"/>
    <w:rsid w:val="00495F30"/>
    <w:rsid w:val="004960AD"/>
    <w:rsid w:val="0049628D"/>
    <w:rsid w:val="004966FA"/>
    <w:rsid w:val="00496746"/>
    <w:rsid w:val="00496891"/>
    <w:rsid w:val="004974D1"/>
    <w:rsid w:val="00497E72"/>
    <w:rsid w:val="004A0A84"/>
    <w:rsid w:val="004A0EB1"/>
    <w:rsid w:val="004A13EF"/>
    <w:rsid w:val="004A1935"/>
    <w:rsid w:val="004A2445"/>
    <w:rsid w:val="004A25C1"/>
    <w:rsid w:val="004A27BC"/>
    <w:rsid w:val="004A2A27"/>
    <w:rsid w:val="004A2BBA"/>
    <w:rsid w:val="004A2C0D"/>
    <w:rsid w:val="004A2D03"/>
    <w:rsid w:val="004A2EEE"/>
    <w:rsid w:val="004A2FE1"/>
    <w:rsid w:val="004A3050"/>
    <w:rsid w:val="004A35E6"/>
    <w:rsid w:val="004A3865"/>
    <w:rsid w:val="004A3983"/>
    <w:rsid w:val="004A3B82"/>
    <w:rsid w:val="004A3B8B"/>
    <w:rsid w:val="004A40B9"/>
    <w:rsid w:val="004A4248"/>
    <w:rsid w:val="004A439E"/>
    <w:rsid w:val="004A4495"/>
    <w:rsid w:val="004A4701"/>
    <w:rsid w:val="004A4768"/>
    <w:rsid w:val="004A48B7"/>
    <w:rsid w:val="004A4C6F"/>
    <w:rsid w:val="004A4D26"/>
    <w:rsid w:val="004A4DAA"/>
    <w:rsid w:val="004A558D"/>
    <w:rsid w:val="004A5B13"/>
    <w:rsid w:val="004A5C13"/>
    <w:rsid w:val="004A6A2E"/>
    <w:rsid w:val="004A6A4C"/>
    <w:rsid w:val="004A6A7D"/>
    <w:rsid w:val="004A6D4C"/>
    <w:rsid w:val="004A7568"/>
    <w:rsid w:val="004A7A1E"/>
    <w:rsid w:val="004B0060"/>
    <w:rsid w:val="004B053A"/>
    <w:rsid w:val="004B0BFB"/>
    <w:rsid w:val="004B0DFB"/>
    <w:rsid w:val="004B1982"/>
    <w:rsid w:val="004B1C63"/>
    <w:rsid w:val="004B1DDA"/>
    <w:rsid w:val="004B1DDF"/>
    <w:rsid w:val="004B1FA9"/>
    <w:rsid w:val="004B2665"/>
    <w:rsid w:val="004B26F1"/>
    <w:rsid w:val="004B2D3A"/>
    <w:rsid w:val="004B2DF3"/>
    <w:rsid w:val="004B3153"/>
    <w:rsid w:val="004B342B"/>
    <w:rsid w:val="004B3480"/>
    <w:rsid w:val="004B373B"/>
    <w:rsid w:val="004B39BE"/>
    <w:rsid w:val="004B3E66"/>
    <w:rsid w:val="004B430F"/>
    <w:rsid w:val="004B439F"/>
    <w:rsid w:val="004B45ED"/>
    <w:rsid w:val="004B4836"/>
    <w:rsid w:val="004B48C7"/>
    <w:rsid w:val="004B49B9"/>
    <w:rsid w:val="004B4A3A"/>
    <w:rsid w:val="004B50A0"/>
    <w:rsid w:val="004B511C"/>
    <w:rsid w:val="004B512B"/>
    <w:rsid w:val="004B562C"/>
    <w:rsid w:val="004B5638"/>
    <w:rsid w:val="004B5662"/>
    <w:rsid w:val="004B591B"/>
    <w:rsid w:val="004B5CD8"/>
    <w:rsid w:val="004B5EE8"/>
    <w:rsid w:val="004B5F35"/>
    <w:rsid w:val="004B60C8"/>
    <w:rsid w:val="004B6479"/>
    <w:rsid w:val="004B6EED"/>
    <w:rsid w:val="004B7068"/>
    <w:rsid w:val="004B7654"/>
    <w:rsid w:val="004B78A2"/>
    <w:rsid w:val="004B7A5E"/>
    <w:rsid w:val="004B7A91"/>
    <w:rsid w:val="004B7FCD"/>
    <w:rsid w:val="004C04F9"/>
    <w:rsid w:val="004C08E6"/>
    <w:rsid w:val="004C1367"/>
    <w:rsid w:val="004C150F"/>
    <w:rsid w:val="004C169D"/>
    <w:rsid w:val="004C1763"/>
    <w:rsid w:val="004C1874"/>
    <w:rsid w:val="004C18C3"/>
    <w:rsid w:val="004C1CA0"/>
    <w:rsid w:val="004C1D60"/>
    <w:rsid w:val="004C1D81"/>
    <w:rsid w:val="004C1DA2"/>
    <w:rsid w:val="004C2424"/>
    <w:rsid w:val="004C25E4"/>
    <w:rsid w:val="004C2F16"/>
    <w:rsid w:val="004C32A2"/>
    <w:rsid w:val="004C365C"/>
    <w:rsid w:val="004C3AAF"/>
    <w:rsid w:val="004C3BCE"/>
    <w:rsid w:val="004C3EE2"/>
    <w:rsid w:val="004C44E4"/>
    <w:rsid w:val="004C4685"/>
    <w:rsid w:val="004C4A7A"/>
    <w:rsid w:val="004C4A8B"/>
    <w:rsid w:val="004C4ABF"/>
    <w:rsid w:val="004C5B33"/>
    <w:rsid w:val="004C5C8D"/>
    <w:rsid w:val="004C5F5B"/>
    <w:rsid w:val="004C6040"/>
    <w:rsid w:val="004C6070"/>
    <w:rsid w:val="004C62CF"/>
    <w:rsid w:val="004C6AE8"/>
    <w:rsid w:val="004C6C05"/>
    <w:rsid w:val="004C6D3E"/>
    <w:rsid w:val="004C6F60"/>
    <w:rsid w:val="004C6FD2"/>
    <w:rsid w:val="004C713F"/>
    <w:rsid w:val="004C724C"/>
    <w:rsid w:val="004C766E"/>
    <w:rsid w:val="004C76F6"/>
    <w:rsid w:val="004C7836"/>
    <w:rsid w:val="004D0152"/>
    <w:rsid w:val="004D0615"/>
    <w:rsid w:val="004D0723"/>
    <w:rsid w:val="004D089B"/>
    <w:rsid w:val="004D0ACB"/>
    <w:rsid w:val="004D0C92"/>
    <w:rsid w:val="004D0CB1"/>
    <w:rsid w:val="004D1143"/>
    <w:rsid w:val="004D1152"/>
    <w:rsid w:val="004D12C6"/>
    <w:rsid w:val="004D14CB"/>
    <w:rsid w:val="004D150D"/>
    <w:rsid w:val="004D1894"/>
    <w:rsid w:val="004D18AB"/>
    <w:rsid w:val="004D18E3"/>
    <w:rsid w:val="004D1A0C"/>
    <w:rsid w:val="004D1D1E"/>
    <w:rsid w:val="004D1EE6"/>
    <w:rsid w:val="004D21EA"/>
    <w:rsid w:val="004D24C9"/>
    <w:rsid w:val="004D2570"/>
    <w:rsid w:val="004D29B5"/>
    <w:rsid w:val="004D2A24"/>
    <w:rsid w:val="004D2A31"/>
    <w:rsid w:val="004D2A9F"/>
    <w:rsid w:val="004D304C"/>
    <w:rsid w:val="004D3AFE"/>
    <w:rsid w:val="004D3B30"/>
    <w:rsid w:val="004D3BA5"/>
    <w:rsid w:val="004D3EEB"/>
    <w:rsid w:val="004D3FB8"/>
    <w:rsid w:val="004D4092"/>
    <w:rsid w:val="004D4BBC"/>
    <w:rsid w:val="004D4DDA"/>
    <w:rsid w:val="004D5169"/>
    <w:rsid w:val="004D55C9"/>
    <w:rsid w:val="004D5D72"/>
    <w:rsid w:val="004D6427"/>
    <w:rsid w:val="004D657D"/>
    <w:rsid w:val="004D6B45"/>
    <w:rsid w:val="004D6B5D"/>
    <w:rsid w:val="004D6F95"/>
    <w:rsid w:val="004D6FA7"/>
    <w:rsid w:val="004D7AC0"/>
    <w:rsid w:val="004D7E20"/>
    <w:rsid w:val="004E0293"/>
    <w:rsid w:val="004E0313"/>
    <w:rsid w:val="004E03DC"/>
    <w:rsid w:val="004E0507"/>
    <w:rsid w:val="004E09C7"/>
    <w:rsid w:val="004E0EDB"/>
    <w:rsid w:val="004E132E"/>
    <w:rsid w:val="004E1366"/>
    <w:rsid w:val="004E16B7"/>
    <w:rsid w:val="004E1B44"/>
    <w:rsid w:val="004E1CEF"/>
    <w:rsid w:val="004E1EE7"/>
    <w:rsid w:val="004E224E"/>
    <w:rsid w:val="004E23EF"/>
    <w:rsid w:val="004E27FA"/>
    <w:rsid w:val="004E287E"/>
    <w:rsid w:val="004E2A67"/>
    <w:rsid w:val="004E2BC2"/>
    <w:rsid w:val="004E2CA4"/>
    <w:rsid w:val="004E3034"/>
    <w:rsid w:val="004E3472"/>
    <w:rsid w:val="004E35FA"/>
    <w:rsid w:val="004E38C5"/>
    <w:rsid w:val="004E3A39"/>
    <w:rsid w:val="004E3CB7"/>
    <w:rsid w:val="004E3D6A"/>
    <w:rsid w:val="004E3E28"/>
    <w:rsid w:val="004E3F50"/>
    <w:rsid w:val="004E3FE0"/>
    <w:rsid w:val="004E4091"/>
    <w:rsid w:val="004E40BE"/>
    <w:rsid w:val="004E4143"/>
    <w:rsid w:val="004E4387"/>
    <w:rsid w:val="004E4AE8"/>
    <w:rsid w:val="004E4D26"/>
    <w:rsid w:val="004E4E1F"/>
    <w:rsid w:val="004E4F3C"/>
    <w:rsid w:val="004E5164"/>
    <w:rsid w:val="004E5950"/>
    <w:rsid w:val="004E5CB8"/>
    <w:rsid w:val="004E5D31"/>
    <w:rsid w:val="004E6156"/>
    <w:rsid w:val="004E6530"/>
    <w:rsid w:val="004E65C5"/>
    <w:rsid w:val="004E6BE4"/>
    <w:rsid w:val="004E6F46"/>
    <w:rsid w:val="004E722A"/>
    <w:rsid w:val="004E72F8"/>
    <w:rsid w:val="004E76BA"/>
    <w:rsid w:val="004E7BC9"/>
    <w:rsid w:val="004E7D4D"/>
    <w:rsid w:val="004E7D6B"/>
    <w:rsid w:val="004E7E22"/>
    <w:rsid w:val="004F0134"/>
    <w:rsid w:val="004F0390"/>
    <w:rsid w:val="004F0C18"/>
    <w:rsid w:val="004F0CC7"/>
    <w:rsid w:val="004F0EB6"/>
    <w:rsid w:val="004F16B6"/>
    <w:rsid w:val="004F1CCA"/>
    <w:rsid w:val="004F1E2D"/>
    <w:rsid w:val="004F26F9"/>
    <w:rsid w:val="004F273F"/>
    <w:rsid w:val="004F2A88"/>
    <w:rsid w:val="004F2C9F"/>
    <w:rsid w:val="004F2D7B"/>
    <w:rsid w:val="004F30D6"/>
    <w:rsid w:val="004F3141"/>
    <w:rsid w:val="004F3248"/>
    <w:rsid w:val="004F36BF"/>
    <w:rsid w:val="004F3A09"/>
    <w:rsid w:val="004F3A98"/>
    <w:rsid w:val="004F41B0"/>
    <w:rsid w:val="004F4586"/>
    <w:rsid w:val="004F45B7"/>
    <w:rsid w:val="004F4656"/>
    <w:rsid w:val="004F48B1"/>
    <w:rsid w:val="004F55C9"/>
    <w:rsid w:val="004F565B"/>
    <w:rsid w:val="004F5895"/>
    <w:rsid w:val="004F5D58"/>
    <w:rsid w:val="004F6172"/>
    <w:rsid w:val="004F6F67"/>
    <w:rsid w:val="004F7C29"/>
    <w:rsid w:val="004F7D98"/>
    <w:rsid w:val="004F7FD1"/>
    <w:rsid w:val="005001BE"/>
    <w:rsid w:val="005004B8"/>
    <w:rsid w:val="00500587"/>
    <w:rsid w:val="00500701"/>
    <w:rsid w:val="0050086A"/>
    <w:rsid w:val="005008CD"/>
    <w:rsid w:val="00500C53"/>
    <w:rsid w:val="00500D88"/>
    <w:rsid w:val="00500F96"/>
    <w:rsid w:val="0050150F"/>
    <w:rsid w:val="0050175C"/>
    <w:rsid w:val="00501914"/>
    <w:rsid w:val="00501976"/>
    <w:rsid w:val="00501AD3"/>
    <w:rsid w:val="00501FD1"/>
    <w:rsid w:val="005020EC"/>
    <w:rsid w:val="005022D5"/>
    <w:rsid w:val="005024D0"/>
    <w:rsid w:val="0050296F"/>
    <w:rsid w:val="00502A2E"/>
    <w:rsid w:val="00503700"/>
    <w:rsid w:val="005039E2"/>
    <w:rsid w:val="00503AD0"/>
    <w:rsid w:val="00503C1F"/>
    <w:rsid w:val="00503C4D"/>
    <w:rsid w:val="00503E81"/>
    <w:rsid w:val="00504677"/>
    <w:rsid w:val="005048F8"/>
    <w:rsid w:val="0050508C"/>
    <w:rsid w:val="0050575B"/>
    <w:rsid w:val="00507044"/>
    <w:rsid w:val="005071FB"/>
    <w:rsid w:val="00507B8E"/>
    <w:rsid w:val="005100B1"/>
    <w:rsid w:val="0051018C"/>
    <w:rsid w:val="005112A5"/>
    <w:rsid w:val="005116F8"/>
    <w:rsid w:val="005117AB"/>
    <w:rsid w:val="005117B2"/>
    <w:rsid w:val="00511896"/>
    <w:rsid w:val="00511AF3"/>
    <w:rsid w:val="00511F5A"/>
    <w:rsid w:val="005120AC"/>
    <w:rsid w:val="00512124"/>
    <w:rsid w:val="005124B3"/>
    <w:rsid w:val="00512AA3"/>
    <w:rsid w:val="00512B92"/>
    <w:rsid w:val="0051331E"/>
    <w:rsid w:val="00513584"/>
    <w:rsid w:val="005136BF"/>
    <w:rsid w:val="005137DC"/>
    <w:rsid w:val="00513D0E"/>
    <w:rsid w:val="00513DC6"/>
    <w:rsid w:val="00513EE9"/>
    <w:rsid w:val="00514464"/>
    <w:rsid w:val="00514776"/>
    <w:rsid w:val="005148AB"/>
    <w:rsid w:val="00514AE9"/>
    <w:rsid w:val="00514FB8"/>
    <w:rsid w:val="005159C3"/>
    <w:rsid w:val="00515FAC"/>
    <w:rsid w:val="005166AB"/>
    <w:rsid w:val="005167F2"/>
    <w:rsid w:val="0051680B"/>
    <w:rsid w:val="00516FA0"/>
    <w:rsid w:val="0051737A"/>
    <w:rsid w:val="005173AA"/>
    <w:rsid w:val="005176E9"/>
    <w:rsid w:val="005177A5"/>
    <w:rsid w:val="00517839"/>
    <w:rsid w:val="00520466"/>
    <w:rsid w:val="005210A3"/>
    <w:rsid w:val="005213E6"/>
    <w:rsid w:val="0052147D"/>
    <w:rsid w:val="005214C3"/>
    <w:rsid w:val="00521934"/>
    <w:rsid w:val="00521984"/>
    <w:rsid w:val="00521BCD"/>
    <w:rsid w:val="0052218E"/>
    <w:rsid w:val="005222BA"/>
    <w:rsid w:val="00522397"/>
    <w:rsid w:val="00522536"/>
    <w:rsid w:val="005226A2"/>
    <w:rsid w:val="00522BDA"/>
    <w:rsid w:val="00522C41"/>
    <w:rsid w:val="00522C7E"/>
    <w:rsid w:val="00522E08"/>
    <w:rsid w:val="00522FA9"/>
    <w:rsid w:val="005232CA"/>
    <w:rsid w:val="0052363C"/>
    <w:rsid w:val="00523C96"/>
    <w:rsid w:val="00523EE5"/>
    <w:rsid w:val="00523FA6"/>
    <w:rsid w:val="0052413B"/>
    <w:rsid w:val="0052417C"/>
    <w:rsid w:val="00525254"/>
    <w:rsid w:val="00525300"/>
    <w:rsid w:val="00525312"/>
    <w:rsid w:val="00525382"/>
    <w:rsid w:val="0052571D"/>
    <w:rsid w:val="00525A5E"/>
    <w:rsid w:val="00525F33"/>
    <w:rsid w:val="005261BD"/>
    <w:rsid w:val="0052632B"/>
    <w:rsid w:val="0052639A"/>
    <w:rsid w:val="00526829"/>
    <w:rsid w:val="0052685F"/>
    <w:rsid w:val="005269E0"/>
    <w:rsid w:val="00526EBA"/>
    <w:rsid w:val="005270E8"/>
    <w:rsid w:val="00527439"/>
    <w:rsid w:val="005274B8"/>
    <w:rsid w:val="005275CE"/>
    <w:rsid w:val="00527770"/>
    <w:rsid w:val="00527A47"/>
    <w:rsid w:val="005300D7"/>
    <w:rsid w:val="0053017A"/>
    <w:rsid w:val="00530304"/>
    <w:rsid w:val="00530383"/>
    <w:rsid w:val="00530427"/>
    <w:rsid w:val="00530A28"/>
    <w:rsid w:val="00530DDA"/>
    <w:rsid w:val="00530ED3"/>
    <w:rsid w:val="00530EE3"/>
    <w:rsid w:val="005310A2"/>
    <w:rsid w:val="00531541"/>
    <w:rsid w:val="00532066"/>
    <w:rsid w:val="005320CF"/>
    <w:rsid w:val="005320EF"/>
    <w:rsid w:val="0053224E"/>
    <w:rsid w:val="005324C8"/>
    <w:rsid w:val="005329C5"/>
    <w:rsid w:val="00532A6B"/>
    <w:rsid w:val="00532C28"/>
    <w:rsid w:val="00532F30"/>
    <w:rsid w:val="005334AD"/>
    <w:rsid w:val="00533A13"/>
    <w:rsid w:val="00533A9E"/>
    <w:rsid w:val="00534214"/>
    <w:rsid w:val="005343C5"/>
    <w:rsid w:val="00534761"/>
    <w:rsid w:val="005347EE"/>
    <w:rsid w:val="00534851"/>
    <w:rsid w:val="00534B62"/>
    <w:rsid w:val="00535D69"/>
    <w:rsid w:val="00536098"/>
    <w:rsid w:val="00536101"/>
    <w:rsid w:val="0053640B"/>
    <w:rsid w:val="005364DB"/>
    <w:rsid w:val="005364F4"/>
    <w:rsid w:val="005365C1"/>
    <w:rsid w:val="00536BD6"/>
    <w:rsid w:val="00536C67"/>
    <w:rsid w:val="00537510"/>
    <w:rsid w:val="0053755E"/>
    <w:rsid w:val="00537B8E"/>
    <w:rsid w:val="00537F5F"/>
    <w:rsid w:val="005401BB"/>
    <w:rsid w:val="00540A15"/>
    <w:rsid w:val="00540C1A"/>
    <w:rsid w:val="00540E58"/>
    <w:rsid w:val="00541113"/>
    <w:rsid w:val="005413BD"/>
    <w:rsid w:val="005416DE"/>
    <w:rsid w:val="00541AD8"/>
    <w:rsid w:val="00541D63"/>
    <w:rsid w:val="005422EE"/>
    <w:rsid w:val="00542C68"/>
    <w:rsid w:val="005432D3"/>
    <w:rsid w:val="0054363E"/>
    <w:rsid w:val="00543834"/>
    <w:rsid w:val="00543875"/>
    <w:rsid w:val="00543AE6"/>
    <w:rsid w:val="00543C6A"/>
    <w:rsid w:val="00543F02"/>
    <w:rsid w:val="00543F4B"/>
    <w:rsid w:val="0054424D"/>
    <w:rsid w:val="0054450E"/>
    <w:rsid w:val="00544714"/>
    <w:rsid w:val="00544810"/>
    <w:rsid w:val="00544862"/>
    <w:rsid w:val="00544AA2"/>
    <w:rsid w:val="00544BD4"/>
    <w:rsid w:val="005450AF"/>
    <w:rsid w:val="0054516B"/>
    <w:rsid w:val="00545213"/>
    <w:rsid w:val="00545645"/>
    <w:rsid w:val="00545765"/>
    <w:rsid w:val="00545992"/>
    <w:rsid w:val="00545CE7"/>
    <w:rsid w:val="00545EF3"/>
    <w:rsid w:val="00546094"/>
    <w:rsid w:val="005463B4"/>
    <w:rsid w:val="005465B8"/>
    <w:rsid w:val="00546714"/>
    <w:rsid w:val="00546A63"/>
    <w:rsid w:val="00546C8B"/>
    <w:rsid w:val="00546F31"/>
    <w:rsid w:val="00547136"/>
    <w:rsid w:val="00547468"/>
    <w:rsid w:val="0054779E"/>
    <w:rsid w:val="00547D37"/>
    <w:rsid w:val="00547E59"/>
    <w:rsid w:val="005509C8"/>
    <w:rsid w:val="00550AD0"/>
    <w:rsid w:val="00551232"/>
    <w:rsid w:val="005515AC"/>
    <w:rsid w:val="00551DD8"/>
    <w:rsid w:val="00552381"/>
    <w:rsid w:val="00552DBF"/>
    <w:rsid w:val="00552F51"/>
    <w:rsid w:val="0055329F"/>
    <w:rsid w:val="005533CE"/>
    <w:rsid w:val="00553584"/>
    <w:rsid w:val="0055375C"/>
    <w:rsid w:val="00553D54"/>
    <w:rsid w:val="0055436F"/>
    <w:rsid w:val="0055499D"/>
    <w:rsid w:val="00554CCF"/>
    <w:rsid w:val="00554E53"/>
    <w:rsid w:val="005551C7"/>
    <w:rsid w:val="005551FE"/>
    <w:rsid w:val="00555231"/>
    <w:rsid w:val="00555241"/>
    <w:rsid w:val="005553DE"/>
    <w:rsid w:val="005556F3"/>
    <w:rsid w:val="00555991"/>
    <w:rsid w:val="0055599F"/>
    <w:rsid w:val="00556045"/>
    <w:rsid w:val="005564EE"/>
    <w:rsid w:val="005565E7"/>
    <w:rsid w:val="0055660F"/>
    <w:rsid w:val="00556893"/>
    <w:rsid w:val="00556AB0"/>
    <w:rsid w:val="00556F01"/>
    <w:rsid w:val="005576BC"/>
    <w:rsid w:val="00557F74"/>
    <w:rsid w:val="0056023C"/>
    <w:rsid w:val="005609A2"/>
    <w:rsid w:val="00560B5F"/>
    <w:rsid w:val="00560EC9"/>
    <w:rsid w:val="00560F6A"/>
    <w:rsid w:val="00561985"/>
    <w:rsid w:val="005619D1"/>
    <w:rsid w:val="00561D46"/>
    <w:rsid w:val="00561D5E"/>
    <w:rsid w:val="00562329"/>
    <w:rsid w:val="00562488"/>
    <w:rsid w:val="005624B5"/>
    <w:rsid w:val="005625A8"/>
    <w:rsid w:val="0056287A"/>
    <w:rsid w:val="00562C09"/>
    <w:rsid w:val="00562CCF"/>
    <w:rsid w:val="0056319E"/>
    <w:rsid w:val="0056392D"/>
    <w:rsid w:val="0056396A"/>
    <w:rsid w:val="00564C4B"/>
    <w:rsid w:val="00564FC2"/>
    <w:rsid w:val="00565023"/>
    <w:rsid w:val="0056502B"/>
    <w:rsid w:val="00565073"/>
    <w:rsid w:val="00565287"/>
    <w:rsid w:val="0056547E"/>
    <w:rsid w:val="0056591B"/>
    <w:rsid w:val="00565ED4"/>
    <w:rsid w:val="00566B7E"/>
    <w:rsid w:val="00566EC6"/>
    <w:rsid w:val="00567361"/>
    <w:rsid w:val="0056769F"/>
    <w:rsid w:val="00567D81"/>
    <w:rsid w:val="0057019F"/>
    <w:rsid w:val="0057049E"/>
    <w:rsid w:val="005704BD"/>
    <w:rsid w:val="00570742"/>
    <w:rsid w:val="00570A25"/>
    <w:rsid w:val="00570C29"/>
    <w:rsid w:val="0057183F"/>
    <w:rsid w:val="00571935"/>
    <w:rsid w:val="00571FBC"/>
    <w:rsid w:val="00572095"/>
    <w:rsid w:val="0057228E"/>
    <w:rsid w:val="00572712"/>
    <w:rsid w:val="00572B29"/>
    <w:rsid w:val="00572B46"/>
    <w:rsid w:val="00572E75"/>
    <w:rsid w:val="0057339A"/>
    <w:rsid w:val="005739D7"/>
    <w:rsid w:val="00573A71"/>
    <w:rsid w:val="00573A7B"/>
    <w:rsid w:val="00573C51"/>
    <w:rsid w:val="00573D83"/>
    <w:rsid w:val="00573D9D"/>
    <w:rsid w:val="00574114"/>
    <w:rsid w:val="00574A36"/>
    <w:rsid w:val="00574C1D"/>
    <w:rsid w:val="00574CA4"/>
    <w:rsid w:val="00575250"/>
    <w:rsid w:val="005754D8"/>
    <w:rsid w:val="0057613C"/>
    <w:rsid w:val="005761C3"/>
    <w:rsid w:val="0057635E"/>
    <w:rsid w:val="005764DD"/>
    <w:rsid w:val="005765ED"/>
    <w:rsid w:val="0057669A"/>
    <w:rsid w:val="005766C1"/>
    <w:rsid w:val="00576755"/>
    <w:rsid w:val="00576A75"/>
    <w:rsid w:val="00576D81"/>
    <w:rsid w:val="00577623"/>
    <w:rsid w:val="00577FE5"/>
    <w:rsid w:val="0058000D"/>
    <w:rsid w:val="0058011C"/>
    <w:rsid w:val="005802FD"/>
    <w:rsid w:val="00580561"/>
    <w:rsid w:val="00580824"/>
    <w:rsid w:val="00580F65"/>
    <w:rsid w:val="00581018"/>
    <w:rsid w:val="005812F8"/>
    <w:rsid w:val="0058153D"/>
    <w:rsid w:val="00581558"/>
    <w:rsid w:val="00581E3F"/>
    <w:rsid w:val="00582899"/>
    <w:rsid w:val="00582F4F"/>
    <w:rsid w:val="00582F89"/>
    <w:rsid w:val="0058318E"/>
    <w:rsid w:val="005831E7"/>
    <w:rsid w:val="005833CC"/>
    <w:rsid w:val="00583440"/>
    <w:rsid w:val="00583483"/>
    <w:rsid w:val="00583736"/>
    <w:rsid w:val="00583E61"/>
    <w:rsid w:val="00583FB4"/>
    <w:rsid w:val="005848A2"/>
    <w:rsid w:val="005849DC"/>
    <w:rsid w:val="00584B06"/>
    <w:rsid w:val="00584C42"/>
    <w:rsid w:val="00584D7E"/>
    <w:rsid w:val="00584EEC"/>
    <w:rsid w:val="00585400"/>
    <w:rsid w:val="00585428"/>
    <w:rsid w:val="00585800"/>
    <w:rsid w:val="00585BE3"/>
    <w:rsid w:val="00586375"/>
    <w:rsid w:val="00586766"/>
    <w:rsid w:val="005867C4"/>
    <w:rsid w:val="00586D11"/>
    <w:rsid w:val="005871F4"/>
    <w:rsid w:val="00587C23"/>
    <w:rsid w:val="00587FB5"/>
    <w:rsid w:val="005904E5"/>
    <w:rsid w:val="005906BA"/>
    <w:rsid w:val="0059072B"/>
    <w:rsid w:val="00591059"/>
    <w:rsid w:val="00591240"/>
    <w:rsid w:val="00591359"/>
    <w:rsid w:val="005915D7"/>
    <w:rsid w:val="0059180D"/>
    <w:rsid w:val="005919E5"/>
    <w:rsid w:val="00591D6F"/>
    <w:rsid w:val="00591F7A"/>
    <w:rsid w:val="005925D9"/>
    <w:rsid w:val="00592863"/>
    <w:rsid w:val="00592A31"/>
    <w:rsid w:val="00592B90"/>
    <w:rsid w:val="00592BAC"/>
    <w:rsid w:val="00592EB1"/>
    <w:rsid w:val="00593562"/>
    <w:rsid w:val="00593601"/>
    <w:rsid w:val="00593784"/>
    <w:rsid w:val="005937C5"/>
    <w:rsid w:val="00593BA5"/>
    <w:rsid w:val="00594812"/>
    <w:rsid w:val="00595862"/>
    <w:rsid w:val="00595CBD"/>
    <w:rsid w:val="00595DC4"/>
    <w:rsid w:val="0059601C"/>
    <w:rsid w:val="005967BB"/>
    <w:rsid w:val="00597267"/>
    <w:rsid w:val="00597720"/>
    <w:rsid w:val="00597B6B"/>
    <w:rsid w:val="00597C09"/>
    <w:rsid w:val="005A0105"/>
    <w:rsid w:val="005A01BB"/>
    <w:rsid w:val="005A0238"/>
    <w:rsid w:val="005A0566"/>
    <w:rsid w:val="005A0720"/>
    <w:rsid w:val="005A09D5"/>
    <w:rsid w:val="005A0CE1"/>
    <w:rsid w:val="005A104F"/>
    <w:rsid w:val="005A13FF"/>
    <w:rsid w:val="005A1416"/>
    <w:rsid w:val="005A20D7"/>
    <w:rsid w:val="005A2133"/>
    <w:rsid w:val="005A230D"/>
    <w:rsid w:val="005A2839"/>
    <w:rsid w:val="005A284D"/>
    <w:rsid w:val="005A3040"/>
    <w:rsid w:val="005A3D9C"/>
    <w:rsid w:val="005A3EDF"/>
    <w:rsid w:val="005A40F9"/>
    <w:rsid w:val="005A43DE"/>
    <w:rsid w:val="005A4411"/>
    <w:rsid w:val="005A47F4"/>
    <w:rsid w:val="005A497D"/>
    <w:rsid w:val="005A4BED"/>
    <w:rsid w:val="005A4C46"/>
    <w:rsid w:val="005A54F5"/>
    <w:rsid w:val="005A5924"/>
    <w:rsid w:val="005A6162"/>
    <w:rsid w:val="005A639B"/>
    <w:rsid w:val="005A645C"/>
    <w:rsid w:val="005A6759"/>
    <w:rsid w:val="005A683B"/>
    <w:rsid w:val="005A68FF"/>
    <w:rsid w:val="005A6E2E"/>
    <w:rsid w:val="005A6FCC"/>
    <w:rsid w:val="005A72ED"/>
    <w:rsid w:val="005A76C0"/>
    <w:rsid w:val="005A7EA0"/>
    <w:rsid w:val="005B0492"/>
    <w:rsid w:val="005B0969"/>
    <w:rsid w:val="005B09F3"/>
    <w:rsid w:val="005B0BAF"/>
    <w:rsid w:val="005B0C48"/>
    <w:rsid w:val="005B1058"/>
    <w:rsid w:val="005B14F9"/>
    <w:rsid w:val="005B1737"/>
    <w:rsid w:val="005B17E1"/>
    <w:rsid w:val="005B1B5E"/>
    <w:rsid w:val="005B1B76"/>
    <w:rsid w:val="005B1CF4"/>
    <w:rsid w:val="005B1D3B"/>
    <w:rsid w:val="005B1E45"/>
    <w:rsid w:val="005B1E4E"/>
    <w:rsid w:val="005B1ED3"/>
    <w:rsid w:val="005B206E"/>
    <w:rsid w:val="005B2210"/>
    <w:rsid w:val="005B2764"/>
    <w:rsid w:val="005B3048"/>
    <w:rsid w:val="005B3584"/>
    <w:rsid w:val="005B3824"/>
    <w:rsid w:val="005B3835"/>
    <w:rsid w:val="005B390F"/>
    <w:rsid w:val="005B3953"/>
    <w:rsid w:val="005B3987"/>
    <w:rsid w:val="005B39DA"/>
    <w:rsid w:val="005B3E10"/>
    <w:rsid w:val="005B3FCD"/>
    <w:rsid w:val="005B4495"/>
    <w:rsid w:val="005B44B5"/>
    <w:rsid w:val="005B4882"/>
    <w:rsid w:val="005B536F"/>
    <w:rsid w:val="005B56FC"/>
    <w:rsid w:val="005B577C"/>
    <w:rsid w:val="005B59D8"/>
    <w:rsid w:val="005B5BF4"/>
    <w:rsid w:val="005B62D9"/>
    <w:rsid w:val="005B6329"/>
    <w:rsid w:val="005B7287"/>
    <w:rsid w:val="005B7365"/>
    <w:rsid w:val="005B73E3"/>
    <w:rsid w:val="005B7BD8"/>
    <w:rsid w:val="005C0217"/>
    <w:rsid w:val="005C03F1"/>
    <w:rsid w:val="005C0BE0"/>
    <w:rsid w:val="005C0D6D"/>
    <w:rsid w:val="005C136D"/>
    <w:rsid w:val="005C186F"/>
    <w:rsid w:val="005C1CB9"/>
    <w:rsid w:val="005C1D37"/>
    <w:rsid w:val="005C1D8B"/>
    <w:rsid w:val="005C2078"/>
    <w:rsid w:val="005C215A"/>
    <w:rsid w:val="005C21AE"/>
    <w:rsid w:val="005C2CC2"/>
    <w:rsid w:val="005C2F4A"/>
    <w:rsid w:val="005C31B6"/>
    <w:rsid w:val="005C3224"/>
    <w:rsid w:val="005C3807"/>
    <w:rsid w:val="005C3E3C"/>
    <w:rsid w:val="005C471F"/>
    <w:rsid w:val="005C4CFF"/>
    <w:rsid w:val="005C4EAC"/>
    <w:rsid w:val="005C4FAC"/>
    <w:rsid w:val="005C58D2"/>
    <w:rsid w:val="005C59DE"/>
    <w:rsid w:val="005C5B21"/>
    <w:rsid w:val="005C5BF2"/>
    <w:rsid w:val="005C6045"/>
    <w:rsid w:val="005C6105"/>
    <w:rsid w:val="005C61AB"/>
    <w:rsid w:val="005C63BC"/>
    <w:rsid w:val="005C63EC"/>
    <w:rsid w:val="005C6433"/>
    <w:rsid w:val="005C65A2"/>
    <w:rsid w:val="005C68D0"/>
    <w:rsid w:val="005C6B77"/>
    <w:rsid w:val="005C7537"/>
    <w:rsid w:val="005C7589"/>
    <w:rsid w:val="005C7933"/>
    <w:rsid w:val="005C7D60"/>
    <w:rsid w:val="005C7EDB"/>
    <w:rsid w:val="005C7F91"/>
    <w:rsid w:val="005D03BB"/>
    <w:rsid w:val="005D049A"/>
    <w:rsid w:val="005D0726"/>
    <w:rsid w:val="005D09B2"/>
    <w:rsid w:val="005D0E39"/>
    <w:rsid w:val="005D1393"/>
    <w:rsid w:val="005D16D6"/>
    <w:rsid w:val="005D18B1"/>
    <w:rsid w:val="005D1B97"/>
    <w:rsid w:val="005D1D18"/>
    <w:rsid w:val="005D24AB"/>
    <w:rsid w:val="005D2783"/>
    <w:rsid w:val="005D2B92"/>
    <w:rsid w:val="005D3129"/>
    <w:rsid w:val="005D335A"/>
    <w:rsid w:val="005D33E9"/>
    <w:rsid w:val="005D3689"/>
    <w:rsid w:val="005D36D5"/>
    <w:rsid w:val="005D446B"/>
    <w:rsid w:val="005D477B"/>
    <w:rsid w:val="005D49CD"/>
    <w:rsid w:val="005D4CAD"/>
    <w:rsid w:val="005D5A89"/>
    <w:rsid w:val="005D5EB4"/>
    <w:rsid w:val="005D60BE"/>
    <w:rsid w:val="005D65B6"/>
    <w:rsid w:val="005D6776"/>
    <w:rsid w:val="005D6999"/>
    <w:rsid w:val="005D6B34"/>
    <w:rsid w:val="005D6C7D"/>
    <w:rsid w:val="005D7EE1"/>
    <w:rsid w:val="005D7EF9"/>
    <w:rsid w:val="005E01C4"/>
    <w:rsid w:val="005E02DD"/>
    <w:rsid w:val="005E0680"/>
    <w:rsid w:val="005E07B6"/>
    <w:rsid w:val="005E08B3"/>
    <w:rsid w:val="005E0D85"/>
    <w:rsid w:val="005E0E1F"/>
    <w:rsid w:val="005E105A"/>
    <w:rsid w:val="005E1561"/>
    <w:rsid w:val="005E1B62"/>
    <w:rsid w:val="005E1CB4"/>
    <w:rsid w:val="005E1E65"/>
    <w:rsid w:val="005E1E9C"/>
    <w:rsid w:val="005E2779"/>
    <w:rsid w:val="005E2ECC"/>
    <w:rsid w:val="005E2F87"/>
    <w:rsid w:val="005E2FE4"/>
    <w:rsid w:val="005E3D00"/>
    <w:rsid w:val="005E4176"/>
    <w:rsid w:val="005E41EF"/>
    <w:rsid w:val="005E426A"/>
    <w:rsid w:val="005E443D"/>
    <w:rsid w:val="005E4679"/>
    <w:rsid w:val="005E49E1"/>
    <w:rsid w:val="005E4ADB"/>
    <w:rsid w:val="005E4B67"/>
    <w:rsid w:val="005E519D"/>
    <w:rsid w:val="005E52A4"/>
    <w:rsid w:val="005E56B7"/>
    <w:rsid w:val="005E59F3"/>
    <w:rsid w:val="005E5AD0"/>
    <w:rsid w:val="005E6224"/>
    <w:rsid w:val="005E6ABE"/>
    <w:rsid w:val="005E6F90"/>
    <w:rsid w:val="005E7015"/>
    <w:rsid w:val="005E7C1D"/>
    <w:rsid w:val="005E7C9F"/>
    <w:rsid w:val="005E7DCB"/>
    <w:rsid w:val="005E7DFC"/>
    <w:rsid w:val="005E7E22"/>
    <w:rsid w:val="005E7E6E"/>
    <w:rsid w:val="005F025E"/>
    <w:rsid w:val="005F083E"/>
    <w:rsid w:val="005F0AC8"/>
    <w:rsid w:val="005F0D63"/>
    <w:rsid w:val="005F0E5E"/>
    <w:rsid w:val="005F0EBD"/>
    <w:rsid w:val="005F10CB"/>
    <w:rsid w:val="005F1110"/>
    <w:rsid w:val="005F13A1"/>
    <w:rsid w:val="005F15F0"/>
    <w:rsid w:val="005F18CA"/>
    <w:rsid w:val="005F27D3"/>
    <w:rsid w:val="005F2A46"/>
    <w:rsid w:val="005F3214"/>
    <w:rsid w:val="005F37F9"/>
    <w:rsid w:val="005F3870"/>
    <w:rsid w:val="005F3A5B"/>
    <w:rsid w:val="005F3AFE"/>
    <w:rsid w:val="005F3B1E"/>
    <w:rsid w:val="005F3B4B"/>
    <w:rsid w:val="005F473E"/>
    <w:rsid w:val="005F4861"/>
    <w:rsid w:val="005F4AC3"/>
    <w:rsid w:val="005F4EF0"/>
    <w:rsid w:val="005F51AD"/>
    <w:rsid w:val="005F5324"/>
    <w:rsid w:val="005F53A7"/>
    <w:rsid w:val="005F53BF"/>
    <w:rsid w:val="005F54DB"/>
    <w:rsid w:val="005F5618"/>
    <w:rsid w:val="005F5A6F"/>
    <w:rsid w:val="005F5A78"/>
    <w:rsid w:val="005F5DDD"/>
    <w:rsid w:val="005F6554"/>
    <w:rsid w:val="005F69D3"/>
    <w:rsid w:val="005F6A2E"/>
    <w:rsid w:val="005F6DE6"/>
    <w:rsid w:val="005F6FF5"/>
    <w:rsid w:val="005F705A"/>
    <w:rsid w:val="005F757A"/>
    <w:rsid w:val="005F7909"/>
    <w:rsid w:val="005F797C"/>
    <w:rsid w:val="005F7AE8"/>
    <w:rsid w:val="005F7B22"/>
    <w:rsid w:val="005F7C5C"/>
    <w:rsid w:val="005F7E90"/>
    <w:rsid w:val="00600225"/>
    <w:rsid w:val="00600681"/>
    <w:rsid w:val="0060084C"/>
    <w:rsid w:val="00600890"/>
    <w:rsid w:val="00600B8C"/>
    <w:rsid w:val="00600E67"/>
    <w:rsid w:val="00601C1E"/>
    <w:rsid w:val="00601E2A"/>
    <w:rsid w:val="0060239D"/>
    <w:rsid w:val="006026DC"/>
    <w:rsid w:val="00602828"/>
    <w:rsid w:val="006029B7"/>
    <w:rsid w:val="00602DF2"/>
    <w:rsid w:val="006030D0"/>
    <w:rsid w:val="0060321E"/>
    <w:rsid w:val="006034CB"/>
    <w:rsid w:val="00603B55"/>
    <w:rsid w:val="00603C1D"/>
    <w:rsid w:val="00603C2C"/>
    <w:rsid w:val="00603DDD"/>
    <w:rsid w:val="0060443C"/>
    <w:rsid w:val="00604450"/>
    <w:rsid w:val="00604790"/>
    <w:rsid w:val="00604BC5"/>
    <w:rsid w:val="00604EB0"/>
    <w:rsid w:val="00605270"/>
    <w:rsid w:val="0060581B"/>
    <w:rsid w:val="00605A96"/>
    <w:rsid w:val="00605CD6"/>
    <w:rsid w:val="00605DE1"/>
    <w:rsid w:val="006060FA"/>
    <w:rsid w:val="0060628F"/>
    <w:rsid w:val="006064FE"/>
    <w:rsid w:val="00606923"/>
    <w:rsid w:val="006069EA"/>
    <w:rsid w:val="00606CAE"/>
    <w:rsid w:val="0060793A"/>
    <w:rsid w:val="00607A46"/>
    <w:rsid w:val="00607B87"/>
    <w:rsid w:val="00607DAC"/>
    <w:rsid w:val="00607F3E"/>
    <w:rsid w:val="00610358"/>
    <w:rsid w:val="006106B0"/>
    <w:rsid w:val="00610746"/>
    <w:rsid w:val="00610B10"/>
    <w:rsid w:val="00610B8B"/>
    <w:rsid w:val="00610EB9"/>
    <w:rsid w:val="0061114D"/>
    <w:rsid w:val="00611727"/>
    <w:rsid w:val="00611F5C"/>
    <w:rsid w:val="006122CA"/>
    <w:rsid w:val="00612365"/>
    <w:rsid w:val="0061299C"/>
    <w:rsid w:val="00612EE0"/>
    <w:rsid w:val="00613413"/>
    <w:rsid w:val="00613537"/>
    <w:rsid w:val="0061490C"/>
    <w:rsid w:val="00614944"/>
    <w:rsid w:val="00614F92"/>
    <w:rsid w:val="0061530C"/>
    <w:rsid w:val="006157A5"/>
    <w:rsid w:val="00615837"/>
    <w:rsid w:val="00615CCE"/>
    <w:rsid w:val="00615EED"/>
    <w:rsid w:val="006161A7"/>
    <w:rsid w:val="006167E8"/>
    <w:rsid w:val="00616B01"/>
    <w:rsid w:val="00616B42"/>
    <w:rsid w:val="00617530"/>
    <w:rsid w:val="0061769F"/>
    <w:rsid w:val="00617DB9"/>
    <w:rsid w:val="00617E55"/>
    <w:rsid w:val="00617EC6"/>
    <w:rsid w:val="00620195"/>
    <w:rsid w:val="006202AD"/>
    <w:rsid w:val="00620CF1"/>
    <w:rsid w:val="00620D0D"/>
    <w:rsid w:val="00620F59"/>
    <w:rsid w:val="00621437"/>
    <w:rsid w:val="00621972"/>
    <w:rsid w:val="00621DC8"/>
    <w:rsid w:val="00621DE4"/>
    <w:rsid w:val="006222B0"/>
    <w:rsid w:val="006222DB"/>
    <w:rsid w:val="006223FD"/>
    <w:rsid w:val="00622988"/>
    <w:rsid w:val="006229E3"/>
    <w:rsid w:val="00622CA3"/>
    <w:rsid w:val="006232E5"/>
    <w:rsid w:val="006236E0"/>
    <w:rsid w:val="0062387C"/>
    <w:rsid w:val="00623A3B"/>
    <w:rsid w:val="00623D4E"/>
    <w:rsid w:val="00623F40"/>
    <w:rsid w:val="00623FAB"/>
    <w:rsid w:val="00624A8C"/>
    <w:rsid w:val="00624BFD"/>
    <w:rsid w:val="00624EA0"/>
    <w:rsid w:val="006250F5"/>
    <w:rsid w:val="00625352"/>
    <w:rsid w:val="006255BF"/>
    <w:rsid w:val="006256F1"/>
    <w:rsid w:val="006256F8"/>
    <w:rsid w:val="00625EB4"/>
    <w:rsid w:val="00626AF8"/>
    <w:rsid w:val="00626C61"/>
    <w:rsid w:val="00627326"/>
    <w:rsid w:val="00627612"/>
    <w:rsid w:val="00627AEC"/>
    <w:rsid w:val="00627EC7"/>
    <w:rsid w:val="00630201"/>
    <w:rsid w:val="00630645"/>
    <w:rsid w:val="00630903"/>
    <w:rsid w:val="0063093D"/>
    <w:rsid w:val="00630D7C"/>
    <w:rsid w:val="0063101B"/>
    <w:rsid w:val="00631250"/>
    <w:rsid w:val="006318EA"/>
    <w:rsid w:val="00631AB1"/>
    <w:rsid w:val="00631B49"/>
    <w:rsid w:val="00631C22"/>
    <w:rsid w:val="00631C61"/>
    <w:rsid w:val="00631FC0"/>
    <w:rsid w:val="006321F8"/>
    <w:rsid w:val="00632647"/>
    <w:rsid w:val="006327FD"/>
    <w:rsid w:val="00632A9F"/>
    <w:rsid w:val="00632B25"/>
    <w:rsid w:val="00632B79"/>
    <w:rsid w:val="00632C6E"/>
    <w:rsid w:val="00632D19"/>
    <w:rsid w:val="00632D67"/>
    <w:rsid w:val="00632EA4"/>
    <w:rsid w:val="00632FD0"/>
    <w:rsid w:val="00633009"/>
    <w:rsid w:val="006333EF"/>
    <w:rsid w:val="00633797"/>
    <w:rsid w:val="00633A83"/>
    <w:rsid w:val="00633A96"/>
    <w:rsid w:val="00633B56"/>
    <w:rsid w:val="00633BFA"/>
    <w:rsid w:val="006340A4"/>
    <w:rsid w:val="00634219"/>
    <w:rsid w:val="006343B3"/>
    <w:rsid w:val="00634866"/>
    <w:rsid w:val="00634900"/>
    <w:rsid w:val="00634D3C"/>
    <w:rsid w:val="00634F92"/>
    <w:rsid w:val="006350A0"/>
    <w:rsid w:val="006350CA"/>
    <w:rsid w:val="006352E6"/>
    <w:rsid w:val="0063552E"/>
    <w:rsid w:val="006355C4"/>
    <w:rsid w:val="006356AF"/>
    <w:rsid w:val="00635ACB"/>
    <w:rsid w:val="006361BA"/>
    <w:rsid w:val="00636264"/>
    <w:rsid w:val="00636288"/>
    <w:rsid w:val="00636C6C"/>
    <w:rsid w:val="00636EB3"/>
    <w:rsid w:val="00637696"/>
    <w:rsid w:val="006376A1"/>
    <w:rsid w:val="00637803"/>
    <w:rsid w:val="00637C85"/>
    <w:rsid w:val="0064014C"/>
    <w:rsid w:val="006402C0"/>
    <w:rsid w:val="00640322"/>
    <w:rsid w:val="006403AA"/>
    <w:rsid w:val="0064049D"/>
    <w:rsid w:val="00640563"/>
    <w:rsid w:val="00641612"/>
    <w:rsid w:val="00641973"/>
    <w:rsid w:val="00641D33"/>
    <w:rsid w:val="00641DA3"/>
    <w:rsid w:val="00642280"/>
    <w:rsid w:val="006424B8"/>
    <w:rsid w:val="006425CB"/>
    <w:rsid w:val="0064274D"/>
    <w:rsid w:val="00642887"/>
    <w:rsid w:val="00642CD5"/>
    <w:rsid w:val="0064336F"/>
    <w:rsid w:val="00643404"/>
    <w:rsid w:val="00643676"/>
    <w:rsid w:val="006437F5"/>
    <w:rsid w:val="00643C11"/>
    <w:rsid w:val="006442F9"/>
    <w:rsid w:val="00644CE6"/>
    <w:rsid w:val="00644FE4"/>
    <w:rsid w:val="0064598C"/>
    <w:rsid w:val="00645DF9"/>
    <w:rsid w:val="006460E7"/>
    <w:rsid w:val="006467CB"/>
    <w:rsid w:val="00646813"/>
    <w:rsid w:val="0064688E"/>
    <w:rsid w:val="00646C89"/>
    <w:rsid w:val="00646DA4"/>
    <w:rsid w:val="00647076"/>
    <w:rsid w:val="006470F7"/>
    <w:rsid w:val="0064753A"/>
    <w:rsid w:val="0064789E"/>
    <w:rsid w:val="0064796E"/>
    <w:rsid w:val="006479BC"/>
    <w:rsid w:val="00647E7E"/>
    <w:rsid w:val="00650467"/>
    <w:rsid w:val="006508AA"/>
    <w:rsid w:val="006508B4"/>
    <w:rsid w:val="00650C4C"/>
    <w:rsid w:val="0065105F"/>
    <w:rsid w:val="006515E5"/>
    <w:rsid w:val="00651982"/>
    <w:rsid w:val="00652150"/>
    <w:rsid w:val="006523F7"/>
    <w:rsid w:val="00652EA8"/>
    <w:rsid w:val="006536E7"/>
    <w:rsid w:val="00653D59"/>
    <w:rsid w:val="0065417B"/>
    <w:rsid w:val="006541AA"/>
    <w:rsid w:val="0065468E"/>
    <w:rsid w:val="006548F7"/>
    <w:rsid w:val="00654F1A"/>
    <w:rsid w:val="0065531C"/>
    <w:rsid w:val="0065561F"/>
    <w:rsid w:val="0065579E"/>
    <w:rsid w:val="006557A8"/>
    <w:rsid w:val="00655F0D"/>
    <w:rsid w:val="00656332"/>
    <w:rsid w:val="006569D8"/>
    <w:rsid w:val="00656CAF"/>
    <w:rsid w:val="00656FF8"/>
    <w:rsid w:val="006574DC"/>
    <w:rsid w:val="0065764B"/>
    <w:rsid w:val="00657757"/>
    <w:rsid w:val="00657944"/>
    <w:rsid w:val="00657982"/>
    <w:rsid w:val="00657BF5"/>
    <w:rsid w:val="006600DE"/>
    <w:rsid w:val="0066111E"/>
    <w:rsid w:val="00661184"/>
    <w:rsid w:val="006612C3"/>
    <w:rsid w:val="00661760"/>
    <w:rsid w:val="0066185E"/>
    <w:rsid w:val="00661BAA"/>
    <w:rsid w:val="00661BD2"/>
    <w:rsid w:val="006623FB"/>
    <w:rsid w:val="0066258C"/>
    <w:rsid w:val="006628D5"/>
    <w:rsid w:val="00662F0F"/>
    <w:rsid w:val="006631D6"/>
    <w:rsid w:val="0066323B"/>
    <w:rsid w:val="006634AE"/>
    <w:rsid w:val="00663CCB"/>
    <w:rsid w:val="00664069"/>
    <w:rsid w:val="00664999"/>
    <w:rsid w:val="006649D8"/>
    <w:rsid w:val="006649E2"/>
    <w:rsid w:val="00664CB8"/>
    <w:rsid w:val="00665179"/>
    <w:rsid w:val="006651DC"/>
    <w:rsid w:val="006653FE"/>
    <w:rsid w:val="00665764"/>
    <w:rsid w:val="0066594D"/>
    <w:rsid w:val="00665D09"/>
    <w:rsid w:val="00665FB6"/>
    <w:rsid w:val="006662BA"/>
    <w:rsid w:val="006669F7"/>
    <w:rsid w:val="00666A7D"/>
    <w:rsid w:val="00666C0B"/>
    <w:rsid w:val="00666C38"/>
    <w:rsid w:val="00666D6B"/>
    <w:rsid w:val="00666E4D"/>
    <w:rsid w:val="0066707F"/>
    <w:rsid w:val="00667286"/>
    <w:rsid w:val="006673EE"/>
    <w:rsid w:val="0066750A"/>
    <w:rsid w:val="00667BA4"/>
    <w:rsid w:val="00667BD7"/>
    <w:rsid w:val="00667FEB"/>
    <w:rsid w:val="006704E3"/>
    <w:rsid w:val="00670820"/>
    <w:rsid w:val="00670AB4"/>
    <w:rsid w:val="00670C01"/>
    <w:rsid w:val="00670F16"/>
    <w:rsid w:val="00671066"/>
    <w:rsid w:val="006716B8"/>
    <w:rsid w:val="00671749"/>
    <w:rsid w:val="00671954"/>
    <w:rsid w:val="00671B4C"/>
    <w:rsid w:val="00671D07"/>
    <w:rsid w:val="006720B7"/>
    <w:rsid w:val="0067227F"/>
    <w:rsid w:val="00672DB1"/>
    <w:rsid w:val="00672F40"/>
    <w:rsid w:val="00673285"/>
    <w:rsid w:val="006732F8"/>
    <w:rsid w:val="00673A33"/>
    <w:rsid w:val="00674D7F"/>
    <w:rsid w:val="00675231"/>
    <w:rsid w:val="0067561E"/>
    <w:rsid w:val="0067575C"/>
    <w:rsid w:val="00675887"/>
    <w:rsid w:val="00675B22"/>
    <w:rsid w:val="00675BC5"/>
    <w:rsid w:val="00675C04"/>
    <w:rsid w:val="00676399"/>
    <w:rsid w:val="00676481"/>
    <w:rsid w:val="006764D9"/>
    <w:rsid w:val="00676582"/>
    <w:rsid w:val="0067674F"/>
    <w:rsid w:val="006767A4"/>
    <w:rsid w:val="00676833"/>
    <w:rsid w:val="00676C8F"/>
    <w:rsid w:val="006774BB"/>
    <w:rsid w:val="00677A8C"/>
    <w:rsid w:val="006800FA"/>
    <w:rsid w:val="00680F38"/>
    <w:rsid w:val="00681547"/>
    <w:rsid w:val="0068187A"/>
    <w:rsid w:val="00681A91"/>
    <w:rsid w:val="00681D85"/>
    <w:rsid w:val="0068253E"/>
    <w:rsid w:val="006825E5"/>
    <w:rsid w:val="006825F9"/>
    <w:rsid w:val="0068266E"/>
    <w:rsid w:val="0068267B"/>
    <w:rsid w:val="006827BC"/>
    <w:rsid w:val="00682B6E"/>
    <w:rsid w:val="00682DFD"/>
    <w:rsid w:val="00683131"/>
    <w:rsid w:val="006834BA"/>
    <w:rsid w:val="00683D5E"/>
    <w:rsid w:val="00684088"/>
    <w:rsid w:val="0068430F"/>
    <w:rsid w:val="006843A3"/>
    <w:rsid w:val="006845A9"/>
    <w:rsid w:val="00684749"/>
    <w:rsid w:val="00684A26"/>
    <w:rsid w:val="00684A7A"/>
    <w:rsid w:val="00684D28"/>
    <w:rsid w:val="00684DA8"/>
    <w:rsid w:val="00684FB0"/>
    <w:rsid w:val="006850BF"/>
    <w:rsid w:val="0068526A"/>
    <w:rsid w:val="00685402"/>
    <w:rsid w:val="00685444"/>
    <w:rsid w:val="00685666"/>
    <w:rsid w:val="0068594B"/>
    <w:rsid w:val="00685B85"/>
    <w:rsid w:val="00685F26"/>
    <w:rsid w:val="0068608C"/>
    <w:rsid w:val="006865C6"/>
    <w:rsid w:val="00686751"/>
    <w:rsid w:val="006867D8"/>
    <w:rsid w:val="006868C6"/>
    <w:rsid w:val="006869F2"/>
    <w:rsid w:val="006875D3"/>
    <w:rsid w:val="006877E8"/>
    <w:rsid w:val="00687F9C"/>
    <w:rsid w:val="00690BAC"/>
    <w:rsid w:val="00691093"/>
    <w:rsid w:val="006910EB"/>
    <w:rsid w:val="00691396"/>
    <w:rsid w:val="00691425"/>
    <w:rsid w:val="00691992"/>
    <w:rsid w:val="00691C3F"/>
    <w:rsid w:val="00692122"/>
    <w:rsid w:val="006926DC"/>
    <w:rsid w:val="00692EEF"/>
    <w:rsid w:val="0069386C"/>
    <w:rsid w:val="00693DC0"/>
    <w:rsid w:val="00694492"/>
    <w:rsid w:val="00694A80"/>
    <w:rsid w:val="00694C0B"/>
    <w:rsid w:val="00694EF9"/>
    <w:rsid w:val="0069568E"/>
    <w:rsid w:val="00695BD1"/>
    <w:rsid w:val="00695FCE"/>
    <w:rsid w:val="00696A9E"/>
    <w:rsid w:val="00696BD6"/>
    <w:rsid w:val="00696E8B"/>
    <w:rsid w:val="00696EE6"/>
    <w:rsid w:val="0069727E"/>
    <w:rsid w:val="006972C9"/>
    <w:rsid w:val="00697775"/>
    <w:rsid w:val="00697CF7"/>
    <w:rsid w:val="00697E85"/>
    <w:rsid w:val="006A0290"/>
    <w:rsid w:val="006A0D26"/>
    <w:rsid w:val="006A0EA0"/>
    <w:rsid w:val="006A100C"/>
    <w:rsid w:val="006A1373"/>
    <w:rsid w:val="006A1414"/>
    <w:rsid w:val="006A161D"/>
    <w:rsid w:val="006A18AE"/>
    <w:rsid w:val="006A195C"/>
    <w:rsid w:val="006A1A82"/>
    <w:rsid w:val="006A1E96"/>
    <w:rsid w:val="006A23A8"/>
    <w:rsid w:val="006A297B"/>
    <w:rsid w:val="006A2CCB"/>
    <w:rsid w:val="006A3107"/>
    <w:rsid w:val="006A3153"/>
    <w:rsid w:val="006A3616"/>
    <w:rsid w:val="006A39E0"/>
    <w:rsid w:val="006A3C00"/>
    <w:rsid w:val="006A3CBB"/>
    <w:rsid w:val="006A3DDB"/>
    <w:rsid w:val="006A465E"/>
    <w:rsid w:val="006A47F7"/>
    <w:rsid w:val="006A48AB"/>
    <w:rsid w:val="006A4C4E"/>
    <w:rsid w:val="006A52C8"/>
    <w:rsid w:val="006A5430"/>
    <w:rsid w:val="006A5B09"/>
    <w:rsid w:val="006A5D78"/>
    <w:rsid w:val="006A6002"/>
    <w:rsid w:val="006A6047"/>
    <w:rsid w:val="006A61D5"/>
    <w:rsid w:val="006A6BAA"/>
    <w:rsid w:val="006A6FDA"/>
    <w:rsid w:val="006A7052"/>
    <w:rsid w:val="006A7188"/>
    <w:rsid w:val="006A7322"/>
    <w:rsid w:val="006A77E4"/>
    <w:rsid w:val="006A79BB"/>
    <w:rsid w:val="006A7A1A"/>
    <w:rsid w:val="006A7A45"/>
    <w:rsid w:val="006A7D05"/>
    <w:rsid w:val="006B0309"/>
    <w:rsid w:val="006B0991"/>
    <w:rsid w:val="006B0CA5"/>
    <w:rsid w:val="006B1061"/>
    <w:rsid w:val="006B147D"/>
    <w:rsid w:val="006B154C"/>
    <w:rsid w:val="006B2043"/>
    <w:rsid w:val="006B208D"/>
    <w:rsid w:val="006B2160"/>
    <w:rsid w:val="006B2168"/>
    <w:rsid w:val="006B2218"/>
    <w:rsid w:val="006B2224"/>
    <w:rsid w:val="006B2351"/>
    <w:rsid w:val="006B258D"/>
    <w:rsid w:val="006B2B83"/>
    <w:rsid w:val="006B2C2F"/>
    <w:rsid w:val="006B2D1E"/>
    <w:rsid w:val="006B381B"/>
    <w:rsid w:val="006B3D7A"/>
    <w:rsid w:val="006B3E2A"/>
    <w:rsid w:val="006B406B"/>
    <w:rsid w:val="006B466B"/>
    <w:rsid w:val="006B53F0"/>
    <w:rsid w:val="006B55E3"/>
    <w:rsid w:val="006B55EC"/>
    <w:rsid w:val="006B57EF"/>
    <w:rsid w:val="006B607B"/>
    <w:rsid w:val="006B6203"/>
    <w:rsid w:val="006B6294"/>
    <w:rsid w:val="006B6599"/>
    <w:rsid w:val="006B664A"/>
    <w:rsid w:val="006B6A43"/>
    <w:rsid w:val="006B6EA3"/>
    <w:rsid w:val="006B759D"/>
    <w:rsid w:val="006B76C3"/>
    <w:rsid w:val="006B7740"/>
    <w:rsid w:val="006B7759"/>
    <w:rsid w:val="006B7C23"/>
    <w:rsid w:val="006B7C95"/>
    <w:rsid w:val="006B7EC1"/>
    <w:rsid w:val="006B7F65"/>
    <w:rsid w:val="006C0ACA"/>
    <w:rsid w:val="006C1109"/>
    <w:rsid w:val="006C110B"/>
    <w:rsid w:val="006C1378"/>
    <w:rsid w:val="006C16D9"/>
    <w:rsid w:val="006C176E"/>
    <w:rsid w:val="006C18F4"/>
    <w:rsid w:val="006C1B1C"/>
    <w:rsid w:val="006C222E"/>
    <w:rsid w:val="006C2239"/>
    <w:rsid w:val="006C2342"/>
    <w:rsid w:val="006C24D9"/>
    <w:rsid w:val="006C2BEC"/>
    <w:rsid w:val="006C2D34"/>
    <w:rsid w:val="006C2E58"/>
    <w:rsid w:val="006C313C"/>
    <w:rsid w:val="006C3EFB"/>
    <w:rsid w:val="006C4059"/>
    <w:rsid w:val="006C4580"/>
    <w:rsid w:val="006C4F78"/>
    <w:rsid w:val="006C4FB9"/>
    <w:rsid w:val="006C519D"/>
    <w:rsid w:val="006C543B"/>
    <w:rsid w:val="006C5444"/>
    <w:rsid w:val="006C568A"/>
    <w:rsid w:val="006C5965"/>
    <w:rsid w:val="006C5A78"/>
    <w:rsid w:val="006C5B9F"/>
    <w:rsid w:val="006C5C8A"/>
    <w:rsid w:val="006C5CC9"/>
    <w:rsid w:val="006C61C4"/>
    <w:rsid w:val="006C6362"/>
    <w:rsid w:val="006C64C4"/>
    <w:rsid w:val="006C6E42"/>
    <w:rsid w:val="006C79D8"/>
    <w:rsid w:val="006C7E01"/>
    <w:rsid w:val="006D0369"/>
    <w:rsid w:val="006D0D54"/>
    <w:rsid w:val="006D10CE"/>
    <w:rsid w:val="006D1942"/>
    <w:rsid w:val="006D1A79"/>
    <w:rsid w:val="006D1CB4"/>
    <w:rsid w:val="006D1D61"/>
    <w:rsid w:val="006D1DDA"/>
    <w:rsid w:val="006D1E0D"/>
    <w:rsid w:val="006D1E8A"/>
    <w:rsid w:val="006D2419"/>
    <w:rsid w:val="006D24A1"/>
    <w:rsid w:val="006D258B"/>
    <w:rsid w:val="006D25F5"/>
    <w:rsid w:val="006D28E7"/>
    <w:rsid w:val="006D3105"/>
    <w:rsid w:val="006D32E6"/>
    <w:rsid w:val="006D34BD"/>
    <w:rsid w:val="006D3D9B"/>
    <w:rsid w:val="006D44C2"/>
    <w:rsid w:val="006D457A"/>
    <w:rsid w:val="006D47AA"/>
    <w:rsid w:val="006D47F0"/>
    <w:rsid w:val="006D4E68"/>
    <w:rsid w:val="006D523D"/>
    <w:rsid w:val="006D5417"/>
    <w:rsid w:val="006D559C"/>
    <w:rsid w:val="006D5873"/>
    <w:rsid w:val="006D5F33"/>
    <w:rsid w:val="006D64A4"/>
    <w:rsid w:val="006D69F9"/>
    <w:rsid w:val="006D6F06"/>
    <w:rsid w:val="006D70AD"/>
    <w:rsid w:val="006D7262"/>
    <w:rsid w:val="006D75AD"/>
    <w:rsid w:val="006D782B"/>
    <w:rsid w:val="006D799D"/>
    <w:rsid w:val="006D7D98"/>
    <w:rsid w:val="006D7FD3"/>
    <w:rsid w:val="006E005A"/>
    <w:rsid w:val="006E0138"/>
    <w:rsid w:val="006E07AE"/>
    <w:rsid w:val="006E0B6F"/>
    <w:rsid w:val="006E0D9C"/>
    <w:rsid w:val="006E13F8"/>
    <w:rsid w:val="006E15DE"/>
    <w:rsid w:val="006E1764"/>
    <w:rsid w:val="006E1BF9"/>
    <w:rsid w:val="006E1F13"/>
    <w:rsid w:val="006E27A2"/>
    <w:rsid w:val="006E2991"/>
    <w:rsid w:val="006E2F7B"/>
    <w:rsid w:val="006E3573"/>
    <w:rsid w:val="006E3587"/>
    <w:rsid w:val="006E365B"/>
    <w:rsid w:val="006E36DC"/>
    <w:rsid w:val="006E3782"/>
    <w:rsid w:val="006E37C0"/>
    <w:rsid w:val="006E3F38"/>
    <w:rsid w:val="006E3FA9"/>
    <w:rsid w:val="006E47FF"/>
    <w:rsid w:val="006E4E32"/>
    <w:rsid w:val="006E5137"/>
    <w:rsid w:val="006E5ACF"/>
    <w:rsid w:val="006E5F30"/>
    <w:rsid w:val="006E64D9"/>
    <w:rsid w:val="006E663F"/>
    <w:rsid w:val="006E67D1"/>
    <w:rsid w:val="006E6CF0"/>
    <w:rsid w:val="006E6D2C"/>
    <w:rsid w:val="006E6F8A"/>
    <w:rsid w:val="006E73A6"/>
    <w:rsid w:val="006E73CA"/>
    <w:rsid w:val="006E76A7"/>
    <w:rsid w:val="006E7A5A"/>
    <w:rsid w:val="006E7B2C"/>
    <w:rsid w:val="006E7CA4"/>
    <w:rsid w:val="006E7EC7"/>
    <w:rsid w:val="006F0157"/>
    <w:rsid w:val="006F072B"/>
    <w:rsid w:val="006F0BB4"/>
    <w:rsid w:val="006F0E26"/>
    <w:rsid w:val="006F1A30"/>
    <w:rsid w:val="006F1DA0"/>
    <w:rsid w:val="006F1F82"/>
    <w:rsid w:val="006F20DD"/>
    <w:rsid w:val="006F25CE"/>
    <w:rsid w:val="006F2757"/>
    <w:rsid w:val="006F2A82"/>
    <w:rsid w:val="006F2BD0"/>
    <w:rsid w:val="006F2CEA"/>
    <w:rsid w:val="006F3421"/>
    <w:rsid w:val="006F357A"/>
    <w:rsid w:val="006F36A0"/>
    <w:rsid w:val="006F3BDE"/>
    <w:rsid w:val="006F3F87"/>
    <w:rsid w:val="006F407C"/>
    <w:rsid w:val="006F4326"/>
    <w:rsid w:val="006F464E"/>
    <w:rsid w:val="006F4D03"/>
    <w:rsid w:val="006F4F4E"/>
    <w:rsid w:val="006F5358"/>
    <w:rsid w:val="006F5699"/>
    <w:rsid w:val="006F5B85"/>
    <w:rsid w:val="006F5FD3"/>
    <w:rsid w:val="006F6595"/>
    <w:rsid w:val="006F6885"/>
    <w:rsid w:val="006F7030"/>
    <w:rsid w:val="006F70F6"/>
    <w:rsid w:val="006F72A2"/>
    <w:rsid w:val="006F7B62"/>
    <w:rsid w:val="006F7B82"/>
    <w:rsid w:val="006F7CEC"/>
    <w:rsid w:val="006F7D6A"/>
    <w:rsid w:val="006F7E7C"/>
    <w:rsid w:val="006F7E7E"/>
    <w:rsid w:val="007006E2"/>
    <w:rsid w:val="0070080C"/>
    <w:rsid w:val="00700BCF"/>
    <w:rsid w:val="007016BB"/>
    <w:rsid w:val="00701AAF"/>
    <w:rsid w:val="00701B95"/>
    <w:rsid w:val="00701E2E"/>
    <w:rsid w:val="0070213A"/>
    <w:rsid w:val="0070222B"/>
    <w:rsid w:val="007024E1"/>
    <w:rsid w:val="0070269F"/>
    <w:rsid w:val="0070277F"/>
    <w:rsid w:val="00702B78"/>
    <w:rsid w:val="0070328B"/>
    <w:rsid w:val="0070391B"/>
    <w:rsid w:val="00703D9B"/>
    <w:rsid w:val="0070471C"/>
    <w:rsid w:val="007048F6"/>
    <w:rsid w:val="007049D9"/>
    <w:rsid w:val="00704B33"/>
    <w:rsid w:val="00704F7C"/>
    <w:rsid w:val="0070520D"/>
    <w:rsid w:val="00705349"/>
    <w:rsid w:val="007053DC"/>
    <w:rsid w:val="00705A77"/>
    <w:rsid w:val="00705ACF"/>
    <w:rsid w:val="007060A9"/>
    <w:rsid w:val="0070633D"/>
    <w:rsid w:val="00706539"/>
    <w:rsid w:val="00706B72"/>
    <w:rsid w:val="00706BE6"/>
    <w:rsid w:val="00706CC0"/>
    <w:rsid w:val="00706F9E"/>
    <w:rsid w:val="0070745D"/>
    <w:rsid w:val="007078B8"/>
    <w:rsid w:val="0070794F"/>
    <w:rsid w:val="00707EF6"/>
    <w:rsid w:val="007104DC"/>
    <w:rsid w:val="007109E3"/>
    <w:rsid w:val="00710EAC"/>
    <w:rsid w:val="00710FE5"/>
    <w:rsid w:val="007110C8"/>
    <w:rsid w:val="00711137"/>
    <w:rsid w:val="007111F2"/>
    <w:rsid w:val="00711226"/>
    <w:rsid w:val="0071126D"/>
    <w:rsid w:val="00711445"/>
    <w:rsid w:val="00711B0E"/>
    <w:rsid w:val="00711D27"/>
    <w:rsid w:val="00711FF3"/>
    <w:rsid w:val="0071212E"/>
    <w:rsid w:val="007121AB"/>
    <w:rsid w:val="00712968"/>
    <w:rsid w:val="00712A40"/>
    <w:rsid w:val="00712C4F"/>
    <w:rsid w:val="007133F9"/>
    <w:rsid w:val="0071374D"/>
    <w:rsid w:val="00713F44"/>
    <w:rsid w:val="007141EF"/>
    <w:rsid w:val="007142C7"/>
    <w:rsid w:val="0071463E"/>
    <w:rsid w:val="0071498E"/>
    <w:rsid w:val="00714F3E"/>
    <w:rsid w:val="007153B9"/>
    <w:rsid w:val="007153D7"/>
    <w:rsid w:val="00715816"/>
    <w:rsid w:val="00715862"/>
    <w:rsid w:val="00715AF0"/>
    <w:rsid w:val="00715CD0"/>
    <w:rsid w:val="00715D4D"/>
    <w:rsid w:val="00716006"/>
    <w:rsid w:val="0071609E"/>
    <w:rsid w:val="0071641B"/>
    <w:rsid w:val="0071654B"/>
    <w:rsid w:val="007165E0"/>
    <w:rsid w:val="0071670A"/>
    <w:rsid w:val="00716B98"/>
    <w:rsid w:val="00716BFB"/>
    <w:rsid w:val="00716F29"/>
    <w:rsid w:val="0071715E"/>
    <w:rsid w:val="0071775D"/>
    <w:rsid w:val="007177DF"/>
    <w:rsid w:val="00717806"/>
    <w:rsid w:val="0071796E"/>
    <w:rsid w:val="007201ED"/>
    <w:rsid w:val="0072073C"/>
    <w:rsid w:val="00720A43"/>
    <w:rsid w:val="00720C31"/>
    <w:rsid w:val="00721C9E"/>
    <w:rsid w:val="00721E36"/>
    <w:rsid w:val="00722117"/>
    <w:rsid w:val="007222AA"/>
    <w:rsid w:val="00722481"/>
    <w:rsid w:val="007225F9"/>
    <w:rsid w:val="00722A5E"/>
    <w:rsid w:val="00722A80"/>
    <w:rsid w:val="00722A82"/>
    <w:rsid w:val="007234CC"/>
    <w:rsid w:val="007237D5"/>
    <w:rsid w:val="00723911"/>
    <w:rsid w:val="0072443E"/>
    <w:rsid w:val="00724E68"/>
    <w:rsid w:val="007250B8"/>
    <w:rsid w:val="00725B18"/>
    <w:rsid w:val="00725BF0"/>
    <w:rsid w:val="00726401"/>
    <w:rsid w:val="007264BF"/>
    <w:rsid w:val="00726720"/>
    <w:rsid w:val="00726744"/>
    <w:rsid w:val="0072676B"/>
    <w:rsid w:val="00726848"/>
    <w:rsid w:val="0072699D"/>
    <w:rsid w:val="00726CD0"/>
    <w:rsid w:val="00726CD5"/>
    <w:rsid w:val="00727000"/>
    <w:rsid w:val="007275BA"/>
    <w:rsid w:val="00727924"/>
    <w:rsid w:val="00727A36"/>
    <w:rsid w:val="00727CF7"/>
    <w:rsid w:val="00727F3C"/>
    <w:rsid w:val="00727F48"/>
    <w:rsid w:val="007301B2"/>
    <w:rsid w:val="00730597"/>
    <w:rsid w:val="00730F52"/>
    <w:rsid w:val="00731803"/>
    <w:rsid w:val="00731D02"/>
    <w:rsid w:val="00731D60"/>
    <w:rsid w:val="00731FCE"/>
    <w:rsid w:val="00731FE4"/>
    <w:rsid w:val="0073247D"/>
    <w:rsid w:val="00732B12"/>
    <w:rsid w:val="00732BCD"/>
    <w:rsid w:val="00732E88"/>
    <w:rsid w:val="0073319F"/>
    <w:rsid w:val="00733C6D"/>
    <w:rsid w:val="00734028"/>
    <w:rsid w:val="007344CC"/>
    <w:rsid w:val="0073454E"/>
    <w:rsid w:val="00734574"/>
    <w:rsid w:val="00734738"/>
    <w:rsid w:val="007347D7"/>
    <w:rsid w:val="00734D45"/>
    <w:rsid w:val="00734DD1"/>
    <w:rsid w:val="0073556C"/>
    <w:rsid w:val="007357A3"/>
    <w:rsid w:val="00735875"/>
    <w:rsid w:val="007358AD"/>
    <w:rsid w:val="007359AD"/>
    <w:rsid w:val="00735B4B"/>
    <w:rsid w:val="00735DCE"/>
    <w:rsid w:val="00735F6F"/>
    <w:rsid w:val="0073628C"/>
    <w:rsid w:val="007365D1"/>
    <w:rsid w:val="00736FAE"/>
    <w:rsid w:val="0073722D"/>
    <w:rsid w:val="007373BE"/>
    <w:rsid w:val="00737613"/>
    <w:rsid w:val="00737A7A"/>
    <w:rsid w:val="00737EB0"/>
    <w:rsid w:val="00740407"/>
    <w:rsid w:val="00740C97"/>
    <w:rsid w:val="00741AD2"/>
    <w:rsid w:val="00741D15"/>
    <w:rsid w:val="0074250E"/>
    <w:rsid w:val="00742FB5"/>
    <w:rsid w:val="00743050"/>
    <w:rsid w:val="0074305A"/>
    <w:rsid w:val="00743340"/>
    <w:rsid w:val="007433E9"/>
    <w:rsid w:val="007437AD"/>
    <w:rsid w:val="00743D56"/>
    <w:rsid w:val="00743E7F"/>
    <w:rsid w:val="00744154"/>
    <w:rsid w:val="007441EF"/>
    <w:rsid w:val="007442EB"/>
    <w:rsid w:val="00744DDF"/>
    <w:rsid w:val="00744F6F"/>
    <w:rsid w:val="00744F96"/>
    <w:rsid w:val="0074510B"/>
    <w:rsid w:val="00745336"/>
    <w:rsid w:val="00745757"/>
    <w:rsid w:val="007457DC"/>
    <w:rsid w:val="00745C3B"/>
    <w:rsid w:val="00745C69"/>
    <w:rsid w:val="00745D39"/>
    <w:rsid w:val="00746380"/>
    <w:rsid w:val="007464EC"/>
    <w:rsid w:val="0074698F"/>
    <w:rsid w:val="00746C57"/>
    <w:rsid w:val="00746E0B"/>
    <w:rsid w:val="00746F91"/>
    <w:rsid w:val="0074709A"/>
    <w:rsid w:val="007477D4"/>
    <w:rsid w:val="007478C8"/>
    <w:rsid w:val="00747A2E"/>
    <w:rsid w:val="00747D11"/>
    <w:rsid w:val="00747E83"/>
    <w:rsid w:val="00750182"/>
    <w:rsid w:val="00750E38"/>
    <w:rsid w:val="00750F5A"/>
    <w:rsid w:val="007511C5"/>
    <w:rsid w:val="007518D7"/>
    <w:rsid w:val="00751DFB"/>
    <w:rsid w:val="00751F30"/>
    <w:rsid w:val="00752619"/>
    <w:rsid w:val="007527CC"/>
    <w:rsid w:val="007527CF"/>
    <w:rsid w:val="007527F6"/>
    <w:rsid w:val="007528FD"/>
    <w:rsid w:val="0075294E"/>
    <w:rsid w:val="00752BB5"/>
    <w:rsid w:val="00752C09"/>
    <w:rsid w:val="00752F03"/>
    <w:rsid w:val="00752F50"/>
    <w:rsid w:val="0075313F"/>
    <w:rsid w:val="0075379A"/>
    <w:rsid w:val="007537E6"/>
    <w:rsid w:val="00753A92"/>
    <w:rsid w:val="00753DD1"/>
    <w:rsid w:val="00754083"/>
    <w:rsid w:val="0075414C"/>
    <w:rsid w:val="0075431F"/>
    <w:rsid w:val="00754743"/>
    <w:rsid w:val="00754AE0"/>
    <w:rsid w:val="00754C85"/>
    <w:rsid w:val="00755063"/>
    <w:rsid w:val="00755132"/>
    <w:rsid w:val="00755523"/>
    <w:rsid w:val="0075599A"/>
    <w:rsid w:val="00755F1C"/>
    <w:rsid w:val="0075688E"/>
    <w:rsid w:val="0075689E"/>
    <w:rsid w:val="007568E5"/>
    <w:rsid w:val="0075711D"/>
    <w:rsid w:val="0075721B"/>
    <w:rsid w:val="00757462"/>
    <w:rsid w:val="00757696"/>
    <w:rsid w:val="0075793F"/>
    <w:rsid w:val="00757B59"/>
    <w:rsid w:val="00757EA0"/>
    <w:rsid w:val="007604E0"/>
    <w:rsid w:val="00760867"/>
    <w:rsid w:val="00760E42"/>
    <w:rsid w:val="00760F5D"/>
    <w:rsid w:val="0076130F"/>
    <w:rsid w:val="0076134D"/>
    <w:rsid w:val="007616A9"/>
    <w:rsid w:val="00761FDD"/>
    <w:rsid w:val="00762159"/>
    <w:rsid w:val="00762206"/>
    <w:rsid w:val="0076231A"/>
    <w:rsid w:val="007624EB"/>
    <w:rsid w:val="00762740"/>
    <w:rsid w:val="00763010"/>
    <w:rsid w:val="007634C2"/>
    <w:rsid w:val="0076376E"/>
    <w:rsid w:val="00763935"/>
    <w:rsid w:val="00763FE5"/>
    <w:rsid w:val="0076405F"/>
    <w:rsid w:val="007645BE"/>
    <w:rsid w:val="007646A4"/>
    <w:rsid w:val="00764C34"/>
    <w:rsid w:val="00764F71"/>
    <w:rsid w:val="0076516E"/>
    <w:rsid w:val="00765309"/>
    <w:rsid w:val="00765909"/>
    <w:rsid w:val="0076596F"/>
    <w:rsid w:val="00765DB3"/>
    <w:rsid w:val="00765EEC"/>
    <w:rsid w:val="00765FFD"/>
    <w:rsid w:val="007660C0"/>
    <w:rsid w:val="0076650B"/>
    <w:rsid w:val="0076651F"/>
    <w:rsid w:val="00766BA6"/>
    <w:rsid w:val="00767571"/>
    <w:rsid w:val="007675A9"/>
    <w:rsid w:val="00767670"/>
    <w:rsid w:val="00770225"/>
    <w:rsid w:val="007707A9"/>
    <w:rsid w:val="0077084A"/>
    <w:rsid w:val="00770925"/>
    <w:rsid w:val="00770CFD"/>
    <w:rsid w:val="00770EB5"/>
    <w:rsid w:val="00771278"/>
    <w:rsid w:val="0077129F"/>
    <w:rsid w:val="007712CB"/>
    <w:rsid w:val="007713A3"/>
    <w:rsid w:val="0077148C"/>
    <w:rsid w:val="00771E0A"/>
    <w:rsid w:val="007726DC"/>
    <w:rsid w:val="00772896"/>
    <w:rsid w:val="00772901"/>
    <w:rsid w:val="00773023"/>
    <w:rsid w:val="007730F3"/>
    <w:rsid w:val="007737FD"/>
    <w:rsid w:val="00773BC9"/>
    <w:rsid w:val="007746F5"/>
    <w:rsid w:val="00774775"/>
    <w:rsid w:val="00774A00"/>
    <w:rsid w:val="00774B9E"/>
    <w:rsid w:val="007751F6"/>
    <w:rsid w:val="00775297"/>
    <w:rsid w:val="007753A2"/>
    <w:rsid w:val="007753AB"/>
    <w:rsid w:val="0077585B"/>
    <w:rsid w:val="00775BA3"/>
    <w:rsid w:val="007760CE"/>
    <w:rsid w:val="0077647E"/>
    <w:rsid w:val="0077671F"/>
    <w:rsid w:val="00776825"/>
    <w:rsid w:val="00776CE9"/>
    <w:rsid w:val="00776F7E"/>
    <w:rsid w:val="0077722D"/>
    <w:rsid w:val="00777350"/>
    <w:rsid w:val="00777623"/>
    <w:rsid w:val="007776FD"/>
    <w:rsid w:val="0077776E"/>
    <w:rsid w:val="00780005"/>
    <w:rsid w:val="00780075"/>
    <w:rsid w:val="007807A3"/>
    <w:rsid w:val="0078090D"/>
    <w:rsid w:val="00780AAB"/>
    <w:rsid w:val="00780DED"/>
    <w:rsid w:val="00780E83"/>
    <w:rsid w:val="00781637"/>
    <w:rsid w:val="00781B91"/>
    <w:rsid w:val="00781E3C"/>
    <w:rsid w:val="00781ECE"/>
    <w:rsid w:val="00781F83"/>
    <w:rsid w:val="00781FEB"/>
    <w:rsid w:val="00782292"/>
    <w:rsid w:val="00782CEC"/>
    <w:rsid w:val="0078300A"/>
    <w:rsid w:val="007837EA"/>
    <w:rsid w:val="00783FD2"/>
    <w:rsid w:val="00783FF8"/>
    <w:rsid w:val="007841B4"/>
    <w:rsid w:val="0078444C"/>
    <w:rsid w:val="00784B28"/>
    <w:rsid w:val="00784D07"/>
    <w:rsid w:val="00784DA5"/>
    <w:rsid w:val="00784F65"/>
    <w:rsid w:val="0078511B"/>
    <w:rsid w:val="0078564A"/>
    <w:rsid w:val="007857BE"/>
    <w:rsid w:val="0078596D"/>
    <w:rsid w:val="00785ACA"/>
    <w:rsid w:val="00786149"/>
    <w:rsid w:val="00786179"/>
    <w:rsid w:val="00786F49"/>
    <w:rsid w:val="00787C45"/>
    <w:rsid w:val="00790215"/>
    <w:rsid w:val="00790949"/>
    <w:rsid w:val="00790D51"/>
    <w:rsid w:val="00790DBF"/>
    <w:rsid w:val="0079107F"/>
    <w:rsid w:val="0079132E"/>
    <w:rsid w:val="007913B0"/>
    <w:rsid w:val="007915C9"/>
    <w:rsid w:val="00791B09"/>
    <w:rsid w:val="00791B11"/>
    <w:rsid w:val="00791E66"/>
    <w:rsid w:val="00791EA4"/>
    <w:rsid w:val="0079205C"/>
    <w:rsid w:val="0079258A"/>
    <w:rsid w:val="00793579"/>
    <w:rsid w:val="007936E7"/>
    <w:rsid w:val="0079415A"/>
    <w:rsid w:val="007942E3"/>
    <w:rsid w:val="007943B2"/>
    <w:rsid w:val="00794723"/>
    <w:rsid w:val="00795B85"/>
    <w:rsid w:val="007969A2"/>
    <w:rsid w:val="00796D9B"/>
    <w:rsid w:val="00797AD6"/>
    <w:rsid w:val="00797BAD"/>
    <w:rsid w:val="007A09CC"/>
    <w:rsid w:val="007A0C44"/>
    <w:rsid w:val="007A12BA"/>
    <w:rsid w:val="007A1D86"/>
    <w:rsid w:val="007A1DBA"/>
    <w:rsid w:val="007A1F17"/>
    <w:rsid w:val="007A2E8C"/>
    <w:rsid w:val="007A2F88"/>
    <w:rsid w:val="007A3547"/>
    <w:rsid w:val="007A35D9"/>
    <w:rsid w:val="007A3AB4"/>
    <w:rsid w:val="007A4605"/>
    <w:rsid w:val="007A4B77"/>
    <w:rsid w:val="007A4C96"/>
    <w:rsid w:val="007A5148"/>
    <w:rsid w:val="007A51CD"/>
    <w:rsid w:val="007A52D9"/>
    <w:rsid w:val="007A5476"/>
    <w:rsid w:val="007A57F9"/>
    <w:rsid w:val="007A5A96"/>
    <w:rsid w:val="007A5CE2"/>
    <w:rsid w:val="007A5F8E"/>
    <w:rsid w:val="007A600E"/>
    <w:rsid w:val="007A63B1"/>
    <w:rsid w:val="007A6550"/>
    <w:rsid w:val="007A6AC7"/>
    <w:rsid w:val="007A6D8A"/>
    <w:rsid w:val="007A71CF"/>
    <w:rsid w:val="007A723C"/>
    <w:rsid w:val="007A7CA8"/>
    <w:rsid w:val="007B00A5"/>
    <w:rsid w:val="007B00EB"/>
    <w:rsid w:val="007B0159"/>
    <w:rsid w:val="007B09EE"/>
    <w:rsid w:val="007B1693"/>
    <w:rsid w:val="007B1A9B"/>
    <w:rsid w:val="007B1D9A"/>
    <w:rsid w:val="007B1EDB"/>
    <w:rsid w:val="007B210E"/>
    <w:rsid w:val="007B231A"/>
    <w:rsid w:val="007B233E"/>
    <w:rsid w:val="007B2A35"/>
    <w:rsid w:val="007B3352"/>
    <w:rsid w:val="007B3741"/>
    <w:rsid w:val="007B393A"/>
    <w:rsid w:val="007B3C76"/>
    <w:rsid w:val="007B3D64"/>
    <w:rsid w:val="007B409E"/>
    <w:rsid w:val="007B449A"/>
    <w:rsid w:val="007B4A45"/>
    <w:rsid w:val="007B4C13"/>
    <w:rsid w:val="007B4C22"/>
    <w:rsid w:val="007B4D53"/>
    <w:rsid w:val="007B501B"/>
    <w:rsid w:val="007B50ED"/>
    <w:rsid w:val="007B5726"/>
    <w:rsid w:val="007B6258"/>
    <w:rsid w:val="007B6A30"/>
    <w:rsid w:val="007B6CBD"/>
    <w:rsid w:val="007B7279"/>
    <w:rsid w:val="007B7C4C"/>
    <w:rsid w:val="007B7C9C"/>
    <w:rsid w:val="007B7FD8"/>
    <w:rsid w:val="007C089C"/>
    <w:rsid w:val="007C08EF"/>
    <w:rsid w:val="007C0BFF"/>
    <w:rsid w:val="007C0C2C"/>
    <w:rsid w:val="007C11C2"/>
    <w:rsid w:val="007C12B6"/>
    <w:rsid w:val="007C2103"/>
    <w:rsid w:val="007C2621"/>
    <w:rsid w:val="007C2872"/>
    <w:rsid w:val="007C28D2"/>
    <w:rsid w:val="007C2AE5"/>
    <w:rsid w:val="007C2B0D"/>
    <w:rsid w:val="007C2DFA"/>
    <w:rsid w:val="007C3070"/>
    <w:rsid w:val="007C34EE"/>
    <w:rsid w:val="007C387C"/>
    <w:rsid w:val="007C3A06"/>
    <w:rsid w:val="007C3BFE"/>
    <w:rsid w:val="007C4232"/>
    <w:rsid w:val="007C4664"/>
    <w:rsid w:val="007C4C62"/>
    <w:rsid w:val="007C5007"/>
    <w:rsid w:val="007C533A"/>
    <w:rsid w:val="007C536A"/>
    <w:rsid w:val="007C589A"/>
    <w:rsid w:val="007C5BF4"/>
    <w:rsid w:val="007C5C3F"/>
    <w:rsid w:val="007C6042"/>
    <w:rsid w:val="007C618B"/>
    <w:rsid w:val="007C697F"/>
    <w:rsid w:val="007C6A56"/>
    <w:rsid w:val="007C6C60"/>
    <w:rsid w:val="007C6EA1"/>
    <w:rsid w:val="007C78D4"/>
    <w:rsid w:val="007C7BF9"/>
    <w:rsid w:val="007C7F3D"/>
    <w:rsid w:val="007D01E0"/>
    <w:rsid w:val="007D081B"/>
    <w:rsid w:val="007D0A53"/>
    <w:rsid w:val="007D0DDE"/>
    <w:rsid w:val="007D0E17"/>
    <w:rsid w:val="007D0F22"/>
    <w:rsid w:val="007D0F47"/>
    <w:rsid w:val="007D0F4E"/>
    <w:rsid w:val="007D1371"/>
    <w:rsid w:val="007D13EE"/>
    <w:rsid w:val="007D144B"/>
    <w:rsid w:val="007D1482"/>
    <w:rsid w:val="007D2014"/>
    <w:rsid w:val="007D2100"/>
    <w:rsid w:val="007D22FB"/>
    <w:rsid w:val="007D2455"/>
    <w:rsid w:val="007D2810"/>
    <w:rsid w:val="007D28B8"/>
    <w:rsid w:val="007D2A09"/>
    <w:rsid w:val="007D2B6C"/>
    <w:rsid w:val="007D2BA5"/>
    <w:rsid w:val="007D2E63"/>
    <w:rsid w:val="007D3CA3"/>
    <w:rsid w:val="007D430A"/>
    <w:rsid w:val="007D4A90"/>
    <w:rsid w:val="007D4D92"/>
    <w:rsid w:val="007D5530"/>
    <w:rsid w:val="007D5809"/>
    <w:rsid w:val="007D59C0"/>
    <w:rsid w:val="007D5C18"/>
    <w:rsid w:val="007D5F02"/>
    <w:rsid w:val="007D60A4"/>
    <w:rsid w:val="007D60BC"/>
    <w:rsid w:val="007D6244"/>
    <w:rsid w:val="007D7165"/>
    <w:rsid w:val="007E0331"/>
    <w:rsid w:val="007E08F1"/>
    <w:rsid w:val="007E0CA0"/>
    <w:rsid w:val="007E19C8"/>
    <w:rsid w:val="007E22B3"/>
    <w:rsid w:val="007E2350"/>
    <w:rsid w:val="007E23AD"/>
    <w:rsid w:val="007E2474"/>
    <w:rsid w:val="007E26AE"/>
    <w:rsid w:val="007E2CD9"/>
    <w:rsid w:val="007E2E42"/>
    <w:rsid w:val="007E3091"/>
    <w:rsid w:val="007E30BA"/>
    <w:rsid w:val="007E30F6"/>
    <w:rsid w:val="007E38AF"/>
    <w:rsid w:val="007E3CF7"/>
    <w:rsid w:val="007E408E"/>
    <w:rsid w:val="007E5070"/>
    <w:rsid w:val="007E5226"/>
    <w:rsid w:val="007E58D5"/>
    <w:rsid w:val="007E59BB"/>
    <w:rsid w:val="007E5A6D"/>
    <w:rsid w:val="007E5C54"/>
    <w:rsid w:val="007E5D6A"/>
    <w:rsid w:val="007E5E7F"/>
    <w:rsid w:val="007E5F7A"/>
    <w:rsid w:val="007E63E6"/>
    <w:rsid w:val="007E63F7"/>
    <w:rsid w:val="007E6719"/>
    <w:rsid w:val="007E70C7"/>
    <w:rsid w:val="007E72B2"/>
    <w:rsid w:val="007E7510"/>
    <w:rsid w:val="007E78A0"/>
    <w:rsid w:val="007E790F"/>
    <w:rsid w:val="007F00E9"/>
    <w:rsid w:val="007F0980"/>
    <w:rsid w:val="007F0FCB"/>
    <w:rsid w:val="007F1174"/>
    <w:rsid w:val="007F1257"/>
    <w:rsid w:val="007F17EB"/>
    <w:rsid w:val="007F2245"/>
    <w:rsid w:val="007F2605"/>
    <w:rsid w:val="007F2B55"/>
    <w:rsid w:val="007F2DC1"/>
    <w:rsid w:val="007F2E83"/>
    <w:rsid w:val="007F301B"/>
    <w:rsid w:val="007F303E"/>
    <w:rsid w:val="007F34A9"/>
    <w:rsid w:val="007F3615"/>
    <w:rsid w:val="007F3E9F"/>
    <w:rsid w:val="007F4237"/>
    <w:rsid w:val="007F4A0D"/>
    <w:rsid w:val="007F4CCF"/>
    <w:rsid w:val="007F552C"/>
    <w:rsid w:val="007F55E3"/>
    <w:rsid w:val="007F561D"/>
    <w:rsid w:val="007F5669"/>
    <w:rsid w:val="007F63A2"/>
    <w:rsid w:val="007F63D7"/>
    <w:rsid w:val="007F7046"/>
    <w:rsid w:val="007F74F2"/>
    <w:rsid w:val="007F75D5"/>
    <w:rsid w:val="007F76C2"/>
    <w:rsid w:val="007F7A6A"/>
    <w:rsid w:val="007F7FFB"/>
    <w:rsid w:val="00800182"/>
    <w:rsid w:val="0080036A"/>
    <w:rsid w:val="008008A7"/>
    <w:rsid w:val="0080095C"/>
    <w:rsid w:val="00800DCF"/>
    <w:rsid w:val="008010A8"/>
    <w:rsid w:val="008013A6"/>
    <w:rsid w:val="008016AC"/>
    <w:rsid w:val="00801FFF"/>
    <w:rsid w:val="00802130"/>
    <w:rsid w:val="00802973"/>
    <w:rsid w:val="00802E2F"/>
    <w:rsid w:val="008033F0"/>
    <w:rsid w:val="008036D3"/>
    <w:rsid w:val="00804172"/>
    <w:rsid w:val="0080454B"/>
    <w:rsid w:val="00804C0C"/>
    <w:rsid w:val="0080522B"/>
    <w:rsid w:val="008052D9"/>
    <w:rsid w:val="00805616"/>
    <w:rsid w:val="00805649"/>
    <w:rsid w:val="008056E4"/>
    <w:rsid w:val="0080693B"/>
    <w:rsid w:val="008069CF"/>
    <w:rsid w:val="00806AD2"/>
    <w:rsid w:val="00806B98"/>
    <w:rsid w:val="00806E22"/>
    <w:rsid w:val="00807607"/>
    <w:rsid w:val="008077D7"/>
    <w:rsid w:val="008078D8"/>
    <w:rsid w:val="00810A38"/>
    <w:rsid w:val="00810E45"/>
    <w:rsid w:val="00811416"/>
    <w:rsid w:val="0081147F"/>
    <w:rsid w:val="00811576"/>
    <w:rsid w:val="0081169B"/>
    <w:rsid w:val="00811891"/>
    <w:rsid w:val="008119D5"/>
    <w:rsid w:val="00812267"/>
    <w:rsid w:val="008122C2"/>
    <w:rsid w:val="00812759"/>
    <w:rsid w:val="008127EC"/>
    <w:rsid w:val="008128D1"/>
    <w:rsid w:val="00812B82"/>
    <w:rsid w:val="00812DD9"/>
    <w:rsid w:val="008140BB"/>
    <w:rsid w:val="0081430A"/>
    <w:rsid w:val="008143E3"/>
    <w:rsid w:val="00814408"/>
    <w:rsid w:val="00814881"/>
    <w:rsid w:val="00814922"/>
    <w:rsid w:val="008149FE"/>
    <w:rsid w:val="00814FE2"/>
    <w:rsid w:val="0081511C"/>
    <w:rsid w:val="0081513E"/>
    <w:rsid w:val="00815451"/>
    <w:rsid w:val="00815557"/>
    <w:rsid w:val="00815EAF"/>
    <w:rsid w:val="0081602D"/>
    <w:rsid w:val="0081607E"/>
    <w:rsid w:val="00816522"/>
    <w:rsid w:val="00816669"/>
    <w:rsid w:val="00816865"/>
    <w:rsid w:val="008168B8"/>
    <w:rsid w:val="00816A8D"/>
    <w:rsid w:val="00817402"/>
    <w:rsid w:val="008177A7"/>
    <w:rsid w:val="00817B23"/>
    <w:rsid w:val="008200C1"/>
    <w:rsid w:val="00820F5B"/>
    <w:rsid w:val="008212F0"/>
    <w:rsid w:val="00821C35"/>
    <w:rsid w:val="00821FC0"/>
    <w:rsid w:val="00822405"/>
    <w:rsid w:val="0082247A"/>
    <w:rsid w:val="008226A4"/>
    <w:rsid w:val="00822E25"/>
    <w:rsid w:val="008230B8"/>
    <w:rsid w:val="00823200"/>
    <w:rsid w:val="0082333E"/>
    <w:rsid w:val="00823572"/>
    <w:rsid w:val="0082389B"/>
    <w:rsid w:val="00823BF6"/>
    <w:rsid w:val="00823DE6"/>
    <w:rsid w:val="008241C0"/>
    <w:rsid w:val="00824A20"/>
    <w:rsid w:val="00824BDF"/>
    <w:rsid w:val="00825011"/>
    <w:rsid w:val="008250BB"/>
    <w:rsid w:val="0082520B"/>
    <w:rsid w:val="00825215"/>
    <w:rsid w:val="00825369"/>
    <w:rsid w:val="00825978"/>
    <w:rsid w:val="00825B1E"/>
    <w:rsid w:val="00825CB7"/>
    <w:rsid w:val="00825CD2"/>
    <w:rsid w:val="00825ECA"/>
    <w:rsid w:val="00826038"/>
    <w:rsid w:val="0082638B"/>
    <w:rsid w:val="00826713"/>
    <w:rsid w:val="00826987"/>
    <w:rsid w:val="00826A05"/>
    <w:rsid w:val="0082726B"/>
    <w:rsid w:val="008277CB"/>
    <w:rsid w:val="008279F0"/>
    <w:rsid w:val="008300A4"/>
    <w:rsid w:val="008307E7"/>
    <w:rsid w:val="0083094A"/>
    <w:rsid w:val="00830F04"/>
    <w:rsid w:val="0083108E"/>
    <w:rsid w:val="008310F1"/>
    <w:rsid w:val="00831B50"/>
    <w:rsid w:val="00831C93"/>
    <w:rsid w:val="00831DC6"/>
    <w:rsid w:val="00832624"/>
    <w:rsid w:val="0083299D"/>
    <w:rsid w:val="00832EA4"/>
    <w:rsid w:val="00833076"/>
    <w:rsid w:val="008335E4"/>
    <w:rsid w:val="00833A0C"/>
    <w:rsid w:val="00833A12"/>
    <w:rsid w:val="00833AC0"/>
    <w:rsid w:val="00833BB7"/>
    <w:rsid w:val="00833E7E"/>
    <w:rsid w:val="00834205"/>
    <w:rsid w:val="008343E9"/>
    <w:rsid w:val="008344A7"/>
    <w:rsid w:val="008344F9"/>
    <w:rsid w:val="0083459D"/>
    <w:rsid w:val="0083461B"/>
    <w:rsid w:val="00834676"/>
    <w:rsid w:val="008349E8"/>
    <w:rsid w:val="00834D32"/>
    <w:rsid w:val="00834DA6"/>
    <w:rsid w:val="00835305"/>
    <w:rsid w:val="008353A3"/>
    <w:rsid w:val="008354EA"/>
    <w:rsid w:val="00835748"/>
    <w:rsid w:val="00835A89"/>
    <w:rsid w:val="00835ACB"/>
    <w:rsid w:val="00835B02"/>
    <w:rsid w:val="00835EF2"/>
    <w:rsid w:val="00836552"/>
    <w:rsid w:val="00836E2B"/>
    <w:rsid w:val="00836FC8"/>
    <w:rsid w:val="008372A3"/>
    <w:rsid w:val="00837593"/>
    <w:rsid w:val="008376B5"/>
    <w:rsid w:val="0083775D"/>
    <w:rsid w:val="00837A8D"/>
    <w:rsid w:val="00837EE5"/>
    <w:rsid w:val="008405FF"/>
    <w:rsid w:val="008408F6"/>
    <w:rsid w:val="00840946"/>
    <w:rsid w:val="00840C4A"/>
    <w:rsid w:val="00840D54"/>
    <w:rsid w:val="00840FA1"/>
    <w:rsid w:val="00840FDF"/>
    <w:rsid w:val="0084130C"/>
    <w:rsid w:val="008413C0"/>
    <w:rsid w:val="00841443"/>
    <w:rsid w:val="00841E6F"/>
    <w:rsid w:val="008421AC"/>
    <w:rsid w:val="008422D2"/>
    <w:rsid w:val="008425AB"/>
    <w:rsid w:val="00842E3F"/>
    <w:rsid w:val="00842F20"/>
    <w:rsid w:val="00842FD0"/>
    <w:rsid w:val="00843724"/>
    <w:rsid w:val="0084383E"/>
    <w:rsid w:val="00843A48"/>
    <w:rsid w:val="00843C61"/>
    <w:rsid w:val="00843FC8"/>
    <w:rsid w:val="00844359"/>
    <w:rsid w:val="0084442D"/>
    <w:rsid w:val="008446A2"/>
    <w:rsid w:val="0084483B"/>
    <w:rsid w:val="0084495A"/>
    <w:rsid w:val="00844C23"/>
    <w:rsid w:val="00845295"/>
    <w:rsid w:val="008456F4"/>
    <w:rsid w:val="00845780"/>
    <w:rsid w:val="00845D66"/>
    <w:rsid w:val="00845E17"/>
    <w:rsid w:val="0084609C"/>
    <w:rsid w:val="0084621B"/>
    <w:rsid w:val="0084684C"/>
    <w:rsid w:val="00846BE7"/>
    <w:rsid w:val="00846C46"/>
    <w:rsid w:val="00846E57"/>
    <w:rsid w:val="00846FA4"/>
    <w:rsid w:val="00847243"/>
    <w:rsid w:val="00847359"/>
    <w:rsid w:val="008473F2"/>
    <w:rsid w:val="00847E32"/>
    <w:rsid w:val="00847EB7"/>
    <w:rsid w:val="00850BC4"/>
    <w:rsid w:val="00850BC8"/>
    <w:rsid w:val="00850E1F"/>
    <w:rsid w:val="0085178F"/>
    <w:rsid w:val="0085198A"/>
    <w:rsid w:val="00851E27"/>
    <w:rsid w:val="00851F25"/>
    <w:rsid w:val="008526ED"/>
    <w:rsid w:val="008527EA"/>
    <w:rsid w:val="00852903"/>
    <w:rsid w:val="00852C77"/>
    <w:rsid w:val="008532A4"/>
    <w:rsid w:val="00853743"/>
    <w:rsid w:val="00853C6F"/>
    <w:rsid w:val="00853F43"/>
    <w:rsid w:val="00853FCD"/>
    <w:rsid w:val="008540A6"/>
    <w:rsid w:val="00854200"/>
    <w:rsid w:val="00854543"/>
    <w:rsid w:val="00854577"/>
    <w:rsid w:val="0085460D"/>
    <w:rsid w:val="00854B5C"/>
    <w:rsid w:val="00855542"/>
    <w:rsid w:val="0085595D"/>
    <w:rsid w:val="00855B55"/>
    <w:rsid w:val="00855B6E"/>
    <w:rsid w:val="008561DF"/>
    <w:rsid w:val="0085691B"/>
    <w:rsid w:val="008569E5"/>
    <w:rsid w:val="0085773F"/>
    <w:rsid w:val="00857BFC"/>
    <w:rsid w:val="00857DF0"/>
    <w:rsid w:val="008600AB"/>
    <w:rsid w:val="00860109"/>
    <w:rsid w:val="008601E9"/>
    <w:rsid w:val="00860319"/>
    <w:rsid w:val="008608FA"/>
    <w:rsid w:val="00860991"/>
    <w:rsid w:val="00860B4E"/>
    <w:rsid w:val="00860BB8"/>
    <w:rsid w:val="00860D9F"/>
    <w:rsid w:val="00860DCD"/>
    <w:rsid w:val="00860EC7"/>
    <w:rsid w:val="00860FA1"/>
    <w:rsid w:val="008610D9"/>
    <w:rsid w:val="0086112C"/>
    <w:rsid w:val="00861553"/>
    <w:rsid w:val="00861717"/>
    <w:rsid w:val="00861812"/>
    <w:rsid w:val="0086195F"/>
    <w:rsid w:val="008619CC"/>
    <w:rsid w:val="00861A3B"/>
    <w:rsid w:val="00861A64"/>
    <w:rsid w:val="00861DD4"/>
    <w:rsid w:val="00862677"/>
    <w:rsid w:val="00862840"/>
    <w:rsid w:val="00863099"/>
    <w:rsid w:val="008631C2"/>
    <w:rsid w:val="00863428"/>
    <w:rsid w:val="00863782"/>
    <w:rsid w:val="008637D4"/>
    <w:rsid w:val="008638BB"/>
    <w:rsid w:val="00863F5F"/>
    <w:rsid w:val="00864044"/>
    <w:rsid w:val="00864106"/>
    <w:rsid w:val="00864130"/>
    <w:rsid w:val="00864184"/>
    <w:rsid w:val="00864188"/>
    <w:rsid w:val="008644EC"/>
    <w:rsid w:val="00864560"/>
    <w:rsid w:val="00864621"/>
    <w:rsid w:val="00864649"/>
    <w:rsid w:val="008647BA"/>
    <w:rsid w:val="008648B3"/>
    <w:rsid w:val="00864965"/>
    <w:rsid w:val="00864A91"/>
    <w:rsid w:val="008658A4"/>
    <w:rsid w:val="00865DF8"/>
    <w:rsid w:val="00865F63"/>
    <w:rsid w:val="00865FAA"/>
    <w:rsid w:val="0086612E"/>
    <w:rsid w:val="00866160"/>
    <w:rsid w:val="00866367"/>
    <w:rsid w:val="008664EA"/>
    <w:rsid w:val="00866785"/>
    <w:rsid w:val="00866C58"/>
    <w:rsid w:val="00866D57"/>
    <w:rsid w:val="0086727A"/>
    <w:rsid w:val="00867AC2"/>
    <w:rsid w:val="008701AF"/>
    <w:rsid w:val="00870516"/>
    <w:rsid w:val="008707B4"/>
    <w:rsid w:val="008709BB"/>
    <w:rsid w:val="00870B0B"/>
    <w:rsid w:val="00870CE6"/>
    <w:rsid w:val="00871101"/>
    <w:rsid w:val="0087116F"/>
    <w:rsid w:val="0087146A"/>
    <w:rsid w:val="00871AD7"/>
    <w:rsid w:val="008720AC"/>
    <w:rsid w:val="008720CB"/>
    <w:rsid w:val="00872323"/>
    <w:rsid w:val="00872936"/>
    <w:rsid w:val="00872B0E"/>
    <w:rsid w:val="00872CAC"/>
    <w:rsid w:val="00872EC0"/>
    <w:rsid w:val="0087308C"/>
    <w:rsid w:val="008733C2"/>
    <w:rsid w:val="008737CC"/>
    <w:rsid w:val="0087388F"/>
    <w:rsid w:val="0087402D"/>
    <w:rsid w:val="00874771"/>
    <w:rsid w:val="00874E03"/>
    <w:rsid w:val="00874F60"/>
    <w:rsid w:val="00875065"/>
    <w:rsid w:val="00875229"/>
    <w:rsid w:val="00875431"/>
    <w:rsid w:val="00875992"/>
    <w:rsid w:val="008759AF"/>
    <w:rsid w:val="008759C3"/>
    <w:rsid w:val="00875C3C"/>
    <w:rsid w:val="00875D05"/>
    <w:rsid w:val="00875E1B"/>
    <w:rsid w:val="00875F67"/>
    <w:rsid w:val="00876197"/>
    <w:rsid w:val="008762CF"/>
    <w:rsid w:val="0087654C"/>
    <w:rsid w:val="008765C4"/>
    <w:rsid w:val="00876B66"/>
    <w:rsid w:val="00876E5E"/>
    <w:rsid w:val="0087725D"/>
    <w:rsid w:val="00877341"/>
    <w:rsid w:val="00877F1B"/>
    <w:rsid w:val="00880388"/>
    <w:rsid w:val="0088051B"/>
    <w:rsid w:val="00880B83"/>
    <w:rsid w:val="00880E04"/>
    <w:rsid w:val="0088119C"/>
    <w:rsid w:val="0088129E"/>
    <w:rsid w:val="008814A5"/>
    <w:rsid w:val="008818F1"/>
    <w:rsid w:val="00881B22"/>
    <w:rsid w:val="00882A32"/>
    <w:rsid w:val="00882CA8"/>
    <w:rsid w:val="008831AD"/>
    <w:rsid w:val="008836D0"/>
    <w:rsid w:val="00883815"/>
    <w:rsid w:val="00883D95"/>
    <w:rsid w:val="00883DBC"/>
    <w:rsid w:val="00884422"/>
    <w:rsid w:val="0088475A"/>
    <w:rsid w:val="008847BE"/>
    <w:rsid w:val="00884AEC"/>
    <w:rsid w:val="00884B94"/>
    <w:rsid w:val="00885109"/>
    <w:rsid w:val="0088529B"/>
    <w:rsid w:val="008859FF"/>
    <w:rsid w:val="00885A9D"/>
    <w:rsid w:val="00886032"/>
    <w:rsid w:val="00886216"/>
    <w:rsid w:val="008867FC"/>
    <w:rsid w:val="00886A8C"/>
    <w:rsid w:val="008874D6"/>
    <w:rsid w:val="00887746"/>
    <w:rsid w:val="0088777D"/>
    <w:rsid w:val="00887AFD"/>
    <w:rsid w:val="00887E0B"/>
    <w:rsid w:val="00887F54"/>
    <w:rsid w:val="00890137"/>
    <w:rsid w:val="00890148"/>
    <w:rsid w:val="00890588"/>
    <w:rsid w:val="008906AF"/>
    <w:rsid w:val="00890C64"/>
    <w:rsid w:val="00890C87"/>
    <w:rsid w:val="00890C89"/>
    <w:rsid w:val="00891212"/>
    <w:rsid w:val="0089129A"/>
    <w:rsid w:val="0089139B"/>
    <w:rsid w:val="00891431"/>
    <w:rsid w:val="0089150E"/>
    <w:rsid w:val="008915C9"/>
    <w:rsid w:val="00891A23"/>
    <w:rsid w:val="00891C10"/>
    <w:rsid w:val="00891D30"/>
    <w:rsid w:val="0089201F"/>
    <w:rsid w:val="0089225D"/>
    <w:rsid w:val="00893848"/>
    <w:rsid w:val="0089390C"/>
    <w:rsid w:val="008939B9"/>
    <w:rsid w:val="00894043"/>
    <w:rsid w:val="00894263"/>
    <w:rsid w:val="0089455A"/>
    <w:rsid w:val="008948D4"/>
    <w:rsid w:val="00894BA7"/>
    <w:rsid w:val="00894CC9"/>
    <w:rsid w:val="00895289"/>
    <w:rsid w:val="00895564"/>
    <w:rsid w:val="00895AE4"/>
    <w:rsid w:val="00895B0F"/>
    <w:rsid w:val="00895B16"/>
    <w:rsid w:val="00895B7F"/>
    <w:rsid w:val="00895CDF"/>
    <w:rsid w:val="00895DBA"/>
    <w:rsid w:val="00896379"/>
    <w:rsid w:val="008963E4"/>
    <w:rsid w:val="0089641A"/>
    <w:rsid w:val="008966B5"/>
    <w:rsid w:val="0089682A"/>
    <w:rsid w:val="00897324"/>
    <w:rsid w:val="00897685"/>
    <w:rsid w:val="0089768E"/>
    <w:rsid w:val="0089787D"/>
    <w:rsid w:val="008979C6"/>
    <w:rsid w:val="00897F01"/>
    <w:rsid w:val="00897F2C"/>
    <w:rsid w:val="008A0561"/>
    <w:rsid w:val="008A06C6"/>
    <w:rsid w:val="008A07DE"/>
    <w:rsid w:val="008A083A"/>
    <w:rsid w:val="008A0EA9"/>
    <w:rsid w:val="008A106C"/>
    <w:rsid w:val="008A1100"/>
    <w:rsid w:val="008A158D"/>
    <w:rsid w:val="008A164C"/>
    <w:rsid w:val="008A1D3D"/>
    <w:rsid w:val="008A22E5"/>
    <w:rsid w:val="008A2417"/>
    <w:rsid w:val="008A2AF4"/>
    <w:rsid w:val="008A2BA0"/>
    <w:rsid w:val="008A2BF5"/>
    <w:rsid w:val="008A2F5A"/>
    <w:rsid w:val="008A31BD"/>
    <w:rsid w:val="008A37B4"/>
    <w:rsid w:val="008A3BAF"/>
    <w:rsid w:val="008A44CD"/>
    <w:rsid w:val="008A4A2C"/>
    <w:rsid w:val="008A5109"/>
    <w:rsid w:val="008A5EED"/>
    <w:rsid w:val="008A5FFC"/>
    <w:rsid w:val="008A6126"/>
    <w:rsid w:val="008A61DD"/>
    <w:rsid w:val="008A624C"/>
    <w:rsid w:val="008A67BC"/>
    <w:rsid w:val="008A6FFB"/>
    <w:rsid w:val="008A7197"/>
    <w:rsid w:val="008A71FD"/>
    <w:rsid w:val="008A74EA"/>
    <w:rsid w:val="008A75F5"/>
    <w:rsid w:val="008A79EB"/>
    <w:rsid w:val="008A79F8"/>
    <w:rsid w:val="008A7A30"/>
    <w:rsid w:val="008A7BEB"/>
    <w:rsid w:val="008B0033"/>
    <w:rsid w:val="008B026D"/>
    <w:rsid w:val="008B05F6"/>
    <w:rsid w:val="008B0A04"/>
    <w:rsid w:val="008B0DF7"/>
    <w:rsid w:val="008B0EA7"/>
    <w:rsid w:val="008B1347"/>
    <w:rsid w:val="008B17B2"/>
    <w:rsid w:val="008B18E6"/>
    <w:rsid w:val="008B24E2"/>
    <w:rsid w:val="008B2691"/>
    <w:rsid w:val="008B2E28"/>
    <w:rsid w:val="008B30D8"/>
    <w:rsid w:val="008B3466"/>
    <w:rsid w:val="008B353D"/>
    <w:rsid w:val="008B35E3"/>
    <w:rsid w:val="008B3B42"/>
    <w:rsid w:val="008B4256"/>
    <w:rsid w:val="008B4978"/>
    <w:rsid w:val="008B4F59"/>
    <w:rsid w:val="008B59AC"/>
    <w:rsid w:val="008B5C5A"/>
    <w:rsid w:val="008B5EF2"/>
    <w:rsid w:val="008B6054"/>
    <w:rsid w:val="008B61C0"/>
    <w:rsid w:val="008B6585"/>
    <w:rsid w:val="008B6DA7"/>
    <w:rsid w:val="008B6E31"/>
    <w:rsid w:val="008B6E98"/>
    <w:rsid w:val="008B6F17"/>
    <w:rsid w:val="008B6F23"/>
    <w:rsid w:val="008B6F98"/>
    <w:rsid w:val="008B709C"/>
    <w:rsid w:val="008B717B"/>
    <w:rsid w:val="008B71C5"/>
    <w:rsid w:val="008B7424"/>
    <w:rsid w:val="008B7716"/>
    <w:rsid w:val="008B781D"/>
    <w:rsid w:val="008B7851"/>
    <w:rsid w:val="008B7AA0"/>
    <w:rsid w:val="008B7C69"/>
    <w:rsid w:val="008B7E72"/>
    <w:rsid w:val="008C00F6"/>
    <w:rsid w:val="008C02A7"/>
    <w:rsid w:val="008C03B1"/>
    <w:rsid w:val="008C040E"/>
    <w:rsid w:val="008C05CC"/>
    <w:rsid w:val="008C0769"/>
    <w:rsid w:val="008C08EB"/>
    <w:rsid w:val="008C0CEE"/>
    <w:rsid w:val="008C1377"/>
    <w:rsid w:val="008C1814"/>
    <w:rsid w:val="008C1996"/>
    <w:rsid w:val="008C2103"/>
    <w:rsid w:val="008C24EF"/>
    <w:rsid w:val="008C257C"/>
    <w:rsid w:val="008C25C0"/>
    <w:rsid w:val="008C2DA7"/>
    <w:rsid w:val="008C2FE2"/>
    <w:rsid w:val="008C392A"/>
    <w:rsid w:val="008C3E9B"/>
    <w:rsid w:val="008C3F87"/>
    <w:rsid w:val="008C461F"/>
    <w:rsid w:val="008C4951"/>
    <w:rsid w:val="008C4B29"/>
    <w:rsid w:val="008C4D75"/>
    <w:rsid w:val="008C5813"/>
    <w:rsid w:val="008C5D8D"/>
    <w:rsid w:val="008C645E"/>
    <w:rsid w:val="008C69C0"/>
    <w:rsid w:val="008C6CAB"/>
    <w:rsid w:val="008C6F51"/>
    <w:rsid w:val="008C6FA0"/>
    <w:rsid w:val="008C700D"/>
    <w:rsid w:val="008C7317"/>
    <w:rsid w:val="008C73C6"/>
    <w:rsid w:val="008C7489"/>
    <w:rsid w:val="008C74B8"/>
    <w:rsid w:val="008C7A5A"/>
    <w:rsid w:val="008C7AE5"/>
    <w:rsid w:val="008D0444"/>
    <w:rsid w:val="008D0840"/>
    <w:rsid w:val="008D1122"/>
    <w:rsid w:val="008D1513"/>
    <w:rsid w:val="008D1575"/>
    <w:rsid w:val="008D158B"/>
    <w:rsid w:val="008D1BBB"/>
    <w:rsid w:val="008D215A"/>
    <w:rsid w:val="008D229A"/>
    <w:rsid w:val="008D2380"/>
    <w:rsid w:val="008D2A55"/>
    <w:rsid w:val="008D2B83"/>
    <w:rsid w:val="008D32B6"/>
    <w:rsid w:val="008D3376"/>
    <w:rsid w:val="008D3427"/>
    <w:rsid w:val="008D35F1"/>
    <w:rsid w:val="008D3692"/>
    <w:rsid w:val="008D3CAD"/>
    <w:rsid w:val="008D4357"/>
    <w:rsid w:val="008D44B0"/>
    <w:rsid w:val="008D4B9D"/>
    <w:rsid w:val="008D4CAA"/>
    <w:rsid w:val="008D522A"/>
    <w:rsid w:val="008D52B2"/>
    <w:rsid w:val="008D537C"/>
    <w:rsid w:val="008D5747"/>
    <w:rsid w:val="008D5A81"/>
    <w:rsid w:val="008D5C5D"/>
    <w:rsid w:val="008D5CEA"/>
    <w:rsid w:val="008D65B1"/>
    <w:rsid w:val="008D6679"/>
    <w:rsid w:val="008D66EC"/>
    <w:rsid w:val="008D6D18"/>
    <w:rsid w:val="008D6F1B"/>
    <w:rsid w:val="008D75EF"/>
    <w:rsid w:val="008D78FE"/>
    <w:rsid w:val="008D7A4E"/>
    <w:rsid w:val="008D7B60"/>
    <w:rsid w:val="008D7C34"/>
    <w:rsid w:val="008D7F46"/>
    <w:rsid w:val="008E01FD"/>
    <w:rsid w:val="008E03F5"/>
    <w:rsid w:val="008E086B"/>
    <w:rsid w:val="008E0C3D"/>
    <w:rsid w:val="008E0F18"/>
    <w:rsid w:val="008E1739"/>
    <w:rsid w:val="008E1B88"/>
    <w:rsid w:val="008E1F93"/>
    <w:rsid w:val="008E279E"/>
    <w:rsid w:val="008E2978"/>
    <w:rsid w:val="008E3027"/>
    <w:rsid w:val="008E33AF"/>
    <w:rsid w:val="008E3444"/>
    <w:rsid w:val="008E363D"/>
    <w:rsid w:val="008E38CC"/>
    <w:rsid w:val="008E3932"/>
    <w:rsid w:val="008E3BB9"/>
    <w:rsid w:val="008E3BEB"/>
    <w:rsid w:val="008E3C4C"/>
    <w:rsid w:val="008E3CA4"/>
    <w:rsid w:val="008E40C1"/>
    <w:rsid w:val="008E4625"/>
    <w:rsid w:val="008E4F5A"/>
    <w:rsid w:val="008E5672"/>
    <w:rsid w:val="008E5A00"/>
    <w:rsid w:val="008E5A79"/>
    <w:rsid w:val="008E5C38"/>
    <w:rsid w:val="008E5C7A"/>
    <w:rsid w:val="008E5E15"/>
    <w:rsid w:val="008E5E32"/>
    <w:rsid w:val="008E5FBA"/>
    <w:rsid w:val="008E6C3D"/>
    <w:rsid w:val="008E6D43"/>
    <w:rsid w:val="008E6FA7"/>
    <w:rsid w:val="008E6FEF"/>
    <w:rsid w:val="008E7161"/>
    <w:rsid w:val="008E7228"/>
    <w:rsid w:val="008E7470"/>
    <w:rsid w:val="008E7659"/>
    <w:rsid w:val="008E7666"/>
    <w:rsid w:val="008E7BF7"/>
    <w:rsid w:val="008F072D"/>
    <w:rsid w:val="008F0865"/>
    <w:rsid w:val="008F12E3"/>
    <w:rsid w:val="008F16D6"/>
    <w:rsid w:val="008F199C"/>
    <w:rsid w:val="008F1C53"/>
    <w:rsid w:val="008F1F07"/>
    <w:rsid w:val="008F1F46"/>
    <w:rsid w:val="008F2051"/>
    <w:rsid w:val="008F22BB"/>
    <w:rsid w:val="008F22BC"/>
    <w:rsid w:val="008F27CD"/>
    <w:rsid w:val="008F297B"/>
    <w:rsid w:val="008F2D83"/>
    <w:rsid w:val="008F2F2F"/>
    <w:rsid w:val="008F3070"/>
    <w:rsid w:val="008F3335"/>
    <w:rsid w:val="008F341F"/>
    <w:rsid w:val="008F3ADF"/>
    <w:rsid w:val="008F3C74"/>
    <w:rsid w:val="008F3DC2"/>
    <w:rsid w:val="008F407D"/>
    <w:rsid w:val="008F4303"/>
    <w:rsid w:val="008F4AD3"/>
    <w:rsid w:val="008F4B64"/>
    <w:rsid w:val="008F54A1"/>
    <w:rsid w:val="008F562A"/>
    <w:rsid w:val="008F5963"/>
    <w:rsid w:val="008F59D5"/>
    <w:rsid w:val="008F5B88"/>
    <w:rsid w:val="008F616A"/>
    <w:rsid w:val="008F6722"/>
    <w:rsid w:val="008F67AD"/>
    <w:rsid w:val="008F685A"/>
    <w:rsid w:val="008F6F3C"/>
    <w:rsid w:val="008F731A"/>
    <w:rsid w:val="008F749E"/>
    <w:rsid w:val="008F7D6C"/>
    <w:rsid w:val="0090020F"/>
    <w:rsid w:val="009008A8"/>
    <w:rsid w:val="009011AA"/>
    <w:rsid w:val="00901429"/>
    <w:rsid w:val="009014B2"/>
    <w:rsid w:val="00901CEE"/>
    <w:rsid w:val="00901D32"/>
    <w:rsid w:val="00901E79"/>
    <w:rsid w:val="00902368"/>
    <w:rsid w:val="00902477"/>
    <w:rsid w:val="009028A6"/>
    <w:rsid w:val="009028C4"/>
    <w:rsid w:val="00903057"/>
    <w:rsid w:val="009030CE"/>
    <w:rsid w:val="00903627"/>
    <w:rsid w:val="009037C3"/>
    <w:rsid w:val="00903836"/>
    <w:rsid w:val="00903C5E"/>
    <w:rsid w:val="00903D7B"/>
    <w:rsid w:val="00903E1E"/>
    <w:rsid w:val="009041B6"/>
    <w:rsid w:val="00904430"/>
    <w:rsid w:val="0090462A"/>
    <w:rsid w:val="00904889"/>
    <w:rsid w:val="009048C9"/>
    <w:rsid w:val="00904CF5"/>
    <w:rsid w:val="00904DC3"/>
    <w:rsid w:val="009050B0"/>
    <w:rsid w:val="00905119"/>
    <w:rsid w:val="00905357"/>
    <w:rsid w:val="009056F4"/>
    <w:rsid w:val="00905718"/>
    <w:rsid w:val="00905A9D"/>
    <w:rsid w:val="0090614E"/>
    <w:rsid w:val="00906F85"/>
    <w:rsid w:val="00906F89"/>
    <w:rsid w:val="00907069"/>
    <w:rsid w:val="00907169"/>
    <w:rsid w:val="009072F6"/>
    <w:rsid w:val="009079E1"/>
    <w:rsid w:val="00907A32"/>
    <w:rsid w:val="00907D10"/>
    <w:rsid w:val="00910083"/>
    <w:rsid w:val="0091031F"/>
    <w:rsid w:val="0091081E"/>
    <w:rsid w:val="00910E88"/>
    <w:rsid w:val="009113A5"/>
    <w:rsid w:val="00911814"/>
    <w:rsid w:val="00911950"/>
    <w:rsid w:val="00911985"/>
    <w:rsid w:val="0091198D"/>
    <w:rsid w:val="00911D6F"/>
    <w:rsid w:val="00912999"/>
    <w:rsid w:val="009130B3"/>
    <w:rsid w:val="00913A4F"/>
    <w:rsid w:val="00913BEC"/>
    <w:rsid w:val="00913D49"/>
    <w:rsid w:val="00913E47"/>
    <w:rsid w:val="00913ED1"/>
    <w:rsid w:val="00914035"/>
    <w:rsid w:val="009140EF"/>
    <w:rsid w:val="00914267"/>
    <w:rsid w:val="00914BE4"/>
    <w:rsid w:val="00914C98"/>
    <w:rsid w:val="00914D11"/>
    <w:rsid w:val="00914DFA"/>
    <w:rsid w:val="00914E54"/>
    <w:rsid w:val="009153DF"/>
    <w:rsid w:val="00915674"/>
    <w:rsid w:val="00915770"/>
    <w:rsid w:val="009157A4"/>
    <w:rsid w:val="009157CD"/>
    <w:rsid w:val="0091618C"/>
    <w:rsid w:val="009168FE"/>
    <w:rsid w:val="0091698F"/>
    <w:rsid w:val="00916AA7"/>
    <w:rsid w:val="009170EC"/>
    <w:rsid w:val="0091741D"/>
    <w:rsid w:val="009177C7"/>
    <w:rsid w:val="0091792B"/>
    <w:rsid w:val="00917FDA"/>
    <w:rsid w:val="00920B18"/>
    <w:rsid w:val="00920EC8"/>
    <w:rsid w:val="009216E6"/>
    <w:rsid w:val="00921EF8"/>
    <w:rsid w:val="00922379"/>
    <w:rsid w:val="009223F4"/>
    <w:rsid w:val="00923155"/>
    <w:rsid w:val="00923452"/>
    <w:rsid w:val="00923521"/>
    <w:rsid w:val="00923BD1"/>
    <w:rsid w:val="00923FEE"/>
    <w:rsid w:val="00924501"/>
    <w:rsid w:val="0092468C"/>
    <w:rsid w:val="009246A7"/>
    <w:rsid w:val="00924DC0"/>
    <w:rsid w:val="0092532E"/>
    <w:rsid w:val="009253AD"/>
    <w:rsid w:val="00925699"/>
    <w:rsid w:val="00925D77"/>
    <w:rsid w:val="00925FA4"/>
    <w:rsid w:val="0092603D"/>
    <w:rsid w:val="00926686"/>
    <w:rsid w:val="009271BA"/>
    <w:rsid w:val="00927876"/>
    <w:rsid w:val="00927A5F"/>
    <w:rsid w:val="00927A67"/>
    <w:rsid w:val="00927BD3"/>
    <w:rsid w:val="009306CF"/>
    <w:rsid w:val="00930A00"/>
    <w:rsid w:val="00930BB4"/>
    <w:rsid w:val="009312EE"/>
    <w:rsid w:val="009312F2"/>
    <w:rsid w:val="0093136D"/>
    <w:rsid w:val="0093155B"/>
    <w:rsid w:val="0093192A"/>
    <w:rsid w:val="00931CFB"/>
    <w:rsid w:val="0093206A"/>
    <w:rsid w:val="009320DD"/>
    <w:rsid w:val="00932587"/>
    <w:rsid w:val="00932867"/>
    <w:rsid w:val="00932C4B"/>
    <w:rsid w:val="00932F29"/>
    <w:rsid w:val="00933115"/>
    <w:rsid w:val="0093317D"/>
    <w:rsid w:val="00933732"/>
    <w:rsid w:val="00933B28"/>
    <w:rsid w:val="00933DD7"/>
    <w:rsid w:val="00933F6A"/>
    <w:rsid w:val="0093409F"/>
    <w:rsid w:val="0093437A"/>
    <w:rsid w:val="00934972"/>
    <w:rsid w:val="00934A72"/>
    <w:rsid w:val="00934B75"/>
    <w:rsid w:val="0093519D"/>
    <w:rsid w:val="0093537C"/>
    <w:rsid w:val="0093539E"/>
    <w:rsid w:val="009354C4"/>
    <w:rsid w:val="009357B4"/>
    <w:rsid w:val="0093584B"/>
    <w:rsid w:val="009359C9"/>
    <w:rsid w:val="00935DDA"/>
    <w:rsid w:val="0093606D"/>
    <w:rsid w:val="009368CB"/>
    <w:rsid w:val="009368F1"/>
    <w:rsid w:val="00937264"/>
    <w:rsid w:val="0093745A"/>
    <w:rsid w:val="009374FA"/>
    <w:rsid w:val="00937A4F"/>
    <w:rsid w:val="00937AAD"/>
    <w:rsid w:val="00937E76"/>
    <w:rsid w:val="009400BB"/>
    <w:rsid w:val="00941012"/>
    <w:rsid w:val="009410EB"/>
    <w:rsid w:val="009419FD"/>
    <w:rsid w:val="00941A78"/>
    <w:rsid w:val="00941A84"/>
    <w:rsid w:val="00941E2B"/>
    <w:rsid w:val="00942380"/>
    <w:rsid w:val="009423D1"/>
    <w:rsid w:val="0094278F"/>
    <w:rsid w:val="00942DC2"/>
    <w:rsid w:val="0094306B"/>
    <w:rsid w:val="00943076"/>
    <w:rsid w:val="00943BB2"/>
    <w:rsid w:val="00943BD2"/>
    <w:rsid w:val="00944623"/>
    <w:rsid w:val="009446A4"/>
    <w:rsid w:val="00944710"/>
    <w:rsid w:val="00944766"/>
    <w:rsid w:val="009453BC"/>
    <w:rsid w:val="009456F2"/>
    <w:rsid w:val="00945AC7"/>
    <w:rsid w:val="00945ECB"/>
    <w:rsid w:val="0094631D"/>
    <w:rsid w:val="009466AE"/>
    <w:rsid w:val="00946B90"/>
    <w:rsid w:val="00947034"/>
    <w:rsid w:val="0094712C"/>
    <w:rsid w:val="0094733C"/>
    <w:rsid w:val="00947402"/>
    <w:rsid w:val="0094743A"/>
    <w:rsid w:val="00947B02"/>
    <w:rsid w:val="00947C8C"/>
    <w:rsid w:val="00950462"/>
    <w:rsid w:val="0095104F"/>
    <w:rsid w:val="00951558"/>
    <w:rsid w:val="009517B5"/>
    <w:rsid w:val="0095219B"/>
    <w:rsid w:val="0095240C"/>
    <w:rsid w:val="009526B5"/>
    <w:rsid w:val="00952933"/>
    <w:rsid w:val="00952A5D"/>
    <w:rsid w:val="00952D3D"/>
    <w:rsid w:val="00952D9C"/>
    <w:rsid w:val="00952E0D"/>
    <w:rsid w:val="0095344A"/>
    <w:rsid w:val="009536D0"/>
    <w:rsid w:val="009538B0"/>
    <w:rsid w:val="009539D0"/>
    <w:rsid w:val="009539D3"/>
    <w:rsid w:val="009542A0"/>
    <w:rsid w:val="00954412"/>
    <w:rsid w:val="0095471C"/>
    <w:rsid w:val="00954AB5"/>
    <w:rsid w:val="0095501F"/>
    <w:rsid w:val="009550EF"/>
    <w:rsid w:val="009551EE"/>
    <w:rsid w:val="009552AC"/>
    <w:rsid w:val="00956543"/>
    <w:rsid w:val="00956F68"/>
    <w:rsid w:val="00956F6A"/>
    <w:rsid w:val="009570DC"/>
    <w:rsid w:val="009574F7"/>
    <w:rsid w:val="00957D91"/>
    <w:rsid w:val="00957EC1"/>
    <w:rsid w:val="00957FF6"/>
    <w:rsid w:val="00960800"/>
    <w:rsid w:val="00961115"/>
    <w:rsid w:val="0096111C"/>
    <w:rsid w:val="009616B4"/>
    <w:rsid w:val="009619E7"/>
    <w:rsid w:val="00961D52"/>
    <w:rsid w:val="00962223"/>
    <w:rsid w:val="00962DC7"/>
    <w:rsid w:val="00962F5B"/>
    <w:rsid w:val="0096304D"/>
    <w:rsid w:val="0096393B"/>
    <w:rsid w:val="0096400F"/>
    <w:rsid w:val="009641C2"/>
    <w:rsid w:val="00964410"/>
    <w:rsid w:val="0096494D"/>
    <w:rsid w:val="0096496B"/>
    <w:rsid w:val="00964CA6"/>
    <w:rsid w:val="00964CBE"/>
    <w:rsid w:val="0096598A"/>
    <w:rsid w:val="00965A94"/>
    <w:rsid w:val="00965AA9"/>
    <w:rsid w:val="00965D93"/>
    <w:rsid w:val="009660A0"/>
    <w:rsid w:val="009661DC"/>
    <w:rsid w:val="00966324"/>
    <w:rsid w:val="009665F9"/>
    <w:rsid w:val="009667C5"/>
    <w:rsid w:val="009667F7"/>
    <w:rsid w:val="00966A25"/>
    <w:rsid w:val="00966E47"/>
    <w:rsid w:val="00967122"/>
    <w:rsid w:val="009672C9"/>
    <w:rsid w:val="00967957"/>
    <w:rsid w:val="00967DF3"/>
    <w:rsid w:val="00967E10"/>
    <w:rsid w:val="00970605"/>
    <w:rsid w:val="00970637"/>
    <w:rsid w:val="00970DE4"/>
    <w:rsid w:val="00970E88"/>
    <w:rsid w:val="00971270"/>
    <w:rsid w:val="0097144B"/>
    <w:rsid w:val="00971A53"/>
    <w:rsid w:val="00971E03"/>
    <w:rsid w:val="00972246"/>
    <w:rsid w:val="00972C35"/>
    <w:rsid w:val="0097363E"/>
    <w:rsid w:val="00973789"/>
    <w:rsid w:val="0097388C"/>
    <w:rsid w:val="00973B6F"/>
    <w:rsid w:val="009743B1"/>
    <w:rsid w:val="00974B76"/>
    <w:rsid w:val="00974CEC"/>
    <w:rsid w:val="00974E99"/>
    <w:rsid w:val="00974EB9"/>
    <w:rsid w:val="00974F2D"/>
    <w:rsid w:val="00974FC5"/>
    <w:rsid w:val="009751B7"/>
    <w:rsid w:val="00975404"/>
    <w:rsid w:val="00975A22"/>
    <w:rsid w:val="00975BE4"/>
    <w:rsid w:val="00975D19"/>
    <w:rsid w:val="009760C7"/>
    <w:rsid w:val="00976493"/>
    <w:rsid w:val="00976713"/>
    <w:rsid w:val="0097680E"/>
    <w:rsid w:val="00976FB0"/>
    <w:rsid w:val="009771A6"/>
    <w:rsid w:val="00977C1C"/>
    <w:rsid w:val="00977EDC"/>
    <w:rsid w:val="0098044D"/>
    <w:rsid w:val="00980669"/>
    <w:rsid w:val="0098105B"/>
    <w:rsid w:val="009815DA"/>
    <w:rsid w:val="00981E7A"/>
    <w:rsid w:val="00981F64"/>
    <w:rsid w:val="009820C7"/>
    <w:rsid w:val="0098224F"/>
    <w:rsid w:val="00982540"/>
    <w:rsid w:val="0098260C"/>
    <w:rsid w:val="00982FF4"/>
    <w:rsid w:val="009831B3"/>
    <w:rsid w:val="00983265"/>
    <w:rsid w:val="00983961"/>
    <w:rsid w:val="00983A6A"/>
    <w:rsid w:val="009841DE"/>
    <w:rsid w:val="00984204"/>
    <w:rsid w:val="009842BD"/>
    <w:rsid w:val="0098437C"/>
    <w:rsid w:val="009843D2"/>
    <w:rsid w:val="0098467B"/>
    <w:rsid w:val="0098495A"/>
    <w:rsid w:val="00984DFE"/>
    <w:rsid w:val="00985752"/>
    <w:rsid w:val="00985E0D"/>
    <w:rsid w:val="00985E29"/>
    <w:rsid w:val="009860E6"/>
    <w:rsid w:val="009869C9"/>
    <w:rsid w:val="00986E50"/>
    <w:rsid w:val="00986E93"/>
    <w:rsid w:val="00987A36"/>
    <w:rsid w:val="00987C4C"/>
    <w:rsid w:val="00987C9C"/>
    <w:rsid w:val="00987CEC"/>
    <w:rsid w:val="0099035C"/>
    <w:rsid w:val="0099060A"/>
    <w:rsid w:val="00990658"/>
    <w:rsid w:val="0099072D"/>
    <w:rsid w:val="00990838"/>
    <w:rsid w:val="00990DCC"/>
    <w:rsid w:val="00990E8B"/>
    <w:rsid w:val="0099113F"/>
    <w:rsid w:val="009912BD"/>
    <w:rsid w:val="00991310"/>
    <w:rsid w:val="0099132B"/>
    <w:rsid w:val="00991585"/>
    <w:rsid w:val="00992728"/>
    <w:rsid w:val="009929E3"/>
    <w:rsid w:val="00992D26"/>
    <w:rsid w:val="00992D80"/>
    <w:rsid w:val="00993374"/>
    <w:rsid w:val="009934FE"/>
    <w:rsid w:val="00993AB5"/>
    <w:rsid w:val="00993B09"/>
    <w:rsid w:val="00993B85"/>
    <w:rsid w:val="00994562"/>
    <w:rsid w:val="00994857"/>
    <w:rsid w:val="00994976"/>
    <w:rsid w:val="00994A34"/>
    <w:rsid w:val="00994D80"/>
    <w:rsid w:val="00994DFE"/>
    <w:rsid w:val="00994F78"/>
    <w:rsid w:val="00994FDF"/>
    <w:rsid w:val="0099503F"/>
    <w:rsid w:val="00995121"/>
    <w:rsid w:val="00995619"/>
    <w:rsid w:val="00995790"/>
    <w:rsid w:val="00995892"/>
    <w:rsid w:val="009958DC"/>
    <w:rsid w:val="00995CD9"/>
    <w:rsid w:val="00996264"/>
    <w:rsid w:val="00996311"/>
    <w:rsid w:val="00996530"/>
    <w:rsid w:val="0099657C"/>
    <w:rsid w:val="0099691E"/>
    <w:rsid w:val="00996929"/>
    <w:rsid w:val="00996970"/>
    <w:rsid w:val="009969B2"/>
    <w:rsid w:val="00996AC0"/>
    <w:rsid w:val="00996C08"/>
    <w:rsid w:val="00996C7B"/>
    <w:rsid w:val="009970F8"/>
    <w:rsid w:val="009973CC"/>
    <w:rsid w:val="00997A14"/>
    <w:rsid w:val="00997FC1"/>
    <w:rsid w:val="009A0141"/>
    <w:rsid w:val="009A022F"/>
    <w:rsid w:val="009A06AE"/>
    <w:rsid w:val="009A0943"/>
    <w:rsid w:val="009A098A"/>
    <w:rsid w:val="009A0F60"/>
    <w:rsid w:val="009A1190"/>
    <w:rsid w:val="009A1299"/>
    <w:rsid w:val="009A12D3"/>
    <w:rsid w:val="009A1746"/>
    <w:rsid w:val="009A195E"/>
    <w:rsid w:val="009A1B83"/>
    <w:rsid w:val="009A1E1F"/>
    <w:rsid w:val="009A1E81"/>
    <w:rsid w:val="009A1ED0"/>
    <w:rsid w:val="009A1F7B"/>
    <w:rsid w:val="009A2436"/>
    <w:rsid w:val="009A25B0"/>
    <w:rsid w:val="009A2780"/>
    <w:rsid w:val="009A2ECD"/>
    <w:rsid w:val="009A3389"/>
    <w:rsid w:val="009A3653"/>
    <w:rsid w:val="009A3694"/>
    <w:rsid w:val="009A3EB3"/>
    <w:rsid w:val="009A49DC"/>
    <w:rsid w:val="009A4E02"/>
    <w:rsid w:val="009A4EA8"/>
    <w:rsid w:val="009A4F2F"/>
    <w:rsid w:val="009A515F"/>
    <w:rsid w:val="009A5804"/>
    <w:rsid w:val="009A5CC1"/>
    <w:rsid w:val="009A6800"/>
    <w:rsid w:val="009A6B81"/>
    <w:rsid w:val="009A6B8B"/>
    <w:rsid w:val="009A6D3C"/>
    <w:rsid w:val="009A6F5D"/>
    <w:rsid w:val="009B0286"/>
    <w:rsid w:val="009B0316"/>
    <w:rsid w:val="009B06BA"/>
    <w:rsid w:val="009B072F"/>
    <w:rsid w:val="009B07ED"/>
    <w:rsid w:val="009B0A4B"/>
    <w:rsid w:val="009B14B8"/>
    <w:rsid w:val="009B16AC"/>
    <w:rsid w:val="009B16FC"/>
    <w:rsid w:val="009B1993"/>
    <w:rsid w:val="009B1BE0"/>
    <w:rsid w:val="009B1C48"/>
    <w:rsid w:val="009B1E56"/>
    <w:rsid w:val="009B203A"/>
    <w:rsid w:val="009B233A"/>
    <w:rsid w:val="009B27D1"/>
    <w:rsid w:val="009B29F5"/>
    <w:rsid w:val="009B2C45"/>
    <w:rsid w:val="009B2F4B"/>
    <w:rsid w:val="009B2F56"/>
    <w:rsid w:val="009B35CD"/>
    <w:rsid w:val="009B3731"/>
    <w:rsid w:val="009B3816"/>
    <w:rsid w:val="009B3D68"/>
    <w:rsid w:val="009B3FA1"/>
    <w:rsid w:val="009B471B"/>
    <w:rsid w:val="009B47C3"/>
    <w:rsid w:val="009B49E1"/>
    <w:rsid w:val="009B4E27"/>
    <w:rsid w:val="009B525A"/>
    <w:rsid w:val="009B5A61"/>
    <w:rsid w:val="009B5D90"/>
    <w:rsid w:val="009B5DE4"/>
    <w:rsid w:val="009B6152"/>
    <w:rsid w:val="009B6669"/>
    <w:rsid w:val="009B6725"/>
    <w:rsid w:val="009B6EE5"/>
    <w:rsid w:val="009B7047"/>
    <w:rsid w:val="009B7183"/>
    <w:rsid w:val="009B741D"/>
    <w:rsid w:val="009B75A4"/>
    <w:rsid w:val="009B76F8"/>
    <w:rsid w:val="009B76FE"/>
    <w:rsid w:val="009B7A82"/>
    <w:rsid w:val="009B7B7E"/>
    <w:rsid w:val="009C014D"/>
    <w:rsid w:val="009C0376"/>
    <w:rsid w:val="009C08A9"/>
    <w:rsid w:val="009C0B33"/>
    <w:rsid w:val="009C0B78"/>
    <w:rsid w:val="009C0BAB"/>
    <w:rsid w:val="009C0C6B"/>
    <w:rsid w:val="009C0DC6"/>
    <w:rsid w:val="009C1234"/>
    <w:rsid w:val="009C161B"/>
    <w:rsid w:val="009C1706"/>
    <w:rsid w:val="009C1B92"/>
    <w:rsid w:val="009C2099"/>
    <w:rsid w:val="009C22E1"/>
    <w:rsid w:val="009C2595"/>
    <w:rsid w:val="009C295B"/>
    <w:rsid w:val="009C2D6A"/>
    <w:rsid w:val="009C34AB"/>
    <w:rsid w:val="009C3A0D"/>
    <w:rsid w:val="009C421D"/>
    <w:rsid w:val="009C4ACB"/>
    <w:rsid w:val="009C4AE2"/>
    <w:rsid w:val="009C5556"/>
    <w:rsid w:val="009C58D4"/>
    <w:rsid w:val="009C59A5"/>
    <w:rsid w:val="009C59D1"/>
    <w:rsid w:val="009C647A"/>
    <w:rsid w:val="009C68DD"/>
    <w:rsid w:val="009C6C24"/>
    <w:rsid w:val="009C6D0D"/>
    <w:rsid w:val="009C707E"/>
    <w:rsid w:val="009C73D1"/>
    <w:rsid w:val="009C7676"/>
    <w:rsid w:val="009C7723"/>
    <w:rsid w:val="009C78E7"/>
    <w:rsid w:val="009C7BAB"/>
    <w:rsid w:val="009D03AA"/>
    <w:rsid w:val="009D07D8"/>
    <w:rsid w:val="009D1AD5"/>
    <w:rsid w:val="009D2016"/>
    <w:rsid w:val="009D211D"/>
    <w:rsid w:val="009D23B9"/>
    <w:rsid w:val="009D299C"/>
    <w:rsid w:val="009D2C73"/>
    <w:rsid w:val="009D2E4A"/>
    <w:rsid w:val="009D2F45"/>
    <w:rsid w:val="009D3213"/>
    <w:rsid w:val="009D32A0"/>
    <w:rsid w:val="009D3745"/>
    <w:rsid w:val="009D37A8"/>
    <w:rsid w:val="009D385E"/>
    <w:rsid w:val="009D387D"/>
    <w:rsid w:val="009D3D02"/>
    <w:rsid w:val="009D3D82"/>
    <w:rsid w:val="009D3DA6"/>
    <w:rsid w:val="009D3DA8"/>
    <w:rsid w:val="009D3E17"/>
    <w:rsid w:val="009D42D2"/>
    <w:rsid w:val="009D4603"/>
    <w:rsid w:val="009D463D"/>
    <w:rsid w:val="009D478B"/>
    <w:rsid w:val="009D4A37"/>
    <w:rsid w:val="009D4BC7"/>
    <w:rsid w:val="009D4CF0"/>
    <w:rsid w:val="009D506B"/>
    <w:rsid w:val="009D5138"/>
    <w:rsid w:val="009D52BC"/>
    <w:rsid w:val="009D56F3"/>
    <w:rsid w:val="009D5727"/>
    <w:rsid w:val="009D605C"/>
    <w:rsid w:val="009D6083"/>
    <w:rsid w:val="009D60C4"/>
    <w:rsid w:val="009D67E5"/>
    <w:rsid w:val="009D69BE"/>
    <w:rsid w:val="009D700D"/>
    <w:rsid w:val="009D702E"/>
    <w:rsid w:val="009D7571"/>
    <w:rsid w:val="009D7D82"/>
    <w:rsid w:val="009D7F56"/>
    <w:rsid w:val="009E002D"/>
    <w:rsid w:val="009E0494"/>
    <w:rsid w:val="009E08D7"/>
    <w:rsid w:val="009E09A9"/>
    <w:rsid w:val="009E0BB9"/>
    <w:rsid w:val="009E0BF0"/>
    <w:rsid w:val="009E0D85"/>
    <w:rsid w:val="009E0E8E"/>
    <w:rsid w:val="009E180D"/>
    <w:rsid w:val="009E1951"/>
    <w:rsid w:val="009E199A"/>
    <w:rsid w:val="009E19D1"/>
    <w:rsid w:val="009E1DB4"/>
    <w:rsid w:val="009E225B"/>
    <w:rsid w:val="009E2E16"/>
    <w:rsid w:val="009E390E"/>
    <w:rsid w:val="009E3B03"/>
    <w:rsid w:val="009E3B57"/>
    <w:rsid w:val="009E3FE0"/>
    <w:rsid w:val="009E41C7"/>
    <w:rsid w:val="009E4566"/>
    <w:rsid w:val="009E4C43"/>
    <w:rsid w:val="009E56FD"/>
    <w:rsid w:val="009E5B15"/>
    <w:rsid w:val="009E5DBC"/>
    <w:rsid w:val="009E60A9"/>
    <w:rsid w:val="009E64F5"/>
    <w:rsid w:val="009E65EC"/>
    <w:rsid w:val="009E6B5E"/>
    <w:rsid w:val="009E6EC3"/>
    <w:rsid w:val="009E6F26"/>
    <w:rsid w:val="009E727E"/>
    <w:rsid w:val="009E7D83"/>
    <w:rsid w:val="009E7DFB"/>
    <w:rsid w:val="009E7FE9"/>
    <w:rsid w:val="009F0CD9"/>
    <w:rsid w:val="009F1229"/>
    <w:rsid w:val="009F129D"/>
    <w:rsid w:val="009F14B1"/>
    <w:rsid w:val="009F1538"/>
    <w:rsid w:val="009F169F"/>
    <w:rsid w:val="009F1A19"/>
    <w:rsid w:val="009F1BFC"/>
    <w:rsid w:val="009F1D15"/>
    <w:rsid w:val="009F2110"/>
    <w:rsid w:val="009F255C"/>
    <w:rsid w:val="009F290E"/>
    <w:rsid w:val="009F2B80"/>
    <w:rsid w:val="009F30AE"/>
    <w:rsid w:val="009F33F1"/>
    <w:rsid w:val="009F3778"/>
    <w:rsid w:val="009F3BDD"/>
    <w:rsid w:val="009F3F13"/>
    <w:rsid w:val="009F3F3B"/>
    <w:rsid w:val="009F3F9D"/>
    <w:rsid w:val="009F3FE3"/>
    <w:rsid w:val="009F411F"/>
    <w:rsid w:val="009F4230"/>
    <w:rsid w:val="009F44BC"/>
    <w:rsid w:val="009F4618"/>
    <w:rsid w:val="009F463A"/>
    <w:rsid w:val="009F4699"/>
    <w:rsid w:val="009F47AE"/>
    <w:rsid w:val="009F49F0"/>
    <w:rsid w:val="009F4BCB"/>
    <w:rsid w:val="009F4BD9"/>
    <w:rsid w:val="009F4FEF"/>
    <w:rsid w:val="009F51F9"/>
    <w:rsid w:val="009F5269"/>
    <w:rsid w:val="009F52A0"/>
    <w:rsid w:val="009F5395"/>
    <w:rsid w:val="009F5448"/>
    <w:rsid w:val="009F59E5"/>
    <w:rsid w:val="009F5B93"/>
    <w:rsid w:val="009F6983"/>
    <w:rsid w:val="009F6985"/>
    <w:rsid w:val="009F6F5E"/>
    <w:rsid w:val="009F7456"/>
    <w:rsid w:val="009F7A1E"/>
    <w:rsid w:val="009F7EAA"/>
    <w:rsid w:val="00A00544"/>
    <w:rsid w:val="00A0083B"/>
    <w:rsid w:val="00A00DB7"/>
    <w:rsid w:val="00A00F51"/>
    <w:rsid w:val="00A01081"/>
    <w:rsid w:val="00A0127B"/>
    <w:rsid w:val="00A01428"/>
    <w:rsid w:val="00A01468"/>
    <w:rsid w:val="00A015A1"/>
    <w:rsid w:val="00A01ADA"/>
    <w:rsid w:val="00A01AFA"/>
    <w:rsid w:val="00A0228B"/>
    <w:rsid w:val="00A024D0"/>
    <w:rsid w:val="00A02757"/>
    <w:rsid w:val="00A02DC7"/>
    <w:rsid w:val="00A03123"/>
    <w:rsid w:val="00A03468"/>
    <w:rsid w:val="00A03473"/>
    <w:rsid w:val="00A03A0A"/>
    <w:rsid w:val="00A03B27"/>
    <w:rsid w:val="00A03C1B"/>
    <w:rsid w:val="00A03DFE"/>
    <w:rsid w:val="00A03FCB"/>
    <w:rsid w:val="00A0424C"/>
    <w:rsid w:val="00A0497D"/>
    <w:rsid w:val="00A04BC4"/>
    <w:rsid w:val="00A04D8D"/>
    <w:rsid w:val="00A04F14"/>
    <w:rsid w:val="00A050A0"/>
    <w:rsid w:val="00A0525D"/>
    <w:rsid w:val="00A05B08"/>
    <w:rsid w:val="00A05B4D"/>
    <w:rsid w:val="00A05E7D"/>
    <w:rsid w:val="00A05F01"/>
    <w:rsid w:val="00A05FD0"/>
    <w:rsid w:val="00A06747"/>
    <w:rsid w:val="00A06C79"/>
    <w:rsid w:val="00A06E9B"/>
    <w:rsid w:val="00A06EDC"/>
    <w:rsid w:val="00A06F8E"/>
    <w:rsid w:val="00A07B3D"/>
    <w:rsid w:val="00A1003A"/>
    <w:rsid w:val="00A10042"/>
    <w:rsid w:val="00A1038C"/>
    <w:rsid w:val="00A107DB"/>
    <w:rsid w:val="00A10B21"/>
    <w:rsid w:val="00A10E77"/>
    <w:rsid w:val="00A11393"/>
    <w:rsid w:val="00A11A15"/>
    <w:rsid w:val="00A11C48"/>
    <w:rsid w:val="00A120F7"/>
    <w:rsid w:val="00A124F6"/>
    <w:rsid w:val="00A12675"/>
    <w:rsid w:val="00A1274D"/>
    <w:rsid w:val="00A1277A"/>
    <w:rsid w:val="00A12869"/>
    <w:rsid w:val="00A12AB4"/>
    <w:rsid w:val="00A133CA"/>
    <w:rsid w:val="00A13527"/>
    <w:rsid w:val="00A1373E"/>
    <w:rsid w:val="00A13796"/>
    <w:rsid w:val="00A138B9"/>
    <w:rsid w:val="00A13E15"/>
    <w:rsid w:val="00A144B6"/>
    <w:rsid w:val="00A1469A"/>
    <w:rsid w:val="00A14746"/>
    <w:rsid w:val="00A14AC1"/>
    <w:rsid w:val="00A14C19"/>
    <w:rsid w:val="00A15F2F"/>
    <w:rsid w:val="00A16481"/>
    <w:rsid w:val="00A1698E"/>
    <w:rsid w:val="00A16EAF"/>
    <w:rsid w:val="00A16FBE"/>
    <w:rsid w:val="00A17506"/>
    <w:rsid w:val="00A1798D"/>
    <w:rsid w:val="00A179D7"/>
    <w:rsid w:val="00A17BB9"/>
    <w:rsid w:val="00A17C68"/>
    <w:rsid w:val="00A17C99"/>
    <w:rsid w:val="00A17D4D"/>
    <w:rsid w:val="00A2076E"/>
    <w:rsid w:val="00A20A2E"/>
    <w:rsid w:val="00A20E91"/>
    <w:rsid w:val="00A20F34"/>
    <w:rsid w:val="00A21854"/>
    <w:rsid w:val="00A21FD9"/>
    <w:rsid w:val="00A22143"/>
    <w:rsid w:val="00A2224F"/>
    <w:rsid w:val="00A22255"/>
    <w:rsid w:val="00A227FE"/>
    <w:rsid w:val="00A22822"/>
    <w:rsid w:val="00A228B1"/>
    <w:rsid w:val="00A22929"/>
    <w:rsid w:val="00A22D61"/>
    <w:rsid w:val="00A23002"/>
    <w:rsid w:val="00A2301C"/>
    <w:rsid w:val="00A2305E"/>
    <w:rsid w:val="00A237EC"/>
    <w:rsid w:val="00A2389C"/>
    <w:rsid w:val="00A23BC8"/>
    <w:rsid w:val="00A23CEB"/>
    <w:rsid w:val="00A2445C"/>
    <w:rsid w:val="00A249C4"/>
    <w:rsid w:val="00A24F86"/>
    <w:rsid w:val="00A2505F"/>
    <w:rsid w:val="00A256ED"/>
    <w:rsid w:val="00A2584C"/>
    <w:rsid w:val="00A25B60"/>
    <w:rsid w:val="00A25DC8"/>
    <w:rsid w:val="00A260B6"/>
    <w:rsid w:val="00A26316"/>
    <w:rsid w:val="00A267A5"/>
    <w:rsid w:val="00A26AD7"/>
    <w:rsid w:val="00A26C58"/>
    <w:rsid w:val="00A26E10"/>
    <w:rsid w:val="00A2765E"/>
    <w:rsid w:val="00A27BF1"/>
    <w:rsid w:val="00A27E29"/>
    <w:rsid w:val="00A27F70"/>
    <w:rsid w:val="00A30118"/>
    <w:rsid w:val="00A302A8"/>
    <w:rsid w:val="00A30330"/>
    <w:rsid w:val="00A306E9"/>
    <w:rsid w:val="00A30776"/>
    <w:rsid w:val="00A30998"/>
    <w:rsid w:val="00A30D0D"/>
    <w:rsid w:val="00A30DCB"/>
    <w:rsid w:val="00A30EB7"/>
    <w:rsid w:val="00A314EB"/>
    <w:rsid w:val="00A3153C"/>
    <w:rsid w:val="00A31C00"/>
    <w:rsid w:val="00A328CB"/>
    <w:rsid w:val="00A32A38"/>
    <w:rsid w:val="00A32D5B"/>
    <w:rsid w:val="00A32FD8"/>
    <w:rsid w:val="00A334C1"/>
    <w:rsid w:val="00A3369E"/>
    <w:rsid w:val="00A33B92"/>
    <w:rsid w:val="00A33D70"/>
    <w:rsid w:val="00A33E00"/>
    <w:rsid w:val="00A33EA3"/>
    <w:rsid w:val="00A34069"/>
    <w:rsid w:val="00A34098"/>
    <w:rsid w:val="00A341AE"/>
    <w:rsid w:val="00A345EB"/>
    <w:rsid w:val="00A34AB8"/>
    <w:rsid w:val="00A34ADF"/>
    <w:rsid w:val="00A34C02"/>
    <w:rsid w:val="00A34E4A"/>
    <w:rsid w:val="00A34F4B"/>
    <w:rsid w:val="00A35293"/>
    <w:rsid w:val="00A358B4"/>
    <w:rsid w:val="00A35B03"/>
    <w:rsid w:val="00A35CCE"/>
    <w:rsid w:val="00A3606D"/>
    <w:rsid w:val="00A36585"/>
    <w:rsid w:val="00A366B4"/>
    <w:rsid w:val="00A36752"/>
    <w:rsid w:val="00A36B50"/>
    <w:rsid w:val="00A36C3E"/>
    <w:rsid w:val="00A37054"/>
    <w:rsid w:val="00A37062"/>
    <w:rsid w:val="00A37211"/>
    <w:rsid w:val="00A3730E"/>
    <w:rsid w:val="00A37337"/>
    <w:rsid w:val="00A37450"/>
    <w:rsid w:val="00A3751A"/>
    <w:rsid w:val="00A378A9"/>
    <w:rsid w:val="00A37A9A"/>
    <w:rsid w:val="00A37CDF"/>
    <w:rsid w:val="00A4071E"/>
    <w:rsid w:val="00A40DA7"/>
    <w:rsid w:val="00A40E67"/>
    <w:rsid w:val="00A41800"/>
    <w:rsid w:val="00A41A28"/>
    <w:rsid w:val="00A41EB7"/>
    <w:rsid w:val="00A4230F"/>
    <w:rsid w:val="00A42904"/>
    <w:rsid w:val="00A42910"/>
    <w:rsid w:val="00A42B9F"/>
    <w:rsid w:val="00A42E43"/>
    <w:rsid w:val="00A42F9B"/>
    <w:rsid w:val="00A42FB0"/>
    <w:rsid w:val="00A4331D"/>
    <w:rsid w:val="00A43C1F"/>
    <w:rsid w:val="00A440B9"/>
    <w:rsid w:val="00A44231"/>
    <w:rsid w:val="00A4434D"/>
    <w:rsid w:val="00A443C2"/>
    <w:rsid w:val="00A44909"/>
    <w:rsid w:val="00A449CB"/>
    <w:rsid w:val="00A449FC"/>
    <w:rsid w:val="00A44A59"/>
    <w:rsid w:val="00A44AD8"/>
    <w:rsid w:val="00A44B86"/>
    <w:rsid w:val="00A44D2C"/>
    <w:rsid w:val="00A44E43"/>
    <w:rsid w:val="00A45086"/>
    <w:rsid w:val="00A45518"/>
    <w:rsid w:val="00A45DDE"/>
    <w:rsid w:val="00A4644B"/>
    <w:rsid w:val="00A464BF"/>
    <w:rsid w:val="00A46957"/>
    <w:rsid w:val="00A46D05"/>
    <w:rsid w:val="00A46D1D"/>
    <w:rsid w:val="00A46E25"/>
    <w:rsid w:val="00A46FA1"/>
    <w:rsid w:val="00A47BA3"/>
    <w:rsid w:val="00A50A41"/>
    <w:rsid w:val="00A50DDB"/>
    <w:rsid w:val="00A5112B"/>
    <w:rsid w:val="00A513F2"/>
    <w:rsid w:val="00A51528"/>
    <w:rsid w:val="00A517F9"/>
    <w:rsid w:val="00A5185A"/>
    <w:rsid w:val="00A51D2B"/>
    <w:rsid w:val="00A51EF8"/>
    <w:rsid w:val="00A51F3C"/>
    <w:rsid w:val="00A51F78"/>
    <w:rsid w:val="00A52371"/>
    <w:rsid w:val="00A52620"/>
    <w:rsid w:val="00A5294F"/>
    <w:rsid w:val="00A52E58"/>
    <w:rsid w:val="00A531F3"/>
    <w:rsid w:val="00A5322A"/>
    <w:rsid w:val="00A53473"/>
    <w:rsid w:val="00A541A0"/>
    <w:rsid w:val="00A543C9"/>
    <w:rsid w:val="00A544BD"/>
    <w:rsid w:val="00A54542"/>
    <w:rsid w:val="00A54962"/>
    <w:rsid w:val="00A54A50"/>
    <w:rsid w:val="00A54B90"/>
    <w:rsid w:val="00A54F46"/>
    <w:rsid w:val="00A54F9E"/>
    <w:rsid w:val="00A5520F"/>
    <w:rsid w:val="00A55E60"/>
    <w:rsid w:val="00A5654E"/>
    <w:rsid w:val="00A5656F"/>
    <w:rsid w:val="00A565E4"/>
    <w:rsid w:val="00A568DA"/>
    <w:rsid w:val="00A56D14"/>
    <w:rsid w:val="00A5717A"/>
    <w:rsid w:val="00A57224"/>
    <w:rsid w:val="00A57613"/>
    <w:rsid w:val="00A57736"/>
    <w:rsid w:val="00A57C08"/>
    <w:rsid w:val="00A60039"/>
    <w:rsid w:val="00A601D0"/>
    <w:rsid w:val="00A602FF"/>
    <w:rsid w:val="00A606DB"/>
    <w:rsid w:val="00A60AD0"/>
    <w:rsid w:val="00A60BCC"/>
    <w:rsid w:val="00A60D82"/>
    <w:rsid w:val="00A61B95"/>
    <w:rsid w:val="00A62117"/>
    <w:rsid w:val="00A621C0"/>
    <w:rsid w:val="00A622F5"/>
    <w:rsid w:val="00A62A33"/>
    <w:rsid w:val="00A631D4"/>
    <w:rsid w:val="00A637D4"/>
    <w:rsid w:val="00A63AF3"/>
    <w:rsid w:val="00A64041"/>
    <w:rsid w:val="00A64082"/>
    <w:rsid w:val="00A643E5"/>
    <w:rsid w:val="00A64468"/>
    <w:rsid w:val="00A6498A"/>
    <w:rsid w:val="00A64B68"/>
    <w:rsid w:val="00A64E87"/>
    <w:rsid w:val="00A65058"/>
    <w:rsid w:val="00A65197"/>
    <w:rsid w:val="00A65A0B"/>
    <w:rsid w:val="00A65E0C"/>
    <w:rsid w:val="00A66081"/>
    <w:rsid w:val="00A66640"/>
    <w:rsid w:val="00A66A66"/>
    <w:rsid w:val="00A66E8F"/>
    <w:rsid w:val="00A66F9E"/>
    <w:rsid w:val="00A67B87"/>
    <w:rsid w:val="00A67BA8"/>
    <w:rsid w:val="00A7013A"/>
    <w:rsid w:val="00A7054B"/>
    <w:rsid w:val="00A70A11"/>
    <w:rsid w:val="00A7118F"/>
    <w:rsid w:val="00A718D7"/>
    <w:rsid w:val="00A71A85"/>
    <w:rsid w:val="00A71D1D"/>
    <w:rsid w:val="00A71EC5"/>
    <w:rsid w:val="00A7243B"/>
    <w:rsid w:val="00A72836"/>
    <w:rsid w:val="00A729D9"/>
    <w:rsid w:val="00A72BDA"/>
    <w:rsid w:val="00A72DDC"/>
    <w:rsid w:val="00A72E63"/>
    <w:rsid w:val="00A746EC"/>
    <w:rsid w:val="00A74909"/>
    <w:rsid w:val="00A749A8"/>
    <w:rsid w:val="00A74B64"/>
    <w:rsid w:val="00A74ED2"/>
    <w:rsid w:val="00A75382"/>
    <w:rsid w:val="00A75482"/>
    <w:rsid w:val="00A75700"/>
    <w:rsid w:val="00A75773"/>
    <w:rsid w:val="00A760FE"/>
    <w:rsid w:val="00A76E84"/>
    <w:rsid w:val="00A770B5"/>
    <w:rsid w:val="00A77120"/>
    <w:rsid w:val="00A77200"/>
    <w:rsid w:val="00A7746F"/>
    <w:rsid w:val="00A77630"/>
    <w:rsid w:val="00A779D8"/>
    <w:rsid w:val="00A77BAF"/>
    <w:rsid w:val="00A77D4A"/>
    <w:rsid w:val="00A77EC4"/>
    <w:rsid w:val="00A77F6E"/>
    <w:rsid w:val="00A80209"/>
    <w:rsid w:val="00A803A1"/>
    <w:rsid w:val="00A803B8"/>
    <w:rsid w:val="00A807B8"/>
    <w:rsid w:val="00A80A48"/>
    <w:rsid w:val="00A80CE0"/>
    <w:rsid w:val="00A8133B"/>
    <w:rsid w:val="00A81605"/>
    <w:rsid w:val="00A81820"/>
    <w:rsid w:val="00A81EFE"/>
    <w:rsid w:val="00A825D4"/>
    <w:rsid w:val="00A82852"/>
    <w:rsid w:val="00A82ACA"/>
    <w:rsid w:val="00A8330D"/>
    <w:rsid w:val="00A834C7"/>
    <w:rsid w:val="00A834E3"/>
    <w:rsid w:val="00A83B68"/>
    <w:rsid w:val="00A843B3"/>
    <w:rsid w:val="00A843B6"/>
    <w:rsid w:val="00A849D2"/>
    <w:rsid w:val="00A849F6"/>
    <w:rsid w:val="00A849FD"/>
    <w:rsid w:val="00A84B77"/>
    <w:rsid w:val="00A84D78"/>
    <w:rsid w:val="00A84FBF"/>
    <w:rsid w:val="00A852D2"/>
    <w:rsid w:val="00A8574E"/>
    <w:rsid w:val="00A85BA5"/>
    <w:rsid w:val="00A86200"/>
    <w:rsid w:val="00A86526"/>
    <w:rsid w:val="00A86A7D"/>
    <w:rsid w:val="00A86C97"/>
    <w:rsid w:val="00A8782A"/>
    <w:rsid w:val="00A8797D"/>
    <w:rsid w:val="00A879EE"/>
    <w:rsid w:val="00A90145"/>
    <w:rsid w:val="00A902DA"/>
    <w:rsid w:val="00A90906"/>
    <w:rsid w:val="00A90B16"/>
    <w:rsid w:val="00A90F19"/>
    <w:rsid w:val="00A911F7"/>
    <w:rsid w:val="00A9135A"/>
    <w:rsid w:val="00A91529"/>
    <w:rsid w:val="00A916C6"/>
    <w:rsid w:val="00A9219C"/>
    <w:rsid w:val="00A92214"/>
    <w:rsid w:val="00A9290E"/>
    <w:rsid w:val="00A9295F"/>
    <w:rsid w:val="00A92B02"/>
    <w:rsid w:val="00A92F2F"/>
    <w:rsid w:val="00A93242"/>
    <w:rsid w:val="00A93387"/>
    <w:rsid w:val="00A933A5"/>
    <w:rsid w:val="00A933D6"/>
    <w:rsid w:val="00A938C2"/>
    <w:rsid w:val="00A939A0"/>
    <w:rsid w:val="00A93C9F"/>
    <w:rsid w:val="00A93DE4"/>
    <w:rsid w:val="00A9429C"/>
    <w:rsid w:val="00A949C8"/>
    <w:rsid w:val="00A94F2A"/>
    <w:rsid w:val="00A94FC5"/>
    <w:rsid w:val="00A951E8"/>
    <w:rsid w:val="00A952AB"/>
    <w:rsid w:val="00A95DEF"/>
    <w:rsid w:val="00A95E1B"/>
    <w:rsid w:val="00A95E7F"/>
    <w:rsid w:val="00A95F22"/>
    <w:rsid w:val="00A961D4"/>
    <w:rsid w:val="00A966E9"/>
    <w:rsid w:val="00A96842"/>
    <w:rsid w:val="00A96B80"/>
    <w:rsid w:val="00A96CA9"/>
    <w:rsid w:val="00A96D5A"/>
    <w:rsid w:val="00A96EF0"/>
    <w:rsid w:val="00A970F6"/>
    <w:rsid w:val="00A9710C"/>
    <w:rsid w:val="00A971F1"/>
    <w:rsid w:val="00A97625"/>
    <w:rsid w:val="00A9766C"/>
    <w:rsid w:val="00A97795"/>
    <w:rsid w:val="00A97CCA"/>
    <w:rsid w:val="00AA01D0"/>
    <w:rsid w:val="00AA0346"/>
    <w:rsid w:val="00AA05F9"/>
    <w:rsid w:val="00AA0610"/>
    <w:rsid w:val="00AA0F08"/>
    <w:rsid w:val="00AA10E6"/>
    <w:rsid w:val="00AA1674"/>
    <w:rsid w:val="00AA1831"/>
    <w:rsid w:val="00AA1BD9"/>
    <w:rsid w:val="00AA1D32"/>
    <w:rsid w:val="00AA1E45"/>
    <w:rsid w:val="00AA1FD4"/>
    <w:rsid w:val="00AA2DC7"/>
    <w:rsid w:val="00AA30E4"/>
    <w:rsid w:val="00AA321A"/>
    <w:rsid w:val="00AA33B5"/>
    <w:rsid w:val="00AA361B"/>
    <w:rsid w:val="00AA3D15"/>
    <w:rsid w:val="00AA419F"/>
    <w:rsid w:val="00AA4AEF"/>
    <w:rsid w:val="00AA4CC6"/>
    <w:rsid w:val="00AA55EE"/>
    <w:rsid w:val="00AA5BDC"/>
    <w:rsid w:val="00AA5D08"/>
    <w:rsid w:val="00AA6136"/>
    <w:rsid w:val="00AA62EF"/>
    <w:rsid w:val="00AA6594"/>
    <w:rsid w:val="00AA66D9"/>
    <w:rsid w:val="00AA67EC"/>
    <w:rsid w:val="00AA737A"/>
    <w:rsid w:val="00AA74CB"/>
    <w:rsid w:val="00AA7648"/>
    <w:rsid w:val="00AA79A3"/>
    <w:rsid w:val="00AA7C62"/>
    <w:rsid w:val="00AA7C8B"/>
    <w:rsid w:val="00AA7EE1"/>
    <w:rsid w:val="00AB00D5"/>
    <w:rsid w:val="00AB049B"/>
    <w:rsid w:val="00AB04D3"/>
    <w:rsid w:val="00AB06F0"/>
    <w:rsid w:val="00AB0F21"/>
    <w:rsid w:val="00AB1002"/>
    <w:rsid w:val="00AB1405"/>
    <w:rsid w:val="00AB16EF"/>
    <w:rsid w:val="00AB1BA9"/>
    <w:rsid w:val="00AB1CC2"/>
    <w:rsid w:val="00AB23A3"/>
    <w:rsid w:val="00AB2495"/>
    <w:rsid w:val="00AB2798"/>
    <w:rsid w:val="00AB2FDD"/>
    <w:rsid w:val="00AB3133"/>
    <w:rsid w:val="00AB3142"/>
    <w:rsid w:val="00AB3304"/>
    <w:rsid w:val="00AB3847"/>
    <w:rsid w:val="00AB3BB8"/>
    <w:rsid w:val="00AB3C4F"/>
    <w:rsid w:val="00AB3E0A"/>
    <w:rsid w:val="00AB4274"/>
    <w:rsid w:val="00AB449E"/>
    <w:rsid w:val="00AB460B"/>
    <w:rsid w:val="00AB4A0A"/>
    <w:rsid w:val="00AB4CA7"/>
    <w:rsid w:val="00AB4F93"/>
    <w:rsid w:val="00AB5637"/>
    <w:rsid w:val="00AB5A5D"/>
    <w:rsid w:val="00AB5B39"/>
    <w:rsid w:val="00AB5B61"/>
    <w:rsid w:val="00AB6016"/>
    <w:rsid w:val="00AB60FF"/>
    <w:rsid w:val="00AB62DC"/>
    <w:rsid w:val="00AB648B"/>
    <w:rsid w:val="00AB65BE"/>
    <w:rsid w:val="00AB6906"/>
    <w:rsid w:val="00AB6955"/>
    <w:rsid w:val="00AB6CAE"/>
    <w:rsid w:val="00AB713D"/>
    <w:rsid w:val="00AB745C"/>
    <w:rsid w:val="00AB7C9A"/>
    <w:rsid w:val="00AB7EF6"/>
    <w:rsid w:val="00AC06FB"/>
    <w:rsid w:val="00AC09DC"/>
    <w:rsid w:val="00AC101F"/>
    <w:rsid w:val="00AC1199"/>
    <w:rsid w:val="00AC11D5"/>
    <w:rsid w:val="00AC2333"/>
    <w:rsid w:val="00AC2B03"/>
    <w:rsid w:val="00AC3075"/>
    <w:rsid w:val="00AC37A5"/>
    <w:rsid w:val="00AC3FDF"/>
    <w:rsid w:val="00AC41DA"/>
    <w:rsid w:val="00AC422D"/>
    <w:rsid w:val="00AC4ACA"/>
    <w:rsid w:val="00AC4BD2"/>
    <w:rsid w:val="00AC4C1E"/>
    <w:rsid w:val="00AC5247"/>
    <w:rsid w:val="00AC5492"/>
    <w:rsid w:val="00AC55CC"/>
    <w:rsid w:val="00AC55FD"/>
    <w:rsid w:val="00AC5A7F"/>
    <w:rsid w:val="00AC5BA7"/>
    <w:rsid w:val="00AC5C58"/>
    <w:rsid w:val="00AC5E06"/>
    <w:rsid w:val="00AC5FD1"/>
    <w:rsid w:val="00AC5FDA"/>
    <w:rsid w:val="00AC604C"/>
    <w:rsid w:val="00AC60BB"/>
    <w:rsid w:val="00AC60F7"/>
    <w:rsid w:val="00AC67B7"/>
    <w:rsid w:val="00AC67E8"/>
    <w:rsid w:val="00AC6D32"/>
    <w:rsid w:val="00AC70CA"/>
    <w:rsid w:val="00AC7189"/>
    <w:rsid w:val="00AC7BAA"/>
    <w:rsid w:val="00AC7D97"/>
    <w:rsid w:val="00AD02A7"/>
    <w:rsid w:val="00AD03C8"/>
    <w:rsid w:val="00AD055D"/>
    <w:rsid w:val="00AD075B"/>
    <w:rsid w:val="00AD0A65"/>
    <w:rsid w:val="00AD0C0C"/>
    <w:rsid w:val="00AD143B"/>
    <w:rsid w:val="00AD1606"/>
    <w:rsid w:val="00AD18E9"/>
    <w:rsid w:val="00AD1D41"/>
    <w:rsid w:val="00AD1D7E"/>
    <w:rsid w:val="00AD2487"/>
    <w:rsid w:val="00AD2583"/>
    <w:rsid w:val="00AD27DE"/>
    <w:rsid w:val="00AD2A85"/>
    <w:rsid w:val="00AD2C30"/>
    <w:rsid w:val="00AD2F12"/>
    <w:rsid w:val="00AD32CB"/>
    <w:rsid w:val="00AD3E49"/>
    <w:rsid w:val="00AD4562"/>
    <w:rsid w:val="00AD463F"/>
    <w:rsid w:val="00AD496F"/>
    <w:rsid w:val="00AD4C6E"/>
    <w:rsid w:val="00AD50CF"/>
    <w:rsid w:val="00AD5353"/>
    <w:rsid w:val="00AD5429"/>
    <w:rsid w:val="00AD5993"/>
    <w:rsid w:val="00AD5C08"/>
    <w:rsid w:val="00AD6256"/>
    <w:rsid w:val="00AD625C"/>
    <w:rsid w:val="00AD6946"/>
    <w:rsid w:val="00AD6F99"/>
    <w:rsid w:val="00AD72D4"/>
    <w:rsid w:val="00AD72D7"/>
    <w:rsid w:val="00AE0108"/>
    <w:rsid w:val="00AE026B"/>
    <w:rsid w:val="00AE0962"/>
    <w:rsid w:val="00AE0971"/>
    <w:rsid w:val="00AE0CD2"/>
    <w:rsid w:val="00AE0FE4"/>
    <w:rsid w:val="00AE10D8"/>
    <w:rsid w:val="00AE14EF"/>
    <w:rsid w:val="00AE18D6"/>
    <w:rsid w:val="00AE199A"/>
    <w:rsid w:val="00AE1F37"/>
    <w:rsid w:val="00AE200E"/>
    <w:rsid w:val="00AE2033"/>
    <w:rsid w:val="00AE225A"/>
    <w:rsid w:val="00AE2440"/>
    <w:rsid w:val="00AE25A5"/>
    <w:rsid w:val="00AE262E"/>
    <w:rsid w:val="00AE26FB"/>
    <w:rsid w:val="00AE286D"/>
    <w:rsid w:val="00AE28BD"/>
    <w:rsid w:val="00AE2DBA"/>
    <w:rsid w:val="00AE324C"/>
    <w:rsid w:val="00AE3661"/>
    <w:rsid w:val="00AE393B"/>
    <w:rsid w:val="00AE3D49"/>
    <w:rsid w:val="00AE3FB6"/>
    <w:rsid w:val="00AE3FFD"/>
    <w:rsid w:val="00AE5455"/>
    <w:rsid w:val="00AE592A"/>
    <w:rsid w:val="00AE5A43"/>
    <w:rsid w:val="00AE60D7"/>
    <w:rsid w:val="00AE60FD"/>
    <w:rsid w:val="00AE622D"/>
    <w:rsid w:val="00AE625B"/>
    <w:rsid w:val="00AE6412"/>
    <w:rsid w:val="00AE65F2"/>
    <w:rsid w:val="00AE670D"/>
    <w:rsid w:val="00AE6BA8"/>
    <w:rsid w:val="00AE7E1B"/>
    <w:rsid w:val="00AF0146"/>
    <w:rsid w:val="00AF0183"/>
    <w:rsid w:val="00AF022B"/>
    <w:rsid w:val="00AF0820"/>
    <w:rsid w:val="00AF0BE8"/>
    <w:rsid w:val="00AF0C10"/>
    <w:rsid w:val="00AF1028"/>
    <w:rsid w:val="00AF1248"/>
    <w:rsid w:val="00AF134B"/>
    <w:rsid w:val="00AF153D"/>
    <w:rsid w:val="00AF16B7"/>
    <w:rsid w:val="00AF1707"/>
    <w:rsid w:val="00AF2142"/>
    <w:rsid w:val="00AF2D33"/>
    <w:rsid w:val="00AF2E4C"/>
    <w:rsid w:val="00AF30B9"/>
    <w:rsid w:val="00AF32CA"/>
    <w:rsid w:val="00AF36F8"/>
    <w:rsid w:val="00AF3835"/>
    <w:rsid w:val="00AF38DC"/>
    <w:rsid w:val="00AF3A4B"/>
    <w:rsid w:val="00AF3D5F"/>
    <w:rsid w:val="00AF3DA1"/>
    <w:rsid w:val="00AF4277"/>
    <w:rsid w:val="00AF44D2"/>
    <w:rsid w:val="00AF47DB"/>
    <w:rsid w:val="00AF4B5F"/>
    <w:rsid w:val="00AF4E42"/>
    <w:rsid w:val="00AF4EB7"/>
    <w:rsid w:val="00AF5380"/>
    <w:rsid w:val="00AF539E"/>
    <w:rsid w:val="00AF5435"/>
    <w:rsid w:val="00AF5B9F"/>
    <w:rsid w:val="00AF63E6"/>
    <w:rsid w:val="00AF66FC"/>
    <w:rsid w:val="00AF6BE3"/>
    <w:rsid w:val="00AF75D3"/>
    <w:rsid w:val="00AF7807"/>
    <w:rsid w:val="00AF7903"/>
    <w:rsid w:val="00AF7FFD"/>
    <w:rsid w:val="00B00484"/>
    <w:rsid w:val="00B0066A"/>
    <w:rsid w:val="00B00A3E"/>
    <w:rsid w:val="00B01BDD"/>
    <w:rsid w:val="00B01CBE"/>
    <w:rsid w:val="00B0209D"/>
    <w:rsid w:val="00B02466"/>
    <w:rsid w:val="00B026B7"/>
    <w:rsid w:val="00B026CE"/>
    <w:rsid w:val="00B029A4"/>
    <w:rsid w:val="00B031D4"/>
    <w:rsid w:val="00B03387"/>
    <w:rsid w:val="00B037FE"/>
    <w:rsid w:val="00B03C65"/>
    <w:rsid w:val="00B03C82"/>
    <w:rsid w:val="00B0410D"/>
    <w:rsid w:val="00B041BA"/>
    <w:rsid w:val="00B042FD"/>
    <w:rsid w:val="00B048B1"/>
    <w:rsid w:val="00B04997"/>
    <w:rsid w:val="00B051FF"/>
    <w:rsid w:val="00B054D2"/>
    <w:rsid w:val="00B05845"/>
    <w:rsid w:val="00B058D1"/>
    <w:rsid w:val="00B05995"/>
    <w:rsid w:val="00B06320"/>
    <w:rsid w:val="00B06463"/>
    <w:rsid w:val="00B06473"/>
    <w:rsid w:val="00B0658C"/>
    <w:rsid w:val="00B065F1"/>
    <w:rsid w:val="00B06704"/>
    <w:rsid w:val="00B067E8"/>
    <w:rsid w:val="00B06F85"/>
    <w:rsid w:val="00B07421"/>
    <w:rsid w:val="00B076ED"/>
    <w:rsid w:val="00B07E47"/>
    <w:rsid w:val="00B1039A"/>
    <w:rsid w:val="00B10838"/>
    <w:rsid w:val="00B10C88"/>
    <w:rsid w:val="00B10E60"/>
    <w:rsid w:val="00B11068"/>
    <w:rsid w:val="00B1137B"/>
    <w:rsid w:val="00B1179E"/>
    <w:rsid w:val="00B11A6A"/>
    <w:rsid w:val="00B11C45"/>
    <w:rsid w:val="00B11D7F"/>
    <w:rsid w:val="00B11EC0"/>
    <w:rsid w:val="00B121A6"/>
    <w:rsid w:val="00B121B2"/>
    <w:rsid w:val="00B124DB"/>
    <w:rsid w:val="00B12603"/>
    <w:rsid w:val="00B12649"/>
    <w:rsid w:val="00B12830"/>
    <w:rsid w:val="00B12897"/>
    <w:rsid w:val="00B12EB4"/>
    <w:rsid w:val="00B12EC2"/>
    <w:rsid w:val="00B12F0E"/>
    <w:rsid w:val="00B12FB7"/>
    <w:rsid w:val="00B130A9"/>
    <w:rsid w:val="00B131EA"/>
    <w:rsid w:val="00B13609"/>
    <w:rsid w:val="00B1375B"/>
    <w:rsid w:val="00B13B6F"/>
    <w:rsid w:val="00B13D85"/>
    <w:rsid w:val="00B141C6"/>
    <w:rsid w:val="00B142A1"/>
    <w:rsid w:val="00B144E0"/>
    <w:rsid w:val="00B14581"/>
    <w:rsid w:val="00B148C8"/>
    <w:rsid w:val="00B14A60"/>
    <w:rsid w:val="00B14E31"/>
    <w:rsid w:val="00B14E39"/>
    <w:rsid w:val="00B155AC"/>
    <w:rsid w:val="00B1561A"/>
    <w:rsid w:val="00B157E6"/>
    <w:rsid w:val="00B1584D"/>
    <w:rsid w:val="00B15E55"/>
    <w:rsid w:val="00B15ECF"/>
    <w:rsid w:val="00B160FF"/>
    <w:rsid w:val="00B17AE8"/>
    <w:rsid w:val="00B17E4E"/>
    <w:rsid w:val="00B17EB2"/>
    <w:rsid w:val="00B17F36"/>
    <w:rsid w:val="00B2001D"/>
    <w:rsid w:val="00B20235"/>
    <w:rsid w:val="00B20281"/>
    <w:rsid w:val="00B205B2"/>
    <w:rsid w:val="00B2072C"/>
    <w:rsid w:val="00B20876"/>
    <w:rsid w:val="00B20D89"/>
    <w:rsid w:val="00B20EBC"/>
    <w:rsid w:val="00B20F3D"/>
    <w:rsid w:val="00B20FD3"/>
    <w:rsid w:val="00B21334"/>
    <w:rsid w:val="00B216C4"/>
    <w:rsid w:val="00B216EA"/>
    <w:rsid w:val="00B21D01"/>
    <w:rsid w:val="00B21E37"/>
    <w:rsid w:val="00B2226E"/>
    <w:rsid w:val="00B2231D"/>
    <w:rsid w:val="00B223A5"/>
    <w:rsid w:val="00B22A73"/>
    <w:rsid w:val="00B2362A"/>
    <w:rsid w:val="00B2375A"/>
    <w:rsid w:val="00B23827"/>
    <w:rsid w:val="00B23C2A"/>
    <w:rsid w:val="00B23D27"/>
    <w:rsid w:val="00B2429C"/>
    <w:rsid w:val="00B247A1"/>
    <w:rsid w:val="00B24EEB"/>
    <w:rsid w:val="00B24F1F"/>
    <w:rsid w:val="00B25231"/>
    <w:rsid w:val="00B25AFE"/>
    <w:rsid w:val="00B26411"/>
    <w:rsid w:val="00B269C2"/>
    <w:rsid w:val="00B26F1D"/>
    <w:rsid w:val="00B270D8"/>
    <w:rsid w:val="00B2737A"/>
    <w:rsid w:val="00B27B69"/>
    <w:rsid w:val="00B30737"/>
    <w:rsid w:val="00B309B1"/>
    <w:rsid w:val="00B30A93"/>
    <w:rsid w:val="00B30ADA"/>
    <w:rsid w:val="00B30B99"/>
    <w:rsid w:val="00B30C52"/>
    <w:rsid w:val="00B30CD1"/>
    <w:rsid w:val="00B30E9D"/>
    <w:rsid w:val="00B30EF6"/>
    <w:rsid w:val="00B31019"/>
    <w:rsid w:val="00B31898"/>
    <w:rsid w:val="00B31F06"/>
    <w:rsid w:val="00B32531"/>
    <w:rsid w:val="00B32A1F"/>
    <w:rsid w:val="00B32D47"/>
    <w:rsid w:val="00B32F06"/>
    <w:rsid w:val="00B331FB"/>
    <w:rsid w:val="00B33260"/>
    <w:rsid w:val="00B33325"/>
    <w:rsid w:val="00B337FE"/>
    <w:rsid w:val="00B339BF"/>
    <w:rsid w:val="00B33A2D"/>
    <w:rsid w:val="00B33D10"/>
    <w:rsid w:val="00B345A7"/>
    <w:rsid w:val="00B346B0"/>
    <w:rsid w:val="00B346E9"/>
    <w:rsid w:val="00B34A21"/>
    <w:rsid w:val="00B34B24"/>
    <w:rsid w:val="00B34BD0"/>
    <w:rsid w:val="00B34CF1"/>
    <w:rsid w:val="00B3514F"/>
    <w:rsid w:val="00B35150"/>
    <w:rsid w:val="00B3524B"/>
    <w:rsid w:val="00B352A5"/>
    <w:rsid w:val="00B353B6"/>
    <w:rsid w:val="00B3576E"/>
    <w:rsid w:val="00B35ADD"/>
    <w:rsid w:val="00B35B72"/>
    <w:rsid w:val="00B35C51"/>
    <w:rsid w:val="00B36133"/>
    <w:rsid w:val="00B36680"/>
    <w:rsid w:val="00B3723A"/>
    <w:rsid w:val="00B37276"/>
    <w:rsid w:val="00B377EA"/>
    <w:rsid w:val="00B37E60"/>
    <w:rsid w:val="00B40402"/>
    <w:rsid w:val="00B404BD"/>
    <w:rsid w:val="00B40892"/>
    <w:rsid w:val="00B40D9B"/>
    <w:rsid w:val="00B40F67"/>
    <w:rsid w:val="00B41007"/>
    <w:rsid w:val="00B4148B"/>
    <w:rsid w:val="00B41AD1"/>
    <w:rsid w:val="00B41F94"/>
    <w:rsid w:val="00B42B75"/>
    <w:rsid w:val="00B42E5E"/>
    <w:rsid w:val="00B43084"/>
    <w:rsid w:val="00B430C7"/>
    <w:rsid w:val="00B431E1"/>
    <w:rsid w:val="00B43536"/>
    <w:rsid w:val="00B43664"/>
    <w:rsid w:val="00B438F4"/>
    <w:rsid w:val="00B43C6A"/>
    <w:rsid w:val="00B43C6D"/>
    <w:rsid w:val="00B43D3B"/>
    <w:rsid w:val="00B43DE3"/>
    <w:rsid w:val="00B44072"/>
    <w:rsid w:val="00B44514"/>
    <w:rsid w:val="00B448B0"/>
    <w:rsid w:val="00B44B18"/>
    <w:rsid w:val="00B44C6A"/>
    <w:rsid w:val="00B44CD5"/>
    <w:rsid w:val="00B44DBB"/>
    <w:rsid w:val="00B44ED4"/>
    <w:rsid w:val="00B44ED7"/>
    <w:rsid w:val="00B44F07"/>
    <w:rsid w:val="00B4502E"/>
    <w:rsid w:val="00B452B4"/>
    <w:rsid w:val="00B45577"/>
    <w:rsid w:val="00B457AF"/>
    <w:rsid w:val="00B459E9"/>
    <w:rsid w:val="00B45C00"/>
    <w:rsid w:val="00B45F17"/>
    <w:rsid w:val="00B46A14"/>
    <w:rsid w:val="00B46B98"/>
    <w:rsid w:val="00B46CFC"/>
    <w:rsid w:val="00B46D6D"/>
    <w:rsid w:val="00B46FD7"/>
    <w:rsid w:val="00B4725A"/>
    <w:rsid w:val="00B4741F"/>
    <w:rsid w:val="00B4798C"/>
    <w:rsid w:val="00B47B39"/>
    <w:rsid w:val="00B47B6D"/>
    <w:rsid w:val="00B47BFA"/>
    <w:rsid w:val="00B47C2A"/>
    <w:rsid w:val="00B47CD5"/>
    <w:rsid w:val="00B5020B"/>
    <w:rsid w:val="00B50556"/>
    <w:rsid w:val="00B506A6"/>
    <w:rsid w:val="00B50E74"/>
    <w:rsid w:val="00B510A7"/>
    <w:rsid w:val="00B51187"/>
    <w:rsid w:val="00B513E1"/>
    <w:rsid w:val="00B517A8"/>
    <w:rsid w:val="00B51AAD"/>
    <w:rsid w:val="00B52877"/>
    <w:rsid w:val="00B529D7"/>
    <w:rsid w:val="00B52E44"/>
    <w:rsid w:val="00B52F0F"/>
    <w:rsid w:val="00B53143"/>
    <w:rsid w:val="00B536BA"/>
    <w:rsid w:val="00B53CF6"/>
    <w:rsid w:val="00B54180"/>
    <w:rsid w:val="00B5424B"/>
    <w:rsid w:val="00B543D2"/>
    <w:rsid w:val="00B5447A"/>
    <w:rsid w:val="00B544F0"/>
    <w:rsid w:val="00B55B30"/>
    <w:rsid w:val="00B55B6A"/>
    <w:rsid w:val="00B55D33"/>
    <w:rsid w:val="00B55E12"/>
    <w:rsid w:val="00B56141"/>
    <w:rsid w:val="00B56541"/>
    <w:rsid w:val="00B56646"/>
    <w:rsid w:val="00B567EF"/>
    <w:rsid w:val="00B572D8"/>
    <w:rsid w:val="00B57974"/>
    <w:rsid w:val="00B57F48"/>
    <w:rsid w:val="00B6080A"/>
    <w:rsid w:val="00B61B03"/>
    <w:rsid w:val="00B61D51"/>
    <w:rsid w:val="00B61DDB"/>
    <w:rsid w:val="00B62243"/>
    <w:rsid w:val="00B62606"/>
    <w:rsid w:val="00B62759"/>
    <w:rsid w:val="00B628BC"/>
    <w:rsid w:val="00B628C8"/>
    <w:rsid w:val="00B62BAA"/>
    <w:rsid w:val="00B62D23"/>
    <w:rsid w:val="00B62D62"/>
    <w:rsid w:val="00B62E95"/>
    <w:rsid w:val="00B62FD2"/>
    <w:rsid w:val="00B634B3"/>
    <w:rsid w:val="00B635B3"/>
    <w:rsid w:val="00B637D9"/>
    <w:rsid w:val="00B6390F"/>
    <w:rsid w:val="00B63A3C"/>
    <w:rsid w:val="00B63CA9"/>
    <w:rsid w:val="00B63CBB"/>
    <w:rsid w:val="00B647D1"/>
    <w:rsid w:val="00B64C9B"/>
    <w:rsid w:val="00B657EE"/>
    <w:rsid w:val="00B65913"/>
    <w:rsid w:val="00B65BB0"/>
    <w:rsid w:val="00B662B8"/>
    <w:rsid w:val="00B67235"/>
    <w:rsid w:val="00B673DB"/>
    <w:rsid w:val="00B6745F"/>
    <w:rsid w:val="00B676D1"/>
    <w:rsid w:val="00B6778F"/>
    <w:rsid w:val="00B67B8C"/>
    <w:rsid w:val="00B67F45"/>
    <w:rsid w:val="00B703F6"/>
    <w:rsid w:val="00B70450"/>
    <w:rsid w:val="00B7048D"/>
    <w:rsid w:val="00B70648"/>
    <w:rsid w:val="00B70FCC"/>
    <w:rsid w:val="00B710B7"/>
    <w:rsid w:val="00B71116"/>
    <w:rsid w:val="00B714C8"/>
    <w:rsid w:val="00B715C0"/>
    <w:rsid w:val="00B71647"/>
    <w:rsid w:val="00B71888"/>
    <w:rsid w:val="00B71924"/>
    <w:rsid w:val="00B71B15"/>
    <w:rsid w:val="00B72319"/>
    <w:rsid w:val="00B7286C"/>
    <w:rsid w:val="00B72870"/>
    <w:rsid w:val="00B72B82"/>
    <w:rsid w:val="00B72BC1"/>
    <w:rsid w:val="00B72BE9"/>
    <w:rsid w:val="00B72C80"/>
    <w:rsid w:val="00B72EC8"/>
    <w:rsid w:val="00B7351B"/>
    <w:rsid w:val="00B73564"/>
    <w:rsid w:val="00B738A6"/>
    <w:rsid w:val="00B73908"/>
    <w:rsid w:val="00B739D2"/>
    <w:rsid w:val="00B73BF5"/>
    <w:rsid w:val="00B73CA3"/>
    <w:rsid w:val="00B7402B"/>
    <w:rsid w:val="00B740EF"/>
    <w:rsid w:val="00B7476D"/>
    <w:rsid w:val="00B74A77"/>
    <w:rsid w:val="00B758AA"/>
    <w:rsid w:val="00B76068"/>
    <w:rsid w:val="00B762F7"/>
    <w:rsid w:val="00B763ED"/>
    <w:rsid w:val="00B7660D"/>
    <w:rsid w:val="00B76DEF"/>
    <w:rsid w:val="00B774B2"/>
    <w:rsid w:val="00B77696"/>
    <w:rsid w:val="00B776B8"/>
    <w:rsid w:val="00B7771A"/>
    <w:rsid w:val="00B77C1D"/>
    <w:rsid w:val="00B77C3E"/>
    <w:rsid w:val="00B77C69"/>
    <w:rsid w:val="00B77DCB"/>
    <w:rsid w:val="00B77FD4"/>
    <w:rsid w:val="00B80252"/>
    <w:rsid w:val="00B80F3F"/>
    <w:rsid w:val="00B813D1"/>
    <w:rsid w:val="00B813E8"/>
    <w:rsid w:val="00B8173B"/>
    <w:rsid w:val="00B817A8"/>
    <w:rsid w:val="00B81BAC"/>
    <w:rsid w:val="00B81E16"/>
    <w:rsid w:val="00B81EA3"/>
    <w:rsid w:val="00B81EA8"/>
    <w:rsid w:val="00B824AA"/>
    <w:rsid w:val="00B82788"/>
    <w:rsid w:val="00B82D5E"/>
    <w:rsid w:val="00B8322A"/>
    <w:rsid w:val="00B83257"/>
    <w:rsid w:val="00B832CC"/>
    <w:rsid w:val="00B84376"/>
    <w:rsid w:val="00B848FD"/>
    <w:rsid w:val="00B8503F"/>
    <w:rsid w:val="00B85414"/>
    <w:rsid w:val="00B85868"/>
    <w:rsid w:val="00B876C0"/>
    <w:rsid w:val="00B87A2D"/>
    <w:rsid w:val="00B90062"/>
    <w:rsid w:val="00B900C9"/>
    <w:rsid w:val="00B9016C"/>
    <w:rsid w:val="00B902ED"/>
    <w:rsid w:val="00B90706"/>
    <w:rsid w:val="00B907C1"/>
    <w:rsid w:val="00B90BF6"/>
    <w:rsid w:val="00B90C5F"/>
    <w:rsid w:val="00B9104B"/>
    <w:rsid w:val="00B91509"/>
    <w:rsid w:val="00B91802"/>
    <w:rsid w:val="00B919A9"/>
    <w:rsid w:val="00B91FBE"/>
    <w:rsid w:val="00B9208C"/>
    <w:rsid w:val="00B9258C"/>
    <w:rsid w:val="00B92B35"/>
    <w:rsid w:val="00B92CA9"/>
    <w:rsid w:val="00B93334"/>
    <w:rsid w:val="00B93AF1"/>
    <w:rsid w:val="00B93E24"/>
    <w:rsid w:val="00B9435B"/>
    <w:rsid w:val="00B94838"/>
    <w:rsid w:val="00B94B25"/>
    <w:rsid w:val="00B94F56"/>
    <w:rsid w:val="00B94F91"/>
    <w:rsid w:val="00B950CD"/>
    <w:rsid w:val="00B9690C"/>
    <w:rsid w:val="00B974B4"/>
    <w:rsid w:val="00B975C0"/>
    <w:rsid w:val="00B977A6"/>
    <w:rsid w:val="00B977C7"/>
    <w:rsid w:val="00B97CD8"/>
    <w:rsid w:val="00B97F23"/>
    <w:rsid w:val="00BA0154"/>
    <w:rsid w:val="00BA0CCC"/>
    <w:rsid w:val="00BA11B7"/>
    <w:rsid w:val="00BA1840"/>
    <w:rsid w:val="00BA196C"/>
    <w:rsid w:val="00BA1983"/>
    <w:rsid w:val="00BA1F00"/>
    <w:rsid w:val="00BA20BB"/>
    <w:rsid w:val="00BA215D"/>
    <w:rsid w:val="00BA2384"/>
    <w:rsid w:val="00BA2FDD"/>
    <w:rsid w:val="00BA3019"/>
    <w:rsid w:val="00BA3312"/>
    <w:rsid w:val="00BA34C4"/>
    <w:rsid w:val="00BA3D96"/>
    <w:rsid w:val="00BA411A"/>
    <w:rsid w:val="00BA41F0"/>
    <w:rsid w:val="00BA445D"/>
    <w:rsid w:val="00BA460A"/>
    <w:rsid w:val="00BA4728"/>
    <w:rsid w:val="00BA486C"/>
    <w:rsid w:val="00BA488E"/>
    <w:rsid w:val="00BA4C1B"/>
    <w:rsid w:val="00BA4E5E"/>
    <w:rsid w:val="00BA4F2C"/>
    <w:rsid w:val="00BA5399"/>
    <w:rsid w:val="00BA59B2"/>
    <w:rsid w:val="00BA6164"/>
    <w:rsid w:val="00BA6846"/>
    <w:rsid w:val="00BA6EA2"/>
    <w:rsid w:val="00BA72C5"/>
    <w:rsid w:val="00BA76EB"/>
    <w:rsid w:val="00BA76F4"/>
    <w:rsid w:val="00BA7729"/>
    <w:rsid w:val="00BA7813"/>
    <w:rsid w:val="00BA7861"/>
    <w:rsid w:val="00BA791C"/>
    <w:rsid w:val="00BA7DB8"/>
    <w:rsid w:val="00BA7EC5"/>
    <w:rsid w:val="00BA7F5F"/>
    <w:rsid w:val="00BB005F"/>
    <w:rsid w:val="00BB01B2"/>
    <w:rsid w:val="00BB01CC"/>
    <w:rsid w:val="00BB02BA"/>
    <w:rsid w:val="00BB0A3D"/>
    <w:rsid w:val="00BB0A8D"/>
    <w:rsid w:val="00BB0B32"/>
    <w:rsid w:val="00BB0E98"/>
    <w:rsid w:val="00BB0F09"/>
    <w:rsid w:val="00BB1017"/>
    <w:rsid w:val="00BB10D1"/>
    <w:rsid w:val="00BB1274"/>
    <w:rsid w:val="00BB127B"/>
    <w:rsid w:val="00BB12B8"/>
    <w:rsid w:val="00BB17FF"/>
    <w:rsid w:val="00BB18C1"/>
    <w:rsid w:val="00BB2299"/>
    <w:rsid w:val="00BB2337"/>
    <w:rsid w:val="00BB30EB"/>
    <w:rsid w:val="00BB33E4"/>
    <w:rsid w:val="00BB3451"/>
    <w:rsid w:val="00BB351A"/>
    <w:rsid w:val="00BB381B"/>
    <w:rsid w:val="00BB38C3"/>
    <w:rsid w:val="00BB3DE2"/>
    <w:rsid w:val="00BB4278"/>
    <w:rsid w:val="00BB44E0"/>
    <w:rsid w:val="00BB45DA"/>
    <w:rsid w:val="00BB4B71"/>
    <w:rsid w:val="00BB4C4A"/>
    <w:rsid w:val="00BB5375"/>
    <w:rsid w:val="00BB5E3E"/>
    <w:rsid w:val="00BB5FEF"/>
    <w:rsid w:val="00BB65ED"/>
    <w:rsid w:val="00BB6625"/>
    <w:rsid w:val="00BB67DA"/>
    <w:rsid w:val="00BB685F"/>
    <w:rsid w:val="00BB6E5F"/>
    <w:rsid w:val="00BB6FF8"/>
    <w:rsid w:val="00BB7046"/>
    <w:rsid w:val="00BB7080"/>
    <w:rsid w:val="00BB7516"/>
    <w:rsid w:val="00BB758C"/>
    <w:rsid w:val="00BB75CC"/>
    <w:rsid w:val="00BB7651"/>
    <w:rsid w:val="00BB790E"/>
    <w:rsid w:val="00BC0313"/>
    <w:rsid w:val="00BC0428"/>
    <w:rsid w:val="00BC062D"/>
    <w:rsid w:val="00BC0BD2"/>
    <w:rsid w:val="00BC0C05"/>
    <w:rsid w:val="00BC0DEE"/>
    <w:rsid w:val="00BC0F1D"/>
    <w:rsid w:val="00BC0F8F"/>
    <w:rsid w:val="00BC106C"/>
    <w:rsid w:val="00BC11DB"/>
    <w:rsid w:val="00BC1286"/>
    <w:rsid w:val="00BC1518"/>
    <w:rsid w:val="00BC15DD"/>
    <w:rsid w:val="00BC16AE"/>
    <w:rsid w:val="00BC1A51"/>
    <w:rsid w:val="00BC251C"/>
    <w:rsid w:val="00BC2EF3"/>
    <w:rsid w:val="00BC2FDC"/>
    <w:rsid w:val="00BC30F3"/>
    <w:rsid w:val="00BC3210"/>
    <w:rsid w:val="00BC39D7"/>
    <w:rsid w:val="00BC39F7"/>
    <w:rsid w:val="00BC3CF3"/>
    <w:rsid w:val="00BC3F23"/>
    <w:rsid w:val="00BC4977"/>
    <w:rsid w:val="00BC4B74"/>
    <w:rsid w:val="00BC4C8B"/>
    <w:rsid w:val="00BC4CBE"/>
    <w:rsid w:val="00BC4DC6"/>
    <w:rsid w:val="00BC5207"/>
    <w:rsid w:val="00BC54CA"/>
    <w:rsid w:val="00BC54FD"/>
    <w:rsid w:val="00BC5E87"/>
    <w:rsid w:val="00BC61D8"/>
    <w:rsid w:val="00BC65FD"/>
    <w:rsid w:val="00BC6705"/>
    <w:rsid w:val="00BC68FD"/>
    <w:rsid w:val="00BC6A8C"/>
    <w:rsid w:val="00BC7014"/>
    <w:rsid w:val="00BC74D8"/>
    <w:rsid w:val="00BC79E0"/>
    <w:rsid w:val="00BC7ACF"/>
    <w:rsid w:val="00BC7B36"/>
    <w:rsid w:val="00BD012F"/>
    <w:rsid w:val="00BD0140"/>
    <w:rsid w:val="00BD0507"/>
    <w:rsid w:val="00BD075C"/>
    <w:rsid w:val="00BD07A1"/>
    <w:rsid w:val="00BD0A7A"/>
    <w:rsid w:val="00BD0B11"/>
    <w:rsid w:val="00BD0B47"/>
    <w:rsid w:val="00BD0BB7"/>
    <w:rsid w:val="00BD0E37"/>
    <w:rsid w:val="00BD1095"/>
    <w:rsid w:val="00BD2076"/>
    <w:rsid w:val="00BD276B"/>
    <w:rsid w:val="00BD27AB"/>
    <w:rsid w:val="00BD2813"/>
    <w:rsid w:val="00BD2A1B"/>
    <w:rsid w:val="00BD2FF4"/>
    <w:rsid w:val="00BD31D9"/>
    <w:rsid w:val="00BD3548"/>
    <w:rsid w:val="00BD366A"/>
    <w:rsid w:val="00BD3E7D"/>
    <w:rsid w:val="00BD4177"/>
    <w:rsid w:val="00BD4401"/>
    <w:rsid w:val="00BD4A77"/>
    <w:rsid w:val="00BD4B7C"/>
    <w:rsid w:val="00BD4ED4"/>
    <w:rsid w:val="00BD507F"/>
    <w:rsid w:val="00BD5118"/>
    <w:rsid w:val="00BD54C7"/>
    <w:rsid w:val="00BD56DA"/>
    <w:rsid w:val="00BD5EE8"/>
    <w:rsid w:val="00BD635F"/>
    <w:rsid w:val="00BD6371"/>
    <w:rsid w:val="00BD64CA"/>
    <w:rsid w:val="00BD688C"/>
    <w:rsid w:val="00BD71C7"/>
    <w:rsid w:val="00BD740A"/>
    <w:rsid w:val="00BD7742"/>
    <w:rsid w:val="00BD7A07"/>
    <w:rsid w:val="00BD7B61"/>
    <w:rsid w:val="00BD7BB1"/>
    <w:rsid w:val="00BD7F27"/>
    <w:rsid w:val="00BE039C"/>
    <w:rsid w:val="00BE0554"/>
    <w:rsid w:val="00BE146D"/>
    <w:rsid w:val="00BE1573"/>
    <w:rsid w:val="00BE19B3"/>
    <w:rsid w:val="00BE1D84"/>
    <w:rsid w:val="00BE1E1A"/>
    <w:rsid w:val="00BE1E6B"/>
    <w:rsid w:val="00BE1E7B"/>
    <w:rsid w:val="00BE1F62"/>
    <w:rsid w:val="00BE2217"/>
    <w:rsid w:val="00BE234C"/>
    <w:rsid w:val="00BE23F6"/>
    <w:rsid w:val="00BE240A"/>
    <w:rsid w:val="00BE2415"/>
    <w:rsid w:val="00BE24B1"/>
    <w:rsid w:val="00BE27AC"/>
    <w:rsid w:val="00BE30EA"/>
    <w:rsid w:val="00BE316D"/>
    <w:rsid w:val="00BE36E5"/>
    <w:rsid w:val="00BE376B"/>
    <w:rsid w:val="00BE390D"/>
    <w:rsid w:val="00BE3D31"/>
    <w:rsid w:val="00BE3FD8"/>
    <w:rsid w:val="00BE4368"/>
    <w:rsid w:val="00BE46A7"/>
    <w:rsid w:val="00BE4BD4"/>
    <w:rsid w:val="00BE5196"/>
    <w:rsid w:val="00BE5326"/>
    <w:rsid w:val="00BE5741"/>
    <w:rsid w:val="00BE6257"/>
    <w:rsid w:val="00BE6680"/>
    <w:rsid w:val="00BE6DC7"/>
    <w:rsid w:val="00BE6F60"/>
    <w:rsid w:val="00BE70FA"/>
    <w:rsid w:val="00BE7125"/>
    <w:rsid w:val="00BE7173"/>
    <w:rsid w:val="00BE721F"/>
    <w:rsid w:val="00BE753B"/>
    <w:rsid w:val="00BE7599"/>
    <w:rsid w:val="00BE783F"/>
    <w:rsid w:val="00BE799A"/>
    <w:rsid w:val="00BE7E0C"/>
    <w:rsid w:val="00BF05F1"/>
    <w:rsid w:val="00BF0D6B"/>
    <w:rsid w:val="00BF0F82"/>
    <w:rsid w:val="00BF1C94"/>
    <w:rsid w:val="00BF1E40"/>
    <w:rsid w:val="00BF2D4A"/>
    <w:rsid w:val="00BF2E59"/>
    <w:rsid w:val="00BF2FC2"/>
    <w:rsid w:val="00BF334D"/>
    <w:rsid w:val="00BF38A3"/>
    <w:rsid w:val="00BF397C"/>
    <w:rsid w:val="00BF40DC"/>
    <w:rsid w:val="00BF4474"/>
    <w:rsid w:val="00BF460F"/>
    <w:rsid w:val="00BF4AE3"/>
    <w:rsid w:val="00BF4B8E"/>
    <w:rsid w:val="00BF4BB4"/>
    <w:rsid w:val="00BF502C"/>
    <w:rsid w:val="00BF51AB"/>
    <w:rsid w:val="00BF51C2"/>
    <w:rsid w:val="00BF5309"/>
    <w:rsid w:val="00BF549F"/>
    <w:rsid w:val="00BF54A6"/>
    <w:rsid w:val="00BF5AD8"/>
    <w:rsid w:val="00BF5B0C"/>
    <w:rsid w:val="00BF5E06"/>
    <w:rsid w:val="00BF607D"/>
    <w:rsid w:val="00BF60FD"/>
    <w:rsid w:val="00BF6190"/>
    <w:rsid w:val="00BF6315"/>
    <w:rsid w:val="00BF638E"/>
    <w:rsid w:val="00BF68F6"/>
    <w:rsid w:val="00BF6C41"/>
    <w:rsid w:val="00BF6D9D"/>
    <w:rsid w:val="00BF72BE"/>
    <w:rsid w:val="00BF73B3"/>
    <w:rsid w:val="00C005E3"/>
    <w:rsid w:val="00C00694"/>
    <w:rsid w:val="00C00771"/>
    <w:rsid w:val="00C0171B"/>
    <w:rsid w:val="00C01A2D"/>
    <w:rsid w:val="00C01BD0"/>
    <w:rsid w:val="00C01DA1"/>
    <w:rsid w:val="00C01EFC"/>
    <w:rsid w:val="00C0213A"/>
    <w:rsid w:val="00C02147"/>
    <w:rsid w:val="00C02365"/>
    <w:rsid w:val="00C02419"/>
    <w:rsid w:val="00C02605"/>
    <w:rsid w:val="00C02746"/>
    <w:rsid w:val="00C027AE"/>
    <w:rsid w:val="00C02CA6"/>
    <w:rsid w:val="00C02D6C"/>
    <w:rsid w:val="00C031F0"/>
    <w:rsid w:val="00C03215"/>
    <w:rsid w:val="00C032BA"/>
    <w:rsid w:val="00C03362"/>
    <w:rsid w:val="00C033B6"/>
    <w:rsid w:val="00C0375F"/>
    <w:rsid w:val="00C03A86"/>
    <w:rsid w:val="00C03D0E"/>
    <w:rsid w:val="00C03E17"/>
    <w:rsid w:val="00C03E1B"/>
    <w:rsid w:val="00C043C5"/>
    <w:rsid w:val="00C04C1E"/>
    <w:rsid w:val="00C0505F"/>
    <w:rsid w:val="00C051AF"/>
    <w:rsid w:val="00C05B8E"/>
    <w:rsid w:val="00C06060"/>
    <w:rsid w:val="00C063D8"/>
    <w:rsid w:val="00C06755"/>
    <w:rsid w:val="00C069DD"/>
    <w:rsid w:val="00C071E4"/>
    <w:rsid w:val="00C07346"/>
    <w:rsid w:val="00C073FB"/>
    <w:rsid w:val="00C074BA"/>
    <w:rsid w:val="00C07A21"/>
    <w:rsid w:val="00C07DA1"/>
    <w:rsid w:val="00C07F10"/>
    <w:rsid w:val="00C1007C"/>
    <w:rsid w:val="00C10223"/>
    <w:rsid w:val="00C109BE"/>
    <w:rsid w:val="00C10AA6"/>
    <w:rsid w:val="00C10C1E"/>
    <w:rsid w:val="00C10D0E"/>
    <w:rsid w:val="00C10F58"/>
    <w:rsid w:val="00C117D6"/>
    <w:rsid w:val="00C1212E"/>
    <w:rsid w:val="00C122F4"/>
    <w:rsid w:val="00C1238E"/>
    <w:rsid w:val="00C12959"/>
    <w:rsid w:val="00C12AE9"/>
    <w:rsid w:val="00C12DD6"/>
    <w:rsid w:val="00C13781"/>
    <w:rsid w:val="00C13EB9"/>
    <w:rsid w:val="00C13FE4"/>
    <w:rsid w:val="00C14010"/>
    <w:rsid w:val="00C140D8"/>
    <w:rsid w:val="00C144A7"/>
    <w:rsid w:val="00C15013"/>
    <w:rsid w:val="00C1548C"/>
    <w:rsid w:val="00C155EE"/>
    <w:rsid w:val="00C156B7"/>
    <w:rsid w:val="00C15771"/>
    <w:rsid w:val="00C15B04"/>
    <w:rsid w:val="00C15C7C"/>
    <w:rsid w:val="00C163C0"/>
    <w:rsid w:val="00C16658"/>
    <w:rsid w:val="00C16C28"/>
    <w:rsid w:val="00C16E53"/>
    <w:rsid w:val="00C16EAE"/>
    <w:rsid w:val="00C171F8"/>
    <w:rsid w:val="00C17261"/>
    <w:rsid w:val="00C1769C"/>
    <w:rsid w:val="00C2019E"/>
    <w:rsid w:val="00C202FB"/>
    <w:rsid w:val="00C20645"/>
    <w:rsid w:val="00C21154"/>
    <w:rsid w:val="00C2118C"/>
    <w:rsid w:val="00C2148A"/>
    <w:rsid w:val="00C2162F"/>
    <w:rsid w:val="00C21662"/>
    <w:rsid w:val="00C2173E"/>
    <w:rsid w:val="00C21B1A"/>
    <w:rsid w:val="00C21D2D"/>
    <w:rsid w:val="00C21EE4"/>
    <w:rsid w:val="00C221E1"/>
    <w:rsid w:val="00C22504"/>
    <w:rsid w:val="00C22C85"/>
    <w:rsid w:val="00C23706"/>
    <w:rsid w:val="00C23990"/>
    <w:rsid w:val="00C2490B"/>
    <w:rsid w:val="00C24EF3"/>
    <w:rsid w:val="00C25229"/>
    <w:rsid w:val="00C2566E"/>
    <w:rsid w:val="00C256DF"/>
    <w:rsid w:val="00C25B36"/>
    <w:rsid w:val="00C267EF"/>
    <w:rsid w:val="00C27021"/>
    <w:rsid w:val="00C2730F"/>
    <w:rsid w:val="00C27382"/>
    <w:rsid w:val="00C27AE6"/>
    <w:rsid w:val="00C27FD4"/>
    <w:rsid w:val="00C30356"/>
    <w:rsid w:val="00C303A4"/>
    <w:rsid w:val="00C30767"/>
    <w:rsid w:val="00C3076A"/>
    <w:rsid w:val="00C309B2"/>
    <w:rsid w:val="00C30E71"/>
    <w:rsid w:val="00C31384"/>
    <w:rsid w:val="00C31963"/>
    <w:rsid w:val="00C3301E"/>
    <w:rsid w:val="00C33F2F"/>
    <w:rsid w:val="00C34008"/>
    <w:rsid w:val="00C3431C"/>
    <w:rsid w:val="00C34634"/>
    <w:rsid w:val="00C34C3C"/>
    <w:rsid w:val="00C34E91"/>
    <w:rsid w:val="00C353C7"/>
    <w:rsid w:val="00C354F6"/>
    <w:rsid w:val="00C36012"/>
    <w:rsid w:val="00C36350"/>
    <w:rsid w:val="00C3641A"/>
    <w:rsid w:val="00C3667D"/>
    <w:rsid w:val="00C36ED4"/>
    <w:rsid w:val="00C375DD"/>
    <w:rsid w:val="00C378E7"/>
    <w:rsid w:val="00C37915"/>
    <w:rsid w:val="00C37CAA"/>
    <w:rsid w:val="00C37F6F"/>
    <w:rsid w:val="00C400E7"/>
    <w:rsid w:val="00C4029B"/>
    <w:rsid w:val="00C4050F"/>
    <w:rsid w:val="00C40778"/>
    <w:rsid w:val="00C40AB7"/>
    <w:rsid w:val="00C40B4F"/>
    <w:rsid w:val="00C40DB2"/>
    <w:rsid w:val="00C40EAA"/>
    <w:rsid w:val="00C411AB"/>
    <w:rsid w:val="00C41216"/>
    <w:rsid w:val="00C41479"/>
    <w:rsid w:val="00C4163A"/>
    <w:rsid w:val="00C41BE1"/>
    <w:rsid w:val="00C4217B"/>
    <w:rsid w:val="00C42351"/>
    <w:rsid w:val="00C4259A"/>
    <w:rsid w:val="00C42895"/>
    <w:rsid w:val="00C42CB4"/>
    <w:rsid w:val="00C435A2"/>
    <w:rsid w:val="00C440FD"/>
    <w:rsid w:val="00C44A95"/>
    <w:rsid w:val="00C4519B"/>
    <w:rsid w:val="00C456B7"/>
    <w:rsid w:val="00C45870"/>
    <w:rsid w:val="00C45C6C"/>
    <w:rsid w:val="00C45E40"/>
    <w:rsid w:val="00C45FB1"/>
    <w:rsid w:val="00C46093"/>
    <w:rsid w:val="00C461C5"/>
    <w:rsid w:val="00C461CA"/>
    <w:rsid w:val="00C4628C"/>
    <w:rsid w:val="00C46430"/>
    <w:rsid w:val="00C46C6B"/>
    <w:rsid w:val="00C4706E"/>
    <w:rsid w:val="00C47248"/>
    <w:rsid w:val="00C47542"/>
    <w:rsid w:val="00C47742"/>
    <w:rsid w:val="00C47C4F"/>
    <w:rsid w:val="00C50CC9"/>
    <w:rsid w:val="00C50D0E"/>
    <w:rsid w:val="00C50D12"/>
    <w:rsid w:val="00C50D2A"/>
    <w:rsid w:val="00C50DC5"/>
    <w:rsid w:val="00C51207"/>
    <w:rsid w:val="00C51909"/>
    <w:rsid w:val="00C51DA5"/>
    <w:rsid w:val="00C51DD8"/>
    <w:rsid w:val="00C51F0B"/>
    <w:rsid w:val="00C52110"/>
    <w:rsid w:val="00C5240A"/>
    <w:rsid w:val="00C52586"/>
    <w:rsid w:val="00C529B5"/>
    <w:rsid w:val="00C52BB4"/>
    <w:rsid w:val="00C52E72"/>
    <w:rsid w:val="00C530DF"/>
    <w:rsid w:val="00C531C5"/>
    <w:rsid w:val="00C533A7"/>
    <w:rsid w:val="00C537FF"/>
    <w:rsid w:val="00C53882"/>
    <w:rsid w:val="00C53B97"/>
    <w:rsid w:val="00C53F78"/>
    <w:rsid w:val="00C5435D"/>
    <w:rsid w:val="00C54727"/>
    <w:rsid w:val="00C54B75"/>
    <w:rsid w:val="00C54FDD"/>
    <w:rsid w:val="00C5556E"/>
    <w:rsid w:val="00C5560B"/>
    <w:rsid w:val="00C55863"/>
    <w:rsid w:val="00C5592E"/>
    <w:rsid w:val="00C56A31"/>
    <w:rsid w:val="00C56DBB"/>
    <w:rsid w:val="00C56E97"/>
    <w:rsid w:val="00C56EA1"/>
    <w:rsid w:val="00C56F4D"/>
    <w:rsid w:val="00C56FC1"/>
    <w:rsid w:val="00C574EB"/>
    <w:rsid w:val="00C576EF"/>
    <w:rsid w:val="00C57B1B"/>
    <w:rsid w:val="00C57B4F"/>
    <w:rsid w:val="00C57CBC"/>
    <w:rsid w:val="00C57D9A"/>
    <w:rsid w:val="00C60117"/>
    <w:rsid w:val="00C6068F"/>
    <w:rsid w:val="00C606C9"/>
    <w:rsid w:val="00C60BF9"/>
    <w:rsid w:val="00C610EB"/>
    <w:rsid w:val="00C61278"/>
    <w:rsid w:val="00C613FB"/>
    <w:rsid w:val="00C61B84"/>
    <w:rsid w:val="00C61C53"/>
    <w:rsid w:val="00C61CEF"/>
    <w:rsid w:val="00C61F81"/>
    <w:rsid w:val="00C62406"/>
    <w:rsid w:val="00C62776"/>
    <w:rsid w:val="00C62792"/>
    <w:rsid w:val="00C62858"/>
    <w:rsid w:val="00C62AFB"/>
    <w:rsid w:val="00C62B70"/>
    <w:rsid w:val="00C63488"/>
    <w:rsid w:val="00C64054"/>
    <w:rsid w:val="00C64344"/>
    <w:rsid w:val="00C64402"/>
    <w:rsid w:val="00C6451E"/>
    <w:rsid w:val="00C64900"/>
    <w:rsid w:val="00C64AB9"/>
    <w:rsid w:val="00C65767"/>
    <w:rsid w:val="00C65AFF"/>
    <w:rsid w:val="00C65F1B"/>
    <w:rsid w:val="00C66270"/>
    <w:rsid w:val="00C66297"/>
    <w:rsid w:val="00C66CAA"/>
    <w:rsid w:val="00C66D54"/>
    <w:rsid w:val="00C66DA1"/>
    <w:rsid w:val="00C67022"/>
    <w:rsid w:val="00C671BE"/>
    <w:rsid w:val="00C672C6"/>
    <w:rsid w:val="00C67556"/>
    <w:rsid w:val="00C676AE"/>
    <w:rsid w:val="00C707C6"/>
    <w:rsid w:val="00C708A4"/>
    <w:rsid w:val="00C70B3D"/>
    <w:rsid w:val="00C70E0B"/>
    <w:rsid w:val="00C70EC6"/>
    <w:rsid w:val="00C70FF6"/>
    <w:rsid w:val="00C71262"/>
    <w:rsid w:val="00C71883"/>
    <w:rsid w:val="00C71931"/>
    <w:rsid w:val="00C719D3"/>
    <w:rsid w:val="00C71A4C"/>
    <w:rsid w:val="00C71CC8"/>
    <w:rsid w:val="00C72343"/>
    <w:rsid w:val="00C7245A"/>
    <w:rsid w:val="00C72819"/>
    <w:rsid w:val="00C72C1F"/>
    <w:rsid w:val="00C72DA8"/>
    <w:rsid w:val="00C732A8"/>
    <w:rsid w:val="00C7369D"/>
    <w:rsid w:val="00C73DEF"/>
    <w:rsid w:val="00C73F0D"/>
    <w:rsid w:val="00C74179"/>
    <w:rsid w:val="00C74353"/>
    <w:rsid w:val="00C74805"/>
    <w:rsid w:val="00C74AF9"/>
    <w:rsid w:val="00C74CAF"/>
    <w:rsid w:val="00C759CE"/>
    <w:rsid w:val="00C75A26"/>
    <w:rsid w:val="00C75E02"/>
    <w:rsid w:val="00C75F03"/>
    <w:rsid w:val="00C761AD"/>
    <w:rsid w:val="00C76218"/>
    <w:rsid w:val="00C76977"/>
    <w:rsid w:val="00C77020"/>
    <w:rsid w:val="00C7715D"/>
    <w:rsid w:val="00C77319"/>
    <w:rsid w:val="00C77433"/>
    <w:rsid w:val="00C77580"/>
    <w:rsid w:val="00C77938"/>
    <w:rsid w:val="00C77A0A"/>
    <w:rsid w:val="00C77D7F"/>
    <w:rsid w:val="00C77E9B"/>
    <w:rsid w:val="00C77F92"/>
    <w:rsid w:val="00C802E2"/>
    <w:rsid w:val="00C80C09"/>
    <w:rsid w:val="00C80DE3"/>
    <w:rsid w:val="00C80FC5"/>
    <w:rsid w:val="00C814E7"/>
    <w:rsid w:val="00C81AC2"/>
    <w:rsid w:val="00C81EA7"/>
    <w:rsid w:val="00C822B9"/>
    <w:rsid w:val="00C8242B"/>
    <w:rsid w:val="00C82634"/>
    <w:rsid w:val="00C82889"/>
    <w:rsid w:val="00C82FA3"/>
    <w:rsid w:val="00C82FCB"/>
    <w:rsid w:val="00C8324B"/>
    <w:rsid w:val="00C83300"/>
    <w:rsid w:val="00C83331"/>
    <w:rsid w:val="00C835E4"/>
    <w:rsid w:val="00C83FDD"/>
    <w:rsid w:val="00C84089"/>
    <w:rsid w:val="00C84606"/>
    <w:rsid w:val="00C84889"/>
    <w:rsid w:val="00C848EF"/>
    <w:rsid w:val="00C84DD6"/>
    <w:rsid w:val="00C8529C"/>
    <w:rsid w:val="00C854D5"/>
    <w:rsid w:val="00C85B18"/>
    <w:rsid w:val="00C85FCF"/>
    <w:rsid w:val="00C8638E"/>
    <w:rsid w:val="00C863CE"/>
    <w:rsid w:val="00C867BA"/>
    <w:rsid w:val="00C86D43"/>
    <w:rsid w:val="00C86E4F"/>
    <w:rsid w:val="00C870CB"/>
    <w:rsid w:val="00C875B7"/>
    <w:rsid w:val="00C87DB1"/>
    <w:rsid w:val="00C87E2F"/>
    <w:rsid w:val="00C9011D"/>
    <w:rsid w:val="00C9036E"/>
    <w:rsid w:val="00C906AF"/>
    <w:rsid w:val="00C90832"/>
    <w:rsid w:val="00C9099E"/>
    <w:rsid w:val="00C90B6A"/>
    <w:rsid w:val="00C90C83"/>
    <w:rsid w:val="00C910E5"/>
    <w:rsid w:val="00C911AF"/>
    <w:rsid w:val="00C91584"/>
    <w:rsid w:val="00C919B5"/>
    <w:rsid w:val="00C91A05"/>
    <w:rsid w:val="00C91D65"/>
    <w:rsid w:val="00C91E15"/>
    <w:rsid w:val="00C91F19"/>
    <w:rsid w:val="00C922CD"/>
    <w:rsid w:val="00C92320"/>
    <w:rsid w:val="00C92701"/>
    <w:rsid w:val="00C9284E"/>
    <w:rsid w:val="00C92851"/>
    <w:rsid w:val="00C92BA7"/>
    <w:rsid w:val="00C92CBB"/>
    <w:rsid w:val="00C92F81"/>
    <w:rsid w:val="00C92FC4"/>
    <w:rsid w:val="00C92FFD"/>
    <w:rsid w:val="00C930D8"/>
    <w:rsid w:val="00C9358E"/>
    <w:rsid w:val="00C93C17"/>
    <w:rsid w:val="00C9415F"/>
    <w:rsid w:val="00C94570"/>
    <w:rsid w:val="00C94645"/>
    <w:rsid w:val="00C946A6"/>
    <w:rsid w:val="00C946A8"/>
    <w:rsid w:val="00C9490A"/>
    <w:rsid w:val="00C94B07"/>
    <w:rsid w:val="00C94B82"/>
    <w:rsid w:val="00C95438"/>
    <w:rsid w:val="00C95B07"/>
    <w:rsid w:val="00C95B7A"/>
    <w:rsid w:val="00C95BCF"/>
    <w:rsid w:val="00C95CBF"/>
    <w:rsid w:val="00C95CC0"/>
    <w:rsid w:val="00C9604F"/>
    <w:rsid w:val="00C964C7"/>
    <w:rsid w:val="00C9690B"/>
    <w:rsid w:val="00C969AB"/>
    <w:rsid w:val="00C96AE1"/>
    <w:rsid w:val="00C96E27"/>
    <w:rsid w:val="00C97218"/>
    <w:rsid w:val="00C97250"/>
    <w:rsid w:val="00C97453"/>
    <w:rsid w:val="00C975EC"/>
    <w:rsid w:val="00C97764"/>
    <w:rsid w:val="00C97A24"/>
    <w:rsid w:val="00C97B7C"/>
    <w:rsid w:val="00CA0188"/>
    <w:rsid w:val="00CA020D"/>
    <w:rsid w:val="00CA076C"/>
    <w:rsid w:val="00CA07E8"/>
    <w:rsid w:val="00CA0D70"/>
    <w:rsid w:val="00CA0D8B"/>
    <w:rsid w:val="00CA16AA"/>
    <w:rsid w:val="00CA18FF"/>
    <w:rsid w:val="00CA1A9E"/>
    <w:rsid w:val="00CA21BF"/>
    <w:rsid w:val="00CA260C"/>
    <w:rsid w:val="00CA2AC1"/>
    <w:rsid w:val="00CA2B1C"/>
    <w:rsid w:val="00CA2C9B"/>
    <w:rsid w:val="00CA2EFD"/>
    <w:rsid w:val="00CA301B"/>
    <w:rsid w:val="00CA30F2"/>
    <w:rsid w:val="00CA32D1"/>
    <w:rsid w:val="00CA3451"/>
    <w:rsid w:val="00CA35E4"/>
    <w:rsid w:val="00CA3BF9"/>
    <w:rsid w:val="00CA3EE4"/>
    <w:rsid w:val="00CA429A"/>
    <w:rsid w:val="00CA46FC"/>
    <w:rsid w:val="00CA4A3D"/>
    <w:rsid w:val="00CA4D70"/>
    <w:rsid w:val="00CA4DCF"/>
    <w:rsid w:val="00CA4F81"/>
    <w:rsid w:val="00CA507E"/>
    <w:rsid w:val="00CA5817"/>
    <w:rsid w:val="00CA591F"/>
    <w:rsid w:val="00CA5B01"/>
    <w:rsid w:val="00CA5B63"/>
    <w:rsid w:val="00CA63FE"/>
    <w:rsid w:val="00CA6510"/>
    <w:rsid w:val="00CA6705"/>
    <w:rsid w:val="00CA6755"/>
    <w:rsid w:val="00CA6957"/>
    <w:rsid w:val="00CA6AE2"/>
    <w:rsid w:val="00CA6B35"/>
    <w:rsid w:val="00CA6EB3"/>
    <w:rsid w:val="00CA79B5"/>
    <w:rsid w:val="00CA7A92"/>
    <w:rsid w:val="00CA7D42"/>
    <w:rsid w:val="00CA7EF8"/>
    <w:rsid w:val="00CA7F5B"/>
    <w:rsid w:val="00CA7F77"/>
    <w:rsid w:val="00CB0231"/>
    <w:rsid w:val="00CB09D0"/>
    <w:rsid w:val="00CB110D"/>
    <w:rsid w:val="00CB11BD"/>
    <w:rsid w:val="00CB1BF7"/>
    <w:rsid w:val="00CB1E66"/>
    <w:rsid w:val="00CB23D3"/>
    <w:rsid w:val="00CB25FB"/>
    <w:rsid w:val="00CB2D79"/>
    <w:rsid w:val="00CB2D87"/>
    <w:rsid w:val="00CB2EC1"/>
    <w:rsid w:val="00CB2FA0"/>
    <w:rsid w:val="00CB3023"/>
    <w:rsid w:val="00CB304D"/>
    <w:rsid w:val="00CB3AE1"/>
    <w:rsid w:val="00CB3C29"/>
    <w:rsid w:val="00CB3E97"/>
    <w:rsid w:val="00CB414E"/>
    <w:rsid w:val="00CB43F0"/>
    <w:rsid w:val="00CB4496"/>
    <w:rsid w:val="00CB477A"/>
    <w:rsid w:val="00CB480A"/>
    <w:rsid w:val="00CB5040"/>
    <w:rsid w:val="00CB51A6"/>
    <w:rsid w:val="00CB51CD"/>
    <w:rsid w:val="00CB57EB"/>
    <w:rsid w:val="00CB58E7"/>
    <w:rsid w:val="00CB5D8D"/>
    <w:rsid w:val="00CB5F62"/>
    <w:rsid w:val="00CB64D4"/>
    <w:rsid w:val="00CB650E"/>
    <w:rsid w:val="00CB665A"/>
    <w:rsid w:val="00CB71AD"/>
    <w:rsid w:val="00CC0431"/>
    <w:rsid w:val="00CC0CC4"/>
    <w:rsid w:val="00CC0CE9"/>
    <w:rsid w:val="00CC0E54"/>
    <w:rsid w:val="00CC0F61"/>
    <w:rsid w:val="00CC11AE"/>
    <w:rsid w:val="00CC11F1"/>
    <w:rsid w:val="00CC159D"/>
    <w:rsid w:val="00CC15D7"/>
    <w:rsid w:val="00CC1BC4"/>
    <w:rsid w:val="00CC1EEB"/>
    <w:rsid w:val="00CC1F9C"/>
    <w:rsid w:val="00CC27B2"/>
    <w:rsid w:val="00CC2975"/>
    <w:rsid w:val="00CC2D36"/>
    <w:rsid w:val="00CC33D2"/>
    <w:rsid w:val="00CC35A4"/>
    <w:rsid w:val="00CC385C"/>
    <w:rsid w:val="00CC3BED"/>
    <w:rsid w:val="00CC4591"/>
    <w:rsid w:val="00CC475F"/>
    <w:rsid w:val="00CC498C"/>
    <w:rsid w:val="00CC4ACD"/>
    <w:rsid w:val="00CC4AE5"/>
    <w:rsid w:val="00CC4AFB"/>
    <w:rsid w:val="00CC4CFA"/>
    <w:rsid w:val="00CC5165"/>
    <w:rsid w:val="00CC52E6"/>
    <w:rsid w:val="00CC5576"/>
    <w:rsid w:val="00CC6065"/>
    <w:rsid w:val="00CC6246"/>
    <w:rsid w:val="00CC6335"/>
    <w:rsid w:val="00CC63CD"/>
    <w:rsid w:val="00CC651F"/>
    <w:rsid w:val="00CC68C1"/>
    <w:rsid w:val="00CC6DE7"/>
    <w:rsid w:val="00CC7027"/>
    <w:rsid w:val="00CC7970"/>
    <w:rsid w:val="00CC7993"/>
    <w:rsid w:val="00CC7D41"/>
    <w:rsid w:val="00CC7DD6"/>
    <w:rsid w:val="00CD0027"/>
    <w:rsid w:val="00CD0400"/>
    <w:rsid w:val="00CD04A7"/>
    <w:rsid w:val="00CD05E5"/>
    <w:rsid w:val="00CD061B"/>
    <w:rsid w:val="00CD063C"/>
    <w:rsid w:val="00CD08BA"/>
    <w:rsid w:val="00CD08CF"/>
    <w:rsid w:val="00CD1001"/>
    <w:rsid w:val="00CD105B"/>
    <w:rsid w:val="00CD1369"/>
    <w:rsid w:val="00CD19A5"/>
    <w:rsid w:val="00CD1A63"/>
    <w:rsid w:val="00CD1BC4"/>
    <w:rsid w:val="00CD2819"/>
    <w:rsid w:val="00CD30FD"/>
    <w:rsid w:val="00CD3678"/>
    <w:rsid w:val="00CD3B22"/>
    <w:rsid w:val="00CD3D91"/>
    <w:rsid w:val="00CD3F4E"/>
    <w:rsid w:val="00CD4091"/>
    <w:rsid w:val="00CD465F"/>
    <w:rsid w:val="00CD4D3B"/>
    <w:rsid w:val="00CD5236"/>
    <w:rsid w:val="00CD5484"/>
    <w:rsid w:val="00CD5748"/>
    <w:rsid w:val="00CD5A76"/>
    <w:rsid w:val="00CD5EF1"/>
    <w:rsid w:val="00CD604B"/>
    <w:rsid w:val="00CD6400"/>
    <w:rsid w:val="00CD640F"/>
    <w:rsid w:val="00CD6A53"/>
    <w:rsid w:val="00CD6E03"/>
    <w:rsid w:val="00CD6FA3"/>
    <w:rsid w:val="00CD72BF"/>
    <w:rsid w:val="00CD7367"/>
    <w:rsid w:val="00CD7577"/>
    <w:rsid w:val="00CD7ED7"/>
    <w:rsid w:val="00CD7F90"/>
    <w:rsid w:val="00CE03C1"/>
    <w:rsid w:val="00CE0953"/>
    <w:rsid w:val="00CE0CC6"/>
    <w:rsid w:val="00CE0F03"/>
    <w:rsid w:val="00CE10CE"/>
    <w:rsid w:val="00CE134F"/>
    <w:rsid w:val="00CE16FF"/>
    <w:rsid w:val="00CE1717"/>
    <w:rsid w:val="00CE205F"/>
    <w:rsid w:val="00CE2274"/>
    <w:rsid w:val="00CE25A7"/>
    <w:rsid w:val="00CE26AE"/>
    <w:rsid w:val="00CE3388"/>
    <w:rsid w:val="00CE33E2"/>
    <w:rsid w:val="00CE3494"/>
    <w:rsid w:val="00CE3A28"/>
    <w:rsid w:val="00CE3BA9"/>
    <w:rsid w:val="00CE4225"/>
    <w:rsid w:val="00CE4654"/>
    <w:rsid w:val="00CE51D8"/>
    <w:rsid w:val="00CE5509"/>
    <w:rsid w:val="00CE58EB"/>
    <w:rsid w:val="00CE5933"/>
    <w:rsid w:val="00CE5A0A"/>
    <w:rsid w:val="00CE60F1"/>
    <w:rsid w:val="00CE64B6"/>
    <w:rsid w:val="00CE65BC"/>
    <w:rsid w:val="00CE65F8"/>
    <w:rsid w:val="00CE6BB3"/>
    <w:rsid w:val="00CE70DD"/>
    <w:rsid w:val="00CE7525"/>
    <w:rsid w:val="00CE7839"/>
    <w:rsid w:val="00CE79DA"/>
    <w:rsid w:val="00CE7AD4"/>
    <w:rsid w:val="00CE7E5A"/>
    <w:rsid w:val="00CF03A6"/>
    <w:rsid w:val="00CF083A"/>
    <w:rsid w:val="00CF14BE"/>
    <w:rsid w:val="00CF1522"/>
    <w:rsid w:val="00CF1FD7"/>
    <w:rsid w:val="00CF2087"/>
    <w:rsid w:val="00CF2308"/>
    <w:rsid w:val="00CF24EC"/>
    <w:rsid w:val="00CF2863"/>
    <w:rsid w:val="00CF2959"/>
    <w:rsid w:val="00CF35F4"/>
    <w:rsid w:val="00CF3BDE"/>
    <w:rsid w:val="00CF3DB7"/>
    <w:rsid w:val="00CF3EF2"/>
    <w:rsid w:val="00CF437A"/>
    <w:rsid w:val="00CF4404"/>
    <w:rsid w:val="00CF4484"/>
    <w:rsid w:val="00CF4508"/>
    <w:rsid w:val="00CF49F6"/>
    <w:rsid w:val="00CF4FB8"/>
    <w:rsid w:val="00CF514E"/>
    <w:rsid w:val="00CF5C81"/>
    <w:rsid w:val="00CF5D67"/>
    <w:rsid w:val="00CF5E8B"/>
    <w:rsid w:val="00CF5ECF"/>
    <w:rsid w:val="00CF6454"/>
    <w:rsid w:val="00CF6506"/>
    <w:rsid w:val="00CF65C1"/>
    <w:rsid w:val="00CF6AC1"/>
    <w:rsid w:val="00CF6EC0"/>
    <w:rsid w:val="00CF6EC8"/>
    <w:rsid w:val="00CF71DD"/>
    <w:rsid w:val="00CF72FA"/>
    <w:rsid w:val="00D00AF1"/>
    <w:rsid w:val="00D01076"/>
    <w:rsid w:val="00D01ADB"/>
    <w:rsid w:val="00D02000"/>
    <w:rsid w:val="00D02031"/>
    <w:rsid w:val="00D02094"/>
    <w:rsid w:val="00D0244C"/>
    <w:rsid w:val="00D026ED"/>
    <w:rsid w:val="00D02A6D"/>
    <w:rsid w:val="00D02D20"/>
    <w:rsid w:val="00D041E5"/>
    <w:rsid w:val="00D0462F"/>
    <w:rsid w:val="00D04A74"/>
    <w:rsid w:val="00D04BA3"/>
    <w:rsid w:val="00D05245"/>
    <w:rsid w:val="00D0542C"/>
    <w:rsid w:val="00D05605"/>
    <w:rsid w:val="00D05929"/>
    <w:rsid w:val="00D059B4"/>
    <w:rsid w:val="00D05A3F"/>
    <w:rsid w:val="00D05A88"/>
    <w:rsid w:val="00D05CE2"/>
    <w:rsid w:val="00D05EA4"/>
    <w:rsid w:val="00D05F1C"/>
    <w:rsid w:val="00D05F39"/>
    <w:rsid w:val="00D067FD"/>
    <w:rsid w:val="00D06B43"/>
    <w:rsid w:val="00D06D3B"/>
    <w:rsid w:val="00D0777B"/>
    <w:rsid w:val="00D079C1"/>
    <w:rsid w:val="00D10073"/>
    <w:rsid w:val="00D101BD"/>
    <w:rsid w:val="00D10A8B"/>
    <w:rsid w:val="00D1109E"/>
    <w:rsid w:val="00D11326"/>
    <w:rsid w:val="00D1143A"/>
    <w:rsid w:val="00D114C1"/>
    <w:rsid w:val="00D1187E"/>
    <w:rsid w:val="00D11BB6"/>
    <w:rsid w:val="00D1225A"/>
    <w:rsid w:val="00D12595"/>
    <w:rsid w:val="00D12AA6"/>
    <w:rsid w:val="00D12E44"/>
    <w:rsid w:val="00D1329F"/>
    <w:rsid w:val="00D132C8"/>
    <w:rsid w:val="00D136AE"/>
    <w:rsid w:val="00D1378D"/>
    <w:rsid w:val="00D13E5C"/>
    <w:rsid w:val="00D13F36"/>
    <w:rsid w:val="00D13FA4"/>
    <w:rsid w:val="00D141C5"/>
    <w:rsid w:val="00D142AE"/>
    <w:rsid w:val="00D14948"/>
    <w:rsid w:val="00D14D8F"/>
    <w:rsid w:val="00D14F93"/>
    <w:rsid w:val="00D15372"/>
    <w:rsid w:val="00D1572D"/>
    <w:rsid w:val="00D1574E"/>
    <w:rsid w:val="00D15939"/>
    <w:rsid w:val="00D16548"/>
    <w:rsid w:val="00D16661"/>
    <w:rsid w:val="00D16957"/>
    <w:rsid w:val="00D16ABD"/>
    <w:rsid w:val="00D16BB6"/>
    <w:rsid w:val="00D17A30"/>
    <w:rsid w:val="00D17B19"/>
    <w:rsid w:val="00D17D2F"/>
    <w:rsid w:val="00D17FBF"/>
    <w:rsid w:val="00D200D1"/>
    <w:rsid w:val="00D201F9"/>
    <w:rsid w:val="00D203D4"/>
    <w:rsid w:val="00D2045E"/>
    <w:rsid w:val="00D20AED"/>
    <w:rsid w:val="00D20E6D"/>
    <w:rsid w:val="00D21116"/>
    <w:rsid w:val="00D21184"/>
    <w:rsid w:val="00D214FB"/>
    <w:rsid w:val="00D2168A"/>
    <w:rsid w:val="00D21881"/>
    <w:rsid w:val="00D21C26"/>
    <w:rsid w:val="00D21E10"/>
    <w:rsid w:val="00D21FB4"/>
    <w:rsid w:val="00D2245E"/>
    <w:rsid w:val="00D225A3"/>
    <w:rsid w:val="00D22C41"/>
    <w:rsid w:val="00D23061"/>
    <w:rsid w:val="00D23245"/>
    <w:rsid w:val="00D233E4"/>
    <w:rsid w:val="00D2342F"/>
    <w:rsid w:val="00D244B0"/>
    <w:rsid w:val="00D24578"/>
    <w:rsid w:val="00D24696"/>
    <w:rsid w:val="00D247CD"/>
    <w:rsid w:val="00D247D4"/>
    <w:rsid w:val="00D24982"/>
    <w:rsid w:val="00D24C58"/>
    <w:rsid w:val="00D2505D"/>
    <w:rsid w:val="00D25144"/>
    <w:rsid w:val="00D25BCD"/>
    <w:rsid w:val="00D25CD7"/>
    <w:rsid w:val="00D26410"/>
    <w:rsid w:val="00D26926"/>
    <w:rsid w:val="00D269AB"/>
    <w:rsid w:val="00D26EFB"/>
    <w:rsid w:val="00D27269"/>
    <w:rsid w:val="00D27480"/>
    <w:rsid w:val="00D27516"/>
    <w:rsid w:val="00D27687"/>
    <w:rsid w:val="00D304A6"/>
    <w:rsid w:val="00D3128A"/>
    <w:rsid w:val="00D3198E"/>
    <w:rsid w:val="00D3274B"/>
    <w:rsid w:val="00D32817"/>
    <w:rsid w:val="00D32858"/>
    <w:rsid w:val="00D3285F"/>
    <w:rsid w:val="00D32AC4"/>
    <w:rsid w:val="00D32BF9"/>
    <w:rsid w:val="00D32D41"/>
    <w:rsid w:val="00D33029"/>
    <w:rsid w:val="00D33CF1"/>
    <w:rsid w:val="00D346A1"/>
    <w:rsid w:val="00D3480E"/>
    <w:rsid w:val="00D34CC0"/>
    <w:rsid w:val="00D34F39"/>
    <w:rsid w:val="00D351A8"/>
    <w:rsid w:val="00D351F6"/>
    <w:rsid w:val="00D35480"/>
    <w:rsid w:val="00D35810"/>
    <w:rsid w:val="00D35D39"/>
    <w:rsid w:val="00D35FF1"/>
    <w:rsid w:val="00D36329"/>
    <w:rsid w:val="00D369E1"/>
    <w:rsid w:val="00D36B78"/>
    <w:rsid w:val="00D36EF5"/>
    <w:rsid w:val="00D37368"/>
    <w:rsid w:val="00D3737E"/>
    <w:rsid w:val="00D37613"/>
    <w:rsid w:val="00D37692"/>
    <w:rsid w:val="00D379B8"/>
    <w:rsid w:val="00D400EC"/>
    <w:rsid w:val="00D400F3"/>
    <w:rsid w:val="00D402FE"/>
    <w:rsid w:val="00D40397"/>
    <w:rsid w:val="00D404FD"/>
    <w:rsid w:val="00D4067B"/>
    <w:rsid w:val="00D41925"/>
    <w:rsid w:val="00D42341"/>
    <w:rsid w:val="00D426DE"/>
    <w:rsid w:val="00D426FB"/>
    <w:rsid w:val="00D42767"/>
    <w:rsid w:val="00D42F26"/>
    <w:rsid w:val="00D431BF"/>
    <w:rsid w:val="00D433A9"/>
    <w:rsid w:val="00D43967"/>
    <w:rsid w:val="00D44017"/>
    <w:rsid w:val="00D441AE"/>
    <w:rsid w:val="00D444FA"/>
    <w:rsid w:val="00D44943"/>
    <w:rsid w:val="00D44A88"/>
    <w:rsid w:val="00D44B33"/>
    <w:rsid w:val="00D44C13"/>
    <w:rsid w:val="00D44C66"/>
    <w:rsid w:val="00D4504D"/>
    <w:rsid w:val="00D4505D"/>
    <w:rsid w:val="00D451F9"/>
    <w:rsid w:val="00D4567F"/>
    <w:rsid w:val="00D4570D"/>
    <w:rsid w:val="00D45889"/>
    <w:rsid w:val="00D45920"/>
    <w:rsid w:val="00D45BED"/>
    <w:rsid w:val="00D45D50"/>
    <w:rsid w:val="00D460DA"/>
    <w:rsid w:val="00D463F5"/>
    <w:rsid w:val="00D4645E"/>
    <w:rsid w:val="00D464F2"/>
    <w:rsid w:val="00D465D2"/>
    <w:rsid w:val="00D469C2"/>
    <w:rsid w:val="00D469C5"/>
    <w:rsid w:val="00D46A30"/>
    <w:rsid w:val="00D46A9F"/>
    <w:rsid w:val="00D46D9C"/>
    <w:rsid w:val="00D46E65"/>
    <w:rsid w:val="00D4719B"/>
    <w:rsid w:val="00D472D1"/>
    <w:rsid w:val="00D47578"/>
    <w:rsid w:val="00D47CB6"/>
    <w:rsid w:val="00D50003"/>
    <w:rsid w:val="00D50176"/>
    <w:rsid w:val="00D501C2"/>
    <w:rsid w:val="00D505A7"/>
    <w:rsid w:val="00D507AB"/>
    <w:rsid w:val="00D51044"/>
    <w:rsid w:val="00D510E3"/>
    <w:rsid w:val="00D51B41"/>
    <w:rsid w:val="00D51B82"/>
    <w:rsid w:val="00D52606"/>
    <w:rsid w:val="00D52B23"/>
    <w:rsid w:val="00D52BBF"/>
    <w:rsid w:val="00D52CB7"/>
    <w:rsid w:val="00D52E7D"/>
    <w:rsid w:val="00D530E9"/>
    <w:rsid w:val="00D53523"/>
    <w:rsid w:val="00D53CA7"/>
    <w:rsid w:val="00D53FDE"/>
    <w:rsid w:val="00D54104"/>
    <w:rsid w:val="00D543C3"/>
    <w:rsid w:val="00D54614"/>
    <w:rsid w:val="00D54DB0"/>
    <w:rsid w:val="00D550F7"/>
    <w:rsid w:val="00D551CB"/>
    <w:rsid w:val="00D552A0"/>
    <w:rsid w:val="00D553DE"/>
    <w:rsid w:val="00D554D8"/>
    <w:rsid w:val="00D5616F"/>
    <w:rsid w:val="00D561E3"/>
    <w:rsid w:val="00D56236"/>
    <w:rsid w:val="00D563F0"/>
    <w:rsid w:val="00D5662B"/>
    <w:rsid w:val="00D568E5"/>
    <w:rsid w:val="00D56957"/>
    <w:rsid w:val="00D56985"/>
    <w:rsid w:val="00D56A5D"/>
    <w:rsid w:val="00D56A6B"/>
    <w:rsid w:val="00D56E3D"/>
    <w:rsid w:val="00D56E82"/>
    <w:rsid w:val="00D572B0"/>
    <w:rsid w:val="00D57A6F"/>
    <w:rsid w:val="00D601A6"/>
    <w:rsid w:val="00D60459"/>
    <w:rsid w:val="00D60503"/>
    <w:rsid w:val="00D6074A"/>
    <w:rsid w:val="00D60BE4"/>
    <w:rsid w:val="00D61414"/>
    <w:rsid w:val="00D614A6"/>
    <w:rsid w:val="00D61B0D"/>
    <w:rsid w:val="00D61E45"/>
    <w:rsid w:val="00D6231C"/>
    <w:rsid w:val="00D6263F"/>
    <w:rsid w:val="00D6270E"/>
    <w:rsid w:val="00D629A2"/>
    <w:rsid w:val="00D62CDC"/>
    <w:rsid w:val="00D62FEB"/>
    <w:rsid w:val="00D6361B"/>
    <w:rsid w:val="00D63882"/>
    <w:rsid w:val="00D63911"/>
    <w:rsid w:val="00D63A21"/>
    <w:rsid w:val="00D63B32"/>
    <w:rsid w:val="00D63B40"/>
    <w:rsid w:val="00D63B93"/>
    <w:rsid w:val="00D643F8"/>
    <w:rsid w:val="00D64A89"/>
    <w:rsid w:val="00D64CC6"/>
    <w:rsid w:val="00D64DCD"/>
    <w:rsid w:val="00D64EA9"/>
    <w:rsid w:val="00D653A1"/>
    <w:rsid w:val="00D65516"/>
    <w:rsid w:val="00D65D94"/>
    <w:rsid w:val="00D65EA9"/>
    <w:rsid w:val="00D65FF0"/>
    <w:rsid w:val="00D666A6"/>
    <w:rsid w:val="00D6676F"/>
    <w:rsid w:val="00D66890"/>
    <w:rsid w:val="00D66C15"/>
    <w:rsid w:val="00D66DEB"/>
    <w:rsid w:val="00D67574"/>
    <w:rsid w:val="00D67B25"/>
    <w:rsid w:val="00D704EB"/>
    <w:rsid w:val="00D707D2"/>
    <w:rsid w:val="00D7087D"/>
    <w:rsid w:val="00D70D07"/>
    <w:rsid w:val="00D710C9"/>
    <w:rsid w:val="00D710F2"/>
    <w:rsid w:val="00D715EE"/>
    <w:rsid w:val="00D7205E"/>
    <w:rsid w:val="00D72528"/>
    <w:rsid w:val="00D728C7"/>
    <w:rsid w:val="00D72A67"/>
    <w:rsid w:val="00D72EFE"/>
    <w:rsid w:val="00D731D3"/>
    <w:rsid w:val="00D73208"/>
    <w:rsid w:val="00D733EF"/>
    <w:rsid w:val="00D73508"/>
    <w:rsid w:val="00D7393F"/>
    <w:rsid w:val="00D73ABD"/>
    <w:rsid w:val="00D740AC"/>
    <w:rsid w:val="00D7418F"/>
    <w:rsid w:val="00D741CA"/>
    <w:rsid w:val="00D74208"/>
    <w:rsid w:val="00D742A1"/>
    <w:rsid w:val="00D744C7"/>
    <w:rsid w:val="00D74563"/>
    <w:rsid w:val="00D7490D"/>
    <w:rsid w:val="00D74A83"/>
    <w:rsid w:val="00D74E47"/>
    <w:rsid w:val="00D75088"/>
    <w:rsid w:val="00D75350"/>
    <w:rsid w:val="00D75359"/>
    <w:rsid w:val="00D75623"/>
    <w:rsid w:val="00D75668"/>
    <w:rsid w:val="00D75807"/>
    <w:rsid w:val="00D75C1F"/>
    <w:rsid w:val="00D75C83"/>
    <w:rsid w:val="00D75F72"/>
    <w:rsid w:val="00D75F9E"/>
    <w:rsid w:val="00D762BC"/>
    <w:rsid w:val="00D76882"/>
    <w:rsid w:val="00D769D2"/>
    <w:rsid w:val="00D76BA8"/>
    <w:rsid w:val="00D76C44"/>
    <w:rsid w:val="00D76D4E"/>
    <w:rsid w:val="00D76DF0"/>
    <w:rsid w:val="00D778C8"/>
    <w:rsid w:val="00D77AEE"/>
    <w:rsid w:val="00D77C35"/>
    <w:rsid w:val="00D77E56"/>
    <w:rsid w:val="00D803B5"/>
    <w:rsid w:val="00D806B8"/>
    <w:rsid w:val="00D807F0"/>
    <w:rsid w:val="00D80B3C"/>
    <w:rsid w:val="00D80B95"/>
    <w:rsid w:val="00D80EB6"/>
    <w:rsid w:val="00D80EF2"/>
    <w:rsid w:val="00D80F90"/>
    <w:rsid w:val="00D8106E"/>
    <w:rsid w:val="00D813AA"/>
    <w:rsid w:val="00D813EC"/>
    <w:rsid w:val="00D81541"/>
    <w:rsid w:val="00D81543"/>
    <w:rsid w:val="00D8170F"/>
    <w:rsid w:val="00D81869"/>
    <w:rsid w:val="00D81BE8"/>
    <w:rsid w:val="00D81DE9"/>
    <w:rsid w:val="00D825F9"/>
    <w:rsid w:val="00D82B49"/>
    <w:rsid w:val="00D82F96"/>
    <w:rsid w:val="00D83962"/>
    <w:rsid w:val="00D83EB5"/>
    <w:rsid w:val="00D83FAA"/>
    <w:rsid w:val="00D83FF5"/>
    <w:rsid w:val="00D84653"/>
    <w:rsid w:val="00D85097"/>
    <w:rsid w:val="00D8517B"/>
    <w:rsid w:val="00D851F3"/>
    <w:rsid w:val="00D85612"/>
    <w:rsid w:val="00D85933"/>
    <w:rsid w:val="00D85A58"/>
    <w:rsid w:val="00D86639"/>
    <w:rsid w:val="00D8672C"/>
    <w:rsid w:val="00D86826"/>
    <w:rsid w:val="00D86A84"/>
    <w:rsid w:val="00D87265"/>
    <w:rsid w:val="00D87465"/>
    <w:rsid w:val="00D87BA2"/>
    <w:rsid w:val="00D90055"/>
    <w:rsid w:val="00D90336"/>
    <w:rsid w:val="00D90750"/>
    <w:rsid w:val="00D909CF"/>
    <w:rsid w:val="00D90B2C"/>
    <w:rsid w:val="00D90BB2"/>
    <w:rsid w:val="00D90D98"/>
    <w:rsid w:val="00D90DC6"/>
    <w:rsid w:val="00D913F3"/>
    <w:rsid w:val="00D9147C"/>
    <w:rsid w:val="00D914DD"/>
    <w:rsid w:val="00D9197F"/>
    <w:rsid w:val="00D91EFA"/>
    <w:rsid w:val="00D920FB"/>
    <w:rsid w:val="00D92800"/>
    <w:rsid w:val="00D929D7"/>
    <w:rsid w:val="00D92C74"/>
    <w:rsid w:val="00D92EE5"/>
    <w:rsid w:val="00D93917"/>
    <w:rsid w:val="00D93E45"/>
    <w:rsid w:val="00D9400C"/>
    <w:rsid w:val="00D9437E"/>
    <w:rsid w:val="00D944EA"/>
    <w:rsid w:val="00D94744"/>
    <w:rsid w:val="00D94D04"/>
    <w:rsid w:val="00D9511D"/>
    <w:rsid w:val="00D95D57"/>
    <w:rsid w:val="00D96788"/>
    <w:rsid w:val="00D96FF1"/>
    <w:rsid w:val="00D970FB"/>
    <w:rsid w:val="00D97469"/>
    <w:rsid w:val="00D9790F"/>
    <w:rsid w:val="00D97A06"/>
    <w:rsid w:val="00D97D74"/>
    <w:rsid w:val="00D97ECF"/>
    <w:rsid w:val="00D97FD0"/>
    <w:rsid w:val="00DA0238"/>
    <w:rsid w:val="00DA0852"/>
    <w:rsid w:val="00DA0ECE"/>
    <w:rsid w:val="00DA0F39"/>
    <w:rsid w:val="00DA10FC"/>
    <w:rsid w:val="00DA121F"/>
    <w:rsid w:val="00DA1A09"/>
    <w:rsid w:val="00DA1A56"/>
    <w:rsid w:val="00DA1B02"/>
    <w:rsid w:val="00DA1C3E"/>
    <w:rsid w:val="00DA26A3"/>
    <w:rsid w:val="00DA287F"/>
    <w:rsid w:val="00DA28FE"/>
    <w:rsid w:val="00DA2F7D"/>
    <w:rsid w:val="00DA333B"/>
    <w:rsid w:val="00DA3465"/>
    <w:rsid w:val="00DA3958"/>
    <w:rsid w:val="00DA3A77"/>
    <w:rsid w:val="00DA3E10"/>
    <w:rsid w:val="00DA3E42"/>
    <w:rsid w:val="00DA3F93"/>
    <w:rsid w:val="00DA4626"/>
    <w:rsid w:val="00DA4E37"/>
    <w:rsid w:val="00DA53D3"/>
    <w:rsid w:val="00DA55E2"/>
    <w:rsid w:val="00DA5A53"/>
    <w:rsid w:val="00DA5E8D"/>
    <w:rsid w:val="00DA5FBC"/>
    <w:rsid w:val="00DA6595"/>
    <w:rsid w:val="00DA667C"/>
    <w:rsid w:val="00DA6847"/>
    <w:rsid w:val="00DA6A80"/>
    <w:rsid w:val="00DA6B79"/>
    <w:rsid w:val="00DA6C6C"/>
    <w:rsid w:val="00DA6D69"/>
    <w:rsid w:val="00DA6F6B"/>
    <w:rsid w:val="00DA70DA"/>
    <w:rsid w:val="00DA70F1"/>
    <w:rsid w:val="00DA734B"/>
    <w:rsid w:val="00DA7407"/>
    <w:rsid w:val="00DA7AF0"/>
    <w:rsid w:val="00DA7D08"/>
    <w:rsid w:val="00DB0651"/>
    <w:rsid w:val="00DB07F3"/>
    <w:rsid w:val="00DB093F"/>
    <w:rsid w:val="00DB0B9C"/>
    <w:rsid w:val="00DB0C4A"/>
    <w:rsid w:val="00DB0DB1"/>
    <w:rsid w:val="00DB0E76"/>
    <w:rsid w:val="00DB0F57"/>
    <w:rsid w:val="00DB0FB5"/>
    <w:rsid w:val="00DB16C8"/>
    <w:rsid w:val="00DB1A0F"/>
    <w:rsid w:val="00DB1EE9"/>
    <w:rsid w:val="00DB234B"/>
    <w:rsid w:val="00DB3C20"/>
    <w:rsid w:val="00DB4525"/>
    <w:rsid w:val="00DB48D9"/>
    <w:rsid w:val="00DB49DA"/>
    <w:rsid w:val="00DB4A68"/>
    <w:rsid w:val="00DB4A6E"/>
    <w:rsid w:val="00DB5108"/>
    <w:rsid w:val="00DB51C7"/>
    <w:rsid w:val="00DB5514"/>
    <w:rsid w:val="00DB5B31"/>
    <w:rsid w:val="00DB5CF0"/>
    <w:rsid w:val="00DB5F3E"/>
    <w:rsid w:val="00DB61D8"/>
    <w:rsid w:val="00DB6300"/>
    <w:rsid w:val="00DB63CE"/>
    <w:rsid w:val="00DB6AA8"/>
    <w:rsid w:val="00DB6BB8"/>
    <w:rsid w:val="00DB6EA2"/>
    <w:rsid w:val="00DB6FDD"/>
    <w:rsid w:val="00DB71C2"/>
    <w:rsid w:val="00DB738B"/>
    <w:rsid w:val="00DB7454"/>
    <w:rsid w:val="00DB793C"/>
    <w:rsid w:val="00DB7CEB"/>
    <w:rsid w:val="00DB7ED2"/>
    <w:rsid w:val="00DB7F86"/>
    <w:rsid w:val="00DC054E"/>
    <w:rsid w:val="00DC05A7"/>
    <w:rsid w:val="00DC0696"/>
    <w:rsid w:val="00DC0E4C"/>
    <w:rsid w:val="00DC1807"/>
    <w:rsid w:val="00DC1E8D"/>
    <w:rsid w:val="00DC205A"/>
    <w:rsid w:val="00DC24C1"/>
    <w:rsid w:val="00DC24F2"/>
    <w:rsid w:val="00DC26EE"/>
    <w:rsid w:val="00DC276C"/>
    <w:rsid w:val="00DC2B51"/>
    <w:rsid w:val="00DC2BE6"/>
    <w:rsid w:val="00DC2E39"/>
    <w:rsid w:val="00DC31D4"/>
    <w:rsid w:val="00DC3211"/>
    <w:rsid w:val="00DC3509"/>
    <w:rsid w:val="00DC3A51"/>
    <w:rsid w:val="00DC3C84"/>
    <w:rsid w:val="00DC3D00"/>
    <w:rsid w:val="00DC4044"/>
    <w:rsid w:val="00DC4948"/>
    <w:rsid w:val="00DC4AED"/>
    <w:rsid w:val="00DC4C8D"/>
    <w:rsid w:val="00DC5227"/>
    <w:rsid w:val="00DC5534"/>
    <w:rsid w:val="00DC56A7"/>
    <w:rsid w:val="00DC5965"/>
    <w:rsid w:val="00DC5AF7"/>
    <w:rsid w:val="00DC5B42"/>
    <w:rsid w:val="00DC5FE1"/>
    <w:rsid w:val="00DC6393"/>
    <w:rsid w:val="00DC67C0"/>
    <w:rsid w:val="00DC6CFA"/>
    <w:rsid w:val="00DC6D2C"/>
    <w:rsid w:val="00DC6F51"/>
    <w:rsid w:val="00DC778E"/>
    <w:rsid w:val="00DC77E7"/>
    <w:rsid w:val="00DC7B65"/>
    <w:rsid w:val="00DD05C3"/>
    <w:rsid w:val="00DD06D0"/>
    <w:rsid w:val="00DD0894"/>
    <w:rsid w:val="00DD0D78"/>
    <w:rsid w:val="00DD1284"/>
    <w:rsid w:val="00DD1F95"/>
    <w:rsid w:val="00DD205B"/>
    <w:rsid w:val="00DD220D"/>
    <w:rsid w:val="00DD2D7E"/>
    <w:rsid w:val="00DD43BD"/>
    <w:rsid w:val="00DD4B39"/>
    <w:rsid w:val="00DD4BEA"/>
    <w:rsid w:val="00DD5104"/>
    <w:rsid w:val="00DD5255"/>
    <w:rsid w:val="00DD56A3"/>
    <w:rsid w:val="00DD5A1D"/>
    <w:rsid w:val="00DD5AED"/>
    <w:rsid w:val="00DD5B80"/>
    <w:rsid w:val="00DD5C36"/>
    <w:rsid w:val="00DD5E07"/>
    <w:rsid w:val="00DD5EFC"/>
    <w:rsid w:val="00DD60DC"/>
    <w:rsid w:val="00DD610F"/>
    <w:rsid w:val="00DD636F"/>
    <w:rsid w:val="00DD63C4"/>
    <w:rsid w:val="00DD6624"/>
    <w:rsid w:val="00DD6667"/>
    <w:rsid w:val="00DD6BDD"/>
    <w:rsid w:val="00DD6EA2"/>
    <w:rsid w:val="00DD6EEF"/>
    <w:rsid w:val="00DD7A41"/>
    <w:rsid w:val="00DD7CD2"/>
    <w:rsid w:val="00DE0065"/>
    <w:rsid w:val="00DE061F"/>
    <w:rsid w:val="00DE106F"/>
    <w:rsid w:val="00DE12FD"/>
    <w:rsid w:val="00DE153F"/>
    <w:rsid w:val="00DE154B"/>
    <w:rsid w:val="00DE1902"/>
    <w:rsid w:val="00DE1F08"/>
    <w:rsid w:val="00DE1FDE"/>
    <w:rsid w:val="00DE24D7"/>
    <w:rsid w:val="00DE27BB"/>
    <w:rsid w:val="00DE2D5D"/>
    <w:rsid w:val="00DE30A6"/>
    <w:rsid w:val="00DE39E8"/>
    <w:rsid w:val="00DE3DF6"/>
    <w:rsid w:val="00DE3FD1"/>
    <w:rsid w:val="00DE41AB"/>
    <w:rsid w:val="00DE45A8"/>
    <w:rsid w:val="00DE482B"/>
    <w:rsid w:val="00DE4EB9"/>
    <w:rsid w:val="00DE5395"/>
    <w:rsid w:val="00DE552C"/>
    <w:rsid w:val="00DE5A02"/>
    <w:rsid w:val="00DE5A1D"/>
    <w:rsid w:val="00DE5CFA"/>
    <w:rsid w:val="00DE603F"/>
    <w:rsid w:val="00DE6166"/>
    <w:rsid w:val="00DE6272"/>
    <w:rsid w:val="00DE633A"/>
    <w:rsid w:val="00DE66A4"/>
    <w:rsid w:val="00DE66E3"/>
    <w:rsid w:val="00DE6B17"/>
    <w:rsid w:val="00DE6C3C"/>
    <w:rsid w:val="00DE6F7B"/>
    <w:rsid w:val="00DE7825"/>
    <w:rsid w:val="00DE7875"/>
    <w:rsid w:val="00DE7886"/>
    <w:rsid w:val="00DE78EC"/>
    <w:rsid w:val="00DE7981"/>
    <w:rsid w:val="00DE7A90"/>
    <w:rsid w:val="00DE7E2C"/>
    <w:rsid w:val="00DE7E8B"/>
    <w:rsid w:val="00DF0213"/>
    <w:rsid w:val="00DF03B7"/>
    <w:rsid w:val="00DF047B"/>
    <w:rsid w:val="00DF0720"/>
    <w:rsid w:val="00DF0D68"/>
    <w:rsid w:val="00DF15CA"/>
    <w:rsid w:val="00DF1DCB"/>
    <w:rsid w:val="00DF2130"/>
    <w:rsid w:val="00DF231D"/>
    <w:rsid w:val="00DF2365"/>
    <w:rsid w:val="00DF2C3D"/>
    <w:rsid w:val="00DF30F2"/>
    <w:rsid w:val="00DF3562"/>
    <w:rsid w:val="00DF35E2"/>
    <w:rsid w:val="00DF3C7B"/>
    <w:rsid w:val="00DF3E94"/>
    <w:rsid w:val="00DF3EA7"/>
    <w:rsid w:val="00DF443A"/>
    <w:rsid w:val="00DF46F2"/>
    <w:rsid w:val="00DF4B70"/>
    <w:rsid w:val="00DF565D"/>
    <w:rsid w:val="00DF5D1B"/>
    <w:rsid w:val="00DF5DA6"/>
    <w:rsid w:val="00DF5E84"/>
    <w:rsid w:val="00DF63EF"/>
    <w:rsid w:val="00DF65B3"/>
    <w:rsid w:val="00DF6A2C"/>
    <w:rsid w:val="00DF6C52"/>
    <w:rsid w:val="00DF7546"/>
    <w:rsid w:val="00DF7F88"/>
    <w:rsid w:val="00E0004A"/>
    <w:rsid w:val="00E005A3"/>
    <w:rsid w:val="00E0079A"/>
    <w:rsid w:val="00E0089F"/>
    <w:rsid w:val="00E00974"/>
    <w:rsid w:val="00E00B8C"/>
    <w:rsid w:val="00E015FF"/>
    <w:rsid w:val="00E017D4"/>
    <w:rsid w:val="00E01C62"/>
    <w:rsid w:val="00E01DCD"/>
    <w:rsid w:val="00E01F03"/>
    <w:rsid w:val="00E020A5"/>
    <w:rsid w:val="00E021C3"/>
    <w:rsid w:val="00E02752"/>
    <w:rsid w:val="00E028F6"/>
    <w:rsid w:val="00E02D41"/>
    <w:rsid w:val="00E02E9B"/>
    <w:rsid w:val="00E02F58"/>
    <w:rsid w:val="00E034CD"/>
    <w:rsid w:val="00E03632"/>
    <w:rsid w:val="00E037A5"/>
    <w:rsid w:val="00E038E0"/>
    <w:rsid w:val="00E04923"/>
    <w:rsid w:val="00E04CDF"/>
    <w:rsid w:val="00E04DDC"/>
    <w:rsid w:val="00E0551F"/>
    <w:rsid w:val="00E0557C"/>
    <w:rsid w:val="00E0599A"/>
    <w:rsid w:val="00E060D7"/>
    <w:rsid w:val="00E06BED"/>
    <w:rsid w:val="00E06CD8"/>
    <w:rsid w:val="00E06CDF"/>
    <w:rsid w:val="00E06E92"/>
    <w:rsid w:val="00E07118"/>
    <w:rsid w:val="00E07864"/>
    <w:rsid w:val="00E07916"/>
    <w:rsid w:val="00E07ABD"/>
    <w:rsid w:val="00E07CFC"/>
    <w:rsid w:val="00E100B6"/>
    <w:rsid w:val="00E10A8A"/>
    <w:rsid w:val="00E10B27"/>
    <w:rsid w:val="00E10DC5"/>
    <w:rsid w:val="00E110ED"/>
    <w:rsid w:val="00E11980"/>
    <w:rsid w:val="00E119B7"/>
    <w:rsid w:val="00E11BFA"/>
    <w:rsid w:val="00E126A2"/>
    <w:rsid w:val="00E12893"/>
    <w:rsid w:val="00E12A48"/>
    <w:rsid w:val="00E12AB8"/>
    <w:rsid w:val="00E12FD2"/>
    <w:rsid w:val="00E1331E"/>
    <w:rsid w:val="00E13402"/>
    <w:rsid w:val="00E13953"/>
    <w:rsid w:val="00E1395E"/>
    <w:rsid w:val="00E13E01"/>
    <w:rsid w:val="00E149DB"/>
    <w:rsid w:val="00E14CE2"/>
    <w:rsid w:val="00E158DB"/>
    <w:rsid w:val="00E15B9B"/>
    <w:rsid w:val="00E15E62"/>
    <w:rsid w:val="00E15FA8"/>
    <w:rsid w:val="00E15FF1"/>
    <w:rsid w:val="00E16356"/>
    <w:rsid w:val="00E16795"/>
    <w:rsid w:val="00E169B0"/>
    <w:rsid w:val="00E16A82"/>
    <w:rsid w:val="00E16ABF"/>
    <w:rsid w:val="00E16FDC"/>
    <w:rsid w:val="00E17CA2"/>
    <w:rsid w:val="00E17ED7"/>
    <w:rsid w:val="00E20174"/>
    <w:rsid w:val="00E201CC"/>
    <w:rsid w:val="00E203F9"/>
    <w:rsid w:val="00E204BE"/>
    <w:rsid w:val="00E20787"/>
    <w:rsid w:val="00E207A5"/>
    <w:rsid w:val="00E2080C"/>
    <w:rsid w:val="00E209F4"/>
    <w:rsid w:val="00E21593"/>
    <w:rsid w:val="00E21642"/>
    <w:rsid w:val="00E21860"/>
    <w:rsid w:val="00E22CDC"/>
    <w:rsid w:val="00E22FFD"/>
    <w:rsid w:val="00E23011"/>
    <w:rsid w:val="00E2302E"/>
    <w:rsid w:val="00E23463"/>
    <w:rsid w:val="00E23869"/>
    <w:rsid w:val="00E250C8"/>
    <w:rsid w:val="00E252D1"/>
    <w:rsid w:val="00E253AB"/>
    <w:rsid w:val="00E25AAF"/>
    <w:rsid w:val="00E25D41"/>
    <w:rsid w:val="00E25E6F"/>
    <w:rsid w:val="00E262E7"/>
    <w:rsid w:val="00E26321"/>
    <w:rsid w:val="00E26FB1"/>
    <w:rsid w:val="00E27583"/>
    <w:rsid w:val="00E278AE"/>
    <w:rsid w:val="00E300AF"/>
    <w:rsid w:val="00E3066E"/>
    <w:rsid w:val="00E309E6"/>
    <w:rsid w:val="00E309F9"/>
    <w:rsid w:val="00E30D08"/>
    <w:rsid w:val="00E30E13"/>
    <w:rsid w:val="00E310AF"/>
    <w:rsid w:val="00E3117E"/>
    <w:rsid w:val="00E3144F"/>
    <w:rsid w:val="00E3158B"/>
    <w:rsid w:val="00E31B4C"/>
    <w:rsid w:val="00E31D6D"/>
    <w:rsid w:val="00E32141"/>
    <w:rsid w:val="00E32246"/>
    <w:rsid w:val="00E3231D"/>
    <w:rsid w:val="00E326DB"/>
    <w:rsid w:val="00E32710"/>
    <w:rsid w:val="00E32813"/>
    <w:rsid w:val="00E329EC"/>
    <w:rsid w:val="00E32C4D"/>
    <w:rsid w:val="00E32E66"/>
    <w:rsid w:val="00E33115"/>
    <w:rsid w:val="00E33168"/>
    <w:rsid w:val="00E3327E"/>
    <w:rsid w:val="00E33409"/>
    <w:rsid w:val="00E33617"/>
    <w:rsid w:val="00E33869"/>
    <w:rsid w:val="00E33A0A"/>
    <w:rsid w:val="00E33F6A"/>
    <w:rsid w:val="00E340CE"/>
    <w:rsid w:val="00E343DC"/>
    <w:rsid w:val="00E34551"/>
    <w:rsid w:val="00E34597"/>
    <w:rsid w:val="00E345FB"/>
    <w:rsid w:val="00E34770"/>
    <w:rsid w:val="00E34B13"/>
    <w:rsid w:val="00E3504C"/>
    <w:rsid w:val="00E350DD"/>
    <w:rsid w:val="00E35920"/>
    <w:rsid w:val="00E361B7"/>
    <w:rsid w:val="00E369EB"/>
    <w:rsid w:val="00E36D53"/>
    <w:rsid w:val="00E36D9D"/>
    <w:rsid w:val="00E371FB"/>
    <w:rsid w:val="00E3748C"/>
    <w:rsid w:val="00E37BBF"/>
    <w:rsid w:val="00E40200"/>
    <w:rsid w:val="00E413DC"/>
    <w:rsid w:val="00E41B66"/>
    <w:rsid w:val="00E41BA5"/>
    <w:rsid w:val="00E41BA9"/>
    <w:rsid w:val="00E42556"/>
    <w:rsid w:val="00E428E0"/>
    <w:rsid w:val="00E42959"/>
    <w:rsid w:val="00E42C84"/>
    <w:rsid w:val="00E42DA4"/>
    <w:rsid w:val="00E42EA7"/>
    <w:rsid w:val="00E4334C"/>
    <w:rsid w:val="00E43C5A"/>
    <w:rsid w:val="00E43DAF"/>
    <w:rsid w:val="00E4410A"/>
    <w:rsid w:val="00E44248"/>
    <w:rsid w:val="00E446F7"/>
    <w:rsid w:val="00E449C9"/>
    <w:rsid w:val="00E44BCB"/>
    <w:rsid w:val="00E45623"/>
    <w:rsid w:val="00E458D7"/>
    <w:rsid w:val="00E45E19"/>
    <w:rsid w:val="00E460E8"/>
    <w:rsid w:val="00E46154"/>
    <w:rsid w:val="00E46D33"/>
    <w:rsid w:val="00E46D71"/>
    <w:rsid w:val="00E471EF"/>
    <w:rsid w:val="00E47673"/>
    <w:rsid w:val="00E47D5D"/>
    <w:rsid w:val="00E47D91"/>
    <w:rsid w:val="00E47DD8"/>
    <w:rsid w:val="00E50018"/>
    <w:rsid w:val="00E501DE"/>
    <w:rsid w:val="00E50440"/>
    <w:rsid w:val="00E5055C"/>
    <w:rsid w:val="00E505F1"/>
    <w:rsid w:val="00E5093C"/>
    <w:rsid w:val="00E50E79"/>
    <w:rsid w:val="00E5114C"/>
    <w:rsid w:val="00E514E3"/>
    <w:rsid w:val="00E517B9"/>
    <w:rsid w:val="00E51D33"/>
    <w:rsid w:val="00E51D6C"/>
    <w:rsid w:val="00E529BB"/>
    <w:rsid w:val="00E529EB"/>
    <w:rsid w:val="00E52A88"/>
    <w:rsid w:val="00E52C63"/>
    <w:rsid w:val="00E533CA"/>
    <w:rsid w:val="00E53469"/>
    <w:rsid w:val="00E5361C"/>
    <w:rsid w:val="00E53AE4"/>
    <w:rsid w:val="00E53C29"/>
    <w:rsid w:val="00E53CF5"/>
    <w:rsid w:val="00E54229"/>
    <w:rsid w:val="00E549B9"/>
    <w:rsid w:val="00E54BF8"/>
    <w:rsid w:val="00E54D2E"/>
    <w:rsid w:val="00E55122"/>
    <w:rsid w:val="00E55192"/>
    <w:rsid w:val="00E55B29"/>
    <w:rsid w:val="00E561F9"/>
    <w:rsid w:val="00E5629D"/>
    <w:rsid w:val="00E5647D"/>
    <w:rsid w:val="00E56624"/>
    <w:rsid w:val="00E569FA"/>
    <w:rsid w:val="00E56F27"/>
    <w:rsid w:val="00E5708A"/>
    <w:rsid w:val="00E57292"/>
    <w:rsid w:val="00E5788B"/>
    <w:rsid w:val="00E57B42"/>
    <w:rsid w:val="00E57BA7"/>
    <w:rsid w:val="00E57FEF"/>
    <w:rsid w:val="00E6002C"/>
    <w:rsid w:val="00E60448"/>
    <w:rsid w:val="00E605DA"/>
    <w:rsid w:val="00E60643"/>
    <w:rsid w:val="00E60754"/>
    <w:rsid w:val="00E60C97"/>
    <w:rsid w:val="00E60E03"/>
    <w:rsid w:val="00E60FA4"/>
    <w:rsid w:val="00E61116"/>
    <w:rsid w:val="00E61189"/>
    <w:rsid w:val="00E61301"/>
    <w:rsid w:val="00E61378"/>
    <w:rsid w:val="00E6164F"/>
    <w:rsid w:val="00E61C43"/>
    <w:rsid w:val="00E62022"/>
    <w:rsid w:val="00E62194"/>
    <w:rsid w:val="00E622FA"/>
    <w:rsid w:val="00E62397"/>
    <w:rsid w:val="00E6299D"/>
    <w:rsid w:val="00E629F8"/>
    <w:rsid w:val="00E62C9E"/>
    <w:rsid w:val="00E633BA"/>
    <w:rsid w:val="00E6344F"/>
    <w:rsid w:val="00E637E0"/>
    <w:rsid w:val="00E6385E"/>
    <w:rsid w:val="00E639DA"/>
    <w:rsid w:val="00E6439A"/>
    <w:rsid w:val="00E64585"/>
    <w:rsid w:val="00E64B23"/>
    <w:rsid w:val="00E64B93"/>
    <w:rsid w:val="00E64EB4"/>
    <w:rsid w:val="00E64F06"/>
    <w:rsid w:val="00E64F40"/>
    <w:rsid w:val="00E65178"/>
    <w:rsid w:val="00E653EF"/>
    <w:rsid w:val="00E65582"/>
    <w:rsid w:val="00E65958"/>
    <w:rsid w:val="00E65DA6"/>
    <w:rsid w:val="00E66109"/>
    <w:rsid w:val="00E66338"/>
    <w:rsid w:val="00E666F0"/>
    <w:rsid w:val="00E6679A"/>
    <w:rsid w:val="00E66913"/>
    <w:rsid w:val="00E6692D"/>
    <w:rsid w:val="00E66AAC"/>
    <w:rsid w:val="00E6718E"/>
    <w:rsid w:val="00E67BBF"/>
    <w:rsid w:val="00E67BC6"/>
    <w:rsid w:val="00E67F47"/>
    <w:rsid w:val="00E700F6"/>
    <w:rsid w:val="00E702F1"/>
    <w:rsid w:val="00E7053D"/>
    <w:rsid w:val="00E7076D"/>
    <w:rsid w:val="00E70779"/>
    <w:rsid w:val="00E7079E"/>
    <w:rsid w:val="00E708E6"/>
    <w:rsid w:val="00E70FA9"/>
    <w:rsid w:val="00E71049"/>
    <w:rsid w:val="00E716C2"/>
    <w:rsid w:val="00E71B72"/>
    <w:rsid w:val="00E71BDC"/>
    <w:rsid w:val="00E721B3"/>
    <w:rsid w:val="00E722DD"/>
    <w:rsid w:val="00E72A64"/>
    <w:rsid w:val="00E72DB8"/>
    <w:rsid w:val="00E72F56"/>
    <w:rsid w:val="00E72FF0"/>
    <w:rsid w:val="00E73034"/>
    <w:rsid w:val="00E740C4"/>
    <w:rsid w:val="00E7422D"/>
    <w:rsid w:val="00E74236"/>
    <w:rsid w:val="00E74944"/>
    <w:rsid w:val="00E7497E"/>
    <w:rsid w:val="00E74F07"/>
    <w:rsid w:val="00E75191"/>
    <w:rsid w:val="00E752C0"/>
    <w:rsid w:val="00E752EE"/>
    <w:rsid w:val="00E754BD"/>
    <w:rsid w:val="00E75555"/>
    <w:rsid w:val="00E75588"/>
    <w:rsid w:val="00E75C82"/>
    <w:rsid w:val="00E75EDF"/>
    <w:rsid w:val="00E76695"/>
    <w:rsid w:val="00E76A41"/>
    <w:rsid w:val="00E76C3B"/>
    <w:rsid w:val="00E76F50"/>
    <w:rsid w:val="00E77354"/>
    <w:rsid w:val="00E773E7"/>
    <w:rsid w:val="00E77579"/>
    <w:rsid w:val="00E77CCA"/>
    <w:rsid w:val="00E77E71"/>
    <w:rsid w:val="00E805B6"/>
    <w:rsid w:val="00E80758"/>
    <w:rsid w:val="00E80838"/>
    <w:rsid w:val="00E80C07"/>
    <w:rsid w:val="00E80C1A"/>
    <w:rsid w:val="00E81132"/>
    <w:rsid w:val="00E81223"/>
    <w:rsid w:val="00E81844"/>
    <w:rsid w:val="00E81E0E"/>
    <w:rsid w:val="00E82244"/>
    <w:rsid w:val="00E82557"/>
    <w:rsid w:val="00E8257C"/>
    <w:rsid w:val="00E828E1"/>
    <w:rsid w:val="00E83010"/>
    <w:rsid w:val="00E83400"/>
    <w:rsid w:val="00E8381A"/>
    <w:rsid w:val="00E83E70"/>
    <w:rsid w:val="00E84058"/>
    <w:rsid w:val="00E842C5"/>
    <w:rsid w:val="00E84923"/>
    <w:rsid w:val="00E84AE8"/>
    <w:rsid w:val="00E84DE7"/>
    <w:rsid w:val="00E85254"/>
    <w:rsid w:val="00E85689"/>
    <w:rsid w:val="00E8594A"/>
    <w:rsid w:val="00E85999"/>
    <w:rsid w:val="00E85A3E"/>
    <w:rsid w:val="00E85D48"/>
    <w:rsid w:val="00E85EE4"/>
    <w:rsid w:val="00E85F0A"/>
    <w:rsid w:val="00E86510"/>
    <w:rsid w:val="00E86815"/>
    <w:rsid w:val="00E869D6"/>
    <w:rsid w:val="00E86A31"/>
    <w:rsid w:val="00E86C8D"/>
    <w:rsid w:val="00E86F85"/>
    <w:rsid w:val="00E87072"/>
    <w:rsid w:val="00E870FF"/>
    <w:rsid w:val="00E873FB"/>
    <w:rsid w:val="00E87531"/>
    <w:rsid w:val="00E875FE"/>
    <w:rsid w:val="00E87771"/>
    <w:rsid w:val="00E87A3F"/>
    <w:rsid w:val="00E87A63"/>
    <w:rsid w:val="00E90F33"/>
    <w:rsid w:val="00E911A3"/>
    <w:rsid w:val="00E91B7D"/>
    <w:rsid w:val="00E91C43"/>
    <w:rsid w:val="00E91DCC"/>
    <w:rsid w:val="00E92405"/>
    <w:rsid w:val="00E92552"/>
    <w:rsid w:val="00E92775"/>
    <w:rsid w:val="00E92891"/>
    <w:rsid w:val="00E92A61"/>
    <w:rsid w:val="00E92E03"/>
    <w:rsid w:val="00E93561"/>
    <w:rsid w:val="00E93754"/>
    <w:rsid w:val="00E93BF1"/>
    <w:rsid w:val="00E94615"/>
    <w:rsid w:val="00E9467F"/>
    <w:rsid w:val="00E94A3D"/>
    <w:rsid w:val="00E95160"/>
    <w:rsid w:val="00E9536C"/>
    <w:rsid w:val="00E95918"/>
    <w:rsid w:val="00E95A64"/>
    <w:rsid w:val="00E95ABC"/>
    <w:rsid w:val="00E95DAB"/>
    <w:rsid w:val="00E95F64"/>
    <w:rsid w:val="00E96662"/>
    <w:rsid w:val="00E96D6F"/>
    <w:rsid w:val="00E96F4E"/>
    <w:rsid w:val="00E97215"/>
    <w:rsid w:val="00E972D2"/>
    <w:rsid w:val="00E97378"/>
    <w:rsid w:val="00E9749C"/>
    <w:rsid w:val="00E974DD"/>
    <w:rsid w:val="00E976F0"/>
    <w:rsid w:val="00E97715"/>
    <w:rsid w:val="00E978BB"/>
    <w:rsid w:val="00E97F10"/>
    <w:rsid w:val="00EA0674"/>
    <w:rsid w:val="00EA10E7"/>
    <w:rsid w:val="00EA13E3"/>
    <w:rsid w:val="00EA15AC"/>
    <w:rsid w:val="00EA1DAA"/>
    <w:rsid w:val="00EA1F34"/>
    <w:rsid w:val="00EA20BA"/>
    <w:rsid w:val="00EA2213"/>
    <w:rsid w:val="00EA2218"/>
    <w:rsid w:val="00EA26CA"/>
    <w:rsid w:val="00EA2C73"/>
    <w:rsid w:val="00EA2E74"/>
    <w:rsid w:val="00EA347D"/>
    <w:rsid w:val="00EA3536"/>
    <w:rsid w:val="00EA3A73"/>
    <w:rsid w:val="00EA3AB0"/>
    <w:rsid w:val="00EA3B63"/>
    <w:rsid w:val="00EA4166"/>
    <w:rsid w:val="00EA4365"/>
    <w:rsid w:val="00EA4707"/>
    <w:rsid w:val="00EA473F"/>
    <w:rsid w:val="00EA49B6"/>
    <w:rsid w:val="00EA4B46"/>
    <w:rsid w:val="00EA560D"/>
    <w:rsid w:val="00EA5ACF"/>
    <w:rsid w:val="00EA5DD3"/>
    <w:rsid w:val="00EA5DDD"/>
    <w:rsid w:val="00EA5EFE"/>
    <w:rsid w:val="00EA5F53"/>
    <w:rsid w:val="00EA6427"/>
    <w:rsid w:val="00EA6D60"/>
    <w:rsid w:val="00EA6E70"/>
    <w:rsid w:val="00EA73CE"/>
    <w:rsid w:val="00EA74D1"/>
    <w:rsid w:val="00EA798E"/>
    <w:rsid w:val="00EA7C04"/>
    <w:rsid w:val="00EB02C0"/>
    <w:rsid w:val="00EB0799"/>
    <w:rsid w:val="00EB10EB"/>
    <w:rsid w:val="00EB10F1"/>
    <w:rsid w:val="00EB1CC8"/>
    <w:rsid w:val="00EB1E2E"/>
    <w:rsid w:val="00EB1FC9"/>
    <w:rsid w:val="00EB2138"/>
    <w:rsid w:val="00EB22CE"/>
    <w:rsid w:val="00EB2FBF"/>
    <w:rsid w:val="00EB3179"/>
    <w:rsid w:val="00EB340B"/>
    <w:rsid w:val="00EB3443"/>
    <w:rsid w:val="00EB36D4"/>
    <w:rsid w:val="00EB36F1"/>
    <w:rsid w:val="00EB3BAB"/>
    <w:rsid w:val="00EB4163"/>
    <w:rsid w:val="00EB4214"/>
    <w:rsid w:val="00EB4291"/>
    <w:rsid w:val="00EB4C32"/>
    <w:rsid w:val="00EB4CC4"/>
    <w:rsid w:val="00EB4D3C"/>
    <w:rsid w:val="00EB5018"/>
    <w:rsid w:val="00EB5141"/>
    <w:rsid w:val="00EB6291"/>
    <w:rsid w:val="00EB6685"/>
    <w:rsid w:val="00EB6BA3"/>
    <w:rsid w:val="00EB6DFB"/>
    <w:rsid w:val="00EB7372"/>
    <w:rsid w:val="00EB73ED"/>
    <w:rsid w:val="00EB75D8"/>
    <w:rsid w:val="00EB7794"/>
    <w:rsid w:val="00EB7C3C"/>
    <w:rsid w:val="00EC01D2"/>
    <w:rsid w:val="00EC0315"/>
    <w:rsid w:val="00EC0502"/>
    <w:rsid w:val="00EC0735"/>
    <w:rsid w:val="00EC14AF"/>
    <w:rsid w:val="00EC15FD"/>
    <w:rsid w:val="00EC1950"/>
    <w:rsid w:val="00EC1C88"/>
    <w:rsid w:val="00EC1DB0"/>
    <w:rsid w:val="00EC2B32"/>
    <w:rsid w:val="00EC314B"/>
    <w:rsid w:val="00EC318F"/>
    <w:rsid w:val="00EC3995"/>
    <w:rsid w:val="00EC3EFC"/>
    <w:rsid w:val="00EC425D"/>
    <w:rsid w:val="00EC42C3"/>
    <w:rsid w:val="00EC4382"/>
    <w:rsid w:val="00EC485F"/>
    <w:rsid w:val="00EC4B4D"/>
    <w:rsid w:val="00EC4C82"/>
    <w:rsid w:val="00EC4F56"/>
    <w:rsid w:val="00EC52CB"/>
    <w:rsid w:val="00EC5708"/>
    <w:rsid w:val="00EC5CE4"/>
    <w:rsid w:val="00EC5E45"/>
    <w:rsid w:val="00EC5EE7"/>
    <w:rsid w:val="00EC6145"/>
    <w:rsid w:val="00EC6149"/>
    <w:rsid w:val="00EC6509"/>
    <w:rsid w:val="00EC6600"/>
    <w:rsid w:val="00EC6EA0"/>
    <w:rsid w:val="00EC7355"/>
    <w:rsid w:val="00EC7382"/>
    <w:rsid w:val="00EC741F"/>
    <w:rsid w:val="00EC7BF5"/>
    <w:rsid w:val="00ED0176"/>
    <w:rsid w:val="00ED0391"/>
    <w:rsid w:val="00ED0534"/>
    <w:rsid w:val="00ED06EA"/>
    <w:rsid w:val="00ED07E7"/>
    <w:rsid w:val="00ED0842"/>
    <w:rsid w:val="00ED0847"/>
    <w:rsid w:val="00ED0E67"/>
    <w:rsid w:val="00ED1483"/>
    <w:rsid w:val="00ED18C9"/>
    <w:rsid w:val="00ED208A"/>
    <w:rsid w:val="00ED2238"/>
    <w:rsid w:val="00ED2358"/>
    <w:rsid w:val="00ED23B7"/>
    <w:rsid w:val="00ED26D2"/>
    <w:rsid w:val="00ED2823"/>
    <w:rsid w:val="00ED2B2A"/>
    <w:rsid w:val="00ED2FA3"/>
    <w:rsid w:val="00ED2FF2"/>
    <w:rsid w:val="00ED3BBD"/>
    <w:rsid w:val="00ED3E8C"/>
    <w:rsid w:val="00ED3F93"/>
    <w:rsid w:val="00ED4144"/>
    <w:rsid w:val="00ED4659"/>
    <w:rsid w:val="00ED49AA"/>
    <w:rsid w:val="00ED4A3F"/>
    <w:rsid w:val="00ED4D54"/>
    <w:rsid w:val="00ED4F08"/>
    <w:rsid w:val="00ED542E"/>
    <w:rsid w:val="00ED59A9"/>
    <w:rsid w:val="00ED62C2"/>
    <w:rsid w:val="00ED64A0"/>
    <w:rsid w:val="00ED6B8A"/>
    <w:rsid w:val="00ED6F1E"/>
    <w:rsid w:val="00ED7382"/>
    <w:rsid w:val="00ED7384"/>
    <w:rsid w:val="00ED748F"/>
    <w:rsid w:val="00EE1235"/>
    <w:rsid w:val="00EE13D6"/>
    <w:rsid w:val="00EE177D"/>
    <w:rsid w:val="00EE1797"/>
    <w:rsid w:val="00EE1E0F"/>
    <w:rsid w:val="00EE2947"/>
    <w:rsid w:val="00EE29F8"/>
    <w:rsid w:val="00EE30DC"/>
    <w:rsid w:val="00EE3280"/>
    <w:rsid w:val="00EE362D"/>
    <w:rsid w:val="00EE36D7"/>
    <w:rsid w:val="00EE3ABB"/>
    <w:rsid w:val="00EE3B8D"/>
    <w:rsid w:val="00EE3C38"/>
    <w:rsid w:val="00EE3C85"/>
    <w:rsid w:val="00EE3FBB"/>
    <w:rsid w:val="00EE43BE"/>
    <w:rsid w:val="00EE4D7F"/>
    <w:rsid w:val="00EE53CA"/>
    <w:rsid w:val="00EE55C4"/>
    <w:rsid w:val="00EE58BD"/>
    <w:rsid w:val="00EE5AEC"/>
    <w:rsid w:val="00EE5D28"/>
    <w:rsid w:val="00EE5EB4"/>
    <w:rsid w:val="00EE678D"/>
    <w:rsid w:val="00EE6868"/>
    <w:rsid w:val="00EE71B4"/>
    <w:rsid w:val="00EE7844"/>
    <w:rsid w:val="00EE7A40"/>
    <w:rsid w:val="00EE7AD8"/>
    <w:rsid w:val="00EF00D2"/>
    <w:rsid w:val="00EF0180"/>
    <w:rsid w:val="00EF01D8"/>
    <w:rsid w:val="00EF01E6"/>
    <w:rsid w:val="00EF06FB"/>
    <w:rsid w:val="00EF0E3D"/>
    <w:rsid w:val="00EF10A6"/>
    <w:rsid w:val="00EF1451"/>
    <w:rsid w:val="00EF1847"/>
    <w:rsid w:val="00EF1A22"/>
    <w:rsid w:val="00EF1C5D"/>
    <w:rsid w:val="00EF20EC"/>
    <w:rsid w:val="00EF2296"/>
    <w:rsid w:val="00EF24DA"/>
    <w:rsid w:val="00EF2855"/>
    <w:rsid w:val="00EF2A92"/>
    <w:rsid w:val="00EF2A97"/>
    <w:rsid w:val="00EF2FFC"/>
    <w:rsid w:val="00EF363E"/>
    <w:rsid w:val="00EF38D2"/>
    <w:rsid w:val="00EF3CAA"/>
    <w:rsid w:val="00EF44B1"/>
    <w:rsid w:val="00EF4B02"/>
    <w:rsid w:val="00EF4CF3"/>
    <w:rsid w:val="00EF58E6"/>
    <w:rsid w:val="00EF5978"/>
    <w:rsid w:val="00EF6177"/>
    <w:rsid w:val="00EF6432"/>
    <w:rsid w:val="00EF65AA"/>
    <w:rsid w:val="00EF681E"/>
    <w:rsid w:val="00EF6B86"/>
    <w:rsid w:val="00EF6E3E"/>
    <w:rsid w:val="00EF70FC"/>
    <w:rsid w:val="00EF7135"/>
    <w:rsid w:val="00EF73FE"/>
    <w:rsid w:val="00F00C89"/>
    <w:rsid w:val="00F00D4E"/>
    <w:rsid w:val="00F014DA"/>
    <w:rsid w:val="00F02A40"/>
    <w:rsid w:val="00F02C06"/>
    <w:rsid w:val="00F02F16"/>
    <w:rsid w:val="00F02F52"/>
    <w:rsid w:val="00F0351A"/>
    <w:rsid w:val="00F03638"/>
    <w:rsid w:val="00F039D2"/>
    <w:rsid w:val="00F03DCF"/>
    <w:rsid w:val="00F041EF"/>
    <w:rsid w:val="00F0476B"/>
    <w:rsid w:val="00F04B5B"/>
    <w:rsid w:val="00F04D06"/>
    <w:rsid w:val="00F04EE5"/>
    <w:rsid w:val="00F0520F"/>
    <w:rsid w:val="00F05263"/>
    <w:rsid w:val="00F0583B"/>
    <w:rsid w:val="00F05AE0"/>
    <w:rsid w:val="00F05B62"/>
    <w:rsid w:val="00F05BE3"/>
    <w:rsid w:val="00F05DD2"/>
    <w:rsid w:val="00F063F1"/>
    <w:rsid w:val="00F067E2"/>
    <w:rsid w:val="00F068CC"/>
    <w:rsid w:val="00F069BF"/>
    <w:rsid w:val="00F07647"/>
    <w:rsid w:val="00F0765A"/>
    <w:rsid w:val="00F07B9F"/>
    <w:rsid w:val="00F07BC4"/>
    <w:rsid w:val="00F07EDE"/>
    <w:rsid w:val="00F07FA9"/>
    <w:rsid w:val="00F10131"/>
    <w:rsid w:val="00F10207"/>
    <w:rsid w:val="00F105B2"/>
    <w:rsid w:val="00F105F3"/>
    <w:rsid w:val="00F1060B"/>
    <w:rsid w:val="00F10FAC"/>
    <w:rsid w:val="00F112D4"/>
    <w:rsid w:val="00F113A4"/>
    <w:rsid w:val="00F113B9"/>
    <w:rsid w:val="00F1194A"/>
    <w:rsid w:val="00F11A23"/>
    <w:rsid w:val="00F11C21"/>
    <w:rsid w:val="00F12157"/>
    <w:rsid w:val="00F125D3"/>
    <w:rsid w:val="00F12887"/>
    <w:rsid w:val="00F12ED6"/>
    <w:rsid w:val="00F12ED7"/>
    <w:rsid w:val="00F1301F"/>
    <w:rsid w:val="00F133A1"/>
    <w:rsid w:val="00F135F4"/>
    <w:rsid w:val="00F137E5"/>
    <w:rsid w:val="00F13BA7"/>
    <w:rsid w:val="00F13DAB"/>
    <w:rsid w:val="00F1426A"/>
    <w:rsid w:val="00F14320"/>
    <w:rsid w:val="00F1440C"/>
    <w:rsid w:val="00F14488"/>
    <w:rsid w:val="00F14605"/>
    <w:rsid w:val="00F147EF"/>
    <w:rsid w:val="00F150D1"/>
    <w:rsid w:val="00F151F2"/>
    <w:rsid w:val="00F15345"/>
    <w:rsid w:val="00F155FC"/>
    <w:rsid w:val="00F15C94"/>
    <w:rsid w:val="00F15D7D"/>
    <w:rsid w:val="00F16376"/>
    <w:rsid w:val="00F165A0"/>
    <w:rsid w:val="00F16683"/>
    <w:rsid w:val="00F16CDA"/>
    <w:rsid w:val="00F16DCC"/>
    <w:rsid w:val="00F16EA0"/>
    <w:rsid w:val="00F16FB0"/>
    <w:rsid w:val="00F17308"/>
    <w:rsid w:val="00F17C41"/>
    <w:rsid w:val="00F17D92"/>
    <w:rsid w:val="00F20033"/>
    <w:rsid w:val="00F20622"/>
    <w:rsid w:val="00F20AC3"/>
    <w:rsid w:val="00F2127F"/>
    <w:rsid w:val="00F2129E"/>
    <w:rsid w:val="00F212C0"/>
    <w:rsid w:val="00F212DE"/>
    <w:rsid w:val="00F215A3"/>
    <w:rsid w:val="00F21644"/>
    <w:rsid w:val="00F21BB3"/>
    <w:rsid w:val="00F21C32"/>
    <w:rsid w:val="00F21F46"/>
    <w:rsid w:val="00F22172"/>
    <w:rsid w:val="00F221E6"/>
    <w:rsid w:val="00F223F7"/>
    <w:rsid w:val="00F225E4"/>
    <w:rsid w:val="00F22C4C"/>
    <w:rsid w:val="00F22FD9"/>
    <w:rsid w:val="00F234D2"/>
    <w:rsid w:val="00F2372A"/>
    <w:rsid w:val="00F23906"/>
    <w:rsid w:val="00F23943"/>
    <w:rsid w:val="00F23C6D"/>
    <w:rsid w:val="00F23FAC"/>
    <w:rsid w:val="00F2410A"/>
    <w:rsid w:val="00F2429A"/>
    <w:rsid w:val="00F243DA"/>
    <w:rsid w:val="00F246B4"/>
    <w:rsid w:val="00F24868"/>
    <w:rsid w:val="00F24980"/>
    <w:rsid w:val="00F249C4"/>
    <w:rsid w:val="00F24EA4"/>
    <w:rsid w:val="00F24F4A"/>
    <w:rsid w:val="00F251F7"/>
    <w:rsid w:val="00F252FE"/>
    <w:rsid w:val="00F254E0"/>
    <w:rsid w:val="00F25507"/>
    <w:rsid w:val="00F25511"/>
    <w:rsid w:val="00F25695"/>
    <w:rsid w:val="00F25CBD"/>
    <w:rsid w:val="00F2625B"/>
    <w:rsid w:val="00F2656D"/>
    <w:rsid w:val="00F267FE"/>
    <w:rsid w:val="00F2704B"/>
    <w:rsid w:val="00F2743B"/>
    <w:rsid w:val="00F27896"/>
    <w:rsid w:val="00F27A72"/>
    <w:rsid w:val="00F305D5"/>
    <w:rsid w:val="00F305FB"/>
    <w:rsid w:val="00F30743"/>
    <w:rsid w:val="00F3095A"/>
    <w:rsid w:val="00F30ADE"/>
    <w:rsid w:val="00F30B82"/>
    <w:rsid w:val="00F30BF8"/>
    <w:rsid w:val="00F30F99"/>
    <w:rsid w:val="00F3146F"/>
    <w:rsid w:val="00F31524"/>
    <w:rsid w:val="00F31851"/>
    <w:rsid w:val="00F31D83"/>
    <w:rsid w:val="00F31F4E"/>
    <w:rsid w:val="00F31FEA"/>
    <w:rsid w:val="00F323A6"/>
    <w:rsid w:val="00F3279E"/>
    <w:rsid w:val="00F32835"/>
    <w:rsid w:val="00F32AC6"/>
    <w:rsid w:val="00F32DFB"/>
    <w:rsid w:val="00F3311D"/>
    <w:rsid w:val="00F33228"/>
    <w:rsid w:val="00F339A3"/>
    <w:rsid w:val="00F33B63"/>
    <w:rsid w:val="00F347BC"/>
    <w:rsid w:val="00F34AE5"/>
    <w:rsid w:val="00F34BAD"/>
    <w:rsid w:val="00F359F3"/>
    <w:rsid w:val="00F35A0A"/>
    <w:rsid w:val="00F35CAD"/>
    <w:rsid w:val="00F35EBD"/>
    <w:rsid w:val="00F3668F"/>
    <w:rsid w:val="00F36FB6"/>
    <w:rsid w:val="00F371A4"/>
    <w:rsid w:val="00F371A9"/>
    <w:rsid w:val="00F372E6"/>
    <w:rsid w:val="00F373A0"/>
    <w:rsid w:val="00F376B1"/>
    <w:rsid w:val="00F378FF"/>
    <w:rsid w:val="00F37D69"/>
    <w:rsid w:val="00F37EE0"/>
    <w:rsid w:val="00F40602"/>
    <w:rsid w:val="00F40C93"/>
    <w:rsid w:val="00F40CB7"/>
    <w:rsid w:val="00F415EF"/>
    <w:rsid w:val="00F41840"/>
    <w:rsid w:val="00F41C0F"/>
    <w:rsid w:val="00F41EE6"/>
    <w:rsid w:val="00F421A9"/>
    <w:rsid w:val="00F42368"/>
    <w:rsid w:val="00F423CD"/>
    <w:rsid w:val="00F426E8"/>
    <w:rsid w:val="00F42C20"/>
    <w:rsid w:val="00F42CA7"/>
    <w:rsid w:val="00F42CD7"/>
    <w:rsid w:val="00F42F54"/>
    <w:rsid w:val="00F42FF3"/>
    <w:rsid w:val="00F43CE1"/>
    <w:rsid w:val="00F442D1"/>
    <w:rsid w:val="00F44300"/>
    <w:rsid w:val="00F44674"/>
    <w:rsid w:val="00F4470E"/>
    <w:rsid w:val="00F44890"/>
    <w:rsid w:val="00F44D88"/>
    <w:rsid w:val="00F44DFE"/>
    <w:rsid w:val="00F44EF8"/>
    <w:rsid w:val="00F44FBF"/>
    <w:rsid w:val="00F454A9"/>
    <w:rsid w:val="00F45B44"/>
    <w:rsid w:val="00F45C80"/>
    <w:rsid w:val="00F4655A"/>
    <w:rsid w:val="00F46BE1"/>
    <w:rsid w:val="00F470B7"/>
    <w:rsid w:val="00F4741D"/>
    <w:rsid w:val="00F474C2"/>
    <w:rsid w:val="00F4763F"/>
    <w:rsid w:val="00F478F7"/>
    <w:rsid w:val="00F478FB"/>
    <w:rsid w:val="00F47B9C"/>
    <w:rsid w:val="00F47F70"/>
    <w:rsid w:val="00F501DE"/>
    <w:rsid w:val="00F50382"/>
    <w:rsid w:val="00F506AA"/>
    <w:rsid w:val="00F50A8A"/>
    <w:rsid w:val="00F50C13"/>
    <w:rsid w:val="00F50C2D"/>
    <w:rsid w:val="00F50D08"/>
    <w:rsid w:val="00F518D5"/>
    <w:rsid w:val="00F51A60"/>
    <w:rsid w:val="00F51E04"/>
    <w:rsid w:val="00F527BA"/>
    <w:rsid w:val="00F52813"/>
    <w:rsid w:val="00F52857"/>
    <w:rsid w:val="00F52A44"/>
    <w:rsid w:val="00F53274"/>
    <w:rsid w:val="00F53878"/>
    <w:rsid w:val="00F53937"/>
    <w:rsid w:val="00F53BA0"/>
    <w:rsid w:val="00F54CFF"/>
    <w:rsid w:val="00F550F4"/>
    <w:rsid w:val="00F55276"/>
    <w:rsid w:val="00F553CA"/>
    <w:rsid w:val="00F556A8"/>
    <w:rsid w:val="00F55A4D"/>
    <w:rsid w:val="00F55CDF"/>
    <w:rsid w:val="00F55D9A"/>
    <w:rsid w:val="00F56259"/>
    <w:rsid w:val="00F563A2"/>
    <w:rsid w:val="00F566BF"/>
    <w:rsid w:val="00F566CC"/>
    <w:rsid w:val="00F56713"/>
    <w:rsid w:val="00F568C4"/>
    <w:rsid w:val="00F56A0E"/>
    <w:rsid w:val="00F56E43"/>
    <w:rsid w:val="00F5703B"/>
    <w:rsid w:val="00F5718B"/>
    <w:rsid w:val="00F574B2"/>
    <w:rsid w:val="00F57523"/>
    <w:rsid w:val="00F57AE9"/>
    <w:rsid w:val="00F6037A"/>
    <w:rsid w:val="00F6063F"/>
    <w:rsid w:val="00F608D9"/>
    <w:rsid w:val="00F60E4A"/>
    <w:rsid w:val="00F610D6"/>
    <w:rsid w:val="00F6115A"/>
    <w:rsid w:val="00F61432"/>
    <w:rsid w:val="00F61496"/>
    <w:rsid w:val="00F6152A"/>
    <w:rsid w:val="00F61692"/>
    <w:rsid w:val="00F61965"/>
    <w:rsid w:val="00F61983"/>
    <w:rsid w:val="00F619B1"/>
    <w:rsid w:val="00F61C51"/>
    <w:rsid w:val="00F61CEB"/>
    <w:rsid w:val="00F61F0A"/>
    <w:rsid w:val="00F61FAC"/>
    <w:rsid w:val="00F62083"/>
    <w:rsid w:val="00F621ED"/>
    <w:rsid w:val="00F6242D"/>
    <w:rsid w:val="00F624A1"/>
    <w:rsid w:val="00F62511"/>
    <w:rsid w:val="00F630A5"/>
    <w:rsid w:val="00F630F7"/>
    <w:rsid w:val="00F638AA"/>
    <w:rsid w:val="00F638AD"/>
    <w:rsid w:val="00F63AA8"/>
    <w:rsid w:val="00F641CA"/>
    <w:rsid w:val="00F649B1"/>
    <w:rsid w:val="00F64A14"/>
    <w:rsid w:val="00F64F2F"/>
    <w:rsid w:val="00F64F9D"/>
    <w:rsid w:val="00F657FF"/>
    <w:rsid w:val="00F65DD1"/>
    <w:rsid w:val="00F664FE"/>
    <w:rsid w:val="00F66569"/>
    <w:rsid w:val="00F667C6"/>
    <w:rsid w:val="00F669F2"/>
    <w:rsid w:val="00F66AC8"/>
    <w:rsid w:val="00F66B87"/>
    <w:rsid w:val="00F66D01"/>
    <w:rsid w:val="00F66E4D"/>
    <w:rsid w:val="00F6724B"/>
    <w:rsid w:val="00F67524"/>
    <w:rsid w:val="00F67AFA"/>
    <w:rsid w:val="00F67EB6"/>
    <w:rsid w:val="00F70230"/>
    <w:rsid w:val="00F703BF"/>
    <w:rsid w:val="00F7072D"/>
    <w:rsid w:val="00F709C4"/>
    <w:rsid w:val="00F70A34"/>
    <w:rsid w:val="00F710FA"/>
    <w:rsid w:val="00F713D0"/>
    <w:rsid w:val="00F71875"/>
    <w:rsid w:val="00F71F41"/>
    <w:rsid w:val="00F72326"/>
    <w:rsid w:val="00F7235B"/>
    <w:rsid w:val="00F7246A"/>
    <w:rsid w:val="00F7269D"/>
    <w:rsid w:val="00F72727"/>
    <w:rsid w:val="00F72B48"/>
    <w:rsid w:val="00F72FBB"/>
    <w:rsid w:val="00F731AF"/>
    <w:rsid w:val="00F7337B"/>
    <w:rsid w:val="00F7380D"/>
    <w:rsid w:val="00F73897"/>
    <w:rsid w:val="00F73C2E"/>
    <w:rsid w:val="00F73CC6"/>
    <w:rsid w:val="00F74180"/>
    <w:rsid w:val="00F7418D"/>
    <w:rsid w:val="00F74885"/>
    <w:rsid w:val="00F748F8"/>
    <w:rsid w:val="00F750B8"/>
    <w:rsid w:val="00F75172"/>
    <w:rsid w:val="00F751D3"/>
    <w:rsid w:val="00F7521C"/>
    <w:rsid w:val="00F75AEE"/>
    <w:rsid w:val="00F75D0B"/>
    <w:rsid w:val="00F75EE9"/>
    <w:rsid w:val="00F762BD"/>
    <w:rsid w:val="00F762CF"/>
    <w:rsid w:val="00F76439"/>
    <w:rsid w:val="00F76C9D"/>
    <w:rsid w:val="00F77185"/>
    <w:rsid w:val="00F77757"/>
    <w:rsid w:val="00F777C4"/>
    <w:rsid w:val="00F77BE8"/>
    <w:rsid w:val="00F77FF7"/>
    <w:rsid w:val="00F80153"/>
    <w:rsid w:val="00F80711"/>
    <w:rsid w:val="00F807DE"/>
    <w:rsid w:val="00F80940"/>
    <w:rsid w:val="00F80C44"/>
    <w:rsid w:val="00F81923"/>
    <w:rsid w:val="00F81B75"/>
    <w:rsid w:val="00F8202C"/>
    <w:rsid w:val="00F82AFD"/>
    <w:rsid w:val="00F833F2"/>
    <w:rsid w:val="00F8351E"/>
    <w:rsid w:val="00F835DA"/>
    <w:rsid w:val="00F83A2E"/>
    <w:rsid w:val="00F83BBD"/>
    <w:rsid w:val="00F83C3D"/>
    <w:rsid w:val="00F84014"/>
    <w:rsid w:val="00F844AA"/>
    <w:rsid w:val="00F84521"/>
    <w:rsid w:val="00F8490C"/>
    <w:rsid w:val="00F84B14"/>
    <w:rsid w:val="00F8583B"/>
    <w:rsid w:val="00F85B26"/>
    <w:rsid w:val="00F85F70"/>
    <w:rsid w:val="00F8626D"/>
    <w:rsid w:val="00F867CC"/>
    <w:rsid w:val="00F86BD1"/>
    <w:rsid w:val="00F86C20"/>
    <w:rsid w:val="00F86C71"/>
    <w:rsid w:val="00F86CF3"/>
    <w:rsid w:val="00F872E6"/>
    <w:rsid w:val="00F872F8"/>
    <w:rsid w:val="00F87780"/>
    <w:rsid w:val="00F87846"/>
    <w:rsid w:val="00F87870"/>
    <w:rsid w:val="00F878C6"/>
    <w:rsid w:val="00F878E4"/>
    <w:rsid w:val="00F87E81"/>
    <w:rsid w:val="00F9020A"/>
    <w:rsid w:val="00F90804"/>
    <w:rsid w:val="00F9097C"/>
    <w:rsid w:val="00F90B0D"/>
    <w:rsid w:val="00F9104F"/>
    <w:rsid w:val="00F91AEE"/>
    <w:rsid w:val="00F925D9"/>
    <w:rsid w:val="00F9260D"/>
    <w:rsid w:val="00F9265F"/>
    <w:rsid w:val="00F92F5F"/>
    <w:rsid w:val="00F9309B"/>
    <w:rsid w:val="00F930A9"/>
    <w:rsid w:val="00F93134"/>
    <w:rsid w:val="00F9318D"/>
    <w:rsid w:val="00F93528"/>
    <w:rsid w:val="00F93C4C"/>
    <w:rsid w:val="00F94063"/>
    <w:rsid w:val="00F943D8"/>
    <w:rsid w:val="00F94574"/>
    <w:rsid w:val="00F94A21"/>
    <w:rsid w:val="00F94CFA"/>
    <w:rsid w:val="00F94DF8"/>
    <w:rsid w:val="00F95577"/>
    <w:rsid w:val="00F95963"/>
    <w:rsid w:val="00F95DD4"/>
    <w:rsid w:val="00F95DD7"/>
    <w:rsid w:val="00F95FE9"/>
    <w:rsid w:val="00F960D6"/>
    <w:rsid w:val="00F965F1"/>
    <w:rsid w:val="00F96662"/>
    <w:rsid w:val="00F9688A"/>
    <w:rsid w:val="00F96B1E"/>
    <w:rsid w:val="00F97181"/>
    <w:rsid w:val="00F975D2"/>
    <w:rsid w:val="00F978BB"/>
    <w:rsid w:val="00F97A9A"/>
    <w:rsid w:val="00F97EE0"/>
    <w:rsid w:val="00F97FF2"/>
    <w:rsid w:val="00FA073F"/>
    <w:rsid w:val="00FA0969"/>
    <w:rsid w:val="00FA0C3C"/>
    <w:rsid w:val="00FA0FD1"/>
    <w:rsid w:val="00FA181F"/>
    <w:rsid w:val="00FA1988"/>
    <w:rsid w:val="00FA1FF3"/>
    <w:rsid w:val="00FA207B"/>
    <w:rsid w:val="00FA2268"/>
    <w:rsid w:val="00FA2482"/>
    <w:rsid w:val="00FA2946"/>
    <w:rsid w:val="00FA2B88"/>
    <w:rsid w:val="00FA2C6A"/>
    <w:rsid w:val="00FA2DB5"/>
    <w:rsid w:val="00FA31A9"/>
    <w:rsid w:val="00FA33F7"/>
    <w:rsid w:val="00FA3A6F"/>
    <w:rsid w:val="00FA4059"/>
    <w:rsid w:val="00FA422B"/>
    <w:rsid w:val="00FA4B03"/>
    <w:rsid w:val="00FA4CE4"/>
    <w:rsid w:val="00FA4D0B"/>
    <w:rsid w:val="00FA4D8B"/>
    <w:rsid w:val="00FA4F1A"/>
    <w:rsid w:val="00FA5062"/>
    <w:rsid w:val="00FA57E1"/>
    <w:rsid w:val="00FA585C"/>
    <w:rsid w:val="00FA5ADF"/>
    <w:rsid w:val="00FA5C29"/>
    <w:rsid w:val="00FA6306"/>
    <w:rsid w:val="00FA6313"/>
    <w:rsid w:val="00FA6474"/>
    <w:rsid w:val="00FA653D"/>
    <w:rsid w:val="00FA6821"/>
    <w:rsid w:val="00FA68DF"/>
    <w:rsid w:val="00FA6AF2"/>
    <w:rsid w:val="00FA6D29"/>
    <w:rsid w:val="00FA6F0F"/>
    <w:rsid w:val="00FA6FB1"/>
    <w:rsid w:val="00FA788C"/>
    <w:rsid w:val="00FA7A4D"/>
    <w:rsid w:val="00FA7F55"/>
    <w:rsid w:val="00FB015D"/>
    <w:rsid w:val="00FB020F"/>
    <w:rsid w:val="00FB02C9"/>
    <w:rsid w:val="00FB0556"/>
    <w:rsid w:val="00FB0B45"/>
    <w:rsid w:val="00FB0D75"/>
    <w:rsid w:val="00FB100F"/>
    <w:rsid w:val="00FB10BB"/>
    <w:rsid w:val="00FB1707"/>
    <w:rsid w:val="00FB193B"/>
    <w:rsid w:val="00FB1A50"/>
    <w:rsid w:val="00FB1A7B"/>
    <w:rsid w:val="00FB1F24"/>
    <w:rsid w:val="00FB2723"/>
    <w:rsid w:val="00FB2A2A"/>
    <w:rsid w:val="00FB2EEF"/>
    <w:rsid w:val="00FB346C"/>
    <w:rsid w:val="00FB35A2"/>
    <w:rsid w:val="00FB361C"/>
    <w:rsid w:val="00FB3A2B"/>
    <w:rsid w:val="00FB427A"/>
    <w:rsid w:val="00FB467E"/>
    <w:rsid w:val="00FB4AAB"/>
    <w:rsid w:val="00FB565E"/>
    <w:rsid w:val="00FB57E2"/>
    <w:rsid w:val="00FB591E"/>
    <w:rsid w:val="00FB5B09"/>
    <w:rsid w:val="00FB5B61"/>
    <w:rsid w:val="00FB6CCD"/>
    <w:rsid w:val="00FB7D0C"/>
    <w:rsid w:val="00FC1529"/>
    <w:rsid w:val="00FC16EE"/>
    <w:rsid w:val="00FC1E21"/>
    <w:rsid w:val="00FC1F93"/>
    <w:rsid w:val="00FC213C"/>
    <w:rsid w:val="00FC2AF7"/>
    <w:rsid w:val="00FC31D9"/>
    <w:rsid w:val="00FC31F4"/>
    <w:rsid w:val="00FC3B90"/>
    <w:rsid w:val="00FC3DF2"/>
    <w:rsid w:val="00FC3F90"/>
    <w:rsid w:val="00FC4059"/>
    <w:rsid w:val="00FC4315"/>
    <w:rsid w:val="00FC4500"/>
    <w:rsid w:val="00FC4506"/>
    <w:rsid w:val="00FC46FF"/>
    <w:rsid w:val="00FC4928"/>
    <w:rsid w:val="00FC4D9E"/>
    <w:rsid w:val="00FC4E56"/>
    <w:rsid w:val="00FC4FB8"/>
    <w:rsid w:val="00FC59DF"/>
    <w:rsid w:val="00FC5A01"/>
    <w:rsid w:val="00FC5A4A"/>
    <w:rsid w:val="00FC5DB2"/>
    <w:rsid w:val="00FC6804"/>
    <w:rsid w:val="00FC6ACD"/>
    <w:rsid w:val="00FC7186"/>
    <w:rsid w:val="00FC744D"/>
    <w:rsid w:val="00FC7640"/>
    <w:rsid w:val="00FC7790"/>
    <w:rsid w:val="00FC7831"/>
    <w:rsid w:val="00FC7DF0"/>
    <w:rsid w:val="00FC7FA6"/>
    <w:rsid w:val="00FD0226"/>
    <w:rsid w:val="00FD0745"/>
    <w:rsid w:val="00FD0844"/>
    <w:rsid w:val="00FD0B49"/>
    <w:rsid w:val="00FD0DF0"/>
    <w:rsid w:val="00FD1455"/>
    <w:rsid w:val="00FD1A61"/>
    <w:rsid w:val="00FD1B95"/>
    <w:rsid w:val="00FD1CAF"/>
    <w:rsid w:val="00FD1FD4"/>
    <w:rsid w:val="00FD21F5"/>
    <w:rsid w:val="00FD22D2"/>
    <w:rsid w:val="00FD24B6"/>
    <w:rsid w:val="00FD24C2"/>
    <w:rsid w:val="00FD2538"/>
    <w:rsid w:val="00FD254B"/>
    <w:rsid w:val="00FD2573"/>
    <w:rsid w:val="00FD2608"/>
    <w:rsid w:val="00FD2A4B"/>
    <w:rsid w:val="00FD2C49"/>
    <w:rsid w:val="00FD48AE"/>
    <w:rsid w:val="00FD49C4"/>
    <w:rsid w:val="00FD4B6A"/>
    <w:rsid w:val="00FD4EBF"/>
    <w:rsid w:val="00FD4EFD"/>
    <w:rsid w:val="00FD5026"/>
    <w:rsid w:val="00FD507B"/>
    <w:rsid w:val="00FD5184"/>
    <w:rsid w:val="00FD5598"/>
    <w:rsid w:val="00FD56CC"/>
    <w:rsid w:val="00FD56F5"/>
    <w:rsid w:val="00FD5D18"/>
    <w:rsid w:val="00FD607F"/>
    <w:rsid w:val="00FD612A"/>
    <w:rsid w:val="00FD6268"/>
    <w:rsid w:val="00FD6337"/>
    <w:rsid w:val="00FD6F25"/>
    <w:rsid w:val="00FD70D1"/>
    <w:rsid w:val="00FD75B1"/>
    <w:rsid w:val="00FD7615"/>
    <w:rsid w:val="00FD78DD"/>
    <w:rsid w:val="00FE0189"/>
    <w:rsid w:val="00FE023E"/>
    <w:rsid w:val="00FE0339"/>
    <w:rsid w:val="00FE0EBF"/>
    <w:rsid w:val="00FE14AC"/>
    <w:rsid w:val="00FE15BB"/>
    <w:rsid w:val="00FE190D"/>
    <w:rsid w:val="00FE1922"/>
    <w:rsid w:val="00FE1940"/>
    <w:rsid w:val="00FE1F6F"/>
    <w:rsid w:val="00FE2113"/>
    <w:rsid w:val="00FE28D2"/>
    <w:rsid w:val="00FE28EE"/>
    <w:rsid w:val="00FE2C03"/>
    <w:rsid w:val="00FE2D8A"/>
    <w:rsid w:val="00FE319F"/>
    <w:rsid w:val="00FE3273"/>
    <w:rsid w:val="00FE36D4"/>
    <w:rsid w:val="00FE3C5E"/>
    <w:rsid w:val="00FE4333"/>
    <w:rsid w:val="00FE43BE"/>
    <w:rsid w:val="00FE5076"/>
    <w:rsid w:val="00FE5A53"/>
    <w:rsid w:val="00FE5AB7"/>
    <w:rsid w:val="00FE5C59"/>
    <w:rsid w:val="00FE62AA"/>
    <w:rsid w:val="00FE6A24"/>
    <w:rsid w:val="00FE6AB9"/>
    <w:rsid w:val="00FE6C19"/>
    <w:rsid w:val="00FE700E"/>
    <w:rsid w:val="00FE7A3D"/>
    <w:rsid w:val="00FE7A78"/>
    <w:rsid w:val="00FE7ACF"/>
    <w:rsid w:val="00FE7AFD"/>
    <w:rsid w:val="00FE7CF2"/>
    <w:rsid w:val="00FF059C"/>
    <w:rsid w:val="00FF0627"/>
    <w:rsid w:val="00FF0B06"/>
    <w:rsid w:val="00FF0D31"/>
    <w:rsid w:val="00FF135F"/>
    <w:rsid w:val="00FF142E"/>
    <w:rsid w:val="00FF170B"/>
    <w:rsid w:val="00FF17A4"/>
    <w:rsid w:val="00FF17BB"/>
    <w:rsid w:val="00FF1CFB"/>
    <w:rsid w:val="00FF1D87"/>
    <w:rsid w:val="00FF1E6E"/>
    <w:rsid w:val="00FF209F"/>
    <w:rsid w:val="00FF24B1"/>
    <w:rsid w:val="00FF28BF"/>
    <w:rsid w:val="00FF2C51"/>
    <w:rsid w:val="00FF3933"/>
    <w:rsid w:val="00FF3B9C"/>
    <w:rsid w:val="00FF4126"/>
    <w:rsid w:val="00FF4218"/>
    <w:rsid w:val="00FF4AEB"/>
    <w:rsid w:val="00FF509B"/>
    <w:rsid w:val="00FF5216"/>
    <w:rsid w:val="00FF52B1"/>
    <w:rsid w:val="00FF58AF"/>
    <w:rsid w:val="00FF5A10"/>
    <w:rsid w:val="00FF5A1D"/>
    <w:rsid w:val="00FF5CD4"/>
    <w:rsid w:val="00FF689B"/>
    <w:rsid w:val="00FF776D"/>
    <w:rsid w:val="00FF78DA"/>
    <w:rsid w:val="00FF7C06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6CF41DB3-F59B-4633-92D1-6C2090D2F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uiPriority="99" w:qFormat="1"/>
    <w:lsdException w:name="heading 2" w:locked="1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locked="1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locked="1" w:uiPriority="99" w:qFormat="1"/>
    <w:lsdException w:name="Emphasis" w:locked="1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7683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F3A6C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F3A6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F3A6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F3A6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3057D6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3057D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locked/>
    <w:rsid w:val="003057D6"/>
    <w:rPr>
      <w:rFonts w:ascii="Arial" w:hAnsi="Arial" w:cs="Times New Roman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2F3A6C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uiPriority w:val="99"/>
    <w:locked/>
    <w:rsid w:val="00EF617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EF6177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EF6177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EF6177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EF6177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EF6177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rsid w:val="002F3A6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EF617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F3A6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F3A6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F3A6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EF617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F3A6C"/>
    <w:rPr>
      <w:rFonts w:cs="Times New Roman"/>
      <w:b/>
      <w:bCs/>
    </w:rPr>
  </w:style>
  <w:style w:type="paragraph" w:styleId="ListBullet">
    <w:name w:val="List Bullet"/>
    <w:basedOn w:val="Normal"/>
    <w:rsid w:val="002F3A6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F3A6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F3A6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F3A6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F3A6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F3A6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F3A6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F3A6C"/>
    <w:pPr>
      <w:ind w:left="284"/>
    </w:pPr>
  </w:style>
  <w:style w:type="paragraph" w:customStyle="1" w:styleId="AAFrameAddress">
    <w:name w:val="AA Frame Address"/>
    <w:basedOn w:val="Heading1"/>
    <w:uiPriority w:val="99"/>
    <w:rsid w:val="002F3A6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F3A6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F3A6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2F3A6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F3A6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F3A6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F3A6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F3A6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F3A6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F3A6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F3A6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F3A6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F3A6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F3A6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F3A6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F3A6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F3A6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F3A6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F3A6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F3A6C"/>
    <w:pPr>
      <w:ind w:left="567" w:hanging="567"/>
    </w:pPr>
  </w:style>
  <w:style w:type="paragraph" w:styleId="ListBullet5">
    <w:name w:val="List Bullet 5"/>
    <w:basedOn w:val="Normal"/>
    <w:uiPriority w:val="99"/>
    <w:rsid w:val="002F3A6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2F3A6C"/>
    <w:pPr>
      <w:ind w:firstLine="284"/>
    </w:pPr>
    <w:rPr>
      <w:rFonts w:cs="Angsana New"/>
    </w:rPr>
  </w:style>
  <w:style w:type="character" w:customStyle="1" w:styleId="BodyTextFirstIndentChar">
    <w:name w:val="Body Text First Indent Char"/>
    <w:link w:val="BodyTextFirstIndent"/>
    <w:uiPriority w:val="99"/>
    <w:locked/>
    <w:rsid w:val="00EF6177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EF6177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F3A6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EF617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F3A6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EF617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F3A6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F3A6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F3A6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F3A6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F3A6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F3A6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F3A6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F3A6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2F3A6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F3A6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F3A6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F3A6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F3A6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EF6177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EF6177"/>
    <w:rPr>
      <w:rFonts w:cs="EucrosiaUPC"/>
      <w:sz w:val="30"/>
      <w:szCs w:val="30"/>
    </w:rPr>
  </w:style>
  <w:style w:type="character" w:styleId="PageNumber">
    <w:name w:val="page number"/>
    <w:uiPriority w:val="99"/>
    <w:rsid w:val="002F3A6C"/>
    <w:rPr>
      <w:rFonts w:cs="Times New Roman"/>
    </w:rPr>
  </w:style>
  <w:style w:type="paragraph" w:customStyle="1" w:styleId="ASSETS">
    <w:name w:val="ASSETS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EF6177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EF6177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E27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2E2783"/>
    <w:rPr>
      <w:rFonts w:ascii="Angsana New" w:hAnsi="Angsana New" w:cs="Angsana New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EF6177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Left:  0....,Bold,Thai Distributed Justification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EF6177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EF6177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EF6177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rFonts w:cs="Times New Roman"/>
      <w:bCs/>
      <w:sz w:val="22"/>
      <w:szCs w:val="22"/>
      <w:lang w:val="en-US" w:eastAsia="en-GB" w:bidi="th-TH"/>
    </w:rPr>
  </w:style>
  <w:style w:type="paragraph" w:styleId="Title">
    <w:name w:val="Title"/>
    <w:basedOn w:val="Normal"/>
    <w:link w:val="TitleChar"/>
    <w:qFormat/>
    <w:rsid w:val="00A06F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</w:rPr>
  </w:style>
  <w:style w:type="paragraph" w:styleId="BodyTextIndent3">
    <w:name w:val="Body Text Indent 3"/>
    <w:basedOn w:val="Normal"/>
    <w:rsid w:val="00A06F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360"/>
    </w:pPr>
    <w:rPr>
      <w:rFonts w:ascii="Cordia New" w:hAnsi="Cordia New" w:cs="Cordia New"/>
      <w:sz w:val="16"/>
      <w:szCs w:val="16"/>
    </w:rPr>
  </w:style>
  <w:style w:type="paragraph" w:styleId="ListParagraph">
    <w:name w:val="List Paragraph"/>
    <w:basedOn w:val="Normal"/>
    <w:uiPriority w:val="34"/>
    <w:qFormat/>
    <w:rsid w:val="0012108A"/>
    <w:pPr>
      <w:ind w:left="720"/>
      <w:contextualSpacing/>
    </w:pPr>
    <w:rPr>
      <w:szCs w:val="22"/>
    </w:rPr>
  </w:style>
  <w:style w:type="character" w:customStyle="1" w:styleId="shorttext1">
    <w:name w:val="short_text1"/>
    <w:uiPriority w:val="99"/>
    <w:rsid w:val="00EF6177"/>
    <w:rPr>
      <w:rFonts w:cs="Times New Roman"/>
      <w:sz w:val="29"/>
      <w:szCs w:val="29"/>
    </w:rPr>
  </w:style>
  <w:style w:type="character" w:customStyle="1" w:styleId="hps">
    <w:name w:val="hps"/>
    <w:uiPriority w:val="99"/>
    <w:rsid w:val="00EF6177"/>
    <w:rPr>
      <w:rFonts w:cs="Times New Roman"/>
    </w:rPr>
  </w:style>
  <w:style w:type="character" w:customStyle="1" w:styleId="gt-icon-text1">
    <w:name w:val="gt-icon-text1"/>
    <w:uiPriority w:val="99"/>
    <w:rsid w:val="00EF6177"/>
    <w:rPr>
      <w:rFonts w:cs="Times New Roman"/>
    </w:rPr>
  </w:style>
  <w:style w:type="character" w:customStyle="1" w:styleId="shorttext">
    <w:name w:val="short_text"/>
    <w:uiPriority w:val="99"/>
    <w:rsid w:val="00EF6177"/>
    <w:rPr>
      <w:rFonts w:cs="Times New Roman"/>
    </w:rPr>
  </w:style>
  <w:style w:type="paragraph" w:customStyle="1" w:styleId="Default">
    <w:name w:val="Default"/>
    <w:rsid w:val="00EF617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EF6177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EF61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F6177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EF617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F617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F617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F6177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F6177"/>
    <w:rPr>
      <w:rFonts w:ascii="Arial" w:hAnsi="Arial"/>
      <w:b/>
      <w:bCs/>
      <w:szCs w:val="25"/>
    </w:rPr>
  </w:style>
  <w:style w:type="character" w:customStyle="1" w:styleId="textgreen">
    <w:name w:val="textgreen"/>
    <w:basedOn w:val="DefaultParagraphFont"/>
    <w:rsid w:val="00E46154"/>
  </w:style>
  <w:style w:type="paragraph" w:styleId="NormalWeb">
    <w:name w:val="Normal (Web)"/>
    <w:basedOn w:val="Normal"/>
    <w:uiPriority w:val="99"/>
    <w:unhideWhenUsed/>
    <w:rsid w:val="00E060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">
    <w:name w:val="อักขระ อักขระ1"/>
    <w:basedOn w:val="Normal"/>
    <w:rsid w:val="00D851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60" w:after="160" w:line="240" w:lineRule="exact"/>
    </w:pPr>
    <w:rPr>
      <w:rFonts w:ascii="Verdana" w:hAnsi="Verdana" w:cs="Times New Roman"/>
      <w:color w:val="FF00FF"/>
      <w:sz w:val="20"/>
      <w:szCs w:val="20"/>
      <w:lang w:bidi="ar-SA"/>
    </w:rPr>
  </w:style>
  <w:style w:type="character" w:customStyle="1" w:styleId="TitleChar">
    <w:name w:val="Title Char"/>
    <w:link w:val="Title"/>
    <w:locked/>
    <w:rsid w:val="00F35EBD"/>
    <w:rPr>
      <w:rFonts w:ascii="Cordia New" w:hAnsi="Cordia New" w:cs="Cordia New"/>
      <w:sz w:val="24"/>
      <w:szCs w:val="24"/>
      <w:u w:val="single"/>
    </w:rPr>
  </w:style>
  <w:style w:type="character" w:styleId="Hyperlink">
    <w:name w:val="Hyperlink"/>
    <w:uiPriority w:val="99"/>
    <w:semiHidden/>
    <w:unhideWhenUsed/>
    <w:rsid w:val="00F61C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5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7232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23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61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131810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8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14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0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6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1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9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34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117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994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2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62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9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8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BE294F-8FD3-474C-8CBB-E44136234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24</Pages>
  <Words>5799</Words>
  <Characters>25223</Characters>
  <Application>Microsoft Office Word</Application>
  <DocSecurity>0</DocSecurity>
  <Lines>210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หาดทิพย์ จำกัด (มหาชน)</vt:lpstr>
      <vt:lpstr>บริษัท หาดทิพย์ จำกัด (มหาชน)</vt:lpstr>
    </vt:vector>
  </TitlesOfParts>
  <Company>KPMG</Company>
  <LinksUpToDate>false</LinksUpToDate>
  <CharactersWithSpaces>30961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Somjai, Nigonyanont</cp:lastModifiedBy>
  <cp:revision>3</cp:revision>
  <cp:lastPrinted>2020-02-03T10:47:00Z</cp:lastPrinted>
  <dcterms:created xsi:type="dcterms:W3CDTF">2020-02-12T01:34:00Z</dcterms:created>
  <dcterms:modified xsi:type="dcterms:W3CDTF">2020-02-12T01:38:00Z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