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3F4398" w:rsidRDefault="00BF5C37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  <w:cs/>
        </w:rPr>
        <w:t>บริษัท เบอร์ล่า คาร์บอน (ไทยแลนด์) จำกัด (มหาชน)</w:t>
      </w:r>
    </w:p>
    <w:p w:rsidR="002A157F" w:rsidRPr="006934B8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/>
          <w:sz w:val="52"/>
          <w:szCs w:val="52"/>
          <w:cs/>
        </w:rPr>
      </w:pPr>
      <w:r w:rsidRPr="006934B8">
        <w:rPr>
          <w:rFonts w:ascii="Angsana New" w:hAnsi="Angsana New"/>
          <w:sz w:val="52"/>
          <w:szCs w:val="52"/>
          <w:cs/>
        </w:rPr>
        <w:t xml:space="preserve"> </w:t>
      </w:r>
      <w:r w:rsidR="005242A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2A157F" w:rsidRPr="006934B8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9256B8">
        <w:rPr>
          <w:rFonts w:ascii="Angsana New" w:hAnsi="Angsana New" w:hint="cs"/>
          <w:sz w:val="32"/>
          <w:szCs w:val="32"/>
          <w:cs/>
        </w:rPr>
        <w:t>แบบย่อ</w:t>
      </w:r>
      <w:r w:rsidRPr="00840DF1">
        <w:rPr>
          <w:rFonts w:ascii="Angsana New" w:hAnsi="Angsana New"/>
          <w:sz w:val="32"/>
          <w:szCs w:val="32"/>
          <w:cs/>
        </w:rPr>
        <w:t xml:space="preserve"> </w:t>
      </w:r>
    </w:p>
    <w:p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871C0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F37B6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840DF1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/>
          <w:sz w:val="32"/>
          <w:szCs w:val="32"/>
          <w:cs/>
        </w:rPr>
        <w:t xml:space="preserve">วันที่ </w:t>
      </w:r>
      <w:bookmarkStart w:id="0" w:name="_Hlk30073669"/>
      <w:r w:rsidR="0016447A" w:rsidRPr="0016447A">
        <w:rPr>
          <w:rFonts w:ascii="Angsana New" w:hAnsi="Angsana New"/>
          <w:sz w:val="32"/>
          <w:szCs w:val="32"/>
        </w:rPr>
        <w:t xml:space="preserve">31 </w:t>
      </w:r>
      <w:r w:rsidR="0016447A" w:rsidRPr="0016447A">
        <w:rPr>
          <w:rFonts w:ascii="Angsana New" w:hAnsi="Angsana New"/>
          <w:sz w:val="32"/>
          <w:szCs w:val="32"/>
          <w:cs/>
        </w:rPr>
        <w:t xml:space="preserve">ธันวาคม </w:t>
      </w:r>
      <w:bookmarkEnd w:id="0"/>
      <w:r>
        <w:rPr>
          <w:rFonts w:ascii="Angsana New" w:hAnsi="Angsana New" w:hint="cs"/>
          <w:sz w:val="32"/>
          <w:szCs w:val="32"/>
          <w:cs/>
        </w:rPr>
        <w:t>25</w:t>
      </w:r>
      <w:r w:rsidR="009F00E5">
        <w:rPr>
          <w:rFonts w:ascii="Angsana New" w:hAnsi="Angsana New"/>
          <w:sz w:val="32"/>
          <w:szCs w:val="32"/>
        </w:rPr>
        <w:t>6</w:t>
      </w:r>
      <w:r w:rsidR="009256B8">
        <w:rPr>
          <w:rFonts w:ascii="Angsana New" w:hAnsi="Angsana New"/>
          <w:sz w:val="32"/>
          <w:szCs w:val="32"/>
        </w:rPr>
        <w:t>2</w:t>
      </w:r>
    </w:p>
    <w:p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และ</w:t>
      </w:r>
    </w:p>
    <w:p w:rsidR="008F16F0" w:rsidRPr="006934B8" w:rsidRDefault="003F4398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F4398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E34058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3F4398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2A157F" w:rsidRPr="006934B8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  <w:bookmarkStart w:id="1" w:name="_Ref46730557"/>
      <w:bookmarkEnd w:id="1"/>
    </w:p>
    <w:p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  <w:sectPr w:rsidR="002A157F" w:rsidRPr="006934B8" w:rsidSect="005F1D4C">
          <w:headerReference w:type="default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:rsidR="00A0297E" w:rsidRPr="00CB2F46" w:rsidRDefault="00A0297E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:rsidR="002A157F" w:rsidRPr="00CB2F46" w:rsidRDefault="002A157F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:rsidR="004F340D" w:rsidRPr="00CB2F46" w:rsidRDefault="004F340D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:rsidR="00BD1B16" w:rsidRPr="00BF1795" w:rsidRDefault="00BD1B16" w:rsidP="00BD1B16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BD1B16" w:rsidRPr="00BF1795" w:rsidRDefault="00BD1B16" w:rsidP="00BD1B16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BD1B16" w:rsidRPr="00BF1795" w:rsidRDefault="00BD1B16" w:rsidP="00BD1B16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BD1B16" w:rsidRDefault="00BD1B16" w:rsidP="00BD1B16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9D5A1A" w:rsidRPr="00BF1795" w:rsidRDefault="009D5A1A" w:rsidP="00BD1B16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BD1B16" w:rsidRDefault="00BD1B16" w:rsidP="00BD1B16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855081" w:rsidRDefault="00855081" w:rsidP="00BD1B16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BA1C0E" w:rsidRPr="00BF1795" w:rsidRDefault="00BA1C0E" w:rsidP="00BD1B16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r w:rsidRPr="006934B8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146C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9256B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146C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6934B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2A157F" w:rsidRPr="006934B8" w:rsidRDefault="002A157F" w:rsidP="002A157F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:rsidR="00CB2F46" w:rsidRPr="00CA3070" w:rsidRDefault="00CB2F46" w:rsidP="00CB2F46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A3070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BF5C37">
        <w:rPr>
          <w:rFonts w:ascii="Angsana New" w:hAnsi="Angsana New"/>
          <w:b/>
          <w:bCs/>
          <w:sz w:val="30"/>
          <w:szCs w:val="30"/>
          <w:cs/>
        </w:rPr>
        <w:t>บริษัท เบอร์ล่า คาร์บอน (ไทยแลนด์) จำกัด (มหาชน)</w:t>
      </w:r>
    </w:p>
    <w:p w:rsidR="00933E67" w:rsidRPr="006934B8" w:rsidRDefault="00933E67" w:rsidP="002A157F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CB2F46" w:rsidRPr="0005230F" w:rsidRDefault="00CB2F46" w:rsidP="00CB2F46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F22A16" w:rsidRPr="00F22A16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="00F22A16" w:rsidRPr="00F22A1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9F00E5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9256B8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>ทุนเบ็ดเสร็จเฉพาะกิจกา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ร</w:t>
      </w:r>
      <w:r w:rsidR="00A14856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สำหรับงวดสามเดือนและ</w:t>
      </w:r>
      <w:r w:rsidR="002110CF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เก้า</w:t>
      </w:r>
      <w:r w:rsidR="00A14856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F22A16" w:rsidRPr="00F22A16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="00F22A16" w:rsidRPr="00F22A1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A14856">
        <w:rPr>
          <w:rFonts w:ascii="Angsana New" w:hAnsi="Angsana New"/>
          <w:color w:val="000000"/>
          <w:spacing w:val="-2"/>
          <w:sz w:val="30"/>
          <w:szCs w:val="30"/>
        </w:rPr>
        <w:t>2562</w:t>
      </w:r>
      <w:r w:rsidR="009F00E5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>ส่วนของผู้ถือหุ้นเฉพาะกิจการ แล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ะ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งบกระแสเงินสดรวมและงบกระ</w:t>
      </w:r>
      <w:r w:rsidR="00B5730C">
        <w:rPr>
          <w:rFonts w:ascii="Angsana New" w:hAnsi="Angsana New"/>
          <w:color w:val="000000"/>
          <w:spacing w:val="-2"/>
          <w:sz w:val="30"/>
          <w:szCs w:val="30"/>
          <w:cs/>
        </w:rPr>
        <w:t>แสเงินสดเฉพาะกิจการ</w:t>
      </w:r>
      <w:r w:rsidR="00651E04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</w:t>
      </w:r>
      <w:r w:rsidR="002110CF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เก้า</w:t>
      </w:r>
      <w:r w:rsidR="00F217F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F22A16" w:rsidRPr="00F22A16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="00F22A16" w:rsidRPr="00F22A1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9F00E5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9256B8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="00F217F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และหมายเหตุประกอบงบการเงินแบบย่อ (</w:t>
      </w:r>
      <w:r w:rsidR="005E3A7E">
        <w:rPr>
          <w:rFonts w:ascii="Angsana New" w:hAnsi="Angsana New"/>
          <w:color w:val="000000"/>
          <w:spacing w:val="-2"/>
          <w:sz w:val="30"/>
          <w:szCs w:val="30"/>
        </w:rPr>
        <w:t>“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ข้อมูลทางการเงินระหว่างกาล</w:t>
      </w:r>
      <w:r w:rsidR="005E3A7E">
        <w:rPr>
          <w:rFonts w:ascii="Angsana New" w:hAnsi="Angsana New"/>
          <w:color w:val="000000"/>
          <w:spacing w:val="-2"/>
          <w:sz w:val="30"/>
          <w:szCs w:val="30"/>
        </w:rPr>
        <w:t>”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)</w:t>
      </w:r>
      <w:r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ของ</w:t>
      </w:r>
      <w:r w:rsidR="00BF5C37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 เบอร์ล่า คาร์บอน (ไทยแลนด์) จำกัด (มหาชน)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และบริษัทย่อย และของเฉพาะ</w:t>
      </w:r>
      <w:r w:rsidR="00BF5C37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 เบอร์ล่า คาร์บอน (ไทยแลนด์) จำกัด (มหาชน)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มาตรฐานการบัญชี ฉบับที่</w:t>
      </w:r>
      <w:r w:rsidRPr="00BF752B">
        <w:rPr>
          <w:rFonts w:ascii="Angsana New" w:hAnsi="Angsana New"/>
          <w:color w:val="000000"/>
          <w:spacing w:val="-2"/>
          <w:sz w:val="30"/>
          <w:szCs w:val="30"/>
        </w:rPr>
        <w:t> 34 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เรื่อง </w:t>
      </w:r>
      <w:r w:rsidR="00897183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การรายงานทางการเงิน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การเงินระหว่างการดังกล่าวจากผลการสอบทานของข้าพเจ้า</w:t>
      </w:r>
    </w:p>
    <w:p w:rsidR="00CB2F46" w:rsidRPr="00565CDD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B2F46" w:rsidRPr="00CA3070" w:rsidRDefault="00CB2F46" w:rsidP="00CB2F46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CA3070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:rsidR="00CB2F46" w:rsidRPr="00565CDD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B2F46" w:rsidRPr="00CA3070" w:rsidRDefault="005E39BD" w:rsidP="00CB2F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242A4">
        <w:rPr>
          <w:rFonts w:ascii="Angsana New" w:hAnsi="Angsana New" w:hint="cs"/>
          <w:spacing w:val="-2"/>
          <w:sz w:val="30"/>
          <w:szCs w:val="30"/>
          <w:cs/>
        </w:rPr>
        <w:t>ยกเว้นเรื่อง</w:t>
      </w:r>
      <w:r w:rsidR="00F1529F" w:rsidRPr="005242A4">
        <w:rPr>
          <w:rFonts w:ascii="Angsana New" w:hAnsi="Angsana New" w:hint="cs"/>
          <w:spacing w:val="-2"/>
          <w:sz w:val="30"/>
          <w:szCs w:val="30"/>
          <w:cs/>
        </w:rPr>
        <w:t xml:space="preserve">ที่จะกล่าวไว้ในวรรคเกณฑ์ในการให้ข้อสรุปอย่างมีเงื่อนไข </w:t>
      </w:r>
      <w:r w:rsidR="00CB2F46" w:rsidRPr="005242A4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="00CB2F46" w:rsidRPr="00BF752B">
        <w:rPr>
          <w:rFonts w:ascii="Angsana New" w:hAnsi="Angsana New"/>
          <w:spacing w:val="-2"/>
          <w:sz w:val="30"/>
          <w:szCs w:val="30"/>
          <w:cs/>
        </w:rPr>
        <w:t xml:space="preserve">ได้ปฏิบัติงานสอบทานตามมาตรฐานงานสอบทาน รหัส </w:t>
      </w:r>
      <w:r w:rsidR="00CB2F46">
        <w:rPr>
          <w:rFonts w:ascii="Angsana New" w:hAnsi="Angsana New"/>
          <w:spacing w:val="-2"/>
          <w:sz w:val="30"/>
          <w:szCs w:val="30"/>
        </w:rPr>
        <w:t>2410</w:t>
      </w:r>
      <w:r w:rsidR="00CB2F46" w:rsidRPr="00BF752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B2F46" w:rsidRPr="00BF752B">
        <w:rPr>
          <w:rFonts w:ascii="Angsana New" w:hAnsi="Angsana New"/>
          <w:spacing w:val="-2"/>
          <w:sz w:val="30"/>
          <w:szCs w:val="30"/>
        </w:rPr>
        <w:t>“</w:t>
      </w:r>
      <w:r w:rsidR="00CB2F46" w:rsidRPr="00BF752B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 w:rsidR="00CB2F46" w:rsidRPr="00CA3070">
        <w:rPr>
          <w:rFonts w:ascii="Angsana New" w:hAnsi="Angsana New"/>
          <w:spacing w:val="-2"/>
          <w:sz w:val="30"/>
          <w:szCs w:val="30"/>
          <w:cs/>
        </w:rPr>
        <w:t>ผู้สอบบัญชีรับอนุญาตของกิจการ</w:t>
      </w:r>
      <w:r w:rsidR="00CB2F46" w:rsidRPr="00CA3070">
        <w:rPr>
          <w:rFonts w:ascii="Angsana New" w:hAnsi="Angsana New"/>
          <w:spacing w:val="-2"/>
          <w:sz w:val="30"/>
          <w:szCs w:val="30"/>
        </w:rPr>
        <w:t xml:space="preserve">” </w:t>
      </w:r>
      <w:r w:rsidR="00CB2F46" w:rsidRPr="00CA3070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CB2F46" w:rsidRPr="00CA3070">
        <w:rPr>
          <w:rFonts w:ascii="Angsana New" w:hAnsi="Angsana New"/>
          <w:spacing w:val="-2"/>
          <w:sz w:val="30"/>
          <w:szCs w:val="30"/>
        </w:rPr>
        <w:t xml:space="preserve"> </w:t>
      </w:r>
      <w:r w:rsidR="00CB2F46" w:rsidRPr="00CA3070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942C00" w:rsidRDefault="0094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942C00" w:rsidRDefault="0094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  <w:sectPr w:rsidR="00942C00" w:rsidSect="004F340D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:rsidR="00BD1B16" w:rsidRDefault="00BD1B16" w:rsidP="00733710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bookmarkStart w:id="2" w:name="_GoBack"/>
      <w:bookmarkEnd w:id="2"/>
    </w:p>
    <w:p w:rsidR="00733710" w:rsidRPr="00555A46" w:rsidRDefault="00733710" w:rsidP="00733710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55A46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</w:t>
      </w:r>
      <w:r w:rsidR="00F1529F">
        <w:rPr>
          <w:rFonts w:ascii="Angsana New" w:eastAsia="Calibri" w:hAnsi="Angsana New" w:hint="cs"/>
          <w:i/>
          <w:iCs/>
          <w:sz w:val="30"/>
          <w:szCs w:val="30"/>
          <w:cs/>
        </w:rPr>
        <w:t>ให้ข้อ</w:t>
      </w:r>
      <w:r w:rsidR="006352E5">
        <w:rPr>
          <w:rFonts w:ascii="Angsana New" w:eastAsia="Calibri" w:hAnsi="Angsana New" w:hint="cs"/>
          <w:i/>
          <w:iCs/>
          <w:sz w:val="30"/>
          <w:szCs w:val="30"/>
          <w:cs/>
        </w:rPr>
        <w:t>สรุป</w:t>
      </w:r>
      <w:r w:rsidRPr="00555A46">
        <w:rPr>
          <w:rFonts w:ascii="Angsana New" w:eastAsia="Calibri" w:hAnsi="Angsana New" w:hint="cs"/>
          <w:i/>
          <w:iCs/>
          <w:sz w:val="30"/>
          <w:szCs w:val="30"/>
          <w:cs/>
        </w:rPr>
        <w:t>อย่างมีเงื่อนไข</w:t>
      </w:r>
    </w:p>
    <w:p w:rsidR="00733710" w:rsidRPr="00565CDD" w:rsidRDefault="00733710" w:rsidP="00733710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733710" w:rsidRPr="00735816" w:rsidRDefault="00733710" w:rsidP="00733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50898">
        <w:rPr>
          <w:rFonts w:ascii="Angsana New" w:eastAsia="Calibri" w:hAnsi="Angsana New" w:hint="cs"/>
          <w:sz w:val="30"/>
          <w:szCs w:val="30"/>
          <w:cs/>
        </w:rPr>
        <w:t xml:space="preserve">กลุ่มบริษัทและบริษัทมีสัดส่วนความเป็นเจ้าของร้อยละ </w:t>
      </w:r>
      <w:r w:rsidRPr="00150898">
        <w:rPr>
          <w:rFonts w:ascii="Angsana New" w:eastAsia="Calibri" w:hAnsi="Angsana New"/>
          <w:sz w:val="30"/>
          <w:szCs w:val="30"/>
        </w:rPr>
        <w:t xml:space="preserve">29.99 </w:t>
      </w:r>
      <w:r w:rsidRPr="00150898">
        <w:rPr>
          <w:rFonts w:ascii="Angsana New" w:eastAsia="Calibri" w:hAnsi="Angsana New" w:hint="cs"/>
          <w:sz w:val="30"/>
          <w:szCs w:val="30"/>
          <w:cs/>
        </w:rPr>
        <w:t>ในบริษัท อดิตยา เบอร์ล่า เคมีคัลส์ (ประเทศไทย) จำกัด ซึ่งเป็นบริษัทร่วม</w:t>
      </w:r>
      <w:r w:rsidRPr="00150898">
        <w:rPr>
          <w:rFonts w:ascii="Angsana New" w:eastAsia="Calibri" w:hAnsi="Angsana New" w:hint="cs"/>
          <w:spacing w:val="-2"/>
          <w:sz w:val="30"/>
          <w:szCs w:val="30"/>
          <w:cs/>
        </w:rPr>
        <w:t>โดยมีมูลค่าตามบัญชีของเงินลงทุนเป็นจำนวนเงิน</w:t>
      </w:r>
      <w:r w:rsidR="009C7E80" w:rsidRPr="00150898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9C7E80" w:rsidRPr="00D212DD">
        <w:rPr>
          <w:rFonts w:ascii="Angsana New" w:eastAsia="Calibri" w:hAnsi="Angsana New"/>
          <w:spacing w:val="-2"/>
          <w:sz w:val="30"/>
          <w:szCs w:val="30"/>
        </w:rPr>
        <w:t>3,9</w:t>
      </w:r>
      <w:r w:rsidR="00DF34B9">
        <w:rPr>
          <w:rFonts w:ascii="Angsana New" w:eastAsia="Calibri" w:hAnsi="Angsana New"/>
          <w:spacing w:val="-2"/>
          <w:sz w:val="30"/>
          <w:szCs w:val="30"/>
        </w:rPr>
        <w:t>27</w:t>
      </w:r>
      <w:r w:rsidRPr="00150898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150898">
        <w:rPr>
          <w:rFonts w:ascii="Angsana New" w:eastAsia="Calibri" w:hAnsi="Angsana New" w:hint="cs"/>
          <w:spacing w:val="-2"/>
          <w:sz w:val="30"/>
          <w:szCs w:val="30"/>
          <w:cs/>
        </w:rPr>
        <w:t>ล้านบาท</w:t>
      </w:r>
      <w:r w:rsidRPr="00150898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150898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และ </w:t>
      </w:r>
      <w:r w:rsidRPr="00150898">
        <w:rPr>
          <w:rFonts w:ascii="Angsana New" w:eastAsia="Calibri" w:hAnsi="Angsana New"/>
          <w:spacing w:val="-2"/>
          <w:sz w:val="30"/>
          <w:szCs w:val="30"/>
        </w:rPr>
        <w:t xml:space="preserve">510 </w:t>
      </w:r>
      <w:r w:rsidRPr="00150898">
        <w:rPr>
          <w:rFonts w:ascii="Angsana New" w:eastAsia="Calibri" w:hAnsi="Angsana New" w:hint="cs"/>
          <w:spacing w:val="-2"/>
          <w:sz w:val="30"/>
          <w:szCs w:val="30"/>
          <w:cs/>
        </w:rPr>
        <w:t>ล้านบาทในงบการเงินรวมและ</w:t>
      </w:r>
      <w:r w:rsidRPr="00150898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150898">
        <w:rPr>
          <w:rFonts w:ascii="Angsana New" w:eastAsia="Calibri" w:hAnsi="Angsana New" w:hint="cs"/>
          <w:spacing w:val="-2"/>
          <w:sz w:val="30"/>
          <w:szCs w:val="30"/>
          <w:cs/>
        </w:rPr>
        <w:t>งบการเงินเฉพาะกิจการตามลำดับ ผู้สอบบัญชีของบริษัท อดิตยา เบอร์ล่า เคมีคัลส์ (ประเทศไทย) จำกัดได้แสดงความเห็นอย่างมีเงื่อนไขในงบการเงินสำหรับ</w:t>
      </w:r>
      <w:r w:rsidR="008E7B02" w:rsidRPr="00150898">
        <w:rPr>
          <w:rFonts w:ascii="Angsana New" w:eastAsia="Calibri" w:hAnsi="Angsana New" w:hint="cs"/>
          <w:spacing w:val="-2"/>
          <w:sz w:val="30"/>
          <w:szCs w:val="30"/>
          <w:cs/>
        </w:rPr>
        <w:t>งวด</w:t>
      </w:r>
      <w:r w:rsidRPr="00150898">
        <w:rPr>
          <w:rFonts w:ascii="Angsana New" w:eastAsia="Calibri" w:hAnsi="Angsana New" w:hint="cs"/>
          <w:spacing w:val="-2"/>
          <w:sz w:val="30"/>
          <w:szCs w:val="30"/>
          <w:cs/>
        </w:rPr>
        <w:t>สิ้นสุด</w:t>
      </w:r>
      <w:r w:rsidRPr="00150898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Pr="00150898">
        <w:rPr>
          <w:rFonts w:ascii="Angsana New" w:hAnsi="Angsana New"/>
          <w:spacing w:val="-2"/>
          <w:sz w:val="30"/>
          <w:szCs w:val="30"/>
        </w:rPr>
        <w:t xml:space="preserve">31 </w:t>
      </w:r>
      <w:r w:rsidR="00A14856" w:rsidRPr="00150898">
        <w:rPr>
          <w:rFonts w:ascii="Angsana New" w:hAnsi="Angsana New" w:hint="cs"/>
          <w:spacing w:val="-2"/>
          <w:sz w:val="30"/>
          <w:szCs w:val="30"/>
          <w:cs/>
        </w:rPr>
        <w:t>มีน</w:t>
      </w:r>
      <w:r w:rsidRPr="00150898">
        <w:rPr>
          <w:rFonts w:ascii="Angsana New" w:hAnsi="Angsana New" w:hint="cs"/>
          <w:spacing w:val="-2"/>
          <w:sz w:val="30"/>
          <w:szCs w:val="30"/>
          <w:cs/>
        </w:rPr>
        <w:t xml:space="preserve">าคม </w:t>
      </w:r>
      <w:r w:rsidRPr="00150898">
        <w:rPr>
          <w:rFonts w:ascii="Angsana New" w:hAnsi="Angsana New"/>
          <w:spacing w:val="-2"/>
          <w:sz w:val="30"/>
          <w:szCs w:val="30"/>
        </w:rPr>
        <w:t>256</w:t>
      </w:r>
      <w:r w:rsidR="00A14856" w:rsidRPr="00150898">
        <w:rPr>
          <w:rFonts w:ascii="Angsana New" w:hAnsi="Angsana New"/>
          <w:spacing w:val="-2"/>
          <w:sz w:val="30"/>
          <w:szCs w:val="30"/>
        </w:rPr>
        <w:t>2</w:t>
      </w:r>
      <w:r w:rsidRPr="0015089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50898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ของบริษัท อดิตยา เบอร์ล่า เคมีคัลส์ (ประเทศไทย) จำกัด เกี่ยวกับมูลค่าของเงินให้กู้ยืมระยะยาวแก่กิจการที่เกี่ยวข้องกันแห่งหนึ่งเป็นจำนวนเงิน </w:t>
      </w:r>
      <w:r w:rsidRPr="00150898">
        <w:rPr>
          <w:rFonts w:ascii="Angsana New" w:eastAsia="Calibri" w:hAnsi="Angsana New"/>
          <w:spacing w:val="-2"/>
          <w:sz w:val="30"/>
          <w:szCs w:val="30"/>
        </w:rPr>
        <w:t xml:space="preserve">315 </w:t>
      </w:r>
      <w:r w:rsidRPr="00150898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ล้านเหรียญสหรัฐอเมริกาหรือเทียบเท่า </w:t>
      </w:r>
      <w:r w:rsidR="00DC1FB0" w:rsidRPr="00150898">
        <w:rPr>
          <w:rFonts w:ascii="Angsana New" w:eastAsia="Calibri" w:hAnsi="Angsana New"/>
          <w:spacing w:val="-2"/>
          <w:sz w:val="30"/>
          <w:szCs w:val="30"/>
        </w:rPr>
        <w:t>9,9</w:t>
      </w:r>
      <w:r w:rsidRPr="00150898">
        <w:rPr>
          <w:rFonts w:ascii="Angsana New" w:eastAsia="Calibri" w:hAnsi="Angsana New"/>
          <w:spacing w:val="-2"/>
          <w:sz w:val="30"/>
          <w:szCs w:val="30"/>
        </w:rPr>
        <w:t xml:space="preserve">41 </w:t>
      </w:r>
      <w:r w:rsidRPr="00150898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ล้านบาท อันเนื่องมาจากขาดทุนจากการดำเนินงานและขาดทุนสะสมอย่างมีสาระสำคัญของบริษัทที่เกี่ยวข้องกันดังกล่าว </w:t>
      </w:r>
      <w:r w:rsidRPr="00150898">
        <w:rPr>
          <w:rFonts w:ascii="Angsana New" w:hAnsi="Angsana New"/>
          <w:spacing w:val="-2"/>
          <w:sz w:val="30"/>
          <w:szCs w:val="30"/>
          <w:cs/>
        </w:rPr>
        <w:t>ณ</w:t>
      </w:r>
      <w:r w:rsidRPr="00150898">
        <w:rPr>
          <w:rFonts w:ascii="Angsana New" w:hAnsi="Angsana New"/>
          <w:spacing w:val="-2"/>
          <w:sz w:val="30"/>
          <w:szCs w:val="30"/>
        </w:rPr>
        <w:t xml:space="preserve"> </w:t>
      </w:r>
      <w:r w:rsidRPr="00150898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150898">
        <w:rPr>
          <w:rFonts w:ascii="Angsana New" w:hAnsi="Angsana New"/>
          <w:spacing w:val="-2"/>
          <w:sz w:val="30"/>
          <w:szCs w:val="30"/>
        </w:rPr>
        <w:t xml:space="preserve">31 </w:t>
      </w:r>
      <w:r w:rsidRPr="00150898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Pr="00150898">
        <w:rPr>
          <w:rFonts w:ascii="Angsana New" w:hAnsi="Angsana New"/>
          <w:spacing w:val="-2"/>
          <w:sz w:val="30"/>
          <w:szCs w:val="30"/>
        </w:rPr>
        <w:t xml:space="preserve"> 256</w:t>
      </w:r>
      <w:r w:rsidR="00B94FE9" w:rsidRPr="00150898">
        <w:rPr>
          <w:rFonts w:ascii="Angsana New" w:hAnsi="Angsana New"/>
          <w:spacing w:val="-2"/>
          <w:sz w:val="30"/>
          <w:szCs w:val="30"/>
        </w:rPr>
        <w:t>1</w:t>
      </w:r>
      <w:r w:rsidRPr="0015089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50898">
        <w:rPr>
          <w:rFonts w:ascii="Angsana New" w:eastAsia="Calibri" w:hAnsi="Angsana New" w:hint="cs"/>
          <w:spacing w:val="-2"/>
          <w:sz w:val="30"/>
          <w:szCs w:val="30"/>
          <w:cs/>
        </w:rPr>
        <w:t>และ</w:t>
      </w:r>
      <w:r w:rsidRPr="00150898">
        <w:rPr>
          <w:rFonts w:ascii="Angsana New" w:hAnsi="Angsana New"/>
          <w:spacing w:val="-2"/>
          <w:sz w:val="30"/>
          <w:szCs w:val="30"/>
          <w:cs/>
        </w:rPr>
        <w:t>สำหรับปีสิ้นสุดวันเดียวกัน</w:t>
      </w:r>
      <w:r w:rsidRPr="00150898">
        <w:rPr>
          <w:rFonts w:ascii="Angsana New" w:hAnsi="Angsana New" w:hint="cs"/>
          <w:spacing w:val="-2"/>
          <w:sz w:val="30"/>
          <w:szCs w:val="30"/>
          <w:cs/>
        </w:rPr>
        <w:t xml:space="preserve"> และผู้สอบบัญชีของบริษัทร่วมไม่สามารถตรวจสอบเพื่อให้ได้มาซึ่งหลักฐานที่เหมาะสมอย่างเพียงพอเพื่อให้เป็นที่พอใจเกี่ยวกับมูลค่าของเงินลงทุนดังกล่าว ดังนั้นผู้สอบบัญชีของบริษัทร่วมจึงไม่สามารถระบุได้ว่าจำเป็นต้องปรับปรุงมูลค่าเงินให้กู้ยืมระยะยาวแก่กิจการที่เกี่ยวข้องกันหรือไม่ เพียงใด </w:t>
      </w:r>
      <w:r w:rsidR="00F1529F" w:rsidRPr="00150898">
        <w:rPr>
          <w:rFonts w:ascii="Angsana New" w:hAnsi="Angsana New" w:hint="cs"/>
          <w:spacing w:val="-2"/>
          <w:sz w:val="30"/>
          <w:szCs w:val="30"/>
          <w:cs/>
        </w:rPr>
        <w:t xml:space="preserve">ผู้บริหารได้ให้การรับรองต่อข้าพเจ้าว่าไม่มีการเปลี่ยนแปลงในข้อเท็จจริงและสถานการณ์นับจากวันที่รายงานการตรวจสอบล่าสุดของข้าพเจ้า </w:t>
      </w:r>
      <w:r w:rsidRPr="00150898">
        <w:rPr>
          <w:rFonts w:ascii="Angsana New" w:hAnsi="Angsana New" w:hint="cs"/>
          <w:spacing w:val="-2"/>
          <w:sz w:val="30"/>
          <w:szCs w:val="30"/>
          <w:cs/>
        </w:rPr>
        <w:t>ข้าพเจ้าจึงไม่สามารถระบุได้ว่าจำเป็นต้องปรับปรุงมูลค่าตามบัญชีของเงินลงทุนในบริษัทร่วมในงบการเงินรวมและงบการเงินเฉพาะกิจการหรือไม่ เพียงใด</w:t>
      </w:r>
    </w:p>
    <w:p w:rsidR="00CB2F46" w:rsidRPr="006352E5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D30E5" w:rsidRPr="00CA3070" w:rsidRDefault="006D30E5" w:rsidP="006D30E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A3070">
        <w:rPr>
          <w:rFonts w:ascii="Angsana New" w:hAnsi="Angsana New"/>
          <w:i/>
          <w:iCs/>
          <w:sz w:val="30"/>
          <w:szCs w:val="30"/>
          <w:cs/>
        </w:rPr>
        <w:t>ข้อสรุป</w:t>
      </w:r>
      <w:r w:rsidR="0067427C">
        <w:rPr>
          <w:rFonts w:ascii="Angsana New" w:hAnsi="Angsana New" w:hint="cs"/>
          <w:i/>
          <w:iCs/>
          <w:sz w:val="30"/>
          <w:szCs w:val="30"/>
          <w:cs/>
        </w:rPr>
        <w:t>อย่างมีเงื่อนไข</w:t>
      </w:r>
    </w:p>
    <w:p w:rsidR="006D30E5" w:rsidRPr="00B430F4" w:rsidRDefault="006D30E5" w:rsidP="006D30E5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B2F46" w:rsidRPr="0005230F" w:rsidRDefault="005E39BD" w:rsidP="005E39BD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  <w:r w:rsidRPr="005E39BD">
        <w:rPr>
          <w:rFonts w:ascii="Angsana New" w:hAnsi="Angsana New"/>
          <w:sz w:val="30"/>
          <w:szCs w:val="30"/>
          <w:cs/>
        </w:rPr>
        <w:t>ยกเว้นผลของรายการปรับปรุงต่อข้อมูลทางการเงินระหว่างกาล ซึ่งข้าพเจ้าอาจพบหากไม่เกิดสถานการณ์ตามที่กล่าวไว้ในวรรคเกณฑ์ในการให้ข้อสรุปอย่างมีเงื่อนไข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:rsidR="000D6AE7" w:rsidRDefault="000D6AE7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:rsidR="000D6AE7" w:rsidRDefault="000D6AE7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:rsidR="005E39BD" w:rsidRDefault="005E39BD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:rsidR="00004E25" w:rsidRPr="0005230F" w:rsidRDefault="00004E25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:rsidR="00CB2F46" w:rsidRPr="00CA3070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</w:rPr>
        <w:t>(</w:t>
      </w:r>
      <w:r w:rsidRPr="00CA3070">
        <w:rPr>
          <w:rFonts w:ascii="Angsana New" w:hAnsi="Angsana New"/>
          <w:sz w:val="30"/>
          <w:szCs w:val="30"/>
          <w:cs/>
        </w:rPr>
        <w:t>อรวรรณ ชุณหกิจไพศาล</w:t>
      </w:r>
      <w:r w:rsidRPr="00CA3070">
        <w:rPr>
          <w:rFonts w:ascii="Angsana New" w:hAnsi="Angsana New"/>
          <w:sz w:val="30"/>
          <w:szCs w:val="30"/>
        </w:rPr>
        <w:t>)</w:t>
      </w:r>
    </w:p>
    <w:p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CB2F46" w:rsidRPr="00CA3070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CA3070">
        <w:rPr>
          <w:rFonts w:ascii="Angsana New" w:hAnsi="Angsana New"/>
          <w:sz w:val="30"/>
          <w:szCs w:val="30"/>
        </w:rPr>
        <w:t>6105</w:t>
      </w:r>
    </w:p>
    <w:p w:rsidR="00CB2F46" w:rsidRPr="0005230F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A157F" w:rsidRPr="00F22109" w:rsidRDefault="00F22109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150898">
        <w:rPr>
          <w:rFonts w:ascii="Angsana New" w:hAnsi="Angsana New"/>
          <w:b w:val="0"/>
          <w:bCs/>
          <w:sz w:val="30"/>
          <w:szCs w:val="30"/>
          <w:lang w:val="en-US" w:bidi="th-TH"/>
        </w:rPr>
        <w:t>1</w:t>
      </w:r>
      <w:r w:rsidR="00C64096">
        <w:rPr>
          <w:rFonts w:ascii="Angsana New" w:hAnsi="Angsana New"/>
          <w:b w:val="0"/>
          <w:bCs/>
          <w:sz w:val="30"/>
          <w:szCs w:val="30"/>
          <w:lang w:val="en-US" w:bidi="th-TH"/>
        </w:rPr>
        <w:t>3</w:t>
      </w:r>
      <w:r w:rsidRPr="00150898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 </w:t>
      </w:r>
      <w:r w:rsidR="00287BBE" w:rsidRPr="00150898">
        <w:rPr>
          <w:rFonts w:ascii="Angsana New" w:hAnsi="Angsana New" w:hint="cs"/>
          <w:sz w:val="30"/>
          <w:szCs w:val="30"/>
          <w:cs/>
          <w:lang w:val="en-US" w:bidi="th-TH"/>
        </w:rPr>
        <w:t>กุมภาพันธ์</w:t>
      </w:r>
      <w:r w:rsidRPr="0015089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150898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 w:rsidR="00287BBE" w:rsidRPr="00150898">
        <w:rPr>
          <w:rFonts w:ascii="Angsana New" w:hAnsi="Angsana New"/>
          <w:b w:val="0"/>
          <w:bCs/>
          <w:sz w:val="30"/>
          <w:szCs w:val="30"/>
          <w:lang w:val="en-US" w:bidi="th-TH"/>
        </w:rPr>
        <w:t>3</w:t>
      </w:r>
    </w:p>
    <w:p w:rsidR="002653E2" w:rsidRDefault="002653E2" w:rsidP="00942C0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color w:val="000000"/>
          <w:sz w:val="30"/>
          <w:szCs w:val="30"/>
        </w:rPr>
      </w:pPr>
    </w:p>
    <w:sectPr w:rsidR="002653E2" w:rsidSect="00942C00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D6A" w:rsidRDefault="007C4D6A">
      <w:r>
        <w:separator/>
      </w:r>
    </w:p>
  </w:endnote>
  <w:endnote w:type="continuationSeparator" w:id="0">
    <w:p w:rsidR="007C4D6A" w:rsidRDefault="007C4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Pr="00371CAC" w:rsidRDefault="008550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C00" w:rsidRDefault="00942C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C00" w:rsidRPr="00371CAC" w:rsidRDefault="00942C0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D6A" w:rsidRDefault="007C4D6A">
      <w:r>
        <w:separator/>
      </w:r>
    </w:p>
  </w:footnote>
  <w:footnote w:type="continuationSeparator" w:id="0">
    <w:p w:rsidR="007C4D6A" w:rsidRDefault="007C4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Default="00855081"/>
  <w:p w:rsidR="00855081" w:rsidRDefault="0085508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Default="008550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Default="00855081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855081" w:rsidRDefault="00855081"/>
  <w:p w:rsidR="00855081" w:rsidRDefault="0085508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Default="008550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Default="008550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Default="00855081" w:rsidP="00411F53">
    <w:pPr>
      <w:pStyle w:val="Header"/>
      <w:tabs>
        <w:tab w:val="left" w:pos="5220"/>
      </w:tabs>
      <w:rPr>
        <w:rFonts w:ascii="Angsana New" w:hAnsi="Angsana New"/>
        <w:b/>
        <w:bCs/>
        <w:sz w:val="28"/>
        <w:szCs w:val="28"/>
        <w:lang w:val="en-US"/>
      </w:rPr>
    </w:pPr>
  </w:p>
  <w:p w:rsidR="00942C00" w:rsidRPr="009F7260" w:rsidRDefault="00942C00" w:rsidP="00411F53">
    <w:pPr>
      <w:pStyle w:val="Header"/>
      <w:tabs>
        <w:tab w:val="left" w:pos="5220"/>
      </w:tabs>
      <w:rPr>
        <w:rFonts w:ascii="Angsana New" w:hAnsi="Angsana New"/>
        <w:b/>
        <w:bCs/>
        <w:sz w:val="28"/>
        <w:szCs w:val="28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Default="008550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3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21"/>
  </w:num>
  <w:num w:numId="6">
    <w:abstractNumId w:val="10"/>
  </w:num>
  <w:num w:numId="7">
    <w:abstractNumId w:val="13"/>
  </w:num>
  <w:num w:numId="8">
    <w:abstractNumId w:val="19"/>
  </w:num>
  <w:num w:numId="9">
    <w:abstractNumId w:val="3"/>
  </w:num>
  <w:num w:numId="10">
    <w:abstractNumId w:val="11"/>
  </w:num>
  <w:num w:numId="11">
    <w:abstractNumId w:val="17"/>
  </w:num>
  <w:num w:numId="12">
    <w:abstractNumId w:val="3"/>
  </w:num>
  <w:num w:numId="13">
    <w:abstractNumId w:val="20"/>
  </w:num>
  <w:num w:numId="14">
    <w:abstractNumId w:val="1"/>
  </w:num>
  <w:num w:numId="15">
    <w:abstractNumId w:val="8"/>
  </w:num>
  <w:num w:numId="16">
    <w:abstractNumId w:val="9"/>
  </w:num>
  <w:num w:numId="17">
    <w:abstractNumId w:val="12"/>
  </w:num>
  <w:num w:numId="18">
    <w:abstractNumId w:val="7"/>
  </w:num>
  <w:num w:numId="19">
    <w:abstractNumId w:val="1"/>
  </w:num>
  <w:num w:numId="20">
    <w:abstractNumId w:val="18"/>
  </w:num>
  <w:num w:numId="21">
    <w:abstractNumId w:val="1"/>
  </w:num>
  <w:num w:numId="22">
    <w:abstractNumId w:val="6"/>
  </w:num>
  <w:num w:numId="23">
    <w:abstractNumId w:val="16"/>
  </w:num>
  <w:num w:numId="24">
    <w:abstractNumId w:val="0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4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364"/>
    <w:rsid w:val="000135F7"/>
    <w:rsid w:val="0001364C"/>
    <w:rsid w:val="00013717"/>
    <w:rsid w:val="00013A0A"/>
    <w:rsid w:val="000143C6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28"/>
    <w:rsid w:val="0003284C"/>
    <w:rsid w:val="00032CE1"/>
    <w:rsid w:val="0003312F"/>
    <w:rsid w:val="000335A3"/>
    <w:rsid w:val="00033EFB"/>
    <w:rsid w:val="00034C0F"/>
    <w:rsid w:val="00034FE5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2F9"/>
    <w:rsid w:val="000675C1"/>
    <w:rsid w:val="00067861"/>
    <w:rsid w:val="000710FC"/>
    <w:rsid w:val="000711EE"/>
    <w:rsid w:val="00071422"/>
    <w:rsid w:val="00071642"/>
    <w:rsid w:val="00071E82"/>
    <w:rsid w:val="000724CC"/>
    <w:rsid w:val="00073367"/>
    <w:rsid w:val="00073A8D"/>
    <w:rsid w:val="0007468D"/>
    <w:rsid w:val="00074CBA"/>
    <w:rsid w:val="00074F14"/>
    <w:rsid w:val="00075927"/>
    <w:rsid w:val="00075D37"/>
    <w:rsid w:val="00075FFE"/>
    <w:rsid w:val="0007637A"/>
    <w:rsid w:val="00076626"/>
    <w:rsid w:val="0007695A"/>
    <w:rsid w:val="000773F9"/>
    <w:rsid w:val="000779CD"/>
    <w:rsid w:val="00077B91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81"/>
    <w:rsid w:val="000830A9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235"/>
    <w:rsid w:val="0009241C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DEC"/>
    <w:rsid w:val="000A4495"/>
    <w:rsid w:val="000A4D19"/>
    <w:rsid w:val="000A4D66"/>
    <w:rsid w:val="000A59D0"/>
    <w:rsid w:val="000A60EC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506"/>
    <w:rsid w:val="000B1BC5"/>
    <w:rsid w:val="000B1BD4"/>
    <w:rsid w:val="000B1CB9"/>
    <w:rsid w:val="000B1D06"/>
    <w:rsid w:val="000B1EBD"/>
    <w:rsid w:val="000B2127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F0"/>
    <w:rsid w:val="000C5079"/>
    <w:rsid w:val="000C539F"/>
    <w:rsid w:val="000C55F6"/>
    <w:rsid w:val="000C60CC"/>
    <w:rsid w:val="000C6188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0A5"/>
    <w:rsid w:val="000E6788"/>
    <w:rsid w:val="000E6EF7"/>
    <w:rsid w:val="000E74F3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972"/>
    <w:rsid w:val="000F2C64"/>
    <w:rsid w:val="000F3303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163B"/>
    <w:rsid w:val="00101A2A"/>
    <w:rsid w:val="00101D86"/>
    <w:rsid w:val="00101E1D"/>
    <w:rsid w:val="001026B9"/>
    <w:rsid w:val="00102792"/>
    <w:rsid w:val="00102BD6"/>
    <w:rsid w:val="001047E2"/>
    <w:rsid w:val="00104960"/>
    <w:rsid w:val="00104C56"/>
    <w:rsid w:val="00104DB8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37D8E"/>
    <w:rsid w:val="001400CC"/>
    <w:rsid w:val="001401E0"/>
    <w:rsid w:val="00140292"/>
    <w:rsid w:val="00140520"/>
    <w:rsid w:val="00140655"/>
    <w:rsid w:val="00140C8F"/>
    <w:rsid w:val="00141184"/>
    <w:rsid w:val="00141A20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98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5778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2F33"/>
    <w:rsid w:val="001630B7"/>
    <w:rsid w:val="001631EF"/>
    <w:rsid w:val="001635D1"/>
    <w:rsid w:val="00164299"/>
    <w:rsid w:val="0016447A"/>
    <w:rsid w:val="00164674"/>
    <w:rsid w:val="00164766"/>
    <w:rsid w:val="00164BF3"/>
    <w:rsid w:val="00165046"/>
    <w:rsid w:val="001653FD"/>
    <w:rsid w:val="00165967"/>
    <w:rsid w:val="00165A2C"/>
    <w:rsid w:val="00165EC3"/>
    <w:rsid w:val="00166E0B"/>
    <w:rsid w:val="0016743B"/>
    <w:rsid w:val="00167728"/>
    <w:rsid w:val="00167EB5"/>
    <w:rsid w:val="00167FB7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C78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23C"/>
    <w:rsid w:val="001872BE"/>
    <w:rsid w:val="001876D1"/>
    <w:rsid w:val="00187CE8"/>
    <w:rsid w:val="001900BA"/>
    <w:rsid w:val="001901D3"/>
    <w:rsid w:val="00191564"/>
    <w:rsid w:val="0019174F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739F"/>
    <w:rsid w:val="001979E9"/>
    <w:rsid w:val="001A0009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85D"/>
    <w:rsid w:val="001A49BF"/>
    <w:rsid w:val="001A54C3"/>
    <w:rsid w:val="001A5966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3FA"/>
    <w:rsid w:val="001C1415"/>
    <w:rsid w:val="001C1B25"/>
    <w:rsid w:val="001C1F99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E2"/>
    <w:rsid w:val="001C4752"/>
    <w:rsid w:val="001C4A2F"/>
    <w:rsid w:val="001C4BB3"/>
    <w:rsid w:val="001C6B2D"/>
    <w:rsid w:val="001C74F5"/>
    <w:rsid w:val="001D0411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5200"/>
    <w:rsid w:val="001D522E"/>
    <w:rsid w:val="001D5593"/>
    <w:rsid w:val="001D569B"/>
    <w:rsid w:val="001D58E8"/>
    <w:rsid w:val="001D5D99"/>
    <w:rsid w:val="001D68F2"/>
    <w:rsid w:val="001D6989"/>
    <w:rsid w:val="001D6C86"/>
    <w:rsid w:val="001D7120"/>
    <w:rsid w:val="001D78C7"/>
    <w:rsid w:val="001E0890"/>
    <w:rsid w:val="001E09DE"/>
    <w:rsid w:val="001E0B05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5CD"/>
    <w:rsid w:val="001E56F2"/>
    <w:rsid w:val="001E5A65"/>
    <w:rsid w:val="001E5D60"/>
    <w:rsid w:val="001E6254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92"/>
    <w:rsid w:val="001F6DAD"/>
    <w:rsid w:val="001F78F8"/>
    <w:rsid w:val="001F7CA1"/>
    <w:rsid w:val="00200861"/>
    <w:rsid w:val="00200867"/>
    <w:rsid w:val="0020106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4F3A"/>
    <w:rsid w:val="00205607"/>
    <w:rsid w:val="00205895"/>
    <w:rsid w:val="002059BD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452"/>
    <w:rsid w:val="002105C3"/>
    <w:rsid w:val="00210D3D"/>
    <w:rsid w:val="00211043"/>
    <w:rsid w:val="002110CF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F81"/>
    <w:rsid w:val="002214FF"/>
    <w:rsid w:val="0022159F"/>
    <w:rsid w:val="002215D0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73E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A49"/>
    <w:rsid w:val="002363D2"/>
    <w:rsid w:val="002364B5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86E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EB"/>
    <w:rsid w:val="00263D30"/>
    <w:rsid w:val="002643C6"/>
    <w:rsid w:val="00264686"/>
    <w:rsid w:val="0026481F"/>
    <w:rsid w:val="002653E2"/>
    <w:rsid w:val="00265D14"/>
    <w:rsid w:val="00265EEB"/>
    <w:rsid w:val="00265F65"/>
    <w:rsid w:val="002662D6"/>
    <w:rsid w:val="0026684C"/>
    <w:rsid w:val="00266BBA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6171"/>
    <w:rsid w:val="00276444"/>
    <w:rsid w:val="002768B9"/>
    <w:rsid w:val="002769A3"/>
    <w:rsid w:val="00276C79"/>
    <w:rsid w:val="00276F0F"/>
    <w:rsid w:val="0027745D"/>
    <w:rsid w:val="002775DC"/>
    <w:rsid w:val="00277B88"/>
    <w:rsid w:val="00280921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BE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FC2"/>
    <w:rsid w:val="002923D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1EC5"/>
    <w:rsid w:val="002A2274"/>
    <w:rsid w:val="002A2D02"/>
    <w:rsid w:val="002A2D24"/>
    <w:rsid w:val="002A3AF0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5D82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AE5"/>
    <w:rsid w:val="002D6BEB"/>
    <w:rsid w:val="002D6D42"/>
    <w:rsid w:val="002D7384"/>
    <w:rsid w:val="002D7FA1"/>
    <w:rsid w:val="002E00A6"/>
    <w:rsid w:val="002E055C"/>
    <w:rsid w:val="002E07B3"/>
    <w:rsid w:val="002E08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9AA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2F7830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DDB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4A44"/>
    <w:rsid w:val="00315A7C"/>
    <w:rsid w:val="00315ED5"/>
    <w:rsid w:val="00316078"/>
    <w:rsid w:val="003160AC"/>
    <w:rsid w:val="00316B63"/>
    <w:rsid w:val="003177CF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529C"/>
    <w:rsid w:val="00325618"/>
    <w:rsid w:val="00325A62"/>
    <w:rsid w:val="00325C89"/>
    <w:rsid w:val="00325F69"/>
    <w:rsid w:val="00325FA9"/>
    <w:rsid w:val="00326461"/>
    <w:rsid w:val="003267EF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06D"/>
    <w:rsid w:val="00336520"/>
    <w:rsid w:val="00336759"/>
    <w:rsid w:val="00336EF5"/>
    <w:rsid w:val="00336FAF"/>
    <w:rsid w:val="003377D5"/>
    <w:rsid w:val="0033781D"/>
    <w:rsid w:val="00337BC6"/>
    <w:rsid w:val="00337F98"/>
    <w:rsid w:val="00340488"/>
    <w:rsid w:val="0034070B"/>
    <w:rsid w:val="00342413"/>
    <w:rsid w:val="00342A9C"/>
    <w:rsid w:val="00342DCE"/>
    <w:rsid w:val="00342EE8"/>
    <w:rsid w:val="00343A16"/>
    <w:rsid w:val="00343C9C"/>
    <w:rsid w:val="00343EB3"/>
    <w:rsid w:val="00344EDD"/>
    <w:rsid w:val="0034576D"/>
    <w:rsid w:val="00345DA4"/>
    <w:rsid w:val="00345FDC"/>
    <w:rsid w:val="0034608F"/>
    <w:rsid w:val="0034614B"/>
    <w:rsid w:val="003463C0"/>
    <w:rsid w:val="00346593"/>
    <w:rsid w:val="00346956"/>
    <w:rsid w:val="003469D4"/>
    <w:rsid w:val="00346B94"/>
    <w:rsid w:val="003470F8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BD6"/>
    <w:rsid w:val="00352E97"/>
    <w:rsid w:val="00353894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3B46"/>
    <w:rsid w:val="00363C35"/>
    <w:rsid w:val="00363E54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2500"/>
    <w:rsid w:val="00382906"/>
    <w:rsid w:val="00382BE7"/>
    <w:rsid w:val="003830F0"/>
    <w:rsid w:val="00383858"/>
    <w:rsid w:val="003838C4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30A5"/>
    <w:rsid w:val="00393CF9"/>
    <w:rsid w:val="00393D4B"/>
    <w:rsid w:val="0039446B"/>
    <w:rsid w:val="0039495C"/>
    <w:rsid w:val="00394EF1"/>
    <w:rsid w:val="00394FD7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6F5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FC0"/>
    <w:rsid w:val="003A6785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8C8"/>
    <w:rsid w:val="003B5D6A"/>
    <w:rsid w:val="003B5E48"/>
    <w:rsid w:val="003B6346"/>
    <w:rsid w:val="003B689F"/>
    <w:rsid w:val="003B68CF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40C5"/>
    <w:rsid w:val="003C5955"/>
    <w:rsid w:val="003C5F19"/>
    <w:rsid w:val="003C6288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2FC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5EDB"/>
    <w:rsid w:val="003D603D"/>
    <w:rsid w:val="003D6BA4"/>
    <w:rsid w:val="003D6E95"/>
    <w:rsid w:val="003D6FF7"/>
    <w:rsid w:val="003D71FB"/>
    <w:rsid w:val="003D73F0"/>
    <w:rsid w:val="003E0536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8A"/>
    <w:rsid w:val="003F1596"/>
    <w:rsid w:val="003F16D7"/>
    <w:rsid w:val="003F181E"/>
    <w:rsid w:val="003F2371"/>
    <w:rsid w:val="003F2B69"/>
    <w:rsid w:val="003F2CC0"/>
    <w:rsid w:val="003F2DC4"/>
    <w:rsid w:val="003F3492"/>
    <w:rsid w:val="003F37B6"/>
    <w:rsid w:val="003F3FD0"/>
    <w:rsid w:val="003F4264"/>
    <w:rsid w:val="003F4398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6D4"/>
    <w:rsid w:val="00407C17"/>
    <w:rsid w:val="004100AC"/>
    <w:rsid w:val="00410414"/>
    <w:rsid w:val="0041070A"/>
    <w:rsid w:val="00410770"/>
    <w:rsid w:val="00410D2E"/>
    <w:rsid w:val="00410E02"/>
    <w:rsid w:val="0041106F"/>
    <w:rsid w:val="00411143"/>
    <w:rsid w:val="0041150C"/>
    <w:rsid w:val="00411535"/>
    <w:rsid w:val="004119BC"/>
    <w:rsid w:val="00411C66"/>
    <w:rsid w:val="00411F53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763"/>
    <w:rsid w:val="00420897"/>
    <w:rsid w:val="004208D3"/>
    <w:rsid w:val="00420E52"/>
    <w:rsid w:val="004210F2"/>
    <w:rsid w:val="004218FD"/>
    <w:rsid w:val="00421DD6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5EF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78E"/>
    <w:rsid w:val="00433927"/>
    <w:rsid w:val="00433C5F"/>
    <w:rsid w:val="004342D5"/>
    <w:rsid w:val="00434A0B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35A6"/>
    <w:rsid w:val="00453A85"/>
    <w:rsid w:val="00453F18"/>
    <w:rsid w:val="00453FE2"/>
    <w:rsid w:val="00454E40"/>
    <w:rsid w:val="00454E4A"/>
    <w:rsid w:val="004550BD"/>
    <w:rsid w:val="00455311"/>
    <w:rsid w:val="00455B7C"/>
    <w:rsid w:val="00456386"/>
    <w:rsid w:val="00456826"/>
    <w:rsid w:val="00456BE3"/>
    <w:rsid w:val="00456BEF"/>
    <w:rsid w:val="00456D39"/>
    <w:rsid w:val="004577C8"/>
    <w:rsid w:val="0045781A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415B"/>
    <w:rsid w:val="00464225"/>
    <w:rsid w:val="00464229"/>
    <w:rsid w:val="00464955"/>
    <w:rsid w:val="00464D9B"/>
    <w:rsid w:val="00465258"/>
    <w:rsid w:val="0046536E"/>
    <w:rsid w:val="00465510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DFF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79"/>
    <w:rsid w:val="0049688E"/>
    <w:rsid w:val="00496F76"/>
    <w:rsid w:val="00497162"/>
    <w:rsid w:val="004973AE"/>
    <w:rsid w:val="00497787"/>
    <w:rsid w:val="00497E7B"/>
    <w:rsid w:val="00497F33"/>
    <w:rsid w:val="004A03B5"/>
    <w:rsid w:val="004A0551"/>
    <w:rsid w:val="004A0FA8"/>
    <w:rsid w:val="004A101D"/>
    <w:rsid w:val="004A1297"/>
    <w:rsid w:val="004A140B"/>
    <w:rsid w:val="004A195A"/>
    <w:rsid w:val="004A1F32"/>
    <w:rsid w:val="004A1F47"/>
    <w:rsid w:val="004A2683"/>
    <w:rsid w:val="004A276A"/>
    <w:rsid w:val="004A2C1F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651"/>
    <w:rsid w:val="004C2BB0"/>
    <w:rsid w:val="004C2ED8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D7D31"/>
    <w:rsid w:val="004E00D2"/>
    <w:rsid w:val="004E0612"/>
    <w:rsid w:val="004E0CBC"/>
    <w:rsid w:val="004E0CE4"/>
    <w:rsid w:val="004E135A"/>
    <w:rsid w:val="004E1553"/>
    <w:rsid w:val="004E1AEE"/>
    <w:rsid w:val="004E27CE"/>
    <w:rsid w:val="004E2926"/>
    <w:rsid w:val="004E2B41"/>
    <w:rsid w:val="004E3317"/>
    <w:rsid w:val="004E3343"/>
    <w:rsid w:val="004E34C2"/>
    <w:rsid w:val="004E390B"/>
    <w:rsid w:val="004E393A"/>
    <w:rsid w:val="004E3A1B"/>
    <w:rsid w:val="004E3ABB"/>
    <w:rsid w:val="004E3F1E"/>
    <w:rsid w:val="004E40FF"/>
    <w:rsid w:val="004E419E"/>
    <w:rsid w:val="004E422F"/>
    <w:rsid w:val="004E54EA"/>
    <w:rsid w:val="004E577F"/>
    <w:rsid w:val="004E5A37"/>
    <w:rsid w:val="004E5AB9"/>
    <w:rsid w:val="004E5B78"/>
    <w:rsid w:val="004E5E70"/>
    <w:rsid w:val="004E6230"/>
    <w:rsid w:val="004E69B8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325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B8D"/>
    <w:rsid w:val="00515F5E"/>
    <w:rsid w:val="005161CA"/>
    <w:rsid w:val="00516537"/>
    <w:rsid w:val="00516694"/>
    <w:rsid w:val="00516DAB"/>
    <w:rsid w:val="00517632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E93"/>
    <w:rsid w:val="00522F35"/>
    <w:rsid w:val="00522FB2"/>
    <w:rsid w:val="005233ED"/>
    <w:rsid w:val="005242A4"/>
    <w:rsid w:val="005247D9"/>
    <w:rsid w:val="00524CE4"/>
    <w:rsid w:val="005250BE"/>
    <w:rsid w:val="005251CF"/>
    <w:rsid w:val="005261BC"/>
    <w:rsid w:val="00527ED0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7C"/>
    <w:rsid w:val="00544D3C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6105"/>
    <w:rsid w:val="0056643C"/>
    <w:rsid w:val="0056644D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2B"/>
    <w:rsid w:val="00584256"/>
    <w:rsid w:val="0058460D"/>
    <w:rsid w:val="0058465D"/>
    <w:rsid w:val="00584CF8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71B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F43"/>
    <w:rsid w:val="005A42E4"/>
    <w:rsid w:val="005A44B2"/>
    <w:rsid w:val="005A4B77"/>
    <w:rsid w:val="005A54C6"/>
    <w:rsid w:val="005A58B4"/>
    <w:rsid w:val="005A5BE9"/>
    <w:rsid w:val="005A76F3"/>
    <w:rsid w:val="005B0564"/>
    <w:rsid w:val="005B125A"/>
    <w:rsid w:val="005B1522"/>
    <w:rsid w:val="005B16DD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AAD"/>
    <w:rsid w:val="005C2AE3"/>
    <w:rsid w:val="005C2E0A"/>
    <w:rsid w:val="005C3007"/>
    <w:rsid w:val="005C3298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3D7"/>
    <w:rsid w:val="005D1409"/>
    <w:rsid w:val="005D17ED"/>
    <w:rsid w:val="005D1A55"/>
    <w:rsid w:val="005D20FC"/>
    <w:rsid w:val="005D218E"/>
    <w:rsid w:val="005D21BF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2BD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E42"/>
    <w:rsid w:val="005F7038"/>
    <w:rsid w:val="005F771D"/>
    <w:rsid w:val="00600402"/>
    <w:rsid w:val="00600698"/>
    <w:rsid w:val="00600D8B"/>
    <w:rsid w:val="00601A61"/>
    <w:rsid w:val="00601BBB"/>
    <w:rsid w:val="00601CFF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A61"/>
    <w:rsid w:val="00605C35"/>
    <w:rsid w:val="00605D15"/>
    <w:rsid w:val="006073BD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613A"/>
    <w:rsid w:val="00626222"/>
    <w:rsid w:val="00626B77"/>
    <w:rsid w:val="00626C87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8A3"/>
    <w:rsid w:val="00631B03"/>
    <w:rsid w:val="00631B4F"/>
    <w:rsid w:val="00632675"/>
    <w:rsid w:val="00633AFB"/>
    <w:rsid w:val="00634010"/>
    <w:rsid w:val="0063431E"/>
    <w:rsid w:val="00634C76"/>
    <w:rsid w:val="00634F15"/>
    <w:rsid w:val="0063529A"/>
    <w:rsid w:val="006352E5"/>
    <w:rsid w:val="00635DB8"/>
    <w:rsid w:val="006361F4"/>
    <w:rsid w:val="006366C3"/>
    <w:rsid w:val="00636A0F"/>
    <w:rsid w:val="00636DD8"/>
    <w:rsid w:val="00637726"/>
    <w:rsid w:val="00637766"/>
    <w:rsid w:val="006378D3"/>
    <w:rsid w:val="00637BA2"/>
    <w:rsid w:val="00640023"/>
    <w:rsid w:val="00640FC3"/>
    <w:rsid w:val="006411D0"/>
    <w:rsid w:val="00641557"/>
    <w:rsid w:val="0064163C"/>
    <w:rsid w:val="00641B33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A8B"/>
    <w:rsid w:val="0065569E"/>
    <w:rsid w:val="00655AD8"/>
    <w:rsid w:val="00655C21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BA"/>
    <w:rsid w:val="00660DC7"/>
    <w:rsid w:val="00660FE0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708"/>
    <w:rsid w:val="00666E5C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E34"/>
    <w:rsid w:val="00673123"/>
    <w:rsid w:val="006737C8"/>
    <w:rsid w:val="0067427C"/>
    <w:rsid w:val="00674365"/>
    <w:rsid w:val="006747A9"/>
    <w:rsid w:val="00674940"/>
    <w:rsid w:val="00674AC4"/>
    <w:rsid w:val="00675249"/>
    <w:rsid w:val="0067536C"/>
    <w:rsid w:val="00675381"/>
    <w:rsid w:val="0067542F"/>
    <w:rsid w:val="00675630"/>
    <w:rsid w:val="006758DD"/>
    <w:rsid w:val="00675B79"/>
    <w:rsid w:val="0067606B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A27"/>
    <w:rsid w:val="006A2F21"/>
    <w:rsid w:val="006A314E"/>
    <w:rsid w:val="006A3427"/>
    <w:rsid w:val="006A3DEA"/>
    <w:rsid w:val="006A3ED8"/>
    <w:rsid w:val="006A4C6C"/>
    <w:rsid w:val="006A5582"/>
    <w:rsid w:val="006A5A21"/>
    <w:rsid w:val="006A708F"/>
    <w:rsid w:val="006A738D"/>
    <w:rsid w:val="006A74EF"/>
    <w:rsid w:val="006A7E97"/>
    <w:rsid w:val="006B0396"/>
    <w:rsid w:val="006B0486"/>
    <w:rsid w:val="006B0D9B"/>
    <w:rsid w:val="006B0E8B"/>
    <w:rsid w:val="006B104A"/>
    <w:rsid w:val="006B1A00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16F"/>
    <w:rsid w:val="006B62E1"/>
    <w:rsid w:val="006B6331"/>
    <w:rsid w:val="006B68D1"/>
    <w:rsid w:val="006B69AA"/>
    <w:rsid w:val="006B6ACF"/>
    <w:rsid w:val="006B6B61"/>
    <w:rsid w:val="006C0092"/>
    <w:rsid w:val="006C00A9"/>
    <w:rsid w:val="006C01F9"/>
    <w:rsid w:val="006C0369"/>
    <w:rsid w:val="006C0B66"/>
    <w:rsid w:val="006C0C64"/>
    <w:rsid w:val="006C0EDD"/>
    <w:rsid w:val="006C148F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27B"/>
    <w:rsid w:val="006C4EF4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6109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A27"/>
    <w:rsid w:val="006E2B74"/>
    <w:rsid w:val="006E34B9"/>
    <w:rsid w:val="006E38ED"/>
    <w:rsid w:val="006E3C77"/>
    <w:rsid w:val="006E4837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5AE"/>
    <w:rsid w:val="006E78F1"/>
    <w:rsid w:val="006E7916"/>
    <w:rsid w:val="006E7928"/>
    <w:rsid w:val="006F03F0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232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B9D"/>
    <w:rsid w:val="007122DF"/>
    <w:rsid w:val="007129EC"/>
    <w:rsid w:val="00712F07"/>
    <w:rsid w:val="00713222"/>
    <w:rsid w:val="007132DF"/>
    <w:rsid w:val="007139BC"/>
    <w:rsid w:val="00713D20"/>
    <w:rsid w:val="00713D6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25A"/>
    <w:rsid w:val="00724A6B"/>
    <w:rsid w:val="00724ABE"/>
    <w:rsid w:val="00725188"/>
    <w:rsid w:val="0072560E"/>
    <w:rsid w:val="00725720"/>
    <w:rsid w:val="00725C37"/>
    <w:rsid w:val="00726220"/>
    <w:rsid w:val="007270CC"/>
    <w:rsid w:val="00727834"/>
    <w:rsid w:val="00727904"/>
    <w:rsid w:val="00727A20"/>
    <w:rsid w:val="00727C3E"/>
    <w:rsid w:val="00727D7D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3DFA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ACD"/>
    <w:rsid w:val="00775D0C"/>
    <w:rsid w:val="0077647D"/>
    <w:rsid w:val="00776520"/>
    <w:rsid w:val="007765F7"/>
    <w:rsid w:val="00776654"/>
    <w:rsid w:val="00776AD4"/>
    <w:rsid w:val="00776BEF"/>
    <w:rsid w:val="00776E70"/>
    <w:rsid w:val="007771C3"/>
    <w:rsid w:val="007773CD"/>
    <w:rsid w:val="00777AC3"/>
    <w:rsid w:val="00777B4A"/>
    <w:rsid w:val="00777BE9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0EB8"/>
    <w:rsid w:val="007A1361"/>
    <w:rsid w:val="007A1906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879"/>
    <w:rsid w:val="007A7F04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977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4D6A"/>
    <w:rsid w:val="007C56FF"/>
    <w:rsid w:val="007C5D1F"/>
    <w:rsid w:val="007C66E6"/>
    <w:rsid w:val="007C6837"/>
    <w:rsid w:val="007C7D7A"/>
    <w:rsid w:val="007D01AE"/>
    <w:rsid w:val="007D0479"/>
    <w:rsid w:val="007D05BC"/>
    <w:rsid w:val="007D07F0"/>
    <w:rsid w:val="007D0B67"/>
    <w:rsid w:val="007D0B6A"/>
    <w:rsid w:val="007D0C6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D78AD"/>
    <w:rsid w:val="007E1331"/>
    <w:rsid w:val="007E140B"/>
    <w:rsid w:val="007E1B50"/>
    <w:rsid w:val="007E1C53"/>
    <w:rsid w:val="007E1F44"/>
    <w:rsid w:val="007E1FE9"/>
    <w:rsid w:val="007E2DB0"/>
    <w:rsid w:val="007E32E8"/>
    <w:rsid w:val="007E3CE5"/>
    <w:rsid w:val="007E3D32"/>
    <w:rsid w:val="007E3D4A"/>
    <w:rsid w:val="007E3D54"/>
    <w:rsid w:val="007E3E31"/>
    <w:rsid w:val="007E3E8A"/>
    <w:rsid w:val="007E411D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2EA"/>
    <w:rsid w:val="007E7559"/>
    <w:rsid w:val="007E7E60"/>
    <w:rsid w:val="007F0006"/>
    <w:rsid w:val="007F0736"/>
    <w:rsid w:val="007F0B00"/>
    <w:rsid w:val="007F0D1C"/>
    <w:rsid w:val="007F1272"/>
    <w:rsid w:val="007F2426"/>
    <w:rsid w:val="007F3AFD"/>
    <w:rsid w:val="007F3F23"/>
    <w:rsid w:val="007F4514"/>
    <w:rsid w:val="007F4ACF"/>
    <w:rsid w:val="007F4D19"/>
    <w:rsid w:val="007F50A3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EA7"/>
    <w:rsid w:val="007F7F9C"/>
    <w:rsid w:val="008003CE"/>
    <w:rsid w:val="0080175F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BB4"/>
    <w:rsid w:val="00812BE5"/>
    <w:rsid w:val="008131D6"/>
    <w:rsid w:val="00813248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20E3"/>
    <w:rsid w:val="008229F2"/>
    <w:rsid w:val="00823175"/>
    <w:rsid w:val="0082336D"/>
    <w:rsid w:val="008243F5"/>
    <w:rsid w:val="00824BBD"/>
    <w:rsid w:val="00824C4D"/>
    <w:rsid w:val="00824F69"/>
    <w:rsid w:val="0082585C"/>
    <w:rsid w:val="008258AC"/>
    <w:rsid w:val="00825B87"/>
    <w:rsid w:val="00825D81"/>
    <w:rsid w:val="00825F5B"/>
    <w:rsid w:val="008261D5"/>
    <w:rsid w:val="008261E4"/>
    <w:rsid w:val="008263F1"/>
    <w:rsid w:val="00826EBA"/>
    <w:rsid w:val="008270B1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07B"/>
    <w:rsid w:val="00832927"/>
    <w:rsid w:val="00832E4C"/>
    <w:rsid w:val="0083438C"/>
    <w:rsid w:val="008345BB"/>
    <w:rsid w:val="008349E8"/>
    <w:rsid w:val="00834A22"/>
    <w:rsid w:val="00834AE0"/>
    <w:rsid w:val="00834B19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0C04"/>
    <w:rsid w:val="00840C19"/>
    <w:rsid w:val="008410C6"/>
    <w:rsid w:val="008415F4"/>
    <w:rsid w:val="00841636"/>
    <w:rsid w:val="00842A63"/>
    <w:rsid w:val="00842A8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081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11EF"/>
    <w:rsid w:val="008620A9"/>
    <w:rsid w:val="008626A7"/>
    <w:rsid w:val="00862A8A"/>
    <w:rsid w:val="00862C5F"/>
    <w:rsid w:val="00863C19"/>
    <w:rsid w:val="00864095"/>
    <w:rsid w:val="0086418B"/>
    <w:rsid w:val="00864E4E"/>
    <w:rsid w:val="00864EE5"/>
    <w:rsid w:val="0086519D"/>
    <w:rsid w:val="008659BC"/>
    <w:rsid w:val="00866115"/>
    <w:rsid w:val="00866154"/>
    <w:rsid w:val="008668B9"/>
    <w:rsid w:val="008676DB"/>
    <w:rsid w:val="00867A64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C0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902C8"/>
    <w:rsid w:val="0089052B"/>
    <w:rsid w:val="008905DE"/>
    <w:rsid w:val="00890640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1CC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5D9"/>
    <w:rsid w:val="008A0A0A"/>
    <w:rsid w:val="008A0B79"/>
    <w:rsid w:val="008A0E6E"/>
    <w:rsid w:val="008A17EA"/>
    <w:rsid w:val="008A1CAA"/>
    <w:rsid w:val="008A28B5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7D8"/>
    <w:rsid w:val="008A7AA7"/>
    <w:rsid w:val="008A7C0D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4B32"/>
    <w:rsid w:val="008B588A"/>
    <w:rsid w:val="008B5A12"/>
    <w:rsid w:val="008B66A7"/>
    <w:rsid w:val="008B675B"/>
    <w:rsid w:val="008B6D30"/>
    <w:rsid w:val="008B72B5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B35"/>
    <w:rsid w:val="008C5E39"/>
    <w:rsid w:val="008C63B6"/>
    <w:rsid w:val="008C6874"/>
    <w:rsid w:val="008C6924"/>
    <w:rsid w:val="008C6B48"/>
    <w:rsid w:val="008C6BA5"/>
    <w:rsid w:val="008C7A17"/>
    <w:rsid w:val="008C7F47"/>
    <w:rsid w:val="008D0096"/>
    <w:rsid w:val="008D062E"/>
    <w:rsid w:val="008D10DE"/>
    <w:rsid w:val="008D12BF"/>
    <w:rsid w:val="008D1525"/>
    <w:rsid w:val="008D196F"/>
    <w:rsid w:val="008D1E4B"/>
    <w:rsid w:val="008D1E55"/>
    <w:rsid w:val="008D3614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3431"/>
    <w:rsid w:val="008E356A"/>
    <w:rsid w:val="008E3C1A"/>
    <w:rsid w:val="008E3FFB"/>
    <w:rsid w:val="008E43F9"/>
    <w:rsid w:val="008E443A"/>
    <w:rsid w:val="008E47CC"/>
    <w:rsid w:val="008E4A62"/>
    <w:rsid w:val="008E575D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02"/>
    <w:rsid w:val="008E7BE9"/>
    <w:rsid w:val="008F072A"/>
    <w:rsid w:val="008F087A"/>
    <w:rsid w:val="008F08FE"/>
    <w:rsid w:val="008F0B59"/>
    <w:rsid w:val="008F0D39"/>
    <w:rsid w:val="008F0ED8"/>
    <w:rsid w:val="008F0F92"/>
    <w:rsid w:val="008F1059"/>
    <w:rsid w:val="008F16F0"/>
    <w:rsid w:val="008F1FA2"/>
    <w:rsid w:val="008F22A0"/>
    <w:rsid w:val="008F26C0"/>
    <w:rsid w:val="008F2756"/>
    <w:rsid w:val="008F3C31"/>
    <w:rsid w:val="008F3F48"/>
    <w:rsid w:val="008F41A0"/>
    <w:rsid w:val="008F54A7"/>
    <w:rsid w:val="008F62E5"/>
    <w:rsid w:val="008F656C"/>
    <w:rsid w:val="008F66B5"/>
    <w:rsid w:val="008F6E86"/>
    <w:rsid w:val="008F6F36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4E5"/>
    <w:rsid w:val="00903B00"/>
    <w:rsid w:val="00903EC7"/>
    <w:rsid w:val="00903ED6"/>
    <w:rsid w:val="009041B6"/>
    <w:rsid w:val="00904205"/>
    <w:rsid w:val="009045F2"/>
    <w:rsid w:val="009049FD"/>
    <w:rsid w:val="00904AE1"/>
    <w:rsid w:val="00905F9B"/>
    <w:rsid w:val="00906245"/>
    <w:rsid w:val="00906BB0"/>
    <w:rsid w:val="00906F21"/>
    <w:rsid w:val="00907057"/>
    <w:rsid w:val="00907884"/>
    <w:rsid w:val="009079E5"/>
    <w:rsid w:val="00910E7B"/>
    <w:rsid w:val="0091144B"/>
    <w:rsid w:val="00911699"/>
    <w:rsid w:val="009116A4"/>
    <w:rsid w:val="009119E7"/>
    <w:rsid w:val="00911DB1"/>
    <w:rsid w:val="00911EC9"/>
    <w:rsid w:val="00911F5D"/>
    <w:rsid w:val="0091221E"/>
    <w:rsid w:val="00912860"/>
    <w:rsid w:val="00913498"/>
    <w:rsid w:val="0091407D"/>
    <w:rsid w:val="00914579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B9F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EA9"/>
    <w:rsid w:val="00926266"/>
    <w:rsid w:val="009262B0"/>
    <w:rsid w:val="0092655E"/>
    <w:rsid w:val="009266D6"/>
    <w:rsid w:val="009269BB"/>
    <w:rsid w:val="0092721F"/>
    <w:rsid w:val="0092779D"/>
    <w:rsid w:val="00927CBC"/>
    <w:rsid w:val="00930746"/>
    <w:rsid w:val="00930991"/>
    <w:rsid w:val="00930E7A"/>
    <w:rsid w:val="0093158F"/>
    <w:rsid w:val="0093180A"/>
    <w:rsid w:val="00931A11"/>
    <w:rsid w:val="00931CFC"/>
    <w:rsid w:val="00931E1C"/>
    <w:rsid w:val="00932BDE"/>
    <w:rsid w:val="00932F8C"/>
    <w:rsid w:val="009334D2"/>
    <w:rsid w:val="00933695"/>
    <w:rsid w:val="0093394C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429"/>
    <w:rsid w:val="009356B1"/>
    <w:rsid w:val="00935CDB"/>
    <w:rsid w:val="00935D1B"/>
    <w:rsid w:val="00935FF1"/>
    <w:rsid w:val="00936265"/>
    <w:rsid w:val="009364D3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2016"/>
    <w:rsid w:val="00942716"/>
    <w:rsid w:val="00942C00"/>
    <w:rsid w:val="009430DE"/>
    <w:rsid w:val="009433E1"/>
    <w:rsid w:val="009435E1"/>
    <w:rsid w:val="009437DC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5FBC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1E42"/>
    <w:rsid w:val="009621E4"/>
    <w:rsid w:val="00962F62"/>
    <w:rsid w:val="0096329C"/>
    <w:rsid w:val="0096380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1"/>
    <w:rsid w:val="009672BD"/>
    <w:rsid w:val="00967476"/>
    <w:rsid w:val="009674D4"/>
    <w:rsid w:val="00967DDF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B5C"/>
    <w:rsid w:val="00975637"/>
    <w:rsid w:val="00975734"/>
    <w:rsid w:val="009757F5"/>
    <w:rsid w:val="009759A6"/>
    <w:rsid w:val="00975D05"/>
    <w:rsid w:val="00977787"/>
    <w:rsid w:val="00977F07"/>
    <w:rsid w:val="009801AA"/>
    <w:rsid w:val="009807C4"/>
    <w:rsid w:val="009812EE"/>
    <w:rsid w:val="0098192E"/>
    <w:rsid w:val="00981A65"/>
    <w:rsid w:val="00981B9E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E48"/>
    <w:rsid w:val="009A6E74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B9B"/>
    <w:rsid w:val="009C1C22"/>
    <w:rsid w:val="009C1DF0"/>
    <w:rsid w:val="009C240D"/>
    <w:rsid w:val="009C2C67"/>
    <w:rsid w:val="009C3784"/>
    <w:rsid w:val="009C379A"/>
    <w:rsid w:val="009C384C"/>
    <w:rsid w:val="009C3859"/>
    <w:rsid w:val="009C3C14"/>
    <w:rsid w:val="009C3DFB"/>
    <w:rsid w:val="009C3FD2"/>
    <w:rsid w:val="009C4D1C"/>
    <w:rsid w:val="009C4F09"/>
    <w:rsid w:val="009C58C0"/>
    <w:rsid w:val="009C5B2A"/>
    <w:rsid w:val="009C5EBE"/>
    <w:rsid w:val="009C60DD"/>
    <w:rsid w:val="009C60F9"/>
    <w:rsid w:val="009C687B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BE"/>
    <w:rsid w:val="009D12D2"/>
    <w:rsid w:val="009D16A3"/>
    <w:rsid w:val="009D1743"/>
    <w:rsid w:val="009D182E"/>
    <w:rsid w:val="009D1FEC"/>
    <w:rsid w:val="009D2335"/>
    <w:rsid w:val="009D252E"/>
    <w:rsid w:val="009D3243"/>
    <w:rsid w:val="009D408C"/>
    <w:rsid w:val="009D4176"/>
    <w:rsid w:val="009D4FCA"/>
    <w:rsid w:val="009D559C"/>
    <w:rsid w:val="009D5781"/>
    <w:rsid w:val="009D5A1A"/>
    <w:rsid w:val="009D602F"/>
    <w:rsid w:val="009D60E5"/>
    <w:rsid w:val="009D7190"/>
    <w:rsid w:val="009D72D0"/>
    <w:rsid w:val="009D7585"/>
    <w:rsid w:val="009E01D1"/>
    <w:rsid w:val="009E07F8"/>
    <w:rsid w:val="009E0E91"/>
    <w:rsid w:val="009E17EB"/>
    <w:rsid w:val="009E19CF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60BF"/>
    <w:rsid w:val="009E640E"/>
    <w:rsid w:val="009E6632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724"/>
    <w:rsid w:val="009F184D"/>
    <w:rsid w:val="009F1971"/>
    <w:rsid w:val="009F21E3"/>
    <w:rsid w:val="009F2237"/>
    <w:rsid w:val="009F2302"/>
    <w:rsid w:val="009F2308"/>
    <w:rsid w:val="009F2370"/>
    <w:rsid w:val="009F2C89"/>
    <w:rsid w:val="009F2CB2"/>
    <w:rsid w:val="009F38E1"/>
    <w:rsid w:val="009F3FE9"/>
    <w:rsid w:val="009F43D7"/>
    <w:rsid w:val="009F4584"/>
    <w:rsid w:val="009F4B99"/>
    <w:rsid w:val="009F4BE7"/>
    <w:rsid w:val="009F4C3B"/>
    <w:rsid w:val="009F51D5"/>
    <w:rsid w:val="009F51E8"/>
    <w:rsid w:val="009F6763"/>
    <w:rsid w:val="009F6A28"/>
    <w:rsid w:val="009F6AC3"/>
    <w:rsid w:val="009F6E36"/>
    <w:rsid w:val="009F71A9"/>
    <w:rsid w:val="009F7260"/>
    <w:rsid w:val="009F7B63"/>
    <w:rsid w:val="00A00154"/>
    <w:rsid w:val="00A00973"/>
    <w:rsid w:val="00A00C19"/>
    <w:rsid w:val="00A01A84"/>
    <w:rsid w:val="00A01B17"/>
    <w:rsid w:val="00A02738"/>
    <w:rsid w:val="00A02775"/>
    <w:rsid w:val="00A0285B"/>
    <w:rsid w:val="00A0297E"/>
    <w:rsid w:val="00A02A0C"/>
    <w:rsid w:val="00A02EE1"/>
    <w:rsid w:val="00A031E2"/>
    <w:rsid w:val="00A03380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E86"/>
    <w:rsid w:val="00A0707C"/>
    <w:rsid w:val="00A07AC3"/>
    <w:rsid w:val="00A07AE2"/>
    <w:rsid w:val="00A07BD8"/>
    <w:rsid w:val="00A07CAB"/>
    <w:rsid w:val="00A1052C"/>
    <w:rsid w:val="00A10EA6"/>
    <w:rsid w:val="00A11987"/>
    <w:rsid w:val="00A11C5B"/>
    <w:rsid w:val="00A11E5F"/>
    <w:rsid w:val="00A121B9"/>
    <w:rsid w:val="00A122A9"/>
    <w:rsid w:val="00A1249D"/>
    <w:rsid w:val="00A12B5B"/>
    <w:rsid w:val="00A1346F"/>
    <w:rsid w:val="00A14140"/>
    <w:rsid w:val="00A14856"/>
    <w:rsid w:val="00A148E9"/>
    <w:rsid w:val="00A14A52"/>
    <w:rsid w:val="00A14BD5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47BE"/>
    <w:rsid w:val="00A24EAD"/>
    <w:rsid w:val="00A250E0"/>
    <w:rsid w:val="00A25576"/>
    <w:rsid w:val="00A256BB"/>
    <w:rsid w:val="00A2570D"/>
    <w:rsid w:val="00A2587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A33"/>
    <w:rsid w:val="00A33D1E"/>
    <w:rsid w:val="00A33F70"/>
    <w:rsid w:val="00A34389"/>
    <w:rsid w:val="00A343D8"/>
    <w:rsid w:val="00A348C0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58C8"/>
    <w:rsid w:val="00A45925"/>
    <w:rsid w:val="00A46499"/>
    <w:rsid w:val="00A4649A"/>
    <w:rsid w:val="00A46657"/>
    <w:rsid w:val="00A466AC"/>
    <w:rsid w:val="00A473BB"/>
    <w:rsid w:val="00A47407"/>
    <w:rsid w:val="00A478E6"/>
    <w:rsid w:val="00A47EEA"/>
    <w:rsid w:val="00A50724"/>
    <w:rsid w:val="00A50766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21B"/>
    <w:rsid w:val="00A64D20"/>
    <w:rsid w:val="00A65092"/>
    <w:rsid w:val="00A6567A"/>
    <w:rsid w:val="00A65A25"/>
    <w:rsid w:val="00A65A3B"/>
    <w:rsid w:val="00A65ADB"/>
    <w:rsid w:val="00A660C6"/>
    <w:rsid w:val="00A670FF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A9A"/>
    <w:rsid w:val="00A77B38"/>
    <w:rsid w:val="00A77D2C"/>
    <w:rsid w:val="00A77FA7"/>
    <w:rsid w:val="00A800EB"/>
    <w:rsid w:val="00A8067E"/>
    <w:rsid w:val="00A80D71"/>
    <w:rsid w:val="00A80EDB"/>
    <w:rsid w:val="00A8163F"/>
    <w:rsid w:val="00A81995"/>
    <w:rsid w:val="00A81AC4"/>
    <w:rsid w:val="00A81C66"/>
    <w:rsid w:val="00A81E5A"/>
    <w:rsid w:val="00A82E33"/>
    <w:rsid w:val="00A82EAF"/>
    <w:rsid w:val="00A83540"/>
    <w:rsid w:val="00A8361C"/>
    <w:rsid w:val="00A836C8"/>
    <w:rsid w:val="00A83DF5"/>
    <w:rsid w:val="00A841A4"/>
    <w:rsid w:val="00A841A7"/>
    <w:rsid w:val="00A84A9F"/>
    <w:rsid w:val="00A84ABC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CF2"/>
    <w:rsid w:val="00A90FA3"/>
    <w:rsid w:val="00A9111E"/>
    <w:rsid w:val="00A91193"/>
    <w:rsid w:val="00A9144B"/>
    <w:rsid w:val="00A9157A"/>
    <w:rsid w:val="00A9256D"/>
    <w:rsid w:val="00A92798"/>
    <w:rsid w:val="00A92D7C"/>
    <w:rsid w:val="00A92EA7"/>
    <w:rsid w:val="00A932CE"/>
    <w:rsid w:val="00A93B63"/>
    <w:rsid w:val="00A94166"/>
    <w:rsid w:val="00A9456D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CB6"/>
    <w:rsid w:val="00AA0D4B"/>
    <w:rsid w:val="00AA15A8"/>
    <w:rsid w:val="00AA1A60"/>
    <w:rsid w:val="00AA1D03"/>
    <w:rsid w:val="00AA1D8A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51A3"/>
    <w:rsid w:val="00AA582A"/>
    <w:rsid w:val="00AA5EF4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52"/>
    <w:rsid w:val="00AE25A1"/>
    <w:rsid w:val="00AE2B3E"/>
    <w:rsid w:val="00AE306B"/>
    <w:rsid w:val="00AE3D73"/>
    <w:rsid w:val="00AE4658"/>
    <w:rsid w:val="00AE4BFC"/>
    <w:rsid w:val="00AE4D19"/>
    <w:rsid w:val="00AE4EB0"/>
    <w:rsid w:val="00AE4F6D"/>
    <w:rsid w:val="00AE4FFB"/>
    <w:rsid w:val="00AE5001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CEF"/>
    <w:rsid w:val="00AF4E28"/>
    <w:rsid w:val="00AF4F6A"/>
    <w:rsid w:val="00AF5575"/>
    <w:rsid w:val="00AF5831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C33"/>
    <w:rsid w:val="00B00C36"/>
    <w:rsid w:val="00B00E8F"/>
    <w:rsid w:val="00B0101B"/>
    <w:rsid w:val="00B016FF"/>
    <w:rsid w:val="00B02437"/>
    <w:rsid w:val="00B0243C"/>
    <w:rsid w:val="00B02F94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4ED5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29EB"/>
    <w:rsid w:val="00B330B5"/>
    <w:rsid w:val="00B335D0"/>
    <w:rsid w:val="00B33F64"/>
    <w:rsid w:val="00B341DA"/>
    <w:rsid w:val="00B34AB5"/>
    <w:rsid w:val="00B3538B"/>
    <w:rsid w:val="00B35881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7CC"/>
    <w:rsid w:val="00B37E1A"/>
    <w:rsid w:val="00B40B5D"/>
    <w:rsid w:val="00B40BB5"/>
    <w:rsid w:val="00B41DFF"/>
    <w:rsid w:val="00B420DB"/>
    <w:rsid w:val="00B422F9"/>
    <w:rsid w:val="00B4251F"/>
    <w:rsid w:val="00B428C2"/>
    <w:rsid w:val="00B431B6"/>
    <w:rsid w:val="00B433CA"/>
    <w:rsid w:val="00B435A6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12B8"/>
    <w:rsid w:val="00B515CB"/>
    <w:rsid w:val="00B5223B"/>
    <w:rsid w:val="00B528A7"/>
    <w:rsid w:val="00B52BC7"/>
    <w:rsid w:val="00B531BF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1A5"/>
    <w:rsid w:val="00B60C58"/>
    <w:rsid w:val="00B6126D"/>
    <w:rsid w:val="00B61378"/>
    <w:rsid w:val="00B61432"/>
    <w:rsid w:val="00B61797"/>
    <w:rsid w:val="00B61EEE"/>
    <w:rsid w:val="00B61F93"/>
    <w:rsid w:val="00B623CD"/>
    <w:rsid w:val="00B624C0"/>
    <w:rsid w:val="00B625C8"/>
    <w:rsid w:val="00B62634"/>
    <w:rsid w:val="00B626E9"/>
    <w:rsid w:val="00B634AD"/>
    <w:rsid w:val="00B63F4D"/>
    <w:rsid w:val="00B642B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385E"/>
    <w:rsid w:val="00B83C72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4FE9"/>
    <w:rsid w:val="00B950A5"/>
    <w:rsid w:val="00B95295"/>
    <w:rsid w:val="00B954DA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0E"/>
    <w:rsid w:val="00BA213D"/>
    <w:rsid w:val="00BA2298"/>
    <w:rsid w:val="00BA2944"/>
    <w:rsid w:val="00BA316C"/>
    <w:rsid w:val="00BA3269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6A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88"/>
    <w:rsid w:val="00BB3C99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58DF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10E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43B4"/>
    <w:rsid w:val="00BC443C"/>
    <w:rsid w:val="00BC4730"/>
    <w:rsid w:val="00BC47E8"/>
    <w:rsid w:val="00BC50CB"/>
    <w:rsid w:val="00BC5213"/>
    <w:rsid w:val="00BC5B5D"/>
    <w:rsid w:val="00BC62B9"/>
    <w:rsid w:val="00BC69C7"/>
    <w:rsid w:val="00BC6F42"/>
    <w:rsid w:val="00BC7272"/>
    <w:rsid w:val="00BC73FC"/>
    <w:rsid w:val="00BC783A"/>
    <w:rsid w:val="00BC7A3F"/>
    <w:rsid w:val="00BC7CDB"/>
    <w:rsid w:val="00BD0015"/>
    <w:rsid w:val="00BD082E"/>
    <w:rsid w:val="00BD0C78"/>
    <w:rsid w:val="00BD15E9"/>
    <w:rsid w:val="00BD16C9"/>
    <w:rsid w:val="00BD1B16"/>
    <w:rsid w:val="00BD1D8B"/>
    <w:rsid w:val="00BD1F7C"/>
    <w:rsid w:val="00BD2D66"/>
    <w:rsid w:val="00BD2F27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E9C"/>
    <w:rsid w:val="00BE77B3"/>
    <w:rsid w:val="00BE7AA7"/>
    <w:rsid w:val="00BE7D1D"/>
    <w:rsid w:val="00BE7D6D"/>
    <w:rsid w:val="00BF0069"/>
    <w:rsid w:val="00BF0D54"/>
    <w:rsid w:val="00BF151E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0613"/>
    <w:rsid w:val="00C21314"/>
    <w:rsid w:val="00C215C0"/>
    <w:rsid w:val="00C21752"/>
    <w:rsid w:val="00C21937"/>
    <w:rsid w:val="00C21B93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6CA"/>
    <w:rsid w:val="00C25D08"/>
    <w:rsid w:val="00C25D8F"/>
    <w:rsid w:val="00C2610F"/>
    <w:rsid w:val="00C2612E"/>
    <w:rsid w:val="00C2642C"/>
    <w:rsid w:val="00C26457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3FBC"/>
    <w:rsid w:val="00C3402B"/>
    <w:rsid w:val="00C34496"/>
    <w:rsid w:val="00C34C90"/>
    <w:rsid w:val="00C34F7A"/>
    <w:rsid w:val="00C35299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769"/>
    <w:rsid w:val="00C449E2"/>
    <w:rsid w:val="00C44ED1"/>
    <w:rsid w:val="00C44F23"/>
    <w:rsid w:val="00C4512E"/>
    <w:rsid w:val="00C45131"/>
    <w:rsid w:val="00C451E5"/>
    <w:rsid w:val="00C459B8"/>
    <w:rsid w:val="00C45CF6"/>
    <w:rsid w:val="00C45D3A"/>
    <w:rsid w:val="00C45D7D"/>
    <w:rsid w:val="00C45EE2"/>
    <w:rsid w:val="00C4629E"/>
    <w:rsid w:val="00C46A0C"/>
    <w:rsid w:val="00C46A3D"/>
    <w:rsid w:val="00C46BF6"/>
    <w:rsid w:val="00C46FFA"/>
    <w:rsid w:val="00C471BF"/>
    <w:rsid w:val="00C4721D"/>
    <w:rsid w:val="00C475F6"/>
    <w:rsid w:val="00C476EE"/>
    <w:rsid w:val="00C47D69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4F6"/>
    <w:rsid w:val="00C54580"/>
    <w:rsid w:val="00C54F55"/>
    <w:rsid w:val="00C551C8"/>
    <w:rsid w:val="00C557D2"/>
    <w:rsid w:val="00C55B47"/>
    <w:rsid w:val="00C55CF2"/>
    <w:rsid w:val="00C55E2C"/>
    <w:rsid w:val="00C55F79"/>
    <w:rsid w:val="00C56026"/>
    <w:rsid w:val="00C567FF"/>
    <w:rsid w:val="00C56C7F"/>
    <w:rsid w:val="00C56C8C"/>
    <w:rsid w:val="00C576CF"/>
    <w:rsid w:val="00C57A3E"/>
    <w:rsid w:val="00C57C80"/>
    <w:rsid w:val="00C60B72"/>
    <w:rsid w:val="00C60BEC"/>
    <w:rsid w:val="00C61646"/>
    <w:rsid w:val="00C61D1D"/>
    <w:rsid w:val="00C61DFE"/>
    <w:rsid w:val="00C625A4"/>
    <w:rsid w:val="00C62BF5"/>
    <w:rsid w:val="00C635C0"/>
    <w:rsid w:val="00C637C2"/>
    <w:rsid w:val="00C6390D"/>
    <w:rsid w:val="00C63A5F"/>
    <w:rsid w:val="00C64096"/>
    <w:rsid w:val="00C64487"/>
    <w:rsid w:val="00C645D9"/>
    <w:rsid w:val="00C64A32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5C7"/>
    <w:rsid w:val="00CB17C6"/>
    <w:rsid w:val="00CB2309"/>
    <w:rsid w:val="00CB2783"/>
    <w:rsid w:val="00CB2957"/>
    <w:rsid w:val="00CB2F46"/>
    <w:rsid w:val="00CB4DFF"/>
    <w:rsid w:val="00CB4E38"/>
    <w:rsid w:val="00CB504E"/>
    <w:rsid w:val="00CB5213"/>
    <w:rsid w:val="00CB5320"/>
    <w:rsid w:val="00CB537D"/>
    <w:rsid w:val="00CB55EC"/>
    <w:rsid w:val="00CB5BB6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97A"/>
    <w:rsid w:val="00CC1D19"/>
    <w:rsid w:val="00CC1E88"/>
    <w:rsid w:val="00CC212A"/>
    <w:rsid w:val="00CC21E3"/>
    <w:rsid w:val="00CC2343"/>
    <w:rsid w:val="00CC277C"/>
    <w:rsid w:val="00CC2A40"/>
    <w:rsid w:val="00CC2EE4"/>
    <w:rsid w:val="00CC30B6"/>
    <w:rsid w:val="00CC35BD"/>
    <w:rsid w:val="00CC3E45"/>
    <w:rsid w:val="00CC40B6"/>
    <w:rsid w:val="00CC45B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129C"/>
    <w:rsid w:val="00CD140A"/>
    <w:rsid w:val="00CD1E43"/>
    <w:rsid w:val="00CD2093"/>
    <w:rsid w:val="00CD2193"/>
    <w:rsid w:val="00CD2446"/>
    <w:rsid w:val="00CD24A1"/>
    <w:rsid w:val="00CD27CA"/>
    <w:rsid w:val="00CD2ABC"/>
    <w:rsid w:val="00CD2DAE"/>
    <w:rsid w:val="00CD315C"/>
    <w:rsid w:val="00CD32D5"/>
    <w:rsid w:val="00CD36F3"/>
    <w:rsid w:val="00CD389F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6BCE"/>
    <w:rsid w:val="00CD714A"/>
    <w:rsid w:val="00CD7798"/>
    <w:rsid w:val="00CD794F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B7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6B4"/>
    <w:rsid w:val="00CF0860"/>
    <w:rsid w:val="00CF0F12"/>
    <w:rsid w:val="00CF23F3"/>
    <w:rsid w:val="00CF242B"/>
    <w:rsid w:val="00CF276B"/>
    <w:rsid w:val="00CF28D2"/>
    <w:rsid w:val="00CF2B02"/>
    <w:rsid w:val="00CF2C40"/>
    <w:rsid w:val="00CF2CC5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72F"/>
    <w:rsid w:val="00CF5F0D"/>
    <w:rsid w:val="00CF6370"/>
    <w:rsid w:val="00CF6418"/>
    <w:rsid w:val="00CF6C42"/>
    <w:rsid w:val="00CF6E7A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E34"/>
    <w:rsid w:val="00D07F5A"/>
    <w:rsid w:val="00D10070"/>
    <w:rsid w:val="00D104D0"/>
    <w:rsid w:val="00D10D62"/>
    <w:rsid w:val="00D115B0"/>
    <w:rsid w:val="00D1178D"/>
    <w:rsid w:val="00D11859"/>
    <w:rsid w:val="00D1226C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134"/>
    <w:rsid w:val="00D14B37"/>
    <w:rsid w:val="00D14CD6"/>
    <w:rsid w:val="00D1532A"/>
    <w:rsid w:val="00D15749"/>
    <w:rsid w:val="00D15BA8"/>
    <w:rsid w:val="00D15D12"/>
    <w:rsid w:val="00D16377"/>
    <w:rsid w:val="00D163B3"/>
    <w:rsid w:val="00D16856"/>
    <w:rsid w:val="00D16ADA"/>
    <w:rsid w:val="00D17348"/>
    <w:rsid w:val="00D17424"/>
    <w:rsid w:val="00D177C5"/>
    <w:rsid w:val="00D1788F"/>
    <w:rsid w:val="00D17BA3"/>
    <w:rsid w:val="00D17DD2"/>
    <w:rsid w:val="00D2000B"/>
    <w:rsid w:val="00D202D2"/>
    <w:rsid w:val="00D212DD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6EB"/>
    <w:rsid w:val="00D24CBA"/>
    <w:rsid w:val="00D24DBA"/>
    <w:rsid w:val="00D254E9"/>
    <w:rsid w:val="00D25572"/>
    <w:rsid w:val="00D25957"/>
    <w:rsid w:val="00D25DFC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B27"/>
    <w:rsid w:val="00D31286"/>
    <w:rsid w:val="00D31877"/>
    <w:rsid w:val="00D32144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2AB"/>
    <w:rsid w:val="00D4260D"/>
    <w:rsid w:val="00D42632"/>
    <w:rsid w:val="00D43654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C8"/>
    <w:rsid w:val="00D519C2"/>
    <w:rsid w:val="00D51D0B"/>
    <w:rsid w:val="00D51D65"/>
    <w:rsid w:val="00D51E34"/>
    <w:rsid w:val="00D51E4F"/>
    <w:rsid w:val="00D51FFA"/>
    <w:rsid w:val="00D520EE"/>
    <w:rsid w:val="00D527D9"/>
    <w:rsid w:val="00D52944"/>
    <w:rsid w:val="00D53133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596"/>
    <w:rsid w:val="00D736B1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1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5D37"/>
    <w:rsid w:val="00D8630E"/>
    <w:rsid w:val="00D86C73"/>
    <w:rsid w:val="00D86D93"/>
    <w:rsid w:val="00D86FD7"/>
    <w:rsid w:val="00D871C9"/>
    <w:rsid w:val="00D87B6A"/>
    <w:rsid w:val="00D87C5E"/>
    <w:rsid w:val="00D87FD1"/>
    <w:rsid w:val="00D90E7B"/>
    <w:rsid w:val="00D90F5D"/>
    <w:rsid w:val="00D91CCA"/>
    <w:rsid w:val="00D91E32"/>
    <w:rsid w:val="00D920AE"/>
    <w:rsid w:val="00D9262E"/>
    <w:rsid w:val="00D9281F"/>
    <w:rsid w:val="00D92F01"/>
    <w:rsid w:val="00D93959"/>
    <w:rsid w:val="00D93EC4"/>
    <w:rsid w:val="00D940AE"/>
    <w:rsid w:val="00D94650"/>
    <w:rsid w:val="00D946AF"/>
    <w:rsid w:val="00D94F20"/>
    <w:rsid w:val="00D9528D"/>
    <w:rsid w:val="00D956FC"/>
    <w:rsid w:val="00D95BCE"/>
    <w:rsid w:val="00D96302"/>
    <w:rsid w:val="00D9644F"/>
    <w:rsid w:val="00D965B6"/>
    <w:rsid w:val="00D9672D"/>
    <w:rsid w:val="00D96BD1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B15"/>
    <w:rsid w:val="00DA1BBF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FDF"/>
    <w:rsid w:val="00DA500F"/>
    <w:rsid w:val="00DA5120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DDC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1FB0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65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B3"/>
    <w:rsid w:val="00DE0DE1"/>
    <w:rsid w:val="00DE0EC9"/>
    <w:rsid w:val="00DE16EF"/>
    <w:rsid w:val="00DE1975"/>
    <w:rsid w:val="00DE1CAC"/>
    <w:rsid w:val="00DE2C2B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781"/>
    <w:rsid w:val="00DE5919"/>
    <w:rsid w:val="00DE5A5A"/>
    <w:rsid w:val="00DE5A6D"/>
    <w:rsid w:val="00DE5F22"/>
    <w:rsid w:val="00DE6308"/>
    <w:rsid w:val="00DE6BEE"/>
    <w:rsid w:val="00DE6D8B"/>
    <w:rsid w:val="00DE74BA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2E3B"/>
    <w:rsid w:val="00DF34B9"/>
    <w:rsid w:val="00DF35EC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B6D"/>
    <w:rsid w:val="00E03BE2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0D4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BBC"/>
    <w:rsid w:val="00E33DC5"/>
    <w:rsid w:val="00E34058"/>
    <w:rsid w:val="00E341D5"/>
    <w:rsid w:val="00E3459B"/>
    <w:rsid w:val="00E34D15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8"/>
    <w:rsid w:val="00E4283B"/>
    <w:rsid w:val="00E4353A"/>
    <w:rsid w:val="00E437C8"/>
    <w:rsid w:val="00E439AA"/>
    <w:rsid w:val="00E43B9E"/>
    <w:rsid w:val="00E44326"/>
    <w:rsid w:val="00E4459F"/>
    <w:rsid w:val="00E44F72"/>
    <w:rsid w:val="00E4515F"/>
    <w:rsid w:val="00E45573"/>
    <w:rsid w:val="00E4561D"/>
    <w:rsid w:val="00E45796"/>
    <w:rsid w:val="00E45CEB"/>
    <w:rsid w:val="00E46B9E"/>
    <w:rsid w:val="00E46BF3"/>
    <w:rsid w:val="00E476C0"/>
    <w:rsid w:val="00E47749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1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5FE"/>
    <w:rsid w:val="00E607D5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5013"/>
    <w:rsid w:val="00E655A2"/>
    <w:rsid w:val="00E65BFC"/>
    <w:rsid w:val="00E65C95"/>
    <w:rsid w:val="00E66283"/>
    <w:rsid w:val="00E6651F"/>
    <w:rsid w:val="00E665E8"/>
    <w:rsid w:val="00E66B9C"/>
    <w:rsid w:val="00E67706"/>
    <w:rsid w:val="00E67710"/>
    <w:rsid w:val="00E67A0D"/>
    <w:rsid w:val="00E67A80"/>
    <w:rsid w:val="00E67CAC"/>
    <w:rsid w:val="00E67F13"/>
    <w:rsid w:val="00E70247"/>
    <w:rsid w:val="00E7092A"/>
    <w:rsid w:val="00E70F51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A72"/>
    <w:rsid w:val="00E75D2B"/>
    <w:rsid w:val="00E76243"/>
    <w:rsid w:val="00E77184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455"/>
    <w:rsid w:val="00E9447B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A00D8"/>
    <w:rsid w:val="00EA054C"/>
    <w:rsid w:val="00EA07AE"/>
    <w:rsid w:val="00EA0C4C"/>
    <w:rsid w:val="00EA1038"/>
    <w:rsid w:val="00EA104D"/>
    <w:rsid w:val="00EA1739"/>
    <w:rsid w:val="00EA211A"/>
    <w:rsid w:val="00EA297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6227"/>
    <w:rsid w:val="00EA65B9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7A5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C5"/>
    <w:rsid w:val="00ED057F"/>
    <w:rsid w:val="00ED0FB5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2256"/>
    <w:rsid w:val="00EE2350"/>
    <w:rsid w:val="00EE23BB"/>
    <w:rsid w:val="00EE258A"/>
    <w:rsid w:val="00EE2A52"/>
    <w:rsid w:val="00EE2B83"/>
    <w:rsid w:val="00EE2EC3"/>
    <w:rsid w:val="00EE3870"/>
    <w:rsid w:val="00EE39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E7CF4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4057"/>
    <w:rsid w:val="00EF416F"/>
    <w:rsid w:val="00EF4D70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3B"/>
    <w:rsid w:val="00F0245D"/>
    <w:rsid w:val="00F028C3"/>
    <w:rsid w:val="00F03162"/>
    <w:rsid w:val="00F03885"/>
    <w:rsid w:val="00F03AE7"/>
    <w:rsid w:val="00F0416D"/>
    <w:rsid w:val="00F0422E"/>
    <w:rsid w:val="00F04DE7"/>
    <w:rsid w:val="00F0545E"/>
    <w:rsid w:val="00F05A21"/>
    <w:rsid w:val="00F05A7E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5E1A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7F8"/>
    <w:rsid w:val="00F2183F"/>
    <w:rsid w:val="00F21AD5"/>
    <w:rsid w:val="00F21E89"/>
    <w:rsid w:val="00F22109"/>
    <w:rsid w:val="00F22594"/>
    <w:rsid w:val="00F225B9"/>
    <w:rsid w:val="00F2292D"/>
    <w:rsid w:val="00F22A16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A8F"/>
    <w:rsid w:val="00F24EAF"/>
    <w:rsid w:val="00F24ED3"/>
    <w:rsid w:val="00F2526C"/>
    <w:rsid w:val="00F252CA"/>
    <w:rsid w:val="00F252D8"/>
    <w:rsid w:val="00F2566E"/>
    <w:rsid w:val="00F26005"/>
    <w:rsid w:val="00F2662B"/>
    <w:rsid w:val="00F26816"/>
    <w:rsid w:val="00F26836"/>
    <w:rsid w:val="00F26B5D"/>
    <w:rsid w:val="00F2717A"/>
    <w:rsid w:val="00F30156"/>
    <w:rsid w:val="00F3084A"/>
    <w:rsid w:val="00F31718"/>
    <w:rsid w:val="00F31B81"/>
    <w:rsid w:val="00F32038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181B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84A"/>
    <w:rsid w:val="00F54A5D"/>
    <w:rsid w:val="00F5619C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2201"/>
    <w:rsid w:val="00F6245F"/>
    <w:rsid w:val="00F625FD"/>
    <w:rsid w:val="00F628DD"/>
    <w:rsid w:val="00F62E4E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8B5"/>
    <w:rsid w:val="00F74954"/>
    <w:rsid w:val="00F74FB8"/>
    <w:rsid w:val="00F753DC"/>
    <w:rsid w:val="00F755BC"/>
    <w:rsid w:val="00F75762"/>
    <w:rsid w:val="00F75CD1"/>
    <w:rsid w:val="00F75D90"/>
    <w:rsid w:val="00F76726"/>
    <w:rsid w:val="00F76787"/>
    <w:rsid w:val="00F76B88"/>
    <w:rsid w:val="00F773DF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DC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1A9"/>
    <w:rsid w:val="00FD7248"/>
    <w:rsid w:val="00FD72FA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FF"/>
    <w:rsid w:val="00FE1D1A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AF7"/>
    <w:rsid w:val="00FF027C"/>
    <w:rsid w:val="00FF0A31"/>
    <w:rsid w:val="00FF0EE8"/>
    <w:rsid w:val="00FF1070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62909DC"/>
  <w15:chartTrackingRefBased/>
  <w15:docId w15:val="{9BD896A0-1AE6-4F8D-AD7C-0355787D1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17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7AEFA3-EF2C-4ACE-8E05-CFCAF947A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744</Words>
  <Characters>2929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2020-02-07T09:30:00Z</cp:lastPrinted>
  <dcterms:created xsi:type="dcterms:W3CDTF">2020-02-12T04:32:00Z</dcterms:created>
  <dcterms:modified xsi:type="dcterms:W3CDTF">2020-02-12T04:38:00Z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